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53EA113D"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AC5636">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w:t>
      </w:r>
      <w:r w:rsidR="00AC5636">
        <w:rPr>
          <w:rFonts w:ascii="Arial" w:hAnsi="Arial" w:cs="Arial"/>
          <w:b/>
          <w:sz w:val="28"/>
          <w:szCs w:val="28"/>
        </w:rPr>
        <w:t>27</w:t>
      </w:r>
      <w:r w:rsidR="00B256C6">
        <w:rPr>
          <w:rFonts w:ascii="Arial" w:hAnsi="Arial" w:cs="Arial"/>
          <w:b/>
          <w:sz w:val="28"/>
          <w:szCs w:val="28"/>
        </w:rPr>
        <w:t>02</w:t>
      </w:r>
    </w:p>
    <w:p w14:paraId="512DE6D6" w14:textId="5B98D4C1" w:rsidR="001808EE" w:rsidRPr="00D849EE" w:rsidRDefault="00AC5636" w:rsidP="001808EE">
      <w:pPr>
        <w:snapToGrid w:val="0"/>
        <w:spacing w:after="0"/>
        <w:rPr>
          <w:rFonts w:ascii="Arial" w:hAnsi="Arial" w:cs="Arial"/>
          <w:b/>
          <w:sz w:val="28"/>
          <w:szCs w:val="28"/>
        </w:rPr>
      </w:pPr>
      <w:r>
        <w:rPr>
          <w:rFonts w:ascii="Arial" w:hAnsi="Arial" w:cs="Arial"/>
          <w:b/>
          <w:sz w:val="28"/>
          <w:szCs w:val="28"/>
        </w:rPr>
        <w:t>Edinburgh, Scotland</w:t>
      </w:r>
      <w:r w:rsidR="004B00D6">
        <w:rPr>
          <w:rFonts w:ascii="Arial" w:hAnsi="Arial" w:cs="Arial"/>
          <w:b/>
          <w:sz w:val="28"/>
          <w:szCs w:val="28"/>
        </w:rPr>
        <w:t xml:space="preserve">, </w:t>
      </w:r>
      <w:r>
        <w:rPr>
          <w:rFonts w:ascii="Arial" w:hAnsi="Arial" w:cs="Arial"/>
          <w:b/>
          <w:sz w:val="28"/>
          <w:szCs w:val="28"/>
        </w:rPr>
        <w:t>December</w:t>
      </w:r>
      <w:r w:rsidR="00FF5F18">
        <w:rPr>
          <w:rFonts w:ascii="Arial" w:hAnsi="Arial" w:cs="Arial"/>
          <w:b/>
          <w:sz w:val="28"/>
          <w:szCs w:val="28"/>
        </w:rPr>
        <w:t xml:space="preserve"> </w:t>
      </w:r>
      <w:r w:rsidR="00E15C88">
        <w:rPr>
          <w:rFonts w:ascii="Arial" w:hAnsi="Arial" w:cs="Arial"/>
          <w:b/>
          <w:sz w:val="28"/>
          <w:szCs w:val="28"/>
        </w:rPr>
        <w:t>1</w:t>
      </w:r>
      <w:r w:rsidR="00B256C6">
        <w:rPr>
          <w:rFonts w:ascii="Arial" w:hAnsi="Arial" w:cs="Arial"/>
          <w:b/>
          <w:sz w:val="28"/>
          <w:szCs w:val="28"/>
        </w:rPr>
        <w:t>1</w:t>
      </w:r>
      <w:r w:rsidR="00E15C88">
        <w:rPr>
          <w:rFonts w:ascii="Arial" w:hAnsi="Arial" w:cs="Arial"/>
          <w:b/>
          <w:sz w:val="28"/>
          <w:szCs w:val="28"/>
        </w:rPr>
        <w:t>-1</w:t>
      </w:r>
      <w:r w:rsidR="00B256C6">
        <w:rPr>
          <w:rFonts w:ascii="Arial" w:hAnsi="Arial" w:cs="Arial"/>
          <w:b/>
          <w:sz w:val="28"/>
          <w:szCs w:val="28"/>
        </w:rPr>
        <w:t>5</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2C5C30C"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672699" w:rsidRPr="00672699">
        <w:rPr>
          <w:rFonts w:ascii="Arial" w:hAnsi="Arial" w:cs="Arial"/>
          <w:b/>
          <w:sz w:val="32"/>
          <w:highlight w:val="yellow"/>
        </w:rPr>
        <w:t>Draft</w:t>
      </w:r>
      <w:r w:rsidR="0067269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AC5636">
        <w:rPr>
          <w:rFonts w:ascii="Arial" w:hAnsi="Arial" w:cs="Arial"/>
          <w:b/>
          <w:sz w:val="32"/>
        </w:rPr>
        <w:t>1</w:t>
      </w:r>
    </w:p>
    <w:p w14:paraId="08317381" w14:textId="58F06047" w:rsidR="00F07CA1" w:rsidRDefault="00AC5636" w:rsidP="00F07CA1">
      <w:pPr>
        <w:jc w:val="center"/>
        <w:rPr>
          <w:rFonts w:ascii="Arial" w:hAnsi="Arial" w:cs="Arial"/>
          <w:b/>
          <w:sz w:val="32"/>
        </w:rPr>
      </w:pPr>
      <w:r>
        <w:rPr>
          <w:rFonts w:ascii="Arial" w:hAnsi="Arial" w:cs="Arial"/>
          <w:b/>
          <w:sz w:val="32"/>
        </w:rPr>
        <w:t>Bangalore, India</w:t>
      </w:r>
      <w:r w:rsidR="00FF5F18">
        <w:rPr>
          <w:rFonts w:ascii="Arial" w:hAnsi="Arial" w:cs="Arial"/>
          <w:b/>
          <w:sz w:val="32"/>
        </w:rPr>
        <w:t xml:space="preserve">, </w:t>
      </w:r>
      <w:r w:rsidR="00B256C6">
        <w:rPr>
          <w:rFonts w:ascii="Arial" w:hAnsi="Arial" w:cs="Arial"/>
          <w:b/>
          <w:sz w:val="32"/>
        </w:rPr>
        <w:t>1</w:t>
      </w:r>
      <w:r>
        <w:rPr>
          <w:rFonts w:ascii="Arial" w:hAnsi="Arial" w:cs="Arial"/>
          <w:b/>
          <w:sz w:val="32"/>
        </w:rPr>
        <w:t>1</w:t>
      </w:r>
      <w:r w:rsidR="002F5240">
        <w:rPr>
          <w:rFonts w:ascii="Arial" w:hAnsi="Arial" w:cs="Arial"/>
          <w:b/>
          <w:sz w:val="32"/>
        </w:rPr>
        <w:t>/</w:t>
      </w:r>
      <w:r w:rsidR="00FF5F18">
        <w:rPr>
          <w:rFonts w:ascii="Arial" w:hAnsi="Arial" w:cs="Arial"/>
          <w:b/>
          <w:sz w:val="32"/>
        </w:rPr>
        <w:t>0</w:t>
      </w:r>
      <w:r>
        <w:rPr>
          <w:rFonts w:ascii="Arial" w:hAnsi="Arial" w:cs="Arial"/>
          <w:b/>
          <w:sz w:val="32"/>
        </w:rPr>
        <w:t>9</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Pr>
          <w:rFonts w:ascii="Arial" w:hAnsi="Arial" w:cs="Arial"/>
          <w:b/>
          <w:sz w:val="32"/>
        </w:rPr>
        <w:t>5</w:t>
      </w:r>
      <w:r w:rsidR="002F5240">
        <w:rPr>
          <w:rFonts w:ascii="Arial" w:hAnsi="Arial" w:cs="Arial"/>
          <w:b/>
          <w:sz w:val="32"/>
        </w:rPr>
        <w:t>/</w:t>
      </w:r>
      <w:r w:rsidR="00FF5F18">
        <w:rPr>
          <w:rFonts w:ascii="Arial" w:hAnsi="Arial" w:cs="Arial"/>
          <w:b/>
          <w:sz w:val="32"/>
        </w:rPr>
        <w:t>0</w:t>
      </w:r>
      <w:r>
        <w:rPr>
          <w:rFonts w:ascii="Arial" w:hAnsi="Arial" w:cs="Arial"/>
          <w:b/>
          <w:sz w:val="32"/>
        </w:rPr>
        <w:t>9</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52B094E9" w14:textId="6A11EAEF" w:rsidR="00FA1F2F" w:rsidRDefault="00AB0912">
      <w:pPr>
        <w:pStyle w:val="TOC1"/>
        <w:rPr>
          <w:rFonts w:ascii="Calibri" w:hAnsi="Calibri"/>
          <w:kern w:val="2"/>
          <w:szCs w:val="22"/>
        </w:rPr>
      </w:pPr>
      <w:r>
        <w:fldChar w:fldCharType="begin" w:fldLock="1"/>
      </w:r>
      <w:r>
        <w:instrText xml:space="preserve"> TOC \o "1-9" </w:instrText>
      </w:r>
      <w:r>
        <w:fldChar w:fldCharType="separate"/>
      </w:r>
      <w:r w:rsidR="00FA1F2F">
        <w:t>Meeting Organisation</w:t>
      </w:r>
      <w:r w:rsidR="00FA1F2F">
        <w:tab/>
      </w:r>
      <w:r w:rsidR="00FA1F2F">
        <w:fldChar w:fldCharType="begin" w:fldLock="1"/>
      </w:r>
      <w:r w:rsidR="00FA1F2F">
        <w:instrText xml:space="preserve"> PAGEREF _Toc150626281 \h </w:instrText>
      </w:r>
      <w:r w:rsidR="00FA1F2F">
        <w:fldChar w:fldCharType="separate"/>
      </w:r>
      <w:r w:rsidR="00FA1F2F">
        <w:t>9</w:t>
      </w:r>
      <w:r w:rsidR="00FA1F2F">
        <w:fldChar w:fldCharType="end"/>
      </w:r>
    </w:p>
    <w:p w14:paraId="5B4D80C4" w14:textId="20572163" w:rsidR="00FA1F2F" w:rsidRDefault="00FA1F2F">
      <w:pPr>
        <w:pStyle w:val="TOC1"/>
        <w:rPr>
          <w:rFonts w:ascii="Calibri" w:hAnsi="Calibri"/>
          <w:kern w:val="2"/>
          <w:szCs w:val="22"/>
        </w:rPr>
      </w:pPr>
      <w:r>
        <w:t>Executive Summary</w:t>
      </w:r>
      <w:r>
        <w:tab/>
      </w:r>
      <w:r>
        <w:fldChar w:fldCharType="begin" w:fldLock="1"/>
      </w:r>
      <w:r>
        <w:instrText xml:space="preserve"> PAGEREF _Toc150626282 \h </w:instrText>
      </w:r>
      <w:r>
        <w:fldChar w:fldCharType="separate"/>
      </w:r>
      <w:r>
        <w:t>9</w:t>
      </w:r>
      <w:r>
        <w:fldChar w:fldCharType="end"/>
      </w:r>
    </w:p>
    <w:p w14:paraId="4751BC0A" w14:textId="4448D0A5" w:rsidR="00FA1F2F" w:rsidRDefault="00FA1F2F">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_Toc150626283 \h </w:instrText>
      </w:r>
      <w:r>
        <w:fldChar w:fldCharType="separate"/>
      </w:r>
      <w:r>
        <w:t>13</w:t>
      </w:r>
      <w:r>
        <w:fldChar w:fldCharType="end"/>
      </w:r>
    </w:p>
    <w:p w14:paraId="25A7A77F" w14:textId="137E7803" w:rsidR="00FA1F2F" w:rsidRDefault="00FA1F2F">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_Toc150626284 \h </w:instrText>
      </w:r>
      <w:r>
        <w:fldChar w:fldCharType="separate"/>
      </w:r>
      <w:r>
        <w:t>13</w:t>
      </w:r>
      <w:r>
        <w:fldChar w:fldCharType="end"/>
      </w:r>
    </w:p>
    <w:p w14:paraId="2BD18123" w14:textId="20A0845F" w:rsidR="00FA1F2F" w:rsidRDefault="00FA1F2F">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_Toc150626285 \h </w:instrText>
      </w:r>
      <w:r>
        <w:fldChar w:fldCharType="separate"/>
      </w:r>
      <w:r>
        <w:t>14</w:t>
      </w:r>
      <w:r>
        <w:fldChar w:fldCharType="end"/>
      </w:r>
    </w:p>
    <w:p w14:paraId="1F53F8EE" w14:textId="798266A0" w:rsidR="00FA1F2F" w:rsidRDefault="00FA1F2F">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_Toc150626286 \h </w:instrText>
      </w:r>
      <w:r>
        <w:fldChar w:fldCharType="separate"/>
      </w:r>
      <w:r>
        <w:t>14</w:t>
      </w:r>
      <w:r>
        <w:fldChar w:fldCharType="end"/>
      </w:r>
    </w:p>
    <w:p w14:paraId="7381746F" w14:textId="189A2935" w:rsidR="00FA1F2F" w:rsidRDefault="00FA1F2F">
      <w:pPr>
        <w:pStyle w:val="TOC2"/>
        <w:rPr>
          <w:rFonts w:ascii="Calibri" w:hAnsi="Calibri"/>
          <w:kern w:val="2"/>
          <w:sz w:val="22"/>
          <w:szCs w:val="22"/>
        </w:rPr>
      </w:pPr>
      <w:r>
        <w:t>4</w:t>
      </w:r>
      <w:r>
        <w:rPr>
          <w:rFonts w:ascii="Calibri" w:hAnsi="Calibri"/>
          <w:kern w:val="2"/>
          <w:sz w:val="22"/>
          <w:szCs w:val="22"/>
        </w:rPr>
        <w:tab/>
      </w:r>
      <w:r>
        <w:t>Approval of the meeting report of TSG-RAN #100</w:t>
      </w:r>
      <w:r>
        <w:tab/>
      </w:r>
      <w:r>
        <w:fldChar w:fldCharType="begin" w:fldLock="1"/>
      </w:r>
      <w:r>
        <w:instrText xml:space="preserve"> PAGEREF _Toc150626287 \h </w:instrText>
      </w:r>
      <w:r>
        <w:fldChar w:fldCharType="separate"/>
      </w:r>
      <w:r>
        <w:t>14</w:t>
      </w:r>
      <w:r>
        <w:fldChar w:fldCharType="end"/>
      </w:r>
    </w:p>
    <w:p w14:paraId="485CCC72" w14:textId="34AC032C" w:rsidR="00FA1F2F" w:rsidRDefault="00FA1F2F">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_Toc150626288 \h </w:instrText>
      </w:r>
      <w:r>
        <w:fldChar w:fldCharType="separate"/>
      </w:r>
      <w:r>
        <w:t>15</w:t>
      </w:r>
      <w:r>
        <w:fldChar w:fldCharType="end"/>
      </w:r>
    </w:p>
    <w:p w14:paraId="2B1C10A6" w14:textId="0F122DD5" w:rsidR="00FA1F2F" w:rsidRDefault="00FA1F2F">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_Toc150626289 \h </w:instrText>
      </w:r>
      <w:r>
        <w:fldChar w:fldCharType="separate"/>
      </w:r>
      <w:r>
        <w:t>15</w:t>
      </w:r>
      <w:r>
        <w:fldChar w:fldCharType="end"/>
      </w:r>
    </w:p>
    <w:p w14:paraId="6EB784F9" w14:textId="45F32F43" w:rsidR="00FA1F2F" w:rsidRDefault="00FA1F2F">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_Toc150626290 \h </w:instrText>
      </w:r>
      <w:r>
        <w:fldChar w:fldCharType="separate"/>
      </w:r>
      <w:r>
        <w:t>15</w:t>
      </w:r>
      <w:r>
        <w:fldChar w:fldCharType="end"/>
      </w:r>
    </w:p>
    <w:p w14:paraId="1175280A" w14:textId="49319D04" w:rsidR="00FA1F2F" w:rsidRDefault="00FA1F2F">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_Toc150626291 \h </w:instrText>
      </w:r>
      <w:r>
        <w:fldChar w:fldCharType="separate"/>
      </w:r>
      <w:r>
        <w:t>15</w:t>
      </w:r>
      <w:r>
        <w:fldChar w:fldCharType="end"/>
      </w:r>
    </w:p>
    <w:p w14:paraId="568DCA8B" w14:textId="26D118DF" w:rsidR="00FA1F2F" w:rsidRDefault="00FA1F2F">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_Toc150626292 \h </w:instrText>
      </w:r>
      <w:r>
        <w:fldChar w:fldCharType="separate"/>
      </w:r>
      <w:r>
        <w:t>16</w:t>
      </w:r>
      <w:r>
        <w:fldChar w:fldCharType="end"/>
      </w:r>
    </w:p>
    <w:p w14:paraId="18A01835" w14:textId="6F76D787" w:rsidR="00FA1F2F" w:rsidRDefault="00FA1F2F">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_Toc150626293 \h </w:instrText>
      </w:r>
      <w:r>
        <w:fldChar w:fldCharType="separate"/>
      </w:r>
      <w:r>
        <w:t>16</w:t>
      </w:r>
      <w:r>
        <w:fldChar w:fldCharType="end"/>
      </w:r>
    </w:p>
    <w:p w14:paraId="50CD5756" w14:textId="0DEF51CC" w:rsidR="00FA1F2F" w:rsidRDefault="00FA1F2F">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_Toc150626294 \h </w:instrText>
      </w:r>
      <w:r>
        <w:fldChar w:fldCharType="separate"/>
      </w:r>
      <w:r>
        <w:t>17</w:t>
      </w:r>
      <w:r>
        <w:fldChar w:fldCharType="end"/>
      </w:r>
    </w:p>
    <w:p w14:paraId="709C4CEA" w14:textId="4E4F19DF" w:rsidR="00FA1F2F" w:rsidRDefault="00FA1F2F">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_Toc150626295 \h </w:instrText>
      </w:r>
      <w:r>
        <w:fldChar w:fldCharType="separate"/>
      </w:r>
      <w:r>
        <w:t>17</w:t>
      </w:r>
      <w:r>
        <w:fldChar w:fldCharType="end"/>
      </w:r>
    </w:p>
    <w:p w14:paraId="373FA292" w14:textId="3AD483FD" w:rsidR="00FA1F2F" w:rsidRDefault="00FA1F2F">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_Toc150626296 \h </w:instrText>
      </w:r>
      <w:r>
        <w:fldChar w:fldCharType="separate"/>
      </w:r>
      <w:r>
        <w:t>17</w:t>
      </w:r>
      <w:r>
        <w:fldChar w:fldCharType="end"/>
      </w:r>
    </w:p>
    <w:p w14:paraId="1F4C94BB" w14:textId="60697541" w:rsidR="00FA1F2F" w:rsidRDefault="00FA1F2F">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_Toc150626297 \h </w:instrText>
      </w:r>
      <w:r>
        <w:fldChar w:fldCharType="separate"/>
      </w:r>
      <w:r>
        <w:t>18</w:t>
      </w:r>
      <w:r>
        <w:fldChar w:fldCharType="end"/>
      </w:r>
    </w:p>
    <w:p w14:paraId="57F28DAB" w14:textId="738C251B" w:rsidR="00FA1F2F" w:rsidRDefault="00FA1F2F">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_Toc150626298 \h </w:instrText>
      </w:r>
      <w:r>
        <w:fldChar w:fldCharType="separate"/>
      </w:r>
      <w:r>
        <w:t>18</w:t>
      </w:r>
      <w:r>
        <w:fldChar w:fldCharType="end"/>
      </w:r>
    </w:p>
    <w:p w14:paraId="0F31BAC2" w14:textId="2A1C53B5" w:rsidR="00FA1F2F" w:rsidRDefault="00FA1F2F">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_Toc150626299 \h </w:instrText>
      </w:r>
      <w:r>
        <w:fldChar w:fldCharType="separate"/>
      </w:r>
      <w:r>
        <w:t>20</w:t>
      </w:r>
      <w:r>
        <w:fldChar w:fldCharType="end"/>
      </w:r>
    </w:p>
    <w:p w14:paraId="01D64B98" w14:textId="39050ADC" w:rsidR="00FA1F2F" w:rsidRDefault="00FA1F2F">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_Toc150626300 \h </w:instrText>
      </w:r>
      <w:r>
        <w:fldChar w:fldCharType="separate"/>
      </w:r>
      <w:r>
        <w:t>20</w:t>
      </w:r>
      <w:r>
        <w:fldChar w:fldCharType="end"/>
      </w:r>
    </w:p>
    <w:p w14:paraId="151EB2A7" w14:textId="0D63D437" w:rsidR="00FA1F2F" w:rsidRDefault="00FA1F2F">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_Toc150626301 \h </w:instrText>
      </w:r>
      <w:r>
        <w:fldChar w:fldCharType="separate"/>
      </w:r>
      <w:r>
        <w:t>21</w:t>
      </w:r>
      <w:r>
        <w:fldChar w:fldCharType="end"/>
      </w:r>
    </w:p>
    <w:p w14:paraId="55B87F7E" w14:textId="7F356EDD" w:rsidR="00FA1F2F" w:rsidRDefault="00FA1F2F">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_Toc150626302 \h </w:instrText>
      </w:r>
      <w:r>
        <w:fldChar w:fldCharType="separate"/>
      </w:r>
      <w:r>
        <w:t>25</w:t>
      </w:r>
      <w:r>
        <w:fldChar w:fldCharType="end"/>
      </w:r>
    </w:p>
    <w:p w14:paraId="21FFF8EA" w14:textId="7DA33958" w:rsidR="00FA1F2F" w:rsidRDefault="00FA1F2F">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_Toc150626303 \h </w:instrText>
      </w:r>
      <w:r>
        <w:fldChar w:fldCharType="separate"/>
      </w:r>
      <w:r>
        <w:t>25</w:t>
      </w:r>
      <w:r>
        <w:fldChar w:fldCharType="end"/>
      </w:r>
    </w:p>
    <w:p w14:paraId="73FCF150" w14:textId="536776AC" w:rsidR="00FA1F2F" w:rsidRDefault="00FA1F2F">
      <w:pPr>
        <w:pStyle w:val="TOC2"/>
        <w:rPr>
          <w:rFonts w:ascii="Calibri" w:hAnsi="Calibri"/>
          <w:kern w:val="2"/>
          <w:sz w:val="22"/>
          <w:szCs w:val="22"/>
        </w:rPr>
      </w:pPr>
      <w:r>
        <w:t>8A</w:t>
      </w:r>
      <w:r>
        <w:rPr>
          <w:rFonts w:ascii="Calibri" w:hAnsi="Calibri"/>
          <w:kern w:val="2"/>
          <w:sz w:val="22"/>
          <w:szCs w:val="22"/>
        </w:rPr>
        <w:tab/>
      </w:r>
      <w:r>
        <w:t>Release 19 planning</w:t>
      </w:r>
      <w:r>
        <w:tab/>
      </w:r>
      <w:r>
        <w:fldChar w:fldCharType="begin" w:fldLock="1"/>
      </w:r>
      <w:r>
        <w:instrText xml:space="preserve"> PAGEREF _Toc150626304 \h </w:instrText>
      </w:r>
      <w:r>
        <w:fldChar w:fldCharType="separate"/>
      </w:r>
      <w:r>
        <w:t>26</w:t>
      </w:r>
      <w:r>
        <w:fldChar w:fldCharType="end"/>
      </w:r>
    </w:p>
    <w:p w14:paraId="49C26EC4" w14:textId="744B119B" w:rsidR="00FA1F2F" w:rsidRDefault="00FA1F2F">
      <w:pPr>
        <w:pStyle w:val="TOC3"/>
        <w:rPr>
          <w:rFonts w:ascii="Calibri" w:hAnsi="Calibri"/>
          <w:kern w:val="2"/>
          <w:sz w:val="22"/>
          <w:szCs w:val="22"/>
        </w:rPr>
      </w:pPr>
      <w:r>
        <w:t>8A.1</w:t>
      </w:r>
      <w:r>
        <w:rPr>
          <w:rFonts w:ascii="Calibri" w:hAnsi="Calibri"/>
          <w:kern w:val="2"/>
          <w:sz w:val="22"/>
          <w:szCs w:val="22"/>
        </w:rPr>
        <w:tab/>
      </w:r>
      <w:r>
        <w:t>General</w:t>
      </w:r>
      <w:r>
        <w:tab/>
      </w:r>
      <w:r>
        <w:fldChar w:fldCharType="begin" w:fldLock="1"/>
      </w:r>
      <w:r>
        <w:instrText xml:space="preserve"> PAGEREF _Toc150626305 \h </w:instrText>
      </w:r>
      <w:r>
        <w:fldChar w:fldCharType="separate"/>
      </w:r>
      <w:r>
        <w:t>27</w:t>
      </w:r>
      <w:r>
        <w:fldChar w:fldCharType="end"/>
      </w:r>
    </w:p>
    <w:p w14:paraId="432033D6" w14:textId="6D3D0AF2" w:rsidR="00FA1F2F" w:rsidRDefault="00FA1F2F">
      <w:pPr>
        <w:pStyle w:val="TOC3"/>
        <w:rPr>
          <w:rFonts w:ascii="Calibri" w:hAnsi="Calibri"/>
          <w:kern w:val="2"/>
          <w:sz w:val="22"/>
          <w:szCs w:val="22"/>
        </w:rPr>
      </w:pPr>
      <w:r>
        <w:t>8A.2</w:t>
      </w:r>
      <w:r>
        <w:rPr>
          <w:rFonts w:ascii="Calibri" w:hAnsi="Calibri"/>
          <w:kern w:val="2"/>
          <w:sz w:val="22"/>
          <w:szCs w:val="22"/>
        </w:rPr>
        <w:tab/>
      </w:r>
      <w:r>
        <w:t>RAN1/RAN2/RAN3 led Topics</w:t>
      </w:r>
      <w:r>
        <w:tab/>
      </w:r>
      <w:r>
        <w:fldChar w:fldCharType="begin" w:fldLock="1"/>
      </w:r>
      <w:r>
        <w:instrText xml:space="preserve"> PAGEREF _Toc150626306 \h </w:instrText>
      </w:r>
      <w:r>
        <w:fldChar w:fldCharType="separate"/>
      </w:r>
      <w:r>
        <w:t>30</w:t>
      </w:r>
      <w:r>
        <w:fldChar w:fldCharType="end"/>
      </w:r>
    </w:p>
    <w:p w14:paraId="45718264" w14:textId="3ABA38A6" w:rsidR="00FA1F2F" w:rsidRDefault="00FA1F2F">
      <w:pPr>
        <w:pStyle w:val="TOC4"/>
        <w:rPr>
          <w:rFonts w:ascii="Calibri" w:hAnsi="Calibri"/>
          <w:kern w:val="2"/>
          <w:sz w:val="22"/>
          <w:szCs w:val="22"/>
        </w:rPr>
      </w:pPr>
      <w:r>
        <w:t>8A.2.1</w:t>
      </w:r>
      <w:r>
        <w:rPr>
          <w:rFonts w:ascii="Calibri" w:hAnsi="Calibri"/>
          <w:kern w:val="2"/>
          <w:sz w:val="22"/>
          <w:szCs w:val="22"/>
        </w:rPr>
        <w:tab/>
      </w:r>
      <w:r>
        <w:t>AI/ML Air Interface</w:t>
      </w:r>
      <w:r>
        <w:tab/>
      </w:r>
      <w:r>
        <w:fldChar w:fldCharType="begin" w:fldLock="1"/>
      </w:r>
      <w:r>
        <w:instrText xml:space="preserve"> PAGEREF _Toc150626307 \h </w:instrText>
      </w:r>
      <w:r>
        <w:fldChar w:fldCharType="separate"/>
      </w:r>
      <w:r>
        <w:t>30</w:t>
      </w:r>
      <w:r>
        <w:fldChar w:fldCharType="end"/>
      </w:r>
    </w:p>
    <w:p w14:paraId="2EA41484" w14:textId="59378A54" w:rsidR="00FA1F2F" w:rsidRDefault="00FA1F2F">
      <w:pPr>
        <w:pStyle w:val="TOC4"/>
        <w:rPr>
          <w:rFonts w:ascii="Calibri" w:hAnsi="Calibri"/>
          <w:kern w:val="2"/>
          <w:sz w:val="22"/>
          <w:szCs w:val="22"/>
        </w:rPr>
      </w:pPr>
      <w:r>
        <w:t>8A.2.2</w:t>
      </w:r>
      <w:r>
        <w:rPr>
          <w:rFonts w:ascii="Calibri" w:hAnsi="Calibri"/>
          <w:kern w:val="2"/>
          <w:sz w:val="22"/>
          <w:szCs w:val="22"/>
        </w:rPr>
        <w:tab/>
      </w:r>
      <w:r>
        <w:t>MIMO Evolution</w:t>
      </w:r>
      <w:r>
        <w:tab/>
      </w:r>
      <w:r>
        <w:fldChar w:fldCharType="begin" w:fldLock="1"/>
      </w:r>
      <w:r>
        <w:instrText xml:space="preserve"> PAGEREF _Toc150626308 \h </w:instrText>
      </w:r>
      <w:r>
        <w:fldChar w:fldCharType="separate"/>
      </w:r>
      <w:r>
        <w:t>34</w:t>
      </w:r>
      <w:r>
        <w:fldChar w:fldCharType="end"/>
      </w:r>
    </w:p>
    <w:p w14:paraId="67B3CBCA" w14:textId="5BBDDD32" w:rsidR="00FA1F2F" w:rsidRDefault="00FA1F2F">
      <w:pPr>
        <w:pStyle w:val="TOC4"/>
        <w:rPr>
          <w:rFonts w:ascii="Calibri" w:hAnsi="Calibri"/>
          <w:kern w:val="2"/>
          <w:sz w:val="22"/>
          <w:szCs w:val="22"/>
        </w:rPr>
      </w:pPr>
      <w:r>
        <w:t>8A.2.3</w:t>
      </w:r>
      <w:r>
        <w:rPr>
          <w:rFonts w:ascii="Calibri" w:hAnsi="Calibri"/>
          <w:kern w:val="2"/>
          <w:sz w:val="22"/>
          <w:szCs w:val="22"/>
        </w:rPr>
        <w:tab/>
      </w:r>
      <w:r>
        <w:t>Duplex Evolution</w:t>
      </w:r>
      <w:r>
        <w:tab/>
      </w:r>
      <w:r>
        <w:fldChar w:fldCharType="begin" w:fldLock="1"/>
      </w:r>
      <w:r>
        <w:instrText xml:space="preserve"> PAGEREF _Toc150626309 \h </w:instrText>
      </w:r>
      <w:r>
        <w:fldChar w:fldCharType="separate"/>
      </w:r>
      <w:r>
        <w:t>38</w:t>
      </w:r>
      <w:r>
        <w:fldChar w:fldCharType="end"/>
      </w:r>
    </w:p>
    <w:p w14:paraId="779DFB4A" w14:textId="470F75FD" w:rsidR="00FA1F2F" w:rsidRDefault="00FA1F2F">
      <w:pPr>
        <w:pStyle w:val="TOC4"/>
        <w:rPr>
          <w:rFonts w:ascii="Calibri" w:hAnsi="Calibri"/>
          <w:kern w:val="2"/>
          <w:sz w:val="22"/>
          <w:szCs w:val="22"/>
        </w:rPr>
      </w:pPr>
      <w:r>
        <w:t>8A.2.4</w:t>
      </w:r>
      <w:r>
        <w:rPr>
          <w:rFonts w:ascii="Calibri" w:hAnsi="Calibri"/>
          <w:kern w:val="2"/>
          <w:sz w:val="22"/>
          <w:szCs w:val="22"/>
        </w:rPr>
        <w:tab/>
      </w:r>
      <w:r>
        <w:t>Ambient IoT</w:t>
      </w:r>
      <w:r>
        <w:tab/>
      </w:r>
      <w:r>
        <w:fldChar w:fldCharType="begin" w:fldLock="1"/>
      </w:r>
      <w:r>
        <w:instrText xml:space="preserve"> PAGEREF _Toc150626310 \h </w:instrText>
      </w:r>
      <w:r>
        <w:fldChar w:fldCharType="separate"/>
      </w:r>
      <w:r>
        <w:t>41</w:t>
      </w:r>
      <w:r>
        <w:fldChar w:fldCharType="end"/>
      </w:r>
    </w:p>
    <w:p w14:paraId="02BE5034" w14:textId="2267F637" w:rsidR="00FA1F2F" w:rsidRDefault="00FA1F2F">
      <w:pPr>
        <w:pStyle w:val="TOC4"/>
        <w:rPr>
          <w:rFonts w:ascii="Calibri" w:hAnsi="Calibri"/>
          <w:kern w:val="2"/>
          <w:sz w:val="22"/>
          <w:szCs w:val="22"/>
        </w:rPr>
      </w:pPr>
      <w:r>
        <w:t>8A.2.5</w:t>
      </w:r>
      <w:r>
        <w:rPr>
          <w:rFonts w:ascii="Calibri" w:hAnsi="Calibri"/>
          <w:kern w:val="2"/>
          <w:sz w:val="22"/>
          <w:szCs w:val="22"/>
        </w:rPr>
        <w:tab/>
      </w:r>
      <w:r>
        <w:t>Network Energy Saving Enhancements</w:t>
      </w:r>
      <w:r>
        <w:tab/>
      </w:r>
      <w:r>
        <w:fldChar w:fldCharType="begin" w:fldLock="1"/>
      </w:r>
      <w:r>
        <w:instrText xml:space="preserve"> PAGEREF _Toc150626311 \h </w:instrText>
      </w:r>
      <w:r>
        <w:fldChar w:fldCharType="separate"/>
      </w:r>
      <w:r>
        <w:t>45</w:t>
      </w:r>
      <w:r>
        <w:fldChar w:fldCharType="end"/>
      </w:r>
    </w:p>
    <w:p w14:paraId="5A179A5B" w14:textId="57B8A4F5" w:rsidR="00FA1F2F" w:rsidRDefault="00FA1F2F">
      <w:pPr>
        <w:pStyle w:val="TOC4"/>
        <w:rPr>
          <w:rFonts w:ascii="Calibri" w:hAnsi="Calibri"/>
          <w:kern w:val="2"/>
          <w:sz w:val="22"/>
          <w:szCs w:val="22"/>
        </w:rPr>
      </w:pPr>
      <w:r>
        <w:t>8A.2.6</w:t>
      </w:r>
      <w:r>
        <w:rPr>
          <w:rFonts w:ascii="Calibri" w:hAnsi="Calibri"/>
          <w:kern w:val="2"/>
          <w:sz w:val="22"/>
          <w:szCs w:val="22"/>
        </w:rPr>
        <w:tab/>
      </w:r>
      <w:r>
        <w:t>Mobility Enhancements</w:t>
      </w:r>
      <w:r>
        <w:tab/>
      </w:r>
      <w:r>
        <w:fldChar w:fldCharType="begin" w:fldLock="1"/>
      </w:r>
      <w:r>
        <w:instrText xml:space="preserve"> PAGEREF _Toc150626312 \h </w:instrText>
      </w:r>
      <w:r>
        <w:fldChar w:fldCharType="separate"/>
      </w:r>
      <w:r>
        <w:t>48</w:t>
      </w:r>
      <w:r>
        <w:fldChar w:fldCharType="end"/>
      </w:r>
    </w:p>
    <w:p w14:paraId="56896921" w14:textId="1817ADD4" w:rsidR="00FA1F2F" w:rsidRDefault="00FA1F2F">
      <w:pPr>
        <w:pStyle w:val="TOC4"/>
        <w:rPr>
          <w:rFonts w:ascii="Calibri" w:hAnsi="Calibri"/>
          <w:kern w:val="2"/>
          <w:sz w:val="22"/>
          <w:szCs w:val="22"/>
        </w:rPr>
      </w:pPr>
      <w:r>
        <w:t>8A.2.7</w:t>
      </w:r>
      <w:r>
        <w:rPr>
          <w:rFonts w:ascii="Calibri" w:hAnsi="Calibri"/>
          <w:kern w:val="2"/>
          <w:sz w:val="22"/>
          <w:szCs w:val="22"/>
        </w:rPr>
        <w:tab/>
      </w:r>
      <w:r>
        <w:t>NTN Evolution</w:t>
      </w:r>
      <w:r>
        <w:tab/>
      </w:r>
      <w:r>
        <w:fldChar w:fldCharType="begin" w:fldLock="1"/>
      </w:r>
      <w:r>
        <w:instrText xml:space="preserve"> PAGEREF _Toc150626313 \h </w:instrText>
      </w:r>
      <w:r>
        <w:fldChar w:fldCharType="separate"/>
      </w:r>
      <w:r>
        <w:t>51</w:t>
      </w:r>
      <w:r>
        <w:fldChar w:fldCharType="end"/>
      </w:r>
    </w:p>
    <w:p w14:paraId="7093002F" w14:textId="2A22E28F" w:rsidR="00FA1F2F" w:rsidRDefault="00FA1F2F">
      <w:pPr>
        <w:pStyle w:val="TOC4"/>
        <w:rPr>
          <w:rFonts w:ascii="Calibri" w:hAnsi="Calibri"/>
          <w:kern w:val="2"/>
          <w:sz w:val="22"/>
          <w:szCs w:val="22"/>
        </w:rPr>
      </w:pPr>
      <w:r>
        <w:t>8A.2.8</w:t>
      </w:r>
      <w:r>
        <w:rPr>
          <w:rFonts w:ascii="Calibri" w:hAnsi="Calibri"/>
          <w:kern w:val="2"/>
          <w:sz w:val="22"/>
          <w:szCs w:val="22"/>
        </w:rPr>
        <w:tab/>
      </w:r>
      <w:r>
        <w:t>XR Evolution</w:t>
      </w:r>
      <w:r>
        <w:tab/>
      </w:r>
      <w:r>
        <w:fldChar w:fldCharType="begin" w:fldLock="1"/>
      </w:r>
      <w:r>
        <w:instrText xml:space="preserve"> PAGEREF _Toc150626314 \h </w:instrText>
      </w:r>
      <w:r>
        <w:fldChar w:fldCharType="separate"/>
      </w:r>
      <w:r>
        <w:t>56</w:t>
      </w:r>
      <w:r>
        <w:fldChar w:fldCharType="end"/>
      </w:r>
    </w:p>
    <w:p w14:paraId="527B0C2D" w14:textId="3645342D" w:rsidR="00FA1F2F" w:rsidRDefault="00FA1F2F">
      <w:pPr>
        <w:pStyle w:val="TOC4"/>
        <w:rPr>
          <w:rFonts w:ascii="Calibri" w:hAnsi="Calibri"/>
          <w:kern w:val="2"/>
          <w:sz w:val="22"/>
          <w:szCs w:val="22"/>
        </w:rPr>
      </w:pPr>
      <w:r>
        <w:t>8A.2.9</w:t>
      </w:r>
      <w:r>
        <w:rPr>
          <w:rFonts w:ascii="Calibri" w:hAnsi="Calibri"/>
          <w:kern w:val="2"/>
          <w:sz w:val="22"/>
          <w:szCs w:val="22"/>
        </w:rPr>
        <w:tab/>
      </w:r>
      <w:r>
        <w:t>AI/ML for NG-RAN</w:t>
      </w:r>
      <w:r>
        <w:tab/>
      </w:r>
      <w:r>
        <w:fldChar w:fldCharType="begin" w:fldLock="1"/>
      </w:r>
      <w:r>
        <w:instrText xml:space="preserve"> PAGEREF _Toc150626315 \h </w:instrText>
      </w:r>
      <w:r>
        <w:fldChar w:fldCharType="separate"/>
      </w:r>
      <w:r>
        <w:t>60</w:t>
      </w:r>
      <w:r>
        <w:fldChar w:fldCharType="end"/>
      </w:r>
    </w:p>
    <w:p w14:paraId="558EF2FD" w14:textId="5C8EC531" w:rsidR="00FA1F2F" w:rsidRDefault="00FA1F2F">
      <w:pPr>
        <w:pStyle w:val="TOC4"/>
        <w:rPr>
          <w:rFonts w:ascii="Calibri" w:hAnsi="Calibri"/>
          <w:kern w:val="2"/>
          <w:sz w:val="22"/>
          <w:szCs w:val="22"/>
        </w:rPr>
      </w:pPr>
      <w:r>
        <w:t>8A.2.10</w:t>
      </w:r>
      <w:r>
        <w:rPr>
          <w:rFonts w:ascii="Calibri" w:hAnsi="Calibri"/>
          <w:kern w:val="2"/>
          <w:sz w:val="22"/>
          <w:szCs w:val="22"/>
        </w:rPr>
        <w:tab/>
      </w:r>
      <w:r>
        <w:t>SON/MDT</w:t>
      </w:r>
      <w:r>
        <w:tab/>
      </w:r>
      <w:r>
        <w:fldChar w:fldCharType="begin" w:fldLock="1"/>
      </w:r>
      <w:r>
        <w:instrText xml:space="preserve"> PAGEREF _Toc150626316 \h </w:instrText>
      </w:r>
      <w:r>
        <w:fldChar w:fldCharType="separate"/>
      </w:r>
      <w:r>
        <w:t>62</w:t>
      </w:r>
      <w:r>
        <w:fldChar w:fldCharType="end"/>
      </w:r>
    </w:p>
    <w:p w14:paraId="680CA92D" w14:textId="1F6C2F05" w:rsidR="00FA1F2F" w:rsidRDefault="00FA1F2F">
      <w:pPr>
        <w:pStyle w:val="TOC4"/>
        <w:rPr>
          <w:rFonts w:ascii="Calibri" w:hAnsi="Calibri"/>
          <w:kern w:val="2"/>
          <w:sz w:val="22"/>
          <w:szCs w:val="22"/>
        </w:rPr>
      </w:pPr>
      <w:r>
        <w:t>8A.2.11</w:t>
      </w:r>
      <w:r>
        <w:rPr>
          <w:rFonts w:ascii="Calibri" w:hAnsi="Calibri"/>
          <w:kern w:val="2"/>
          <w:sz w:val="22"/>
          <w:szCs w:val="22"/>
        </w:rPr>
        <w:tab/>
      </w:r>
      <w:r>
        <w:t>Channel Modeling</w:t>
      </w:r>
      <w:r>
        <w:tab/>
      </w:r>
      <w:r>
        <w:fldChar w:fldCharType="begin" w:fldLock="1"/>
      </w:r>
      <w:r>
        <w:instrText xml:space="preserve"> PAGEREF _Toc150626317 \h </w:instrText>
      </w:r>
      <w:r>
        <w:fldChar w:fldCharType="separate"/>
      </w:r>
      <w:r>
        <w:t>63</w:t>
      </w:r>
      <w:r>
        <w:fldChar w:fldCharType="end"/>
      </w:r>
    </w:p>
    <w:p w14:paraId="48C3184F" w14:textId="694FD42F" w:rsidR="00FA1F2F" w:rsidRDefault="00FA1F2F">
      <w:pPr>
        <w:pStyle w:val="TOC4"/>
        <w:rPr>
          <w:rFonts w:ascii="Calibri" w:hAnsi="Calibri"/>
          <w:kern w:val="2"/>
          <w:sz w:val="22"/>
          <w:szCs w:val="22"/>
        </w:rPr>
      </w:pPr>
      <w:r>
        <w:t>8A.2.12</w:t>
      </w:r>
      <w:r>
        <w:rPr>
          <w:rFonts w:ascii="Calibri" w:hAnsi="Calibri"/>
          <w:kern w:val="2"/>
          <w:sz w:val="22"/>
          <w:szCs w:val="22"/>
        </w:rPr>
        <w:tab/>
      </w:r>
      <w:r>
        <w:t>Additional RAN1-led Candidate Topics</w:t>
      </w:r>
      <w:r>
        <w:tab/>
      </w:r>
      <w:r>
        <w:fldChar w:fldCharType="begin" w:fldLock="1"/>
      </w:r>
      <w:r>
        <w:instrText xml:space="preserve"> PAGEREF _Toc150626318 \h </w:instrText>
      </w:r>
      <w:r>
        <w:fldChar w:fldCharType="separate"/>
      </w:r>
      <w:r>
        <w:t>68</w:t>
      </w:r>
      <w:r>
        <w:fldChar w:fldCharType="end"/>
      </w:r>
    </w:p>
    <w:p w14:paraId="7F887D4A" w14:textId="05E7603A" w:rsidR="00FA1F2F" w:rsidRDefault="00FA1F2F">
      <w:pPr>
        <w:pStyle w:val="TOC5"/>
        <w:rPr>
          <w:rFonts w:ascii="Calibri" w:hAnsi="Calibri"/>
          <w:kern w:val="2"/>
          <w:sz w:val="22"/>
          <w:szCs w:val="22"/>
        </w:rPr>
      </w:pPr>
      <w:r>
        <w:t>8A.2.12.1</w:t>
      </w:r>
      <w:r>
        <w:rPr>
          <w:rFonts w:ascii="Calibri" w:hAnsi="Calibri"/>
          <w:kern w:val="2"/>
          <w:sz w:val="22"/>
          <w:szCs w:val="22"/>
        </w:rPr>
        <w:tab/>
      </w:r>
      <w:r>
        <w:t>LP-WUS/WUR</w:t>
      </w:r>
      <w:r>
        <w:tab/>
      </w:r>
      <w:r>
        <w:fldChar w:fldCharType="begin" w:fldLock="1"/>
      </w:r>
      <w:r>
        <w:instrText xml:space="preserve"> PAGEREF _Toc150626319 \h </w:instrText>
      </w:r>
      <w:r>
        <w:fldChar w:fldCharType="separate"/>
      </w:r>
      <w:r>
        <w:t>68</w:t>
      </w:r>
      <w:r>
        <w:fldChar w:fldCharType="end"/>
      </w:r>
    </w:p>
    <w:p w14:paraId="323B83FC" w14:textId="50C45A2A" w:rsidR="00FA1F2F" w:rsidRDefault="00FA1F2F">
      <w:pPr>
        <w:pStyle w:val="TOC5"/>
        <w:rPr>
          <w:rFonts w:ascii="Calibri" w:hAnsi="Calibri"/>
          <w:kern w:val="2"/>
          <w:sz w:val="22"/>
          <w:szCs w:val="22"/>
        </w:rPr>
      </w:pPr>
      <w:r>
        <w:t>8A.2.12.2</w:t>
      </w:r>
      <w:r>
        <w:rPr>
          <w:rFonts w:ascii="Calibri" w:hAnsi="Calibri"/>
          <w:kern w:val="2"/>
          <w:sz w:val="22"/>
          <w:szCs w:val="22"/>
        </w:rPr>
        <w:tab/>
      </w:r>
      <w:r>
        <w:t>Multi-carrier Enhancements</w:t>
      </w:r>
      <w:r>
        <w:tab/>
      </w:r>
      <w:r>
        <w:fldChar w:fldCharType="begin" w:fldLock="1"/>
      </w:r>
      <w:r>
        <w:instrText xml:space="preserve"> PAGEREF _Toc150626320 \h </w:instrText>
      </w:r>
      <w:r>
        <w:fldChar w:fldCharType="separate"/>
      </w:r>
      <w:r>
        <w:t>71</w:t>
      </w:r>
      <w:r>
        <w:fldChar w:fldCharType="end"/>
      </w:r>
    </w:p>
    <w:p w14:paraId="30431704" w14:textId="05715440" w:rsidR="00FA1F2F" w:rsidRDefault="00FA1F2F">
      <w:pPr>
        <w:pStyle w:val="TOC5"/>
        <w:rPr>
          <w:rFonts w:ascii="Calibri" w:hAnsi="Calibri"/>
          <w:kern w:val="2"/>
          <w:sz w:val="22"/>
          <w:szCs w:val="22"/>
        </w:rPr>
      </w:pPr>
      <w:r>
        <w:t>8A.2.12.3</w:t>
      </w:r>
      <w:r>
        <w:rPr>
          <w:rFonts w:ascii="Calibri" w:hAnsi="Calibri"/>
          <w:kern w:val="2"/>
          <w:sz w:val="22"/>
          <w:szCs w:val="22"/>
        </w:rPr>
        <w:tab/>
      </w:r>
      <w:r>
        <w:t>Coverage Enhancements</w:t>
      </w:r>
      <w:r>
        <w:tab/>
      </w:r>
      <w:r>
        <w:fldChar w:fldCharType="begin" w:fldLock="1"/>
      </w:r>
      <w:r>
        <w:instrText xml:space="preserve"> PAGEREF _Toc150626321 \h </w:instrText>
      </w:r>
      <w:r>
        <w:fldChar w:fldCharType="separate"/>
      </w:r>
      <w:r>
        <w:t>74</w:t>
      </w:r>
      <w:r>
        <w:fldChar w:fldCharType="end"/>
      </w:r>
    </w:p>
    <w:p w14:paraId="18D6BE56" w14:textId="0218D0A0" w:rsidR="00FA1F2F" w:rsidRDefault="00FA1F2F">
      <w:pPr>
        <w:pStyle w:val="TOC5"/>
        <w:rPr>
          <w:rFonts w:ascii="Calibri" w:hAnsi="Calibri"/>
          <w:kern w:val="2"/>
          <w:sz w:val="22"/>
          <w:szCs w:val="22"/>
        </w:rPr>
      </w:pPr>
      <w:r>
        <w:t>8A.2.12.4</w:t>
      </w:r>
      <w:r>
        <w:rPr>
          <w:rFonts w:ascii="Calibri" w:hAnsi="Calibri"/>
          <w:kern w:val="2"/>
          <w:sz w:val="22"/>
          <w:szCs w:val="22"/>
        </w:rPr>
        <w:tab/>
      </w:r>
      <w:r>
        <w:t>Positioning Enhancements</w:t>
      </w:r>
      <w:r>
        <w:tab/>
      </w:r>
      <w:r>
        <w:fldChar w:fldCharType="begin" w:fldLock="1"/>
      </w:r>
      <w:r>
        <w:instrText xml:space="preserve"> PAGEREF _Toc150626322 \h </w:instrText>
      </w:r>
      <w:r>
        <w:fldChar w:fldCharType="separate"/>
      </w:r>
      <w:r>
        <w:t>75</w:t>
      </w:r>
      <w:r>
        <w:fldChar w:fldCharType="end"/>
      </w:r>
    </w:p>
    <w:p w14:paraId="0150A078" w14:textId="3821F741" w:rsidR="00FA1F2F" w:rsidRDefault="00FA1F2F">
      <w:pPr>
        <w:pStyle w:val="TOC5"/>
        <w:rPr>
          <w:rFonts w:ascii="Calibri" w:hAnsi="Calibri"/>
          <w:kern w:val="2"/>
          <w:sz w:val="22"/>
          <w:szCs w:val="22"/>
        </w:rPr>
      </w:pPr>
      <w:r>
        <w:t>8A.2.12.5</w:t>
      </w:r>
      <w:r>
        <w:rPr>
          <w:rFonts w:ascii="Calibri" w:hAnsi="Calibri"/>
          <w:kern w:val="2"/>
          <w:sz w:val="22"/>
          <w:szCs w:val="22"/>
        </w:rPr>
        <w:tab/>
      </w:r>
      <w:r>
        <w:t>SL Evolution</w:t>
      </w:r>
      <w:r>
        <w:tab/>
      </w:r>
      <w:r>
        <w:fldChar w:fldCharType="begin" w:fldLock="1"/>
      </w:r>
      <w:r>
        <w:instrText xml:space="preserve"> PAGEREF _Toc150626323 \h </w:instrText>
      </w:r>
      <w:r>
        <w:fldChar w:fldCharType="separate"/>
      </w:r>
      <w:r>
        <w:t>78</w:t>
      </w:r>
      <w:r>
        <w:fldChar w:fldCharType="end"/>
      </w:r>
    </w:p>
    <w:p w14:paraId="0D28CA0D" w14:textId="34F078CE" w:rsidR="00FA1F2F" w:rsidRDefault="00FA1F2F">
      <w:pPr>
        <w:pStyle w:val="TOC4"/>
        <w:rPr>
          <w:rFonts w:ascii="Calibri" w:hAnsi="Calibri"/>
          <w:kern w:val="2"/>
          <w:sz w:val="22"/>
          <w:szCs w:val="22"/>
        </w:rPr>
      </w:pPr>
      <w:r>
        <w:t>8A.2.13</w:t>
      </w:r>
      <w:r>
        <w:rPr>
          <w:rFonts w:ascii="Calibri" w:hAnsi="Calibri"/>
          <w:kern w:val="2"/>
          <w:sz w:val="22"/>
          <w:szCs w:val="22"/>
        </w:rPr>
        <w:tab/>
      </w:r>
      <w:r>
        <w:t>Additional RAN2-led Candidate Topics</w:t>
      </w:r>
      <w:r>
        <w:tab/>
      </w:r>
      <w:r>
        <w:fldChar w:fldCharType="begin" w:fldLock="1"/>
      </w:r>
      <w:r>
        <w:instrText xml:space="preserve"> PAGEREF _Toc150626324 \h </w:instrText>
      </w:r>
      <w:r>
        <w:fldChar w:fldCharType="separate"/>
      </w:r>
      <w:r>
        <w:t>81</w:t>
      </w:r>
      <w:r>
        <w:fldChar w:fldCharType="end"/>
      </w:r>
    </w:p>
    <w:p w14:paraId="70DC1FE0" w14:textId="0147AA97" w:rsidR="00FA1F2F" w:rsidRDefault="00FA1F2F">
      <w:pPr>
        <w:pStyle w:val="TOC5"/>
        <w:rPr>
          <w:rFonts w:ascii="Calibri" w:hAnsi="Calibri"/>
          <w:kern w:val="2"/>
          <w:sz w:val="22"/>
          <w:szCs w:val="22"/>
        </w:rPr>
      </w:pPr>
      <w:r>
        <w:t>8A.2.13.1</w:t>
      </w:r>
      <w:r>
        <w:rPr>
          <w:rFonts w:ascii="Calibri" w:hAnsi="Calibri"/>
          <w:kern w:val="2"/>
          <w:sz w:val="22"/>
          <w:szCs w:val="22"/>
        </w:rPr>
        <w:tab/>
      </w:r>
      <w:r>
        <w:t>Network-Controled Repeaters</w:t>
      </w:r>
      <w:r>
        <w:tab/>
      </w:r>
      <w:r>
        <w:fldChar w:fldCharType="begin" w:fldLock="1"/>
      </w:r>
      <w:r>
        <w:instrText xml:space="preserve"> PAGEREF _Toc150626325 \h </w:instrText>
      </w:r>
      <w:r>
        <w:fldChar w:fldCharType="separate"/>
      </w:r>
      <w:r>
        <w:t>82</w:t>
      </w:r>
      <w:r>
        <w:fldChar w:fldCharType="end"/>
      </w:r>
    </w:p>
    <w:p w14:paraId="47BFC0D5" w14:textId="40995D79" w:rsidR="00FA1F2F" w:rsidRDefault="00FA1F2F">
      <w:pPr>
        <w:pStyle w:val="TOC5"/>
        <w:rPr>
          <w:rFonts w:ascii="Calibri" w:hAnsi="Calibri"/>
          <w:kern w:val="2"/>
          <w:sz w:val="22"/>
          <w:szCs w:val="22"/>
        </w:rPr>
      </w:pPr>
      <w:r>
        <w:t>8A.2.13.2</w:t>
      </w:r>
      <w:r>
        <w:rPr>
          <w:rFonts w:ascii="Calibri" w:hAnsi="Calibri"/>
          <w:kern w:val="2"/>
          <w:sz w:val="22"/>
          <w:szCs w:val="22"/>
        </w:rPr>
        <w:tab/>
      </w:r>
      <w:r>
        <w:t>SL Relay Enhancements</w:t>
      </w:r>
      <w:r>
        <w:tab/>
      </w:r>
      <w:r>
        <w:fldChar w:fldCharType="begin" w:fldLock="1"/>
      </w:r>
      <w:r>
        <w:instrText xml:space="preserve"> PAGEREF _Toc150626326 \h </w:instrText>
      </w:r>
      <w:r>
        <w:fldChar w:fldCharType="separate"/>
      </w:r>
      <w:r>
        <w:t>83</w:t>
      </w:r>
      <w:r>
        <w:fldChar w:fldCharType="end"/>
      </w:r>
    </w:p>
    <w:p w14:paraId="2255958E" w14:textId="75050EBD" w:rsidR="00FA1F2F" w:rsidRDefault="00FA1F2F">
      <w:pPr>
        <w:pStyle w:val="TOC5"/>
        <w:rPr>
          <w:rFonts w:ascii="Calibri" w:hAnsi="Calibri"/>
          <w:kern w:val="2"/>
          <w:sz w:val="22"/>
          <w:szCs w:val="22"/>
        </w:rPr>
      </w:pPr>
      <w:r>
        <w:t>8A.2.13.3</w:t>
      </w:r>
      <w:r>
        <w:rPr>
          <w:rFonts w:ascii="Calibri" w:hAnsi="Calibri"/>
          <w:kern w:val="2"/>
          <w:sz w:val="22"/>
          <w:szCs w:val="22"/>
        </w:rPr>
        <w:tab/>
      </w:r>
      <w:r>
        <w:t>UAV/Urban Air Mobility</w:t>
      </w:r>
      <w:r>
        <w:tab/>
      </w:r>
      <w:r>
        <w:fldChar w:fldCharType="begin" w:fldLock="1"/>
      </w:r>
      <w:r>
        <w:instrText xml:space="preserve"> PAGEREF _Toc150626327 \h </w:instrText>
      </w:r>
      <w:r>
        <w:fldChar w:fldCharType="separate"/>
      </w:r>
      <w:r>
        <w:t>85</w:t>
      </w:r>
      <w:r>
        <w:fldChar w:fldCharType="end"/>
      </w:r>
    </w:p>
    <w:p w14:paraId="48572AD3" w14:textId="17A446C8" w:rsidR="00FA1F2F" w:rsidRDefault="00FA1F2F">
      <w:pPr>
        <w:pStyle w:val="TOC5"/>
        <w:rPr>
          <w:rFonts w:ascii="Calibri" w:hAnsi="Calibri"/>
          <w:kern w:val="2"/>
          <w:sz w:val="22"/>
          <w:szCs w:val="22"/>
        </w:rPr>
      </w:pPr>
      <w:r>
        <w:t>8A.2.13.4</w:t>
      </w:r>
      <w:r>
        <w:rPr>
          <w:rFonts w:ascii="Calibri" w:hAnsi="Calibri"/>
          <w:kern w:val="2"/>
          <w:sz w:val="22"/>
          <w:szCs w:val="22"/>
        </w:rPr>
        <w:tab/>
      </w:r>
      <w:r>
        <w:t>Multi-SIM</w:t>
      </w:r>
      <w:r>
        <w:tab/>
      </w:r>
      <w:r>
        <w:fldChar w:fldCharType="begin" w:fldLock="1"/>
      </w:r>
      <w:r>
        <w:instrText xml:space="preserve"> PAGEREF _Toc150626328 \h </w:instrText>
      </w:r>
      <w:r>
        <w:fldChar w:fldCharType="separate"/>
      </w:r>
      <w:r>
        <w:t>86</w:t>
      </w:r>
      <w:r>
        <w:fldChar w:fldCharType="end"/>
      </w:r>
    </w:p>
    <w:p w14:paraId="5312AA02" w14:textId="2208C77B" w:rsidR="00FA1F2F" w:rsidRDefault="00FA1F2F">
      <w:pPr>
        <w:pStyle w:val="TOC5"/>
        <w:rPr>
          <w:rFonts w:ascii="Calibri" w:hAnsi="Calibri"/>
          <w:kern w:val="2"/>
          <w:sz w:val="22"/>
          <w:szCs w:val="22"/>
        </w:rPr>
      </w:pPr>
      <w:r>
        <w:t>8A.2.13.5</w:t>
      </w:r>
      <w:r>
        <w:rPr>
          <w:rFonts w:ascii="Calibri" w:hAnsi="Calibri"/>
          <w:kern w:val="2"/>
          <w:sz w:val="22"/>
          <w:szCs w:val="22"/>
        </w:rPr>
        <w:tab/>
      </w:r>
      <w:r>
        <w:t>Broadcast/multicast</w:t>
      </w:r>
      <w:r>
        <w:tab/>
      </w:r>
      <w:r>
        <w:fldChar w:fldCharType="begin" w:fldLock="1"/>
      </w:r>
      <w:r>
        <w:instrText xml:space="preserve"> PAGEREF _Toc150626329 \h </w:instrText>
      </w:r>
      <w:r>
        <w:fldChar w:fldCharType="separate"/>
      </w:r>
      <w:r>
        <w:t>87</w:t>
      </w:r>
      <w:r>
        <w:fldChar w:fldCharType="end"/>
      </w:r>
    </w:p>
    <w:p w14:paraId="0E10E1E6" w14:textId="0EDC7590" w:rsidR="00FA1F2F" w:rsidRDefault="00FA1F2F">
      <w:pPr>
        <w:pStyle w:val="TOC5"/>
        <w:rPr>
          <w:rFonts w:ascii="Calibri" w:hAnsi="Calibri"/>
          <w:kern w:val="2"/>
          <w:sz w:val="22"/>
          <w:szCs w:val="22"/>
        </w:rPr>
      </w:pPr>
      <w:r>
        <w:t>8A.2.13.6</w:t>
      </w:r>
      <w:r>
        <w:rPr>
          <w:rFonts w:ascii="Calibri" w:hAnsi="Calibri"/>
          <w:kern w:val="2"/>
          <w:sz w:val="22"/>
          <w:szCs w:val="22"/>
        </w:rPr>
        <w:tab/>
      </w:r>
      <w:r>
        <w:t>UE aggregation, collaboration, and backup</w:t>
      </w:r>
      <w:r>
        <w:tab/>
      </w:r>
      <w:r>
        <w:fldChar w:fldCharType="begin" w:fldLock="1"/>
      </w:r>
      <w:r>
        <w:instrText xml:space="preserve"> PAGEREF _Toc150626330 \h </w:instrText>
      </w:r>
      <w:r>
        <w:fldChar w:fldCharType="separate"/>
      </w:r>
      <w:r>
        <w:t>88</w:t>
      </w:r>
      <w:r>
        <w:fldChar w:fldCharType="end"/>
      </w:r>
    </w:p>
    <w:p w14:paraId="38B6FFDC" w14:textId="1C9050D9" w:rsidR="00FA1F2F" w:rsidRDefault="00FA1F2F">
      <w:pPr>
        <w:pStyle w:val="TOC4"/>
        <w:rPr>
          <w:rFonts w:ascii="Calibri" w:hAnsi="Calibri"/>
          <w:kern w:val="2"/>
          <w:sz w:val="22"/>
          <w:szCs w:val="22"/>
        </w:rPr>
      </w:pPr>
      <w:r>
        <w:t>8A.2.14</w:t>
      </w:r>
      <w:r>
        <w:rPr>
          <w:rFonts w:ascii="Calibri" w:hAnsi="Calibri"/>
          <w:kern w:val="2"/>
          <w:sz w:val="22"/>
          <w:szCs w:val="22"/>
        </w:rPr>
        <w:tab/>
      </w:r>
      <w:r>
        <w:t>Additional RAN3-led Candidate Topics</w:t>
      </w:r>
      <w:r>
        <w:tab/>
      </w:r>
      <w:r>
        <w:fldChar w:fldCharType="begin" w:fldLock="1"/>
      </w:r>
      <w:r>
        <w:instrText xml:space="preserve"> PAGEREF _Toc150626331 \h </w:instrText>
      </w:r>
      <w:r>
        <w:fldChar w:fldCharType="separate"/>
      </w:r>
      <w:r>
        <w:t>89</w:t>
      </w:r>
      <w:r>
        <w:fldChar w:fldCharType="end"/>
      </w:r>
    </w:p>
    <w:p w14:paraId="5F826373" w14:textId="302901BE" w:rsidR="00FA1F2F" w:rsidRDefault="00FA1F2F">
      <w:pPr>
        <w:pStyle w:val="TOC5"/>
        <w:rPr>
          <w:rFonts w:ascii="Calibri" w:hAnsi="Calibri"/>
          <w:kern w:val="2"/>
          <w:sz w:val="22"/>
          <w:szCs w:val="22"/>
        </w:rPr>
      </w:pPr>
      <w:r>
        <w:t>8A.2.14.1</w:t>
      </w:r>
      <w:r>
        <w:rPr>
          <w:rFonts w:ascii="Calibri" w:hAnsi="Calibri"/>
          <w:kern w:val="2"/>
          <w:sz w:val="22"/>
          <w:szCs w:val="22"/>
        </w:rPr>
        <w:tab/>
      </w:r>
      <w:r>
        <w:t>Topological enhancements (e.g. IAB, WAB, Femto)</w:t>
      </w:r>
      <w:r>
        <w:tab/>
      </w:r>
      <w:r>
        <w:fldChar w:fldCharType="begin" w:fldLock="1"/>
      </w:r>
      <w:r>
        <w:instrText xml:space="preserve"> PAGEREF _Toc150626332 \h </w:instrText>
      </w:r>
      <w:r>
        <w:fldChar w:fldCharType="separate"/>
      </w:r>
      <w:r>
        <w:t>90</w:t>
      </w:r>
      <w:r>
        <w:fldChar w:fldCharType="end"/>
      </w:r>
    </w:p>
    <w:p w14:paraId="282E2C63" w14:textId="5EC6207D" w:rsidR="00FA1F2F" w:rsidRDefault="00FA1F2F">
      <w:pPr>
        <w:pStyle w:val="TOC5"/>
        <w:rPr>
          <w:rFonts w:ascii="Calibri" w:hAnsi="Calibri"/>
          <w:kern w:val="2"/>
          <w:sz w:val="22"/>
          <w:szCs w:val="22"/>
        </w:rPr>
      </w:pPr>
      <w:r>
        <w:t>8A.2.14.2</w:t>
      </w:r>
      <w:r>
        <w:rPr>
          <w:rFonts w:ascii="Calibri" w:hAnsi="Calibri"/>
          <w:kern w:val="2"/>
          <w:sz w:val="22"/>
          <w:szCs w:val="22"/>
        </w:rPr>
        <w:tab/>
      </w:r>
      <w:r>
        <w:t>Quality of Experience</w:t>
      </w:r>
      <w:r>
        <w:tab/>
      </w:r>
      <w:r>
        <w:fldChar w:fldCharType="begin" w:fldLock="1"/>
      </w:r>
      <w:r>
        <w:instrText xml:space="preserve"> PAGEREF _Toc150626333 \h </w:instrText>
      </w:r>
      <w:r>
        <w:fldChar w:fldCharType="separate"/>
      </w:r>
      <w:r>
        <w:t>92</w:t>
      </w:r>
      <w:r>
        <w:fldChar w:fldCharType="end"/>
      </w:r>
    </w:p>
    <w:p w14:paraId="0E69A43D" w14:textId="08579798" w:rsidR="00FA1F2F" w:rsidRDefault="00FA1F2F">
      <w:pPr>
        <w:pStyle w:val="TOC4"/>
        <w:rPr>
          <w:rFonts w:ascii="Calibri" w:hAnsi="Calibri"/>
          <w:kern w:val="2"/>
          <w:sz w:val="22"/>
          <w:szCs w:val="22"/>
        </w:rPr>
      </w:pPr>
      <w:r>
        <w:t>8A.2.15</w:t>
      </w:r>
      <w:r>
        <w:rPr>
          <w:rFonts w:ascii="Calibri" w:hAnsi="Calibri"/>
          <w:kern w:val="2"/>
          <w:sz w:val="22"/>
          <w:szCs w:val="22"/>
        </w:rPr>
        <w:tab/>
      </w:r>
      <w:r>
        <w:t>Other RAN1/RAN2/RAN3 led topics</w:t>
      </w:r>
      <w:r>
        <w:tab/>
      </w:r>
      <w:r>
        <w:fldChar w:fldCharType="begin" w:fldLock="1"/>
      </w:r>
      <w:r>
        <w:instrText xml:space="preserve"> PAGEREF _Toc150626334 \h </w:instrText>
      </w:r>
      <w:r>
        <w:fldChar w:fldCharType="separate"/>
      </w:r>
      <w:r>
        <w:t>93</w:t>
      </w:r>
      <w:r>
        <w:fldChar w:fldCharType="end"/>
      </w:r>
    </w:p>
    <w:p w14:paraId="05CE7C93" w14:textId="0CFC32D0" w:rsidR="00FA1F2F" w:rsidRDefault="00FA1F2F">
      <w:pPr>
        <w:pStyle w:val="TOC3"/>
        <w:rPr>
          <w:rFonts w:ascii="Calibri" w:hAnsi="Calibri"/>
          <w:kern w:val="2"/>
          <w:sz w:val="22"/>
          <w:szCs w:val="22"/>
        </w:rPr>
      </w:pPr>
      <w:r>
        <w:t>8A.3</w:t>
      </w:r>
      <w:r>
        <w:rPr>
          <w:rFonts w:ascii="Calibri" w:hAnsi="Calibri"/>
          <w:kern w:val="2"/>
          <w:sz w:val="22"/>
          <w:szCs w:val="22"/>
        </w:rPr>
        <w:tab/>
      </w:r>
      <w:r>
        <w:t>RAN4 led Topics</w:t>
      </w:r>
      <w:r>
        <w:tab/>
      </w:r>
      <w:r>
        <w:fldChar w:fldCharType="begin" w:fldLock="1"/>
      </w:r>
      <w:r>
        <w:instrText xml:space="preserve"> PAGEREF _Toc150626335 \h </w:instrText>
      </w:r>
      <w:r>
        <w:fldChar w:fldCharType="separate"/>
      </w:r>
      <w:r>
        <w:t>96</w:t>
      </w:r>
      <w:r>
        <w:fldChar w:fldCharType="end"/>
      </w:r>
    </w:p>
    <w:p w14:paraId="5D8DC0A8" w14:textId="1014E289" w:rsidR="00FA1F2F" w:rsidRDefault="00FA1F2F">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_Toc150626336 \h </w:instrText>
      </w:r>
      <w:r>
        <w:fldChar w:fldCharType="separate"/>
      </w:r>
      <w:r>
        <w:t>100</w:t>
      </w:r>
      <w:r>
        <w:fldChar w:fldCharType="end"/>
      </w:r>
    </w:p>
    <w:p w14:paraId="2224E225" w14:textId="621CB75A" w:rsidR="00FA1F2F" w:rsidRDefault="00FA1F2F">
      <w:pPr>
        <w:pStyle w:val="TOC3"/>
        <w:rPr>
          <w:rFonts w:ascii="Calibri" w:hAnsi="Calibri"/>
          <w:kern w:val="2"/>
          <w:sz w:val="22"/>
          <w:szCs w:val="22"/>
        </w:rPr>
      </w:pPr>
      <w:r>
        <w:t>9.1</w:t>
      </w:r>
      <w:r>
        <w:rPr>
          <w:rFonts w:ascii="Calibri" w:hAnsi="Calibri"/>
          <w:kern w:val="2"/>
          <w:sz w:val="22"/>
          <w:szCs w:val="22"/>
        </w:rPr>
        <w:tab/>
      </w:r>
      <w:r>
        <w:t>New WI/SI proposals for NR for REL-18</w:t>
      </w:r>
      <w:r>
        <w:tab/>
      </w:r>
      <w:r>
        <w:fldChar w:fldCharType="begin" w:fldLock="1"/>
      </w:r>
      <w:r>
        <w:instrText xml:space="preserve"> PAGEREF _Toc150626337 \h </w:instrText>
      </w:r>
      <w:r>
        <w:fldChar w:fldCharType="separate"/>
      </w:r>
      <w:r>
        <w:t>101</w:t>
      </w:r>
      <w:r>
        <w:fldChar w:fldCharType="end"/>
      </w:r>
    </w:p>
    <w:p w14:paraId="7C047B9B" w14:textId="25B67E7E" w:rsidR="00FA1F2F" w:rsidRDefault="00FA1F2F">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_Toc150626338 \h </w:instrText>
      </w:r>
      <w:r>
        <w:fldChar w:fldCharType="separate"/>
      </w:r>
      <w:r>
        <w:t>101</w:t>
      </w:r>
      <w:r>
        <w:fldChar w:fldCharType="end"/>
      </w:r>
    </w:p>
    <w:p w14:paraId="5306E52A" w14:textId="51EC99A9" w:rsidR="00FA1F2F" w:rsidRDefault="00FA1F2F">
      <w:pPr>
        <w:pStyle w:val="TOC4"/>
        <w:rPr>
          <w:rFonts w:ascii="Calibri" w:hAnsi="Calibri"/>
          <w:kern w:val="2"/>
          <w:sz w:val="22"/>
          <w:szCs w:val="22"/>
        </w:rPr>
      </w:pPr>
      <w:r>
        <w:lastRenderedPageBreak/>
        <w:t>9.1.2</w:t>
      </w:r>
      <w:r>
        <w:rPr>
          <w:rFonts w:ascii="Calibri" w:hAnsi="Calibri"/>
          <w:kern w:val="2"/>
          <w:sz w:val="22"/>
          <w:szCs w:val="22"/>
        </w:rPr>
        <w:tab/>
      </w:r>
      <w:r>
        <w:t>Proposals led by RAN2</w:t>
      </w:r>
      <w:r>
        <w:tab/>
      </w:r>
      <w:r>
        <w:fldChar w:fldCharType="begin" w:fldLock="1"/>
      </w:r>
      <w:r>
        <w:instrText xml:space="preserve"> PAGEREF _Toc150626339 \h </w:instrText>
      </w:r>
      <w:r>
        <w:fldChar w:fldCharType="separate"/>
      </w:r>
      <w:r>
        <w:t>101</w:t>
      </w:r>
      <w:r>
        <w:fldChar w:fldCharType="end"/>
      </w:r>
    </w:p>
    <w:p w14:paraId="4A925FD6" w14:textId="079821D6" w:rsidR="00FA1F2F" w:rsidRDefault="00FA1F2F">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_Toc150626340 \h </w:instrText>
      </w:r>
      <w:r>
        <w:fldChar w:fldCharType="separate"/>
      </w:r>
      <w:r>
        <w:t>101</w:t>
      </w:r>
      <w:r>
        <w:fldChar w:fldCharType="end"/>
      </w:r>
    </w:p>
    <w:p w14:paraId="6C737DF0" w14:textId="4A4D53C0" w:rsidR="00FA1F2F" w:rsidRDefault="00FA1F2F">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_Toc150626341 \h </w:instrText>
      </w:r>
      <w:r>
        <w:fldChar w:fldCharType="separate"/>
      </w:r>
      <w:r>
        <w:t>101</w:t>
      </w:r>
      <w:r>
        <w:fldChar w:fldCharType="end"/>
      </w:r>
    </w:p>
    <w:p w14:paraId="25B3614A" w14:textId="12623B5E" w:rsidR="00FA1F2F" w:rsidRDefault="00FA1F2F">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_Toc150626342 \h </w:instrText>
      </w:r>
      <w:r>
        <w:fldChar w:fldCharType="separate"/>
      </w:r>
      <w:r>
        <w:t>101</w:t>
      </w:r>
      <w:r>
        <w:fldChar w:fldCharType="end"/>
      </w:r>
    </w:p>
    <w:p w14:paraId="6DA82C85" w14:textId="4772505A" w:rsidR="00FA1F2F" w:rsidRDefault="00FA1F2F">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_Toc150626343 \h </w:instrText>
      </w:r>
      <w:r>
        <w:fldChar w:fldCharType="separate"/>
      </w:r>
      <w:r>
        <w:t>104</w:t>
      </w:r>
      <w:r>
        <w:fldChar w:fldCharType="end"/>
      </w:r>
    </w:p>
    <w:p w14:paraId="67C0E5F2" w14:textId="6FDBBF03" w:rsidR="00FA1F2F" w:rsidRDefault="00FA1F2F">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_Toc150626344 \h </w:instrText>
      </w:r>
      <w:r>
        <w:fldChar w:fldCharType="separate"/>
      </w:r>
      <w:r>
        <w:t>104</w:t>
      </w:r>
      <w:r>
        <w:fldChar w:fldCharType="end"/>
      </w:r>
    </w:p>
    <w:p w14:paraId="6E426A06" w14:textId="596E7183" w:rsidR="00FA1F2F" w:rsidRDefault="00FA1F2F">
      <w:pPr>
        <w:pStyle w:val="TOC4"/>
        <w:rPr>
          <w:rFonts w:ascii="Calibri" w:hAnsi="Calibri"/>
          <w:kern w:val="2"/>
          <w:sz w:val="22"/>
          <w:szCs w:val="22"/>
        </w:rPr>
      </w:pPr>
      <w:r>
        <w:t>9.2.2</w:t>
      </w:r>
      <w:r>
        <w:rPr>
          <w:rFonts w:ascii="Calibri" w:hAnsi="Calibri"/>
          <w:kern w:val="2"/>
          <w:sz w:val="22"/>
          <w:szCs w:val="22"/>
        </w:rPr>
        <w:tab/>
      </w:r>
      <w:r>
        <w:t>Study on Ambient IoT in RAN [RAN SI: FS_Ambient_IoT_RAN]</w:t>
      </w:r>
      <w:r>
        <w:tab/>
      </w:r>
      <w:r>
        <w:fldChar w:fldCharType="begin" w:fldLock="1"/>
      </w:r>
      <w:r>
        <w:instrText xml:space="preserve"> PAGEREF _Toc150626345 \h </w:instrText>
      </w:r>
      <w:r>
        <w:fldChar w:fldCharType="separate"/>
      </w:r>
      <w:r>
        <w:t>106</w:t>
      </w:r>
      <w:r>
        <w:fldChar w:fldCharType="end"/>
      </w:r>
    </w:p>
    <w:p w14:paraId="04EA64B7" w14:textId="2C770FF4" w:rsidR="00FA1F2F" w:rsidRDefault="00FA1F2F">
      <w:pPr>
        <w:pStyle w:val="TOC4"/>
        <w:rPr>
          <w:rFonts w:ascii="Calibri" w:hAnsi="Calibri"/>
          <w:kern w:val="2"/>
          <w:sz w:val="22"/>
          <w:szCs w:val="22"/>
        </w:rPr>
      </w:pPr>
      <w:r>
        <w:t>9.2.3</w:t>
      </w:r>
      <w:r>
        <w:rPr>
          <w:rFonts w:ascii="Calibri" w:hAnsi="Calibri"/>
          <w:kern w:val="2"/>
          <w:sz w:val="22"/>
          <w:szCs w:val="22"/>
        </w:rPr>
        <w:tab/>
      </w:r>
      <w:r>
        <w:t>Study on self-evaluation towards the IMT-2020 subm. of the 3GPP Satellite RIT [RAN SI: FS_IMT2020_SAT_eval]</w:t>
      </w:r>
      <w:r>
        <w:tab/>
      </w:r>
      <w:r>
        <w:fldChar w:fldCharType="begin" w:fldLock="1"/>
      </w:r>
      <w:r>
        <w:instrText xml:space="preserve"> PAGEREF _Toc150626346 \h </w:instrText>
      </w:r>
      <w:r>
        <w:fldChar w:fldCharType="separate"/>
      </w:r>
      <w:r>
        <w:t>112</w:t>
      </w:r>
      <w:r>
        <w:fldChar w:fldCharType="end"/>
      </w:r>
    </w:p>
    <w:p w14:paraId="2F266FC3" w14:textId="6310FCEF" w:rsidR="00FA1F2F" w:rsidRDefault="00FA1F2F">
      <w:pPr>
        <w:pStyle w:val="TOC4"/>
        <w:rPr>
          <w:rFonts w:ascii="Calibri" w:hAnsi="Calibri"/>
          <w:kern w:val="2"/>
          <w:sz w:val="22"/>
          <w:szCs w:val="22"/>
        </w:rPr>
      </w:pPr>
      <w:r>
        <w:t>9.2.4</w:t>
      </w:r>
      <w:r>
        <w:rPr>
          <w:rFonts w:ascii="Calibri" w:hAnsi="Calibri"/>
          <w:kern w:val="2"/>
          <w:sz w:val="22"/>
          <w:szCs w:val="22"/>
        </w:rPr>
        <w:tab/>
      </w:r>
      <w:r>
        <w:t>Study on evolution of NR duplex operation [RAN1 SI: FS_NR_duplex_evo]</w:t>
      </w:r>
      <w:r>
        <w:tab/>
      </w:r>
      <w:r>
        <w:fldChar w:fldCharType="begin" w:fldLock="1"/>
      </w:r>
      <w:r>
        <w:instrText xml:space="preserve"> PAGEREF _Toc150626347 \h </w:instrText>
      </w:r>
      <w:r>
        <w:fldChar w:fldCharType="separate"/>
      </w:r>
      <w:r>
        <w:t>113</w:t>
      </w:r>
      <w:r>
        <w:fldChar w:fldCharType="end"/>
      </w:r>
    </w:p>
    <w:p w14:paraId="709A56EA" w14:textId="3D90563F" w:rsidR="00FA1F2F" w:rsidRDefault="00FA1F2F">
      <w:pPr>
        <w:pStyle w:val="TOC4"/>
        <w:rPr>
          <w:rFonts w:ascii="Calibri" w:hAnsi="Calibri"/>
          <w:kern w:val="2"/>
          <w:sz w:val="22"/>
          <w:szCs w:val="22"/>
        </w:rPr>
      </w:pPr>
      <w:r>
        <w:t>9.2.5</w:t>
      </w:r>
      <w:r>
        <w:rPr>
          <w:rFonts w:ascii="Calibri" w:hAnsi="Calibri"/>
          <w:kern w:val="2"/>
          <w:sz w:val="22"/>
          <w:szCs w:val="22"/>
        </w:rPr>
        <w:tab/>
      </w:r>
      <w:r>
        <w:t>Study on AI/ML for NR air interface [RAN1 SI: FS_NR_AIML_air]</w:t>
      </w:r>
      <w:r>
        <w:tab/>
      </w:r>
      <w:r>
        <w:fldChar w:fldCharType="begin" w:fldLock="1"/>
      </w:r>
      <w:r>
        <w:instrText xml:space="preserve"> PAGEREF _Toc150626348 \h </w:instrText>
      </w:r>
      <w:r>
        <w:fldChar w:fldCharType="separate"/>
      </w:r>
      <w:r>
        <w:t>114</w:t>
      </w:r>
      <w:r>
        <w:fldChar w:fldCharType="end"/>
      </w:r>
    </w:p>
    <w:p w14:paraId="6C054F5C" w14:textId="513B1F51" w:rsidR="00FA1F2F" w:rsidRDefault="00FA1F2F">
      <w:pPr>
        <w:pStyle w:val="TOC4"/>
        <w:rPr>
          <w:rFonts w:ascii="Calibri" w:hAnsi="Calibri"/>
          <w:kern w:val="2"/>
          <w:sz w:val="22"/>
          <w:szCs w:val="22"/>
        </w:rPr>
      </w:pPr>
      <w:r>
        <w:t>9.2.6</w:t>
      </w:r>
      <w:r>
        <w:rPr>
          <w:rFonts w:ascii="Calibri" w:hAnsi="Calibri"/>
          <w:kern w:val="2"/>
          <w:sz w:val="22"/>
          <w:szCs w:val="22"/>
        </w:rPr>
        <w:tab/>
      </w:r>
      <w:r>
        <w:t>Study on low-power wake-up signal and receiver for NR [RAN1 SI: FS_NR_LPWUS]</w:t>
      </w:r>
      <w:r>
        <w:tab/>
      </w:r>
      <w:r>
        <w:fldChar w:fldCharType="begin" w:fldLock="1"/>
      </w:r>
      <w:r>
        <w:instrText xml:space="preserve"> PAGEREF _Toc150626349 \h </w:instrText>
      </w:r>
      <w:r>
        <w:fldChar w:fldCharType="separate"/>
      </w:r>
      <w:r>
        <w:t>116</w:t>
      </w:r>
      <w:r>
        <w:fldChar w:fldCharType="end"/>
      </w:r>
    </w:p>
    <w:p w14:paraId="22C25C1B" w14:textId="127A6143" w:rsidR="00FA1F2F" w:rsidRDefault="00FA1F2F">
      <w:pPr>
        <w:pStyle w:val="TOC4"/>
        <w:rPr>
          <w:rFonts w:ascii="Calibri" w:hAnsi="Calibri"/>
          <w:kern w:val="2"/>
          <w:sz w:val="22"/>
          <w:szCs w:val="22"/>
        </w:rPr>
      </w:pPr>
      <w:r>
        <w:t>9.2.7</w:t>
      </w:r>
      <w:r>
        <w:rPr>
          <w:rFonts w:ascii="Calibri" w:hAnsi="Calibri"/>
          <w:kern w:val="2"/>
          <w:sz w:val="22"/>
          <w:szCs w:val="22"/>
        </w:rPr>
        <w:tab/>
      </w:r>
      <w:r>
        <w:t>Study on NR FR2 OTA testing enhancements [RAN4 SI: FS_NR_FR2_OTA_enh]</w:t>
      </w:r>
      <w:r>
        <w:tab/>
      </w:r>
      <w:r>
        <w:fldChar w:fldCharType="begin" w:fldLock="1"/>
      </w:r>
      <w:r>
        <w:instrText xml:space="preserve"> PAGEREF _Toc150626350 \h </w:instrText>
      </w:r>
      <w:r>
        <w:fldChar w:fldCharType="separate"/>
      </w:r>
      <w:r>
        <w:t>117</w:t>
      </w:r>
      <w:r>
        <w:fldChar w:fldCharType="end"/>
      </w:r>
    </w:p>
    <w:p w14:paraId="15545001" w14:textId="2354F200" w:rsidR="00FA1F2F" w:rsidRDefault="00FA1F2F">
      <w:pPr>
        <w:pStyle w:val="TOC4"/>
        <w:rPr>
          <w:rFonts w:ascii="Calibri" w:hAnsi="Calibri"/>
          <w:kern w:val="2"/>
          <w:sz w:val="22"/>
          <w:szCs w:val="22"/>
        </w:rPr>
      </w:pPr>
      <w:r>
        <w:t>9.2.8</w:t>
      </w:r>
      <w:r>
        <w:rPr>
          <w:rFonts w:ascii="Calibri" w:hAnsi="Calibri"/>
          <w:kern w:val="2"/>
          <w:sz w:val="22"/>
          <w:szCs w:val="22"/>
        </w:rPr>
        <w:tab/>
      </w:r>
      <w:r>
        <w:t>Study on simplification of band combination spec for NR and LTE [RAN4 SI: FS_SimBC]</w:t>
      </w:r>
      <w:r>
        <w:tab/>
      </w:r>
      <w:r>
        <w:fldChar w:fldCharType="begin" w:fldLock="1"/>
      </w:r>
      <w:r>
        <w:instrText xml:space="preserve"> PAGEREF _Toc150626351 \h </w:instrText>
      </w:r>
      <w:r>
        <w:fldChar w:fldCharType="separate"/>
      </w:r>
      <w:r>
        <w:t>117</w:t>
      </w:r>
      <w:r>
        <w:fldChar w:fldCharType="end"/>
      </w:r>
    </w:p>
    <w:p w14:paraId="5E8DE1D2" w14:textId="3897E7A9" w:rsidR="00FA1F2F" w:rsidRDefault="00FA1F2F">
      <w:pPr>
        <w:pStyle w:val="TOC4"/>
        <w:rPr>
          <w:rFonts w:ascii="Calibri" w:hAnsi="Calibri"/>
          <w:kern w:val="2"/>
          <w:sz w:val="22"/>
          <w:szCs w:val="22"/>
        </w:rPr>
      </w:pPr>
      <w:r>
        <w:t>9.2.9</w:t>
      </w:r>
      <w:r>
        <w:rPr>
          <w:rFonts w:ascii="Calibri" w:hAnsi="Calibri"/>
          <w:kern w:val="2"/>
          <w:sz w:val="22"/>
          <w:szCs w:val="22"/>
        </w:rPr>
        <w:tab/>
      </w:r>
      <w:r>
        <w:t>Study on enh. for sub-1GHz NR band combinations [RAN4 SI: FS_NR_sub1GHz_combo_enh]</w:t>
      </w:r>
      <w:r>
        <w:tab/>
      </w:r>
      <w:r>
        <w:fldChar w:fldCharType="begin" w:fldLock="1"/>
      </w:r>
      <w:r>
        <w:instrText xml:space="preserve"> PAGEREF _Toc150626352 \h </w:instrText>
      </w:r>
      <w:r>
        <w:fldChar w:fldCharType="separate"/>
      </w:r>
      <w:r>
        <w:t>118</w:t>
      </w:r>
      <w:r>
        <w:fldChar w:fldCharType="end"/>
      </w:r>
    </w:p>
    <w:p w14:paraId="041D1C9F" w14:textId="58FE9EDA" w:rsidR="00FA1F2F" w:rsidRDefault="00FA1F2F">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_Toc150626353 \h </w:instrText>
      </w:r>
      <w:r>
        <w:fldChar w:fldCharType="separate"/>
      </w:r>
      <w:r>
        <w:t>119</w:t>
      </w:r>
      <w:r>
        <w:fldChar w:fldCharType="end"/>
      </w:r>
    </w:p>
    <w:p w14:paraId="6BDF9F61" w14:textId="02E5E948" w:rsidR="00FA1F2F" w:rsidRDefault="00FA1F2F">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_Toc150626354 \h </w:instrText>
      </w:r>
      <w:r>
        <w:fldChar w:fldCharType="separate"/>
      </w:r>
      <w:r>
        <w:t>119</w:t>
      </w:r>
      <w:r>
        <w:fldChar w:fldCharType="end"/>
      </w:r>
    </w:p>
    <w:p w14:paraId="7CF23F1A" w14:textId="209A7871" w:rsidR="00FA1F2F" w:rsidRDefault="00FA1F2F">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_Toc150626355 \h </w:instrText>
      </w:r>
      <w:r>
        <w:fldChar w:fldCharType="separate"/>
      </w:r>
      <w:r>
        <w:t>119</w:t>
      </w:r>
      <w:r>
        <w:fldChar w:fldCharType="end"/>
      </w:r>
    </w:p>
    <w:p w14:paraId="746BB3D1" w14:textId="331588F0" w:rsidR="00FA1F2F" w:rsidRDefault="00FA1F2F">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_Toc150626356 \h </w:instrText>
      </w:r>
      <w:r>
        <w:fldChar w:fldCharType="separate"/>
      </w:r>
      <w:r>
        <w:t>119</w:t>
      </w:r>
      <w:r>
        <w:fldChar w:fldCharType="end"/>
      </w:r>
    </w:p>
    <w:p w14:paraId="62DE3E01" w14:textId="4A706AA1" w:rsidR="00FA1F2F" w:rsidRDefault="00FA1F2F">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_Toc150626357 \h </w:instrText>
      </w:r>
      <w:r>
        <w:fldChar w:fldCharType="separate"/>
      </w:r>
      <w:r>
        <w:t>121</w:t>
      </w:r>
      <w:r>
        <w:fldChar w:fldCharType="end"/>
      </w:r>
    </w:p>
    <w:p w14:paraId="02FD878E" w14:textId="25B53F1D" w:rsidR="00FA1F2F" w:rsidRDefault="00FA1F2F">
      <w:pPr>
        <w:pStyle w:val="TOC5"/>
        <w:rPr>
          <w:rFonts w:ascii="Calibri" w:hAnsi="Calibri"/>
          <w:kern w:val="2"/>
          <w:sz w:val="22"/>
          <w:szCs w:val="22"/>
        </w:rPr>
      </w:pPr>
      <w:r>
        <w:t>9.3.1.4</w:t>
      </w:r>
      <w:r>
        <w:rPr>
          <w:rFonts w:ascii="Calibri" w:hAnsi="Calibri"/>
          <w:kern w:val="2"/>
          <w:sz w:val="22"/>
          <w:szCs w:val="22"/>
        </w:rPr>
        <w:tab/>
      </w:r>
      <w:r>
        <w:t>NR MIMO evolution for DL and UL [RAN1 WI: NR_MIMO_evo_DL_UL]</w:t>
      </w:r>
      <w:r>
        <w:tab/>
      </w:r>
      <w:r>
        <w:fldChar w:fldCharType="begin" w:fldLock="1"/>
      </w:r>
      <w:r>
        <w:instrText xml:space="preserve"> PAGEREF _Toc150626358 \h </w:instrText>
      </w:r>
      <w:r>
        <w:fldChar w:fldCharType="separate"/>
      </w:r>
      <w:r>
        <w:t>122</w:t>
      </w:r>
      <w:r>
        <w:fldChar w:fldCharType="end"/>
      </w:r>
    </w:p>
    <w:p w14:paraId="5346083C" w14:textId="587B0B7B" w:rsidR="00FA1F2F" w:rsidRDefault="00FA1F2F">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_Toc150626359 \h </w:instrText>
      </w:r>
      <w:r>
        <w:fldChar w:fldCharType="separate"/>
      </w:r>
      <w:r>
        <w:t>122</w:t>
      </w:r>
      <w:r>
        <w:fldChar w:fldCharType="end"/>
      </w:r>
    </w:p>
    <w:p w14:paraId="40B6C1BD" w14:textId="11479D4A" w:rsidR="00FA1F2F" w:rsidRDefault="00FA1F2F">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_Toc150626360 \h </w:instrText>
      </w:r>
      <w:r>
        <w:fldChar w:fldCharType="separate"/>
      </w:r>
      <w:r>
        <w:t>123</w:t>
      </w:r>
      <w:r>
        <w:fldChar w:fldCharType="end"/>
      </w:r>
    </w:p>
    <w:p w14:paraId="3E333545" w14:textId="61A6FA13" w:rsidR="00FA1F2F" w:rsidRDefault="00FA1F2F">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_Toc150626361 \h </w:instrText>
      </w:r>
      <w:r>
        <w:fldChar w:fldCharType="separate"/>
      </w:r>
      <w:r>
        <w:t>123</w:t>
      </w:r>
      <w:r>
        <w:fldChar w:fldCharType="end"/>
      </w:r>
    </w:p>
    <w:p w14:paraId="4D8F6817" w14:textId="2AE37CDD" w:rsidR="00FA1F2F" w:rsidRDefault="00FA1F2F">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_Toc150626362 \h </w:instrText>
      </w:r>
      <w:r>
        <w:fldChar w:fldCharType="separate"/>
      </w:r>
      <w:r>
        <w:t>125</w:t>
      </w:r>
      <w:r>
        <w:fldChar w:fldCharType="end"/>
      </w:r>
    </w:p>
    <w:p w14:paraId="119913E6" w14:textId="46622913" w:rsidR="00FA1F2F" w:rsidRDefault="00FA1F2F">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_Toc150626363 \h </w:instrText>
      </w:r>
      <w:r>
        <w:fldChar w:fldCharType="separate"/>
      </w:r>
      <w:r>
        <w:t>125</w:t>
      </w:r>
      <w:r>
        <w:fldChar w:fldCharType="end"/>
      </w:r>
    </w:p>
    <w:p w14:paraId="389D145B" w14:textId="4683463C" w:rsidR="00FA1F2F" w:rsidRDefault="00FA1F2F">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_Toc150626364 \h </w:instrText>
      </w:r>
      <w:r>
        <w:fldChar w:fldCharType="separate"/>
      </w:r>
      <w:r>
        <w:t>128</w:t>
      </w:r>
      <w:r>
        <w:fldChar w:fldCharType="end"/>
      </w:r>
    </w:p>
    <w:p w14:paraId="7D22AA91" w14:textId="26828FBD" w:rsidR="00FA1F2F" w:rsidRDefault="00FA1F2F">
      <w:pPr>
        <w:pStyle w:val="TOC5"/>
        <w:rPr>
          <w:rFonts w:ascii="Calibri" w:hAnsi="Calibri"/>
          <w:kern w:val="2"/>
          <w:sz w:val="22"/>
          <w:szCs w:val="22"/>
        </w:rPr>
      </w:pPr>
      <w:r>
        <w:t>9.3.2.1</w:t>
      </w:r>
      <w:r>
        <w:rPr>
          <w:rFonts w:ascii="Calibri" w:hAnsi="Calibri"/>
          <w:kern w:val="2"/>
          <w:sz w:val="22"/>
          <w:szCs w:val="22"/>
        </w:rPr>
        <w:tab/>
      </w:r>
      <w:r>
        <w:t>Further NR mobility enh. [RAN2 WI: NR_Mob_enh2]</w:t>
      </w:r>
      <w:r>
        <w:tab/>
      </w:r>
      <w:r>
        <w:fldChar w:fldCharType="begin" w:fldLock="1"/>
      </w:r>
      <w:r>
        <w:instrText xml:space="preserve"> PAGEREF _Toc150626365 \h </w:instrText>
      </w:r>
      <w:r>
        <w:fldChar w:fldCharType="separate"/>
      </w:r>
      <w:r>
        <w:t>128</w:t>
      </w:r>
      <w:r>
        <w:fldChar w:fldCharType="end"/>
      </w:r>
    </w:p>
    <w:p w14:paraId="35F66FC4" w14:textId="542035C7" w:rsidR="00FA1F2F" w:rsidRDefault="00FA1F2F">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_Toc150626366 \h </w:instrText>
      </w:r>
      <w:r>
        <w:fldChar w:fldCharType="separate"/>
      </w:r>
      <w:r>
        <w:t>129</w:t>
      </w:r>
      <w:r>
        <w:fldChar w:fldCharType="end"/>
      </w:r>
    </w:p>
    <w:p w14:paraId="4A2A8C0B" w14:textId="4DBDA4A0" w:rsidR="00FA1F2F" w:rsidRDefault="00FA1F2F">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_Toc150626367 \h </w:instrText>
      </w:r>
      <w:r>
        <w:fldChar w:fldCharType="separate"/>
      </w:r>
      <w:r>
        <w:t>129</w:t>
      </w:r>
      <w:r>
        <w:fldChar w:fldCharType="end"/>
      </w:r>
    </w:p>
    <w:p w14:paraId="5D4B53AB" w14:textId="44BAB197" w:rsidR="00FA1F2F" w:rsidRDefault="00FA1F2F">
      <w:pPr>
        <w:pStyle w:val="TOC5"/>
        <w:rPr>
          <w:rFonts w:ascii="Calibri" w:hAnsi="Calibri"/>
          <w:kern w:val="2"/>
          <w:sz w:val="22"/>
          <w:szCs w:val="22"/>
        </w:rPr>
      </w:pPr>
      <w:r>
        <w:t>9.3.2.4</w:t>
      </w:r>
      <w:r>
        <w:rPr>
          <w:rFonts w:ascii="Calibri" w:hAnsi="Calibri"/>
          <w:kern w:val="2"/>
          <w:sz w:val="22"/>
          <w:szCs w:val="22"/>
        </w:rPr>
        <w:tab/>
      </w:r>
      <w:r>
        <w:t>NR SL relay enhancements [RAN2 WI: NR_SL_relay_enh]</w:t>
      </w:r>
      <w:r>
        <w:tab/>
      </w:r>
      <w:r>
        <w:fldChar w:fldCharType="begin" w:fldLock="1"/>
      </w:r>
      <w:r>
        <w:instrText xml:space="preserve"> PAGEREF _Toc150626368 \h </w:instrText>
      </w:r>
      <w:r>
        <w:fldChar w:fldCharType="separate"/>
      </w:r>
      <w:r>
        <w:t>130</w:t>
      </w:r>
      <w:r>
        <w:fldChar w:fldCharType="end"/>
      </w:r>
    </w:p>
    <w:p w14:paraId="2DD5A083" w14:textId="41051FEC" w:rsidR="00FA1F2F" w:rsidRDefault="00FA1F2F">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_Toc150626369 \h </w:instrText>
      </w:r>
      <w:r>
        <w:fldChar w:fldCharType="separate"/>
      </w:r>
      <w:r>
        <w:t>130</w:t>
      </w:r>
      <w:r>
        <w:fldChar w:fldCharType="end"/>
      </w:r>
    </w:p>
    <w:p w14:paraId="777B8FD0" w14:textId="59D19BE2" w:rsidR="00FA1F2F" w:rsidRDefault="00FA1F2F">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_Toc150626370 \h </w:instrText>
      </w:r>
      <w:r>
        <w:fldChar w:fldCharType="separate"/>
      </w:r>
      <w:r>
        <w:t>130</w:t>
      </w:r>
      <w:r>
        <w:fldChar w:fldCharType="end"/>
      </w:r>
    </w:p>
    <w:p w14:paraId="5A4910AD" w14:textId="408A6BE6" w:rsidR="00FA1F2F" w:rsidRDefault="00FA1F2F">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_Toc150626371 \h </w:instrText>
      </w:r>
      <w:r>
        <w:fldChar w:fldCharType="separate"/>
      </w:r>
      <w:r>
        <w:t>131</w:t>
      </w:r>
      <w:r>
        <w:fldChar w:fldCharType="end"/>
      </w:r>
    </w:p>
    <w:p w14:paraId="4011AF43" w14:textId="776DB21C" w:rsidR="00FA1F2F" w:rsidRDefault="00FA1F2F">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_Toc150626372 \h </w:instrText>
      </w:r>
      <w:r>
        <w:fldChar w:fldCharType="separate"/>
      </w:r>
      <w:r>
        <w:t>136</w:t>
      </w:r>
      <w:r>
        <w:fldChar w:fldCharType="end"/>
      </w:r>
    </w:p>
    <w:p w14:paraId="017D8532" w14:textId="063A3FE5" w:rsidR="00FA1F2F" w:rsidRDefault="00FA1F2F">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_Toc150626373 \h </w:instrText>
      </w:r>
      <w:r>
        <w:fldChar w:fldCharType="separate"/>
      </w:r>
      <w:r>
        <w:t>136</w:t>
      </w:r>
      <w:r>
        <w:fldChar w:fldCharType="end"/>
      </w:r>
    </w:p>
    <w:p w14:paraId="476B7933" w14:textId="30DE8E49" w:rsidR="00FA1F2F" w:rsidRDefault="00FA1F2F">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_Toc150626374 \h </w:instrText>
      </w:r>
      <w:r>
        <w:fldChar w:fldCharType="separate"/>
      </w:r>
      <w:r>
        <w:t>139</w:t>
      </w:r>
      <w:r>
        <w:fldChar w:fldCharType="end"/>
      </w:r>
    </w:p>
    <w:p w14:paraId="01156F8D" w14:textId="448AE5D5" w:rsidR="00FA1F2F" w:rsidRDefault="00FA1F2F">
      <w:pPr>
        <w:pStyle w:val="TOC5"/>
        <w:rPr>
          <w:rFonts w:ascii="Calibri" w:hAnsi="Calibri"/>
          <w:kern w:val="2"/>
          <w:sz w:val="22"/>
          <w:szCs w:val="22"/>
        </w:rPr>
      </w:pPr>
      <w:r>
        <w:t>9.3.3.1</w:t>
      </w:r>
      <w:r>
        <w:rPr>
          <w:rFonts w:ascii="Calibri" w:hAnsi="Calibri"/>
          <w:kern w:val="2"/>
          <w:sz w:val="22"/>
          <w:szCs w:val="22"/>
        </w:rPr>
        <w:tab/>
      </w:r>
      <w:r>
        <w:t>Core part: Further enh. of data collection for SON/MDT in NR standalone and MR-DC [RAN3 WI: NR_ENDC_SON_MDT_enh2-Core]</w:t>
      </w:r>
      <w:r>
        <w:tab/>
      </w:r>
      <w:r>
        <w:fldChar w:fldCharType="begin" w:fldLock="1"/>
      </w:r>
      <w:r>
        <w:instrText xml:space="preserve"> PAGEREF _Toc150626375 \h </w:instrText>
      </w:r>
      <w:r>
        <w:fldChar w:fldCharType="separate"/>
      </w:r>
      <w:r>
        <w:t>139</w:t>
      </w:r>
      <w:r>
        <w:fldChar w:fldCharType="end"/>
      </w:r>
    </w:p>
    <w:p w14:paraId="2E6520E2" w14:textId="38624978" w:rsidR="00FA1F2F" w:rsidRDefault="00FA1F2F">
      <w:pPr>
        <w:pStyle w:val="TOC5"/>
        <w:rPr>
          <w:rFonts w:ascii="Calibri" w:hAnsi="Calibri"/>
          <w:kern w:val="2"/>
          <w:sz w:val="22"/>
          <w:szCs w:val="22"/>
        </w:rPr>
      </w:pPr>
      <w:r>
        <w:t>9.3.3.2</w:t>
      </w:r>
      <w:r>
        <w:rPr>
          <w:rFonts w:ascii="Calibri" w:hAnsi="Calibri"/>
          <w:kern w:val="2"/>
          <w:sz w:val="22"/>
          <w:szCs w:val="22"/>
        </w:rPr>
        <w:tab/>
      </w:r>
      <w:r>
        <w:t>Core part: Enh. on NR QoE management and optimizations for diverse services [RAN3 WI: NR_QoE_enh-Core]</w:t>
      </w:r>
      <w:r>
        <w:tab/>
      </w:r>
      <w:r>
        <w:fldChar w:fldCharType="begin" w:fldLock="1"/>
      </w:r>
      <w:r>
        <w:instrText xml:space="preserve"> PAGEREF _Toc150626376 \h </w:instrText>
      </w:r>
      <w:r>
        <w:fldChar w:fldCharType="separate"/>
      </w:r>
      <w:r>
        <w:t>140</w:t>
      </w:r>
      <w:r>
        <w:fldChar w:fldCharType="end"/>
      </w:r>
    </w:p>
    <w:p w14:paraId="78AB3B77" w14:textId="65BDC118" w:rsidR="00FA1F2F" w:rsidRDefault="00FA1F2F">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_Toc150626377 \h </w:instrText>
      </w:r>
      <w:r>
        <w:fldChar w:fldCharType="separate"/>
      </w:r>
      <w:r>
        <w:t>140</w:t>
      </w:r>
      <w:r>
        <w:fldChar w:fldCharType="end"/>
      </w:r>
    </w:p>
    <w:p w14:paraId="5C1546DE" w14:textId="6226527E" w:rsidR="00FA1F2F" w:rsidRDefault="00FA1F2F">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_Toc150626378 \h </w:instrText>
      </w:r>
      <w:r>
        <w:fldChar w:fldCharType="separate"/>
      </w:r>
      <w:r>
        <w:t>141</w:t>
      </w:r>
      <w:r>
        <w:fldChar w:fldCharType="end"/>
      </w:r>
    </w:p>
    <w:p w14:paraId="374C93D5" w14:textId="3FA671E8" w:rsidR="00FA1F2F" w:rsidRDefault="00FA1F2F">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_Toc150626379 \h </w:instrText>
      </w:r>
      <w:r>
        <w:fldChar w:fldCharType="separate"/>
      </w:r>
      <w:r>
        <w:t>141</w:t>
      </w:r>
      <w:r>
        <w:fldChar w:fldCharType="end"/>
      </w:r>
    </w:p>
    <w:p w14:paraId="0FD01C69" w14:textId="717B686B" w:rsidR="00FA1F2F" w:rsidRDefault="00FA1F2F">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_Toc150626380 \h </w:instrText>
      </w:r>
      <w:r>
        <w:fldChar w:fldCharType="separate"/>
      </w:r>
      <w:r>
        <w:t>142</w:t>
      </w:r>
      <w:r>
        <w:fldChar w:fldCharType="end"/>
      </w:r>
    </w:p>
    <w:p w14:paraId="3DDEAD4E" w14:textId="061D7806" w:rsidR="00FA1F2F" w:rsidRDefault="00FA1F2F">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_Toc150626381 \h </w:instrText>
      </w:r>
      <w:r>
        <w:fldChar w:fldCharType="separate"/>
      </w:r>
      <w:r>
        <w:t>142</w:t>
      </w:r>
      <w:r>
        <w:fldChar w:fldCharType="end"/>
      </w:r>
    </w:p>
    <w:p w14:paraId="22AB55EA" w14:textId="5160E331" w:rsidR="00FA1F2F" w:rsidRDefault="00FA1F2F">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_Toc150626382 \h </w:instrText>
      </w:r>
      <w:r>
        <w:fldChar w:fldCharType="separate"/>
      </w:r>
      <w:r>
        <w:t>142</w:t>
      </w:r>
      <w:r>
        <w:fldChar w:fldCharType="end"/>
      </w:r>
    </w:p>
    <w:p w14:paraId="220BBDEA" w14:textId="7443BBA1" w:rsidR="00FA1F2F" w:rsidRDefault="00FA1F2F">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_Toc150626383 \h </w:instrText>
      </w:r>
      <w:r>
        <w:fldChar w:fldCharType="separate"/>
      </w:r>
      <w:r>
        <w:t>143</w:t>
      </w:r>
      <w:r>
        <w:fldChar w:fldCharType="end"/>
      </w:r>
    </w:p>
    <w:p w14:paraId="37816D8F" w14:textId="7FFD3894" w:rsidR="00FA1F2F" w:rsidRDefault="00FA1F2F">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_Toc150626384 \h </w:instrText>
      </w:r>
      <w:r>
        <w:fldChar w:fldCharType="separate"/>
      </w:r>
      <w:r>
        <w:t>144</w:t>
      </w:r>
      <w:r>
        <w:fldChar w:fldCharType="end"/>
      </w:r>
    </w:p>
    <w:p w14:paraId="7B54DF96" w14:textId="52C72FCE" w:rsidR="00FA1F2F" w:rsidRDefault="00FA1F2F">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_Toc150626385 \h </w:instrText>
      </w:r>
      <w:r>
        <w:fldChar w:fldCharType="separate"/>
      </w:r>
      <w:r>
        <w:t>144</w:t>
      </w:r>
      <w:r>
        <w:fldChar w:fldCharType="end"/>
      </w:r>
    </w:p>
    <w:p w14:paraId="02127921" w14:textId="17808469" w:rsidR="00FA1F2F" w:rsidRDefault="00FA1F2F">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_Toc150626386 \h </w:instrText>
      </w:r>
      <w:r>
        <w:fldChar w:fldCharType="separate"/>
      </w:r>
      <w:r>
        <w:t>145</w:t>
      </w:r>
      <w:r>
        <w:fldChar w:fldCharType="end"/>
      </w:r>
    </w:p>
    <w:p w14:paraId="19BD8F61" w14:textId="4E4D551A" w:rsidR="00FA1F2F" w:rsidRDefault="00FA1F2F">
      <w:pPr>
        <w:pStyle w:val="TOC5"/>
        <w:rPr>
          <w:rFonts w:ascii="Calibri" w:hAnsi="Calibri"/>
          <w:kern w:val="2"/>
          <w:sz w:val="22"/>
          <w:szCs w:val="22"/>
        </w:rPr>
      </w:pPr>
      <w:r>
        <w:t>9.3.4.5</w:t>
      </w:r>
      <w:r>
        <w:rPr>
          <w:rFonts w:ascii="Calibri" w:hAnsi="Calibri"/>
          <w:kern w:val="2"/>
          <w:sz w:val="22"/>
          <w:szCs w:val="22"/>
        </w:rPr>
        <w:tab/>
      </w:r>
      <w:r>
        <w:t>Enhanced NR support for high speed train scenario in FR2 [RAN4 WI: NR_HST_FR2_enh]</w:t>
      </w:r>
      <w:r>
        <w:tab/>
      </w:r>
      <w:r>
        <w:fldChar w:fldCharType="begin" w:fldLock="1"/>
      </w:r>
      <w:r>
        <w:instrText xml:space="preserve"> PAGEREF _Toc150626387 \h </w:instrText>
      </w:r>
      <w:r>
        <w:fldChar w:fldCharType="separate"/>
      </w:r>
      <w:r>
        <w:t>146</w:t>
      </w:r>
      <w:r>
        <w:fldChar w:fldCharType="end"/>
      </w:r>
    </w:p>
    <w:p w14:paraId="18322C0C" w14:textId="78B1ACE2" w:rsidR="00FA1F2F" w:rsidRDefault="00FA1F2F">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_Toc150626388 \h </w:instrText>
      </w:r>
      <w:r>
        <w:fldChar w:fldCharType="separate"/>
      </w:r>
      <w:r>
        <w:t>147</w:t>
      </w:r>
      <w:r>
        <w:fldChar w:fldCharType="end"/>
      </w:r>
    </w:p>
    <w:p w14:paraId="57D08E7E" w14:textId="08588F44" w:rsidR="00FA1F2F" w:rsidRDefault="00FA1F2F">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_Toc150626389 \h </w:instrText>
      </w:r>
      <w:r>
        <w:fldChar w:fldCharType="separate"/>
      </w:r>
      <w:r>
        <w:t>147</w:t>
      </w:r>
      <w:r>
        <w:fldChar w:fldCharType="end"/>
      </w:r>
    </w:p>
    <w:p w14:paraId="76F75235" w14:textId="32A2635E" w:rsidR="00FA1F2F" w:rsidRDefault="00FA1F2F">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_Toc150626390 \h </w:instrText>
      </w:r>
      <w:r>
        <w:fldChar w:fldCharType="separate"/>
      </w:r>
      <w:r>
        <w:t>147</w:t>
      </w:r>
      <w:r>
        <w:fldChar w:fldCharType="end"/>
      </w:r>
    </w:p>
    <w:p w14:paraId="0919C4AD" w14:textId="4E15A23C" w:rsidR="00FA1F2F" w:rsidRDefault="00FA1F2F">
      <w:pPr>
        <w:pStyle w:val="TOC5"/>
        <w:rPr>
          <w:rFonts w:ascii="Calibri" w:hAnsi="Calibri"/>
          <w:kern w:val="2"/>
          <w:sz w:val="22"/>
          <w:szCs w:val="22"/>
        </w:rPr>
      </w:pPr>
      <w:r>
        <w:lastRenderedPageBreak/>
        <w:t>9.3.4.9</w:t>
      </w:r>
      <w:r>
        <w:rPr>
          <w:rFonts w:ascii="Calibri" w:hAnsi="Calibri"/>
          <w:kern w:val="2"/>
          <w:sz w:val="22"/>
          <w:szCs w:val="22"/>
        </w:rPr>
        <w:tab/>
      </w:r>
      <w:r>
        <w:t>Air-to-ground network for NR [RAN4 WI: NR_ATG]</w:t>
      </w:r>
      <w:r>
        <w:tab/>
      </w:r>
      <w:r>
        <w:fldChar w:fldCharType="begin" w:fldLock="1"/>
      </w:r>
      <w:r>
        <w:instrText xml:space="preserve"> PAGEREF _Toc150626391 \h </w:instrText>
      </w:r>
      <w:r>
        <w:fldChar w:fldCharType="separate"/>
      </w:r>
      <w:r>
        <w:t>148</w:t>
      </w:r>
      <w:r>
        <w:fldChar w:fldCharType="end"/>
      </w:r>
    </w:p>
    <w:p w14:paraId="3C9AD96B" w14:textId="3A7D204D" w:rsidR="00FA1F2F" w:rsidRDefault="00FA1F2F">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_Toc150626392 \h </w:instrText>
      </w:r>
      <w:r>
        <w:fldChar w:fldCharType="separate"/>
      </w:r>
      <w:r>
        <w:t>148</w:t>
      </w:r>
      <w:r>
        <w:fldChar w:fldCharType="end"/>
      </w:r>
    </w:p>
    <w:p w14:paraId="1B93BD08" w14:textId="77903F64" w:rsidR="00FA1F2F" w:rsidRDefault="00FA1F2F">
      <w:pPr>
        <w:pStyle w:val="TOC5"/>
        <w:rPr>
          <w:rFonts w:ascii="Calibri" w:hAnsi="Calibri"/>
          <w:kern w:val="2"/>
          <w:sz w:val="22"/>
          <w:szCs w:val="22"/>
        </w:rPr>
      </w:pPr>
      <w:r>
        <w:t>9.3.4.11</w:t>
      </w:r>
      <w:r>
        <w:rPr>
          <w:rFonts w:ascii="Calibri" w:hAnsi="Calibri"/>
          <w:kern w:val="2"/>
          <w:sz w:val="22"/>
          <w:szCs w:val="22"/>
        </w:rPr>
        <w:tab/>
      </w:r>
      <w:r>
        <w:t>NR demodulation performance evolution [New RAN4 WI: NR_demod_enh3]</w:t>
      </w:r>
      <w:r>
        <w:tab/>
      </w:r>
      <w:r>
        <w:fldChar w:fldCharType="begin" w:fldLock="1"/>
      </w:r>
      <w:r>
        <w:instrText xml:space="preserve"> PAGEREF _Toc150626393 \h </w:instrText>
      </w:r>
      <w:r>
        <w:fldChar w:fldCharType="separate"/>
      </w:r>
      <w:r>
        <w:t>150</w:t>
      </w:r>
      <w:r>
        <w:fldChar w:fldCharType="end"/>
      </w:r>
    </w:p>
    <w:p w14:paraId="0DC7A99C" w14:textId="6FAED5F2" w:rsidR="00FA1F2F" w:rsidRDefault="00FA1F2F">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_Toc150626394 \h </w:instrText>
      </w:r>
      <w:r>
        <w:fldChar w:fldCharType="separate"/>
      </w:r>
      <w:r>
        <w:t>151</w:t>
      </w:r>
      <w:r>
        <w:fldChar w:fldCharType="end"/>
      </w:r>
    </w:p>
    <w:p w14:paraId="3FC28702" w14:textId="65332969" w:rsidR="00FA1F2F" w:rsidRDefault="00FA1F2F">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_Toc150626395 \h </w:instrText>
      </w:r>
      <w:r>
        <w:fldChar w:fldCharType="separate"/>
      </w:r>
      <w:r>
        <w:t>152</w:t>
      </w:r>
      <w:r>
        <w:fldChar w:fldCharType="end"/>
      </w:r>
    </w:p>
    <w:p w14:paraId="24C2408E" w14:textId="6710FA44" w:rsidR="00FA1F2F" w:rsidRDefault="00FA1F2F">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_Toc150626396 \h </w:instrText>
      </w:r>
      <w:r>
        <w:fldChar w:fldCharType="separate"/>
      </w:r>
      <w:r>
        <w:t>152</w:t>
      </w:r>
      <w:r>
        <w:fldChar w:fldCharType="end"/>
      </w:r>
    </w:p>
    <w:p w14:paraId="4B333F7B" w14:textId="5900AE82" w:rsidR="00FA1F2F" w:rsidRDefault="00FA1F2F">
      <w:pPr>
        <w:pStyle w:val="TOC5"/>
        <w:rPr>
          <w:rFonts w:ascii="Calibri" w:hAnsi="Calibri"/>
          <w:kern w:val="2"/>
          <w:sz w:val="22"/>
          <w:szCs w:val="22"/>
        </w:rPr>
      </w:pPr>
      <w:r>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_Toc150626397 \h </w:instrText>
      </w:r>
      <w:r>
        <w:fldChar w:fldCharType="separate"/>
      </w:r>
      <w:r>
        <w:t>153</w:t>
      </w:r>
      <w:r>
        <w:fldChar w:fldCharType="end"/>
      </w:r>
    </w:p>
    <w:p w14:paraId="08173EDC" w14:textId="2B45949C" w:rsidR="00FA1F2F" w:rsidRDefault="00FA1F2F">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_Toc150626398 \h </w:instrText>
      </w:r>
      <w:r>
        <w:fldChar w:fldCharType="separate"/>
      </w:r>
      <w:r>
        <w:t>154</w:t>
      </w:r>
      <w:r>
        <w:fldChar w:fldCharType="end"/>
      </w:r>
    </w:p>
    <w:p w14:paraId="7ED323FB" w14:textId="37728173" w:rsidR="00FA1F2F" w:rsidRDefault="00FA1F2F">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_Toc150626399 \h </w:instrText>
      </w:r>
      <w:r>
        <w:fldChar w:fldCharType="separate"/>
      </w:r>
      <w:r>
        <w:t>154</w:t>
      </w:r>
      <w:r>
        <w:fldChar w:fldCharType="end"/>
      </w:r>
    </w:p>
    <w:p w14:paraId="05185EE1" w14:textId="42EF9F7A" w:rsidR="00FA1F2F" w:rsidRDefault="00FA1F2F">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_Toc150626400 \h </w:instrText>
      </w:r>
      <w:r>
        <w:fldChar w:fldCharType="separate"/>
      </w:r>
      <w:r>
        <w:t>154</w:t>
      </w:r>
      <w:r>
        <w:fldChar w:fldCharType="end"/>
      </w:r>
    </w:p>
    <w:p w14:paraId="12FC999C" w14:textId="6D794AE5" w:rsidR="00FA1F2F" w:rsidRDefault="00FA1F2F">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_Toc150626401 \h </w:instrText>
      </w:r>
      <w:r>
        <w:fldChar w:fldCharType="separate"/>
      </w:r>
      <w:r>
        <w:t>154</w:t>
      </w:r>
      <w:r>
        <w:fldChar w:fldCharType="end"/>
      </w:r>
    </w:p>
    <w:p w14:paraId="7F9DAE2A" w14:textId="6B708CF2" w:rsidR="00FA1F2F" w:rsidRDefault="00FA1F2F">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_Toc150626402 \h </w:instrText>
      </w:r>
      <w:r>
        <w:fldChar w:fldCharType="separate"/>
      </w:r>
      <w:r>
        <w:t>155</w:t>
      </w:r>
      <w:r>
        <w:fldChar w:fldCharType="end"/>
      </w:r>
    </w:p>
    <w:p w14:paraId="5F2F7FCF" w14:textId="0537F686" w:rsidR="00FA1F2F" w:rsidRDefault="00FA1F2F">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_Toc150626403 \h </w:instrText>
      </w:r>
      <w:r>
        <w:fldChar w:fldCharType="separate"/>
      </w:r>
      <w:r>
        <w:t>155</w:t>
      </w:r>
      <w:r>
        <w:fldChar w:fldCharType="end"/>
      </w:r>
    </w:p>
    <w:p w14:paraId="3C472076" w14:textId="43F40A56" w:rsidR="00FA1F2F" w:rsidRDefault="00FA1F2F">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_Toc150626404 \h </w:instrText>
      </w:r>
      <w:r>
        <w:fldChar w:fldCharType="separate"/>
      </w:r>
      <w:r>
        <w:t>155</w:t>
      </w:r>
      <w:r>
        <w:fldChar w:fldCharType="end"/>
      </w:r>
    </w:p>
    <w:p w14:paraId="0FB516CD" w14:textId="5158289E" w:rsidR="00FA1F2F" w:rsidRDefault="00FA1F2F">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_Toc150626405 \h </w:instrText>
      </w:r>
      <w:r>
        <w:fldChar w:fldCharType="separate"/>
      </w:r>
      <w:r>
        <w:t>155</w:t>
      </w:r>
      <w:r>
        <w:fldChar w:fldCharType="end"/>
      </w:r>
    </w:p>
    <w:p w14:paraId="31387856" w14:textId="7D00080E" w:rsidR="00FA1F2F" w:rsidRDefault="00FA1F2F">
      <w:pPr>
        <w:pStyle w:val="TOC4"/>
        <w:rPr>
          <w:rFonts w:ascii="Calibri" w:hAnsi="Calibri"/>
          <w:kern w:val="2"/>
          <w:sz w:val="22"/>
          <w:szCs w:val="22"/>
        </w:rPr>
      </w:pPr>
      <w:r>
        <w:t>9.4.2</w:t>
      </w:r>
      <w:r>
        <w:rPr>
          <w:rFonts w:ascii="Calibri" w:hAnsi="Calibri"/>
          <w:kern w:val="2"/>
          <w:sz w:val="22"/>
          <w:szCs w:val="22"/>
        </w:rPr>
        <w:tab/>
      </w:r>
      <w:r>
        <w:t>LTE/NR Dual Connectivity related basket WIs for Rel-18</w:t>
      </w:r>
      <w:r>
        <w:tab/>
      </w:r>
      <w:r>
        <w:fldChar w:fldCharType="begin" w:fldLock="1"/>
      </w:r>
      <w:r>
        <w:instrText xml:space="preserve"> PAGEREF _Toc150626406 \h </w:instrText>
      </w:r>
      <w:r>
        <w:fldChar w:fldCharType="separate"/>
      </w:r>
      <w:r>
        <w:t>156</w:t>
      </w:r>
      <w:r>
        <w:fldChar w:fldCharType="end"/>
      </w:r>
    </w:p>
    <w:p w14:paraId="5E6D481E" w14:textId="7E5CAD12" w:rsidR="00FA1F2F" w:rsidRDefault="00FA1F2F">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_Toc150626407 \h </w:instrText>
      </w:r>
      <w:r>
        <w:fldChar w:fldCharType="separate"/>
      </w:r>
      <w:r>
        <w:t>156</w:t>
      </w:r>
      <w:r>
        <w:fldChar w:fldCharType="end"/>
      </w:r>
    </w:p>
    <w:p w14:paraId="21748EAD" w14:textId="10673EB5" w:rsidR="00FA1F2F" w:rsidRDefault="00FA1F2F">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_Toc150626408 \h </w:instrText>
      </w:r>
      <w:r>
        <w:fldChar w:fldCharType="separate"/>
      </w:r>
      <w:r>
        <w:t>157</w:t>
      </w:r>
      <w:r>
        <w:fldChar w:fldCharType="end"/>
      </w:r>
    </w:p>
    <w:p w14:paraId="0F924C48" w14:textId="49563916" w:rsidR="00FA1F2F" w:rsidRDefault="00FA1F2F">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_Toc150626409 \h </w:instrText>
      </w:r>
      <w:r>
        <w:fldChar w:fldCharType="separate"/>
      </w:r>
      <w:r>
        <w:t>157</w:t>
      </w:r>
      <w:r>
        <w:fldChar w:fldCharType="end"/>
      </w:r>
    </w:p>
    <w:p w14:paraId="7A8519EE" w14:textId="3C8A6F70" w:rsidR="00FA1F2F" w:rsidRDefault="00FA1F2F">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_Toc150626410 \h </w:instrText>
      </w:r>
      <w:r>
        <w:fldChar w:fldCharType="separate"/>
      </w:r>
      <w:r>
        <w:t>158</w:t>
      </w:r>
      <w:r>
        <w:fldChar w:fldCharType="end"/>
      </w:r>
    </w:p>
    <w:p w14:paraId="5F40AD01" w14:textId="5B44BB73" w:rsidR="00FA1F2F" w:rsidRDefault="00FA1F2F">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_Toc150626411 \h </w:instrText>
      </w:r>
      <w:r>
        <w:fldChar w:fldCharType="separate"/>
      </w:r>
      <w:r>
        <w:t>158</w:t>
      </w:r>
      <w:r>
        <w:fldChar w:fldCharType="end"/>
      </w:r>
    </w:p>
    <w:p w14:paraId="4F39EEC8" w14:textId="419384F1" w:rsidR="00FA1F2F" w:rsidRDefault="00FA1F2F">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_Toc150626412 \h </w:instrText>
      </w:r>
      <w:r>
        <w:fldChar w:fldCharType="separate"/>
      </w:r>
      <w:r>
        <w:t>159</w:t>
      </w:r>
      <w:r>
        <w:fldChar w:fldCharType="end"/>
      </w:r>
    </w:p>
    <w:p w14:paraId="7C8A4C50" w14:textId="4467E6C7" w:rsidR="00FA1F2F" w:rsidRDefault="00FA1F2F">
      <w:pPr>
        <w:pStyle w:val="TOC4"/>
        <w:rPr>
          <w:rFonts w:ascii="Calibri" w:hAnsi="Calibri"/>
          <w:kern w:val="2"/>
          <w:sz w:val="22"/>
          <w:szCs w:val="22"/>
        </w:rPr>
      </w:pPr>
      <w:r>
        <w:t>9.4.3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_Toc150626413 \h </w:instrText>
      </w:r>
      <w:r>
        <w:fldChar w:fldCharType="separate"/>
      </w:r>
      <w:r>
        <w:t>159</w:t>
      </w:r>
      <w:r>
        <w:fldChar w:fldCharType="end"/>
      </w:r>
    </w:p>
    <w:p w14:paraId="609E9B36" w14:textId="020B7C7A" w:rsidR="00FA1F2F" w:rsidRDefault="00FA1F2F">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_Toc150626414 \h </w:instrText>
      </w:r>
      <w:r>
        <w:fldChar w:fldCharType="separate"/>
      </w:r>
      <w:r>
        <w:t>159</w:t>
      </w:r>
      <w:r>
        <w:fldChar w:fldCharType="end"/>
      </w:r>
    </w:p>
    <w:p w14:paraId="3FB55416" w14:textId="3344FE86" w:rsidR="00FA1F2F" w:rsidRDefault="00FA1F2F">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_Toc150626415 \h </w:instrText>
      </w:r>
      <w:r>
        <w:fldChar w:fldCharType="separate"/>
      </w:r>
      <w:r>
        <w:t>160</w:t>
      </w:r>
      <w:r>
        <w:fldChar w:fldCharType="end"/>
      </w:r>
    </w:p>
    <w:p w14:paraId="2A67B84B" w14:textId="2DED45FD" w:rsidR="00FA1F2F" w:rsidRDefault="00FA1F2F">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_Toc150626416 \h </w:instrText>
      </w:r>
      <w:r>
        <w:fldChar w:fldCharType="separate"/>
      </w:r>
      <w:r>
        <w:t>160</w:t>
      </w:r>
      <w:r>
        <w:fldChar w:fldCharType="end"/>
      </w:r>
    </w:p>
    <w:p w14:paraId="6815E917" w14:textId="74C46473" w:rsidR="00FA1F2F" w:rsidRDefault="00FA1F2F">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_Toc150626417 \h </w:instrText>
      </w:r>
      <w:r>
        <w:fldChar w:fldCharType="separate"/>
      </w:r>
      <w:r>
        <w:t>161</w:t>
      </w:r>
      <w:r>
        <w:fldChar w:fldCharType="end"/>
      </w:r>
    </w:p>
    <w:p w14:paraId="2B9BFB03" w14:textId="7BBD0773" w:rsidR="00FA1F2F" w:rsidRDefault="00FA1F2F">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_Toc150626418 \h </w:instrText>
      </w:r>
      <w:r>
        <w:fldChar w:fldCharType="separate"/>
      </w:r>
      <w:r>
        <w:t>161</w:t>
      </w:r>
      <w:r>
        <w:fldChar w:fldCharType="end"/>
      </w:r>
    </w:p>
    <w:p w14:paraId="19F96BE6" w14:textId="176CCF57" w:rsidR="00FA1F2F" w:rsidRDefault="00FA1F2F">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_Toc150626419 \h </w:instrText>
      </w:r>
      <w:r>
        <w:fldChar w:fldCharType="separate"/>
      </w:r>
      <w:r>
        <w:t>162</w:t>
      </w:r>
      <w:r>
        <w:fldChar w:fldCharType="end"/>
      </w:r>
    </w:p>
    <w:p w14:paraId="10AD06D0" w14:textId="0B5B0BFF" w:rsidR="00FA1F2F" w:rsidRDefault="00FA1F2F">
      <w:pPr>
        <w:pStyle w:val="TOC5"/>
        <w:rPr>
          <w:rFonts w:ascii="Calibri" w:hAnsi="Calibri"/>
          <w:kern w:val="2"/>
          <w:sz w:val="22"/>
          <w:szCs w:val="22"/>
        </w:rPr>
      </w:pPr>
      <w:r>
        <w:t>9.4.3.7</w:t>
      </w:r>
      <w:r>
        <w:rPr>
          <w:rFonts w:ascii="Calibri" w:hAnsi="Calibri"/>
          <w:kern w:val="2"/>
          <w:sz w:val="22"/>
          <w:szCs w:val="22"/>
        </w:rPr>
        <w:tab/>
      </w:r>
      <w:r>
        <w:t>Enh. for 700/800/900MHz band combinations for NR [RAN4 WI: NR_700800900_combo_enh]</w:t>
      </w:r>
      <w:r>
        <w:tab/>
      </w:r>
      <w:r>
        <w:fldChar w:fldCharType="begin" w:fldLock="1"/>
      </w:r>
      <w:r>
        <w:instrText xml:space="preserve"> PAGEREF _Toc150626420 \h </w:instrText>
      </w:r>
      <w:r>
        <w:fldChar w:fldCharType="separate"/>
      </w:r>
      <w:r>
        <w:t>163</w:t>
      </w:r>
      <w:r>
        <w:fldChar w:fldCharType="end"/>
      </w:r>
    </w:p>
    <w:p w14:paraId="58EB0C23" w14:textId="6283F69E" w:rsidR="00FA1F2F" w:rsidRDefault="00FA1F2F">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_Toc150626421 \h </w:instrText>
      </w:r>
      <w:r>
        <w:fldChar w:fldCharType="separate"/>
      </w:r>
      <w:r>
        <w:t>164</w:t>
      </w:r>
      <w:r>
        <w:fldChar w:fldCharType="end"/>
      </w:r>
    </w:p>
    <w:p w14:paraId="4C3D8BDB" w14:textId="6D778AA5" w:rsidR="00FA1F2F" w:rsidRDefault="00FA1F2F">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and NR bands [RAN4 WI: LTE_NR_HPUE_FWVM_R18-Core]</w:t>
      </w:r>
      <w:r>
        <w:tab/>
      </w:r>
      <w:r>
        <w:fldChar w:fldCharType="begin" w:fldLock="1"/>
      </w:r>
      <w:r>
        <w:instrText xml:space="preserve"> PAGEREF _Toc150626422 \h </w:instrText>
      </w:r>
      <w:r>
        <w:fldChar w:fldCharType="separate"/>
      </w:r>
      <w:r>
        <w:t>164</w:t>
      </w:r>
      <w:r>
        <w:fldChar w:fldCharType="end"/>
      </w:r>
    </w:p>
    <w:p w14:paraId="702B3509" w14:textId="4B1A58B0" w:rsidR="00FA1F2F" w:rsidRDefault="00FA1F2F">
      <w:pPr>
        <w:pStyle w:val="TOC5"/>
        <w:rPr>
          <w:rFonts w:ascii="Calibri" w:hAnsi="Calibri"/>
          <w:kern w:val="2"/>
          <w:sz w:val="22"/>
          <w:szCs w:val="22"/>
        </w:rPr>
      </w:pPr>
      <w:r>
        <w:t>9.4.4.2</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_Toc150626423 \h </w:instrText>
      </w:r>
      <w:r>
        <w:fldChar w:fldCharType="separate"/>
      </w:r>
      <w:r>
        <w:t>165</w:t>
      </w:r>
      <w:r>
        <w:fldChar w:fldCharType="end"/>
      </w:r>
    </w:p>
    <w:p w14:paraId="449E8A5D" w14:textId="0C9260E8" w:rsidR="00FA1F2F" w:rsidRDefault="00FA1F2F">
      <w:pPr>
        <w:pStyle w:val="TOC5"/>
        <w:rPr>
          <w:rFonts w:ascii="Calibri" w:hAnsi="Calibri"/>
          <w:kern w:val="2"/>
          <w:sz w:val="22"/>
          <w:szCs w:val="22"/>
        </w:rPr>
      </w:pPr>
      <w:r>
        <w:t>9.4.4.3</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_Toc150626424 \h </w:instrText>
      </w:r>
      <w:r>
        <w:fldChar w:fldCharType="separate"/>
      </w:r>
      <w:r>
        <w:t>165</w:t>
      </w:r>
      <w:r>
        <w:fldChar w:fldCharType="end"/>
      </w:r>
    </w:p>
    <w:p w14:paraId="112EE170" w14:textId="213BB40D" w:rsidR="00FA1F2F" w:rsidRDefault="00FA1F2F">
      <w:pPr>
        <w:pStyle w:val="TOC5"/>
        <w:rPr>
          <w:rFonts w:ascii="Calibri" w:hAnsi="Calibri"/>
          <w:kern w:val="2"/>
          <w:sz w:val="22"/>
          <w:szCs w:val="22"/>
        </w:rPr>
      </w:pPr>
      <w:r>
        <w:t>9.4.4.4</w:t>
      </w:r>
      <w:r>
        <w:rPr>
          <w:rFonts w:ascii="Calibri" w:hAnsi="Calibri"/>
          <w:kern w:val="2"/>
          <w:sz w:val="22"/>
          <w:szCs w:val="22"/>
        </w:rPr>
        <w:tab/>
      </w:r>
      <w:r>
        <w:t>High power UE (PC1.5 or 2) for intra-band CA combinations of a single NR FR1 TDD band [RAN4 WI: HPUE_NR_FR1_TDD_intra_CA_R18]</w:t>
      </w:r>
      <w:r>
        <w:tab/>
      </w:r>
      <w:r>
        <w:fldChar w:fldCharType="begin" w:fldLock="1"/>
      </w:r>
      <w:r>
        <w:instrText xml:space="preserve"> PAGEREF _Toc150626425 \h </w:instrText>
      </w:r>
      <w:r>
        <w:fldChar w:fldCharType="separate"/>
      </w:r>
      <w:r>
        <w:t>166</w:t>
      </w:r>
      <w:r>
        <w:fldChar w:fldCharType="end"/>
      </w:r>
    </w:p>
    <w:p w14:paraId="4E8B3C62" w14:textId="127BC62D" w:rsidR="00FA1F2F" w:rsidRDefault="00FA1F2F">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_Toc150626426 \h </w:instrText>
      </w:r>
      <w:r>
        <w:fldChar w:fldCharType="separate"/>
      </w:r>
      <w:r>
        <w:t>166</w:t>
      </w:r>
      <w:r>
        <w:fldChar w:fldCharType="end"/>
      </w:r>
    </w:p>
    <w:p w14:paraId="4E986C5E" w14:textId="143D7CC0" w:rsidR="00FA1F2F" w:rsidRDefault="00FA1F2F">
      <w:pPr>
        <w:pStyle w:val="TOC5"/>
        <w:rPr>
          <w:rFonts w:ascii="Calibri" w:hAnsi="Calibri"/>
          <w:kern w:val="2"/>
          <w:sz w:val="22"/>
          <w:szCs w:val="22"/>
        </w:rPr>
      </w:pPr>
      <w:r>
        <w:lastRenderedPageBreak/>
        <w:t>9.4.4.6</w:t>
      </w:r>
      <w:r>
        <w:rPr>
          <w:rFonts w:ascii="Calibri" w:hAnsi="Calibri"/>
          <w:kern w:val="2"/>
          <w:sz w:val="22"/>
          <w:szCs w:val="22"/>
        </w:rPr>
        <w:tab/>
      </w:r>
      <w:r>
        <w:t>Rel-18 High power UE (PC1,5 and 2) for a single FR1 NR TDD band in UL of NR inter-band CA/DC combinations with/without NR SUL with y bands DL (y=2,3,4,5,6) and x bands UL (x=1,2) [RAN4 WI: HPUE_FR1_TDD_NR_CADC_SUL_R18]</w:t>
      </w:r>
      <w:r>
        <w:tab/>
      </w:r>
      <w:r>
        <w:fldChar w:fldCharType="begin" w:fldLock="1"/>
      </w:r>
      <w:r>
        <w:instrText xml:space="preserve"> PAGEREF _Toc150626427 \h </w:instrText>
      </w:r>
      <w:r>
        <w:fldChar w:fldCharType="separate"/>
      </w:r>
      <w:r>
        <w:t>167</w:t>
      </w:r>
      <w:r>
        <w:fldChar w:fldCharType="end"/>
      </w:r>
    </w:p>
    <w:p w14:paraId="48823A26" w14:textId="3D0C4D2B" w:rsidR="00FA1F2F" w:rsidRDefault="00FA1F2F">
      <w:pPr>
        <w:pStyle w:val="TOC5"/>
        <w:rPr>
          <w:rFonts w:ascii="Calibri" w:hAnsi="Calibri"/>
          <w:kern w:val="2"/>
          <w:sz w:val="22"/>
          <w:szCs w:val="22"/>
        </w:rPr>
      </w:pPr>
      <w:r>
        <w:t>9.4.4.7</w:t>
      </w:r>
      <w:r>
        <w:rPr>
          <w:rFonts w:ascii="Calibri" w:hAnsi="Calibri"/>
          <w:kern w:val="2"/>
          <w:sz w:val="22"/>
          <w:szCs w:val="22"/>
        </w:rPr>
        <w:tab/>
      </w:r>
      <w:r>
        <w:t>Rel-18 High power UE (PC2) for a single FR1 NR FDD band in UL of NR inter-band CA/DC combinations with y bands DL (y=2,3,4,5,6) and x bands UL (x=1) [RAN4 WI: HPUE_FR1_FDD_NR_CADC_R18]</w:t>
      </w:r>
      <w:r>
        <w:tab/>
      </w:r>
      <w:r>
        <w:fldChar w:fldCharType="begin" w:fldLock="1"/>
      </w:r>
      <w:r>
        <w:instrText xml:space="preserve"> PAGEREF _Toc150626428 \h </w:instrText>
      </w:r>
      <w:r>
        <w:fldChar w:fldCharType="separate"/>
      </w:r>
      <w:r>
        <w:t>167</w:t>
      </w:r>
      <w:r>
        <w:fldChar w:fldCharType="end"/>
      </w:r>
    </w:p>
    <w:p w14:paraId="46FDA224" w14:textId="0CF8931E" w:rsidR="00FA1F2F" w:rsidRDefault="00FA1F2F">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_Toc150626429 \h </w:instrText>
      </w:r>
      <w:r>
        <w:fldChar w:fldCharType="separate"/>
      </w:r>
      <w:r>
        <w:t>168</w:t>
      </w:r>
      <w:r>
        <w:fldChar w:fldCharType="end"/>
      </w:r>
    </w:p>
    <w:p w14:paraId="0B420CDB" w14:textId="55434A2A" w:rsidR="00FA1F2F" w:rsidRDefault="00FA1F2F">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_Toc150626430 \h </w:instrText>
      </w:r>
      <w:r>
        <w:fldChar w:fldCharType="separate"/>
      </w:r>
      <w:r>
        <w:t>168</w:t>
      </w:r>
      <w:r>
        <w:fldChar w:fldCharType="end"/>
      </w:r>
    </w:p>
    <w:p w14:paraId="7FF3F5DC" w14:textId="58213C10" w:rsidR="00FA1F2F" w:rsidRDefault="00FA1F2F">
      <w:pPr>
        <w:pStyle w:val="TOC5"/>
        <w:rPr>
          <w:rFonts w:ascii="Calibri" w:hAnsi="Calibri"/>
          <w:kern w:val="2"/>
          <w:sz w:val="22"/>
          <w:szCs w:val="22"/>
        </w:rPr>
      </w:pPr>
      <w:r>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_Toc150626431 \h </w:instrText>
      </w:r>
      <w:r>
        <w:fldChar w:fldCharType="separate"/>
      </w:r>
      <w:r>
        <w:t>168</w:t>
      </w:r>
      <w:r>
        <w:fldChar w:fldCharType="end"/>
      </w:r>
    </w:p>
    <w:p w14:paraId="4D2C03FD" w14:textId="209CEEC7" w:rsidR="00FA1F2F" w:rsidRDefault="00FA1F2F">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_Toc150626432 \h </w:instrText>
      </w:r>
      <w:r>
        <w:fldChar w:fldCharType="separate"/>
      </w:r>
      <w:r>
        <w:t>169</w:t>
      </w:r>
      <w:r>
        <w:fldChar w:fldCharType="end"/>
      </w:r>
    </w:p>
    <w:p w14:paraId="2CA1DF8C" w14:textId="2E51EA57" w:rsidR="00FA1F2F" w:rsidRDefault="00FA1F2F">
      <w:pPr>
        <w:pStyle w:val="TOC5"/>
        <w:rPr>
          <w:rFonts w:ascii="Calibri" w:hAnsi="Calibri"/>
          <w:kern w:val="2"/>
          <w:sz w:val="22"/>
          <w:szCs w:val="22"/>
        </w:rPr>
      </w:pPr>
      <w:r>
        <w:t>9.4.5.4</w:t>
      </w:r>
      <w:r>
        <w:rPr>
          <w:rFonts w:ascii="Calibri" w:hAnsi="Calibri"/>
          <w:kern w:val="2"/>
          <w:sz w:val="22"/>
          <w:szCs w:val="22"/>
        </w:rPr>
        <w:tab/>
      </w:r>
      <w:r>
        <w:t>Core part: 30 MHz Channel BW for NR NTN in FR1 [New RAN4 WI: NR_NTN_CBW_30MHz-Core]</w:t>
      </w:r>
      <w:r>
        <w:tab/>
      </w:r>
      <w:r>
        <w:fldChar w:fldCharType="begin" w:fldLock="1"/>
      </w:r>
      <w:r>
        <w:instrText xml:space="preserve"> PAGEREF _Toc150626433 \h </w:instrText>
      </w:r>
      <w:r>
        <w:fldChar w:fldCharType="separate"/>
      </w:r>
      <w:r>
        <w:t>169</w:t>
      </w:r>
      <w:r>
        <w:fldChar w:fldCharType="end"/>
      </w:r>
    </w:p>
    <w:p w14:paraId="5909C125" w14:textId="630E6A3B" w:rsidR="00FA1F2F" w:rsidRDefault="00FA1F2F">
      <w:pPr>
        <w:pStyle w:val="TOC5"/>
        <w:rPr>
          <w:rFonts w:ascii="Calibri" w:hAnsi="Calibri"/>
          <w:kern w:val="2"/>
          <w:sz w:val="22"/>
          <w:szCs w:val="22"/>
        </w:rPr>
      </w:pPr>
      <w:r>
        <w:t>9.4.5.5</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_Toc150626434 \h </w:instrText>
      </w:r>
      <w:r>
        <w:fldChar w:fldCharType="separate"/>
      </w:r>
      <w:r>
        <w:t>170</w:t>
      </w:r>
      <w:r>
        <w:fldChar w:fldCharType="end"/>
      </w:r>
    </w:p>
    <w:p w14:paraId="664386A0" w14:textId="0B7A781A" w:rsidR="00FA1F2F" w:rsidRDefault="00FA1F2F">
      <w:pPr>
        <w:pStyle w:val="TOC5"/>
        <w:rPr>
          <w:rFonts w:ascii="Calibri" w:hAnsi="Calibri"/>
          <w:kern w:val="2"/>
          <w:sz w:val="22"/>
          <w:szCs w:val="22"/>
        </w:rPr>
      </w:pPr>
      <w:r>
        <w:t>9.4.5.6</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_Toc150626435 \h </w:instrText>
      </w:r>
      <w:r>
        <w:fldChar w:fldCharType="separate"/>
      </w:r>
      <w:r>
        <w:t>170</w:t>
      </w:r>
      <w:r>
        <w:fldChar w:fldCharType="end"/>
      </w:r>
    </w:p>
    <w:p w14:paraId="47908E54" w14:textId="1CF4A573" w:rsidR="00FA1F2F" w:rsidRDefault="00FA1F2F">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_Toc150626436 \h </w:instrText>
      </w:r>
      <w:r>
        <w:fldChar w:fldCharType="separate"/>
      </w:r>
      <w:r>
        <w:t>171</w:t>
      </w:r>
      <w:r>
        <w:fldChar w:fldCharType="end"/>
      </w:r>
    </w:p>
    <w:p w14:paraId="0FB0FD11" w14:textId="57CBFFCB" w:rsidR="00FA1F2F" w:rsidRDefault="00FA1F2F">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_Toc150626437 \h </w:instrText>
      </w:r>
      <w:r>
        <w:fldChar w:fldCharType="separate"/>
      </w:r>
      <w:r>
        <w:t>172</w:t>
      </w:r>
      <w:r>
        <w:fldChar w:fldCharType="end"/>
      </w:r>
    </w:p>
    <w:p w14:paraId="13E932C5" w14:textId="1EFDD96E" w:rsidR="00FA1F2F" w:rsidRDefault="00FA1F2F">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_Toc150626438 \h </w:instrText>
      </w:r>
      <w:r>
        <w:fldChar w:fldCharType="separate"/>
      </w:r>
      <w:r>
        <w:t>172</w:t>
      </w:r>
      <w:r>
        <w:fldChar w:fldCharType="end"/>
      </w:r>
    </w:p>
    <w:p w14:paraId="744D6EE1" w14:textId="192DF79A" w:rsidR="00FA1F2F" w:rsidRDefault="00FA1F2F">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_Toc150626439 \h </w:instrText>
      </w:r>
      <w:r>
        <w:fldChar w:fldCharType="separate"/>
      </w:r>
      <w:r>
        <w:t>172</w:t>
      </w:r>
      <w:r>
        <w:fldChar w:fldCharType="end"/>
      </w:r>
    </w:p>
    <w:p w14:paraId="59A39A3C" w14:textId="64366E6E" w:rsidR="00FA1F2F" w:rsidRDefault="00FA1F2F">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_Toc150626440 \h </w:instrText>
      </w:r>
      <w:r>
        <w:fldChar w:fldCharType="separate"/>
      </w:r>
      <w:r>
        <w:t>172</w:t>
      </w:r>
      <w:r>
        <w:fldChar w:fldCharType="end"/>
      </w:r>
    </w:p>
    <w:p w14:paraId="7460CA3C" w14:textId="55F3768C" w:rsidR="00FA1F2F" w:rsidRDefault="00FA1F2F">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_Toc150626441 \h </w:instrText>
      </w:r>
      <w:r>
        <w:fldChar w:fldCharType="separate"/>
      </w:r>
      <w:r>
        <w:t>172</w:t>
      </w:r>
      <w:r>
        <w:fldChar w:fldCharType="end"/>
      </w:r>
    </w:p>
    <w:p w14:paraId="403B42DA" w14:textId="79C4CCE2" w:rsidR="00FA1F2F" w:rsidRDefault="00FA1F2F">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_Toc150626442 \h </w:instrText>
      </w:r>
      <w:r>
        <w:fldChar w:fldCharType="separate"/>
      </w:r>
      <w:r>
        <w:t>172</w:t>
      </w:r>
      <w:r>
        <w:fldChar w:fldCharType="end"/>
      </w:r>
    </w:p>
    <w:p w14:paraId="3C808421" w14:textId="50CF4126" w:rsidR="00FA1F2F" w:rsidRDefault="00FA1F2F">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_Toc150626443 \h </w:instrText>
      </w:r>
      <w:r>
        <w:fldChar w:fldCharType="separate"/>
      </w:r>
      <w:r>
        <w:t>172</w:t>
      </w:r>
      <w:r>
        <w:fldChar w:fldCharType="end"/>
      </w:r>
    </w:p>
    <w:p w14:paraId="2959C526" w14:textId="234A6EE8" w:rsidR="00FA1F2F" w:rsidRDefault="00FA1F2F">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_Toc150626444 \h </w:instrText>
      </w:r>
      <w:r>
        <w:fldChar w:fldCharType="separate"/>
      </w:r>
      <w:r>
        <w:t>172</w:t>
      </w:r>
      <w:r>
        <w:fldChar w:fldCharType="end"/>
      </w:r>
    </w:p>
    <w:p w14:paraId="73ED1081" w14:textId="5EB30C95" w:rsidR="00FA1F2F" w:rsidRDefault="00FA1F2F">
      <w:pPr>
        <w:pStyle w:val="TOC4"/>
        <w:rPr>
          <w:rFonts w:ascii="Calibri" w:hAnsi="Calibri"/>
          <w:kern w:val="2"/>
          <w:sz w:val="22"/>
          <w:szCs w:val="22"/>
        </w:rPr>
      </w:pPr>
      <w:r>
        <w:t>9.5.8</w:t>
      </w:r>
      <w:r>
        <w:rPr>
          <w:rFonts w:ascii="Calibri" w:hAnsi="Calibri"/>
          <w:kern w:val="2"/>
          <w:sz w:val="22"/>
          <w:szCs w:val="22"/>
        </w:rPr>
        <w:tab/>
      </w:r>
      <w:r>
        <w:t>Study on enhancement for resiliency of gNB-CU-CP [RAN3 SI: FS_gNB_CU_CP_resiliency]</w:t>
      </w:r>
      <w:r>
        <w:tab/>
      </w:r>
      <w:r>
        <w:fldChar w:fldCharType="begin" w:fldLock="1"/>
      </w:r>
      <w:r>
        <w:instrText xml:space="preserve"> PAGEREF _Toc150626445 \h </w:instrText>
      </w:r>
      <w:r>
        <w:fldChar w:fldCharType="separate"/>
      </w:r>
      <w:r>
        <w:t>172</w:t>
      </w:r>
      <w:r>
        <w:fldChar w:fldCharType="end"/>
      </w:r>
    </w:p>
    <w:p w14:paraId="689F0C90" w14:textId="7D2FACDE" w:rsidR="00FA1F2F" w:rsidRDefault="00FA1F2F">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_Toc150626446 \h </w:instrText>
      </w:r>
      <w:r>
        <w:fldChar w:fldCharType="separate"/>
      </w:r>
      <w:r>
        <w:t>172</w:t>
      </w:r>
      <w:r>
        <w:fldChar w:fldCharType="end"/>
      </w:r>
    </w:p>
    <w:p w14:paraId="38B1D923" w14:textId="104EDA32" w:rsidR="00FA1F2F" w:rsidRDefault="00FA1F2F">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_Toc150626447 \h </w:instrText>
      </w:r>
      <w:r>
        <w:fldChar w:fldCharType="separate"/>
      </w:r>
      <w:r>
        <w:t>172</w:t>
      </w:r>
      <w:r>
        <w:fldChar w:fldCharType="end"/>
      </w:r>
    </w:p>
    <w:p w14:paraId="19E3F1FA" w14:textId="1D8B5104" w:rsidR="00FA1F2F" w:rsidRDefault="00FA1F2F">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_Toc150626448 \h </w:instrText>
      </w:r>
      <w:r>
        <w:fldChar w:fldCharType="separate"/>
      </w:r>
      <w:r>
        <w:t>172</w:t>
      </w:r>
      <w:r>
        <w:fldChar w:fldCharType="end"/>
      </w:r>
    </w:p>
    <w:p w14:paraId="58C6CAA0" w14:textId="3FD32F93" w:rsidR="00FA1F2F" w:rsidRDefault="00FA1F2F">
      <w:pPr>
        <w:pStyle w:val="TOC4"/>
        <w:rPr>
          <w:rFonts w:ascii="Calibri" w:hAnsi="Calibri"/>
          <w:kern w:val="2"/>
          <w:sz w:val="22"/>
          <w:szCs w:val="22"/>
        </w:rPr>
      </w:pPr>
      <w:r>
        <w:t>9.5.12</w:t>
      </w:r>
      <w:r>
        <w:rPr>
          <w:rFonts w:ascii="Calibri" w:hAnsi="Calibri"/>
          <w:kern w:val="2"/>
          <w:sz w:val="22"/>
          <w:szCs w:val="22"/>
        </w:rPr>
        <w:tab/>
      </w:r>
      <w:r>
        <w:t>Study on NR BS RF requirement evolution [RAN4 SI: FS_NR_BS_RF_evo]</w:t>
      </w:r>
      <w:r>
        <w:tab/>
      </w:r>
      <w:r>
        <w:fldChar w:fldCharType="begin" w:fldLock="1"/>
      </w:r>
      <w:r>
        <w:instrText xml:space="preserve"> PAGEREF _Toc150626449 \h </w:instrText>
      </w:r>
      <w:r>
        <w:fldChar w:fldCharType="separate"/>
      </w:r>
      <w:r>
        <w:t>172</w:t>
      </w:r>
      <w:r>
        <w:fldChar w:fldCharType="end"/>
      </w:r>
    </w:p>
    <w:p w14:paraId="5D584EEA" w14:textId="7510E6A6" w:rsidR="00FA1F2F" w:rsidRDefault="00FA1F2F">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_Toc150626450 \h </w:instrText>
      </w:r>
      <w:r>
        <w:fldChar w:fldCharType="separate"/>
      </w:r>
      <w:r>
        <w:t>173</w:t>
      </w:r>
      <w:r>
        <w:fldChar w:fldCharType="end"/>
      </w:r>
    </w:p>
    <w:p w14:paraId="1FD84B57" w14:textId="0C2C311C" w:rsidR="00FA1F2F" w:rsidRDefault="00FA1F2F">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_Toc150626451 \h </w:instrText>
      </w:r>
      <w:r>
        <w:fldChar w:fldCharType="separate"/>
      </w:r>
      <w:r>
        <w:t>173</w:t>
      </w:r>
      <w:r>
        <w:fldChar w:fldCharType="end"/>
      </w:r>
    </w:p>
    <w:p w14:paraId="47CF0466" w14:textId="58AE4A4C" w:rsidR="00FA1F2F" w:rsidRDefault="00FA1F2F">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_Toc150626452 \h </w:instrText>
      </w:r>
      <w:r>
        <w:fldChar w:fldCharType="separate"/>
      </w:r>
      <w:r>
        <w:t>173</w:t>
      </w:r>
      <w:r>
        <w:fldChar w:fldCharType="end"/>
      </w:r>
    </w:p>
    <w:p w14:paraId="6BE894F1" w14:textId="177B2F99" w:rsidR="00FA1F2F" w:rsidRDefault="00FA1F2F">
      <w:pPr>
        <w:pStyle w:val="TOC4"/>
        <w:rPr>
          <w:rFonts w:ascii="Calibri" w:hAnsi="Calibri"/>
          <w:kern w:val="2"/>
          <w:sz w:val="22"/>
          <w:szCs w:val="22"/>
        </w:rPr>
      </w:pPr>
      <w:r>
        <w:t>9.6.3</w:t>
      </w:r>
      <w:r>
        <w:rPr>
          <w:rFonts w:ascii="Calibri" w:hAnsi="Calibri"/>
          <w:kern w:val="2"/>
          <w:sz w:val="22"/>
          <w:szCs w:val="22"/>
        </w:rPr>
        <w:tab/>
      </w:r>
      <w:r>
        <w:t>Core part: Enh. of NR shared spectrum bands [RAN4 WI: NR_unlic_enh-Core]</w:t>
      </w:r>
      <w:r>
        <w:tab/>
      </w:r>
      <w:r>
        <w:fldChar w:fldCharType="begin" w:fldLock="1"/>
      </w:r>
      <w:r>
        <w:instrText xml:space="preserve"> PAGEREF _Toc150626453 \h </w:instrText>
      </w:r>
      <w:r>
        <w:fldChar w:fldCharType="separate"/>
      </w:r>
      <w:r>
        <w:t>173</w:t>
      </w:r>
      <w:r>
        <w:fldChar w:fldCharType="end"/>
      </w:r>
    </w:p>
    <w:p w14:paraId="54A6E43A" w14:textId="0DBD4EE0" w:rsidR="00FA1F2F" w:rsidRDefault="00FA1F2F">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_Toc150626454 \h </w:instrText>
      </w:r>
      <w:r>
        <w:fldChar w:fldCharType="separate"/>
      </w:r>
      <w:r>
        <w:t>173</w:t>
      </w:r>
      <w:r>
        <w:fldChar w:fldCharType="end"/>
      </w:r>
    </w:p>
    <w:p w14:paraId="218E5685" w14:textId="3CB4E1F7" w:rsidR="00FA1F2F" w:rsidRDefault="00FA1F2F">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_Toc150626455 \h </w:instrText>
      </w:r>
      <w:r>
        <w:fldChar w:fldCharType="separate"/>
      </w:r>
      <w:r>
        <w:t>173</w:t>
      </w:r>
      <w:r>
        <w:fldChar w:fldCharType="end"/>
      </w:r>
    </w:p>
    <w:p w14:paraId="6C99F0CC" w14:textId="6782D412" w:rsidR="00FA1F2F" w:rsidRDefault="00FA1F2F">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_Toc150626456 \h </w:instrText>
      </w:r>
      <w:r>
        <w:fldChar w:fldCharType="separate"/>
      </w:r>
      <w:r>
        <w:t>173</w:t>
      </w:r>
      <w:r>
        <w:fldChar w:fldCharType="end"/>
      </w:r>
    </w:p>
    <w:p w14:paraId="68B7C30F" w14:textId="178E083E" w:rsidR="00FA1F2F" w:rsidRDefault="00FA1F2F">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_Toc150626457 \h </w:instrText>
      </w:r>
      <w:r>
        <w:fldChar w:fldCharType="separate"/>
      </w:r>
      <w:r>
        <w:t>174</w:t>
      </w:r>
      <w:r>
        <w:fldChar w:fldCharType="end"/>
      </w:r>
    </w:p>
    <w:p w14:paraId="6CC30783" w14:textId="115570C7" w:rsidR="00FA1F2F" w:rsidRDefault="00FA1F2F">
      <w:pPr>
        <w:pStyle w:val="TOC3"/>
        <w:rPr>
          <w:rFonts w:ascii="Calibri" w:hAnsi="Calibri"/>
          <w:kern w:val="2"/>
          <w:sz w:val="22"/>
          <w:szCs w:val="22"/>
        </w:rPr>
      </w:pPr>
      <w:r>
        <w:t>10.1</w:t>
      </w:r>
      <w:r>
        <w:rPr>
          <w:rFonts w:ascii="Calibri" w:hAnsi="Calibri"/>
          <w:kern w:val="2"/>
          <w:sz w:val="22"/>
          <w:szCs w:val="22"/>
        </w:rPr>
        <w:tab/>
      </w:r>
      <w:r>
        <w:t>New WI/SI proposals for LTE for REL-18</w:t>
      </w:r>
      <w:r>
        <w:tab/>
      </w:r>
      <w:r>
        <w:fldChar w:fldCharType="begin" w:fldLock="1"/>
      </w:r>
      <w:r>
        <w:instrText xml:space="preserve"> PAGEREF _Toc150626458 \h </w:instrText>
      </w:r>
      <w:r>
        <w:fldChar w:fldCharType="separate"/>
      </w:r>
      <w:r>
        <w:t>174</w:t>
      </w:r>
      <w:r>
        <w:fldChar w:fldCharType="end"/>
      </w:r>
    </w:p>
    <w:p w14:paraId="11043078" w14:textId="45480DF6" w:rsidR="00FA1F2F" w:rsidRDefault="00FA1F2F">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_Toc150626459 \h </w:instrText>
      </w:r>
      <w:r>
        <w:fldChar w:fldCharType="separate"/>
      </w:r>
      <w:r>
        <w:t>174</w:t>
      </w:r>
      <w:r>
        <w:fldChar w:fldCharType="end"/>
      </w:r>
    </w:p>
    <w:p w14:paraId="68C41314" w14:textId="758C1C8A" w:rsidR="00FA1F2F" w:rsidRDefault="00FA1F2F">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_Toc150626460 \h </w:instrText>
      </w:r>
      <w:r>
        <w:fldChar w:fldCharType="separate"/>
      </w:r>
      <w:r>
        <w:t>174</w:t>
      </w:r>
      <w:r>
        <w:fldChar w:fldCharType="end"/>
      </w:r>
    </w:p>
    <w:p w14:paraId="451CDBE7" w14:textId="5C1F4417" w:rsidR="00FA1F2F" w:rsidRDefault="00FA1F2F">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_Toc150626461 \h </w:instrText>
      </w:r>
      <w:r>
        <w:fldChar w:fldCharType="separate"/>
      </w:r>
      <w:r>
        <w:t>174</w:t>
      </w:r>
      <w:r>
        <w:fldChar w:fldCharType="end"/>
      </w:r>
    </w:p>
    <w:p w14:paraId="7F2D0D7F" w14:textId="7394D39B" w:rsidR="00FA1F2F" w:rsidRDefault="00FA1F2F">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_Toc150626462 \h </w:instrText>
      </w:r>
      <w:r>
        <w:fldChar w:fldCharType="separate"/>
      </w:r>
      <w:r>
        <w:t>174</w:t>
      </w:r>
      <w:r>
        <w:fldChar w:fldCharType="end"/>
      </w:r>
    </w:p>
    <w:p w14:paraId="7E6BC681" w14:textId="5C0071C3" w:rsidR="00FA1F2F" w:rsidRDefault="00FA1F2F">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_Toc150626463 \h </w:instrText>
      </w:r>
      <w:r>
        <w:fldChar w:fldCharType="separate"/>
      </w:r>
      <w:r>
        <w:t>174</w:t>
      </w:r>
      <w:r>
        <w:fldChar w:fldCharType="end"/>
      </w:r>
    </w:p>
    <w:p w14:paraId="07AB4F5C" w14:textId="5E9DACF5" w:rsidR="00FA1F2F" w:rsidRDefault="00FA1F2F">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_Toc150626464 \h </w:instrText>
      </w:r>
      <w:r>
        <w:fldChar w:fldCharType="separate"/>
      </w:r>
      <w:r>
        <w:t>174</w:t>
      </w:r>
      <w:r>
        <w:fldChar w:fldCharType="end"/>
      </w:r>
    </w:p>
    <w:p w14:paraId="52101FB6" w14:textId="4BBDB9C8" w:rsidR="00FA1F2F" w:rsidRDefault="00FA1F2F">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_Toc150626465 \h </w:instrText>
      </w:r>
      <w:r>
        <w:fldChar w:fldCharType="separate"/>
      </w:r>
      <w:r>
        <w:t>174</w:t>
      </w:r>
      <w:r>
        <w:fldChar w:fldCharType="end"/>
      </w:r>
    </w:p>
    <w:p w14:paraId="4F9D7829" w14:textId="33251206" w:rsidR="00FA1F2F" w:rsidRDefault="00FA1F2F">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_Toc150626466 \h </w:instrText>
      </w:r>
      <w:r>
        <w:fldChar w:fldCharType="separate"/>
      </w:r>
      <w:r>
        <w:t>175</w:t>
      </w:r>
      <w:r>
        <w:fldChar w:fldCharType="end"/>
      </w:r>
    </w:p>
    <w:p w14:paraId="67179E13" w14:textId="359563F1" w:rsidR="00FA1F2F" w:rsidRDefault="00FA1F2F">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_Toc150626467 \h </w:instrText>
      </w:r>
      <w:r>
        <w:fldChar w:fldCharType="separate"/>
      </w:r>
      <w:r>
        <w:t>175</w:t>
      </w:r>
      <w:r>
        <w:fldChar w:fldCharType="end"/>
      </w:r>
    </w:p>
    <w:p w14:paraId="10182F4C" w14:textId="6D166CD2" w:rsidR="00FA1F2F" w:rsidRDefault="00FA1F2F">
      <w:pPr>
        <w:pStyle w:val="TOC4"/>
        <w:rPr>
          <w:rFonts w:ascii="Calibri" w:hAnsi="Calibri"/>
          <w:kern w:val="2"/>
          <w:sz w:val="22"/>
          <w:szCs w:val="22"/>
        </w:rPr>
      </w:pPr>
      <w:r>
        <w:t>10.3.1</w:t>
      </w:r>
      <w:r>
        <w:rPr>
          <w:rFonts w:ascii="Calibri" w:hAnsi="Calibri"/>
          <w:kern w:val="2"/>
          <w:sz w:val="22"/>
          <w:szCs w:val="22"/>
        </w:rPr>
        <w:tab/>
      </w:r>
      <w:r>
        <w:t>Core part: New bands and BW allocation for 5G terrestrial broadcast - part 2 [RAN4 WI: LTE_terr_bcast_bands_part2-Core]</w:t>
      </w:r>
      <w:r>
        <w:tab/>
      </w:r>
      <w:r>
        <w:fldChar w:fldCharType="begin" w:fldLock="1"/>
      </w:r>
      <w:r>
        <w:instrText xml:space="preserve"> PAGEREF _Toc150626468 \h </w:instrText>
      </w:r>
      <w:r>
        <w:fldChar w:fldCharType="separate"/>
      </w:r>
      <w:r>
        <w:t>175</w:t>
      </w:r>
      <w:r>
        <w:fldChar w:fldCharType="end"/>
      </w:r>
    </w:p>
    <w:p w14:paraId="0ADB3BC6" w14:textId="477C9BB5" w:rsidR="00FA1F2F" w:rsidRDefault="00FA1F2F">
      <w:pPr>
        <w:pStyle w:val="TOC4"/>
        <w:rPr>
          <w:rFonts w:ascii="Calibri" w:hAnsi="Calibri"/>
          <w:kern w:val="2"/>
          <w:sz w:val="22"/>
          <w:szCs w:val="22"/>
        </w:rPr>
      </w:pPr>
      <w:r>
        <w:t>10.3.2</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_Toc150626469 \h </w:instrText>
      </w:r>
      <w:r>
        <w:fldChar w:fldCharType="separate"/>
      </w:r>
      <w:r>
        <w:t>176</w:t>
      </w:r>
      <w:r>
        <w:fldChar w:fldCharType="end"/>
      </w:r>
    </w:p>
    <w:p w14:paraId="1790C125" w14:textId="2A6A2157" w:rsidR="00FA1F2F" w:rsidRDefault="00FA1F2F">
      <w:pPr>
        <w:pStyle w:val="TOC4"/>
        <w:rPr>
          <w:rFonts w:ascii="Calibri" w:hAnsi="Calibri"/>
          <w:kern w:val="2"/>
          <w:sz w:val="22"/>
          <w:szCs w:val="22"/>
        </w:rPr>
      </w:pPr>
      <w:r>
        <w:t>10.3.3</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_Toc150626470 \h </w:instrText>
      </w:r>
      <w:r>
        <w:fldChar w:fldCharType="separate"/>
      </w:r>
      <w:r>
        <w:t>176</w:t>
      </w:r>
      <w:r>
        <w:fldChar w:fldCharType="end"/>
      </w:r>
    </w:p>
    <w:p w14:paraId="274E7458" w14:textId="6A256CF3" w:rsidR="00FA1F2F" w:rsidRDefault="00FA1F2F">
      <w:pPr>
        <w:pStyle w:val="TOC4"/>
        <w:rPr>
          <w:rFonts w:ascii="Calibri" w:hAnsi="Calibri"/>
          <w:kern w:val="2"/>
          <w:sz w:val="22"/>
          <w:szCs w:val="22"/>
        </w:rPr>
      </w:pPr>
      <w:r>
        <w:lastRenderedPageBreak/>
        <w:t>10.3.4</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_Toc150626471 \h </w:instrText>
      </w:r>
      <w:r>
        <w:fldChar w:fldCharType="separate"/>
      </w:r>
      <w:r>
        <w:t>177</w:t>
      </w:r>
      <w:r>
        <w:fldChar w:fldCharType="end"/>
      </w:r>
    </w:p>
    <w:p w14:paraId="07D22DE3" w14:textId="4BF2F447" w:rsidR="00FA1F2F" w:rsidRDefault="00FA1F2F">
      <w:pPr>
        <w:pStyle w:val="TOC4"/>
        <w:rPr>
          <w:rFonts w:ascii="Calibri" w:hAnsi="Calibri"/>
          <w:kern w:val="2"/>
          <w:sz w:val="22"/>
          <w:szCs w:val="22"/>
        </w:rPr>
      </w:pPr>
      <w:r>
        <w:t>10.3.5</w:t>
      </w:r>
      <w:r>
        <w:rPr>
          <w:rFonts w:ascii="Calibri" w:hAnsi="Calibri"/>
          <w:kern w:val="2"/>
          <w:sz w:val="22"/>
          <w:szCs w:val="22"/>
        </w:rPr>
        <w:tab/>
      </w:r>
      <w:r>
        <w:t>LTE Carrier Aggregation related basket WIs for REL-18</w:t>
      </w:r>
      <w:r>
        <w:tab/>
      </w:r>
      <w:r>
        <w:fldChar w:fldCharType="begin" w:fldLock="1"/>
      </w:r>
      <w:r>
        <w:instrText xml:space="preserve"> PAGEREF _Toc150626472 \h </w:instrText>
      </w:r>
      <w:r>
        <w:fldChar w:fldCharType="separate"/>
      </w:r>
      <w:r>
        <w:t>178</w:t>
      </w:r>
      <w:r>
        <w:fldChar w:fldCharType="end"/>
      </w:r>
    </w:p>
    <w:p w14:paraId="25370FBE" w14:textId="7618FB3F" w:rsidR="00FA1F2F" w:rsidRDefault="00FA1F2F">
      <w:pPr>
        <w:pStyle w:val="TOC5"/>
        <w:rPr>
          <w:rFonts w:ascii="Calibri" w:hAnsi="Calibri"/>
          <w:kern w:val="2"/>
          <w:sz w:val="22"/>
          <w:szCs w:val="22"/>
        </w:rPr>
      </w:pPr>
      <w:r>
        <w:t>10.3.5.1</w:t>
      </w:r>
      <w:r>
        <w:rPr>
          <w:rFonts w:ascii="Calibri" w:hAnsi="Calibri"/>
          <w:kern w:val="2"/>
          <w:sz w:val="22"/>
          <w:szCs w:val="22"/>
        </w:rPr>
        <w:tab/>
      </w:r>
      <w:r>
        <w:t>Rel-18 LTE-Adv. CA for x bands (2&lt;=x&lt;= 6) DL with y bands (y=1, 2) UL [RAN4 WI: LTE_CA_R18_xBDL_yBUL]</w:t>
      </w:r>
      <w:r>
        <w:tab/>
      </w:r>
      <w:r>
        <w:fldChar w:fldCharType="begin" w:fldLock="1"/>
      </w:r>
      <w:r>
        <w:instrText xml:space="preserve"> PAGEREF _Toc150626473 \h </w:instrText>
      </w:r>
      <w:r>
        <w:fldChar w:fldCharType="separate"/>
      </w:r>
      <w:r>
        <w:t>178</w:t>
      </w:r>
      <w:r>
        <w:fldChar w:fldCharType="end"/>
      </w:r>
    </w:p>
    <w:p w14:paraId="4C63C14B" w14:textId="6693899A" w:rsidR="00FA1F2F" w:rsidRDefault="00FA1F2F">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_Toc150626474 \h </w:instrText>
      </w:r>
      <w:r>
        <w:fldChar w:fldCharType="separate"/>
      </w:r>
      <w:r>
        <w:t>178</w:t>
      </w:r>
      <w:r>
        <w:fldChar w:fldCharType="end"/>
      </w:r>
    </w:p>
    <w:p w14:paraId="29FB28D9" w14:textId="716BC3B8" w:rsidR="00FA1F2F" w:rsidRDefault="00FA1F2F">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_Toc150626475 \h </w:instrText>
      </w:r>
      <w:r>
        <w:fldChar w:fldCharType="separate"/>
      </w:r>
      <w:r>
        <w:t>178</w:t>
      </w:r>
      <w:r>
        <w:fldChar w:fldCharType="end"/>
      </w:r>
    </w:p>
    <w:p w14:paraId="235AD511" w14:textId="1E0F132B" w:rsidR="00FA1F2F" w:rsidRDefault="00FA1F2F">
      <w:pPr>
        <w:pStyle w:val="TOC4"/>
        <w:rPr>
          <w:rFonts w:ascii="Calibri" w:hAnsi="Calibri"/>
          <w:kern w:val="2"/>
          <w:sz w:val="22"/>
          <w:szCs w:val="22"/>
        </w:rPr>
      </w:pPr>
      <w:r>
        <w:t>10.5.1</w:t>
      </w:r>
      <w:r>
        <w:rPr>
          <w:rFonts w:ascii="Calibri" w:hAnsi="Calibri"/>
          <w:kern w:val="2"/>
          <w:sz w:val="22"/>
          <w:szCs w:val="22"/>
        </w:rPr>
        <w:tab/>
      </w:r>
      <w:r>
        <w:t>NB-IoT/eMTC core &amp; perf. requirements for NTN [RAN4 WI: LTE_NBIOT_eMTC_NTN_req]</w:t>
      </w:r>
      <w:r>
        <w:tab/>
      </w:r>
      <w:r>
        <w:fldChar w:fldCharType="begin" w:fldLock="1"/>
      </w:r>
      <w:r>
        <w:instrText xml:space="preserve"> PAGEREF _Toc150626476 \h </w:instrText>
      </w:r>
      <w:r>
        <w:fldChar w:fldCharType="separate"/>
      </w:r>
      <w:r>
        <w:t>178</w:t>
      </w:r>
      <w:r>
        <w:fldChar w:fldCharType="end"/>
      </w:r>
    </w:p>
    <w:p w14:paraId="6EACA48C" w14:textId="2A170F79" w:rsidR="00FA1F2F" w:rsidRDefault="00FA1F2F">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_Toc150626477 \h </w:instrText>
      </w:r>
      <w:r>
        <w:fldChar w:fldCharType="separate"/>
      </w:r>
      <w:r>
        <w:t>179</w:t>
      </w:r>
      <w:r>
        <w:fldChar w:fldCharType="end"/>
      </w:r>
    </w:p>
    <w:p w14:paraId="7031719D" w14:textId="0409CFD6" w:rsidR="00FA1F2F" w:rsidRDefault="00FA1F2F">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_Toc150626478 \h </w:instrText>
      </w:r>
      <w:r>
        <w:fldChar w:fldCharType="separate"/>
      </w:r>
      <w:r>
        <w:t>179</w:t>
      </w:r>
      <w:r>
        <w:fldChar w:fldCharType="end"/>
      </w:r>
    </w:p>
    <w:p w14:paraId="33E07D76" w14:textId="042F4FCA" w:rsidR="00FA1F2F" w:rsidRDefault="00FA1F2F">
      <w:pPr>
        <w:pStyle w:val="TOC4"/>
        <w:rPr>
          <w:rFonts w:ascii="Calibri" w:hAnsi="Calibri"/>
          <w:kern w:val="2"/>
          <w:sz w:val="22"/>
          <w:szCs w:val="22"/>
        </w:rPr>
      </w:pPr>
      <w:r>
        <w:t>10.5.4</w:t>
      </w:r>
      <w:r>
        <w:rPr>
          <w:rFonts w:ascii="Calibri" w:hAnsi="Calibri"/>
          <w:kern w:val="2"/>
          <w:sz w:val="22"/>
          <w:szCs w:val="22"/>
        </w:rPr>
        <w:tab/>
      </w:r>
      <w:r>
        <w:t>Core part: MPR for LTE intra-band CA with a CC gap larger than 35MHz [RAN4 WI: LTE_intra_CA_MPR_35MHz_gap-Core]</w:t>
      </w:r>
      <w:r>
        <w:tab/>
      </w:r>
      <w:r>
        <w:fldChar w:fldCharType="begin" w:fldLock="1"/>
      </w:r>
      <w:r>
        <w:instrText xml:space="preserve"> PAGEREF _Toc150626479 \h </w:instrText>
      </w:r>
      <w:r>
        <w:fldChar w:fldCharType="separate"/>
      </w:r>
      <w:r>
        <w:t>179</w:t>
      </w:r>
      <w:r>
        <w:fldChar w:fldCharType="end"/>
      </w:r>
    </w:p>
    <w:p w14:paraId="4639E139" w14:textId="1F701025" w:rsidR="00FA1F2F" w:rsidRDefault="00FA1F2F">
      <w:pPr>
        <w:pStyle w:val="TOC4"/>
        <w:rPr>
          <w:rFonts w:ascii="Calibri" w:hAnsi="Calibri"/>
          <w:kern w:val="2"/>
          <w:sz w:val="22"/>
          <w:szCs w:val="22"/>
        </w:rPr>
      </w:pPr>
      <w:r>
        <w:t>10.5.5</w:t>
      </w:r>
      <w:r>
        <w:rPr>
          <w:rFonts w:ascii="Calibri" w:hAnsi="Calibri"/>
          <w:kern w:val="2"/>
          <w:sz w:val="22"/>
          <w:szCs w:val="22"/>
        </w:rPr>
        <w:tab/>
      </w:r>
      <w:r>
        <w:t>Introduction of 900MHz LTE band in the US [RAN4 WI: LTE_900MHz_US]</w:t>
      </w:r>
      <w:r>
        <w:tab/>
      </w:r>
      <w:r>
        <w:fldChar w:fldCharType="begin" w:fldLock="1"/>
      </w:r>
      <w:r>
        <w:instrText xml:space="preserve"> PAGEREF _Toc150626480 \h </w:instrText>
      </w:r>
      <w:r>
        <w:fldChar w:fldCharType="separate"/>
      </w:r>
      <w:r>
        <w:t>179</w:t>
      </w:r>
      <w:r>
        <w:fldChar w:fldCharType="end"/>
      </w:r>
    </w:p>
    <w:p w14:paraId="35821AE1" w14:textId="35C66B03" w:rsidR="00FA1F2F" w:rsidRDefault="00FA1F2F">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_Toc150626481 \h </w:instrText>
      </w:r>
      <w:r>
        <w:fldChar w:fldCharType="separate"/>
      </w:r>
      <w:r>
        <w:t>179</w:t>
      </w:r>
      <w:r>
        <w:fldChar w:fldCharType="end"/>
      </w:r>
    </w:p>
    <w:p w14:paraId="5B4DF50A" w14:textId="0EE6CEBD" w:rsidR="00FA1F2F" w:rsidRDefault="00FA1F2F">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_Toc150626482 \h </w:instrText>
      </w:r>
      <w:r>
        <w:fldChar w:fldCharType="separate"/>
      </w:r>
      <w:r>
        <w:t>179</w:t>
      </w:r>
      <w:r>
        <w:fldChar w:fldCharType="end"/>
      </w:r>
    </w:p>
    <w:p w14:paraId="58BE6F87" w14:textId="2E645E35" w:rsidR="00FA1F2F" w:rsidRDefault="00FA1F2F">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_Toc150626483 \h </w:instrText>
      </w:r>
      <w:r>
        <w:fldChar w:fldCharType="separate"/>
      </w:r>
      <w:r>
        <w:t>179</w:t>
      </w:r>
      <w:r>
        <w:fldChar w:fldCharType="end"/>
      </w:r>
    </w:p>
    <w:p w14:paraId="1CC9614A" w14:textId="3F6C91E4" w:rsidR="00FA1F2F" w:rsidRDefault="00FA1F2F">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_Toc150626484 \h </w:instrText>
      </w:r>
      <w:r>
        <w:fldChar w:fldCharType="separate"/>
      </w:r>
      <w:r>
        <w:t>179</w:t>
      </w:r>
      <w:r>
        <w:fldChar w:fldCharType="end"/>
      </w:r>
    </w:p>
    <w:p w14:paraId="74A62627" w14:textId="0DA933F1" w:rsidR="00FA1F2F" w:rsidRDefault="00FA1F2F">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_Toc150626485 \h </w:instrText>
      </w:r>
      <w:r>
        <w:fldChar w:fldCharType="separate"/>
      </w:r>
      <w:r>
        <w:t>179</w:t>
      </w:r>
      <w:r>
        <w:fldChar w:fldCharType="end"/>
      </w:r>
    </w:p>
    <w:p w14:paraId="251290F1" w14:textId="0B1E9C62" w:rsidR="00FA1F2F" w:rsidRDefault="00FA1F2F">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_Toc150626486 \h </w:instrText>
      </w:r>
      <w:r>
        <w:fldChar w:fldCharType="separate"/>
      </w:r>
      <w:r>
        <w:t>179</w:t>
      </w:r>
      <w:r>
        <w:fldChar w:fldCharType="end"/>
      </w:r>
    </w:p>
    <w:p w14:paraId="544F413F" w14:textId="3FCA5166" w:rsidR="00FA1F2F" w:rsidRDefault="00FA1F2F">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_Toc150626487 \h </w:instrText>
      </w:r>
      <w:r>
        <w:fldChar w:fldCharType="separate"/>
      </w:r>
      <w:r>
        <w:t>180</w:t>
      </w:r>
      <w:r>
        <w:fldChar w:fldCharType="end"/>
      </w:r>
    </w:p>
    <w:p w14:paraId="7F86E39A" w14:textId="0D0EBCB4" w:rsidR="00FA1F2F" w:rsidRDefault="00FA1F2F">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_Toc150626488 \h </w:instrText>
      </w:r>
      <w:r>
        <w:fldChar w:fldCharType="separate"/>
      </w:r>
      <w:r>
        <w:t>180</w:t>
      </w:r>
      <w:r>
        <w:fldChar w:fldCharType="end"/>
      </w:r>
    </w:p>
    <w:p w14:paraId="74D6835A" w14:textId="068AE035" w:rsidR="00FA1F2F" w:rsidRDefault="00FA1F2F">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_Toc150626489 \h </w:instrText>
      </w:r>
      <w:r>
        <w:fldChar w:fldCharType="separate"/>
      </w:r>
      <w:r>
        <w:t>181</w:t>
      </w:r>
      <w:r>
        <w:fldChar w:fldCharType="end"/>
      </w:r>
    </w:p>
    <w:p w14:paraId="647A1000" w14:textId="369CE8CF" w:rsidR="00FA1F2F" w:rsidRDefault="00FA1F2F">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_Toc150626490 \h </w:instrText>
      </w:r>
      <w:r>
        <w:fldChar w:fldCharType="separate"/>
      </w:r>
      <w:r>
        <w:t>181</w:t>
      </w:r>
      <w:r>
        <w:fldChar w:fldCharType="end"/>
      </w:r>
    </w:p>
    <w:p w14:paraId="39C4B707" w14:textId="1BB56739" w:rsidR="00FA1F2F" w:rsidRDefault="00FA1F2F">
      <w:pPr>
        <w:pStyle w:val="TOC4"/>
        <w:rPr>
          <w:rFonts w:ascii="Calibri" w:hAnsi="Calibri"/>
          <w:kern w:val="2"/>
          <w:sz w:val="22"/>
          <w:szCs w:val="22"/>
        </w:rPr>
      </w:pPr>
      <w:r>
        <w:t>13.2.4</w:t>
      </w:r>
      <w:r>
        <w:rPr>
          <w:rFonts w:ascii="Calibri" w:hAnsi="Calibri"/>
          <w:kern w:val="2"/>
          <w:sz w:val="22"/>
          <w:szCs w:val="22"/>
        </w:rPr>
        <w:tab/>
      </w:r>
      <w:r>
        <w:t>UE Conf. Test Aspects - Physical Layer Enh. for NR URLLC [RAN5 WI: NR_L1enh_URLLC-UEConTest]</w:t>
      </w:r>
      <w:r>
        <w:tab/>
      </w:r>
      <w:r>
        <w:fldChar w:fldCharType="begin" w:fldLock="1"/>
      </w:r>
      <w:r>
        <w:instrText xml:space="preserve"> PAGEREF _Toc150626491 \h </w:instrText>
      </w:r>
      <w:r>
        <w:fldChar w:fldCharType="separate"/>
      </w:r>
      <w:r>
        <w:t>181</w:t>
      </w:r>
      <w:r>
        <w:fldChar w:fldCharType="end"/>
      </w:r>
    </w:p>
    <w:p w14:paraId="4AAE5804" w14:textId="7979A03B" w:rsidR="00FA1F2F" w:rsidRDefault="00FA1F2F">
      <w:pPr>
        <w:pStyle w:val="TOC4"/>
        <w:rPr>
          <w:rFonts w:ascii="Calibri" w:hAnsi="Calibri"/>
          <w:kern w:val="2"/>
          <w:sz w:val="22"/>
          <w:szCs w:val="22"/>
        </w:rPr>
      </w:pPr>
      <w:r>
        <w:t>13.2.5</w:t>
      </w:r>
      <w:r>
        <w:rPr>
          <w:rFonts w:ascii="Calibri" w:hAnsi="Calibri"/>
          <w:kern w:val="2"/>
          <w:sz w:val="22"/>
          <w:szCs w:val="22"/>
        </w:rPr>
        <w:tab/>
      </w:r>
      <w:r>
        <w:t>UE Conf. Test Aspects - NR positioning support [RAN5 WI: NR_pos-UEConTest]</w:t>
      </w:r>
      <w:r>
        <w:tab/>
      </w:r>
      <w:r>
        <w:fldChar w:fldCharType="begin" w:fldLock="1"/>
      </w:r>
      <w:r>
        <w:instrText xml:space="preserve"> PAGEREF _Toc150626492 \h </w:instrText>
      </w:r>
      <w:r>
        <w:fldChar w:fldCharType="separate"/>
      </w:r>
      <w:r>
        <w:t>182</w:t>
      </w:r>
      <w:r>
        <w:fldChar w:fldCharType="end"/>
      </w:r>
    </w:p>
    <w:p w14:paraId="1D736E71" w14:textId="5B9D01EE" w:rsidR="00FA1F2F" w:rsidRDefault="00FA1F2F">
      <w:pPr>
        <w:pStyle w:val="TOC4"/>
        <w:rPr>
          <w:rFonts w:ascii="Calibri" w:hAnsi="Calibri"/>
          <w:kern w:val="2"/>
          <w:sz w:val="22"/>
          <w:szCs w:val="22"/>
        </w:rPr>
      </w:pPr>
      <w:r>
        <w:t>13.2.6</w:t>
      </w:r>
      <w:r>
        <w:rPr>
          <w:rFonts w:ascii="Calibri" w:hAnsi="Calibri"/>
          <w:kern w:val="2"/>
          <w:sz w:val="22"/>
          <w:szCs w:val="22"/>
        </w:rPr>
        <w:tab/>
      </w:r>
      <w:r>
        <w:t>UE Conf. Test Aspects - NR RF requirement enh. for FR2 [RAN5 WI: NR_RF_FR2_req_enh-UEConTest]</w:t>
      </w:r>
      <w:r>
        <w:tab/>
      </w:r>
      <w:r>
        <w:fldChar w:fldCharType="begin" w:fldLock="1"/>
      </w:r>
      <w:r>
        <w:instrText xml:space="preserve"> PAGEREF _Toc150626493 \h </w:instrText>
      </w:r>
      <w:r>
        <w:fldChar w:fldCharType="separate"/>
      </w:r>
      <w:r>
        <w:t>182</w:t>
      </w:r>
      <w:r>
        <w:fldChar w:fldCharType="end"/>
      </w:r>
    </w:p>
    <w:p w14:paraId="7060A87C" w14:textId="339B9A67" w:rsidR="00FA1F2F" w:rsidRDefault="00FA1F2F">
      <w:pPr>
        <w:pStyle w:val="TOC4"/>
        <w:rPr>
          <w:rFonts w:ascii="Calibri" w:hAnsi="Calibri"/>
          <w:kern w:val="2"/>
          <w:sz w:val="22"/>
          <w:szCs w:val="22"/>
        </w:rPr>
      </w:pPr>
      <w:r>
        <w:t>13.2.7</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_Toc150626494 \h </w:instrText>
      </w:r>
      <w:r>
        <w:fldChar w:fldCharType="separate"/>
      </w:r>
      <w:r>
        <w:t>182</w:t>
      </w:r>
      <w:r>
        <w:fldChar w:fldCharType="end"/>
      </w:r>
    </w:p>
    <w:p w14:paraId="472C892B" w14:textId="26FDAC09" w:rsidR="00FA1F2F" w:rsidRDefault="00FA1F2F">
      <w:pPr>
        <w:pStyle w:val="TOC4"/>
        <w:rPr>
          <w:rFonts w:ascii="Calibri" w:hAnsi="Calibri"/>
          <w:kern w:val="2"/>
          <w:sz w:val="22"/>
          <w:szCs w:val="22"/>
        </w:rPr>
      </w:pPr>
      <w:r>
        <w:t>13.2.8</w:t>
      </w:r>
      <w:r>
        <w:rPr>
          <w:rFonts w:ascii="Calibri" w:hAnsi="Calibri"/>
          <w:kern w:val="2"/>
          <w:sz w:val="22"/>
          <w:szCs w:val="22"/>
        </w:rPr>
        <w:tab/>
      </w:r>
      <w:r>
        <w:t>UE Conf. Test Aspects - NR RRM enhancements [RAN5 WI: NR_RRM_enh-UEConTest]</w:t>
      </w:r>
      <w:r>
        <w:tab/>
      </w:r>
      <w:r>
        <w:fldChar w:fldCharType="begin" w:fldLock="1"/>
      </w:r>
      <w:r>
        <w:instrText xml:space="preserve"> PAGEREF _Toc150626495 \h </w:instrText>
      </w:r>
      <w:r>
        <w:fldChar w:fldCharType="separate"/>
      </w:r>
      <w:r>
        <w:t>183</w:t>
      </w:r>
      <w:r>
        <w:fldChar w:fldCharType="end"/>
      </w:r>
    </w:p>
    <w:p w14:paraId="129714A9" w14:textId="2C84D200" w:rsidR="00FA1F2F" w:rsidRDefault="00FA1F2F">
      <w:pPr>
        <w:pStyle w:val="TOC4"/>
        <w:rPr>
          <w:rFonts w:ascii="Calibri" w:hAnsi="Calibri"/>
          <w:kern w:val="2"/>
          <w:sz w:val="22"/>
          <w:szCs w:val="22"/>
        </w:rPr>
      </w:pPr>
      <w:r>
        <w:t>13.2.9</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_Toc150626496 \h </w:instrText>
      </w:r>
      <w:r>
        <w:fldChar w:fldCharType="separate"/>
      </w:r>
      <w:r>
        <w:t>183</w:t>
      </w:r>
      <w:r>
        <w:fldChar w:fldCharType="end"/>
      </w:r>
    </w:p>
    <w:p w14:paraId="4900494C" w14:textId="16ED5A5C" w:rsidR="00FA1F2F" w:rsidRDefault="00FA1F2F">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_Toc150626497 \h </w:instrText>
      </w:r>
      <w:r>
        <w:fldChar w:fldCharType="separate"/>
      </w:r>
      <w:r>
        <w:t>184</w:t>
      </w:r>
      <w:r>
        <w:fldChar w:fldCharType="end"/>
      </w:r>
    </w:p>
    <w:p w14:paraId="2B08C167" w14:textId="3E61894D" w:rsidR="00FA1F2F" w:rsidRDefault="00FA1F2F">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_Toc150626498 \h </w:instrText>
      </w:r>
      <w:r>
        <w:fldChar w:fldCharType="separate"/>
      </w:r>
      <w:r>
        <w:t>184</w:t>
      </w:r>
      <w:r>
        <w:fldChar w:fldCharType="end"/>
      </w:r>
    </w:p>
    <w:p w14:paraId="09F04943" w14:textId="3EA57E48" w:rsidR="00FA1F2F" w:rsidRDefault="00FA1F2F">
      <w:pPr>
        <w:pStyle w:val="TOC4"/>
        <w:rPr>
          <w:rFonts w:ascii="Calibri" w:hAnsi="Calibri"/>
          <w:kern w:val="2"/>
          <w:sz w:val="22"/>
          <w:szCs w:val="22"/>
        </w:rPr>
      </w:pPr>
      <w:r>
        <w:t>13.3.2</w:t>
      </w:r>
      <w:r>
        <w:rPr>
          <w:rFonts w:ascii="Calibri" w:hAnsi="Calibri"/>
          <w:kern w:val="2"/>
          <w:sz w:val="22"/>
          <w:szCs w:val="22"/>
        </w:rPr>
        <w:tab/>
      </w:r>
      <w:r>
        <w:t>UE Conf. - Rel-17 High power UE for NR inter-band CA with 2 bands DL and x bands UL (x=1,2) [RAN5 WI: NR_PC2_CA_R17_2BDL_2BUL-UEConTest]</w:t>
      </w:r>
      <w:r>
        <w:tab/>
      </w:r>
      <w:r>
        <w:fldChar w:fldCharType="begin" w:fldLock="1"/>
      </w:r>
      <w:r>
        <w:instrText xml:space="preserve"> PAGEREF _Toc150626499 \h </w:instrText>
      </w:r>
      <w:r>
        <w:fldChar w:fldCharType="separate"/>
      </w:r>
      <w:r>
        <w:t>184</w:t>
      </w:r>
      <w:r>
        <w:fldChar w:fldCharType="end"/>
      </w:r>
    </w:p>
    <w:p w14:paraId="623755B2" w14:textId="4D059A97" w:rsidR="00FA1F2F" w:rsidRDefault="00FA1F2F">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[New RAN5 WI: NR_UE_PC2_R17_CADC_SUL_xBDL_yBUL-UEConTest]</w:t>
      </w:r>
      <w:r>
        <w:tab/>
      </w:r>
      <w:r>
        <w:fldChar w:fldCharType="begin" w:fldLock="1"/>
      </w:r>
      <w:r>
        <w:instrText xml:space="preserve"> PAGEREF _Toc150626500 \h </w:instrText>
      </w:r>
      <w:r>
        <w:fldChar w:fldCharType="separate"/>
      </w:r>
      <w:r>
        <w:t>184</w:t>
      </w:r>
      <w:r>
        <w:fldChar w:fldCharType="end"/>
      </w:r>
    </w:p>
    <w:p w14:paraId="7FDF7D01" w14:textId="18C5B89A" w:rsidR="00FA1F2F" w:rsidRDefault="00FA1F2F">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_Toc150626501 \h </w:instrText>
      </w:r>
      <w:r>
        <w:fldChar w:fldCharType="separate"/>
      </w:r>
      <w:r>
        <w:t>185</w:t>
      </w:r>
      <w:r>
        <w:fldChar w:fldCharType="end"/>
      </w:r>
    </w:p>
    <w:p w14:paraId="3BCB8C6B" w14:textId="02A9E0FB" w:rsidR="00FA1F2F" w:rsidRDefault="00FA1F2F">
      <w:pPr>
        <w:pStyle w:val="TOC4"/>
        <w:rPr>
          <w:rFonts w:ascii="Calibri" w:hAnsi="Calibri"/>
          <w:kern w:val="2"/>
          <w:sz w:val="22"/>
          <w:szCs w:val="22"/>
        </w:rPr>
      </w:pPr>
      <w:r>
        <w:t>13.3.5</w:t>
      </w:r>
      <w:r>
        <w:rPr>
          <w:rFonts w:ascii="Calibri" w:hAnsi="Calibri"/>
          <w:kern w:val="2"/>
          <w:sz w:val="22"/>
          <w:szCs w:val="22"/>
        </w:rPr>
        <w:tab/>
      </w:r>
      <w:r>
        <w:t>UE Conf. - High power UE (PC2) for NR band n39 [RAN5 WI: NR_UE_PC2_n39-UEConTest]</w:t>
      </w:r>
      <w:r>
        <w:tab/>
      </w:r>
      <w:r>
        <w:fldChar w:fldCharType="begin" w:fldLock="1"/>
      </w:r>
      <w:r>
        <w:instrText xml:space="preserve"> PAGEREF _Toc150626502 \h </w:instrText>
      </w:r>
      <w:r>
        <w:fldChar w:fldCharType="separate"/>
      </w:r>
      <w:r>
        <w:t>185</w:t>
      </w:r>
      <w:r>
        <w:fldChar w:fldCharType="end"/>
      </w:r>
    </w:p>
    <w:p w14:paraId="0AD6C4DC" w14:textId="36F3C76B" w:rsidR="00FA1F2F" w:rsidRDefault="00FA1F2F">
      <w:pPr>
        <w:pStyle w:val="TOC4"/>
        <w:rPr>
          <w:rFonts w:ascii="Calibri" w:hAnsi="Calibri"/>
          <w:kern w:val="2"/>
          <w:sz w:val="22"/>
          <w:szCs w:val="22"/>
        </w:rPr>
      </w:pPr>
      <w:r>
        <w:t>13.3.6</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_Toc150626503 \h </w:instrText>
      </w:r>
      <w:r>
        <w:fldChar w:fldCharType="separate"/>
      </w:r>
      <w:r>
        <w:t>185</w:t>
      </w:r>
      <w:r>
        <w:fldChar w:fldCharType="end"/>
      </w:r>
    </w:p>
    <w:p w14:paraId="6C4AD32F" w14:textId="49752E2E" w:rsidR="00FA1F2F" w:rsidRDefault="00FA1F2F">
      <w:pPr>
        <w:pStyle w:val="TOC4"/>
        <w:rPr>
          <w:rFonts w:ascii="Calibri" w:hAnsi="Calibri"/>
          <w:kern w:val="2"/>
          <w:sz w:val="22"/>
          <w:szCs w:val="22"/>
        </w:rPr>
      </w:pPr>
      <w:r>
        <w:t>13.3.7</w:t>
      </w:r>
      <w:r>
        <w:rPr>
          <w:rFonts w:ascii="Calibri" w:hAnsi="Calibri"/>
          <w:kern w:val="2"/>
          <w:sz w:val="22"/>
          <w:szCs w:val="22"/>
        </w:rPr>
        <w:tab/>
      </w:r>
      <w:r>
        <w:t>UE Conf. - RF requirements enh. for NR FR1 [RAN5 WI: NR_RF_FR1_enh-UEConTest]</w:t>
      </w:r>
      <w:r>
        <w:tab/>
      </w:r>
      <w:r>
        <w:fldChar w:fldCharType="begin" w:fldLock="1"/>
      </w:r>
      <w:r>
        <w:instrText xml:space="preserve"> PAGEREF _Toc150626504 \h </w:instrText>
      </w:r>
      <w:r>
        <w:fldChar w:fldCharType="separate"/>
      </w:r>
      <w:r>
        <w:t>186</w:t>
      </w:r>
      <w:r>
        <w:fldChar w:fldCharType="end"/>
      </w:r>
    </w:p>
    <w:p w14:paraId="0D9492CF" w14:textId="2E90E892" w:rsidR="00FA1F2F" w:rsidRDefault="00FA1F2F">
      <w:pPr>
        <w:pStyle w:val="TOC4"/>
        <w:rPr>
          <w:rFonts w:ascii="Calibri" w:hAnsi="Calibri"/>
          <w:kern w:val="2"/>
          <w:sz w:val="22"/>
          <w:szCs w:val="22"/>
        </w:rPr>
      </w:pPr>
      <w:r>
        <w:t>13.3.8</w:t>
      </w:r>
      <w:r>
        <w:rPr>
          <w:rFonts w:ascii="Calibri" w:hAnsi="Calibri"/>
          <w:kern w:val="2"/>
          <w:sz w:val="22"/>
          <w:szCs w:val="22"/>
        </w:rPr>
        <w:tab/>
      </w:r>
      <w:r>
        <w:t>UE Conf. - Further enhancements of NR RF requirements for frequency range 2 (FR2) [RAN5 WI: NR_RF_FR2_req_enh2-UEConTest]</w:t>
      </w:r>
      <w:r>
        <w:tab/>
      </w:r>
      <w:r>
        <w:fldChar w:fldCharType="begin" w:fldLock="1"/>
      </w:r>
      <w:r>
        <w:instrText xml:space="preserve"> PAGEREF _Toc150626505 \h </w:instrText>
      </w:r>
      <w:r>
        <w:fldChar w:fldCharType="separate"/>
      </w:r>
      <w:r>
        <w:t>186</w:t>
      </w:r>
      <w:r>
        <w:fldChar w:fldCharType="end"/>
      </w:r>
    </w:p>
    <w:p w14:paraId="17D0D5DC" w14:textId="1532C766" w:rsidR="00FA1F2F" w:rsidRDefault="00FA1F2F">
      <w:pPr>
        <w:pStyle w:val="TOC4"/>
        <w:rPr>
          <w:rFonts w:ascii="Calibri" w:hAnsi="Calibri"/>
          <w:kern w:val="2"/>
          <w:sz w:val="22"/>
          <w:szCs w:val="22"/>
        </w:rPr>
      </w:pPr>
      <w:r>
        <w:t>13.3.9</w:t>
      </w:r>
      <w:r>
        <w:rPr>
          <w:rFonts w:ascii="Calibri" w:hAnsi="Calibri"/>
          <w:kern w:val="2"/>
          <w:sz w:val="22"/>
          <w:szCs w:val="22"/>
        </w:rPr>
        <w:tab/>
      </w:r>
      <w:r>
        <w:t>UE Conf. - UE RF requirements for Transparent Tx Diversity (TxD) for NR [RAN5 WI: NR_RF_TxD-UEConTest]</w:t>
      </w:r>
      <w:r>
        <w:tab/>
      </w:r>
      <w:r>
        <w:fldChar w:fldCharType="begin" w:fldLock="1"/>
      </w:r>
      <w:r>
        <w:instrText xml:space="preserve"> PAGEREF _Toc150626506 \h </w:instrText>
      </w:r>
      <w:r>
        <w:fldChar w:fldCharType="separate"/>
      </w:r>
      <w:r>
        <w:t>187</w:t>
      </w:r>
      <w:r>
        <w:fldChar w:fldCharType="end"/>
      </w:r>
    </w:p>
    <w:p w14:paraId="41A9176A" w14:textId="17BE67FC" w:rsidR="00FA1F2F" w:rsidRDefault="00FA1F2F">
      <w:pPr>
        <w:pStyle w:val="TOC4"/>
        <w:rPr>
          <w:rFonts w:ascii="Calibri" w:hAnsi="Calibri"/>
          <w:kern w:val="2"/>
          <w:sz w:val="22"/>
          <w:szCs w:val="22"/>
        </w:rPr>
      </w:pPr>
      <w:r>
        <w:t>13.3.10</w:t>
      </w:r>
      <w:r>
        <w:rPr>
          <w:rFonts w:ascii="Calibri" w:hAnsi="Calibri"/>
          <w:kern w:val="2"/>
          <w:sz w:val="22"/>
          <w:szCs w:val="22"/>
        </w:rPr>
        <w:tab/>
      </w:r>
      <w:r>
        <w:t>UE Conf. - Further enhancements on MIMO for NR [RAN5 WI: NR_feMIMO-UEConTest]</w:t>
      </w:r>
      <w:r>
        <w:tab/>
      </w:r>
      <w:r>
        <w:fldChar w:fldCharType="begin" w:fldLock="1"/>
      </w:r>
      <w:r>
        <w:instrText xml:space="preserve"> PAGEREF _Toc150626507 \h </w:instrText>
      </w:r>
      <w:r>
        <w:fldChar w:fldCharType="separate"/>
      </w:r>
      <w:r>
        <w:t>187</w:t>
      </w:r>
      <w:r>
        <w:fldChar w:fldCharType="end"/>
      </w:r>
    </w:p>
    <w:p w14:paraId="0EF403B8" w14:textId="740A8B2D" w:rsidR="00FA1F2F" w:rsidRDefault="00FA1F2F">
      <w:pPr>
        <w:pStyle w:val="TOC4"/>
        <w:rPr>
          <w:rFonts w:ascii="Calibri" w:hAnsi="Calibri"/>
          <w:kern w:val="2"/>
          <w:sz w:val="22"/>
          <w:szCs w:val="22"/>
        </w:rPr>
      </w:pPr>
      <w:r>
        <w:t>13.3.11</w:t>
      </w:r>
      <w:r>
        <w:rPr>
          <w:rFonts w:ascii="Calibri" w:hAnsi="Calibri"/>
          <w:kern w:val="2"/>
          <w:sz w:val="22"/>
          <w:szCs w:val="22"/>
        </w:rPr>
        <w:tab/>
      </w:r>
      <w:r>
        <w:t>UE Conf. - MIMO OTA requirements for NR UEs [RAN5 WI: NR_MIMO_OTA-UEConTest]</w:t>
      </w:r>
      <w:r>
        <w:tab/>
      </w:r>
      <w:r>
        <w:fldChar w:fldCharType="begin" w:fldLock="1"/>
      </w:r>
      <w:r>
        <w:instrText xml:space="preserve"> PAGEREF _Toc150626508 \h </w:instrText>
      </w:r>
      <w:r>
        <w:fldChar w:fldCharType="separate"/>
      </w:r>
      <w:r>
        <w:t>187</w:t>
      </w:r>
      <w:r>
        <w:fldChar w:fldCharType="end"/>
      </w:r>
    </w:p>
    <w:p w14:paraId="423F64E3" w14:textId="47A81C3E" w:rsidR="00FA1F2F" w:rsidRDefault="00FA1F2F">
      <w:pPr>
        <w:pStyle w:val="TOC4"/>
        <w:rPr>
          <w:rFonts w:ascii="Calibri" w:hAnsi="Calibri"/>
          <w:kern w:val="2"/>
          <w:sz w:val="22"/>
          <w:szCs w:val="22"/>
        </w:rPr>
      </w:pPr>
      <w:r>
        <w:t>13.3.12</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_Toc150626509 \h </w:instrText>
      </w:r>
      <w:r>
        <w:fldChar w:fldCharType="separate"/>
      </w:r>
      <w:r>
        <w:t>188</w:t>
      </w:r>
      <w:r>
        <w:fldChar w:fldCharType="end"/>
      </w:r>
    </w:p>
    <w:p w14:paraId="150E3767" w14:textId="0C353C46" w:rsidR="00FA1F2F" w:rsidRDefault="00FA1F2F">
      <w:pPr>
        <w:pStyle w:val="TOC4"/>
        <w:rPr>
          <w:rFonts w:ascii="Calibri" w:hAnsi="Calibri"/>
          <w:kern w:val="2"/>
          <w:sz w:val="22"/>
          <w:szCs w:val="22"/>
        </w:rPr>
      </w:pPr>
      <w:r>
        <w:t>13.3.13</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_Toc150626510 \h </w:instrText>
      </w:r>
      <w:r>
        <w:fldChar w:fldCharType="separate"/>
      </w:r>
      <w:r>
        <w:t>188</w:t>
      </w:r>
      <w:r>
        <w:fldChar w:fldCharType="end"/>
      </w:r>
    </w:p>
    <w:p w14:paraId="5D702336" w14:textId="61CD56BF" w:rsidR="00FA1F2F" w:rsidRDefault="00FA1F2F">
      <w:pPr>
        <w:pStyle w:val="TOC4"/>
        <w:rPr>
          <w:rFonts w:ascii="Calibri" w:hAnsi="Calibri"/>
          <w:kern w:val="2"/>
          <w:sz w:val="22"/>
          <w:szCs w:val="22"/>
        </w:rPr>
      </w:pPr>
      <w:r>
        <w:t>13.3.14</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_Toc150626511 \h </w:instrText>
      </w:r>
      <w:r>
        <w:fldChar w:fldCharType="separate"/>
      </w:r>
      <w:r>
        <w:t>188</w:t>
      </w:r>
      <w:r>
        <w:fldChar w:fldCharType="end"/>
      </w:r>
    </w:p>
    <w:p w14:paraId="3203C2AF" w14:textId="1FCC94F8" w:rsidR="00FA1F2F" w:rsidRDefault="00FA1F2F">
      <w:pPr>
        <w:pStyle w:val="TOC4"/>
        <w:rPr>
          <w:rFonts w:ascii="Calibri" w:hAnsi="Calibri"/>
          <w:kern w:val="2"/>
          <w:sz w:val="22"/>
          <w:szCs w:val="22"/>
        </w:rPr>
      </w:pPr>
      <w:r>
        <w:lastRenderedPageBreak/>
        <w:t>13.3.15</w:t>
      </w:r>
      <w:r>
        <w:rPr>
          <w:rFonts w:ascii="Calibri" w:hAnsi="Calibri"/>
          <w:kern w:val="2"/>
          <w:sz w:val="22"/>
          <w:szCs w:val="22"/>
        </w:rPr>
        <w:tab/>
      </w:r>
      <w:r>
        <w:t>UE Conf. - NR coverage enhancements [RAN5 WI: NR_cov_enh-UEConTest]</w:t>
      </w:r>
      <w:r>
        <w:tab/>
      </w:r>
      <w:r>
        <w:fldChar w:fldCharType="begin" w:fldLock="1"/>
      </w:r>
      <w:r>
        <w:instrText xml:space="preserve"> PAGEREF _Toc150626512 \h </w:instrText>
      </w:r>
      <w:r>
        <w:fldChar w:fldCharType="separate"/>
      </w:r>
      <w:r>
        <w:t>189</w:t>
      </w:r>
      <w:r>
        <w:fldChar w:fldCharType="end"/>
      </w:r>
    </w:p>
    <w:p w14:paraId="555074E9" w14:textId="0AD40D35" w:rsidR="00FA1F2F" w:rsidRDefault="00FA1F2F">
      <w:pPr>
        <w:pStyle w:val="TOC4"/>
        <w:rPr>
          <w:rFonts w:ascii="Calibri" w:hAnsi="Calibri"/>
          <w:kern w:val="2"/>
          <w:sz w:val="22"/>
          <w:szCs w:val="22"/>
        </w:rPr>
      </w:pPr>
      <w:r>
        <w:t>13.3.16</w:t>
      </w:r>
      <w:r>
        <w:rPr>
          <w:rFonts w:ascii="Calibri" w:hAnsi="Calibri"/>
          <w:kern w:val="2"/>
          <w:sz w:val="22"/>
          <w:szCs w:val="22"/>
        </w:rPr>
        <w:tab/>
      </w:r>
      <w:r>
        <w:t>UE Conf. - Multi-SIM devices for LTE/NR [RAN5 WI: LTE_NR_MUSIM_plus_CT1-UEConTest]</w:t>
      </w:r>
      <w:r>
        <w:tab/>
      </w:r>
      <w:r>
        <w:fldChar w:fldCharType="begin" w:fldLock="1"/>
      </w:r>
      <w:r>
        <w:instrText xml:space="preserve"> PAGEREF _Toc150626513 \h </w:instrText>
      </w:r>
      <w:r>
        <w:fldChar w:fldCharType="separate"/>
      </w:r>
      <w:r>
        <w:t>189</w:t>
      </w:r>
      <w:r>
        <w:fldChar w:fldCharType="end"/>
      </w:r>
    </w:p>
    <w:p w14:paraId="0AA1F779" w14:textId="56C1CC18" w:rsidR="00FA1F2F" w:rsidRDefault="00FA1F2F">
      <w:pPr>
        <w:pStyle w:val="TOC4"/>
        <w:rPr>
          <w:rFonts w:ascii="Calibri" w:hAnsi="Calibri"/>
          <w:kern w:val="2"/>
          <w:sz w:val="22"/>
          <w:szCs w:val="22"/>
        </w:rPr>
      </w:pPr>
      <w:r>
        <w:t>13.3.17</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_Toc150626514 \h </w:instrText>
      </w:r>
      <w:r>
        <w:fldChar w:fldCharType="separate"/>
      </w:r>
      <w:r>
        <w:t>190</w:t>
      </w:r>
      <w:r>
        <w:fldChar w:fldCharType="end"/>
      </w:r>
    </w:p>
    <w:p w14:paraId="029F94DC" w14:textId="2D212310" w:rsidR="00FA1F2F" w:rsidRDefault="00FA1F2F">
      <w:pPr>
        <w:pStyle w:val="TOC4"/>
        <w:rPr>
          <w:rFonts w:ascii="Calibri" w:hAnsi="Calibri"/>
          <w:kern w:val="2"/>
          <w:sz w:val="22"/>
          <w:szCs w:val="22"/>
        </w:rPr>
      </w:pPr>
      <w:r>
        <w:t>13.3.18</w:t>
      </w:r>
      <w:r>
        <w:rPr>
          <w:rFonts w:ascii="Calibri" w:hAnsi="Calibri"/>
          <w:kern w:val="2"/>
          <w:sz w:val="22"/>
          <w:szCs w:val="22"/>
        </w:rPr>
        <w:tab/>
      </w:r>
      <w:r>
        <w:t>UE Conf. - Enhancement of data collection for SON/MDT in NR standalone and MR-DC [RAN5 WI: NR_ENDC_SON_MDT_enh-UEConTest]</w:t>
      </w:r>
      <w:r>
        <w:tab/>
      </w:r>
      <w:r>
        <w:fldChar w:fldCharType="begin" w:fldLock="1"/>
      </w:r>
      <w:r>
        <w:instrText xml:space="preserve"> PAGEREF _Toc150626515 \h </w:instrText>
      </w:r>
      <w:r>
        <w:fldChar w:fldCharType="separate"/>
      </w:r>
      <w:r>
        <w:t>190</w:t>
      </w:r>
      <w:r>
        <w:fldChar w:fldCharType="end"/>
      </w:r>
    </w:p>
    <w:p w14:paraId="3F1E5C5E" w14:textId="1DB6048F" w:rsidR="00FA1F2F" w:rsidRDefault="00FA1F2F">
      <w:pPr>
        <w:pStyle w:val="TOC4"/>
        <w:rPr>
          <w:rFonts w:ascii="Calibri" w:hAnsi="Calibri"/>
          <w:kern w:val="2"/>
          <w:sz w:val="22"/>
          <w:szCs w:val="22"/>
        </w:rPr>
      </w:pPr>
      <w:r>
        <w:t>13.3.19</w:t>
      </w:r>
      <w:r>
        <w:rPr>
          <w:rFonts w:ascii="Calibri" w:hAnsi="Calibri"/>
          <w:kern w:val="2"/>
          <w:sz w:val="22"/>
          <w:szCs w:val="22"/>
        </w:rPr>
        <w:tab/>
      </w:r>
      <w:r>
        <w:t>UE Conf. - Enhancement of RAN slicing for NR plus CT1 aspects [RAN5 WI: NR_slice-UEConTest]</w:t>
      </w:r>
      <w:r>
        <w:tab/>
      </w:r>
      <w:r>
        <w:fldChar w:fldCharType="begin" w:fldLock="1"/>
      </w:r>
      <w:r>
        <w:instrText xml:space="preserve"> PAGEREF _Toc150626516 \h </w:instrText>
      </w:r>
      <w:r>
        <w:fldChar w:fldCharType="separate"/>
      </w:r>
      <w:r>
        <w:t>191</w:t>
      </w:r>
      <w:r>
        <w:fldChar w:fldCharType="end"/>
      </w:r>
    </w:p>
    <w:p w14:paraId="0ACA4E95" w14:textId="4FE344BC" w:rsidR="00FA1F2F" w:rsidRDefault="00FA1F2F">
      <w:pPr>
        <w:pStyle w:val="TOC4"/>
        <w:rPr>
          <w:rFonts w:ascii="Calibri" w:hAnsi="Calibri"/>
          <w:kern w:val="2"/>
          <w:sz w:val="22"/>
          <w:szCs w:val="22"/>
        </w:rPr>
      </w:pPr>
      <w:r>
        <w:t>13.3.20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_Toc150626517 \h </w:instrText>
      </w:r>
      <w:r>
        <w:fldChar w:fldCharType="separate"/>
      </w:r>
      <w:r>
        <w:t>191</w:t>
      </w:r>
      <w:r>
        <w:fldChar w:fldCharType="end"/>
      </w:r>
    </w:p>
    <w:p w14:paraId="0E3558BD" w14:textId="50158129" w:rsidR="00FA1F2F" w:rsidRDefault="00FA1F2F">
      <w:pPr>
        <w:pStyle w:val="TOC4"/>
        <w:rPr>
          <w:rFonts w:ascii="Calibri" w:hAnsi="Calibri"/>
          <w:kern w:val="2"/>
          <w:sz w:val="22"/>
          <w:szCs w:val="22"/>
        </w:rPr>
      </w:pPr>
      <w:r>
        <w:t>13.3.21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_Toc150626518 \h </w:instrText>
      </w:r>
      <w:r>
        <w:fldChar w:fldCharType="separate"/>
      </w:r>
      <w:r>
        <w:t>192</w:t>
      </w:r>
      <w:r>
        <w:fldChar w:fldCharType="end"/>
      </w:r>
    </w:p>
    <w:p w14:paraId="2F99FD63" w14:textId="632B096A" w:rsidR="00FA1F2F" w:rsidRDefault="00FA1F2F">
      <w:pPr>
        <w:pStyle w:val="TOC4"/>
        <w:rPr>
          <w:rFonts w:ascii="Calibri" w:hAnsi="Calibri"/>
          <w:kern w:val="2"/>
          <w:sz w:val="22"/>
          <w:szCs w:val="22"/>
        </w:rPr>
      </w:pPr>
      <w:r>
        <w:t>13.3.22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_Toc150626519 \h </w:instrText>
      </w:r>
      <w:r>
        <w:fldChar w:fldCharType="separate"/>
      </w:r>
      <w:r>
        <w:t>192</w:t>
      </w:r>
      <w:r>
        <w:fldChar w:fldCharType="end"/>
      </w:r>
    </w:p>
    <w:p w14:paraId="419A97AE" w14:textId="2F329566" w:rsidR="00FA1F2F" w:rsidRDefault="00FA1F2F">
      <w:pPr>
        <w:pStyle w:val="TOC4"/>
        <w:rPr>
          <w:rFonts w:ascii="Calibri" w:hAnsi="Calibri"/>
          <w:kern w:val="2"/>
          <w:sz w:val="22"/>
          <w:szCs w:val="22"/>
        </w:rPr>
      </w:pPr>
      <w:r>
        <w:t>13.3.23</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_Toc150626520 \h </w:instrText>
      </w:r>
      <w:r>
        <w:fldChar w:fldCharType="separate"/>
      </w:r>
      <w:r>
        <w:t>193</w:t>
      </w:r>
      <w:r>
        <w:fldChar w:fldCharType="end"/>
      </w:r>
    </w:p>
    <w:p w14:paraId="62B9CA72" w14:textId="5DDC5ED0" w:rsidR="00FA1F2F" w:rsidRDefault="00FA1F2F">
      <w:pPr>
        <w:pStyle w:val="TOC4"/>
        <w:rPr>
          <w:rFonts w:ascii="Calibri" w:hAnsi="Calibri"/>
          <w:kern w:val="2"/>
          <w:sz w:val="22"/>
          <w:szCs w:val="22"/>
        </w:rPr>
      </w:pPr>
      <w:r>
        <w:t>13.3.24</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_Toc150626521 \h </w:instrText>
      </w:r>
      <w:r>
        <w:fldChar w:fldCharType="separate"/>
      </w:r>
      <w:r>
        <w:t>193</w:t>
      </w:r>
      <w:r>
        <w:fldChar w:fldCharType="end"/>
      </w:r>
    </w:p>
    <w:p w14:paraId="0C986842" w14:textId="421CB17E" w:rsidR="00FA1F2F" w:rsidRDefault="00FA1F2F">
      <w:pPr>
        <w:pStyle w:val="TOC4"/>
        <w:rPr>
          <w:rFonts w:ascii="Calibri" w:hAnsi="Calibri"/>
          <w:kern w:val="2"/>
          <w:sz w:val="22"/>
          <w:szCs w:val="22"/>
        </w:rPr>
      </w:pPr>
      <w:r>
        <w:t>13.3.25</w:t>
      </w:r>
      <w:r>
        <w:rPr>
          <w:rFonts w:ascii="Calibri" w:hAnsi="Calibri"/>
          <w:kern w:val="2"/>
          <w:sz w:val="22"/>
          <w:szCs w:val="22"/>
        </w:rPr>
        <w:tab/>
      </w:r>
      <w:r>
        <w:t>UE Conf. - Enhanced Industrial IoT and URLLC support for NR [RAN5 WI: NR_IIOT_URLLC_enh-UEConTest]</w:t>
      </w:r>
      <w:r>
        <w:tab/>
      </w:r>
      <w:r>
        <w:fldChar w:fldCharType="begin" w:fldLock="1"/>
      </w:r>
      <w:r>
        <w:instrText xml:space="preserve"> PAGEREF _Toc150626522 \h </w:instrText>
      </w:r>
      <w:r>
        <w:fldChar w:fldCharType="separate"/>
      </w:r>
      <w:r>
        <w:t>194</w:t>
      </w:r>
      <w:r>
        <w:fldChar w:fldCharType="end"/>
      </w:r>
    </w:p>
    <w:p w14:paraId="4DE47495" w14:textId="26D2E0C3" w:rsidR="00FA1F2F" w:rsidRDefault="00FA1F2F">
      <w:pPr>
        <w:pStyle w:val="TOC4"/>
        <w:rPr>
          <w:rFonts w:ascii="Calibri" w:hAnsi="Calibri"/>
          <w:kern w:val="2"/>
          <w:sz w:val="22"/>
          <w:szCs w:val="22"/>
        </w:rPr>
      </w:pPr>
      <w:r>
        <w:t>13.3.26</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_Toc150626523 \h </w:instrText>
      </w:r>
      <w:r>
        <w:fldChar w:fldCharType="separate"/>
      </w:r>
      <w:r>
        <w:t>194</w:t>
      </w:r>
      <w:r>
        <w:fldChar w:fldCharType="end"/>
      </w:r>
    </w:p>
    <w:p w14:paraId="50595258" w14:textId="4C8EC690" w:rsidR="00FA1F2F" w:rsidRDefault="00FA1F2F">
      <w:pPr>
        <w:pStyle w:val="TOC4"/>
        <w:rPr>
          <w:rFonts w:ascii="Calibri" w:hAnsi="Calibri"/>
          <w:kern w:val="2"/>
          <w:sz w:val="22"/>
          <w:szCs w:val="22"/>
        </w:rPr>
      </w:pPr>
      <w:r>
        <w:t>13.3.27</w:t>
      </w:r>
      <w:r>
        <w:rPr>
          <w:rFonts w:ascii="Calibri" w:hAnsi="Calibri"/>
          <w:kern w:val="2"/>
          <w:sz w:val="22"/>
          <w:szCs w:val="22"/>
        </w:rPr>
        <w:tab/>
      </w:r>
      <w:r>
        <w:t>UE Conf. - NR SL enhancement [RAN5 WI: NR_SL_enh-UEConTest]</w:t>
      </w:r>
      <w:r>
        <w:tab/>
      </w:r>
      <w:r>
        <w:fldChar w:fldCharType="begin" w:fldLock="1"/>
      </w:r>
      <w:r>
        <w:instrText xml:space="preserve"> PAGEREF _Toc150626524 \h </w:instrText>
      </w:r>
      <w:r>
        <w:fldChar w:fldCharType="separate"/>
      </w:r>
      <w:r>
        <w:t>194</w:t>
      </w:r>
      <w:r>
        <w:fldChar w:fldCharType="end"/>
      </w:r>
    </w:p>
    <w:p w14:paraId="0DB8C81F" w14:textId="536E0275" w:rsidR="00FA1F2F" w:rsidRDefault="00FA1F2F">
      <w:pPr>
        <w:pStyle w:val="TOC4"/>
        <w:rPr>
          <w:rFonts w:ascii="Calibri" w:hAnsi="Calibri"/>
          <w:kern w:val="2"/>
          <w:sz w:val="22"/>
          <w:szCs w:val="22"/>
        </w:rPr>
      </w:pPr>
      <w:r>
        <w:t>13.3.28</w:t>
      </w:r>
      <w:r>
        <w:rPr>
          <w:rFonts w:ascii="Calibri" w:hAnsi="Calibri"/>
          <w:kern w:val="2"/>
          <w:sz w:val="22"/>
          <w:szCs w:val="22"/>
        </w:rPr>
        <w:tab/>
      </w:r>
      <w:r>
        <w:t>UE Conf. - NR SL Relay [RAN5 WI: NR_SL_relay-UEConTest]</w:t>
      </w:r>
      <w:r>
        <w:tab/>
      </w:r>
      <w:r>
        <w:fldChar w:fldCharType="begin" w:fldLock="1"/>
      </w:r>
      <w:r>
        <w:instrText xml:space="preserve"> PAGEREF _Toc150626525 \h </w:instrText>
      </w:r>
      <w:r>
        <w:fldChar w:fldCharType="separate"/>
      </w:r>
      <w:r>
        <w:t>195</w:t>
      </w:r>
      <w:r>
        <w:fldChar w:fldCharType="end"/>
      </w:r>
    </w:p>
    <w:p w14:paraId="04E2120D" w14:textId="3FE444C5" w:rsidR="00FA1F2F" w:rsidRDefault="00FA1F2F">
      <w:pPr>
        <w:pStyle w:val="TOC4"/>
        <w:rPr>
          <w:rFonts w:ascii="Calibri" w:hAnsi="Calibri"/>
          <w:kern w:val="2"/>
          <w:sz w:val="22"/>
          <w:szCs w:val="22"/>
        </w:rPr>
      </w:pPr>
      <w:r>
        <w:t>13.3.29</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_Toc150626526 \h </w:instrText>
      </w:r>
      <w:r>
        <w:fldChar w:fldCharType="separate"/>
      </w:r>
      <w:r>
        <w:t>195</w:t>
      </w:r>
      <w:r>
        <w:fldChar w:fldCharType="end"/>
      </w:r>
    </w:p>
    <w:p w14:paraId="6FDB2675" w14:textId="596A2678" w:rsidR="00FA1F2F" w:rsidRDefault="00FA1F2F">
      <w:pPr>
        <w:pStyle w:val="TOC4"/>
        <w:rPr>
          <w:rFonts w:ascii="Calibri" w:hAnsi="Calibri"/>
          <w:kern w:val="2"/>
          <w:sz w:val="22"/>
          <w:szCs w:val="22"/>
        </w:rPr>
      </w:pPr>
      <w:r>
        <w:t>13.3.30</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_Toc150626527 \h </w:instrText>
      </w:r>
      <w:r>
        <w:fldChar w:fldCharType="separate"/>
      </w:r>
      <w:r>
        <w:t>195</w:t>
      </w:r>
      <w:r>
        <w:fldChar w:fldCharType="end"/>
      </w:r>
    </w:p>
    <w:p w14:paraId="455F3703" w14:textId="56109DAA" w:rsidR="00FA1F2F" w:rsidRDefault="00FA1F2F">
      <w:pPr>
        <w:pStyle w:val="TOC4"/>
        <w:rPr>
          <w:rFonts w:ascii="Calibri" w:hAnsi="Calibri"/>
          <w:kern w:val="2"/>
          <w:sz w:val="22"/>
          <w:szCs w:val="22"/>
        </w:rPr>
      </w:pPr>
      <w:r>
        <w:t>13.3.31</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_Toc150626528 \h </w:instrText>
      </w:r>
      <w:r>
        <w:fldChar w:fldCharType="separate"/>
      </w:r>
      <w:r>
        <w:t>196</w:t>
      </w:r>
      <w:r>
        <w:fldChar w:fldCharType="end"/>
      </w:r>
    </w:p>
    <w:p w14:paraId="70CE4621" w14:textId="34E3AEF4" w:rsidR="00FA1F2F" w:rsidRDefault="00FA1F2F">
      <w:pPr>
        <w:pStyle w:val="TOC4"/>
        <w:rPr>
          <w:rFonts w:ascii="Calibri" w:hAnsi="Calibri"/>
          <w:kern w:val="2"/>
          <w:sz w:val="22"/>
          <w:szCs w:val="22"/>
        </w:rPr>
      </w:pPr>
      <w:r>
        <w:t>13.3.32</w:t>
      </w:r>
      <w:r>
        <w:rPr>
          <w:rFonts w:ascii="Calibri" w:hAnsi="Calibri"/>
          <w:kern w:val="2"/>
          <w:sz w:val="22"/>
          <w:szCs w:val="22"/>
        </w:rPr>
        <w:tab/>
      </w:r>
      <w:r>
        <w:t>UE Conf. - NR Positioning Enhancements [RAN5 WI: NR_pos_enh-UEConTest]</w:t>
      </w:r>
      <w:r>
        <w:tab/>
      </w:r>
      <w:r>
        <w:fldChar w:fldCharType="begin" w:fldLock="1"/>
      </w:r>
      <w:r>
        <w:instrText xml:space="preserve"> PAGEREF _Toc150626529 \h </w:instrText>
      </w:r>
      <w:r>
        <w:fldChar w:fldCharType="separate"/>
      </w:r>
      <w:r>
        <w:t>196</w:t>
      </w:r>
      <w:r>
        <w:fldChar w:fldCharType="end"/>
      </w:r>
    </w:p>
    <w:p w14:paraId="34654A3D" w14:textId="19DB4415" w:rsidR="00FA1F2F" w:rsidRDefault="00FA1F2F">
      <w:pPr>
        <w:pStyle w:val="TOC4"/>
        <w:rPr>
          <w:rFonts w:ascii="Calibri" w:hAnsi="Calibri"/>
          <w:kern w:val="2"/>
          <w:sz w:val="22"/>
          <w:szCs w:val="22"/>
        </w:rPr>
      </w:pPr>
      <w:r>
        <w:t>13.3.33</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_Toc150626530 \h </w:instrText>
      </w:r>
      <w:r>
        <w:fldChar w:fldCharType="separate"/>
      </w:r>
      <w:r>
        <w:t>196</w:t>
      </w:r>
      <w:r>
        <w:fldChar w:fldCharType="end"/>
      </w:r>
    </w:p>
    <w:p w14:paraId="2CDDCF84" w14:textId="5843073B" w:rsidR="00FA1F2F" w:rsidRDefault="00FA1F2F">
      <w:pPr>
        <w:pStyle w:val="TOC4"/>
        <w:rPr>
          <w:rFonts w:ascii="Calibri" w:hAnsi="Calibri"/>
          <w:kern w:val="2"/>
          <w:sz w:val="22"/>
          <w:szCs w:val="22"/>
        </w:rPr>
      </w:pPr>
      <w:r>
        <w:t>13.3.34</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_Toc150626531 \h </w:instrText>
      </w:r>
      <w:r>
        <w:fldChar w:fldCharType="separate"/>
      </w:r>
      <w:r>
        <w:t>197</w:t>
      </w:r>
      <w:r>
        <w:fldChar w:fldCharType="end"/>
      </w:r>
    </w:p>
    <w:p w14:paraId="546ECE1F" w14:textId="55DE3691" w:rsidR="00FA1F2F" w:rsidRDefault="00FA1F2F">
      <w:pPr>
        <w:pStyle w:val="TOC4"/>
        <w:rPr>
          <w:rFonts w:ascii="Calibri" w:hAnsi="Calibri"/>
          <w:kern w:val="2"/>
          <w:sz w:val="22"/>
          <w:szCs w:val="22"/>
        </w:rPr>
      </w:pPr>
      <w:r>
        <w:t>13.3.35</w:t>
      </w:r>
      <w:r>
        <w:rPr>
          <w:rFonts w:ascii="Calibri" w:hAnsi="Calibri"/>
          <w:kern w:val="2"/>
          <w:sz w:val="22"/>
          <w:szCs w:val="22"/>
        </w:rPr>
        <w:tab/>
      </w:r>
      <w:r>
        <w:t>UE Conf. - Increasing UE power high limit for CA and DC [RAN5 WI: Power_Limit_CA_DC-UEConTest]</w:t>
      </w:r>
      <w:r>
        <w:tab/>
      </w:r>
      <w:r>
        <w:fldChar w:fldCharType="begin" w:fldLock="1"/>
      </w:r>
      <w:r>
        <w:instrText xml:space="preserve"> PAGEREF _Toc150626532 \h </w:instrText>
      </w:r>
      <w:r>
        <w:fldChar w:fldCharType="separate"/>
      </w:r>
      <w:r>
        <w:t>197</w:t>
      </w:r>
      <w:r>
        <w:fldChar w:fldCharType="end"/>
      </w:r>
    </w:p>
    <w:p w14:paraId="39E66CEE" w14:textId="4773A126" w:rsidR="00FA1F2F" w:rsidRDefault="00FA1F2F">
      <w:pPr>
        <w:pStyle w:val="TOC4"/>
        <w:rPr>
          <w:rFonts w:ascii="Calibri" w:hAnsi="Calibri"/>
          <w:kern w:val="2"/>
          <w:sz w:val="22"/>
          <w:szCs w:val="22"/>
        </w:rPr>
      </w:pPr>
      <w:r>
        <w:t>13.3.36</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_Toc150626533 \h </w:instrText>
      </w:r>
      <w:r>
        <w:fldChar w:fldCharType="separate"/>
      </w:r>
      <w:r>
        <w:t>197</w:t>
      </w:r>
      <w:r>
        <w:fldChar w:fldCharType="end"/>
      </w:r>
    </w:p>
    <w:p w14:paraId="57EDAEFE" w14:textId="70684B80" w:rsidR="00FA1F2F" w:rsidRDefault="00FA1F2F">
      <w:pPr>
        <w:pStyle w:val="TOC4"/>
        <w:rPr>
          <w:rFonts w:ascii="Calibri" w:hAnsi="Calibri"/>
          <w:kern w:val="2"/>
          <w:sz w:val="22"/>
          <w:szCs w:val="22"/>
        </w:rPr>
      </w:pPr>
      <w:r>
        <w:t>13.3.37</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_Toc150626534 \h </w:instrText>
      </w:r>
      <w:r>
        <w:fldChar w:fldCharType="separate"/>
      </w:r>
      <w:r>
        <w:t>198</w:t>
      </w:r>
      <w:r>
        <w:fldChar w:fldCharType="end"/>
      </w:r>
    </w:p>
    <w:p w14:paraId="545F1985" w14:textId="0DC10A7C" w:rsidR="00FA1F2F" w:rsidRDefault="00FA1F2F">
      <w:pPr>
        <w:pStyle w:val="TOC4"/>
        <w:rPr>
          <w:rFonts w:ascii="Calibri" w:hAnsi="Calibri"/>
          <w:kern w:val="2"/>
          <w:sz w:val="22"/>
          <w:szCs w:val="22"/>
        </w:rPr>
      </w:pPr>
      <w:r>
        <w:t>13.3.38</w:t>
      </w:r>
      <w:r>
        <w:rPr>
          <w:rFonts w:ascii="Calibri" w:hAnsi="Calibri"/>
          <w:kern w:val="2"/>
          <w:sz w:val="22"/>
          <w:szCs w:val="22"/>
        </w:rPr>
        <w:tab/>
      </w:r>
      <w:r>
        <w:t>UE Conf. - IMS voice service support and network usability guarantee for UE’s E-UTRA cap. disabled scenario in 5GS [New RAN5 WI: ING_5GS-UEConTest]</w:t>
      </w:r>
      <w:r>
        <w:tab/>
      </w:r>
      <w:r>
        <w:fldChar w:fldCharType="begin" w:fldLock="1"/>
      </w:r>
      <w:r>
        <w:instrText xml:space="preserve"> PAGEREF _Toc150626535 \h </w:instrText>
      </w:r>
      <w:r>
        <w:fldChar w:fldCharType="separate"/>
      </w:r>
      <w:r>
        <w:t>198</w:t>
      </w:r>
      <w:r>
        <w:fldChar w:fldCharType="end"/>
      </w:r>
    </w:p>
    <w:p w14:paraId="5F62D596" w14:textId="0140EF80" w:rsidR="00FA1F2F" w:rsidRDefault="00FA1F2F">
      <w:pPr>
        <w:pStyle w:val="TOC4"/>
        <w:rPr>
          <w:rFonts w:ascii="Calibri" w:hAnsi="Calibri"/>
          <w:kern w:val="2"/>
          <w:sz w:val="22"/>
          <w:szCs w:val="22"/>
        </w:rPr>
      </w:pPr>
      <w:r>
        <w:t>13.3.39</w:t>
      </w:r>
      <w:r>
        <w:rPr>
          <w:rFonts w:ascii="Calibri" w:hAnsi="Calibri"/>
          <w:kern w:val="2"/>
          <w:sz w:val="22"/>
          <w:szCs w:val="22"/>
        </w:rPr>
        <w:tab/>
      </w:r>
      <w:r>
        <w:t>UE Conf. - IMS Data Channel [New RAN5 WI: IMSProtoc17_dataCH-UEContest]</w:t>
      </w:r>
      <w:r>
        <w:tab/>
      </w:r>
      <w:r>
        <w:fldChar w:fldCharType="begin" w:fldLock="1"/>
      </w:r>
      <w:r>
        <w:instrText xml:space="preserve"> PAGEREF _Toc150626536 \h </w:instrText>
      </w:r>
      <w:r>
        <w:fldChar w:fldCharType="separate"/>
      </w:r>
      <w:r>
        <w:t>198</w:t>
      </w:r>
      <w:r>
        <w:fldChar w:fldCharType="end"/>
      </w:r>
    </w:p>
    <w:p w14:paraId="6DA8C643" w14:textId="398AF4A8" w:rsidR="00FA1F2F" w:rsidRDefault="00FA1F2F">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_Toc150626537 \h </w:instrText>
      </w:r>
      <w:r>
        <w:fldChar w:fldCharType="separate"/>
      </w:r>
      <w:r>
        <w:t>199</w:t>
      </w:r>
      <w:r>
        <w:fldChar w:fldCharType="end"/>
      </w:r>
    </w:p>
    <w:p w14:paraId="7ECAF252" w14:textId="34C63866" w:rsidR="00FA1F2F" w:rsidRDefault="00FA1F2F">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_Toc150626538 \h </w:instrText>
      </w:r>
      <w:r>
        <w:fldChar w:fldCharType="separate"/>
      </w:r>
      <w:r>
        <w:t>199</w:t>
      </w:r>
      <w:r>
        <w:fldChar w:fldCharType="end"/>
      </w:r>
    </w:p>
    <w:p w14:paraId="4ABF28E7" w14:textId="331C8DB5" w:rsidR="00FA1F2F" w:rsidRDefault="00FA1F2F">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_Toc150626539 \h </w:instrText>
      </w:r>
      <w:r>
        <w:fldChar w:fldCharType="separate"/>
      </w:r>
      <w:r>
        <w:t>200</w:t>
      </w:r>
      <w:r>
        <w:fldChar w:fldCharType="end"/>
      </w:r>
    </w:p>
    <w:p w14:paraId="2290FC2A" w14:textId="60BA9B53" w:rsidR="00FA1F2F" w:rsidRDefault="00FA1F2F">
      <w:pPr>
        <w:pStyle w:val="TOC4"/>
        <w:rPr>
          <w:rFonts w:ascii="Calibri" w:hAnsi="Calibri"/>
          <w:kern w:val="2"/>
          <w:sz w:val="22"/>
          <w:szCs w:val="22"/>
        </w:rPr>
      </w:pPr>
      <w:r>
        <w:t>13.4.3</w:t>
      </w:r>
      <w:r>
        <w:rPr>
          <w:rFonts w:ascii="Calibri" w:hAnsi="Calibri"/>
          <w:kern w:val="2"/>
          <w:sz w:val="22"/>
          <w:szCs w:val="22"/>
        </w:rPr>
        <w:tab/>
      </w:r>
      <w:r>
        <w:t>UE Conf. - Additional NR bands for UL-MIMO in Rel-18 [New RAN5 WI: NR_bands_UL_MIMO_R18-UEConTest]</w:t>
      </w:r>
      <w:r>
        <w:tab/>
      </w:r>
      <w:r>
        <w:fldChar w:fldCharType="begin" w:fldLock="1"/>
      </w:r>
      <w:r>
        <w:instrText xml:space="preserve"> PAGEREF _Toc150626540 \h </w:instrText>
      </w:r>
      <w:r>
        <w:fldChar w:fldCharType="separate"/>
      </w:r>
      <w:r>
        <w:t>201</w:t>
      </w:r>
      <w:r>
        <w:fldChar w:fldCharType="end"/>
      </w:r>
    </w:p>
    <w:p w14:paraId="2F268D5B" w14:textId="295C6EF5" w:rsidR="00FA1F2F" w:rsidRDefault="00FA1F2F">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[New RAN5 WI: NR_CADC_NR_LTE_DC_R18-UEConTest]</w:t>
      </w:r>
      <w:r>
        <w:tab/>
      </w:r>
      <w:r>
        <w:fldChar w:fldCharType="begin" w:fldLock="1"/>
      </w:r>
      <w:r>
        <w:instrText xml:space="preserve"> PAGEREF _Toc150626541 \h </w:instrText>
      </w:r>
      <w:r>
        <w:fldChar w:fldCharType="separate"/>
      </w:r>
      <w:r>
        <w:t>201</w:t>
      </w:r>
      <w:r>
        <w:fldChar w:fldCharType="end"/>
      </w:r>
    </w:p>
    <w:p w14:paraId="7509BB70" w14:textId="794A1D90" w:rsidR="00FA1F2F" w:rsidRDefault="00FA1F2F">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[New RAN5 WI: NR_lic_bands_BW_R18-UEConTest]</w:t>
      </w:r>
      <w:r>
        <w:tab/>
      </w:r>
      <w:r>
        <w:fldChar w:fldCharType="begin" w:fldLock="1"/>
      </w:r>
      <w:r>
        <w:instrText xml:space="preserve"> PAGEREF _Toc150626542 \h </w:instrText>
      </w:r>
      <w:r>
        <w:fldChar w:fldCharType="separate"/>
      </w:r>
      <w:r>
        <w:t>202</w:t>
      </w:r>
      <w:r>
        <w:fldChar w:fldCharType="end"/>
      </w:r>
    </w:p>
    <w:p w14:paraId="1168C0A9" w14:textId="3C9D65E1" w:rsidR="00FA1F2F" w:rsidRDefault="00FA1F2F">
      <w:pPr>
        <w:pStyle w:val="TOC4"/>
        <w:rPr>
          <w:rFonts w:ascii="Calibri" w:hAnsi="Calibri"/>
          <w:kern w:val="2"/>
          <w:sz w:val="22"/>
          <w:szCs w:val="22"/>
        </w:rPr>
      </w:pPr>
      <w:r>
        <w:t>13.4.6</w:t>
      </w:r>
      <w:r>
        <w:rPr>
          <w:rFonts w:ascii="Calibri" w:hAnsi="Calibri"/>
          <w:kern w:val="2"/>
          <w:sz w:val="22"/>
          <w:szCs w:val="22"/>
        </w:rPr>
        <w:tab/>
      </w:r>
      <w:r>
        <w:t>UE Conf. - High power UE (PC1.5) for NR FR1 TDD single band [New RAN5 WI: HPUE_NR_FR1_TDD_R18-UEConTest]</w:t>
      </w:r>
      <w:r>
        <w:tab/>
      </w:r>
      <w:r>
        <w:fldChar w:fldCharType="begin" w:fldLock="1"/>
      </w:r>
      <w:r>
        <w:instrText xml:space="preserve"> PAGEREF _Toc150626543 \h </w:instrText>
      </w:r>
      <w:r>
        <w:fldChar w:fldCharType="separate"/>
      </w:r>
      <w:r>
        <w:t>202</w:t>
      </w:r>
      <w:r>
        <w:fldChar w:fldCharType="end"/>
      </w:r>
    </w:p>
    <w:p w14:paraId="7AB3C85E" w14:textId="251B8489" w:rsidR="00FA1F2F" w:rsidRDefault="00FA1F2F">
      <w:pPr>
        <w:pStyle w:val="TOC4"/>
        <w:rPr>
          <w:rFonts w:ascii="Calibri" w:hAnsi="Calibri"/>
          <w:kern w:val="2"/>
          <w:sz w:val="22"/>
          <w:szCs w:val="22"/>
        </w:rPr>
      </w:pPr>
      <w:r>
        <w:t>13.4.7</w:t>
      </w:r>
      <w:r>
        <w:rPr>
          <w:rFonts w:ascii="Calibri" w:hAnsi="Calibri"/>
          <w:kern w:val="2"/>
          <w:sz w:val="22"/>
          <w:szCs w:val="22"/>
        </w:rPr>
        <w:tab/>
      </w:r>
      <w:r>
        <w:t>UE Conf. - High power UE (PC2) for NR FR1 FDD single band [New RAN5 WI: HPUE_NR_FR1_FDD_R18-UEConTest]</w:t>
      </w:r>
      <w:r>
        <w:tab/>
      </w:r>
      <w:r>
        <w:fldChar w:fldCharType="begin" w:fldLock="1"/>
      </w:r>
      <w:r>
        <w:instrText xml:space="preserve"> PAGEREF _Toc150626544 \h </w:instrText>
      </w:r>
      <w:r>
        <w:fldChar w:fldCharType="separate"/>
      </w:r>
      <w:r>
        <w:t>202</w:t>
      </w:r>
      <w:r>
        <w:fldChar w:fldCharType="end"/>
      </w:r>
    </w:p>
    <w:p w14:paraId="5E1AA818" w14:textId="7D2C4EA5" w:rsidR="00FA1F2F" w:rsidRDefault="00FA1F2F">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[New RAN5 WI: HPUE_NR_CADC_NR_LTE_DC_R18-UEConTest]</w:t>
      </w:r>
      <w:r>
        <w:tab/>
      </w:r>
      <w:r>
        <w:fldChar w:fldCharType="begin" w:fldLock="1"/>
      </w:r>
      <w:r>
        <w:instrText xml:space="preserve"> PAGEREF _Toc150626545 \h </w:instrText>
      </w:r>
      <w:r>
        <w:fldChar w:fldCharType="separate"/>
      </w:r>
      <w:r>
        <w:t>202</w:t>
      </w:r>
      <w:r>
        <w:fldChar w:fldCharType="end"/>
      </w:r>
    </w:p>
    <w:p w14:paraId="3FAF9AED" w14:textId="5E67B53C" w:rsidR="00FA1F2F" w:rsidRDefault="00FA1F2F">
      <w:pPr>
        <w:pStyle w:val="TOC4"/>
        <w:rPr>
          <w:rFonts w:ascii="Calibri" w:hAnsi="Calibri"/>
          <w:kern w:val="2"/>
          <w:sz w:val="22"/>
          <w:szCs w:val="22"/>
        </w:rPr>
      </w:pPr>
      <w:r>
        <w:lastRenderedPageBreak/>
        <w:t>13.4.9</w:t>
      </w:r>
      <w:r>
        <w:rPr>
          <w:rFonts w:ascii="Calibri" w:hAnsi="Calibri"/>
          <w:kern w:val="2"/>
          <w:sz w:val="22"/>
          <w:szCs w:val="22"/>
        </w:rPr>
        <w:tab/>
      </w:r>
      <w:r>
        <w:t>UE Conf. - High-power UE operation for fixed-wireless/vehicle-mounted use cases in LTE and NR bands in Rel-18 [New RAN5 WI: LTE_NR_HPUE_FWVM_R18-UEConTest]</w:t>
      </w:r>
      <w:r>
        <w:tab/>
      </w:r>
      <w:r>
        <w:fldChar w:fldCharType="begin" w:fldLock="1"/>
      </w:r>
      <w:r>
        <w:instrText xml:space="preserve"> PAGEREF _Toc150626546 \h </w:instrText>
      </w:r>
      <w:r>
        <w:fldChar w:fldCharType="separate"/>
      </w:r>
      <w:r>
        <w:t>203</w:t>
      </w:r>
      <w:r>
        <w:fldChar w:fldCharType="end"/>
      </w:r>
    </w:p>
    <w:p w14:paraId="4ED759C0" w14:textId="74FF5306" w:rsidR="00FA1F2F" w:rsidRDefault="00FA1F2F">
      <w:pPr>
        <w:pStyle w:val="TOC4"/>
        <w:rPr>
          <w:rFonts w:ascii="Calibri" w:hAnsi="Calibri"/>
          <w:kern w:val="2"/>
          <w:sz w:val="22"/>
          <w:szCs w:val="22"/>
        </w:rPr>
      </w:pPr>
      <w:r>
        <w:t>13.4.10</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_Toc150626547 \h </w:instrText>
      </w:r>
      <w:r>
        <w:fldChar w:fldCharType="separate"/>
      </w:r>
      <w:r>
        <w:t>203</w:t>
      </w:r>
      <w:r>
        <w:fldChar w:fldCharType="end"/>
      </w:r>
    </w:p>
    <w:p w14:paraId="369B0AEB" w14:textId="54FB694F" w:rsidR="00FA1F2F" w:rsidRDefault="00FA1F2F">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_Toc150626548 \h </w:instrText>
      </w:r>
      <w:r>
        <w:fldChar w:fldCharType="separate"/>
      </w:r>
      <w:r>
        <w:t>203</w:t>
      </w:r>
      <w:r>
        <w:fldChar w:fldCharType="end"/>
      </w:r>
    </w:p>
    <w:p w14:paraId="74FEAFFC" w14:textId="5EBF6AC1" w:rsidR="00FA1F2F" w:rsidRDefault="00FA1F2F">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_Toc150626549 \h </w:instrText>
      </w:r>
      <w:r>
        <w:fldChar w:fldCharType="separate"/>
      </w:r>
      <w:r>
        <w:t>204</w:t>
      </w:r>
      <w:r>
        <w:fldChar w:fldCharType="end"/>
      </w:r>
    </w:p>
    <w:p w14:paraId="69B255D9" w14:textId="53BA56FD" w:rsidR="00FA1F2F" w:rsidRDefault="00FA1F2F">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_Toc150626550 \h </w:instrText>
      </w:r>
      <w:r>
        <w:fldChar w:fldCharType="separate"/>
      </w:r>
      <w:r>
        <w:t>217</w:t>
      </w:r>
      <w:r>
        <w:fldChar w:fldCharType="end"/>
      </w:r>
    </w:p>
    <w:p w14:paraId="7994570C" w14:textId="34E0F71F" w:rsidR="00FA1F2F" w:rsidRDefault="00FA1F2F">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_Toc150626551 \h </w:instrText>
      </w:r>
      <w:r>
        <w:fldChar w:fldCharType="separate"/>
      </w:r>
      <w:r>
        <w:t>217</w:t>
      </w:r>
      <w:r>
        <w:fldChar w:fldCharType="end"/>
      </w:r>
    </w:p>
    <w:p w14:paraId="4ADC52CE" w14:textId="289BE6A1" w:rsidR="00FA1F2F" w:rsidRDefault="00FA1F2F">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_Toc150626552 \h </w:instrText>
      </w:r>
      <w:r>
        <w:fldChar w:fldCharType="separate"/>
      </w:r>
      <w:r>
        <w:t>218</w:t>
      </w:r>
      <w:r>
        <w:fldChar w:fldCharType="end"/>
      </w:r>
    </w:p>
    <w:p w14:paraId="016194F6" w14:textId="76C45E87" w:rsidR="00FA1F2F" w:rsidRDefault="00FA1F2F">
      <w:pPr>
        <w:pStyle w:val="TOC2"/>
        <w:rPr>
          <w:rFonts w:ascii="Calibri" w:hAnsi="Calibri"/>
          <w:kern w:val="2"/>
          <w:sz w:val="22"/>
          <w:szCs w:val="22"/>
        </w:rPr>
      </w:pPr>
      <w:r>
        <w:t>Annex B:</w:t>
      </w:r>
      <w:r>
        <w:rPr>
          <w:rFonts w:ascii="Calibri" w:hAnsi="Calibri"/>
          <w:kern w:val="2"/>
          <w:sz w:val="22"/>
          <w:szCs w:val="22"/>
        </w:rPr>
        <w:tab/>
      </w:r>
      <w:r>
        <w:t>List of contribution documents</w:t>
      </w:r>
      <w:r>
        <w:tab/>
      </w:r>
      <w:r>
        <w:fldChar w:fldCharType="begin" w:fldLock="1"/>
      </w:r>
      <w:r>
        <w:instrText xml:space="preserve"> PAGEREF _Toc150626553 \h </w:instrText>
      </w:r>
      <w:r>
        <w:fldChar w:fldCharType="separate"/>
      </w:r>
      <w:r>
        <w:t>219</w:t>
      </w:r>
      <w:r>
        <w:fldChar w:fldCharType="end"/>
      </w:r>
    </w:p>
    <w:p w14:paraId="179C58F7" w14:textId="01935E80" w:rsidR="00FA1F2F" w:rsidRDefault="00FA1F2F">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_Toc150626554 \h </w:instrText>
      </w:r>
      <w:r>
        <w:fldChar w:fldCharType="separate"/>
      </w:r>
      <w:r>
        <w:t>220</w:t>
      </w:r>
      <w:r>
        <w:fldChar w:fldCharType="end"/>
      </w:r>
    </w:p>
    <w:p w14:paraId="640DCD07" w14:textId="355F66C0" w:rsidR="00FA1F2F" w:rsidRDefault="00FA1F2F">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_Toc150626555 \h </w:instrText>
      </w:r>
      <w:r>
        <w:fldChar w:fldCharType="separate"/>
      </w:r>
      <w:r>
        <w:t>221</w:t>
      </w:r>
      <w:r>
        <w:fldChar w:fldCharType="end"/>
      </w:r>
    </w:p>
    <w:p w14:paraId="007F6DF6" w14:textId="66A7B668" w:rsidR="00FA1F2F" w:rsidRDefault="00FA1F2F">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_Toc150626556 \h </w:instrText>
      </w:r>
      <w:r>
        <w:fldChar w:fldCharType="separate"/>
      </w:r>
      <w:r>
        <w:t>222</w:t>
      </w:r>
      <w:r>
        <w:fldChar w:fldCharType="end"/>
      </w:r>
    </w:p>
    <w:p w14:paraId="33AA1B15" w14:textId="290F4B98" w:rsidR="00FA1F2F" w:rsidRDefault="00FA1F2F">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_Toc150626557 \h </w:instrText>
      </w:r>
      <w:r>
        <w:fldChar w:fldCharType="separate"/>
      </w:r>
      <w:r>
        <w:t>223</w:t>
      </w:r>
      <w:r>
        <w:fldChar w:fldCharType="end"/>
      </w:r>
    </w:p>
    <w:p w14:paraId="1FDDCE9F" w14:textId="445977F7" w:rsidR="00FA1F2F" w:rsidRDefault="00FA1F2F">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_Toc150626558 \h </w:instrText>
      </w:r>
      <w:r>
        <w:fldChar w:fldCharType="separate"/>
      </w:r>
      <w:r>
        <w:t>229</w:t>
      </w:r>
      <w:r>
        <w:fldChar w:fldCharType="end"/>
      </w:r>
    </w:p>
    <w:p w14:paraId="1B4C6E83" w14:textId="62A84219" w:rsidR="00FA1F2F" w:rsidRDefault="00FA1F2F">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_Toc150626559 \h </w:instrText>
      </w:r>
      <w:r>
        <w:fldChar w:fldCharType="separate"/>
      </w:r>
      <w:r>
        <w:t>231</w:t>
      </w:r>
      <w:r>
        <w:fldChar w:fldCharType="end"/>
      </w:r>
    </w:p>
    <w:p w14:paraId="5E385105" w14:textId="241EF22D" w:rsidR="00FA1F2F" w:rsidRDefault="00FA1F2F">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_Toc150626560 \h </w:instrText>
      </w:r>
      <w:r>
        <w:fldChar w:fldCharType="separate"/>
      </w:r>
      <w:r>
        <w:t>235</w:t>
      </w:r>
      <w:r>
        <w:fldChar w:fldCharType="end"/>
      </w:r>
    </w:p>
    <w:p w14:paraId="31892291" w14:textId="308204F1" w:rsidR="00FA1F2F" w:rsidRDefault="00FA1F2F">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_Toc150626561 \h </w:instrText>
      </w:r>
      <w:r>
        <w:fldChar w:fldCharType="separate"/>
      </w:r>
      <w:r>
        <w:t>237</w:t>
      </w:r>
      <w:r>
        <w:fldChar w:fldCharType="end"/>
      </w:r>
    </w:p>
    <w:p w14:paraId="74FFEC7D" w14:textId="1452FF49" w:rsidR="00FA1F2F" w:rsidRDefault="00FA1F2F">
      <w:pPr>
        <w:pStyle w:val="TOC2"/>
        <w:rPr>
          <w:rFonts w:ascii="Calibri" w:hAnsi="Calibri"/>
          <w:kern w:val="2"/>
          <w:sz w:val="22"/>
          <w:szCs w:val="22"/>
        </w:rPr>
      </w:pPr>
      <w:r>
        <w:t>Annex I:</w:t>
      </w:r>
      <w:r>
        <w:rPr>
          <w:rFonts w:ascii="Calibri" w:hAnsi="Calibri"/>
          <w:kern w:val="2"/>
          <w:sz w:val="22"/>
          <w:szCs w:val="22"/>
        </w:rPr>
        <w:tab/>
      </w:r>
      <w:r>
        <w:t>List of email discussions after RAN #101</w:t>
      </w:r>
      <w:r>
        <w:tab/>
      </w:r>
      <w:r>
        <w:fldChar w:fldCharType="begin" w:fldLock="1"/>
      </w:r>
      <w:r>
        <w:instrText xml:space="preserve"> PAGEREF _Toc150626562 \h </w:instrText>
      </w:r>
      <w:r>
        <w:fldChar w:fldCharType="separate"/>
      </w:r>
      <w:r>
        <w:t>237</w:t>
      </w:r>
      <w:r>
        <w:fldChar w:fldCharType="end"/>
      </w:r>
    </w:p>
    <w:p w14:paraId="1920731F" w14:textId="37E31193" w:rsidR="00FA1F2F" w:rsidRDefault="00FA1F2F">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_Toc150626563 \h </w:instrText>
      </w:r>
      <w:r>
        <w:fldChar w:fldCharType="separate"/>
      </w:r>
      <w:r>
        <w:t>237</w:t>
      </w:r>
      <w:r>
        <w:fldChar w:fldCharType="end"/>
      </w:r>
    </w:p>
    <w:p w14:paraId="0CED1B8B" w14:textId="6C7AF5ED" w:rsidR="00FA1F2F" w:rsidRDefault="00FA1F2F">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_Toc150626564 \h </w:instrText>
      </w:r>
      <w:r>
        <w:fldChar w:fldCharType="separate"/>
      </w:r>
      <w:r>
        <w:t>239</w:t>
      </w:r>
      <w:r>
        <w:fldChar w:fldCharType="end"/>
      </w:r>
    </w:p>
    <w:p w14:paraId="3A7FA5B4" w14:textId="7F466E92"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50626281"/>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07453D7" w:rsidR="00FE7C9A" w:rsidRDefault="00FE7C9A" w:rsidP="00FE7C9A">
      <w:pPr>
        <w:snapToGrid w:val="0"/>
      </w:pPr>
      <w:r>
        <w:t>Meeting:</w:t>
      </w:r>
      <w:r>
        <w:tab/>
      </w:r>
      <w:r>
        <w:tab/>
      </w:r>
      <w:r>
        <w:tab/>
      </w:r>
      <w:r>
        <w:tab/>
      </w:r>
      <w:r>
        <w:tab/>
      </w:r>
      <w:r>
        <w:tab/>
        <w:t>3GPP TSG RAN #</w:t>
      </w:r>
      <w:r w:rsidR="00B256C6">
        <w:t>10</w:t>
      </w:r>
      <w:r w:rsidR="00AC5636">
        <w:t>1</w:t>
      </w:r>
    </w:p>
    <w:p w14:paraId="4ACB4783" w14:textId="2157507B" w:rsidR="00AC5636" w:rsidRDefault="00FE7C9A" w:rsidP="00FE7C9A">
      <w:pPr>
        <w:snapToGrid w:val="0"/>
      </w:pPr>
      <w:r>
        <w:t>Meeting location:</w:t>
      </w:r>
      <w:r>
        <w:tab/>
      </w:r>
      <w:r>
        <w:tab/>
      </w:r>
      <w:r>
        <w:tab/>
      </w:r>
      <w:r>
        <w:tab/>
      </w:r>
      <w:r w:rsidR="00AC5636">
        <w:t>Bangalore, India,</w:t>
      </w:r>
      <w:r w:rsidR="00AC5636">
        <w:br/>
      </w:r>
      <w:r w:rsidR="00AC5636">
        <w:tab/>
      </w:r>
      <w:r w:rsidR="00AC5636">
        <w:tab/>
      </w:r>
      <w:r w:rsidR="00AC5636">
        <w:tab/>
      </w:r>
      <w:r w:rsidR="00AC5636">
        <w:tab/>
      </w:r>
      <w:r w:rsidR="00AC5636">
        <w:tab/>
      </w:r>
      <w:r w:rsidR="00AC5636">
        <w:tab/>
      </w:r>
      <w:r w:rsidR="00AC5636">
        <w:tab/>
      </w:r>
      <w:r w:rsidR="00AC5636">
        <w:tab/>
      </w:r>
      <w:r w:rsidR="00AC5636" w:rsidRPr="00AC5636">
        <w:t>Sheraton Grand Bengaluru Whitefield Hotel &amp; Convention Center</w:t>
      </w:r>
      <w:r w:rsidR="00AC5636">
        <w:t>, Convention Hall</w:t>
      </w:r>
    </w:p>
    <w:p w14:paraId="2F817339" w14:textId="08B0E3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E15C88">
        <w:t>0</w:t>
      </w:r>
      <w:r w:rsidR="00AC5636">
        <w:t>9</w:t>
      </w:r>
      <w:r>
        <w:t>.202</w:t>
      </w:r>
      <w:r w:rsidR="00E15C88">
        <w:t>3</w:t>
      </w:r>
      <w:r>
        <w:t xml:space="preserve"> (</w:t>
      </w:r>
      <w:r w:rsidR="002F5240">
        <w:t>9</w:t>
      </w:r>
      <w:r w:rsidR="00207011">
        <w:t>am</w:t>
      </w:r>
      <w:r w:rsidR="004572A6">
        <w:t>/</w:t>
      </w:r>
      <w:r w:rsidR="00AC5636">
        <w:t>3:30</w:t>
      </w:r>
      <w:r w:rsidR="002F5240">
        <w:t>am UTC</w:t>
      </w:r>
      <w:r>
        <w:t xml:space="preserve">) - </w:t>
      </w:r>
      <w:r w:rsidR="00AC5636">
        <w:t>Fri</w:t>
      </w:r>
      <w:r w:rsidR="00E15C88">
        <w:t>day</w:t>
      </w:r>
      <w:r w:rsidR="00680AC2">
        <w:t xml:space="preserve"> </w:t>
      </w:r>
      <w:r w:rsidR="00B256C6">
        <w:t>1</w:t>
      </w:r>
      <w:r w:rsidR="00AC5636">
        <w:t>5</w:t>
      </w:r>
      <w:r w:rsidR="00F3435E">
        <w:t>.</w:t>
      </w:r>
      <w:r w:rsidR="00E15C88">
        <w:t>0</w:t>
      </w:r>
      <w:r w:rsidR="00AC5636">
        <w:t>9</w:t>
      </w:r>
      <w:r>
        <w:t>.202</w:t>
      </w:r>
      <w:r w:rsidR="00E15C88">
        <w:t>3</w:t>
      </w:r>
      <w:r>
        <w:t xml:space="preserve"> (</w:t>
      </w:r>
      <w:r w:rsidR="00AC5636">
        <w:t>4pm</w:t>
      </w:r>
      <w:r w:rsidR="003015BA">
        <w:t>/</w:t>
      </w:r>
      <w:r w:rsidR="00AC5636">
        <w:t>10:30</w:t>
      </w:r>
      <w:r w:rsidR="005B25C3">
        <w:t>a</w:t>
      </w:r>
      <w:r w:rsidR="003015BA">
        <w:t xml:space="preserve">m </w:t>
      </w:r>
      <w:r w:rsidR="004572A6">
        <w:t>UTC</w:t>
      </w:r>
      <w:r>
        <w:t>)</w:t>
      </w:r>
    </w:p>
    <w:p w14:paraId="142E2674" w14:textId="6B8C4F68" w:rsidR="00FE7C9A" w:rsidRPr="006B5BDB" w:rsidRDefault="00FE7C9A" w:rsidP="00FE7C9A">
      <w:pPr>
        <w:snapToGrid w:val="0"/>
      </w:pPr>
      <w:r>
        <w:t>Host:</w:t>
      </w:r>
      <w:r>
        <w:tab/>
      </w:r>
      <w:r>
        <w:tab/>
      </w:r>
      <w:r>
        <w:tab/>
      </w:r>
      <w:r>
        <w:tab/>
      </w:r>
      <w:r>
        <w:tab/>
      </w:r>
      <w:r>
        <w:tab/>
      </w:r>
      <w:r>
        <w:tab/>
      </w:r>
      <w:r w:rsidR="0050368A" w:rsidRPr="0050368A">
        <w:t>Telecommunication Standards Development Society, India (TSDSI)</w:t>
      </w:r>
      <w:r w:rsidR="0050368A">
        <w:t>,</w:t>
      </w:r>
      <w:r w:rsidR="0050368A">
        <w:br/>
      </w:r>
      <w:r w:rsidR="0050368A">
        <w:tab/>
      </w:r>
      <w:r w:rsidR="0050368A">
        <w:tab/>
      </w:r>
      <w:r w:rsidR="0050368A">
        <w:tab/>
      </w:r>
      <w:r w:rsidR="0050368A">
        <w:tab/>
      </w:r>
      <w:r w:rsidR="0050368A">
        <w:tab/>
      </w:r>
      <w:r w:rsidR="0050368A">
        <w:tab/>
      </w:r>
      <w:r w:rsidR="0050368A">
        <w:tab/>
      </w:r>
      <w:r w:rsidR="0050368A">
        <w:tab/>
      </w:r>
      <w:r w:rsidR="0050368A" w:rsidRPr="0050368A">
        <w:t>5G India Forum (5GIF)</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6DA2F3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0368A">
        <w:t>1</w:t>
      </w:r>
      <w:r w:rsidR="00E15C88">
        <w:t>)</w:t>
      </w:r>
    </w:p>
    <w:p w14:paraId="03000520" w14:textId="32A0093C" w:rsidR="00FE7C9A" w:rsidRDefault="00FE7C9A" w:rsidP="00FE7C9A">
      <w:pPr>
        <w:snapToGrid w:val="0"/>
      </w:pPr>
      <w:r>
        <w:t>Technical documents:</w:t>
      </w:r>
      <w:r>
        <w:tab/>
      </w:r>
      <w:r>
        <w:tab/>
      </w:r>
      <w:hyperlink r:id="rId19" w:history="1">
        <w:r w:rsidR="0050368A" w:rsidRPr="00A64C3C">
          <w:rPr>
            <w:rStyle w:val="Hyperlink"/>
          </w:rPr>
          <w:t>ftp://ftp.3gpp.org/tsg_ran/TSGR_101/Docs</w:t>
        </w:r>
      </w:hyperlink>
    </w:p>
    <w:p w14:paraId="605299AF" w14:textId="4A47EB93" w:rsidR="00D71A01" w:rsidRDefault="00FE7C9A" w:rsidP="0050368A">
      <w:pPr>
        <w:snapToGrid w:val="0"/>
        <w:spacing w:after="0"/>
      </w:pPr>
      <w:r>
        <w:t>next meetings:</w:t>
      </w:r>
      <w:r w:rsidR="000F44D3">
        <w:tab/>
      </w:r>
      <w:r w:rsidR="000F44D3">
        <w:tab/>
      </w:r>
      <w:r w:rsidR="000F44D3">
        <w:tab/>
      </w:r>
      <w:r w:rsidR="0050368A">
        <w:tab/>
      </w:r>
      <w:r w:rsidR="00D71A01">
        <w:t>TSG RAN #102</w:t>
      </w:r>
      <w:r w:rsidR="00D71A01">
        <w:tab/>
      </w:r>
      <w:r w:rsidR="0050368A">
        <w:tab/>
      </w:r>
      <w:r w:rsidR="00D71A01">
        <w:t>11.12. - 15.12.2023</w:t>
      </w:r>
      <w:r w:rsidR="00D71A01">
        <w:tab/>
        <w:t>Edinburgh, Scotland</w:t>
      </w:r>
      <w:r w:rsidR="00D71A01">
        <w:tab/>
      </w:r>
      <w:r w:rsidR="00B823A8">
        <w:tab/>
      </w:r>
      <w:r w:rsidR="00B823A8">
        <w:tab/>
      </w:r>
      <w:r w:rsidR="00D71A01">
        <w:t>host: ETSI</w:t>
      </w:r>
      <w:r w:rsidR="00B823A8">
        <w:t>, E3MAG</w:t>
      </w:r>
    </w:p>
    <w:p w14:paraId="3F8375B5" w14:textId="499E6BD8" w:rsidR="0050368A" w:rsidRDefault="0050368A" w:rsidP="0050368A">
      <w:pPr>
        <w:snapToGrid w:val="0"/>
        <w:spacing w:after="0"/>
      </w:pPr>
      <w:r>
        <w:tab/>
      </w:r>
      <w:r>
        <w:tab/>
      </w:r>
      <w:r>
        <w:tab/>
      </w:r>
      <w:r>
        <w:tab/>
      </w:r>
      <w:r>
        <w:tab/>
      </w:r>
      <w:r>
        <w:tab/>
      </w:r>
      <w:r>
        <w:tab/>
      </w:r>
      <w:r>
        <w:tab/>
        <w:t>TSG RAN #103</w:t>
      </w:r>
      <w:r>
        <w:tab/>
      </w:r>
      <w:r>
        <w:tab/>
      </w:r>
      <w:r w:rsidR="00D9308B">
        <w:t>18.03. - 21.03.2023</w:t>
      </w:r>
      <w:r w:rsidR="00D9308B">
        <w:tab/>
      </w:r>
      <w:r w:rsidR="00D9308B" w:rsidRPr="00D9308B">
        <w:t>Maastricht, Netherlands</w:t>
      </w:r>
      <w:r w:rsidR="00D9308B">
        <w:tab/>
      </w:r>
      <w:r w:rsidR="00D9308B">
        <w:tab/>
        <w:t xml:space="preserve">host: </w:t>
      </w:r>
      <w:r w:rsidR="00B823A8">
        <w:t>ETSI, 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50626282"/>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4229054" w:rsidR="005E4BD5" w:rsidRDefault="005E4BD5" w:rsidP="005E4BD5">
      <w:pPr>
        <w:snapToGrid w:val="0"/>
      </w:pPr>
      <w:r w:rsidRPr="007E7786">
        <w:t>3GPP TSG RAN meeting #</w:t>
      </w:r>
      <w:r w:rsidR="00D71A01">
        <w:t>10</w:t>
      </w:r>
      <w:r w:rsidR="002D3137">
        <w:t>1</w:t>
      </w:r>
      <w:r>
        <w:t xml:space="preserve"> </w:t>
      </w:r>
      <w:r w:rsidRPr="007E7786">
        <w:t xml:space="preserve">was held </w:t>
      </w:r>
      <w:r w:rsidR="002D3137">
        <w:t>Sep.</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2D3137">
        <w:t xml:space="preserve">Bangalore = Bengaluru, India </w:t>
      </w:r>
      <w:r w:rsidR="00FC7371">
        <w:t>hosted by</w:t>
      </w:r>
      <w:r w:rsidR="00D71A01">
        <w:t xml:space="preserve"> </w:t>
      </w:r>
      <w:r w:rsidR="00A16FE8">
        <w:t xml:space="preserve">the </w:t>
      </w:r>
      <w:r w:rsidR="002D3137" w:rsidRPr="0050368A">
        <w:t>Telecommunication Standards Development Society, India (TSDSI)</w:t>
      </w:r>
      <w:r w:rsidR="002D3137">
        <w:t xml:space="preserve"> and </w:t>
      </w:r>
      <w:r w:rsidR="002D3137" w:rsidRPr="0050368A">
        <w:t>5G India Forum (5GIF)</w:t>
      </w:r>
      <w:r w:rsidR="002D3137">
        <w:t>.</w:t>
      </w:r>
      <w:r w:rsidR="002D3137">
        <w:br/>
      </w:r>
      <w:r w:rsidR="00D71A01">
        <w:t xml:space="preserve">Due to the RAN REL-19 </w:t>
      </w:r>
      <w:r w:rsidR="002D3137">
        <w:t xml:space="preserve">discussions </w:t>
      </w:r>
      <w:r w:rsidR="00D71A01">
        <w:t>RAN #10</w:t>
      </w:r>
      <w:r w:rsidR="002D3137">
        <w:t>1</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&amp; talk mode). </w:t>
      </w:r>
      <w:r w:rsidRPr="007E7786">
        <w:t>The meeting ha</w:t>
      </w:r>
      <w:r w:rsidRPr="00151F54">
        <w:t xml:space="preserve">d </w:t>
      </w:r>
      <w:r w:rsidR="00A16FE8">
        <w:t>325</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A16FE8">
        <w:t>1199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200D3D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.0</w:t>
      </w:r>
      <w:r w:rsidR="00FD1163" w:rsidRPr="00FD1163">
        <w:t>9</w:t>
      </w:r>
      <w:r w:rsidR="008554F9" w:rsidRPr="00FD1163">
        <w:t>.2023 21:00 UTC) got their expected status in order to focus afterwards on the inputs that may require more discussion.</w:t>
      </w:r>
    </w:p>
    <w:p w14:paraId="3B4A8C08" w14:textId="478018D2"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FD1163">
        <w:t>1</w:t>
      </w:r>
      <w:r w:rsidR="001A2787" w:rsidRPr="00FD1163">
        <w:t xml:space="preserve"> assessed the modified time budget requests in WI/SI status reports for already approved WIs/SIs relative to the time budget status endorsed by RAN #</w:t>
      </w:r>
      <w:r w:rsidR="00FD1163">
        <w:t>100</w:t>
      </w:r>
      <w:r w:rsidR="001A2787" w:rsidRPr="00FD1163">
        <w:t xml:space="preserve"> in </w:t>
      </w:r>
      <w:r w:rsidR="00FD1163" w:rsidRPr="00FD1163">
        <w:t>RP-230860</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FD1163">
        <w:t>1</w:t>
      </w:r>
      <w:r w:rsidR="001A2787" w:rsidRPr="00FD1163">
        <w:t xml:space="preserve"> were endorsed by email in </w:t>
      </w:r>
      <w:r w:rsidR="00FC3CC5" w:rsidRPr="00FD1163">
        <w:t>RP-2</w:t>
      </w:r>
      <w:r w:rsidR="00F75982" w:rsidRPr="00FD1163">
        <w:t>3</w:t>
      </w:r>
      <w:r w:rsidR="00FD1163">
        <w:t>2699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7E3F0AD" w:rsidR="009C1C01" w:rsidRPr="00C55BEE" w:rsidRDefault="00EC5D70" w:rsidP="00294EA0">
      <w:pPr>
        <w:pStyle w:val="B1"/>
        <w:snapToGrid w:val="0"/>
      </w:pPr>
      <w:r w:rsidRPr="00C55BEE">
        <w:t>-</w:t>
      </w:r>
      <w:r w:rsidRPr="00C55BEE">
        <w:tab/>
      </w:r>
      <w:r w:rsidR="00FE7C9A" w:rsidRPr="00C55BEE">
        <w:rPr>
          <w:b/>
        </w:rPr>
        <w:t>REL-16</w:t>
      </w:r>
      <w:r w:rsidR="006318D7" w:rsidRPr="00C55BEE">
        <w:t xml:space="preserve"> (stage 3 and ASN.1 were frozen in June 20):</w:t>
      </w:r>
      <w:r w:rsidR="00E82B21" w:rsidRPr="00C55BEE">
        <w:br/>
        <w:t>No more open Core or Perf. part WIs of REL-16 anymore</w:t>
      </w:r>
      <w:r w:rsidR="00D177B0" w:rsidRPr="00C55BEE">
        <w:t xml:space="preserve"> but after RAN #</w:t>
      </w:r>
      <w:r w:rsidR="00AB2ED6" w:rsidRPr="00C55BEE">
        <w:t>10</w:t>
      </w:r>
      <w:r w:rsidR="00C55BEE" w:rsidRPr="00C55BEE">
        <w:t>1</w:t>
      </w:r>
      <w:r w:rsidR="00D177B0" w:rsidRPr="00C55BEE">
        <w:t xml:space="preserve"> </w:t>
      </w:r>
      <w:r w:rsidR="00C55BEE" w:rsidRPr="00C55BEE">
        <w:t>7</w:t>
      </w:r>
      <w:r w:rsidR="00D177B0" w:rsidRPr="00C55BEE">
        <w:t xml:space="preserve"> REL-16 RAN5 testing WIs are ongoing</w:t>
      </w:r>
      <w:r w:rsidR="008406C9" w:rsidRPr="00C55BEE">
        <w:t>/open</w:t>
      </w:r>
      <w:r w:rsidR="00D177B0" w:rsidRPr="00C55BEE">
        <w:t>.</w:t>
      </w:r>
      <w:r w:rsidR="00567C5C" w:rsidRPr="00C55BEE">
        <w:t xml:space="preserve"> </w:t>
      </w:r>
      <w:r w:rsidR="0091036B" w:rsidRPr="00C55BEE">
        <w:t xml:space="preserve">Regarding analysis of </w:t>
      </w:r>
      <w:r w:rsidR="00567C5C" w:rsidRPr="00C55BEE">
        <w:t>NBC (non-backward compatible) REL-16 CRs</w:t>
      </w:r>
      <w:r w:rsidR="0091036B" w:rsidRPr="00C55BEE">
        <w:t xml:space="preserve">: </w:t>
      </w:r>
      <w:r w:rsidR="00641C6E">
        <w:br/>
        <w:t xml:space="preserve">The RAN2 CR </w:t>
      </w:r>
      <w:r w:rsidR="00641C6E" w:rsidRPr="00641C6E">
        <w:t>RP-232629</w:t>
      </w:r>
      <w:r w:rsidR="00641C6E">
        <w:t xml:space="preserve"> (REL-16 cat.F on </w:t>
      </w:r>
      <w:r w:rsidR="00641C6E" w:rsidRPr="00641C6E">
        <w:t>NR_IAB-Core</w:t>
      </w:r>
      <w:r w:rsidR="00641C6E">
        <w:t>) and R2-2309010</w:t>
      </w:r>
      <w:r w:rsidR="00641C6E" w:rsidRPr="00FB1902">
        <w:t xml:space="preserve"> (cat.A CR) </w:t>
      </w:r>
      <w:r w:rsidR="00FB1902" w:rsidRPr="00FB1902">
        <w:t xml:space="preserve">are backwards compatible on ASN.1 level but </w:t>
      </w:r>
      <w:r w:rsidR="00641C6E" w:rsidRPr="00FB1902">
        <w:t>have interoperability issues on functional level.</w:t>
      </w:r>
    </w:p>
    <w:p w14:paraId="5B918936" w14:textId="4DA41108" w:rsidR="00653BF2" w:rsidRPr="00235AE6" w:rsidRDefault="00FE7C9A" w:rsidP="00345561">
      <w:pPr>
        <w:pStyle w:val="B1"/>
        <w:spacing w:after="120"/>
      </w:pPr>
      <w:r w:rsidRPr="00235AE6">
        <w:t>-</w:t>
      </w:r>
      <w:r w:rsidRPr="00235AE6">
        <w:tab/>
      </w:r>
      <w:r w:rsidRPr="00235AE6">
        <w:rPr>
          <w:b/>
        </w:rPr>
        <w:t>REL-17</w:t>
      </w:r>
      <w:r w:rsidR="00E70EA9" w:rsidRPr="00235AE6">
        <w:rPr>
          <w:b/>
        </w:rPr>
        <w:t xml:space="preserve"> </w:t>
      </w:r>
      <w:r w:rsidR="00E70EA9" w:rsidRPr="00235AE6">
        <w:rPr>
          <w:bCs/>
        </w:rPr>
        <w:t xml:space="preserve">(stage 3 </w:t>
      </w:r>
      <w:r w:rsidR="002A5ED2" w:rsidRPr="00235AE6">
        <w:rPr>
          <w:bCs/>
        </w:rPr>
        <w:t xml:space="preserve">was frozen in March 22 at RAN #95; </w:t>
      </w:r>
      <w:r w:rsidR="00E70EA9" w:rsidRPr="00235AE6">
        <w:rPr>
          <w:bCs/>
        </w:rPr>
        <w:t xml:space="preserve">ASN.1 </w:t>
      </w:r>
      <w:r w:rsidR="002A5ED2" w:rsidRPr="00235AE6">
        <w:rPr>
          <w:bCs/>
        </w:rPr>
        <w:t xml:space="preserve">was </w:t>
      </w:r>
      <w:r w:rsidR="00E70EA9" w:rsidRPr="00235AE6">
        <w:rPr>
          <w:bCs/>
        </w:rPr>
        <w:t>fr</w:t>
      </w:r>
      <w:r w:rsidR="002A5ED2" w:rsidRPr="00235AE6">
        <w:rPr>
          <w:bCs/>
        </w:rPr>
        <w:t>ozen at RAN #96 in June 22</w:t>
      </w:r>
      <w:r w:rsidR="00E70EA9" w:rsidRPr="00235AE6">
        <w:rPr>
          <w:bCs/>
        </w:rPr>
        <w:t>)</w:t>
      </w:r>
      <w:r w:rsidRPr="00235AE6">
        <w:t>:</w:t>
      </w:r>
      <w:r w:rsidR="003D6CC6" w:rsidRPr="00235AE6">
        <w:br/>
      </w:r>
      <w:r w:rsidR="00E1132A" w:rsidRPr="00235AE6">
        <w:t>N</w:t>
      </w:r>
      <w:r w:rsidR="00792DF0" w:rsidRPr="00235AE6">
        <w:t>o</w:t>
      </w:r>
      <w:r w:rsidR="003D6CC6" w:rsidRPr="00235AE6">
        <w:t xml:space="preserve"> </w:t>
      </w:r>
      <w:r w:rsidR="00E1132A" w:rsidRPr="00235AE6">
        <w:t xml:space="preserve">open </w:t>
      </w:r>
      <w:r w:rsidR="003D6CC6" w:rsidRPr="00235AE6">
        <w:t>Core</w:t>
      </w:r>
      <w:r w:rsidR="00517B94" w:rsidRPr="00235AE6">
        <w:t>/Perf.</w:t>
      </w:r>
      <w:r w:rsidR="003D6CC6" w:rsidRPr="00235AE6">
        <w:t xml:space="preserve"> part work items</w:t>
      </w:r>
      <w:r w:rsidR="00517B94" w:rsidRPr="00235AE6">
        <w:t>/study items</w:t>
      </w:r>
      <w:r w:rsidR="00FB1902">
        <w:t xml:space="preserve"> but</w:t>
      </w:r>
      <w:r w:rsidR="00E1132A" w:rsidRPr="00235AE6">
        <w:t xml:space="preserve"> </w:t>
      </w:r>
      <w:r w:rsidR="00285DDD" w:rsidRPr="00235AE6">
        <w:t>3</w:t>
      </w:r>
      <w:r w:rsidR="00235AE6" w:rsidRPr="00235AE6">
        <w:t>5</w:t>
      </w:r>
      <w:r w:rsidR="003D6CC6" w:rsidRPr="00235AE6">
        <w:t xml:space="preserve"> Testing work items are ongoing</w:t>
      </w:r>
      <w:r w:rsidR="00C36F29" w:rsidRPr="00235AE6">
        <w:t>/open.</w:t>
      </w:r>
    </w:p>
    <w:p w14:paraId="707AF0A2" w14:textId="6C24D335" w:rsidR="007E11D8" w:rsidRPr="00235AE6" w:rsidRDefault="007E11D8" w:rsidP="005B46AC">
      <w:pPr>
        <w:pStyle w:val="B2"/>
      </w:pPr>
      <w:r w:rsidRPr="000419A1">
        <w:lastRenderedPageBreak/>
        <w:t>-</w:t>
      </w:r>
      <w:r w:rsidRPr="000419A1">
        <w:tab/>
      </w:r>
      <w:r w:rsidRPr="000419A1">
        <w:rPr>
          <w:b/>
          <w:bCs/>
        </w:rPr>
        <w:t xml:space="preserve">non-backward compatible </w:t>
      </w:r>
      <w:r w:rsidR="0062029E" w:rsidRPr="000419A1">
        <w:rPr>
          <w:b/>
          <w:bCs/>
        </w:rPr>
        <w:t xml:space="preserve">(NBC) </w:t>
      </w:r>
      <w:r w:rsidRPr="000419A1">
        <w:rPr>
          <w:b/>
          <w:bCs/>
        </w:rPr>
        <w:t>REL-17 CRs:</w:t>
      </w:r>
      <w:r w:rsidR="004017E5" w:rsidRPr="000419A1">
        <w:rPr>
          <w:b/>
          <w:bCs/>
        </w:rPr>
        <w:br/>
      </w:r>
      <w:r w:rsidR="0062029E" w:rsidRPr="00235AE6">
        <w:t xml:space="preserve">RAN3 reported </w:t>
      </w:r>
      <w:r w:rsidR="00235AE6" w:rsidRPr="00235AE6">
        <w:t>3</w:t>
      </w:r>
      <w:r w:rsidR="0062029E" w:rsidRPr="00235AE6">
        <w:t xml:space="preserve"> CRs (</w:t>
      </w:r>
      <w:r w:rsidR="00235AE6" w:rsidRPr="00235AE6">
        <w:t>R3-234511</w:t>
      </w:r>
      <w:r w:rsidR="00FB1902">
        <w:t xml:space="preserve"> (</w:t>
      </w:r>
      <w:r w:rsidR="00FB1902" w:rsidRPr="009317A6">
        <w:t>NR_pos_enh-Core</w:t>
      </w:r>
      <w:r w:rsidR="00FB1902">
        <w:t>)</w:t>
      </w:r>
      <w:r w:rsidR="00235AE6" w:rsidRPr="00235AE6">
        <w:t>, R3-234080</w:t>
      </w:r>
      <w:r w:rsidR="00FB1902">
        <w:t xml:space="preserve"> (</w:t>
      </w:r>
      <w:r w:rsidR="00FB1902">
        <w:rPr>
          <w:noProof/>
        </w:rPr>
        <w:t>NR_MBS-Core</w:t>
      </w:r>
      <w:r w:rsidR="00FB1902">
        <w:t>)</w:t>
      </w:r>
      <w:r w:rsidR="00235AE6" w:rsidRPr="00235AE6">
        <w:t>, R3-234081</w:t>
      </w:r>
      <w:r w:rsidR="00FB1902">
        <w:t xml:space="preserve"> (</w:t>
      </w:r>
      <w:fldSimple w:instr=" DOCPROPERTY  RelatedWis  \* MERGEFORMAT ">
        <w:r w:rsidR="00FB1902">
          <w:rPr>
            <w:noProof/>
          </w:rPr>
          <w:t>NR_MBS-Core</w:t>
        </w:r>
      </w:fldSimple>
      <w:r w:rsidR="00FB1902">
        <w:t>)</w:t>
      </w:r>
      <w:r w:rsidR="0062029E" w:rsidRPr="00235AE6">
        <w:t>) in RP-23</w:t>
      </w:r>
      <w:r w:rsidR="00235AE6" w:rsidRPr="00235AE6">
        <w:t>1507</w:t>
      </w:r>
      <w:r w:rsidR="0062029E" w:rsidRPr="00235AE6">
        <w:t xml:space="preserve"> slide </w:t>
      </w:r>
      <w:r w:rsidR="00235AE6" w:rsidRPr="00235AE6">
        <w:t>7</w:t>
      </w:r>
      <w:r w:rsidR="0062029E" w:rsidRPr="00235AE6">
        <w:t>.</w:t>
      </w:r>
    </w:p>
    <w:p w14:paraId="6F91C87B" w14:textId="45FADA12" w:rsidR="00D26EBD" w:rsidRDefault="00AE3B16" w:rsidP="00DA1D67">
      <w:pPr>
        <w:pStyle w:val="B1"/>
      </w:pPr>
      <w:r w:rsidRPr="007541D7">
        <w:rPr>
          <w:b/>
          <w:bCs/>
        </w:rPr>
        <w:t>-</w:t>
      </w:r>
      <w:r w:rsidRPr="007541D7">
        <w:rPr>
          <w:b/>
          <w:bCs/>
        </w:rPr>
        <w:tab/>
        <w:t>REL-18</w:t>
      </w:r>
      <w:r w:rsidR="00F4601D" w:rsidRPr="007541D7">
        <w:rPr>
          <w:b/>
          <w:bCs/>
        </w:rPr>
        <w:t xml:space="preserve"> </w:t>
      </w:r>
      <w:r w:rsidR="00F4601D" w:rsidRPr="007541D7">
        <w:t>(REL-18 stage3 freeze is planned for Dec.23 and REL-18 ASN.1 freeze is planned</w:t>
      </w:r>
      <w:r w:rsidR="009447A5" w:rsidRPr="007541D7">
        <w:t xml:space="preserve"> </w:t>
      </w:r>
      <w:r w:rsidR="00F4601D" w:rsidRPr="007541D7">
        <w:t xml:space="preserve">for </w:t>
      </w:r>
      <w:r w:rsidR="009447A5" w:rsidRPr="007541D7">
        <w:t xml:space="preserve">June 24 with a checkpoint in </w:t>
      </w:r>
      <w:r w:rsidR="00F4601D" w:rsidRPr="007541D7">
        <w:t>March 2</w:t>
      </w:r>
      <w:r w:rsidR="009447A5" w:rsidRPr="007541D7">
        <w:t>4</w:t>
      </w:r>
      <w:r w:rsidR="00F4601D" w:rsidRPr="007541D7">
        <w:t>)</w:t>
      </w:r>
      <w:r w:rsidRPr="007541D7">
        <w:t>:</w:t>
      </w:r>
      <w:r w:rsidR="00323AF9" w:rsidRPr="007541D7">
        <w:br/>
        <w:t>After RAN #</w:t>
      </w:r>
      <w:r w:rsidR="00B71B1C" w:rsidRPr="007541D7">
        <w:t>10</w:t>
      </w:r>
      <w:r w:rsidR="007541D7">
        <w:t>1</w:t>
      </w:r>
      <w:r w:rsidR="00323AF9" w:rsidRPr="007541D7">
        <w:t xml:space="preserve">, </w:t>
      </w:r>
      <w:r w:rsidR="006E0AFC">
        <w:t>80</w:t>
      </w:r>
      <w:r w:rsidR="00323AF9" w:rsidRPr="007541D7">
        <w:t xml:space="preserve"> Core part WIs, </w:t>
      </w:r>
      <w:r w:rsidR="00CF7A69" w:rsidRPr="007541D7">
        <w:t>6</w:t>
      </w:r>
      <w:r w:rsidR="006E0AFC">
        <w:t>2</w:t>
      </w:r>
      <w:r w:rsidR="00323AF9" w:rsidRPr="007541D7">
        <w:t xml:space="preserve"> Perf. part WIs, </w:t>
      </w:r>
      <w:r w:rsidR="006E0AFC">
        <w:t>7</w:t>
      </w:r>
      <w:r w:rsidR="00323AF9" w:rsidRPr="007541D7">
        <w:t xml:space="preserve"> SIs </w:t>
      </w:r>
      <w:r w:rsidR="00CF7A69" w:rsidRPr="007541D7">
        <w:t xml:space="preserve">and </w:t>
      </w:r>
      <w:r w:rsidR="006E0AFC">
        <w:t>10</w:t>
      </w:r>
      <w:r w:rsidR="00CF7A69" w:rsidRPr="007541D7">
        <w:t xml:space="preserve"> Testing WI</w:t>
      </w:r>
      <w:r w:rsidR="00A4333E" w:rsidRPr="007541D7">
        <w:t>s</w:t>
      </w:r>
      <w:r w:rsidR="00CF7A69" w:rsidRPr="007541D7">
        <w:t xml:space="preserve"> </w:t>
      </w:r>
      <w:r w:rsidR="00323AF9" w:rsidRPr="007541D7">
        <w:t>are open/ongoing.</w:t>
      </w:r>
      <w:r w:rsidR="004B6265" w:rsidRPr="007541D7">
        <w:br/>
        <w:t>RAN2/RAN3 ha</w:t>
      </w:r>
      <w:r w:rsidR="00FB1902">
        <w:t>ve</w:t>
      </w:r>
      <w:r w:rsidR="004B6265" w:rsidRPr="007541D7">
        <w:t xml:space="preserve"> no REL-18 CRs so far.</w:t>
      </w:r>
      <w:r w:rsidR="00D26EBD" w:rsidRPr="007541D7">
        <w:br/>
      </w:r>
      <w:r w:rsidR="00D06C6F">
        <w:t xml:space="preserve">Apart from WI </w:t>
      </w:r>
      <w:r w:rsidR="00D06C6F" w:rsidRPr="00D06C6F">
        <w:t>NR_demod_enh3-Core</w:t>
      </w:r>
      <w:r w:rsidR="00D06C6F">
        <w:t xml:space="preserve">, SI </w:t>
      </w:r>
      <w:r w:rsidR="00D06C6F" w:rsidRPr="00D06C6F">
        <w:t>FS_NR_AIML_air</w:t>
      </w:r>
      <w:r w:rsidR="00D06C6F">
        <w:t xml:space="preserve">, </w:t>
      </w:r>
      <w:r w:rsidR="006B71CA">
        <w:t xml:space="preserve">RAN1 </w:t>
      </w:r>
      <w:r w:rsidR="00D06C6F">
        <w:t>reported that all RAN1 REL-18 work is completed in Sep.23 (see RP-231503).</w:t>
      </w:r>
    </w:p>
    <w:p w14:paraId="1A492BDD" w14:textId="1E9BE3C2" w:rsidR="00A264B7" w:rsidRDefault="00A264B7" w:rsidP="00A264B7">
      <w:pPr>
        <w:pStyle w:val="B2"/>
      </w:pPr>
      <w:r>
        <w:t>-</w:t>
      </w:r>
      <w:r>
        <w:tab/>
      </w:r>
      <w:r w:rsidRPr="00A264B7">
        <w:rPr>
          <w:b/>
          <w:bCs/>
        </w:rPr>
        <w:t>NR_NTN_enh</w:t>
      </w:r>
      <w:r>
        <w:t xml:space="preserve">: way forward endorsed in RP-232665 for </w:t>
      </w:r>
      <w:r w:rsidRPr="00A264B7">
        <w:t>PUCCH enhancements</w:t>
      </w:r>
      <w:r>
        <w:t xml:space="preserve"> </w:t>
      </w:r>
      <w:r w:rsidRPr="00A264B7">
        <w:t>for Msg4 HARQ-ACK</w:t>
      </w:r>
      <w:r w:rsidR="00CC040D">
        <w:t xml:space="preserve"> and proposals 1 and 2 of RP-232694 endorsed on </w:t>
      </w:r>
      <w:r w:rsidR="00CC040D" w:rsidRPr="00CC040D">
        <w:t xml:space="preserve">RRM objectives for NR-NTN deployment in above 10 GHz </w:t>
      </w:r>
    </w:p>
    <w:p w14:paraId="06C4328D" w14:textId="47E57415" w:rsidR="00A264B7" w:rsidRDefault="00A264B7" w:rsidP="00A264B7">
      <w:pPr>
        <w:pStyle w:val="B2"/>
      </w:pPr>
      <w:r>
        <w:t>-</w:t>
      </w:r>
      <w:r>
        <w:tab/>
      </w:r>
      <w:r w:rsidRPr="00A264B7">
        <w:rPr>
          <w:b/>
          <w:bCs/>
        </w:rPr>
        <w:t>NR_MC_enh</w:t>
      </w:r>
      <w:r>
        <w:t xml:space="preserve">: proposals from slides 8/9/10 of RP-232658 regarding </w:t>
      </w:r>
      <w:r w:rsidRPr="00A264B7">
        <w:t>ULTxSwitching</w:t>
      </w:r>
      <w:r>
        <w:t xml:space="preserve"> were endorsed.</w:t>
      </w:r>
    </w:p>
    <w:p w14:paraId="5093BA93" w14:textId="3FDBE761" w:rsidR="00F449ED" w:rsidRDefault="00E164C0" w:rsidP="00A264B7">
      <w:pPr>
        <w:pStyle w:val="B2"/>
      </w:pPr>
      <w:r>
        <w:t>-</w:t>
      </w:r>
      <w:r>
        <w:tab/>
      </w:r>
      <w:r w:rsidRPr="00E164C0">
        <w:rPr>
          <w:b/>
          <w:bCs/>
        </w:rPr>
        <w:t>NR_XR_enh</w:t>
      </w:r>
      <w:r>
        <w:t xml:space="preserve">: proposals for step 1 and step 2 in </w:t>
      </w:r>
      <w:r w:rsidR="00F449ED">
        <w:t>RP-232657</w:t>
      </w:r>
      <w:r>
        <w:t xml:space="preserve"> were endorsed </w:t>
      </w:r>
      <w:r w:rsidRPr="00E164C0">
        <w:t>towards progressing discussions on 2Rx XR devices</w:t>
      </w:r>
      <w:r>
        <w:t>.</w:t>
      </w:r>
    </w:p>
    <w:p w14:paraId="51FE572F" w14:textId="72C2ADE5" w:rsidR="00CC040D" w:rsidRPr="007541D7" w:rsidRDefault="00CC040D" w:rsidP="00A264B7">
      <w:pPr>
        <w:pStyle w:val="B2"/>
      </w:pPr>
      <w:r>
        <w:t>-</w:t>
      </w:r>
      <w:r>
        <w:tab/>
      </w:r>
      <w:r w:rsidRPr="00CC040D">
        <w:rPr>
          <w:b/>
          <w:bCs/>
        </w:rPr>
        <w:t>LTE_NBIOT_eMTC_NTN_req-UEConTest</w:t>
      </w:r>
      <w:r>
        <w:t>: RP-232682 on NTN testing</w:t>
      </w:r>
    </w:p>
    <w:p w14:paraId="421FDC65" w14:textId="3AD86524" w:rsidR="001E32DA" w:rsidRPr="00CC040D" w:rsidRDefault="001E32DA" w:rsidP="001E32DA">
      <w:pPr>
        <w:pStyle w:val="B2"/>
      </w:pPr>
      <w:r w:rsidRPr="00CC040D">
        <w:t>-</w:t>
      </w:r>
      <w:r w:rsidRPr="00CC040D">
        <w:tab/>
      </w:r>
      <w:r w:rsidRPr="00CC040D">
        <w:rPr>
          <w:b/>
          <w:bCs/>
        </w:rPr>
        <w:t>RAN led SIs</w:t>
      </w:r>
      <w:r w:rsidRPr="00CC040D">
        <w:t>:</w:t>
      </w:r>
      <w:r w:rsidRPr="00CC040D">
        <w:br/>
        <w:t>- FS_6GHz_LTE_NR:</w:t>
      </w:r>
      <w:r w:rsidR="00835697" w:rsidRPr="00CC040D">
        <w:t xml:space="preserve"> A new TR 37.890 version was </w:t>
      </w:r>
      <w:r w:rsidR="00154705" w:rsidRPr="00CC040D">
        <w:t>agreed</w:t>
      </w:r>
      <w:r w:rsidR="00835697" w:rsidRPr="00CC040D">
        <w:t xml:space="preserve"> in RP-231</w:t>
      </w:r>
      <w:r w:rsidR="00CC040D">
        <w:t>703</w:t>
      </w:r>
      <w:r w:rsidR="00835697" w:rsidRPr="00CC040D">
        <w:t>.</w:t>
      </w:r>
      <w:r w:rsidRPr="00CC040D">
        <w:t xml:space="preserve"> </w:t>
      </w:r>
      <w:r w:rsidRPr="00CC040D">
        <w:br/>
        <w:t>- FS_Ambient_IoT_RAN:</w:t>
      </w:r>
      <w:r w:rsidR="00154705" w:rsidRPr="00CC040D">
        <w:t xml:space="preserve"> TR 38.848 was a</w:t>
      </w:r>
      <w:r w:rsidR="008E4BA9">
        <w:t xml:space="preserve">pproved </w:t>
      </w:r>
      <w:r w:rsidR="00154705" w:rsidRPr="00CC040D">
        <w:t>in RP-23</w:t>
      </w:r>
      <w:r w:rsidR="008E4BA9">
        <w:t>2695</w:t>
      </w:r>
      <w:r w:rsidR="009478C7">
        <w:t xml:space="preserve"> and the SI completed</w:t>
      </w:r>
      <w:r w:rsidR="00154705" w:rsidRPr="00CC040D">
        <w:t>.</w:t>
      </w:r>
      <w:r w:rsidRPr="00CC040D">
        <w:br/>
        <w:t>- FS_IMT2020_SAT_eval:</w:t>
      </w:r>
      <w:r w:rsidR="00154705" w:rsidRPr="00CC040D">
        <w:t xml:space="preserve"> A skeleton TR 37.911 version was agreed in RP-23</w:t>
      </w:r>
      <w:r w:rsidR="005B4A32">
        <w:t>2645</w:t>
      </w:r>
      <w:r w:rsidR="00154705" w:rsidRPr="00CC040D">
        <w:t>.</w:t>
      </w:r>
    </w:p>
    <w:p w14:paraId="42F4B382" w14:textId="37815D6A" w:rsidR="00FE4D09" w:rsidRDefault="00FE4D09" w:rsidP="00110909">
      <w:pPr>
        <w:pStyle w:val="B1"/>
        <w:spacing w:after="0"/>
      </w:pPr>
      <w:r w:rsidRPr="00FE4D09">
        <w:rPr>
          <w:b/>
          <w:bCs/>
        </w:rPr>
        <w:t>-</w:t>
      </w:r>
      <w:r w:rsidRPr="00FE4D09">
        <w:rPr>
          <w:b/>
          <w:bCs/>
        </w:rPr>
        <w:tab/>
        <w:t xml:space="preserve">REL-19 </w:t>
      </w:r>
      <w:r w:rsidRPr="00FE4D09">
        <w:t>(REL-19 stage3 freeze is planned for Sep.25 and REL-19 ASN.1 freeze is planned for Dec.25):</w:t>
      </w:r>
    </w:p>
    <w:p w14:paraId="30ECE1AC" w14:textId="7341BFF6" w:rsidR="00FE4D09" w:rsidRDefault="00FE4D09" w:rsidP="00110909">
      <w:pPr>
        <w:pStyle w:val="B2"/>
        <w:spacing w:after="0"/>
      </w:pPr>
      <w:r>
        <w:t>-</w:t>
      </w:r>
      <w:r>
        <w:tab/>
      </w:r>
      <w:r w:rsidRPr="00FE4D09">
        <w:t xml:space="preserve">RAN Chair’s </w:t>
      </w:r>
      <w:r>
        <w:t>g</w:t>
      </w:r>
      <w:r w:rsidRPr="00FE4D09">
        <w:t>uidance</w:t>
      </w:r>
      <w:r>
        <w:t xml:space="preserve"> in RP-231540 was endorsed on Monday including e.g. references to previously endorsed documents (</w:t>
      </w:r>
      <w:r w:rsidRPr="00FE4D09">
        <w:t>RP-222730</w:t>
      </w:r>
      <w:r>
        <w:t xml:space="preserve"> of RAN #97e, RP-230050 of RAN #99, RWS-230488 of RAN REL-19 workshop), a catgorization of REL-19 topics, a</w:t>
      </w:r>
      <w:r w:rsidRPr="00FE4D09">
        <w:t xml:space="preserve"> first order estimate of the expected TU for the leading WG</w:t>
      </w:r>
      <w:r>
        <w:t xml:space="preserve"> </w:t>
      </w:r>
      <w:r w:rsidR="00D73001">
        <w:t xml:space="preserve">(RAN1/RAN2/RAN3) </w:t>
      </w:r>
      <w:r>
        <w:t>of the topics</w:t>
      </w:r>
      <w:r w:rsidR="00D73001">
        <w:t xml:space="preserve"> plus plans for RAN4 considerations.</w:t>
      </w:r>
    </w:p>
    <w:p w14:paraId="737412FC" w14:textId="42B3C588" w:rsidR="00110909" w:rsidRDefault="00110909" w:rsidP="002D6DA2">
      <w:pPr>
        <w:pStyle w:val="B2"/>
        <w:spacing w:after="0"/>
      </w:pPr>
      <w:r>
        <w:t>-</w:t>
      </w:r>
      <w:r>
        <w:tab/>
        <w:t>Moderator's summaries of the discussions of the different RAN1/2/3 led topics were provided in RP-232610-RP-232619, RP-232621-RP-232628 (see AI 8A.2). A first set of RAN4 led topics were presented in AI 8A.3.</w:t>
      </w:r>
    </w:p>
    <w:p w14:paraId="74904070" w14:textId="0C3F522F" w:rsidR="00110909" w:rsidRPr="00FE4D09" w:rsidRDefault="00110909" w:rsidP="00FE4D09">
      <w:pPr>
        <w:pStyle w:val="B2"/>
      </w:pPr>
      <w:r>
        <w:t>-</w:t>
      </w:r>
      <w:r>
        <w:tab/>
      </w:r>
      <w:r w:rsidR="002D6DA2">
        <w:t>Approval of RAN1/2/3 led REL-19 topics is planned at RAN #102 in Dec.23 and of RAN4 led REL-19 topics at RAN #103 in March24.</w:t>
      </w:r>
    </w:p>
    <w:p w14:paraId="00D37A39" w14:textId="47F8F819" w:rsidR="006F6326" w:rsidRDefault="006F6326" w:rsidP="00A8585E">
      <w:pPr>
        <w:pStyle w:val="B1"/>
      </w:pPr>
      <w:r w:rsidRPr="000A1A8A">
        <w:t>-</w:t>
      </w:r>
      <w:r w:rsidRPr="000A1A8A">
        <w:tab/>
      </w:r>
      <w:r w:rsidRPr="000A1A8A">
        <w:rPr>
          <w:b/>
          <w:bCs/>
        </w:rPr>
        <w:t>T</w:t>
      </w:r>
      <w:r w:rsidR="00AA7C13" w:rsidRPr="000A1A8A">
        <w:rPr>
          <w:b/>
          <w:bCs/>
        </w:rPr>
        <w:t>TCN</w:t>
      </w:r>
      <w:r w:rsidRPr="000A1A8A">
        <w:t xml:space="preserve">: </w:t>
      </w:r>
      <w:r w:rsidR="00EB1DC6" w:rsidRPr="000A1A8A">
        <w:t>RAN approved the Status Report MCC TF160 in RP-23</w:t>
      </w:r>
      <w:r w:rsidR="000A1A8A" w:rsidRPr="000A1A8A">
        <w:t>1513</w:t>
      </w:r>
      <w:r w:rsidR="00EB1DC6" w:rsidRPr="000A1A8A">
        <w:t>.</w:t>
      </w:r>
    </w:p>
    <w:p w14:paraId="69536B72" w14:textId="422B02A2" w:rsidR="00C64489" w:rsidRPr="000A1A8A" w:rsidRDefault="00C64489" w:rsidP="00A8585E">
      <w:pPr>
        <w:pStyle w:val="B1"/>
      </w:pPr>
      <w:r>
        <w:t>-</w:t>
      </w:r>
      <w:r>
        <w:tab/>
      </w:r>
      <w:r w:rsidRPr="00C64489">
        <w:rPr>
          <w:b/>
          <w:bCs/>
        </w:rPr>
        <w:t>Proposal for new separate WID and SID template</w:t>
      </w:r>
      <w:r>
        <w:t xml:space="preserve"> (RP-232603): RAN feedback to this split and corresponding working procedure update was overall negative.</w:t>
      </w:r>
    </w:p>
    <w:p w14:paraId="55B3F72B" w14:textId="689C2DCA" w:rsidR="00EB1DC6" w:rsidRPr="00AB64A4" w:rsidRDefault="00EB1DC6" w:rsidP="006F6326">
      <w:pPr>
        <w:pStyle w:val="B1"/>
      </w:pPr>
      <w:r w:rsidRPr="00AB64A4">
        <w:t>-</w:t>
      </w:r>
      <w:r w:rsidRPr="00AB64A4">
        <w:tab/>
      </w:r>
      <w:r w:rsidR="002904BC" w:rsidRPr="00AB64A4">
        <w:rPr>
          <w:b/>
          <w:bCs/>
        </w:rPr>
        <w:t xml:space="preserve">no </w:t>
      </w:r>
      <w:r w:rsidRPr="00AB64A4">
        <w:rPr>
          <w:b/>
          <w:bCs/>
        </w:rPr>
        <w:t>joint CT/RAN/SA session</w:t>
      </w:r>
    </w:p>
    <w:p w14:paraId="2541FECA" w14:textId="6ACF2D05" w:rsidR="00FE7C9A" w:rsidRPr="00AB64A4" w:rsidRDefault="00FE7C9A" w:rsidP="000869F2">
      <w:pPr>
        <w:pStyle w:val="B1"/>
        <w:rPr>
          <w:b/>
        </w:rPr>
      </w:pPr>
      <w:r w:rsidRPr="00AB64A4">
        <w:t>-</w:t>
      </w:r>
      <w:r w:rsidRPr="00AB64A4">
        <w:rPr>
          <w:b/>
        </w:rPr>
        <w:tab/>
        <w:t>ITU-R/ITU-T</w:t>
      </w:r>
      <w:r w:rsidRPr="00AB64A4">
        <w:t xml:space="preserve"> (see AI 8)</w:t>
      </w:r>
      <w:r w:rsidRPr="00AB64A4">
        <w:rPr>
          <w:b/>
        </w:rPr>
        <w:t>:</w:t>
      </w:r>
    </w:p>
    <w:p w14:paraId="1C831D1E" w14:textId="5EF5BEC9" w:rsidR="00D54500" w:rsidRPr="00D54500" w:rsidRDefault="00D54500" w:rsidP="00F05788">
      <w:pPr>
        <w:pStyle w:val="B2"/>
        <w:spacing w:after="0"/>
      </w:pPr>
      <w:r w:rsidRPr="00D54500">
        <w:t>-</w:t>
      </w:r>
      <w:r w:rsidRPr="00D54500">
        <w:tab/>
      </w:r>
      <w:r w:rsidRPr="00D54500">
        <w:rPr>
          <w:b/>
          <w:bCs/>
        </w:rPr>
        <w:t>ITU-R M.2012</w:t>
      </w:r>
      <w:r w:rsidRPr="00D54500">
        <w:t xml:space="preserve"> (IMT-Advanced): </w:t>
      </w:r>
      <w:r>
        <w:t xml:space="preserve">In reply to LSin </w:t>
      </w:r>
      <w:r w:rsidRPr="00D54500">
        <w:t>ITU-R WP5D_TEMP_895rev1 = RP-231519</w:t>
      </w:r>
      <w:r>
        <w:t xml:space="preserve">, RAN #101 agreed LSout </w:t>
      </w:r>
      <w:r w:rsidRPr="00D54500">
        <w:t>RP-232601</w:t>
      </w:r>
      <w:r>
        <w:t xml:space="preserve"> to indicate that 3GPP will contibute to </w:t>
      </w:r>
      <w:r w:rsidRPr="00D54500">
        <w:t>r</w:t>
      </w:r>
      <w:r>
        <w:t>e</w:t>
      </w:r>
      <w:r w:rsidRPr="00D54500">
        <w:t xml:space="preserve">vision </w:t>
      </w:r>
      <w:r>
        <w:t>7 (high level overview is planned to be provided to ITU-R WP5D in Sep.24  and complete material to Jan.25).</w:t>
      </w:r>
    </w:p>
    <w:p w14:paraId="033D7950" w14:textId="779E7BD6" w:rsidR="00D54500" w:rsidRDefault="00D54500" w:rsidP="00F05788">
      <w:pPr>
        <w:pStyle w:val="B2"/>
        <w:spacing w:after="0"/>
      </w:pPr>
      <w:r w:rsidRPr="00D54500">
        <w:t>-</w:t>
      </w:r>
      <w:r w:rsidRPr="00D54500">
        <w:tab/>
      </w:r>
      <w:r w:rsidR="00467D73" w:rsidRPr="00467D73">
        <w:rPr>
          <w:b/>
          <w:bCs/>
        </w:rPr>
        <w:t>ITU-R M.2150</w:t>
      </w:r>
      <w:r w:rsidR="00467D73">
        <w:t xml:space="preserve"> (</w:t>
      </w:r>
      <w:r w:rsidR="00026765" w:rsidRPr="00026765">
        <w:t>IMT-2020</w:t>
      </w:r>
      <w:r w:rsidR="00467D73">
        <w:t xml:space="preserve">): </w:t>
      </w:r>
      <w:r w:rsidR="00026765">
        <w:t xml:space="preserve">In reply to LSin </w:t>
      </w:r>
      <w:r w:rsidR="00026765" w:rsidRPr="00026765">
        <w:t>ITU-R WP5D_TEMP_917rev1 = RP-231520</w:t>
      </w:r>
      <w:r w:rsidR="00026765">
        <w:t xml:space="preserve">, RAN #101 agreed LSout </w:t>
      </w:r>
      <w:r w:rsidR="00026765" w:rsidRPr="00D54500">
        <w:t>RP-23260</w:t>
      </w:r>
      <w:r w:rsidR="00026765">
        <w:t xml:space="preserve">2 to indicate that 3GPP will contibute to </w:t>
      </w:r>
      <w:r w:rsidR="00026765" w:rsidRPr="00D54500">
        <w:t>r</w:t>
      </w:r>
      <w:r w:rsidR="00026765">
        <w:t>e</w:t>
      </w:r>
      <w:r w:rsidR="00026765" w:rsidRPr="00D54500">
        <w:t>vision</w:t>
      </w:r>
      <w:r w:rsidR="00026765">
        <w:t xml:space="preserve"> 3 (high level overview is planned to be provided to ITU-R WP5D in Sep.24  and complete material to Jan.25).</w:t>
      </w:r>
    </w:p>
    <w:p w14:paraId="115B9770" w14:textId="02F64A01" w:rsidR="00E77194" w:rsidRDefault="00E77194" w:rsidP="00F05788">
      <w:pPr>
        <w:pStyle w:val="B2"/>
        <w:spacing w:after="0"/>
      </w:pPr>
      <w:r>
        <w:t>-</w:t>
      </w:r>
      <w:r>
        <w:tab/>
      </w:r>
      <w:r w:rsidRPr="001362A2">
        <w:rPr>
          <w:b/>
          <w:bCs/>
        </w:rPr>
        <w:t>ITU-R M.[IMT.FRAMEWORK FOR 2030 AND BEYOND]</w:t>
      </w:r>
      <w:r>
        <w:t>: LSin RP-231518</w:t>
      </w:r>
      <w:r w:rsidR="001362A2">
        <w:t xml:space="preserve"> was noted together with a couple of inputs. Further discussion about the time schedule and potential answer is postponed to RAN #102.</w:t>
      </w:r>
    </w:p>
    <w:p w14:paraId="001FCC86" w14:textId="1F7688F7" w:rsidR="00087229" w:rsidRDefault="00087229" w:rsidP="00F05788">
      <w:pPr>
        <w:pStyle w:val="B2"/>
        <w:spacing w:after="0"/>
      </w:pPr>
      <w:r>
        <w:t>-</w:t>
      </w:r>
      <w:r>
        <w:tab/>
      </w:r>
      <w:r w:rsidRPr="00087229">
        <w:rPr>
          <w:b/>
          <w:bCs/>
        </w:rPr>
        <w:t>ITU-R M.[IMT.MULTIMEDIA]</w:t>
      </w:r>
      <w:r>
        <w:t xml:space="preserve">: LSin </w:t>
      </w:r>
      <w:r w:rsidRPr="00087229">
        <w:t>RP-231522</w:t>
      </w:r>
      <w:r>
        <w:t xml:space="preserve"> about a new report was noted.</w:t>
      </w:r>
    </w:p>
    <w:p w14:paraId="0FAF58EC" w14:textId="39E07E17" w:rsidR="00087229" w:rsidRDefault="00087229" w:rsidP="00B829A2">
      <w:pPr>
        <w:pStyle w:val="B2"/>
        <w:spacing w:after="120"/>
      </w:pPr>
      <w:r>
        <w:t>-</w:t>
      </w:r>
      <w:r>
        <w:tab/>
      </w:r>
      <w:r w:rsidR="002A6C68" w:rsidRPr="002A6C68">
        <w:rPr>
          <w:b/>
          <w:bCs/>
        </w:rPr>
        <w:t>ITU-R M.[IMT.APPLICATIONS]</w:t>
      </w:r>
      <w:r w:rsidR="002A6C68">
        <w:t xml:space="preserve">: </w:t>
      </w:r>
      <w:r w:rsidR="002962E1">
        <w:t xml:space="preserve">LSin </w:t>
      </w:r>
      <w:r w:rsidR="002962E1" w:rsidRPr="00087229">
        <w:t>RP-23152</w:t>
      </w:r>
      <w:r w:rsidR="002962E1">
        <w:t>3 about a new report was noted.</w:t>
      </w:r>
    </w:p>
    <w:p w14:paraId="374472F4" w14:textId="55111CC5" w:rsidR="00FE7C9A" w:rsidRPr="00AB64A4" w:rsidRDefault="00FE7C9A" w:rsidP="00FE7C9A">
      <w:pPr>
        <w:pStyle w:val="B1"/>
        <w:snapToGrid w:val="0"/>
      </w:pPr>
      <w:r w:rsidRPr="00AB64A4">
        <w:t>-</w:t>
      </w:r>
      <w:r w:rsidRPr="00AB64A4">
        <w:tab/>
      </w:r>
      <w:r w:rsidRPr="00AB64A4">
        <w:rPr>
          <w:b/>
        </w:rPr>
        <w:t>Liaison statements</w:t>
      </w:r>
      <w:r w:rsidRPr="00AB64A4">
        <w:t xml:space="preserve">/Letters to ITU: incoming: </w:t>
      </w:r>
      <w:r w:rsidR="000D5175" w:rsidRPr="00AB64A4">
        <w:t>2</w:t>
      </w:r>
      <w:r w:rsidR="00AB64A4">
        <w:t>2</w:t>
      </w:r>
      <w:r w:rsidRPr="00AB64A4">
        <w:t>, outgoing</w:t>
      </w:r>
      <w:r w:rsidR="00BD57A3" w:rsidRPr="00AB64A4">
        <w:t xml:space="preserve"> </w:t>
      </w:r>
      <w:r w:rsidR="00AB64A4">
        <w:t>3</w:t>
      </w:r>
      <w:r w:rsidRPr="00AB64A4">
        <w:t xml:space="preserve"> (see Annex C)</w:t>
      </w:r>
    </w:p>
    <w:p w14:paraId="0F67CCF1" w14:textId="158BE2CA" w:rsidR="00BD57A3" w:rsidRPr="00AB64A4" w:rsidRDefault="00FE7C9A" w:rsidP="00AF2CB0">
      <w:pPr>
        <w:pStyle w:val="B1"/>
        <w:spacing w:after="0"/>
      </w:pPr>
      <w:r w:rsidRPr="00AB64A4">
        <w:t>-</w:t>
      </w:r>
      <w:r w:rsidRPr="00AB64A4">
        <w:tab/>
      </w:r>
      <w:r w:rsidRPr="00AB64A4">
        <w:rPr>
          <w:b/>
        </w:rPr>
        <w:t>WI summar</w:t>
      </w:r>
      <w:r w:rsidR="00BD57A3" w:rsidRPr="00AB64A4">
        <w:rPr>
          <w:b/>
        </w:rPr>
        <w:t>ies</w:t>
      </w:r>
      <w:r w:rsidRPr="00AB64A4">
        <w:t>:</w:t>
      </w:r>
      <w:r w:rsidR="002C1353" w:rsidRPr="00AB64A4">
        <w:t xml:space="preserve"> </w:t>
      </w:r>
      <w:r w:rsidR="00AB64A4" w:rsidRPr="00AB64A4">
        <w:t>1</w:t>
      </w:r>
      <w:r w:rsidR="0071166C" w:rsidRPr="00AB64A4">
        <w:t xml:space="preserve"> </w:t>
      </w:r>
      <w:r w:rsidR="002C1353" w:rsidRPr="00AB64A4">
        <w:t>REL-1</w:t>
      </w:r>
      <w:r w:rsidR="00346788" w:rsidRPr="00AB64A4">
        <w:t>8</w:t>
      </w:r>
      <w:r w:rsidR="002C1353" w:rsidRPr="00AB64A4">
        <w:t xml:space="preserve"> </w:t>
      </w:r>
      <w:r w:rsidR="0071166C" w:rsidRPr="00AB64A4">
        <w:t>WI summar</w:t>
      </w:r>
      <w:r w:rsidR="00AB64A4" w:rsidRPr="00AB64A4">
        <w:t>y</w:t>
      </w:r>
      <w:r w:rsidR="0071166C" w:rsidRPr="00AB64A4">
        <w:t xml:space="preserve"> w</w:t>
      </w:r>
      <w:r w:rsidR="00AB64A4" w:rsidRPr="00AB64A4">
        <w:t>as</w:t>
      </w:r>
      <w:r w:rsidR="0071166C" w:rsidRPr="00AB64A4">
        <w:t xml:space="preserve"> approved</w:t>
      </w:r>
      <w:r w:rsidR="00AB64A4" w:rsidRPr="00AB64A4">
        <w:t>:</w:t>
      </w:r>
    </w:p>
    <w:p w14:paraId="2B8459DC" w14:textId="1082557F" w:rsidR="00AB64A4" w:rsidRPr="00AB64A4" w:rsidRDefault="00AB64A4" w:rsidP="00AF2CB0">
      <w:pPr>
        <w:pStyle w:val="B1"/>
        <w:spacing w:after="0"/>
      </w:pPr>
      <w:r w:rsidRPr="00AB64A4">
        <w:tab/>
      </w:r>
      <w:r w:rsidR="00CE24C9" w:rsidRPr="00CE24C9">
        <w:t>NR_HST_FR2_enh-Core</w:t>
      </w:r>
      <w:r w:rsidR="00CE24C9">
        <w:tab/>
      </w:r>
      <w:r w:rsidR="00CE24C9">
        <w:tab/>
      </w:r>
      <w:r w:rsidR="00CE24C9">
        <w:tab/>
      </w:r>
      <w:r w:rsidR="00CE24C9" w:rsidRPr="00CE24C9">
        <w:t>RP-231731</w:t>
      </w:r>
    </w:p>
    <w:p w14:paraId="6EDD7F01" w14:textId="57E7D53A" w:rsidR="00AF2CB0" w:rsidRPr="00AB64A4" w:rsidRDefault="00FE7C9A" w:rsidP="00AE7696">
      <w:pPr>
        <w:pStyle w:val="B2"/>
        <w:spacing w:after="0"/>
      </w:pPr>
      <w:r w:rsidRPr="00AB64A4">
        <w:t>Note:</w:t>
      </w:r>
      <w:r w:rsidR="004637EB" w:rsidRPr="00AB64A4">
        <w:tab/>
      </w:r>
      <w:r w:rsidRPr="00AB64A4">
        <w:t xml:space="preserve">The rapporteur has to provide a WI summary to the RAN meeting at which a Core part WI is declared </w:t>
      </w:r>
      <w:r w:rsidR="004637EB" w:rsidRPr="00AB64A4">
        <w:tab/>
      </w:r>
      <w:r w:rsidR="004637EB" w:rsidRPr="00AB64A4">
        <w:tab/>
      </w:r>
      <w:r w:rsidR="004637EB" w:rsidRPr="00AB64A4">
        <w:tab/>
      </w:r>
      <w:r w:rsidRPr="00AB64A4">
        <w:t>to be 100% complete; this WI summary has to be reviewed by the leading WG of the WI before</w:t>
      </w:r>
      <w:r w:rsidR="009D2C87" w:rsidRPr="00AB64A4">
        <w:t xml:space="preserve"> </w:t>
      </w:r>
      <w:r w:rsidR="004637EB" w:rsidRPr="00AB64A4">
        <w:tab/>
      </w:r>
      <w:r w:rsidR="004637EB" w:rsidRPr="00AB64A4">
        <w:tab/>
      </w:r>
      <w:r w:rsidR="004637EB" w:rsidRPr="00AB64A4">
        <w:tab/>
      </w:r>
      <w:r w:rsidR="004637EB" w:rsidRPr="00AB64A4">
        <w:tab/>
      </w:r>
      <w:r w:rsidR="009D2C87" w:rsidRPr="00AB64A4">
        <w:t>submission to RAN</w:t>
      </w:r>
      <w:r w:rsidRPr="00AB64A4">
        <w:t xml:space="preserve"> to check the technical correctness. Spectrum related Core part WI</w:t>
      </w:r>
      <w:r w:rsidR="009D2C87" w:rsidRPr="00AB64A4">
        <w:t>s</w:t>
      </w:r>
      <w:r w:rsidRPr="00AB64A4">
        <w:t xml:space="preserve"> are excluded </w:t>
      </w:r>
      <w:r w:rsidR="004637EB" w:rsidRPr="00AB64A4">
        <w:tab/>
      </w:r>
      <w:r w:rsidR="004637EB" w:rsidRPr="00AB64A4">
        <w:tab/>
      </w:r>
      <w:r w:rsidR="004637EB" w:rsidRPr="00AB64A4">
        <w:tab/>
      </w:r>
      <w:r w:rsidRPr="00AB64A4">
        <w:t>from this activity.</w:t>
      </w:r>
    </w:p>
    <w:p w14:paraId="51385CDA" w14:textId="6A62078C" w:rsidR="00701611" w:rsidRPr="00B62849" w:rsidRDefault="00FE7C9A" w:rsidP="00ED2130">
      <w:pPr>
        <w:pStyle w:val="B1"/>
        <w:snapToGrid w:val="0"/>
        <w:spacing w:before="120" w:after="120"/>
      </w:pPr>
      <w:r w:rsidRPr="00B62849">
        <w:lastRenderedPageBreak/>
        <w:t>-</w:t>
      </w:r>
      <w:r w:rsidRPr="00B62849">
        <w:tab/>
      </w:r>
      <w:r w:rsidR="00961A96" w:rsidRPr="00B62849">
        <w:t>1</w:t>
      </w:r>
      <w:r w:rsidR="00B62849" w:rsidRPr="00B62849">
        <w:t>1</w:t>
      </w:r>
      <w:r w:rsidR="00077F96" w:rsidRPr="00B62849">
        <w:t xml:space="preserve"> </w:t>
      </w:r>
      <w:r w:rsidRPr="00B62849">
        <w:rPr>
          <w:b/>
          <w:bCs/>
          <w:u w:val="single"/>
        </w:rPr>
        <w:t>closed work items</w:t>
      </w:r>
      <w:r w:rsidRPr="00B62849">
        <w:t xml:space="preserve"> (WI) (</w:t>
      </w:r>
      <w:r w:rsidR="00961A96" w:rsidRPr="00B62849">
        <w:t>3</w:t>
      </w:r>
      <w:r w:rsidRPr="00B62849">
        <w:t xml:space="preserve"> Core, </w:t>
      </w:r>
      <w:r w:rsidR="00B62849" w:rsidRPr="00B62849">
        <w:t>0</w:t>
      </w:r>
      <w:r w:rsidRPr="00B62849">
        <w:t xml:space="preserve"> Perf., </w:t>
      </w:r>
      <w:r w:rsidR="00760CE3" w:rsidRPr="00B62849">
        <w:t>8</w:t>
      </w:r>
      <w:r w:rsidRPr="00B62849">
        <w:t xml:space="preserve"> Testing):</w:t>
      </w:r>
    </w:p>
    <w:p w14:paraId="5A2A2340" w14:textId="12CEE89F" w:rsidR="00921D0E" w:rsidRPr="00C21B41" w:rsidRDefault="00921D0E" w:rsidP="00510B5A">
      <w:pPr>
        <w:pStyle w:val="B2"/>
        <w:spacing w:after="0"/>
      </w:pPr>
      <w:r w:rsidRPr="00C21B41">
        <w:t>-</w:t>
      </w:r>
      <w:r w:rsidRPr="00C21B41">
        <w:tab/>
      </w:r>
      <w:r w:rsidR="00C21B41" w:rsidRPr="00C21B41">
        <w:t>3</w:t>
      </w:r>
      <w:r w:rsidRPr="00C21B41">
        <w:t xml:space="preserve"> RAN4 led REL-18 Core part WI</w:t>
      </w:r>
      <w:r w:rsidR="00C21B41" w:rsidRPr="00C21B41">
        <w:t>s:</w:t>
      </w:r>
    </w:p>
    <w:p w14:paraId="029D10FE" w14:textId="5BF4A71F" w:rsidR="00C21B41" w:rsidRDefault="00C21B41" w:rsidP="00C21B41">
      <w:pPr>
        <w:pStyle w:val="B3"/>
        <w:spacing w:after="0"/>
      </w:pPr>
      <w:r w:rsidRPr="00C21B41">
        <w:t>-</w:t>
      </w:r>
      <w:r w:rsidRPr="00C21B41">
        <w:tab/>
        <w:t>Core part: Enhanced NR support for high speed train scenario in frequency range 2 (FR2)</w:t>
      </w:r>
      <w:r w:rsidRPr="00C21B41">
        <w:br/>
        <w:t>(950179, NR_HST_FR2_enh-Core); Perf. part WI still ongoing</w:t>
      </w:r>
    </w:p>
    <w:p w14:paraId="5EA182AA" w14:textId="562DA615" w:rsidR="00C21B41" w:rsidRDefault="00C21B41" w:rsidP="00C21B41">
      <w:pPr>
        <w:pStyle w:val="B3"/>
        <w:spacing w:after="0"/>
      </w:pPr>
      <w:r>
        <w:t>-</w:t>
      </w:r>
      <w:r>
        <w:tab/>
        <w:t>Core part: 30 MHz Channel Bandwidth for NR NTN (non-terrestrial networks) in FR1</w:t>
      </w:r>
      <w:r>
        <w:br/>
        <w:t>(frequency range 1) (1001060, NR_NTN_CBW_30MHz-Core); no Perf. part</w:t>
      </w:r>
    </w:p>
    <w:p w14:paraId="617CAA58" w14:textId="79AA2BCB" w:rsidR="00C21B41" w:rsidRDefault="00C21B41" w:rsidP="00C21B41">
      <w:pPr>
        <w:pStyle w:val="B3"/>
        <w:spacing w:after="120"/>
        <w:rPr>
          <w:highlight w:val="yellow"/>
        </w:rPr>
      </w:pPr>
      <w:r>
        <w:tab/>
        <w:t>Core part: New bands and bandwidth allocation for 5G terrestrial broadcast - part 2</w:t>
      </w:r>
      <w:r>
        <w:br/>
        <w:t>(920171, LTE_terr_bcast_bands_part2-Core); no Perf. part</w:t>
      </w:r>
    </w:p>
    <w:p w14:paraId="2BE27300" w14:textId="6504FD32" w:rsidR="00FE7C9A" w:rsidRPr="00950347" w:rsidRDefault="00FE7C9A" w:rsidP="00FE7C9A">
      <w:pPr>
        <w:pStyle w:val="B1"/>
        <w:snapToGrid w:val="0"/>
        <w:spacing w:after="0"/>
        <w:ind w:left="851"/>
      </w:pPr>
      <w:r w:rsidRPr="00950347">
        <w:t>-</w:t>
      </w:r>
      <w:r w:rsidRPr="00950347">
        <w:tab/>
      </w:r>
      <w:r w:rsidR="001F585A" w:rsidRPr="00950347">
        <w:t>8</w:t>
      </w:r>
      <w:r w:rsidRPr="00950347">
        <w:t xml:space="preserve"> RAN5 led WI</w:t>
      </w:r>
      <w:r w:rsidR="009E3128" w:rsidRPr="00950347">
        <w:t>s</w:t>
      </w:r>
      <w:r w:rsidRPr="00950347">
        <w:t>:</w:t>
      </w:r>
    </w:p>
    <w:p w14:paraId="0832B755" w14:textId="5CEE9106" w:rsidR="00291857" w:rsidRDefault="00291857" w:rsidP="00291857">
      <w:pPr>
        <w:pStyle w:val="B3"/>
        <w:spacing w:after="0"/>
      </w:pPr>
      <w:r>
        <w:t>-</w:t>
      </w:r>
      <w:r>
        <w:tab/>
        <w:t>REL-16, UE Conformance Test Aspects - NR positioning support</w:t>
      </w:r>
      <w:r w:rsidR="00F46D82">
        <w:t xml:space="preserve"> (</w:t>
      </w:r>
      <w:r>
        <w:t>900057</w:t>
      </w:r>
      <w:r w:rsidR="00F46D82">
        <w:t xml:space="preserve">, </w:t>
      </w:r>
      <w:r>
        <w:t>NR_pos-UEConTest</w:t>
      </w:r>
      <w:r w:rsidR="00F46D82">
        <w:t>)</w:t>
      </w:r>
    </w:p>
    <w:p w14:paraId="1CAFFD0A" w14:textId="6B0B6AEE" w:rsidR="00291857" w:rsidRDefault="00291857" w:rsidP="00291857">
      <w:pPr>
        <w:pStyle w:val="B3"/>
        <w:spacing w:after="0"/>
      </w:pPr>
      <w:r>
        <w:t>-</w:t>
      </w:r>
      <w:r>
        <w:tab/>
        <w:t>REL-16</w:t>
      </w:r>
      <w:r w:rsidR="00F46D82">
        <w:t xml:space="preserve">, </w:t>
      </w:r>
      <w:r>
        <w:t>UE Conformance Test Aspects - NR RF requirement enhancements for frequency range 2 (FR2)</w:t>
      </w:r>
      <w:r w:rsidR="00F46D82">
        <w:t xml:space="preserve"> (</w:t>
      </w:r>
      <w:r>
        <w:t>910098</w:t>
      </w:r>
      <w:r w:rsidR="00F46D82">
        <w:t xml:space="preserve">, </w:t>
      </w:r>
      <w:r>
        <w:t>NR_RF_FR2_req_enh-UEConTest</w:t>
      </w:r>
      <w:r w:rsidR="00F46D82">
        <w:t>)</w:t>
      </w:r>
    </w:p>
    <w:p w14:paraId="268B3536" w14:textId="5132E6A2" w:rsidR="00291857" w:rsidRDefault="00291857" w:rsidP="00291857">
      <w:pPr>
        <w:pStyle w:val="B3"/>
        <w:spacing w:after="0"/>
      </w:pPr>
      <w:r>
        <w:t>-</w:t>
      </w:r>
      <w:r>
        <w:tab/>
        <w:t>REL-17</w:t>
      </w:r>
      <w:r w:rsidR="00F46D82">
        <w:t xml:space="preserve">, </w:t>
      </w:r>
      <w:r>
        <w:t>UE Conformance - High power UE (power class 2) for NR band n39</w:t>
      </w:r>
      <w:r w:rsidR="00F46D82">
        <w:br/>
        <w:t>(</w:t>
      </w:r>
      <w:r>
        <w:t>930054</w:t>
      </w:r>
      <w:r w:rsidR="00F46D82">
        <w:t xml:space="preserve">, </w:t>
      </w:r>
      <w:r>
        <w:t>NR_UE_PC2_n39-UEConTest</w:t>
      </w:r>
      <w:r w:rsidR="00F46D82">
        <w:t>)</w:t>
      </w:r>
    </w:p>
    <w:p w14:paraId="45852485" w14:textId="065B1503" w:rsidR="00291857" w:rsidRDefault="00291857" w:rsidP="00291857">
      <w:pPr>
        <w:pStyle w:val="B3"/>
        <w:spacing w:after="0"/>
      </w:pPr>
      <w:r>
        <w:t>-</w:t>
      </w:r>
      <w:r>
        <w:tab/>
        <w:t>REL-17</w:t>
      </w:r>
      <w:r w:rsidR="00F46D82">
        <w:t xml:space="preserve">, </w:t>
      </w:r>
      <w:r>
        <w:t>UE Conformance - UE RF requirements for Transparent Tx Diversity (TxD) for NR</w:t>
      </w:r>
      <w:r w:rsidR="00F46D82">
        <w:br/>
        <w:t>(</w:t>
      </w:r>
      <w:r>
        <w:t>940092</w:t>
      </w:r>
      <w:r w:rsidR="00F46D82">
        <w:t xml:space="preserve">, </w:t>
      </w:r>
      <w:r>
        <w:t>NR_RF_TxD-UEConTest</w:t>
      </w:r>
      <w:r w:rsidR="00F46D82">
        <w:t>)</w:t>
      </w:r>
    </w:p>
    <w:p w14:paraId="1FD6DC3C" w14:textId="57F9D89D" w:rsidR="00291857" w:rsidRDefault="00291857" w:rsidP="00291857">
      <w:pPr>
        <w:pStyle w:val="B3"/>
        <w:spacing w:after="0"/>
      </w:pPr>
      <w:r>
        <w:t>-</w:t>
      </w:r>
      <w:r>
        <w:tab/>
        <w:t>REL-17</w:t>
      </w:r>
      <w:r w:rsidR="00F46D82">
        <w:t xml:space="preserve">, </w:t>
      </w:r>
      <w:r>
        <w:t>UE Conformance - Multi-SIM devices for LTE/NR</w:t>
      </w:r>
      <w:r w:rsidR="00F46D82">
        <w:br/>
        <w:t>(</w:t>
      </w:r>
      <w:r>
        <w:t>950060</w:t>
      </w:r>
      <w:r w:rsidR="00F46D82">
        <w:t xml:space="preserve">, </w:t>
      </w:r>
      <w:r>
        <w:t>LTE_NR_MUSIM_plus_CT1-UEConTest</w:t>
      </w:r>
      <w:r w:rsidR="00F46D82">
        <w:t>)</w:t>
      </w:r>
    </w:p>
    <w:p w14:paraId="10CB9C14" w14:textId="6587B3F7" w:rsidR="00291857" w:rsidRDefault="00291857" w:rsidP="00291857">
      <w:pPr>
        <w:pStyle w:val="B3"/>
        <w:spacing w:after="0"/>
      </w:pPr>
      <w:r>
        <w:t>-</w:t>
      </w:r>
      <w:r>
        <w:tab/>
        <w:t>REL-17</w:t>
      </w:r>
      <w:r w:rsidR="00F46D82">
        <w:t xml:space="preserve">, </w:t>
      </w:r>
      <w:r>
        <w:t>UE Conformance - Enhancement of data collection for SON (Self-Organising Networks)/MDT (Minimization of Drive Tests) in NR standalone and MR-DC (Multi-Radio Dual Connectivity)</w:t>
      </w:r>
      <w:r w:rsidR="00F46D82">
        <w:br/>
        <w:t>(</w:t>
      </w:r>
      <w:r>
        <w:t>950064</w:t>
      </w:r>
      <w:r w:rsidR="00F46D82">
        <w:t xml:space="preserve">, </w:t>
      </w:r>
      <w:r>
        <w:t>NR_ENDC_SON_MDT_enh-UEConTest</w:t>
      </w:r>
      <w:r w:rsidR="00F46D82">
        <w:t>)</w:t>
      </w:r>
    </w:p>
    <w:p w14:paraId="6E2F5A2B" w14:textId="2D739C01" w:rsidR="00291857" w:rsidRDefault="00291857" w:rsidP="00291857">
      <w:pPr>
        <w:pStyle w:val="B3"/>
        <w:spacing w:after="0"/>
      </w:pPr>
      <w:r>
        <w:t>-</w:t>
      </w:r>
      <w:r>
        <w:tab/>
        <w:t>REL-17</w:t>
      </w:r>
      <w:r w:rsidR="00F46D82">
        <w:t xml:space="preserve">, </w:t>
      </w:r>
      <w:r>
        <w:t>UE Conformance - Enhancement of RAN slicing for NR plus CT1 aspects</w:t>
      </w:r>
      <w:r w:rsidR="00F46D82">
        <w:br/>
        <w:t>(</w:t>
      </w:r>
      <w:r>
        <w:t>960078</w:t>
      </w:r>
      <w:r w:rsidR="00F46D82">
        <w:t xml:space="preserve">, </w:t>
      </w:r>
      <w:r>
        <w:t>NR_slice-UEConTest</w:t>
      </w:r>
      <w:r w:rsidR="00F46D82">
        <w:t>)</w:t>
      </w:r>
    </w:p>
    <w:p w14:paraId="686C0B2F" w14:textId="745BF818" w:rsidR="00291857" w:rsidRDefault="00291857" w:rsidP="009B6602">
      <w:pPr>
        <w:pStyle w:val="B3"/>
        <w:spacing w:after="120"/>
        <w:rPr>
          <w:highlight w:val="yellow"/>
        </w:rPr>
      </w:pPr>
      <w:r>
        <w:t>-</w:t>
      </w:r>
      <w:r>
        <w:tab/>
        <w:t>REL-17</w:t>
      </w:r>
      <w:r w:rsidR="00F46D82">
        <w:t xml:space="preserve">, </w:t>
      </w:r>
      <w:r>
        <w:t>UE Conformance - Increasing UE power high limit for CA and DC</w:t>
      </w:r>
      <w:r w:rsidR="00F46D82">
        <w:br/>
        <w:t>(</w:t>
      </w:r>
      <w:r>
        <w:t>981036</w:t>
      </w:r>
      <w:r w:rsidR="00F46D82">
        <w:t xml:space="preserve">, </w:t>
      </w:r>
      <w:r>
        <w:t>Power_Limit_CA_DC-UEConTest</w:t>
      </w:r>
      <w:r w:rsidR="00F46D82">
        <w:t>)</w:t>
      </w:r>
    </w:p>
    <w:p w14:paraId="180CF422" w14:textId="4756AC69" w:rsidR="00FE7C9A" w:rsidRPr="0086394B" w:rsidRDefault="00FE7C9A" w:rsidP="00A07CEB">
      <w:pPr>
        <w:pStyle w:val="B1"/>
        <w:snapToGrid w:val="0"/>
        <w:spacing w:after="120"/>
      </w:pPr>
      <w:r w:rsidRPr="0086394B">
        <w:t>-</w:t>
      </w:r>
      <w:r w:rsidRPr="0086394B">
        <w:tab/>
      </w:r>
      <w:r w:rsidR="00B762B1" w:rsidRPr="0086394B">
        <w:t>2</w:t>
      </w:r>
      <w:r w:rsidRPr="0086394B">
        <w:t xml:space="preserve"> </w:t>
      </w:r>
      <w:r w:rsidRPr="0086394B">
        <w:rPr>
          <w:b/>
          <w:bCs/>
          <w:u w:val="single"/>
        </w:rPr>
        <w:t xml:space="preserve">closed </w:t>
      </w:r>
      <w:r w:rsidR="0006343F" w:rsidRPr="0086394B">
        <w:rPr>
          <w:b/>
          <w:bCs/>
          <w:u w:val="single"/>
        </w:rPr>
        <w:t xml:space="preserve">REL-18 </w:t>
      </w:r>
      <w:r w:rsidRPr="0086394B">
        <w:rPr>
          <w:b/>
          <w:bCs/>
          <w:u w:val="single"/>
        </w:rPr>
        <w:t>study item</w:t>
      </w:r>
      <w:r w:rsidR="00B762B1" w:rsidRPr="0086394B">
        <w:rPr>
          <w:b/>
          <w:bCs/>
          <w:u w:val="single"/>
        </w:rPr>
        <w:t>s</w:t>
      </w:r>
      <w:r w:rsidRPr="0086394B">
        <w:t xml:space="preserve"> (SI)</w:t>
      </w:r>
      <w:r w:rsidR="00F71792" w:rsidRPr="0086394B">
        <w:t>:</w:t>
      </w:r>
    </w:p>
    <w:p w14:paraId="73CE24A1" w14:textId="0FFB184B" w:rsidR="00B762B1" w:rsidRDefault="00B762B1" w:rsidP="0086394B">
      <w:pPr>
        <w:pStyle w:val="B2"/>
        <w:spacing w:after="0"/>
        <w:ind w:left="1135"/>
      </w:pPr>
      <w:r w:rsidRPr="00B762B1">
        <w:t>-</w:t>
      </w:r>
      <w:r w:rsidRPr="00B762B1">
        <w:tab/>
        <w:t>RAN, Study on Ambient IoT (Internet of Things) in RAN (970078, FS_Ambient_IoT_RAN)</w:t>
      </w:r>
    </w:p>
    <w:p w14:paraId="65F7597C" w14:textId="1FB45777" w:rsidR="0086394B" w:rsidRPr="00B762B1" w:rsidRDefault="0086394B" w:rsidP="00CD6034">
      <w:pPr>
        <w:pStyle w:val="B2"/>
        <w:spacing w:after="120"/>
        <w:ind w:left="1135"/>
      </w:pPr>
      <w:r>
        <w:t>-</w:t>
      </w:r>
      <w:r>
        <w:tab/>
        <w:t xml:space="preserve">RAN4, </w:t>
      </w:r>
      <w:r w:rsidRPr="0086394B">
        <w:t>Study on enhancement for sub-1GHz NR band combinations</w:t>
      </w:r>
      <w:r>
        <w:br/>
        <w:t>(</w:t>
      </w:r>
      <w:r w:rsidRPr="0086394B">
        <w:t>991031</w:t>
      </w:r>
      <w:r>
        <w:t xml:space="preserve">, </w:t>
      </w:r>
      <w:r w:rsidRPr="0086394B">
        <w:t>FS_NR_sub1GHz_combo_enh</w:t>
      </w:r>
      <w:r>
        <w:t>)</w:t>
      </w:r>
    </w:p>
    <w:p w14:paraId="24570622" w14:textId="2CED8EB0" w:rsidR="002313C6" w:rsidRPr="00F225D1" w:rsidRDefault="002313C6" w:rsidP="002313C6">
      <w:pPr>
        <w:pStyle w:val="B1"/>
        <w:snapToGrid w:val="0"/>
        <w:spacing w:after="120"/>
      </w:pPr>
      <w:r w:rsidRPr="00F225D1">
        <w:t>-</w:t>
      </w:r>
      <w:r w:rsidRPr="00F225D1">
        <w:tab/>
      </w:r>
      <w:r w:rsidR="00F225D1" w:rsidRPr="00F225D1">
        <w:t>8</w:t>
      </w:r>
      <w:r w:rsidRPr="00F225D1">
        <w:t xml:space="preserve"> </w:t>
      </w:r>
      <w:r w:rsidRPr="00F225D1">
        <w:rPr>
          <w:b/>
          <w:bCs/>
          <w:u w:val="single"/>
        </w:rPr>
        <w:t>new approved work items</w:t>
      </w:r>
      <w:r w:rsidRPr="00F225D1">
        <w:t xml:space="preserve"> (WI) (</w:t>
      </w:r>
      <w:r w:rsidR="00F225D1" w:rsidRPr="00F225D1">
        <w:t>3</w:t>
      </w:r>
      <w:r w:rsidRPr="00F225D1">
        <w:t xml:space="preserve"> Core, </w:t>
      </w:r>
      <w:r w:rsidR="00F225D1" w:rsidRPr="00F225D1">
        <w:t>2</w:t>
      </w:r>
      <w:r w:rsidRPr="00F225D1">
        <w:t xml:space="preserve"> Perf., </w:t>
      </w:r>
      <w:r w:rsidR="00F225D1" w:rsidRPr="00F225D1">
        <w:t>3</w:t>
      </w:r>
      <w:r w:rsidRPr="00F225D1">
        <w:t xml:space="preserve"> Testing):</w:t>
      </w:r>
    </w:p>
    <w:p w14:paraId="7B873346" w14:textId="77777777" w:rsidR="00797C70" w:rsidRPr="00797C70" w:rsidRDefault="00797C70" w:rsidP="00797C70">
      <w:pPr>
        <w:pStyle w:val="B2"/>
        <w:spacing w:after="0"/>
      </w:pPr>
      <w:r w:rsidRPr="00797C70">
        <w:t>-</w:t>
      </w:r>
      <w:r w:rsidRPr="00797C70">
        <w:tab/>
        <w:t>1 RAN4 led REL-18 Core part WI (WI without Perf. part):</w:t>
      </w:r>
    </w:p>
    <w:p w14:paraId="0CC70F33" w14:textId="431D4CEC" w:rsidR="00797C70" w:rsidRPr="00797C70" w:rsidRDefault="00797C70" w:rsidP="00797C70">
      <w:pPr>
        <w:pStyle w:val="B3"/>
        <w:spacing w:after="120"/>
      </w:pPr>
      <w:r w:rsidRPr="00797C70">
        <w:t>-</w:t>
      </w:r>
      <w:r w:rsidRPr="00797C70">
        <w:tab/>
        <w:t>Core part: Rel-18 basket WI 3Tx NR inter-band UL Carrier Aggregation (CA) and EN-DC</w:t>
      </w:r>
      <w:r w:rsidRPr="00797C70">
        <w:br/>
        <w:t>(1011053, R18_3Tx_NR_CA_ENDC-Core)</w:t>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t>RP-232674</w:t>
      </w:r>
    </w:p>
    <w:p w14:paraId="09618C54" w14:textId="21324748" w:rsidR="004176C5" w:rsidRPr="000B7E40" w:rsidRDefault="004176C5" w:rsidP="004176C5">
      <w:pPr>
        <w:pStyle w:val="B2"/>
        <w:spacing w:after="0"/>
      </w:pPr>
      <w:r w:rsidRPr="000B7E40">
        <w:t>-</w:t>
      </w:r>
      <w:r w:rsidRPr="000B7E40">
        <w:tab/>
      </w:r>
      <w:r w:rsidR="00460B1B" w:rsidRPr="000B7E40">
        <w:t>2</w:t>
      </w:r>
      <w:r w:rsidRPr="000B7E40">
        <w:t xml:space="preserve"> RAN4 led REL-18 </w:t>
      </w:r>
      <w:r w:rsidR="00460B1B" w:rsidRPr="000B7E40">
        <w:t xml:space="preserve">WIDs with </w:t>
      </w:r>
      <w:r w:rsidRPr="000B7E40">
        <w:t xml:space="preserve">Core part </w:t>
      </w:r>
      <w:r w:rsidR="00C44EC6" w:rsidRPr="000B7E40">
        <w:t xml:space="preserve">(X=1) </w:t>
      </w:r>
      <w:r w:rsidR="00460B1B" w:rsidRPr="000B7E40">
        <w:t xml:space="preserve">and Perf. part </w:t>
      </w:r>
      <w:r w:rsidR="00C44EC6" w:rsidRPr="000B7E40">
        <w:t xml:space="preserve">(X=2) </w:t>
      </w:r>
      <w:r w:rsidRPr="000B7E40">
        <w:t>WI:</w:t>
      </w:r>
    </w:p>
    <w:p w14:paraId="65741A6F" w14:textId="6185C0C7" w:rsidR="00C44EC6" w:rsidRDefault="00634D20" w:rsidP="000B7E40">
      <w:pPr>
        <w:pStyle w:val="B3"/>
        <w:spacing w:after="0"/>
      </w:pPr>
      <w:r w:rsidRPr="000B7E40">
        <w:t>-</w:t>
      </w:r>
      <w:r w:rsidR="00C44EC6" w:rsidRPr="000B7E40">
        <w:tab/>
        <w:t>High Power UE (Power Class 2) for LTE FDD Band 14</w:t>
      </w:r>
      <w:r w:rsidR="00C44EC6">
        <w:br/>
        <w:t>(</w:t>
      </w:r>
      <w:r w:rsidR="00C44EC6" w:rsidRPr="00C44EC6">
        <w:t>101</w:t>
      </w:r>
      <w:r w:rsidR="00C44EC6">
        <w:t>X</w:t>
      </w:r>
      <w:r w:rsidR="00C44EC6" w:rsidRPr="00C44EC6">
        <w:t>054</w:t>
      </w:r>
      <w:r w:rsidR="00C44EC6">
        <w:t xml:space="preserve">, </w:t>
      </w:r>
      <w:r w:rsidR="00C44EC6" w:rsidRPr="00C44EC6">
        <w:t>HPUE_LTE_FDD_B14-Core</w:t>
      </w:r>
      <w:r w:rsidR="00C44EC6">
        <w:t>/Perf)</w:t>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rsidRPr="00C44EC6">
        <w:t>RP-232676</w:t>
      </w:r>
    </w:p>
    <w:p w14:paraId="19D878F3" w14:textId="33CE023C" w:rsidR="00460B1B" w:rsidRDefault="00C44EC6" w:rsidP="00C44EC6">
      <w:pPr>
        <w:pStyle w:val="B3"/>
        <w:spacing w:after="120"/>
        <w:rPr>
          <w:highlight w:val="yellow"/>
        </w:rPr>
      </w:pPr>
      <w:r>
        <w:t>-</w:t>
      </w:r>
      <w:r>
        <w:tab/>
        <w:t>Introduction of NR bands n31 and n72 (</w:t>
      </w:r>
      <w:r w:rsidRPr="00C44EC6">
        <w:t>101</w:t>
      </w:r>
      <w:r>
        <w:t>X</w:t>
      </w:r>
      <w:r w:rsidRPr="00C44EC6">
        <w:t>055</w:t>
      </w:r>
      <w:r w:rsidR="000B7E40">
        <w:t xml:space="preserve">, </w:t>
      </w:r>
      <w:r w:rsidRPr="00C44EC6">
        <w:t>NR_bands_n31_n72-Core</w:t>
      </w:r>
      <w:r>
        <w:t>/Perf)</w:t>
      </w:r>
      <w:r>
        <w:tab/>
      </w:r>
      <w:r>
        <w:tab/>
      </w:r>
      <w:r>
        <w:tab/>
      </w:r>
      <w:r w:rsidRPr="00C44EC6">
        <w:t>RP-232691</w:t>
      </w:r>
    </w:p>
    <w:p w14:paraId="61624AB9" w14:textId="37C3FD7B" w:rsidR="002313C6" w:rsidRPr="00EA70F5" w:rsidRDefault="002313C6" w:rsidP="002313C6">
      <w:pPr>
        <w:pStyle w:val="B2"/>
        <w:spacing w:after="0"/>
      </w:pPr>
      <w:r w:rsidRPr="00EA70F5">
        <w:t>-</w:t>
      </w:r>
      <w:r w:rsidR="00EA70F5" w:rsidRPr="00EA70F5">
        <w:tab/>
        <w:t>3</w:t>
      </w:r>
      <w:r w:rsidRPr="00EA70F5">
        <w:t xml:space="preserve"> RAN5 led WIs:</w:t>
      </w:r>
    </w:p>
    <w:p w14:paraId="26CDE45C" w14:textId="244CEE15" w:rsidR="00EA70F5" w:rsidRDefault="00EA70F5" w:rsidP="00EA70F5">
      <w:pPr>
        <w:pStyle w:val="B3"/>
        <w:spacing w:after="0"/>
      </w:pPr>
      <w:r w:rsidRPr="00EA70F5">
        <w:t>-</w:t>
      </w:r>
      <w:r w:rsidRPr="00EA70F5">
        <w:tab/>
        <w:t>Rel-17, UE Conformance - Access Traffic Steering, Switch and Splitting support in</w:t>
      </w:r>
      <w:r w:rsidRPr="00EA70F5">
        <w:br/>
        <w:t>the 5G system architecture; Phase 2 (1010050, ATSSS_Ph2-UEConTest)</w:t>
      </w:r>
      <w:r>
        <w:tab/>
      </w:r>
      <w:r>
        <w:tab/>
      </w:r>
      <w:r>
        <w:tab/>
      </w:r>
      <w:r>
        <w:tab/>
      </w:r>
      <w:r w:rsidR="00C44EC6">
        <w:tab/>
      </w:r>
      <w:r>
        <w:tab/>
      </w:r>
      <w:r w:rsidRPr="00EA70F5">
        <w:t>RP-231827</w:t>
      </w:r>
    </w:p>
    <w:p w14:paraId="43BE6C9F" w14:textId="36565579" w:rsidR="00EA70F5" w:rsidRDefault="00EA70F5" w:rsidP="00EA70F5">
      <w:pPr>
        <w:pStyle w:val="B3"/>
        <w:spacing w:after="0"/>
      </w:pPr>
      <w:r>
        <w:t>-</w:t>
      </w:r>
      <w:r>
        <w:tab/>
        <w:t>Rel-17, UE Conformance -  Rel-17 LTE CA Configurations</w:t>
      </w:r>
      <w:r>
        <w:br/>
        <w:t>(</w:t>
      </w:r>
      <w:r w:rsidRPr="00EA70F5">
        <w:t>1010051</w:t>
      </w:r>
      <w:r>
        <w:t xml:space="preserve">, </w:t>
      </w:r>
      <w:r w:rsidRPr="00EA70F5">
        <w:t>LTE_CA_R17-UEConTest</w:t>
      </w:r>
      <w:r>
        <w:t>)</w:t>
      </w:r>
      <w:r>
        <w:tab/>
      </w:r>
      <w:r>
        <w:tab/>
      </w:r>
      <w:r>
        <w:tab/>
      </w:r>
      <w:r>
        <w:tab/>
      </w:r>
      <w:r>
        <w:tab/>
      </w:r>
      <w:r>
        <w:tab/>
      </w:r>
      <w:r>
        <w:tab/>
      </w:r>
      <w:r>
        <w:tab/>
      </w:r>
      <w:r>
        <w:tab/>
      </w:r>
      <w:r>
        <w:tab/>
      </w:r>
      <w:r>
        <w:tab/>
      </w:r>
      <w:r>
        <w:tab/>
      </w:r>
      <w:r>
        <w:tab/>
      </w:r>
      <w:r>
        <w:tab/>
      </w:r>
      <w:r w:rsidR="00C44EC6">
        <w:tab/>
      </w:r>
      <w:r>
        <w:tab/>
      </w:r>
      <w:r w:rsidRPr="00EA70F5">
        <w:t>RP-232260</w:t>
      </w:r>
    </w:p>
    <w:p w14:paraId="55EA4998" w14:textId="2919E57D" w:rsidR="00EA70F5" w:rsidRDefault="00EA70F5" w:rsidP="00EA70F5">
      <w:pPr>
        <w:pStyle w:val="B3"/>
        <w:spacing w:after="120"/>
        <w:rPr>
          <w:highlight w:val="yellow"/>
        </w:rPr>
      </w:pPr>
      <w:r>
        <w:t>-</w:t>
      </w:r>
      <w:r>
        <w:tab/>
        <w:t>Rel-18, UE Conformance - Signal level Enhanced Network Selection</w:t>
      </w:r>
      <w:r>
        <w:br/>
        <w:t>(</w:t>
      </w:r>
      <w:r w:rsidRPr="00EA70F5">
        <w:t>1010052</w:t>
      </w:r>
      <w:r>
        <w:t xml:space="preserve">, </w:t>
      </w:r>
      <w:r w:rsidRPr="00EA70F5">
        <w:t>SENSE-UEContest</w:t>
      </w:r>
      <w:r>
        <w:t>)</w:t>
      </w:r>
      <w:r>
        <w:tab/>
      </w:r>
      <w:r>
        <w:tab/>
      </w:r>
      <w:r>
        <w:tab/>
      </w:r>
      <w:r>
        <w:tab/>
      </w:r>
      <w:r>
        <w:tab/>
      </w:r>
      <w:r>
        <w:tab/>
      </w:r>
      <w:r>
        <w:tab/>
      </w:r>
      <w:r>
        <w:tab/>
      </w:r>
      <w:r>
        <w:tab/>
      </w:r>
      <w:r>
        <w:tab/>
      </w:r>
      <w:r>
        <w:tab/>
      </w:r>
      <w:r>
        <w:tab/>
      </w:r>
      <w:r>
        <w:tab/>
      </w:r>
      <w:r>
        <w:tab/>
      </w:r>
      <w:r>
        <w:tab/>
      </w:r>
      <w:r>
        <w:tab/>
      </w:r>
      <w:r w:rsidR="00C44EC6">
        <w:tab/>
      </w:r>
      <w:r>
        <w:tab/>
      </w:r>
      <w:r w:rsidRPr="00EA70F5">
        <w:t>RP-232362</w:t>
      </w:r>
    </w:p>
    <w:p w14:paraId="4BCC0781" w14:textId="570DF4D7" w:rsidR="00FE7C9A" w:rsidRPr="00EA70F5" w:rsidRDefault="00FE7C9A" w:rsidP="00F038B8">
      <w:pPr>
        <w:pStyle w:val="B1"/>
        <w:snapToGrid w:val="0"/>
        <w:spacing w:after="120"/>
      </w:pPr>
      <w:r w:rsidRPr="00EA70F5">
        <w:t>-</w:t>
      </w:r>
      <w:r w:rsidRPr="00EA70F5">
        <w:tab/>
      </w:r>
      <w:r w:rsidR="00F038B8" w:rsidRPr="00EA70F5">
        <w:t>0</w:t>
      </w:r>
      <w:r w:rsidRPr="00EA70F5">
        <w:t xml:space="preserve"> </w:t>
      </w:r>
      <w:r w:rsidRPr="00EA70F5">
        <w:rPr>
          <w:b/>
          <w:bCs/>
          <w:u w:val="single"/>
        </w:rPr>
        <w:t>new approved REL-1</w:t>
      </w:r>
      <w:r w:rsidR="00052E22" w:rsidRPr="00EA70F5">
        <w:rPr>
          <w:b/>
          <w:bCs/>
          <w:u w:val="single"/>
        </w:rPr>
        <w:t>8</w:t>
      </w:r>
      <w:r w:rsidRPr="00EA70F5">
        <w:rPr>
          <w:b/>
          <w:bCs/>
          <w:u w:val="single"/>
        </w:rPr>
        <w:t xml:space="preserve"> study item</w:t>
      </w:r>
      <w:r w:rsidR="003B2CEA" w:rsidRPr="00EA70F5">
        <w:rPr>
          <w:b/>
          <w:bCs/>
          <w:u w:val="single"/>
        </w:rPr>
        <w:t>s</w:t>
      </w:r>
      <w:r w:rsidRPr="00EA70F5">
        <w:t xml:space="preserve"> (SI)</w:t>
      </w:r>
    </w:p>
    <w:p w14:paraId="183D14C2" w14:textId="4B6CA5F1" w:rsidR="00FE7C9A" w:rsidRPr="00A515A3" w:rsidRDefault="00FE7C9A" w:rsidP="00FE7C9A">
      <w:pPr>
        <w:pStyle w:val="B1"/>
        <w:snapToGrid w:val="0"/>
        <w:spacing w:after="120"/>
        <w:rPr>
          <w:lang w:val="fr-FR"/>
        </w:rPr>
      </w:pPr>
      <w:r w:rsidRPr="00A515A3">
        <w:rPr>
          <w:lang w:val="fr-FR"/>
        </w:rPr>
        <w:t>-</w:t>
      </w:r>
      <w:r w:rsidRPr="00A515A3">
        <w:rPr>
          <w:lang w:val="fr-FR"/>
        </w:rPr>
        <w:tab/>
      </w:r>
      <w:r w:rsidR="00AA68A7" w:rsidRPr="00A515A3">
        <w:rPr>
          <w:lang w:val="fr-FR"/>
        </w:rPr>
        <w:t>19</w:t>
      </w:r>
      <w:r w:rsidR="00A515A3">
        <w:rPr>
          <w:lang w:val="fr-FR"/>
        </w:rPr>
        <w:t>20</w:t>
      </w:r>
      <w:r w:rsidRPr="00A515A3">
        <w:rPr>
          <w:lang w:val="fr-FR"/>
        </w:rPr>
        <w:t xml:space="preserve"> </w:t>
      </w:r>
      <w:r w:rsidRPr="00A515A3">
        <w:rPr>
          <w:b/>
          <w:u w:val="single"/>
          <w:lang w:val="fr-FR"/>
        </w:rPr>
        <w:t>CRs</w:t>
      </w:r>
      <w:r w:rsidRPr="00A515A3">
        <w:rPr>
          <w:lang w:val="fr-FR"/>
        </w:rPr>
        <w:t xml:space="preserve"> (incl. cat.A CRs and </w:t>
      </w:r>
      <w:r w:rsidR="00A515A3">
        <w:rPr>
          <w:lang w:val="fr-FR"/>
        </w:rPr>
        <w:t>12</w:t>
      </w:r>
      <w:r w:rsidRPr="00A515A3">
        <w:rPr>
          <w:lang w:val="fr-FR"/>
        </w:rPr>
        <w:t xml:space="preserve"> company CR</w:t>
      </w:r>
      <w:r w:rsidR="00AA68A7" w:rsidRPr="00A515A3">
        <w:rPr>
          <w:lang w:val="fr-FR"/>
        </w:rPr>
        <w:t>s</w:t>
      </w:r>
      <w:r w:rsidRPr="00A515A3">
        <w:rPr>
          <w:lang w:val="fr-FR"/>
        </w:rPr>
        <w:t xml:space="preserve">) were handled and </w:t>
      </w:r>
      <w:r w:rsidR="00AA68A7" w:rsidRPr="00A515A3">
        <w:rPr>
          <w:lang w:val="fr-FR"/>
        </w:rPr>
        <w:t>19</w:t>
      </w:r>
      <w:r w:rsidR="00A515A3">
        <w:rPr>
          <w:lang w:val="fr-FR"/>
        </w:rPr>
        <w:t>10</w:t>
      </w:r>
      <w:r w:rsidRPr="00A515A3">
        <w:rPr>
          <w:lang w:val="fr-FR"/>
        </w:rPr>
        <w:t xml:space="preserve"> CRs were approved</w:t>
      </w:r>
      <w:r w:rsidRPr="00A515A3">
        <w:rPr>
          <w:lang w:val="fr-FR"/>
        </w:rPr>
        <w:br/>
        <w:t>(see Annex D and attached Tdoc list).</w:t>
      </w:r>
    </w:p>
    <w:p w14:paraId="7A5210D8" w14:textId="77777777" w:rsidR="00FE7C9A" w:rsidRPr="00A515A3" w:rsidRDefault="00FE7C9A" w:rsidP="00FE7C9A">
      <w:pPr>
        <w:pStyle w:val="B1"/>
        <w:snapToGrid w:val="0"/>
        <w:spacing w:after="120"/>
        <w:rPr>
          <w:lang w:val="fr-FR"/>
        </w:rPr>
      </w:pPr>
      <w:r w:rsidRPr="00A515A3">
        <w:rPr>
          <w:lang w:val="fr-FR"/>
        </w:rPr>
        <w:t>-</w:t>
      </w:r>
      <w:r w:rsidRPr="00A515A3">
        <w:rPr>
          <w:lang w:val="fr-FR"/>
        </w:rPr>
        <w:tab/>
        <w:t xml:space="preserve">approved/noted/agreed </w:t>
      </w:r>
      <w:r w:rsidRPr="00A515A3">
        <w:rPr>
          <w:b/>
          <w:u w:val="single"/>
          <w:lang w:val="fr-FR"/>
        </w:rPr>
        <w:t>TRs/TSs</w:t>
      </w:r>
      <w:r w:rsidRPr="00A515A3">
        <w:rPr>
          <w:lang w:val="fr-FR"/>
        </w:rPr>
        <w:t xml:space="preserve"> (see Annex E):</w:t>
      </w:r>
    </w:p>
    <w:p w14:paraId="66684F64" w14:textId="2B95FF57" w:rsidR="002732A5" w:rsidRPr="00A515A3" w:rsidRDefault="00FE7C9A" w:rsidP="005325C2">
      <w:pPr>
        <w:pStyle w:val="B2"/>
        <w:spacing w:after="0"/>
      </w:pPr>
      <w:r w:rsidRPr="00A515A3">
        <w:t>-</w:t>
      </w:r>
      <w:r w:rsidRPr="00A515A3">
        <w:tab/>
      </w:r>
      <w:r w:rsidR="00D7738C">
        <w:t>1</w:t>
      </w:r>
      <w:r w:rsidR="002732A5" w:rsidRPr="00A515A3">
        <w:t>1</w:t>
      </w:r>
      <w:r w:rsidRPr="00A515A3">
        <w:t xml:space="preserve"> noted specification</w:t>
      </w:r>
      <w:r w:rsidR="00D7738C">
        <w:t>s</w:t>
      </w:r>
      <w:r w:rsidRPr="00A515A3">
        <w:t xml:space="preserve"> </w:t>
      </w:r>
      <w:r w:rsidR="00257DED" w:rsidRPr="00A515A3">
        <w:t>(</w:t>
      </w:r>
      <w:r w:rsidRPr="00A515A3">
        <w:t>for information</w:t>
      </w:r>
      <w:r w:rsidR="00257DED" w:rsidRPr="00A515A3">
        <w:t>)</w:t>
      </w:r>
      <w:r w:rsidR="002732A5" w:rsidRPr="00A515A3">
        <w:t>:</w:t>
      </w:r>
    </w:p>
    <w:p w14:paraId="6103BE64" w14:textId="73DC1521" w:rsidR="00D7738C" w:rsidRDefault="00D7738C" w:rsidP="00D7738C">
      <w:pPr>
        <w:pStyle w:val="B3"/>
        <w:spacing w:after="0"/>
      </w:pPr>
      <w:r>
        <w:t>-</w:t>
      </w:r>
      <w:r>
        <w:tab/>
        <w:t>Rel-18 RAN1 TR 38.843 (FS_NR_AIML_air)</w:t>
      </w:r>
    </w:p>
    <w:p w14:paraId="56452F92" w14:textId="77777777" w:rsidR="00D7738C" w:rsidRDefault="00D7738C" w:rsidP="00D7738C">
      <w:pPr>
        <w:pStyle w:val="B3"/>
        <w:spacing w:after="0"/>
      </w:pPr>
      <w:r>
        <w:t>-</w:t>
      </w:r>
      <w:r>
        <w:tab/>
        <w:t>Rel-18 RAN1 TR 38.858 (FS_NR_duplex_evo)</w:t>
      </w:r>
    </w:p>
    <w:p w14:paraId="67ABEFF2" w14:textId="38B0121A" w:rsidR="00D7738C" w:rsidRDefault="00D7738C" w:rsidP="00D7738C">
      <w:pPr>
        <w:pStyle w:val="B3"/>
        <w:spacing w:after="0"/>
      </w:pPr>
      <w:r>
        <w:t>-</w:t>
      </w:r>
      <w:r>
        <w:tab/>
        <w:t>Rel-18 RAN1 TR 38.869 (FS_NR_LPWUS)</w:t>
      </w:r>
    </w:p>
    <w:p w14:paraId="0B440906" w14:textId="77777777" w:rsidR="00D7738C" w:rsidRDefault="00D7738C" w:rsidP="00D7738C">
      <w:pPr>
        <w:pStyle w:val="B3"/>
        <w:spacing w:after="0"/>
      </w:pPr>
      <w:r>
        <w:t>-</w:t>
      </w:r>
      <w:r>
        <w:tab/>
        <w:t>Rel-18 RAN2 TS 38.355 (NR_pos_enh2)</w:t>
      </w:r>
    </w:p>
    <w:p w14:paraId="0B3B35A3" w14:textId="77777777" w:rsidR="00D7738C" w:rsidRDefault="00D7738C" w:rsidP="00D7738C">
      <w:pPr>
        <w:pStyle w:val="B3"/>
        <w:spacing w:after="0"/>
      </w:pPr>
      <w:r>
        <w:t>-</w:t>
      </w:r>
      <w:r>
        <w:tab/>
        <w:t>Rel-18 RAN4 TR 37.718-11-11 (DC_R18_1BLTE_1BNR_2DL2UL-Core)</w:t>
      </w:r>
    </w:p>
    <w:p w14:paraId="6C871DC5" w14:textId="52CC9BB2" w:rsidR="00D7738C" w:rsidRDefault="00D7738C" w:rsidP="00D7738C">
      <w:pPr>
        <w:pStyle w:val="B3"/>
        <w:spacing w:after="0"/>
      </w:pPr>
      <w:r>
        <w:t>-</w:t>
      </w:r>
      <w:r>
        <w:tab/>
        <w:t>Rel-18 RAN4 TR 38.751 (NR_FR2_multiRX_DL-Core)</w:t>
      </w:r>
    </w:p>
    <w:p w14:paraId="2BF07490" w14:textId="75EF3549" w:rsidR="00D7738C" w:rsidRDefault="00D7738C" w:rsidP="00D7738C">
      <w:pPr>
        <w:pStyle w:val="B3"/>
        <w:spacing w:after="0"/>
      </w:pPr>
      <w:r>
        <w:lastRenderedPageBreak/>
        <w:t>-</w:t>
      </w:r>
      <w:r>
        <w:tab/>
        <w:t>Rel-18 RAN4 TR 38.786 (NR_SL_enh2-Core)</w:t>
      </w:r>
    </w:p>
    <w:p w14:paraId="28E62F70" w14:textId="3D9D6144" w:rsidR="00D7738C" w:rsidRDefault="00D7738C" w:rsidP="00D7738C">
      <w:pPr>
        <w:pStyle w:val="B3"/>
        <w:spacing w:after="0"/>
      </w:pPr>
      <w:r>
        <w:t>-</w:t>
      </w:r>
      <w:r>
        <w:tab/>
        <w:t>Rel-18 RAN4 TR 38.850 (HPUE_FR1_FDD_NR_CADC_R18-Core)</w:t>
      </w:r>
    </w:p>
    <w:p w14:paraId="4FB0BBB5" w14:textId="4DA07760" w:rsidR="00D7738C" w:rsidRDefault="00D7738C" w:rsidP="00D7738C">
      <w:pPr>
        <w:pStyle w:val="B3"/>
        <w:spacing w:after="0"/>
      </w:pPr>
      <w:r>
        <w:t>-</w:t>
      </w:r>
      <w:r>
        <w:tab/>
        <w:t>Rel-18 RAN4 TR 38.896 (HPUE_NR_FR1_FDD_R18-Core)</w:t>
      </w:r>
    </w:p>
    <w:p w14:paraId="457AE39C" w14:textId="33A22F95" w:rsidR="00D7738C" w:rsidRDefault="00D7738C" w:rsidP="00D7738C">
      <w:pPr>
        <w:pStyle w:val="B3"/>
        <w:spacing w:after="0"/>
      </w:pPr>
      <w:r>
        <w:t>-</w:t>
      </w:r>
      <w:r>
        <w:tab/>
        <w:t>Rel-17 RAN5 TS 38.521-5 (NR_NTN_solutions_plus_CT-UEConTest)</w:t>
      </w:r>
    </w:p>
    <w:p w14:paraId="179333F1" w14:textId="07EAB92F" w:rsidR="00D7738C" w:rsidRDefault="00D7738C" w:rsidP="00D7738C">
      <w:pPr>
        <w:pStyle w:val="B3"/>
        <w:spacing w:after="0"/>
      </w:pPr>
      <w:r>
        <w:t>-</w:t>
      </w:r>
      <w:r>
        <w:tab/>
        <w:t>Rel-17 RAN5 TS 38.561 (NR_FR1_TRP_TRS-UEConTest)</w:t>
      </w:r>
    </w:p>
    <w:p w14:paraId="226B7114" w14:textId="051626F2" w:rsidR="009B6CBF" w:rsidRPr="00A515A3" w:rsidRDefault="00FE7C9A" w:rsidP="009B6CBF">
      <w:pPr>
        <w:pStyle w:val="B2"/>
        <w:spacing w:after="0"/>
      </w:pPr>
      <w:r w:rsidRPr="00A515A3">
        <w:rPr>
          <w:lang w:val="fr-FR"/>
        </w:rPr>
        <w:t>-</w:t>
      </w:r>
      <w:r w:rsidRPr="00A515A3">
        <w:tab/>
      </w:r>
      <w:r w:rsidR="005B46F4">
        <w:t>3</w:t>
      </w:r>
      <w:r w:rsidR="00E72056" w:rsidRPr="00A515A3">
        <w:t xml:space="preserve"> approved specifications: </w:t>
      </w:r>
      <w:r w:rsidR="00962A3B">
        <w:t>3</w:t>
      </w:r>
      <w:r w:rsidRPr="00A515A3">
        <w:t xml:space="preserve"> approved </w:t>
      </w:r>
      <w:r w:rsidR="00E72056" w:rsidRPr="00A515A3">
        <w:t>TR</w:t>
      </w:r>
      <w:r w:rsidR="00962A3B">
        <w:t>s</w:t>
      </w:r>
      <w:r w:rsidR="00E72056" w:rsidRPr="00A515A3">
        <w:t xml:space="preserve"> and </w:t>
      </w:r>
      <w:r w:rsidR="00962A3B">
        <w:t>0</w:t>
      </w:r>
      <w:r w:rsidR="00E72056" w:rsidRPr="00A515A3">
        <w:t xml:space="preserve"> approved TS</w:t>
      </w:r>
      <w:r w:rsidR="00962A3B">
        <w:t>s</w:t>
      </w:r>
      <w:r w:rsidRPr="00A515A3">
        <w:t xml:space="preserve"> which </w:t>
      </w:r>
      <w:r w:rsidR="00EC6597" w:rsidRPr="00A515A3">
        <w:t>are</w:t>
      </w:r>
      <w:r w:rsidRPr="00A515A3">
        <w:t xml:space="preserve"> now under CR control:</w:t>
      </w:r>
    </w:p>
    <w:p w14:paraId="1E440941" w14:textId="44E5EB66" w:rsidR="00F03DED" w:rsidRDefault="005B46F4" w:rsidP="00F03DED">
      <w:pPr>
        <w:pStyle w:val="B3"/>
        <w:spacing w:after="0"/>
      </w:pPr>
      <w:r>
        <w:t>-</w:t>
      </w:r>
      <w:r>
        <w:tab/>
      </w:r>
      <w:r w:rsidR="00F03DED">
        <w:t>Rel-18</w:t>
      </w:r>
      <w:r>
        <w:t xml:space="preserve"> </w:t>
      </w:r>
      <w:r w:rsidR="00F03DED">
        <w:t>R</w:t>
      </w:r>
      <w:r>
        <w:t>AN</w:t>
      </w:r>
      <w:r w:rsidR="00F03DED">
        <w:t>4</w:t>
      </w:r>
      <w:r>
        <w:t xml:space="preserve"> </w:t>
      </w:r>
      <w:r w:rsidR="00F03DED">
        <w:t>TR</w:t>
      </w:r>
      <w:r>
        <w:t xml:space="preserve"> </w:t>
      </w:r>
      <w:r w:rsidR="00F03DED">
        <w:t>38.878</w:t>
      </w:r>
      <w:r>
        <w:t xml:space="preserve"> (</w:t>
      </w:r>
      <w:r w:rsidR="00F03DED">
        <w:t>NR_demod_enh3-Perf</w:t>
      </w:r>
      <w:r>
        <w:t>)</w:t>
      </w:r>
    </w:p>
    <w:p w14:paraId="3323D376" w14:textId="58028B0B" w:rsidR="00F03DED" w:rsidRDefault="005B46F4" w:rsidP="00F03DED">
      <w:pPr>
        <w:pStyle w:val="B3"/>
        <w:spacing w:after="0"/>
      </w:pPr>
      <w:r>
        <w:t>-</w:t>
      </w:r>
      <w:r>
        <w:tab/>
      </w:r>
      <w:r w:rsidR="00F03DED">
        <w:t>Rel-18</w:t>
      </w:r>
      <w:r>
        <w:t xml:space="preserve"> </w:t>
      </w:r>
      <w:r w:rsidR="00F03DED">
        <w:t>R</w:t>
      </w:r>
      <w:r>
        <w:t>AN</w:t>
      </w:r>
      <w:r w:rsidR="00F03DED">
        <w:t>4 TR</w:t>
      </w:r>
      <w:r>
        <w:t xml:space="preserve"> </w:t>
      </w:r>
      <w:r w:rsidR="00F03DED">
        <w:t>36.792</w:t>
      </w:r>
      <w:r>
        <w:t xml:space="preserve"> (</w:t>
      </w:r>
      <w:r w:rsidR="00F03DED">
        <w:t>LTE_terr_bcast_bands_part2-Core</w:t>
      </w:r>
      <w:r>
        <w:t>)</w:t>
      </w:r>
    </w:p>
    <w:p w14:paraId="795BDC33" w14:textId="78C7BEF5" w:rsidR="00F03DED" w:rsidRDefault="005B46F4" w:rsidP="00F03DED">
      <w:pPr>
        <w:pStyle w:val="B3"/>
        <w:spacing w:after="0"/>
      </w:pPr>
      <w:r>
        <w:t>-</w:t>
      </w:r>
      <w:r>
        <w:tab/>
      </w:r>
      <w:r w:rsidR="00F03DED">
        <w:t>Rel-18</w:t>
      </w:r>
      <w:r>
        <w:t xml:space="preserve"> </w:t>
      </w:r>
      <w:r w:rsidR="00F03DED">
        <w:t>R</w:t>
      </w:r>
      <w:r>
        <w:t>AN</w:t>
      </w:r>
      <w:r w:rsidR="00F03DED">
        <w:t xml:space="preserve"> TR</w:t>
      </w:r>
      <w:r>
        <w:t xml:space="preserve"> </w:t>
      </w:r>
      <w:r w:rsidR="00F03DED">
        <w:t>38.848</w:t>
      </w:r>
      <w:r>
        <w:t xml:space="preserve"> (</w:t>
      </w:r>
      <w:r w:rsidR="00F03DED">
        <w:t>FS_Ambient_IoT_RAN</w:t>
      </w:r>
      <w:r>
        <w:t>)</w:t>
      </w:r>
    </w:p>
    <w:p w14:paraId="24C96094" w14:textId="77777777" w:rsidR="002732A5" w:rsidRPr="00A515A3" w:rsidRDefault="00FE7C9A" w:rsidP="004F571C">
      <w:pPr>
        <w:pStyle w:val="B2"/>
        <w:spacing w:after="0"/>
      </w:pPr>
      <w:r w:rsidRPr="00A515A3">
        <w:t>-</w:t>
      </w:r>
      <w:r w:rsidRPr="00A515A3">
        <w:tab/>
      </w:r>
      <w:r w:rsidR="002732A5" w:rsidRPr="00A515A3">
        <w:t>3</w:t>
      </w:r>
      <w:r w:rsidRPr="00A515A3">
        <w:t xml:space="preserve"> agreed specification version</w:t>
      </w:r>
      <w:r w:rsidR="003A4E44" w:rsidRPr="00A515A3">
        <w:t>s</w:t>
      </w:r>
      <w:r w:rsidRPr="00A515A3">
        <w:t xml:space="preserve"> under RAN leadership</w:t>
      </w:r>
      <w:r w:rsidR="009B6CBF" w:rsidRPr="00A515A3">
        <w:t>:</w:t>
      </w:r>
    </w:p>
    <w:p w14:paraId="251C9FC3" w14:textId="3C068CAE" w:rsidR="00FE7C9A" w:rsidRDefault="002732A5" w:rsidP="002732A5">
      <w:pPr>
        <w:pStyle w:val="B3"/>
        <w:spacing w:after="0"/>
      </w:pPr>
      <w:r w:rsidRPr="00A515A3">
        <w:t>-</w:t>
      </w:r>
      <w:r w:rsidRPr="00A515A3">
        <w:tab/>
        <w:t>R</w:t>
      </w:r>
      <w:r w:rsidR="00DD00C1">
        <w:t>el</w:t>
      </w:r>
      <w:r w:rsidRPr="00A515A3">
        <w:t xml:space="preserve">-18 </w:t>
      </w:r>
      <w:r w:rsidR="003A4E44" w:rsidRPr="00A515A3">
        <w:t>TR 38.8</w:t>
      </w:r>
      <w:r w:rsidR="00257DED" w:rsidRPr="00A515A3">
        <w:t>48</w:t>
      </w:r>
      <w:r w:rsidR="003A4E44" w:rsidRPr="00A515A3">
        <w:t xml:space="preserve"> v0.</w:t>
      </w:r>
      <w:r w:rsidR="00DD00C1">
        <w:t>3</w:t>
      </w:r>
      <w:r w:rsidR="003A4E44" w:rsidRPr="00A515A3">
        <w:t>.</w:t>
      </w:r>
      <w:r w:rsidR="00527AF8" w:rsidRPr="00A515A3">
        <w:t>0</w:t>
      </w:r>
      <w:r w:rsidRPr="00A515A3">
        <w:t xml:space="preserve"> (FS_Ambient_IoT_RAN)</w:t>
      </w:r>
    </w:p>
    <w:p w14:paraId="3A1A062C" w14:textId="37145A02" w:rsidR="00DD00C1" w:rsidRDefault="00DD00C1" w:rsidP="002732A5">
      <w:pPr>
        <w:pStyle w:val="B3"/>
        <w:spacing w:after="0"/>
      </w:pPr>
      <w:r>
        <w:t>-</w:t>
      </w:r>
      <w:r>
        <w:tab/>
      </w:r>
      <w:r w:rsidRPr="00DD00C1">
        <w:t>Rel-18</w:t>
      </w:r>
      <w:r>
        <w:t xml:space="preserve"> </w:t>
      </w:r>
      <w:r w:rsidRPr="00DD00C1">
        <w:t>TR</w:t>
      </w:r>
      <w:r>
        <w:t xml:space="preserve"> </w:t>
      </w:r>
      <w:r w:rsidRPr="00DD00C1">
        <w:t>37.890</w:t>
      </w:r>
      <w:r>
        <w:t xml:space="preserve"> (</w:t>
      </w:r>
      <w:r w:rsidRPr="00DD00C1">
        <w:t>FS_6GHz_LTE_NR</w:t>
      </w:r>
      <w:r>
        <w:t>)</w:t>
      </w:r>
    </w:p>
    <w:p w14:paraId="22F9122A" w14:textId="1B8AEF2F" w:rsidR="00DD00C1" w:rsidRDefault="00DD00C1" w:rsidP="002732A5">
      <w:pPr>
        <w:pStyle w:val="B3"/>
        <w:spacing w:after="0"/>
      </w:pPr>
      <w:r>
        <w:t>-</w:t>
      </w:r>
      <w:r>
        <w:tab/>
      </w:r>
      <w:r w:rsidRPr="00DD00C1">
        <w:t>Rel-18 TR</w:t>
      </w:r>
      <w:r>
        <w:t xml:space="preserve"> </w:t>
      </w:r>
      <w:r w:rsidRPr="00DD00C1">
        <w:t>37.911</w:t>
      </w:r>
      <w:r>
        <w:t xml:space="preserve"> (</w:t>
      </w:r>
      <w:r w:rsidRPr="00DD00C1">
        <w:t>FS_IMT2020_SAT_eval</w:t>
      </w:r>
      <w:r>
        <w:t>)</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61976831"/>
      <w:bookmarkStart w:id="57" w:name="_Toc62413402"/>
      <w:bookmarkStart w:id="58" w:name="_Toc67153080"/>
      <w:bookmarkStart w:id="59" w:name="_Toc150626283"/>
      <w:r>
        <w:lastRenderedPageBreak/>
        <w:t>1</w:t>
      </w:r>
      <w:r>
        <w:tab/>
        <w:t>Opening of the meeting</w:t>
      </w:r>
      <w:bookmarkEnd w:id="55"/>
      <w:bookmarkEnd w:id="59"/>
    </w:p>
    <w:p w14:paraId="7BDBF637" w14:textId="77777777" w:rsidR="00D00BF0" w:rsidRDefault="00D00BF0" w:rsidP="00D00BF0">
      <w:r>
        <w:t>3GPP TSG RAN chairman Mr. Wanshi Chen (Qualcomm) opened the f2f meeting RAN #101 on Monday September 11th, 2023 at 9am.</w:t>
      </w:r>
    </w:p>
    <w:p w14:paraId="40818362" w14:textId="77777777" w:rsidR="00D00BF0" w:rsidRDefault="00D00BF0" w:rsidP="00D00BF0">
      <w:r>
        <w:t>A welcome video message from the Director General of TSDSI Mr. Mohanram was presented.</w:t>
      </w:r>
    </w:p>
    <w:p w14:paraId="439A138E" w14:textId="77777777" w:rsidR="00D00BF0" w:rsidRDefault="00D00BF0" w:rsidP="00D00BF0">
      <w:r>
        <w:t xml:space="preserve">On behalf of the host, Telecommunications Standards Development Society, India (TSDSI) and </w:t>
      </w:r>
      <w:r w:rsidRPr="00CF7563">
        <w:t>5G India Forum (5GIF)</w:t>
      </w:r>
      <w:r>
        <w:t>, Mr. Vikram Tiwathia (TSDSI) welcomed the participants to Bangalore = Bengaluru and explained organisational aspects of the meeting.</w:t>
      </w:r>
    </w:p>
    <w:p w14:paraId="08ECF6F8" w14:textId="77777777" w:rsidR="00D00BF0" w:rsidRDefault="00D00BF0" w:rsidP="00D00BF0">
      <w:r>
        <w:t>NOTE:</w:t>
      </w:r>
      <w:r>
        <w:tab/>
        <w:t xml:space="preserve">The TSG meetings #101 is carried out in a 1 week TSG set up (see RP-131328, RAN/CT at the beginning </w:t>
      </w:r>
      <w:r>
        <w:tab/>
      </w:r>
      <w:r>
        <w:tab/>
      </w:r>
      <w:r>
        <w:tab/>
        <w:t>and SA at the end of the week) but extended to 5 days (for the REL-19 discussions).</w:t>
      </w:r>
    </w:p>
    <w:p w14:paraId="4AC3BE42" w14:textId="77777777" w:rsidR="00042FE1" w:rsidRDefault="00042FE1" w:rsidP="00042FE1">
      <w:pPr>
        <w:pStyle w:val="Heading2"/>
      </w:pPr>
      <w:bookmarkStart w:id="60" w:name="_Toc140854267"/>
      <w:bookmarkStart w:id="61" w:name="_Toc150626284"/>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lastRenderedPageBreak/>
        <w:t>The delegates are asked to take note that they are thereby invited:</w:t>
      </w:r>
    </w:p>
    <w:p w14:paraId="655587D6" w14:textId="77777777" w:rsidR="00042FE1" w:rsidRDefault="00042FE1" w:rsidP="00C70649">
      <w:pPr>
        <w:spacing w:after="0"/>
      </w:pPr>
      <w:r>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5E526557" w14:textId="77777777" w:rsidR="00042FE1" w:rsidRDefault="00042FE1" w:rsidP="00042FE1">
      <w:pPr>
        <w:pStyle w:val="Heading2"/>
      </w:pPr>
      <w:bookmarkStart w:id="62" w:name="_Toc140854268"/>
      <w:bookmarkStart w:id="63" w:name="_Toc150626285"/>
      <w:r>
        <w:t>3</w:t>
      </w:r>
      <w:r>
        <w:tab/>
        <w:t>Approval of the agenda</w:t>
      </w:r>
      <w:bookmarkEnd w:id="62"/>
      <w:bookmarkEnd w:id="63"/>
    </w:p>
    <w:p w14:paraId="455C391B" w14:textId="77777777" w:rsidR="00094632" w:rsidRDefault="00094632" w:rsidP="00094632">
      <w:pPr>
        <w:rPr>
          <w:rFonts w:ascii="Arial" w:hAnsi="Arial" w:cs="Arial"/>
          <w:b/>
          <w:sz w:val="24"/>
        </w:rPr>
      </w:pPr>
      <w:r>
        <w:rPr>
          <w:rFonts w:ascii="Arial" w:hAnsi="Arial" w:cs="Arial"/>
          <w:b/>
          <w:color w:val="0000FF"/>
          <w:sz w:val="24"/>
        </w:rPr>
        <w:t>RP-231501</w:t>
      </w:r>
      <w:r>
        <w:rPr>
          <w:rFonts w:ascii="Arial" w:hAnsi="Arial" w:cs="Arial"/>
          <w:b/>
          <w:color w:val="0000FF"/>
          <w:sz w:val="24"/>
        </w:rPr>
        <w:tab/>
      </w:r>
      <w:r>
        <w:rPr>
          <w:rFonts w:ascii="Arial" w:hAnsi="Arial" w:cs="Arial"/>
          <w:b/>
          <w:sz w:val="24"/>
        </w:rPr>
        <w:t>Agenda for meeting RAN #101 held 11.09.-15.09.2023 in Bangalore, India</w:t>
      </w:r>
    </w:p>
    <w:p w14:paraId="7E079E17" w14:textId="77777777" w:rsidR="00094632" w:rsidRDefault="00094632" w:rsidP="0009463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548DE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RP-231539</w:t>
      </w:r>
      <w:r>
        <w:rPr>
          <w:color w:val="993300"/>
          <w:u w:val="single"/>
        </w:rPr>
        <w:t>.</w:t>
      </w:r>
    </w:p>
    <w:p w14:paraId="577A8E2E" w14:textId="77777777" w:rsidR="00094632" w:rsidRDefault="00094632" w:rsidP="00094632">
      <w:pPr>
        <w:rPr>
          <w:rFonts w:ascii="Arial" w:hAnsi="Arial" w:cs="Arial"/>
          <w:b/>
          <w:sz w:val="24"/>
        </w:rPr>
      </w:pPr>
      <w:r>
        <w:rPr>
          <w:rFonts w:ascii="Arial" w:hAnsi="Arial" w:cs="Arial"/>
          <w:b/>
          <w:color w:val="0000FF"/>
          <w:sz w:val="24"/>
        </w:rPr>
        <w:t>RP-231539</w:t>
      </w:r>
      <w:r>
        <w:rPr>
          <w:rFonts w:ascii="Arial" w:hAnsi="Arial" w:cs="Arial"/>
          <w:b/>
          <w:color w:val="0000FF"/>
          <w:sz w:val="24"/>
        </w:rPr>
        <w:tab/>
      </w:r>
      <w:r>
        <w:rPr>
          <w:rFonts w:ascii="Arial" w:hAnsi="Arial" w:cs="Arial"/>
          <w:b/>
          <w:sz w:val="24"/>
        </w:rPr>
        <w:t>Agenda for meeting RAN #101 held 11.09.-15.09.2023 in Bangalore, India</w:t>
      </w:r>
    </w:p>
    <w:p w14:paraId="13AD5A2C" w14:textId="77777777" w:rsidR="00094632" w:rsidRDefault="00094632" w:rsidP="0009463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C690D31" w14:textId="77777777" w:rsidR="00094632" w:rsidRDefault="00094632" w:rsidP="00094632">
      <w:pPr>
        <w:rPr>
          <w:color w:val="808080"/>
        </w:rPr>
      </w:pPr>
      <w:r>
        <w:rPr>
          <w:color w:val="808080"/>
        </w:rPr>
        <w:t>(Replaces RP-231501)</w:t>
      </w:r>
    </w:p>
    <w:p w14:paraId="652C0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0898F" w14:textId="77777777" w:rsidR="00094632" w:rsidRDefault="00094632" w:rsidP="00094632">
      <w:pPr>
        <w:pStyle w:val="Heading3"/>
      </w:pPr>
      <w:bookmarkStart w:id="64" w:name="_Toc146566468"/>
      <w:bookmarkStart w:id="65" w:name="_Toc150626286"/>
      <w:r>
        <w:t>3.1</w:t>
      </w:r>
      <w:r>
        <w:tab/>
        <w:t>Elections and technical votings (if any)</w:t>
      </w:r>
      <w:bookmarkEnd w:id="64"/>
      <w:bookmarkEnd w:id="65"/>
    </w:p>
    <w:p w14:paraId="6F1A297C" w14:textId="77777777" w:rsidR="00094632" w:rsidRDefault="00094632" w:rsidP="00094632">
      <w:pPr>
        <w:pStyle w:val="Heading2"/>
      </w:pPr>
      <w:bookmarkStart w:id="66" w:name="_Toc146566469"/>
      <w:bookmarkStart w:id="67" w:name="_Toc150626287"/>
      <w:r>
        <w:t>4</w:t>
      </w:r>
      <w:r>
        <w:tab/>
        <w:t>Approval of the meeting report of TSG-RAN #100</w:t>
      </w:r>
      <w:bookmarkEnd w:id="66"/>
      <w:bookmarkEnd w:id="67"/>
    </w:p>
    <w:p w14:paraId="59B66186" w14:textId="77777777" w:rsidR="00094632" w:rsidRDefault="00094632" w:rsidP="00094632">
      <w:pPr>
        <w:rPr>
          <w:rFonts w:ascii="Arial" w:hAnsi="Arial" w:cs="Arial"/>
          <w:b/>
          <w:sz w:val="24"/>
        </w:rPr>
      </w:pPr>
      <w:r>
        <w:rPr>
          <w:rFonts w:ascii="Arial" w:hAnsi="Arial" w:cs="Arial"/>
          <w:b/>
          <w:color w:val="0000FF"/>
          <w:sz w:val="24"/>
        </w:rPr>
        <w:t>RP-231502</w:t>
      </w:r>
      <w:r>
        <w:rPr>
          <w:rFonts w:ascii="Arial" w:hAnsi="Arial" w:cs="Arial"/>
          <w:b/>
          <w:color w:val="0000FF"/>
          <w:sz w:val="24"/>
        </w:rPr>
        <w:tab/>
      </w:r>
      <w:r>
        <w:rPr>
          <w:rFonts w:ascii="Arial" w:hAnsi="Arial" w:cs="Arial"/>
          <w:b/>
          <w:sz w:val="24"/>
        </w:rPr>
        <w:t>Draft report of meeting RAN #100 held 12.06.-14.06.2023 in Taipei</w:t>
      </w:r>
    </w:p>
    <w:p w14:paraId="44C825A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D5A29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RP-232644</w:t>
      </w:r>
      <w:r>
        <w:rPr>
          <w:color w:val="993300"/>
          <w:u w:val="single"/>
        </w:rPr>
        <w:t>.</w:t>
      </w:r>
    </w:p>
    <w:p w14:paraId="16E6A5D5" w14:textId="2209B0C1" w:rsidR="00094632" w:rsidRDefault="00094632" w:rsidP="00094632">
      <w:pPr>
        <w:rPr>
          <w:rFonts w:ascii="Arial" w:hAnsi="Arial" w:cs="Arial"/>
          <w:b/>
          <w:sz w:val="24"/>
        </w:rPr>
      </w:pPr>
      <w:r>
        <w:rPr>
          <w:rFonts w:ascii="Arial" w:hAnsi="Arial" w:cs="Arial"/>
          <w:b/>
          <w:color w:val="0000FF"/>
          <w:sz w:val="24"/>
        </w:rPr>
        <w:t>RP-232644</w:t>
      </w:r>
      <w:r>
        <w:rPr>
          <w:rFonts w:ascii="Arial" w:hAnsi="Arial" w:cs="Arial"/>
          <w:b/>
          <w:color w:val="0000FF"/>
          <w:sz w:val="24"/>
        </w:rPr>
        <w:tab/>
      </w:r>
      <w:r w:rsidR="00666A6D">
        <w:rPr>
          <w:rFonts w:ascii="Arial" w:hAnsi="Arial" w:cs="Arial"/>
          <w:b/>
          <w:sz w:val="24"/>
        </w:rPr>
        <w:t>R</w:t>
      </w:r>
      <w:r>
        <w:rPr>
          <w:rFonts w:ascii="Arial" w:hAnsi="Arial" w:cs="Arial"/>
          <w:b/>
          <w:sz w:val="24"/>
        </w:rPr>
        <w:t>eport of meeting RAN #100 held 12.06.-14.06.2023 in Taipei</w:t>
      </w:r>
    </w:p>
    <w:p w14:paraId="29748D6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760BA7F" w14:textId="77777777" w:rsidR="00094632" w:rsidRDefault="00094632" w:rsidP="00094632">
      <w:pPr>
        <w:rPr>
          <w:color w:val="808080"/>
        </w:rPr>
      </w:pPr>
      <w:r>
        <w:rPr>
          <w:color w:val="808080"/>
        </w:rPr>
        <w:t>(Replaces RP-231502)</w:t>
      </w:r>
    </w:p>
    <w:p w14:paraId="54DF88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CC30" w14:textId="77777777" w:rsidR="00094632" w:rsidRDefault="00094632" w:rsidP="00094632">
      <w:pPr>
        <w:pStyle w:val="Heading2"/>
      </w:pPr>
      <w:bookmarkStart w:id="68" w:name="_Toc146566470"/>
      <w:bookmarkStart w:id="69" w:name="_Toc150626288"/>
      <w:r>
        <w:lastRenderedPageBreak/>
        <w:t>5</w:t>
      </w:r>
      <w:r>
        <w:tab/>
        <w:t>RAN WG reports/coordination</w:t>
      </w:r>
      <w:bookmarkEnd w:id="68"/>
      <w:bookmarkEnd w:id="69"/>
    </w:p>
    <w:p w14:paraId="74831A50" w14:textId="77777777" w:rsidR="00094632" w:rsidRDefault="00094632" w:rsidP="00094632">
      <w:pPr>
        <w:pStyle w:val="Heading3"/>
      </w:pPr>
      <w:bookmarkStart w:id="70" w:name="_Toc146566471"/>
      <w:bookmarkStart w:id="71" w:name="_Toc150626289"/>
      <w:r>
        <w:t>5.1</w:t>
      </w:r>
      <w:r>
        <w:tab/>
        <w:t>TSG RAN WG1</w:t>
      </w:r>
      <w:bookmarkEnd w:id="70"/>
      <w:bookmarkEnd w:id="71"/>
    </w:p>
    <w:p w14:paraId="649556D6" w14:textId="77777777" w:rsidR="00094632" w:rsidRDefault="00094632" w:rsidP="00094632">
      <w:pPr>
        <w:rPr>
          <w:rFonts w:ascii="Arial" w:hAnsi="Arial" w:cs="Arial"/>
          <w:b/>
          <w:sz w:val="24"/>
        </w:rPr>
      </w:pPr>
      <w:r>
        <w:rPr>
          <w:rFonts w:ascii="Arial" w:hAnsi="Arial" w:cs="Arial"/>
          <w:b/>
          <w:color w:val="0000FF"/>
          <w:sz w:val="24"/>
        </w:rPr>
        <w:t>RP-231503</w:t>
      </w:r>
      <w:r>
        <w:rPr>
          <w:rFonts w:ascii="Arial" w:hAnsi="Arial" w:cs="Arial"/>
          <w:b/>
          <w:color w:val="0000FF"/>
          <w:sz w:val="24"/>
        </w:rPr>
        <w:tab/>
      </w:r>
      <w:r>
        <w:rPr>
          <w:rFonts w:ascii="Arial" w:hAnsi="Arial" w:cs="Arial"/>
          <w:b/>
          <w:sz w:val="24"/>
        </w:rPr>
        <w:t>Status Report RAN WG1</w:t>
      </w:r>
    </w:p>
    <w:p w14:paraId="50313F9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C6224C8" w14:textId="77777777" w:rsidR="00094632" w:rsidRDefault="00094632" w:rsidP="00094632">
      <w:pPr>
        <w:rPr>
          <w:rFonts w:ascii="Arial" w:hAnsi="Arial" w:cs="Arial"/>
          <w:b/>
        </w:rPr>
      </w:pPr>
      <w:r>
        <w:rPr>
          <w:rFonts w:ascii="Arial" w:hAnsi="Arial" w:cs="Arial"/>
          <w:b/>
        </w:rPr>
        <w:t xml:space="preserve">Discussion: </w:t>
      </w:r>
    </w:p>
    <w:p w14:paraId="2C29CFB8" w14:textId="77777777" w:rsidR="00094632" w:rsidRDefault="00094632" w:rsidP="00094632">
      <w:r>
        <w:t>RAN chair: thanks RAN1 for completing the stage 3 REL-18 freeze in RAN1 by Sep.23</w:t>
      </w:r>
    </w:p>
    <w:p w14:paraId="5B128F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8AD3" w14:textId="77777777" w:rsidR="00094632" w:rsidRDefault="00094632" w:rsidP="00094632">
      <w:pPr>
        <w:rPr>
          <w:rFonts w:ascii="Arial" w:hAnsi="Arial" w:cs="Arial"/>
          <w:b/>
          <w:sz w:val="24"/>
        </w:rPr>
      </w:pPr>
      <w:r>
        <w:rPr>
          <w:rFonts w:ascii="Arial" w:hAnsi="Arial" w:cs="Arial"/>
          <w:b/>
          <w:color w:val="0000FF"/>
          <w:sz w:val="24"/>
        </w:rPr>
        <w:t>RP-231504</w:t>
      </w:r>
      <w:r>
        <w:rPr>
          <w:rFonts w:ascii="Arial" w:hAnsi="Arial" w:cs="Arial"/>
          <w:b/>
          <w:color w:val="0000FF"/>
          <w:sz w:val="24"/>
        </w:rPr>
        <w:tab/>
      </w:r>
      <w:r>
        <w:rPr>
          <w:rFonts w:ascii="Arial" w:hAnsi="Arial" w:cs="Arial"/>
          <w:b/>
          <w:sz w:val="24"/>
        </w:rPr>
        <w:t>List of CRs from RAN WG1</w:t>
      </w:r>
    </w:p>
    <w:p w14:paraId="731FB6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2A6D5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2918" w14:textId="77777777" w:rsidR="00094632" w:rsidRDefault="00094632" w:rsidP="00094632">
      <w:pPr>
        <w:pStyle w:val="Heading3"/>
      </w:pPr>
      <w:bookmarkStart w:id="72" w:name="_Toc146566472"/>
      <w:bookmarkStart w:id="73" w:name="_Toc150626290"/>
      <w:r>
        <w:t>5.2</w:t>
      </w:r>
      <w:r>
        <w:tab/>
        <w:t>TSG RAN WG2</w:t>
      </w:r>
      <w:bookmarkEnd w:id="72"/>
      <w:bookmarkEnd w:id="73"/>
    </w:p>
    <w:p w14:paraId="528B6B90" w14:textId="77777777" w:rsidR="00094632" w:rsidRDefault="00094632" w:rsidP="00094632">
      <w:pPr>
        <w:rPr>
          <w:rFonts w:ascii="Arial" w:hAnsi="Arial" w:cs="Arial"/>
          <w:b/>
          <w:sz w:val="24"/>
        </w:rPr>
      </w:pPr>
      <w:r>
        <w:rPr>
          <w:rFonts w:ascii="Arial" w:hAnsi="Arial" w:cs="Arial"/>
          <w:b/>
          <w:color w:val="0000FF"/>
          <w:sz w:val="24"/>
        </w:rPr>
        <w:t>RP-231505</w:t>
      </w:r>
      <w:r>
        <w:rPr>
          <w:rFonts w:ascii="Arial" w:hAnsi="Arial" w:cs="Arial"/>
          <w:b/>
          <w:color w:val="0000FF"/>
          <w:sz w:val="24"/>
        </w:rPr>
        <w:tab/>
      </w:r>
      <w:r>
        <w:rPr>
          <w:rFonts w:ascii="Arial" w:hAnsi="Arial" w:cs="Arial"/>
          <w:b/>
          <w:sz w:val="24"/>
        </w:rPr>
        <w:t>Status Report RAN WG2</w:t>
      </w:r>
    </w:p>
    <w:p w14:paraId="49AA583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7080FB4" w14:textId="77777777" w:rsidR="00094632" w:rsidRDefault="00094632" w:rsidP="00094632">
      <w:pPr>
        <w:rPr>
          <w:rFonts w:ascii="Arial" w:hAnsi="Arial" w:cs="Arial"/>
          <w:b/>
        </w:rPr>
      </w:pPr>
      <w:r>
        <w:rPr>
          <w:rFonts w:ascii="Arial" w:hAnsi="Arial" w:cs="Arial"/>
          <w:b/>
        </w:rPr>
        <w:t xml:space="preserve">Discussion: </w:t>
      </w:r>
    </w:p>
    <w:p w14:paraId="7B4F234F" w14:textId="77777777" w:rsidR="00094632" w:rsidRDefault="00094632" w:rsidP="00094632">
      <w:r>
        <w:t>RAN chair: thanked outgoing RAN2 leaders (Johan, Sergio and Tero) for their hard work and welcomed the new RAN2 leadership (Diana, Kyeongin, Erlin) with an applause from the whole RAN meeting</w:t>
      </w:r>
    </w:p>
    <w:p w14:paraId="260A93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47F25" w14:textId="77777777" w:rsidR="00094632" w:rsidRDefault="00094632" w:rsidP="00094632">
      <w:pPr>
        <w:rPr>
          <w:rFonts w:ascii="Arial" w:hAnsi="Arial" w:cs="Arial"/>
          <w:b/>
          <w:sz w:val="24"/>
        </w:rPr>
      </w:pPr>
      <w:r>
        <w:rPr>
          <w:rFonts w:ascii="Arial" w:hAnsi="Arial" w:cs="Arial"/>
          <w:b/>
          <w:color w:val="0000FF"/>
          <w:sz w:val="24"/>
        </w:rPr>
        <w:t>RP-231506</w:t>
      </w:r>
      <w:r>
        <w:rPr>
          <w:rFonts w:ascii="Arial" w:hAnsi="Arial" w:cs="Arial"/>
          <w:b/>
          <w:color w:val="0000FF"/>
          <w:sz w:val="24"/>
        </w:rPr>
        <w:tab/>
      </w:r>
      <w:r>
        <w:rPr>
          <w:rFonts w:ascii="Arial" w:hAnsi="Arial" w:cs="Arial"/>
          <w:b/>
          <w:sz w:val="24"/>
        </w:rPr>
        <w:t>List of CRs from RAN WG2</w:t>
      </w:r>
    </w:p>
    <w:p w14:paraId="534EB44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6658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RP-232666</w:t>
      </w:r>
      <w:r>
        <w:rPr>
          <w:color w:val="993300"/>
          <w:u w:val="single"/>
        </w:rPr>
        <w:t>.</w:t>
      </w:r>
    </w:p>
    <w:p w14:paraId="2A4D42F8" w14:textId="77777777" w:rsidR="00094632" w:rsidRDefault="00094632" w:rsidP="00094632">
      <w:pPr>
        <w:rPr>
          <w:rFonts w:ascii="Arial" w:hAnsi="Arial" w:cs="Arial"/>
          <w:b/>
          <w:sz w:val="24"/>
        </w:rPr>
      </w:pPr>
      <w:r>
        <w:rPr>
          <w:rFonts w:ascii="Arial" w:hAnsi="Arial" w:cs="Arial"/>
          <w:b/>
          <w:color w:val="0000FF"/>
          <w:sz w:val="24"/>
        </w:rPr>
        <w:t>RP-232666</w:t>
      </w:r>
      <w:r>
        <w:rPr>
          <w:rFonts w:ascii="Arial" w:hAnsi="Arial" w:cs="Arial"/>
          <w:b/>
          <w:color w:val="0000FF"/>
          <w:sz w:val="24"/>
        </w:rPr>
        <w:tab/>
      </w:r>
      <w:r>
        <w:rPr>
          <w:rFonts w:ascii="Arial" w:hAnsi="Arial" w:cs="Arial"/>
          <w:b/>
          <w:sz w:val="24"/>
        </w:rPr>
        <w:t>List of CRs from RAN WG2</w:t>
      </w:r>
    </w:p>
    <w:p w14:paraId="710EDFC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2ACFF7C" w14:textId="77777777" w:rsidR="00094632" w:rsidRDefault="00094632" w:rsidP="00094632">
      <w:pPr>
        <w:rPr>
          <w:color w:val="808080"/>
        </w:rPr>
      </w:pPr>
      <w:r>
        <w:rPr>
          <w:color w:val="808080"/>
        </w:rPr>
        <w:t>(Replaces RP-231506)</w:t>
      </w:r>
    </w:p>
    <w:p w14:paraId="21D218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F7C2" w14:textId="77777777" w:rsidR="00094632" w:rsidRDefault="00094632" w:rsidP="00094632">
      <w:pPr>
        <w:pStyle w:val="Heading3"/>
      </w:pPr>
      <w:bookmarkStart w:id="74" w:name="_Toc146566473"/>
      <w:bookmarkStart w:id="75" w:name="_Toc150626291"/>
      <w:r>
        <w:t>5.3</w:t>
      </w:r>
      <w:r>
        <w:tab/>
        <w:t>TSG RAN WG3</w:t>
      </w:r>
      <w:bookmarkEnd w:id="74"/>
      <w:bookmarkEnd w:id="75"/>
    </w:p>
    <w:p w14:paraId="2A8A957C" w14:textId="77777777" w:rsidR="00094632" w:rsidRDefault="00094632" w:rsidP="00094632">
      <w:pPr>
        <w:rPr>
          <w:rFonts w:ascii="Arial" w:hAnsi="Arial" w:cs="Arial"/>
          <w:b/>
          <w:sz w:val="24"/>
        </w:rPr>
      </w:pPr>
      <w:r>
        <w:rPr>
          <w:rFonts w:ascii="Arial" w:hAnsi="Arial" w:cs="Arial"/>
          <w:b/>
          <w:color w:val="0000FF"/>
          <w:sz w:val="24"/>
        </w:rPr>
        <w:t>RP-231507</w:t>
      </w:r>
      <w:r>
        <w:rPr>
          <w:rFonts w:ascii="Arial" w:hAnsi="Arial" w:cs="Arial"/>
          <w:b/>
          <w:color w:val="0000FF"/>
          <w:sz w:val="24"/>
        </w:rPr>
        <w:tab/>
      </w:r>
      <w:r>
        <w:rPr>
          <w:rFonts w:ascii="Arial" w:hAnsi="Arial" w:cs="Arial"/>
          <w:b/>
          <w:sz w:val="24"/>
        </w:rPr>
        <w:t>Status Report RAN WG3</w:t>
      </w:r>
    </w:p>
    <w:p w14:paraId="21957EE1"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7F3146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A37ED" w14:textId="77777777" w:rsidR="00094632" w:rsidRDefault="00094632" w:rsidP="00094632">
      <w:pPr>
        <w:rPr>
          <w:rFonts w:ascii="Arial" w:hAnsi="Arial" w:cs="Arial"/>
          <w:b/>
          <w:sz w:val="24"/>
        </w:rPr>
      </w:pPr>
      <w:r>
        <w:rPr>
          <w:rFonts w:ascii="Arial" w:hAnsi="Arial" w:cs="Arial"/>
          <w:b/>
          <w:color w:val="0000FF"/>
          <w:sz w:val="24"/>
        </w:rPr>
        <w:t>RP-231508</w:t>
      </w:r>
      <w:r>
        <w:rPr>
          <w:rFonts w:ascii="Arial" w:hAnsi="Arial" w:cs="Arial"/>
          <w:b/>
          <w:color w:val="0000FF"/>
          <w:sz w:val="24"/>
        </w:rPr>
        <w:tab/>
      </w:r>
      <w:r>
        <w:rPr>
          <w:rFonts w:ascii="Arial" w:hAnsi="Arial" w:cs="Arial"/>
          <w:b/>
          <w:sz w:val="24"/>
        </w:rPr>
        <w:t>List of CRs from RAN WG3</w:t>
      </w:r>
    </w:p>
    <w:p w14:paraId="25F0452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99E3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65E2D" w14:textId="77777777" w:rsidR="00094632" w:rsidRDefault="00094632" w:rsidP="00094632">
      <w:pPr>
        <w:pStyle w:val="Heading3"/>
      </w:pPr>
      <w:bookmarkStart w:id="76" w:name="_Toc146566474"/>
      <w:bookmarkStart w:id="77" w:name="_Toc150626292"/>
      <w:r>
        <w:t>5.4</w:t>
      </w:r>
      <w:r>
        <w:tab/>
        <w:t>TSG RAN WG4</w:t>
      </w:r>
      <w:bookmarkEnd w:id="76"/>
      <w:bookmarkEnd w:id="77"/>
    </w:p>
    <w:p w14:paraId="0077C2C3" w14:textId="77777777" w:rsidR="00094632" w:rsidRDefault="00094632" w:rsidP="00094632">
      <w:pPr>
        <w:rPr>
          <w:rFonts w:ascii="Arial" w:hAnsi="Arial" w:cs="Arial"/>
          <w:b/>
          <w:sz w:val="24"/>
        </w:rPr>
      </w:pPr>
      <w:r>
        <w:rPr>
          <w:rFonts w:ascii="Arial" w:hAnsi="Arial" w:cs="Arial"/>
          <w:b/>
          <w:color w:val="0000FF"/>
          <w:sz w:val="24"/>
        </w:rPr>
        <w:t>RP-231509</w:t>
      </w:r>
      <w:r>
        <w:rPr>
          <w:rFonts w:ascii="Arial" w:hAnsi="Arial" w:cs="Arial"/>
          <w:b/>
          <w:color w:val="0000FF"/>
          <w:sz w:val="24"/>
        </w:rPr>
        <w:tab/>
      </w:r>
      <w:r>
        <w:rPr>
          <w:rFonts w:ascii="Arial" w:hAnsi="Arial" w:cs="Arial"/>
          <w:b/>
          <w:sz w:val="24"/>
        </w:rPr>
        <w:t>Status Report RAN WG4</w:t>
      </w:r>
    </w:p>
    <w:p w14:paraId="0D776139"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7D98BE5" w14:textId="77777777" w:rsidR="00094632" w:rsidRDefault="00094632" w:rsidP="00094632">
      <w:pPr>
        <w:rPr>
          <w:rFonts w:ascii="Arial" w:hAnsi="Arial" w:cs="Arial"/>
          <w:b/>
        </w:rPr>
      </w:pPr>
      <w:r>
        <w:rPr>
          <w:rFonts w:ascii="Arial" w:hAnsi="Arial" w:cs="Arial"/>
          <w:b/>
        </w:rPr>
        <w:t xml:space="preserve">Discussion: </w:t>
      </w:r>
    </w:p>
    <w:p w14:paraId="2FD89A69" w14:textId="77777777" w:rsidR="00094632" w:rsidRDefault="00094632" w:rsidP="00094632">
      <w:r>
        <w:t>RAN chair: thanked outgoing RAN4 vice-chairs (Andrey and Haijie) for their hard work and welcomed the new RAN4 vice-chairs (Gene, Shan) with an applause from the whole RAN meeting</w:t>
      </w:r>
    </w:p>
    <w:p w14:paraId="23A871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26E4" w14:textId="77777777" w:rsidR="00094632" w:rsidRDefault="00094632" w:rsidP="00094632">
      <w:pPr>
        <w:rPr>
          <w:rFonts w:ascii="Arial" w:hAnsi="Arial" w:cs="Arial"/>
          <w:b/>
          <w:sz w:val="24"/>
        </w:rPr>
      </w:pPr>
      <w:r>
        <w:rPr>
          <w:rFonts w:ascii="Arial" w:hAnsi="Arial" w:cs="Arial"/>
          <w:b/>
          <w:color w:val="0000FF"/>
          <w:sz w:val="24"/>
        </w:rPr>
        <w:t>RP-231510</w:t>
      </w:r>
      <w:r>
        <w:rPr>
          <w:rFonts w:ascii="Arial" w:hAnsi="Arial" w:cs="Arial"/>
          <w:b/>
          <w:color w:val="0000FF"/>
          <w:sz w:val="24"/>
        </w:rPr>
        <w:tab/>
      </w:r>
      <w:r>
        <w:rPr>
          <w:rFonts w:ascii="Arial" w:hAnsi="Arial" w:cs="Arial"/>
          <w:b/>
          <w:sz w:val="24"/>
        </w:rPr>
        <w:t>List of CRs from RAN WG4</w:t>
      </w:r>
    </w:p>
    <w:p w14:paraId="5652B0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4716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2C1A" w14:textId="77777777" w:rsidR="00094632" w:rsidRDefault="00094632" w:rsidP="00094632">
      <w:pPr>
        <w:pStyle w:val="Heading3"/>
      </w:pPr>
      <w:bookmarkStart w:id="78" w:name="_Toc146566475"/>
      <w:bookmarkStart w:id="79" w:name="_Toc150626293"/>
      <w:r>
        <w:t>5.5</w:t>
      </w:r>
      <w:r>
        <w:tab/>
        <w:t>TSG RAN WG5</w:t>
      </w:r>
      <w:bookmarkEnd w:id="78"/>
      <w:bookmarkEnd w:id="79"/>
    </w:p>
    <w:p w14:paraId="7E16C446" w14:textId="77777777" w:rsidR="00094632" w:rsidRDefault="00094632" w:rsidP="00094632">
      <w:pPr>
        <w:rPr>
          <w:rFonts w:ascii="Arial" w:hAnsi="Arial" w:cs="Arial"/>
          <w:b/>
          <w:sz w:val="24"/>
        </w:rPr>
      </w:pPr>
      <w:r>
        <w:rPr>
          <w:rFonts w:ascii="Arial" w:hAnsi="Arial" w:cs="Arial"/>
          <w:b/>
          <w:color w:val="0000FF"/>
          <w:sz w:val="24"/>
        </w:rPr>
        <w:t>RP-231511</w:t>
      </w:r>
      <w:r>
        <w:rPr>
          <w:rFonts w:ascii="Arial" w:hAnsi="Arial" w:cs="Arial"/>
          <w:b/>
          <w:color w:val="0000FF"/>
          <w:sz w:val="24"/>
        </w:rPr>
        <w:tab/>
      </w:r>
      <w:r>
        <w:rPr>
          <w:rFonts w:ascii="Arial" w:hAnsi="Arial" w:cs="Arial"/>
          <w:b/>
          <w:sz w:val="24"/>
        </w:rPr>
        <w:t>Status Report RAN WG5</w:t>
      </w:r>
    </w:p>
    <w:p w14:paraId="4A74A1BF"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76E0103" w14:textId="77777777" w:rsidR="00094632" w:rsidRDefault="00094632" w:rsidP="00094632">
      <w:pPr>
        <w:rPr>
          <w:rFonts w:ascii="Arial" w:hAnsi="Arial" w:cs="Arial"/>
          <w:b/>
        </w:rPr>
      </w:pPr>
      <w:r>
        <w:rPr>
          <w:rFonts w:ascii="Arial" w:hAnsi="Arial" w:cs="Arial"/>
          <w:b/>
        </w:rPr>
        <w:t xml:space="preserve">Discussion: </w:t>
      </w:r>
    </w:p>
    <w:p w14:paraId="5229CE1E" w14:textId="77777777" w:rsidR="00094632" w:rsidRDefault="00094632" w:rsidP="00094632">
      <w:r>
        <w:t>Telecom Italia: slide 13 TS 38.561: 45 degrees is not acceptable for Telecom Italia</w:t>
      </w:r>
    </w:p>
    <w:p w14:paraId="28D542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137AD" w14:textId="77777777" w:rsidR="00094632" w:rsidRDefault="00094632" w:rsidP="00094632">
      <w:pPr>
        <w:rPr>
          <w:rFonts w:ascii="Arial" w:hAnsi="Arial" w:cs="Arial"/>
          <w:b/>
          <w:sz w:val="24"/>
        </w:rPr>
      </w:pPr>
      <w:r>
        <w:rPr>
          <w:rFonts w:ascii="Arial" w:hAnsi="Arial" w:cs="Arial"/>
          <w:b/>
          <w:color w:val="0000FF"/>
          <w:sz w:val="24"/>
        </w:rPr>
        <w:t>RP-231513</w:t>
      </w:r>
      <w:r>
        <w:rPr>
          <w:rFonts w:ascii="Arial" w:hAnsi="Arial" w:cs="Arial"/>
          <w:b/>
          <w:color w:val="0000FF"/>
          <w:sz w:val="24"/>
        </w:rPr>
        <w:tab/>
      </w:r>
      <w:r>
        <w:rPr>
          <w:rFonts w:ascii="Arial" w:hAnsi="Arial" w:cs="Arial"/>
          <w:b/>
          <w:sz w:val="24"/>
        </w:rPr>
        <w:t>Status Report MCC TF160 (for approval)</w:t>
      </w:r>
    </w:p>
    <w:p w14:paraId="4A71A2F7"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0485C3A3" w14:textId="77777777" w:rsidR="00094632" w:rsidRDefault="00094632" w:rsidP="00094632">
      <w:pPr>
        <w:rPr>
          <w:rFonts w:ascii="Arial" w:hAnsi="Arial" w:cs="Arial"/>
          <w:b/>
        </w:rPr>
      </w:pPr>
      <w:r>
        <w:rPr>
          <w:rFonts w:ascii="Arial" w:hAnsi="Arial" w:cs="Arial"/>
          <w:b/>
        </w:rPr>
        <w:t xml:space="preserve">Discussion: </w:t>
      </w:r>
    </w:p>
    <w:p w14:paraId="1AAEF8E4" w14:textId="77777777" w:rsidR="00094632" w:rsidRDefault="00094632" w:rsidP="00094632">
      <w:r>
        <w:t xml:space="preserve">slide 17: Action to TSG RAN at RAN#101: </w:t>
      </w:r>
    </w:p>
    <w:p w14:paraId="458F10E7" w14:textId="77777777" w:rsidR="00094632" w:rsidRDefault="00094632" w:rsidP="00094632">
      <w:r>
        <w:t>TSG RAN is requested to endorse the 2024 TTCN Tasks List in slides 15 &amp; 16, and to request for the 3GPP TTCN funding of 58 pm (829.4 K€) at PCG#51 / OP#50.</w:t>
      </w:r>
    </w:p>
    <w:p w14:paraId="1C885219" w14:textId="77777777" w:rsidR="00094632" w:rsidRDefault="00094632" w:rsidP="00094632">
      <w:r>
        <w:t>conclusion:</w:t>
      </w:r>
    </w:p>
    <w:p w14:paraId="34C25D4D" w14:textId="77777777" w:rsidR="00094632" w:rsidRDefault="00094632" w:rsidP="00094632">
      <w:r>
        <w:t>TSG RAN endorsed the 2024 TTCN Tasks List in slides 15 &amp; 16, and to request for the 3GPP TTCN funding of 58 pm (829.4 K€) at PCG#51 / OP#50</w:t>
      </w:r>
    </w:p>
    <w:p w14:paraId="1F8233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F6E5F" w14:textId="77777777" w:rsidR="00094632" w:rsidRDefault="00094632" w:rsidP="00094632">
      <w:pPr>
        <w:rPr>
          <w:rFonts w:ascii="Arial" w:hAnsi="Arial" w:cs="Arial"/>
          <w:b/>
          <w:sz w:val="24"/>
        </w:rPr>
      </w:pPr>
      <w:r>
        <w:rPr>
          <w:rFonts w:ascii="Arial" w:hAnsi="Arial" w:cs="Arial"/>
          <w:b/>
          <w:color w:val="0000FF"/>
          <w:sz w:val="24"/>
        </w:rPr>
        <w:t>RP-231512</w:t>
      </w:r>
      <w:r>
        <w:rPr>
          <w:rFonts w:ascii="Arial" w:hAnsi="Arial" w:cs="Arial"/>
          <w:b/>
          <w:color w:val="0000FF"/>
          <w:sz w:val="24"/>
        </w:rPr>
        <w:tab/>
      </w:r>
      <w:r>
        <w:rPr>
          <w:rFonts w:ascii="Arial" w:hAnsi="Arial" w:cs="Arial"/>
          <w:b/>
          <w:sz w:val="24"/>
        </w:rPr>
        <w:t>List of CRs from RAN WG5</w:t>
      </w:r>
    </w:p>
    <w:p w14:paraId="5C6A0B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B34EC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3F81" w14:textId="77777777" w:rsidR="00094632" w:rsidRDefault="00094632" w:rsidP="00094632">
      <w:pPr>
        <w:pStyle w:val="Heading2"/>
      </w:pPr>
      <w:bookmarkStart w:id="80" w:name="_Toc146566476"/>
      <w:bookmarkStart w:id="81" w:name="_Toc150626294"/>
      <w:r>
        <w:lastRenderedPageBreak/>
        <w:t>6</w:t>
      </w:r>
      <w:r>
        <w:tab/>
        <w:t>Other coordination matters</w:t>
      </w:r>
      <w:bookmarkEnd w:id="80"/>
      <w:bookmarkEnd w:id="81"/>
    </w:p>
    <w:p w14:paraId="28B625C9" w14:textId="77777777" w:rsidR="00094632" w:rsidRDefault="00094632" w:rsidP="00094632">
      <w:pPr>
        <w:pStyle w:val="Heading3"/>
      </w:pPr>
      <w:bookmarkStart w:id="82" w:name="_Toc146566477"/>
      <w:bookmarkStart w:id="83" w:name="_Toc150626295"/>
      <w:r>
        <w:t>6.1</w:t>
      </w:r>
      <w:r>
        <w:tab/>
        <w:t>TSG SA/CT</w:t>
      </w:r>
      <w:bookmarkEnd w:id="82"/>
      <w:bookmarkEnd w:id="83"/>
    </w:p>
    <w:p w14:paraId="6ED45567" w14:textId="77777777" w:rsidR="00094632" w:rsidRDefault="00094632" w:rsidP="00094632">
      <w:pPr>
        <w:pStyle w:val="Heading3"/>
      </w:pPr>
      <w:bookmarkStart w:id="84" w:name="_Toc146566478"/>
      <w:bookmarkStart w:id="85" w:name="_Toc150626296"/>
      <w:r>
        <w:t>6.2</w:t>
      </w:r>
      <w:r>
        <w:tab/>
        <w:t>MCC</w:t>
      </w:r>
      <w:bookmarkEnd w:id="84"/>
      <w:bookmarkEnd w:id="85"/>
    </w:p>
    <w:p w14:paraId="62DD31E6" w14:textId="77777777" w:rsidR="00094632" w:rsidRDefault="00094632" w:rsidP="00094632">
      <w:pPr>
        <w:rPr>
          <w:rFonts w:ascii="Arial" w:hAnsi="Arial" w:cs="Arial"/>
          <w:b/>
          <w:sz w:val="24"/>
        </w:rPr>
      </w:pPr>
      <w:r>
        <w:rPr>
          <w:rFonts w:ascii="Arial" w:hAnsi="Arial" w:cs="Arial"/>
          <w:b/>
          <w:color w:val="0000FF"/>
          <w:sz w:val="24"/>
        </w:rPr>
        <w:t>RP-231514</w:t>
      </w:r>
      <w:r>
        <w:rPr>
          <w:rFonts w:ascii="Arial" w:hAnsi="Arial" w:cs="Arial"/>
          <w:b/>
          <w:color w:val="0000FF"/>
          <w:sz w:val="24"/>
        </w:rPr>
        <w:tab/>
      </w:r>
      <w:r>
        <w:rPr>
          <w:rFonts w:ascii="Arial" w:hAnsi="Arial" w:cs="Arial"/>
          <w:b/>
          <w:sz w:val="24"/>
        </w:rPr>
        <w:t>3GPP Support Team Report</w:t>
      </w:r>
    </w:p>
    <w:p w14:paraId="5AD02A88"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EFC85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FD76" w14:textId="708A0CC1" w:rsidR="00094632" w:rsidRDefault="00094632" w:rsidP="00094632">
      <w:pPr>
        <w:rPr>
          <w:rFonts w:ascii="Arial" w:hAnsi="Arial" w:cs="Arial"/>
          <w:b/>
          <w:sz w:val="24"/>
        </w:rPr>
      </w:pPr>
      <w:r>
        <w:rPr>
          <w:rFonts w:ascii="Arial" w:hAnsi="Arial" w:cs="Arial"/>
          <w:b/>
          <w:color w:val="0000FF"/>
          <w:sz w:val="24"/>
        </w:rPr>
        <w:t>RP-231516</w:t>
      </w:r>
      <w:r>
        <w:rPr>
          <w:rFonts w:ascii="Arial" w:hAnsi="Arial" w:cs="Arial"/>
          <w:b/>
          <w:color w:val="0000FF"/>
          <w:sz w:val="24"/>
        </w:rPr>
        <w:tab/>
      </w:r>
      <w:r>
        <w:rPr>
          <w:rFonts w:ascii="Arial" w:hAnsi="Arial" w:cs="Arial"/>
          <w:b/>
          <w:sz w:val="24"/>
        </w:rPr>
        <w:t>3GPP Work Plan review at Plenary #10</w:t>
      </w:r>
      <w:r w:rsidR="00C30128">
        <w:rPr>
          <w:rFonts w:ascii="Arial" w:hAnsi="Arial" w:cs="Arial"/>
          <w:b/>
          <w:sz w:val="24"/>
        </w:rPr>
        <w:t>1</w:t>
      </w:r>
    </w:p>
    <w:p w14:paraId="13867C80" w14:textId="77777777" w:rsidR="00094632" w:rsidRDefault="00094632" w:rsidP="000946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962EB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D053E" w14:textId="77777777" w:rsidR="00094632" w:rsidRDefault="00094632" w:rsidP="00094632">
      <w:pPr>
        <w:rPr>
          <w:rFonts w:ascii="Arial" w:hAnsi="Arial" w:cs="Arial"/>
          <w:b/>
          <w:sz w:val="24"/>
        </w:rPr>
      </w:pPr>
      <w:r>
        <w:rPr>
          <w:rFonts w:ascii="Arial" w:hAnsi="Arial" w:cs="Arial"/>
          <w:b/>
          <w:color w:val="0000FF"/>
          <w:sz w:val="24"/>
        </w:rPr>
        <w:t>RP-232603</w:t>
      </w:r>
      <w:r>
        <w:rPr>
          <w:rFonts w:ascii="Arial" w:hAnsi="Arial" w:cs="Arial"/>
          <w:b/>
          <w:color w:val="0000FF"/>
          <w:sz w:val="24"/>
        </w:rPr>
        <w:tab/>
      </w:r>
      <w:r>
        <w:rPr>
          <w:rFonts w:ascii="Arial" w:hAnsi="Arial" w:cs="Arial"/>
          <w:b/>
          <w:sz w:val="24"/>
        </w:rPr>
        <w:t>Proposed new use of "WID" and "SID"</w:t>
      </w:r>
    </w:p>
    <w:p w14:paraId="4FBEF9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6C701B9A" w14:textId="77777777" w:rsidR="00094632" w:rsidRDefault="00094632" w:rsidP="00094632">
      <w:pPr>
        <w:rPr>
          <w:rFonts w:ascii="Arial" w:hAnsi="Arial" w:cs="Arial"/>
          <w:b/>
        </w:rPr>
      </w:pPr>
      <w:r>
        <w:rPr>
          <w:rFonts w:ascii="Arial" w:hAnsi="Arial" w:cs="Arial"/>
          <w:b/>
        </w:rPr>
        <w:t xml:space="preserve">Discussion: </w:t>
      </w:r>
    </w:p>
    <w:p w14:paraId="23DFC81A" w14:textId="77777777" w:rsidR="00094632" w:rsidRDefault="00094632" w:rsidP="00094632">
      <w:r>
        <w:t>NEC: RAN invented the SI and we had a SI template in the past, MCC merged both at some point, fine to have separate them again but RAN had never a problem to distinguish SI and WI</w:t>
      </w:r>
    </w:p>
    <w:p w14:paraId="5B0C4950" w14:textId="77777777" w:rsidR="00094632" w:rsidRDefault="00094632" w:rsidP="00094632">
      <w:r>
        <w:t>Airbus: in RAN4 we often have an informative TR, would this mean to split this in WI and SI</w:t>
      </w:r>
    </w:p>
    <w:p w14:paraId="016560ED" w14:textId="77777777" w:rsidR="00094632" w:rsidRDefault="00094632" w:rsidP="00094632">
      <w:r>
        <w:t>MCC: we have too many RAN4 WIs so such a split would be a lot of overhead</w:t>
      </w:r>
    </w:p>
    <w:p w14:paraId="294415ED" w14:textId="77777777" w:rsidR="00094632" w:rsidRDefault="00094632" w:rsidP="00094632">
      <w:r>
        <w:t>DT: encourages to not have studies within the WI</w:t>
      </w:r>
    </w:p>
    <w:p w14:paraId="3409F6EC" w14:textId="77777777" w:rsidR="00094632" w:rsidRDefault="00094632" w:rsidP="00094632">
      <w:r>
        <w:t>NEC: agrees with DT, having half way studies and then already CRs in parallel is not a good approach</w:t>
      </w:r>
    </w:p>
    <w:p w14:paraId="7D528832" w14:textId="77777777" w:rsidR="00094632" w:rsidRDefault="00094632" w:rsidP="00094632">
      <w:r>
        <w:t>RAN3 chair (ZTE): current understanding of WID and SID is clear</w:t>
      </w:r>
    </w:p>
    <w:p w14:paraId="623FE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DAED9" w14:textId="77777777" w:rsidR="00094632" w:rsidRDefault="00094632" w:rsidP="00094632">
      <w:pPr>
        <w:rPr>
          <w:rFonts w:ascii="Arial" w:hAnsi="Arial" w:cs="Arial"/>
          <w:b/>
          <w:sz w:val="24"/>
        </w:rPr>
      </w:pPr>
      <w:r>
        <w:rPr>
          <w:rFonts w:ascii="Arial" w:hAnsi="Arial" w:cs="Arial"/>
          <w:b/>
          <w:color w:val="0000FF"/>
          <w:sz w:val="24"/>
        </w:rPr>
        <w:t>RP-232604</w:t>
      </w:r>
      <w:r>
        <w:rPr>
          <w:rFonts w:ascii="Arial" w:hAnsi="Arial" w:cs="Arial"/>
          <w:b/>
          <w:color w:val="0000FF"/>
          <w:sz w:val="24"/>
        </w:rPr>
        <w:tab/>
      </w:r>
      <w:r>
        <w:rPr>
          <w:rFonts w:ascii="Arial" w:hAnsi="Arial" w:cs="Arial"/>
          <w:b/>
          <w:sz w:val="24"/>
        </w:rPr>
        <w:t>Updated WID template if new use of WID/SID</w:t>
      </w:r>
    </w:p>
    <w:p w14:paraId="6D1983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06CB9A4B" w14:textId="77777777" w:rsidR="00094632" w:rsidRDefault="00094632" w:rsidP="00094632">
      <w:pPr>
        <w:rPr>
          <w:rFonts w:ascii="Arial" w:hAnsi="Arial" w:cs="Arial"/>
          <w:b/>
        </w:rPr>
      </w:pPr>
      <w:r>
        <w:rPr>
          <w:rFonts w:ascii="Arial" w:hAnsi="Arial" w:cs="Arial"/>
          <w:b/>
        </w:rPr>
        <w:t xml:space="preserve">Discussion: </w:t>
      </w:r>
    </w:p>
    <w:p w14:paraId="4BEAE379" w14:textId="77777777" w:rsidR="00094632" w:rsidRDefault="00094632" w:rsidP="00094632">
      <w:r>
        <w:t>MCC: TR also needed under new specs as otherwise we would have to split a lot of RAN4 WIs into WIs/SIs which would be problematic</w:t>
      </w:r>
    </w:p>
    <w:p w14:paraId="0D256397" w14:textId="77777777" w:rsidR="00094632" w:rsidRDefault="00094632" w:rsidP="00094632">
      <w:r>
        <w:t>DT: repeats that mixing WIs and SIs is not a good idea</w:t>
      </w:r>
    </w:p>
    <w:p w14:paraId="6E6A4808" w14:textId="77777777" w:rsidR="00094632" w:rsidRDefault="00094632" w:rsidP="00094632">
      <w:r>
        <w:t>Intel, Huawei, T-Mobile: support to have new TRs also possible in a WI</w:t>
      </w:r>
    </w:p>
    <w:p w14:paraId="7E5A533D" w14:textId="77777777" w:rsidR="00094632" w:rsidRDefault="00094632" w:rsidP="00094632">
      <w:r>
        <w:t>Huawei: we have no real problem in RAN to distinguish WI/SI but no problem if SA wants to have different templates for it</w:t>
      </w:r>
    </w:p>
    <w:p w14:paraId="6A384092" w14:textId="77777777" w:rsidR="00094632" w:rsidRDefault="00094632" w:rsidP="00094632">
      <w:r>
        <w:t>NEC: "study and specify" is not a clean way to do things, RAN invented a SI in the past to have a clear split</w:t>
      </w:r>
    </w:p>
    <w:p w14:paraId="0B121329" w14:textId="77777777" w:rsidR="00094632" w:rsidRDefault="00094632" w:rsidP="00094632">
      <w:r>
        <w:t>Mediatek: how urgent is this change, as we are in the middle of REL-19 preparation, maybe it could be rather considered for REL-20</w:t>
      </w:r>
    </w:p>
    <w:p w14:paraId="4F75B182" w14:textId="77777777" w:rsidR="00094632" w:rsidRDefault="00094632" w:rsidP="00094632">
      <w:r>
        <w:lastRenderedPageBreak/>
        <w:t>MCC: if if can not be decided now, then yes, it would be rather for REL-20</w:t>
      </w:r>
    </w:p>
    <w:p w14:paraId="7127A91B" w14:textId="77777777" w:rsidR="00094632" w:rsidRDefault="00094632" w:rsidP="00094632">
      <w:r>
        <w:t>RAN4 chair: test method need to be captured in a TR, also capturing for future reference</w:t>
      </w:r>
    </w:p>
    <w:p w14:paraId="198F6BB2" w14:textId="77777777" w:rsidR="00094632" w:rsidRDefault="00094632" w:rsidP="00094632">
      <w:r>
        <w:t>Qualcomm: we should not change things that are working already, SL had 4 objectives not related to each other</w:t>
      </w:r>
    </w:p>
    <w:p w14:paraId="2E233AF2" w14:textId="77777777" w:rsidR="00094632" w:rsidRDefault="00094632" w:rsidP="00094632">
      <w:r>
        <w:t>RAN chair: direction may be ok but WID should also be able to produce a TR, question is how fast to apply new templates (maybe REL-19)</w:t>
      </w:r>
    </w:p>
    <w:p w14:paraId="189920FF" w14:textId="77777777" w:rsidR="00094632" w:rsidRDefault="00094632" w:rsidP="00094632">
      <w:r>
        <w:t>Mediatek: SA has already approved REL-19 WIs/SIs with the old template</w:t>
      </w:r>
    </w:p>
    <w:p w14:paraId="45938A43" w14:textId="77777777" w:rsidR="00094632" w:rsidRDefault="00094632" w:rsidP="00094632">
      <w:r>
        <w:t>RAN chair: maybe they can update based on the latest template</w:t>
      </w:r>
    </w:p>
    <w:p w14:paraId="482C0BF3" w14:textId="77777777" w:rsidR="00094632" w:rsidRDefault="00094632" w:rsidP="00094632">
      <w:r>
        <w:t>Huawei: we have no problem with WI/SI definitions, current proposal will have problems for RAN4 and timing of such a split is also unfortunate</w:t>
      </w:r>
    </w:p>
    <w:p w14:paraId="5CD33A6C" w14:textId="77777777" w:rsidR="00094632" w:rsidRDefault="00094632" w:rsidP="00094632">
      <w:r>
        <w:t>RAN chair: changing working procedures and templates for something that works is probably not a good idea</w:t>
      </w:r>
    </w:p>
    <w:p w14:paraId="2E7536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B6A1C" w14:textId="77777777" w:rsidR="00094632" w:rsidRDefault="00094632" w:rsidP="00094632">
      <w:pPr>
        <w:rPr>
          <w:rFonts w:ascii="Arial" w:hAnsi="Arial" w:cs="Arial"/>
          <w:b/>
          <w:sz w:val="24"/>
        </w:rPr>
      </w:pPr>
      <w:r>
        <w:rPr>
          <w:rFonts w:ascii="Arial" w:hAnsi="Arial" w:cs="Arial"/>
          <w:b/>
          <w:color w:val="0000FF"/>
          <w:sz w:val="24"/>
        </w:rPr>
        <w:t>RP-232605</w:t>
      </w:r>
      <w:r>
        <w:rPr>
          <w:rFonts w:ascii="Arial" w:hAnsi="Arial" w:cs="Arial"/>
          <w:b/>
          <w:color w:val="0000FF"/>
          <w:sz w:val="24"/>
        </w:rPr>
        <w:tab/>
      </w:r>
      <w:r>
        <w:rPr>
          <w:rFonts w:ascii="Arial" w:hAnsi="Arial" w:cs="Arial"/>
          <w:b/>
          <w:sz w:val="24"/>
        </w:rPr>
        <w:t>Proposed SID template if new use of WID/SID</w:t>
      </w:r>
    </w:p>
    <w:p w14:paraId="6DE2A3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2AAD95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8CEB4" w14:textId="77777777" w:rsidR="00094632" w:rsidRDefault="00094632" w:rsidP="00094632">
      <w:pPr>
        <w:rPr>
          <w:rFonts w:ascii="Arial" w:hAnsi="Arial" w:cs="Arial"/>
          <w:b/>
          <w:sz w:val="24"/>
        </w:rPr>
      </w:pPr>
      <w:r>
        <w:rPr>
          <w:rFonts w:ascii="Arial" w:hAnsi="Arial" w:cs="Arial"/>
          <w:b/>
          <w:color w:val="0000FF"/>
          <w:sz w:val="24"/>
        </w:rPr>
        <w:t>RP-232606</w:t>
      </w:r>
      <w:r>
        <w:rPr>
          <w:rFonts w:ascii="Arial" w:hAnsi="Arial" w:cs="Arial"/>
          <w:b/>
          <w:color w:val="0000FF"/>
          <w:sz w:val="24"/>
        </w:rPr>
        <w:tab/>
      </w:r>
      <w:r>
        <w:rPr>
          <w:rFonts w:ascii="Arial" w:hAnsi="Arial" w:cs="Arial"/>
          <w:b/>
          <w:sz w:val="24"/>
        </w:rPr>
        <w:t>Draft changes to 3GPP Working Procedures if new use of WID/SID</w:t>
      </w:r>
    </w:p>
    <w:p w14:paraId="642EC42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7126F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B79F3" w14:textId="77777777" w:rsidR="00094632" w:rsidRDefault="00094632" w:rsidP="00094632">
      <w:pPr>
        <w:pStyle w:val="Heading3"/>
      </w:pPr>
      <w:bookmarkStart w:id="86" w:name="_Toc146566479"/>
      <w:bookmarkStart w:id="87" w:name="_Toc150626297"/>
      <w:r>
        <w:t>6.3</w:t>
      </w:r>
      <w:r>
        <w:tab/>
        <w:t>Other groups/activities</w:t>
      </w:r>
      <w:bookmarkEnd w:id="86"/>
      <w:bookmarkEnd w:id="87"/>
    </w:p>
    <w:p w14:paraId="1EF21A8C" w14:textId="77777777" w:rsidR="00094632" w:rsidRDefault="00094632" w:rsidP="00094632">
      <w:pPr>
        <w:pStyle w:val="Heading2"/>
      </w:pPr>
      <w:bookmarkStart w:id="88" w:name="_Toc146566480"/>
      <w:bookmarkStart w:id="89" w:name="_Toc150626298"/>
      <w:r>
        <w:t>7</w:t>
      </w:r>
      <w:r>
        <w:tab/>
        <w:t>Liaison activities of TSG RAN</w:t>
      </w:r>
      <w:bookmarkEnd w:id="88"/>
      <w:bookmarkEnd w:id="89"/>
    </w:p>
    <w:p w14:paraId="48F13A56" w14:textId="77777777" w:rsidR="00094632" w:rsidRDefault="00094632" w:rsidP="00094632">
      <w:r>
        <w:t>NOTE:</w:t>
      </w:r>
      <w:r>
        <w:tab/>
        <w:t>This agenda item will only handle LSs not handled elsewhere.</w:t>
      </w:r>
    </w:p>
    <w:p w14:paraId="6957D66C" w14:textId="77777777" w:rsidR="00094632" w:rsidRDefault="00094632" w:rsidP="00094632">
      <w:pPr>
        <w:rPr>
          <w:rFonts w:ascii="Arial" w:hAnsi="Arial" w:cs="Arial"/>
          <w:b/>
          <w:sz w:val="24"/>
        </w:rPr>
      </w:pPr>
      <w:r>
        <w:rPr>
          <w:rFonts w:ascii="Arial" w:hAnsi="Arial" w:cs="Arial"/>
          <w:b/>
          <w:color w:val="0000FF"/>
          <w:sz w:val="24"/>
        </w:rPr>
        <w:t>RP-231517</w:t>
      </w:r>
      <w:r>
        <w:rPr>
          <w:rFonts w:ascii="Arial" w:hAnsi="Arial" w:cs="Arial"/>
          <w:b/>
          <w:color w:val="0000FF"/>
          <w:sz w:val="24"/>
        </w:rPr>
        <w:tab/>
      </w:r>
      <w:r>
        <w:rPr>
          <w:rFonts w:ascii="Arial" w:hAnsi="Arial" w:cs="Arial"/>
          <w:b/>
          <w:sz w:val="24"/>
        </w:rPr>
        <w:t>LS on 3GPP related Metaverse specifications and activities (SP-230741; to: Metaverse Standards Forum (MSF); cc: SA1, SA4, RAN, CT; contact: SA4 chair (Dolby))</w:t>
      </w:r>
    </w:p>
    <w:p w14:paraId="69C9DDA0"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SP-230741, to Metaverse Standards Forum (MSF), cc SA1, SA4, RAN, CT</w:t>
      </w:r>
      <w:r>
        <w:rPr>
          <w:i/>
        </w:rPr>
        <w:br/>
      </w:r>
      <w:r>
        <w:rPr>
          <w:i/>
        </w:rPr>
        <w:tab/>
      </w:r>
      <w:r>
        <w:rPr>
          <w:i/>
        </w:rPr>
        <w:tab/>
      </w:r>
      <w:r>
        <w:rPr>
          <w:i/>
        </w:rPr>
        <w:tab/>
      </w:r>
      <w:r>
        <w:rPr>
          <w:i/>
        </w:rPr>
        <w:tab/>
      </w:r>
      <w:r>
        <w:rPr>
          <w:i/>
        </w:rPr>
        <w:tab/>
        <w:t>Source: SA</w:t>
      </w:r>
    </w:p>
    <w:p w14:paraId="00482EA7" w14:textId="77777777" w:rsidR="00094632" w:rsidRDefault="00094632" w:rsidP="00094632">
      <w:pPr>
        <w:rPr>
          <w:rFonts w:ascii="Arial" w:hAnsi="Arial" w:cs="Arial"/>
          <w:b/>
        </w:rPr>
      </w:pPr>
      <w:r>
        <w:rPr>
          <w:rFonts w:ascii="Arial" w:hAnsi="Arial" w:cs="Arial"/>
          <w:b/>
        </w:rPr>
        <w:t xml:space="preserve">Abstract: </w:t>
      </w:r>
    </w:p>
    <w:p w14:paraId="6C3262E1" w14:textId="77777777" w:rsidR="00094632" w:rsidRDefault="00094632" w:rsidP="00094632">
      <w:r>
        <w:t>compare RP-230851; no RAN action requested</w:t>
      </w:r>
    </w:p>
    <w:p w14:paraId="640844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5C2BD" w14:textId="77777777" w:rsidR="00094632" w:rsidRDefault="00094632" w:rsidP="00094632">
      <w:pPr>
        <w:rPr>
          <w:rFonts w:ascii="Arial" w:hAnsi="Arial" w:cs="Arial"/>
          <w:b/>
          <w:sz w:val="24"/>
        </w:rPr>
      </w:pPr>
      <w:r>
        <w:rPr>
          <w:rFonts w:ascii="Arial" w:hAnsi="Arial" w:cs="Arial"/>
          <w:b/>
          <w:color w:val="0000FF"/>
          <w:sz w:val="24"/>
        </w:rPr>
        <w:t>RP-231524</w:t>
      </w:r>
      <w:r>
        <w:rPr>
          <w:rFonts w:ascii="Arial" w:hAnsi="Arial" w:cs="Arial"/>
          <w:b/>
          <w:color w:val="0000FF"/>
          <w:sz w:val="24"/>
        </w:rPr>
        <w:tab/>
      </w:r>
      <w:r>
        <w:rPr>
          <w:rFonts w:ascii="Arial" w:hAnsi="Arial" w:cs="Arial"/>
          <w:b/>
          <w:sz w:val="24"/>
        </w:rPr>
        <w:t>Reply LS to R4-2305903 = RP-230845 on receiver narrowband blocking and intermodulation for 3 MHz channel bandwidth in the paired frequency bands 874.4-880.0 MHz and 919.4-925.0 MHz for Railway Mobile Radio (RMR) (RT(23)090071; to: RAN4; cc: RAN; contact: UIC)</w:t>
      </w:r>
    </w:p>
    <w:p w14:paraId="3FACA779"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5DA1AC7D" w14:textId="77777777" w:rsidR="00094632" w:rsidRDefault="00094632" w:rsidP="00094632">
      <w:pPr>
        <w:rPr>
          <w:rFonts w:ascii="Arial" w:hAnsi="Arial" w:cs="Arial"/>
          <w:b/>
        </w:rPr>
      </w:pPr>
      <w:r>
        <w:rPr>
          <w:rFonts w:ascii="Arial" w:hAnsi="Arial" w:cs="Arial"/>
          <w:b/>
        </w:rPr>
        <w:lastRenderedPageBreak/>
        <w:t xml:space="preserve">Abstract: </w:t>
      </w:r>
    </w:p>
    <w:p w14:paraId="1E6327F4" w14:textId="77777777" w:rsidR="00094632" w:rsidRDefault="00094632" w:rsidP="00094632">
      <w:r>
        <w:t>no RAN action requested</w:t>
      </w:r>
    </w:p>
    <w:p w14:paraId="5D008E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0ACFE" w14:textId="77777777" w:rsidR="00094632" w:rsidRDefault="00094632" w:rsidP="00094632">
      <w:pPr>
        <w:rPr>
          <w:rFonts w:ascii="Arial" w:hAnsi="Arial" w:cs="Arial"/>
          <w:b/>
          <w:sz w:val="24"/>
        </w:rPr>
      </w:pPr>
      <w:r>
        <w:rPr>
          <w:rFonts w:ascii="Arial" w:hAnsi="Arial" w:cs="Arial"/>
          <w:b/>
          <w:color w:val="0000FF"/>
          <w:sz w:val="24"/>
        </w:rPr>
        <w:t>RP-231525</w:t>
      </w:r>
      <w:r>
        <w:rPr>
          <w:rFonts w:ascii="Arial" w:hAnsi="Arial" w:cs="Arial"/>
          <w:b/>
          <w:color w:val="0000FF"/>
          <w:sz w:val="24"/>
        </w:rPr>
        <w:tab/>
      </w:r>
      <w:r>
        <w:rPr>
          <w:rFonts w:ascii="Arial" w:hAnsi="Arial" w:cs="Arial"/>
          <w:b/>
          <w:sz w:val="24"/>
        </w:rPr>
        <w:t>LS announcing Study item for defining NTN-IoT test cases (GEO+LEO) (GSMA_LS_TSGIoT52_006; to: RAN, RAN4, RAN5, GCF SG, GCF CAG, GSMA FTDG; cc: -; contact: GSMA Terminals Director)</w:t>
      </w:r>
    </w:p>
    <w:p w14:paraId="72A97F49"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GSMA_LS_TSGIoT52_006, to RAN, RAN4, RAN5, GCF SG, GCF CAG, GSMA FTDG, cc -</w:t>
      </w:r>
      <w:r>
        <w:rPr>
          <w:i/>
        </w:rPr>
        <w:br/>
      </w:r>
      <w:r>
        <w:rPr>
          <w:i/>
        </w:rPr>
        <w:tab/>
      </w:r>
      <w:r>
        <w:rPr>
          <w:i/>
        </w:rPr>
        <w:tab/>
      </w:r>
      <w:r>
        <w:rPr>
          <w:i/>
        </w:rPr>
        <w:tab/>
      </w:r>
      <w:r>
        <w:rPr>
          <w:i/>
        </w:rPr>
        <w:tab/>
      </w:r>
      <w:r>
        <w:rPr>
          <w:i/>
        </w:rPr>
        <w:tab/>
        <w:t>Source: GSMA</w:t>
      </w:r>
    </w:p>
    <w:p w14:paraId="6B850CD3" w14:textId="77777777" w:rsidR="00094632" w:rsidRDefault="00094632" w:rsidP="00094632">
      <w:pPr>
        <w:rPr>
          <w:rFonts w:ascii="Arial" w:hAnsi="Arial" w:cs="Arial"/>
          <w:b/>
        </w:rPr>
      </w:pPr>
      <w:r>
        <w:rPr>
          <w:rFonts w:ascii="Arial" w:hAnsi="Arial" w:cs="Arial"/>
          <w:b/>
        </w:rPr>
        <w:t xml:space="preserve">Abstract: </w:t>
      </w:r>
    </w:p>
    <w:p w14:paraId="6A49FDD9" w14:textId="77777777" w:rsidR="00094632" w:rsidRDefault="00094632" w:rsidP="00094632">
      <w:r>
        <w:t>RAN action requested</w:t>
      </w:r>
    </w:p>
    <w:p w14:paraId="339C70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69D53" w14:textId="77777777" w:rsidR="00094632" w:rsidRDefault="00094632" w:rsidP="00094632">
      <w:pPr>
        <w:rPr>
          <w:rFonts w:ascii="Arial" w:hAnsi="Arial" w:cs="Arial"/>
          <w:b/>
          <w:sz w:val="24"/>
        </w:rPr>
      </w:pPr>
      <w:r>
        <w:rPr>
          <w:rFonts w:ascii="Arial" w:hAnsi="Arial" w:cs="Arial"/>
          <w:b/>
          <w:color w:val="0000FF"/>
          <w:sz w:val="24"/>
        </w:rPr>
        <w:t>RP-231527</w:t>
      </w:r>
      <w:r>
        <w:rPr>
          <w:rFonts w:ascii="Arial" w:hAnsi="Arial" w:cs="Arial"/>
          <w:b/>
          <w:color w:val="0000FF"/>
          <w:sz w:val="24"/>
        </w:rPr>
        <w:tab/>
      </w:r>
      <w:r>
        <w:rPr>
          <w:rFonts w:ascii="Arial" w:hAnsi="Arial" w:cs="Arial"/>
          <w:b/>
          <w:sz w:val="24"/>
        </w:rPr>
        <w:t>LS on the user consent for trace reporting (S3-234267; to: RAN3; cc: RAN2, SA5, SA1, RAN; contact: Ericsson)</w:t>
      </w:r>
    </w:p>
    <w:p w14:paraId="2E4E2BE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S3-234267, to RAN3, cc RAN2, SA5, SA1, RAN</w:t>
      </w:r>
      <w:r>
        <w:rPr>
          <w:i/>
        </w:rPr>
        <w:br/>
      </w:r>
      <w:r>
        <w:rPr>
          <w:i/>
        </w:rPr>
        <w:tab/>
      </w:r>
      <w:r>
        <w:rPr>
          <w:i/>
        </w:rPr>
        <w:tab/>
      </w:r>
      <w:r>
        <w:rPr>
          <w:i/>
        </w:rPr>
        <w:tab/>
      </w:r>
      <w:r>
        <w:rPr>
          <w:i/>
        </w:rPr>
        <w:tab/>
      </w:r>
      <w:r>
        <w:rPr>
          <w:i/>
        </w:rPr>
        <w:tab/>
        <w:t>Source: SA3</w:t>
      </w:r>
    </w:p>
    <w:p w14:paraId="07F62F75" w14:textId="77777777" w:rsidR="00094632" w:rsidRDefault="00094632" w:rsidP="00094632">
      <w:pPr>
        <w:rPr>
          <w:rFonts w:ascii="Arial" w:hAnsi="Arial" w:cs="Arial"/>
          <w:b/>
        </w:rPr>
      </w:pPr>
      <w:r>
        <w:rPr>
          <w:rFonts w:ascii="Arial" w:hAnsi="Arial" w:cs="Arial"/>
          <w:b/>
        </w:rPr>
        <w:t xml:space="preserve">Abstract: </w:t>
      </w:r>
    </w:p>
    <w:p w14:paraId="0A875162" w14:textId="77777777" w:rsidR="00094632" w:rsidRDefault="00094632" w:rsidP="00094632">
      <w:r>
        <w:t>no RAN action requested</w:t>
      </w:r>
    </w:p>
    <w:p w14:paraId="0449C0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31B74" w14:textId="77777777" w:rsidR="00094632" w:rsidRDefault="00094632" w:rsidP="00094632">
      <w:pPr>
        <w:rPr>
          <w:rFonts w:ascii="Arial" w:hAnsi="Arial" w:cs="Arial"/>
          <w:b/>
          <w:sz w:val="24"/>
        </w:rPr>
      </w:pPr>
      <w:r>
        <w:rPr>
          <w:rFonts w:ascii="Arial" w:hAnsi="Arial" w:cs="Arial"/>
          <w:b/>
          <w:color w:val="0000FF"/>
          <w:sz w:val="24"/>
        </w:rPr>
        <w:t>RP-231528</w:t>
      </w:r>
      <w:r>
        <w:rPr>
          <w:rFonts w:ascii="Arial" w:hAnsi="Arial" w:cs="Arial"/>
          <w:b/>
          <w:color w:val="0000FF"/>
          <w:sz w:val="24"/>
        </w:rPr>
        <w:tab/>
      </w:r>
      <w:r>
        <w:rPr>
          <w:rFonts w:ascii="Arial" w:hAnsi="Arial" w:cs="Arial"/>
          <w:b/>
          <w:sz w:val="24"/>
        </w:rPr>
        <w:t>LS on AirFuel Alliance Liaison to 3GPP (AFA_LS230824; to: RAN; cc: -; contact: President AirFuel Alliance)</w:t>
      </w:r>
    </w:p>
    <w:p w14:paraId="06F0E4FF"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AFA_LS230824, to RAN, cc -</w:t>
      </w:r>
      <w:r>
        <w:rPr>
          <w:i/>
        </w:rPr>
        <w:br/>
      </w:r>
      <w:r>
        <w:rPr>
          <w:i/>
        </w:rPr>
        <w:tab/>
      </w:r>
      <w:r>
        <w:rPr>
          <w:i/>
        </w:rPr>
        <w:tab/>
      </w:r>
      <w:r>
        <w:rPr>
          <w:i/>
        </w:rPr>
        <w:tab/>
      </w:r>
      <w:r>
        <w:rPr>
          <w:i/>
        </w:rPr>
        <w:tab/>
      </w:r>
      <w:r>
        <w:rPr>
          <w:i/>
        </w:rPr>
        <w:tab/>
        <w:t>Source: AirFuel Alliance</w:t>
      </w:r>
    </w:p>
    <w:p w14:paraId="628DB26C" w14:textId="77777777" w:rsidR="00094632" w:rsidRDefault="00094632" w:rsidP="00094632">
      <w:pPr>
        <w:rPr>
          <w:rFonts w:ascii="Arial" w:hAnsi="Arial" w:cs="Arial"/>
          <w:b/>
        </w:rPr>
      </w:pPr>
      <w:r>
        <w:rPr>
          <w:rFonts w:ascii="Arial" w:hAnsi="Arial" w:cs="Arial"/>
          <w:b/>
        </w:rPr>
        <w:t xml:space="preserve">Abstract: </w:t>
      </w:r>
    </w:p>
    <w:p w14:paraId="7102C461" w14:textId="77777777" w:rsidR="00094632" w:rsidRDefault="00094632" w:rsidP="00094632">
      <w:r>
        <w:t>no explicit RAN action requested</w:t>
      </w:r>
    </w:p>
    <w:p w14:paraId="1234B3B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BA9D" w14:textId="77777777" w:rsidR="00094632" w:rsidRDefault="00094632" w:rsidP="00094632">
      <w:pPr>
        <w:rPr>
          <w:rFonts w:ascii="Arial" w:hAnsi="Arial" w:cs="Arial"/>
          <w:b/>
          <w:sz w:val="24"/>
        </w:rPr>
      </w:pPr>
      <w:r>
        <w:rPr>
          <w:rFonts w:ascii="Arial" w:hAnsi="Arial" w:cs="Arial"/>
          <w:b/>
          <w:color w:val="0000FF"/>
          <w:sz w:val="24"/>
        </w:rPr>
        <w:t>RP-231531</w:t>
      </w:r>
      <w:r>
        <w:rPr>
          <w:rFonts w:ascii="Arial" w:hAnsi="Arial" w:cs="Arial"/>
          <w:b/>
          <w:color w:val="0000FF"/>
          <w:sz w:val="24"/>
        </w:rPr>
        <w:tab/>
      </w:r>
      <w:r>
        <w:rPr>
          <w:rFonts w:ascii="Arial" w:hAnsi="Arial" w:cs="Arial"/>
          <w:b/>
          <w:sz w:val="24"/>
        </w:rPr>
        <w:t>LS on values in ReducedAggregatedBandwidth-r17 IE (TS 38.331) (R4-2313581; to: RAN2; cc: RAN; contact: Huawei)</w:t>
      </w:r>
    </w:p>
    <w:p w14:paraId="1DA9D1AF"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R4-2313581, to RAN2, cc RAN</w:t>
      </w:r>
      <w:r>
        <w:rPr>
          <w:i/>
        </w:rPr>
        <w:br/>
      </w:r>
      <w:r>
        <w:rPr>
          <w:i/>
        </w:rPr>
        <w:tab/>
      </w:r>
      <w:r>
        <w:rPr>
          <w:i/>
        </w:rPr>
        <w:tab/>
      </w:r>
      <w:r>
        <w:rPr>
          <w:i/>
        </w:rPr>
        <w:tab/>
      </w:r>
      <w:r>
        <w:rPr>
          <w:i/>
        </w:rPr>
        <w:tab/>
      </w:r>
      <w:r>
        <w:rPr>
          <w:i/>
        </w:rPr>
        <w:tab/>
        <w:t>Source: RAN4</w:t>
      </w:r>
    </w:p>
    <w:p w14:paraId="16DDE657" w14:textId="77777777" w:rsidR="00094632" w:rsidRDefault="00094632" w:rsidP="00094632">
      <w:pPr>
        <w:rPr>
          <w:rFonts w:ascii="Arial" w:hAnsi="Arial" w:cs="Arial"/>
          <w:b/>
        </w:rPr>
      </w:pPr>
      <w:r>
        <w:rPr>
          <w:rFonts w:ascii="Arial" w:hAnsi="Arial" w:cs="Arial"/>
          <w:b/>
        </w:rPr>
        <w:t xml:space="preserve">Abstract: </w:t>
      </w:r>
    </w:p>
    <w:p w14:paraId="59DA612F" w14:textId="77777777" w:rsidR="00094632" w:rsidRDefault="00094632" w:rsidP="00094632">
      <w:r>
        <w:t>no RAN action requested</w:t>
      </w:r>
    </w:p>
    <w:p w14:paraId="29CF30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071C" w14:textId="77777777" w:rsidR="00094632" w:rsidRDefault="00094632" w:rsidP="00094632">
      <w:pPr>
        <w:rPr>
          <w:rFonts w:ascii="Arial" w:hAnsi="Arial" w:cs="Arial"/>
          <w:b/>
          <w:sz w:val="24"/>
        </w:rPr>
      </w:pPr>
      <w:r>
        <w:rPr>
          <w:rFonts w:ascii="Arial" w:hAnsi="Arial" w:cs="Arial"/>
          <w:b/>
          <w:color w:val="0000FF"/>
          <w:sz w:val="24"/>
        </w:rPr>
        <w:t>RP-231534</w:t>
      </w:r>
      <w:r>
        <w:rPr>
          <w:rFonts w:ascii="Arial" w:hAnsi="Arial" w:cs="Arial"/>
          <w:b/>
          <w:color w:val="0000FF"/>
          <w:sz w:val="24"/>
        </w:rPr>
        <w:tab/>
      </w:r>
      <w:r>
        <w:rPr>
          <w:rFonts w:ascii="Arial" w:hAnsi="Arial" w:cs="Arial"/>
          <w:b/>
          <w:sz w:val="24"/>
        </w:rPr>
        <w:t>LS on the study for RIS channel model (RISTA_LS230831; to: RAN; cc: -; contact: RISTA Secretariat)</w:t>
      </w:r>
    </w:p>
    <w:p w14:paraId="4D5886D3"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RISTA_LS230831, to RAN, cc -</w:t>
      </w:r>
      <w:r>
        <w:rPr>
          <w:i/>
        </w:rPr>
        <w:br/>
      </w:r>
      <w:r>
        <w:rPr>
          <w:i/>
        </w:rPr>
        <w:tab/>
      </w:r>
      <w:r>
        <w:rPr>
          <w:i/>
        </w:rPr>
        <w:tab/>
      </w:r>
      <w:r>
        <w:rPr>
          <w:i/>
        </w:rPr>
        <w:tab/>
      </w:r>
      <w:r>
        <w:rPr>
          <w:i/>
        </w:rPr>
        <w:tab/>
      </w:r>
      <w:r>
        <w:rPr>
          <w:i/>
        </w:rPr>
        <w:tab/>
        <w:t>Source: RISTA (RIS Tech Alliance)</w:t>
      </w:r>
    </w:p>
    <w:p w14:paraId="58393BB2" w14:textId="77777777" w:rsidR="00094632" w:rsidRDefault="00094632" w:rsidP="00094632">
      <w:pPr>
        <w:rPr>
          <w:rFonts w:ascii="Arial" w:hAnsi="Arial" w:cs="Arial"/>
          <w:b/>
        </w:rPr>
      </w:pPr>
      <w:r>
        <w:rPr>
          <w:rFonts w:ascii="Arial" w:hAnsi="Arial" w:cs="Arial"/>
          <w:b/>
        </w:rPr>
        <w:t xml:space="preserve">Abstract: </w:t>
      </w:r>
    </w:p>
    <w:p w14:paraId="26B3FCD9" w14:textId="77777777" w:rsidR="00094632" w:rsidRDefault="00094632" w:rsidP="00094632">
      <w:r>
        <w:t>no explicit RAN action requested</w:t>
      </w:r>
    </w:p>
    <w:p w14:paraId="61F7DA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1571" w14:textId="77777777" w:rsidR="00094632" w:rsidRDefault="00094632" w:rsidP="00094632">
      <w:pPr>
        <w:rPr>
          <w:rFonts w:ascii="Arial" w:hAnsi="Arial" w:cs="Arial"/>
          <w:b/>
          <w:sz w:val="24"/>
        </w:rPr>
      </w:pPr>
      <w:r>
        <w:rPr>
          <w:rFonts w:ascii="Arial" w:hAnsi="Arial" w:cs="Arial"/>
          <w:b/>
          <w:color w:val="0000FF"/>
          <w:sz w:val="24"/>
        </w:rPr>
        <w:t>RP-231535</w:t>
      </w:r>
      <w:r>
        <w:rPr>
          <w:rFonts w:ascii="Arial" w:hAnsi="Arial" w:cs="Arial"/>
          <w:b/>
          <w:color w:val="0000FF"/>
          <w:sz w:val="24"/>
        </w:rPr>
        <w:tab/>
      </w:r>
      <w:r>
        <w:rPr>
          <w:rFonts w:ascii="Arial" w:hAnsi="Arial" w:cs="Arial"/>
          <w:b/>
          <w:sz w:val="24"/>
        </w:rPr>
        <w:t>LS to Key SDOs on Publication of ETSI ISG RIS Group Reports (RIS(23)010004a1; to: RAN; cc: SA, ITU-R WP5D, ITU-R WP3K, ITU-R WP3J, ITU-R WP3M, ETSI ISG THz, ETSI ISG ENI, ETSI ISG MEC, ETSI ISG mWT, ETSI ISG SAI, ETSI ISG ZSM, ETSI ISG NFV, CCSA TC5; contact: Interdigital)</w:t>
      </w:r>
    </w:p>
    <w:p w14:paraId="580782F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RIS(23)010004a1, to RAN, cc SA, ITU-R WP5D, ITU-R WP3K, ITU-R WP3J, ITU-R WP3M, ETSI ISG THz, ETSI ISG ENI, ETSI ISG MEC, ETSI ISG mWT, ETSI ISG SAI, ETSI ISG ZSM, ETSI ISG NFV, CCSA TC5</w:t>
      </w:r>
      <w:r>
        <w:rPr>
          <w:i/>
        </w:rPr>
        <w:br/>
      </w:r>
      <w:r>
        <w:rPr>
          <w:i/>
        </w:rPr>
        <w:tab/>
      </w:r>
      <w:r>
        <w:rPr>
          <w:i/>
        </w:rPr>
        <w:tab/>
      </w:r>
      <w:r>
        <w:rPr>
          <w:i/>
        </w:rPr>
        <w:tab/>
      </w:r>
      <w:r>
        <w:rPr>
          <w:i/>
        </w:rPr>
        <w:tab/>
      </w:r>
      <w:r>
        <w:rPr>
          <w:i/>
        </w:rPr>
        <w:tab/>
        <w:t>Source: ETSI ISG RIS</w:t>
      </w:r>
    </w:p>
    <w:p w14:paraId="33391654" w14:textId="77777777" w:rsidR="00094632" w:rsidRDefault="00094632" w:rsidP="00094632">
      <w:pPr>
        <w:rPr>
          <w:rFonts w:ascii="Arial" w:hAnsi="Arial" w:cs="Arial"/>
          <w:b/>
        </w:rPr>
      </w:pPr>
      <w:r>
        <w:rPr>
          <w:rFonts w:ascii="Arial" w:hAnsi="Arial" w:cs="Arial"/>
          <w:b/>
        </w:rPr>
        <w:t xml:space="preserve">Abstract: </w:t>
      </w:r>
    </w:p>
    <w:p w14:paraId="301A5601" w14:textId="77777777" w:rsidR="00094632" w:rsidRDefault="00094632" w:rsidP="00094632">
      <w:r>
        <w:t>no explicit RAN action requested</w:t>
      </w:r>
    </w:p>
    <w:p w14:paraId="7D6234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F2DC" w14:textId="77777777" w:rsidR="00094632" w:rsidRDefault="00094632" w:rsidP="00094632">
      <w:pPr>
        <w:rPr>
          <w:rFonts w:ascii="Arial" w:hAnsi="Arial" w:cs="Arial"/>
          <w:b/>
          <w:sz w:val="24"/>
        </w:rPr>
      </w:pPr>
      <w:r>
        <w:rPr>
          <w:rFonts w:ascii="Arial" w:hAnsi="Arial" w:cs="Arial"/>
          <w:b/>
          <w:color w:val="0000FF"/>
          <w:sz w:val="24"/>
        </w:rPr>
        <w:t>RP-231538</w:t>
      </w:r>
      <w:r>
        <w:rPr>
          <w:rFonts w:ascii="Arial" w:hAnsi="Arial" w:cs="Arial"/>
          <w:b/>
          <w:color w:val="0000FF"/>
          <w:sz w:val="24"/>
        </w:rPr>
        <w:tab/>
      </w:r>
      <w:r>
        <w:rPr>
          <w:rFonts w:ascii="Arial" w:hAnsi="Arial" w:cs="Arial"/>
          <w:b/>
          <w:sz w:val="24"/>
        </w:rPr>
        <w:t>LS on 5GAA Input to 3GPP RAN Rel-19 Workshop (5GAA_WG4-238273; to: RAN; cc: -; contact: Bosch)</w:t>
      </w:r>
    </w:p>
    <w:p w14:paraId="7607A97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5GAA_WG4-238273, to RAN, cc -</w:t>
      </w:r>
      <w:r>
        <w:rPr>
          <w:i/>
        </w:rPr>
        <w:br/>
      </w:r>
      <w:r>
        <w:rPr>
          <w:i/>
        </w:rPr>
        <w:tab/>
      </w:r>
      <w:r>
        <w:rPr>
          <w:i/>
        </w:rPr>
        <w:tab/>
      </w:r>
      <w:r>
        <w:rPr>
          <w:i/>
        </w:rPr>
        <w:tab/>
      </w:r>
      <w:r>
        <w:rPr>
          <w:i/>
        </w:rPr>
        <w:tab/>
      </w:r>
      <w:r>
        <w:rPr>
          <w:i/>
        </w:rPr>
        <w:tab/>
        <w:t>Source: 5GAA WG4</w:t>
      </w:r>
    </w:p>
    <w:p w14:paraId="1EFD9912" w14:textId="77777777" w:rsidR="00094632" w:rsidRDefault="00094632" w:rsidP="00094632">
      <w:pPr>
        <w:rPr>
          <w:rFonts w:ascii="Arial" w:hAnsi="Arial" w:cs="Arial"/>
          <w:b/>
        </w:rPr>
      </w:pPr>
      <w:r>
        <w:rPr>
          <w:rFonts w:ascii="Arial" w:hAnsi="Arial" w:cs="Arial"/>
          <w:b/>
        </w:rPr>
        <w:t xml:space="preserve">Abstract: </w:t>
      </w:r>
    </w:p>
    <w:p w14:paraId="01E602D0" w14:textId="77777777" w:rsidR="00094632" w:rsidRDefault="00094632" w:rsidP="00094632">
      <w:r>
        <w:t>received on Mon of RAN #101</w:t>
      </w:r>
    </w:p>
    <w:p w14:paraId="70068CAC" w14:textId="77777777" w:rsidR="00094632" w:rsidRDefault="00094632" w:rsidP="00094632">
      <w:pPr>
        <w:rPr>
          <w:rFonts w:ascii="Arial" w:hAnsi="Arial" w:cs="Arial"/>
          <w:b/>
        </w:rPr>
      </w:pPr>
      <w:r>
        <w:rPr>
          <w:rFonts w:ascii="Arial" w:hAnsi="Arial" w:cs="Arial"/>
          <w:b/>
        </w:rPr>
        <w:t xml:space="preserve">Discussion: </w:t>
      </w:r>
    </w:p>
    <w:p w14:paraId="464F9BA5" w14:textId="77777777" w:rsidR="00094632" w:rsidRDefault="00094632" w:rsidP="00094632">
      <w:r>
        <w:t>Vodafone: thanks for providing this, people were interested in the number of devices (which is not provided in the LS)</w:t>
      </w:r>
    </w:p>
    <w:p w14:paraId="7712EE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CFA3" w14:textId="77777777" w:rsidR="00094632" w:rsidRDefault="00094632" w:rsidP="00094632">
      <w:pPr>
        <w:pStyle w:val="Heading2"/>
      </w:pPr>
      <w:bookmarkStart w:id="90" w:name="_Toc146566481"/>
      <w:bookmarkStart w:id="91" w:name="_Toc150626299"/>
      <w:r>
        <w:t>8</w:t>
      </w:r>
      <w:r>
        <w:tab/>
        <w:t>ITU-R ad hoc</w:t>
      </w:r>
      <w:bookmarkEnd w:id="90"/>
      <w:bookmarkEnd w:id="91"/>
    </w:p>
    <w:p w14:paraId="4C507290" w14:textId="77777777" w:rsidR="00094632" w:rsidRDefault="00094632" w:rsidP="00094632">
      <w:r>
        <w:t>AI 8 is handled in ITU session on Tue morning chaired by Giovanni Romano (Novamint).</w:t>
      </w:r>
    </w:p>
    <w:p w14:paraId="4547C9B1" w14:textId="77777777" w:rsidR="00094632" w:rsidRDefault="00094632" w:rsidP="00094632">
      <w:r>
        <w:t>RAN chair confirmed on Thu morning that Giovanni Romano (formerly with Telecom Italia, now with Novamint) will continue as convenor of the TSG RAN ITU-R Ad Hoc.</w:t>
      </w:r>
    </w:p>
    <w:p w14:paraId="6514F63E" w14:textId="77777777" w:rsidR="00094632" w:rsidRDefault="00094632" w:rsidP="00094632">
      <w:pPr>
        <w:pStyle w:val="Heading3"/>
      </w:pPr>
      <w:bookmarkStart w:id="92" w:name="_Toc146566482"/>
      <w:bookmarkStart w:id="93" w:name="_Toc150626300"/>
      <w:r>
        <w:t>8.1</w:t>
      </w:r>
      <w:r>
        <w:tab/>
        <w:t>Status report</w:t>
      </w:r>
      <w:bookmarkEnd w:id="92"/>
      <w:bookmarkEnd w:id="93"/>
    </w:p>
    <w:p w14:paraId="407A065C" w14:textId="77777777" w:rsidR="00651F3E" w:rsidRDefault="00651F3E" w:rsidP="00651F3E">
      <w:pPr>
        <w:rPr>
          <w:rFonts w:ascii="Arial" w:hAnsi="Arial" w:cs="Arial"/>
          <w:b/>
          <w:sz w:val="24"/>
        </w:rPr>
      </w:pPr>
      <w:r>
        <w:rPr>
          <w:rFonts w:ascii="Arial" w:hAnsi="Arial" w:cs="Arial"/>
          <w:b/>
          <w:color w:val="0000FF"/>
          <w:sz w:val="24"/>
        </w:rPr>
        <w:t>RP-231515</w:t>
      </w:r>
      <w:r>
        <w:rPr>
          <w:rFonts w:ascii="Arial" w:hAnsi="Arial" w:cs="Arial"/>
          <w:b/>
          <w:color w:val="0000FF"/>
          <w:sz w:val="24"/>
        </w:rPr>
        <w:tab/>
      </w:r>
      <w:r>
        <w:rPr>
          <w:rFonts w:ascii="Arial" w:hAnsi="Arial" w:cs="Arial"/>
          <w:b/>
          <w:sz w:val="24"/>
        </w:rPr>
        <w:t>Status Report ITU-R Ad hoc</w:t>
      </w:r>
    </w:p>
    <w:p w14:paraId="2452C593" w14:textId="77777777" w:rsidR="00651F3E" w:rsidRDefault="00651F3E" w:rsidP="00651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6725D30" w14:textId="77777777" w:rsidR="00651F3E" w:rsidRDefault="00651F3E" w:rsidP="00651F3E">
      <w:pPr>
        <w:rPr>
          <w:rFonts w:ascii="Arial" w:hAnsi="Arial" w:cs="Arial"/>
          <w:b/>
        </w:rPr>
      </w:pPr>
      <w:r>
        <w:rPr>
          <w:rFonts w:ascii="Arial" w:hAnsi="Arial" w:cs="Arial"/>
          <w:b/>
        </w:rPr>
        <w:t xml:space="preserve">Discussion: </w:t>
      </w:r>
    </w:p>
    <w:p w14:paraId="3C6DCA89" w14:textId="77777777" w:rsidR="00651F3E" w:rsidRDefault="00651F3E" w:rsidP="00651F3E">
      <w:r>
        <w:t>ITU-R AH convener: WP4B meeting only in April 24, satellite submission by the end of the year</w:t>
      </w:r>
    </w:p>
    <w:p w14:paraId="5AFFCA47" w14:textId="77777777" w:rsidR="00651F3E" w:rsidRDefault="00651F3E" w:rsidP="00651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9372" w14:textId="77777777" w:rsidR="00094632" w:rsidRDefault="00094632" w:rsidP="00094632">
      <w:pPr>
        <w:pStyle w:val="Heading3"/>
      </w:pPr>
      <w:bookmarkStart w:id="94" w:name="_Toc146566483"/>
      <w:bookmarkStart w:id="95" w:name="_Toc150626301"/>
      <w:r>
        <w:lastRenderedPageBreak/>
        <w:t>8.2</w:t>
      </w:r>
      <w:r>
        <w:tab/>
        <w:t>Documents from/to ITU-R WP5D</w:t>
      </w:r>
      <w:bookmarkEnd w:id="94"/>
      <w:bookmarkEnd w:id="95"/>
    </w:p>
    <w:p w14:paraId="1F206BD6" w14:textId="77777777" w:rsidR="00094632" w:rsidRDefault="00094632" w:rsidP="00094632">
      <w:pPr>
        <w:rPr>
          <w:rFonts w:ascii="Arial" w:hAnsi="Arial" w:cs="Arial"/>
          <w:b/>
          <w:sz w:val="24"/>
        </w:rPr>
      </w:pPr>
      <w:r>
        <w:rPr>
          <w:rFonts w:ascii="Arial" w:hAnsi="Arial" w:cs="Arial"/>
          <w:b/>
          <w:color w:val="0000FF"/>
          <w:sz w:val="24"/>
        </w:rPr>
        <w:t>RP-231518</w:t>
      </w:r>
      <w:r>
        <w:rPr>
          <w:rFonts w:ascii="Arial" w:hAnsi="Arial" w:cs="Arial"/>
          <w:b/>
          <w:color w:val="0000FF"/>
          <w:sz w:val="24"/>
        </w:rPr>
        <w:tab/>
      </w:r>
      <w:r>
        <w:rPr>
          <w:rFonts w:ascii="Arial" w:hAnsi="Arial" w:cs="Arial"/>
          <w:b/>
          <w:sz w:val="24"/>
        </w:rPr>
        <w:t>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OnGo Alliance, OMA, TIA, Telecom Engineering Centre India, TSDSI, TTA, TTC, UIC, Wi-Fi Alliance, WiMAX Forum, Wireless Innovation Forum, WWRF; cc: -; contact: Counsellor ITU-R SG5)</w:t>
      </w:r>
    </w:p>
    <w:p w14:paraId="39D5A81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WP5D_TEMP_899rev1, to RAN, CT, SA, 5G Americas, 5GAA, 5G-ACIA, 5G Innovation Centre, 5GIF, APCO, APT Wireless Group, ARIB, ATIS, ATIS Next G Alliance, CCSA, DECT-Forum, EBU/5G-MAG, ETNO, ETSI, GSA, GSMA, HAPS-Alliance, Hexa-X, IEEE, IMT-2030(6G) Promotion Group, IOWN GF.., cc -</w:t>
      </w:r>
      <w:r>
        <w:rPr>
          <w:i/>
        </w:rPr>
        <w:br/>
      </w:r>
      <w:r>
        <w:rPr>
          <w:i/>
        </w:rPr>
        <w:tab/>
      </w:r>
      <w:r>
        <w:rPr>
          <w:i/>
        </w:rPr>
        <w:tab/>
      </w:r>
      <w:r>
        <w:rPr>
          <w:i/>
        </w:rPr>
        <w:tab/>
      </w:r>
      <w:r>
        <w:rPr>
          <w:i/>
        </w:rPr>
        <w:tab/>
      </w:r>
      <w:r>
        <w:rPr>
          <w:i/>
        </w:rPr>
        <w:tab/>
        <w:t>Source: ITU-R WP5D</w:t>
      </w:r>
    </w:p>
    <w:p w14:paraId="549F434A" w14:textId="77777777" w:rsidR="00094632" w:rsidRDefault="00094632" w:rsidP="00094632">
      <w:pPr>
        <w:rPr>
          <w:rFonts w:ascii="Arial" w:hAnsi="Arial" w:cs="Arial"/>
          <w:b/>
        </w:rPr>
      </w:pPr>
      <w:r>
        <w:rPr>
          <w:rFonts w:ascii="Arial" w:hAnsi="Arial" w:cs="Arial"/>
          <w:b/>
        </w:rPr>
        <w:t xml:space="preserve">Abstract: </w:t>
      </w:r>
    </w:p>
    <w:p w14:paraId="7CE55727" w14:textId="77777777" w:rsidR="00094632" w:rsidRDefault="00094632" w:rsidP="00094632">
      <w:r>
        <w:t>no RAN action requested</w:t>
      </w:r>
    </w:p>
    <w:p w14:paraId="054D7B3E" w14:textId="77777777" w:rsidR="00094632" w:rsidRDefault="00094632" w:rsidP="00094632">
      <w:pPr>
        <w:rPr>
          <w:rFonts w:ascii="Arial" w:hAnsi="Arial" w:cs="Arial"/>
          <w:b/>
        </w:rPr>
      </w:pPr>
      <w:r>
        <w:rPr>
          <w:rFonts w:ascii="Arial" w:hAnsi="Arial" w:cs="Arial"/>
          <w:b/>
        </w:rPr>
        <w:t xml:space="preserve">Discussion: </w:t>
      </w:r>
    </w:p>
    <w:p w14:paraId="087DA79C" w14:textId="77777777" w:rsidR="00094632" w:rsidRDefault="00094632" w:rsidP="00094632">
      <w:r>
        <w:t>ITU-R AH convener: we could provide a courtesy answer; next WP5D meeting is in Jan.24 so we could send it from RAN #102</w:t>
      </w:r>
    </w:p>
    <w:p w14:paraId="5793B3FB" w14:textId="77777777" w:rsidR="00094632" w:rsidRDefault="00094632" w:rsidP="00094632">
      <w:r>
        <w:t>AT&amp;T: for information: there is a challenge to the document and it has to be approved by SG5</w:t>
      </w:r>
    </w:p>
    <w:p w14:paraId="586C99BF" w14:textId="77777777" w:rsidR="00094632" w:rsidRDefault="00094632" w:rsidP="00094632">
      <w:r>
        <w:t>Vodafone: there is no 6G spectrum yet</w:t>
      </w:r>
    </w:p>
    <w:p w14:paraId="59530E00" w14:textId="77777777" w:rsidR="00094632" w:rsidRDefault="00094632" w:rsidP="00094632">
      <w:r>
        <w:t>Spark: we will know the SG5 situation by mid Nov. but the spectrum information we may not yet have</w:t>
      </w:r>
    </w:p>
    <w:p w14:paraId="624CF921" w14:textId="77777777" w:rsidR="00094632" w:rsidRDefault="00094632" w:rsidP="00094632">
      <w:r>
        <w:t>ITU-R AH convener: plan is to discuss any answer in RAN #102</w:t>
      </w:r>
    </w:p>
    <w:p w14:paraId="3DFE4CBE" w14:textId="77777777" w:rsidR="00094632" w:rsidRDefault="00094632" w:rsidP="00094632">
      <w:r>
        <w:t>Nokia: would encourage to have a discussion about the IMT-2030 timeplan during this week so that we could decide in RAN #102</w:t>
      </w:r>
    </w:p>
    <w:p w14:paraId="5FD2E21F" w14:textId="77777777" w:rsidR="00094632" w:rsidRDefault="00094632" w:rsidP="00094632">
      <w:r>
        <w:t>conclusion: LS answer will be sent from RAN #102</w:t>
      </w:r>
    </w:p>
    <w:p w14:paraId="3839BB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BEFFC" w14:textId="77777777" w:rsidR="00094632" w:rsidRDefault="00094632" w:rsidP="00094632">
      <w:pPr>
        <w:rPr>
          <w:rFonts w:ascii="Arial" w:hAnsi="Arial" w:cs="Arial"/>
          <w:b/>
          <w:sz w:val="24"/>
        </w:rPr>
      </w:pPr>
      <w:r>
        <w:rPr>
          <w:rFonts w:ascii="Arial" w:hAnsi="Arial" w:cs="Arial"/>
          <w:b/>
          <w:color w:val="0000FF"/>
          <w:sz w:val="24"/>
        </w:rPr>
        <w:t>RP-231939</w:t>
      </w:r>
      <w:r>
        <w:rPr>
          <w:rFonts w:ascii="Arial" w:hAnsi="Arial" w:cs="Arial"/>
          <w:b/>
          <w:color w:val="0000FF"/>
          <w:sz w:val="24"/>
        </w:rPr>
        <w:tab/>
      </w:r>
      <w:r>
        <w:rPr>
          <w:rFonts w:ascii="Arial" w:hAnsi="Arial" w:cs="Arial"/>
          <w:b/>
          <w:sz w:val="24"/>
        </w:rPr>
        <w:t>On the 3GPP timeline for technologies of IMT for 2030 and beyond</w:t>
      </w:r>
    </w:p>
    <w:p w14:paraId="0B624B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4F53765" w14:textId="77777777" w:rsidR="00094632" w:rsidRDefault="00094632" w:rsidP="00094632">
      <w:pPr>
        <w:rPr>
          <w:rFonts w:ascii="Arial" w:hAnsi="Arial" w:cs="Arial"/>
          <w:b/>
        </w:rPr>
      </w:pPr>
      <w:r>
        <w:rPr>
          <w:rFonts w:ascii="Arial" w:hAnsi="Arial" w:cs="Arial"/>
          <w:b/>
        </w:rPr>
        <w:t xml:space="preserve">Discussion: </w:t>
      </w:r>
    </w:p>
    <w:p w14:paraId="5E5AF581" w14:textId="77777777" w:rsidR="00094632" w:rsidRDefault="00094632" w:rsidP="00094632">
      <w:r>
        <w:t>Deutsche Telekom: we should have a clear plan when we will discuss the timeplan</w:t>
      </w:r>
    </w:p>
    <w:p w14:paraId="62895191" w14:textId="77777777" w:rsidR="00094632" w:rsidRDefault="00094632" w:rsidP="00094632">
      <w:r>
        <w:t>ITU-R AH convenor: by beginning of 2029 we need to provide specs</w:t>
      </w:r>
    </w:p>
    <w:p w14:paraId="490B239B" w14:textId="77777777" w:rsidR="00094632" w:rsidRDefault="00094632" w:rsidP="00094632">
      <w:r>
        <w:t>Ericsson: also self-evaluation is needed already by then</w:t>
      </w:r>
    </w:p>
    <w:p w14:paraId="4B61DBC8" w14:textId="77777777" w:rsidR="00094632" w:rsidRDefault="00094632" w:rsidP="00094632">
      <w:r>
        <w:t>ZTE: does not think that all specs are needed in IMT-2030 Technology Proposals window</w:t>
      </w:r>
    </w:p>
    <w:p w14:paraId="043965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EF70" w14:textId="77777777" w:rsidR="00094632" w:rsidRDefault="00094632" w:rsidP="00094632">
      <w:pPr>
        <w:rPr>
          <w:rFonts w:ascii="Arial" w:hAnsi="Arial" w:cs="Arial"/>
          <w:b/>
          <w:sz w:val="24"/>
        </w:rPr>
      </w:pPr>
      <w:r>
        <w:rPr>
          <w:rFonts w:ascii="Arial" w:hAnsi="Arial" w:cs="Arial"/>
          <w:b/>
          <w:color w:val="0000FF"/>
          <w:sz w:val="24"/>
        </w:rPr>
        <w:t>RP-231726</w:t>
      </w:r>
      <w:r>
        <w:rPr>
          <w:rFonts w:ascii="Arial" w:hAnsi="Arial" w:cs="Arial"/>
          <w:b/>
          <w:color w:val="0000FF"/>
          <w:sz w:val="24"/>
        </w:rPr>
        <w:tab/>
      </w:r>
      <w:r>
        <w:rPr>
          <w:rFonts w:ascii="Arial" w:hAnsi="Arial" w:cs="Arial"/>
          <w:b/>
          <w:sz w:val="24"/>
        </w:rPr>
        <w:t>3GPP work plan towards IMT-2030</w:t>
      </w:r>
    </w:p>
    <w:p w14:paraId="4A4B705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B2236A3" w14:textId="77777777" w:rsidR="00094632" w:rsidRDefault="00094632" w:rsidP="00094632">
      <w:pPr>
        <w:rPr>
          <w:rFonts w:ascii="Arial" w:hAnsi="Arial" w:cs="Arial"/>
          <w:b/>
        </w:rPr>
      </w:pPr>
      <w:r>
        <w:rPr>
          <w:rFonts w:ascii="Arial" w:hAnsi="Arial" w:cs="Arial"/>
          <w:b/>
        </w:rPr>
        <w:t xml:space="preserve">Discussion: </w:t>
      </w:r>
    </w:p>
    <w:p w14:paraId="7A96F469" w14:textId="77777777" w:rsidR="00094632" w:rsidRDefault="00094632" w:rsidP="00094632">
      <w:r>
        <w:t>proposal: Kick off discussion about 3GPP work plan towards IMT-2030, aiming to endorse an initial work plan involving TSG RAN, SA, and CT in TSG Plenary meeting #102.</w:t>
      </w:r>
    </w:p>
    <w:p w14:paraId="0C2B6140" w14:textId="77777777" w:rsidR="00094632" w:rsidRDefault="00094632" w:rsidP="00094632">
      <w:r>
        <w:t>TSG Chairs are respectfully asked to coordinate discussion across RAN, SA, and CT.</w:t>
      </w:r>
    </w:p>
    <w:p w14:paraId="773E868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BBE50" w14:textId="77777777" w:rsidR="00094632" w:rsidRDefault="00094632" w:rsidP="00094632">
      <w:pPr>
        <w:rPr>
          <w:rFonts w:ascii="Arial" w:hAnsi="Arial" w:cs="Arial"/>
          <w:b/>
          <w:sz w:val="24"/>
        </w:rPr>
      </w:pPr>
      <w:r>
        <w:rPr>
          <w:rFonts w:ascii="Arial" w:hAnsi="Arial" w:cs="Arial"/>
          <w:b/>
          <w:color w:val="0000FF"/>
          <w:sz w:val="24"/>
        </w:rPr>
        <w:t>RP-231846</w:t>
      </w:r>
      <w:r>
        <w:rPr>
          <w:rFonts w:ascii="Arial" w:hAnsi="Arial" w:cs="Arial"/>
          <w:b/>
          <w:color w:val="0000FF"/>
          <w:sz w:val="24"/>
        </w:rPr>
        <w:tab/>
      </w:r>
      <w:r>
        <w:rPr>
          <w:rFonts w:ascii="Arial" w:hAnsi="Arial" w:cs="Arial"/>
          <w:b/>
          <w:sz w:val="24"/>
        </w:rPr>
        <w:t>Planning 3GPP work for IMT-2030</w:t>
      </w:r>
    </w:p>
    <w:p w14:paraId="2180D1D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5FDEEBA" w14:textId="77777777" w:rsidR="00094632" w:rsidRDefault="00094632" w:rsidP="00094632">
      <w:pPr>
        <w:rPr>
          <w:rFonts w:ascii="Arial" w:hAnsi="Arial" w:cs="Arial"/>
          <w:b/>
        </w:rPr>
      </w:pPr>
      <w:r>
        <w:rPr>
          <w:rFonts w:ascii="Arial" w:hAnsi="Arial" w:cs="Arial"/>
          <w:b/>
        </w:rPr>
        <w:t xml:space="preserve">Discussion: </w:t>
      </w:r>
    </w:p>
    <w:p w14:paraId="59BC516D" w14:textId="77777777" w:rsidR="00094632" w:rsidRDefault="00094632" w:rsidP="00094632">
      <w:r>
        <w:t>proposal: As per the considerations above we propose to start the planning discussions for IMT2030 and aim for concluding an overall timeplan for 3GPP on IMT2030 at TSG#102 in December.</w:t>
      </w:r>
    </w:p>
    <w:p w14:paraId="288CA6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15AD" w14:textId="77777777" w:rsidR="00094632" w:rsidRDefault="00094632" w:rsidP="00094632">
      <w:pPr>
        <w:rPr>
          <w:rFonts w:ascii="Arial" w:hAnsi="Arial" w:cs="Arial"/>
          <w:b/>
          <w:sz w:val="24"/>
        </w:rPr>
      </w:pPr>
      <w:r>
        <w:rPr>
          <w:rFonts w:ascii="Arial" w:hAnsi="Arial" w:cs="Arial"/>
          <w:b/>
          <w:color w:val="0000FF"/>
          <w:sz w:val="24"/>
        </w:rPr>
        <w:t>RP-231958</w:t>
      </w:r>
      <w:r>
        <w:rPr>
          <w:rFonts w:ascii="Arial" w:hAnsi="Arial" w:cs="Arial"/>
          <w:b/>
          <w:color w:val="0000FF"/>
          <w:sz w:val="24"/>
        </w:rPr>
        <w:tab/>
      </w:r>
      <w:r>
        <w:rPr>
          <w:rFonts w:ascii="Arial" w:hAnsi="Arial" w:cs="Arial"/>
          <w:b/>
          <w:sz w:val="24"/>
        </w:rPr>
        <w:t>On planning for IMT-2030 &amp; 6G</w:t>
      </w:r>
    </w:p>
    <w:p w14:paraId="74C56C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54E833F2" w14:textId="77777777" w:rsidR="00094632" w:rsidRDefault="00094632" w:rsidP="00094632">
      <w:pPr>
        <w:rPr>
          <w:rFonts w:ascii="Arial" w:hAnsi="Arial" w:cs="Arial"/>
          <w:b/>
        </w:rPr>
      </w:pPr>
      <w:r>
        <w:rPr>
          <w:rFonts w:ascii="Arial" w:hAnsi="Arial" w:cs="Arial"/>
          <w:b/>
        </w:rPr>
        <w:t xml:space="preserve">Abstract: </w:t>
      </w:r>
    </w:p>
    <w:p w14:paraId="6B1D9CCF" w14:textId="77777777" w:rsidR="00094632" w:rsidRDefault="00094632" w:rsidP="00094632">
      <w:r>
        <w:t>moved from AI 15 to AI 8.2</w:t>
      </w:r>
    </w:p>
    <w:p w14:paraId="6A159F7E" w14:textId="77777777" w:rsidR="00094632" w:rsidRDefault="00094632" w:rsidP="00094632">
      <w:pPr>
        <w:rPr>
          <w:rFonts w:ascii="Arial" w:hAnsi="Arial" w:cs="Arial"/>
          <w:b/>
        </w:rPr>
      </w:pPr>
      <w:r>
        <w:rPr>
          <w:rFonts w:ascii="Arial" w:hAnsi="Arial" w:cs="Arial"/>
          <w:b/>
        </w:rPr>
        <w:t xml:space="preserve">Discussion: </w:t>
      </w:r>
    </w:p>
    <w:p w14:paraId="5A948CFF" w14:textId="77777777" w:rsidR="00094632" w:rsidRDefault="00094632" w:rsidP="00094632">
      <w:r>
        <w:t>proposal:</w:t>
      </w:r>
    </w:p>
    <w:p w14:paraId="0FF205E1" w14:textId="77777777" w:rsidR="00094632" w:rsidRDefault="00094632" w:rsidP="00094632">
      <w:r>
        <w:t>- 3GPP to have an organized discussion on the project plan for 6G starting from TSG #102</w:t>
      </w:r>
    </w:p>
    <w:p w14:paraId="52D84A26" w14:textId="77777777" w:rsidR="00094632" w:rsidRDefault="00094632" w:rsidP="00094632">
      <w:r>
        <w:t xml:space="preserve">(a) Date of 3GPP TSG-wide 6G workshop </w:t>
      </w:r>
    </w:p>
    <w:p w14:paraId="4EA18399" w14:textId="77777777" w:rsidR="00094632" w:rsidRDefault="00094632" w:rsidP="00094632">
      <w:r>
        <w:t>(b) Tentative start dates of 6G-related work in RAN, SA and CT as well as RAN WGs, SA WGs and CT WGs</w:t>
      </w:r>
    </w:p>
    <w:p w14:paraId="25425EB9" w14:textId="77777777" w:rsidR="00094632" w:rsidRDefault="00094632" w:rsidP="00094632">
      <w:r>
        <w:t>(c) Tentative completion date of first version of 3GPP 6G specs</w:t>
      </w:r>
    </w:p>
    <w:p w14:paraId="7E38A663" w14:textId="77777777" w:rsidR="00094632" w:rsidRDefault="00094632" w:rsidP="00094632">
      <w:r>
        <w:t>- 3GPP to discuss along the lines of a/b/c above with the aim to reach a conclusion in TSG #102 or TSG #103</w:t>
      </w:r>
    </w:p>
    <w:p w14:paraId="5E541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2B498" w14:textId="77777777" w:rsidR="00094632" w:rsidRDefault="00094632" w:rsidP="00094632">
      <w:pPr>
        <w:rPr>
          <w:rFonts w:ascii="Arial" w:hAnsi="Arial" w:cs="Arial"/>
          <w:b/>
          <w:sz w:val="24"/>
        </w:rPr>
      </w:pPr>
      <w:r>
        <w:rPr>
          <w:rFonts w:ascii="Arial" w:hAnsi="Arial" w:cs="Arial"/>
          <w:b/>
          <w:color w:val="0000FF"/>
          <w:sz w:val="24"/>
        </w:rPr>
        <w:t>RP-232296</w:t>
      </w:r>
      <w:r>
        <w:rPr>
          <w:rFonts w:ascii="Arial" w:hAnsi="Arial" w:cs="Arial"/>
          <w:b/>
          <w:color w:val="0000FF"/>
          <w:sz w:val="24"/>
        </w:rPr>
        <w:tab/>
      </w:r>
      <w:r>
        <w:rPr>
          <w:rFonts w:ascii="Arial" w:hAnsi="Arial" w:cs="Arial"/>
          <w:b/>
          <w:sz w:val="24"/>
        </w:rPr>
        <w:t>3GPP Planning for IMT-2030</w:t>
      </w:r>
    </w:p>
    <w:p w14:paraId="7D8716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6C2481" w14:textId="77777777" w:rsidR="00094632" w:rsidRDefault="00094632" w:rsidP="00094632">
      <w:pPr>
        <w:rPr>
          <w:rFonts w:ascii="Arial" w:hAnsi="Arial" w:cs="Arial"/>
          <w:b/>
        </w:rPr>
      </w:pPr>
      <w:r>
        <w:rPr>
          <w:rFonts w:ascii="Arial" w:hAnsi="Arial" w:cs="Arial"/>
          <w:b/>
        </w:rPr>
        <w:t xml:space="preserve">Discussion: </w:t>
      </w:r>
    </w:p>
    <w:p w14:paraId="49C151B0" w14:textId="77777777" w:rsidR="00094632" w:rsidRDefault="00094632" w:rsidP="00094632">
      <w:r>
        <w:t>Mediatek: has an input in SA (SP-231061)</w:t>
      </w:r>
    </w:p>
    <w:p w14:paraId="1867AB33" w14:textId="77777777" w:rsidR="00094632" w:rsidRDefault="00094632" w:rsidP="00094632">
      <w:r>
        <w:t>Huawei: similar view as in paper from DT (RP-231596)</w:t>
      </w:r>
    </w:p>
    <w:p w14:paraId="5C1F8A55" w14:textId="77777777" w:rsidR="00094632" w:rsidRDefault="00094632" w:rsidP="00094632">
      <w:r>
        <w:t>AT&amp;T: supports DT paper (RP-231596), no need to rush for have a timeline already in Dec.23, we can start discussing in Dec.23 but could finalize in March 24</w:t>
      </w:r>
    </w:p>
    <w:p w14:paraId="410AD1AB" w14:textId="77777777" w:rsidR="00094632" w:rsidRDefault="00094632" w:rsidP="00094632">
      <w:r>
        <w:t>BT: as DT no need to rush, no need for a workshop before 2025</w:t>
      </w:r>
    </w:p>
    <w:p w14:paraId="571A7173" w14:textId="77777777" w:rsidR="00094632" w:rsidRDefault="00094632" w:rsidP="00094632">
      <w:r>
        <w:t>Orange: same view as DT and Huawei, agreeing on a timeplan in Dec.23 would be too early</w:t>
      </w:r>
    </w:p>
    <w:p w14:paraId="2C7F2AEF" w14:textId="77777777" w:rsidR="00094632" w:rsidRDefault="00094632" w:rsidP="00094632">
      <w:r>
        <w:t>Samsung: we would like to have a well defined timeline (whether slower or faster but well defined)</w:t>
      </w:r>
    </w:p>
    <w:p w14:paraId="259EEAB8" w14:textId="77777777" w:rsidR="00094632" w:rsidRDefault="00094632" w:rsidP="00094632">
      <w:r>
        <w:lastRenderedPageBreak/>
        <w:t>Vodafone: we are not in a hurry for 6G, doing it in a rush would not be useful</w:t>
      </w:r>
    </w:p>
    <w:p w14:paraId="5C9F4ACA" w14:textId="77777777" w:rsidR="00094632" w:rsidRDefault="00094632" w:rsidP="00094632">
      <w:r>
        <w:t>Nokia: there is no rush now but there will be a rush as we learnt from the past, we need a plan that fits to everyone</w:t>
      </w:r>
    </w:p>
    <w:p w14:paraId="66051F31" w14:textId="77777777" w:rsidR="00094632" w:rsidRDefault="00094632" w:rsidP="00094632">
      <w:r>
        <w:t>Ericsson: agrees with Nokia and Samsung that we need an early plan</w:t>
      </w:r>
    </w:p>
    <w:p w14:paraId="6D8A85A5" w14:textId="77777777" w:rsidR="00094632" w:rsidRDefault="00094632" w:rsidP="00094632">
      <w:r>
        <w:t>AT&amp;T: emphasizing the partnership with ITU and that should do the planning together</w:t>
      </w:r>
    </w:p>
    <w:p w14:paraId="76360BE4" w14:textId="77777777" w:rsidR="00094632" w:rsidRDefault="00094632" w:rsidP="00094632">
      <w:r>
        <w:t>RAN chair: will coordinate with TSG CT and SA leaders</w:t>
      </w:r>
    </w:p>
    <w:p w14:paraId="12731AE6" w14:textId="77777777" w:rsidR="00094632" w:rsidRDefault="00094632" w:rsidP="00094632">
      <w:r>
        <w:t>Deutsche Telekom: yes, coordination among TSGs is important</w:t>
      </w:r>
    </w:p>
    <w:p w14:paraId="64DBA0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3C71C" w14:textId="77777777" w:rsidR="00094632" w:rsidRDefault="00094632" w:rsidP="00094632">
      <w:pPr>
        <w:rPr>
          <w:rFonts w:ascii="Arial" w:hAnsi="Arial" w:cs="Arial"/>
          <w:b/>
          <w:sz w:val="24"/>
        </w:rPr>
      </w:pPr>
      <w:r>
        <w:rPr>
          <w:rFonts w:ascii="Arial" w:hAnsi="Arial" w:cs="Arial"/>
          <w:b/>
          <w:color w:val="0000FF"/>
          <w:sz w:val="24"/>
        </w:rPr>
        <w:t>RP-231596</w:t>
      </w:r>
      <w:r>
        <w:rPr>
          <w:rFonts w:ascii="Arial" w:hAnsi="Arial" w:cs="Arial"/>
          <w:b/>
          <w:color w:val="0000FF"/>
          <w:sz w:val="24"/>
        </w:rPr>
        <w:tab/>
      </w:r>
      <w:r>
        <w:rPr>
          <w:rFonts w:ascii="Arial" w:hAnsi="Arial" w:cs="Arial"/>
          <w:b/>
          <w:sz w:val="24"/>
        </w:rPr>
        <w:t>A realistic 6G timeline</w:t>
      </w:r>
    </w:p>
    <w:p w14:paraId="03EA6EB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53A536E5" w14:textId="77777777" w:rsidR="00094632" w:rsidRDefault="00094632" w:rsidP="00094632">
      <w:pPr>
        <w:rPr>
          <w:rFonts w:ascii="Arial" w:hAnsi="Arial" w:cs="Arial"/>
          <w:b/>
        </w:rPr>
      </w:pPr>
      <w:r>
        <w:rPr>
          <w:rFonts w:ascii="Arial" w:hAnsi="Arial" w:cs="Arial"/>
          <w:b/>
        </w:rPr>
        <w:t xml:space="preserve">Discussion: </w:t>
      </w:r>
    </w:p>
    <w:p w14:paraId="0437CAAF" w14:textId="77777777" w:rsidR="00094632" w:rsidRDefault="00094632" w:rsidP="00094632">
      <w:r>
        <w:t>moved from AI 15 to AI 8.2</w:t>
      </w:r>
    </w:p>
    <w:p w14:paraId="6B6746BB" w14:textId="77777777" w:rsidR="00094632" w:rsidRDefault="00094632" w:rsidP="00094632">
      <w:r>
        <w:t>proposals:</w:t>
      </w:r>
    </w:p>
    <w:p w14:paraId="741165BF" w14:textId="77777777" w:rsidR="00094632" w:rsidRDefault="00094632" w:rsidP="00094632">
      <w:r>
        <w:t>- Two 3GPP releases are planned for initial 6G development (as in 5G times)</w:t>
      </w:r>
    </w:p>
    <w:p w14:paraId="5A794D4A" w14:textId="77777777" w:rsidR="00094632" w:rsidRDefault="00094632" w:rsidP="00094632">
      <w:r>
        <w:t>- RAN TSG lead: “6G RAN Scenarios &amp; Requirements” Study as part of Rel-20 (resulting in TR xx.913 )</w:t>
      </w:r>
    </w:p>
    <w:p w14:paraId="7A97084A" w14:textId="77777777" w:rsidR="00094632" w:rsidRDefault="00094632" w:rsidP="00094632">
      <w:r>
        <w:t>- RAN WG lead: “Technical Study on 6G Radio” as part of Rel-20 (resulting in TR xx.912)</w:t>
      </w:r>
    </w:p>
    <w:p w14:paraId="0F25FB1E" w14:textId="77777777" w:rsidR="00094632" w:rsidRDefault="00094632" w:rsidP="00094632">
      <w:r>
        <w:t>- Plan for a 3GPP RAN focused "6G workshop" in June 2025</w:t>
      </w:r>
    </w:p>
    <w:p w14:paraId="3F1F67AB" w14:textId="77777777" w:rsidR="00094632" w:rsidRDefault="00094632" w:rsidP="00094632">
      <w:r>
        <w:t>- 6G normative Work Item as part of Rel 21 (“First 6G Release”)</w:t>
      </w:r>
    </w:p>
    <w:p w14:paraId="32D8E6AF" w14:textId="77777777" w:rsidR="00094632" w:rsidRDefault="00094632" w:rsidP="00094632">
      <w:r>
        <w:t>- Both, Rel-20 and Rel-21 shall be extended to last 24 months</w:t>
      </w:r>
    </w:p>
    <w:p w14:paraId="4616A0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7381" w14:textId="77777777" w:rsidR="00094632" w:rsidRDefault="00094632" w:rsidP="00094632">
      <w:pPr>
        <w:rPr>
          <w:rFonts w:ascii="Arial" w:hAnsi="Arial" w:cs="Arial"/>
          <w:b/>
          <w:sz w:val="24"/>
        </w:rPr>
      </w:pPr>
      <w:r>
        <w:rPr>
          <w:rFonts w:ascii="Arial" w:hAnsi="Arial" w:cs="Arial"/>
          <w:b/>
          <w:color w:val="0000FF"/>
          <w:sz w:val="24"/>
        </w:rPr>
        <w:t>RP-231519</w:t>
      </w:r>
      <w:r>
        <w:rPr>
          <w:rFonts w:ascii="Arial" w:hAnsi="Arial" w:cs="Arial"/>
          <w:b/>
          <w:color w:val="0000FF"/>
          <w:sz w:val="24"/>
        </w:rPr>
        <w:tab/>
      </w:r>
      <w:r>
        <w:rPr>
          <w:rFonts w:ascii="Arial" w:hAnsi="Arial" w:cs="Arial"/>
          <w:b/>
          <w:sz w:val="24"/>
        </w:rPr>
        <w:t>LS on the schedule for updating Recommendation ITU-R M.2012 to revision 7 (ITU-R WP5D_TEMP_895rev1; to: RAN, SA, ARIB, ATIS, CCSA, ETSI, TSDSI, TTA, TTC, IEEE, WiMax-Forum; cc: -; contact: Counsellor ITU-R SG5)</w:t>
      </w:r>
    </w:p>
    <w:p w14:paraId="51E7191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WP5D_TEMP_895rev1, to RAN, SA, ARIB, ATIS, CCSA, ETSI, TSDSI, TTA, TTC, IEEE, WiMax-Forum, cc -</w:t>
      </w:r>
      <w:r>
        <w:rPr>
          <w:i/>
        </w:rPr>
        <w:br/>
      </w:r>
      <w:r>
        <w:rPr>
          <w:i/>
        </w:rPr>
        <w:tab/>
      </w:r>
      <w:r>
        <w:rPr>
          <w:i/>
        </w:rPr>
        <w:tab/>
      </w:r>
      <w:r>
        <w:rPr>
          <w:i/>
        </w:rPr>
        <w:tab/>
      </w:r>
      <w:r>
        <w:rPr>
          <w:i/>
        </w:rPr>
        <w:tab/>
      </w:r>
      <w:r>
        <w:rPr>
          <w:i/>
        </w:rPr>
        <w:tab/>
        <w:t>Source: ITU-R WP5D</w:t>
      </w:r>
    </w:p>
    <w:p w14:paraId="29B98F19" w14:textId="77777777" w:rsidR="00094632" w:rsidRDefault="00094632" w:rsidP="00094632">
      <w:pPr>
        <w:rPr>
          <w:rFonts w:ascii="Arial" w:hAnsi="Arial" w:cs="Arial"/>
          <w:b/>
        </w:rPr>
      </w:pPr>
      <w:r>
        <w:rPr>
          <w:rFonts w:ascii="Arial" w:hAnsi="Arial" w:cs="Arial"/>
          <w:b/>
        </w:rPr>
        <w:t xml:space="preserve">Abstract: </w:t>
      </w:r>
    </w:p>
    <w:p w14:paraId="4EB37777" w14:textId="77777777" w:rsidR="00094632" w:rsidRDefault="00094632" w:rsidP="00094632">
      <w:r>
        <w:t>no explicit RAN action requested</w:t>
      </w:r>
    </w:p>
    <w:p w14:paraId="55FAF1B6" w14:textId="77777777" w:rsidR="00094632" w:rsidRDefault="00094632" w:rsidP="00094632">
      <w:pPr>
        <w:rPr>
          <w:rFonts w:ascii="Arial" w:hAnsi="Arial" w:cs="Arial"/>
          <w:b/>
        </w:rPr>
      </w:pPr>
      <w:r>
        <w:rPr>
          <w:rFonts w:ascii="Arial" w:hAnsi="Arial" w:cs="Arial"/>
          <w:b/>
        </w:rPr>
        <w:t xml:space="preserve">Discussion: </w:t>
      </w:r>
    </w:p>
    <w:p w14:paraId="1717B906" w14:textId="77777777" w:rsidR="00094632" w:rsidRDefault="00094632" w:rsidP="00094632">
      <w:r>
        <w:t>ITU-R AH convener: it will not be possible to submit REL-19 i.e. submission will be based on REL-18 so Jan. 25 specs could be used to allow for more time for transposition</w:t>
      </w:r>
    </w:p>
    <w:p w14:paraId="0421CFDC" w14:textId="77777777" w:rsidR="00094632" w:rsidRDefault="00094632" w:rsidP="00094632">
      <w:r>
        <w:t>conclusion: draft answer in RP-231536 provided by ITU-R AH</w:t>
      </w:r>
    </w:p>
    <w:p w14:paraId="202FD2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7507" w14:textId="77777777" w:rsidR="00094632" w:rsidRDefault="00094632" w:rsidP="00094632">
      <w:pPr>
        <w:rPr>
          <w:rFonts w:ascii="Arial" w:hAnsi="Arial" w:cs="Arial"/>
          <w:b/>
          <w:sz w:val="24"/>
        </w:rPr>
      </w:pPr>
      <w:r>
        <w:rPr>
          <w:rFonts w:ascii="Arial" w:hAnsi="Arial" w:cs="Arial"/>
          <w:b/>
          <w:color w:val="0000FF"/>
          <w:sz w:val="24"/>
        </w:rPr>
        <w:t>RP-231536</w:t>
      </w:r>
      <w:r>
        <w:rPr>
          <w:rFonts w:ascii="Arial" w:hAnsi="Arial" w:cs="Arial"/>
          <w:b/>
          <w:color w:val="0000FF"/>
          <w:sz w:val="24"/>
        </w:rPr>
        <w:tab/>
      </w:r>
      <w:r>
        <w:rPr>
          <w:rFonts w:ascii="Arial" w:hAnsi="Arial" w:cs="Arial"/>
          <w:b/>
          <w:sz w:val="24"/>
        </w:rPr>
        <w:t>Draft reply LS to ITU-R WP5D_TEMP_895rev1 = RP-231519 on the schedule for updating Recommendation ITU-R M.2012 to revision 7 (RT-230014; to: RAN; cc: -; contact: Novamint)</w:t>
      </w:r>
    </w:p>
    <w:p w14:paraId="3D868820"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RT-230014, to RAN, cc -</w:t>
      </w:r>
      <w:r>
        <w:rPr>
          <w:i/>
        </w:rPr>
        <w:br/>
      </w:r>
      <w:r>
        <w:rPr>
          <w:i/>
        </w:rPr>
        <w:tab/>
      </w:r>
      <w:r>
        <w:rPr>
          <w:i/>
        </w:rPr>
        <w:tab/>
      </w:r>
      <w:r>
        <w:rPr>
          <w:i/>
        </w:rPr>
        <w:tab/>
      </w:r>
      <w:r>
        <w:rPr>
          <w:i/>
        </w:rPr>
        <w:tab/>
      </w:r>
      <w:r>
        <w:rPr>
          <w:i/>
        </w:rPr>
        <w:tab/>
        <w:t>Source: 3GPP RAN ITU-R AH</w:t>
      </w:r>
    </w:p>
    <w:p w14:paraId="6D2113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FD50A" w14:textId="77777777" w:rsidR="00094632" w:rsidRDefault="00094632" w:rsidP="00094632">
      <w:pPr>
        <w:rPr>
          <w:rFonts w:ascii="Arial" w:hAnsi="Arial" w:cs="Arial"/>
          <w:b/>
          <w:sz w:val="24"/>
        </w:rPr>
      </w:pPr>
      <w:r>
        <w:rPr>
          <w:rFonts w:ascii="Arial" w:hAnsi="Arial" w:cs="Arial"/>
          <w:b/>
          <w:color w:val="0000FF"/>
          <w:sz w:val="24"/>
        </w:rPr>
        <w:t>RP-232601</w:t>
      </w:r>
      <w:r>
        <w:rPr>
          <w:rFonts w:ascii="Arial" w:hAnsi="Arial" w:cs="Arial"/>
          <w:b/>
          <w:color w:val="0000FF"/>
          <w:sz w:val="24"/>
        </w:rPr>
        <w:tab/>
      </w:r>
      <w:r>
        <w:rPr>
          <w:rFonts w:ascii="Arial" w:hAnsi="Arial" w:cs="Arial"/>
          <w:b/>
          <w:sz w:val="24"/>
        </w:rPr>
        <w:t>Draft reply LS to ITU-R WP5D_TEMP_895rev1 = RP-231519 on the schedule for updating Recommendation ITU-R M.2012 to revision 7 (to: SA; cc: -; contact: Novamint)</w:t>
      </w:r>
    </w:p>
    <w:p w14:paraId="799CB945"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C7C87B4" w14:textId="77777777" w:rsidR="00094632" w:rsidRDefault="00094632" w:rsidP="00094632">
      <w:pPr>
        <w:rPr>
          <w:rFonts w:ascii="Arial" w:hAnsi="Arial" w:cs="Arial"/>
          <w:b/>
        </w:rPr>
      </w:pPr>
      <w:r>
        <w:rPr>
          <w:rFonts w:ascii="Arial" w:hAnsi="Arial" w:cs="Arial"/>
          <w:b/>
        </w:rPr>
        <w:t xml:space="preserve">Abstract: </w:t>
      </w:r>
    </w:p>
    <w:p w14:paraId="206EACC7" w14:textId="77777777" w:rsidR="00094632" w:rsidRDefault="00094632" w:rsidP="00094632">
      <w:r>
        <w:t>based on RP-231536</w:t>
      </w:r>
    </w:p>
    <w:p w14:paraId="50E72476" w14:textId="77777777" w:rsidR="00094632" w:rsidRDefault="00094632" w:rsidP="00094632">
      <w:pPr>
        <w:rPr>
          <w:rFonts w:ascii="Arial" w:hAnsi="Arial" w:cs="Arial"/>
          <w:b/>
        </w:rPr>
      </w:pPr>
      <w:r>
        <w:rPr>
          <w:rFonts w:ascii="Arial" w:hAnsi="Arial" w:cs="Arial"/>
          <w:b/>
        </w:rPr>
        <w:t xml:space="preserve">Discussion: </w:t>
      </w:r>
    </w:p>
    <w:p w14:paraId="4E6E985C" w14:textId="77777777" w:rsidR="00094632" w:rsidRDefault="00094632" w:rsidP="00094632">
      <w:r>
        <w:t>after SA review, the LS will go to PCG for approval in order to be sent to ITU-R WP5D</w:t>
      </w:r>
    </w:p>
    <w:p w14:paraId="03D7E4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3A55" w14:textId="77777777" w:rsidR="00094632" w:rsidRDefault="00094632" w:rsidP="00094632">
      <w:pPr>
        <w:rPr>
          <w:rFonts w:ascii="Arial" w:hAnsi="Arial" w:cs="Arial"/>
          <w:b/>
          <w:sz w:val="24"/>
        </w:rPr>
      </w:pPr>
      <w:r>
        <w:rPr>
          <w:rFonts w:ascii="Arial" w:hAnsi="Arial" w:cs="Arial"/>
          <w:b/>
          <w:color w:val="0000FF"/>
          <w:sz w:val="24"/>
        </w:rPr>
        <w:t>RP-231520</w:t>
      </w:r>
      <w:r>
        <w:rPr>
          <w:rFonts w:ascii="Arial" w:hAnsi="Arial" w:cs="Arial"/>
          <w:b/>
          <w:color w:val="0000FF"/>
          <w:sz w:val="24"/>
        </w:rPr>
        <w:tab/>
      </w:r>
      <w:r>
        <w:rPr>
          <w:rFonts w:ascii="Arial" w:hAnsi="Arial" w:cs="Arial"/>
          <w:b/>
          <w:sz w:val="24"/>
        </w:rPr>
        <w:t>LS on the schedule for updating Recommendation ITU-R M.2150 to revision 3 (ITU-R WP5D_TEMP_917rev1; to: RAN, SA, ARIB, ATIS, CCSA, ETSI, TSDSI, TTA, TTC, 5GIF Independent Evaluation Group, 5GMF IMT-2020 Evaluation Group, ATIS WTSC IMT-2020 Evaluation Group, Beijing National Research Center for Information Science and Technology, Canadian Evaluation Group, Wireless World Research Forum, 5G Infrastructure Association (5G-IA/6G-IA), ChEG Chinese Evaluation Group, Telecom Centres of Excellence (India), TTA 5G Technology Evaluation Special Project Group, Trans-Pacific Evaluation Group, ETSI Evaluation Group, Africa Evaluation Group, Chinese Industry and Research Alliance of Telecommunications; cc: -; contact: Counsellor ITU-R SG5)</w:t>
      </w:r>
    </w:p>
    <w:p w14:paraId="2EA88760"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WP5D_TEMP_917rev1, to RAN, SA, ARIB, ATIS, CCSA, ETSI, TSDSI, TTA, TTC, 5GIF Independent Evaluation Group, 5GMF IMT-2020 Evaluation Group, ATIS WTSC IMT-2020 Evaluation Group, Beijing National Research Center for Information Science and Technology, ..., cc -</w:t>
      </w:r>
      <w:r>
        <w:rPr>
          <w:i/>
        </w:rPr>
        <w:br/>
      </w:r>
      <w:r>
        <w:rPr>
          <w:i/>
        </w:rPr>
        <w:tab/>
      </w:r>
      <w:r>
        <w:rPr>
          <w:i/>
        </w:rPr>
        <w:tab/>
      </w:r>
      <w:r>
        <w:rPr>
          <w:i/>
        </w:rPr>
        <w:tab/>
      </w:r>
      <w:r>
        <w:rPr>
          <w:i/>
        </w:rPr>
        <w:tab/>
      </w:r>
      <w:r>
        <w:rPr>
          <w:i/>
        </w:rPr>
        <w:tab/>
        <w:t>Source: ITU-R WP5D</w:t>
      </w:r>
    </w:p>
    <w:p w14:paraId="125E4612" w14:textId="77777777" w:rsidR="00094632" w:rsidRDefault="00094632" w:rsidP="00094632">
      <w:pPr>
        <w:rPr>
          <w:rFonts w:ascii="Arial" w:hAnsi="Arial" w:cs="Arial"/>
          <w:b/>
        </w:rPr>
      </w:pPr>
      <w:r>
        <w:rPr>
          <w:rFonts w:ascii="Arial" w:hAnsi="Arial" w:cs="Arial"/>
          <w:b/>
        </w:rPr>
        <w:t xml:space="preserve">Abstract: </w:t>
      </w:r>
    </w:p>
    <w:p w14:paraId="45B2CBFF" w14:textId="77777777" w:rsidR="00094632" w:rsidRDefault="00094632" w:rsidP="00094632">
      <w:r>
        <w:t>no explicit RAN action requested</w:t>
      </w:r>
    </w:p>
    <w:p w14:paraId="7748DCF6" w14:textId="77777777" w:rsidR="00094632" w:rsidRDefault="00094632" w:rsidP="00094632">
      <w:pPr>
        <w:rPr>
          <w:rFonts w:ascii="Arial" w:hAnsi="Arial" w:cs="Arial"/>
          <w:b/>
        </w:rPr>
      </w:pPr>
      <w:r>
        <w:rPr>
          <w:rFonts w:ascii="Arial" w:hAnsi="Arial" w:cs="Arial"/>
          <w:b/>
        </w:rPr>
        <w:t xml:space="preserve">Discussion: </w:t>
      </w:r>
    </w:p>
    <w:p w14:paraId="4151B5B7" w14:textId="77777777" w:rsidR="00094632" w:rsidRDefault="00094632" w:rsidP="00094632">
      <w:r>
        <w:t>ITU-R AH convener: similar as RP-231519</w:t>
      </w:r>
    </w:p>
    <w:p w14:paraId="76B4FA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CBD3A" w14:textId="77777777" w:rsidR="00094632" w:rsidRDefault="00094632" w:rsidP="00094632">
      <w:pPr>
        <w:rPr>
          <w:rFonts w:ascii="Arial" w:hAnsi="Arial" w:cs="Arial"/>
          <w:b/>
          <w:sz w:val="24"/>
        </w:rPr>
      </w:pPr>
      <w:r>
        <w:rPr>
          <w:rFonts w:ascii="Arial" w:hAnsi="Arial" w:cs="Arial"/>
          <w:b/>
          <w:color w:val="0000FF"/>
          <w:sz w:val="24"/>
        </w:rPr>
        <w:t>RP-231537</w:t>
      </w:r>
      <w:r>
        <w:rPr>
          <w:rFonts w:ascii="Arial" w:hAnsi="Arial" w:cs="Arial"/>
          <w:b/>
          <w:color w:val="0000FF"/>
          <w:sz w:val="24"/>
        </w:rPr>
        <w:tab/>
      </w:r>
      <w:r>
        <w:rPr>
          <w:rFonts w:ascii="Arial" w:hAnsi="Arial" w:cs="Arial"/>
          <w:b/>
          <w:sz w:val="24"/>
        </w:rPr>
        <w:t>Draft reply LS to ITU-R WP5D_TEMP_917rev1 = RP-231520 on the schedule for updating Recommendation ITU-R M.2150 to revision 3 (RT-230015; to: RAN; cc: -; contact: Novamint)</w:t>
      </w:r>
    </w:p>
    <w:p w14:paraId="702409A6"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RT-230015, to RAN, cc -</w:t>
      </w:r>
      <w:r>
        <w:rPr>
          <w:i/>
        </w:rPr>
        <w:br/>
      </w:r>
      <w:r>
        <w:rPr>
          <w:i/>
        </w:rPr>
        <w:tab/>
      </w:r>
      <w:r>
        <w:rPr>
          <w:i/>
        </w:rPr>
        <w:tab/>
      </w:r>
      <w:r>
        <w:rPr>
          <w:i/>
        </w:rPr>
        <w:tab/>
      </w:r>
      <w:r>
        <w:rPr>
          <w:i/>
        </w:rPr>
        <w:tab/>
      </w:r>
      <w:r>
        <w:rPr>
          <w:i/>
        </w:rPr>
        <w:tab/>
        <w:t>Source: 3GPP RAN ITU-R AH</w:t>
      </w:r>
    </w:p>
    <w:p w14:paraId="31930C42" w14:textId="77777777" w:rsidR="00094632" w:rsidRDefault="00094632" w:rsidP="00094632">
      <w:pPr>
        <w:rPr>
          <w:rFonts w:ascii="Arial" w:hAnsi="Arial" w:cs="Arial"/>
          <w:b/>
        </w:rPr>
      </w:pPr>
      <w:r>
        <w:rPr>
          <w:rFonts w:ascii="Arial" w:hAnsi="Arial" w:cs="Arial"/>
          <w:b/>
        </w:rPr>
        <w:t xml:space="preserve">Discussion: </w:t>
      </w:r>
    </w:p>
    <w:p w14:paraId="714A09A1" w14:textId="77777777" w:rsidR="00094632" w:rsidRDefault="00094632" w:rsidP="00094632">
      <w:r>
        <w:t>ITU-R AH convener: REL-18 specs of Jan.2025 will be used for the submission</w:t>
      </w:r>
    </w:p>
    <w:p w14:paraId="4060548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6BD" w14:textId="77777777" w:rsidR="00094632" w:rsidRDefault="00094632" w:rsidP="00094632">
      <w:pPr>
        <w:rPr>
          <w:rFonts w:ascii="Arial" w:hAnsi="Arial" w:cs="Arial"/>
          <w:b/>
          <w:sz w:val="24"/>
        </w:rPr>
      </w:pPr>
      <w:r>
        <w:rPr>
          <w:rFonts w:ascii="Arial" w:hAnsi="Arial" w:cs="Arial"/>
          <w:b/>
          <w:color w:val="0000FF"/>
          <w:sz w:val="24"/>
        </w:rPr>
        <w:t>RP-232602</w:t>
      </w:r>
      <w:r>
        <w:rPr>
          <w:rFonts w:ascii="Arial" w:hAnsi="Arial" w:cs="Arial"/>
          <w:b/>
          <w:color w:val="0000FF"/>
          <w:sz w:val="24"/>
        </w:rPr>
        <w:tab/>
      </w:r>
      <w:r>
        <w:rPr>
          <w:rFonts w:ascii="Arial" w:hAnsi="Arial" w:cs="Arial"/>
          <w:b/>
          <w:sz w:val="24"/>
        </w:rPr>
        <w:t>Draft reply LS to ITU-R WP5D_TEMP_917rev1 = RP-231520 on the schedule for updating Recommendation ITU-R M.2150 to revision 3 (to: SA; cc: -; contact: Novamint)</w:t>
      </w:r>
    </w:p>
    <w:p w14:paraId="3BB018A0"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DAD9567" w14:textId="77777777" w:rsidR="00094632" w:rsidRDefault="00094632" w:rsidP="00094632">
      <w:pPr>
        <w:rPr>
          <w:rFonts w:ascii="Arial" w:hAnsi="Arial" w:cs="Arial"/>
          <w:b/>
        </w:rPr>
      </w:pPr>
      <w:r>
        <w:rPr>
          <w:rFonts w:ascii="Arial" w:hAnsi="Arial" w:cs="Arial"/>
          <w:b/>
        </w:rPr>
        <w:t xml:space="preserve">Abstract: </w:t>
      </w:r>
    </w:p>
    <w:p w14:paraId="3749841C" w14:textId="77777777" w:rsidR="00094632" w:rsidRDefault="00094632" w:rsidP="00094632">
      <w:r>
        <w:t>based on RP-231537</w:t>
      </w:r>
    </w:p>
    <w:p w14:paraId="1A5DEB09" w14:textId="77777777" w:rsidR="00094632" w:rsidRDefault="00094632" w:rsidP="00094632">
      <w:pPr>
        <w:rPr>
          <w:rFonts w:ascii="Arial" w:hAnsi="Arial" w:cs="Arial"/>
          <w:b/>
        </w:rPr>
      </w:pPr>
      <w:r>
        <w:rPr>
          <w:rFonts w:ascii="Arial" w:hAnsi="Arial" w:cs="Arial"/>
          <w:b/>
        </w:rPr>
        <w:t xml:space="preserve">Discussion: </w:t>
      </w:r>
    </w:p>
    <w:p w14:paraId="200E68FA" w14:textId="77777777" w:rsidR="00094632" w:rsidRDefault="00094632" w:rsidP="00094632">
      <w:r>
        <w:t>after SA review, the LS will go to PCG for approval in order to be sent to ITU-R WP5D</w:t>
      </w:r>
    </w:p>
    <w:p w14:paraId="63DDF4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DAE2" w14:textId="77777777" w:rsidR="00094632" w:rsidRDefault="00094632" w:rsidP="00094632">
      <w:pPr>
        <w:rPr>
          <w:rFonts w:ascii="Arial" w:hAnsi="Arial" w:cs="Arial"/>
          <w:b/>
          <w:sz w:val="24"/>
        </w:rPr>
      </w:pPr>
      <w:r>
        <w:rPr>
          <w:rFonts w:ascii="Arial" w:hAnsi="Arial" w:cs="Arial"/>
          <w:b/>
          <w:color w:val="0000FF"/>
          <w:sz w:val="24"/>
        </w:rPr>
        <w:t>RP-231522</w:t>
      </w:r>
      <w:r>
        <w:rPr>
          <w:rFonts w:ascii="Arial" w:hAnsi="Arial" w:cs="Arial"/>
          <w:b/>
          <w:color w:val="0000FF"/>
          <w:sz w:val="24"/>
        </w:rPr>
        <w:tab/>
      </w:r>
      <w:r>
        <w:rPr>
          <w:rFonts w:ascii="Arial" w:hAnsi="Arial" w:cs="Arial"/>
          <w:b/>
          <w:sz w:val="24"/>
        </w:rPr>
        <w:t>LS on the finalisation of the DRAFT NEW REPORT ITU-R M.[IMT.MULTIMEDIA] (ITU-R WP5D_TEMP_904rev1edited; to: RAN, CT, SA, SA4, TSDSI, ETSI; cc: -; contact: Counsellor ITU-R SG5)</w:t>
      </w:r>
    </w:p>
    <w:p w14:paraId="0307F6D5"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WP5D_TEMP_904rev1edited, to RAN, CT, SA, SA4, TSDSI, ETSI, cc -</w:t>
      </w:r>
      <w:r>
        <w:rPr>
          <w:i/>
        </w:rPr>
        <w:br/>
      </w:r>
      <w:r>
        <w:rPr>
          <w:i/>
        </w:rPr>
        <w:tab/>
      </w:r>
      <w:r>
        <w:rPr>
          <w:i/>
        </w:rPr>
        <w:tab/>
      </w:r>
      <w:r>
        <w:rPr>
          <w:i/>
        </w:rPr>
        <w:tab/>
      </w:r>
      <w:r>
        <w:rPr>
          <w:i/>
        </w:rPr>
        <w:tab/>
      </w:r>
      <w:r>
        <w:rPr>
          <w:i/>
        </w:rPr>
        <w:tab/>
        <w:t>Source: ITU-R WP5D</w:t>
      </w:r>
    </w:p>
    <w:p w14:paraId="6394FDFA" w14:textId="77777777" w:rsidR="00094632" w:rsidRDefault="00094632" w:rsidP="00094632">
      <w:pPr>
        <w:rPr>
          <w:rFonts w:ascii="Arial" w:hAnsi="Arial" w:cs="Arial"/>
          <w:b/>
        </w:rPr>
      </w:pPr>
      <w:r>
        <w:rPr>
          <w:rFonts w:ascii="Arial" w:hAnsi="Arial" w:cs="Arial"/>
          <w:b/>
        </w:rPr>
        <w:t xml:space="preserve">Abstract: </w:t>
      </w:r>
    </w:p>
    <w:p w14:paraId="65E04D4A" w14:textId="77777777" w:rsidR="00094632" w:rsidRDefault="00094632" w:rsidP="00094632">
      <w:r>
        <w:t>no RAN action requested</w:t>
      </w:r>
    </w:p>
    <w:p w14:paraId="69020F2F" w14:textId="77777777" w:rsidR="00094632" w:rsidRDefault="00094632" w:rsidP="00094632">
      <w:pPr>
        <w:rPr>
          <w:rFonts w:ascii="Arial" w:hAnsi="Arial" w:cs="Arial"/>
          <w:b/>
        </w:rPr>
      </w:pPr>
      <w:r>
        <w:rPr>
          <w:rFonts w:ascii="Arial" w:hAnsi="Arial" w:cs="Arial"/>
          <w:b/>
        </w:rPr>
        <w:t xml:space="preserve">Discussion: </w:t>
      </w:r>
    </w:p>
    <w:p w14:paraId="0F0D6F38" w14:textId="77777777" w:rsidR="00094632" w:rsidRDefault="00094632" w:rsidP="00094632">
      <w:r>
        <w:t>ITU-R AH convener: no action for 3GPP</w:t>
      </w:r>
    </w:p>
    <w:p w14:paraId="117075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F999" w14:textId="77777777" w:rsidR="00094632" w:rsidRDefault="00094632" w:rsidP="00094632">
      <w:pPr>
        <w:rPr>
          <w:rFonts w:ascii="Arial" w:hAnsi="Arial" w:cs="Arial"/>
          <w:b/>
          <w:sz w:val="24"/>
        </w:rPr>
      </w:pPr>
      <w:r>
        <w:rPr>
          <w:rFonts w:ascii="Arial" w:hAnsi="Arial" w:cs="Arial"/>
          <w:b/>
          <w:color w:val="0000FF"/>
          <w:sz w:val="24"/>
        </w:rPr>
        <w:t>RP-231523</w:t>
      </w:r>
      <w:r>
        <w:rPr>
          <w:rFonts w:ascii="Arial" w:hAnsi="Arial" w:cs="Arial"/>
          <w:b/>
          <w:color w:val="0000FF"/>
          <w:sz w:val="24"/>
        </w:rPr>
        <w:tab/>
      </w:r>
      <w:r>
        <w:rPr>
          <w:rFonts w:ascii="Arial" w:hAnsi="Arial" w:cs="Arial"/>
          <w:b/>
          <w:sz w:val="24"/>
        </w:rPr>
        <w:t>LS on the finalisation of the DRAFT NEW REPORT ITU-R M.[IMT.APPLICATIONS] (ITU-R WP5D_TEMP_888rev2edited; to: RAN, CT, SA, TSDSI, ETSI; cc: -; contact: Counsellor SG5)</w:t>
      </w:r>
    </w:p>
    <w:p w14:paraId="7DB2323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WP5D_TEMP_888rev2edited, to RAN, CT, SA, TSDSI, ETSI, cc -</w:t>
      </w:r>
      <w:r>
        <w:rPr>
          <w:i/>
        </w:rPr>
        <w:br/>
      </w:r>
      <w:r>
        <w:rPr>
          <w:i/>
        </w:rPr>
        <w:tab/>
      </w:r>
      <w:r>
        <w:rPr>
          <w:i/>
        </w:rPr>
        <w:tab/>
      </w:r>
      <w:r>
        <w:rPr>
          <w:i/>
        </w:rPr>
        <w:tab/>
      </w:r>
      <w:r>
        <w:rPr>
          <w:i/>
        </w:rPr>
        <w:tab/>
      </w:r>
      <w:r>
        <w:rPr>
          <w:i/>
        </w:rPr>
        <w:tab/>
        <w:t>Source: ITU-R WP5D</w:t>
      </w:r>
    </w:p>
    <w:p w14:paraId="383DDE7F" w14:textId="77777777" w:rsidR="00094632" w:rsidRDefault="00094632" w:rsidP="00094632">
      <w:pPr>
        <w:rPr>
          <w:rFonts w:ascii="Arial" w:hAnsi="Arial" w:cs="Arial"/>
          <w:b/>
        </w:rPr>
      </w:pPr>
      <w:r>
        <w:rPr>
          <w:rFonts w:ascii="Arial" w:hAnsi="Arial" w:cs="Arial"/>
          <w:b/>
        </w:rPr>
        <w:t xml:space="preserve">Abstract: </w:t>
      </w:r>
    </w:p>
    <w:p w14:paraId="388D78B1" w14:textId="77777777" w:rsidR="00094632" w:rsidRDefault="00094632" w:rsidP="00094632">
      <w:r>
        <w:t>no RAN action requested</w:t>
      </w:r>
    </w:p>
    <w:p w14:paraId="265BEDE0" w14:textId="77777777" w:rsidR="00094632" w:rsidRDefault="00094632" w:rsidP="00094632">
      <w:pPr>
        <w:rPr>
          <w:rFonts w:ascii="Arial" w:hAnsi="Arial" w:cs="Arial"/>
          <w:b/>
        </w:rPr>
      </w:pPr>
      <w:r>
        <w:rPr>
          <w:rFonts w:ascii="Arial" w:hAnsi="Arial" w:cs="Arial"/>
          <w:b/>
        </w:rPr>
        <w:t xml:space="preserve">Discussion: </w:t>
      </w:r>
    </w:p>
    <w:p w14:paraId="2FC18078" w14:textId="77777777" w:rsidR="00094632" w:rsidRDefault="00094632" w:rsidP="00094632">
      <w:r>
        <w:t>ITU-R AH convener: no action for 3GPP</w:t>
      </w:r>
    </w:p>
    <w:p w14:paraId="2D6A4A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A4886" w14:textId="77777777" w:rsidR="00094632" w:rsidRDefault="00094632" w:rsidP="00094632">
      <w:pPr>
        <w:pStyle w:val="Heading3"/>
      </w:pPr>
      <w:bookmarkStart w:id="96" w:name="_Toc146566484"/>
      <w:bookmarkStart w:id="97" w:name="_Toc150626302"/>
      <w:r>
        <w:t>8.3</w:t>
      </w:r>
      <w:r>
        <w:tab/>
        <w:t>Documents from/to ITU-R WP5A</w:t>
      </w:r>
      <w:bookmarkEnd w:id="96"/>
      <w:bookmarkEnd w:id="97"/>
    </w:p>
    <w:p w14:paraId="5CAD1E89" w14:textId="77777777" w:rsidR="00094632" w:rsidRDefault="00094632" w:rsidP="00094632">
      <w:pPr>
        <w:pStyle w:val="Heading3"/>
      </w:pPr>
      <w:bookmarkStart w:id="98" w:name="_Toc146566485"/>
      <w:bookmarkStart w:id="99" w:name="_Toc150626303"/>
      <w:r>
        <w:t>8.4</w:t>
      </w:r>
      <w:r>
        <w:tab/>
        <w:t>Documents from/to other ITU groups</w:t>
      </w:r>
      <w:bookmarkEnd w:id="98"/>
      <w:bookmarkEnd w:id="99"/>
    </w:p>
    <w:p w14:paraId="78795026" w14:textId="77777777" w:rsidR="00094632" w:rsidRDefault="00094632" w:rsidP="00094632">
      <w:pPr>
        <w:rPr>
          <w:rFonts w:ascii="Arial" w:hAnsi="Arial" w:cs="Arial"/>
          <w:b/>
          <w:sz w:val="24"/>
        </w:rPr>
      </w:pPr>
      <w:r>
        <w:rPr>
          <w:rFonts w:ascii="Arial" w:hAnsi="Arial" w:cs="Arial"/>
          <w:b/>
          <w:color w:val="0000FF"/>
          <w:sz w:val="24"/>
        </w:rPr>
        <w:t>RP-231521</w:t>
      </w:r>
      <w:r>
        <w:rPr>
          <w:rFonts w:ascii="Arial" w:hAnsi="Arial" w:cs="Arial"/>
          <w:b/>
          <w:color w:val="0000FF"/>
          <w:sz w:val="24"/>
        </w:rPr>
        <w:tab/>
      </w:r>
      <w:r>
        <w:rPr>
          <w:rFonts w:ascii="Arial" w:hAnsi="Arial" w:cs="Arial"/>
          <w:b/>
          <w:sz w:val="24"/>
        </w:rPr>
        <w:t>LS on 3GPP submission towards IMT-2020 Satellite (ITU-R WP4B_TEMP_41; to: RAN, SA, ATIS, ETSI; cc: -; contact: Counsellor ITU-R SG4)</w:t>
      </w:r>
    </w:p>
    <w:p w14:paraId="6104AE99"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WP4B_TEMP_41, to RAN, SA, ATIS, ETSI, cc -</w:t>
      </w:r>
      <w:r>
        <w:rPr>
          <w:i/>
        </w:rPr>
        <w:br/>
      </w:r>
      <w:r>
        <w:rPr>
          <w:i/>
        </w:rPr>
        <w:tab/>
      </w:r>
      <w:r>
        <w:rPr>
          <w:i/>
        </w:rPr>
        <w:tab/>
      </w:r>
      <w:r>
        <w:rPr>
          <w:i/>
        </w:rPr>
        <w:tab/>
      </w:r>
      <w:r>
        <w:rPr>
          <w:i/>
        </w:rPr>
        <w:tab/>
      </w:r>
      <w:r>
        <w:rPr>
          <w:i/>
        </w:rPr>
        <w:tab/>
        <w:t>Source: ITU-R WP4B</w:t>
      </w:r>
    </w:p>
    <w:p w14:paraId="0BAB19E6" w14:textId="77777777" w:rsidR="00094632" w:rsidRDefault="00094632" w:rsidP="00094632">
      <w:pPr>
        <w:rPr>
          <w:rFonts w:ascii="Arial" w:hAnsi="Arial" w:cs="Arial"/>
          <w:b/>
        </w:rPr>
      </w:pPr>
      <w:r>
        <w:rPr>
          <w:rFonts w:ascii="Arial" w:hAnsi="Arial" w:cs="Arial"/>
          <w:b/>
        </w:rPr>
        <w:t xml:space="preserve">Abstract: </w:t>
      </w:r>
    </w:p>
    <w:p w14:paraId="3E0D38C3" w14:textId="77777777" w:rsidR="00094632" w:rsidRDefault="00094632" w:rsidP="00094632">
      <w:r>
        <w:t>This is actually a reply LS to RP-230772 from RAN #99 (which was approved in PCG50_17); no RAN action requested</w:t>
      </w:r>
    </w:p>
    <w:p w14:paraId="1C477120" w14:textId="77777777" w:rsidR="00094632" w:rsidRDefault="00094632" w:rsidP="00094632">
      <w:pPr>
        <w:rPr>
          <w:rFonts w:ascii="Arial" w:hAnsi="Arial" w:cs="Arial"/>
          <w:b/>
        </w:rPr>
      </w:pPr>
      <w:r>
        <w:rPr>
          <w:rFonts w:ascii="Arial" w:hAnsi="Arial" w:cs="Arial"/>
          <w:b/>
        </w:rPr>
        <w:t xml:space="preserve">Discussion: </w:t>
      </w:r>
    </w:p>
    <w:p w14:paraId="7BCB9BC2" w14:textId="77777777" w:rsidR="00094632" w:rsidRDefault="00094632" w:rsidP="00094632">
      <w:r>
        <w:t>see also AI 9.2.3</w:t>
      </w:r>
    </w:p>
    <w:p w14:paraId="4D235816" w14:textId="77777777" w:rsidR="00094632" w:rsidRDefault="00094632" w:rsidP="00094632">
      <w:r>
        <w:t>ITU-R AH convener: we submitted an LS last time that 3GPP plans to contribute; next meeting in Jan.2024 (which is not in the calendar); submission has to be done by 31.12.2023; to be submitted self-evaluation, templates, list of specs (NR and NTN specs); submission will be based on REL-17</w:t>
      </w:r>
    </w:p>
    <w:p w14:paraId="5FF732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A25C" w14:textId="749FB18C" w:rsidR="00094632" w:rsidRDefault="00094632" w:rsidP="00BB479A">
      <w:pPr>
        <w:pStyle w:val="Heading2"/>
      </w:pPr>
      <w:bookmarkStart w:id="100" w:name="_Toc146566486"/>
      <w:bookmarkStart w:id="101" w:name="_Toc150626304"/>
      <w:r>
        <w:t>8</w:t>
      </w:r>
      <w:r w:rsidR="00BB479A">
        <w:t>A</w:t>
      </w:r>
      <w:r>
        <w:tab/>
        <w:t>Release 19 planning</w:t>
      </w:r>
      <w:bookmarkEnd w:id="100"/>
      <w:bookmarkEnd w:id="101"/>
    </w:p>
    <w:p w14:paraId="6EB663EF" w14:textId="77777777" w:rsidR="00094632" w:rsidRDefault="00094632" w:rsidP="00094632">
      <w:r>
        <w:t>NOTE 1:</w:t>
      </w:r>
      <w:r>
        <w:tab/>
        <w:t xml:space="preserve"> For all subsections other than "8A.2.15 Other topics": Up to one contribution per company.</w:t>
      </w:r>
    </w:p>
    <w:p w14:paraId="6624B0B9" w14:textId="77777777" w:rsidR="00094632" w:rsidRDefault="00094632" w:rsidP="00094632">
      <w:r>
        <w:t>NOTE 2:</w:t>
      </w:r>
      <w:r>
        <w:tab/>
        <w:t xml:space="preserve"> No WID/SID contributions please.</w:t>
      </w:r>
    </w:p>
    <w:p w14:paraId="289C8E70" w14:textId="77777777" w:rsidR="00094632" w:rsidRDefault="00094632" w:rsidP="00094632">
      <w:pPr>
        <w:rPr>
          <w:rFonts w:ascii="Arial" w:hAnsi="Arial" w:cs="Arial"/>
          <w:b/>
          <w:sz w:val="24"/>
        </w:rPr>
      </w:pPr>
      <w:r>
        <w:rPr>
          <w:rFonts w:ascii="Arial" w:hAnsi="Arial" w:cs="Arial"/>
          <w:b/>
          <w:color w:val="0000FF"/>
          <w:sz w:val="24"/>
        </w:rPr>
        <w:t>RP-231540</w:t>
      </w:r>
      <w:r>
        <w:rPr>
          <w:rFonts w:ascii="Arial" w:hAnsi="Arial" w:cs="Arial"/>
          <w:b/>
          <w:color w:val="0000FF"/>
          <w:sz w:val="24"/>
        </w:rPr>
        <w:tab/>
      </w:r>
      <w:r>
        <w:rPr>
          <w:rFonts w:ascii="Arial" w:hAnsi="Arial" w:cs="Arial"/>
          <w:b/>
          <w:sz w:val="24"/>
        </w:rPr>
        <w:t>RAN Chair’s Guidance for RAN Release 19</w:t>
      </w:r>
    </w:p>
    <w:p w14:paraId="1911216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13A2CAD" w14:textId="77777777" w:rsidR="00094632" w:rsidRDefault="00094632" w:rsidP="00094632">
      <w:pPr>
        <w:rPr>
          <w:rFonts w:ascii="Arial" w:hAnsi="Arial" w:cs="Arial"/>
          <w:b/>
        </w:rPr>
      </w:pPr>
      <w:r>
        <w:rPr>
          <w:rFonts w:ascii="Arial" w:hAnsi="Arial" w:cs="Arial"/>
          <w:b/>
        </w:rPr>
        <w:t xml:space="preserve">Discussion: </w:t>
      </w:r>
    </w:p>
    <w:p w14:paraId="6FD0C9A7" w14:textId="77777777" w:rsidR="00094632" w:rsidRDefault="00094632" w:rsidP="00094632">
      <w:r>
        <w:t>Deutsche Telekom: REL-18 was too heavy, operator's paper in RP-232593 to have a reasonable load in REL-19</w:t>
      </w:r>
    </w:p>
    <w:p w14:paraId="37D4FF95" w14:textId="77777777" w:rsidR="00094632" w:rsidRDefault="00094632" w:rsidP="00094632">
      <w:r>
        <w:t>RAN chair: tried to reduce the load for REL-19</w:t>
      </w:r>
    </w:p>
    <w:p w14:paraId="015DD0F9" w14:textId="77777777" w:rsidR="00094632" w:rsidRDefault="00094632" w:rsidP="00094632">
      <w:r>
        <w:t>BT: slide 9: only LP-WUS/WUR was not from the left side?</w:t>
      </w:r>
    </w:p>
    <w:p w14:paraId="07268BC5" w14:textId="77777777" w:rsidR="00094632" w:rsidRDefault="00094632" w:rsidP="00094632">
      <w:r>
        <w:t>RAN chair: correct</w:t>
      </w:r>
    </w:p>
    <w:p w14:paraId="6CCCB797" w14:textId="77777777" w:rsidR="00094632" w:rsidRDefault="00094632" w:rsidP="00094632">
      <w:r>
        <w:t>RAN chair: ISAC, new spectrum, RIS were there but here only 2 are proposed</w:t>
      </w:r>
    </w:p>
    <w:p w14:paraId="04AC1BF3" w14:textId="77777777" w:rsidR="00094632" w:rsidRDefault="00094632" w:rsidP="00094632">
      <w:r>
        <w:t>BT: how to endorse the document if we have not yet decided about "others"</w:t>
      </w:r>
    </w:p>
    <w:p w14:paraId="59B8ED5A" w14:textId="77777777" w:rsidR="00094632" w:rsidRDefault="00094632" w:rsidP="00094632">
      <w:r>
        <w:t>Spreadtrum: page 9/10: small projects in RAN1/RAN2; TDM mechanism like in REL-18 planned?</w:t>
      </w:r>
    </w:p>
    <w:p w14:paraId="267678C1" w14:textId="77777777" w:rsidR="00094632" w:rsidRDefault="00094632" w:rsidP="00094632">
      <w:r>
        <w:t>RAN chair: small projects need to be justified and have a clear scope, whether TDM or parallel is less important</w:t>
      </w:r>
    </w:p>
    <w:p w14:paraId="2A033C89" w14:textId="77777777" w:rsidR="00094632" w:rsidRDefault="00094632" w:rsidP="00094632">
      <w:r>
        <w:t>Lenovo: slide 9: last bullet should be removed, 2TUs per meeting would allow for multiple small projects in TDM</w:t>
      </w:r>
    </w:p>
    <w:p w14:paraId="593624FE" w14:textId="77777777" w:rsidR="00094632" w:rsidRDefault="00094632" w:rsidP="00094632">
      <w:r>
        <w:t>Nokia: acknowledges concerns DT and BT comments about workload; often the small projects turn out to be much better; it is important that we know the topics for which we need to have the scope ready for approval for Dec.23 (we can not also update n other topics that will not be included)</w:t>
      </w:r>
    </w:p>
    <w:p w14:paraId="0D35FA38" w14:textId="77777777" w:rsidR="00094632" w:rsidRDefault="00094632" w:rsidP="00094632">
      <w:r>
        <w:t>Telecom Italia: supports DT and BT</w:t>
      </w:r>
    </w:p>
    <w:p w14:paraId="6ACCF6EE" w14:textId="77777777" w:rsidR="00094632" w:rsidRDefault="00094632" w:rsidP="00094632">
      <w:r>
        <w:t>Vodafone: also more cooperation between TSGs needed</w:t>
      </w:r>
    </w:p>
    <w:p w14:paraId="5429F854" w14:textId="77777777" w:rsidR="00094632" w:rsidRDefault="00094632" w:rsidP="00094632">
      <w:r>
        <w:t>Futurewei: agrees to focus on major projects with commercial value</w:t>
      </w:r>
    </w:p>
    <w:p w14:paraId="69288FB2" w14:textId="77777777" w:rsidR="00094632" w:rsidRDefault="00094632" w:rsidP="00094632">
      <w:r>
        <w:t>Samsung: would prefer to increase TUs for MIMO to 2,5 TUs</w:t>
      </w:r>
    </w:p>
    <w:p w14:paraId="541D900E" w14:textId="77777777" w:rsidR="00094632" w:rsidRDefault="00094632" w:rsidP="00094632">
      <w:r>
        <w:t>NTT DOCOMO: agrees to increase MIMO TUs would be useful</w:t>
      </w:r>
    </w:p>
    <w:p w14:paraId="0D2C549D" w14:textId="77777777" w:rsidR="00094632" w:rsidRDefault="00094632" w:rsidP="00094632">
      <w:r>
        <w:t>CATT: we will need to review the TUs also when the scope is clearer</w:t>
      </w:r>
    </w:p>
    <w:p w14:paraId="78B6B13F" w14:textId="77777777" w:rsidR="00094632" w:rsidRDefault="00094632" w:rsidP="00094632">
      <w:r>
        <w:t>Mediatek: a lot of MIMO features have not been deployed so 2 TUs should be a maximum</w:t>
      </w:r>
    </w:p>
    <w:p w14:paraId="13BAB028" w14:textId="77777777" w:rsidR="00094632" w:rsidRDefault="00094632" w:rsidP="00094632">
      <w:r>
        <w:lastRenderedPageBreak/>
        <w:t>ZTE: REL-19 is a 2nd REL of 5G-Advanced and that's where the focus should be</w:t>
      </w:r>
    </w:p>
    <w:p w14:paraId="7C04A227" w14:textId="77777777" w:rsidR="00094632" w:rsidRDefault="00094632" w:rsidP="00094632">
      <w:r>
        <w:t>Oppo: As scope for AI/ML will not be clear (REL-18 will need 1 quarter more) 4 TUs for REL-19 is too much; for topic 7 for RAN1: in case there is a RAN led SI, the number of RAN1 TUs could be reduced</w:t>
      </w:r>
    </w:p>
    <w:p w14:paraId="58CDB823" w14:textId="77777777" w:rsidR="00094632" w:rsidRDefault="00094632" w:rsidP="00094632">
      <w:r>
        <w:t>Ericsson: does not think that there is much time left for additional topics but the slides are a good starting point</w:t>
      </w:r>
    </w:p>
    <w:p w14:paraId="671E0E39" w14:textId="77777777" w:rsidR="00094632" w:rsidRDefault="00094632" w:rsidP="00094632">
      <w:r>
        <w:t>Huawei: slide 13: it may be useful to not include this slide if we want to reduce the number of topics already</w:t>
      </w:r>
    </w:p>
    <w:p w14:paraId="0714960C" w14:textId="77777777" w:rsidR="00094632" w:rsidRDefault="00094632" w:rsidP="00094632">
      <w:r>
        <w:t>KT: normative work needed for AI/ML?, RIS already excluded?</w:t>
      </w:r>
    </w:p>
    <w:p w14:paraId="3BCD0F12" w14:textId="77777777" w:rsidR="00094632" w:rsidRDefault="00094632" w:rsidP="00094632">
      <w:r>
        <w:t>RAN2 chair (Mediatek): as RAN1 items will have impact on RAN2, there will be no margin, we should rather decrease the TUs (removing half a TU here and there)</w:t>
      </w:r>
    </w:p>
    <w:p w14:paraId="44C7EEAB" w14:textId="77777777" w:rsidR="00094632" w:rsidRDefault="00094632" w:rsidP="00094632">
      <w:r>
        <w:t>Verizon: MIMO TUs should be higher</w:t>
      </w:r>
    </w:p>
    <w:p w14:paraId="451BFAC0" w14:textId="77777777" w:rsidR="00094632" w:rsidRDefault="00094632" w:rsidP="00094632">
      <w:r>
        <w:t>RAN chair: could we endorse the slide set?</w:t>
      </w:r>
    </w:p>
    <w:p w14:paraId="5D6F6F6A" w14:textId="77777777" w:rsidR="00094632" w:rsidRDefault="00094632" w:rsidP="00094632">
      <w:r>
        <w:t>Samsung: still adjustments are possible?</w:t>
      </w:r>
    </w:p>
    <w:p w14:paraId="17122348" w14:textId="77777777" w:rsidR="00094632" w:rsidRDefault="00094632" w:rsidP="00094632">
      <w:r>
        <w:t>RAN chair: yes, but no major changes</w:t>
      </w:r>
    </w:p>
    <w:p w14:paraId="2DE0389B" w14:textId="77777777" w:rsidR="00094632" w:rsidRDefault="00094632" w:rsidP="00094632">
      <w:r>
        <w:t>Hughes: too little TUs for NTN (e.g. when comparing with AI/ML in RAN1)</w:t>
      </w:r>
    </w:p>
    <w:p w14:paraId="0DE855AC" w14:textId="77777777" w:rsidR="00094632" w:rsidRDefault="00094632" w:rsidP="00094632">
      <w:r>
        <w:t>RAN chair: AI/ML is a new project which will take more time</w:t>
      </w:r>
    </w:p>
    <w:p w14:paraId="252B6647" w14:textId="77777777" w:rsidR="00094632" w:rsidRDefault="00094632" w:rsidP="00094632">
      <w:r>
        <w:t>Volkswagen: Slide 9 proposes 2 additional RAN1-led projects. The actual amount should be based on an the concrete TU planning, once the focused WI scopes are set. At this stage the amount of additional RAN1-led projects can only be in brakets</w:t>
      </w:r>
    </w:p>
    <w:p w14:paraId="0CFF6D84" w14:textId="77777777" w:rsidR="00094632" w:rsidRDefault="00094632" w:rsidP="00094632">
      <w:r>
        <w:t>Apple: slide 12: commercial interest is a general requirement</w:t>
      </w:r>
    </w:p>
    <w:p w14:paraId="3E190B83" w14:textId="77777777" w:rsidR="00094632" w:rsidRDefault="00094632" w:rsidP="00094632">
      <w:r>
        <w:t>conclusion: RP-231540 is endorsed</w:t>
      </w:r>
    </w:p>
    <w:p w14:paraId="61DB81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19441" w14:textId="6944119F" w:rsidR="00094632" w:rsidRDefault="00094632" w:rsidP="00BB479A">
      <w:pPr>
        <w:pStyle w:val="Heading3"/>
      </w:pPr>
      <w:bookmarkStart w:id="102" w:name="_Toc146566487"/>
      <w:bookmarkStart w:id="103" w:name="_Toc150626305"/>
      <w:r>
        <w:t>8</w:t>
      </w:r>
      <w:r w:rsidR="00BB479A">
        <w:t>A</w:t>
      </w:r>
      <w:r>
        <w:t>.1</w:t>
      </w:r>
      <w:r>
        <w:tab/>
        <w:t>General</w:t>
      </w:r>
      <w:bookmarkEnd w:id="102"/>
      <w:bookmarkEnd w:id="103"/>
    </w:p>
    <w:p w14:paraId="1AD1499F" w14:textId="77777777" w:rsidR="00094632" w:rsidRDefault="00094632" w:rsidP="00094632">
      <w:pPr>
        <w:rPr>
          <w:rFonts w:ascii="Arial" w:hAnsi="Arial" w:cs="Arial"/>
          <w:b/>
          <w:sz w:val="24"/>
        </w:rPr>
      </w:pPr>
      <w:r>
        <w:rPr>
          <w:rFonts w:ascii="Arial" w:hAnsi="Arial" w:cs="Arial"/>
          <w:b/>
          <w:color w:val="0000FF"/>
          <w:sz w:val="24"/>
        </w:rPr>
        <w:t>RP-231584</w:t>
      </w:r>
      <w:r>
        <w:rPr>
          <w:rFonts w:ascii="Arial" w:hAnsi="Arial" w:cs="Arial"/>
          <w:b/>
          <w:color w:val="0000FF"/>
          <w:sz w:val="24"/>
        </w:rPr>
        <w:tab/>
      </w:r>
      <w:r>
        <w:rPr>
          <w:rFonts w:ascii="Arial" w:hAnsi="Arial" w:cs="Arial"/>
          <w:b/>
          <w:sz w:val="24"/>
        </w:rPr>
        <w:t>Things we should not do !</w:t>
      </w:r>
    </w:p>
    <w:p w14:paraId="6A02219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ECF8C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RP-232593</w:t>
      </w:r>
      <w:r>
        <w:rPr>
          <w:color w:val="993300"/>
          <w:u w:val="single"/>
        </w:rPr>
        <w:t>.</w:t>
      </w:r>
    </w:p>
    <w:p w14:paraId="2B60149C" w14:textId="77777777" w:rsidR="00094632" w:rsidRDefault="00094632" w:rsidP="00094632">
      <w:pPr>
        <w:rPr>
          <w:rFonts w:ascii="Arial" w:hAnsi="Arial" w:cs="Arial"/>
          <w:b/>
          <w:sz w:val="24"/>
        </w:rPr>
      </w:pPr>
      <w:r>
        <w:rPr>
          <w:rFonts w:ascii="Arial" w:hAnsi="Arial" w:cs="Arial"/>
          <w:b/>
          <w:color w:val="0000FF"/>
          <w:sz w:val="24"/>
        </w:rPr>
        <w:t>RP-232593</w:t>
      </w:r>
      <w:r>
        <w:rPr>
          <w:rFonts w:ascii="Arial" w:hAnsi="Arial" w:cs="Arial"/>
          <w:b/>
          <w:color w:val="0000FF"/>
          <w:sz w:val="24"/>
        </w:rPr>
        <w:tab/>
      </w:r>
      <w:r>
        <w:rPr>
          <w:rFonts w:ascii="Arial" w:hAnsi="Arial" w:cs="Arial"/>
          <w:b/>
          <w:sz w:val="24"/>
        </w:rPr>
        <w:t>An MNO agreeable RAN Rel-19 package</w:t>
      </w:r>
    </w:p>
    <w:p w14:paraId="20036A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Deutsche Telekom, Telenor, Telecom Italia, BT, Telefonica</w:t>
      </w:r>
    </w:p>
    <w:p w14:paraId="3E225B67" w14:textId="77777777" w:rsidR="00094632" w:rsidRDefault="00094632" w:rsidP="00094632">
      <w:pPr>
        <w:rPr>
          <w:color w:val="808080"/>
        </w:rPr>
      </w:pPr>
      <w:r>
        <w:rPr>
          <w:color w:val="808080"/>
        </w:rPr>
        <w:t>(Replaces RP-231584)</w:t>
      </w:r>
    </w:p>
    <w:p w14:paraId="471965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B56A1" w14:textId="77777777" w:rsidR="00094632" w:rsidRDefault="00094632" w:rsidP="00094632">
      <w:pPr>
        <w:rPr>
          <w:rFonts w:ascii="Arial" w:hAnsi="Arial" w:cs="Arial"/>
          <w:b/>
          <w:sz w:val="24"/>
        </w:rPr>
      </w:pPr>
      <w:r>
        <w:rPr>
          <w:rFonts w:ascii="Arial" w:hAnsi="Arial" w:cs="Arial"/>
          <w:b/>
          <w:color w:val="0000FF"/>
          <w:sz w:val="24"/>
        </w:rPr>
        <w:t>RP-231749</w:t>
      </w:r>
      <w:r>
        <w:rPr>
          <w:rFonts w:ascii="Arial" w:hAnsi="Arial" w:cs="Arial"/>
          <w:b/>
          <w:color w:val="0000FF"/>
          <w:sz w:val="24"/>
        </w:rPr>
        <w:tab/>
      </w:r>
      <w:r>
        <w:rPr>
          <w:rFonts w:ascii="Arial" w:hAnsi="Arial" w:cs="Arial"/>
          <w:b/>
          <w:sz w:val="24"/>
        </w:rPr>
        <w:t>Overview on RAN Rel-19</w:t>
      </w:r>
    </w:p>
    <w:p w14:paraId="2F1733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1548F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DAA43" w14:textId="77777777" w:rsidR="00094632" w:rsidRDefault="00094632" w:rsidP="00094632">
      <w:pPr>
        <w:rPr>
          <w:rFonts w:ascii="Arial" w:hAnsi="Arial" w:cs="Arial"/>
          <w:b/>
          <w:sz w:val="24"/>
        </w:rPr>
      </w:pPr>
      <w:r>
        <w:rPr>
          <w:rFonts w:ascii="Arial" w:hAnsi="Arial" w:cs="Arial"/>
          <w:b/>
          <w:color w:val="0000FF"/>
          <w:sz w:val="24"/>
        </w:rPr>
        <w:t>RP-231753</w:t>
      </w:r>
      <w:r>
        <w:rPr>
          <w:rFonts w:ascii="Arial" w:hAnsi="Arial" w:cs="Arial"/>
          <w:b/>
          <w:color w:val="0000FF"/>
          <w:sz w:val="24"/>
        </w:rPr>
        <w:tab/>
      </w:r>
      <w:r>
        <w:rPr>
          <w:rFonts w:ascii="Arial" w:hAnsi="Arial" w:cs="Arial"/>
          <w:b/>
          <w:sz w:val="24"/>
        </w:rPr>
        <w:t>Nokia's views and priorities for Release 19</w:t>
      </w:r>
    </w:p>
    <w:p w14:paraId="6299A7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B9E22F" w14:textId="77777777" w:rsidR="00094632" w:rsidRDefault="00094632" w:rsidP="00094632">
      <w:pPr>
        <w:rPr>
          <w:rFonts w:ascii="Arial" w:hAnsi="Arial" w:cs="Arial"/>
          <w:b/>
        </w:rPr>
      </w:pPr>
      <w:r>
        <w:rPr>
          <w:rFonts w:ascii="Arial" w:hAnsi="Arial" w:cs="Arial"/>
          <w:b/>
        </w:rPr>
        <w:lastRenderedPageBreak/>
        <w:t xml:space="preserve">Abstract: </w:t>
      </w:r>
    </w:p>
    <w:p w14:paraId="65270521" w14:textId="77777777" w:rsidR="00094632" w:rsidRDefault="00094632" w:rsidP="00094632">
      <w:r>
        <w:t>This document discusses Nokia's priorities for Release 19</w:t>
      </w:r>
    </w:p>
    <w:p w14:paraId="24FCBD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FC987" w14:textId="77777777" w:rsidR="00094632" w:rsidRDefault="00094632" w:rsidP="00094632">
      <w:pPr>
        <w:rPr>
          <w:rFonts w:ascii="Arial" w:hAnsi="Arial" w:cs="Arial"/>
          <w:b/>
          <w:sz w:val="24"/>
        </w:rPr>
      </w:pPr>
      <w:r>
        <w:rPr>
          <w:rFonts w:ascii="Arial" w:hAnsi="Arial" w:cs="Arial"/>
          <w:b/>
          <w:color w:val="0000FF"/>
          <w:sz w:val="24"/>
        </w:rPr>
        <w:t>RP-231758</w:t>
      </w:r>
      <w:r>
        <w:rPr>
          <w:rFonts w:ascii="Arial" w:hAnsi="Arial" w:cs="Arial"/>
          <w:b/>
          <w:color w:val="0000FF"/>
          <w:sz w:val="24"/>
        </w:rPr>
        <w:tab/>
      </w:r>
      <w:r>
        <w:rPr>
          <w:rFonts w:ascii="Arial" w:hAnsi="Arial" w:cs="Arial"/>
          <w:b/>
          <w:sz w:val="24"/>
        </w:rPr>
        <w:t>General views on Rel-19 RAN package</w:t>
      </w:r>
    </w:p>
    <w:p w14:paraId="6BB306F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E2065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D7D06" w14:textId="77777777" w:rsidR="00094632" w:rsidRDefault="00094632" w:rsidP="00094632">
      <w:pPr>
        <w:rPr>
          <w:rFonts w:ascii="Arial" w:hAnsi="Arial" w:cs="Arial"/>
          <w:b/>
          <w:sz w:val="24"/>
        </w:rPr>
      </w:pPr>
      <w:r>
        <w:rPr>
          <w:rFonts w:ascii="Arial" w:hAnsi="Arial" w:cs="Arial"/>
          <w:b/>
          <w:color w:val="0000FF"/>
          <w:sz w:val="24"/>
        </w:rPr>
        <w:t>RP-231934</w:t>
      </w:r>
      <w:r>
        <w:rPr>
          <w:rFonts w:ascii="Arial" w:hAnsi="Arial" w:cs="Arial"/>
          <w:b/>
          <w:color w:val="0000FF"/>
          <w:sz w:val="24"/>
        </w:rPr>
        <w:tab/>
      </w:r>
      <w:r>
        <w:rPr>
          <w:rFonts w:ascii="Arial" w:hAnsi="Arial" w:cs="Arial"/>
          <w:b/>
          <w:sz w:val="24"/>
        </w:rPr>
        <w:t>General views on Rel-19</w:t>
      </w:r>
    </w:p>
    <w:p w14:paraId="0B1219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06F31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A736" w14:textId="77777777" w:rsidR="00094632" w:rsidRDefault="00094632" w:rsidP="00094632">
      <w:pPr>
        <w:rPr>
          <w:rFonts w:ascii="Arial" w:hAnsi="Arial" w:cs="Arial"/>
          <w:b/>
          <w:sz w:val="24"/>
        </w:rPr>
      </w:pPr>
      <w:r>
        <w:rPr>
          <w:rFonts w:ascii="Arial" w:hAnsi="Arial" w:cs="Arial"/>
          <w:b/>
          <w:color w:val="0000FF"/>
          <w:sz w:val="24"/>
        </w:rPr>
        <w:t>RP-231940</w:t>
      </w:r>
      <w:r>
        <w:rPr>
          <w:rFonts w:ascii="Arial" w:hAnsi="Arial" w:cs="Arial"/>
          <w:b/>
          <w:color w:val="0000FF"/>
          <w:sz w:val="24"/>
        </w:rPr>
        <w:tab/>
      </w:r>
      <w:r>
        <w:rPr>
          <w:rFonts w:ascii="Arial" w:hAnsi="Arial" w:cs="Arial"/>
          <w:b/>
          <w:sz w:val="24"/>
        </w:rPr>
        <w:t>Overview of Rel-19</w:t>
      </w:r>
    </w:p>
    <w:p w14:paraId="2496B72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FC58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E06D1" w14:textId="77777777" w:rsidR="00094632" w:rsidRDefault="00094632" w:rsidP="00094632">
      <w:pPr>
        <w:rPr>
          <w:rFonts w:ascii="Arial" w:hAnsi="Arial" w:cs="Arial"/>
          <w:b/>
          <w:sz w:val="24"/>
        </w:rPr>
      </w:pPr>
      <w:r>
        <w:rPr>
          <w:rFonts w:ascii="Arial" w:hAnsi="Arial" w:cs="Arial"/>
          <w:b/>
          <w:color w:val="0000FF"/>
          <w:sz w:val="24"/>
        </w:rPr>
        <w:t>RP-231972</w:t>
      </w:r>
      <w:r>
        <w:rPr>
          <w:rFonts w:ascii="Arial" w:hAnsi="Arial" w:cs="Arial"/>
          <w:b/>
          <w:color w:val="0000FF"/>
          <w:sz w:val="24"/>
        </w:rPr>
        <w:tab/>
      </w:r>
      <w:r>
        <w:rPr>
          <w:rFonts w:ascii="Arial" w:hAnsi="Arial" w:cs="Arial"/>
          <w:b/>
          <w:sz w:val="24"/>
        </w:rPr>
        <w:t>On Rel-19 Package</w:t>
      </w:r>
    </w:p>
    <w:p w14:paraId="3DE83A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11089C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BC404" w14:textId="77777777" w:rsidR="00094632" w:rsidRDefault="00094632" w:rsidP="00094632">
      <w:pPr>
        <w:rPr>
          <w:rFonts w:ascii="Arial" w:hAnsi="Arial" w:cs="Arial"/>
          <w:b/>
          <w:sz w:val="24"/>
        </w:rPr>
      </w:pPr>
      <w:r>
        <w:rPr>
          <w:rFonts w:ascii="Arial" w:hAnsi="Arial" w:cs="Arial"/>
          <w:b/>
          <w:color w:val="0000FF"/>
          <w:sz w:val="24"/>
        </w:rPr>
        <w:t>RP-231981</w:t>
      </w:r>
      <w:r>
        <w:rPr>
          <w:rFonts w:ascii="Arial" w:hAnsi="Arial" w:cs="Arial"/>
          <w:b/>
          <w:color w:val="0000FF"/>
          <w:sz w:val="24"/>
        </w:rPr>
        <w:tab/>
      </w:r>
      <w:r>
        <w:rPr>
          <w:rFonts w:ascii="Arial" w:hAnsi="Arial" w:cs="Arial"/>
          <w:b/>
          <w:sz w:val="24"/>
        </w:rPr>
        <w:t>Views on Rel-19 RAN scope</w:t>
      </w:r>
    </w:p>
    <w:p w14:paraId="4B4B96A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DDF96A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27208" w14:textId="77777777" w:rsidR="00094632" w:rsidRDefault="00094632" w:rsidP="00094632">
      <w:pPr>
        <w:rPr>
          <w:rFonts w:ascii="Arial" w:hAnsi="Arial" w:cs="Arial"/>
          <w:b/>
          <w:sz w:val="24"/>
        </w:rPr>
      </w:pPr>
      <w:r>
        <w:rPr>
          <w:rFonts w:ascii="Arial" w:hAnsi="Arial" w:cs="Arial"/>
          <w:b/>
          <w:color w:val="0000FF"/>
          <w:sz w:val="24"/>
        </w:rPr>
        <w:t>RP-232042</w:t>
      </w:r>
      <w:r>
        <w:rPr>
          <w:rFonts w:ascii="Arial" w:hAnsi="Arial" w:cs="Arial"/>
          <w:b/>
          <w:color w:val="0000FF"/>
          <w:sz w:val="24"/>
        </w:rPr>
        <w:tab/>
      </w:r>
      <w:r>
        <w:rPr>
          <w:rFonts w:ascii="Arial" w:hAnsi="Arial" w:cs="Arial"/>
          <w:b/>
          <w:sz w:val="24"/>
        </w:rPr>
        <w:t>Views on Rel-19 RAN scope</w:t>
      </w:r>
    </w:p>
    <w:p w14:paraId="73FD8B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60CC4C2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A407" w14:textId="77777777" w:rsidR="00094632" w:rsidRDefault="00094632" w:rsidP="00094632">
      <w:pPr>
        <w:rPr>
          <w:rFonts w:ascii="Arial" w:hAnsi="Arial" w:cs="Arial"/>
          <w:b/>
          <w:sz w:val="24"/>
        </w:rPr>
      </w:pPr>
      <w:r>
        <w:rPr>
          <w:rFonts w:ascii="Arial" w:hAnsi="Arial" w:cs="Arial"/>
          <w:b/>
          <w:color w:val="0000FF"/>
          <w:sz w:val="24"/>
        </w:rPr>
        <w:t>RP-232071</w:t>
      </w:r>
      <w:r>
        <w:rPr>
          <w:rFonts w:ascii="Arial" w:hAnsi="Arial" w:cs="Arial"/>
          <w:b/>
          <w:color w:val="0000FF"/>
          <w:sz w:val="24"/>
        </w:rPr>
        <w:tab/>
      </w:r>
      <w:r>
        <w:rPr>
          <w:rFonts w:ascii="Arial" w:hAnsi="Arial" w:cs="Arial"/>
          <w:b/>
          <w:sz w:val="24"/>
        </w:rPr>
        <w:t>Overview on Release 19</w:t>
      </w:r>
    </w:p>
    <w:p w14:paraId="4CAB5F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58C20E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FA6A" w14:textId="77777777" w:rsidR="00094632" w:rsidRDefault="00094632" w:rsidP="00094632">
      <w:pPr>
        <w:rPr>
          <w:rFonts w:ascii="Arial" w:hAnsi="Arial" w:cs="Arial"/>
          <w:b/>
          <w:sz w:val="24"/>
        </w:rPr>
      </w:pPr>
      <w:r>
        <w:rPr>
          <w:rFonts w:ascii="Arial" w:hAnsi="Arial" w:cs="Arial"/>
          <w:b/>
          <w:color w:val="0000FF"/>
          <w:sz w:val="24"/>
        </w:rPr>
        <w:t>RP-232289</w:t>
      </w:r>
      <w:r>
        <w:rPr>
          <w:rFonts w:ascii="Arial" w:hAnsi="Arial" w:cs="Arial"/>
          <w:b/>
          <w:color w:val="0000FF"/>
          <w:sz w:val="24"/>
        </w:rPr>
        <w:tab/>
      </w:r>
      <w:r>
        <w:rPr>
          <w:rFonts w:ascii="Arial" w:hAnsi="Arial" w:cs="Arial"/>
          <w:b/>
          <w:sz w:val="24"/>
        </w:rPr>
        <w:t>General view on Rel-19 Handling</w:t>
      </w:r>
    </w:p>
    <w:p w14:paraId="37AE97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007AD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5F7C3" w14:textId="77777777" w:rsidR="00094632" w:rsidRDefault="00094632" w:rsidP="00094632">
      <w:pPr>
        <w:rPr>
          <w:rFonts w:ascii="Arial" w:hAnsi="Arial" w:cs="Arial"/>
          <w:b/>
          <w:sz w:val="24"/>
        </w:rPr>
      </w:pPr>
      <w:r>
        <w:rPr>
          <w:rFonts w:ascii="Arial" w:hAnsi="Arial" w:cs="Arial"/>
          <w:b/>
          <w:color w:val="0000FF"/>
          <w:sz w:val="24"/>
        </w:rPr>
        <w:t>RP-232297</w:t>
      </w:r>
      <w:r>
        <w:rPr>
          <w:rFonts w:ascii="Arial" w:hAnsi="Arial" w:cs="Arial"/>
          <w:b/>
          <w:color w:val="0000FF"/>
          <w:sz w:val="24"/>
        </w:rPr>
        <w:tab/>
      </w:r>
      <w:r>
        <w:rPr>
          <w:rFonts w:ascii="Arial" w:hAnsi="Arial" w:cs="Arial"/>
          <w:b/>
          <w:sz w:val="24"/>
        </w:rPr>
        <w:t>Overview of RAN Release 19</w:t>
      </w:r>
    </w:p>
    <w:p w14:paraId="714EA5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128039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E990A" w14:textId="77777777" w:rsidR="00094632" w:rsidRDefault="00094632" w:rsidP="00094632">
      <w:pPr>
        <w:rPr>
          <w:rFonts w:ascii="Arial" w:hAnsi="Arial" w:cs="Arial"/>
          <w:b/>
          <w:sz w:val="24"/>
        </w:rPr>
      </w:pPr>
      <w:r>
        <w:rPr>
          <w:rFonts w:ascii="Arial" w:hAnsi="Arial" w:cs="Arial"/>
          <w:b/>
          <w:color w:val="0000FF"/>
          <w:sz w:val="24"/>
        </w:rPr>
        <w:t>RP-232303</w:t>
      </w:r>
      <w:r>
        <w:rPr>
          <w:rFonts w:ascii="Arial" w:hAnsi="Arial" w:cs="Arial"/>
          <w:b/>
          <w:color w:val="0000FF"/>
          <w:sz w:val="24"/>
        </w:rPr>
        <w:tab/>
      </w:r>
      <w:r>
        <w:rPr>
          <w:rFonts w:ascii="Arial" w:hAnsi="Arial" w:cs="Arial"/>
          <w:b/>
          <w:sz w:val="24"/>
        </w:rPr>
        <w:t xml:space="preserve">Release 19 planning and prioritization </w:t>
      </w:r>
    </w:p>
    <w:p w14:paraId="5BE1DE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032AC4CB" w14:textId="77777777" w:rsidR="00094632" w:rsidRDefault="00094632" w:rsidP="00094632">
      <w:pPr>
        <w:rPr>
          <w:rFonts w:ascii="Arial" w:hAnsi="Arial" w:cs="Arial"/>
          <w:b/>
        </w:rPr>
      </w:pPr>
      <w:r>
        <w:rPr>
          <w:rFonts w:ascii="Arial" w:hAnsi="Arial" w:cs="Arial"/>
          <w:b/>
        </w:rPr>
        <w:t xml:space="preserve">Discussion: </w:t>
      </w:r>
    </w:p>
    <w:p w14:paraId="1ACC41D7" w14:textId="77777777" w:rsidR="00094632" w:rsidRDefault="00094632" w:rsidP="00094632">
      <w:r>
        <w:t>moved from AI 8A to AI 8A.1</w:t>
      </w:r>
    </w:p>
    <w:p w14:paraId="2906A1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A19FE" w14:textId="77777777" w:rsidR="00094632" w:rsidRDefault="00094632" w:rsidP="00094632">
      <w:pPr>
        <w:rPr>
          <w:rFonts w:ascii="Arial" w:hAnsi="Arial" w:cs="Arial"/>
          <w:b/>
          <w:sz w:val="24"/>
        </w:rPr>
      </w:pPr>
      <w:r>
        <w:rPr>
          <w:rFonts w:ascii="Arial" w:hAnsi="Arial" w:cs="Arial"/>
          <w:b/>
          <w:color w:val="0000FF"/>
          <w:sz w:val="24"/>
        </w:rPr>
        <w:t>RP-232317</w:t>
      </w:r>
      <w:r>
        <w:rPr>
          <w:rFonts w:ascii="Arial" w:hAnsi="Arial" w:cs="Arial"/>
          <w:b/>
          <w:color w:val="0000FF"/>
          <w:sz w:val="24"/>
        </w:rPr>
        <w:tab/>
      </w:r>
      <w:r>
        <w:rPr>
          <w:rFonts w:ascii="Arial" w:hAnsi="Arial" w:cs="Arial"/>
          <w:b/>
          <w:sz w:val="24"/>
        </w:rPr>
        <w:t>MediaTek Views on Rel-19 (Updated)</w:t>
      </w:r>
    </w:p>
    <w:p w14:paraId="47742CF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DFE22" w14:textId="77777777" w:rsidR="00094632" w:rsidRDefault="00094632" w:rsidP="00094632">
      <w:pPr>
        <w:rPr>
          <w:rFonts w:ascii="Arial" w:hAnsi="Arial" w:cs="Arial"/>
          <w:b/>
        </w:rPr>
      </w:pPr>
      <w:r>
        <w:rPr>
          <w:rFonts w:ascii="Arial" w:hAnsi="Arial" w:cs="Arial"/>
          <w:b/>
        </w:rPr>
        <w:t xml:space="preserve">Abstract: </w:t>
      </w:r>
    </w:p>
    <w:p w14:paraId="1B3B489A" w14:textId="77777777" w:rsidR="00094632" w:rsidRDefault="00094632" w:rsidP="00094632">
      <w:r>
        <w:t>Updated set of proposals incl. Priorities - revision of RWS-230107 from RAN Rel-19 Workshop</w:t>
      </w:r>
    </w:p>
    <w:p w14:paraId="4C5D0526" w14:textId="77777777" w:rsidR="00094632" w:rsidRDefault="00094632" w:rsidP="00094632"/>
    <w:p w14:paraId="279B6E67" w14:textId="196632BE" w:rsidR="00094632" w:rsidRDefault="00094632" w:rsidP="00094632">
      <w:r>
        <w:t>Note: submitted under "8</w:t>
      </w:r>
      <w:r w:rsidR="00BB479A">
        <w:t>A</w:t>
      </w:r>
      <w:r>
        <w:t xml:space="preserve">.1 General" as it is </w:t>
      </w:r>
      <w:r w:rsidR="00BB479A">
        <w:t>a</w:t>
      </w:r>
      <w:r>
        <w:t>n overview paper</w:t>
      </w:r>
    </w:p>
    <w:p w14:paraId="10E738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12384" w14:textId="77777777" w:rsidR="00094632" w:rsidRDefault="00094632" w:rsidP="00094632">
      <w:pPr>
        <w:rPr>
          <w:rFonts w:ascii="Arial" w:hAnsi="Arial" w:cs="Arial"/>
          <w:b/>
          <w:sz w:val="24"/>
        </w:rPr>
      </w:pPr>
      <w:r>
        <w:rPr>
          <w:rFonts w:ascii="Arial" w:hAnsi="Arial" w:cs="Arial"/>
          <w:b/>
          <w:color w:val="0000FF"/>
          <w:sz w:val="24"/>
        </w:rPr>
        <w:t>RP-232319</w:t>
      </w:r>
      <w:r>
        <w:rPr>
          <w:rFonts w:ascii="Arial" w:hAnsi="Arial" w:cs="Arial"/>
          <w:b/>
          <w:color w:val="0000FF"/>
          <w:sz w:val="24"/>
        </w:rPr>
        <w:tab/>
      </w:r>
      <w:r>
        <w:rPr>
          <w:rFonts w:ascii="Arial" w:hAnsi="Arial" w:cs="Arial"/>
          <w:b/>
          <w:sz w:val="24"/>
        </w:rPr>
        <w:t>[RAN-led] Study on Spectrum for Future Radio Access</w:t>
      </w:r>
    </w:p>
    <w:p w14:paraId="223C32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78B6DB" w14:textId="77777777" w:rsidR="00094632" w:rsidRDefault="00094632" w:rsidP="00094632">
      <w:pPr>
        <w:rPr>
          <w:rFonts w:ascii="Arial" w:hAnsi="Arial" w:cs="Arial"/>
          <w:b/>
        </w:rPr>
      </w:pPr>
      <w:r>
        <w:rPr>
          <w:rFonts w:ascii="Arial" w:hAnsi="Arial" w:cs="Arial"/>
          <w:b/>
        </w:rPr>
        <w:t xml:space="preserve">Abstract: </w:t>
      </w:r>
    </w:p>
    <w:p w14:paraId="040BD697" w14:textId="77777777" w:rsidR="00094632" w:rsidRDefault="00094632" w:rsidP="00094632">
      <w:r>
        <w:t>Resubmission of RWS-230109</w:t>
      </w:r>
    </w:p>
    <w:p w14:paraId="5534090A" w14:textId="77777777" w:rsidR="00094632" w:rsidRDefault="00094632" w:rsidP="00094632"/>
    <w:p w14:paraId="484BA896" w14:textId="77777777" w:rsidR="00094632" w:rsidRDefault="00094632" w:rsidP="00094632">
      <w:r>
        <w:t>Study of compatibility and coexistence aspects between clean-slate radio access and legacy radio access (incl. incumbents) in new and existing spectrum</w:t>
      </w:r>
    </w:p>
    <w:p w14:paraId="198F682C" w14:textId="77777777" w:rsidR="00094632" w:rsidRDefault="00094632" w:rsidP="00094632"/>
    <w:p w14:paraId="2D9C261E" w14:textId="77777777" w:rsidR="00094632" w:rsidRDefault="00094632" w:rsidP="00094632">
      <w:r>
        <w:t>SI only</w:t>
      </w:r>
    </w:p>
    <w:p w14:paraId="5A6F27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F14B" w14:textId="77777777" w:rsidR="00094632" w:rsidRDefault="00094632" w:rsidP="00094632">
      <w:pPr>
        <w:rPr>
          <w:rFonts w:ascii="Arial" w:hAnsi="Arial" w:cs="Arial"/>
          <w:b/>
          <w:sz w:val="24"/>
        </w:rPr>
      </w:pPr>
      <w:r>
        <w:rPr>
          <w:rFonts w:ascii="Arial" w:hAnsi="Arial" w:cs="Arial"/>
          <w:b/>
          <w:color w:val="0000FF"/>
          <w:sz w:val="24"/>
        </w:rPr>
        <w:t>RP-232320</w:t>
      </w:r>
      <w:r>
        <w:rPr>
          <w:rFonts w:ascii="Arial" w:hAnsi="Arial" w:cs="Arial"/>
          <w:b/>
          <w:color w:val="0000FF"/>
          <w:sz w:val="24"/>
        </w:rPr>
        <w:tab/>
      </w:r>
      <w:r>
        <w:rPr>
          <w:rFonts w:ascii="Arial" w:hAnsi="Arial" w:cs="Arial"/>
          <w:b/>
          <w:sz w:val="24"/>
        </w:rPr>
        <w:t>[RAN-led] Study on complementary reuse of terrestrial spectrum in satellite deployments</w:t>
      </w:r>
    </w:p>
    <w:p w14:paraId="70E9CF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et al.</w:t>
      </w:r>
    </w:p>
    <w:p w14:paraId="54C626FD" w14:textId="77777777" w:rsidR="00094632" w:rsidRDefault="00094632" w:rsidP="00094632">
      <w:pPr>
        <w:rPr>
          <w:rFonts w:ascii="Arial" w:hAnsi="Arial" w:cs="Arial"/>
          <w:b/>
        </w:rPr>
      </w:pPr>
      <w:r>
        <w:rPr>
          <w:rFonts w:ascii="Arial" w:hAnsi="Arial" w:cs="Arial"/>
          <w:b/>
        </w:rPr>
        <w:t xml:space="preserve">Abstract: </w:t>
      </w:r>
    </w:p>
    <w:p w14:paraId="50D294E5" w14:textId="77777777" w:rsidR="00094632" w:rsidRDefault="00094632" w:rsidP="00094632">
      <w:r>
        <w:t>Update of RWS-230110</w:t>
      </w:r>
    </w:p>
    <w:p w14:paraId="39A6FEFE" w14:textId="77777777" w:rsidR="00094632" w:rsidRDefault="00094632" w:rsidP="00094632"/>
    <w:p w14:paraId="56911C08" w14:textId="77777777" w:rsidR="00094632" w:rsidRDefault="00094632" w:rsidP="00094632">
      <w:r>
        <w:t>RAN-led study of the possibility to reuse terrestrial spectrum in Satellite deployments in a complementary manner, in geographical areas where terrestrial connectivity for this spectrum is not available, with initial focus on FR1 spe</w:t>
      </w:r>
    </w:p>
    <w:p w14:paraId="17ED3C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4E1F3" w14:textId="77777777" w:rsidR="00094632" w:rsidRDefault="00094632" w:rsidP="00094632">
      <w:pPr>
        <w:rPr>
          <w:rFonts w:ascii="Arial" w:hAnsi="Arial" w:cs="Arial"/>
          <w:b/>
          <w:sz w:val="24"/>
        </w:rPr>
      </w:pPr>
      <w:r>
        <w:rPr>
          <w:rFonts w:ascii="Arial" w:hAnsi="Arial" w:cs="Arial"/>
          <w:b/>
          <w:color w:val="0000FF"/>
          <w:sz w:val="24"/>
        </w:rPr>
        <w:t>RP-232533</w:t>
      </w:r>
      <w:r>
        <w:rPr>
          <w:rFonts w:ascii="Arial" w:hAnsi="Arial" w:cs="Arial"/>
          <w:b/>
          <w:color w:val="0000FF"/>
          <w:sz w:val="24"/>
        </w:rPr>
        <w:tab/>
      </w:r>
      <w:r>
        <w:rPr>
          <w:rFonts w:ascii="Arial" w:hAnsi="Arial" w:cs="Arial"/>
          <w:b/>
          <w:sz w:val="24"/>
        </w:rPr>
        <w:t>General views on R19 scope and size</w:t>
      </w:r>
    </w:p>
    <w:p w14:paraId="049CDDD4"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10F6C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D7EB" w14:textId="77777777" w:rsidR="00094632" w:rsidRDefault="00094632" w:rsidP="00094632">
      <w:pPr>
        <w:rPr>
          <w:rFonts w:ascii="Arial" w:hAnsi="Arial" w:cs="Arial"/>
          <w:b/>
          <w:sz w:val="24"/>
        </w:rPr>
      </w:pPr>
      <w:r>
        <w:rPr>
          <w:rFonts w:ascii="Arial" w:hAnsi="Arial" w:cs="Arial"/>
          <w:b/>
          <w:color w:val="0000FF"/>
          <w:sz w:val="24"/>
        </w:rPr>
        <w:t>RP-232556</w:t>
      </w:r>
      <w:r>
        <w:rPr>
          <w:rFonts w:ascii="Arial" w:hAnsi="Arial" w:cs="Arial"/>
          <w:b/>
          <w:color w:val="0000FF"/>
          <w:sz w:val="24"/>
        </w:rPr>
        <w:tab/>
      </w:r>
      <w:r>
        <w:rPr>
          <w:rFonts w:ascii="Arial" w:hAnsi="Arial" w:cs="Arial"/>
          <w:b/>
          <w:sz w:val="24"/>
        </w:rPr>
        <w:t>Overview of Rel-19 content</w:t>
      </w:r>
    </w:p>
    <w:p w14:paraId="5BE23E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719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BCE3D" w14:textId="51A7185A" w:rsidR="00094632" w:rsidRDefault="00094632" w:rsidP="00BB479A">
      <w:pPr>
        <w:pStyle w:val="Heading3"/>
      </w:pPr>
      <w:bookmarkStart w:id="104" w:name="_Toc146566488"/>
      <w:bookmarkStart w:id="105" w:name="_Toc150626306"/>
      <w:r>
        <w:t>8</w:t>
      </w:r>
      <w:r w:rsidR="00BB479A">
        <w:t>A</w:t>
      </w:r>
      <w:r>
        <w:t>.2</w:t>
      </w:r>
      <w:r>
        <w:tab/>
        <w:t>RAN1/RAN2/RAN3 led Topics</w:t>
      </w:r>
      <w:bookmarkEnd w:id="104"/>
      <w:bookmarkEnd w:id="105"/>
    </w:p>
    <w:p w14:paraId="5313E5C2" w14:textId="2D9298AC" w:rsidR="00094632" w:rsidRDefault="00094632" w:rsidP="00BB479A">
      <w:pPr>
        <w:pStyle w:val="Heading4"/>
      </w:pPr>
      <w:bookmarkStart w:id="106" w:name="_Toc146566489"/>
      <w:bookmarkStart w:id="107" w:name="_Toc150626307"/>
      <w:r>
        <w:t>8</w:t>
      </w:r>
      <w:r w:rsidR="00BB479A">
        <w:t>A</w:t>
      </w:r>
      <w:r>
        <w:t>.2.1</w:t>
      </w:r>
      <w:r>
        <w:tab/>
        <w:t>AI/ML Air Interface</w:t>
      </w:r>
      <w:bookmarkEnd w:id="106"/>
      <w:bookmarkEnd w:id="107"/>
    </w:p>
    <w:p w14:paraId="3D621706" w14:textId="77777777" w:rsidR="00094632" w:rsidRDefault="00094632" w:rsidP="00094632">
      <w:pPr>
        <w:rPr>
          <w:rFonts w:ascii="Arial" w:hAnsi="Arial" w:cs="Arial"/>
          <w:b/>
          <w:sz w:val="24"/>
        </w:rPr>
      </w:pPr>
      <w:r>
        <w:rPr>
          <w:rFonts w:ascii="Arial" w:hAnsi="Arial" w:cs="Arial"/>
          <w:b/>
          <w:color w:val="0000FF"/>
          <w:sz w:val="24"/>
        </w:rPr>
        <w:t>RP-231572</w:t>
      </w:r>
      <w:r>
        <w:rPr>
          <w:rFonts w:ascii="Arial" w:hAnsi="Arial" w:cs="Arial"/>
          <w:b/>
          <w:color w:val="0000FF"/>
          <w:sz w:val="24"/>
        </w:rPr>
        <w:tab/>
      </w:r>
      <w:r>
        <w:rPr>
          <w:rFonts w:ascii="Arial" w:hAnsi="Arial" w:cs="Arial"/>
          <w:b/>
          <w:sz w:val="24"/>
        </w:rPr>
        <w:t>Consideration on Rel-19 AIML Air Interface</w:t>
      </w:r>
    </w:p>
    <w:p w14:paraId="771A08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CD69F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C53A" w14:textId="77777777" w:rsidR="00094632" w:rsidRDefault="00094632" w:rsidP="00094632">
      <w:pPr>
        <w:rPr>
          <w:rFonts w:ascii="Arial" w:hAnsi="Arial" w:cs="Arial"/>
          <w:b/>
          <w:sz w:val="24"/>
        </w:rPr>
      </w:pPr>
      <w:r>
        <w:rPr>
          <w:rFonts w:ascii="Arial" w:hAnsi="Arial" w:cs="Arial"/>
          <w:b/>
          <w:color w:val="0000FF"/>
          <w:sz w:val="24"/>
        </w:rPr>
        <w:t>RP-231585</w:t>
      </w:r>
      <w:r>
        <w:rPr>
          <w:rFonts w:ascii="Arial" w:hAnsi="Arial" w:cs="Arial"/>
          <w:b/>
          <w:color w:val="0000FF"/>
          <w:sz w:val="24"/>
        </w:rPr>
        <w:tab/>
      </w:r>
      <w:r>
        <w:rPr>
          <w:rFonts w:ascii="Arial" w:hAnsi="Arial" w:cs="Arial"/>
          <w:b/>
          <w:sz w:val="24"/>
        </w:rPr>
        <w:t>Deutsche Telekom’s AI/ML Air Interface objectives</w:t>
      </w:r>
    </w:p>
    <w:p w14:paraId="751609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97F0A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BF875" w14:textId="77777777" w:rsidR="00094632" w:rsidRDefault="00094632" w:rsidP="00094632">
      <w:pPr>
        <w:rPr>
          <w:rFonts w:ascii="Arial" w:hAnsi="Arial" w:cs="Arial"/>
          <w:b/>
          <w:sz w:val="24"/>
        </w:rPr>
      </w:pPr>
      <w:r>
        <w:rPr>
          <w:rFonts w:ascii="Arial" w:hAnsi="Arial" w:cs="Arial"/>
          <w:b/>
          <w:color w:val="0000FF"/>
          <w:sz w:val="24"/>
        </w:rPr>
        <w:t>RP-231600</w:t>
      </w:r>
      <w:r>
        <w:rPr>
          <w:rFonts w:ascii="Arial" w:hAnsi="Arial" w:cs="Arial"/>
          <w:b/>
          <w:color w:val="0000FF"/>
          <w:sz w:val="24"/>
        </w:rPr>
        <w:tab/>
      </w:r>
      <w:r>
        <w:rPr>
          <w:rFonts w:ascii="Arial" w:hAnsi="Arial" w:cs="Arial"/>
          <w:b/>
          <w:sz w:val="24"/>
        </w:rPr>
        <w:t>Discussion of R19 work on AI/ML for Air Interface</w:t>
      </w:r>
    </w:p>
    <w:p w14:paraId="31078D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9D5D2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BB5A6" w14:textId="77777777" w:rsidR="00094632" w:rsidRDefault="00094632" w:rsidP="00094632">
      <w:pPr>
        <w:rPr>
          <w:rFonts w:ascii="Arial" w:hAnsi="Arial" w:cs="Arial"/>
          <w:b/>
          <w:sz w:val="24"/>
        </w:rPr>
      </w:pPr>
      <w:r>
        <w:rPr>
          <w:rFonts w:ascii="Arial" w:hAnsi="Arial" w:cs="Arial"/>
          <w:b/>
          <w:color w:val="0000FF"/>
          <w:sz w:val="24"/>
        </w:rPr>
        <w:t>RP-231620</w:t>
      </w:r>
      <w:r>
        <w:rPr>
          <w:rFonts w:ascii="Arial" w:hAnsi="Arial" w:cs="Arial"/>
          <w:b/>
          <w:color w:val="0000FF"/>
          <w:sz w:val="24"/>
        </w:rPr>
        <w:tab/>
      </w:r>
      <w:r>
        <w:rPr>
          <w:rFonts w:ascii="Arial" w:hAnsi="Arial" w:cs="Arial"/>
          <w:b/>
          <w:sz w:val="24"/>
        </w:rPr>
        <w:t>Views on R19 AI/ML Enhancement</w:t>
      </w:r>
    </w:p>
    <w:p w14:paraId="6FA483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15627D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9692F" w14:textId="77777777" w:rsidR="00094632" w:rsidRDefault="00094632" w:rsidP="00094632">
      <w:pPr>
        <w:rPr>
          <w:rFonts w:ascii="Arial" w:hAnsi="Arial" w:cs="Arial"/>
          <w:b/>
          <w:sz w:val="24"/>
        </w:rPr>
      </w:pPr>
      <w:r>
        <w:rPr>
          <w:rFonts w:ascii="Arial" w:hAnsi="Arial" w:cs="Arial"/>
          <w:b/>
          <w:color w:val="0000FF"/>
          <w:sz w:val="24"/>
        </w:rPr>
        <w:t>RP-231746</w:t>
      </w:r>
      <w:r>
        <w:rPr>
          <w:rFonts w:ascii="Arial" w:hAnsi="Arial" w:cs="Arial"/>
          <w:b/>
          <w:color w:val="0000FF"/>
          <w:sz w:val="24"/>
        </w:rPr>
        <w:tab/>
      </w:r>
      <w:r>
        <w:rPr>
          <w:rFonts w:ascii="Arial" w:hAnsi="Arial" w:cs="Arial"/>
          <w:b/>
          <w:sz w:val="24"/>
        </w:rPr>
        <w:t>Discussion on Release 19 AI enhancements for PHY</w:t>
      </w:r>
    </w:p>
    <w:p w14:paraId="2CF52C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BD0B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05AB7" w14:textId="77777777" w:rsidR="00094632" w:rsidRDefault="00094632" w:rsidP="00094632">
      <w:pPr>
        <w:rPr>
          <w:rFonts w:ascii="Arial" w:hAnsi="Arial" w:cs="Arial"/>
          <w:b/>
          <w:sz w:val="24"/>
        </w:rPr>
      </w:pPr>
      <w:r>
        <w:rPr>
          <w:rFonts w:ascii="Arial" w:hAnsi="Arial" w:cs="Arial"/>
          <w:b/>
          <w:color w:val="0000FF"/>
          <w:sz w:val="24"/>
        </w:rPr>
        <w:t>RP-231759</w:t>
      </w:r>
      <w:r>
        <w:rPr>
          <w:rFonts w:ascii="Arial" w:hAnsi="Arial" w:cs="Arial"/>
          <w:b/>
          <w:color w:val="0000FF"/>
          <w:sz w:val="24"/>
        </w:rPr>
        <w:tab/>
      </w:r>
      <w:r>
        <w:rPr>
          <w:rFonts w:ascii="Arial" w:hAnsi="Arial" w:cs="Arial"/>
          <w:b/>
          <w:sz w:val="24"/>
        </w:rPr>
        <w:t>Views on scope for AI/ML for NR Air Interface in Rel-19</w:t>
      </w:r>
    </w:p>
    <w:p w14:paraId="1E251E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111CB1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8AEE" w14:textId="77777777" w:rsidR="00094632" w:rsidRDefault="00094632" w:rsidP="00094632">
      <w:pPr>
        <w:rPr>
          <w:rFonts w:ascii="Arial" w:hAnsi="Arial" w:cs="Arial"/>
          <w:b/>
          <w:sz w:val="24"/>
        </w:rPr>
      </w:pPr>
      <w:r>
        <w:rPr>
          <w:rFonts w:ascii="Arial" w:hAnsi="Arial" w:cs="Arial"/>
          <w:b/>
          <w:color w:val="0000FF"/>
          <w:sz w:val="24"/>
        </w:rPr>
        <w:t>RP-231770</w:t>
      </w:r>
      <w:r>
        <w:rPr>
          <w:rFonts w:ascii="Arial" w:hAnsi="Arial" w:cs="Arial"/>
          <w:b/>
          <w:color w:val="0000FF"/>
          <w:sz w:val="24"/>
        </w:rPr>
        <w:tab/>
      </w:r>
      <w:r>
        <w:rPr>
          <w:rFonts w:ascii="Arial" w:hAnsi="Arial" w:cs="Arial"/>
          <w:b/>
          <w:sz w:val="24"/>
        </w:rPr>
        <w:t>DiscussIon on AI/ML over the air interface for Rel-19</w:t>
      </w:r>
    </w:p>
    <w:p w14:paraId="5FFB97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E8C3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13E32" w14:textId="77777777" w:rsidR="00094632" w:rsidRDefault="00094632" w:rsidP="00094632">
      <w:pPr>
        <w:rPr>
          <w:rFonts w:ascii="Arial" w:hAnsi="Arial" w:cs="Arial"/>
          <w:b/>
          <w:sz w:val="24"/>
        </w:rPr>
      </w:pPr>
      <w:r>
        <w:rPr>
          <w:rFonts w:ascii="Arial" w:hAnsi="Arial" w:cs="Arial"/>
          <w:b/>
          <w:color w:val="0000FF"/>
          <w:sz w:val="24"/>
        </w:rPr>
        <w:lastRenderedPageBreak/>
        <w:t>RP-231771</w:t>
      </w:r>
      <w:r>
        <w:rPr>
          <w:rFonts w:ascii="Arial" w:hAnsi="Arial" w:cs="Arial"/>
          <w:b/>
          <w:color w:val="0000FF"/>
          <w:sz w:val="24"/>
        </w:rPr>
        <w:tab/>
      </w:r>
      <w:r>
        <w:rPr>
          <w:rFonts w:ascii="Arial" w:hAnsi="Arial" w:cs="Arial"/>
          <w:b/>
          <w:sz w:val="24"/>
        </w:rPr>
        <w:t>Views on Rel-19 AI/ML in air interface</w:t>
      </w:r>
    </w:p>
    <w:p w14:paraId="69DBFA8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27CC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73101" w14:textId="77777777" w:rsidR="00094632" w:rsidRDefault="00094632" w:rsidP="00094632">
      <w:pPr>
        <w:rPr>
          <w:rFonts w:ascii="Arial" w:hAnsi="Arial" w:cs="Arial"/>
          <w:b/>
          <w:sz w:val="24"/>
        </w:rPr>
      </w:pPr>
      <w:r>
        <w:rPr>
          <w:rFonts w:ascii="Arial" w:hAnsi="Arial" w:cs="Arial"/>
          <w:b/>
          <w:color w:val="0000FF"/>
          <w:sz w:val="24"/>
        </w:rPr>
        <w:t>RP-231851</w:t>
      </w:r>
      <w:r>
        <w:rPr>
          <w:rFonts w:ascii="Arial" w:hAnsi="Arial" w:cs="Arial"/>
          <w:b/>
          <w:color w:val="0000FF"/>
          <w:sz w:val="24"/>
        </w:rPr>
        <w:tab/>
      </w:r>
      <w:r>
        <w:rPr>
          <w:rFonts w:ascii="Arial" w:hAnsi="Arial" w:cs="Arial"/>
          <w:b/>
          <w:sz w:val="24"/>
        </w:rPr>
        <w:t>AI/ML for Air interface in Rel-19</w:t>
      </w:r>
    </w:p>
    <w:p w14:paraId="1C4FB6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277C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0CB49" w14:textId="77777777" w:rsidR="00094632" w:rsidRDefault="00094632" w:rsidP="00094632">
      <w:pPr>
        <w:rPr>
          <w:rFonts w:ascii="Arial" w:hAnsi="Arial" w:cs="Arial"/>
          <w:b/>
          <w:sz w:val="24"/>
        </w:rPr>
      </w:pPr>
      <w:r>
        <w:rPr>
          <w:rFonts w:ascii="Arial" w:hAnsi="Arial" w:cs="Arial"/>
          <w:b/>
          <w:color w:val="0000FF"/>
          <w:sz w:val="24"/>
        </w:rPr>
        <w:t>RP-231866</w:t>
      </w:r>
      <w:r>
        <w:rPr>
          <w:rFonts w:ascii="Arial" w:hAnsi="Arial" w:cs="Arial"/>
          <w:b/>
          <w:color w:val="0000FF"/>
          <w:sz w:val="24"/>
        </w:rPr>
        <w:tab/>
      </w:r>
      <w:r>
        <w:rPr>
          <w:rFonts w:ascii="Arial" w:hAnsi="Arial" w:cs="Arial"/>
          <w:b/>
          <w:sz w:val="24"/>
        </w:rPr>
        <w:t>AIML for NR air interface</w:t>
      </w:r>
    </w:p>
    <w:p w14:paraId="7713813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2500E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3C1B" w14:textId="77777777" w:rsidR="00094632" w:rsidRDefault="00094632" w:rsidP="00094632">
      <w:pPr>
        <w:rPr>
          <w:rFonts w:ascii="Arial" w:hAnsi="Arial" w:cs="Arial"/>
          <w:b/>
          <w:sz w:val="24"/>
        </w:rPr>
      </w:pPr>
      <w:r>
        <w:rPr>
          <w:rFonts w:ascii="Arial" w:hAnsi="Arial" w:cs="Arial"/>
          <w:b/>
          <w:color w:val="0000FF"/>
          <w:sz w:val="24"/>
        </w:rPr>
        <w:t>RP-231920</w:t>
      </w:r>
      <w:r>
        <w:rPr>
          <w:rFonts w:ascii="Arial" w:hAnsi="Arial" w:cs="Arial"/>
          <w:b/>
          <w:color w:val="0000FF"/>
          <w:sz w:val="24"/>
        </w:rPr>
        <w:tab/>
      </w:r>
      <w:r>
        <w:rPr>
          <w:rFonts w:ascii="Arial" w:hAnsi="Arial" w:cs="Arial"/>
          <w:b/>
          <w:sz w:val="24"/>
        </w:rPr>
        <w:t xml:space="preserve">Motivation of AI/ML for air-interface </w:t>
      </w:r>
    </w:p>
    <w:p w14:paraId="0C3784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48D62D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B8293" w14:textId="77777777" w:rsidR="00094632" w:rsidRDefault="00094632" w:rsidP="00094632">
      <w:pPr>
        <w:rPr>
          <w:rFonts w:ascii="Arial" w:hAnsi="Arial" w:cs="Arial"/>
          <w:b/>
          <w:sz w:val="24"/>
        </w:rPr>
      </w:pPr>
      <w:r>
        <w:rPr>
          <w:rFonts w:ascii="Arial" w:hAnsi="Arial" w:cs="Arial"/>
          <w:b/>
          <w:color w:val="0000FF"/>
          <w:sz w:val="24"/>
        </w:rPr>
        <w:t>RP-231927</w:t>
      </w:r>
      <w:r>
        <w:rPr>
          <w:rFonts w:ascii="Arial" w:hAnsi="Arial" w:cs="Arial"/>
          <w:b/>
          <w:color w:val="0000FF"/>
          <w:sz w:val="24"/>
        </w:rPr>
        <w:tab/>
      </w:r>
      <w:r>
        <w:rPr>
          <w:rFonts w:ascii="Arial" w:hAnsi="Arial" w:cs="Arial"/>
          <w:b/>
          <w:sz w:val="24"/>
        </w:rPr>
        <w:t>AI/ML for Air Interface in Rel-19</w:t>
      </w:r>
    </w:p>
    <w:p w14:paraId="77ED38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A778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CAF79" w14:textId="77777777" w:rsidR="00094632" w:rsidRDefault="00094632" w:rsidP="00094632">
      <w:pPr>
        <w:rPr>
          <w:rFonts w:ascii="Arial" w:hAnsi="Arial" w:cs="Arial"/>
          <w:b/>
          <w:sz w:val="24"/>
        </w:rPr>
      </w:pPr>
      <w:r>
        <w:rPr>
          <w:rFonts w:ascii="Arial" w:hAnsi="Arial" w:cs="Arial"/>
          <w:b/>
          <w:color w:val="0000FF"/>
          <w:sz w:val="24"/>
        </w:rPr>
        <w:t>RP-231959</w:t>
      </w:r>
      <w:r>
        <w:rPr>
          <w:rFonts w:ascii="Arial" w:hAnsi="Arial" w:cs="Arial"/>
          <w:b/>
          <w:color w:val="0000FF"/>
          <w:sz w:val="24"/>
        </w:rPr>
        <w:tab/>
      </w:r>
      <w:r>
        <w:rPr>
          <w:rFonts w:ascii="Arial" w:hAnsi="Arial" w:cs="Arial"/>
          <w:b/>
          <w:sz w:val="24"/>
        </w:rPr>
        <w:t>AI and ML for 5G NR air interface</w:t>
      </w:r>
    </w:p>
    <w:p w14:paraId="5AA4A3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928F5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AE8B" w14:textId="77777777" w:rsidR="00094632" w:rsidRDefault="00094632" w:rsidP="00094632">
      <w:pPr>
        <w:rPr>
          <w:rFonts w:ascii="Arial" w:hAnsi="Arial" w:cs="Arial"/>
          <w:b/>
          <w:sz w:val="24"/>
        </w:rPr>
      </w:pPr>
      <w:r>
        <w:rPr>
          <w:rFonts w:ascii="Arial" w:hAnsi="Arial" w:cs="Arial"/>
          <w:b/>
          <w:color w:val="0000FF"/>
          <w:sz w:val="24"/>
        </w:rPr>
        <w:t>RP-231965</w:t>
      </w:r>
      <w:r>
        <w:rPr>
          <w:rFonts w:ascii="Arial" w:hAnsi="Arial" w:cs="Arial"/>
          <w:b/>
          <w:color w:val="0000FF"/>
          <w:sz w:val="24"/>
        </w:rPr>
        <w:tab/>
      </w:r>
      <w:r>
        <w:rPr>
          <w:rFonts w:ascii="Arial" w:hAnsi="Arial" w:cs="Arial"/>
          <w:b/>
          <w:sz w:val="24"/>
        </w:rPr>
        <w:t>AI/ML for Air Interface in Release 19</w:t>
      </w:r>
    </w:p>
    <w:p w14:paraId="0542CE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EBAF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E2C2" w14:textId="77777777" w:rsidR="00094632" w:rsidRDefault="00094632" w:rsidP="00094632">
      <w:pPr>
        <w:rPr>
          <w:rFonts w:ascii="Arial" w:hAnsi="Arial" w:cs="Arial"/>
          <w:b/>
          <w:sz w:val="24"/>
        </w:rPr>
      </w:pPr>
      <w:r>
        <w:rPr>
          <w:rFonts w:ascii="Arial" w:hAnsi="Arial" w:cs="Arial"/>
          <w:b/>
          <w:color w:val="0000FF"/>
          <w:sz w:val="24"/>
        </w:rPr>
        <w:t>RP-231982</w:t>
      </w:r>
      <w:r>
        <w:rPr>
          <w:rFonts w:ascii="Arial" w:hAnsi="Arial" w:cs="Arial"/>
          <w:b/>
          <w:color w:val="0000FF"/>
          <w:sz w:val="24"/>
        </w:rPr>
        <w:tab/>
      </w:r>
      <w:r>
        <w:rPr>
          <w:rFonts w:ascii="Arial" w:hAnsi="Arial" w:cs="Arial"/>
          <w:b/>
          <w:sz w:val="24"/>
        </w:rPr>
        <w:t>Scope of AI/ML for Air Interface in Rel-19</w:t>
      </w:r>
    </w:p>
    <w:p w14:paraId="1D8425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1992D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58E35" w14:textId="77777777" w:rsidR="00094632" w:rsidRDefault="00094632" w:rsidP="00094632">
      <w:pPr>
        <w:rPr>
          <w:rFonts w:ascii="Arial" w:hAnsi="Arial" w:cs="Arial"/>
          <w:b/>
          <w:sz w:val="24"/>
        </w:rPr>
      </w:pPr>
      <w:r>
        <w:rPr>
          <w:rFonts w:ascii="Arial" w:hAnsi="Arial" w:cs="Arial"/>
          <w:b/>
          <w:color w:val="0000FF"/>
          <w:sz w:val="24"/>
        </w:rPr>
        <w:t>RP-232022</w:t>
      </w:r>
      <w:r>
        <w:rPr>
          <w:rFonts w:ascii="Arial" w:hAnsi="Arial" w:cs="Arial"/>
          <w:b/>
          <w:color w:val="0000FF"/>
          <w:sz w:val="24"/>
        </w:rPr>
        <w:tab/>
      </w:r>
      <w:r>
        <w:rPr>
          <w:rFonts w:ascii="Arial" w:hAnsi="Arial" w:cs="Arial"/>
          <w:b/>
          <w:sz w:val="24"/>
        </w:rPr>
        <w:t>Samsung's views on scope of AI/ML PHY</w:t>
      </w:r>
    </w:p>
    <w:p w14:paraId="64DD57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67387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DE727" w14:textId="77777777" w:rsidR="00094632" w:rsidRDefault="00094632" w:rsidP="00094632">
      <w:pPr>
        <w:rPr>
          <w:rFonts w:ascii="Arial" w:hAnsi="Arial" w:cs="Arial"/>
          <w:b/>
          <w:sz w:val="24"/>
        </w:rPr>
      </w:pPr>
      <w:r>
        <w:rPr>
          <w:rFonts w:ascii="Arial" w:hAnsi="Arial" w:cs="Arial"/>
          <w:b/>
          <w:color w:val="0000FF"/>
          <w:sz w:val="24"/>
        </w:rPr>
        <w:t>RP-232051</w:t>
      </w:r>
      <w:r>
        <w:rPr>
          <w:rFonts w:ascii="Arial" w:hAnsi="Arial" w:cs="Arial"/>
          <w:b/>
          <w:color w:val="0000FF"/>
          <w:sz w:val="24"/>
        </w:rPr>
        <w:tab/>
      </w:r>
      <w:r>
        <w:rPr>
          <w:rFonts w:ascii="Arial" w:hAnsi="Arial" w:cs="Arial"/>
          <w:b/>
          <w:sz w:val="24"/>
        </w:rPr>
        <w:t>Consideration on AI/ML for air interface</w:t>
      </w:r>
    </w:p>
    <w:p w14:paraId="35C9864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322E96" w14:textId="77777777" w:rsidR="00094632" w:rsidRDefault="00094632" w:rsidP="00094632">
      <w:pPr>
        <w:rPr>
          <w:rFonts w:ascii="Arial" w:hAnsi="Arial" w:cs="Arial"/>
          <w:b/>
        </w:rPr>
      </w:pPr>
      <w:r>
        <w:rPr>
          <w:rFonts w:ascii="Arial" w:hAnsi="Arial" w:cs="Arial"/>
          <w:b/>
        </w:rPr>
        <w:t xml:space="preserve">Abstract: </w:t>
      </w:r>
    </w:p>
    <w:p w14:paraId="1331F894" w14:textId="77777777" w:rsidR="00094632" w:rsidRDefault="00094632" w:rsidP="00094632">
      <w:r>
        <w:t>Proposal on R19 AI/ML in RAN1/RAN2, including WI and SI</w:t>
      </w:r>
    </w:p>
    <w:p w14:paraId="7F19EF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A6287" w14:textId="77777777" w:rsidR="00094632" w:rsidRDefault="00094632" w:rsidP="00094632">
      <w:pPr>
        <w:rPr>
          <w:rFonts w:ascii="Arial" w:hAnsi="Arial" w:cs="Arial"/>
          <w:b/>
          <w:sz w:val="24"/>
        </w:rPr>
      </w:pPr>
      <w:r>
        <w:rPr>
          <w:rFonts w:ascii="Arial" w:hAnsi="Arial" w:cs="Arial"/>
          <w:b/>
          <w:color w:val="0000FF"/>
          <w:sz w:val="24"/>
        </w:rPr>
        <w:t>RP-232072</w:t>
      </w:r>
      <w:r>
        <w:rPr>
          <w:rFonts w:ascii="Arial" w:hAnsi="Arial" w:cs="Arial"/>
          <w:b/>
          <w:color w:val="0000FF"/>
          <w:sz w:val="24"/>
        </w:rPr>
        <w:tab/>
      </w:r>
      <w:r>
        <w:rPr>
          <w:rFonts w:ascii="Arial" w:hAnsi="Arial" w:cs="Arial"/>
          <w:b/>
          <w:sz w:val="24"/>
        </w:rPr>
        <w:t>AI/ML Air Interface</w:t>
      </w:r>
    </w:p>
    <w:p w14:paraId="40A297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88F8E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00DE" w14:textId="77777777" w:rsidR="00094632" w:rsidRDefault="00094632" w:rsidP="00094632">
      <w:pPr>
        <w:rPr>
          <w:rFonts w:ascii="Arial" w:hAnsi="Arial" w:cs="Arial"/>
          <w:b/>
          <w:sz w:val="24"/>
        </w:rPr>
      </w:pPr>
      <w:r>
        <w:rPr>
          <w:rFonts w:ascii="Arial" w:hAnsi="Arial" w:cs="Arial"/>
          <w:b/>
          <w:color w:val="0000FF"/>
          <w:sz w:val="24"/>
        </w:rPr>
        <w:t>RP-232092</w:t>
      </w:r>
      <w:r>
        <w:rPr>
          <w:rFonts w:ascii="Arial" w:hAnsi="Arial" w:cs="Arial"/>
          <w:b/>
          <w:color w:val="0000FF"/>
          <w:sz w:val="24"/>
        </w:rPr>
        <w:tab/>
      </w:r>
      <w:r>
        <w:rPr>
          <w:rFonts w:ascii="Arial" w:hAnsi="Arial" w:cs="Arial"/>
          <w:b/>
          <w:sz w:val="24"/>
        </w:rPr>
        <w:t>Views On AI/ML for Air Interface in R19</w:t>
      </w:r>
    </w:p>
    <w:p w14:paraId="5C0E35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8382A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73DCD" w14:textId="77777777" w:rsidR="00094632" w:rsidRDefault="00094632" w:rsidP="00094632">
      <w:pPr>
        <w:rPr>
          <w:rFonts w:ascii="Arial" w:hAnsi="Arial" w:cs="Arial"/>
          <w:b/>
          <w:sz w:val="24"/>
        </w:rPr>
      </w:pPr>
      <w:r>
        <w:rPr>
          <w:rFonts w:ascii="Arial" w:hAnsi="Arial" w:cs="Arial"/>
          <w:b/>
          <w:color w:val="0000FF"/>
          <w:sz w:val="24"/>
        </w:rPr>
        <w:t>RP-232145</w:t>
      </w:r>
      <w:r>
        <w:rPr>
          <w:rFonts w:ascii="Arial" w:hAnsi="Arial" w:cs="Arial"/>
          <w:b/>
          <w:color w:val="0000FF"/>
          <w:sz w:val="24"/>
        </w:rPr>
        <w:tab/>
      </w:r>
      <w:r>
        <w:rPr>
          <w:rFonts w:ascii="Arial" w:hAnsi="Arial" w:cs="Arial"/>
          <w:b/>
          <w:sz w:val="24"/>
        </w:rPr>
        <w:t>Views on Further Study on AI/ML for NR Air Interface Enhancement in Rel-19</w:t>
      </w:r>
    </w:p>
    <w:p w14:paraId="2F9A8B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E6D0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FC871" w14:textId="77777777" w:rsidR="00094632" w:rsidRDefault="00094632" w:rsidP="00094632">
      <w:pPr>
        <w:rPr>
          <w:rFonts w:ascii="Arial" w:hAnsi="Arial" w:cs="Arial"/>
          <w:b/>
          <w:sz w:val="24"/>
        </w:rPr>
      </w:pPr>
      <w:r>
        <w:rPr>
          <w:rFonts w:ascii="Arial" w:hAnsi="Arial" w:cs="Arial"/>
          <w:b/>
          <w:color w:val="0000FF"/>
          <w:sz w:val="24"/>
        </w:rPr>
        <w:t>RP-232156</w:t>
      </w:r>
      <w:r>
        <w:rPr>
          <w:rFonts w:ascii="Arial" w:hAnsi="Arial" w:cs="Arial"/>
          <w:b/>
          <w:color w:val="0000FF"/>
          <w:sz w:val="24"/>
        </w:rPr>
        <w:tab/>
      </w:r>
      <w:r>
        <w:rPr>
          <w:rFonts w:ascii="Arial" w:hAnsi="Arial" w:cs="Arial"/>
          <w:b/>
          <w:sz w:val="24"/>
        </w:rPr>
        <w:t>Views on AI/ML for NR Air Interface in Rel-19</w:t>
      </w:r>
    </w:p>
    <w:p w14:paraId="114982C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2BAD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51F80" w14:textId="77777777" w:rsidR="00094632" w:rsidRDefault="00094632" w:rsidP="00094632">
      <w:pPr>
        <w:rPr>
          <w:rFonts w:ascii="Arial" w:hAnsi="Arial" w:cs="Arial"/>
          <w:b/>
          <w:sz w:val="24"/>
        </w:rPr>
      </w:pPr>
      <w:r>
        <w:rPr>
          <w:rFonts w:ascii="Arial" w:hAnsi="Arial" w:cs="Arial"/>
          <w:b/>
          <w:color w:val="0000FF"/>
          <w:sz w:val="24"/>
        </w:rPr>
        <w:t>RP-232189</w:t>
      </w:r>
      <w:r>
        <w:rPr>
          <w:rFonts w:ascii="Arial" w:hAnsi="Arial" w:cs="Arial"/>
          <w:b/>
          <w:color w:val="0000FF"/>
          <w:sz w:val="24"/>
        </w:rPr>
        <w:tab/>
      </w:r>
      <w:r>
        <w:rPr>
          <w:rFonts w:ascii="Arial" w:hAnsi="Arial" w:cs="Arial"/>
          <w:b/>
          <w:sz w:val="24"/>
        </w:rPr>
        <w:t>AI/ML for air interface in Rel-19</w:t>
      </w:r>
    </w:p>
    <w:p w14:paraId="398644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6EF6E6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0D77" w14:textId="77777777" w:rsidR="00094632" w:rsidRDefault="00094632" w:rsidP="00094632">
      <w:pPr>
        <w:rPr>
          <w:rFonts w:ascii="Arial" w:hAnsi="Arial" w:cs="Arial"/>
          <w:b/>
          <w:sz w:val="24"/>
        </w:rPr>
      </w:pPr>
      <w:r>
        <w:rPr>
          <w:rFonts w:ascii="Arial" w:hAnsi="Arial" w:cs="Arial"/>
          <w:b/>
          <w:color w:val="0000FF"/>
          <w:sz w:val="24"/>
        </w:rPr>
        <w:t>RP-232203</w:t>
      </w:r>
      <w:r>
        <w:rPr>
          <w:rFonts w:ascii="Arial" w:hAnsi="Arial" w:cs="Arial"/>
          <w:b/>
          <w:color w:val="0000FF"/>
          <w:sz w:val="24"/>
        </w:rPr>
        <w:tab/>
      </w:r>
      <w:r>
        <w:rPr>
          <w:rFonts w:ascii="Arial" w:hAnsi="Arial" w:cs="Arial"/>
          <w:b/>
          <w:sz w:val="24"/>
        </w:rPr>
        <w:t>Discussion on R19 AI/ML for Air Interface</w:t>
      </w:r>
    </w:p>
    <w:p w14:paraId="575839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6E9B9C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713B" w14:textId="77777777" w:rsidR="00094632" w:rsidRDefault="00094632" w:rsidP="00094632">
      <w:pPr>
        <w:rPr>
          <w:rFonts w:ascii="Arial" w:hAnsi="Arial" w:cs="Arial"/>
          <w:b/>
          <w:sz w:val="24"/>
        </w:rPr>
      </w:pPr>
      <w:r>
        <w:rPr>
          <w:rFonts w:ascii="Arial" w:hAnsi="Arial" w:cs="Arial"/>
          <w:b/>
          <w:color w:val="0000FF"/>
          <w:sz w:val="24"/>
        </w:rPr>
        <w:t>RP-232249</w:t>
      </w:r>
      <w:r>
        <w:rPr>
          <w:rFonts w:ascii="Arial" w:hAnsi="Arial" w:cs="Arial"/>
          <w:b/>
          <w:color w:val="0000FF"/>
          <w:sz w:val="24"/>
        </w:rPr>
        <w:tab/>
      </w:r>
      <w:r>
        <w:rPr>
          <w:rFonts w:ascii="Arial" w:hAnsi="Arial" w:cs="Arial"/>
          <w:b/>
          <w:sz w:val="24"/>
        </w:rPr>
        <w:t>Proposals for AI-ML Air Interface in R19</w:t>
      </w:r>
    </w:p>
    <w:p w14:paraId="3107D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4966D03" w14:textId="77777777" w:rsidR="00094632" w:rsidRDefault="00094632" w:rsidP="00094632">
      <w:pPr>
        <w:rPr>
          <w:rFonts w:ascii="Arial" w:hAnsi="Arial" w:cs="Arial"/>
          <w:b/>
        </w:rPr>
      </w:pPr>
      <w:r>
        <w:rPr>
          <w:rFonts w:ascii="Arial" w:hAnsi="Arial" w:cs="Arial"/>
          <w:b/>
        </w:rPr>
        <w:t xml:space="preserve">Abstract: </w:t>
      </w:r>
    </w:p>
    <w:p w14:paraId="69E0D9F0" w14:textId="77777777" w:rsidR="00094632" w:rsidRDefault="00094632" w:rsidP="00094632">
      <w:r>
        <w:t xml:space="preserve">some proposals for AI/ML air interface </w:t>
      </w:r>
    </w:p>
    <w:p w14:paraId="7215C1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99C3C" w14:textId="77777777" w:rsidR="00094632" w:rsidRDefault="00094632" w:rsidP="00094632">
      <w:pPr>
        <w:rPr>
          <w:rFonts w:ascii="Arial" w:hAnsi="Arial" w:cs="Arial"/>
          <w:b/>
          <w:sz w:val="24"/>
        </w:rPr>
      </w:pPr>
      <w:r>
        <w:rPr>
          <w:rFonts w:ascii="Arial" w:hAnsi="Arial" w:cs="Arial"/>
          <w:b/>
          <w:color w:val="0000FF"/>
          <w:sz w:val="24"/>
        </w:rPr>
        <w:t>RP-232288</w:t>
      </w:r>
      <w:r>
        <w:rPr>
          <w:rFonts w:ascii="Arial" w:hAnsi="Arial" w:cs="Arial"/>
          <w:b/>
          <w:color w:val="0000FF"/>
          <w:sz w:val="24"/>
        </w:rPr>
        <w:tab/>
      </w:r>
      <w:r>
        <w:rPr>
          <w:rFonts w:ascii="Arial" w:hAnsi="Arial" w:cs="Arial"/>
          <w:b/>
          <w:sz w:val="24"/>
        </w:rPr>
        <w:t>Discussion on Rel-19 AI/ML for Air Interface</w:t>
      </w:r>
    </w:p>
    <w:p w14:paraId="36AB88E2"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DAF0CD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C3333" w14:textId="77777777" w:rsidR="00094632" w:rsidRDefault="00094632" w:rsidP="00094632">
      <w:pPr>
        <w:rPr>
          <w:rFonts w:ascii="Arial" w:hAnsi="Arial" w:cs="Arial"/>
          <w:b/>
          <w:sz w:val="24"/>
        </w:rPr>
      </w:pPr>
      <w:r>
        <w:rPr>
          <w:rFonts w:ascii="Arial" w:hAnsi="Arial" w:cs="Arial"/>
          <w:b/>
          <w:color w:val="0000FF"/>
          <w:sz w:val="24"/>
        </w:rPr>
        <w:t>RP-232363</w:t>
      </w:r>
      <w:r>
        <w:rPr>
          <w:rFonts w:ascii="Arial" w:hAnsi="Arial" w:cs="Arial"/>
          <w:b/>
          <w:color w:val="0000FF"/>
          <w:sz w:val="24"/>
        </w:rPr>
        <w:tab/>
      </w:r>
      <w:r>
        <w:rPr>
          <w:rFonts w:ascii="Arial" w:hAnsi="Arial" w:cs="Arial"/>
          <w:b/>
          <w:sz w:val="24"/>
        </w:rPr>
        <w:t>Keysight’s views on 3GPP Rel-19 - unified AI/ML evaluation framework</w:t>
      </w:r>
    </w:p>
    <w:p w14:paraId="709514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22F1F8D" w14:textId="77777777" w:rsidR="00094632" w:rsidRDefault="00094632" w:rsidP="00094632">
      <w:pPr>
        <w:rPr>
          <w:rFonts w:ascii="Arial" w:hAnsi="Arial" w:cs="Arial"/>
          <w:b/>
        </w:rPr>
      </w:pPr>
      <w:r>
        <w:rPr>
          <w:rFonts w:ascii="Arial" w:hAnsi="Arial" w:cs="Arial"/>
          <w:b/>
        </w:rPr>
        <w:t xml:space="preserve">Discussion: </w:t>
      </w:r>
    </w:p>
    <w:p w14:paraId="04DA1C33" w14:textId="77777777" w:rsidR="00094632" w:rsidRDefault="00094632" w:rsidP="00094632">
      <w:r>
        <w:t>moved from AI 8A.1 to AI 8A.2.1</w:t>
      </w:r>
    </w:p>
    <w:p w14:paraId="3E7877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E20DC" w14:textId="77777777" w:rsidR="00094632" w:rsidRDefault="00094632" w:rsidP="00094632">
      <w:pPr>
        <w:rPr>
          <w:rFonts w:ascii="Arial" w:hAnsi="Arial" w:cs="Arial"/>
          <w:b/>
          <w:sz w:val="24"/>
        </w:rPr>
      </w:pPr>
      <w:r>
        <w:rPr>
          <w:rFonts w:ascii="Arial" w:hAnsi="Arial" w:cs="Arial"/>
          <w:b/>
          <w:color w:val="0000FF"/>
          <w:sz w:val="24"/>
        </w:rPr>
        <w:t>RP-232542</w:t>
      </w:r>
      <w:r>
        <w:rPr>
          <w:rFonts w:ascii="Arial" w:hAnsi="Arial" w:cs="Arial"/>
          <w:b/>
          <w:color w:val="0000FF"/>
          <w:sz w:val="24"/>
        </w:rPr>
        <w:tab/>
      </w:r>
      <w:r>
        <w:rPr>
          <w:rFonts w:ascii="Arial" w:hAnsi="Arial" w:cs="Arial"/>
          <w:b/>
          <w:sz w:val="24"/>
        </w:rPr>
        <w:t>Views on AI/ML for air interface</w:t>
      </w:r>
    </w:p>
    <w:p w14:paraId="035F56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B7D26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D081C" w14:textId="77777777" w:rsidR="00094632" w:rsidRDefault="00094632" w:rsidP="00094632">
      <w:pPr>
        <w:rPr>
          <w:rFonts w:ascii="Arial" w:hAnsi="Arial" w:cs="Arial"/>
          <w:b/>
          <w:sz w:val="24"/>
        </w:rPr>
      </w:pPr>
      <w:r>
        <w:rPr>
          <w:rFonts w:ascii="Arial" w:hAnsi="Arial" w:cs="Arial"/>
          <w:b/>
          <w:color w:val="0000FF"/>
          <w:sz w:val="24"/>
        </w:rPr>
        <w:t>RP-232558</w:t>
      </w:r>
      <w:r>
        <w:rPr>
          <w:rFonts w:ascii="Arial" w:hAnsi="Arial" w:cs="Arial"/>
          <w:b/>
          <w:color w:val="0000FF"/>
          <w:sz w:val="24"/>
        </w:rPr>
        <w:tab/>
      </w:r>
      <w:r>
        <w:rPr>
          <w:rFonts w:ascii="Arial" w:hAnsi="Arial" w:cs="Arial"/>
          <w:b/>
          <w:sz w:val="24"/>
        </w:rPr>
        <w:t>Discussion on Rel-19 AI/ML for air interface</w:t>
      </w:r>
    </w:p>
    <w:p w14:paraId="253CD2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56A3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063A5" w14:textId="77777777" w:rsidR="00094632" w:rsidRDefault="00094632" w:rsidP="00094632">
      <w:pPr>
        <w:rPr>
          <w:rFonts w:ascii="Arial" w:hAnsi="Arial" w:cs="Arial"/>
          <w:b/>
          <w:sz w:val="24"/>
        </w:rPr>
      </w:pPr>
      <w:r>
        <w:rPr>
          <w:rFonts w:ascii="Arial" w:hAnsi="Arial" w:cs="Arial"/>
          <w:b/>
          <w:color w:val="0000FF"/>
          <w:sz w:val="24"/>
        </w:rPr>
        <w:t>RP-232576</w:t>
      </w:r>
      <w:r>
        <w:rPr>
          <w:rFonts w:ascii="Arial" w:hAnsi="Arial" w:cs="Arial"/>
          <w:b/>
          <w:color w:val="0000FF"/>
          <w:sz w:val="24"/>
        </w:rPr>
        <w:tab/>
      </w:r>
      <w:r>
        <w:rPr>
          <w:rFonts w:ascii="Arial" w:hAnsi="Arial" w:cs="Arial"/>
          <w:b/>
          <w:sz w:val="24"/>
        </w:rPr>
        <w:t>AI/ML Air Interface</w:t>
      </w:r>
    </w:p>
    <w:p w14:paraId="1EBBBC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32877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EE12" w14:textId="77777777" w:rsidR="00094632" w:rsidRDefault="00094632" w:rsidP="00094632">
      <w:pPr>
        <w:rPr>
          <w:rFonts w:ascii="Arial" w:hAnsi="Arial" w:cs="Arial"/>
          <w:b/>
          <w:sz w:val="24"/>
        </w:rPr>
      </w:pPr>
      <w:r>
        <w:rPr>
          <w:rFonts w:ascii="Arial" w:hAnsi="Arial" w:cs="Arial"/>
          <w:b/>
          <w:color w:val="0000FF"/>
          <w:sz w:val="24"/>
        </w:rPr>
        <w:t>RP-231789</w:t>
      </w:r>
      <w:r>
        <w:rPr>
          <w:rFonts w:ascii="Arial" w:hAnsi="Arial" w:cs="Arial"/>
          <w:b/>
          <w:color w:val="0000FF"/>
          <w:sz w:val="24"/>
        </w:rPr>
        <w:tab/>
      </w:r>
      <w:r>
        <w:rPr>
          <w:rFonts w:ascii="Arial" w:hAnsi="Arial" w:cs="Arial"/>
          <w:b/>
          <w:sz w:val="24"/>
        </w:rPr>
        <w:t>Rel-19 items for AI/ML over Air interface (RAN1-led WI and RAN2-led SI)</w:t>
      </w:r>
    </w:p>
    <w:p w14:paraId="2DF506B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C0FCD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05B1" w14:textId="77777777" w:rsidR="00094632" w:rsidRDefault="00094632" w:rsidP="00094632">
      <w:pPr>
        <w:rPr>
          <w:rFonts w:ascii="Arial" w:hAnsi="Arial" w:cs="Arial"/>
          <w:b/>
          <w:sz w:val="24"/>
        </w:rPr>
      </w:pPr>
      <w:r>
        <w:rPr>
          <w:rFonts w:ascii="Arial" w:hAnsi="Arial" w:cs="Arial"/>
          <w:b/>
          <w:color w:val="0000FF"/>
          <w:sz w:val="24"/>
        </w:rPr>
        <w:t>RP-232192</w:t>
      </w:r>
      <w:r>
        <w:rPr>
          <w:rFonts w:ascii="Arial" w:hAnsi="Arial" w:cs="Arial"/>
          <w:b/>
          <w:color w:val="0000FF"/>
          <w:sz w:val="24"/>
        </w:rPr>
        <w:tab/>
      </w:r>
      <w:r>
        <w:rPr>
          <w:rFonts w:ascii="Arial" w:hAnsi="Arial" w:cs="Arial"/>
          <w:b/>
          <w:sz w:val="24"/>
        </w:rPr>
        <w:t>Proposal on AI/ML for NR air interface and ML-Aided predictive mobility in Rel-19</w:t>
      </w:r>
    </w:p>
    <w:p w14:paraId="670F3B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E6112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4D1E" w14:textId="77777777" w:rsidR="00094632" w:rsidRDefault="00094632" w:rsidP="00094632">
      <w:pPr>
        <w:rPr>
          <w:rFonts w:ascii="Arial" w:hAnsi="Arial" w:cs="Arial"/>
          <w:b/>
          <w:sz w:val="24"/>
        </w:rPr>
      </w:pPr>
      <w:r>
        <w:rPr>
          <w:rFonts w:ascii="Arial" w:hAnsi="Arial" w:cs="Arial"/>
          <w:b/>
          <w:color w:val="0000FF"/>
          <w:sz w:val="24"/>
        </w:rPr>
        <w:t>RP-232273</w:t>
      </w:r>
      <w:r>
        <w:rPr>
          <w:rFonts w:ascii="Arial" w:hAnsi="Arial" w:cs="Arial"/>
          <w:b/>
          <w:color w:val="0000FF"/>
          <w:sz w:val="24"/>
        </w:rPr>
        <w:tab/>
      </w:r>
      <w:r>
        <w:rPr>
          <w:rFonts w:ascii="Arial" w:hAnsi="Arial" w:cs="Arial"/>
          <w:b/>
          <w:sz w:val="24"/>
        </w:rPr>
        <w:t>Motivations on AIML-based mobility enhancement</w:t>
      </w:r>
    </w:p>
    <w:p w14:paraId="025470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w:t>
      </w:r>
    </w:p>
    <w:p w14:paraId="7C6B1C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CBA50" w14:textId="77777777" w:rsidR="00094632" w:rsidRDefault="00094632" w:rsidP="00094632">
      <w:pPr>
        <w:rPr>
          <w:rFonts w:ascii="Arial" w:hAnsi="Arial" w:cs="Arial"/>
          <w:b/>
          <w:sz w:val="24"/>
        </w:rPr>
      </w:pPr>
      <w:r>
        <w:rPr>
          <w:rFonts w:ascii="Arial" w:hAnsi="Arial" w:cs="Arial"/>
          <w:b/>
          <w:color w:val="0000FF"/>
          <w:sz w:val="24"/>
        </w:rPr>
        <w:t>RP-232324</w:t>
      </w:r>
      <w:r>
        <w:rPr>
          <w:rFonts w:ascii="Arial" w:hAnsi="Arial" w:cs="Arial"/>
          <w:b/>
          <w:color w:val="0000FF"/>
          <w:sz w:val="24"/>
        </w:rPr>
        <w:tab/>
      </w:r>
      <w:r>
        <w:rPr>
          <w:rFonts w:ascii="Arial" w:hAnsi="Arial" w:cs="Arial"/>
          <w:b/>
          <w:sz w:val="24"/>
        </w:rPr>
        <w:t>[RAN2-led] Study on AI/ML Mobility</w:t>
      </w:r>
    </w:p>
    <w:p w14:paraId="32F470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88AAA8" w14:textId="77777777" w:rsidR="00094632" w:rsidRDefault="00094632" w:rsidP="00094632">
      <w:pPr>
        <w:rPr>
          <w:rFonts w:ascii="Arial" w:hAnsi="Arial" w:cs="Arial"/>
          <w:b/>
        </w:rPr>
      </w:pPr>
      <w:r>
        <w:rPr>
          <w:rFonts w:ascii="Arial" w:hAnsi="Arial" w:cs="Arial"/>
          <w:b/>
        </w:rPr>
        <w:t xml:space="preserve">Abstract: </w:t>
      </w:r>
    </w:p>
    <w:p w14:paraId="2407D250" w14:textId="77777777" w:rsidR="00094632" w:rsidRDefault="00094632" w:rsidP="00094632">
      <w:r>
        <w:lastRenderedPageBreak/>
        <w:t>Update of RWS-230123</w:t>
      </w:r>
    </w:p>
    <w:p w14:paraId="5B1C1463" w14:textId="77777777" w:rsidR="00094632" w:rsidRDefault="00094632" w:rsidP="00094632"/>
    <w:p w14:paraId="5F470530" w14:textId="77777777" w:rsidR="00094632" w:rsidRDefault="00094632" w:rsidP="00094632">
      <w:r>
        <w:t>To study the applicability and benefits of AI/ML techniques for mobility</w:t>
      </w:r>
    </w:p>
    <w:p w14:paraId="429ED981" w14:textId="77777777" w:rsidR="00094632" w:rsidRDefault="00094632" w:rsidP="00094632">
      <w:r>
        <w:t>a) identify use cases</w:t>
      </w:r>
    </w:p>
    <w:p w14:paraId="630B0640" w14:textId="77777777" w:rsidR="00094632" w:rsidRDefault="00094632" w:rsidP="00094632">
      <w:r>
        <w:t>b) evaluate perf. benefits of AI/ML-based algo for identified use cases</w:t>
      </w:r>
    </w:p>
    <w:p w14:paraId="38FB9DAB" w14:textId="77777777" w:rsidR="00094632" w:rsidRDefault="00094632" w:rsidP="00094632">
      <w:r>
        <w:t>c) assess potential spec impacts</w:t>
      </w:r>
    </w:p>
    <w:p w14:paraId="27DC697C" w14:textId="77777777" w:rsidR="00094632" w:rsidRDefault="00094632" w:rsidP="00094632"/>
    <w:p w14:paraId="4DC79502" w14:textId="77777777" w:rsidR="00094632" w:rsidRDefault="00094632" w:rsidP="00094632">
      <w:r>
        <w:t>SI only</w:t>
      </w:r>
    </w:p>
    <w:p w14:paraId="7CAC5B32" w14:textId="77777777" w:rsidR="00094632" w:rsidRDefault="00094632" w:rsidP="00094632">
      <w:pPr>
        <w:rPr>
          <w:rFonts w:ascii="Arial" w:hAnsi="Arial" w:cs="Arial"/>
          <w:b/>
        </w:rPr>
      </w:pPr>
      <w:r>
        <w:rPr>
          <w:rFonts w:ascii="Arial" w:hAnsi="Arial" w:cs="Arial"/>
          <w:b/>
        </w:rPr>
        <w:t xml:space="preserve">Discussion: </w:t>
      </w:r>
    </w:p>
    <w:p w14:paraId="7B337576" w14:textId="77777777" w:rsidR="00094632" w:rsidRDefault="00094632" w:rsidP="00094632">
      <w:r>
        <w:t>Futurewei: real use case should be considered</w:t>
      </w:r>
    </w:p>
    <w:p w14:paraId="002E2A14" w14:textId="77777777" w:rsidR="00094632" w:rsidRDefault="00094632" w:rsidP="00094632">
      <w:r>
        <w:t>Ericsson: supports Futurewei and Samsung that TUs for AI/ML can be reduced</w:t>
      </w:r>
    </w:p>
    <w:p w14:paraId="0610FEA3" w14:textId="77777777" w:rsidR="00094632" w:rsidRDefault="00094632" w:rsidP="00094632">
      <w:r>
        <w:t>AT&amp;T: too many sub-use cases so even with 4 TUs it will be a challenge</w:t>
      </w:r>
    </w:p>
    <w:p w14:paraId="55055D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5A3FE" w14:textId="77777777" w:rsidR="00094632" w:rsidRDefault="00094632" w:rsidP="00094632">
      <w:pPr>
        <w:rPr>
          <w:rFonts w:ascii="Arial" w:hAnsi="Arial" w:cs="Arial"/>
          <w:b/>
          <w:sz w:val="24"/>
        </w:rPr>
      </w:pPr>
      <w:r>
        <w:rPr>
          <w:rFonts w:ascii="Arial" w:hAnsi="Arial" w:cs="Arial"/>
          <w:b/>
          <w:color w:val="0000FF"/>
          <w:sz w:val="24"/>
        </w:rPr>
        <w:t>RP-232611</w:t>
      </w:r>
      <w:r>
        <w:rPr>
          <w:rFonts w:ascii="Arial" w:hAnsi="Arial" w:cs="Arial"/>
          <w:b/>
          <w:color w:val="0000FF"/>
          <w:sz w:val="24"/>
        </w:rPr>
        <w:tab/>
      </w:r>
      <w:r>
        <w:rPr>
          <w:rFonts w:ascii="Arial" w:hAnsi="Arial" w:cs="Arial"/>
          <w:b/>
          <w:sz w:val="24"/>
        </w:rPr>
        <w:t>Moderator's summary for REL-19 RAN1 topic AI (Artificial Intelligence)/ML (Machine Learning) for Air interface</w:t>
      </w:r>
    </w:p>
    <w:p w14:paraId="09D12B4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3877159F" w14:textId="77777777" w:rsidR="00094632" w:rsidRDefault="00094632" w:rsidP="00094632">
      <w:pPr>
        <w:rPr>
          <w:rFonts w:ascii="Arial" w:hAnsi="Arial" w:cs="Arial"/>
          <w:b/>
        </w:rPr>
      </w:pPr>
      <w:r>
        <w:rPr>
          <w:rFonts w:ascii="Arial" w:hAnsi="Arial" w:cs="Arial"/>
          <w:b/>
        </w:rPr>
        <w:t xml:space="preserve">Discussion: </w:t>
      </w:r>
    </w:p>
    <w:p w14:paraId="4B8536C6" w14:textId="77777777" w:rsidR="00094632" w:rsidRDefault="00094632" w:rsidP="00094632">
      <w:r>
        <w:t>Futurewei: SI is continued</w:t>
      </w:r>
    </w:p>
    <w:p w14:paraId="509324BE" w14:textId="77777777" w:rsidR="00094632" w:rsidRDefault="00094632" w:rsidP="00094632">
      <w:r>
        <w:t>AT&amp;T: number of positioning use cases could be reduced, in general this is ok</w:t>
      </w:r>
    </w:p>
    <w:p w14:paraId="37F56C8F" w14:textId="77777777" w:rsidR="00094632" w:rsidRDefault="00094632" w:rsidP="00094632">
      <w:r>
        <w:t>Mediatek: we will need to downscope this to make it feasible</w:t>
      </w:r>
    </w:p>
    <w:p w14:paraId="5D5274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DE916" w14:textId="77777777" w:rsidR="00094632" w:rsidRDefault="00094632" w:rsidP="00094632">
      <w:pPr>
        <w:rPr>
          <w:rFonts w:ascii="Arial" w:hAnsi="Arial" w:cs="Arial"/>
          <w:b/>
          <w:sz w:val="24"/>
        </w:rPr>
      </w:pPr>
      <w:r>
        <w:rPr>
          <w:rFonts w:ascii="Arial" w:hAnsi="Arial" w:cs="Arial"/>
          <w:b/>
          <w:color w:val="0000FF"/>
          <w:sz w:val="24"/>
        </w:rPr>
        <w:t>RP-232622</w:t>
      </w:r>
      <w:r>
        <w:rPr>
          <w:rFonts w:ascii="Arial" w:hAnsi="Arial" w:cs="Arial"/>
          <w:b/>
          <w:color w:val="0000FF"/>
          <w:sz w:val="24"/>
        </w:rPr>
        <w:tab/>
      </w:r>
      <w:r>
        <w:rPr>
          <w:rFonts w:ascii="Arial" w:hAnsi="Arial" w:cs="Arial"/>
          <w:b/>
          <w:sz w:val="24"/>
        </w:rPr>
        <w:t>Moderator's summary for REL-19 RAN2 topic AI/ML for Air Interface SI (Mobility)</w:t>
      </w:r>
    </w:p>
    <w:p w14:paraId="4523B554"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05F0242C" w14:textId="77777777" w:rsidR="00094632" w:rsidRDefault="00094632" w:rsidP="00094632">
      <w:pPr>
        <w:rPr>
          <w:rFonts w:ascii="Arial" w:hAnsi="Arial" w:cs="Arial"/>
          <w:b/>
        </w:rPr>
      </w:pPr>
      <w:r>
        <w:rPr>
          <w:rFonts w:ascii="Arial" w:hAnsi="Arial" w:cs="Arial"/>
          <w:b/>
        </w:rPr>
        <w:t xml:space="preserve">Discussion: </w:t>
      </w:r>
    </w:p>
    <w:p w14:paraId="68A8587D" w14:textId="77777777" w:rsidR="00094632" w:rsidRDefault="00094632" w:rsidP="00094632">
      <w:r>
        <w:t>Oppo: 2nd bullet unclear</w:t>
      </w:r>
    </w:p>
    <w:p w14:paraId="1D57AF92" w14:textId="77777777" w:rsidR="00094632" w:rsidRDefault="00094632" w:rsidP="00094632">
      <w:r>
        <w:t>RAN2 chair (Interdigital): HO optimization on UE side would need to more 2TUs as it changes mobility</w:t>
      </w:r>
    </w:p>
    <w:p w14:paraId="47F726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260C" w14:textId="5C6E7A58" w:rsidR="00094632" w:rsidRDefault="00094632" w:rsidP="00BB479A">
      <w:pPr>
        <w:pStyle w:val="Heading4"/>
      </w:pPr>
      <w:bookmarkStart w:id="108" w:name="_Toc146566490"/>
      <w:bookmarkStart w:id="109" w:name="_Toc150626308"/>
      <w:r>
        <w:t>8</w:t>
      </w:r>
      <w:r w:rsidR="00BB479A">
        <w:t>A</w:t>
      </w:r>
      <w:r>
        <w:t>.2.2</w:t>
      </w:r>
      <w:r>
        <w:tab/>
        <w:t>MIMO Evolution</w:t>
      </w:r>
      <w:bookmarkEnd w:id="108"/>
      <w:bookmarkEnd w:id="109"/>
    </w:p>
    <w:p w14:paraId="21847AB8" w14:textId="77777777" w:rsidR="00094632" w:rsidRDefault="00094632" w:rsidP="00094632">
      <w:pPr>
        <w:rPr>
          <w:rFonts w:ascii="Arial" w:hAnsi="Arial" w:cs="Arial"/>
          <w:b/>
          <w:sz w:val="24"/>
        </w:rPr>
      </w:pPr>
      <w:r>
        <w:rPr>
          <w:rFonts w:ascii="Arial" w:hAnsi="Arial" w:cs="Arial"/>
          <w:b/>
          <w:color w:val="0000FF"/>
          <w:sz w:val="24"/>
        </w:rPr>
        <w:t>RP-231551</w:t>
      </w:r>
      <w:r>
        <w:rPr>
          <w:rFonts w:ascii="Arial" w:hAnsi="Arial" w:cs="Arial"/>
          <w:b/>
          <w:color w:val="0000FF"/>
          <w:sz w:val="24"/>
        </w:rPr>
        <w:tab/>
      </w:r>
      <w:r>
        <w:rPr>
          <w:rFonts w:ascii="Arial" w:hAnsi="Arial" w:cs="Arial"/>
          <w:b/>
          <w:sz w:val="24"/>
        </w:rPr>
        <w:t>Views on scope for NR MIMO evolution in Rel-19</w:t>
      </w:r>
    </w:p>
    <w:p w14:paraId="7264AF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B9E2C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06E2C" w14:textId="77777777" w:rsidR="00094632" w:rsidRDefault="00094632" w:rsidP="00094632">
      <w:pPr>
        <w:rPr>
          <w:rFonts w:ascii="Arial" w:hAnsi="Arial" w:cs="Arial"/>
          <w:b/>
          <w:sz w:val="24"/>
        </w:rPr>
      </w:pPr>
      <w:r>
        <w:rPr>
          <w:rFonts w:ascii="Arial" w:hAnsi="Arial" w:cs="Arial"/>
          <w:b/>
          <w:color w:val="0000FF"/>
          <w:sz w:val="24"/>
        </w:rPr>
        <w:t>RP-231586</w:t>
      </w:r>
      <w:r>
        <w:rPr>
          <w:rFonts w:ascii="Arial" w:hAnsi="Arial" w:cs="Arial"/>
          <w:b/>
          <w:color w:val="0000FF"/>
          <w:sz w:val="24"/>
        </w:rPr>
        <w:tab/>
      </w:r>
      <w:r>
        <w:rPr>
          <w:rFonts w:ascii="Arial" w:hAnsi="Arial" w:cs="Arial"/>
          <w:b/>
          <w:sz w:val="24"/>
        </w:rPr>
        <w:t>Deutsche Telekom’s MIMO Evolution objectives</w:t>
      </w:r>
    </w:p>
    <w:p w14:paraId="775F4295"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1C8A3B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44F4" w14:textId="77777777" w:rsidR="00094632" w:rsidRDefault="00094632" w:rsidP="00094632">
      <w:pPr>
        <w:rPr>
          <w:rFonts w:ascii="Arial" w:hAnsi="Arial" w:cs="Arial"/>
          <w:b/>
          <w:sz w:val="24"/>
        </w:rPr>
      </w:pPr>
      <w:r>
        <w:rPr>
          <w:rFonts w:ascii="Arial" w:hAnsi="Arial" w:cs="Arial"/>
          <w:b/>
          <w:color w:val="0000FF"/>
          <w:sz w:val="24"/>
        </w:rPr>
        <w:t>RP-231601</w:t>
      </w:r>
      <w:r>
        <w:rPr>
          <w:rFonts w:ascii="Arial" w:hAnsi="Arial" w:cs="Arial"/>
          <w:b/>
          <w:color w:val="0000FF"/>
          <w:sz w:val="24"/>
        </w:rPr>
        <w:tab/>
      </w:r>
      <w:r>
        <w:rPr>
          <w:rFonts w:ascii="Arial" w:hAnsi="Arial" w:cs="Arial"/>
          <w:b/>
          <w:sz w:val="24"/>
        </w:rPr>
        <w:t>Discussion of R19 work on MIMO Evolution</w:t>
      </w:r>
    </w:p>
    <w:p w14:paraId="43EB45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3E242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C730D" w14:textId="77777777" w:rsidR="00094632" w:rsidRDefault="00094632" w:rsidP="00094632">
      <w:pPr>
        <w:rPr>
          <w:rFonts w:ascii="Arial" w:hAnsi="Arial" w:cs="Arial"/>
          <w:b/>
          <w:sz w:val="24"/>
        </w:rPr>
      </w:pPr>
      <w:r>
        <w:rPr>
          <w:rFonts w:ascii="Arial" w:hAnsi="Arial" w:cs="Arial"/>
          <w:b/>
          <w:color w:val="0000FF"/>
          <w:sz w:val="24"/>
        </w:rPr>
        <w:t>RP-231621</w:t>
      </w:r>
      <w:r>
        <w:rPr>
          <w:rFonts w:ascii="Arial" w:hAnsi="Arial" w:cs="Arial"/>
          <w:b/>
          <w:color w:val="0000FF"/>
          <w:sz w:val="24"/>
        </w:rPr>
        <w:tab/>
      </w:r>
      <w:r>
        <w:rPr>
          <w:rFonts w:ascii="Arial" w:hAnsi="Arial" w:cs="Arial"/>
          <w:b/>
          <w:sz w:val="24"/>
        </w:rPr>
        <w:t>Views on R19 MIMO Enhancement</w:t>
      </w:r>
    </w:p>
    <w:p w14:paraId="007666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9455A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B6C2" w14:textId="77777777" w:rsidR="00094632" w:rsidRDefault="00094632" w:rsidP="00094632">
      <w:pPr>
        <w:rPr>
          <w:rFonts w:ascii="Arial" w:hAnsi="Arial" w:cs="Arial"/>
          <w:b/>
          <w:sz w:val="24"/>
        </w:rPr>
      </w:pPr>
      <w:r>
        <w:rPr>
          <w:rFonts w:ascii="Arial" w:hAnsi="Arial" w:cs="Arial"/>
          <w:b/>
          <w:color w:val="0000FF"/>
          <w:sz w:val="24"/>
        </w:rPr>
        <w:t>RP-231748</w:t>
      </w:r>
      <w:r>
        <w:rPr>
          <w:rFonts w:ascii="Arial" w:hAnsi="Arial" w:cs="Arial"/>
          <w:b/>
          <w:color w:val="0000FF"/>
          <w:sz w:val="24"/>
        </w:rPr>
        <w:tab/>
      </w:r>
      <w:r>
        <w:rPr>
          <w:rFonts w:ascii="Arial" w:hAnsi="Arial" w:cs="Arial"/>
          <w:b/>
          <w:sz w:val="24"/>
        </w:rPr>
        <w:t>Discussion on Release 19 MIMO enhancements</w:t>
      </w:r>
    </w:p>
    <w:p w14:paraId="1A020ED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FF0F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44E9" w14:textId="77777777" w:rsidR="00094632" w:rsidRDefault="00094632" w:rsidP="00094632">
      <w:pPr>
        <w:rPr>
          <w:rFonts w:ascii="Arial" w:hAnsi="Arial" w:cs="Arial"/>
          <w:b/>
          <w:sz w:val="24"/>
        </w:rPr>
      </w:pPr>
      <w:r>
        <w:rPr>
          <w:rFonts w:ascii="Arial" w:hAnsi="Arial" w:cs="Arial"/>
          <w:b/>
          <w:color w:val="0000FF"/>
          <w:sz w:val="24"/>
        </w:rPr>
        <w:t>RP-231772</w:t>
      </w:r>
      <w:r>
        <w:rPr>
          <w:rFonts w:ascii="Arial" w:hAnsi="Arial" w:cs="Arial"/>
          <w:b/>
          <w:color w:val="0000FF"/>
          <w:sz w:val="24"/>
        </w:rPr>
        <w:tab/>
      </w:r>
      <w:r>
        <w:rPr>
          <w:rFonts w:ascii="Arial" w:hAnsi="Arial" w:cs="Arial"/>
          <w:b/>
          <w:sz w:val="24"/>
        </w:rPr>
        <w:t>Discussion on MIMO enhancement for Rel-19</w:t>
      </w:r>
    </w:p>
    <w:p w14:paraId="02EC835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677CB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AC61" w14:textId="77777777" w:rsidR="00094632" w:rsidRDefault="00094632" w:rsidP="00094632">
      <w:pPr>
        <w:rPr>
          <w:rFonts w:ascii="Arial" w:hAnsi="Arial" w:cs="Arial"/>
          <w:b/>
          <w:sz w:val="24"/>
        </w:rPr>
      </w:pPr>
      <w:r>
        <w:rPr>
          <w:rFonts w:ascii="Arial" w:hAnsi="Arial" w:cs="Arial"/>
          <w:b/>
          <w:color w:val="0000FF"/>
          <w:sz w:val="24"/>
        </w:rPr>
        <w:t>RP-231790</w:t>
      </w:r>
      <w:r>
        <w:rPr>
          <w:rFonts w:ascii="Arial" w:hAnsi="Arial" w:cs="Arial"/>
          <w:b/>
          <w:color w:val="0000FF"/>
          <w:sz w:val="24"/>
        </w:rPr>
        <w:tab/>
      </w:r>
      <w:r>
        <w:rPr>
          <w:rFonts w:ascii="Arial" w:hAnsi="Arial" w:cs="Arial"/>
          <w:b/>
          <w:sz w:val="24"/>
        </w:rPr>
        <w:t>Rel-19 MIMO evolution (RAN1-led)</w:t>
      </w:r>
    </w:p>
    <w:p w14:paraId="1F59FA6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E904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771AB" w14:textId="77777777" w:rsidR="00094632" w:rsidRDefault="00094632" w:rsidP="00094632">
      <w:pPr>
        <w:rPr>
          <w:rFonts w:ascii="Arial" w:hAnsi="Arial" w:cs="Arial"/>
          <w:b/>
          <w:sz w:val="24"/>
        </w:rPr>
      </w:pPr>
      <w:r>
        <w:rPr>
          <w:rFonts w:ascii="Arial" w:hAnsi="Arial" w:cs="Arial"/>
          <w:b/>
          <w:color w:val="0000FF"/>
          <w:sz w:val="24"/>
        </w:rPr>
        <w:t>RP-231852</w:t>
      </w:r>
      <w:r>
        <w:rPr>
          <w:rFonts w:ascii="Arial" w:hAnsi="Arial" w:cs="Arial"/>
          <w:b/>
          <w:color w:val="0000FF"/>
          <w:sz w:val="24"/>
        </w:rPr>
        <w:tab/>
      </w:r>
      <w:r>
        <w:rPr>
          <w:rFonts w:ascii="Arial" w:hAnsi="Arial" w:cs="Arial"/>
          <w:b/>
          <w:sz w:val="24"/>
        </w:rPr>
        <w:t>Views on Rel-19 MIMO enhancement</w:t>
      </w:r>
    </w:p>
    <w:p w14:paraId="2A8091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1478B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8F5F" w14:textId="77777777" w:rsidR="00094632" w:rsidRDefault="00094632" w:rsidP="00094632">
      <w:pPr>
        <w:rPr>
          <w:rFonts w:ascii="Arial" w:hAnsi="Arial" w:cs="Arial"/>
          <w:b/>
          <w:sz w:val="24"/>
        </w:rPr>
      </w:pPr>
      <w:r>
        <w:rPr>
          <w:rFonts w:ascii="Arial" w:hAnsi="Arial" w:cs="Arial"/>
          <w:b/>
          <w:color w:val="0000FF"/>
          <w:sz w:val="24"/>
        </w:rPr>
        <w:t>RP-231867</w:t>
      </w:r>
      <w:r>
        <w:rPr>
          <w:rFonts w:ascii="Arial" w:hAnsi="Arial" w:cs="Arial"/>
          <w:b/>
          <w:color w:val="0000FF"/>
          <w:sz w:val="24"/>
        </w:rPr>
        <w:tab/>
      </w:r>
      <w:r>
        <w:rPr>
          <w:rFonts w:ascii="Arial" w:hAnsi="Arial" w:cs="Arial"/>
          <w:b/>
          <w:sz w:val="24"/>
        </w:rPr>
        <w:t>Discussion on further NR MIMO evolution</w:t>
      </w:r>
    </w:p>
    <w:p w14:paraId="12D4099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B8032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09436" w14:textId="77777777" w:rsidR="00094632" w:rsidRDefault="00094632" w:rsidP="00094632">
      <w:pPr>
        <w:rPr>
          <w:rFonts w:ascii="Arial" w:hAnsi="Arial" w:cs="Arial"/>
          <w:b/>
          <w:sz w:val="24"/>
        </w:rPr>
      </w:pPr>
      <w:r>
        <w:rPr>
          <w:rFonts w:ascii="Arial" w:hAnsi="Arial" w:cs="Arial"/>
          <w:b/>
          <w:color w:val="0000FF"/>
          <w:sz w:val="24"/>
        </w:rPr>
        <w:t>RP-231890</w:t>
      </w:r>
      <w:r>
        <w:rPr>
          <w:rFonts w:ascii="Arial" w:hAnsi="Arial" w:cs="Arial"/>
          <w:b/>
          <w:color w:val="0000FF"/>
          <w:sz w:val="24"/>
        </w:rPr>
        <w:tab/>
      </w:r>
      <w:r>
        <w:rPr>
          <w:rFonts w:ascii="Arial" w:hAnsi="Arial" w:cs="Arial"/>
          <w:b/>
          <w:sz w:val="24"/>
        </w:rPr>
        <w:t>MIMO Evolution in Rel-19</w:t>
      </w:r>
    </w:p>
    <w:p w14:paraId="52B2AA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55AD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57E0C" w14:textId="77777777" w:rsidR="00094632" w:rsidRDefault="00094632" w:rsidP="00094632">
      <w:pPr>
        <w:rPr>
          <w:rFonts w:ascii="Arial" w:hAnsi="Arial" w:cs="Arial"/>
          <w:b/>
          <w:sz w:val="24"/>
        </w:rPr>
      </w:pPr>
      <w:r>
        <w:rPr>
          <w:rFonts w:ascii="Arial" w:hAnsi="Arial" w:cs="Arial"/>
          <w:b/>
          <w:color w:val="0000FF"/>
          <w:sz w:val="24"/>
        </w:rPr>
        <w:t>RP-231928</w:t>
      </w:r>
      <w:r>
        <w:rPr>
          <w:rFonts w:ascii="Arial" w:hAnsi="Arial" w:cs="Arial"/>
          <w:b/>
          <w:color w:val="0000FF"/>
          <w:sz w:val="24"/>
        </w:rPr>
        <w:tab/>
      </w:r>
      <w:r>
        <w:rPr>
          <w:rFonts w:ascii="Arial" w:hAnsi="Arial" w:cs="Arial"/>
          <w:b/>
          <w:sz w:val="24"/>
        </w:rPr>
        <w:t>MIMO evolution in Rel-19</w:t>
      </w:r>
    </w:p>
    <w:p w14:paraId="4F2152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C66BE8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9476C" w14:textId="77777777" w:rsidR="00094632" w:rsidRDefault="00094632" w:rsidP="00094632">
      <w:pPr>
        <w:rPr>
          <w:rFonts w:ascii="Arial" w:hAnsi="Arial" w:cs="Arial"/>
          <w:b/>
          <w:sz w:val="24"/>
        </w:rPr>
      </w:pPr>
      <w:r>
        <w:rPr>
          <w:rFonts w:ascii="Arial" w:hAnsi="Arial" w:cs="Arial"/>
          <w:b/>
          <w:color w:val="0000FF"/>
          <w:sz w:val="24"/>
        </w:rPr>
        <w:t>RP-231938</w:t>
      </w:r>
      <w:r>
        <w:rPr>
          <w:rFonts w:ascii="Arial" w:hAnsi="Arial" w:cs="Arial"/>
          <w:b/>
          <w:color w:val="0000FF"/>
          <w:sz w:val="24"/>
        </w:rPr>
        <w:tab/>
      </w:r>
      <w:r>
        <w:rPr>
          <w:rFonts w:ascii="Arial" w:hAnsi="Arial" w:cs="Arial"/>
          <w:b/>
          <w:sz w:val="24"/>
        </w:rPr>
        <w:t>Rate Splitting Multiple Access (RSMA) for Multi-User MIMO - Enhancement of Unicast and Joint Unicast/Multicast Delivery</w:t>
      </w:r>
    </w:p>
    <w:p w14:paraId="2525BB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338599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EF50" w14:textId="77777777" w:rsidR="00094632" w:rsidRDefault="00094632" w:rsidP="00094632">
      <w:pPr>
        <w:rPr>
          <w:rFonts w:ascii="Arial" w:hAnsi="Arial" w:cs="Arial"/>
          <w:b/>
          <w:sz w:val="24"/>
        </w:rPr>
      </w:pPr>
      <w:r>
        <w:rPr>
          <w:rFonts w:ascii="Arial" w:hAnsi="Arial" w:cs="Arial"/>
          <w:b/>
          <w:color w:val="0000FF"/>
          <w:sz w:val="24"/>
        </w:rPr>
        <w:t>RP-231983</w:t>
      </w:r>
      <w:r>
        <w:rPr>
          <w:rFonts w:ascii="Arial" w:hAnsi="Arial" w:cs="Arial"/>
          <w:b/>
          <w:color w:val="0000FF"/>
          <w:sz w:val="24"/>
        </w:rPr>
        <w:tab/>
      </w:r>
      <w:r>
        <w:rPr>
          <w:rFonts w:ascii="Arial" w:hAnsi="Arial" w:cs="Arial"/>
          <w:b/>
          <w:sz w:val="24"/>
        </w:rPr>
        <w:t>On Rel-19 MIMO Evolution</w:t>
      </w:r>
    </w:p>
    <w:p w14:paraId="7FB194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A9119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DF3EC" w14:textId="77777777" w:rsidR="00094632" w:rsidRDefault="00094632" w:rsidP="00094632">
      <w:pPr>
        <w:rPr>
          <w:rFonts w:ascii="Arial" w:hAnsi="Arial" w:cs="Arial"/>
          <w:b/>
          <w:sz w:val="24"/>
        </w:rPr>
      </w:pPr>
      <w:r>
        <w:rPr>
          <w:rFonts w:ascii="Arial" w:hAnsi="Arial" w:cs="Arial"/>
          <w:b/>
          <w:color w:val="0000FF"/>
          <w:sz w:val="24"/>
        </w:rPr>
        <w:t>RP-232011</w:t>
      </w:r>
      <w:r>
        <w:rPr>
          <w:rFonts w:ascii="Arial" w:hAnsi="Arial" w:cs="Arial"/>
          <w:b/>
          <w:color w:val="0000FF"/>
          <w:sz w:val="24"/>
        </w:rPr>
        <w:tab/>
      </w:r>
      <w:r>
        <w:rPr>
          <w:rFonts w:ascii="Arial" w:hAnsi="Arial" w:cs="Arial"/>
          <w:b/>
          <w:sz w:val="24"/>
        </w:rPr>
        <w:t>On CSI-RS extension beyond 32 ports in R19 MIMO evolution</w:t>
      </w:r>
    </w:p>
    <w:p w14:paraId="45A35A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 Deutsche Telekom</w:t>
      </w:r>
    </w:p>
    <w:p w14:paraId="26CF3D8A" w14:textId="77777777" w:rsidR="00094632" w:rsidRDefault="00094632" w:rsidP="00094632">
      <w:pPr>
        <w:rPr>
          <w:rFonts w:ascii="Arial" w:hAnsi="Arial" w:cs="Arial"/>
          <w:b/>
        </w:rPr>
      </w:pPr>
      <w:r>
        <w:rPr>
          <w:rFonts w:ascii="Arial" w:hAnsi="Arial" w:cs="Arial"/>
          <w:b/>
        </w:rPr>
        <w:t xml:space="preserve">Discussion: </w:t>
      </w:r>
    </w:p>
    <w:p w14:paraId="7778AC19" w14:textId="77777777" w:rsidR="00094632" w:rsidRDefault="00094632" w:rsidP="00094632">
      <w:r>
        <w:t>SK Telecom: also Telstra supports the Tdoc</w:t>
      </w:r>
    </w:p>
    <w:p w14:paraId="6B6F3A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7290" w14:textId="77777777" w:rsidR="00094632" w:rsidRDefault="00094632" w:rsidP="00094632">
      <w:pPr>
        <w:rPr>
          <w:rFonts w:ascii="Arial" w:hAnsi="Arial" w:cs="Arial"/>
          <w:b/>
          <w:sz w:val="24"/>
        </w:rPr>
      </w:pPr>
      <w:r>
        <w:rPr>
          <w:rFonts w:ascii="Arial" w:hAnsi="Arial" w:cs="Arial"/>
          <w:b/>
          <w:color w:val="0000FF"/>
          <w:sz w:val="24"/>
        </w:rPr>
        <w:t>RP-232021</w:t>
      </w:r>
      <w:r>
        <w:rPr>
          <w:rFonts w:ascii="Arial" w:hAnsi="Arial" w:cs="Arial"/>
          <w:b/>
          <w:color w:val="0000FF"/>
          <w:sz w:val="24"/>
        </w:rPr>
        <w:tab/>
      </w:r>
      <w:r>
        <w:rPr>
          <w:rFonts w:ascii="Arial" w:hAnsi="Arial" w:cs="Arial"/>
          <w:b/>
          <w:sz w:val="24"/>
        </w:rPr>
        <w:t>Scope of MIMO enhancements in Rel-19</w:t>
      </w:r>
    </w:p>
    <w:p w14:paraId="28A8BB3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2393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64B3" w14:textId="77777777" w:rsidR="00094632" w:rsidRDefault="00094632" w:rsidP="00094632">
      <w:pPr>
        <w:rPr>
          <w:rFonts w:ascii="Arial" w:hAnsi="Arial" w:cs="Arial"/>
          <w:b/>
          <w:sz w:val="24"/>
        </w:rPr>
      </w:pPr>
      <w:r>
        <w:rPr>
          <w:rFonts w:ascii="Arial" w:hAnsi="Arial" w:cs="Arial"/>
          <w:b/>
          <w:color w:val="0000FF"/>
          <w:sz w:val="24"/>
        </w:rPr>
        <w:t>RP-232057</w:t>
      </w:r>
      <w:r>
        <w:rPr>
          <w:rFonts w:ascii="Arial" w:hAnsi="Arial" w:cs="Arial"/>
          <w:b/>
          <w:color w:val="0000FF"/>
          <w:sz w:val="24"/>
        </w:rPr>
        <w:tab/>
      </w:r>
      <w:r>
        <w:rPr>
          <w:rFonts w:ascii="Arial" w:hAnsi="Arial" w:cs="Arial"/>
          <w:b/>
          <w:sz w:val="24"/>
        </w:rPr>
        <w:t>On Rel-19 MIMO enhancements</w:t>
      </w:r>
    </w:p>
    <w:p w14:paraId="0D6BFE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029A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03D1E" w14:textId="77777777" w:rsidR="00094632" w:rsidRDefault="00094632" w:rsidP="00094632">
      <w:pPr>
        <w:rPr>
          <w:rFonts w:ascii="Arial" w:hAnsi="Arial" w:cs="Arial"/>
          <w:b/>
          <w:sz w:val="24"/>
        </w:rPr>
      </w:pPr>
      <w:r>
        <w:rPr>
          <w:rFonts w:ascii="Arial" w:hAnsi="Arial" w:cs="Arial"/>
          <w:b/>
          <w:color w:val="0000FF"/>
          <w:sz w:val="24"/>
        </w:rPr>
        <w:t>RP-232070</w:t>
      </w:r>
      <w:r>
        <w:rPr>
          <w:rFonts w:ascii="Arial" w:hAnsi="Arial" w:cs="Arial"/>
          <w:b/>
          <w:color w:val="0000FF"/>
          <w:sz w:val="24"/>
        </w:rPr>
        <w:tab/>
      </w:r>
      <w:r>
        <w:rPr>
          <w:rFonts w:ascii="Arial" w:hAnsi="Arial" w:cs="Arial"/>
          <w:b/>
          <w:sz w:val="24"/>
        </w:rPr>
        <w:t>Views on MIMO enhancements in Rel-19</w:t>
      </w:r>
    </w:p>
    <w:p w14:paraId="223568A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FC23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DA31" w14:textId="77777777" w:rsidR="00094632" w:rsidRDefault="00094632" w:rsidP="00094632">
      <w:pPr>
        <w:rPr>
          <w:rFonts w:ascii="Arial" w:hAnsi="Arial" w:cs="Arial"/>
          <w:b/>
          <w:sz w:val="24"/>
        </w:rPr>
      </w:pPr>
      <w:r>
        <w:rPr>
          <w:rFonts w:ascii="Arial" w:hAnsi="Arial" w:cs="Arial"/>
          <w:b/>
          <w:color w:val="0000FF"/>
          <w:sz w:val="24"/>
        </w:rPr>
        <w:t>RP-232073</w:t>
      </w:r>
      <w:r>
        <w:rPr>
          <w:rFonts w:ascii="Arial" w:hAnsi="Arial" w:cs="Arial"/>
          <w:b/>
          <w:color w:val="0000FF"/>
          <w:sz w:val="24"/>
        </w:rPr>
        <w:tab/>
      </w:r>
      <w:r>
        <w:rPr>
          <w:rFonts w:ascii="Arial" w:hAnsi="Arial" w:cs="Arial"/>
          <w:b/>
          <w:sz w:val="24"/>
        </w:rPr>
        <w:t>Views on Rel-19 MIMO/UL enhancements</w:t>
      </w:r>
    </w:p>
    <w:p w14:paraId="06EF74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B637E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FF7E" w14:textId="77777777" w:rsidR="00094632" w:rsidRDefault="00094632" w:rsidP="00094632">
      <w:pPr>
        <w:rPr>
          <w:rFonts w:ascii="Arial" w:hAnsi="Arial" w:cs="Arial"/>
          <w:b/>
          <w:sz w:val="24"/>
        </w:rPr>
      </w:pPr>
      <w:r>
        <w:rPr>
          <w:rFonts w:ascii="Arial" w:hAnsi="Arial" w:cs="Arial"/>
          <w:b/>
          <w:color w:val="0000FF"/>
          <w:sz w:val="24"/>
        </w:rPr>
        <w:t>RP-232093</w:t>
      </w:r>
      <w:r>
        <w:rPr>
          <w:rFonts w:ascii="Arial" w:hAnsi="Arial" w:cs="Arial"/>
          <w:b/>
          <w:color w:val="0000FF"/>
          <w:sz w:val="24"/>
        </w:rPr>
        <w:tab/>
      </w:r>
      <w:r>
        <w:rPr>
          <w:rFonts w:ascii="Arial" w:hAnsi="Arial" w:cs="Arial"/>
          <w:b/>
          <w:sz w:val="24"/>
        </w:rPr>
        <w:t>Views On MIMO Evolution in R19</w:t>
      </w:r>
    </w:p>
    <w:p w14:paraId="456E5C7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5DD22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FC050" w14:textId="77777777" w:rsidR="00094632" w:rsidRDefault="00094632" w:rsidP="00094632">
      <w:pPr>
        <w:rPr>
          <w:rFonts w:ascii="Arial" w:hAnsi="Arial" w:cs="Arial"/>
          <w:b/>
          <w:sz w:val="24"/>
        </w:rPr>
      </w:pPr>
      <w:r>
        <w:rPr>
          <w:rFonts w:ascii="Arial" w:hAnsi="Arial" w:cs="Arial"/>
          <w:b/>
          <w:color w:val="0000FF"/>
          <w:sz w:val="24"/>
        </w:rPr>
        <w:t>RP-232146</w:t>
      </w:r>
      <w:r>
        <w:rPr>
          <w:rFonts w:ascii="Arial" w:hAnsi="Arial" w:cs="Arial"/>
          <w:b/>
          <w:color w:val="0000FF"/>
          <w:sz w:val="24"/>
        </w:rPr>
        <w:tab/>
      </w:r>
      <w:r>
        <w:rPr>
          <w:rFonts w:ascii="Arial" w:hAnsi="Arial" w:cs="Arial"/>
          <w:b/>
          <w:sz w:val="24"/>
        </w:rPr>
        <w:t>Views on Rel-19 MIMO</w:t>
      </w:r>
    </w:p>
    <w:p w14:paraId="6301A6C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16852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23F0" w14:textId="77777777" w:rsidR="00094632" w:rsidRDefault="00094632" w:rsidP="00094632">
      <w:pPr>
        <w:rPr>
          <w:rFonts w:ascii="Arial" w:hAnsi="Arial" w:cs="Arial"/>
          <w:b/>
          <w:sz w:val="24"/>
        </w:rPr>
      </w:pPr>
      <w:r>
        <w:rPr>
          <w:rFonts w:ascii="Arial" w:hAnsi="Arial" w:cs="Arial"/>
          <w:b/>
          <w:color w:val="0000FF"/>
          <w:sz w:val="24"/>
        </w:rPr>
        <w:t>RP-232152</w:t>
      </w:r>
      <w:r>
        <w:rPr>
          <w:rFonts w:ascii="Arial" w:hAnsi="Arial" w:cs="Arial"/>
          <w:b/>
          <w:color w:val="0000FF"/>
          <w:sz w:val="24"/>
        </w:rPr>
        <w:tab/>
      </w:r>
      <w:r>
        <w:rPr>
          <w:rFonts w:ascii="Arial" w:hAnsi="Arial" w:cs="Arial"/>
          <w:b/>
          <w:sz w:val="24"/>
        </w:rPr>
        <w:t>Views on Rel19 MIMO evolution</w:t>
      </w:r>
    </w:p>
    <w:p w14:paraId="60F77A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361C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8C65" w14:textId="77777777" w:rsidR="00094632" w:rsidRDefault="00094632" w:rsidP="00094632">
      <w:pPr>
        <w:rPr>
          <w:rFonts w:ascii="Arial" w:hAnsi="Arial" w:cs="Arial"/>
          <w:b/>
          <w:sz w:val="24"/>
        </w:rPr>
      </w:pPr>
      <w:r>
        <w:rPr>
          <w:rFonts w:ascii="Arial" w:hAnsi="Arial" w:cs="Arial"/>
          <w:b/>
          <w:color w:val="0000FF"/>
          <w:sz w:val="24"/>
        </w:rPr>
        <w:t>RP-232193</w:t>
      </w:r>
      <w:r>
        <w:rPr>
          <w:rFonts w:ascii="Arial" w:hAnsi="Arial" w:cs="Arial"/>
          <w:b/>
          <w:color w:val="0000FF"/>
          <w:sz w:val="24"/>
        </w:rPr>
        <w:tab/>
      </w:r>
      <w:r>
        <w:rPr>
          <w:rFonts w:ascii="Arial" w:hAnsi="Arial" w:cs="Arial"/>
          <w:b/>
          <w:sz w:val="24"/>
        </w:rPr>
        <w:t>Proposal on MIMO enhancements in Rel-19</w:t>
      </w:r>
    </w:p>
    <w:p w14:paraId="512ED87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D32CB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A8DC3" w14:textId="77777777" w:rsidR="00094632" w:rsidRDefault="00094632" w:rsidP="00094632">
      <w:pPr>
        <w:rPr>
          <w:rFonts w:ascii="Arial" w:hAnsi="Arial" w:cs="Arial"/>
          <w:b/>
          <w:sz w:val="24"/>
        </w:rPr>
      </w:pPr>
      <w:r>
        <w:rPr>
          <w:rFonts w:ascii="Arial" w:hAnsi="Arial" w:cs="Arial"/>
          <w:b/>
          <w:color w:val="0000FF"/>
          <w:sz w:val="24"/>
        </w:rPr>
        <w:t>RP-232201</w:t>
      </w:r>
      <w:r>
        <w:rPr>
          <w:rFonts w:ascii="Arial" w:hAnsi="Arial" w:cs="Arial"/>
          <w:b/>
          <w:color w:val="0000FF"/>
          <w:sz w:val="24"/>
        </w:rPr>
        <w:tab/>
      </w:r>
      <w:r>
        <w:rPr>
          <w:rFonts w:ascii="Arial" w:hAnsi="Arial" w:cs="Arial"/>
          <w:b/>
          <w:sz w:val="24"/>
        </w:rPr>
        <w:t>MIMO evolution - Views from Reliance Jio</w:t>
      </w:r>
    </w:p>
    <w:p w14:paraId="5A0D66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F10F6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E7E0" w14:textId="77777777" w:rsidR="00094632" w:rsidRDefault="00094632" w:rsidP="00094632">
      <w:pPr>
        <w:rPr>
          <w:rFonts w:ascii="Arial" w:hAnsi="Arial" w:cs="Arial"/>
          <w:b/>
          <w:sz w:val="24"/>
        </w:rPr>
      </w:pPr>
      <w:r>
        <w:rPr>
          <w:rFonts w:ascii="Arial" w:hAnsi="Arial" w:cs="Arial"/>
          <w:b/>
          <w:color w:val="0000FF"/>
          <w:sz w:val="24"/>
        </w:rPr>
        <w:t>RP-232204</w:t>
      </w:r>
      <w:r>
        <w:rPr>
          <w:rFonts w:ascii="Arial" w:hAnsi="Arial" w:cs="Arial"/>
          <w:b/>
          <w:color w:val="0000FF"/>
          <w:sz w:val="24"/>
        </w:rPr>
        <w:tab/>
      </w:r>
      <w:r>
        <w:rPr>
          <w:rFonts w:ascii="Arial" w:hAnsi="Arial" w:cs="Arial"/>
          <w:b/>
          <w:sz w:val="24"/>
        </w:rPr>
        <w:t>Discussion on Rel-19 MIMO Evolution</w:t>
      </w:r>
    </w:p>
    <w:p w14:paraId="7B2E57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BD68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FA387" w14:textId="77777777" w:rsidR="00094632" w:rsidRDefault="00094632" w:rsidP="00094632">
      <w:pPr>
        <w:rPr>
          <w:rFonts w:ascii="Arial" w:hAnsi="Arial" w:cs="Arial"/>
          <w:b/>
          <w:sz w:val="24"/>
        </w:rPr>
      </w:pPr>
      <w:r>
        <w:rPr>
          <w:rFonts w:ascii="Arial" w:hAnsi="Arial" w:cs="Arial"/>
          <w:b/>
          <w:color w:val="0000FF"/>
          <w:sz w:val="24"/>
        </w:rPr>
        <w:t>RP-232331</w:t>
      </w:r>
      <w:r>
        <w:rPr>
          <w:rFonts w:ascii="Arial" w:hAnsi="Arial" w:cs="Arial"/>
          <w:b/>
          <w:color w:val="0000FF"/>
          <w:sz w:val="24"/>
        </w:rPr>
        <w:tab/>
      </w:r>
      <w:r>
        <w:rPr>
          <w:rFonts w:ascii="Arial" w:hAnsi="Arial" w:cs="Arial"/>
          <w:b/>
          <w:sz w:val="24"/>
        </w:rPr>
        <w:t>[RAN1-led] MIMO Enhancements</w:t>
      </w:r>
    </w:p>
    <w:p w14:paraId="42F145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0499C4" w14:textId="77777777" w:rsidR="00094632" w:rsidRDefault="00094632" w:rsidP="00094632">
      <w:pPr>
        <w:rPr>
          <w:rFonts w:ascii="Arial" w:hAnsi="Arial" w:cs="Arial"/>
          <w:b/>
        </w:rPr>
      </w:pPr>
      <w:r>
        <w:rPr>
          <w:rFonts w:ascii="Arial" w:hAnsi="Arial" w:cs="Arial"/>
          <w:b/>
        </w:rPr>
        <w:t xml:space="preserve">Abstract: </w:t>
      </w:r>
    </w:p>
    <w:p w14:paraId="748BD29C" w14:textId="77777777" w:rsidR="00094632" w:rsidRDefault="00094632" w:rsidP="00094632">
      <w:r>
        <w:t>Resubmission of RWS-230117</w:t>
      </w:r>
    </w:p>
    <w:p w14:paraId="331BA5C8" w14:textId="77777777" w:rsidR="00094632" w:rsidRDefault="00094632" w:rsidP="00094632"/>
    <w:p w14:paraId="46B3ADEA" w14:textId="77777777" w:rsidR="00094632" w:rsidRDefault="00094632" w:rsidP="00094632">
      <w:r>
        <w:t>Completing last piece in beam management latency reduction (i.e. UE-initiated beam operation).</w:t>
      </w:r>
    </w:p>
    <w:p w14:paraId="7623D60D" w14:textId="77777777" w:rsidR="00094632" w:rsidRDefault="00094632" w:rsidP="00094632">
      <w:r>
        <w:t>CSI overhead-performance tradeoff for various MIMO scenario.</w:t>
      </w:r>
    </w:p>
    <w:p w14:paraId="57D7AE14" w14:textId="77777777" w:rsidR="00094632" w:rsidRDefault="00094632" w:rsidP="00094632">
      <w:r>
        <w:t>WI</w:t>
      </w:r>
    </w:p>
    <w:p w14:paraId="083E0A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F97FB" w14:textId="77777777" w:rsidR="00094632" w:rsidRDefault="00094632" w:rsidP="00094632">
      <w:pPr>
        <w:rPr>
          <w:rFonts w:ascii="Arial" w:hAnsi="Arial" w:cs="Arial"/>
          <w:b/>
          <w:sz w:val="24"/>
        </w:rPr>
      </w:pPr>
      <w:r>
        <w:rPr>
          <w:rFonts w:ascii="Arial" w:hAnsi="Arial" w:cs="Arial"/>
          <w:b/>
          <w:color w:val="0000FF"/>
          <w:sz w:val="24"/>
        </w:rPr>
        <w:t>RP-232543</w:t>
      </w:r>
      <w:r>
        <w:rPr>
          <w:rFonts w:ascii="Arial" w:hAnsi="Arial" w:cs="Arial"/>
          <w:b/>
          <w:color w:val="0000FF"/>
          <w:sz w:val="24"/>
        </w:rPr>
        <w:tab/>
      </w:r>
      <w:r>
        <w:rPr>
          <w:rFonts w:ascii="Arial" w:hAnsi="Arial" w:cs="Arial"/>
          <w:b/>
          <w:sz w:val="24"/>
        </w:rPr>
        <w:t>Views on Rel. 19 MIMO Evolution</w:t>
      </w:r>
    </w:p>
    <w:p w14:paraId="6FE65A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32773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1B57D" w14:textId="77777777" w:rsidR="00094632" w:rsidRDefault="00094632" w:rsidP="00094632">
      <w:pPr>
        <w:rPr>
          <w:rFonts w:ascii="Arial" w:hAnsi="Arial" w:cs="Arial"/>
          <w:b/>
          <w:sz w:val="24"/>
        </w:rPr>
      </w:pPr>
      <w:r>
        <w:rPr>
          <w:rFonts w:ascii="Arial" w:hAnsi="Arial" w:cs="Arial"/>
          <w:b/>
          <w:color w:val="0000FF"/>
          <w:sz w:val="24"/>
        </w:rPr>
        <w:t>RP-232561</w:t>
      </w:r>
      <w:r>
        <w:rPr>
          <w:rFonts w:ascii="Arial" w:hAnsi="Arial" w:cs="Arial"/>
          <w:b/>
          <w:color w:val="0000FF"/>
          <w:sz w:val="24"/>
        </w:rPr>
        <w:tab/>
      </w:r>
      <w:r>
        <w:rPr>
          <w:rFonts w:ascii="Arial" w:hAnsi="Arial" w:cs="Arial"/>
          <w:b/>
          <w:sz w:val="24"/>
        </w:rPr>
        <w:t>Discussion on Rel-19 MIMO enhancements</w:t>
      </w:r>
    </w:p>
    <w:p w14:paraId="4A1C5C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0B9C9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9C62" w14:textId="77777777" w:rsidR="00094632" w:rsidRDefault="00094632" w:rsidP="00094632">
      <w:pPr>
        <w:rPr>
          <w:rFonts w:ascii="Arial" w:hAnsi="Arial" w:cs="Arial"/>
          <w:b/>
          <w:sz w:val="24"/>
        </w:rPr>
      </w:pPr>
      <w:r>
        <w:rPr>
          <w:rFonts w:ascii="Arial" w:hAnsi="Arial" w:cs="Arial"/>
          <w:b/>
          <w:color w:val="0000FF"/>
          <w:sz w:val="24"/>
        </w:rPr>
        <w:lastRenderedPageBreak/>
        <w:t>RP-232577</w:t>
      </w:r>
      <w:r>
        <w:rPr>
          <w:rFonts w:ascii="Arial" w:hAnsi="Arial" w:cs="Arial"/>
          <w:b/>
          <w:color w:val="0000FF"/>
          <w:sz w:val="24"/>
        </w:rPr>
        <w:tab/>
      </w:r>
      <w:r>
        <w:rPr>
          <w:rFonts w:ascii="Arial" w:hAnsi="Arial" w:cs="Arial"/>
          <w:b/>
          <w:sz w:val="24"/>
        </w:rPr>
        <w:t>Views on Rel-19 MIMO</w:t>
      </w:r>
    </w:p>
    <w:p w14:paraId="0AB5FB1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26DC6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C245" w14:textId="77777777" w:rsidR="00094632" w:rsidRDefault="00094632" w:rsidP="00094632">
      <w:pPr>
        <w:rPr>
          <w:rFonts w:ascii="Arial" w:hAnsi="Arial" w:cs="Arial"/>
          <w:b/>
          <w:sz w:val="24"/>
        </w:rPr>
      </w:pPr>
      <w:r>
        <w:rPr>
          <w:rFonts w:ascii="Arial" w:hAnsi="Arial" w:cs="Arial"/>
          <w:b/>
          <w:color w:val="0000FF"/>
          <w:sz w:val="24"/>
        </w:rPr>
        <w:t>RP-232399</w:t>
      </w:r>
      <w:r>
        <w:rPr>
          <w:rFonts w:ascii="Arial" w:hAnsi="Arial" w:cs="Arial"/>
          <w:b/>
          <w:color w:val="0000FF"/>
          <w:sz w:val="24"/>
        </w:rPr>
        <w:tab/>
      </w:r>
      <w:r>
        <w:rPr>
          <w:rFonts w:ascii="Arial" w:hAnsi="Arial" w:cs="Arial"/>
          <w:b/>
          <w:sz w:val="24"/>
        </w:rPr>
        <w:t>Millimeter wave enhancements for FR2 in Rel-19</w:t>
      </w:r>
    </w:p>
    <w:p w14:paraId="3620BD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0FF9FB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F1FE" w14:textId="77777777" w:rsidR="00094632" w:rsidRDefault="00094632" w:rsidP="00094632">
      <w:pPr>
        <w:rPr>
          <w:rFonts w:ascii="Arial" w:hAnsi="Arial" w:cs="Arial"/>
          <w:b/>
          <w:sz w:val="24"/>
        </w:rPr>
      </w:pPr>
      <w:r>
        <w:rPr>
          <w:rFonts w:ascii="Arial" w:hAnsi="Arial" w:cs="Arial"/>
          <w:b/>
          <w:color w:val="0000FF"/>
          <w:sz w:val="24"/>
        </w:rPr>
        <w:t>RP-232612</w:t>
      </w:r>
      <w:r>
        <w:rPr>
          <w:rFonts w:ascii="Arial" w:hAnsi="Arial" w:cs="Arial"/>
          <w:b/>
          <w:color w:val="0000FF"/>
          <w:sz w:val="24"/>
        </w:rPr>
        <w:tab/>
      </w:r>
      <w:r>
        <w:rPr>
          <w:rFonts w:ascii="Arial" w:hAnsi="Arial" w:cs="Arial"/>
          <w:b/>
          <w:sz w:val="24"/>
        </w:rPr>
        <w:t>Moderator's summary for REL-19 RAN1 topic MIMO Evolution</w:t>
      </w:r>
    </w:p>
    <w:p w14:paraId="0B594297"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A5C5FDC" w14:textId="77777777" w:rsidR="00094632" w:rsidRDefault="00094632" w:rsidP="00094632">
      <w:pPr>
        <w:rPr>
          <w:rFonts w:ascii="Arial" w:hAnsi="Arial" w:cs="Arial"/>
          <w:b/>
        </w:rPr>
      </w:pPr>
      <w:r>
        <w:rPr>
          <w:rFonts w:ascii="Arial" w:hAnsi="Arial" w:cs="Arial"/>
          <w:b/>
        </w:rPr>
        <w:t xml:space="preserve">Discussion: </w:t>
      </w:r>
    </w:p>
    <w:p w14:paraId="44D6864A" w14:textId="77777777" w:rsidR="00094632" w:rsidRDefault="00094632" w:rsidP="00094632">
      <w:r>
        <w:t>Spreadtrum: topic 6 should be a SI as it is completely new, is also big</w:t>
      </w:r>
    </w:p>
    <w:p w14:paraId="74EA99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D7AB5" w14:textId="4E726E9C" w:rsidR="00094632" w:rsidRDefault="00094632" w:rsidP="00BB479A">
      <w:pPr>
        <w:pStyle w:val="Heading4"/>
      </w:pPr>
      <w:bookmarkStart w:id="110" w:name="_Toc146566491"/>
      <w:bookmarkStart w:id="111" w:name="_Toc150626309"/>
      <w:r>
        <w:t>8</w:t>
      </w:r>
      <w:r w:rsidR="00BB479A">
        <w:t>A</w:t>
      </w:r>
      <w:r>
        <w:t>.2.3</w:t>
      </w:r>
      <w:r>
        <w:tab/>
        <w:t>Duplex Evolution</w:t>
      </w:r>
      <w:bookmarkEnd w:id="110"/>
      <w:bookmarkEnd w:id="111"/>
    </w:p>
    <w:p w14:paraId="25595197" w14:textId="77777777" w:rsidR="00094632" w:rsidRDefault="00094632" w:rsidP="00094632">
      <w:pPr>
        <w:rPr>
          <w:rFonts w:ascii="Arial" w:hAnsi="Arial" w:cs="Arial"/>
          <w:b/>
          <w:sz w:val="24"/>
        </w:rPr>
      </w:pPr>
      <w:r>
        <w:rPr>
          <w:rFonts w:ascii="Arial" w:hAnsi="Arial" w:cs="Arial"/>
          <w:b/>
          <w:color w:val="0000FF"/>
          <w:sz w:val="24"/>
        </w:rPr>
        <w:t>RP-231552</w:t>
      </w:r>
      <w:r>
        <w:rPr>
          <w:rFonts w:ascii="Arial" w:hAnsi="Arial" w:cs="Arial"/>
          <w:b/>
          <w:color w:val="0000FF"/>
          <w:sz w:val="24"/>
        </w:rPr>
        <w:tab/>
      </w:r>
      <w:r>
        <w:rPr>
          <w:rFonts w:ascii="Arial" w:hAnsi="Arial" w:cs="Arial"/>
          <w:b/>
          <w:sz w:val="24"/>
        </w:rPr>
        <w:t>Views on scope for NR Duplex evolution in Rel-19</w:t>
      </w:r>
    </w:p>
    <w:p w14:paraId="6E9BCD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A2936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85DD" w14:textId="77777777" w:rsidR="00094632" w:rsidRDefault="00094632" w:rsidP="00094632">
      <w:pPr>
        <w:rPr>
          <w:rFonts w:ascii="Arial" w:hAnsi="Arial" w:cs="Arial"/>
          <w:b/>
          <w:sz w:val="24"/>
        </w:rPr>
      </w:pPr>
      <w:r>
        <w:rPr>
          <w:rFonts w:ascii="Arial" w:hAnsi="Arial" w:cs="Arial"/>
          <w:b/>
          <w:color w:val="0000FF"/>
          <w:sz w:val="24"/>
        </w:rPr>
        <w:t>RP-231573</w:t>
      </w:r>
      <w:r>
        <w:rPr>
          <w:rFonts w:ascii="Arial" w:hAnsi="Arial" w:cs="Arial"/>
          <w:b/>
          <w:color w:val="0000FF"/>
          <w:sz w:val="24"/>
        </w:rPr>
        <w:tab/>
      </w:r>
      <w:r>
        <w:rPr>
          <w:rFonts w:ascii="Arial" w:hAnsi="Arial" w:cs="Arial"/>
          <w:b/>
          <w:sz w:val="24"/>
        </w:rPr>
        <w:t>Consideration on NR Rel-19 Duplex Evolution</w:t>
      </w:r>
    </w:p>
    <w:p w14:paraId="1CEB5B2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C15E3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46A6" w14:textId="77777777" w:rsidR="00094632" w:rsidRDefault="00094632" w:rsidP="00094632">
      <w:pPr>
        <w:rPr>
          <w:rFonts w:ascii="Arial" w:hAnsi="Arial" w:cs="Arial"/>
          <w:b/>
          <w:sz w:val="24"/>
        </w:rPr>
      </w:pPr>
      <w:r>
        <w:rPr>
          <w:rFonts w:ascii="Arial" w:hAnsi="Arial" w:cs="Arial"/>
          <w:b/>
          <w:color w:val="0000FF"/>
          <w:sz w:val="24"/>
        </w:rPr>
        <w:t>RP-231587</w:t>
      </w:r>
      <w:r>
        <w:rPr>
          <w:rFonts w:ascii="Arial" w:hAnsi="Arial" w:cs="Arial"/>
          <w:b/>
          <w:color w:val="0000FF"/>
          <w:sz w:val="24"/>
        </w:rPr>
        <w:tab/>
      </w:r>
      <w:r>
        <w:rPr>
          <w:rFonts w:ascii="Arial" w:hAnsi="Arial" w:cs="Arial"/>
          <w:b/>
          <w:sz w:val="24"/>
        </w:rPr>
        <w:t>Deutsche Telekom’s Duplex Evolution objectives</w:t>
      </w:r>
    </w:p>
    <w:p w14:paraId="181E2A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5841A1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72414" w14:textId="77777777" w:rsidR="00094632" w:rsidRDefault="00094632" w:rsidP="00094632">
      <w:pPr>
        <w:rPr>
          <w:rFonts w:ascii="Arial" w:hAnsi="Arial" w:cs="Arial"/>
          <w:b/>
          <w:sz w:val="24"/>
        </w:rPr>
      </w:pPr>
      <w:r>
        <w:rPr>
          <w:rFonts w:ascii="Arial" w:hAnsi="Arial" w:cs="Arial"/>
          <w:b/>
          <w:color w:val="0000FF"/>
          <w:sz w:val="24"/>
        </w:rPr>
        <w:t>RP-231773</w:t>
      </w:r>
      <w:r>
        <w:rPr>
          <w:rFonts w:ascii="Arial" w:hAnsi="Arial" w:cs="Arial"/>
          <w:b/>
          <w:color w:val="0000FF"/>
          <w:sz w:val="24"/>
        </w:rPr>
        <w:tab/>
      </w:r>
      <w:r>
        <w:rPr>
          <w:rFonts w:ascii="Arial" w:hAnsi="Arial" w:cs="Arial"/>
          <w:b/>
          <w:sz w:val="24"/>
        </w:rPr>
        <w:t>Discussion on Rel19 duplex</w:t>
      </w:r>
    </w:p>
    <w:p w14:paraId="066011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E8FD7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16D3" w14:textId="77777777" w:rsidR="00094632" w:rsidRDefault="00094632" w:rsidP="00094632">
      <w:pPr>
        <w:rPr>
          <w:rFonts w:ascii="Arial" w:hAnsi="Arial" w:cs="Arial"/>
          <w:b/>
          <w:sz w:val="24"/>
        </w:rPr>
      </w:pPr>
      <w:r>
        <w:rPr>
          <w:rFonts w:ascii="Arial" w:hAnsi="Arial" w:cs="Arial"/>
          <w:b/>
          <w:color w:val="0000FF"/>
          <w:sz w:val="24"/>
        </w:rPr>
        <w:t>RP-231791</w:t>
      </w:r>
      <w:r>
        <w:rPr>
          <w:rFonts w:ascii="Arial" w:hAnsi="Arial" w:cs="Arial"/>
          <w:b/>
          <w:color w:val="0000FF"/>
          <w:sz w:val="24"/>
        </w:rPr>
        <w:tab/>
      </w:r>
      <w:r>
        <w:rPr>
          <w:rFonts w:ascii="Arial" w:hAnsi="Arial" w:cs="Arial"/>
          <w:b/>
          <w:sz w:val="24"/>
        </w:rPr>
        <w:t>Rel-19 Duplex Evolution (RAN1-led)</w:t>
      </w:r>
    </w:p>
    <w:p w14:paraId="5EB787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E473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926F" w14:textId="77777777" w:rsidR="00094632" w:rsidRDefault="00094632" w:rsidP="00094632">
      <w:pPr>
        <w:rPr>
          <w:rFonts w:ascii="Arial" w:hAnsi="Arial" w:cs="Arial"/>
          <w:b/>
          <w:sz w:val="24"/>
        </w:rPr>
      </w:pPr>
      <w:r>
        <w:rPr>
          <w:rFonts w:ascii="Arial" w:hAnsi="Arial" w:cs="Arial"/>
          <w:b/>
          <w:color w:val="0000FF"/>
          <w:sz w:val="24"/>
        </w:rPr>
        <w:t>RP-231853</w:t>
      </w:r>
      <w:r>
        <w:rPr>
          <w:rFonts w:ascii="Arial" w:hAnsi="Arial" w:cs="Arial"/>
          <w:b/>
          <w:color w:val="0000FF"/>
          <w:sz w:val="24"/>
        </w:rPr>
        <w:tab/>
      </w:r>
      <w:r>
        <w:rPr>
          <w:rFonts w:ascii="Arial" w:hAnsi="Arial" w:cs="Arial"/>
          <w:b/>
          <w:sz w:val="24"/>
        </w:rPr>
        <w:t>Duplex evolution in Rel-19</w:t>
      </w:r>
    </w:p>
    <w:p w14:paraId="1357AB1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54BEB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9D1F2" w14:textId="77777777" w:rsidR="00094632" w:rsidRDefault="00094632" w:rsidP="00094632">
      <w:pPr>
        <w:rPr>
          <w:rFonts w:ascii="Arial" w:hAnsi="Arial" w:cs="Arial"/>
          <w:b/>
          <w:sz w:val="24"/>
        </w:rPr>
      </w:pPr>
      <w:r>
        <w:rPr>
          <w:rFonts w:ascii="Arial" w:hAnsi="Arial" w:cs="Arial"/>
          <w:b/>
          <w:color w:val="0000FF"/>
          <w:sz w:val="24"/>
        </w:rPr>
        <w:t>RP-231868</w:t>
      </w:r>
      <w:r>
        <w:rPr>
          <w:rFonts w:ascii="Arial" w:hAnsi="Arial" w:cs="Arial"/>
          <w:b/>
          <w:color w:val="0000FF"/>
          <w:sz w:val="24"/>
        </w:rPr>
        <w:tab/>
      </w:r>
      <w:r>
        <w:rPr>
          <w:rFonts w:ascii="Arial" w:hAnsi="Arial" w:cs="Arial"/>
          <w:b/>
          <w:sz w:val="24"/>
        </w:rPr>
        <w:t>NR Duplex Enhancements</w:t>
      </w:r>
    </w:p>
    <w:p w14:paraId="7E481E6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FC27D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7BAB5" w14:textId="77777777" w:rsidR="00094632" w:rsidRDefault="00094632" w:rsidP="00094632">
      <w:pPr>
        <w:rPr>
          <w:rFonts w:ascii="Arial" w:hAnsi="Arial" w:cs="Arial"/>
          <w:b/>
          <w:sz w:val="24"/>
        </w:rPr>
      </w:pPr>
      <w:r>
        <w:rPr>
          <w:rFonts w:ascii="Arial" w:hAnsi="Arial" w:cs="Arial"/>
          <w:b/>
          <w:color w:val="0000FF"/>
          <w:sz w:val="24"/>
        </w:rPr>
        <w:t>RP-231929</w:t>
      </w:r>
      <w:r>
        <w:rPr>
          <w:rFonts w:ascii="Arial" w:hAnsi="Arial" w:cs="Arial"/>
          <w:b/>
          <w:color w:val="0000FF"/>
          <w:sz w:val="24"/>
        </w:rPr>
        <w:tab/>
      </w:r>
      <w:r>
        <w:rPr>
          <w:rFonts w:ascii="Arial" w:hAnsi="Arial" w:cs="Arial"/>
          <w:b/>
          <w:sz w:val="24"/>
        </w:rPr>
        <w:t>Duplexing evolution in Rel-19</w:t>
      </w:r>
    </w:p>
    <w:p w14:paraId="4D7298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47E2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46BE" w14:textId="77777777" w:rsidR="00094632" w:rsidRDefault="00094632" w:rsidP="00094632">
      <w:pPr>
        <w:rPr>
          <w:rFonts w:ascii="Arial" w:hAnsi="Arial" w:cs="Arial"/>
          <w:b/>
          <w:sz w:val="24"/>
        </w:rPr>
      </w:pPr>
      <w:r>
        <w:rPr>
          <w:rFonts w:ascii="Arial" w:hAnsi="Arial" w:cs="Arial"/>
          <w:b/>
          <w:color w:val="0000FF"/>
          <w:sz w:val="24"/>
        </w:rPr>
        <w:t>RP-231964</w:t>
      </w:r>
      <w:r>
        <w:rPr>
          <w:rFonts w:ascii="Arial" w:hAnsi="Arial" w:cs="Arial"/>
          <w:b/>
          <w:color w:val="0000FF"/>
          <w:sz w:val="24"/>
        </w:rPr>
        <w:tab/>
      </w:r>
      <w:r>
        <w:rPr>
          <w:rFonts w:ascii="Arial" w:hAnsi="Arial" w:cs="Arial"/>
          <w:b/>
          <w:sz w:val="24"/>
        </w:rPr>
        <w:t xml:space="preserve">Views on Rel-19 Duplex Evolution </w:t>
      </w:r>
    </w:p>
    <w:p w14:paraId="3221A7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309B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FBE9" w14:textId="77777777" w:rsidR="00094632" w:rsidRDefault="00094632" w:rsidP="00094632">
      <w:pPr>
        <w:rPr>
          <w:rFonts w:ascii="Arial" w:hAnsi="Arial" w:cs="Arial"/>
          <w:b/>
          <w:sz w:val="24"/>
        </w:rPr>
      </w:pPr>
      <w:r>
        <w:rPr>
          <w:rFonts w:ascii="Arial" w:hAnsi="Arial" w:cs="Arial"/>
          <w:b/>
          <w:color w:val="0000FF"/>
          <w:sz w:val="24"/>
        </w:rPr>
        <w:t>RP-231984</w:t>
      </w:r>
      <w:r>
        <w:rPr>
          <w:rFonts w:ascii="Arial" w:hAnsi="Arial" w:cs="Arial"/>
          <w:b/>
          <w:color w:val="0000FF"/>
          <w:sz w:val="24"/>
        </w:rPr>
        <w:tab/>
      </w:r>
      <w:r>
        <w:rPr>
          <w:rFonts w:ascii="Arial" w:hAnsi="Arial" w:cs="Arial"/>
          <w:b/>
          <w:sz w:val="24"/>
        </w:rPr>
        <w:t>Duplex Evolution for Rel-19</w:t>
      </w:r>
    </w:p>
    <w:p w14:paraId="341904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EC2B1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4298" w14:textId="77777777" w:rsidR="00094632" w:rsidRDefault="00094632" w:rsidP="00094632">
      <w:pPr>
        <w:rPr>
          <w:rFonts w:ascii="Arial" w:hAnsi="Arial" w:cs="Arial"/>
          <w:b/>
          <w:sz w:val="24"/>
        </w:rPr>
      </w:pPr>
      <w:r>
        <w:rPr>
          <w:rFonts w:ascii="Arial" w:hAnsi="Arial" w:cs="Arial"/>
          <w:b/>
          <w:color w:val="0000FF"/>
          <w:sz w:val="24"/>
        </w:rPr>
        <w:t>RP-232013</w:t>
      </w:r>
      <w:r>
        <w:rPr>
          <w:rFonts w:ascii="Arial" w:hAnsi="Arial" w:cs="Arial"/>
          <w:b/>
          <w:color w:val="0000FF"/>
          <w:sz w:val="24"/>
        </w:rPr>
        <w:tab/>
      </w:r>
      <w:r>
        <w:rPr>
          <w:rFonts w:ascii="Arial" w:hAnsi="Arial" w:cs="Arial"/>
          <w:b/>
          <w:sz w:val="24"/>
        </w:rPr>
        <w:t>On random access coverage enhancement in R19 Duplex evolution</w:t>
      </w:r>
    </w:p>
    <w:p w14:paraId="141D8E0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DE36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65AE" w14:textId="77777777" w:rsidR="00094632" w:rsidRDefault="00094632" w:rsidP="00094632">
      <w:pPr>
        <w:rPr>
          <w:rFonts w:ascii="Arial" w:hAnsi="Arial" w:cs="Arial"/>
          <w:b/>
          <w:sz w:val="24"/>
        </w:rPr>
      </w:pPr>
      <w:r>
        <w:rPr>
          <w:rFonts w:ascii="Arial" w:hAnsi="Arial" w:cs="Arial"/>
          <w:b/>
          <w:color w:val="0000FF"/>
          <w:sz w:val="24"/>
        </w:rPr>
        <w:t>RP-232023</w:t>
      </w:r>
      <w:r>
        <w:rPr>
          <w:rFonts w:ascii="Arial" w:hAnsi="Arial" w:cs="Arial"/>
          <w:b/>
          <w:color w:val="0000FF"/>
          <w:sz w:val="24"/>
        </w:rPr>
        <w:tab/>
      </w:r>
      <w:r>
        <w:rPr>
          <w:rFonts w:ascii="Arial" w:hAnsi="Arial" w:cs="Arial"/>
          <w:b/>
          <w:sz w:val="24"/>
        </w:rPr>
        <w:t>Samsung's views on scope of Duplex Evolution</w:t>
      </w:r>
    </w:p>
    <w:p w14:paraId="1F6377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F08C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40C2C" w14:textId="77777777" w:rsidR="00094632" w:rsidRDefault="00094632" w:rsidP="00094632">
      <w:pPr>
        <w:rPr>
          <w:rFonts w:ascii="Arial" w:hAnsi="Arial" w:cs="Arial"/>
          <w:b/>
          <w:sz w:val="24"/>
        </w:rPr>
      </w:pPr>
      <w:r>
        <w:rPr>
          <w:rFonts w:ascii="Arial" w:hAnsi="Arial" w:cs="Arial"/>
          <w:b/>
          <w:color w:val="0000FF"/>
          <w:sz w:val="24"/>
        </w:rPr>
        <w:t>RP-232060</w:t>
      </w:r>
      <w:r>
        <w:rPr>
          <w:rFonts w:ascii="Arial" w:hAnsi="Arial" w:cs="Arial"/>
          <w:b/>
          <w:color w:val="0000FF"/>
          <w:sz w:val="24"/>
        </w:rPr>
        <w:tab/>
      </w:r>
      <w:r>
        <w:rPr>
          <w:rFonts w:ascii="Arial" w:hAnsi="Arial" w:cs="Arial"/>
          <w:b/>
          <w:sz w:val="24"/>
        </w:rPr>
        <w:t>Duplex evolution in Rel-19</w:t>
      </w:r>
    </w:p>
    <w:p w14:paraId="0B63C1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0FFE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0C009" w14:textId="77777777" w:rsidR="00094632" w:rsidRDefault="00094632" w:rsidP="00094632">
      <w:pPr>
        <w:rPr>
          <w:rFonts w:ascii="Arial" w:hAnsi="Arial" w:cs="Arial"/>
          <w:b/>
          <w:sz w:val="24"/>
        </w:rPr>
      </w:pPr>
      <w:r>
        <w:rPr>
          <w:rFonts w:ascii="Arial" w:hAnsi="Arial" w:cs="Arial"/>
          <w:b/>
          <w:color w:val="0000FF"/>
          <w:sz w:val="24"/>
        </w:rPr>
        <w:t>RP-232074</w:t>
      </w:r>
      <w:r>
        <w:rPr>
          <w:rFonts w:ascii="Arial" w:hAnsi="Arial" w:cs="Arial"/>
          <w:b/>
          <w:color w:val="0000FF"/>
          <w:sz w:val="24"/>
        </w:rPr>
        <w:tab/>
      </w:r>
      <w:r>
        <w:rPr>
          <w:rFonts w:ascii="Arial" w:hAnsi="Arial" w:cs="Arial"/>
          <w:b/>
          <w:sz w:val="24"/>
        </w:rPr>
        <w:t>Views on Rel-19 evolution of NR duplex operation</w:t>
      </w:r>
    </w:p>
    <w:p w14:paraId="0123F84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BF8A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8A450" w14:textId="77777777" w:rsidR="00094632" w:rsidRDefault="00094632" w:rsidP="00094632">
      <w:pPr>
        <w:rPr>
          <w:rFonts w:ascii="Arial" w:hAnsi="Arial" w:cs="Arial"/>
          <w:b/>
          <w:sz w:val="24"/>
        </w:rPr>
      </w:pPr>
      <w:r>
        <w:rPr>
          <w:rFonts w:ascii="Arial" w:hAnsi="Arial" w:cs="Arial"/>
          <w:b/>
          <w:color w:val="0000FF"/>
          <w:sz w:val="24"/>
        </w:rPr>
        <w:t>RP-232094</w:t>
      </w:r>
      <w:r>
        <w:rPr>
          <w:rFonts w:ascii="Arial" w:hAnsi="Arial" w:cs="Arial"/>
          <w:b/>
          <w:color w:val="0000FF"/>
          <w:sz w:val="24"/>
        </w:rPr>
        <w:tab/>
      </w:r>
      <w:r>
        <w:rPr>
          <w:rFonts w:ascii="Arial" w:hAnsi="Arial" w:cs="Arial"/>
          <w:b/>
          <w:sz w:val="24"/>
        </w:rPr>
        <w:t>Views On Duplex Evolution in R19</w:t>
      </w:r>
    </w:p>
    <w:p w14:paraId="057484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20FE561"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FA77D" w14:textId="77777777" w:rsidR="00094632" w:rsidRDefault="00094632" w:rsidP="00094632">
      <w:pPr>
        <w:rPr>
          <w:rFonts w:ascii="Arial" w:hAnsi="Arial" w:cs="Arial"/>
          <w:b/>
          <w:sz w:val="24"/>
        </w:rPr>
      </w:pPr>
      <w:r>
        <w:rPr>
          <w:rFonts w:ascii="Arial" w:hAnsi="Arial" w:cs="Arial"/>
          <w:b/>
          <w:color w:val="0000FF"/>
          <w:sz w:val="24"/>
        </w:rPr>
        <w:t>RP-232179</w:t>
      </w:r>
      <w:r>
        <w:rPr>
          <w:rFonts w:ascii="Arial" w:hAnsi="Arial" w:cs="Arial"/>
          <w:b/>
          <w:color w:val="0000FF"/>
          <w:sz w:val="24"/>
        </w:rPr>
        <w:tab/>
      </w:r>
      <w:r>
        <w:rPr>
          <w:rFonts w:ascii="Arial" w:hAnsi="Arial" w:cs="Arial"/>
          <w:b/>
          <w:sz w:val="24"/>
        </w:rPr>
        <w:t>Views on evolution of NR duplex operation in Rel-19</w:t>
      </w:r>
    </w:p>
    <w:p w14:paraId="1D2913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DBB6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BE482" w14:textId="77777777" w:rsidR="00094632" w:rsidRDefault="00094632" w:rsidP="00094632">
      <w:pPr>
        <w:rPr>
          <w:rFonts w:ascii="Arial" w:hAnsi="Arial" w:cs="Arial"/>
          <w:b/>
          <w:sz w:val="24"/>
        </w:rPr>
      </w:pPr>
      <w:r>
        <w:rPr>
          <w:rFonts w:ascii="Arial" w:hAnsi="Arial" w:cs="Arial"/>
          <w:b/>
          <w:color w:val="0000FF"/>
          <w:sz w:val="24"/>
        </w:rPr>
        <w:t>RP-232187</w:t>
      </w:r>
      <w:r>
        <w:rPr>
          <w:rFonts w:ascii="Arial" w:hAnsi="Arial" w:cs="Arial"/>
          <w:b/>
          <w:color w:val="0000FF"/>
          <w:sz w:val="24"/>
        </w:rPr>
        <w:tab/>
      </w:r>
      <w:r>
        <w:rPr>
          <w:rFonts w:ascii="Arial" w:hAnsi="Arial" w:cs="Arial"/>
          <w:b/>
          <w:sz w:val="24"/>
        </w:rPr>
        <w:t>Duplex Evolution in Rel-19</w:t>
      </w:r>
    </w:p>
    <w:p w14:paraId="62AA23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246C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2633" w14:textId="77777777" w:rsidR="00094632" w:rsidRDefault="00094632" w:rsidP="00094632">
      <w:pPr>
        <w:rPr>
          <w:rFonts w:ascii="Arial" w:hAnsi="Arial" w:cs="Arial"/>
          <w:b/>
          <w:sz w:val="24"/>
        </w:rPr>
      </w:pPr>
      <w:r>
        <w:rPr>
          <w:rFonts w:ascii="Arial" w:hAnsi="Arial" w:cs="Arial"/>
          <w:b/>
          <w:color w:val="0000FF"/>
          <w:sz w:val="24"/>
        </w:rPr>
        <w:t>RP-232191</w:t>
      </w:r>
      <w:r>
        <w:rPr>
          <w:rFonts w:ascii="Arial" w:hAnsi="Arial" w:cs="Arial"/>
          <w:b/>
          <w:color w:val="0000FF"/>
          <w:sz w:val="24"/>
        </w:rPr>
        <w:tab/>
      </w:r>
      <w:r>
        <w:rPr>
          <w:rFonts w:ascii="Arial" w:hAnsi="Arial" w:cs="Arial"/>
          <w:b/>
          <w:sz w:val="24"/>
        </w:rPr>
        <w:t>Duplex Evolution in Rel-19</w:t>
      </w:r>
    </w:p>
    <w:p w14:paraId="67D5722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028842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4172" w14:textId="77777777" w:rsidR="00094632" w:rsidRDefault="00094632" w:rsidP="00094632">
      <w:pPr>
        <w:rPr>
          <w:rFonts w:ascii="Arial" w:hAnsi="Arial" w:cs="Arial"/>
          <w:b/>
          <w:sz w:val="24"/>
        </w:rPr>
      </w:pPr>
      <w:r>
        <w:rPr>
          <w:rFonts w:ascii="Arial" w:hAnsi="Arial" w:cs="Arial"/>
          <w:b/>
          <w:color w:val="0000FF"/>
          <w:sz w:val="24"/>
        </w:rPr>
        <w:t>RP-232194</w:t>
      </w:r>
      <w:r>
        <w:rPr>
          <w:rFonts w:ascii="Arial" w:hAnsi="Arial" w:cs="Arial"/>
          <w:b/>
          <w:color w:val="0000FF"/>
          <w:sz w:val="24"/>
        </w:rPr>
        <w:tab/>
      </w:r>
      <w:r>
        <w:rPr>
          <w:rFonts w:ascii="Arial" w:hAnsi="Arial" w:cs="Arial"/>
          <w:b/>
          <w:sz w:val="24"/>
        </w:rPr>
        <w:t>Proposal on duplex evolution in Rel-19</w:t>
      </w:r>
    </w:p>
    <w:p w14:paraId="46FF79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1E5E2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3B889" w14:textId="77777777" w:rsidR="00094632" w:rsidRDefault="00094632" w:rsidP="00094632">
      <w:pPr>
        <w:rPr>
          <w:rFonts w:ascii="Arial" w:hAnsi="Arial" w:cs="Arial"/>
          <w:b/>
          <w:sz w:val="24"/>
        </w:rPr>
      </w:pPr>
      <w:r>
        <w:rPr>
          <w:rFonts w:ascii="Arial" w:hAnsi="Arial" w:cs="Arial"/>
          <w:b/>
          <w:color w:val="0000FF"/>
          <w:sz w:val="24"/>
        </w:rPr>
        <w:t>RP-232205</w:t>
      </w:r>
      <w:r>
        <w:rPr>
          <w:rFonts w:ascii="Arial" w:hAnsi="Arial" w:cs="Arial"/>
          <w:b/>
          <w:color w:val="0000FF"/>
          <w:sz w:val="24"/>
        </w:rPr>
        <w:tab/>
      </w:r>
      <w:r>
        <w:rPr>
          <w:rFonts w:ascii="Arial" w:hAnsi="Arial" w:cs="Arial"/>
          <w:b/>
          <w:sz w:val="24"/>
        </w:rPr>
        <w:t>WI on Rel-19 NR duplex evolution</w:t>
      </w:r>
    </w:p>
    <w:p w14:paraId="0A3B6A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475D2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58B9" w14:textId="77777777" w:rsidR="00094632" w:rsidRDefault="00094632" w:rsidP="00094632">
      <w:pPr>
        <w:rPr>
          <w:rFonts w:ascii="Arial" w:hAnsi="Arial" w:cs="Arial"/>
          <w:b/>
          <w:sz w:val="24"/>
        </w:rPr>
      </w:pPr>
      <w:r>
        <w:rPr>
          <w:rFonts w:ascii="Arial" w:hAnsi="Arial" w:cs="Arial"/>
          <w:b/>
          <w:color w:val="0000FF"/>
          <w:sz w:val="24"/>
        </w:rPr>
        <w:t>RP-232267</w:t>
      </w:r>
      <w:r>
        <w:rPr>
          <w:rFonts w:ascii="Arial" w:hAnsi="Arial" w:cs="Arial"/>
          <w:b/>
          <w:color w:val="0000FF"/>
          <w:sz w:val="24"/>
        </w:rPr>
        <w:tab/>
      </w:r>
      <w:r>
        <w:rPr>
          <w:rFonts w:ascii="Arial" w:hAnsi="Arial" w:cs="Arial"/>
          <w:b/>
          <w:sz w:val="24"/>
        </w:rPr>
        <w:t>NR duplex evolution for Rel-19</w:t>
      </w:r>
    </w:p>
    <w:p w14:paraId="75268A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628E9E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69EC3" w14:textId="77777777" w:rsidR="00094632" w:rsidRDefault="00094632" w:rsidP="00094632">
      <w:pPr>
        <w:rPr>
          <w:rFonts w:ascii="Arial" w:hAnsi="Arial" w:cs="Arial"/>
          <w:b/>
          <w:sz w:val="24"/>
        </w:rPr>
      </w:pPr>
      <w:r>
        <w:rPr>
          <w:rFonts w:ascii="Arial" w:hAnsi="Arial" w:cs="Arial"/>
          <w:b/>
          <w:color w:val="0000FF"/>
          <w:sz w:val="24"/>
        </w:rPr>
        <w:t>RP-232280</w:t>
      </w:r>
      <w:r>
        <w:rPr>
          <w:rFonts w:ascii="Arial" w:hAnsi="Arial" w:cs="Arial"/>
          <w:b/>
          <w:color w:val="0000FF"/>
          <w:sz w:val="24"/>
        </w:rPr>
        <w:tab/>
      </w:r>
      <w:r>
        <w:rPr>
          <w:rFonts w:ascii="Arial" w:hAnsi="Arial" w:cs="Arial"/>
          <w:b/>
          <w:sz w:val="24"/>
        </w:rPr>
        <w:t>Views on Duplex evolution in Rel-19</w:t>
      </w:r>
    </w:p>
    <w:p w14:paraId="3FE550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5B4062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FCA4" w14:textId="77777777" w:rsidR="00094632" w:rsidRDefault="00094632" w:rsidP="00094632">
      <w:pPr>
        <w:rPr>
          <w:rFonts w:ascii="Arial" w:hAnsi="Arial" w:cs="Arial"/>
          <w:b/>
          <w:sz w:val="24"/>
        </w:rPr>
      </w:pPr>
      <w:r>
        <w:rPr>
          <w:rFonts w:ascii="Arial" w:hAnsi="Arial" w:cs="Arial"/>
          <w:b/>
          <w:color w:val="0000FF"/>
          <w:sz w:val="24"/>
        </w:rPr>
        <w:t>RP-232291</w:t>
      </w:r>
      <w:r>
        <w:rPr>
          <w:rFonts w:ascii="Arial" w:hAnsi="Arial" w:cs="Arial"/>
          <w:b/>
          <w:color w:val="0000FF"/>
          <w:sz w:val="24"/>
        </w:rPr>
        <w:tab/>
      </w:r>
      <w:r>
        <w:rPr>
          <w:rFonts w:ascii="Arial" w:hAnsi="Arial" w:cs="Arial"/>
          <w:b/>
          <w:sz w:val="24"/>
        </w:rPr>
        <w:t>Views on Duplex Evolution</w:t>
      </w:r>
    </w:p>
    <w:p w14:paraId="031509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5912B420" w14:textId="77777777" w:rsidR="00094632" w:rsidRDefault="00094632" w:rsidP="00094632">
      <w:pPr>
        <w:rPr>
          <w:rFonts w:ascii="Arial" w:hAnsi="Arial" w:cs="Arial"/>
          <w:b/>
        </w:rPr>
      </w:pPr>
      <w:r>
        <w:rPr>
          <w:rFonts w:ascii="Arial" w:hAnsi="Arial" w:cs="Arial"/>
          <w:b/>
        </w:rPr>
        <w:t xml:space="preserve">Abstract: </w:t>
      </w:r>
    </w:p>
    <w:p w14:paraId="3D9511B5" w14:textId="77777777" w:rsidR="00094632" w:rsidRDefault="00094632" w:rsidP="00094632">
      <w:r>
        <w:t>Some views on duplexing WI</w:t>
      </w:r>
    </w:p>
    <w:p w14:paraId="1AD534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CE95" w14:textId="77777777" w:rsidR="00094632" w:rsidRDefault="00094632" w:rsidP="00094632">
      <w:pPr>
        <w:rPr>
          <w:rFonts w:ascii="Arial" w:hAnsi="Arial" w:cs="Arial"/>
          <w:b/>
          <w:sz w:val="24"/>
        </w:rPr>
      </w:pPr>
      <w:r>
        <w:rPr>
          <w:rFonts w:ascii="Arial" w:hAnsi="Arial" w:cs="Arial"/>
          <w:b/>
          <w:color w:val="0000FF"/>
          <w:sz w:val="24"/>
        </w:rPr>
        <w:t>RP-232321</w:t>
      </w:r>
      <w:r>
        <w:rPr>
          <w:rFonts w:ascii="Arial" w:hAnsi="Arial" w:cs="Arial"/>
          <w:b/>
          <w:color w:val="0000FF"/>
          <w:sz w:val="24"/>
        </w:rPr>
        <w:tab/>
      </w:r>
      <w:r>
        <w:rPr>
          <w:rFonts w:ascii="Arial" w:hAnsi="Arial" w:cs="Arial"/>
          <w:b/>
          <w:sz w:val="24"/>
        </w:rPr>
        <w:t>[RAN1-led] Update on Duplex Evolution</w:t>
      </w:r>
    </w:p>
    <w:p w14:paraId="03CBD5A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D0A2B1" w14:textId="77777777" w:rsidR="00094632" w:rsidRDefault="00094632" w:rsidP="00094632">
      <w:pPr>
        <w:rPr>
          <w:rFonts w:ascii="Arial" w:hAnsi="Arial" w:cs="Arial"/>
          <w:b/>
        </w:rPr>
      </w:pPr>
      <w:r>
        <w:rPr>
          <w:rFonts w:ascii="Arial" w:hAnsi="Arial" w:cs="Arial"/>
          <w:b/>
        </w:rPr>
        <w:lastRenderedPageBreak/>
        <w:t xml:space="preserve">Abstract: </w:t>
      </w:r>
    </w:p>
    <w:p w14:paraId="07FE308A" w14:textId="77777777" w:rsidR="00094632" w:rsidRDefault="00094632" w:rsidP="00094632">
      <w:r>
        <w:t>Update of RWS-230112</w:t>
      </w:r>
    </w:p>
    <w:p w14:paraId="3D98CF5C" w14:textId="77777777" w:rsidR="00094632" w:rsidRDefault="00094632" w:rsidP="00094632"/>
    <w:p w14:paraId="2A57E33A" w14:textId="77777777" w:rsidR="00094632" w:rsidRDefault="00094632" w:rsidP="00094632">
      <w:r>
        <w:t>a) Study non-overlapping full duplex UE operation, complementing gNB SBFD</w:t>
      </w:r>
    </w:p>
    <w:p w14:paraId="08B4E3A4" w14:textId="77777777" w:rsidR="00094632" w:rsidRDefault="00094632" w:rsidP="00094632">
      <w:r>
        <w:t>b) Handling of gNB SBFD</w:t>
      </w:r>
    </w:p>
    <w:p w14:paraId="1E8DCD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F5FD" w14:textId="77777777" w:rsidR="00094632" w:rsidRDefault="00094632" w:rsidP="00094632">
      <w:pPr>
        <w:rPr>
          <w:rFonts w:ascii="Arial" w:hAnsi="Arial" w:cs="Arial"/>
          <w:b/>
          <w:sz w:val="24"/>
        </w:rPr>
      </w:pPr>
      <w:r>
        <w:rPr>
          <w:rFonts w:ascii="Arial" w:hAnsi="Arial" w:cs="Arial"/>
          <w:b/>
          <w:color w:val="0000FF"/>
          <w:sz w:val="24"/>
        </w:rPr>
        <w:t>RP-232562</w:t>
      </w:r>
      <w:r>
        <w:rPr>
          <w:rFonts w:ascii="Arial" w:hAnsi="Arial" w:cs="Arial"/>
          <w:b/>
          <w:color w:val="0000FF"/>
          <w:sz w:val="24"/>
        </w:rPr>
        <w:tab/>
      </w:r>
      <w:r>
        <w:rPr>
          <w:rFonts w:ascii="Arial" w:hAnsi="Arial" w:cs="Arial"/>
          <w:b/>
          <w:sz w:val="24"/>
        </w:rPr>
        <w:t>Discussion on Rel-19 Duplex Evolution</w:t>
      </w:r>
    </w:p>
    <w:p w14:paraId="35D0BB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ABBB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23F83" w14:textId="77777777" w:rsidR="00094632" w:rsidRDefault="00094632" w:rsidP="00094632">
      <w:pPr>
        <w:rPr>
          <w:rFonts w:ascii="Arial" w:hAnsi="Arial" w:cs="Arial"/>
          <w:b/>
          <w:sz w:val="24"/>
        </w:rPr>
      </w:pPr>
      <w:r>
        <w:rPr>
          <w:rFonts w:ascii="Arial" w:hAnsi="Arial" w:cs="Arial"/>
          <w:b/>
          <w:color w:val="0000FF"/>
          <w:sz w:val="24"/>
        </w:rPr>
        <w:t>RP-232578</w:t>
      </w:r>
      <w:r>
        <w:rPr>
          <w:rFonts w:ascii="Arial" w:hAnsi="Arial" w:cs="Arial"/>
          <w:b/>
          <w:color w:val="0000FF"/>
          <w:sz w:val="24"/>
        </w:rPr>
        <w:tab/>
      </w:r>
      <w:r>
        <w:rPr>
          <w:rFonts w:ascii="Arial" w:hAnsi="Arial" w:cs="Arial"/>
          <w:b/>
          <w:sz w:val="24"/>
        </w:rPr>
        <w:t>Duplex Evolution</w:t>
      </w:r>
    </w:p>
    <w:p w14:paraId="045B499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D2357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3E9A4" w14:textId="77777777" w:rsidR="00094632" w:rsidRDefault="00094632" w:rsidP="00094632">
      <w:pPr>
        <w:rPr>
          <w:rFonts w:ascii="Arial" w:hAnsi="Arial" w:cs="Arial"/>
          <w:b/>
          <w:sz w:val="24"/>
        </w:rPr>
      </w:pPr>
      <w:r>
        <w:rPr>
          <w:rFonts w:ascii="Arial" w:hAnsi="Arial" w:cs="Arial"/>
          <w:b/>
          <w:color w:val="0000FF"/>
          <w:sz w:val="24"/>
        </w:rPr>
        <w:t>RP-231543</w:t>
      </w:r>
      <w:r>
        <w:rPr>
          <w:rFonts w:ascii="Arial" w:hAnsi="Arial" w:cs="Arial"/>
          <w:b/>
          <w:color w:val="0000FF"/>
          <w:sz w:val="24"/>
        </w:rPr>
        <w:tab/>
      </w:r>
      <w:r>
        <w:rPr>
          <w:rFonts w:ascii="Arial" w:hAnsi="Arial" w:cs="Arial"/>
          <w:b/>
          <w:sz w:val="24"/>
        </w:rPr>
        <w:t>WID Considerations on SBFD</w:t>
      </w:r>
    </w:p>
    <w:p w14:paraId="3586EB6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400C7ED" w14:textId="77777777" w:rsidR="00094632" w:rsidRDefault="00094632" w:rsidP="00094632">
      <w:pPr>
        <w:rPr>
          <w:rFonts w:ascii="Arial" w:hAnsi="Arial" w:cs="Arial"/>
          <w:b/>
        </w:rPr>
      </w:pPr>
      <w:r>
        <w:rPr>
          <w:rFonts w:ascii="Arial" w:hAnsi="Arial" w:cs="Arial"/>
          <w:b/>
        </w:rPr>
        <w:t xml:space="preserve">Abstract: </w:t>
      </w:r>
    </w:p>
    <w:p w14:paraId="7D0280D9" w14:textId="77777777" w:rsidR="00094632" w:rsidRDefault="00094632" w:rsidP="00094632">
      <w:r>
        <w:t>wrong Tdoc type "workplan" in Tdoc request</w:t>
      </w:r>
    </w:p>
    <w:p w14:paraId="6415F6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15E2" w14:textId="77777777" w:rsidR="00094632" w:rsidRDefault="00094632" w:rsidP="00094632">
      <w:pPr>
        <w:rPr>
          <w:rFonts w:ascii="Arial" w:hAnsi="Arial" w:cs="Arial"/>
          <w:b/>
          <w:sz w:val="24"/>
        </w:rPr>
      </w:pPr>
      <w:r>
        <w:rPr>
          <w:rFonts w:ascii="Arial" w:hAnsi="Arial" w:cs="Arial"/>
          <w:b/>
          <w:color w:val="0000FF"/>
          <w:sz w:val="24"/>
        </w:rPr>
        <w:t>RP-232613</w:t>
      </w:r>
      <w:r>
        <w:rPr>
          <w:rFonts w:ascii="Arial" w:hAnsi="Arial" w:cs="Arial"/>
          <w:b/>
          <w:color w:val="0000FF"/>
          <w:sz w:val="24"/>
        </w:rPr>
        <w:tab/>
      </w:r>
      <w:r>
        <w:rPr>
          <w:rFonts w:ascii="Arial" w:hAnsi="Arial" w:cs="Arial"/>
          <w:b/>
          <w:sz w:val="24"/>
        </w:rPr>
        <w:t>Moderator's summary for REL-19 RAN1 topic Duplex Evolution</w:t>
      </w:r>
    </w:p>
    <w:p w14:paraId="748D4BA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B9D1E1C" w14:textId="77777777" w:rsidR="00094632" w:rsidRDefault="00094632" w:rsidP="00094632">
      <w:pPr>
        <w:rPr>
          <w:rFonts w:ascii="Arial" w:hAnsi="Arial" w:cs="Arial"/>
          <w:b/>
        </w:rPr>
      </w:pPr>
      <w:r>
        <w:rPr>
          <w:rFonts w:ascii="Arial" w:hAnsi="Arial" w:cs="Arial"/>
          <w:b/>
        </w:rPr>
        <w:t xml:space="preserve">Discussion: </w:t>
      </w:r>
    </w:p>
    <w:p w14:paraId="05991887" w14:textId="77777777" w:rsidR="00094632" w:rsidRDefault="00094632" w:rsidP="00094632">
      <w:r>
        <w:t>Orange: there is strong operator support for gNB-gNB CLI</w:t>
      </w:r>
    </w:p>
    <w:p w14:paraId="5D4EAC5D" w14:textId="77777777" w:rsidR="00094632" w:rsidRDefault="00094632" w:rsidP="00094632">
      <w:r>
        <w:t>Qualcomm: prefers UE-UE CLI as it can not be propriety</w:t>
      </w:r>
    </w:p>
    <w:p w14:paraId="2E3743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BFC6" w14:textId="4DC1B777" w:rsidR="00094632" w:rsidRDefault="00094632" w:rsidP="00BB479A">
      <w:pPr>
        <w:pStyle w:val="Heading4"/>
      </w:pPr>
      <w:bookmarkStart w:id="112" w:name="_Toc146566492"/>
      <w:bookmarkStart w:id="113" w:name="_Toc150626310"/>
      <w:r>
        <w:t>8</w:t>
      </w:r>
      <w:r w:rsidR="00BB479A">
        <w:t>A</w:t>
      </w:r>
      <w:r>
        <w:t>.2.4</w:t>
      </w:r>
      <w:r>
        <w:tab/>
        <w:t>Ambient IoT</w:t>
      </w:r>
      <w:bookmarkEnd w:id="112"/>
      <w:bookmarkEnd w:id="113"/>
    </w:p>
    <w:p w14:paraId="17ADD404" w14:textId="77777777" w:rsidR="00094632" w:rsidRDefault="00094632" w:rsidP="00094632">
      <w:pPr>
        <w:rPr>
          <w:rFonts w:ascii="Arial" w:hAnsi="Arial" w:cs="Arial"/>
          <w:b/>
          <w:sz w:val="24"/>
        </w:rPr>
      </w:pPr>
      <w:r>
        <w:rPr>
          <w:rFonts w:ascii="Arial" w:hAnsi="Arial" w:cs="Arial"/>
          <w:b/>
          <w:color w:val="0000FF"/>
          <w:sz w:val="24"/>
        </w:rPr>
        <w:t>RP-231542</w:t>
      </w:r>
      <w:r>
        <w:rPr>
          <w:rFonts w:ascii="Arial" w:hAnsi="Arial" w:cs="Arial"/>
          <w:b/>
          <w:color w:val="0000FF"/>
          <w:sz w:val="24"/>
        </w:rPr>
        <w:tab/>
      </w:r>
      <w:r>
        <w:rPr>
          <w:rFonts w:ascii="Arial" w:hAnsi="Arial" w:cs="Arial"/>
          <w:b/>
          <w:sz w:val="24"/>
        </w:rPr>
        <w:t>Rel-19 study on Ambient IoT</w:t>
      </w:r>
    </w:p>
    <w:p w14:paraId="02AB631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4042C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8E749" w14:textId="77777777" w:rsidR="00094632" w:rsidRDefault="00094632" w:rsidP="00094632">
      <w:pPr>
        <w:rPr>
          <w:rFonts w:ascii="Arial" w:hAnsi="Arial" w:cs="Arial"/>
          <w:b/>
          <w:sz w:val="24"/>
        </w:rPr>
      </w:pPr>
      <w:r>
        <w:rPr>
          <w:rFonts w:ascii="Arial" w:hAnsi="Arial" w:cs="Arial"/>
          <w:b/>
          <w:color w:val="0000FF"/>
          <w:sz w:val="24"/>
        </w:rPr>
        <w:t>RP-231553</w:t>
      </w:r>
      <w:r>
        <w:rPr>
          <w:rFonts w:ascii="Arial" w:hAnsi="Arial" w:cs="Arial"/>
          <w:b/>
          <w:color w:val="0000FF"/>
          <w:sz w:val="24"/>
        </w:rPr>
        <w:tab/>
      </w:r>
      <w:r>
        <w:rPr>
          <w:rFonts w:ascii="Arial" w:hAnsi="Arial" w:cs="Arial"/>
          <w:b/>
          <w:sz w:val="24"/>
        </w:rPr>
        <w:t>Views on scope for Ambient-IOT in Rel-19</w:t>
      </w:r>
    </w:p>
    <w:p w14:paraId="350DA8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FED6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C73E2" w14:textId="77777777" w:rsidR="00094632" w:rsidRDefault="00094632" w:rsidP="00094632">
      <w:pPr>
        <w:rPr>
          <w:rFonts w:ascii="Arial" w:hAnsi="Arial" w:cs="Arial"/>
          <w:b/>
          <w:sz w:val="24"/>
        </w:rPr>
      </w:pPr>
      <w:r>
        <w:rPr>
          <w:rFonts w:ascii="Arial" w:hAnsi="Arial" w:cs="Arial"/>
          <w:b/>
          <w:color w:val="0000FF"/>
          <w:sz w:val="24"/>
        </w:rPr>
        <w:lastRenderedPageBreak/>
        <w:t>RP-231574</w:t>
      </w:r>
      <w:r>
        <w:rPr>
          <w:rFonts w:ascii="Arial" w:hAnsi="Arial" w:cs="Arial"/>
          <w:b/>
          <w:color w:val="0000FF"/>
          <w:sz w:val="24"/>
        </w:rPr>
        <w:tab/>
      </w:r>
      <w:r>
        <w:rPr>
          <w:rFonts w:ascii="Arial" w:hAnsi="Arial" w:cs="Arial"/>
          <w:b/>
          <w:sz w:val="24"/>
        </w:rPr>
        <w:t>Consideration on Rel-19 Ambient IoT</w:t>
      </w:r>
    </w:p>
    <w:p w14:paraId="5F7666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C3EFF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70F11" w14:textId="77777777" w:rsidR="00094632" w:rsidRDefault="00094632" w:rsidP="00094632">
      <w:pPr>
        <w:rPr>
          <w:rFonts w:ascii="Arial" w:hAnsi="Arial" w:cs="Arial"/>
          <w:b/>
          <w:sz w:val="24"/>
        </w:rPr>
      </w:pPr>
      <w:r>
        <w:rPr>
          <w:rFonts w:ascii="Arial" w:hAnsi="Arial" w:cs="Arial"/>
          <w:b/>
          <w:color w:val="0000FF"/>
          <w:sz w:val="24"/>
        </w:rPr>
        <w:t>RP-231588</w:t>
      </w:r>
      <w:r>
        <w:rPr>
          <w:rFonts w:ascii="Arial" w:hAnsi="Arial" w:cs="Arial"/>
          <w:b/>
          <w:color w:val="0000FF"/>
          <w:sz w:val="24"/>
        </w:rPr>
        <w:tab/>
      </w:r>
      <w:r>
        <w:rPr>
          <w:rFonts w:ascii="Arial" w:hAnsi="Arial" w:cs="Arial"/>
          <w:b/>
          <w:sz w:val="24"/>
        </w:rPr>
        <w:t>Deutsche Telekom’s Ambient-IoT objectives</w:t>
      </w:r>
    </w:p>
    <w:p w14:paraId="7639EB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271020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59D9" w14:textId="77777777" w:rsidR="00094632" w:rsidRDefault="00094632" w:rsidP="00094632">
      <w:pPr>
        <w:rPr>
          <w:rFonts w:ascii="Arial" w:hAnsi="Arial" w:cs="Arial"/>
          <w:b/>
          <w:sz w:val="24"/>
        </w:rPr>
      </w:pPr>
      <w:r>
        <w:rPr>
          <w:rFonts w:ascii="Arial" w:hAnsi="Arial" w:cs="Arial"/>
          <w:b/>
          <w:color w:val="0000FF"/>
          <w:sz w:val="24"/>
        </w:rPr>
        <w:t>RP-231602</w:t>
      </w:r>
      <w:r>
        <w:rPr>
          <w:rFonts w:ascii="Arial" w:hAnsi="Arial" w:cs="Arial"/>
          <w:b/>
          <w:color w:val="0000FF"/>
          <w:sz w:val="24"/>
        </w:rPr>
        <w:tab/>
      </w:r>
      <w:r>
        <w:rPr>
          <w:rFonts w:ascii="Arial" w:hAnsi="Arial" w:cs="Arial"/>
          <w:b/>
          <w:sz w:val="24"/>
        </w:rPr>
        <w:t>Discussion of R19 work on Ambient IoT</w:t>
      </w:r>
    </w:p>
    <w:p w14:paraId="055C94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BC27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C613" w14:textId="77777777" w:rsidR="00094632" w:rsidRDefault="00094632" w:rsidP="00094632">
      <w:pPr>
        <w:rPr>
          <w:rFonts w:ascii="Arial" w:hAnsi="Arial" w:cs="Arial"/>
          <w:b/>
          <w:sz w:val="24"/>
        </w:rPr>
      </w:pPr>
      <w:r>
        <w:rPr>
          <w:rFonts w:ascii="Arial" w:hAnsi="Arial" w:cs="Arial"/>
          <w:b/>
          <w:color w:val="0000FF"/>
          <w:sz w:val="24"/>
        </w:rPr>
        <w:t>RP-231608</w:t>
      </w:r>
      <w:r>
        <w:rPr>
          <w:rFonts w:ascii="Arial" w:hAnsi="Arial" w:cs="Arial"/>
          <w:b/>
          <w:color w:val="0000FF"/>
          <w:sz w:val="24"/>
        </w:rPr>
        <w:tab/>
      </w:r>
      <w:r>
        <w:rPr>
          <w:rFonts w:ascii="Arial" w:hAnsi="Arial" w:cs="Arial"/>
          <w:b/>
          <w:sz w:val="24"/>
        </w:rPr>
        <w:t>Views on Ambient IoT for R19</w:t>
      </w:r>
    </w:p>
    <w:p w14:paraId="3201BA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0751BE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18ABF" w14:textId="77777777" w:rsidR="00094632" w:rsidRDefault="00094632" w:rsidP="00094632">
      <w:pPr>
        <w:rPr>
          <w:rFonts w:ascii="Arial" w:hAnsi="Arial" w:cs="Arial"/>
          <w:b/>
          <w:sz w:val="24"/>
        </w:rPr>
      </w:pPr>
      <w:r>
        <w:rPr>
          <w:rFonts w:ascii="Arial" w:hAnsi="Arial" w:cs="Arial"/>
          <w:b/>
          <w:color w:val="0000FF"/>
          <w:sz w:val="24"/>
        </w:rPr>
        <w:t>RP-231626</w:t>
      </w:r>
      <w:r>
        <w:rPr>
          <w:rFonts w:ascii="Arial" w:hAnsi="Arial" w:cs="Arial"/>
          <w:b/>
          <w:color w:val="0000FF"/>
          <w:sz w:val="24"/>
        </w:rPr>
        <w:tab/>
      </w:r>
      <w:r>
        <w:rPr>
          <w:rFonts w:ascii="Arial" w:hAnsi="Arial" w:cs="Arial"/>
          <w:b/>
          <w:sz w:val="24"/>
        </w:rPr>
        <w:t>On Rel-19 Ambient IoT</w:t>
      </w:r>
    </w:p>
    <w:p w14:paraId="4A04BE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2FF55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F0077" w14:textId="77777777" w:rsidR="00094632" w:rsidRDefault="00094632" w:rsidP="00094632">
      <w:pPr>
        <w:rPr>
          <w:rFonts w:ascii="Arial" w:hAnsi="Arial" w:cs="Arial"/>
          <w:b/>
          <w:sz w:val="24"/>
        </w:rPr>
      </w:pPr>
      <w:r>
        <w:rPr>
          <w:rFonts w:ascii="Arial" w:hAnsi="Arial" w:cs="Arial"/>
          <w:b/>
          <w:color w:val="0000FF"/>
          <w:sz w:val="24"/>
        </w:rPr>
        <w:t>RP-231750</w:t>
      </w:r>
      <w:r>
        <w:rPr>
          <w:rFonts w:ascii="Arial" w:hAnsi="Arial" w:cs="Arial"/>
          <w:b/>
          <w:color w:val="0000FF"/>
          <w:sz w:val="24"/>
        </w:rPr>
        <w:tab/>
      </w:r>
      <w:r>
        <w:rPr>
          <w:rFonts w:ascii="Arial" w:hAnsi="Arial" w:cs="Arial"/>
          <w:b/>
          <w:sz w:val="24"/>
        </w:rPr>
        <w:t>Apple Views on Ambient IoT for Rel-19</w:t>
      </w:r>
    </w:p>
    <w:p w14:paraId="0B41923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9369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00C1A" w14:textId="77777777" w:rsidR="00094632" w:rsidRDefault="00094632" w:rsidP="00094632">
      <w:pPr>
        <w:rPr>
          <w:rFonts w:ascii="Arial" w:hAnsi="Arial" w:cs="Arial"/>
          <w:b/>
          <w:sz w:val="24"/>
        </w:rPr>
      </w:pPr>
      <w:r>
        <w:rPr>
          <w:rFonts w:ascii="Arial" w:hAnsi="Arial" w:cs="Arial"/>
          <w:b/>
          <w:color w:val="0000FF"/>
          <w:sz w:val="24"/>
        </w:rPr>
        <w:t>RP-231774</w:t>
      </w:r>
      <w:r>
        <w:rPr>
          <w:rFonts w:ascii="Arial" w:hAnsi="Arial" w:cs="Arial"/>
          <w:b/>
          <w:color w:val="0000FF"/>
          <w:sz w:val="24"/>
        </w:rPr>
        <w:tab/>
      </w:r>
      <w:r>
        <w:rPr>
          <w:rFonts w:ascii="Arial" w:hAnsi="Arial" w:cs="Arial"/>
          <w:b/>
          <w:sz w:val="24"/>
        </w:rPr>
        <w:t>Discussion on study of ambient IoT in Rel-19</w:t>
      </w:r>
    </w:p>
    <w:p w14:paraId="0D4D18E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1C095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A1B1" w14:textId="77777777" w:rsidR="00094632" w:rsidRDefault="00094632" w:rsidP="00094632">
      <w:pPr>
        <w:rPr>
          <w:rFonts w:ascii="Arial" w:hAnsi="Arial" w:cs="Arial"/>
          <w:b/>
          <w:sz w:val="24"/>
        </w:rPr>
      </w:pPr>
      <w:r>
        <w:rPr>
          <w:rFonts w:ascii="Arial" w:hAnsi="Arial" w:cs="Arial"/>
          <w:b/>
          <w:color w:val="0000FF"/>
          <w:sz w:val="24"/>
        </w:rPr>
        <w:t>RP-231792</w:t>
      </w:r>
      <w:r>
        <w:rPr>
          <w:rFonts w:ascii="Arial" w:hAnsi="Arial" w:cs="Arial"/>
          <w:b/>
          <w:color w:val="0000FF"/>
          <w:sz w:val="24"/>
        </w:rPr>
        <w:tab/>
      </w:r>
      <w:r>
        <w:rPr>
          <w:rFonts w:ascii="Arial" w:hAnsi="Arial" w:cs="Arial"/>
          <w:b/>
          <w:sz w:val="24"/>
        </w:rPr>
        <w:t>Rel-19 Ambient IoT (RAN1-led)</w:t>
      </w:r>
    </w:p>
    <w:p w14:paraId="55A0C5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C708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7694" w14:textId="77777777" w:rsidR="00094632" w:rsidRDefault="00094632" w:rsidP="00094632">
      <w:pPr>
        <w:rPr>
          <w:rFonts w:ascii="Arial" w:hAnsi="Arial" w:cs="Arial"/>
          <w:b/>
          <w:sz w:val="24"/>
        </w:rPr>
      </w:pPr>
      <w:r>
        <w:rPr>
          <w:rFonts w:ascii="Arial" w:hAnsi="Arial" w:cs="Arial"/>
          <w:b/>
          <w:color w:val="0000FF"/>
          <w:sz w:val="24"/>
        </w:rPr>
        <w:t>RP-231847</w:t>
      </w:r>
      <w:r>
        <w:rPr>
          <w:rFonts w:ascii="Arial" w:hAnsi="Arial" w:cs="Arial"/>
          <w:b/>
          <w:color w:val="0000FF"/>
          <w:sz w:val="24"/>
        </w:rPr>
        <w:tab/>
      </w:r>
      <w:r>
        <w:rPr>
          <w:rFonts w:ascii="Arial" w:hAnsi="Arial" w:cs="Arial"/>
          <w:b/>
          <w:sz w:val="24"/>
        </w:rPr>
        <w:t>Views on Rel-19  Ambient IoT</w:t>
      </w:r>
    </w:p>
    <w:p w14:paraId="14DAFD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03953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CBCE" w14:textId="77777777" w:rsidR="00094632" w:rsidRDefault="00094632" w:rsidP="00094632">
      <w:pPr>
        <w:rPr>
          <w:rFonts w:ascii="Arial" w:hAnsi="Arial" w:cs="Arial"/>
          <w:b/>
          <w:sz w:val="24"/>
        </w:rPr>
      </w:pPr>
      <w:r>
        <w:rPr>
          <w:rFonts w:ascii="Arial" w:hAnsi="Arial" w:cs="Arial"/>
          <w:b/>
          <w:color w:val="0000FF"/>
          <w:sz w:val="24"/>
        </w:rPr>
        <w:t>RP-231854</w:t>
      </w:r>
      <w:r>
        <w:rPr>
          <w:rFonts w:ascii="Arial" w:hAnsi="Arial" w:cs="Arial"/>
          <w:b/>
          <w:color w:val="0000FF"/>
          <w:sz w:val="24"/>
        </w:rPr>
        <w:tab/>
      </w:r>
      <w:r>
        <w:rPr>
          <w:rFonts w:ascii="Arial" w:hAnsi="Arial" w:cs="Arial"/>
          <w:b/>
          <w:sz w:val="24"/>
        </w:rPr>
        <w:t>Ambient IoT considerations in Rel-19</w:t>
      </w:r>
    </w:p>
    <w:p w14:paraId="5D61701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16A69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175C0" w14:textId="77777777" w:rsidR="00094632" w:rsidRDefault="00094632" w:rsidP="00094632">
      <w:pPr>
        <w:rPr>
          <w:rFonts w:ascii="Arial" w:hAnsi="Arial" w:cs="Arial"/>
          <w:b/>
          <w:sz w:val="24"/>
        </w:rPr>
      </w:pPr>
      <w:r>
        <w:rPr>
          <w:rFonts w:ascii="Arial" w:hAnsi="Arial" w:cs="Arial"/>
          <w:b/>
          <w:color w:val="0000FF"/>
          <w:sz w:val="24"/>
        </w:rPr>
        <w:t>RP-231869</w:t>
      </w:r>
      <w:r>
        <w:rPr>
          <w:rFonts w:ascii="Arial" w:hAnsi="Arial" w:cs="Arial"/>
          <w:b/>
          <w:color w:val="0000FF"/>
          <w:sz w:val="24"/>
        </w:rPr>
        <w:tab/>
      </w:r>
      <w:r>
        <w:rPr>
          <w:rFonts w:ascii="Arial" w:hAnsi="Arial" w:cs="Arial"/>
          <w:b/>
          <w:sz w:val="24"/>
        </w:rPr>
        <w:t>Ambient IoT</w:t>
      </w:r>
    </w:p>
    <w:p w14:paraId="410F1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AB8A5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8669E" w14:textId="77777777" w:rsidR="00094632" w:rsidRDefault="00094632" w:rsidP="00094632">
      <w:pPr>
        <w:rPr>
          <w:rFonts w:ascii="Arial" w:hAnsi="Arial" w:cs="Arial"/>
          <w:b/>
          <w:sz w:val="24"/>
        </w:rPr>
      </w:pPr>
      <w:r>
        <w:rPr>
          <w:rFonts w:ascii="Arial" w:hAnsi="Arial" w:cs="Arial"/>
          <w:b/>
          <w:color w:val="0000FF"/>
          <w:sz w:val="24"/>
        </w:rPr>
        <w:t>RP-231917</w:t>
      </w:r>
      <w:r>
        <w:rPr>
          <w:rFonts w:ascii="Arial" w:hAnsi="Arial" w:cs="Arial"/>
          <w:b/>
          <w:color w:val="0000FF"/>
          <w:sz w:val="24"/>
        </w:rPr>
        <w:tab/>
      </w:r>
      <w:r>
        <w:rPr>
          <w:rFonts w:ascii="Arial" w:hAnsi="Arial" w:cs="Arial"/>
          <w:b/>
          <w:sz w:val="24"/>
        </w:rPr>
        <w:t xml:space="preserve">Motivation of study on Ambient IoT </w:t>
      </w:r>
    </w:p>
    <w:p w14:paraId="754578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053108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C089" w14:textId="77777777" w:rsidR="00094632" w:rsidRDefault="00094632" w:rsidP="00094632">
      <w:pPr>
        <w:rPr>
          <w:rFonts w:ascii="Arial" w:hAnsi="Arial" w:cs="Arial"/>
          <w:b/>
          <w:sz w:val="24"/>
        </w:rPr>
      </w:pPr>
      <w:r>
        <w:rPr>
          <w:rFonts w:ascii="Arial" w:hAnsi="Arial" w:cs="Arial"/>
          <w:b/>
          <w:color w:val="0000FF"/>
          <w:sz w:val="24"/>
        </w:rPr>
        <w:t>RP-231985</w:t>
      </w:r>
      <w:r>
        <w:rPr>
          <w:rFonts w:ascii="Arial" w:hAnsi="Arial" w:cs="Arial"/>
          <w:b/>
          <w:color w:val="0000FF"/>
          <w:sz w:val="24"/>
        </w:rPr>
        <w:tab/>
      </w:r>
      <w:r>
        <w:rPr>
          <w:rFonts w:ascii="Arial" w:hAnsi="Arial" w:cs="Arial"/>
          <w:b/>
          <w:sz w:val="24"/>
        </w:rPr>
        <w:t>On Rel-19 Ambient IoT</w:t>
      </w:r>
    </w:p>
    <w:p w14:paraId="6E8820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74D51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E144A" w14:textId="77777777" w:rsidR="00094632" w:rsidRDefault="00094632" w:rsidP="00094632">
      <w:pPr>
        <w:rPr>
          <w:rFonts w:ascii="Arial" w:hAnsi="Arial" w:cs="Arial"/>
          <w:b/>
          <w:sz w:val="24"/>
        </w:rPr>
      </w:pPr>
      <w:r>
        <w:rPr>
          <w:rFonts w:ascii="Arial" w:hAnsi="Arial" w:cs="Arial"/>
          <w:b/>
          <w:color w:val="0000FF"/>
          <w:sz w:val="24"/>
        </w:rPr>
        <w:t>RP-232024</w:t>
      </w:r>
      <w:r>
        <w:rPr>
          <w:rFonts w:ascii="Arial" w:hAnsi="Arial" w:cs="Arial"/>
          <w:b/>
          <w:color w:val="0000FF"/>
          <w:sz w:val="24"/>
        </w:rPr>
        <w:tab/>
      </w:r>
      <w:r>
        <w:rPr>
          <w:rFonts w:ascii="Arial" w:hAnsi="Arial" w:cs="Arial"/>
          <w:b/>
          <w:sz w:val="24"/>
        </w:rPr>
        <w:t>Samsung's views on scope of Ambient IoT</w:t>
      </w:r>
    </w:p>
    <w:p w14:paraId="249D50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187F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CAFB" w14:textId="77777777" w:rsidR="00094632" w:rsidRDefault="00094632" w:rsidP="00094632">
      <w:pPr>
        <w:rPr>
          <w:rFonts w:ascii="Arial" w:hAnsi="Arial" w:cs="Arial"/>
          <w:b/>
          <w:sz w:val="24"/>
        </w:rPr>
      </w:pPr>
      <w:r>
        <w:rPr>
          <w:rFonts w:ascii="Arial" w:hAnsi="Arial" w:cs="Arial"/>
          <w:b/>
          <w:color w:val="0000FF"/>
          <w:sz w:val="24"/>
        </w:rPr>
        <w:t>RP-232064</w:t>
      </w:r>
      <w:r>
        <w:rPr>
          <w:rFonts w:ascii="Arial" w:hAnsi="Arial" w:cs="Arial"/>
          <w:b/>
          <w:color w:val="0000FF"/>
          <w:sz w:val="24"/>
        </w:rPr>
        <w:tab/>
      </w:r>
      <w:r>
        <w:rPr>
          <w:rFonts w:ascii="Arial" w:hAnsi="Arial" w:cs="Arial"/>
          <w:b/>
          <w:sz w:val="24"/>
        </w:rPr>
        <w:t>Study of Ambient IoT</w:t>
      </w:r>
    </w:p>
    <w:p w14:paraId="244BDF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C301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01F67" w14:textId="77777777" w:rsidR="00094632" w:rsidRDefault="00094632" w:rsidP="00094632">
      <w:pPr>
        <w:rPr>
          <w:rFonts w:ascii="Arial" w:hAnsi="Arial" w:cs="Arial"/>
          <w:b/>
          <w:sz w:val="24"/>
        </w:rPr>
      </w:pPr>
      <w:r>
        <w:rPr>
          <w:rFonts w:ascii="Arial" w:hAnsi="Arial" w:cs="Arial"/>
          <w:b/>
          <w:color w:val="0000FF"/>
          <w:sz w:val="24"/>
        </w:rPr>
        <w:t>RP-232075</w:t>
      </w:r>
      <w:r>
        <w:rPr>
          <w:rFonts w:ascii="Arial" w:hAnsi="Arial" w:cs="Arial"/>
          <w:b/>
          <w:color w:val="0000FF"/>
          <w:sz w:val="24"/>
        </w:rPr>
        <w:tab/>
      </w:r>
      <w:r>
        <w:rPr>
          <w:rFonts w:ascii="Arial" w:hAnsi="Arial" w:cs="Arial"/>
          <w:b/>
          <w:sz w:val="24"/>
        </w:rPr>
        <w:t>Views on ambient IoT for Rel-19</w:t>
      </w:r>
    </w:p>
    <w:p w14:paraId="0A3179C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71891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3BB3" w14:textId="77777777" w:rsidR="00094632" w:rsidRDefault="00094632" w:rsidP="00094632">
      <w:pPr>
        <w:rPr>
          <w:rFonts w:ascii="Arial" w:hAnsi="Arial" w:cs="Arial"/>
          <w:b/>
          <w:sz w:val="24"/>
        </w:rPr>
      </w:pPr>
      <w:r>
        <w:rPr>
          <w:rFonts w:ascii="Arial" w:hAnsi="Arial" w:cs="Arial"/>
          <w:b/>
          <w:color w:val="0000FF"/>
          <w:sz w:val="24"/>
        </w:rPr>
        <w:t>RP-232120</w:t>
      </w:r>
      <w:r>
        <w:rPr>
          <w:rFonts w:ascii="Arial" w:hAnsi="Arial" w:cs="Arial"/>
          <w:b/>
          <w:color w:val="0000FF"/>
          <w:sz w:val="24"/>
        </w:rPr>
        <w:tab/>
      </w:r>
      <w:r>
        <w:rPr>
          <w:rFonts w:ascii="Arial" w:hAnsi="Arial" w:cs="Arial"/>
          <w:b/>
          <w:sz w:val="24"/>
        </w:rPr>
        <w:t>Ambient-IoT in Rel-19</w:t>
      </w:r>
    </w:p>
    <w:p w14:paraId="427D26C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4692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F9815" w14:textId="77777777" w:rsidR="00094632" w:rsidRDefault="00094632" w:rsidP="00094632">
      <w:pPr>
        <w:rPr>
          <w:rFonts w:ascii="Arial" w:hAnsi="Arial" w:cs="Arial"/>
          <w:b/>
          <w:sz w:val="24"/>
        </w:rPr>
      </w:pPr>
      <w:r>
        <w:rPr>
          <w:rFonts w:ascii="Arial" w:hAnsi="Arial" w:cs="Arial"/>
          <w:b/>
          <w:color w:val="0000FF"/>
          <w:sz w:val="24"/>
        </w:rPr>
        <w:t>RP-232160</w:t>
      </w:r>
      <w:r>
        <w:rPr>
          <w:rFonts w:ascii="Arial" w:hAnsi="Arial" w:cs="Arial"/>
          <w:b/>
          <w:color w:val="0000FF"/>
          <w:sz w:val="24"/>
        </w:rPr>
        <w:tab/>
      </w:r>
      <w:r>
        <w:rPr>
          <w:rFonts w:ascii="Arial" w:hAnsi="Arial" w:cs="Arial"/>
          <w:b/>
          <w:sz w:val="24"/>
        </w:rPr>
        <w:t>Views on Rel-19 Ambient IoT</w:t>
      </w:r>
    </w:p>
    <w:p w14:paraId="102A5E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75851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A91B" w14:textId="77777777" w:rsidR="00094632" w:rsidRDefault="00094632" w:rsidP="00094632">
      <w:pPr>
        <w:rPr>
          <w:rFonts w:ascii="Arial" w:hAnsi="Arial" w:cs="Arial"/>
          <w:b/>
          <w:sz w:val="24"/>
        </w:rPr>
      </w:pPr>
      <w:r>
        <w:rPr>
          <w:rFonts w:ascii="Arial" w:hAnsi="Arial" w:cs="Arial"/>
          <w:b/>
          <w:color w:val="0000FF"/>
          <w:sz w:val="24"/>
        </w:rPr>
        <w:t>RP-232188</w:t>
      </w:r>
      <w:r>
        <w:rPr>
          <w:rFonts w:ascii="Arial" w:hAnsi="Arial" w:cs="Arial"/>
          <w:b/>
          <w:color w:val="0000FF"/>
          <w:sz w:val="24"/>
        </w:rPr>
        <w:tab/>
      </w:r>
      <w:r>
        <w:rPr>
          <w:rFonts w:ascii="Arial" w:hAnsi="Arial" w:cs="Arial"/>
          <w:b/>
          <w:sz w:val="24"/>
        </w:rPr>
        <w:t>Views on Ambient IoT for Rel-19</w:t>
      </w:r>
    </w:p>
    <w:p w14:paraId="1B8764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1EA7D3"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0DB1" w14:textId="77777777" w:rsidR="00094632" w:rsidRDefault="00094632" w:rsidP="00094632">
      <w:pPr>
        <w:rPr>
          <w:rFonts w:ascii="Arial" w:hAnsi="Arial" w:cs="Arial"/>
          <w:b/>
          <w:sz w:val="24"/>
        </w:rPr>
      </w:pPr>
      <w:r>
        <w:rPr>
          <w:rFonts w:ascii="Arial" w:hAnsi="Arial" w:cs="Arial"/>
          <w:b/>
          <w:color w:val="0000FF"/>
          <w:sz w:val="24"/>
        </w:rPr>
        <w:t>RP-232195</w:t>
      </w:r>
      <w:r>
        <w:rPr>
          <w:rFonts w:ascii="Arial" w:hAnsi="Arial" w:cs="Arial"/>
          <w:b/>
          <w:color w:val="0000FF"/>
          <w:sz w:val="24"/>
        </w:rPr>
        <w:tab/>
      </w:r>
      <w:r>
        <w:rPr>
          <w:rFonts w:ascii="Arial" w:hAnsi="Arial" w:cs="Arial"/>
          <w:b/>
          <w:sz w:val="24"/>
        </w:rPr>
        <w:t>Proposals on Ambient IoT in Rel-19</w:t>
      </w:r>
    </w:p>
    <w:p w14:paraId="372EF0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EBD12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320E" w14:textId="77777777" w:rsidR="00094632" w:rsidRDefault="00094632" w:rsidP="00094632">
      <w:pPr>
        <w:rPr>
          <w:rFonts w:ascii="Arial" w:hAnsi="Arial" w:cs="Arial"/>
          <w:b/>
          <w:sz w:val="24"/>
        </w:rPr>
      </w:pPr>
      <w:r>
        <w:rPr>
          <w:rFonts w:ascii="Arial" w:hAnsi="Arial" w:cs="Arial"/>
          <w:b/>
          <w:color w:val="0000FF"/>
          <w:sz w:val="24"/>
        </w:rPr>
        <w:t>RP-232207</w:t>
      </w:r>
      <w:r>
        <w:rPr>
          <w:rFonts w:ascii="Arial" w:hAnsi="Arial" w:cs="Arial"/>
          <w:b/>
          <w:color w:val="0000FF"/>
          <w:sz w:val="24"/>
        </w:rPr>
        <w:tab/>
      </w:r>
      <w:r>
        <w:rPr>
          <w:rFonts w:ascii="Arial" w:hAnsi="Arial" w:cs="Arial"/>
          <w:b/>
          <w:sz w:val="24"/>
        </w:rPr>
        <w:t>Views on Rel-19 Ambient IoT</w:t>
      </w:r>
    </w:p>
    <w:p w14:paraId="0F0D2A3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07184A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729A" w14:textId="77777777" w:rsidR="00094632" w:rsidRDefault="00094632" w:rsidP="00094632">
      <w:pPr>
        <w:rPr>
          <w:rFonts w:ascii="Arial" w:hAnsi="Arial" w:cs="Arial"/>
          <w:b/>
          <w:sz w:val="24"/>
        </w:rPr>
      </w:pPr>
      <w:r>
        <w:rPr>
          <w:rFonts w:ascii="Arial" w:hAnsi="Arial" w:cs="Arial"/>
          <w:b/>
          <w:color w:val="0000FF"/>
          <w:sz w:val="24"/>
        </w:rPr>
        <w:t>RP-232294</w:t>
      </w:r>
      <w:r>
        <w:rPr>
          <w:rFonts w:ascii="Arial" w:hAnsi="Arial" w:cs="Arial"/>
          <w:b/>
          <w:color w:val="0000FF"/>
          <w:sz w:val="24"/>
        </w:rPr>
        <w:tab/>
      </w:r>
      <w:r>
        <w:rPr>
          <w:rFonts w:ascii="Arial" w:hAnsi="Arial" w:cs="Arial"/>
          <w:b/>
          <w:sz w:val="24"/>
        </w:rPr>
        <w:t>Considerations for R19 work on Ambient IoT</w:t>
      </w:r>
    </w:p>
    <w:p w14:paraId="1B2268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12012F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0ADB" w14:textId="77777777" w:rsidR="00094632" w:rsidRDefault="00094632" w:rsidP="00094632">
      <w:pPr>
        <w:rPr>
          <w:rFonts w:ascii="Arial" w:hAnsi="Arial" w:cs="Arial"/>
          <w:b/>
          <w:sz w:val="24"/>
        </w:rPr>
      </w:pPr>
      <w:r>
        <w:rPr>
          <w:rFonts w:ascii="Arial" w:hAnsi="Arial" w:cs="Arial"/>
          <w:b/>
          <w:color w:val="0000FF"/>
          <w:sz w:val="24"/>
        </w:rPr>
        <w:t>RP-232415</w:t>
      </w:r>
      <w:r>
        <w:rPr>
          <w:rFonts w:ascii="Arial" w:hAnsi="Arial" w:cs="Arial"/>
          <w:b/>
          <w:color w:val="0000FF"/>
          <w:sz w:val="24"/>
        </w:rPr>
        <w:tab/>
      </w:r>
      <w:r>
        <w:rPr>
          <w:rFonts w:ascii="Arial" w:hAnsi="Arial" w:cs="Arial"/>
          <w:b/>
          <w:sz w:val="24"/>
        </w:rPr>
        <w:t>Ambient IoT work in Rel-19</w:t>
      </w:r>
    </w:p>
    <w:p w14:paraId="481546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473F3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1CFB2" w14:textId="77777777" w:rsidR="00094632" w:rsidRDefault="00094632" w:rsidP="00094632">
      <w:pPr>
        <w:rPr>
          <w:rFonts w:ascii="Arial" w:hAnsi="Arial" w:cs="Arial"/>
          <w:b/>
          <w:sz w:val="24"/>
        </w:rPr>
      </w:pPr>
      <w:r>
        <w:rPr>
          <w:rFonts w:ascii="Arial" w:hAnsi="Arial" w:cs="Arial"/>
          <w:b/>
          <w:color w:val="0000FF"/>
          <w:sz w:val="24"/>
        </w:rPr>
        <w:t>RP-232419</w:t>
      </w:r>
      <w:r>
        <w:rPr>
          <w:rFonts w:ascii="Arial" w:hAnsi="Arial" w:cs="Arial"/>
          <w:b/>
          <w:color w:val="0000FF"/>
          <w:sz w:val="24"/>
        </w:rPr>
        <w:tab/>
      </w:r>
      <w:r>
        <w:rPr>
          <w:rFonts w:ascii="Arial" w:hAnsi="Arial" w:cs="Arial"/>
          <w:b/>
          <w:sz w:val="24"/>
        </w:rPr>
        <w:t>Views and considerations for Rel-19 work on Ambient IoT</w:t>
      </w:r>
    </w:p>
    <w:p w14:paraId="50998C8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2DB1A9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41C4" w14:textId="77777777" w:rsidR="00094632" w:rsidRDefault="00094632" w:rsidP="00094632">
      <w:pPr>
        <w:rPr>
          <w:rFonts w:ascii="Arial" w:hAnsi="Arial" w:cs="Arial"/>
          <w:b/>
          <w:sz w:val="24"/>
        </w:rPr>
      </w:pPr>
      <w:r>
        <w:rPr>
          <w:rFonts w:ascii="Arial" w:hAnsi="Arial" w:cs="Arial"/>
          <w:b/>
          <w:color w:val="0000FF"/>
          <w:sz w:val="24"/>
        </w:rPr>
        <w:t>RP-232534</w:t>
      </w:r>
      <w:r>
        <w:rPr>
          <w:rFonts w:ascii="Arial" w:hAnsi="Arial" w:cs="Arial"/>
          <w:b/>
          <w:color w:val="0000FF"/>
          <w:sz w:val="24"/>
        </w:rPr>
        <w:tab/>
      </w:r>
      <w:r>
        <w:rPr>
          <w:rFonts w:ascii="Arial" w:hAnsi="Arial" w:cs="Arial"/>
          <w:b/>
          <w:sz w:val="24"/>
        </w:rPr>
        <w:t>Views on Ambient IoT in R19</w:t>
      </w:r>
    </w:p>
    <w:p w14:paraId="3891A9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471EE2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9D92" w14:textId="77777777" w:rsidR="00094632" w:rsidRDefault="00094632" w:rsidP="00094632">
      <w:pPr>
        <w:rPr>
          <w:rFonts w:ascii="Arial" w:hAnsi="Arial" w:cs="Arial"/>
          <w:b/>
          <w:sz w:val="24"/>
        </w:rPr>
      </w:pPr>
      <w:r>
        <w:rPr>
          <w:rFonts w:ascii="Arial" w:hAnsi="Arial" w:cs="Arial"/>
          <w:b/>
          <w:color w:val="0000FF"/>
          <w:sz w:val="24"/>
        </w:rPr>
        <w:t>RP-232579</w:t>
      </w:r>
      <w:r>
        <w:rPr>
          <w:rFonts w:ascii="Arial" w:hAnsi="Arial" w:cs="Arial"/>
          <w:b/>
          <w:color w:val="0000FF"/>
          <w:sz w:val="24"/>
        </w:rPr>
        <w:tab/>
      </w:r>
      <w:r>
        <w:rPr>
          <w:rFonts w:ascii="Arial" w:hAnsi="Arial" w:cs="Arial"/>
          <w:b/>
          <w:sz w:val="24"/>
        </w:rPr>
        <w:t>Ambient IoT</w:t>
      </w:r>
    </w:p>
    <w:p w14:paraId="24F199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38DEA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BAFDB" w14:textId="77777777" w:rsidR="00094632" w:rsidRDefault="00094632" w:rsidP="00094632">
      <w:pPr>
        <w:rPr>
          <w:rFonts w:ascii="Arial" w:hAnsi="Arial" w:cs="Arial"/>
          <w:b/>
          <w:sz w:val="24"/>
        </w:rPr>
      </w:pPr>
      <w:r>
        <w:rPr>
          <w:rFonts w:ascii="Arial" w:hAnsi="Arial" w:cs="Arial"/>
          <w:b/>
          <w:color w:val="0000FF"/>
          <w:sz w:val="24"/>
        </w:rPr>
        <w:t>RP-232614</w:t>
      </w:r>
      <w:r>
        <w:rPr>
          <w:rFonts w:ascii="Arial" w:hAnsi="Arial" w:cs="Arial"/>
          <w:b/>
          <w:color w:val="0000FF"/>
          <w:sz w:val="24"/>
        </w:rPr>
        <w:tab/>
      </w:r>
      <w:r>
        <w:rPr>
          <w:rFonts w:ascii="Arial" w:hAnsi="Arial" w:cs="Arial"/>
          <w:b/>
          <w:sz w:val="24"/>
        </w:rPr>
        <w:t>Moderator's summary for REL-19 RAN1 topic Ambient IoT</w:t>
      </w:r>
    </w:p>
    <w:p w14:paraId="1676436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52053810" w14:textId="77777777" w:rsidR="00094632" w:rsidRDefault="00094632" w:rsidP="00094632">
      <w:pPr>
        <w:rPr>
          <w:rFonts w:ascii="Arial" w:hAnsi="Arial" w:cs="Arial"/>
          <w:b/>
        </w:rPr>
      </w:pPr>
      <w:r>
        <w:rPr>
          <w:rFonts w:ascii="Arial" w:hAnsi="Arial" w:cs="Arial"/>
          <w:b/>
        </w:rPr>
        <w:t xml:space="preserve">Discussion: </w:t>
      </w:r>
    </w:p>
    <w:p w14:paraId="2D448FA3" w14:textId="77777777" w:rsidR="00094632" w:rsidRDefault="00094632" w:rsidP="00094632">
      <w:r>
        <w:t>RAN1 chair (Samsung): With regards to slide 4, normative work will require a whole new air interface design. From RAN1 chair perspective, this is not feasible within a single release. Recommendation is to only consider a SI in REL-19. Also, the matter of normative work in REL-19 is not so much a matter of adding more TUs. There needs to be sufficient time for a proper design.</w:t>
      </w:r>
    </w:p>
    <w:p w14:paraId="3A4721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A7B1" w14:textId="4348F36D" w:rsidR="00094632" w:rsidRDefault="00094632" w:rsidP="00BB479A">
      <w:pPr>
        <w:pStyle w:val="Heading4"/>
      </w:pPr>
      <w:bookmarkStart w:id="114" w:name="_Toc146566493"/>
      <w:bookmarkStart w:id="115" w:name="_Toc150626311"/>
      <w:r>
        <w:lastRenderedPageBreak/>
        <w:t>8</w:t>
      </w:r>
      <w:r w:rsidR="00BB479A">
        <w:t>A</w:t>
      </w:r>
      <w:r>
        <w:t>.2.5</w:t>
      </w:r>
      <w:r>
        <w:tab/>
        <w:t>Network Energy Saving Enhancements</w:t>
      </w:r>
      <w:bookmarkEnd w:id="114"/>
      <w:bookmarkEnd w:id="115"/>
    </w:p>
    <w:p w14:paraId="40BE242B" w14:textId="77777777" w:rsidR="00094632" w:rsidRDefault="00094632" w:rsidP="00094632">
      <w:pPr>
        <w:rPr>
          <w:rFonts w:ascii="Arial" w:hAnsi="Arial" w:cs="Arial"/>
          <w:b/>
          <w:sz w:val="24"/>
        </w:rPr>
      </w:pPr>
      <w:r>
        <w:rPr>
          <w:rFonts w:ascii="Arial" w:hAnsi="Arial" w:cs="Arial"/>
          <w:b/>
          <w:color w:val="0000FF"/>
          <w:sz w:val="24"/>
        </w:rPr>
        <w:t>RP-231554</w:t>
      </w:r>
      <w:r>
        <w:rPr>
          <w:rFonts w:ascii="Arial" w:hAnsi="Arial" w:cs="Arial"/>
          <w:b/>
          <w:color w:val="0000FF"/>
          <w:sz w:val="24"/>
        </w:rPr>
        <w:tab/>
      </w:r>
      <w:r>
        <w:rPr>
          <w:rFonts w:ascii="Arial" w:hAnsi="Arial" w:cs="Arial"/>
          <w:b/>
          <w:sz w:val="24"/>
        </w:rPr>
        <w:t>Views on scope for NR Network Energy Savings in Rel-19</w:t>
      </w:r>
    </w:p>
    <w:p w14:paraId="597E4A8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FF07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43707" w14:textId="77777777" w:rsidR="00094632" w:rsidRDefault="00094632" w:rsidP="00094632">
      <w:pPr>
        <w:rPr>
          <w:rFonts w:ascii="Arial" w:hAnsi="Arial" w:cs="Arial"/>
          <w:b/>
          <w:sz w:val="24"/>
        </w:rPr>
      </w:pPr>
      <w:r>
        <w:rPr>
          <w:rFonts w:ascii="Arial" w:hAnsi="Arial" w:cs="Arial"/>
          <w:b/>
          <w:color w:val="0000FF"/>
          <w:sz w:val="24"/>
        </w:rPr>
        <w:t>RP-231589</w:t>
      </w:r>
      <w:r>
        <w:rPr>
          <w:rFonts w:ascii="Arial" w:hAnsi="Arial" w:cs="Arial"/>
          <w:b/>
          <w:color w:val="0000FF"/>
          <w:sz w:val="24"/>
        </w:rPr>
        <w:tab/>
      </w:r>
      <w:r>
        <w:rPr>
          <w:rFonts w:ascii="Arial" w:hAnsi="Arial" w:cs="Arial"/>
          <w:b/>
          <w:sz w:val="24"/>
        </w:rPr>
        <w:t>Deutsche Telekom’s Network Energy Saving objectives</w:t>
      </w:r>
    </w:p>
    <w:p w14:paraId="6E4FE0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095E00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61259" w14:textId="77777777" w:rsidR="00094632" w:rsidRDefault="00094632" w:rsidP="00094632">
      <w:pPr>
        <w:rPr>
          <w:rFonts w:ascii="Arial" w:hAnsi="Arial" w:cs="Arial"/>
          <w:b/>
          <w:sz w:val="24"/>
        </w:rPr>
      </w:pPr>
      <w:r>
        <w:rPr>
          <w:rFonts w:ascii="Arial" w:hAnsi="Arial" w:cs="Arial"/>
          <w:b/>
          <w:color w:val="0000FF"/>
          <w:sz w:val="24"/>
        </w:rPr>
        <w:t>RP-231603</w:t>
      </w:r>
      <w:r>
        <w:rPr>
          <w:rFonts w:ascii="Arial" w:hAnsi="Arial" w:cs="Arial"/>
          <w:b/>
          <w:color w:val="0000FF"/>
          <w:sz w:val="24"/>
        </w:rPr>
        <w:tab/>
      </w:r>
      <w:r>
        <w:rPr>
          <w:rFonts w:ascii="Arial" w:hAnsi="Arial" w:cs="Arial"/>
          <w:b/>
          <w:sz w:val="24"/>
        </w:rPr>
        <w:t>Discussion of R19 work on Network Energy Saving Enhancements</w:t>
      </w:r>
    </w:p>
    <w:p w14:paraId="136ACF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3ADF6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DABC8" w14:textId="77777777" w:rsidR="00094632" w:rsidRDefault="00094632" w:rsidP="00094632">
      <w:pPr>
        <w:rPr>
          <w:rFonts w:ascii="Arial" w:hAnsi="Arial" w:cs="Arial"/>
          <w:b/>
          <w:sz w:val="24"/>
        </w:rPr>
      </w:pPr>
      <w:r>
        <w:rPr>
          <w:rFonts w:ascii="Arial" w:hAnsi="Arial" w:cs="Arial"/>
          <w:b/>
          <w:color w:val="0000FF"/>
          <w:sz w:val="24"/>
        </w:rPr>
        <w:t>RP-231775</w:t>
      </w:r>
      <w:r>
        <w:rPr>
          <w:rFonts w:ascii="Arial" w:hAnsi="Arial" w:cs="Arial"/>
          <w:b/>
          <w:color w:val="0000FF"/>
          <w:sz w:val="24"/>
        </w:rPr>
        <w:tab/>
      </w:r>
      <w:r>
        <w:rPr>
          <w:rFonts w:ascii="Arial" w:hAnsi="Arial" w:cs="Arial"/>
          <w:b/>
          <w:sz w:val="24"/>
        </w:rPr>
        <w:t>Discussion on enhancement for network energy saving for Rel-19</w:t>
      </w:r>
    </w:p>
    <w:p w14:paraId="2A13FC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BC813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50A1" w14:textId="77777777" w:rsidR="00094632" w:rsidRDefault="00094632" w:rsidP="00094632">
      <w:pPr>
        <w:rPr>
          <w:rFonts w:ascii="Arial" w:hAnsi="Arial" w:cs="Arial"/>
          <w:b/>
          <w:sz w:val="24"/>
        </w:rPr>
      </w:pPr>
      <w:r>
        <w:rPr>
          <w:rFonts w:ascii="Arial" w:hAnsi="Arial" w:cs="Arial"/>
          <w:b/>
          <w:color w:val="0000FF"/>
          <w:sz w:val="24"/>
        </w:rPr>
        <w:t>RP-231787</w:t>
      </w:r>
      <w:r>
        <w:rPr>
          <w:rFonts w:ascii="Arial" w:hAnsi="Arial" w:cs="Arial"/>
          <w:b/>
          <w:color w:val="0000FF"/>
          <w:sz w:val="24"/>
        </w:rPr>
        <w:tab/>
      </w:r>
      <w:r>
        <w:rPr>
          <w:rFonts w:ascii="Arial" w:hAnsi="Arial" w:cs="Arial"/>
          <w:b/>
          <w:sz w:val="24"/>
        </w:rPr>
        <w:t>Discussion on Network Energy Saving Enhancements</w:t>
      </w:r>
    </w:p>
    <w:p w14:paraId="1E6EE8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1FE164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FF3EC" w14:textId="77777777" w:rsidR="00094632" w:rsidRDefault="00094632" w:rsidP="00094632">
      <w:pPr>
        <w:rPr>
          <w:rFonts w:ascii="Arial" w:hAnsi="Arial" w:cs="Arial"/>
          <w:b/>
          <w:sz w:val="24"/>
        </w:rPr>
      </w:pPr>
      <w:r>
        <w:rPr>
          <w:rFonts w:ascii="Arial" w:hAnsi="Arial" w:cs="Arial"/>
          <w:b/>
          <w:color w:val="0000FF"/>
          <w:sz w:val="24"/>
        </w:rPr>
        <w:t>RP-231793</w:t>
      </w:r>
      <w:r>
        <w:rPr>
          <w:rFonts w:ascii="Arial" w:hAnsi="Arial" w:cs="Arial"/>
          <w:b/>
          <w:color w:val="0000FF"/>
          <w:sz w:val="24"/>
        </w:rPr>
        <w:tab/>
      </w:r>
      <w:r>
        <w:rPr>
          <w:rFonts w:ascii="Arial" w:hAnsi="Arial" w:cs="Arial"/>
          <w:b/>
          <w:sz w:val="24"/>
        </w:rPr>
        <w:t>Rel-19 Network energy saving enhancements (RAN1-led)</w:t>
      </w:r>
    </w:p>
    <w:p w14:paraId="58CD64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A89CC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DBC7" w14:textId="77777777" w:rsidR="00094632" w:rsidRDefault="00094632" w:rsidP="00094632">
      <w:pPr>
        <w:rPr>
          <w:rFonts w:ascii="Arial" w:hAnsi="Arial" w:cs="Arial"/>
          <w:b/>
          <w:sz w:val="24"/>
        </w:rPr>
      </w:pPr>
      <w:r>
        <w:rPr>
          <w:rFonts w:ascii="Arial" w:hAnsi="Arial" w:cs="Arial"/>
          <w:b/>
          <w:color w:val="0000FF"/>
          <w:sz w:val="24"/>
        </w:rPr>
        <w:t>RP-231870</w:t>
      </w:r>
      <w:r>
        <w:rPr>
          <w:rFonts w:ascii="Arial" w:hAnsi="Arial" w:cs="Arial"/>
          <w:b/>
          <w:color w:val="0000FF"/>
          <w:sz w:val="24"/>
        </w:rPr>
        <w:tab/>
      </w:r>
      <w:r>
        <w:rPr>
          <w:rFonts w:ascii="Arial" w:hAnsi="Arial" w:cs="Arial"/>
          <w:b/>
          <w:sz w:val="24"/>
        </w:rPr>
        <w:t>Network Energy Saving (NES) enhancement</w:t>
      </w:r>
    </w:p>
    <w:p w14:paraId="4B4E451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4BDA7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1807" w14:textId="77777777" w:rsidR="00094632" w:rsidRDefault="00094632" w:rsidP="00094632">
      <w:pPr>
        <w:rPr>
          <w:rFonts w:ascii="Arial" w:hAnsi="Arial" w:cs="Arial"/>
          <w:b/>
          <w:sz w:val="24"/>
        </w:rPr>
      </w:pPr>
      <w:r>
        <w:rPr>
          <w:rFonts w:ascii="Arial" w:hAnsi="Arial" w:cs="Arial"/>
          <w:b/>
          <w:color w:val="0000FF"/>
          <w:sz w:val="24"/>
        </w:rPr>
        <w:t>RP-231891</w:t>
      </w:r>
      <w:r>
        <w:rPr>
          <w:rFonts w:ascii="Arial" w:hAnsi="Arial" w:cs="Arial"/>
          <w:b/>
          <w:color w:val="0000FF"/>
          <w:sz w:val="24"/>
        </w:rPr>
        <w:tab/>
      </w:r>
      <w:r>
        <w:rPr>
          <w:rFonts w:ascii="Arial" w:hAnsi="Arial" w:cs="Arial"/>
          <w:b/>
          <w:sz w:val="24"/>
        </w:rPr>
        <w:t>Network Energy Saving Enhancements in Rel-19</w:t>
      </w:r>
    </w:p>
    <w:p w14:paraId="78929E3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CD27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26E09" w14:textId="77777777" w:rsidR="00094632" w:rsidRDefault="00094632" w:rsidP="00094632">
      <w:pPr>
        <w:rPr>
          <w:rFonts w:ascii="Arial" w:hAnsi="Arial" w:cs="Arial"/>
          <w:b/>
          <w:sz w:val="24"/>
        </w:rPr>
      </w:pPr>
      <w:r>
        <w:rPr>
          <w:rFonts w:ascii="Arial" w:hAnsi="Arial" w:cs="Arial"/>
          <w:b/>
          <w:color w:val="0000FF"/>
          <w:sz w:val="24"/>
        </w:rPr>
        <w:t>RP-231905</w:t>
      </w:r>
      <w:r>
        <w:rPr>
          <w:rFonts w:ascii="Arial" w:hAnsi="Arial" w:cs="Arial"/>
          <w:b/>
          <w:color w:val="0000FF"/>
          <w:sz w:val="24"/>
        </w:rPr>
        <w:tab/>
      </w:r>
      <w:r>
        <w:rPr>
          <w:rFonts w:ascii="Arial" w:hAnsi="Arial" w:cs="Arial"/>
          <w:b/>
          <w:sz w:val="24"/>
        </w:rPr>
        <w:t>Network Energy Saving Enhancements for Rel-19</w:t>
      </w:r>
    </w:p>
    <w:p w14:paraId="58F443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DBF5C1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DC7A9" w14:textId="77777777" w:rsidR="00094632" w:rsidRDefault="00094632" w:rsidP="00094632">
      <w:pPr>
        <w:rPr>
          <w:rFonts w:ascii="Arial" w:hAnsi="Arial" w:cs="Arial"/>
          <w:b/>
          <w:sz w:val="24"/>
        </w:rPr>
      </w:pPr>
      <w:r>
        <w:rPr>
          <w:rFonts w:ascii="Arial" w:hAnsi="Arial" w:cs="Arial"/>
          <w:b/>
          <w:color w:val="0000FF"/>
          <w:sz w:val="24"/>
        </w:rPr>
        <w:lastRenderedPageBreak/>
        <w:t>RP-231930</w:t>
      </w:r>
      <w:r>
        <w:rPr>
          <w:rFonts w:ascii="Arial" w:hAnsi="Arial" w:cs="Arial"/>
          <w:b/>
          <w:color w:val="0000FF"/>
          <w:sz w:val="24"/>
        </w:rPr>
        <w:tab/>
      </w:r>
      <w:r>
        <w:rPr>
          <w:rFonts w:ascii="Arial" w:hAnsi="Arial" w:cs="Arial"/>
          <w:b/>
          <w:sz w:val="24"/>
        </w:rPr>
        <w:t>Network energy savings enhancements in Rel-19</w:t>
      </w:r>
    </w:p>
    <w:p w14:paraId="5A21734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050B0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F333" w14:textId="77777777" w:rsidR="00094632" w:rsidRDefault="00094632" w:rsidP="00094632">
      <w:pPr>
        <w:rPr>
          <w:rFonts w:ascii="Arial" w:hAnsi="Arial" w:cs="Arial"/>
          <w:b/>
          <w:sz w:val="24"/>
        </w:rPr>
      </w:pPr>
      <w:r>
        <w:rPr>
          <w:rFonts w:ascii="Arial" w:hAnsi="Arial" w:cs="Arial"/>
          <w:b/>
          <w:color w:val="0000FF"/>
          <w:sz w:val="24"/>
        </w:rPr>
        <w:t>RP-231942</w:t>
      </w:r>
      <w:r>
        <w:rPr>
          <w:rFonts w:ascii="Arial" w:hAnsi="Arial" w:cs="Arial"/>
          <w:b/>
          <w:color w:val="0000FF"/>
          <w:sz w:val="24"/>
        </w:rPr>
        <w:tab/>
      </w:r>
      <w:r>
        <w:rPr>
          <w:rFonts w:ascii="Arial" w:hAnsi="Arial" w:cs="Arial"/>
          <w:b/>
          <w:sz w:val="24"/>
        </w:rPr>
        <w:t>On Network Energy Saving Enhancements in Rel-19</w:t>
      </w:r>
    </w:p>
    <w:p w14:paraId="4E8AC7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101554" w14:textId="77777777" w:rsidR="00094632" w:rsidRDefault="00094632" w:rsidP="00094632">
      <w:pPr>
        <w:rPr>
          <w:rFonts w:ascii="Arial" w:hAnsi="Arial" w:cs="Arial"/>
          <w:b/>
        </w:rPr>
      </w:pPr>
      <w:r>
        <w:rPr>
          <w:rFonts w:ascii="Arial" w:hAnsi="Arial" w:cs="Arial"/>
          <w:b/>
        </w:rPr>
        <w:t xml:space="preserve">Discussion: </w:t>
      </w:r>
    </w:p>
    <w:p w14:paraId="2D0F14BA" w14:textId="77777777" w:rsidR="00094632" w:rsidRDefault="00094632" w:rsidP="00094632">
      <w:r>
        <w:t>Nokia: important to also consider idle, there are aspects also beyond RAN1/RAN2 area</w:t>
      </w:r>
    </w:p>
    <w:p w14:paraId="369AFBE9" w14:textId="77777777" w:rsidR="00094632" w:rsidRDefault="00094632" w:rsidP="00094632">
      <w:r>
        <w:t>ZTE: proposals from companies are quite diverging so having some high level principles first would be good</w:t>
      </w:r>
    </w:p>
    <w:p w14:paraId="72BEF966" w14:textId="77777777" w:rsidR="00094632" w:rsidRDefault="00094632" w:rsidP="00094632">
      <w:r>
        <w:t>Vodafone: having information about who consumes how much energy would be useful</w:t>
      </w:r>
    </w:p>
    <w:p w14:paraId="2372C3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2F2AD" w14:textId="77777777" w:rsidR="00094632" w:rsidRDefault="00094632" w:rsidP="00094632">
      <w:pPr>
        <w:rPr>
          <w:rFonts w:ascii="Arial" w:hAnsi="Arial" w:cs="Arial"/>
          <w:b/>
          <w:sz w:val="24"/>
        </w:rPr>
      </w:pPr>
      <w:r>
        <w:rPr>
          <w:rFonts w:ascii="Arial" w:hAnsi="Arial" w:cs="Arial"/>
          <w:b/>
          <w:color w:val="0000FF"/>
          <w:sz w:val="24"/>
        </w:rPr>
        <w:t>RP-231986</w:t>
      </w:r>
      <w:r>
        <w:rPr>
          <w:rFonts w:ascii="Arial" w:hAnsi="Arial" w:cs="Arial"/>
          <w:b/>
          <w:color w:val="0000FF"/>
          <w:sz w:val="24"/>
        </w:rPr>
        <w:tab/>
      </w:r>
      <w:r>
        <w:rPr>
          <w:rFonts w:ascii="Arial" w:hAnsi="Arial" w:cs="Arial"/>
          <w:b/>
          <w:sz w:val="24"/>
        </w:rPr>
        <w:t>Network Energy Saving for Rel-19</w:t>
      </w:r>
    </w:p>
    <w:p w14:paraId="45E47CE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998DA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5649D" w14:textId="77777777" w:rsidR="00094632" w:rsidRDefault="00094632" w:rsidP="00094632">
      <w:pPr>
        <w:rPr>
          <w:rFonts w:ascii="Arial" w:hAnsi="Arial" w:cs="Arial"/>
          <w:b/>
          <w:sz w:val="24"/>
        </w:rPr>
      </w:pPr>
      <w:r>
        <w:rPr>
          <w:rFonts w:ascii="Arial" w:hAnsi="Arial" w:cs="Arial"/>
          <w:b/>
          <w:color w:val="0000FF"/>
          <w:sz w:val="24"/>
        </w:rPr>
        <w:t>RP-232036</w:t>
      </w:r>
      <w:r>
        <w:rPr>
          <w:rFonts w:ascii="Arial" w:hAnsi="Arial" w:cs="Arial"/>
          <w:b/>
          <w:color w:val="0000FF"/>
          <w:sz w:val="24"/>
        </w:rPr>
        <w:tab/>
      </w:r>
      <w:r>
        <w:rPr>
          <w:rFonts w:ascii="Arial" w:hAnsi="Arial" w:cs="Arial"/>
          <w:b/>
          <w:sz w:val="24"/>
        </w:rPr>
        <w:t>Network energy saving enhancements in Rel-19</w:t>
      </w:r>
    </w:p>
    <w:p w14:paraId="57C1B2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FA0A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E2F97" w14:textId="77777777" w:rsidR="00094632" w:rsidRDefault="00094632" w:rsidP="00094632">
      <w:pPr>
        <w:rPr>
          <w:rFonts w:ascii="Arial" w:hAnsi="Arial" w:cs="Arial"/>
          <w:b/>
          <w:sz w:val="24"/>
        </w:rPr>
      </w:pPr>
      <w:r>
        <w:rPr>
          <w:rFonts w:ascii="Arial" w:hAnsi="Arial" w:cs="Arial"/>
          <w:b/>
          <w:color w:val="0000FF"/>
          <w:sz w:val="24"/>
        </w:rPr>
        <w:t>RP-232063</w:t>
      </w:r>
      <w:r>
        <w:rPr>
          <w:rFonts w:ascii="Arial" w:hAnsi="Arial" w:cs="Arial"/>
          <w:b/>
          <w:color w:val="0000FF"/>
          <w:sz w:val="24"/>
        </w:rPr>
        <w:tab/>
      </w:r>
      <w:r>
        <w:rPr>
          <w:rFonts w:ascii="Arial" w:hAnsi="Arial" w:cs="Arial"/>
          <w:b/>
          <w:sz w:val="24"/>
        </w:rPr>
        <w:t>Network Energy Saving enhancement</w:t>
      </w:r>
    </w:p>
    <w:p w14:paraId="21249EB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E939FB" w14:textId="77777777" w:rsidR="00094632" w:rsidRDefault="00094632" w:rsidP="00094632">
      <w:pPr>
        <w:rPr>
          <w:rFonts w:ascii="Arial" w:hAnsi="Arial" w:cs="Arial"/>
          <w:b/>
        </w:rPr>
      </w:pPr>
      <w:r>
        <w:rPr>
          <w:rFonts w:ascii="Arial" w:hAnsi="Arial" w:cs="Arial"/>
          <w:b/>
        </w:rPr>
        <w:t xml:space="preserve">Abstract: </w:t>
      </w:r>
    </w:p>
    <w:p w14:paraId="52621CD0" w14:textId="77777777" w:rsidR="00094632" w:rsidRDefault="00094632" w:rsidP="00094632">
      <w:r>
        <w:t>Proposal on Rel-19 NES enhancements</w:t>
      </w:r>
    </w:p>
    <w:p w14:paraId="18F82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93C9" w14:textId="77777777" w:rsidR="00094632" w:rsidRDefault="00094632" w:rsidP="00094632">
      <w:pPr>
        <w:rPr>
          <w:rFonts w:ascii="Arial" w:hAnsi="Arial" w:cs="Arial"/>
          <w:b/>
          <w:sz w:val="24"/>
        </w:rPr>
      </w:pPr>
      <w:r>
        <w:rPr>
          <w:rFonts w:ascii="Arial" w:hAnsi="Arial" w:cs="Arial"/>
          <w:b/>
          <w:color w:val="0000FF"/>
          <w:sz w:val="24"/>
        </w:rPr>
        <w:t>RP-232076</w:t>
      </w:r>
      <w:r>
        <w:rPr>
          <w:rFonts w:ascii="Arial" w:hAnsi="Arial" w:cs="Arial"/>
          <w:b/>
          <w:color w:val="0000FF"/>
          <w:sz w:val="24"/>
        </w:rPr>
        <w:tab/>
      </w:r>
      <w:r>
        <w:rPr>
          <w:rFonts w:ascii="Arial" w:hAnsi="Arial" w:cs="Arial"/>
          <w:b/>
          <w:sz w:val="24"/>
        </w:rPr>
        <w:t>Enhancement of Network Energy Saving for NR</w:t>
      </w:r>
    </w:p>
    <w:p w14:paraId="17EB2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465E1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0108D" w14:textId="77777777" w:rsidR="00094632" w:rsidRDefault="00094632" w:rsidP="00094632">
      <w:pPr>
        <w:rPr>
          <w:rFonts w:ascii="Arial" w:hAnsi="Arial" w:cs="Arial"/>
          <w:b/>
          <w:sz w:val="24"/>
        </w:rPr>
      </w:pPr>
      <w:r>
        <w:rPr>
          <w:rFonts w:ascii="Arial" w:hAnsi="Arial" w:cs="Arial"/>
          <w:b/>
          <w:color w:val="0000FF"/>
          <w:sz w:val="24"/>
        </w:rPr>
        <w:t>RP-232095</w:t>
      </w:r>
      <w:r>
        <w:rPr>
          <w:rFonts w:ascii="Arial" w:hAnsi="Arial" w:cs="Arial"/>
          <w:b/>
          <w:color w:val="0000FF"/>
          <w:sz w:val="24"/>
        </w:rPr>
        <w:tab/>
      </w:r>
      <w:r>
        <w:rPr>
          <w:rFonts w:ascii="Arial" w:hAnsi="Arial" w:cs="Arial"/>
          <w:b/>
          <w:sz w:val="24"/>
        </w:rPr>
        <w:t>Views On Network Energy Saving in R19</w:t>
      </w:r>
    </w:p>
    <w:p w14:paraId="08D7D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B2584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94B3D" w14:textId="77777777" w:rsidR="00094632" w:rsidRDefault="00094632" w:rsidP="00094632">
      <w:pPr>
        <w:rPr>
          <w:rFonts w:ascii="Arial" w:hAnsi="Arial" w:cs="Arial"/>
          <w:b/>
          <w:sz w:val="24"/>
        </w:rPr>
      </w:pPr>
      <w:r>
        <w:rPr>
          <w:rFonts w:ascii="Arial" w:hAnsi="Arial" w:cs="Arial"/>
          <w:b/>
          <w:color w:val="0000FF"/>
          <w:sz w:val="24"/>
        </w:rPr>
        <w:t>RP-232148</w:t>
      </w:r>
      <w:r>
        <w:rPr>
          <w:rFonts w:ascii="Arial" w:hAnsi="Arial" w:cs="Arial"/>
          <w:b/>
          <w:color w:val="0000FF"/>
          <w:sz w:val="24"/>
        </w:rPr>
        <w:tab/>
      </w:r>
      <w:r>
        <w:rPr>
          <w:rFonts w:ascii="Arial" w:hAnsi="Arial" w:cs="Arial"/>
          <w:b/>
          <w:sz w:val="24"/>
        </w:rPr>
        <w:t>Views on network energy saving enhancements in Rel-19</w:t>
      </w:r>
    </w:p>
    <w:p w14:paraId="01A83F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E89770D"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06D0" w14:textId="77777777" w:rsidR="00094632" w:rsidRDefault="00094632" w:rsidP="00094632">
      <w:pPr>
        <w:rPr>
          <w:rFonts w:ascii="Arial" w:hAnsi="Arial" w:cs="Arial"/>
          <w:b/>
          <w:sz w:val="24"/>
        </w:rPr>
      </w:pPr>
      <w:r>
        <w:rPr>
          <w:rFonts w:ascii="Arial" w:hAnsi="Arial" w:cs="Arial"/>
          <w:b/>
          <w:color w:val="0000FF"/>
          <w:sz w:val="24"/>
        </w:rPr>
        <w:t>RP-232161</w:t>
      </w:r>
      <w:r>
        <w:rPr>
          <w:rFonts w:ascii="Arial" w:hAnsi="Arial" w:cs="Arial"/>
          <w:b/>
          <w:color w:val="0000FF"/>
          <w:sz w:val="24"/>
        </w:rPr>
        <w:tab/>
      </w:r>
      <w:r>
        <w:rPr>
          <w:rFonts w:ascii="Arial" w:hAnsi="Arial" w:cs="Arial"/>
          <w:b/>
          <w:sz w:val="24"/>
        </w:rPr>
        <w:t>Views on Rel-19 network energy saving enhancements</w:t>
      </w:r>
    </w:p>
    <w:p w14:paraId="71773D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89E6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CDD0" w14:textId="77777777" w:rsidR="00094632" w:rsidRDefault="00094632" w:rsidP="00094632">
      <w:pPr>
        <w:rPr>
          <w:rFonts w:ascii="Arial" w:hAnsi="Arial" w:cs="Arial"/>
          <w:b/>
          <w:sz w:val="24"/>
        </w:rPr>
      </w:pPr>
      <w:r>
        <w:rPr>
          <w:rFonts w:ascii="Arial" w:hAnsi="Arial" w:cs="Arial"/>
          <w:b/>
          <w:color w:val="0000FF"/>
          <w:sz w:val="24"/>
        </w:rPr>
        <w:t>RP-232190</w:t>
      </w:r>
      <w:r>
        <w:rPr>
          <w:rFonts w:ascii="Arial" w:hAnsi="Arial" w:cs="Arial"/>
          <w:b/>
          <w:color w:val="0000FF"/>
          <w:sz w:val="24"/>
        </w:rPr>
        <w:tab/>
      </w:r>
      <w:r>
        <w:rPr>
          <w:rFonts w:ascii="Arial" w:hAnsi="Arial" w:cs="Arial"/>
          <w:b/>
          <w:sz w:val="24"/>
        </w:rPr>
        <w:t>Network Energy Saving Enhancements in Rel-19</w:t>
      </w:r>
    </w:p>
    <w:p w14:paraId="313AA37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19EE7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565E" w14:textId="77777777" w:rsidR="00094632" w:rsidRDefault="00094632" w:rsidP="00094632">
      <w:pPr>
        <w:rPr>
          <w:rFonts w:ascii="Arial" w:hAnsi="Arial" w:cs="Arial"/>
          <w:b/>
          <w:sz w:val="24"/>
        </w:rPr>
      </w:pPr>
      <w:r>
        <w:rPr>
          <w:rFonts w:ascii="Arial" w:hAnsi="Arial" w:cs="Arial"/>
          <w:b/>
          <w:color w:val="0000FF"/>
          <w:sz w:val="24"/>
        </w:rPr>
        <w:t>RP-232196</w:t>
      </w:r>
      <w:r>
        <w:rPr>
          <w:rFonts w:ascii="Arial" w:hAnsi="Arial" w:cs="Arial"/>
          <w:b/>
          <w:color w:val="0000FF"/>
          <w:sz w:val="24"/>
        </w:rPr>
        <w:tab/>
      </w:r>
      <w:r>
        <w:rPr>
          <w:rFonts w:ascii="Arial" w:hAnsi="Arial" w:cs="Arial"/>
          <w:b/>
          <w:sz w:val="24"/>
        </w:rPr>
        <w:t>Proposal on network energy saving in Rel-19</w:t>
      </w:r>
    </w:p>
    <w:p w14:paraId="3F1313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9EA0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5ABCA" w14:textId="77777777" w:rsidR="00094632" w:rsidRDefault="00094632" w:rsidP="00094632">
      <w:pPr>
        <w:rPr>
          <w:rFonts w:ascii="Arial" w:hAnsi="Arial" w:cs="Arial"/>
          <w:b/>
          <w:sz w:val="24"/>
        </w:rPr>
      </w:pPr>
      <w:r>
        <w:rPr>
          <w:rFonts w:ascii="Arial" w:hAnsi="Arial" w:cs="Arial"/>
          <w:b/>
          <w:color w:val="0000FF"/>
          <w:sz w:val="24"/>
        </w:rPr>
        <w:t>RP-232208</w:t>
      </w:r>
      <w:r>
        <w:rPr>
          <w:rFonts w:ascii="Arial" w:hAnsi="Arial" w:cs="Arial"/>
          <w:b/>
          <w:color w:val="0000FF"/>
          <w:sz w:val="24"/>
        </w:rPr>
        <w:tab/>
      </w:r>
      <w:r>
        <w:rPr>
          <w:rFonts w:ascii="Arial" w:hAnsi="Arial" w:cs="Arial"/>
          <w:b/>
          <w:sz w:val="24"/>
        </w:rPr>
        <w:t>Further enhancements on network energy saving</w:t>
      </w:r>
    </w:p>
    <w:p w14:paraId="4EAC229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CB732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E670" w14:textId="77777777" w:rsidR="00094632" w:rsidRDefault="00094632" w:rsidP="00094632">
      <w:pPr>
        <w:rPr>
          <w:rFonts w:ascii="Arial" w:hAnsi="Arial" w:cs="Arial"/>
          <w:b/>
          <w:sz w:val="24"/>
        </w:rPr>
      </w:pPr>
      <w:r>
        <w:rPr>
          <w:rFonts w:ascii="Arial" w:hAnsi="Arial" w:cs="Arial"/>
          <w:b/>
          <w:color w:val="0000FF"/>
          <w:sz w:val="24"/>
        </w:rPr>
        <w:t>RP-232268</w:t>
      </w:r>
      <w:r>
        <w:rPr>
          <w:rFonts w:ascii="Arial" w:hAnsi="Arial" w:cs="Arial"/>
          <w:b/>
          <w:color w:val="0000FF"/>
          <w:sz w:val="24"/>
        </w:rPr>
        <w:tab/>
      </w:r>
      <w:r>
        <w:rPr>
          <w:rFonts w:ascii="Arial" w:hAnsi="Arial" w:cs="Arial"/>
          <w:b/>
          <w:sz w:val="24"/>
        </w:rPr>
        <w:t>Network energy saving for Rel-19</w:t>
      </w:r>
    </w:p>
    <w:p w14:paraId="25DA2C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DAE4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EA53" w14:textId="77777777" w:rsidR="00094632" w:rsidRDefault="00094632" w:rsidP="00094632">
      <w:pPr>
        <w:rPr>
          <w:rFonts w:ascii="Arial" w:hAnsi="Arial" w:cs="Arial"/>
          <w:b/>
          <w:sz w:val="24"/>
        </w:rPr>
      </w:pPr>
      <w:r>
        <w:rPr>
          <w:rFonts w:ascii="Arial" w:hAnsi="Arial" w:cs="Arial"/>
          <w:b/>
          <w:color w:val="0000FF"/>
          <w:sz w:val="24"/>
        </w:rPr>
        <w:t>RP-232281</w:t>
      </w:r>
      <w:r>
        <w:rPr>
          <w:rFonts w:ascii="Arial" w:hAnsi="Arial" w:cs="Arial"/>
          <w:b/>
          <w:color w:val="0000FF"/>
          <w:sz w:val="24"/>
        </w:rPr>
        <w:tab/>
      </w:r>
      <w:r>
        <w:rPr>
          <w:rFonts w:ascii="Arial" w:hAnsi="Arial" w:cs="Arial"/>
          <w:b/>
          <w:sz w:val="24"/>
        </w:rPr>
        <w:t>Views on Enhanced Network Energy Saving</w:t>
      </w:r>
    </w:p>
    <w:p w14:paraId="1A082A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w:t>
      </w:r>
    </w:p>
    <w:p w14:paraId="464A9B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9A82" w14:textId="77777777" w:rsidR="00094632" w:rsidRDefault="00094632" w:rsidP="00094632">
      <w:pPr>
        <w:rPr>
          <w:rFonts w:ascii="Arial" w:hAnsi="Arial" w:cs="Arial"/>
          <w:b/>
          <w:sz w:val="24"/>
        </w:rPr>
      </w:pPr>
      <w:r>
        <w:rPr>
          <w:rFonts w:ascii="Arial" w:hAnsi="Arial" w:cs="Arial"/>
          <w:b/>
          <w:color w:val="0000FF"/>
          <w:sz w:val="24"/>
        </w:rPr>
        <w:t>RP-232298</w:t>
      </w:r>
      <w:r>
        <w:rPr>
          <w:rFonts w:ascii="Arial" w:hAnsi="Arial" w:cs="Arial"/>
          <w:b/>
          <w:color w:val="0000FF"/>
          <w:sz w:val="24"/>
        </w:rPr>
        <w:tab/>
      </w:r>
      <w:r>
        <w:rPr>
          <w:rFonts w:ascii="Arial" w:hAnsi="Arial" w:cs="Arial"/>
          <w:b/>
          <w:sz w:val="24"/>
        </w:rPr>
        <w:t>Views on Network Energy Saving (NES) enhancements</w:t>
      </w:r>
    </w:p>
    <w:p w14:paraId="11EA2C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FB2F7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3B41" w14:textId="77777777" w:rsidR="00094632" w:rsidRDefault="00094632" w:rsidP="00094632">
      <w:pPr>
        <w:rPr>
          <w:rFonts w:ascii="Arial" w:hAnsi="Arial" w:cs="Arial"/>
          <w:b/>
          <w:sz w:val="24"/>
        </w:rPr>
      </w:pPr>
      <w:r>
        <w:rPr>
          <w:rFonts w:ascii="Arial" w:hAnsi="Arial" w:cs="Arial"/>
          <w:b/>
          <w:color w:val="0000FF"/>
          <w:sz w:val="24"/>
        </w:rPr>
        <w:t>RP-232327</w:t>
      </w:r>
      <w:r>
        <w:rPr>
          <w:rFonts w:ascii="Arial" w:hAnsi="Arial" w:cs="Arial"/>
          <w:b/>
          <w:color w:val="0000FF"/>
          <w:sz w:val="24"/>
        </w:rPr>
        <w:tab/>
      </w:r>
      <w:r>
        <w:rPr>
          <w:rFonts w:ascii="Arial" w:hAnsi="Arial" w:cs="Arial"/>
          <w:b/>
          <w:sz w:val="24"/>
        </w:rPr>
        <w:t>[RAN1-led] Network energy saving enhancements</w:t>
      </w:r>
    </w:p>
    <w:p w14:paraId="7CDD0E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83D3EC" w14:textId="77777777" w:rsidR="00094632" w:rsidRDefault="00094632" w:rsidP="00094632">
      <w:pPr>
        <w:rPr>
          <w:rFonts w:ascii="Arial" w:hAnsi="Arial" w:cs="Arial"/>
          <w:b/>
        </w:rPr>
      </w:pPr>
      <w:r>
        <w:rPr>
          <w:rFonts w:ascii="Arial" w:hAnsi="Arial" w:cs="Arial"/>
          <w:b/>
        </w:rPr>
        <w:t xml:space="preserve">Abstract: </w:t>
      </w:r>
    </w:p>
    <w:p w14:paraId="2765CE17" w14:textId="77777777" w:rsidR="00094632" w:rsidRDefault="00094632" w:rsidP="00094632">
      <w:r>
        <w:t>Update of RWS-230113</w:t>
      </w:r>
    </w:p>
    <w:p w14:paraId="07A01B88" w14:textId="77777777" w:rsidR="00094632" w:rsidRDefault="00094632" w:rsidP="00094632"/>
    <w:p w14:paraId="244CD559" w14:textId="77777777" w:rsidR="00094632" w:rsidRDefault="00094632" w:rsidP="00094632">
      <w:r>
        <w:t>Enable spatial domain NES approach for NR common signal/channel to achieve NES benefit in addition to time domain/on-demand methods. Also identify NES directions that can save energy of both BS and UE sides.</w:t>
      </w:r>
    </w:p>
    <w:p w14:paraId="32A17FDD" w14:textId="77777777" w:rsidR="00094632" w:rsidRDefault="00094632" w:rsidP="00094632"/>
    <w:p w14:paraId="78B31487" w14:textId="77777777" w:rsidR="00094632" w:rsidRDefault="00094632" w:rsidP="00094632">
      <w:r>
        <w:lastRenderedPageBreak/>
        <w:t>WI</w:t>
      </w:r>
    </w:p>
    <w:p w14:paraId="092777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712C5" w14:textId="77777777" w:rsidR="00094632" w:rsidRDefault="00094632" w:rsidP="00094632">
      <w:pPr>
        <w:rPr>
          <w:rFonts w:ascii="Arial" w:hAnsi="Arial" w:cs="Arial"/>
          <w:b/>
          <w:sz w:val="24"/>
        </w:rPr>
      </w:pPr>
      <w:r>
        <w:rPr>
          <w:rFonts w:ascii="Arial" w:hAnsi="Arial" w:cs="Arial"/>
          <w:b/>
          <w:color w:val="0000FF"/>
          <w:sz w:val="24"/>
        </w:rPr>
        <w:t>RP-232535</w:t>
      </w:r>
      <w:r>
        <w:rPr>
          <w:rFonts w:ascii="Arial" w:hAnsi="Arial" w:cs="Arial"/>
          <w:b/>
          <w:color w:val="0000FF"/>
          <w:sz w:val="24"/>
        </w:rPr>
        <w:tab/>
      </w:r>
      <w:r>
        <w:rPr>
          <w:rFonts w:ascii="Arial" w:hAnsi="Arial" w:cs="Arial"/>
          <w:b/>
          <w:sz w:val="24"/>
        </w:rPr>
        <w:t>Views on Energy Saving work in R19</w:t>
      </w:r>
    </w:p>
    <w:p w14:paraId="5807F1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43BA1F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93244" w14:textId="77777777" w:rsidR="00094632" w:rsidRDefault="00094632" w:rsidP="00094632">
      <w:pPr>
        <w:rPr>
          <w:rFonts w:ascii="Arial" w:hAnsi="Arial" w:cs="Arial"/>
          <w:b/>
          <w:sz w:val="24"/>
        </w:rPr>
      </w:pPr>
      <w:r>
        <w:rPr>
          <w:rFonts w:ascii="Arial" w:hAnsi="Arial" w:cs="Arial"/>
          <w:b/>
          <w:color w:val="0000FF"/>
          <w:sz w:val="24"/>
        </w:rPr>
        <w:t>RP-232536</w:t>
      </w:r>
      <w:r>
        <w:rPr>
          <w:rFonts w:ascii="Arial" w:hAnsi="Arial" w:cs="Arial"/>
          <w:b/>
          <w:color w:val="0000FF"/>
          <w:sz w:val="24"/>
        </w:rPr>
        <w:tab/>
      </w:r>
      <w:r>
        <w:rPr>
          <w:rFonts w:ascii="Arial" w:hAnsi="Arial" w:cs="Arial"/>
          <w:b/>
          <w:sz w:val="24"/>
        </w:rPr>
        <w:t>Views on Rel. 19 Network Energy Savings Enhancements</w:t>
      </w:r>
    </w:p>
    <w:p w14:paraId="511A4F8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9695B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55A6" w14:textId="77777777" w:rsidR="00094632" w:rsidRDefault="00094632" w:rsidP="00094632">
      <w:pPr>
        <w:rPr>
          <w:rFonts w:ascii="Arial" w:hAnsi="Arial" w:cs="Arial"/>
          <w:b/>
          <w:sz w:val="24"/>
        </w:rPr>
      </w:pPr>
      <w:r>
        <w:rPr>
          <w:rFonts w:ascii="Arial" w:hAnsi="Arial" w:cs="Arial"/>
          <w:b/>
          <w:color w:val="0000FF"/>
          <w:sz w:val="24"/>
        </w:rPr>
        <w:t>RP-232563</w:t>
      </w:r>
      <w:r>
        <w:rPr>
          <w:rFonts w:ascii="Arial" w:hAnsi="Arial" w:cs="Arial"/>
          <w:b/>
          <w:color w:val="0000FF"/>
          <w:sz w:val="24"/>
        </w:rPr>
        <w:tab/>
      </w:r>
      <w:r>
        <w:rPr>
          <w:rFonts w:ascii="Arial" w:hAnsi="Arial" w:cs="Arial"/>
          <w:b/>
          <w:sz w:val="24"/>
        </w:rPr>
        <w:t>Discussion on Rel-19 Network Energy Saving Enhancements</w:t>
      </w:r>
    </w:p>
    <w:p w14:paraId="5A9EA3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EEDD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32DE5" w14:textId="77777777" w:rsidR="00094632" w:rsidRDefault="00094632" w:rsidP="00094632">
      <w:pPr>
        <w:rPr>
          <w:rFonts w:ascii="Arial" w:hAnsi="Arial" w:cs="Arial"/>
          <w:b/>
          <w:sz w:val="24"/>
        </w:rPr>
      </w:pPr>
      <w:r>
        <w:rPr>
          <w:rFonts w:ascii="Arial" w:hAnsi="Arial" w:cs="Arial"/>
          <w:b/>
          <w:color w:val="0000FF"/>
          <w:sz w:val="24"/>
        </w:rPr>
        <w:t>RP-232580</w:t>
      </w:r>
      <w:r>
        <w:rPr>
          <w:rFonts w:ascii="Arial" w:hAnsi="Arial" w:cs="Arial"/>
          <w:b/>
          <w:color w:val="0000FF"/>
          <w:sz w:val="24"/>
        </w:rPr>
        <w:tab/>
      </w:r>
      <w:r>
        <w:rPr>
          <w:rFonts w:ascii="Arial" w:hAnsi="Arial" w:cs="Arial"/>
          <w:b/>
          <w:sz w:val="24"/>
        </w:rPr>
        <w:t>Network Energy Saving Enhancements</w:t>
      </w:r>
    </w:p>
    <w:p w14:paraId="0AC4A1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47965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41B6" w14:textId="77777777" w:rsidR="00094632" w:rsidRDefault="00094632" w:rsidP="00094632">
      <w:pPr>
        <w:rPr>
          <w:rFonts w:ascii="Arial" w:hAnsi="Arial" w:cs="Arial"/>
          <w:b/>
          <w:sz w:val="24"/>
        </w:rPr>
      </w:pPr>
      <w:r>
        <w:rPr>
          <w:rFonts w:ascii="Arial" w:hAnsi="Arial" w:cs="Arial"/>
          <w:b/>
          <w:color w:val="0000FF"/>
          <w:sz w:val="24"/>
        </w:rPr>
        <w:t>RP-232615</w:t>
      </w:r>
      <w:r>
        <w:rPr>
          <w:rFonts w:ascii="Arial" w:hAnsi="Arial" w:cs="Arial"/>
          <w:b/>
          <w:color w:val="0000FF"/>
          <w:sz w:val="24"/>
        </w:rPr>
        <w:tab/>
      </w:r>
      <w:r>
        <w:rPr>
          <w:rFonts w:ascii="Arial" w:hAnsi="Arial" w:cs="Arial"/>
          <w:b/>
          <w:sz w:val="24"/>
        </w:rPr>
        <w:t>Moderator's summary for REL-19 RAN1 topic Network Energy Savings</w:t>
      </w:r>
    </w:p>
    <w:p w14:paraId="390EA3A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01A84064" w14:textId="77777777" w:rsidR="00094632" w:rsidRDefault="00094632" w:rsidP="00094632">
      <w:pPr>
        <w:rPr>
          <w:rFonts w:ascii="Arial" w:hAnsi="Arial" w:cs="Arial"/>
          <w:b/>
        </w:rPr>
      </w:pPr>
      <w:r>
        <w:rPr>
          <w:rFonts w:ascii="Arial" w:hAnsi="Arial" w:cs="Arial"/>
          <w:b/>
        </w:rPr>
        <w:t xml:space="preserve">Discussion: </w:t>
      </w:r>
    </w:p>
    <w:p w14:paraId="2EBAFB32" w14:textId="77777777" w:rsidR="00094632" w:rsidRDefault="00094632" w:rsidP="00094632">
      <w:r>
        <w:t>RAN3 chair (ZTE): overlap of REL-19 SIs/WIs should we avoided (e.g. with AI/ML)</w:t>
      </w:r>
    </w:p>
    <w:p w14:paraId="56436F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6D67F" w14:textId="5286F7E5" w:rsidR="00094632" w:rsidRDefault="00094632" w:rsidP="00BB479A">
      <w:pPr>
        <w:pStyle w:val="Heading4"/>
      </w:pPr>
      <w:bookmarkStart w:id="116" w:name="_Toc146566494"/>
      <w:bookmarkStart w:id="117" w:name="_Toc150626312"/>
      <w:r>
        <w:t>8</w:t>
      </w:r>
      <w:r w:rsidR="00BB479A">
        <w:t>A</w:t>
      </w:r>
      <w:r>
        <w:t>.2.6</w:t>
      </w:r>
      <w:r>
        <w:tab/>
        <w:t>Mobility Enhancements</w:t>
      </w:r>
      <w:bookmarkEnd w:id="116"/>
      <w:bookmarkEnd w:id="117"/>
    </w:p>
    <w:p w14:paraId="10FFB5A2" w14:textId="77777777" w:rsidR="00094632" w:rsidRDefault="00094632" w:rsidP="00094632">
      <w:pPr>
        <w:rPr>
          <w:rFonts w:ascii="Arial" w:hAnsi="Arial" w:cs="Arial"/>
          <w:b/>
          <w:sz w:val="24"/>
        </w:rPr>
      </w:pPr>
      <w:r>
        <w:rPr>
          <w:rFonts w:ascii="Arial" w:hAnsi="Arial" w:cs="Arial"/>
          <w:b/>
          <w:color w:val="0000FF"/>
          <w:sz w:val="24"/>
        </w:rPr>
        <w:t>RP-231590</w:t>
      </w:r>
      <w:r>
        <w:rPr>
          <w:rFonts w:ascii="Arial" w:hAnsi="Arial" w:cs="Arial"/>
          <w:b/>
          <w:color w:val="0000FF"/>
          <w:sz w:val="24"/>
        </w:rPr>
        <w:tab/>
      </w:r>
      <w:r>
        <w:rPr>
          <w:rFonts w:ascii="Arial" w:hAnsi="Arial" w:cs="Arial"/>
          <w:b/>
          <w:sz w:val="24"/>
        </w:rPr>
        <w:t>Deutsche Telekom’s Mobility Enhancements objectives</w:t>
      </w:r>
    </w:p>
    <w:p w14:paraId="3CE7C61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22A84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3615" w14:textId="77777777" w:rsidR="00094632" w:rsidRDefault="00094632" w:rsidP="00094632">
      <w:pPr>
        <w:rPr>
          <w:rFonts w:ascii="Arial" w:hAnsi="Arial" w:cs="Arial"/>
          <w:b/>
          <w:sz w:val="24"/>
        </w:rPr>
      </w:pPr>
      <w:r>
        <w:rPr>
          <w:rFonts w:ascii="Arial" w:hAnsi="Arial" w:cs="Arial"/>
          <w:b/>
          <w:color w:val="0000FF"/>
          <w:sz w:val="24"/>
        </w:rPr>
        <w:t>RP-231776</w:t>
      </w:r>
      <w:r>
        <w:rPr>
          <w:rFonts w:ascii="Arial" w:hAnsi="Arial" w:cs="Arial"/>
          <w:b/>
          <w:color w:val="0000FF"/>
          <w:sz w:val="24"/>
        </w:rPr>
        <w:tab/>
      </w:r>
      <w:r>
        <w:rPr>
          <w:rFonts w:ascii="Arial" w:hAnsi="Arial" w:cs="Arial"/>
          <w:b/>
          <w:sz w:val="24"/>
        </w:rPr>
        <w:t>Discussion on further enhancement for mobility in Rel19</w:t>
      </w:r>
    </w:p>
    <w:p w14:paraId="4236A1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DC2F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3B44C" w14:textId="77777777" w:rsidR="00094632" w:rsidRDefault="00094632" w:rsidP="00094632">
      <w:pPr>
        <w:rPr>
          <w:rFonts w:ascii="Arial" w:hAnsi="Arial" w:cs="Arial"/>
          <w:b/>
          <w:sz w:val="24"/>
        </w:rPr>
      </w:pPr>
      <w:r>
        <w:rPr>
          <w:rFonts w:ascii="Arial" w:hAnsi="Arial" w:cs="Arial"/>
          <w:b/>
          <w:color w:val="0000FF"/>
          <w:sz w:val="24"/>
        </w:rPr>
        <w:t>RP-231794</w:t>
      </w:r>
      <w:r>
        <w:rPr>
          <w:rFonts w:ascii="Arial" w:hAnsi="Arial" w:cs="Arial"/>
          <w:b/>
          <w:color w:val="0000FF"/>
          <w:sz w:val="24"/>
        </w:rPr>
        <w:tab/>
      </w:r>
      <w:r>
        <w:rPr>
          <w:rFonts w:ascii="Arial" w:hAnsi="Arial" w:cs="Arial"/>
          <w:b/>
          <w:sz w:val="24"/>
        </w:rPr>
        <w:t>Rel-19 Mobility Enhancements (RAN2-led)</w:t>
      </w:r>
    </w:p>
    <w:p w14:paraId="64F8A9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92BC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B724" w14:textId="77777777" w:rsidR="00094632" w:rsidRDefault="00094632" w:rsidP="00094632">
      <w:pPr>
        <w:rPr>
          <w:rFonts w:ascii="Arial" w:hAnsi="Arial" w:cs="Arial"/>
          <w:b/>
          <w:sz w:val="24"/>
        </w:rPr>
      </w:pPr>
      <w:r>
        <w:rPr>
          <w:rFonts w:ascii="Arial" w:hAnsi="Arial" w:cs="Arial"/>
          <w:b/>
          <w:color w:val="0000FF"/>
          <w:sz w:val="24"/>
        </w:rPr>
        <w:lastRenderedPageBreak/>
        <w:t>RP-231855</w:t>
      </w:r>
      <w:r>
        <w:rPr>
          <w:rFonts w:ascii="Arial" w:hAnsi="Arial" w:cs="Arial"/>
          <w:b/>
          <w:color w:val="0000FF"/>
          <w:sz w:val="24"/>
        </w:rPr>
        <w:tab/>
      </w:r>
      <w:r>
        <w:rPr>
          <w:rFonts w:ascii="Arial" w:hAnsi="Arial" w:cs="Arial"/>
          <w:b/>
          <w:sz w:val="24"/>
        </w:rPr>
        <w:t>Views on scope for NR Mobility enhancements in Rel-19</w:t>
      </w:r>
    </w:p>
    <w:p w14:paraId="6DBDB1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41ED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4A040" w14:textId="77777777" w:rsidR="00094632" w:rsidRDefault="00094632" w:rsidP="00094632">
      <w:pPr>
        <w:rPr>
          <w:rFonts w:ascii="Arial" w:hAnsi="Arial" w:cs="Arial"/>
          <w:b/>
          <w:sz w:val="24"/>
        </w:rPr>
      </w:pPr>
      <w:r>
        <w:rPr>
          <w:rFonts w:ascii="Arial" w:hAnsi="Arial" w:cs="Arial"/>
          <w:b/>
          <w:color w:val="0000FF"/>
          <w:sz w:val="24"/>
        </w:rPr>
        <w:t>RP-231871</w:t>
      </w:r>
      <w:r>
        <w:rPr>
          <w:rFonts w:ascii="Arial" w:hAnsi="Arial" w:cs="Arial"/>
          <w:b/>
          <w:color w:val="0000FF"/>
          <w:sz w:val="24"/>
        </w:rPr>
        <w:tab/>
      </w:r>
      <w:r>
        <w:rPr>
          <w:rFonts w:ascii="Arial" w:hAnsi="Arial" w:cs="Arial"/>
          <w:b/>
          <w:sz w:val="24"/>
        </w:rPr>
        <w:t>Motivations for further mobility enhancements</w:t>
      </w:r>
    </w:p>
    <w:p w14:paraId="72F4AD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FAAA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63CA" w14:textId="77777777" w:rsidR="00094632" w:rsidRDefault="00094632" w:rsidP="00094632">
      <w:pPr>
        <w:rPr>
          <w:rFonts w:ascii="Arial" w:hAnsi="Arial" w:cs="Arial"/>
          <w:b/>
          <w:sz w:val="24"/>
        </w:rPr>
      </w:pPr>
      <w:r>
        <w:rPr>
          <w:rFonts w:ascii="Arial" w:hAnsi="Arial" w:cs="Arial"/>
          <w:b/>
          <w:color w:val="0000FF"/>
          <w:sz w:val="24"/>
        </w:rPr>
        <w:t>RP-231906</w:t>
      </w:r>
      <w:r>
        <w:rPr>
          <w:rFonts w:ascii="Arial" w:hAnsi="Arial" w:cs="Arial"/>
          <w:b/>
          <w:color w:val="0000FF"/>
          <w:sz w:val="24"/>
        </w:rPr>
        <w:tab/>
      </w:r>
      <w:r>
        <w:rPr>
          <w:rFonts w:ascii="Arial" w:hAnsi="Arial" w:cs="Arial"/>
          <w:b/>
          <w:sz w:val="24"/>
        </w:rPr>
        <w:t>Mobility enhancements for Rel-19</w:t>
      </w:r>
    </w:p>
    <w:p w14:paraId="2BA805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7E297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033A" w14:textId="77777777" w:rsidR="00094632" w:rsidRDefault="00094632" w:rsidP="00094632">
      <w:pPr>
        <w:rPr>
          <w:rFonts w:ascii="Arial" w:hAnsi="Arial" w:cs="Arial"/>
          <w:b/>
          <w:sz w:val="24"/>
        </w:rPr>
      </w:pPr>
      <w:r>
        <w:rPr>
          <w:rFonts w:ascii="Arial" w:hAnsi="Arial" w:cs="Arial"/>
          <w:b/>
          <w:color w:val="0000FF"/>
          <w:sz w:val="24"/>
        </w:rPr>
        <w:t>RP-231960</w:t>
      </w:r>
      <w:r>
        <w:rPr>
          <w:rFonts w:ascii="Arial" w:hAnsi="Arial" w:cs="Arial"/>
          <w:b/>
          <w:color w:val="0000FF"/>
          <w:sz w:val="24"/>
        </w:rPr>
        <w:tab/>
      </w:r>
      <w:r>
        <w:rPr>
          <w:rFonts w:ascii="Arial" w:hAnsi="Arial" w:cs="Arial"/>
          <w:b/>
          <w:sz w:val="24"/>
        </w:rPr>
        <w:t>Rel-19 Mobility Enhancements</w:t>
      </w:r>
    </w:p>
    <w:p w14:paraId="18BAB5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DC218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A75B3" w14:textId="77777777" w:rsidR="00094632" w:rsidRDefault="00094632" w:rsidP="00094632">
      <w:pPr>
        <w:rPr>
          <w:rFonts w:ascii="Arial" w:hAnsi="Arial" w:cs="Arial"/>
          <w:b/>
          <w:sz w:val="24"/>
        </w:rPr>
      </w:pPr>
      <w:r>
        <w:rPr>
          <w:rFonts w:ascii="Arial" w:hAnsi="Arial" w:cs="Arial"/>
          <w:b/>
          <w:color w:val="0000FF"/>
          <w:sz w:val="24"/>
        </w:rPr>
        <w:t>RP-231987</w:t>
      </w:r>
      <w:r>
        <w:rPr>
          <w:rFonts w:ascii="Arial" w:hAnsi="Arial" w:cs="Arial"/>
          <w:b/>
          <w:color w:val="0000FF"/>
          <w:sz w:val="24"/>
        </w:rPr>
        <w:tab/>
      </w:r>
      <w:r>
        <w:rPr>
          <w:rFonts w:ascii="Arial" w:hAnsi="Arial" w:cs="Arial"/>
          <w:b/>
          <w:sz w:val="24"/>
        </w:rPr>
        <w:t>Mobility Enhancements for Rel-19</w:t>
      </w:r>
    </w:p>
    <w:p w14:paraId="39F20AF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59AEB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CB520" w14:textId="77777777" w:rsidR="00094632" w:rsidRDefault="00094632" w:rsidP="00094632">
      <w:pPr>
        <w:rPr>
          <w:rFonts w:ascii="Arial" w:hAnsi="Arial" w:cs="Arial"/>
          <w:b/>
          <w:sz w:val="24"/>
        </w:rPr>
      </w:pPr>
      <w:r>
        <w:rPr>
          <w:rFonts w:ascii="Arial" w:hAnsi="Arial" w:cs="Arial"/>
          <w:b/>
          <w:color w:val="0000FF"/>
          <w:sz w:val="24"/>
        </w:rPr>
        <w:t>RP-232028</w:t>
      </w:r>
      <w:r>
        <w:rPr>
          <w:rFonts w:ascii="Arial" w:hAnsi="Arial" w:cs="Arial"/>
          <w:b/>
          <w:color w:val="0000FF"/>
          <w:sz w:val="24"/>
        </w:rPr>
        <w:tab/>
      </w:r>
      <w:r>
        <w:rPr>
          <w:rFonts w:ascii="Arial" w:hAnsi="Arial" w:cs="Arial"/>
          <w:b/>
          <w:sz w:val="24"/>
        </w:rPr>
        <w:t>Scope of Mobility Enhancements in Rel-19</w:t>
      </w:r>
    </w:p>
    <w:p w14:paraId="60CD92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7809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368DF" w14:textId="77777777" w:rsidR="00094632" w:rsidRDefault="00094632" w:rsidP="00094632">
      <w:pPr>
        <w:rPr>
          <w:rFonts w:ascii="Arial" w:hAnsi="Arial" w:cs="Arial"/>
          <w:b/>
          <w:sz w:val="24"/>
        </w:rPr>
      </w:pPr>
      <w:r>
        <w:rPr>
          <w:rFonts w:ascii="Arial" w:hAnsi="Arial" w:cs="Arial"/>
          <w:b/>
          <w:color w:val="0000FF"/>
          <w:sz w:val="24"/>
        </w:rPr>
        <w:t>RP-232053</w:t>
      </w:r>
      <w:r>
        <w:rPr>
          <w:rFonts w:ascii="Arial" w:hAnsi="Arial" w:cs="Arial"/>
          <w:b/>
          <w:color w:val="0000FF"/>
          <w:sz w:val="24"/>
        </w:rPr>
        <w:tab/>
      </w:r>
      <w:r>
        <w:rPr>
          <w:rFonts w:ascii="Arial" w:hAnsi="Arial" w:cs="Arial"/>
          <w:b/>
          <w:sz w:val="24"/>
        </w:rPr>
        <w:t>On the scope of R19 mobility enhancements</w:t>
      </w:r>
    </w:p>
    <w:p w14:paraId="26DAEE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8054C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24DFE" w14:textId="77777777" w:rsidR="00094632" w:rsidRDefault="00094632" w:rsidP="00094632">
      <w:pPr>
        <w:rPr>
          <w:rFonts w:ascii="Arial" w:hAnsi="Arial" w:cs="Arial"/>
          <w:b/>
          <w:sz w:val="24"/>
        </w:rPr>
      </w:pPr>
      <w:r>
        <w:rPr>
          <w:rFonts w:ascii="Arial" w:hAnsi="Arial" w:cs="Arial"/>
          <w:b/>
          <w:color w:val="0000FF"/>
          <w:sz w:val="24"/>
        </w:rPr>
        <w:t>RP-232077</w:t>
      </w:r>
      <w:r>
        <w:rPr>
          <w:rFonts w:ascii="Arial" w:hAnsi="Arial" w:cs="Arial"/>
          <w:b/>
          <w:color w:val="0000FF"/>
          <w:sz w:val="24"/>
        </w:rPr>
        <w:tab/>
      </w:r>
      <w:r>
        <w:rPr>
          <w:rFonts w:ascii="Arial" w:hAnsi="Arial" w:cs="Arial"/>
          <w:b/>
          <w:sz w:val="24"/>
        </w:rPr>
        <w:t>Views on Rel-19 Mobility enhancements</w:t>
      </w:r>
    </w:p>
    <w:p w14:paraId="5C56DA5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B03505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DE270" w14:textId="77777777" w:rsidR="00094632" w:rsidRDefault="00094632" w:rsidP="00094632">
      <w:pPr>
        <w:rPr>
          <w:rFonts w:ascii="Arial" w:hAnsi="Arial" w:cs="Arial"/>
          <w:b/>
          <w:sz w:val="24"/>
        </w:rPr>
      </w:pPr>
      <w:r>
        <w:rPr>
          <w:rFonts w:ascii="Arial" w:hAnsi="Arial" w:cs="Arial"/>
          <w:b/>
          <w:color w:val="0000FF"/>
          <w:sz w:val="24"/>
        </w:rPr>
        <w:t>RP-232128</w:t>
      </w:r>
      <w:r>
        <w:rPr>
          <w:rFonts w:ascii="Arial" w:hAnsi="Arial" w:cs="Arial"/>
          <w:b/>
          <w:color w:val="0000FF"/>
          <w:sz w:val="24"/>
        </w:rPr>
        <w:tab/>
      </w:r>
      <w:r>
        <w:rPr>
          <w:rFonts w:ascii="Arial" w:hAnsi="Arial" w:cs="Arial"/>
          <w:b/>
          <w:sz w:val="24"/>
        </w:rPr>
        <w:t>Mobility Enhancements in Rel-19</w:t>
      </w:r>
    </w:p>
    <w:p w14:paraId="1054AB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41F6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EECC" w14:textId="77777777" w:rsidR="00094632" w:rsidRDefault="00094632" w:rsidP="00094632">
      <w:pPr>
        <w:rPr>
          <w:rFonts w:ascii="Arial" w:hAnsi="Arial" w:cs="Arial"/>
          <w:b/>
          <w:sz w:val="24"/>
        </w:rPr>
      </w:pPr>
      <w:r>
        <w:rPr>
          <w:rFonts w:ascii="Arial" w:hAnsi="Arial" w:cs="Arial"/>
          <w:b/>
          <w:color w:val="0000FF"/>
          <w:sz w:val="24"/>
        </w:rPr>
        <w:t>RP-232149</w:t>
      </w:r>
      <w:r>
        <w:rPr>
          <w:rFonts w:ascii="Arial" w:hAnsi="Arial" w:cs="Arial"/>
          <w:b/>
          <w:color w:val="0000FF"/>
          <w:sz w:val="24"/>
        </w:rPr>
        <w:tab/>
      </w:r>
      <w:r>
        <w:rPr>
          <w:rFonts w:ascii="Arial" w:hAnsi="Arial" w:cs="Arial"/>
          <w:b/>
          <w:sz w:val="24"/>
        </w:rPr>
        <w:t>Mobility Enhancements in Rel-19</w:t>
      </w:r>
    </w:p>
    <w:p w14:paraId="226BF402"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EV Technology</w:t>
      </w:r>
    </w:p>
    <w:p w14:paraId="227CB9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0B52" w14:textId="77777777" w:rsidR="00094632" w:rsidRDefault="00094632" w:rsidP="00094632">
      <w:pPr>
        <w:rPr>
          <w:rFonts w:ascii="Arial" w:hAnsi="Arial" w:cs="Arial"/>
          <w:b/>
          <w:sz w:val="24"/>
        </w:rPr>
      </w:pPr>
      <w:r>
        <w:rPr>
          <w:rFonts w:ascii="Arial" w:hAnsi="Arial" w:cs="Arial"/>
          <w:b/>
          <w:color w:val="0000FF"/>
          <w:sz w:val="24"/>
        </w:rPr>
        <w:t>RP-232150</w:t>
      </w:r>
      <w:r>
        <w:rPr>
          <w:rFonts w:ascii="Arial" w:hAnsi="Arial" w:cs="Arial"/>
          <w:b/>
          <w:color w:val="0000FF"/>
          <w:sz w:val="24"/>
        </w:rPr>
        <w:tab/>
      </w:r>
      <w:r>
        <w:rPr>
          <w:rFonts w:ascii="Arial" w:hAnsi="Arial" w:cs="Arial"/>
          <w:b/>
          <w:sz w:val="24"/>
        </w:rPr>
        <w:t xml:space="preserve">Further Mobility Enhancement in Rel-19 </w:t>
      </w:r>
    </w:p>
    <w:p w14:paraId="04EEFE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F9B4B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936B" w14:textId="77777777" w:rsidR="00094632" w:rsidRDefault="00094632" w:rsidP="00094632">
      <w:pPr>
        <w:rPr>
          <w:rFonts w:ascii="Arial" w:hAnsi="Arial" w:cs="Arial"/>
          <w:b/>
          <w:sz w:val="24"/>
        </w:rPr>
      </w:pPr>
      <w:r>
        <w:rPr>
          <w:rFonts w:ascii="Arial" w:hAnsi="Arial" w:cs="Arial"/>
          <w:b/>
          <w:color w:val="0000FF"/>
          <w:sz w:val="24"/>
        </w:rPr>
        <w:t>RP-232174</w:t>
      </w:r>
      <w:r>
        <w:rPr>
          <w:rFonts w:ascii="Arial" w:hAnsi="Arial" w:cs="Arial"/>
          <w:b/>
          <w:color w:val="0000FF"/>
          <w:sz w:val="24"/>
        </w:rPr>
        <w:tab/>
      </w:r>
      <w:r>
        <w:rPr>
          <w:rFonts w:ascii="Arial" w:hAnsi="Arial" w:cs="Arial"/>
          <w:b/>
          <w:sz w:val="24"/>
        </w:rPr>
        <w:t>Views on Mobility enhancement in Rel-19</w:t>
      </w:r>
    </w:p>
    <w:p w14:paraId="15B96E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C57D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83B87" w14:textId="77777777" w:rsidR="00094632" w:rsidRDefault="00094632" w:rsidP="00094632">
      <w:pPr>
        <w:rPr>
          <w:rFonts w:ascii="Arial" w:hAnsi="Arial" w:cs="Arial"/>
          <w:b/>
          <w:sz w:val="24"/>
        </w:rPr>
      </w:pPr>
      <w:r>
        <w:rPr>
          <w:rFonts w:ascii="Arial" w:hAnsi="Arial" w:cs="Arial"/>
          <w:b/>
          <w:color w:val="0000FF"/>
          <w:sz w:val="24"/>
        </w:rPr>
        <w:t>RP-232209</w:t>
      </w:r>
      <w:r>
        <w:rPr>
          <w:rFonts w:ascii="Arial" w:hAnsi="Arial" w:cs="Arial"/>
          <w:b/>
          <w:color w:val="0000FF"/>
          <w:sz w:val="24"/>
        </w:rPr>
        <w:tab/>
      </w:r>
      <w:r>
        <w:rPr>
          <w:rFonts w:ascii="Arial" w:hAnsi="Arial" w:cs="Arial"/>
          <w:b/>
          <w:sz w:val="24"/>
        </w:rPr>
        <w:t>Considerations on mobility enhancements for Rel-19</w:t>
      </w:r>
    </w:p>
    <w:p w14:paraId="13906EE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6FB6A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21F0" w14:textId="77777777" w:rsidR="00094632" w:rsidRDefault="00094632" w:rsidP="00094632">
      <w:pPr>
        <w:rPr>
          <w:rFonts w:ascii="Arial" w:hAnsi="Arial" w:cs="Arial"/>
          <w:b/>
          <w:sz w:val="24"/>
        </w:rPr>
      </w:pPr>
      <w:r>
        <w:rPr>
          <w:rFonts w:ascii="Arial" w:hAnsi="Arial" w:cs="Arial"/>
          <w:b/>
          <w:color w:val="0000FF"/>
          <w:sz w:val="24"/>
        </w:rPr>
        <w:t>RP-232323</w:t>
      </w:r>
      <w:r>
        <w:rPr>
          <w:rFonts w:ascii="Arial" w:hAnsi="Arial" w:cs="Arial"/>
          <w:b/>
          <w:color w:val="0000FF"/>
          <w:sz w:val="24"/>
        </w:rPr>
        <w:tab/>
      </w:r>
      <w:r>
        <w:rPr>
          <w:rFonts w:ascii="Arial" w:hAnsi="Arial" w:cs="Arial"/>
          <w:b/>
          <w:sz w:val="24"/>
        </w:rPr>
        <w:t>[RAN2-led] Mobility Enhancements</w:t>
      </w:r>
    </w:p>
    <w:p w14:paraId="4ED6A6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B458E4" w14:textId="77777777" w:rsidR="00094632" w:rsidRDefault="00094632" w:rsidP="00094632">
      <w:pPr>
        <w:rPr>
          <w:rFonts w:ascii="Arial" w:hAnsi="Arial" w:cs="Arial"/>
          <w:b/>
        </w:rPr>
      </w:pPr>
      <w:r>
        <w:rPr>
          <w:rFonts w:ascii="Arial" w:hAnsi="Arial" w:cs="Arial"/>
          <w:b/>
        </w:rPr>
        <w:t xml:space="preserve">Abstract: </w:t>
      </w:r>
    </w:p>
    <w:p w14:paraId="70C2D76D" w14:textId="77777777" w:rsidR="00094632" w:rsidRDefault="00094632" w:rsidP="00094632">
      <w:r>
        <w:t>Update of RWS-230122</w:t>
      </w:r>
    </w:p>
    <w:p w14:paraId="7DCF5E10" w14:textId="77777777" w:rsidR="00094632" w:rsidRDefault="00094632" w:rsidP="00094632"/>
    <w:p w14:paraId="17589A8E" w14:textId="77777777" w:rsidR="00094632" w:rsidRDefault="00094632" w:rsidP="00094632">
      <w:r>
        <w:t>Enh. On LTM (incl. conditional LTM,  Inter-CU, ...) and Measurement Efficiency;</w:t>
      </w:r>
    </w:p>
    <w:p w14:paraId="3D2DEE1C" w14:textId="77777777" w:rsidR="00094632" w:rsidRDefault="00094632" w:rsidP="00094632">
      <w:r>
        <w:t>RACH-less HO</w:t>
      </w:r>
    </w:p>
    <w:p w14:paraId="26148EAD" w14:textId="77777777" w:rsidR="00094632" w:rsidRDefault="00094632" w:rsidP="00094632"/>
    <w:p w14:paraId="7DB248E7" w14:textId="77777777" w:rsidR="00094632" w:rsidRDefault="00094632" w:rsidP="00094632">
      <w:r>
        <w:t>WI</w:t>
      </w:r>
    </w:p>
    <w:p w14:paraId="3BA3BF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01014" w14:textId="77777777" w:rsidR="00094632" w:rsidRDefault="00094632" w:rsidP="00094632">
      <w:pPr>
        <w:rPr>
          <w:rFonts w:ascii="Arial" w:hAnsi="Arial" w:cs="Arial"/>
          <w:b/>
          <w:sz w:val="24"/>
        </w:rPr>
      </w:pPr>
      <w:r>
        <w:rPr>
          <w:rFonts w:ascii="Arial" w:hAnsi="Arial" w:cs="Arial"/>
          <w:b/>
          <w:color w:val="0000FF"/>
          <w:sz w:val="24"/>
        </w:rPr>
        <w:t>RP-232339</w:t>
      </w:r>
      <w:r>
        <w:rPr>
          <w:rFonts w:ascii="Arial" w:hAnsi="Arial" w:cs="Arial"/>
          <w:b/>
          <w:color w:val="0000FF"/>
          <w:sz w:val="24"/>
        </w:rPr>
        <w:tab/>
      </w:r>
      <w:r>
        <w:rPr>
          <w:rFonts w:ascii="Arial" w:hAnsi="Arial" w:cs="Arial"/>
          <w:b/>
          <w:sz w:val="24"/>
        </w:rPr>
        <w:t>Mobility enhancements in Rel-19</w:t>
      </w:r>
    </w:p>
    <w:p w14:paraId="617595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EB84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0A50C" w14:textId="77777777" w:rsidR="00094632" w:rsidRDefault="00094632" w:rsidP="00094632">
      <w:pPr>
        <w:rPr>
          <w:rFonts w:ascii="Arial" w:hAnsi="Arial" w:cs="Arial"/>
          <w:b/>
          <w:sz w:val="24"/>
        </w:rPr>
      </w:pPr>
      <w:r>
        <w:rPr>
          <w:rFonts w:ascii="Arial" w:hAnsi="Arial" w:cs="Arial"/>
          <w:b/>
          <w:color w:val="0000FF"/>
          <w:sz w:val="24"/>
        </w:rPr>
        <w:t>RP-232398</w:t>
      </w:r>
      <w:r>
        <w:rPr>
          <w:rFonts w:ascii="Arial" w:hAnsi="Arial" w:cs="Arial"/>
          <w:b/>
          <w:color w:val="0000FF"/>
          <w:sz w:val="24"/>
        </w:rPr>
        <w:tab/>
      </w:r>
      <w:r>
        <w:rPr>
          <w:rFonts w:ascii="Arial" w:hAnsi="Arial" w:cs="Arial"/>
          <w:b/>
          <w:sz w:val="24"/>
        </w:rPr>
        <w:t>Further enhancement on mobility in R19</w:t>
      </w:r>
    </w:p>
    <w:p w14:paraId="64D89B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4CE49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14CB" w14:textId="77777777" w:rsidR="00094632" w:rsidRDefault="00094632" w:rsidP="00094632">
      <w:pPr>
        <w:rPr>
          <w:rFonts w:ascii="Arial" w:hAnsi="Arial" w:cs="Arial"/>
          <w:b/>
          <w:sz w:val="24"/>
        </w:rPr>
      </w:pPr>
      <w:r>
        <w:rPr>
          <w:rFonts w:ascii="Arial" w:hAnsi="Arial" w:cs="Arial"/>
          <w:b/>
          <w:color w:val="0000FF"/>
          <w:sz w:val="24"/>
        </w:rPr>
        <w:t>RP-232428</w:t>
      </w:r>
      <w:r>
        <w:rPr>
          <w:rFonts w:ascii="Arial" w:hAnsi="Arial" w:cs="Arial"/>
          <w:b/>
          <w:color w:val="0000FF"/>
          <w:sz w:val="24"/>
        </w:rPr>
        <w:tab/>
      </w:r>
      <w:r>
        <w:rPr>
          <w:rFonts w:ascii="Arial" w:hAnsi="Arial" w:cs="Arial"/>
          <w:b/>
          <w:sz w:val="24"/>
        </w:rPr>
        <w:t>Scoping Rel-19 Mobility EnhancementsObjectives</w:t>
      </w:r>
    </w:p>
    <w:p w14:paraId="404292F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50C60F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5FB" w14:textId="77777777" w:rsidR="00094632" w:rsidRDefault="00094632" w:rsidP="00094632">
      <w:pPr>
        <w:rPr>
          <w:rFonts w:ascii="Arial" w:hAnsi="Arial" w:cs="Arial"/>
          <w:b/>
          <w:sz w:val="24"/>
        </w:rPr>
      </w:pPr>
      <w:r>
        <w:rPr>
          <w:rFonts w:ascii="Arial" w:hAnsi="Arial" w:cs="Arial"/>
          <w:b/>
          <w:color w:val="0000FF"/>
          <w:sz w:val="24"/>
        </w:rPr>
        <w:t>RP-232433</w:t>
      </w:r>
      <w:r>
        <w:rPr>
          <w:rFonts w:ascii="Arial" w:hAnsi="Arial" w:cs="Arial"/>
          <w:b/>
          <w:color w:val="0000FF"/>
          <w:sz w:val="24"/>
        </w:rPr>
        <w:tab/>
      </w:r>
      <w:r>
        <w:rPr>
          <w:rFonts w:ascii="Arial" w:hAnsi="Arial" w:cs="Arial"/>
          <w:b/>
          <w:sz w:val="24"/>
        </w:rPr>
        <w:t>Rel-19 Mobility enhancements</w:t>
      </w:r>
    </w:p>
    <w:p w14:paraId="1DDC44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4B25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282E" w14:textId="77777777" w:rsidR="00094632" w:rsidRDefault="00094632" w:rsidP="00094632">
      <w:pPr>
        <w:rPr>
          <w:rFonts w:ascii="Arial" w:hAnsi="Arial" w:cs="Arial"/>
          <w:b/>
          <w:sz w:val="24"/>
        </w:rPr>
      </w:pPr>
      <w:r>
        <w:rPr>
          <w:rFonts w:ascii="Arial" w:hAnsi="Arial" w:cs="Arial"/>
          <w:b/>
          <w:color w:val="0000FF"/>
          <w:sz w:val="24"/>
        </w:rPr>
        <w:t>RP-232553</w:t>
      </w:r>
      <w:r>
        <w:rPr>
          <w:rFonts w:ascii="Arial" w:hAnsi="Arial" w:cs="Arial"/>
          <w:b/>
          <w:color w:val="0000FF"/>
          <w:sz w:val="24"/>
        </w:rPr>
        <w:tab/>
      </w:r>
      <w:r>
        <w:rPr>
          <w:rFonts w:ascii="Arial" w:hAnsi="Arial" w:cs="Arial"/>
          <w:b/>
          <w:sz w:val="24"/>
        </w:rPr>
        <w:t>Discussion on Rel-19 Mobility enhancements</w:t>
      </w:r>
    </w:p>
    <w:p w14:paraId="1E2C2B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8230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C107D" w14:textId="77777777" w:rsidR="00094632" w:rsidRDefault="00094632" w:rsidP="00094632">
      <w:pPr>
        <w:rPr>
          <w:rFonts w:ascii="Arial" w:hAnsi="Arial" w:cs="Arial"/>
          <w:b/>
          <w:sz w:val="24"/>
        </w:rPr>
      </w:pPr>
      <w:r>
        <w:rPr>
          <w:rFonts w:ascii="Arial" w:hAnsi="Arial" w:cs="Arial"/>
          <w:b/>
          <w:color w:val="0000FF"/>
          <w:sz w:val="24"/>
        </w:rPr>
        <w:t>RP-232581</w:t>
      </w:r>
      <w:r>
        <w:rPr>
          <w:rFonts w:ascii="Arial" w:hAnsi="Arial" w:cs="Arial"/>
          <w:b/>
          <w:color w:val="0000FF"/>
          <w:sz w:val="24"/>
        </w:rPr>
        <w:tab/>
      </w:r>
      <w:r>
        <w:rPr>
          <w:rFonts w:ascii="Arial" w:hAnsi="Arial" w:cs="Arial"/>
          <w:b/>
          <w:sz w:val="24"/>
        </w:rPr>
        <w:t>Views on Mobility Enhancements</w:t>
      </w:r>
    </w:p>
    <w:p w14:paraId="12916A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A991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16CB0" w14:textId="77777777" w:rsidR="00094632" w:rsidRDefault="00094632" w:rsidP="00094632">
      <w:pPr>
        <w:rPr>
          <w:rFonts w:ascii="Arial" w:hAnsi="Arial" w:cs="Arial"/>
          <w:b/>
          <w:sz w:val="24"/>
        </w:rPr>
      </w:pPr>
      <w:r>
        <w:rPr>
          <w:rFonts w:ascii="Arial" w:hAnsi="Arial" w:cs="Arial"/>
          <w:b/>
          <w:color w:val="0000FF"/>
          <w:sz w:val="24"/>
        </w:rPr>
        <w:t>RP-232044</w:t>
      </w:r>
      <w:r>
        <w:rPr>
          <w:rFonts w:ascii="Arial" w:hAnsi="Arial" w:cs="Arial"/>
          <w:b/>
          <w:color w:val="0000FF"/>
          <w:sz w:val="24"/>
        </w:rPr>
        <w:tab/>
      </w:r>
      <w:r>
        <w:rPr>
          <w:rFonts w:ascii="Arial" w:hAnsi="Arial" w:cs="Arial"/>
          <w:b/>
          <w:sz w:val="24"/>
        </w:rPr>
        <w:t>Proposal on LTM enhancement in Rel-19</w:t>
      </w:r>
    </w:p>
    <w:p w14:paraId="1E2383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380CC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E0C9" w14:textId="77777777" w:rsidR="00094632" w:rsidRDefault="00094632" w:rsidP="00094632">
      <w:pPr>
        <w:rPr>
          <w:rFonts w:ascii="Arial" w:hAnsi="Arial" w:cs="Arial"/>
          <w:b/>
          <w:sz w:val="24"/>
        </w:rPr>
      </w:pPr>
      <w:r>
        <w:rPr>
          <w:rFonts w:ascii="Arial" w:hAnsi="Arial" w:cs="Arial"/>
          <w:b/>
          <w:color w:val="0000FF"/>
          <w:sz w:val="24"/>
        </w:rPr>
        <w:t>RP-232618</w:t>
      </w:r>
      <w:r>
        <w:rPr>
          <w:rFonts w:ascii="Arial" w:hAnsi="Arial" w:cs="Arial"/>
          <w:b/>
          <w:color w:val="0000FF"/>
          <w:sz w:val="24"/>
        </w:rPr>
        <w:tab/>
      </w:r>
      <w:r>
        <w:rPr>
          <w:rFonts w:ascii="Arial" w:hAnsi="Arial" w:cs="Arial"/>
          <w:b/>
          <w:sz w:val="24"/>
        </w:rPr>
        <w:t>Moderator's summary for REL-19 RAN2 topic Mobility Enhancements</w:t>
      </w:r>
    </w:p>
    <w:p w14:paraId="6D59463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14E701CC" w14:textId="77777777" w:rsidR="00094632" w:rsidRDefault="00094632" w:rsidP="00094632">
      <w:pPr>
        <w:rPr>
          <w:rFonts w:ascii="Arial" w:hAnsi="Arial" w:cs="Arial"/>
          <w:b/>
        </w:rPr>
      </w:pPr>
      <w:r>
        <w:rPr>
          <w:rFonts w:ascii="Arial" w:hAnsi="Arial" w:cs="Arial"/>
          <w:b/>
        </w:rPr>
        <w:t xml:space="preserve">Discussion: </w:t>
      </w:r>
    </w:p>
    <w:p w14:paraId="7D3CBEE8" w14:textId="77777777" w:rsidR="00094632" w:rsidRDefault="00094632" w:rsidP="00094632">
      <w:r>
        <w:t>RAN2 chair (Mediatek): next meeting we need a lot of discussion as the objectives need to be very detailed, also RAN4 impacts expected</w:t>
      </w:r>
    </w:p>
    <w:p w14:paraId="1E74B548" w14:textId="77777777" w:rsidR="00094632" w:rsidRDefault="00094632" w:rsidP="00094632">
      <w:r>
        <w:t>Intel (moderator): having 2 times of iterations would be beneficial next time</w:t>
      </w:r>
    </w:p>
    <w:p w14:paraId="7E5B4D51" w14:textId="77777777" w:rsidR="00094632" w:rsidRDefault="00094632" w:rsidP="00094632">
      <w:r>
        <w:t>Qualcomm: we need to come down from 2 to 1 solution also to reduce impact on RAN4</w:t>
      </w:r>
    </w:p>
    <w:p w14:paraId="0FB2052E" w14:textId="77777777" w:rsidR="00094632" w:rsidRDefault="00094632" w:rsidP="00094632">
      <w:r>
        <w:t>Fujitsu: how will TUs for RAN1 be allocated for this?</w:t>
      </w:r>
    </w:p>
    <w:p w14:paraId="3B7D66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D2C3F" w14:textId="3F5DC065" w:rsidR="00094632" w:rsidRDefault="00094632" w:rsidP="00BB479A">
      <w:pPr>
        <w:pStyle w:val="Heading4"/>
      </w:pPr>
      <w:bookmarkStart w:id="118" w:name="_Toc146566495"/>
      <w:bookmarkStart w:id="119" w:name="_Toc150626313"/>
      <w:r>
        <w:t>8</w:t>
      </w:r>
      <w:r w:rsidR="00BB479A">
        <w:t>A</w:t>
      </w:r>
      <w:r>
        <w:t>.2.7</w:t>
      </w:r>
      <w:r>
        <w:tab/>
        <w:t>NTN Evolution</w:t>
      </w:r>
      <w:bookmarkEnd w:id="118"/>
      <w:bookmarkEnd w:id="119"/>
    </w:p>
    <w:p w14:paraId="43F7570F" w14:textId="77777777" w:rsidR="00094632" w:rsidRDefault="00094632" w:rsidP="00094632">
      <w:pPr>
        <w:rPr>
          <w:rFonts w:ascii="Arial" w:hAnsi="Arial" w:cs="Arial"/>
          <w:b/>
          <w:sz w:val="24"/>
        </w:rPr>
      </w:pPr>
      <w:r>
        <w:rPr>
          <w:rFonts w:ascii="Arial" w:hAnsi="Arial" w:cs="Arial"/>
          <w:b/>
          <w:color w:val="0000FF"/>
          <w:sz w:val="24"/>
        </w:rPr>
        <w:t>RP-231565</w:t>
      </w:r>
      <w:r>
        <w:rPr>
          <w:rFonts w:ascii="Arial" w:hAnsi="Arial" w:cs="Arial"/>
          <w:b/>
          <w:color w:val="0000FF"/>
          <w:sz w:val="24"/>
        </w:rPr>
        <w:tab/>
      </w:r>
      <w:r>
        <w:rPr>
          <w:rFonts w:ascii="Arial" w:hAnsi="Arial" w:cs="Arial"/>
          <w:b/>
          <w:sz w:val="24"/>
        </w:rPr>
        <w:t>Proposed RAN1/2/3 led topics for Rel-19 NTN evolution</w:t>
      </w:r>
    </w:p>
    <w:p w14:paraId="02D3C3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0EE9315" w14:textId="77777777" w:rsidR="00094632" w:rsidRDefault="00094632" w:rsidP="00094632">
      <w:pPr>
        <w:rPr>
          <w:rFonts w:ascii="Arial" w:hAnsi="Arial" w:cs="Arial"/>
          <w:b/>
        </w:rPr>
      </w:pPr>
      <w:r>
        <w:rPr>
          <w:rFonts w:ascii="Arial" w:hAnsi="Arial" w:cs="Arial"/>
          <w:b/>
        </w:rPr>
        <w:t xml:space="preserve">Discussion: </w:t>
      </w:r>
    </w:p>
    <w:p w14:paraId="2B8D3971" w14:textId="77777777" w:rsidR="00094632" w:rsidRDefault="00094632" w:rsidP="00094632">
      <w:r>
        <w:t>CATT: scope is too big and need to be focussed</w:t>
      </w:r>
    </w:p>
    <w:p w14:paraId="63E15FFE" w14:textId="77777777" w:rsidR="00094632" w:rsidRDefault="00094632" w:rsidP="00094632">
      <w:r>
        <w:t>LG: same view</w:t>
      </w:r>
    </w:p>
    <w:p w14:paraId="582C791A" w14:textId="77777777" w:rsidR="00094632" w:rsidRDefault="00094632" w:rsidP="00094632">
      <w:r>
        <w:t>Huawei: scope need to be focussed more</w:t>
      </w:r>
    </w:p>
    <w:p w14:paraId="3D2EAE84" w14:textId="77777777" w:rsidR="00094632" w:rsidRDefault="00094632" w:rsidP="00094632">
      <w:r>
        <w:t>vivo: open ended scope for DL enhancement</w:t>
      </w:r>
    </w:p>
    <w:p w14:paraId="42E9D026" w14:textId="77777777" w:rsidR="00094632" w:rsidRDefault="00094632" w:rsidP="00094632">
      <w:r>
        <w:t>Ericsson: Tdoc successfully tried to narrow down the scope and this effort should be further continued</w:t>
      </w:r>
    </w:p>
    <w:p w14:paraId="1EE3259D" w14:textId="77777777" w:rsidR="00094632" w:rsidRDefault="00094632" w:rsidP="00094632">
      <w:r>
        <w:lastRenderedPageBreak/>
        <w:t>Novamint: a number of deployments in GEO and LEO are ongoing</w:t>
      </w:r>
    </w:p>
    <w:p w14:paraId="0B26A96B" w14:textId="77777777" w:rsidR="00094632" w:rsidRDefault="00094632" w:rsidP="00094632">
      <w:r>
        <w:t>Deutsche Telekom: we should have separate WIs, one for NR NTN and one for LTE NB-IoT for NTN</w:t>
      </w:r>
    </w:p>
    <w:p w14:paraId="653E15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58CB" w14:textId="77777777" w:rsidR="00094632" w:rsidRDefault="00094632" w:rsidP="00094632">
      <w:pPr>
        <w:rPr>
          <w:rFonts w:ascii="Arial" w:hAnsi="Arial" w:cs="Arial"/>
          <w:b/>
          <w:sz w:val="24"/>
        </w:rPr>
      </w:pPr>
      <w:r>
        <w:rPr>
          <w:rFonts w:ascii="Arial" w:hAnsi="Arial" w:cs="Arial"/>
          <w:b/>
          <w:color w:val="0000FF"/>
          <w:sz w:val="24"/>
        </w:rPr>
        <w:t>RP-232037</w:t>
      </w:r>
      <w:r>
        <w:rPr>
          <w:rFonts w:ascii="Arial" w:hAnsi="Arial" w:cs="Arial"/>
          <w:b/>
          <w:color w:val="0000FF"/>
          <w:sz w:val="24"/>
        </w:rPr>
        <w:tab/>
      </w:r>
      <w:r>
        <w:rPr>
          <w:rFonts w:ascii="Arial" w:hAnsi="Arial" w:cs="Arial"/>
          <w:b/>
          <w:sz w:val="24"/>
        </w:rPr>
        <w:t>NTN enhancements in Rel-19</w:t>
      </w:r>
    </w:p>
    <w:p w14:paraId="688D27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307B52" w14:textId="77777777" w:rsidR="00094632" w:rsidRDefault="00094632" w:rsidP="00094632">
      <w:pPr>
        <w:rPr>
          <w:rFonts w:ascii="Arial" w:hAnsi="Arial" w:cs="Arial"/>
          <w:b/>
        </w:rPr>
      </w:pPr>
      <w:r>
        <w:rPr>
          <w:rFonts w:ascii="Arial" w:hAnsi="Arial" w:cs="Arial"/>
          <w:b/>
        </w:rPr>
        <w:t xml:space="preserve">Discussion: </w:t>
      </w:r>
    </w:p>
    <w:p w14:paraId="00F79FE8" w14:textId="77777777" w:rsidR="00094632" w:rsidRDefault="00094632" w:rsidP="00094632">
      <w:r>
        <w:t>Samsung: last slide had to be uodated</w:t>
      </w:r>
    </w:p>
    <w:p w14:paraId="36BE33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RP-232650</w:t>
      </w:r>
      <w:r>
        <w:rPr>
          <w:color w:val="993300"/>
          <w:u w:val="single"/>
        </w:rPr>
        <w:t>.</w:t>
      </w:r>
    </w:p>
    <w:p w14:paraId="39D2C24F" w14:textId="77777777" w:rsidR="00094632" w:rsidRDefault="00094632" w:rsidP="00094632">
      <w:pPr>
        <w:rPr>
          <w:rFonts w:ascii="Arial" w:hAnsi="Arial" w:cs="Arial"/>
          <w:b/>
          <w:sz w:val="24"/>
        </w:rPr>
      </w:pPr>
      <w:r>
        <w:rPr>
          <w:rFonts w:ascii="Arial" w:hAnsi="Arial" w:cs="Arial"/>
          <w:b/>
          <w:color w:val="0000FF"/>
          <w:sz w:val="24"/>
        </w:rPr>
        <w:t>RP-232650</w:t>
      </w:r>
      <w:r>
        <w:rPr>
          <w:rFonts w:ascii="Arial" w:hAnsi="Arial" w:cs="Arial"/>
          <w:b/>
          <w:color w:val="0000FF"/>
          <w:sz w:val="24"/>
        </w:rPr>
        <w:tab/>
      </w:r>
      <w:r>
        <w:rPr>
          <w:rFonts w:ascii="Arial" w:hAnsi="Arial" w:cs="Arial"/>
          <w:b/>
          <w:sz w:val="24"/>
        </w:rPr>
        <w:t>NTN enhancements in Rel-19</w:t>
      </w:r>
    </w:p>
    <w:p w14:paraId="657512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644A8B" w14:textId="77777777" w:rsidR="00094632" w:rsidRDefault="00094632" w:rsidP="00094632">
      <w:pPr>
        <w:rPr>
          <w:color w:val="808080"/>
        </w:rPr>
      </w:pPr>
      <w:r>
        <w:rPr>
          <w:color w:val="808080"/>
        </w:rPr>
        <w:t>(Replaces RP-232037)</w:t>
      </w:r>
    </w:p>
    <w:p w14:paraId="3D8C89AB" w14:textId="77777777" w:rsidR="00094632" w:rsidRDefault="00094632" w:rsidP="00094632">
      <w:pPr>
        <w:rPr>
          <w:rFonts w:ascii="Arial" w:hAnsi="Arial" w:cs="Arial"/>
          <w:b/>
        </w:rPr>
      </w:pPr>
      <w:r>
        <w:rPr>
          <w:rFonts w:ascii="Arial" w:hAnsi="Arial" w:cs="Arial"/>
          <w:b/>
        </w:rPr>
        <w:t xml:space="preserve">Discussion: </w:t>
      </w:r>
    </w:p>
    <w:p w14:paraId="538A306C" w14:textId="77777777" w:rsidR="00094632" w:rsidRDefault="00094632" w:rsidP="00094632">
      <w:r>
        <w:t>Vodafone: we have done satellite now for 3 releases so we should not add a lot of further enhancements before the system is really in operation</w:t>
      </w:r>
    </w:p>
    <w:p w14:paraId="77708E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95B3C" w14:textId="77777777" w:rsidR="00094632" w:rsidRDefault="00094632" w:rsidP="00094632">
      <w:pPr>
        <w:rPr>
          <w:rFonts w:ascii="Arial" w:hAnsi="Arial" w:cs="Arial"/>
          <w:b/>
          <w:sz w:val="24"/>
        </w:rPr>
      </w:pPr>
      <w:r>
        <w:rPr>
          <w:rFonts w:ascii="Arial" w:hAnsi="Arial" w:cs="Arial"/>
          <w:b/>
          <w:color w:val="0000FF"/>
          <w:sz w:val="24"/>
        </w:rPr>
        <w:t>RP-232299</w:t>
      </w:r>
      <w:r>
        <w:rPr>
          <w:rFonts w:ascii="Arial" w:hAnsi="Arial" w:cs="Arial"/>
          <w:b/>
          <w:color w:val="0000FF"/>
          <w:sz w:val="24"/>
        </w:rPr>
        <w:tab/>
      </w:r>
      <w:r>
        <w:rPr>
          <w:rFonts w:ascii="Arial" w:hAnsi="Arial" w:cs="Arial"/>
          <w:b/>
          <w:sz w:val="24"/>
        </w:rPr>
        <w:t>Evolution of NTN for Release 19</w:t>
      </w:r>
    </w:p>
    <w:p w14:paraId="65FDDF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76659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9CCB" w14:textId="77777777" w:rsidR="00094632" w:rsidRDefault="00094632" w:rsidP="00094632">
      <w:pPr>
        <w:rPr>
          <w:rFonts w:ascii="Arial" w:hAnsi="Arial" w:cs="Arial"/>
          <w:b/>
          <w:sz w:val="24"/>
        </w:rPr>
      </w:pPr>
      <w:r>
        <w:rPr>
          <w:rFonts w:ascii="Arial" w:hAnsi="Arial" w:cs="Arial"/>
          <w:b/>
          <w:color w:val="0000FF"/>
          <w:sz w:val="24"/>
        </w:rPr>
        <w:t>RP-231591</w:t>
      </w:r>
      <w:r>
        <w:rPr>
          <w:rFonts w:ascii="Arial" w:hAnsi="Arial" w:cs="Arial"/>
          <w:b/>
          <w:color w:val="0000FF"/>
          <w:sz w:val="24"/>
        </w:rPr>
        <w:tab/>
      </w:r>
      <w:r>
        <w:rPr>
          <w:rFonts w:ascii="Arial" w:hAnsi="Arial" w:cs="Arial"/>
          <w:b/>
          <w:sz w:val="24"/>
        </w:rPr>
        <w:t>Deutsche Telekom’s NR NTN &amp; IoT-NTN objectives</w:t>
      </w:r>
    </w:p>
    <w:p w14:paraId="22DBC0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3750D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0B44" w14:textId="77777777" w:rsidR="00094632" w:rsidRDefault="00094632" w:rsidP="00094632">
      <w:pPr>
        <w:rPr>
          <w:rFonts w:ascii="Arial" w:hAnsi="Arial" w:cs="Arial"/>
          <w:b/>
          <w:sz w:val="24"/>
        </w:rPr>
      </w:pPr>
      <w:r>
        <w:rPr>
          <w:rFonts w:ascii="Arial" w:hAnsi="Arial" w:cs="Arial"/>
          <w:b/>
          <w:color w:val="0000FF"/>
          <w:sz w:val="24"/>
        </w:rPr>
        <w:t>RP-231707</w:t>
      </w:r>
      <w:r>
        <w:rPr>
          <w:rFonts w:ascii="Arial" w:hAnsi="Arial" w:cs="Arial"/>
          <w:b/>
          <w:color w:val="0000FF"/>
          <w:sz w:val="24"/>
        </w:rPr>
        <w:tab/>
      </w:r>
      <w:r>
        <w:rPr>
          <w:rFonts w:ascii="Arial" w:hAnsi="Arial" w:cs="Arial"/>
          <w:b/>
          <w:sz w:val="24"/>
        </w:rPr>
        <w:t>NTN evolution in Rel-19</w:t>
      </w:r>
    </w:p>
    <w:p w14:paraId="0F96EEB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C50D9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39527" w14:textId="77777777" w:rsidR="00094632" w:rsidRDefault="00094632" w:rsidP="00094632">
      <w:pPr>
        <w:rPr>
          <w:rFonts w:ascii="Arial" w:hAnsi="Arial" w:cs="Arial"/>
          <w:b/>
          <w:sz w:val="24"/>
        </w:rPr>
      </w:pPr>
      <w:r>
        <w:rPr>
          <w:rFonts w:ascii="Arial" w:hAnsi="Arial" w:cs="Arial"/>
          <w:b/>
          <w:color w:val="0000FF"/>
          <w:sz w:val="24"/>
        </w:rPr>
        <w:t>RP-231720</w:t>
      </w:r>
      <w:r>
        <w:rPr>
          <w:rFonts w:ascii="Arial" w:hAnsi="Arial" w:cs="Arial"/>
          <w:b/>
          <w:color w:val="0000FF"/>
          <w:sz w:val="24"/>
        </w:rPr>
        <w:tab/>
      </w:r>
      <w:r>
        <w:rPr>
          <w:rFonts w:ascii="Arial" w:hAnsi="Arial" w:cs="Arial"/>
          <w:b/>
          <w:sz w:val="24"/>
        </w:rPr>
        <w:t>Views on scope for NTN enhancements in Rel-19</w:t>
      </w:r>
    </w:p>
    <w:p w14:paraId="686DDAB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96CD81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A4E2F" w14:textId="77777777" w:rsidR="00094632" w:rsidRDefault="00094632" w:rsidP="00094632">
      <w:pPr>
        <w:rPr>
          <w:rFonts w:ascii="Arial" w:hAnsi="Arial" w:cs="Arial"/>
          <w:b/>
          <w:sz w:val="24"/>
        </w:rPr>
      </w:pPr>
      <w:r>
        <w:rPr>
          <w:rFonts w:ascii="Arial" w:hAnsi="Arial" w:cs="Arial"/>
          <w:b/>
          <w:color w:val="0000FF"/>
          <w:sz w:val="24"/>
        </w:rPr>
        <w:t>RP-231777</w:t>
      </w:r>
      <w:r>
        <w:rPr>
          <w:rFonts w:ascii="Arial" w:hAnsi="Arial" w:cs="Arial"/>
          <w:b/>
          <w:color w:val="0000FF"/>
          <w:sz w:val="24"/>
        </w:rPr>
        <w:tab/>
      </w:r>
      <w:r>
        <w:rPr>
          <w:rFonts w:ascii="Arial" w:hAnsi="Arial" w:cs="Arial"/>
          <w:b/>
          <w:sz w:val="24"/>
        </w:rPr>
        <w:t>Discussion on NTN evolution for Rel-19</w:t>
      </w:r>
    </w:p>
    <w:p w14:paraId="03862F8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DA08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EB138" w14:textId="77777777" w:rsidR="00094632" w:rsidRDefault="00094632" w:rsidP="00094632">
      <w:pPr>
        <w:rPr>
          <w:rFonts w:ascii="Arial" w:hAnsi="Arial" w:cs="Arial"/>
          <w:b/>
          <w:sz w:val="24"/>
        </w:rPr>
      </w:pPr>
      <w:r>
        <w:rPr>
          <w:rFonts w:ascii="Arial" w:hAnsi="Arial" w:cs="Arial"/>
          <w:b/>
          <w:color w:val="0000FF"/>
          <w:sz w:val="24"/>
        </w:rPr>
        <w:lastRenderedPageBreak/>
        <w:t>RP-231795</w:t>
      </w:r>
      <w:r>
        <w:rPr>
          <w:rFonts w:ascii="Arial" w:hAnsi="Arial" w:cs="Arial"/>
          <w:b/>
          <w:color w:val="0000FF"/>
          <w:sz w:val="24"/>
        </w:rPr>
        <w:tab/>
      </w:r>
      <w:r>
        <w:rPr>
          <w:rFonts w:ascii="Arial" w:hAnsi="Arial" w:cs="Arial"/>
          <w:b/>
          <w:sz w:val="24"/>
        </w:rPr>
        <w:t>Rel-19 NTN evolution (RAN2-led)</w:t>
      </w:r>
    </w:p>
    <w:p w14:paraId="576193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5EAD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89DDC" w14:textId="77777777" w:rsidR="00094632" w:rsidRDefault="00094632" w:rsidP="00094632">
      <w:pPr>
        <w:rPr>
          <w:rFonts w:ascii="Arial" w:hAnsi="Arial" w:cs="Arial"/>
          <w:b/>
          <w:sz w:val="24"/>
        </w:rPr>
      </w:pPr>
      <w:r>
        <w:rPr>
          <w:rFonts w:ascii="Arial" w:hAnsi="Arial" w:cs="Arial"/>
          <w:b/>
          <w:color w:val="0000FF"/>
          <w:sz w:val="24"/>
        </w:rPr>
        <w:t>RP-231839</w:t>
      </w:r>
      <w:r>
        <w:rPr>
          <w:rFonts w:ascii="Arial" w:hAnsi="Arial" w:cs="Arial"/>
          <w:b/>
          <w:color w:val="0000FF"/>
          <w:sz w:val="24"/>
        </w:rPr>
        <w:tab/>
      </w:r>
      <w:r>
        <w:rPr>
          <w:rFonts w:ascii="Arial" w:hAnsi="Arial" w:cs="Arial"/>
          <w:b/>
          <w:sz w:val="24"/>
        </w:rPr>
        <w:t>Discussion on NTN Enhancements for Rel-19</w:t>
      </w:r>
    </w:p>
    <w:p w14:paraId="130CD19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6DD28C49" w14:textId="77777777" w:rsidR="00094632" w:rsidRDefault="00094632" w:rsidP="00094632">
      <w:pPr>
        <w:rPr>
          <w:rFonts w:ascii="Arial" w:hAnsi="Arial" w:cs="Arial"/>
          <w:b/>
        </w:rPr>
      </w:pPr>
      <w:r>
        <w:rPr>
          <w:rFonts w:ascii="Arial" w:hAnsi="Arial" w:cs="Arial"/>
          <w:b/>
        </w:rPr>
        <w:t xml:space="preserve">Discussion: </w:t>
      </w:r>
    </w:p>
    <w:p w14:paraId="415CD052" w14:textId="2151CDB2" w:rsidR="00094632" w:rsidRDefault="00094632" w:rsidP="00094632">
      <w:r>
        <w:t>moved from AI 9.3.2.7 to AI 8</w:t>
      </w:r>
      <w:r w:rsidR="00BB479A">
        <w:t>A</w:t>
      </w:r>
      <w:r>
        <w:t>.2.7</w:t>
      </w:r>
    </w:p>
    <w:p w14:paraId="20B0A0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99C0" w14:textId="77777777" w:rsidR="00094632" w:rsidRDefault="00094632" w:rsidP="00094632">
      <w:pPr>
        <w:rPr>
          <w:rFonts w:ascii="Arial" w:hAnsi="Arial" w:cs="Arial"/>
          <w:b/>
          <w:sz w:val="24"/>
        </w:rPr>
      </w:pPr>
      <w:r>
        <w:rPr>
          <w:rFonts w:ascii="Arial" w:hAnsi="Arial" w:cs="Arial"/>
          <w:b/>
          <w:color w:val="0000FF"/>
          <w:sz w:val="24"/>
        </w:rPr>
        <w:t>RP-231872</w:t>
      </w:r>
      <w:r>
        <w:rPr>
          <w:rFonts w:ascii="Arial" w:hAnsi="Arial" w:cs="Arial"/>
          <w:b/>
          <w:color w:val="0000FF"/>
          <w:sz w:val="24"/>
        </w:rPr>
        <w:tab/>
      </w:r>
      <w:r>
        <w:rPr>
          <w:rFonts w:ascii="Arial" w:hAnsi="Arial" w:cs="Arial"/>
          <w:b/>
          <w:sz w:val="24"/>
        </w:rPr>
        <w:t>Further NTN enhancement</w:t>
      </w:r>
    </w:p>
    <w:p w14:paraId="11FE36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8A92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8BB27" w14:textId="77777777" w:rsidR="00094632" w:rsidRDefault="00094632" w:rsidP="00094632">
      <w:pPr>
        <w:rPr>
          <w:rFonts w:ascii="Arial" w:hAnsi="Arial" w:cs="Arial"/>
          <w:b/>
          <w:sz w:val="24"/>
        </w:rPr>
      </w:pPr>
      <w:r>
        <w:rPr>
          <w:rFonts w:ascii="Arial" w:hAnsi="Arial" w:cs="Arial"/>
          <w:b/>
          <w:color w:val="0000FF"/>
          <w:sz w:val="24"/>
        </w:rPr>
        <w:t>RP-231907</w:t>
      </w:r>
      <w:r>
        <w:rPr>
          <w:rFonts w:ascii="Arial" w:hAnsi="Arial" w:cs="Arial"/>
          <w:b/>
          <w:color w:val="0000FF"/>
          <w:sz w:val="24"/>
        </w:rPr>
        <w:tab/>
      </w:r>
      <w:r>
        <w:rPr>
          <w:rFonts w:ascii="Arial" w:hAnsi="Arial" w:cs="Arial"/>
          <w:b/>
          <w:sz w:val="24"/>
        </w:rPr>
        <w:t>NTN/IoT-NTN enhancements for Rel-19</w:t>
      </w:r>
    </w:p>
    <w:p w14:paraId="18A0A0A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3F3C0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5FFE" w14:textId="77777777" w:rsidR="00094632" w:rsidRDefault="00094632" w:rsidP="00094632">
      <w:pPr>
        <w:rPr>
          <w:rFonts w:ascii="Arial" w:hAnsi="Arial" w:cs="Arial"/>
          <w:b/>
          <w:sz w:val="24"/>
        </w:rPr>
      </w:pPr>
      <w:r>
        <w:rPr>
          <w:rFonts w:ascii="Arial" w:hAnsi="Arial" w:cs="Arial"/>
          <w:b/>
          <w:color w:val="0000FF"/>
          <w:sz w:val="24"/>
        </w:rPr>
        <w:t>RP-231931</w:t>
      </w:r>
      <w:r>
        <w:rPr>
          <w:rFonts w:ascii="Arial" w:hAnsi="Arial" w:cs="Arial"/>
          <w:b/>
          <w:color w:val="0000FF"/>
          <w:sz w:val="24"/>
        </w:rPr>
        <w:tab/>
      </w:r>
      <w:r>
        <w:rPr>
          <w:rFonts w:ascii="Arial" w:hAnsi="Arial" w:cs="Arial"/>
          <w:b/>
          <w:sz w:val="24"/>
        </w:rPr>
        <w:t>NTN enhancements in Rel-19</w:t>
      </w:r>
    </w:p>
    <w:p w14:paraId="0B425F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C5B5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B2D53" w14:textId="77777777" w:rsidR="00094632" w:rsidRDefault="00094632" w:rsidP="00094632">
      <w:pPr>
        <w:rPr>
          <w:rFonts w:ascii="Arial" w:hAnsi="Arial" w:cs="Arial"/>
          <w:b/>
          <w:sz w:val="24"/>
        </w:rPr>
      </w:pPr>
      <w:r>
        <w:rPr>
          <w:rFonts w:ascii="Arial" w:hAnsi="Arial" w:cs="Arial"/>
          <w:b/>
          <w:color w:val="0000FF"/>
          <w:sz w:val="24"/>
        </w:rPr>
        <w:t>RP-231937</w:t>
      </w:r>
      <w:r>
        <w:rPr>
          <w:rFonts w:ascii="Arial" w:hAnsi="Arial" w:cs="Arial"/>
          <w:b/>
          <w:color w:val="0000FF"/>
          <w:sz w:val="24"/>
        </w:rPr>
        <w:tab/>
      </w:r>
      <w:r>
        <w:rPr>
          <w:rFonts w:ascii="Arial" w:hAnsi="Arial" w:cs="Arial"/>
          <w:b/>
          <w:sz w:val="24"/>
        </w:rPr>
        <w:t>CAICT  views on R19 NR NTN</w:t>
      </w:r>
    </w:p>
    <w:p w14:paraId="6CF6A0A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4C7E9F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B39C5" w14:textId="77777777" w:rsidR="00094632" w:rsidRDefault="00094632" w:rsidP="00094632">
      <w:pPr>
        <w:rPr>
          <w:rFonts w:ascii="Arial" w:hAnsi="Arial" w:cs="Arial"/>
          <w:b/>
          <w:sz w:val="24"/>
        </w:rPr>
      </w:pPr>
      <w:r>
        <w:rPr>
          <w:rFonts w:ascii="Arial" w:hAnsi="Arial" w:cs="Arial"/>
          <w:b/>
          <w:color w:val="0000FF"/>
          <w:sz w:val="24"/>
        </w:rPr>
        <w:t>RP-231979</w:t>
      </w:r>
      <w:r>
        <w:rPr>
          <w:rFonts w:ascii="Arial" w:hAnsi="Arial" w:cs="Arial"/>
          <w:b/>
          <w:color w:val="0000FF"/>
          <w:sz w:val="24"/>
        </w:rPr>
        <w:tab/>
      </w:r>
      <w:r>
        <w:rPr>
          <w:rFonts w:ascii="Arial" w:hAnsi="Arial" w:cs="Arial"/>
          <w:b/>
          <w:sz w:val="24"/>
        </w:rPr>
        <w:t>Skylo's views on NTN Release 19 scope</w:t>
      </w:r>
    </w:p>
    <w:p w14:paraId="7F7404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Skylo Technologies</w:t>
      </w:r>
    </w:p>
    <w:p w14:paraId="20CFE7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9854" w14:textId="77777777" w:rsidR="00094632" w:rsidRDefault="00094632" w:rsidP="00094632">
      <w:pPr>
        <w:rPr>
          <w:rFonts w:ascii="Arial" w:hAnsi="Arial" w:cs="Arial"/>
          <w:b/>
          <w:sz w:val="24"/>
        </w:rPr>
      </w:pPr>
      <w:r>
        <w:rPr>
          <w:rFonts w:ascii="Arial" w:hAnsi="Arial" w:cs="Arial"/>
          <w:b/>
          <w:color w:val="0000FF"/>
          <w:sz w:val="24"/>
        </w:rPr>
        <w:t>RP-231988</w:t>
      </w:r>
      <w:r>
        <w:rPr>
          <w:rFonts w:ascii="Arial" w:hAnsi="Arial" w:cs="Arial"/>
          <w:b/>
          <w:color w:val="0000FF"/>
          <w:sz w:val="24"/>
        </w:rPr>
        <w:tab/>
      </w:r>
      <w:r>
        <w:rPr>
          <w:rFonts w:ascii="Arial" w:hAnsi="Arial" w:cs="Arial"/>
          <w:b/>
          <w:sz w:val="24"/>
        </w:rPr>
        <w:t>Non-Terrestrial Network (NTN) Enhancements for Rel-19</w:t>
      </w:r>
    </w:p>
    <w:p w14:paraId="696DC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33EAA6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CD2CB" w14:textId="77777777" w:rsidR="00094632" w:rsidRDefault="00094632" w:rsidP="00094632">
      <w:pPr>
        <w:rPr>
          <w:rFonts w:ascii="Arial" w:hAnsi="Arial" w:cs="Arial"/>
          <w:b/>
          <w:sz w:val="24"/>
        </w:rPr>
      </w:pPr>
      <w:r>
        <w:rPr>
          <w:rFonts w:ascii="Arial" w:hAnsi="Arial" w:cs="Arial"/>
          <w:b/>
          <w:color w:val="0000FF"/>
          <w:sz w:val="24"/>
        </w:rPr>
        <w:t>RP-232055</w:t>
      </w:r>
      <w:r>
        <w:rPr>
          <w:rFonts w:ascii="Arial" w:hAnsi="Arial" w:cs="Arial"/>
          <w:b/>
          <w:color w:val="0000FF"/>
          <w:sz w:val="24"/>
        </w:rPr>
        <w:tab/>
      </w:r>
      <w:r>
        <w:rPr>
          <w:rFonts w:ascii="Arial" w:hAnsi="Arial" w:cs="Arial"/>
          <w:b/>
          <w:sz w:val="24"/>
        </w:rPr>
        <w:t>Consideration on NTN evolution</w:t>
      </w:r>
    </w:p>
    <w:p w14:paraId="1ACF7C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DEA088" w14:textId="77777777" w:rsidR="00094632" w:rsidRDefault="00094632" w:rsidP="00094632">
      <w:pPr>
        <w:rPr>
          <w:rFonts w:ascii="Arial" w:hAnsi="Arial" w:cs="Arial"/>
          <w:b/>
        </w:rPr>
      </w:pPr>
      <w:r>
        <w:rPr>
          <w:rFonts w:ascii="Arial" w:hAnsi="Arial" w:cs="Arial"/>
          <w:b/>
        </w:rPr>
        <w:t xml:space="preserve">Abstract: </w:t>
      </w:r>
    </w:p>
    <w:p w14:paraId="0BC14FDC" w14:textId="77777777" w:rsidR="00094632" w:rsidRDefault="00094632" w:rsidP="00094632">
      <w:r>
        <w:lastRenderedPageBreak/>
        <w:t>Proposal on R19 enhancements for NR NTN and IoT NTN</w:t>
      </w:r>
    </w:p>
    <w:p w14:paraId="122165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4D4F6" w14:textId="77777777" w:rsidR="00094632" w:rsidRDefault="00094632" w:rsidP="00094632">
      <w:pPr>
        <w:rPr>
          <w:rFonts w:ascii="Arial" w:hAnsi="Arial" w:cs="Arial"/>
          <w:b/>
          <w:sz w:val="24"/>
        </w:rPr>
      </w:pPr>
      <w:r>
        <w:rPr>
          <w:rFonts w:ascii="Arial" w:hAnsi="Arial" w:cs="Arial"/>
          <w:b/>
          <w:color w:val="0000FF"/>
          <w:sz w:val="24"/>
        </w:rPr>
        <w:t>RP-232078</w:t>
      </w:r>
      <w:r>
        <w:rPr>
          <w:rFonts w:ascii="Arial" w:hAnsi="Arial" w:cs="Arial"/>
          <w:b/>
          <w:color w:val="0000FF"/>
          <w:sz w:val="24"/>
        </w:rPr>
        <w:tab/>
      </w:r>
      <w:r>
        <w:rPr>
          <w:rFonts w:ascii="Arial" w:hAnsi="Arial" w:cs="Arial"/>
          <w:b/>
          <w:sz w:val="24"/>
        </w:rPr>
        <w:t>Further enhancements on NR NTN</w:t>
      </w:r>
    </w:p>
    <w:p w14:paraId="53DA9D0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4C646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9F88D" w14:textId="77777777" w:rsidR="00094632" w:rsidRDefault="00094632" w:rsidP="00094632">
      <w:pPr>
        <w:rPr>
          <w:rFonts w:ascii="Arial" w:hAnsi="Arial" w:cs="Arial"/>
          <w:b/>
          <w:sz w:val="24"/>
        </w:rPr>
      </w:pPr>
      <w:r>
        <w:rPr>
          <w:rFonts w:ascii="Arial" w:hAnsi="Arial" w:cs="Arial"/>
          <w:b/>
          <w:color w:val="0000FF"/>
          <w:sz w:val="24"/>
        </w:rPr>
        <w:t>RP-232096</w:t>
      </w:r>
      <w:r>
        <w:rPr>
          <w:rFonts w:ascii="Arial" w:hAnsi="Arial" w:cs="Arial"/>
          <w:b/>
          <w:color w:val="0000FF"/>
          <w:sz w:val="24"/>
        </w:rPr>
        <w:tab/>
      </w:r>
      <w:r>
        <w:rPr>
          <w:rFonts w:ascii="Arial" w:hAnsi="Arial" w:cs="Arial"/>
          <w:b/>
          <w:sz w:val="24"/>
        </w:rPr>
        <w:t>Views On NTN evolution in R19</w:t>
      </w:r>
    </w:p>
    <w:p w14:paraId="734109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1266E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0DDC6" w14:textId="77777777" w:rsidR="00094632" w:rsidRDefault="00094632" w:rsidP="00094632">
      <w:pPr>
        <w:rPr>
          <w:rFonts w:ascii="Arial" w:hAnsi="Arial" w:cs="Arial"/>
          <w:b/>
          <w:sz w:val="24"/>
        </w:rPr>
      </w:pPr>
      <w:r>
        <w:rPr>
          <w:rFonts w:ascii="Arial" w:hAnsi="Arial" w:cs="Arial"/>
          <w:b/>
          <w:color w:val="0000FF"/>
          <w:sz w:val="24"/>
        </w:rPr>
        <w:t>RP-232131</w:t>
      </w:r>
      <w:r>
        <w:rPr>
          <w:rFonts w:ascii="Arial" w:hAnsi="Arial" w:cs="Arial"/>
          <w:b/>
          <w:color w:val="0000FF"/>
          <w:sz w:val="24"/>
        </w:rPr>
        <w:tab/>
      </w:r>
      <w:r>
        <w:rPr>
          <w:rFonts w:ascii="Arial" w:hAnsi="Arial" w:cs="Arial"/>
          <w:b/>
          <w:sz w:val="24"/>
        </w:rPr>
        <w:t>Views on the NTN enhancement in Rel-19</w:t>
      </w:r>
    </w:p>
    <w:p w14:paraId="5128E22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2879AB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E783B" w14:textId="77777777" w:rsidR="00094632" w:rsidRDefault="00094632" w:rsidP="00094632">
      <w:pPr>
        <w:rPr>
          <w:rFonts w:ascii="Arial" w:hAnsi="Arial" w:cs="Arial"/>
          <w:b/>
          <w:sz w:val="24"/>
        </w:rPr>
      </w:pPr>
      <w:r>
        <w:rPr>
          <w:rFonts w:ascii="Arial" w:hAnsi="Arial" w:cs="Arial"/>
          <w:b/>
          <w:color w:val="0000FF"/>
          <w:sz w:val="24"/>
        </w:rPr>
        <w:t>RP-232154</w:t>
      </w:r>
      <w:r>
        <w:rPr>
          <w:rFonts w:ascii="Arial" w:hAnsi="Arial" w:cs="Arial"/>
          <w:b/>
          <w:color w:val="0000FF"/>
          <w:sz w:val="24"/>
        </w:rPr>
        <w:tab/>
      </w:r>
      <w:r>
        <w:rPr>
          <w:rFonts w:ascii="Arial" w:hAnsi="Arial" w:cs="Arial"/>
          <w:b/>
          <w:sz w:val="24"/>
        </w:rPr>
        <w:t>Views on NTN for Rel-19</w:t>
      </w:r>
    </w:p>
    <w:p w14:paraId="4C1751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5B045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BE27" w14:textId="77777777" w:rsidR="00094632" w:rsidRDefault="00094632" w:rsidP="00094632">
      <w:pPr>
        <w:rPr>
          <w:rFonts w:ascii="Arial" w:hAnsi="Arial" w:cs="Arial"/>
          <w:b/>
          <w:sz w:val="24"/>
        </w:rPr>
      </w:pPr>
      <w:r>
        <w:rPr>
          <w:rFonts w:ascii="Arial" w:hAnsi="Arial" w:cs="Arial"/>
          <w:b/>
          <w:color w:val="0000FF"/>
          <w:sz w:val="24"/>
        </w:rPr>
        <w:t>RP-232185</w:t>
      </w:r>
      <w:r>
        <w:rPr>
          <w:rFonts w:ascii="Arial" w:hAnsi="Arial" w:cs="Arial"/>
          <w:b/>
          <w:color w:val="0000FF"/>
          <w:sz w:val="24"/>
        </w:rPr>
        <w:tab/>
      </w:r>
      <w:r>
        <w:rPr>
          <w:rFonts w:ascii="Arial" w:hAnsi="Arial" w:cs="Arial"/>
          <w:b/>
          <w:sz w:val="24"/>
        </w:rPr>
        <w:t xml:space="preserve">Views on Rel-19 NTN Evolution </w:t>
      </w:r>
    </w:p>
    <w:p w14:paraId="2F26B1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A73E1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83F5" w14:textId="77777777" w:rsidR="00094632" w:rsidRDefault="00094632" w:rsidP="00094632">
      <w:pPr>
        <w:rPr>
          <w:rFonts w:ascii="Arial" w:hAnsi="Arial" w:cs="Arial"/>
          <w:b/>
          <w:sz w:val="24"/>
        </w:rPr>
      </w:pPr>
      <w:r>
        <w:rPr>
          <w:rFonts w:ascii="Arial" w:hAnsi="Arial" w:cs="Arial"/>
          <w:b/>
          <w:color w:val="0000FF"/>
          <w:sz w:val="24"/>
        </w:rPr>
        <w:t>RP-232210</w:t>
      </w:r>
      <w:r>
        <w:rPr>
          <w:rFonts w:ascii="Arial" w:hAnsi="Arial" w:cs="Arial"/>
          <w:b/>
          <w:color w:val="0000FF"/>
          <w:sz w:val="24"/>
        </w:rPr>
        <w:tab/>
      </w:r>
      <w:r>
        <w:rPr>
          <w:rFonts w:ascii="Arial" w:hAnsi="Arial" w:cs="Arial"/>
          <w:b/>
          <w:sz w:val="24"/>
        </w:rPr>
        <w:t>NR NTN evolution in R19</w:t>
      </w:r>
    </w:p>
    <w:p w14:paraId="246722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395E4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DDDC7" w14:textId="77777777" w:rsidR="00094632" w:rsidRDefault="00094632" w:rsidP="00094632">
      <w:pPr>
        <w:rPr>
          <w:rFonts w:ascii="Arial" w:hAnsi="Arial" w:cs="Arial"/>
          <w:b/>
          <w:sz w:val="24"/>
        </w:rPr>
      </w:pPr>
      <w:r>
        <w:rPr>
          <w:rFonts w:ascii="Arial" w:hAnsi="Arial" w:cs="Arial"/>
          <w:b/>
          <w:color w:val="0000FF"/>
          <w:sz w:val="24"/>
        </w:rPr>
        <w:t>RP-232330</w:t>
      </w:r>
      <w:r>
        <w:rPr>
          <w:rFonts w:ascii="Arial" w:hAnsi="Arial" w:cs="Arial"/>
          <w:b/>
          <w:color w:val="0000FF"/>
          <w:sz w:val="24"/>
        </w:rPr>
        <w:tab/>
      </w:r>
      <w:r>
        <w:rPr>
          <w:rFonts w:ascii="Arial" w:hAnsi="Arial" w:cs="Arial"/>
          <w:b/>
          <w:sz w:val="24"/>
        </w:rPr>
        <w:t>[RAN1-led] NTN Enhancements (NR, IoT)</w:t>
      </w:r>
    </w:p>
    <w:p w14:paraId="1FB1F3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3CE00" w14:textId="77777777" w:rsidR="00094632" w:rsidRDefault="00094632" w:rsidP="00094632">
      <w:pPr>
        <w:rPr>
          <w:rFonts w:ascii="Arial" w:hAnsi="Arial" w:cs="Arial"/>
          <w:b/>
        </w:rPr>
      </w:pPr>
      <w:r>
        <w:rPr>
          <w:rFonts w:ascii="Arial" w:hAnsi="Arial" w:cs="Arial"/>
          <w:b/>
        </w:rPr>
        <w:t xml:space="preserve">Abstract: </w:t>
      </w:r>
    </w:p>
    <w:p w14:paraId="40929B16" w14:textId="77777777" w:rsidR="00094632" w:rsidRDefault="00094632" w:rsidP="00094632">
      <w:r>
        <w:t>Update of RWS-230127, RWS-230116</w:t>
      </w:r>
    </w:p>
    <w:p w14:paraId="5354609A" w14:textId="77777777" w:rsidR="00094632" w:rsidRDefault="00094632" w:rsidP="00094632"/>
    <w:p w14:paraId="670AC3F7" w14:textId="77777777" w:rsidR="00094632" w:rsidRDefault="00094632" w:rsidP="00094632">
      <w:r>
        <w:t xml:space="preserve">Further enhance RAN support to broaden the applicability of  NTN in terms of catered use cases and deployment scenario. Focus effort on defining enhancements that broaden the applicability of  NTN, rather than specifying </w:t>
      </w:r>
    </w:p>
    <w:p w14:paraId="230CDA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5504" w14:textId="77777777" w:rsidR="00094632" w:rsidRDefault="00094632" w:rsidP="00094632">
      <w:pPr>
        <w:rPr>
          <w:rFonts w:ascii="Arial" w:hAnsi="Arial" w:cs="Arial"/>
          <w:b/>
          <w:sz w:val="24"/>
        </w:rPr>
      </w:pPr>
      <w:r>
        <w:rPr>
          <w:rFonts w:ascii="Arial" w:hAnsi="Arial" w:cs="Arial"/>
          <w:b/>
          <w:color w:val="0000FF"/>
          <w:sz w:val="24"/>
        </w:rPr>
        <w:t>RP-232393</w:t>
      </w:r>
      <w:r>
        <w:rPr>
          <w:rFonts w:ascii="Arial" w:hAnsi="Arial" w:cs="Arial"/>
          <w:b/>
          <w:color w:val="0000FF"/>
          <w:sz w:val="24"/>
        </w:rPr>
        <w:tab/>
      </w:r>
      <w:r>
        <w:rPr>
          <w:rFonts w:ascii="Arial" w:hAnsi="Arial" w:cs="Arial"/>
          <w:b/>
          <w:sz w:val="24"/>
        </w:rPr>
        <w:t>NTN Evolution for Automotive Requirements</w:t>
      </w:r>
    </w:p>
    <w:p w14:paraId="22C63D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2A43F97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D759" w14:textId="77777777" w:rsidR="00094632" w:rsidRDefault="00094632" w:rsidP="00094632">
      <w:pPr>
        <w:rPr>
          <w:rFonts w:ascii="Arial" w:hAnsi="Arial" w:cs="Arial"/>
          <w:b/>
          <w:sz w:val="24"/>
        </w:rPr>
      </w:pPr>
      <w:r>
        <w:rPr>
          <w:rFonts w:ascii="Arial" w:hAnsi="Arial" w:cs="Arial"/>
          <w:b/>
          <w:color w:val="0000FF"/>
          <w:sz w:val="24"/>
        </w:rPr>
        <w:t>RP-232467</w:t>
      </w:r>
      <w:r>
        <w:rPr>
          <w:rFonts w:ascii="Arial" w:hAnsi="Arial" w:cs="Arial"/>
          <w:b/>
          <w:color w:val="0000FF"/>
          <w:sz w:val="24"/>
        </w:rPr>
        <w:tab/>
      </w:r>
      <w:r>
        <w:rPr>
          <w:rFonts w:ascii="Arial" w:hAnsi="Arial" w:cs="Arial"/>
          <w:b/>
          <w:sz w:val="24"/>
        </w:rPr>
        <w:t>Inmarsat-Viasat operator priorities for NTN Evolution in Release 19</w:t>
      </w:r>
    </w:p>
    <w:p w14:paraId="1CE31C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FCE98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RP-232595</w:t>
      </w:r>
      <w:r>
        <w:rPr>
          <w:color w:val="993300"/>
          <w:u w:val="single"/>
        </w:rPr>
        <w:t>.</w:t>
      </w:r>
    </w:p>
    <w:p w14:paraId="43CF3052" w14:textId="77777777" w:rsidR="00094632" w:rsidRDefault="00094632" w:rsidP="00094632">
      <w:pPr>
        <w:rPr>
          <w:rFonts w:ascii="Arial" w:hAnsi="Arial" w:cs="Arial"/>
          <w:b/>
          <w:sz w:val="24"/>
        </w:rPr>
      </w:pPr>
      <w:r>
        <w:rPr>
          <w:rFonts w:ascii="Arial" w:hAnsi="Arial" w:cs="Arial"/>
          <w:b/>
          <w:color w:val="0000FF"/>
          <w:sz w:val="24"/>
        </w:rPr>
        <w:t>RP-232595</w:t>
      </w:r>
      <w:r>
        <w:rPr>
          <w:rFonts w:ascii="Arial" w:hAnsi="Arial" w:cs="Arial"/>
          <w:b/>
          <w:color w:val="0000FF"/>
          <w:sz w:val="24"/>
        </w:rPr>
        <w:tab/>
      </w:r>
      <w:r>
        <w:rPr>
          <w:rFonts w:ascii="Arial" w:hAnsi="Arial" w:cs="Arial"/>
          <w:b/>
          <w:sz w:val="24"/>
        </w:rPr>
        <w:t>Inmarsat-Viasat operator priorities for NTN Evolution in Release 19</w:t>
      </w:r>
    </w:p>
    <w:p w14:paraId="7E7D858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3078F17A" w14:textId="77777777" w:rsidR="00094632" w:rsidRDefault="00094632" w:rsidP="00094632">
      <w:pPr>
        <w:rPr>
          <w:color w:val="808080"/>
        </w:rPr>
      </w:pPr>
      <w:r>
        <w:rPr>
          <w:color w:val="808080"/>
        </w:rPr>
        <w:t>(Replaces RP-232467)</w:t>
      </w:r>
    </w:p>
    <w:p w14:paraId="2AD48F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4BF5E" w14:textId="77777777" w:rsidR="00094632" w:rsidRDefault="00094632" w:rsidP="00094632">
      <w:pPr>
        <w:rPr>
          <w:rFonts w:ascii="Arial" w:hAnsi="Arial" w:cs="Arial"/>
          <w:b/>
          <w:sz w:val="24"/>
        </w:rPr>
      </w:pPr>
      <w:r>
        <w:rPr>
          <w:rFonts w:ascii="Arial" w:hAnsi="Arial" w:cs="Arial"/>
          <w:b/>
          <w:color w:val="0000FF"/>
          <w:sz w:val="24"/>
        </w:rPr>
        <w:t>RP-232527</w:t>
      </w:r>
      <w:r>
        <w:rPr>
          <w:rFonts w:ascii="Arial" w:hAnsi="Arial" w:cs="Arial"/>
          <w:b/>
          <w:color w:val="0000FF"/>
          <w:sz w:val="24"/>
        </w:rPr>
        <w:tab/>
      </w:r>
      <w:r>
        <w:rPr>
          <w:rFonts w:ascii="Arial" w:hAnsi="Arial" w:cs="Arial"/>
          <w:b/>
          <w:sz w:val="24"/>
        </w:rPr>
        <w:t>Rel-19 NTN enhancements</w:t>
      </w:r>
    </w:p>
    <w:p w14:paraId="464E468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3F55B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D4AB" w14:textId="77777777" w:rsidR="00094632" w:rsidRDefault="00094632" w:rsidP="00094632">
      <w:pPr>
        <w:rPr>
          <w:rFonts w:ascii="Arial" w:hAnsi="Arial" w:cs="Arial"/>
          <w:b/>
          <w:sz w:val="24"/>
        </w:rPr>
      </w:pPr>
      <w:r>
        <w:rPr>
          <w:rFonts w:ascii="Arial" w:hAnsi="Arial" w:cs="Arial"/>
          <w:b/>
          <w:color w:val="0000FF"/>
          <w:sz w:val="24"/>
        </w:rPr>
        <w:t>RP-232547</w:t>
      </w:r>
      <w:r>
        <w:rPr>
          <w:rFonts w:ascii="Arial" w:hAnsi="Arial" w:cs="Arial"/>
          <w:b/>
          <w:color w:val="0000FF"/>
          <w:sz w:val="24"/>
        </w:rPr>
        <w:tab/>
      </w:r>
      <w:r>
        <w:rPr>
          <w:rFonts w:ascii="Arial" w:hAnsi="Arial" w:cs="Arial"/>
          <w:b/>
          <w:sz w:val="24"/>
        </w:rPr>
        <w:t>Views on NTN in Rel 19</w:t>
      </w:r>
    </w:p>
    <w:p w14:paraId="059580E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537E32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732C2" w14:textId="77777777" w:rsidR="00094632" w:rsidRDefault="00094632" w:rsidP="00094632">
      <w:pPr>
        <w:rPr>
          <w:rFonts w:ascii="Arial" w:hAnsi="Arial" w:cs="Arial"/>
          <w:b/>
          <w:sz w:val="24"/>
        </w:rPr>
      </w:pPr>
      <w:r>
        <w:rPr>
          <w:rFonts w:ascii="Arial" w:hAnsi="Arial" w:cs="Arial"/>
          <w:b/>
          <w:color w:val="0000FF"/>
          <w:sz w:val="24"/>
        </w:rPr>
        <w:t>RP-232582</w:t>
      </w:r>
      <w:r>
        <w:rPr>
          <w:rFonts w:ascii="Arial" w:hAnsi="Arial" w:cs="Arial"/>
          <w:b/>
          <w:color w:val="0000FF"/>
          <w:sz w:val="24"/>
        </w:rPr>
        <w:tab/>
      </w:r>
      <w:r>
        <w:rPr>
          <w:rFonts w:ascii="Arial" w:hAnsi="Arial" w:cs="Arial"/>
          <w:b/>
          <w:sz w:val="24"/>
        </w:rPr>
        <w:t>NTN topic prioritization for Rel 19</w:t>
      </w:r>
    </w:p>
    <w:p w14:paraId="16E3195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14EED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A6B18" w14:textId="77777777" w:rsidR="00094632" w:rsidRDefault="00094632" w:rsidP="00094632">
      <w:pPr>
        <w:rPr>
          <w:rFonts w:ascii="Arial" w:hAnsi="Arial" w:cs="Arial"/>
          <w:b/>
          <w:sz w:val="24"/>
        </w:rPr>
      </w:pPr>
      <w:r>
        <w:rPr>
          <w:rFonts w:ascii="Arial" w:hAnsi="Arial" w:cs="Arial"/>
          <w:b/>
          <w:color w:val="0000FF"/>
          <w:sz w:val="24"/>
        </w:rPr>
        <w:t>RP-232610</w:t>
      </w:r>
      <w:r>
        <w:rPr>
          <w:rFonts w:ascii="Arial" w:hAnsi="Arial" w:cs="Arial"/>
          <w:b/>
          <w:color w:val="0000FF"/>
          <w:sz w:val="24"/>
        </w:rPr>
        <w:tab/>
      </w:r>
      <w:r>
        <w:rPr>
          <w:rFonts w:ascii="Arial" w:hAnsi="Arial" w:cs="Arial"/>
          <w:b/>
          <w:sz w:val="24"/>
        </w:rPr>
        <w:t>Moderator's summary for REL-19 RAN2 topic NTN for NR</w:t>
      </w:r>
    </w:p>
    <w:p w14:paraId="66BB7B4A"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(Deutsche Telekom)</w:t>
      </w:r>
    </w:p>
    <w:p w14:paraId="4175C496" w14:textId="77777777" w:rsidR="00094632" w:rsidRDefault="00094632" w:rsidP="00094632">
      <w:pPr>
        <w:rPr>
          <w:rFonts w:ascii="Arial" w:hAnsi="Arial" w:cs="Arial"/>
          <w:b/>
        </w:rPr>
      </w:pPr>
      <w:r>
        <w:rPr>
          <w:rFonts w:ascii="Arial" w:hAnsi="Arial" w:cs="Arial"/>
          <w:b/>
        </w:rPr>
        <w:t xml:space="preserve">Discussion: </w:t>
      </w:r>
    </w:p>
    <w:p w14:paraId="5E038E40" w14:textId="77777777" w:rsidR="00094632" w:rsidRDefault="00094632" w:rsidP="00094632">
      <w:r>
        <w:t>RAN chair: it is important to think what is the most urgent as we will not be able to do all</w:t>
      </w:r>
    </w:p>
    <w:p w14:paraId="49750C55" w14:textId="77777777" w:rsidR="00094632" w:rsidRDefault="00094632" w:rsidP="00094632">
      <w:r>
        <w:t>ZTE: some more details under the conclusions would help as we discussed them</w:t>
      </w:r>
    </w:p>
    <w:p w14:paraId="2A6705FA" w14:textId="77777777" w:rsidR="00094632" w:rsidRDefault="00094632" w:rsidP="00094632">
      <w:r>
        <w:t>RAN chair: details are given in the corresponding sections</w:t>
      </w:r>
    </w:p>
    <w:p w14:paraId="4D5D0D47" w14:textId="77777777" w:rsidR="00094632" w:rsidRDefault="00094632" w:rsidP="00094632">
      <w:r>
        <w:t>Hughes: UL capacity enh is listed twice, further checking in how far mobility enh is covered already, also the need for Redcap for satellite operators need to be checked</w:t>
      </w:r>
    </w:p>
    <w:p w14:paraId="05D3453F" w14:textId="77777777" w:rsidR="00094632" w:rsidRDefault="00094632" w:rsidP="00094632">
      <w:r>
        <w:t>RAN VC (DT): Sorry for the duplication of "Uplink capacity / throughput enhancement", this is a printing error</w:t>
      </w:r>
    </w:p>
    <w:p w14:paraId="15143D4F" w14:textId="77777777" w:rsidR="00094632" w:rsidRDefault="00094632" w:rsidP="00094632">
      <w:r>
        <w:t>Mediatek: we will need to downscoping, also impacted WG needs to be clarified (there are some heavy RAN1 topics)</w:t>
      </w:r>
    </w:p>
    <w:p w14:paraId="4480B4C0" w14:textId="77777777" w:rsidR="00094632" w:rsidRDefault="00094632" w:rsidP="00094632">
      <w:r>
        <w:t>Inmarsat: UL enh is already covered</w:t>
      </w:r>
    </w:p>
    <w:p w14:paraId="18A2F44E" w14:textId="77777777" w:rsidR="00094632" w:rsidRDefault="00094632" w:rsidP="00094632">
      <w:r>
        <w:t>RAN VC (DT): there is no prioritization yet</w:t>
      </w:r>
    </w:p>
    <w:p w14:paraId="3E8323E9" w14:textId="77777777" w:rsidR="00094632" w:rsidRDefault="00094632" w:rsidP="00094632">
      <w:r>
        <w:t>CATT: agrees that downscoping will be needed and commercial deployments should be taken into account</w:t>
      </w:r>
    </w:p>
    <w:p w14:paraId="480577BD" w14:textId="77777777" w:rsidR="00094632" w:rsidRDefault="00094632" w:rsidP="00094632">
      <w:r>
        <w:t>Qualcomm: where are the details that were in the slides?</w:t>
      </w:r>
    </w:p>
    <w:p w14:paraId="14CF5C30" w14:textId="77777777" w:rsidR="00094632" w:rsidRDefault="00094632" w:rsidP="00094632">
      <w:r>
        <w:lastRenderedPageBreak/>
        <w:t>RAN VC (DT): the details are in the annex</w:t>
      </w:r>
    </w:p>
    <w:p w14:paraId="72105EB3" w14:textId="77777777" w:rsidR="00094632" w:rsidRDefault="00094632" w:rsidP="00094632">
      <w:r>
        <w:t>Vodafone: robust notification has a massive impact</w:t>
      </w:r>
    </w:p>
    <w:p w14:paraId="790DDAE1" w14:textId="77777777" w:rsidR="00094632" w:rsidRDefault="00094632" w:rsidP="00094632">
      <w:r>
        <w:t>Thales: where can we discuss the downscoping?</w:t>
      </w:r>
    </w:p>
    <w:p w14:paraId="2392F2A2" w14:textId="77777777" w:rsidR="00094632" w:rsidRDefault="00094632" w:rsidP="00094632">
      <w:r>
        <w:t>RAN chair: will check after the meeting what is the best way forward</w:t>
      </w:r>
    </w:p>
    <w:p w14:paraId="5773054B" w14:textId="77777777" w:rsidR="00094632" w:rsidRDefault="00094632" w:rsidP="00094632">
      <w:r>
        <w:t>Thales: having some discussion before RAN #102 would be useful</w:t>
      </w:r>
    </w:p>
    <w:p w14:paraId="729F0348" w14:textId="77777777" w:rsidR="00094632" w:rsidRDefault="00094632" w:rsidP="00094632">
      <w:r>
        <w:t>RAN chair: encourages people to check what is really needed for the commercial deployments</w:t>
      </w:r>
    </w:p>
    <w:p w14:paraId="594DD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2A89" w14:textId="77777777" w:rsidR="00094632" w:rsidRDefault="00094632" w:rsidP="00094632">
      <w:pPr>
        <w:rPr>
          <w:rFonts w:ascii="Arial" w:hAnsi="Arial" w:cs="Arial"/>
          <w:b/>
          <w:sz w:val="24"/>
        </w:rPr>
      </w:pPr>
      <w:r>
        <w:rPr>
          <w:rFonts w:ascii="Arial" w:hAnsi="Arial" w:cs="Arial"/>
          <w:b/>
          <w:color w:val="0000FF"/>
          <w:sz w:val="24"/>
        </w:rPr>
        <w:t>RP-232621</w:t>
      </w:r>
      <w:r>
        <w:rPr>
          <w:rFonts w:ascii="Arial" w:hAnsi="Arial" w:cs="Arial"/>
          <w:b/>
          <w:color w:val="0000FF"/>
          <w:sz w:val="24"/>
        </w:rPr>
        <w:tab/>
      </w:r>
      <w:r>
        <w:rPr>
          <w:rFonts w:ascii="Arial" w:hAnsi="Arial" w:cs="Arial"/>
          <w:b/>
          <w:sz w:val="24"/>
        </w:rPr>
        <w:t>Moderator's summary for REL-19 RAN2 topic NTN for IoT</w:t>
      </w:r>
    </w:p>
    <w:p w14:paraId="37F38D81"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15886F7F" w14:textId="77777777" w:rsidR="00094632" w:rsidRDefault="00094632" w:rsidP="00094632">
      <w:pPr>
        <w:rPr>
          <w:rFonts w:ascii="Arial" w:hAnsi="Arial" w:cs="Arial"/>
          <w:b/>
        </w:rPr>
      </w:pPr>
      <w:r>
        <w:rPr>
          <w:rFonts w:ascii="Arial" w:hAnsi="Arial" w:cs="Arial"/>
          <w:b/>
        </w:rPr>
        <w:t xml:space="preserve">Discussion: </w:t>
      </w:r>
    </w:p>
    <w:p w14:paraId="2E2A289D" w14:textId="77777777" w:rsidR="00094632" w:rsidRDefault="00094632" w:rsidP="00094632">
      <w:r>
        <w:t>Oppo: "conclusion" and "agreement" could be misleading</w:t>
      </w:r>
    </w:p>
    <w:p w14:paraId="2264E1D5" w14:textId="77777777" w:rsidR="00094632" w:rsidRDefault="00094632" w:rsidP="00094632">
      <w:r>
        <w:t>ESA: "SA2 is not supporting" means that SA2 has not yet finished the work, we are interested in 5GCore support</w:t>
      </w:r>
    </w:p>
    <w:p w14:paraId="13387735" w14:textId="77777777" w:rsidR="00094632" w:rsidRDefault="00094632" w:rsidP="00094632">
      <w:r>
        <w:t>Futurewei: instead of "cover" it is better to say "focus"</w:t>
      </w:r>
    </w:p>
    <w:p w14:paraId="7841E306" w14:textId="77777777" w:rsidR="00094632" w:rsidRDefault="00094632" w:rsidP="00094632">
      <w:r>
        <w:t>Deutsche Telekom: clarified that nothing is decided so far, decisions will be made in Dec.23</w:t>
      </w:r>
    </w:p>
    <w:p w14:paraId="12AF54EB" w14:textId="77777777" w:rsidR="00094632" w:rsidRDefault="00094632" w:rsidP="00094632">
      <w:r>
        <w:t>Inmarsat: capacity enhancements for UL is good but IoT has DL limitations at the moment, this should not be forgotten; if we agree that we will refine this further is fine for us</w:t>
      </w:r>
    </w:p>
    <w:p w14:paraId="6B597909" w14:textId="77777777" w:rsidR="00094632" w:rsidRDefault="00094632" w:rsidP="00094632">
      <w:r>
        <w:t>DT: yes, this is the intention</w:t>
      </w:r>
    </w:p>
    <w:p w14:paraId="62853AEA" w14:textId="77777777" w:rsidR="00094632" w:rsidRDefault="00094632" w:rsidP="00094632">
      <w:r>
        <w:t>Mediatek: suggests to work on this four bullets and not further expand</w:t>
      </w:r>
    </w:p>
    <w:p w14:paraId="2C320B89" w14:textId="77777777" w:rsidR="00094632" w:rsidRDefault="00094632" w:rsidP="00094632">
      <w:r>
        <w:t>ZTE: SA2 architecture discussions are linked to Store &amp; Forward</w:t>
      </w:r>
    </w:p>
    <w:p w14:paraId="16F14929" w14:textId="77777777" w:rsidR="00094632" w:rsidRDefault="00094632" w:rsidP="00094632">
      <w:r>
        <w:t>CATT: tight coordination with SA2 is needed, also some security impacts to be considered</w:t>
      </w:r>
    </w:p>
    <w:p w14:paraId="41905AD3" w14:textId="77777777" w:rsidR="00094632" w:rsidRDefault="00094632" w:rsidP="00094632">
      <w:r>
        <w:t>Ericsson: discussion about 5GC or EPC is and will go on in RAN3, the Store and Forward is just another aspect</w:t>
      </w:r>
    </w:p>
    <w:p w14:paraId="59F91B94" w14:textId="77777777" w:rsidR="00094632" w:rsidRDefault="00094632" w:rsidP="00094632">
      <w:r>
        <w:t>MediaTek: 5GC support for IoT for NTN is ruled out by SA, if people want or need it, then people go to SA and try to change their decision</w:t>
      </w:r>
    </w:p>
    <w:p w14:paraId="44A3EF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B9F8F" w14:textId="58C9C914" w:rsidR="00094632" w:rsidRDefault="00094632" w:rsidP="00BB479A">
      <w:pPr>
        <w:pStyle w:val="Heading4"/>
      </w:pPr>
      <w:bookmarkStart w:id="120" w:name="_Toc146566496"/>
      <w:bookmarkStart w:id="121" w:name="_Toc150626314"/>
      <w:r>
        <w:t>8</w:t>
      </w:r>
      <w:r w:rsidR="00BB479A">
        <w:t>A</w:t>
      </w:r>
      <w:r>
        <w:t>.2.8</w:t>
      </w:r>
      <w:r>
        <w:tab/>
        <w:t>XR Evolution</w:t>
      </w:r>
      <w:bookmarkEnd w:id="120"/>
      <w:bookmarkEnd w:id="121"/>
    </w:p>
    <w:p w14:paraId="1EC527B7" w14:textId="77777777" w:rsidR="00094632" w:rsidRDefault="00094632" w:rsidP="00094632">
      <w:pPr>
        <w:rPr>
          <w:rFonts w:ascii="Arial" w:hAnsi="Arial" w:cs="Arial"/>
          <w:b/>
          <w:sz w:val="24"/>
        </w:rPr>
      </w:pPr>
      <w:r>
        <w:rPr>
          <w:rFonts w:ascii="Arial" w:hAnsi="Arial" w:cs="Arial"/>
          <w:b/>
          <w:color w:val="0000FF"/>
          <w:sz w:val="24"/>
        </w:rPr>
        <w:t>RP-231592</w:t>
      </w:r>
      <w:r>
        <w:rPr>
          <w:rFonts w:ascii="Arial" w:hAnsi="Arial" w:cs="Arial"/>
          <w:b/>
          <w:color w:val="0000FF"/>
          <w:sz w:val="24"/>
        </w:rPr>
        <w:tab/>
      </w:r>
      <w:r>
        <w:rPr>
          <w:rFonts w:ascii="Arial" w:hAnsi="Arial" w:cs="Arial"/>
          <w:b/>
          <w:sz w:val="24"/>
        </w:rPr>
        <w:t>Deutsche Telekom’s XR Evolution objectives</w:t>
      </w:r>
    </w:p>
    <w:p w14:paraId="0C91472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C62D1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2FD0" w14:textId="77777777" w:rsidR="00094632" w:rsidRDefault="00094632" w:rsidP="00094632">
      <w:pPr>
        <w:rPr>
          <w:rFonts w:ascii="Arial" w:hAnsi="Arial" w:cs="Arial"/>
          <w:b/>
          <w:sz w:val="24"/>
        </w:rPr>
      </w:pPr>
      <w:r>
        <w:rPr>
          <w:rFonts w:ascii="Arial" w:hAnsi="Arial" w:cs="Arial"/>
          <w:b/>
          <w:color w:val="0000FF"/>
          <w:sz w:val="24"/>
        </w:rPr>
        <w:t>RP-231604</w:t>
      </w:r>
      <w:r>
        <w:rPr>
          <w:rFonts w:ascii="Arial" w:hAnsi="Arial" w:cs="Arial"/>
          <w:b/>
          <w:color w:val="0000FF"/>
          <w:sz w:val="24"/>
        </w:rPr>
        <w:tab/>
      </w:r>
      <w:r>
        <w:rPr>
          <w:rFonts w:ascii="Arial" w:hAnsi="Arial" w:cs="Arial"/>
          <w:b/>
          <w:sz w:val="24"/>
        </w:rPr>
        <w:t>Discussion of R19 work on XR Evolution</w:t>
      </w:r>
    </w:p>
    <w:p w14:paraId="334E20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7302B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F197" w14:textId="77777777" w:rsidR="00094632" w:rsidRDefault="00094632" w:rsidP="00094632">
      <w:pPr>
        <w:rPr>
          <w:rFonts w:ascii="Arial" w:hAnsi="Arial" w:cs="Arial"/>
          <w:b/>
          <w:sz w:val="24"/>
        </w:rPr>
      </w:pPr>
      <w:r>
        <w:rPr>
          <w:rFonts w:ascii="Arial" w:hAnsi="Arial" w:cs="Arial"/>
          <w:b/>
          <w:color w:val="0000FF"/>
          <w:sz w:val="24"/>
        </w:rPr>
        <w:t>RP-231735</w:t>
      </w:r>
      <w:r>
        <w:rPr>
          <w:rFonts w:ascii="Arial" w:hAnsi="Arial" w:cs="Arial"/>
          <w:b/>
          <w:color w:val="0000FF"/>
          <w:sz w:val="24"/>
        </w:rPr>
        <w:tab/>
      </w:r>
      <w:r>
        <w:rPr>
          <w:rFonts w:ascii="Arial" w:hAnsi="Arial" w:cs="Arial"/>
          <w:b/>
          <w:sz w:val="24"/>
        </w:rPr>
        <w:t>Views on XR Evolution for Rel-19</w:t>
      </w:r>
    </w:p>
    <w:p w14:paraId="1B1122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7B5D7B92"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988F" w14:textId="77777777" w:rsidR="00094632" w:rsidRDefault="00094632" w:rsidP="00094632">
      <w:pPr>
        <w:rPr>
          <w:rFonts w:ascii="Arial" w:hAnsi="Arial" w:cs="Arial"/>
          <w:b/>
          <w:sz w:val="24"/>
        </w:rPr>
      </w:pPr>
      <w:r>
        <w:rPr>
          <w:rFonts w:ascii="Arial" w:hAnsi="Arial" w:cs="Arial"/>
          <w:b/>
          <w:color w:val="0000FF"/>
          <w:sz w:val="24"/>
        </w:rPr>
        <w:t>RP-231755</w:t>
      </w:r>
      <w:r>
        <w:rPr>
          <w:rFonts w:ascii="Arial" w:hAnsi="Arial" w:cs="Arial"/>
          <w:b/>
          <w:color w:val="0000FF"/>
          <w:sz w:val="24"/>
        </w:rPr>
        <w:tab/>
      </w:r>
      <w:r>
        <w:rPr>
          <w:rFonts w:ascii="Arial" w:hAnsi="Arial" w:cs="Arial"/>
          <w:b/>
          <w:sz w:val="24"/>
        </w:rPr>
        <w:t>Release 19 XR Evolution</w:t>
      </w:r>
    </w:p>
    <w:p w14:paraId="4A9B7D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4A3D3D28" w14:textId="77777777" w:rsidR="00094632" w:rsidRDefault="00094632" w:rsidP="00094632">
      <w:pPr>
        <w:rPr>
          <w:rFonts w:ascii="Arial" w:hAnsi="Arial" w:cs="Arial"/>
          <w:b/>
        </w:rPr>
      </w:pPr>
      <w:r>
        <w:rPr>
          <w:rFonts w:ascii="Arial" w:hAnsi="Arial" w:cs="Arial"/>
          <w:b/>
        </w:rPr>
        <w:t xml:space="preserve">Abstract: </w:t>
      </w:r>
    </w:p>
    <w:p w14:paraId="2A60171A" w14:textId="77777777" w:rsidR="00094632" w:rsidRDefault="00094632" w:rsidP="00094632">
      <w:r>
        <w:t>This document presents Nokia views for XR evolution in Release 19</w:t>
      </w:r>
    </w:p>
    <w:p w14:paraId="436305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DB7C1" w14:textId="77777777" w:rsidR="00094632" w:rsidRDefault="00094632" w:rsidP="00094632">
      <w:pPr>
        <w:rPr>
          <w:rFonts w:ascii="Arial" w:hAnsi="Arial" w:cs="Arial"/>
          <w:b/>
          <w:sz w:val="24"/>
        </w:rPr>
      </w:pPr>
      <w:r>
        <w:rPr>
          <w:rFonts w:ascii="Arial" w:hAnsi="Arial" w:cs="Arial"/>
          <w:b/>
          <w:color w:val="0000FF"/>
          <w:sz w:val="24"/>
        </w:rPr>
        <w:t>RP-231761</w:t>
      </w:r>
      <w:r>
        <w:rPr>
          <w:rFonts w:ascii="Arial" w:hAnsi="Arial" w:cs="Arial"/>
          <w:b/>
          <w:color w:val="0000FF"/>
          <w:sz w:val="24"/>
        </w:rPr>
        <w:tab/>
      </w:r>
      <w:r>
        <w:rPr>
          <w:rFonts w:ascii="Arial" w:hAnsi="Arial" w:cs="Arial"/>
          <w:b/>
          <w:sz w:val="24"/>
        </w:rPr>
        <w:t>Discussion on scope of Rel-19 XR enhancement</w:t>
      </w:r>
    </w:p>
    <w:p w14:paraId="7CDF55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ED69F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8C8E6" w14:textId="77777777" w:rsidR="00094632" w:rsidRDefault="00094632" w:rsidP="00094632">
      <w:pPr>
        <w:rPr>
          <w:rFonts w:ascii="Arial" w:hAnsi="Arial" w:cs="Arial"/>
          <w:b/>
          <w:sz w:val="24"/>
        </w:rPr>
      </w:pPr>
      <w:r>
        <w:rPr>
          <w:rFonts w:ascii="Arial" w:hAnsi="Arial" w:cs="Arial"/>
          <w:b/>
          <w:color w:val="0000FF"/>
          <w:sz w:val="24"/>
        </w:rPr>
        <w:t>RP-231778</w:t>
      </w:r>
      <w:r>
        <w:rPr>
          <w:rFonts w:ascii="Arial" w:hAnsi="Arial" w:cs="Arial"/>
          <w:b/>
          <w:color w:val="0000FF"/>
          <w:sz w:val="24"/>
        </w:rPr>
        <w:tab/>
      </w:r>
      <w:r>
        <w:rPr>
          <w:rFonts w:ascii="Arial" w:hAnsi="Arial" w:cs="Arial"/>
          <w:b/>
          <w:sz w:val="24"/>
        </w:rPr>
        <w:t>Discussion on further enhancement for XR in Rel19</w:t>
      </w:r>
    </w:p>
    <w:p w14:paraId="282FE73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0C4E8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6ABF" w14:textId="77777777" w:rsidR="00094632" w:rsidRDefault="00094632" w:rsidP="00094632">
      <w:pPr>
        <w:rPr>
          <w:rFonts w:ascii="Arial" w:hAnsi="Arial" w:cs="Arial"/>
          <w:b/>
          <w:sz w:val="24"/>
        </w:rPr>
      </w:pPr>
      <w:r>
        <w:rPr>
          <w:rFonts w:ascii="Arial" w:hAnsi="Arial" w:cs="Arial"/>
          <w:b/>
          <w:color w:val="0000FF"/>
          <w:sz w:val="24"/>
        </w:rPr>
        <w:t>RP-231796</w:t>
      </w:r>
      <w:r>
        <w:rPr>
          <w:rFonts w:ascii="Arial" w:hAnsi="Arial" w:cs="Arial"/>
          <w:b/>
          <w:color w:val="0000FF"/>
          <w:sz w:val="24"/>
        </w:rPr>
        <w:tab/>
      </w:r>
      <w:r>
        <w:rPr>
          <w:rFonts w:ascii="Arial" w:hAnsi="Arial" w:cs="Arial"/>
          <w:b/>
          <w:sz w:val="24"/>
        </w:rPr>
        <w:t>Rel-19 XR Evolution (RAN2-led)</w:t>
      </w:r>
    </w:p>
    <w:p w14:paraId="42C2E14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4A1E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813E" w14:textId="77777777" w:rsidR="00094632" w:rsidRDefault="00094632" w:rsidP="00094632">
      <w:pPr>
        <w:rPr>
          <w:rFonts w:ascii="Arial" w:hAnsi="Arial" w:cs="Arial"/>
          <w:b/>
          <w:sz w:val="24"/>
        </w:rPr>
      </w:pPr>
      <w:r>
        <w:rPr>
          <w:rFonts w:ascii="Arial" w:hAnsi="Arial" w:cs="Arial"/>
          <w:b/>
          <w:color w:val="0000FF"/>
          <w:sz w:val="24"/>
        </w:rPr>
        <w:t>RP-231856</w:t>
      </w:r>
      <w:r>
        <w:rPr>
          <w:rFonts w:ascii="Arial" w:hAnsi="Arial" w:cs="Arial"/>
          <w:b/>
          <w:color w:val="0000FF"/>
          <w:sz w:val="24"/>
        </w:rPr>
        <w:tab/>
      </w:r>
      <w:r>
        <w:rPr>
          <w:rFonts w:ascii="Arial" w:hAnsi="Arial" w:cs="Arial"/>
          <w:b/>
          <w:sz w:val="24"/>
        </w:rPr>
        <w:t>Views on scope for XR evolution in Rel-19</w:t>
      </w:r>
    </w:p>
    <w:p w14:paraId="4BEB0D9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74A9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B411" w14:textId="77777777" w:rsidR="00094632" w:rsidRDefault="00094632" w:rsidP="00094632">
      <w:pPr>
        <w:rPr>
          <w:rFonts w:ascii="Arial" w:hAnsi="Arial" w:cs="Arial"/>
          <w:b/>
          <w:sz w:val="24"/>
        </w:rPr>
      </w:pPr>
      <w:r>
        <w:rPr>
          <w:rFonts w:ascii="Arial" w:hAnsi="Arial" w:cs="Arial"/>
          <w:b/>
          <w:color w:val="0000FF"/>
          <w:sz w:val="24"/>
        </w:rPr>
        <w:t>RP-231873</w:t>
      </w:r>
      <w:r>
        <w:rPr>
          <w:rFonts w:ascii="Arial" w:hAnsi="Arial" w:cs="Arial"/>
          <w:b/>
          <w:color w:val="0000FF"/>
          <w:sz w:val="24"/>
        </w:rPr>
        <w:tab/>
      </w:r>
      <w:r>
        <w:rPr>
          <w:rFonts w:ascii="Arial" w:hAnsi="Arial" w:cs="Arial"/>
          <w:b/>
          <w:sz w:val="24"/>
        </w:rPr>
        <w:t>Further XR enhancements</w:t>
      </w:r>
    </w:p>
    <w:p w14:paraId="0012FB7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45F7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1FDB9" w14:textId="77777777" w:rsidR="00094632" w:rsidRDefault="00094632" w:rsidP="00094632">
      <w:pPr>
        <w:rPr>
          <w:rFonts w:ascii="Arial" w:hAnsi="Arial" w:cs="Arial"/>
          <w:b/>
          <w:sz w:val="24"/>
        </w:rPr>
      </w:pPr>
      <w:r>
        <w:rPr>
          <w:rFonts w:ascii="Arial" w:hAnsi="Arial" w:cs="Arial"/>
          <w:b/>
          <w:color w:val="0000FF"/>
          <w:sz w:val="24"/>
        </w:rPr>
        <w:t>RP-231908</w:t>
      </w:r>
      <w:r>
        <w:rPr>
          <w:rFonts w:ascii="Arial" w:hAnsi="Arial" w:cs="Arial"/>
          <w:b/>
          <w:color w:val="0000FF"/>
          <w:sz w:val="24"/>
        </w:rPr>
        <w:tab/>
      </w:r>
      <w:r>
        <w:rPr>
          <w:rFonts w:ascii="Arial" w:hAnsi="Arial" w:cs="Arial"/>
          <w:b/>
          <w:sz w:val="24"/>
        </w:rPr>
        <w:t>XR enhancements for Rel-19</w:t>
      </w:r>
    </w:p>
    <w:p w14:paraId="24AF8B2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D7B4F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55C35" w14:textId="77777777" w:rsidR="00094632" w:rsidRDefault="00094632" w:rsidP="00094632">
      <w:pPr>
        <w:rPr>
          <w:rFonts w:ascii="Arial" w:hAnsi="Arial" w:cs="Arial"/>
          <w:b/>
          <w:sz w:val="24"/>
        </w:rPr>
      </w:pPr>
      <w:r>
        <w:rPr>
          <w:rFonts w:ascii="Arial" w:hAnsi="Arial" w:cs="Arial"/>
          <w:b/>
          <w:color w:val="0000FF"/>
          <w:sz w:val="24"/>
        </w:rPr>
        <w:t>RP-231963</w:t>
      </w:r>
      <w:r>
        <w:rPr>
          <w:rFonts w:ascii="Arial" w:hAnsi="Arial" w:cs="Arial"/>
          <w:b/>
          <w:color w:val="0000FF"/>
          <w:sz w:val="24"/>
        </w:rPr>
        <w:tab/>
      </w:r>
      <w:r>
        <w:rPr>
          <w:rFonts w:ascii="Arial" w:hAnsi="Arial" w:cs="Arial"/>
          <w:b/>
          <w:sz w:val="24"/>
        </w:rPr>
        <w:t>Meta's Views on XR Evolution for Rel-19</w:t>
      </w:r>
    </w:p>
    <w:p w14:paraId="0E9F50D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10EE38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B0FB" w14:textId="77777777" w:rsidR="00094632" w:rsidRDefault="00094632" w:rsidP="00094632">
      <w:pPr>
        <w:rPr>
          <w:rFonts w:ascii="Arial" w:hAnsi="Arial" w:cs="Arial"/>
          <w:b/>
          <w:sz w:val="24"/>
        </w:rPr>
      </w:pPr>
      <w:r>
        <w:rPr>
          <w:rFonts w:ascii="Arial" w:hAnsi="Arial" w:cs="Arial"/>
          <w:b/>
          <w:color w:val="0000FF"/>
          <w:sz w:val="24"/>
        </w:rPr>
        <w:t>RP-231989</w:t>
      </w:r>
      <w:r>
        <w:rPr>
          <w:rFonts w:ascii="Arial" w:hAnsi="Arial" w:cs="Arial"/>
          <w:b/>
          <w:color w:val="0000FF"/>
          <w:sz w:val="24"/>
        </w:rPr>
        <w:tab/>
      </w:r>
      <w:r>
        <w:rPr>
          <w:rFonts w:ascii="Arial" w:hAnsi="Arial" w:cs="Arial"/>
          <w:b/>
          <w:sz w:val="24"/>
        </w:rPr>
        <w:t>Views on Rel-19 XR Evolution</w:t>
      </w:r>
    </w:p>
    <w:p w14:paraId="67EE3EB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9E8A86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5569" w14:textId="77777777" w:rsidR="00094632" w:rsidRDefault="00094632" w:rsidP="00094632">
      <w:pPr>
        <w:rPr>
          <w:rFonts w:ascii="Arial" w:hAnsi="Arial" w:cs="Arial"/>
          <w:b/>
          <w:sz w:val="24"/>
        </w:rPr>
      </w:pPr>
      <w:r>
        <w:rPr>
          <w:rFonts w:ascii="Arial" w:hAnsi="Arial" w:cs="Arial"/>
          <w:b/>
          <w:color w:val="0000FF"/>
          <w:sz w:val="24"/>
        </w:rPr>
        <w:t>RP-232029</w:t>
      </w:r>
      <w:r>
        <w:rPr>
          <w:rFonts w:ascii="Arial" w:hAnsi="Arial" w:cs="Arial"/>
          <w:b/>
          <w:color w:val="0000FF"/>
          <w:sz w:val="24"/>
        </w:rPr>
        <w:tab/>
      </w:r>
      <w:r>
        <w:rPr>
          <w:rFonts w:ascii="Arial" w:hAnsi="Arial" w:cs="Arial"/>
          <w:b/>
          <w:sz w:val="24"/>
        </w:rPr>
        <w:t>Scope of XR enhancements in Rel-19</w:t>
      </w:r>
    </w:p>
    <w:p w14:paraId="61E361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2538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521E6" w14:textId="77777777" w:rsidR="00094632" w:rsidRDefault="00094632" w:rsidP="00094632">
      <w:pPr>
        <w:rPr>
          <w:rFonts w:ascii="Arial" w:hAnsi="Arial" w:cs="Arial"/>
          <w:b/>
          <w:sz w:val="24"/>
        </w:rPr>
      </w:pPr>
      <w:r>
        <w:rPr>
          <w:rFonts w:ascii="Arial" w:hAnsi="Arial" w:cs="Arial"/>
          <w:b/>
          <w:color w:val="0000FF"/>
          <w:sz w:val="24"/>
        </w:rPr>
        <w:t>RP-232045</w:t>
      </w:r>
      <w:r>
        <w:rPr>
          <w:rFonts w:ascii="Arial" w:hAnsi="Arial" w:cs="Arial"/>
          <w:b/>
          <w:color w:val="0000FF"/>
          <w:sz w:val="24"/>
        </w:rPr>
        <w:tab/>
      </w:r>
      <w:r>
        <w:rPr>
          <w:rFonts w:ascii="Arial" w:hAnsi="Arial" w:cs="Arial"/>
          <w:b/>
          <w:sz w:val="24"/>
        </w:rPr>
        <w:t>Proposal on XR enhancement in Rel-19</w:t>
      </w:r>
    </w:p>
    <w:p w14:paraId="2A5224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C5812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AFF7" w14:textId="77777777" w:rsidR="00094632" w:rsidRDefault="00094632" w:rsidP="00094632">
      <w:pPr>
        <w:rPr>
          <w:rFonts w:ascii="Arial" w:hAnsi="Arial" w:cs="Arial"/>
          <w:b/>
          <w:sz w:val="24"/>
        </w:rPr>
      </w:pPr>
      <w:r>
        <w:rPr>
          <w:rFonts w:ascii="Arial" w:hAnsi="Arial" w:cs="Arial"/>
          <w:b/>
          <w:color w:val="0000FF"/>
          <w:sz w:val="24"/>
        </w:rPr>
        <w:t>RP-232054</w:t>
      </w:r>
      <w:r>
        <w:rPr>
          <w:rFonts w:ascii="Arial" w:hAnsi="Arial" w:cs="Arial"/>
          <w:b/>
          <w:color w:val="0000FF"/>
          <w:sz w:val="24"/>
        </w:rPr>
        <w:tab/>
      </w:r>
      <w:r>
        <w:rPr>
          <w:rFonts w:ascii="Arial" w:hAnsi="Arial" w:cs="Arial"/>
          <w:b/>
          <w:sz w:val="24"/>
        </w:rPr>
        <w:t>Discussion on the scope of Rel-19 XR evolution WI</w:t>
      </w:r>
    </w:p>
    <w:p w14:paraId="26887A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DD30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6487" w14:textId="77777777" w:rsidR="00094632" w:rsidRDefault="00094632" w:rsidP="00094632">
      <w:pPr>
        <w:rPr>
          <w:rFonts w:ascii="Arial" w:hAnsi="Arial" w:cs="Arial"/>
          <w:b/>
          <w:sz w:val="24"/>
        </w:rPr>
      </w:pPr>
      <w:r>
        <w:rPr>
          <w:rFonts w:ascii="Arial" w:hAnsi="Arial" w:cs="Arial"/>
          <w:b/>
          <w:color w:val="0000FF"/>
          <w:sz w:val="24"/>
        </w:rPr>
        <w:t>RP-232079</w:t>
      </w:r>
      <w:r>
        <w:rPr>
          <w:rFonts w:ascii="Arial" w:hAnsi="Arial" w:cs="Arial"/>
          <w:b/>
          <w:color w:val="0000FF"/>
          <w:sz w:val="24"/>
        </w:rPr>
        <w:tab/>
      </w:r>
      <w:r>
        <w:rPr>
          <w:rFonts w:ascii="Arial" w:hAnsi="Arial" w:cs="Arial"/>
          <w:b/>
          <w:sz w:val="24"/>
        </w:rPr>
        <w:t>Views on Rel-19 XR evolution</w:t>
      </w:r>
    </w:p>
    <w:p w14:paraId="12F66A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25635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325B" w14:textId="77777777" w:rsidR="00094632" w:rsidRDefault="00094632" w:rsidP="00094632">
      <w:pPr>
        <w:rPr>
          <w:rFonts w:ascii="Arial" w:hAnsi="Arial" w:cs="Arial"/>
          <w:b/>
          <w:sz w:val="24"/>
        </w:rPr>
      </w:pPr>
      <w:r>
        <w:rPr>
          <w:rFonts w:ascii="Arial" w:hAnsi="Arial" w:cs="Arial"/>
          <w:b/>
          <w:color w:val="0000FF"/>
          <w:sz w:val="24"/>
        </w:rPr>
        <w:t>RP-232212</w:t>
      </w:r>
      <w:r>
        <w:rPr>
          <w:rFonts w:ascii="Arial" w:hAnsi="Arial" w:cs="Arial"/>
          <w:b/>
          <w:color w:val="0000FF"/>
          <w:sz w:val="24"/>
        </w:rPr>
        <w:tab/>
      </w:r>
      <w:r>
        <w:rPr>
          <w:rFonts w:ascii="Arial" w:hAnsi="Arial" w:cs="Arial"/>
          <w:b/>
          <w:sz w:val="24"/>
        </w:rPr>
        <w:t>Considerations on XR enhancement for Rel-19</w:t>
      </w:r>
    </w:p>
    <w:p w14:paraId="7C917B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4420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RP-232598</w:t>
      </w:r>
      <w:r>
        <w:rPr>
          <w:color w:val="993300"/>
          <w:u w:val="single"/>
        </w:rPr>
        <w:t>.</w:t>
      </w:r>
    </w:p>
    <w:p w14:paraId="234DBAA0" w14:textId="77777777" w:rsidR="00094632" w:rsidRDefault="00094632" w:rsidP="00094632">
      <w:pPr>
        <w:rPr>
          <w:rFonts w:ascii="Arial" w:hAnsi="Arial" w:cs="Arial"/>
          <w:b/>
          <w:sz w:val="24"/>
        </w:rPr>
      </w:pPr>
      <w:r>
        <w:rPr>
          <w:rFonts w:ascii="Arial" w:hAnsi="Arial" w:cs="Arial"/>
          <w:b/>
          <w:color w:val="0000FF"/>
          <w:sz w:val="24"/>
        </w:rPr>
        <w:t>RP-232598</w:t>
      </w:r>
      <w:r>
        <w:rPr>
          <w:rFonts w:ascii="Arial" w:hAnsi="Arial" w:cs="Arial"/>
          <w:b/>
          <w:color w:val="0000FF"/>
          <w:sz w:val="24"/>
        </w:rPr>
        <w:tab/>
      </w:r>
      <w:r>
        <w:rPr>
          <w:rFonts w:ascii="Arial" w:hAnsi="Arial" w:cs="Arial"/>
          <w:b/>
          <w:sz w:val="24"/>
        </w:rPr>
        <w:t>Considerations on XR enhancement for Rel-19</w:t>
      </w:r>
    </w:p>
    <w:p w14:paraId="77FD490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AE7F852" w14:textId="77777777" w:rsidR="00094632" w:rsidRDefault="00094632" w:rsidP="00094632">
      <w:pPr>
        <w:rPr>
          <w:color w:val="808080"/>
        </w:rPr>
      </w:pPr>
      <w:r>
        <w:rPr>
          <w:color w:val="808080"/>
        </w:rPr>
        <w:t>(Replaces RP-232212)</w:t>
      </w:r>
    </w:p>
    <w:p w14:paraId="402E4D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4328" w14:textId="77777777" w:rsidR="00094632" w:rsidRDefault="00094632" w:rsidP="00094632">
      <w:pPr>
        <w:rPr>
          <w:rFonts w:ascii="Arial" w:hAnsi="Arial" w:cs="Arial"/>
          <w:b/>
          <w:sz w:val="24"/>
        </w:rPr>
      </w:pPr>
      <w:r>
        <w:rPr>
          <w:rFonts w:ascii="Arial" w:hAnsi="Arial" w:cs="Arial"/>
          <w:b/>
          <w:color w:val="0000FF"/>
          <w:sz w:val="24"/>
        </w:rPr>
        <w:t>RP-232329</w:t>
      </w:r>
      <w:r>
        <w:rPr>
          <w:rFonts w:ascii="Arial" w:hAnsi="Arial" w:cs="Arial"/>
          <w:b/>
          <w:color w:val="0000FF"/>
          <w:sz w:val="24"/>
        </w:rPr>
        <w:tab/>
      </w:r>
      <w:r>
        <w:rPr>
          <w:rFonts w:ascii="Arial" w:hAnsi="Arial" w:cs="Arial"/>
          <w:b/>
          <w:sz w:val="24"/>
        </w:rPr>
        <w:t>[RAN2-led] Further XR Enhancements</w:t>
      </w:r>
    </w:p>
    <w:p w14:paraId="6E1631E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85DCC9" w14:textId="77777777" w:rsidR="00094632" w:rsidRDefault="00094632" w:rsidP="00094632">
      <w:pPr>
        <w:rPr>
          <w:rFonts w:ascii="Arial" w:hAnsi="Arial" w:cs="Arial"/>
          <w:b/>
        </w:rPr>
      </w:pPr>
      <w:r>
        <w:rPr>
          <w:rFonts w:ascii="Arial" w:hAnsi="Arial" w:cs="Arial"/>
          <w:b/>
        </w:rPr>
        <w:t xml:space="preserve">Abstract: </w:t>
      </w:r>
    </w:p>
    <w:p w14:paraId="7E73F1BE" w14:textId="77777777" w:rsidR="00094632" w:rsidRDefault="00094632" w:rsidP="00094632">
      <w:r>
        <w:t>Continue enhancements in XR capacity and XR power saving aspects; and to study and specify potential enhancements to support multi-modality at RAN-level (single UE)</w:t>
      </w:r>
    </w:p>
    <w:p w14:paraId="410E075A" w14:textId="77777777" w:rsidR="00094632" w:rsidRDefault="00094632" w:rsidP="00094632">
      <w:r>
        <w:t>WI</w:t>
      </w:r>
    </w:p>
    <w:p w14:paraId="523CCE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C3685" w14:textId="77777777" w:rsidR="00094632" w:rsidRDefault="00094632" w:rsidP="00094632">
      <w:pPr>
        <w:rPr>
          <w:rFonts w:ascii="Arial" w:hAnsi="Arial" w:cs="Arial"/>
          <w:b/>
          <w:sz w:val="24"/>
        </w:rPr>
      </w:pPr>
      <w:r>
        <w:rPr>
          <w:rFonts w:ascii="Arial" w:hAnsi="Arial" w:cs="Arial"/>
          <w:b/>
          <w:color w:val="0000FF"/>
          <w:sz w:val="24"/>
        </w:rPr>
        <w:t>RP-232340</w:t>
      </w:r>
      <w:r>
        <w:rPr>
          <w:rFonts w:ascii="Arial" w:hAnsi="Arial" w:cs="Arial"/>
          <w:b/>
          <w:color w:val="0000FF"/>
          <w:sz w:val="24"/>
        </w:rPr>
        <w:tab/>
      </w:r>
      <w:r>
        <w:rPr>
          <w:rFonts w:ascii="Arial" w:hAnsi="Arial" w:cs="Arial"/>
          <w:b/>
          <w:sz w:val="24"/>
        </w:rPr>
        <w:t>XR enhancements in Rel-19</w:t>
      </w:r>
    </w:p>
    <w:p w14:paraId="7824318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8DF8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021D" w14:textId="77777777" w:rsidR="00094632" w:rsidRDefault="00094632" w:rsidP="00094632">
      <w:pPr>
        <w:rPr>
          <w:rFonts w:ascii="Arial" w:hAnsi="Arial" w:cs="Arial"/>
          <w:b/>
          <w:sz w:val="24"/>
        </w:rPr>
      </w:pPr>
      <w:r>
        <w:rPr>
          <w:rFonts w:ascii="Arial" w:hAnsi="Arial" w:cs="Arial"/>
          <w:b/>
          <w:color w:val="0000FF"/>
          <w:sz w:val="24"/>
        </w:rPr>
        <w:lastRenderedPageBreak/>
        <w:t>RP-232429</w:t>
      </w:r>
      <w:r>
        <w:rPr>
          <w:rFonts w:ascii="Arial" w:hAnsi="Arial" w:cs="Arial"/>
          <w:b/>
          <w:color w:val="0000FF"/>
          <w:sz w:val="24"/>
        </w:rPr>
        <w:tab/>
      </w:r>
      <w:r>
        <w:rPr>
          <w:rFonts w:ascii="Arial" w:hAnsi="Arial" w:cs="Arial"/>
          <w:b/>
          <w:sz w:val="24"/>
        </w:rPr>
        <w:t>XR Enhancements for Rel-19</w:t>
      </w:r>
    </w:p>
    <w:p w14:paraId="29DBE4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3CE9EA4" w14:textId="77777777" w:rsidR="00094632" w:rsidRDefault="00094632" w:rsidP="00094632">
      <w:pPr>
        <w:rPr>
          <w:rFonts w:ascii="Arial" w:hAnsi="Arial" w:cs="Arial"/>
          <w:b/>
        </w:rPr>
      </w:pPr>
      <w:r>
        <w:rPr>
          <w:rFonts w:ascii="Arial" w:hAnsi="Arial" w:cs="Arial"/>
          <w:b/>
        </w:rPr>
        <w:t xml:space="preserve">Discussion: </w:t>
      </w:r>
    </w:p>
    <w:p w14:paraId="58A8EE2A" w14:textId="77777777" w:rsidR="00094632" w:rsidRDefault="00094632" w:rsidP="00094632">
      <w:r>
        <w:t>Nokia: multi-modality in RAN is difficult</w:t>
      </w:r>
    </w:p>
    <w:p w14:paraId="63C5B3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F35DA" w14:textId="77777777" w:rsidR="00094632" w:rsidRDefault="00094632" w:rsidP="00094632">
      <w:pPr>
        <w:rPr>
          <w:rFonts w:ascii="Arial" w:hAnsi="Arial" w:cs="Arial"/>
          <w:b/>
          <w:sz w:val="24"/>
        </w:rPr>
      </w:pPr>
      <w:r>
        <w:rPr>
          <w:rFonts w:ascii="Arial" w:hAnsi="Arial" w:cs="Arial"/>
          <w:b/>
          <w:color w:val="0000FF"/>
          <w:sz w:val="24"/>
        </w:rPr>
        <w:t>RP-232431</w:t>
      </w:r>
      <w:r>
        <w:rPr>
          <w:rFonts w:ascii="Arial" w:hAnsi="Arial" w:cs="Arial"/>
          <w:b/>
          <w:color w:val="0000FF"/>
          <w:sz w:val="24"/>
        </w:rPr>
        <w:tab/>
      </w:r>
      <w:r>
        <w:rPr>
          <w:rFonts w:ascii="Arial" w:hAnsi="Arial" w:cs="Arial"/>
          <w:b/>
          <w:sz w:val="24"/>
        </w:rPr>
        <w:t>Discussion on Rel-19 XR enhancements</w:t>
      </w:r>
    </w:p>
    <w:p w14:paraId="5541CD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654C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F90AA" w14:textId="77777777" w:rsidR="00094632" w:rsidRDefault="00094632" w:rsidP="00094632">
      <w:pPr>
        <w:rPr>
          <w:rFonts w:ascii="Arial" w:hAnsi="Arial" w:cs="Arial"/>
          <w:b/>
          <w:sz w:val="24"/>
        </w:rPr>
      </w:pPr>
      <w:r>
        <w:rPr>
          <w:rFonts w:ascii="Arial" w:hAnsi="Arial" w:cs="Arial"/>
          <w:b/>
          <w:color w:val="0000FF"/>
          <w:sz w:val="24"/>
        </w:rPr>
        <w:t>RP-232537</w:t>
      </w:r>
      <w:r>
        <w:rPr>
          <w:rFonts w:ascii="Arial" w:hAnsi="Arial" w:cs="Arial"/>
          <w:b/>
          <w:color w:val="0000FF"/>
          <w:sz w:val="24"/>
        </w:rPr>
        <w:tab/>
      </w:r>
      <w:r>
        <w:rPr>
          <w:rFonts w:ascii="Arial" w:hAnsi="Arial" w:cs="Arial"/>
          <w:b/>
          <w:sz w:val="24"/>
        </w:rPr>
        <w:t>Views on Rel-19 XR Evolution</w:t>
      </w:r>
    </w:p>
    <w:p w14:paraId="3E9D94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E63AF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9788C" w14:textId="77777777" w:rsidR="00094632" w:rsidRDefault="00094632" w:rsidP="00094632">
      <w:pPr>
        <w:rPr>
          <w:rFonts w:ascii="Arial" w:hAnsi="Arial" w:cs="Arial"/>
          <w:b/>
          <w:sz w:val="24"/>
        </w:rPr>
      </w:pPr>
      <w:r>
        <w:rPr>
          <w:rFonts w:ascii="Arial" w:hAnsi="Arial" w:cs="Arial"/>
          <w:b/>
          <w:color w:val="0000FF"/>
          <w:sz w:val="24"/>
        </w:rPr>
        <w:t>RP-232548</w:t>
      </w:r>
      <w:r>
        <w:rPr>
          <w:rFonts w:ascii="Arial" w:hAnsi="Arial" w:cs="Arial"/>
          <w:b/>
          <w:color w:val="0000FF"/>
          <w:sz w:val="24"/>
        </w:rPr>
        <w:tab/>
      </w:r>
      <w:r>
        <w:rPr>
          <w:rFonts w:ascii="Arial" w:hAnsi="Arial" w:cs="Arial"/>
          <w:b/>
          <w:sz w:val="24"/>
        </w:rPr>
        <w:t>Views on XR in Rel 19</w:t>
      </w:r>
    </w:p>
    <w:p w14:paraId="30723D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29B3B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4914" w14:textId="77777777" w:rsidR="00094632" w:rsidRDefault="00094632" w:rsidP="00094632">
      <w:pPr>
        <w:rPr>
          <w:rFonts w:ascii="Arial" w:hAnsi="Arial" w:cs="Arial"/>
          <w:b/>
          <w:sz w:val="24"/>
        </w:rPr>
      </w:pPr>
      <w:r>
        <w:rPr>
          <w:rFonts w:ascii="Arial" w:hAnsi="Arial" w:cs="Arial"/>
          <w:b/>
          <w:color w:val="0000FF"/>
          <w:sz w:val="24"/>
        </w:rPr>
        <w:t>RP-232554</w:t>
      </w:r>
      <w:r>
        <w:rPr>
          <w:rFonts w:ascii="Arial" w:hAnsi="Arial" w:cs="Arial"/>
          <w:b/>
          <w:color w:val="0000FF"/>
          <w:sz w:val="24"/>
        </w:rPr>
        <w:tab/>
      </w:r>
      <w:r>
        <w:rPr>
          <w:rFonts w:ascii="Arial" w:hAnsi="Arial" w:cs="Arial"/>
          <w:b/>
          <w:sz w:val="24"/>
        </w:rPr>
        <w:t>Discussion on Rel-19 XR enhancements</w:t>
      </w:r>
    </w:p>
    <w:p w14:paraId="11A973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AB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BE979" w14:textId="77777777" w:rsidR="00094632" w:rsidRDefault="00094632" w:rsidP="00094632">
      <w:pPr>
        <w:rPr>
          <w:rFonts w:ascii="Arial" w:hAnsi="Arial" w:cs="Arial"/>
          <w:b/>
          <w:sz w:val="24"/>
        </w:rPr>
      </w:pPr>
      <w:r>
        <w:rPr>
          <w:rFonts w:ascii="Arial" w:hAnsi="Arial" w:cs="Arial"/>
          <w:b/>
          <w:color w:val="0000FF"/>
          <w:sz w:val="24"/>
        </w:rPr>
        <w:t>RP-232162</w:t>
      </w:r>
      <w:r>
        <w:rPr>
          <w:rFonts w:ascii="Arial" w:hAnsi="Arial" w:cs="Arial"/>
          <w:b/>
          <w:color w:val="0000FF"/>
          <w:sz w:val="24"/>
        </w:rPr>
        <w:tab/>
      </w:r>
      <w:r>
        <w:rPr>
          <w:rFonts w:ascii="Arial" w:hAnsi="Arial" w:cs="Arial"/>
          <w:b/>
          <w:sz w:val="24"/>
        </w:rPr>
        <w:t>Views on Rel-19 metaverse and multi-modality</w:t>
      </w:r>
    </w:p>
    <w:p w14:paraId="0D68B4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4EA21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4FD6" w14:textId="77777777" w:rsidR="00094632" w:rsidRDefault="00094632" w:rsidP="00094632">
      <w:pPr>
        <w:rPr>
          <w:rFonts w:ascii="Arial" w:hAnsi="Arial" w:cs="Arial"/>
          <w:b/>
          <w:sz w:val="24"/>
        </w:rPr>
      </w:pPr>
      <w:r>
        <w:rPr>
          <w:rFonts w:ascii="Arial" w:hAnsi="Arial" w:cs="Arial"/>
          <w:b/>
          <w:color w:val="0000FF"/>
          <w:sz w:val="24"/>
        </w:rPr>
        <w:t>RP-232619</w:t>
      </w:r>
      <w:r>
        <w:rPr>
          <w:rFonts w:ascii="Arial" w:hAnsi="Arial" w:cs="Arial"/>
          <w:b/>
          <w:color w:val="0000FF"/>
          <w:sz w:val="24"/>
        </w:rPr>
        <w:tab/>
      </w:r>
      <w:r>
        <w:rPr>
          <w:rFonts w:ascii="Arial" w:hAnsi="Arial" w:cs="Arial"/>
          <w:b/>
          <w:sz w:val="24"/>
        </w:rPr>
        <w:t>Moderator's summary for REL-19 RAN2 topic Enhancements for XR</w:t>
      </w:r>
    </w:p>
    <w:p w14:paraId="4A8D7F69"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315DC19A" w14:textId="77777777" w:rsidR="00094632" w:rsidRDefault="00094632" w:rsidP="00094632">
      <w:pPr>
        <w:rPr>
          <w:rFonts w:ascii="Arial" w:hAnsi="Arial" w:cs="Arial"/>
          <w:b/>
        </w:rPr>
      </w:pPr>
      <w:r>
        <w:rPr>
          <w:rFonts w:ascii="Arial" w:hAnsi="Arial" w:cs="Arial"/>
          <w:b/>
        </w:rPr>
        <w:t xml:space="preserve">Discussion: </w:t>
      </w:r>
    </w:p>
    <w:p w14:paraId="74D8FE58" w14:textId="77777777" w:rsidR="00094632" w:rsidRDefault="00094632" w:rsidP="00094632">
      <w:r>
        <w:t>Nokia: there is nothing in SA2 SI about multi-modality</w:t>
      </w:r>
    </w:p>
    <w:p w14:paraId="43A26829" w14:textId="77777777" w:rsidR="00094632" w:rsidRDefault="00094632" w:rsidP="00094632">
      <w:r>
        <w:t>CATT: most work is in RAN4 why RAN1 involvement?</w:t>
      </w:r>
    </w:p>
    <w:p w14:paraId="4882BFD7" w14:textId="77777777" w:rsidR="00094632" w:rsidRDefault="00094632" w:rsidP="00094632">
      <w:r>
        <w:t>ZTE: RAN had a lot of inputs on multi-modality, it would be unfortunate to do it without SA2/SA4 support</w:t>
      </w:r>
    </w:p>
    <w:p w14:paraId="5B0677DE" w14:textId="77777777" w:rsidR="00094632" w:rsidRDefault="00094632" w:rsidP="00094632">
      <w:r>
        <w:t>RAN chair: could mention this in the RAN report to SA #101 on Friday</w:t>
      </w:r>
    </w:p>
    <w:p w14:paraId="2231548B" w14:textId="77777777" w:rsidR="00094632" w:rsidRDefault="00094632" w:rsidP="00094632">
      <w:r>
        <w:t>Mediatek: there is no SA work on multi-modality so we need to be careful about what amount of work we can expect from SA2/SA4 on this</w:t>
      </w:r>
    </w:p>
    <w:p w14:paraId="59852A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CC3C" w14:textId="76BFFB9F" w:rsidR="00094632" w:rsidRDefault="00094632" w:rsidP="00BB479A">
      <w:pPr>
        <w:pStyle w:val="Heading4"/>
      </w:pPr>
      <w:bookmarkStart w:id="122" w:name="_Toc146566497"/>
      <w:bookmarkStart w:id="123" w:name="_Toc150626315"/>
      <w:r>
        <w:lastRenderedPageBreak/>
        <w:t>8</w:t>
      </w:r>
      <w:r w:rsidR="00BB479A">
        <w:t>A</w:t>
      </w:r>
      <w:r>
        <w:t>.2.9</w:t>
      </w:r>
      <w:r>
        <w:tab/>
        <w:t>AI/ML for NG-RAN</w:t>
      </w:r>
      <w:bookmarkEnd w:id="122"/>
      <w:bookmarkEnd w:id="123"/>
    </w:p>
    <w:p w14:paraId="5367F5A8" w14:textId="77777777" w:rsidR="00094632" w:rsidRDefault="00094632" w:rsidP="00094632">
      <w:pPr>
        <w:rPr>
          <w:rFonts w:ascii="Arial" w:hAnsi="Arial" w:cs="Arial"/>
          <w:b/>
          <w:sz w:val="24"/>
        </w:rPr>
      </w:pPr>
      <w:r>
        <w:rPr>
          <w:rFonts w:ascii="Arial" w:hAnsi="Arial" w:cs="Arial"/>
          <w:b/>
          <w:color w:val="0000FF"/>
          <w:sz w:val="24"/>
        </w:rPr>
        <w:t>RP-231580</w:t>
      </w:r>
      <w:r>
        <w:rPr>
          <w:rFonts w:ascii="Arial" w:hAnsi="Arial" w:cs="Arial"/>
          <w:b/>
          <w:color w:val="0000FF"/>
          <w:sz w:val="24"/>
        </w:rPr>
        <w:tab/>
      </w:r>
      <w:r>
        <w:rPr>
          <w:rFonts w:ascii="Arial" w:hAnsi="Arial" w:cs="Arial"/>
          <w:b/>
          <w:sz w:val="24"/>
        </w:rPr>
        <w:t>AI/ML for NG-RAN in Rel-19</w:t>
      </w:r>
    </w:p>
    <w:p w14:paraId="564822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85C59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1CB41" w14:textId="77777777" w:rsidR="00094632" w:rsidRDefault="00094632" w:rsidP="00094632">
      <w:pPr>
        <w:rPr>
          <w:rFonts w:ascii="Arial" w:hAnsi="Arial" w:cs="Arial"/>
          <w:b/>
          <w:sz w:val="24"/>
        </w:rPr>
      </w:pPr>
      <w:r>
        <w:rPr>
          <w:rFonts w:ascii="Arial" w:hAnsi="Arial" w:cs="Arial"/>
          <w:b/>
          <w:color w:val="0000FF"/>
          <w:sz w:val="24"/>
        </w:rPr>
        <w:t>RP-231593</w:t>
      </w:r>
      <w:r>
        <w:rPr>
          <w:rFonts w:ascii="Arial" w:hAnsi="Arial" w:cs="Arial"/>
          <w:b/>
          <w:color w:val="0000FF"/>
          <w:sz w:val="24"/>
        </w:rPr>
        <w:tab/>
      </w:r>
      <w:r>
        <w:rPr>
          <w:rFonts w:ascii="Arial" w:hAnsi="Arial" w:cs="Arial"/>
          <w:b/>
          <w:sz w:val="24"/>
        </w:rPr>
        <w:t>Deutsche Telekom’s AI/ML for NG-RAN objectives</w:t>
      </w:r>
    </w:p>
    <w:p w14:paraId="4C0F82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0A1745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34713" w14:textId="77777777" w:rsidR="00094632" w:rsidRDefault="00094632" w:rsidP="00094632">
      <w:pPr>
        <w:rPr>
          <w:rFonts w:ascii="Arial" w:hAnsi="Arial" w:cs="Arial"/>
          <w:b/>
          <w:sz w:val="24"/>
        </w:rPr>
      </w:pPr>
      <w:r>
        <w:rPr>
          <w:rFonts w:ascii="Arial" w:hAnsi="Arial" w:cs="Arial"/>
          <w:b/>
          <w:color w:val="0000FF"/>
          <w:sz w:val="24"/>
        </w:rPr>
        <w:t>RP-231825</w:t>
      </w:r>
      <w:r>
        <w:rPr>
          <w:rFonts w:ascii="Arial" w:hAnsi="Arial" w:cs="Arial"/>
          <w:b/>
          <w:color w:val="0000FF"/>
          <w:sz w:val="24"/>
        </w:rPr>
        <w:tab/>
      </w:r>
      <w:r>
        <w:rPr>
          <w:rFonts w:ascii="Arial" w:hAnsi="Arial" w:cs="Arial"/>
          <w:b/>
          <w:sz w:val="24"/>
        </w:rPr>
        <w:t>Views on Rel-19 NG-RAN AI/ML</w:t>
      </w:r>
    </w:p>
    <w:p w14:paraId="795A87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10C62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A52D6" w14:textId="77777777" w:rsidR="00094632" w:rsidRDefault="00094632" w:rsidP="00094632">
      <w:pPr>
        <w:rPr>
          <w:rFonts w:ascii="Arial" w:hAnsi="Arial" w:cs="Arial"/>
          <w:b/>
          <w:sz w:val="24"/>
        </w:rPr>
      </w:pPr>
      <w:r>
        <w:rPr>
          <w:rFonts w:ascii="Arial" w:hAnsi="Arial" w:cs="Arial"/>
          <w:b/>
          <w:color w:val="0000FF"/>
          <w:sz w:val="24"/>
        </w:rPr>
        <w:t>RP-231874</w:t>
      </w:r>
      <w:r>
        <w:rPr>
          <w:rFonts w:ascii="Arial" w:hAnsi="Arial" w:cs="Arial"/>
          <w:b/>
          <w:color w:val="0000FF"/>
          <w:sz w:val="24"/>
        </w:rPr>
        <w:tab/>
      </w:r>
      <w:r>
        <w:rPr>
          <w:rFonts w:ascii="Arial" w:hAnsi="Arial" w:cs="Arial"/>
          <w:b/>
          <w:sz w:val="24"/>
        </w:rPr>
        <w:t>AI/ML for NG-RAN enhancement</w:t>
      </w:r>
    </w:p>
    <w:p w14:paraId="1F88DAA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39C6E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9F7C" w14:textId="77777777" w:rsidR="00094632" w:rsidRDefault="00094632" w:rsidP="00094632">
      <w:pPr>
        <w:rPr>
          <w:rFonts w:ascii="Arial" w:hAnsi="Arial" w:cs="Arial"/>
          <w:b/>
          <w:sz w:val="24"/>
        </w:rPr>
      </w:pPr>
      <w:r>
        <w:rPr>
          <w:rFonts w:ascii="Arial" w:hAnsi="Arial" w:cs="Arial"/>
          <w:b/>
          <w:color w:val="0000FF"/>
          <w:sz w:val="24"/>
        </w:rPr>
        <w:t>RP-231961</w:t>
      </w:r>
      <w:r>
        <w:rPr>
          <w:rFonts w:ascii="Arial" w:hAnsi="Arial" w:cs="Arial"/>
          <w:b/>
          <w:color w:val="0000FF"/>
          <w:sz w:val="24"/>
        </w:rPr>
        <w:tab/>
      </w:r>
      <w:r>
        <w:rPr>
          <w:rFonts w:ascii="Arial" w:hAnsi="Arial" w:cs="Arial"/>
          <w:b/>
          <w:sz w:val="24"/>
        </w:rPr>
        <w:t>Study on RAN architecture with AI and ML</w:t>
      </w:r>
    </w:p>
    <w:p w14:paraId="24A017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CB890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8895F" w14:textId="77777777" w:rsidR="00094632" w:rsidRDefault="00094632" w:rsidP="00094632">
      <w:pPr>
        <w:rPr>
          <w:rFonts w:ascii="Arial" w:hAnsi="Arial" w:cs="Arial"/>
          <w:b/>
          <w:sz w:val="24"/>
        </w:rPr>
      </w:pPr>
      <w:r>
        <w:rPr>
          <w:rFonts w:ascii="Arial" w:hAnsi="Arial" w:cs="Arial"/>
          <w:b/>
          <w:color w:val="0000FF"/>
          <w:sz w:val="24"/>
        </w:rPr>
        <w:t>RP-232033</w:t>
      </w:r>
      <w:r>
        <w:rPr>
          <w:rFonts w:ascii="Arial" w:hAnsi="Arial" w:cs="Arial"/>
          <w:b/>
          <w:color w:val="0000FF"/>
          <w:sz w:val="24"/>
        </w:rPr>
        <w:tab/>
      </w:r>
      <w:r>
        <w:rPr>
          <w:rFonts w:ascii="Arial" w:hAnsi="Arial" w:cs="Arial"/>
          <w:b/>
          <w:sz w:val="24"/>
        </w:rPr>
        <w:t>Scople of AI/ML for NG-RAN in Rel 19</w:t>
      </w:r>
    </w:p>
    <w:p w14:paraId="740AE6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28EA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75EF9" w14:textId="77777777" w:rsidR="00094632" w:rsidRDefault="00094632" w:rsidP="00094632">
      <w:pPr>
        <w:rPr>
          <w:rFonts w:ascii="Arial" w:hAnsi="Arial" w:cs="Arial"/>
          <w:b/>
          <w:sz w:val="24"/>
        </w:rPr>
      </w:pPr>
      <w:r>
        <w:rPr>
          <w:rFonts w:ascii="Arial" w:hAnsi="Arial" w:cs="Arial"/>
          <w:b/>
          <w:color w:val="0000FF"/>
          <w:sz w:val="24"/>
        </w:rPr>
        <w:t>RP-232059</w:t>
      </w:r>
      <w:r>
        <w:rPr>
          <w:rFonts w:ascii="Arial" w:hAnsi="Arial" w:cs="Arial"/>
          <w:b/>
          <w:color w:val="0000FF"/>
          <w:sz w:val="24"/>
        </w:rPr>
        <w:tab/>
      </w:r>
      <w:r>
        <w:rPr>
          <w:rFonts w:ascii="Arial" w:hAnsi="Arial" w:cs="Arial"/>
          <w:b/>
          <w:sz w:val="24"/>
        </w:rPr>
        <w:t>Consideration on AI for NG-RAN</w:t>
      </w:r>
    </w:p>
    <w:p w14:paraId="709381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D150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6CF3A" w14:textId="77777777" w:rsidR="00094632" w:rsidRDefault="00094632" w:rsidP="00094632">
      <w:pPr>
        <w:rPr>
          <w:rFonts w:ascii="Arial" w:hAnsi="Arial" w:cs="Arial"/>
          <w:b/>
          <w:sz w:val="24"/>
        </w:rPr>
      </w:pPr>
      <w:r>
        <w:rPr>
          <w:rFonts w:ascii="Arial" w:hAnsi="Arial" w:cs="Arial"/>
          <w:b/>
          <w:color w:val="0000FF"/>
          <w:sz w:val="24"/>
        </w:rPr>
        <w:t>RP-232122</w:t>
      </w:r>
      <w:r>
        <w:rPr>
          <w:rFonts w:ascii="Arial" w:hAnsi="Arial" w:cs="Arial"/>
          <w:b/>
          <w:color w:val="0000FF"/>
          <w:sz w:val="24"/>
        </w:rPr>
        <w:tab/>
      </w:r>
      <w:r>
        <w:rPr>
          <w:rFonts w:ascii="Arial" w:hAnsi="Arial" w:cs="Arial"/>
          <w:b/>
          <w:sz w:val="24"/>
        </w:rPr>
        <w:t>AI/ML for NG-RAN in Rel-19</w:t>
      </w:r>
    </w:p>
    <w:p w14:paraId="4818A1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F336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21579" w14:textId="77777777" w:rsidR="00094632" w:rsidRDefault="00094632" w:rsidP="00094632">
      <w:pPr>
        <w:rPr>
          <w:rFonts w:ascii="Arial" w:hAnsi="Arial" w:cs="Arial"/>
          <w:b/>
          <w:sz w:val="24"/>
        </w:rPr>
      </w:pPr>
      <w:r>
        <w:rPr>
          <w:rFonts w:ascii="Arial" w:hAnsi="Arial" w:cs="Arial"/>
          <w:b/>
          <w:color w:val="0000FF"/>
          <w:sz w:val="24"/>
        </w:rPr>
        <w:t>RP-232133</w:t>
      </w:r>
      <w:r>
        <w:rPr>
          <w:rFonts w:ascii="Arial" w:hAnsi="Arial" w:cs="Arial"/>
          <w:b/>
          <w:color w:val="0000FF"/>
          <w:sz w:val="24"/>
        </w:rPr>
        <w:tab/>
      </w:r>
      <w:r>
        <w:rPr>
          <w:rFonts w:ascii="Arial" w:hAnsi="Arial" w:cs="Arial"/>
          <w:b/>
          <w:sz w:val="24"/>
        </w:rPr>
        <w:t>Further Study on AI for RAN in Rel-19</w:t>
      </w:r>
    </w:p>
    <w:p w14:paraId="1D7E9BE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Lenovo </w:t>
      </w:r>
    </w:p>
    <w:p w14:paraId="1D2F91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74E5C" w14:textId="77777777" w:rsidR="00094632" w:rsidRDefault="00094632" w:rsidP="00094632">
      <w:pPr>
        <w:rPr>
          <w:rFonts w:ascii="Arial" w:hAnsi="Arial" w:cs="Arial"/>
          <w:b/>
          <w:sz w:val="24"/>
        </w:rPr>
      </w:pPr>
      <w:r>
        <w:rPr>
          <w:rFonts w:ascii="Arial" w:hAnsi="Arial" w:cs="Arial"/>
          <w:b/>
          <w:color w:val="0000FF"/>
          <w:sz w:val="24"/>
        </w:rPr>
        <w:lastRenderedPageBreak/>
        <w:t>RP-232165</w:t>
      </w:r>
      <w:r>
        <w:rPr>
          <w:rFonts w:ascii="Arial" w:hAnsi="Arial" w:cs="Arial"/>
          <w:b/>
          <w:color w:val="0000FF"/>
          <w:sz w:val="24"/>
        </w:rPr>
        <w:tab/>
      </w:r>
      <w:r>
        <w:rPr>
          <w:rFonts w:ascii="Arial" w:hAnsi="Arial" w:cs="Arial"/>
          <w:b/>
          <w:sz w:val="24"/>
        </w:rPr>
        <w:t>Views on AL/ML for RAN in Rel-19</w:t>
      </w:r>
    </w:p>
    <w:p w14:paraId="78B5E9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5BE4C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CB10" w14:textId="77777777" w:rsidR="00094632" w:rsidRDefault="00094632" w:rsidP="00094632">
      <w:pPr>
        <w:rPr>
          <w:rFonts w:ascii="Arial" w:hAnsi="Arial" w:cs="Arial"/>
          <w:b/>
          <w:sz w:val="24"/>
        </w:rPr>
      </w:pPr>
      <w:r>
        <w:rPr>
          <w:rFonts w:ascii="Arial" w:hAnsi="Arial" w:cs="Arial"/>
          <w:b/>
          <w:color w:val="0000FF"/>
          <w:sz w:val="24"/>
        </w:rPr>
        <w:t>RP-232202</w:t>
      </w:r>
      <w:r>
        <w:rPr>
          <w:rFonts w:ascii="Arial" w:hAnsi="Arial" w:cs="Arial"/>
          <w:b/>
          <w:color w:val="0000FF"/>
          <w:sz w:val="24"/>
        </w:rPr>
        <w:tab/>
      </w:r>
      <w:r>
        <w:rPr>
          <w:rFonts w:ascii="Arial" w:hAnsi="Arial" w:cs="Arial"/>
          <w:b/>
          <w:sz w:val="24"/>
        </w:rPr>
        <w:t>RAN Data collection and AI support</w:t>
      </w:r>
    </w:p>
    <w:p w14:paraId="2D9BF64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3432C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753D" w14:textId="77777777" w:rsidR="00094632" w:rsidRDefault="00094632" w:rsidP="00094632">
      <w:pPr>
        <w:rPr>
          <w:rFonts w:ascii="Arial" w:hAnsi="Arial" w:cs="Arial"/>
          <w:b/>
          <w:sz w:val="24"/>
        </w:rPr>
      </w:pPr>
      <w:r>
        <w:rPr>
          <w:rFonts w:ascii="Arial" w:hAnsi="Arial" w:cs="Arial"/>
          <w:b/>
          <w:color w:val="0000FF"/>
          <w:sz w:val="24"/>
        </w:rPr>
        <w:t>RP-232214</w:t>
      </w:r>
      <w:r>
        <w:rPr>
          <w:rFonts w:ascii="Arial" w:hAnsi="Arial" w:cs="Arial"/>
          <w:b/>
          <w:color w:val="0000FF"/>
          <w:sz w:val="24"/>
        </w:rPr>
        <w:tab/>
      </w:r>
      <w:r>
        <w:rPr>
          <w:rFonts w:ascii="Arial" w:hAnsi="Arial" w:cs="Arial"/>
          <w:b/>
          <w:sz w:val="24"/>
        </w:rPr>
        <w:t>Motivation on R19 AIML for NG-RAN</w:t>
      </w:r>
    </w:p>
    <w:p w14:paraId="5F6D962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0A262C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1416" w14:textId="77777777" w:rsidR="00094632" w:rsidRDefault="00094632" w:rsidP="00094632">
      <w:pPr>
        <w:rPr>
          <w:rFonts w:ascii="Arial" w:hAnsi="Arial" w:cs="Arial"/>
          <w:b/>
          <w:sz w:val="24"/>
        </w:rPr>
      </w:pPr>
      <w:r>
        <w:rPr>
          <w:rFonts w:ascii="Arial" w:hAnsi="Arial" w:cs="Arial"/>
          <w:b/>
          <w:color w:val="0000FF"/>
          <w:sz w:val="24"/>
        </w:rPr>
        <w:t>RP-232274</w:t>
      </w:r>
      <w:r>
        <w:rPr>
          <w:rFonts w:ascii="Arial" w:hAnsi="Arial" w:cs="Arial"/>
          <w:b/>
          <w:color w:val="0000FF"/>
          <w:sz w:val="24"/>
        </w:rPr>
        <w:tab/>
      </w:r>
      <w:r>
        <w:rPr>
          <w:rFonts w:ascii="Arial" w:hAnsi="Arial" w:cs="Arial"/>
          <w:b/>
          <w:sz w:val="24"/>
        </w:rPr>
        <w:t>Views on NR Rel-19 AIML for NG-RAN</w:t>
      </w:r>
    </w:p>
    <w:p w14:paraId="66A585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F5F2CA" w14:textId="77777777" w:rsidR="00094632" w:rsidRDefault="00094632" w:rsidP="00094632">
      <w:pPr>
        <w:rPr>
          <w:rFonts w:ascii="Arial" w:hAnsi="Arial" w:cs="Arial"/>
          <w:b/>
        </w:rPr>
      </w:pPr>
      <w:r>
        <w:rPr>
          <w:rFonts w:ascii="Arial" w:hAnsi="Arial" w:cs="Arial"/>
          <w:b/>
        </w:rPr>
        <w:t xml:space="preserve">Abstract: </w:t>
      </w:r>
    </w:p>
    <w:p w14:paraId="547029F7" w14:textId="77777777" w:rsidR="00094632" w:rsidRDefault="00094632" w:rsidP="00094632">
      <w:r>
        <w:t>title updated (Tdoc request and Tdoc contents were not matching)</w:t>
      </w:r>
    </w:p>
    <w:p w14:paraId="6E06C8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4A1DA" w14:textId="77777777" w:rsidR="00094632" w:rsidRDefault="00094632" w:rsidP="00094632">
      <w:pPr>
        <w:rPr>
          <w:rFonts w:ascii="Arial" w:hAnsi="Arial" w:cs="Arial"/>
          <w:b/>
          <w:sz w:val="24"/>
        </w:rPr>
      </w:pPr>
      <w:r>
        <w:rPr>
          <w:rFonts w:ascii="Arial" w:hAnsi="Arial" w:cs="Arial"/>
          <w:b/>
          <w:color w:val="0000FF"/>
          <w:sz w:val="24"/>
        </w:rPr>
        <w:t>RP-232346</w:t>
      </w:r>
      <w:r>
        <w:rPr>
          <w:rFonts w:ascii="Arial" w:hAnsi="Arial" w:cs="Arial"/>
          <w:b/>
          <w:color w:val="0000FF"/>
          <w:sz w:val="24"/>
        </w:rPr>
        <w:tab/>
      </w:r>
      <w:r>
        <w:rPr>
          <w:rFonts w:ascii="Arial" w:hAnsi="Arial" w:cs="Arial"/>
          <w:b/>
          <w:sz w:val="24"/>
        </w:rPr>
        <w:t>Discussion on Rel-19 AI/ML for NG-RAN enhancements</w:t>
      </w:r>
    </w:p>
    <w:p w14:paraId="6AD1DA7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FB7293B" w14:textId="77777777" w:rsidR="00094632" w:rsidRDefault="00094632" w:rsidP="00094632">
      <w:pPr>
        <w:rPr>
          <w:color w:val="808080"/>
        </w:rPr>
      </w:pPr>
      <w:r>
        <w:rPr>
          <w:color w:val="808080"/>
        </w:rPr>
        <w:t>(Replaces RWS-230149)</w:t>
      </w:r>
    </w:p>
    <w:p w14:paraId="00B564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A275" w14:textId="77777777" w:rsidR="00094632" w:rsidRDefault="00094632" w:rsidP="00094632">
      <w:pPr>
        <w:rPr>
          <w:rFonts w:ascii="Arial" w:hAnsi="Arial" w:cs="Arial"/>
          <w:b/>
          <w:sz w:val="24"/>
        </w:rPr>
      </w:pPr>
      <w:r>
        <w:rPr>
          <w:rFonts w:ascii="Arial" w:hAnsi="Arial" w:cs="Arial"/>
          <w:b/>
          <w:color w:val="0000FF"/>
          <w:sz w:val="24"/>
        </w:rPr>
        <w:t>RP-232538</w:t>
      </w:r>
      <w:r>
        <w:rPr>
          <w:rFonts w:ascii="Arial" w:hAnsi="Arial" w:cs="Arial"/>
          <w:b/>
          <w:color w:val="0000FF"/>
          <w:sz w:val="24"/>
        </w:rPr>
        <w:tab/>
      </w:r>
      <w:r>
        <w:rPr>
          <w:rFonts w:ascii="Arial" w:hAnsi="Arial" w:cs="Arial"/>
          <w:b/>
          <w:sz w:val="24"/>
        </w:rPr>
        <w:t>Views on AI/ML for NG-RAN</w:t>
      </w:r>
    </w:p>
    <w:p w14:paraId="230A38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A1320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B486" w14:textId="77777777" w:rsidR="00094632" w:rsidRDefault="00094632" w:rsidP="00094632">
      <w:pPr>
        <w:rPr>
          <w:rFonts w:ascii="Arial" w:hAnsi="Arial" w:cs="Arial"/>
          <w:b/>
          <w:sz w:val="24"/>
        </w:rPr>
      </w:pPr>
      <w:r>
        <w:rPr>
          <w:rFonts w:ascii="Arial" w:hAnsi="Arial" w:cs="Arial"/>
          <w:b/>
          <w:color w:val="0000FF"/>
          <w:sz w:val="24"/>
        </w:rPr>
        <w:t>RP-232555</w:t>
      </w:r>
      <w:r>
        <w:rPr>
          <w:rFonts w:ascii="Arial" w:hAnsi="Arial" w:cs="Arial"/>
          <w:b/>
          <w:color w:val="0000FF"/>
          <w:sz w:val="24"/>
        </w:rPr>
        <w:tab/>
      </w:r>
      <w:r>
        <w:rPr>
          <w:rFonts w:ascii="Arial" w:hAnsi="Arial" w:cs="Arial"/>
          <w:b/>
          <w:sz w:val="24"/>
        </w:rPr>
        <w:t>Discussion on Rel-19 AIML for NG-RAN and mobility</w:t>
      </w:r>
    </w:p>
    <w:p w14:paraId="09D846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221E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C015B" w14:textId="77777777" w:rsidR="00094632" w:rsidRDefault="00094632" w:rsidP="00094632">
      <w:pPr>
        <w:rPr>
          <w:rFonts w:ascii="Arial" w:hAnsi="Arial" w:cs="Arial"/>
          <w:b/>
          <w:sz w:val="24"/>
        </w:rPr>
      </w:pPr>
      <w:r>
        <w:rPr>
          <w:rFonts w:ascii="Arial" w:hAnsi="Arial" w:cs="Arial"/>
          <w:b/>
          <w:color w:val="0000FF"/>
          <w:sz w:val="24"/>
        </w:rPr>
        <w:t>RP-231909</w:t>
      </w:r>
      <w:r>
        <w:rPr>
          <w:rFonts w:ascii="Arial" w:hAnsi="Arial" w:cs="Arial"/>
          <w:b/>
          <w:color w:val="0000FF"/>
          <w:sz w:val="24"/>
        </w:rPr>
        <w:tab/>
      </w:r>
      <w:r>
        <w:rPr>
          <w:rFonts w:ascii="Arial" w:hAnsi="Arial" w:cs="Arial"/>
          <w:b/>
          <w:sz w:val="24"/>
        </w:rPr>
        <w:t>AI/ML-based mobility in Rel-19</w:t>
      </w:r>
    </w:p>
    <w:p w14:paraId="44FCE0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43FF2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40BB" w14:textId="77777777" w:rsidR="00094632" w:rsidRDefault="00094632" w:rsidP="00094632">
      <w:pPr>
        <w:rPr>
          <w:rFonts w:ascii="Arial" w:hAnsi="Arial" w:cs="Arial"/>
          <w:b/>
          <w:sz w:val="24"/>
        </w:rPr>
      </w:pPr>
      <w:r>
        <w:rPr>
          <w:rFonts w:ascii="Arial" w:hAnsi="Arial" w:cs="Arial"/>
          <w:b/>
          <w:color w:val="0000FF"/>
          <w:sz w:val="24"/>
        </w:rPr>
        <w:t>RP-232623</w:t>
      </w:r>
      <w:r>
        <w:rPr>
          <w:rFonts w:ascii="Arial" w:hAnsi="Arial" w:cs="Arial"/>
          <w:b/>
          <w:color w:val="0000FF"/>
          <w:sz w:val="24"/>
        </w:rPr>
        <w:tab/>
      </w:r>
      <w:r>
        <w:rPr>
          <w:rFonts w:ascii="Arial" w:hAnsi="Arial" w:cs="Arial"/>
          <w:b/>
          <w:sz w:val="24"/>
        </w:rPr>
        <w:t>Moderator's summary for REL-19 RAN3 topic AI/ML for NG-RAN</w:t>
      </w:r>
    </w:p>
    <w:p w14:paraId="3F730F24"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(moderator)</w:t>
      </w:r>
    </w:p>
    <w:p w14:paraId="3C189D50" w14:textId="77777777" w:rsidR="00094632" w:rsidRDefault="00094632" w:rsidP="00094632">
      <w:pPr>
        <w:rPr>
          <w:rFonts w:ascii="Arial" w:hAnsi="Arial" w:cs="Arial"/>
          <w:b/>
        </w:rPr>
      </w:pPr>
      <w:r>
        <w:rPr>
          <w:rFonts w:ascii="Arial" w:hAnsi="Arial" w:cs="Arial"/>
          <w:b/>
        </w:rPr>
        <w:lastRenderedPageBreak/>
        <w:t xml:space="preserve">Discussion: </w:t>
      </w:r>
    </w:p>
    <w:p w14:paraId="1757D99C" w14:textId="77777777" w:rsidR="00094632" w:rsidRDefault="00094632" w:rsidP="00094632">
      <w:r>
        <w:t>RAN3 chair (ZTE): thanked the moderator for the good summary; details of all points will be further discussed in the next meeting</w:t>
      </w:r>
    </w:p>
    <w:p w14:paraId="2043FD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F256D" w14:textId="257431C1" w:rsidR="00094632" w:rsidRDefault="00094632" w:rsidP="00BB479A">
      <w:pPr>
        <w:pStyle w:val="Heading4"/>
      </w:pPr>
      <w:bookmarkStart w:id="124" w:name="_Toc146566498"/>
      <w:bookmarkStart w:id="125" w:name="_Toc150626316"/>
      <w:r>
        <w:t>8</w:t>
      </w:r>
      <w:r w:rsidR="00BB479A">
        <w:t>A</w:t>
      </w:r>
      <w:r>
        <w:t>.2.10</w:t>
      </w:r>
      <w:r>
        <w:tab/>
        <w:t>SON/MDT</w:t>
      </w:r>
      <w:bookmarkEnd w:id="124"/>
      <w:bookmarkEnd w:id="125"/>
    </w:p>
    <w:p w14:paraId="3C2BC214" w14:textId="77777777" w:rsidR="00094632" w:rsidRDefault="00094632" w:rsidP="00094632">
      <w:pPr>
        <w:rPr>
          <w:rFonts w:ascii="Arial" w:hAnsi="Arial" w:cs="Arial"/>
          <w:b/>
          <w:sz w:val="24"/>
        </w:rPr>
      </w:pPr>
      <w:r>
        <w:rPr>
          <w:rFonts w:ascii="Arial" w:hAnsi="Arial" w:cs="Arial"/>
          <w:b/>
          <w:color w:val="0000FF"/>
          <w:sz w:val="24"/>
        </w:rPr>
        <w:t>RP-231578</w:t>
      </w:r>
      <w:r>
        <w:rPr>
          <w:rFonts w:ascii="Arial" w:hAnsi="Arial" w:cs="Arial"/>
          <w:b/>
          <w:color w:val="0000FF"/>
          <w:sz w:val="24"/>
        </w:rPr>
        <w:tab/>
      </w:r>
      <w:r>
        <w:rPr>
          <w:rFonts w:ascii="Arial" w:hAnsi="Arial" w:cs="Arial"/>
          <w:b/>
          <w:sz w:val="24"/>
        </w:rPr>
        <w:t>SON/MDT enhancements in Rel-19</w:t>
      </w:r>
    </w:p>
    <w:p w14:paraId="75C160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697ED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788FA" w14:textId="77777777" w:rsidR="00094632" w:rsidRDefault="00094632" w:rsidP="00094632">
      <w:pPr>
        <w:rPr>
          <w:rFonts w:ascii="Arial" w:hAnsi="Arial" w:cs="Arial"/>
          <w:b/>
          <w:sz w:val="24"/>
        </w:rPr>
      </w:pPr>
      <w:r>
        <w:rPr>
          <w:rFonts w:ascii="Arial" w:hAnsi="Arial" w:cs="Arial"/>
          <w:b/>
          <w:color w:val="0000FF"/>
          <w:sz w:val="24"/>
        </w:rPr>
        <w:t>RP-231594</w:t>
      </w:r>
      <w:r>
        <w:rPr>
          <w:rFonts w:ascii="Arial" w:hAnsi="Arial" w:cs="Arial"/>
          <w:b/>
          <w:color w:val="0000FF"/>
          <w:sz w:val="24"/>
        </w:rPr>
        <w:tab/>
      </w:r>
      <w:r>
        <w:rPr>
          <w:rFonts w:ascii="Arial" w:hAnsi="Arial" w:cs="Arial"/>
          <w:b/>
          <w:sz w:val="24"/>
        </w:rPr>
        <w:t>Deutsche Telekom’s SON/MDT Enhancement objectives</w:t>
      </w:r>
    </w:p>
    <w:p w14:paraId="339ED6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F99E9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58F0" w14:textId="77777777" w:rsidR="00094632" w:rsidRDefault="00094632" w:rsidP="00094632">
      <w:pPr>
        <w:rPr>
          <w:rFonts w:ascii="Arial" w:hAnsi="Arial" w:cs="Arial"/>
          <w:b/>
          <w:sz w:val="24"/>
        </w:rPr>
      </w:pPr>
      <w:r>
        <w:rPr>
          <w:rFonts w:ascii="Arial" w:hAnsi="Arial" w:cs="Arial"/>
          <w:b/>
          <w:color w:val="0000FF"/>
          <w:sz w:val="24"/>
        </w:rPr>
        <w:t>RP-231788</w:t>
      </w:r>
      <w:r>
        <w:rPr>
          <w:rFonts w:ascii="Arial" w:hAnsi="Arial" w:cs="Arial"/>
          <w:b/>
          <w:color w:val="0000FF"/>
          <w:sz w:val="24"/>
        </w:rPr>
        <w:tab/>
      </w:r>
      <w:r>
        <w:rPr>
          <w:rFonts w:ascii="Arial" w:hAnsi="Arial" w:cs="Arial"/>
          <w:b/>
          <w:sz w:val="24"/>
        </w:rPr>
        <w:t>Views on Rel-19 SON/MDT</w:t>
      </w:r>
    </w:p>
    <w:p w14:paraId="1BC6DFC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784BB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2D00" w14:textId="77777777" w:rsidR="00094632" w:rsidRDefault="00094632" w:rsidP="00094632">
      <w:pPr>
        <w:rPr>
          <w:rFonts w:ascii="Arial" w:hAnsi="Arial" w:cs="Arial"/>
          <w:b/>
          <w:sz w:val="24"/>
        </w:rPr>
      </w:pPr>
      <w:r>
        <w:rPr>
          <w:rFonts w:ascii="Arial" w:hAnsi="Arial" w:cs="Arial"/>
          <w:b/>
          <w:color w:val="0000FF"/>
          <w:sz w:val="24"/>
        </w:rPr>
        <w:t>RP-231797</w:t>
      </w:r>
      <w:r>
        <w:rPr>
          <w:rFonts w:ascii="Arial" w:hAnsi="Arial" w:cs="Arial"/>
          <w:b/>
          <w:color w:val="0000FF"/>
          <w:sz w:val="24"/>
        </w:rPr>
        <w:tab/>
      </w:r>
      <w:r>
        <w:rPr>
          <w:rFonts w:ascii="Arial" w:hAnsi="Arial" w:cs="Arial"/>
          <w:b/>
          <w:sz w:val="24"/>
        </w:rPr>
        <w:t>Rel-19 SON/MDT (RAN3-led)</w:t>
      </w:r>
    </w:p>
    <w:p w14:paraId="0BC7484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2C4E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5F48" w14:textId="77777777" w:rsidR="00094632" w:rsidRDefault="00094632" w:rsidP="00094632">
      <w:pPr>
        <w:rPr>
          <w:rFonts w:ascii="Arial" w:hAnsi="Arial" w:cs="Arial"/>
          <w:b/>
          <w:sz w:val="24"/>
        </w:rPr>
      </w:pPr>
      <w:r>
        <w:rPr>
          <w:rFonts w:ascii="Arial" w:hAnsi="Arial" w:cs="Arial"/>
          <w:b/>
          <w:color w:val="0000FF"/>
          <w:sz w:val="24"/>
        </w:rPr>
        <w:t>RP-231875</w:t>
      </w:r>
      <w:r>
        <w:rPr>
          <w:rFonts w:ascii="Arial" w:hAnsi="Arial" w:cs="Arial"/>
          <w:b/>
          <w:color w:val="0000FF"/>
          <w:sz w:val="24"/>
        </w:rPr>
        <w:tab/>
      </w:r>
      <w:r>
        <w:rPr>
          <w:rFonts w:ascii="Arial" w:hAnsi="Arial" w:cs="Arial"/>
          <w:b/>
          <w:sz w:val="24"/>
        </w:rPr>
        <w:t>Continual SON MDT enhancements</w:t>
      </w:r>
    </w:p>
    <w:p w14:paraId="498635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CC63D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6088" w14:textId="77777777" w:rsidR="00094632" w:rsidRDefault="00094632" w:rsidP="00094632">
      <w:pPr>
        <w:rPr>
          <w:rFonts w:ascii="Arial" w:hAnsi="Arial" w:cs="Arial"/>
          <w:b/>
          <w:sz w:val="24"/>
        </w:rPr>
      </w:pPr>
      <w:r>
        <w:rPr>
          <w:rFonts w:ascii="Arial" w:hAnsi="Arial" w:cs="Arial"/>
          <w:b/>
          <w:color w:val="0000FF"/>
          <w:sz w:val="24"/>
        </w:rPr>
        <w:t>RP-232034</w:t>
      </w:r>
      <w:r>
        <w:rPr>
          <w:rFonts w:ascii="Arial" w:hAnsi="Arial" w:cs="Arial"/>
          <w:b/>
          <w:color w:val="0000FF"/>
          <w:sz w:val="24"/>
        </w:rPr>
        <w:tab/>
      </w:r>
      <w:r>
        <w:rPr>
          <w:rFonts w:ascii="Arial" w:hAnsi="Arial" w:cs="Arial"/>
          <w:b/>
          <w:sz w:val="24"/>
        </w:rPr>
        <w:t>Scope of SON/MDT Enhancements in Rel-19</w:t>
      </w:r>
    </w:p>
    <w:p w14:paraId="212408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5BF2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F641D" w14:textId="77777777" w:rsidR="00094632" w:rsidRDefault="00094632" w:rsidP="00094632">
      <w:pPr>
        <w:rPr>
          <w:rFonts w:ascii="Arial" w:hAnsi="Arial" w:cs="Arial"/>
          <w:b/>
          <w:sz w:val="24"/>
        </w:rPr>
      </w:pPr>
      <w:r>
        <w:rPr>
          <w:rFonts w:ascii="Arial" w:hAnsi="Arial" w:cs="Arial"/>
          <w:b/>
          <w:color w:val="0000FF"/>
          <w:sz w:val="24"/>
        </w:rPr>
        <w:t>RP-232058</w:t>
      </w:r>
      <w:r>
        <w:rPr>
          <w:rFonts w:ascii="Arial" w:hAnsi="Arial" w:cs="Arial"/>
          <w:b/>
          <w:color w:val="0000FF"/>
          <w:sz w:val="24"/>
        </w:rPr>
        <w:tab/>
      </w:r>
      <w:r>
        <w:rPr>
          <w:rFonts w:ascii="Arial" w:hAnsi="Arial" w:cs="Arial"/>
          <w:b/>
          <w:sz w:val="24"/>
        </w:rPr>
        <w:t>Consideration on SON/MDT enhancement</w:t>
      </w:r>
    </w:p>
    <w:p w14:paraId="5460686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9216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D79FC" w14:textId="77777777" w:rsidR="00094632" w:rsidRDefault="00094632" w:rsidP="00094632">
      <w:pPr>
        <w:rPr>
          <w:rFonts w:ascii="Arial" w:hAnsi="Arial" w:cs="Arial"/>
          <w:b/>
          <w:sz w:val="24"/>
        </w:rPr>
      </w:pPr>
      <w:r>
        <w:rPr>
          <w:rFonts w:ascii="Arial" w:hAnsi="Arial" w:cs="Arial"/>
          <w:b/>
          <w:color w:val="0000FF"/>
          <w:sz w:val="24"/>
        </w:rPr>
        <w:t>RP-232080</w:t>
      </w:r>
      <w:r>
        <w:rPr>
          <w:rFonts w:ascii="Arial" w:hAnsi="Arial" w:cs="Arial"/>
          <w:b/>
          <w:color w:val="0000FF"/>
          <w:sz w:val="24"/>
        </w:rPr>
        <w:tab/>
      </w:r>
      <w:r>
        <w:rPr>
          <w:rFonts w:ascii="Arial" w:hAnsi="Arial" w:cs="Arial"/>
          <w:b/>
          <w:sz w:val="24"/>
        </w:rPr>
        <w:t>Views on Rel-19 SON/MDT</w:t>
      </w:r>
    </w:p>
    <w:p w14:paraId="7EED8A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9E21F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E5160" w14:textId="77777777" w:rsidR="00094632" w:rsidRDefault="00094632" w:rsidP="00094632">
      <w:pPr>
        <w:rPr>
          <w:rFonts w:ascii="Arial" w:hAnsi="Arial" w:cs="Arial"/>
          <w:b/>
          <w:sz w:val="24"/>
        </w:rPr>
      </w:pPr>
      <w:r>
        <w:rPr>
          <w:rFonts w:ascii="Arial" w:hAnsi="Arial" w:cs="Arial"/>
          <w:b/>
          <w:color w:val="0000FF"/>
          <w:sz w:val="24"/>
        </w:rPr>
        <w:lastRenderedPageBreak/>
        <w:t>RP-232123</w:t>
      </w:r>
      <w:r>
        <w:rPr>
          <w:rFonts w:ascii="Arial" w:hAnsi="Arial" w:cs="Arial"/>
          <w:b/>
          <w:color w:val="0000FF"/>
          <w:sz w:val="24"/>
        </w:rPr>
        <w:tab/>
      </w:r>
      <w:r>
        <w:rPr>
          <w:rFonts w:ascii="Arial" w:hAnsi="Arial" w:cs="Arial"/>
          <w:b/>
          <w:sz w:val="24"/>
        </w:rPr>
        <w:t>SON/MDT enhancements in Rel-19</w:t>
      </w:r>
    </w:p>
    <w:p w14:paraId="55E4C9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1DEB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ED1A2" w14:textId="77777777" w:rsidR="00094632" w:rsidRDefault="00094632" w:rsidP="00094632">
      <w:pPr>
        <w:rPr>
          <w:rFonts w:ascii="Arial" w:hAnsi="Arial" w:cs="Arial"/>
          <w:b/>
          <w:sz w:val="24"/>
        </w:rPr>
      </w:pPr>
      <w:r>
        <w:rPr>
          <w:rFonts w:ascii="Arial" w:hAnsi="Arial" w:cs="Arial"/>
          <w:b/>
          <w:color w:val="0000FF"/>
          <w:sz w:val="24"/>
        </w:rPr>
        <w:t>RP-232142</w:t>
      </w:r>
      <w:r>
        <w:rPr>
          <w:rFonts w:ascii="Arial" w:hAnsi="Arial" w:cs="Arial"/>
          <w:b/>
          <w:color w:val="0000FF"/>
          <w:sz w:val="24"/>
        </w:rPr>
        <w:tab/>
      </w:r>
      <w:r>
        <w:rPr>
          <w:rFonts w:ascii="Arial" w:hAnsi="Arial" w:cs="Arial"/>
          <w:b/>
          <w:sz w:val="24"/>
        </w:rPr>
        <w:t>Views on SON/MDT Enhancements in Rel-19</w:t>
      </w:r>
    </w:p>
    <w:p w14:paraId="0FED04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DFE03C" w14:textId="77777777" w:rsidR="00094632" w:rsidRDefault="00094632" w:rsidP="00094632">
      <w:pPr>
        <w:rPr>
          <w:rFonts w:ascii="Arial" w:hAnsi="Arial" w:cs="Arial"/>
          <w:b/>
        </w:rPr>
      </w:pPr>
      <w:r>
        <w:rPr>
          <w:rFonts w:ascii="Arial" w:hAnsi="Arial" w:cs="Arial"/>
          <w:b/>
        </w:rPr>
        <w:t xml:space="preserve">Discussion: </w:t>
      </w:r>
    </w:p>
    <w:p w14:paraId="31AA2AC0" w14:textId="77777777" w:rsidR="00094632" w:rsidRDefault="00094632" w:rsidP="00094632">
      <w:r>
        <w:t>Huawei: under same IMF operating NTN and terrestrial does not sound realistic</w:t>
      </w:r>
    </w:p>
    <w:p w14:paraId="6836D021" w14:textId="77777777" w:rsidR="00094632" w:rsidRDefault="00094632" w:rsidP="00094632">
      <w:r>
        <w:t>NEC: short study which use cases we have would be useful</w:t>
      </w:r>
    </w:p>
    <w:p w14:paraId="19DB6D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AC6E9" w14:textId="77777777" w:rsidR="00094632" w:rsidRDefault="00094632" w:rsidP="00094632">
      <w:pPr>
        <w:rPr>
          <w:rFonts w:ascii="Arial" w:hAnsi="Arial" w:cs="Arial"/>
          <w:b/>
          <w:sz w:val="24"/>
        </w:rPr>
      </w:pPr>
      <w:r>
        <w:rPr>
          <w:rFonts w:ascii="Arial" w:hAnsi="Arial" w:cs="Arial"/>
          <w:b/>
          <w:color w:val="0000FF"/>
          <w:sz w:val="24"/>
        </w:rPr>
        <w:t>RP-232166</w:t>
      </w:r>
      <w:r>
        <w:rPr>
          <w:rFonts w:ascii="Arial" w:hAnsi="Arial" w:cs="Arial"/>
          <w:b/>
          <w:color w:val="0000FF"/>
          <w:sz w:val="24"/>
        </w:rPr>
        <w:tab/>
      </w:r>
      <w:r>
        <w:rPr>
          <w:rFonts w:ascii="Arial" w:hAnsi="Arial" w:cs="Arial"/>
          <w:b/>
          <w:sz w:val="24"/>
        </w:rPr>
        <w:t>Views on data collection for SON&amp;MDT in Rel-19</w:t>
      </w:r>
    </w:p>
    <w:p w14:paraId="427D9C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236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CC98" w14:textId="77777777" w:rsidR="00094632" w:rsidRDefault="00094632" w:rsidP="00094632">
      <w:pPr>
        <w:rPr>
          <w:rFonts w:ascii="Arial" w:hAnsi="Arial" w:cs="Arial"/>
          <w:b/>
          <w:sz w:val="24"/>
        </w:rPr>
      </w:pPr>
      <w:r>
        <w:rPr>
          <w:rFonts w:ascii="Arial" w:hAnsi="Arial" w:cs="Arial"/>
          <w:b/>
          <w:color w:val="0000FF"/>
          <w:sz w:val="24"/>
        </w:rPr>
        <w:t>RP-232215</w:t>
      </w:r>
      <w:r>
        <w:rPr>
          <w:rFonts w:ascii="Arial" w:hAnsi="Arial" w:cs="Arial"/>
          <w:b/>
          <w:color w:val="0000FF"/>
          <w:sz w:val="24"/>
        </w:rPr>
        <w:tab/>
      </w:r>
      <w:r>
        <w:rPr>
          <w:rFonts w:ascii="Arial" w:hAnsi="Arial" w:cs="Arial"/>
          <w:b/>
          <w:sz w:val="24"/>
        </w:rPr>
        <w:t>Motivation on Rel-19 Further Enhancements of Data Collection for SONMDT in NR</w:t>
      </w:r>
    </w:p>
    <w:p w14:paraId="7209DC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F49E4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7E592" w14:textId="77777777" w:rsidR="00094632" w:rsidRDefault="00094632" w:rsidP="00094632">
      <w:pPr>
        <w:rPr>
          <w:rFonts w:ascii="Arial" w:hAnsi="Arial" w:cs="Arial"/>
          <w:b/>
          <w:sz w:val="24"/>
        </w:rPr>
      </w:pPr>
      <w:r>
        <w:rPr>
          <w:rFonts w:ascii="Arial" w:hAnsi="Arial" w:cs="Arial"/>
          <w:b/>
          <w:color w:val="0000FF"/>
          <w:sz w:val="24"/>
        </w:rPr>
        <w:t>RP-232423</w:t>
      </w:r>
      <w:r>
        <w:rPr>
          <w:rFonts w:ascii="Arial" w:hAnsi="Arial" w:cs="Arial"/>
          <w:b/>
          <w:color w:val="0000FF"/>
          <w:sz w:val="24"/>
        </w:rPr>
        <w:tab/>
      </w:r>
      <w:r>
        <w:rPr>
          <w:rFonts w:ascii="Arial" w:hAnsi="Arial" w:cs="Arial"/>
          <w:b/>
          <w:sz w:val="24"/>
        </w:rPr>
        <w:t>SON/MDT enhancements in Rel-19</w:t>
      </w:r>
    </w:p>
    <w:p w14:paraId="058EE89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67D6E19" w14:textId="77777777" w:rsidR="00094632" w:rsidRDefault="00094632" w:rsidP="00094632">
      <w:pPr>
        <w:rPr>
          <w:color w:val="808080"/>
        </w:rPr>
      </w:pPr>
      <w:r>
        <w:rPr>
          <w:color w:val="808080"/>
        </w:rPr>
        <w:t>(Replaces RWS-230160)</w:t>
      </w:r>
    </w:p>
    <w:p w14:paraId="24F5AA5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D612" w14:textId="77777777" w:rsidR="00094632" w:rsidRDefault="00094632" w:rsidP="00094632">
      <w:pPr>
        <w:rPr>
          <w:rFonts w:ascii="Arial" w:hAnsi="Arial" w:cs="Arial"/>
          <w:b/>
          <w:sz w:val="24"/>
        </w:rPr>
      </w:pPr>
      <w:r>
        <w:rPr>
          <w:rFonts w:ascii="Arial" w:hAnsi="Arial" w:cs="Arial"/>
          <w:b/>
          <w:color w:val="0000FF"/>
          <w:sz w:val="24"/>
        </w:rPr>
        <w:t>RP-232624</w:t>
      </w:r>
      <w:r>
        <w:rPr>
          <w:rFonts w:ascii="Arial" w:hAnsi="Arial" w:cs="Arial"/>
          <w:b/>
          <w:color w:val="0000FF"/>
          <w:sz w:val="24"/>
        </w:rPr>
        <w:tab/>
      </w:r>
      <w:r>
        <w:rPr>
          <w:rFonts w:ascii="Arial" w:hAnsi="Arial" w:cs="Arial"/>
          <w:b/>
          <w:sz w:val="24"/>
        </w:rPr>
        <w:t>Moderator's summary for REL-19 RAN3 topic SON/MDT Enhancements</w:t>
      </w:r>
    </w:p>
    <w:p w14:paraId="0BE56428"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7A4010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BA4C" w14:textId="471182D9" w:rsidR="00094632" w:rsidRDefault="00094632" w:rsidP="00BB479A">
      <w:pPr>
        <w:pStyle w:val="Heading4"/>
      </w:pPr>
      <w:bookmarkStart w:id="126" w:name="_Toc146566499"/>
      <w:bookmarkStart w:id="127" w:name="_Toc150626317"/>
      <w:r>
        <w:t>8</w:t>
      </w:r>
      <w:r w:rsidR="00BB479A">
        <w:t>A</w:t>
      </w:r>
      <w:r>
        <w:t>.2.11</w:t>
      </w:r>
      <w:r>
        <w:tab/>
        <w:t>Channel Modeling</w:t>
      </w:r>
      <w:bookmarkEnd w:id="126"/>
      <w:bookmarkEnd w:id="127"/>
    </w:p>
    <w:p w14:paraId="6A88A749" w14:textId="77777777" w:rsidR="00094632" w:rsidRDefault="00094632" w:rsidP="00094632">
      <w:pPr>
        <w:rPr>
          <w:rFonts w:ascii="Arial" w:hAnsi="Arial" w:cs="Arial"/>
          <w:b/>
          <w:sz w:val="24"/>
        </w:rPr>
      </w:pPr>
      <w:r>
        <w:rPr>
          <w:rFonts w:ascii="Arial" w:hAnsi="Arial" w:cs="Arial"/>
          <w:b/>
          <w:color w:val="0000FF"/>
          <w:sz w:val="24"/>
        </w:rPr>
        <w:t>RP-231569</w:t>
      </w:r>
      <w:r>
        <w:rPr>
          <w:rFonts w:ascii="Arial" w:hAnsi="Arial" w:cs="Arial"/>
          <w:b/>
          <w:color w:val="0000FF"/>
          <w:sz w:val="24"/>
        </w:rPr>
        <w:tab/>
      </w:r>
      <w:r>
        <w:rPr>
          <w:rFonts w:ascii="Arial" w:hAnsi="Arial" w:cs="Arial"/>
          <w:b/>
          <w:sz w:val="24"/>
        </w:rPr>
        <w:t>Channel Models</w:t>
      </w:r>
    </w:p>
    <w:p w14:paraId="178685C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EC69FC6" w14:textId="77777777" w:rsidR="00094632" w:rsidRDefault="00094632" w:rsidP="00094632">
      <w:pPr>
        <w:rPr>
          <w:rFonts w:ascii="Arial" w:hAnsi="Arial" w:cs="Arial"/>
          <w:b/>
        </w:rPr>
      </w:pPr>
      <w:r>
        <w:rPr>
          <w:rFonts w:ascii="Arial" w:hAnsi="Arial" w:cs="Arial"/>
          <w:b/>
        </w:rPr>
        <w:t xml:space="preserve">Abstract: </w:t>
      </w:r>
    </w:p>
    <w:p w14:paraId="44EC342A" w14:textId="77777777" w:rsidR="00094632" w:rsidRDefault="00094632" w:rsidP="00094632">
      <w:r>
        <w:t>This contribution proposes new areas of channel model study</w:t>
      </w:r>
    </w:p>
    <w:p w14:paraId="349A02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609F" w14:textId="77777777" w:rsidR="00094632" w:rsidRDefault="00094632" w:rsidP="00094632">
      <w:pPr>
        <w:rPr>
          <w:rFonts w:ascii="Arial" w:hAnsi="Arial" w:cs="Arial"/>
          <w:b/>
          <w:sz w:val="24"/>
        </w:rPr>
      </w:pPr>
      <w:r>
        <w:rPr>
          <w:rFonts w:ascii="Arial" w:hAnsi="Arial" w:cs="Arial"/>
          <w:b/>
          <w:color w:val="0000FF"/>
          <w:sz w:val="24"/>
        </w:rPr>
        <w:t>RP-231575</w:t>
      </w:r>
      <w:r>
        <w:rPr>
          <w:rFonts w:ascii="Arial" w:hAnsi="Arial" w:cs="Arial"/>
          <w:b/>
          <w:color w:val="0000FF"/>
          <w:sz w:val="24"/>
        </w:rPr>
        <w:tab/>
      </w:r>
      <w:r>
        <w:rPr>
          <w:rFonts w:ascii="Arial" w:hAnsi="Arial" w:cs="Arial"/>
          <w:b/>
          <w:sz w:val="24"/>
        </w:rPr>
        <w:t>Consideration on Rel-19 Channel Modeling of ISAC</w:t>
      </w:r>
    </w:p>
    <w:p w14:paraId="730967AF"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4ADBA0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201C" w14:textId="77777777" w:rsidR="00094632" w:rsidRDefault="00094632" w:rsidP="00094632">
      <w:pPr>
        <w:rPr>
          <w:rFonts w:ascii="Arial" w:hAnsi="Arial" w:cs="Arial"/>
          <w:b/>
          <w:sz w:val="24"/>
        </w:rPr>
      </w:pPr>
      <w:r>
        <w:rPr>
          <w:rFonts w:ascii="Arial" w:hAnsi="Arial" w:cs="Arial"/>
          <w:b/>
          <w:color w:val="0000FF"/>
          <w:sz w:val="24"/>
        </w:rPr>
        <w:t>RP-231595</w:t>
      </w:r>
      <w:r>
        <w:rPr>
          <w:rFonts w:ascii="Arial" w:hAnsi="Arial" w:cs="Arial"/>
          <w:b/>
          <w:color w:val="0000FF"/>
          <w:sz w:val="24"/>
        </w:rPr>
        <w:tab/>
      </w:r>
      <w:r>
        <w:rPr>
          <w:rFonts w:ascii="Arial" w:hAnsi="Arial" w:cs="Arial"/>
          <w:b/>
          <w:sz w:val="24"/>
        </w:rPr>
        <w:t>Deutsche Telekom’s Channel Modeling objectives</w:t>
      </w:r>
    </w:p>
    <w:p w14:paraId="7514C9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9702E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E5FE" w14:textId="77777777" w:rsidR="00094632" w:rsidRDefault="00094632" w:rsidP="00094632">
      <w:pPr>
        <w:rPr>
          <w:rFonts w:ascii="Arial" w:hAnsi="Arial" w:cs="Arial"/>
          <w:b/>
          <w:sz w:val="24"/>
        </w:rPr>
      </w:pPr>
      <w:r>
        <w:rPr>
          <w:rFonts w:ascii="Arial" w:hAnsi="Arial" w:cs="Arial"/>
          <w:b/>
          <w:color w:val="0000FF"/>
          <w:sz w:val="24"/>
        </w:rPr>
        <w:t>RP-231737</w:t>
      </w:r>
      <w:r>
        <w:rPr>
          <w:rFonts w:ascii="Arial" w:hAnsi="Arial" w:cs="Arial"/>
          <w:b/>
          <w:color w:val="0000FF"/>
          <w:sz w:val="24"/>
        </w:rPr>
        <w:tab/>
      </w:r>
      <w:r>
        <w:rPr>
          <w:rFonts w:ascii="Arial" w:hAnsi="Arial" w:cs="Arial"/>
          <w:b/>
          <w:sz w:val="24"/>
        </w:rPr>
        <w:t>Study on Channel Model for ISAC Techniques</w:t>
      </w:r>
    </w:p>
    <w:p w14:paraId="2CD00E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44B5EF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DCC8" w14:textId="77777777" w:rsidR="00094632" w:rsidRDefault="00094632" w:rsidP="00094632">
      <w:pPr>
        <w:rPr>
          <w:rFonts w:ascii="Arial" w:hAnsi="Arial" w:cs="Arial"/>
          <w:b/>
          <w:sz w:val="24"/>
        </w:rPr>
      </w:pPr>
      <w:r>
        <w:rPr>
          <w:rFonts w:ascii="Arial" w:hAnsi="Arial" w:cs="Arial"/>
          <w:b/>
          <w:color w:val="0000FF"/>
          <w:sz w:val="24"/>
        </w:rPr>
        <w:t>RP-231751</w:t>
      </w:r>
      <w:r>
        <w:rPr>
          <w:rFonts w:ascii="Arial" w:hAnsi="Arial" w:cs="Arial"/>
          <w:b/>
          <w:color w:val="0000FF"/>
          <w:sz w:val="24"/>
        </w:rPr>
        <w:tab/>
      </w:r>
      <w:r>
        <w:rPr>
          <w:rFonts w:ascii="Arial" w:hAnsi="Arial" w:cs="Arial"/>
          <w:b/>
          <w:sz w:val="24"/>
        </w:rPr>
        <w:t>Apple Views on Channel Modeling for Rel-19</w:t>
      </w:r>
    </w:p>
    <w:p w14:paraId="3F2897A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FE2C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9E39" w14:textId="77777777" w:rsidR="00094632" w:rsidRDefault="00094632" w:rsidP="00094632">
      <w:pPr>
        <w:rPr>
          <w:rFonts w:ascii="Arial" w:hAnsi="Arial" w:cs="Arial"/>
          <w:b/>
          <w:sz w:val="24"/>
        </w:rPr>
      </w:pPr>
      <w:r>
        <w:rPr>
          <w:rFonts w:ascii="Arial" w:hAnsi="Arial" w:cs="Arial"/>
          <w:b/>
          <w:color w:val="0000FF"/>
          <w:sz w:val="24"/>
        </w:rPr>
        <w:t>RP-231760</w:t>
      </w:r>
      <w:r>
        <w:rPr>
          <w:rFonts w:ascii="Arial" w:hAnsi="Arial" w:cs="Arial"/>
          <w:b/>
          <w:color w:val="0000FF"/>
          <w:sz w:val="24"/>
        </w:rPr>
        <w:tab/>
      </w:r>
      <w:r>
        <w:rPr>
          <w:rFonts w:ascii="Arial" w:hAnsi="Arial" w:cs="Arial"/>
          <w:b/>
          <w:sz w:val="24"/>
        </w:rPr>
        <w:t>Views on Channel modeling and ISAC studies in Rel-19</w:t>
      </w:r>
    </w:p>
    <w:p w14:paraId="310EE3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2329246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5F2C8" w14:textId="77777777" w:rsidR="00094632" w:rsidRDefault="00094632" w:rsidP="00094632">
      <w:pPr>
        <w:rPr>
          <w:rFonts w:ascii="Arial" w:hAnsi="Arial" w:cs="Arial"/>
          <w:b/>
          <w:sz w:val="24"/>
        </w:rPr>
      </w:pPr>
      <w:r>
        <w:rPr>
          <w:rFonts w:ascii="Arial" w:hAnsi="Arial" w:cs="Arial"/>
          <w:b/>
          <w:color w:val="0000FF"/>
          <w:sz w:val="24"/>
        </w:rPr>
        <w:t>RP-231779</w:t>
      </w:r>
      <w:r>
        <w:rPr>
          <w:rFonts w:ascii="Arial" w:hAnsi="Arial" w:cs="Arial"/>
          <w:b/>
          <w:color w:val="0000FF"/>
          <w:sz w:val="24"/>
        </w:rPr>
        <w:tab/>
      </w:r>
      <w:r>
        <w:rPr>
          <w:rFonts w:ascii="Arial" w:hAnsi="Arial" w:cs="Arial"/>
          <w:b/>
          <w:sz w:val="24"/>
        </w:rPr>
        <w:t>Views on channel modelling in Rel-19</w:t>
      </w:r>
    </w:p>
    <w:p w14:paraId="6E1FD6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671B9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4DB4" w14:textId="77777777" w:rsidR="00094632" w:rsidRDefault="00094632" w:rsidP="00094632">
      <w:pPr>
        <w:rPr>
          <w:rFonts w:ascii="Arial" w:hAnsi="Arial" w:cs="Arial"/>
          <w:b/>
          <w:sz w:val="24"/>
        </w:rPr>
      </w:pPr>
      <w:r>
        <w:rPr>
          <w:rFonts w:ascii="Arial" w:hAnsi="Arial" w:cs="Arial"/>
          <w:b/>
          <w:color w:val="0000FF"/>
          <w:sz w:val="24"/>
        </w:rPr>
        <w:t>RP-231798</w:t>
      </w:r>
      <w:r>
        <w:rPr>
          <w:rFonts w:ascii="Arial" w:hAnsi="Arial" w:cs="Arial"/>
          <w:b/>
          <w:color w:val="0000FF"/>
          <w:sz w:val="24"/>
        </w:rPr>
        <w:tab/>
      </w:r>
      <w:r>
        <w:rPr>
          <w:rFonts w:ascii="Arial" w:hAnsi="Arial" w:cs="Arial"/>
          <w:b/>
          <w:sz w:val="24"/>
        </w:rPr>
        <w:t>Rel-19 Channel Modeling for ISAC and new spectrum (7~24GHz) (RAN1-led)</w:t>
      </w:r>
    </w:p>
    <w:p w14:paraId="7C29D1F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6A1B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4FDA" w14:textId="77777777" w:rsidR="00094632" w:rsidRDefault="00094632" w:rsidP="00094632">
      <w:pPr>
        <w:rPr>
          <w:rFonts w:ascii="Arial" w:hAnsi="Arial" w:cs="Arial"/>
          <w:b/>
          <w:sz w:val="24"/>
        </w:rPr>
      </w:pPr>
      <w:r>
        <w:rPr>
          <w:rFonts w:ascii="Arial" w:hAnsi="Arial" w:cs="Arial"/>
          <w:b/>
          <w:color w:val="0000FF"/>
          <w:sz w:val="24"/>
        </w:rPr>
        <w:t>RP-231876</w:t>
      </w:r>
      <w:r>
        <w:rPr>
          <w:rFonts w:ascii="Arial" w:hAnsi="Arial" w:cs="Arial"/>
          <w:b/>
          <w:color w:val="0000FF"/>
          <w:sz w:val="24"/>
        </w:rPr>
        <w:tab/>
      </w:r>
      <w:r>
        <w:rPr>
          <w:rFonts w:ascii="Arial" w:hAnsi="Arial" w:cs="Arial"/>
          <w:b/>
          <w:sz w:val="24"/>
        </w:rPr>
        <w:t>Channel modeling and additional techniques for ISAC</w:t>
      </w:r>
    </w:p>
    <w:p w14:paraId="0124505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929D90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3585" w14:textId="77777777" w:rsidR="00094632" w:rsidRDefault="00094632" w:rsidP="00094632">
      <w:pPr>
        <w:rPr>
          <w:rFonts w:ascii="Arial" w:hAnsi="Arial" w:cs="Arial"/>
          <w:b/>
          <w:sz w:val="24"/>
        </w:rPr>
      </w:pPr>
      <w:r>
        <w:rPr>
          <w:rFonts w:ascii="Arial" w:hAnsi="Arial" w:cs="Arial"/>
          <w:b/>
          <w:color w:val="0000FF"/>
          <w:sz w:val="24"/>
        </w:rPr>
        <w:t>RP-231892</w:t>
      </w:r>
      <w:r>
        <w:rPr>
          <w:rFonts w:ascii="Arial" w:hAnsi="Arial" w:cs="Arial"/>
          <w:b/>
          <w:color w:val="0000FF"/>
          <w:sz w:val="24"/>
        </w:rPr>
        <w:tab/>
      </w:r>
      <w:r>
        <w:rPr>
          <w:rFonts w:ascii="Arial" w:hAnsi="Arial" w:cs="Arial"/>
          <w:b/>
          <w:sz w:val="24"/>
        </w:rPr>
        <w:t>Channel modelling for 7-24 GHz and sensing</w:t>
      </w:r>
    </w:p>
    <w:p w14:paraId="6FA9E8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5A0C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684B" w14:textId="77777777" w:rsidR="00094632" w:rsidRDefault="00094632" w:rsidP="00094632">
      <w:pPr>
        <w:rPr>
          <w:rFonts w:ascii="Arial" w:hAnsi="Arial" w:cs="Arial"/>
          <w:b/>
          <w:sz w:val="24"/>
        </w:rPr>
      </w:pPr>
      <w:r>
        <w:rPr>
          <w:rFonts w:ascii="Arial" w:hAnsi="Arial" w:cs="Arial"/>
          <w:b/>
          <w:color w:val="0000FF"/>
          <w:sz w:val="24"/>
        </w:rPr>
        <w:t>RP-231893</w:t>
      </w:r>
      <w:r>
        <w:rPr>
          <w:rFonts w:ascii="Arial" w:hAnsi="Arial" w:cs="Arial"/>
          <w:b/>
          <w:color w:val="0000FF"/>
          <w:sz w:val="24"/>
        </w:rPr>
        <w:tab/>
      </w:r>
      <w:r>
        <w:rPr>
          <w:rFonts w:ascii="Arial" w:hAnsi="Arial" w:cs="Arial"/>
          <w:b/>
          <w:sz w:val="24"/>
        </w:rPr>
        <w:t>Rel-19 channel modeling for ISAC</w:t>
      </w:r>
    </w:p>
    <w:p w14:paraId="3D6FF231"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Telecom, China Unicom, Spark NZ Ltd, CEWiT, ITRI, CATT, Inspur, Spreadtrum, TCL, Nvidia, ETRI, Lenovo, Transsion Holdings, Continental Automotive, Google</w:t>
      </w:r>
    </w:p>
    <w:p w14:paraId="0AAB1F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2D02" w14:textId="77777777" w:rsidR="00094632" w:rsidRDefault="00094632" w:rsidP="00094632">
      <w:pPr>
        <w:rPr>
          <w:rFonts w:ascii="Arial" w:hAnsi="Arial" w:cs="Arial"/>
          <w:b/>
          <w:sz w:val="24"/>
        </w:rPr>
      </w:pPr>
      <w:r>
        <w:rPr>
          <w:rFonts w:ascii="Arial" w:hAnsi="Arial" w:cs="Arial"/>
          <w:b/>
          <w:color w:val="0000FF"/>
          <w:sz w:val="24"/>
        </w:rPr>
        <w:t>RP-231941</w:t>
      </w:r>
      <w:r>
        <w:rPr>
          <w:rFonts w:ascii="Arial" w:hAnsi="Arial" w:cs="Arial"/>
          <w:b/>
          <w:color w:val="0000FF"/>
          <w:sz w:val="24"/>
        </w:rPr>
        <w:tab/>
      </w:r>
      <w:r>
        <w:rPr>
          <w:rFonts w:ascii="Arial" w:hAnsi="Arial" w:cs="Arial"/>
          <w:b/>
          <w:sz w:val="24"/>
        </w:rPr>
        <w:t>On channel Modelling for Rel-19</w:t>
      </w:r>
    </w:p>
    <w:p w14:paraId="7C587E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9FA7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F841" w14:textId="77777777" w:rsidR="00094632" w:rsidRDefault="00094632" w:rsidP="00094632">
      <w:pPr>
        <w:rPr>
          <w:rFonts w:ascii="Arial" w:hAnsi="Arial" w:cs="Arial"/>
          <w:b/>
          <w:sz w:val="24"/>
        </w:rPr>
      </w:pPr>
      <w:r>
        <w:rPr>
          <w:rFonts w:ascii="Arial" w:hAnsi="Arial" w:cs="Arial"/>
          <w:b/>
          <w:color w:val="0000FF"/>
          <w:sz w:val="24"/>
        </w:rPr>
        <w:t>RP-231990</w:t>
      </w:r>
      <w:r>
        <w:rPr>
          <w:rFonts w:ascii="Arial" w:hAnsi="Arial" w:cs="Arial"/>
          <w:b/>
          <w:color w:val="0000FF"/>
          <w:sz w:val="24"/>
        </w:rPr>
        <w:tab/>
      </w:r>
      <w:r>
        <w:rPr>
          <w:rFonts w:ascii="Arial" w:hAnsi="Arial" w:cs="Arial"/>
          <w:b/>
          <w:sz w:val="24"/>
        </w:rPr>
        <w:t>Views on Rel-19 Channel Modelling</w:t>
      </w:r>
    </w:p>
    <w:p w14:paraId="29E79E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5BC03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EE18E" w14:textId="77777777" w:rsidR="00094632" w:rsidRDefault="00094632" w:rsidP="00094632">
      <w:pPr>
        <w:rPr>
          <w:rFonts w:ascii="Arial" w:hAnsi="Arial" w:cs="Arial"/>
          <w:b/>
          <w:sz w:val="24"/>
        </w:rPr>
      </w:pPr>
      <w:r>
        <w:rPr>
          <w:rFonts w:ascii="Arial" w:hAnsi="Arial" w:cs="Arial"/>
          <w:b/>
          <w:color w:val="0000FF"/>
          <w:sz w:val="24"/>
        </w:rPr>
        <w:t>RP-231910</w:t>
      </w:r>
      <w:r>
        <w:rPr>
          <w:rFonts w:ascii="Arial" w:hAnsi="Arial" w:cs="Arial"/>
          <w:b/>
          <w:color w:val="0000FF"/>
          <w:sz w:val="24"/>
        </w:rPr>
        <w:tab/>
      </w:r>
      <w:r>
        <w:rPr>
          <w:rFonts w:ascii="Arial" w:hAnsi="Arial" w:cs="Arial"/>
          <w:b/>
          <w:sz w:val="24"/>
        </w:rPr>
        <w:t>Channel modeling for ISAC in Rel-19</w:t>
      </w:r>
    </w:p>
    <w:p w14:paraId="4F4FCB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34E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9C572" w14:textId="77777777" w:rsidR="00094632" w:rsidRDefault="00094632" w:rsidP="00094632">
      <w:pPr>
        <w:rPr>
          <w:rFonts w:ascii="Arial" w:hAnsi="Arial" w:cs="Arial"/>
          <w:b/>
          <w:sz w:val="24"/>
        </w:rPr>
      </w:pPr>
      <w:r>
        <w:rPr>
          <w:rFonts w:ascii="Arial" w:hAnsi="Arial" w:cs="Arial"/>
          <w:b/>
          <w:color w:val="0000FF"/>
          <w:sz w:val="24"/>
        </w:rPr>
        <w:t>RP-231962</w:t>
      </w:r>
      <w:r>
        <w:rPr>
          <w:rFonts w:ascii="Arial" w:hAnsi="Arial" w:cs="Arial"/>
          <w:b/>
          <w:color w:val="0000FF"/>
          <w:sz w:val="24"/>
        </w:rPr>
        <w:tab/>
      </w:r>
      <w:r>
        <w:rPr>
          <w:rFonts w:ascii="Arial" w:hAnsi="Arial" w:cs="Arial"/>
          <w:b/>
          <w:sz w:val="24"/>
        </w:rPr>
        <w:t>Study on channel models with ray tracing</w:t>
      </w:r>
    </w:p>
    <w:p w14:paraId="6C0887D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E4F62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803F0" w14:textId="77777777" w:rsidR="00094632" w:rsidRDefault="00094632" w:rsidP="00094632">
      <w:pPr>
        <w:rPr>
          <w:rFonts w:ascii="Arial" w:hAnsi="Arial" w:cs="Arial"/>
          <w:b/>
          <w:sz w:val="24"/>
        </w:rPr>
      </w:pPr>
      <w:r>
        <w:rPr>
          <w:rFonts w:ascii="Arial" w:hAnsi="Arial" w:cs="Arial"/>
          <w:b/>
          <w:color w:val="0000FF"/>
          <w:sz w:val="24"/>
        </w:rPr>
        <w:t>RP-232019</w:t>
      </w:r>
      <w:r>
        <w:rPr>
          <w:rFonts w:ascii="Arial" w:hAnsi="Arial" w:cs="Arial"/>
          <w:b/>
          <w:color w:val="0000FF"/>
          <w:sz w:val="24"/>
        </w:rPr>
        <w:tab/>
      </w:r>
      <w:r>
        <w:rPr>
          <w:rFonts w:ascii="Arial" w:hAnsi="Arial" w:cs="Arial"/>
          <w:b/>
          <w:sz w:val="24"/>
        </w:rPr>
        <w:t>Feasibility study on enabling Integrated Communication and Sensing (ISAC) for BS</w:t>
      </w:r>
    </w:p>
    <w:p w14:paraId="253C09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BUPT</w:t>
      </w:r>
    </w:p>
    <w:p w14:paraId="0B3A8CED" w14:textId="77777777" w:rsidR="00094632" w:rsidRDefault="00094632" w:rsidP="00094632">
      <w:pPr>
        <w:rPr>
          <w:rFonts w:ascii="Arial" w:hAnsi="Arial" w:cs="Arial"/>
          <w:b/>
        </w:rPr>
      </w:pPr>
      <w:r>
        <w:rPr>
          <w:rFonts w:ascii="Arial" w:hAnsi="Arial" w:cs="Arial"/>
          <w:b/>
        </w:rPr>
        <w:t xml:space="preserve">Abstract: </w:t>
      </w:r>
    </w:p>
    <w:p w14:paraId="603D22EF" w14:textId="77777777" w:rsidR="00094632" w:rsidRDefault="00094632" w:rsidP="00094632">
      <w:r>
        <w:t>In this contribution, we provide some informaton for the hot topic ISAC. With our hardware testbed results, we verify the performance benefit and feasibility to enable ISAC for BS.</w:t>
      </w:r>
    </w:p>
    <w:p w14:paraId="2472059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C3DE1" w14:textId="77777777" w:rsidR="00094632" w:rsidRDefault="00094632" w:rsidP="00094632">
      <w:pPr>
        <w:rPr>
          <w:rFonts w:ascii="Arial" w:hAnsi="Arial" w:cs="Arial"/>
          <w:b/>
          <w:sz w:val="24"/>
        </w:rPr>
      </w:pPr>
      <w:r>
        <w:rPr>
          <w:rFonts w:ascii="Arial" w:hAnsi="Arial" w:cs="Arial"/>
          <w:b/>
          <w:color w:val="0000FF"/>
          <w:sz w:val="24"/>
        </w:rPr>
        <w:t>RP-232025</w:t>
      </w:r>
      <w:r>
        <w:rPr>
          <w:rFonts w:ascii="Arial" w:hAnsi="Arial" w:cs="Arial"/>
          <w:b/>
          <w:color w:val="0000FF"/>
          <w:sz w:val="24"/>
        </w:rPr>
        <w:tab/>
      </w:r>
      <w:r>
        <w:rPr>
          <w:rFonts w:ascii="Arial" w:hAnsi="Arial" w:cs="Arial"/>
          <w:b/>
          <w:sz w:val="24"/>
        </w:rPr>
        <w:t>Samsung's views on scope of Channel Modelling</w:t>
      </w:r>
    </w:p>
    <w:p w14:paraId="18EEAF0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BDE5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9BEA" w14:textId="77777777" w:rsidR="00094632" w:rsidRDefault="00094632" w:rsidP="00094632">
      <w:pPr>
        <w:rPr>
          <w:rFonts w:ascii="Arial" w:hAnsi="Arial" w:cs="Arial"/>
          <w:b/>
          <w:sz w:val="24"/>
        </w:rPr>
      </w:pPr>
      <w:r>
        <w:rPr>
          <w:rFonts w:ascii="Arial" w:hAnsi="Arial" w:cs="Arial"/>
          <w:b/>
          <w:color w:val="0000FF"/>
          <w:sz w:val="24"/>
        </w:rPr>
        <w:t>RP-232052</w:t>
      </w:r>
      <w:r>
        <w:rPr>
          <w:rFonts w:ascii="Arial" w:hAnsi="Arial" w:cs="Arial"/>
          <w:b/>
          <w:color w:val="0000FF"/>
          <w:sz w:val="24"/>
        </w:rPr>
        <w:tab/>
      </w:r>
      <w:r>
        <w:rPr>
          <w:rFonts w:ascii="Arial" w:hAnsi="Arial" w:cs="Arial"/>
          <w:b/>
          <w:sz w:val="24"/>
        </w:rPr>
        <w:t>Consideration on channel modeling</w:t>
      </w:r>
    </w:p>
    <w:p w14:paraId="10AE41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0A9E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CE02C" w14:textId="77777777" w:rsidR="00094632" w:rsidRDefault="00094632" w:rsidP="00094632">
      <w:pPr>
        <w:rPr>
          <w:rFonts w:ascii="Arial" w:hAnsi="Arial" w:cs="Arial"/>
          <w:b/>
          <w:sz w:val="24"/>
        </w:rPr>
      </w:pPr>
      <w:r>
        <w:rPr>
          <w:rFonts w:ascii="Arial" w:hAnsi="Arial" w:cs="Arial"/>
          <w:b/>
          <w:color w:val="0000FF"/>
          <w:sz w:val="24"/>
        </w:rPr>
        <w:t>RP-232081</w:t>
      </w:r>
      <w:r>
        <w:rPr>
          <w:rFonts w:ascii="Arial" w:hAnsi="Arial" w:cs="Arial"/>
          <w:b/>
          <w:color w:val="0000FF"/>
          <w:sz w:val="24"/>
        </w:rPr>
        <w:tab/>
      </w:r>
      <w:r>
        <w:rPr>
          <w:rFonts w:ascii="Arial" w:hAnsi="Arial" w:cs="Arial"/>
          <w:b/>
          <w:sz w:val="24"/>
        </w:rPr>
        <w:t>Views on channel modeling related topics in Rel-19</w:t>
      </w:r>
    </w:p>
    <w:p w14:paraId="43B0BCB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E43C1C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6D60" w14:textId="77777777" w:rsidR="00094632" w:rsidRDefault="00094632" w:rsidP="00094632">
      <w:pPr>
        <w:rPr>
          <w:rFonts w:ascii="Arial" w:hAnsi="Arial" w:cs="Arial"/>
          <w:b/>
          <w:sz w:val="24"/>
        </w:rPr>
      </w:pPr>
      <w:r>
        <w:rPr>
          <w:rFonts w:ascii="Arial" w:hAnsi="Arial" w:cs="Arial"/>
          <w:b/>
          <w:color w:val="0000FF"/>
          <w:sz w:val="24"/>
        </w:rPr>
        <w:t>RP-232111</w:t>
      </w:r>
      <w:r>
        <w:rPr>
          <w:rFonts w:ascii="Arial" w:hAnsi="Arial" w:cs="Arial"/>
          <w:b/>
          <w:color w:val="0000FF"/>
          <w:sz w:val="24"/>
        </w:rPr>
        <w:tab/>
      </w:r>
      <w:r>
        <w:rPr>
          <w:rFonts w:ascii="Arial" w:hAnsi="Arial" w:cs="Arial"/>
          <w:b/>
          <w:sz w:val="24"/>
        </w:rPr>
        <w:t>Feasibility study on enabling Integrated Communication and Sensing (ISAC) for BS</w:t>
      </w:r>
    </w:p>
    <w:p w14:paraId="7F66D3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BUPT, China Telecom</w:t>
      </w:r>
    </w:p>
    <w:p w14:paraId="26D122C6" w14:textId="77777777" w:rsidR="00094632" w:rsidRDefault="00094632" w:rsidP="00094632">
      <w:pPr>
        <w:rPr>
          <w:rFonts w:ascii="Arial" w:hAnsi="Arial" w:cs="Arial"/>
          <w:b/>
        </w:rPr>
      </w:pPr>
      <w:r>
        <w:rPr>
          <w:rFonts w:ascii="Arial" w:hAnsi="Arial" w:cs="Arial"/>
          <w:b/>
        </w:rPr>
        <w:t xml:space="preserve">Abstract: </w:t>
      </w:r>
    </w:p>
    <w:p w14:paraId="402FDFC5" w14:textId="77777777" w:rsidR="00094632" w:rsidRDefault="00094632" w:rsidP="00094632">
      <w:r>
        <w:t>In this contribution, we provide some informaton for the hot topic ISAC. With our hardware testbed results, we verify the performance benefit and feasibility to enable ISAC for BS.</w:t>
      </w:r>
    </w:p>
    <w:p w14:paraId="07A85A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AF8C" w14:textId="77777777" w:rsidR="00094632" w:rsidRDefault="00094632" w:rsidP="00094632">
      <w:pPr>
        <w:rPr>
          <w:rFonts w:ascii="Arial" w:hAnsi="Arial" w:cs="Arial"/>
          <w:b/>
          <w:sz w:val="24"/>
        </w:rPr>
      </w:pPr>
      <w:r>
        <w:rPr>
          <w:rFonts w:ascii="Arial" w:hAnsi="Arial" w:cs="Arial"/>
          <w:b/>
          <w:color w:val="0000FF"/>
          <w:sz w:val="24"/>
        </w:rPr>
        <w:t>RP-232124</w:t>
      </w:r>
      <w:r>
        <w:rPr>
          <w:rFonts w:ascii="Arial" w:hAnsi="Arial" w:cs="Arial"/>
          <w:b/>
          <w:color w:val="0000FF"/>
          <w:sz w:val="24"/>
        </w:rPr>
        <w:tab/>
      </w:r>
      <w:r>
        <w:rPr>
          <w:rFonts w:ascii="Arial" w:hAnsi="Arial" w:cs="Arial"/>
          <w:b/>
          <w:sz w:val="24"/>
        </w:rPr>
        <w:t>Scope of Integrated Sensing and Communications in Rel-19</w:t>
      </w:r>
    </w:p>
    <w:p w14:paraId="294D82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D9241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8CA63" w14:textId="77777777" w:rsidR="00094632" w:rsidRDefault="00094632" w:rsidP="00094632">
      <w:pPr>
        <w:rPr>
          <w:rFonts w:ascii="Arial" w:hAnsi="Arial" w:cs="Arial"/>
          <w:b/>
          <w:sz w:val="24"/>
        </w:rPr>
      </w:pPr>
      <w:r>
        <w:rPr>
          <w:rFonts w:ascii="Arial" w:hAnsi="Arial" w:cs="Arial"/>
          <w:b/>
          <w:color w:val="0000FF"/>
          <w:sz w:val="24"/>
        </w:rPr>
        <w:t>RP-232153</w:t>
      </w:r>
      <w:r>
        <w:rPr>
          <w:rFonts w:ascii="Arial" w:hAnsi="Arial" w:cs="Arial"/>
          <w:b/>
          <w:color w:val="0000FF"/>
          <w:sz w:val="24"/>
        </w:rPr>
        <w:tab/>
      </w:r>
      <w:r>
        <w:rPr>
          <w:rFonts w:ascii="Arial" w:hAnsi="Arial" w:cs="Arial"/>
          <w:b/>
          <w:sz w:val="24"/>
        </w:rPr>
        <w:t>Views on channel modeling for Rel-19</w:t>
      </w:r>
    </w:p>
    <w:p w14:paraId="13A8F2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36B53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1B751" w14:textId="77777777" w:rsidR="00094632" w:rsidRDefault="00094632" w:rsidP="00094632">
      <w:pPr>
        <w:rPr>
          <w:rFonts w:ascii="Arial" w:hAnsi="Arial" w:cs="Arial"/>
          <w:b/>
          <w:sz w:val="24"/>
        </w:rPr>
      </w:pPr>
      <w:r>
        <w:rPr>
          <w:rFonts w:ascii="Arial" w:hAnsi="Arial" w:cs="Arial"/>
          <w:b/>
          <w:color w:val="0000FF"/>
          <w:sz w:val="24"/>
        </w:rPr>
        <w:t>RP-232197</w:t>
      </w:r>
      <w:r>
        <w:rPr>
          <w:rFonts w:ascii="Arial" w:hAnsi="Arial" w:cs="Arial"/>
          <w:b/>
          <w:color w:val="0000FF"/>
          <w:sz w:val="24"/>
        </w:rPr>
        <w:tab/>
      </w:r>
      <w:r>
        <w:rPr>
          <w:rFonts w:ascii="Arial" w:hAnsi="Arial" w:cs="Arial"/>
          <w:b/>
          <w:sz w:val="24"/>
        </w:rPr>
        <w:t>Proposals on channel modeling in Rel-19</w:t>
      </w:r>
    </w:p>
    <w:p w14:paraId="40928FD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1A611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F79D2" w14:textId="77777777" w:rsidR="00094632" w:rsidRDefault="00094632" w:rsidP="00094632">
      <w:pPr>
        <w:rPr>
          <w:rFonts w:ascii="Arial" w:hAnsi="Arial" w:cs="Arial"/>
          <w:b/>
          <w:sz w:val="24"/>
        </w:rPr>
      </w:pPr>
      <w:r>
        <w:rPr>
          <w:rFonts w:ascii="Arial" w:hAnsi="Arial" w:cs="Arial"/>
          <w:b/>
          <w:color w:val="0000FF"/>
          <w:sz w:val="24"/>
        </w:rPr>
        <w:t>RP-232200</w:t>
      </w:r>
      <w:r>
        <w:rPr>
          <w:rFonts w:ascii="Arial" w:hAnsi="Arial" w:cs="Arial"/>
          <w:b/>
          <w:color w:val="0000FF"/>
          <w:sz w:val="24"/>
        </w:rPr>
        <w:tab/>
      </w:r>
      <w:r>
        <w:rPr>
          <w:rFonts w:ascii="Arial" w:hAnsi="Arial" w:cs="Arial"/>
          <w:b/>
          <w:sz w:val="24"/>
        </w:rPr>
        <w:t>Views on ISAC to enable Base-station based sensing</w:t>
      </w:r>
    </w:p>
    <w:p w14:paraId="65F164C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8B4DB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66F5B" w14:textId="77777777" w:rsidR="00094632" w:rsidRDefault="00094632" w:rsidP="00094632">
      <w:pPr>
        <w:rPr>
          <w:rFonts w:ascii="Arial" w:hAnsi="Arial" w:cs="Arial"/>
          <w:b/>
          <w:sz w:val="24"/>
        </w:rPr>
      </w:pPr>
      <w:r>
        <w:rPr>
          <w:rFonts w:ascii="Arial" w:hAnsi="Arial" w:cs="Arial"/>
          <w:b/>
          <w:color w:val="0000FF"/>
          <w:sz w:val="24"/>
        </w:rPr>
        <w:t>RP-232217</w:t>
      </w:r>
      <w:r>
        <w:rPr>
          <w:rFonts w:ascii="Arial" w:hAnsi="Arial" w:cs="Arial"/>
          <w:b/>
          <w:color w:val="0000FF"/>
          <w:sz w:val="24"/>
        </w:rPr>
        <w:tab/>
      </w:r>
      <w:r>
        <w:rPr>
          <w:rFonts w:ascii="Arial" w:hAnsi="Arial" w:cs="Arial"/>
          <w:b/>
          <w:sz w:val="24"/>
        </w:rPr>
        <w:t>Discussion on Rel-19 Channel Modeling</w:t>
      </w:r>
    </w:p>
    <w:p w14:paraId="07FAE19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EACDD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34A9" w14:textId="77777777" w:rsidR="00094632" w:rsidRDefault="00094632" w:rsidP="00094632">
      <w:pPr>
        <w:rPr>
          <w:rFonts w:ascii="Arial" w:hAnsi="Arial" w:cs="Arial"/>
          <w:b/>
          <w:sz w:val="24"/>
        </w:rPr>
      </w:pPr>
      <w:r>
        <w:rPr>
          <w:rFonts w:ascii="Arial" w:hAnsi="Arial" w:cs="Arial"/>
          <w:b/>
          <w:color w:val="0000FF"/>
          <w:sz w:val="24"/>
        </w:rPr>
        <w:t>RP-232275</w:t>
      </w:r>
      <w:r>
        <w:rPr>
          <w:rFonts w:ascii="Arial" w:hAnsi="Arial" w:cs="Arial"/>
          <w:b/>
          <w:color w:val="0000FF"/>
          <w:sz w:val="24"/>
        </w:rPr>
        <w:tab/>
      </w:r>
      <w:r>
        <w:rPr>
          <w:rFonts w:ascii="Arial" w:hAnsi="Arial" w:cs="Arial"/>
          <w:b/>
          <w:sz w:val="24"/>
        </w:rPr>
        <w:t>Study on gNB-based Integrating Sensing and Communication in Rel-19</w:t>
      </w:r>
    </w:p>
    <w:p w14:paraId="1D6AEAF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Telecom,CATT,H3C,Lenovo,BUPT</w:t>
      </w:r>
    </w:p>
    <w:p w14:paraId="29C41E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02DA" w14:textId="77777777" w:rsidR="00094632" w:rsidRDefault="00094632" w:rsidP="00094632">
      <w:pPr>
        <w:rPr>
          <w:rFonts w:ascii="Arial" w:hAnsi="Arial" w:cs="Arial"/>
          <w:b/>
          <w:sz w:val="24"/>
        </w:rPr>
      </w:pPr>
      <w:r>
        <w:rPr>
          <w:rFonts w:ascii="Arial" w:hAnsi="Arial" w:cs="Arial"/>
          <w:b/>
          <w:color w:val="0000FF"/>
          <w:sz w:val="24"/>
        </w:rPr>
        <w:t>RP-232332</w:t>
      </w:r>
      <w:r>
        <w:rPr>
          <w:rFonts w:ascii="Arial" w:hAnsi="Arial" w:cs="Arial"/>
          <w:b/>
          <w:color w:val="0000FF"/>
          <w:sz w:val="24"/>
        </w:rPr>
        <w:tab/>
      </w:r>
      <w:r>
        <w:rPr>
          <w:rFonts w:ascii="Arial" w:hAnsi="Arial" w:cs="Arial"/>
          <w:b/>
          <w:sz w:val="24"/>
        </w:rPr>
        <w:t>[RAN1-led] Study on Channel Modeling for Integrated Sensing and Communication</w:t>
      </w:r>
    </w:p>
    <w:p w14:paraId="7DDB5A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1E9F20" w14:textId="77777777" w:rsidR="00094632" w:rsidRDefault="00094632" w:rsidP="00094632">
      <w:pPr>
        <w:rPr>
          <w:rFonts w:ascii="Arial" w:hAnsi="Arial" w:cs="Arial"/>
          <w:b/>
        </w:rPr>
      </w:pPr>
      <w:r>
        <w:rPr>
          <w:rFonts w:ascii="Arial" w:hAnsi="Arial" w:cs="Arial"/>
          <w:b/>
        </w:rPr>
        <w:t xml:space="preserve">Abstract: </w:t>
      </w:r>
    </w:p>
    <w:p w14:paraId="28CB6C5D" w14:textId="77777777" w:rsidR="00094632" w:rsidRDefault="00094632" w:rsidP="00094632">
      <w:r>
        <w:lastRenderedPageBreak/>
        <w:t>Resubmission of RWS-230120</w:t>
      </w:r>
    </w:p>
    <w:p w14:paraId="1F08E82E" w14:textId="77777777" w:rsidR="00094632" w:rsidRDefault="00094632" w:rsidP="00094632"/>
    <w:p w14:paraId="33BFEF9F" w14:textId="77777777" w:rsidR="00094632" w:rsidRDefault="00094632" w:rsidP="00094632">
      <w:r>
        <w:t>Study use cases and corresponding channel modeling for NR-based Integrated Sensing and Communication</w:t>
      </w:r>
    </w:p>
    <w:p w14:paraId="65588877" w14:textId="77777777" w:rsidR="00094632" w:rsidRDefault="00094632" w:rsidP="00094632"/>
    <w:p w14:paraId="1078380B" w14:textId="77777777" w:rsidR="00094632" w:rsidRDefault="00094632" w:rsidP="00094632">
      <w:r>
        <w:t>SI only</w:t>
      </w:r>
    </w:p>
    <w:p w14:paraId="6F0AA6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AF3E7" w14:textId="77777777" w:rsidR="00094632" w:rsidRDefault="00094632" w:rsidP="00094632">
      <w:pPr>
        <w:rPr>
          <w:rFonts w:ascii="Arial" w:hAnsi="Arial" w:cs="Arial"/>
          <w:b/>
          <w:sz w:val="24"/>
        </w:rPr>
      </w:pPr>
      <w:r>
        <w:rPr>
          <w:rFonts w:ascii="Arial" w:hAnsi="Arial" w:cs="Arial"/>
          <w:b/>
          <w:color w:val="0000FF"/>
          <w:sz w:val="24"/>
        </w:rPr>
        <w:t>RP-232462</w:t>
      </w:r>
      <w:r>
        <w:rPr>
          <w:rFonts w:ascii="Arial" w:hAnsi="Arial" w:cs="Arial"/>
          <w:b/>
          <w:color w:val="0000FF"/>
          <w:sz w:val="24"/>
        </w:rPr>
        <w:tab/>
      </w:r>
      <w:r>
        <w:rPr>
          <w:rFonts w:ascii="Arial" w:hAnsi="Arial" w:cs="Arial"/>
          <w:b/>
          <w:sz w:val="24"/>
        </w:rPr>
        <w:t>Views on integrated sensing and communication for Rel-19</w:t>
      </w:r>
    </w:p>
    <w:p w14:paraId="018B98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35C6C9F" w14:textId="77777777" w:rsidR="00094632" w:rsidRDefault="00094632" w:rsidP="00094632">
      <w:pPr>
        <w:rPr>
          <w:rFonts w:ascii="Arial" w:hAnsi="Arial" w:cs="Arial"/>
          <w:b/>
        </w:rPr>
      </w:pPr>
      <w:r>
        <w:rPr>
          <w:rFonts w:ascii="Arial" w:hAnsi="Arial" w:cs="Arial"/>
          <w:b/>
        </w:rPr>
        <w:t xml:space="preserve">Discussion: </w:t>
      </w:r>
    </w:p>
    <w:p w14:paraId="6BBFF164" w14:textId="77777777" w:rsidR="00094632" w:rsidRDefault="00094632" w:rsidP="00094632">
      <w:r>
        <w:t>moved from AI 5 to AI 8A.2.11</w:t>
      </w:r>
    </w:p>
    <w:p w14:paraId="3D9C88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279B5" w14:textId="77777777" w:rsidR="00094632" w:rsidRDefault="00094632" w:rsidP="00094632">
      <w:pPr>
        <w:rPr>
          <w:rFonts w:ascii="Arial" w:hAnsi="Arial" w:cs="Arial"/>
          <w:b/>
          <w:sz w:val="24"/>
        </w:rPr>
      </w:pPr>
      <w:r>
        <w:rPr>
          <w:rFonts w:ascii="Arial" w:hAnsi="Arial" w:cs="Arial"/>
          <w:b/>
          <w:color w:val="0000FF"/>
          <w:sz w:val="24"/>
        </w:rPr>
        <w:t>RP-232541</w:t>
      </w:r>
      <w:r>
        <w:rPr>
          <w:rFonts w:ascii="Arial" w:hAnsi="Arial" w:cs="Arial"/>
          <w:b/>
          <w:color w:val="0000FF"/>
          <w:sz w:val="24"/>
        </w:rPr>
        <w:tab/>
      </w:r>
      <w:r>
        <w:rPr>
          <w:rFonts w:ascii="Arial" w:hAnsi="Arial" w:cs="Arial"/>
          <w:b/>
          <w:sz w:val="24"/>
        </w:rPr>
        <w:t>Views on Rel. 19 ISAC and Channel Modeling for 7-24GHz</w:t>
      </w:r>
    </w:p>
    <w:p w14:paraId="6073D9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778D2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88681" w14:textId="77777777" w:rsidR="00094632" w:rsidRDefault="00094632" w:rsidP="00094632">
      <w:pPr>
        <w:rPr>
          <w:rFonts w:ascii="Arial" w:hAnsi="Arial" w:cs="Arial"/>
          <w:b/>
          <w:sz w:val="24"/>
        </w:rPr>
      </w:pPr>
      <w:r>
        <w:rPr>
          <w:rFonts w:ascii="Arial" w:hAnsi="Arial" w:cs="Arial"/>
          <w:b/>
          <w:color w:val="0000FF"/>
          <w:sz w:val="24"/>
        </w:rPr>
        <w:t>RP-232559</w:t>
      </w:r>
      <w:r>
        <w:rPr>
          <w:rFonts w:ascii="Arial" w:hAnsi="Arial" w:cs="Arial"/>
          <w:b/>
          <w:color w:val="0000FF"/>
          <w:sz w:val="24"/>
        </w:rPr>
        <w:tab/>
      </w:r>
      <w:r>
        <w:rPr>
          <w:rFonts w:ascii="Arial" w:hAnsi="Arial" w:cs="Arial"/>
          <w:b/>
          <w:sz w:val="24"/>
        </w:rPr>
        <w:t>Discussion on Rel-19 Channel Modeling Studies</w:t>
      </w:r>
    </w:p>
    <w:p w14:paraId="008CDC6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F03795" w14:textId="77777777" w:rsidR="00094632" w:rsidRDefault="00094632" w:rsidP="00094632">
      <w:pPr>
        <w:rPr>
          <w:rFonts w:ascii="Arial" w:hAnsi="Arial" w:cs="Arial"/>
          <w:b/>
        </w:rPr>
      </w:pPr>
      <w:r>
        <w:rPr>
          <w:rFonts w:ascii="Arial" w:hAnsi="Arial" w:cs="Arial"/>
          <w:b/>
        </w:rPr>
        <w:t xml:space="preserve">Discussion: </w:t>
      </w:r>
    </w:p>
    <w:p w14:paraId="389112A4" w14:textId="77777777" w:rsidR="00094632" w:rsidRDefault="00094632" w:rsidP="00094632">
      <w:r>
        <w:t>Apple: supports to have RAN level SI on channel modelling</w:t>
      </w:r>
    </w:p>
    <w:p w14:paraId="3084F5C5" w14:textId="77777777" w:rsidR="00094632" w:rsidRDefault="00094632" w:rsidP="00094632">
      <w:r>
        <w:t>RAN chair: we can not do 3 topics in REL-19: as ISAC and FR3 were considered, RIS can not be added as well</w:t>
      </w:r>
    </w:p>
    <w:p w14:paraId="77D55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B54A" w14:textId="77777777" w:rsidR="00094632" w:rsidRDefault="00094632" w:rsidP="00094632">
      <w:pPr>
        <w:rPr>
          <w:rFonts w:ascii="Arial" w:hAnsi="Arial" w:cs="Arial"/>
          <w:b/>
          <w:sz w:val="24"/>
        </w:rPr>
      </w:pPr>
      <w:r>
        <w:rPr>
          <w:rFonts w:ascii="Arial" w:hAnsi="Arial" w:cs="Arial"/>
          <w:b/>
          <w:color w:val="0000FF"/>
          <w:sz w:val="24"/>
        </w:rPr>
        <w:t>RP-232583</w:t>
      </w:r>
      <w:r>
        <w:rPr>
          <w:rFonts w:ascii="Arial" w:hAnsi="Arial" w:cs="Arial"/>
          <w:b/>
          <w:color w:val="0000FF"/>
          <w:sz w:val="24"/>
        </w:rPr>
        <w:tab/>
      </w:r>
      <w:r>
        <w:rPr>
          <w:rFonts w:ascii="Arial" w:hAnsi="Arial" w:cs="Arial"/>
          <w:b/>
          <w:sz w:val="24"/>
        </w:rPr>
        <w:t>Channel Modeling</w:t>
      </w:r>
    </w:p>
    <w:p w14:paraId="52B3C4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57EB7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E4102" w14:textId="77777777" w:rsidR="00094632" w:rsidRDefault="00094632" w:rsidP="00094632">
      <w:pPr>
        <w:rPr>
          <w:rFonts w:ascii="Arial" w:hAnsi="Arial" w:cs="Arial"/>
          <w:b/>
          <w:sz w:val="24"/>
        </w:rPr>
      </w:pPr>
      <w:r>
        <w:rPr>
          <w:rFonts w:ascii="Arial" w:hAnsi="Arial" w:cs="Arial"/>
          <w:b/>
          <w:color w:val="0000FF"/>
          <w:sz w:val="24"/>
        </w:rPr>
        <w:t>RP-231916</w:t>
      </w:r>
      <w:r>
        <w:rPr>
          <w:rFonts w:ascii="Arial" w:hAnsi="Arial" w:cs="Arial"/>
          <w:b/>
          <w:color w:val="0000FF"/>
          <w:sz w:val="24"/>
        </w:rPr>
        <w:tab/>
      </w:r>
      <w:r>
        <w:rPr>
          <w:rFonts w:ascii="Arial" w:hAnsi="Arial" w:cs="Arial"/>
          <w:b/>
          <w:sz w:val="24"/>
        </w:rPr>
        <w:t xml:space="preserve">Motivation of study on Reconfigurable Intelligent Surface </w:t>
      </w:r>
    </w:p>
    <w:p w14:paraId="2FF0EE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48FA79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2A12" w14:textId="77777777" w:rsidR="00094632" w:rsidRDefault="00094632" w:rsidP="00094632">
      <w:pPr>
        <w:rPr>
          <w:rFonts w:ascii="Arial" w:hAnsi="Arial" w:cs="Arial"/>
          <w:b/>
          <w:sz w:val="24"/>
        </w:rPr>
      </w:pPr>
      <w:r>
        <w:rPr>
          <w:rFonts w:ascii="Arial" w:hAnsi="Arial" w:cs="Arial"/>
          <w:b/>
          <w:color w:val="0000FF"/>
          <w:sz w:val="24"/>
        </w:rPr>
        <w:t>RP-232050</w:t>
      </w:r>
      <w:r>
        <w:rPr>
          <w:rFonts w:ascii="Arial" w:hAnsi="Arial" w:cs="Arial"/>
          <w:b/>
          <w:color w:val="0000FF"/>
          <w:sz w:val="24"/>
        </w:rPr>
        <w:tab/>
      </w:r>
      <w:r>
        <w:rPr>
          <w:rFonts w:ascii="Arial" w:hAnsi="Arial" w:cs="Arial"/>
          <w:b/>
          <w:sz w:val="24"/>
        </w:rPr>
        <w:t>Discussion on Channel Modeling of RIS in Rel.19</w:t>
      </w:r>
    </w:p>
    <w:p w14:paraId="3CFCD9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w:t>
      </w:r>
    </w:p>
    <w:p w14:paraId="4B355D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13FA2" w14:textId="77777777" w:rsidR="00094632" w:rsidRDefault="00094632" w:rsidP="00094632">
      <w:pPr>
        <w:rPr>
          <w:rFonts w:ascii="Arial" w:hAnsi="Arial" w:cs="Arial"/>
          <w:b/>
          <w:sz w:val="24"/>
        </w:rPr>
      </w:pPr>
      <w:r>
        <w:rPr>
          <w:rFonts w:ascii="Arial" w:hAnsi="Arial" w:cs="Arial"/>
          <w:b/>
          <w:color w:val="0000FF"/>
          <w:sz w:val="24"/>
        </w:rPr>
        <w:t>RP-232402</w:t>
      </w:r>
      <w:r>
        <w:rPr>
          <w:rFonts w:ascii="Arial" w:hAnsi="Arial" w:cs="Arial"/>
          <w:b/>
          <w:color w:val="0000FF"/>
          <w:sz w:val="24"/>
        </w:rPr>
        <w:tab/>
      </w:r>
      <w:r>
        <w:rPr>
          <w:rFonts w:ascii="Arial" w:hAnsi="Arial" w:cs="Arial"/>
          <w:b/>
          <w:sz w:val="24"/>
        </w:rPr>
        <w:t>Views on RIS in Rel-19</w:t>
      </w:r>
    </w:p>
    <w:p w14:paraId="1D0309E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A004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F74C5" w14:textId="77777777" w:rsidR="00094632" w:rsidRDefault="00094632" w:rsidP="00094632">
      <w:pPr>
        <w:rPr>
          <w:rFonts w:ascii="Arial" w:hAnsi="Arial" w:cs="Arial"/>
          <w:b/>
          <w:sz w:val="24"/>
        </w:rPr>
      </w:pPr>
      <w:r>
        <w:rPr>
          <w:rFonts w:ascii="Arial" w:hAnsi="Arial" w:cs="Arial"/>
          <w:b/>
          <w:color w:val="0000FF"/>
          <w:sz w:val="24"/>
        </w:rPr>
        <w:t>RP-232617</w:t>
      </w:r>
      <w:r>
        <w:rPr>
          <w:rFonts w:ascii="Arial" w:hAnsi="Arial" w:cs="Arial"/>
          <w:b/>
          <w:color w:val="0000FF"/>
          <w:sz w:val="24"/>
        </w:rPr>
        <w:tab/>
      </w:r>
      <w:r>
        <w:rPr>
          <w:rFonts w:ascii="Arial" w:hAnsi="Arial" w:cs="Arial"/>
          <w:b/>
          <w:sz w:val="24"/>
        </w:rPr>
        <w:t>Moderator's summary for REL-19 RAN1 topic ISAC &amp; Exploring Study in New spectrum (7-24GHz)</w:t>
      </w:r>
    </w:p>
    <w:p w14:paraId="2ABF96E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30C5CD5" w14:textId="77777777" w:rsidR="00094632" w:rsidRDefault="00094632" w:rsidP="00094632">
      <w:pPr>
        <w:rPr>
          <w:rFonts w:ascii="Arial" w:hAnsi="Arial" w:cs="Arial"/>
          <w:b/>
        </w:rPr>
      </w:pPr>
      <w:r>
        <w:rPr>
          <w:rFonts w:ascii="Arial" w:hAnsi="Arial" w:cs="Arial"/>
          <w:b/>
        </w:rPr>
        <w:t xml:space="preserve">Discussion: </w:t>
      </w:r>
    </w:p>
    <w:p w14:paraId="5C520D1A" w14:textId="77777777" w:rsidR="00094632" w:rsidRDefault="00094632" w:rsidP="00094632">
      <w:r>
        <w:t>RAN chair: will be starting point for Dec.23 discussions</w:t>
      </w:r>
    </w:p>
    <w:p w14:paraId="52CD815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2A8B" w14:textId="1EB01432" w:rsidR="00094632" w:rsidRDefault="00094632" w:rsidP="00BB479A">
      <w:pPr>
        <w:pStyle w:val="Heading4"/>
      </w:pPr>
      <w:bookmarkStart w:id="128" w:name="_Toc146566500"/>
      <w:bookmarkStart w:id="129" w:name="_Toc150626318"/>
      <w:r>
        <w:t>8</w:t>
      </w:r>
      <w:r w:rsidR="00BB479A">
        <w:t>A</w:t>
      </w:r>
      <w:r>
        <w:t>.2.12</w:t>
      </w:r>
      <w:r>
        <w:tab/>
        <w:t>Additional RAN1-led Candidate Topics</w:t>
      </w:r>
      <w:bookmarkEnd w:id="128"/>
      <w:bookmarkEnd w:id="129"/>
    </w:p>
    <w:p w14:paraId="55B4EFF6" w14:textId="77777777" w:rsidR="00094632" w:rsidRDefault="00094632" w:rsidP="00094632">
      <w:pPr>
        <w:rPr>
          <w:rFonts w:ascii="Arial" w:hAnsi="Arial" w:cs="Arial"/>
          <w:b/>
          <w:sz w:val="24"/>
        </w:rPr>
      </w:pPr>
      <w:r>
        <w:rPr>
          <w:rFonts w:ascii="Arial" w:hAnsi="Arial" w:cs="Arial"/>
          <w:b/>
          <w:color w:val="0000FF"/>
          <w:sz w:val="24"/>
        </w:rPr>
        <w:t>RP-232626</w:t>
      </w:r>
      <w:r>
        <w:rPr>
          <w:rFonts w:ascii="Arial" w:hAnsi="Arial" w:cs="Arial"/>
          <w:b/>
          <w:color w:val="0000FF"/>
          <w:sz w:val="24"/>
        </w:rPr>
        <w:tab/>
      </w:r>
      <w:r>
        <w:rPr>
          <w:rFonts w:ascii="Arial" w:hAnsi="Arial" w:cs="Arial"/>
          <w:b/>
          <w:sz w:val="24"/>
        </w:rPr>
        <w:t>Moderator's summary for REL-19 RAN1 additional topics</w:t>
      </w:r>
    </w:p>
    <w:p w14:paraId="1966859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D1EACF3" w14:textId="77777777" w:rsidR="00094632" w:rsidRDefault="00094632" w:rsidP="00094632">
      <w:pPr>
        <w:rPr>
          <w:rFonts w:ascii="Arial" w:hAnsi="Arial" w:cs="Arial"/>
          <w:b/>
        </w:rPr>
      </w:pPr>
      <w:r>
        <w:rPr>
          <w:rFonts w:ascii="Arial" w:hAnsi="Arial" w:cs="Arial"/>
          <w:b/>
        </w:rPr>
        <w:t xml:space="preserve">Abstract: </w:t>
      </w:r>
    </w:p>
    <w:p w14:paraId="6CDD8C43" w14:textId="77777777" w:rsidR="00094632" w:rsidRDefault="00094632" w:rsidP="00094632">
      <w:r>
        <w:t>covering Multi-carrier Enhancements, Coverage Enhancements, Positioning Enhancements</w:t>
      </w:r>
    </w:p>
    <w:p w14:paraId="0A5AEA11" w14:textId="77777777" w:rsidR="00094632" w:rsidRDefault="00094632" w:rsidP="00094632">
      <w:r>
        <w:t>SL Evolution, Others</w:t>
      </w:r>
    </w:p>
    <w:p w14:paraId="5CD24E3D" w14:textId="77777777" w:rsidR="00094632" w:rsidRDefault="00094632" w:rsidP="00094632">
      <w:pPr>
        <w:rPr>
          <w:rFonts w:ascii="Arial" w:hAnsi="Arial" w:cs="Arial"/>
          <w:b/>
        </w:rPr>
      </w:pPr>
      <w:r>
        <w:rPr>
          <w:rFonts w:ascii="Arial" w:hAnsi="Arial" w:cs="Arial"/>
          <w:b/>
        </w:rPr>
        <w:t xml:space="preserve">Discussion: </w:t>
      </w:r>
    </w:p>
    <w:p w14:paraId="0B105F9E" w14:textId="77777777" w:rsidR="00094632" w:rsidRDefault="00094632" w:rsidP="00094632">
      <w:r>
        <w:t>Bosch: supports to focus on REL-18 leftovers</w:t>
      </w:r>
    </w:p>
    <w:p w14:paraId="0E30E1A1" w14:textId="77777777" w:rsidR="00094632" w:rsidRDefault="00094632" w:rsidP="00094632">
      <w:r>
        <w:t>Volkswagen: supports SL evolution esp. CA</w:t>
      </w:r>
    </w:p>
    <w:p w14:paraId="044C9DEE" w14:textId="77777777" w:rsidR="00094632" w:rsidRDefault="00094632" w:rsidP="00094632">
      <w:r>
        <w:t>AT&amp;T: the positioning work should continue in REL-19</w:t>
      </w:r>
    </w:p>
    <w:p w14:paraId="0A536F08" w14:textId="77777777" w:rsidR="00094632" w:rsidRDefault="00094632" w:rsidP="00094632">
      <w:r>
        <w:t>Toyota: also supports SL evolution incl. SL positioning</w:t>
      </w:r>
    </w:p>
    <w:p w14:paraId="3DD748E5" w14:textId="77777777" w:rsidR="00094632" w:rsidRDefault="00094632" w:rsidP="00094632">
      <w:r>
        <w:t>Continental: also supports SL evolution and SL positioning</w:t>
      </w:r>
    </w:p>
    <w:p w14:paraId="07143B82" w14:textId="77777777" w:rsidR="00094632" w:rsidRDefault="00094632" w:rsidP="00094632">
      <w:r>
        <w:t>Bosch: doesn't support NavIC work to be done within potential Positioning enhancements</w:t>
      </w:r>
    </w:p>
    <w:p w14:paraId="2E3B94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0C47D" w14:textId="41BD433B" w:rsidR="00094632" w:rsidRDefault="00094632" w:rsidP="00BB479A">
      <w:pPr>
        <w:pStyle w:val="Heading5"/>
      </w:pPr>
      <w:bookmarkStart w:id="130" w:name="_Toc146566501"/>
      <w:bookmarkStart w:id="131" w:name="_Toc150626319"/>
      <w:r>
        <w:t>8</w:t>
      </w:r>
      <w:r w:rsidR="00BB479A">
        <w:t>A</w:t>
      </w:r>
      <w:r>
        <w:t>.2.12.1</w:t>
      </w:r>
      <w:r>
        <w:tab/>
        <w:t>LP-WUS/WUR</w:t>
      </w:r>
      <w:bookmarkEnd w:id="130"/>
      <w:bookmarkEnd w:id="131"/>
    </w:p>
    <w:p w14:paraId="1E6EBB17" w14:textId="77777777" w:rsidR="00094632" w:rsidRDefault="00094632" w:rsidP="00094632">
      <w:pPr>
        <w:rPr>
          <w:rFonts w:ascii="Arial" w:hAnsi="Arial" w:cs="Arial"/>
          <w:b/>
          <w:sz w:val="24"/>
        </w:rPr>
      </w:pPr>
      <w:r>
        <w:rPr>
          <w:rFonts w:ascii="Arial" w:hAnsi="Arial" w:cs="Arial"/>
          <w:b/>
          <w:color w:val="0000FF"/>
          <w:sz w:val="24"/>
        </w:rPr>
        <w:t>RP-231555</w:t>
      </w:r>
      <w:r>
        <w:rPr>
          <w:rFonts w:ascii="Arial" w:hAnsi="Arial" w:cs="Arial"/>
          <w:b/>
          <w:color w:val="0000FF"/>
          <w:sz w:val="24"/>
        </w:rPr>
        <w:tab/>
      </w:r>
      <w:r>
        <w:rPr>
          <w:rFonts w:ascii="Arial" w:hAnsi="Arial" w:cs="Arial"/>
          <w:b/>
          <w:sz w:val="24"/>
        </w:rPr>
        <w:t>Views on scope for NR LP-WUS/WUR in Rel-19</w:t>
      </w:r>
    </w:p>
    <w:p w14:paraId="190C265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28A2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9F386" w14:textId="77777777" w:rsidR="00094632" w:rsidRDefault="00094632" w:rsidP="00094632">
      <w:pPr>
        <w:rPr>
          <w:rFonts w:ascii="Arial" w:hAnsi="Arial" w:cs="Arial"/>
          <w:b/>
          <w:sz w:val="24"/>
        </w:rPr>
      </w:pPr>
      <w:r>
        <w:rPr>
          <w:rFonts w:ascii="Arial" w:hAnsi="Arial" w:cs="Arial"/>
          <w:b/>
          <w:color w:val="0000FF"/>
          <w:sz w:val="24"/>
        </w:rPr>
        <w:t>RP-231605</w:t>
      </w:r>
      <w:r>
        <w:rPr>
          <w:rFonts w:ascii="Arial" w:hAnsi="Arial" w:cs="Arial"/>
          <w:b/>
          <w:color w:val="0000FF"/>
          <w:sz w:val="24"/>
        </w:rPr>
        <w:tab/>
      </w:r>
      <w:r>
        <w:rPr>
          <w:rFonts w:ascii="Arial" w:hAnsi="Arial" w:cs="Arial"/>
          <w:b/>
          <w:sz w:val="24"/>
        </w:rPr>
        <w:t>Discussion of R19 work on LP-WUS/LP-WUR</w:t>
      </w:r>
    </w:p>
    <w:p w14:paraId="6F005B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B7F7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2A8B" w14:textId="77777777" w:rsidR="00094632" w:rsidRDefault="00094632" w:rsidP="00094632">
      <w:pPr>
        <w:rPr>
          <w:rFonts w:ascii="Arial" w:hAnsi="Arial" w:cs="Arial"/>
          <w:b/>
          <w:sz w:val="24"/>
        </w:rPr>
      </w:pPr>
      <w:r>
        <w:rPr>
          <w:rFonts w:ascii="Arial" w:hAnsi="Arial" w:cs="Arial"/>
          <w:b/>
          <w:color w:val="0000FF"/>
          <w:sz w:val="24"/>
        </w:rPr>
        <w:t>RP-231609</w:t>
      </w:r>
      <w:r>
        <w:rPr>
          <w:rFonts w:ascii="Arial" w:hAnsi="Arial" w:cs="Arial"/>
          <w:b/>
          <w:color w:val="0000FF"/>
          <w:sz w:val="24"/>
        </w:rPr>
        <w:tab/>
      </w:r>
      <w:r>
        <w:rPr>
          <w:rFonts w:ascii="Arial" w:hAnsi="Arial" w:cs="Arial"/>
          <w:b/>
          <w:sz w:val="24"/>
        </w:rPr>
        <w:t>Views on LP-WUS for R19</w:t>
      </w:r>
    </w:p>
    <w:p w14:paraId="2B490B76"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C4976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47AD2" w14:textId="77777777" w:rsidR="00094632" w:rsidRDefault="00094632" w:rsidP="00094632">
      <w:pPr>
        <w:rPr>
          <w:rFonts w:ascii="Arial" w:hAnsi="Arial" w:cs="Arial"/>
          <w:b/>
          <w:sz w:val="24"/>
        </w:rPr>
      </w:pPr>
      <w:r>
        <w:rPr>
          <w:rFonts w:ascii="Arial" w:hAnsi="Arial" w:cs="Arial"/>
          <w:b/>
          <w:color w:val="0000FF"/>
          <w:sz w:val="24"/>
        </w:rPr>
        <w:t>RP-231632</w:t>
      </w:r>
      <w:r>
        <w:rPr>
          <w:rFonts w:ascii="Arial" w:hAnsi="Arial" w:cs="Arial"/>
          <w:b/>
          <w:color w:val="0000FF"/>
          <w:sz w:val="24"/>
        </w:rPr>
        <w:tab/>
      </w:r>
      <w:r>
        <w:rPr>
          <w:rFonts w:ascii="Arial" w:hAnsi="Arial" w:cs="Arial"/>
          <w:b/>
          <w:sz w:val="24"/>
        </w:rPr>
        <w:t>Low-Power Wake-up Signal / Wake-up Receiver</w:t>
      </w:r>
    </w:p>
    <w:p w14:paraId="732886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74C3AA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38D5" w14:textId="77777777" w:rsidR="00094632" w:rsidRDefault="00094632" w:rsidP="00094632">
      <w:pPr>
        <w:rPr>
          <w:rFonts w:ascii="Arial" w:hAnsi="Arial" w:cs="Arial"/>
          <w:b/>
          <w:sz w:val="24"/>
        </w:rPr>
      </w:pPr>
      <w:r>
        <w:rPr>
          <w:rFonts w:ascii="Arial" w:hAnsi="Arial" w:cs="Arial"/>
          <w:b/>
          <w:color w:val="0000FF"/>
          <w:sz w:val="24"/>
        </w:rPr>
        <w:t>RP-231780</w:t>
      </w:r>
      <w:r>
        <w:rPr>
          <w:rFonts w:ascii="Arial" w:hAnsi="Arial" w:cs="Arial"/>
          <w:b/>
          <w:color w:val="0000FF"/>
          <w:sz w:val="24"/>
        </w:rPr>
        <w:tab/>
      </w:r>
      <w:r>
        <w:rPr>
          <w:rFonts w:ascii="Arial" w:hAnsi="Arial" w:cs="Arial"/>
          <w:b/>
          <w:sz w:val="24"/>
        </w:rPr>
        <w:t>Discussion on normative work of LP-WUS in Rel19</w:t>
      </w:r>
    </w:p>
    <w:p w14:paraId="1940F88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C8A3E6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276C" w14:textId="77777777" w:rsidR="00094632" w:rsidRDefault="00094632" w:rsidP="00094632">
      <w:pPr>
        <w:rPr>
          <w:rFonts w:ascii="Arial" w:hAnsi="Arial" w:cs="Arial"/>
          <w:b/>
          <w:sz w:val="24"/>
        </w:rPr>
      </w:pPr>
      <w:r>
        <w:rPr>
          <w:rFonts w:ascii="Arial" w:hAnsi="Arial" w:cs="Arial"/>
          <w:b/>
          <w:color w:val="0000FF"/>
          <w:sz w:val="24"/>
        </w:rPr>
        <w:t>RP-231799</w:t>
      </w:r>
      <w:r>
        <w:rPr>
          <w:rFonts w:ascii="Arial" w:hAnsi="Arial" w:cs="Arial"/>
          <w:b/>
          <w:color w:val="0000FF"/>
          <w:sz w:val="24"/>
        </w:rPr>
        <w:tab/>
      </w:r>
      <w:r>
        <w:rPr>
          <w:rFonts w:ascii="Arial" w:hAnsi="Arial" w:cs="Arial"/>
          <w:b/>
          <w:sz w:val="24"/>
        </w:rPr>
        <w:t>Rel-19 LP-WUS/WUR (RAN1-led)</w:t>
      </w:r>
    </w:p>
    <w:p w14:paraId="185D0A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46556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7B94" w14:textId="77777777" w:rsidR="00094632" w:rsidRDefault="00094632" w:rsidP="00094632">
      <w:pPr>
        <w:rPr>
          <w:rFonts w:ascii="Arial" w:hAnsi="Arial" w:cs="Arial"/>
          <w:b/>
          <w:sz w:val="24"/>
        </w:rPr>
      </w:pPr>
      <w:r>
        <w:rPr>
          <w:rFonts w:ascii="Arial" w:hAnsi="Arial" w:cs="Arial"/>
          <w:b/>
          <w:color w:val="0000FF"/>
          <w:sz w:val="24"/>
        </w:rPr>
        <w:t>RP-232328</w:t>
      </w:r>
      <w:r>
        <w:rPr>
          <w:rFonts w:ascii="Arial" w:hAnsi="Arial" w:cs="Arial"/>
          <w:b/>
          <w:color w:val="0000FF"/>
          <w:sz w:val="24"/>
        </w:rPr>
        <w:tab/>
      </w:r>
      <w:r>
        <w:rPr>
          <w:rFonts w:ascii="Arial" w:hAnsi="Arial" w:cs="Arial"/>
          <w:b/>
          <w:sz w:val="24"/>
        </w:rPr>
        <w:t>[RAN1-led] Low-Power Wake-up Signal (LP-WUS)/Wake-up Receiver (WUR)</w:t>
      </w:r>
    </w:p>
    <w:p w14:paraId="4698E7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BB60C" w14:textId="77777777" w:rsidR="00094632" w:rsidRDefault="00094632" w:rsidP="00094632">
      <w:pPr>
        <w:rPr>
          <w:rFonts w:ascii="Arial" w:hAnsi="Arial" w:cs="Arial"/>
          <w:b/>
        </w:rPr>
      </w:pPr>
      <w:r>
        <w:rPr>
          <w:rFonts w:ascii="Arial" w:hAnsi="Arial" w:cs="Arial"/>
          <w:b/>
        </w:rPr>
        <w:t xml:space="preserve">Abstract: </w:t>
      </w:r>
    </w:p>
    <w:p w14:paraId="57B3CE9D" w14:textId="77777777" w:rsidR="00094632" w:rsidRDefault="00094632" w:rsidP="00094632">
      <w:r>
        <w:t>Update of RWS-230113</w:t>
      </w:r>
    </w:p>
    <w:p w14:paraId="280A3860" w14:textId="77777777" w:rsidR="00094632" w:rsidRDefault="00094632" w:rsidP="00094632"/>
    <w:p w14:paraId="2B217E76" w14:textId="77777777" w:rsidR="00094632" w:rsidRDefault="00094632" w:rsidP="00094632">
      <w:r>
        <w:t>Practical approach to enable support of LP-WUR based on NR signal/channel</w:t>
      </w:r>
    </w:p>
    <w:p w14:paraId="3EFD4890" w14:textId="77777777" w:rsidR="00094632" w:rsidRDefault="00094632" w:rsidP="00094632"/>
    <w:p w14:paraId="15D59209" w14:textId="77777777" w:rsidR="00094632" w:rsidRDefault="00094632" w:rsidP="00094632">
      <w:r>
        <w:t>WI</w:t>
      </w:r>
    </w:p>
    <w:p w14:paraId="3D500EF4" w14:textId="77777777" w:rsidR="00094632" w:rsidRDefault="00094632" w:rsidP="00094632">
      <w:pPr>
        <w:rPr>
          <w:rFonts w:ascii="Arial" w:hAnsi="Arial" w:cs="Arial"/>
          <w:b/>
        </w:rPr>
      </w:pPr>
      <w:r>
        <w:rPr>
          <w:rFonts w:ascii="Arial" w:hAnsi="Arial" w:cs="Arial"/>
          <w:b/>
        </w:rPr>
        <w:t xml:space="preserve">Discussion: </w:t>
      </w:r>
    </w:p>
    <w:p w14:paraId="435A7C82" w14:textId="77777777" w:rsidR="00094632" w:rsidRDefault="00094632" w:rsidP="00094632">
      <w:r>
        <w:t>Deutsche Telekom: impact on RRM performance needs to studied by RAN4</w:t>
      </w:r>
    </w:p>
    <w:p w14:paraId="016767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503D" w14:textId="77777777" w:rsidR="00094632" w:rsidRDefault="00094632" w:rsidP="00094632">
      <w:pPr>
        <w:rPr>
          <w:rFonts w:ascii="Arial" w:hAnsi="Arial" w:cs="Arial"/>
          <w:b/>
          <w:sz w:val="24"/>
        </w:rPr>
      </w:pPr>
      <w:r>
        <w:rPr>
          <w:rFonts w:ascii="Arial" w:hAnsi="Arial" w:cs="Arial"/>
          <w:b/>
          <w:color w:val="0000FF"/>
          <w:sz w:val="24"/>
        </w:rPr>
        <w:t>RP-231877</w:t>
      </w:r>
      <w:r>
        <w:rPr>
          <w:rFonts w:ascii="Arial" w:hAnsi="Arial" w:cs="Arial"/>
          <w:b/>
          <w:color w:val="0000FF"/>
          <w:sz w:val="24"/>
        </w:rPr>
        <w:tab/>
      </w:r>
      <w:r>
        <w:rPr>
          <w:rFonts w:ascii="Arial" w:hAnsi="Arial" w:cs="Arial"/>
          <w:b/>
          <w:sz w:val="24"/>
        </w:rPr>
        <w:t>Low-power Wake-up Signal and Receiver for NR</w:t>
      </w:r>
    </w:p>
    <w:p w14:paraId="55E63B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C7C25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ECCA" w14:textId="77777777" w:rsidR="00094632" w:rsidRDefault="00094632" w:rsidP="00094632">
      <w:pPr>
        <w:rPr>
          <w:rFonts w:ascii="Arial" w:hAnsi="Arial" w:cs="Arial"/>
          <w:b/>
          <w:sz w:val="24"/>
        </w:rPr>
      </w:pPr>
      <w:r>
        <w:rPr>
          <w:rFonts w:ascii="Arial" w:hAnsi="Arial" w:cs="Arial"/>
          <w:b/>
          <w:color w:val="0000FF"/>
          <w:sz w:val="24"/>
        </w:rPr>
        <w:t>RP-231911</w:t>
      </w:r>
      <w:r>
        <w:rPr>
          <w:rFonts w:ascii="Arial" w:hAnsi="Arial" w:cs="Arial"/>
          <w:b/>
          <w:color w:val="0000FF"/>
          <w:sz w:val="24"/>
        </w:rPr>
        <w:tab/>
      </w:r>
      <w:r>
        <w:rPr>
          <w:rFonts w:ascii="Arial" w:hAnsi="Arial" w:cs="Arial"/>
          <w:b/>
          <w:sz w:val="24"/>
        </w:rPr>
        <w:t>LP-WUS in Rel-19</w:t>
      </w:r>
    </w:p>
    <w:p w14:paraId="554AD9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3786F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2CB1" w14:textId="77777777" w:rsidR="00094632" w:rsidRDefault="00094632" w:rsidP="00094632">
      <w:pPr>
        <w:rPr>
          <w:rFonts w:ascii="Arial" w:hAnsi="Arial" w:cs="Arial"/>
          <w:b/>
          <w:sz w:val="24"/>
        </w:rPr>
      </w:pPr>
      <w:r>
        <w:rPr>
          <w:rFonts w:ascii="Arial" w:hAnsi="Arial" w:cs="Arial"/>
          <w:b/>
          <w:color w:val="0000FF"/>
          <w:sz w:val="24"/>
        </w:rPr>
        <w:t>RP-231948</w:t>
      </w:r>
      <w:r>
        <w:rPr>
          <w:rFonts w:ascii="Arial" w:hAnsi="Arial" w:cs="Arial"/>
          <w:b/>
          <w:color w:val="0000FF"/>
          <w:sz w:val="24"/>
        </w:rPr>
        <w:tab/>
      </w:r>
      <w:r>
        <w:rPr>
          <w:rFonts w:ascii="Arial" w:hAnsi="Arial" w:cs="Arial"/>
          <w:b/>
          <w:sz w:val="24"/>
        </w:rPr>
        <w:t>On a Rel-19 WI for low-power WUS and WUR for NR</w:t>
      </w:r>
    </w:p>
    <w:p w14:paraId="7B8A460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2ADA8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57378" w14:textId="77777777" w:rsidR="00094632" w:rsidRDefault="00094632" w:rsidP="00094632">
      <w:pPr>
        <w:rPr>
          <w:rFonts w:ascii="Arial" w:hAnsi="Arial" w:cs="Arial"/>
          <w:b/>
          <w:sz w:val="24"/>
        </w:rPr>
      </w:pPr>
      <w:r>
        <w:rPr>
          <w:rFonts w:ascii="Arial" w:hAnsi="Arial" w:cs="Arial"/>
          <w:b/>
          <w:color w:val="0000FF"/>
          <w:sz w:val="24"/>
        </w:rPr>
        <w:t>RP-231991</w:t>
      </w:r>
      <w:r>
        <w:rPr>
          <w:rFonts w:ascii="Arial" w:hAnsi="Arial" w:cs="Arial"/>
          <w:b/>
          <w:color w:val="0000FF"/>
          <w:sz w:val="24"/>
        </w:rPr>
        <w:tab/>
      </w:r>
      <w:r>
        <w:rPr>
          <w:rFonts w:ascii="Arial" w:hAnsi="Arial" w:cs="Arial"/>
          <w:b/>
          <w:sz w:val="24"/>
        </w:rPr>
        <w:t>Views on LP-WUS for Rel-19</w:t>
      </w:r>
    </w:p>
    <w:p w14:paraId="2C9B9C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8CA57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D616F" w14:textId="77777777" w:rsidR="00094632" w:rsidRDefault="00094632" w:rsidP="00094632">
      <w:pPr>
        <w:rPr>
          <w:rFonts w:ascii="Arial" w:hAnsi="Arial" w:cs="Arial"/>
          <w:b/>
          <w:sz w:val="24"/>
        </w:rPr>
      </w:pPr>
      <w:r>
        <w:rPr>
          <w:rFonts w:ascii="Arial" w:hAnsi="Arial" w:cs="Arial"/>
          <w:b/>
          <w:color w:val="0000FF"/>
          <w:sz w:val="24"/>
        </w:rPr>
        <w:t>RP-232038</w:t>
      </w:r>
      <w:r>
        <w:rPr>
          <w:rFonts w:ascii="Arial" w:hAnsi="Arial" w:cs="Arial"/>
          <w:b/>
          <w:color w:val="0000FF"/>
          <w:sz w:val="24"/>
        </w:rPr>
        <w:tab/>
      </w:r>
      <w:r>
        <w:rPr>
          <w:rFonts w:ascii="Arial" w:hAnsi="Arial" w:cs="Arial"/>
          <w:b/>
          <w:sz w:val="24"/>
        </w:rPr>
        <w:t>LP-WUS/WUR in Rel-19</w:t>
      </w:r>
    </w:p>
    <w:p w14:paraId="260FAE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9305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B4F25" w14:textId="77777777" w:rsidR="00094632" w:rsidRDefault="00094632" w:rsidP="00094632">
      <w:pPr>
        <w:rPr>
          <w:rFonts w:ascii="Arial" w:hAnsi="Arial" w:cs="Arial"/>
          <w:b/>
          <w:sz w:val="24"/>
        </w:rPr>
      </w:pPr>
      <w:r>
        <w:rPr>
          <w:rFonts w:ascii="Arial" w:hAnsi="Arial" w:cs="Arial"/>
          <w:b/>
          <w:color w:val="0000FF"/>
          <w:sz w:val="24"/>
        </w:rPr>
        <w:t>RP-232065</w:t>
      </w:r>
      <w:r>
        <w:rPr>
          <w:rFonts w:ascii="Arial" w:hAnsi="Arial" w:cs="Arial"/>
          <w:b/>
          <w:color w:val="0000FF"/>
          <w:sz w:val="24"/>
        </w:rPr>
        <w:tab/>
      </w:r>
      <w:r>
        <w:rPr>
          <w:rFonts w:ascii="Arial" w:hAnsi="Arial" w:cs="Arial"/>
          <w:b/>
          <w:sz w:val="24"/>
        </w:rPr>
        <w:t>Views on Low-Power wakeup receiver</w:t>
      </w:r>
    </w:p>
    <w:p w14:paraId="0757FB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4D0601" w14:textId="77777777" w:rsidR="00094632" w:rsidRDefault="00094632" w:rsidP="00094632">
      <w:pPr>
        <w:rPr>
          <w:rFonts w:ascii="Arial" w:hAnsi="Arial" w:cs="Arial"/>
          <w:b/>
        </w:rPr>
      </w:pPr>
      <w:r>
        <w:rPr>
          <w:rFonts w:ascii="Arial" w:hAnsi="Arial" w:cs="Arial"/>
          <w:b/>
        </w:rPr>
        <w:t xml:space="preserve">Abstract: </w:t>
      </w:r>
    </w:p>
    <w:p w14:paraId="06EC47D5" w14:textId="77777777" w:rsidR="00094632" w:rsidRDefault="00094632" w:rsidP="00094632">
      <w:r>
        <w:t>Proposal on Rel-19 work on LP-WUR</w:t>
      </w:r>
    </w:p>
    <w:p w14:paraId="318C66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AE4E" w14:textId="77777777" w:rsidR="00094632" w:rsidRDefault="00094632" w:rsidP="00094632">
      <w:pPr>
        <w:rPr>
          <w:rFonts w:ascii="Arial" w:hAnsi="Arial" w:cs="Arial"/>
          <w:b/>
          <w:sz w:val="24"/>
        </w:rPr>
      </w:pPr>
      <w:r>
        <w:rPr>
          <w:rFonts w:ascii="Arial" w:hAnsi="Arial" w:cs="Arial"/>
          <w:b/>
          <w:color w:val="0000FF"/>
          <w:sz w:val="24"/>
        </w:rPr>
        <w:t>RP-232082</w:t>
      </w:r>
      <w:r>
        <w:rPr>
          <w:rFonts w:ascii="Arial" w:hAnsi="Arial" w:cs="Arial"/>
          <w:b/>
          <w:color w:val="0000FF"/>
          <w:sz w:val="24"/>
        </w:rPr>
        <w:tab/>
      </w:r>
      <w:r>
        <w:rPr>
          <w:rFonts w:ascii="Arial" w:hAnsi="Arial" w:cs="Arial"/>
          <w:b/>
          <w:sz w:val="24"/>
        </w:rPr>
        <w:t>Views on LP-WUS/WUR for Rel-19</w:t>
      </w:r>
    </w:p>
    <w:p w14:paraId="69B1E7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91CAB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0CE5" w14:textId="77777777" w:rsidR="00094632" w:rsidRDefault="00094632" w:rsidP="00094632">
      <w:pPr>
        <w:rPr>
          <w:rFonts w:ascii="Arial" w:hAnsi="Arial" w:cs="Arial"/>
          <w:b/>
          <w:sz w:val="24"/>
        </w:rPr>
      </w:pPr>
      <w:r>
        <w:rPr>
          <w:rFonts w:ascii="Arial" w:hAnsi="Arial" w:cs="Arial"/>
          <w:b/>
          <w:color w:val="0000FF"/>
          <w:sz w:val="24"/>
        </w:rPr>
        <w:t>RP-232097</w:t>
      </w:r>
      <w:r>
        <w:rPr>
          <w:rFonts w:ascii="Arial" w:hAnsi="Arial" w:cs="Arial"/>
          <w:b/>
          <w:color w:val="0000FF"/>
          <w:sz w:val="24"/>
        </w:rPr>
        <w:tab/>
      </w:r>
      <w:r>
        <w:rPr>
          <w:rFonts w:ascii="Arial" w:hAnsi="Arial" w:cs="Arial"/>
          <w:b/>
          <w:sz w:val="24"/>
        </w:rPr>
        <w:t>Views On Low-Power Wake-up Signal/Receiver in R19</w:t>
      </w:r>
    </w:p>
    <w:p w14:paraId="79B753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91BA7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60BA" w14:textId="77777777" w:rsidR="00094632" w:rsidRDefault="00094632" w:rsidP="00094632">
      <w:pPr>
        <w:rPr>
          <w:rFonts w:ascii="Arial" w:hAnsi="Arial" w:cs="Arial"/>
          <w:b/>
          <w:sz w:val="24"/>
        </w:rPr>
      </w:pPr>
      <w:r>
        <w:rPr>
          <w:rFonts w:ascii="Arial" w:hAnsi="Arial" w:cs="Arial"/>
          <w:b/>
          <w:color w:val="0000FF"/>
          <w:sz w:val="24"/>
        </w:rPr>
        <w:t>RP-232163</w:t>
      </w:r>
      <w:r>
        <w:rPr>
          <w:rFonts w:ascii="Arial" w:hAnsi="Arial" w:cs="Arial"/>
          <w:b/>
          <w:color w:val="0000FF"/>
          <w:sz w:val="24"/>
        </w:rPr>
        <w:tab/>
      </w:r>
      <w:r>
        <w:rPr>
          <w:rFonts w:ascii="Arial" w:hAnsi="Arial" w:cs="Arial"/>
          <w:b/>
          <w:sz w:val="24"/>
        </w:rPr>
        <w:t>Views on Rel-19 LP-WUS</w:t>
      </w:r>
    </w:p>
    <w:p w14:paraId="7A8B74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30002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994B" w14:textId="77777777" w:rsidR="00094632" w:rsidRDefault="00094632" w:rsidP="00094632">
      <w:pPr>
        <w:rPr>
          <w:rFonts w:ascii="Arial" w:hAnsi="Arial" w:cs="Arial"/>
          <w:b/>
          <w:sz w:val="24"/>
        </w:rPr>
      </w:pPr>
      <w:r>
        <w:rPr>
          <w:rFonts w:ascii="Arial" w:hAnsi="Arial" w:cs="Arial"/>
          <w:b/>
          <w:color w:val="0000FF"/>
          <w:sz w:val="24"/>
        </w:rPr>
        <w:t>RP-232199</w:t>
      </w:r>
      <w:r>
        <w:rPr>
          <w:rFonts w:ascii="Arial" w:hAnsi="Arial" w:cs="Arial"/>
          <w:b/>
          <w:color w:val="0000FF"/>
          <w:sz w:val="24"/>
        </w:rPr>
        <w:tab/>
      </w:r>
      <w:r>
        <w:rPr>
          <w:rFonts w:ascii="Arial" w:hAnsi="Arial" w:cs="Arial"/>
          <w:b/>
          <w:sz w:val="24"/>
        </w:rPr>
        <w:t>Proposal on LP-WUS WI in Rel-19</w:t>
      </w:r>
    </w:p>
    <w:p w14:paraId="4E58A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B2D75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D8E8A" w14:textId="77777777" w:rsidR="00094632" w:rsidRDefault="00094632" w:rsidP="00094632">
      <w:pPr>
        <w:rPr>
          <w:rFonts w:ascii="Arial" w:hAnsi="Arial" w:cs="Arial"/>
          <w:b/>
          <w:sz w:val="24"/>
        </w:rPr>
      </w:pPr>
      <w:r>
        <w:rPr>
          <w:rFonts w:ascii="Arial" w:hAnsi="Arial" w:cs="Arial"/>
          <w:b/>
          <w:color w:val="0000FF"/>
          <w:sz w:val="24"/>
        </w:rPr>
        <w:t>RP-232218</w:t>
      </w:r>
      <w:r>
        <w:rPr>
          <w:rFonts w:ascii="Arial" w:hAnsi="Arial" w:cs="Arial"/>
          <w:b/>
          <w:color w:val="0000FF"/>
          <w:sz w:val="24"/>
        </w:rPr>
        <w:tab/>
      </w:r>
      <w:r>
        <w:rPr>
          <w:rFonts w:ascii="Arial" w:hAnsi="Arial" w:cs="Arial"/>
          <w:b/>
          <w:sz w:val="24"/>
        </w:rPr>
        <w:t>Discussion on Rel-19 LP-WUS WI</w:t>
      </w:r>
    </w:p>
    <w:p w14:paraId="6F521E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C7169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60D48" w14:textId="77777777" w:rsidR="00094632" w:rsidRDefault="00094632" w:rsidP="00094632">
      <w:pPr>
        <w:rPr>
          <w:rFonts w:ascii="Arial" w:hAnsi="Arial" w:cs="Arial"/>
          <w:b/>
          <w:sz w:val="24"/>
        </w:rPr>
      </w:pPr>
      <w:r>
        <w:rPr>
          <w:rFonts w:ascii="Arial" w:hAnsi="Arial" w:cs="Arial"/>
          <w:b/>
          <w:color w:val="0000FF"/>
          <w:sz w:val="24"/>
        </w:rPr>
        <w:t>RP-232416</w:t>
      </w:r>
      <w:r>
        <w:rPr>
          <w:rFonts w:ascii="Arial" w:hAnsi="Arial" w:cs="Arial"/>
          <w:b/>
          <w:color w:val="0000FF"/>
          <w:sz w:val="24"/>
        </w:rPr>
        <w:tab/>
      </w:r>
      <w:r>
        <w:rPr>
          <w:rFonts w:ascii="Arial" w:hAnsi="Arial" w:cs="Arial"/>
          <w:b/>
          <w:sz w:val="24"/>
        </w:rPr>
        <w:t>Scope of LP-WUS in Rel-19</w:t>
      </w:r>
    </w:p>
    <w:p w14:paraId="2B687B7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565F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2D97" w14:textId="77777777" w:rsidR="00094632" w:rsidRDefault="00094632" w:rsidP="00094632">
      <w:pPr>
        <w:rPr>
          <w:rFonts w:ascii="Arial" w:hAnsi="Arial" w:cs="Arial"/>
          <w:b/>
          <w:sz w:val="24"/>
        </w:rPr>
      </w:pPr>
      <w:r>
        <w:rPr>
          <w:rFonts w:ascii="Arial" w:hAnsi="Arial" w:cs="Arial"/>
          <w:b/>
          <w:color w:val="0000FF"/>
          <w:sz w:val="24"/>
        </w:rPr>
        <w:t>RP-232549</w:t>
      </w:r>
      <w:r>
        <w:rPr>
          <w:rFonts w:ascii="Arial" w:hAnsi="Arial" w:cs="Arial"/>
          <w:b/>
          <w:color w:val="0000FF"/>
          <w:sz w:val="24"/>
        </w:rPr>
        <w:tab/>
      </w:r>
      <w:r>
        <w:rPr>
          <w:rFonts w:ascii="Arial" w:hAnsi="Arial" w:cs="Arial"/>
          <w:b/>
          <w:sz w:val="24"/>
        </w:rPr>
        <w:t>Views on LP WUS/WUR in Rel 19</w:t>
      </w:r>
    </w:p>
    <w:p w14:paraId="105EC7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1F093B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B000" w14:textId="77777777" w:rsidR="00094632" w:rsidRDefault="00094632" w:rsidP="00094632">
      <w:pPr>
        <w:rPr>
          <w:rFonts w:ascii="Arial" w:hAnsi="Arial" w:cs="Arial"/>
          <w:b/>
          <w:sz w:val="24"/>
        </w:rPr>
      </w:pPr>
      <w:r>
        <w:rPr>
          <w:rFonts w:ascii="Arial" w:hAnsi="Arial" w:cs="Arial"/>
          <w:b/>
          <w:color w:val="0000FF"/>
          <w:sz w:val="24"/>
        </w:rPr>
        <w:t>RP-232616</w:t>
      </w:r>
      <w:r>
        <w:rPr>
          <w:rFonts w:ascii="Arial" w:hAnsi="Arial" w:cs="Arial"/>
          <w:b/>
          <w:color w:val="0000FF"/>
          <w:sz w:val="24"/>
        </w:rPr>
        <w:tab/>
      </w:r>
      <w:r>
        <w:rPr>
          <w:rFonts w:ascii="Arial" w:hAnsi="Arial" w:cs="Arial"/>
          <w:b/>
          <w:sz w:val="24"/>
        </w:rPr>
        <w:t>Moderator's summary for REL-19 RAN1 topic LP-WUS/WUR</w:t>
      </w:r>
    </w:p>
    <w:p w14:paraId="670BCC0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4A9E6B07" w14:textId="77777777" w:rsidR="00094632" w:rsidRDefault="00094632" w:rsidP="00094632">
      <w:pPr>
        <w:rPr>
          <w:rFonts w:ascii="Arial" w:hAnsi="Arial" w:cs="Arial"/>
          <w:b/>
        </w:rPr>
      </w:pPr>
      <w:r>
        <w:rPr>
          <w:rFonts w:ascii="Arial" w:hAnsi="Arial" w:cs="Arial"/>
          <w:b/>
        </w:rPr>
        <w:t xml:space="preserve">Discussion: </w:t>
      </w:r>
    </w:p>
    <w:p w14:paraId="3A7CC083" w14:textId="77777777" w:rsidR="00094632" w:rsidRDefault="00094632" w:rsidP="00094632">
      <w:r>
        <w:t>RAN chair: can we say we focus on direction 1 and direction 2?</w:t>
      </w:r>
    </w:p>
    <w:p w14:paraId="5EF23AAE" w14:textId="77777777" w:rsidR="00094632" w:rsidRDefault="00094632" w:rsidP="00094632">
      <w:r>
        <w:t>Mediatek: prefers to continue with option 3, too early to downselect</w:t>
      </w:r>
    </w:p>
    <w:p w14:paraId="0DC1FDEE" w14:textId="77777777" w:rsidR="00094632" w:rsidRDefault="00094632" w:rsidP="00094632">
      <w:r>
        <w:t>Qualcomm: supports to focus on direction 1 and direction 2</w:t>
      </w:r>
    </w:p>
    <w:p w14:paraId="66374955" w14:textId="77777777" w:rsidR="00094632" w:rsidRDefault="00094632" w:rsidP="00094632">
      <w:r>
        <w:t>Futurewei: would accept this although we are in favour of direction 4 and against direction 3</w:t>
      </w:r>
    </w:p>
    <w:p w14:paraId="720532B8" w14:textId="77777777" w:rsidR="00094632" w:rsidRDefault="00094632" w:rsidP="00094632">
      <w:r>
        <w:t>Sony: direction 3 would need more clarification</w:t>
      </w:r>
    </w:p>
    <w:p w14:paraId="4C77ABD0" w14:textId="77777777" w:rsidR="00094632" w:rsidRDefault="00094632" w:rsidP="00094632">
      <w:r>
        <w:t>RAN chair: seems majority is for direction 1 and direction 2</w:t>
      </w:r>
    </w:p>
    <w:p w14:paraId="260724DA" w14:textId="77777777" w:rsidR="00094632" w:rsidRDefault="00094632" w:rsidP="00094632">
      <w:r>
        <w:t>Mediatek: we could accept direction 2 but not direction 1</w:t>
      </w:r>
    </w:p>
    <w:p w14:paraId="7B1D9450" w14:textId="77777777" w:rsidR="00094632" w:rsidRDefault="00094632" w:rsidP="00094632">
      <w:r>
        <w:t>vivo: there are more aspects to be discussed</w:t>
      </w:r>
    </w:p>
    <w:p w14:paraId="38CFA817" w14:textId="77777777" w:rsidR="00094632" w:rsidRDefault="00094632" w:rsidP="00094632">
      <w:r>
        <w:t>RAN chair: can be discussed next time</w:t>
      </w:r>
    </w:p>
    <w:p w14:paraId="11704AE8" w14:textId="77777777" w:rsidR="00094632" w:rsidRDefault="00094632" w:rsidP="00094632">
      <w:r>
        <w:t>conclusion: future discussion will focus on direction 1 and direction 2</w:t>
      </w:r>
    </w:p>
    <w:p w14:paraId="1BF66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47B0" w14:textId="4D4EBFA2" w:rsidR="00094632" w:rsidRDefault="00094632" w:rsidP="00BB479A">
      <w:pPr>
        <w:pStyle w:val="Heading5"/>
      </w:pPr>
      <w:bookmarkStart w:id="132" w:name="_Toc146566502"/>
      <w:bookmarkStart w:id="133" w:name="_Toc150626320"/>
      <w:r>
        <w:t>8</w:t>
      </w:r>
      <w:r w:rsidR="00BB479A">
        <w:t>A</w:t>
      </w:r>
      <w:r>
        <w:t>.2.12.2</w:t>
      </w:r>
      <w:r>
        <w:tab/>
        <w:t>Multi-carrier Enhancements</w:t>
      </w:r>
      <w:bookmarkEnd w:id="132"/>
      <w:bookmarkEnd w:id="133"/>
    </w:p>
    <w:p w14:paraId="13651770" w14:textId="77777777" w:rsidR="00094632" w:rsidRDefault="00094632" w:rsidP="00094632">
      <w:pPr>
        <w:rPr>
          <w:rFonts w:ascii="Arial" w:hAnsi="Arial" w:cs="Arial"/>
          <w:b/>
          <w:sz w:val="24"/>
        </w:rPr>
      </w:pPr>
      <w:r>
        <w:rPr>
          <w:rFonts w:ascii="Arial" w:hAnsi="Arial" w:cs="Arial"/>
          <w:b/>
          <w:color w:val="0000FF"/>
          <w:sz w:val="24"/>
        </w:rPr>
        <w:t>RP-231556</w:t>
      </w:r>
      <w:r>
        <w:rPr>
          <w:rFonts w:ascii="Arial" w:hAnsi="Arial" w:cs="Arial"/>
          <w:b/>
          <w:color w:val="0000FF"/>
          <w:sz w:val="24"/>
        </w:rPr>
        <w:tab/>
      </w:r>
      <w:r>
        <w:rPr>
          <w:rFonts w:ascii="Arial" w:hAnsi="Arial" w:cs="Arial"/>
          <w:b/>
          <w:sz w:val="24"/>
        </w:rPr>
        <w:t>Views on scope for NR Multi-carrier enhancements in Rel-19</w:t>
      </w:r>
    </w:p>
    <w:p w14:paraId="2840D7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AA236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CDFA" w14:textId="77777777" w:rsidR="00094632" w:rsidRDefault="00094632" w:rsidP="00094632">
      <w:pPr>
        <w:rPr>
          <w:rFonts w:ascii="Arial" w:hAnsi="Arial" w:cs="Arial"/>
          <w:b/>
          <w:sz w:val="24"/>
        </w:rPr>
      </w:pPr>
      <w:r>
        <w:rPr>
          <w:rFonts w:ascii="Arial" w:hAnsi="Arial" w:cs="Arial"/>
          <w:b/>
          <w:color w:val="0000FF"/>
          <w:sz w:val="24"/>
        </w:rPr>
        <w:t>RP-231754</w:t>
      </w:r>
      <w:r>
        <w:rPr>
          <w:rFonts w:ascii="Arial" w:hAnsi="Arial" w:cs="Arial"/>
          <w:b/>
          <w:color w:val="0000FF"/>
          <w:sz w:val="24"/>
        </w:rPr>
        <w:tab/>
      </w:r>
      <w:r>
        <w:rPr>
          <w:rFonts w:ascii="Arial" w:hAnsi="Arial" w:cs="Arial"/>
          <w:b/>
          <w:sz w:val="24"/>
        </w:rPr>
        <w:t>Multi-carrier enhancements</w:t>
      </w:r>
    </w:p>
    <w:p w14:paraId="318AC10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1C98F1" w14:textId="77777777" w:rsidR="00094632" w:rsidRDefault="00094632" w:rsidP="00094632">
      <w:pPr>
        <w:rPr>
          <w:rFonts w:ascii="Arial" w:hAnsi="Arial" w:cs="Arial"/>
          <w:b/>
        </w:rPr>
      </w:pPr>
      <w:r>
        <w:rPr>
          <w:rFonts w:ascii="Arial" w:hAnsi="Arial" w:cs="Arial"/>
          <w:b/>
        </w:rPr>
        <w:t xml:space="preserve">Abstract: </w:t>
      </w:r>
    </w:p>
    <w:p w14:paraId="6B241623" w14:textId="77777777" w:rsidR="00094632" w:rsidRDefault="00094632" w:rsidP="00094632">
      <w:r>
        <w:t>Discussion on even further enhanced multi-carrier operation</w:t>
      </w:r>
    </w:p>
    <w:p w14:paraId="62722C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314F" w14:textId="77777777" w:rsidR="00094632" w:rsidRDefault="00094632" w:rsidP="00094632">
      <w:pPr>
        <w:rPr>
          <w:rFonts w:ascii="Arial" w:hAnsi="Arial" w:cs="Arial"/>
          <w:b/>
          <w:sz w:val="24"/>
        </w:rPr>
      </w:pPr>
      <w:r>
        <w:rPr>
          <w:rFonts w:ascii="Arial" w:hAnsi="Arial" w:cs="Arial"/>
          <w:b/>
          <w:color w:val="0000FF"/>
          <w:sz w:val="24"/>
        </w:rPr>
        <w:t>RP-231781</w:t>
      </w:r>
      <w:r>
        <w:rPr>
          <w:rFonts w:ascii="Arial" w:hAnsi="Arial" w:cs="Arial"/>
          <w:b/>
          <w:color w:val="0000FF"/>
          <w:sz w:val="24"/>
        </w:rPr>
        <w:tab/>
      </w:r>
      <w:r>
        <w:rPr>
          <w:rFonts w:ascii="Arial" w:hAnsi="Arial" w:cs="Arial"/>
          <w:b/>
          <w:sz w:val="24"/>
        </w:rPr>
        <w:t>Discussion on multi-carrier enhancement in Rel19</w:t>
      </w:r>
    </w:p>
    <w:p w14:paraId="1AE194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AFB21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8150" w14:textId="77777777" w:rsidR="00094632" w:rsidRDefault="00094632" w:rsidP="00094632">
      <w:pPr>
        <w:rPr>
          <w:rFonts w:ascii="Arial" w:hAnsi="Arial" w:cs="Arial"/>
          <w:b/>
          <w:sz w:val="24"/>
        </w:rPr>
      </w:pPr>
      <w:r>
        <w:rPr>
          <w:rFonts w:ascii="Arial" w:hAnsi="Arial" w:cs="Arial"/>
          <w:b/>
          <w:color w:val="0000FF"/>
          <w:sz w:val="24"/>
        </w:rPr>
        <w:lastRenderedPageBreak/>
        <w:t>RP-231800</w:t>
      </w:r>
      <w:r>
        <w:rPr>
          <w:rFonts w:ascii="Arial" w:hAnsi="Arial" w:cs="Arial"/>
          <w:b/>
          <w:color w:val="0000FF"/>
          <w:sz w:val="24"/>
        </w:rPr>
        <w:tab/>
      </w:r>
      <w:r>
        <w:rPr>
          <w:rFonts w:ascii="Arial" w:hAnsi="Arial" w:cs="Arial"/>
          <w:b/>
          <w:sz w:val="24"/>
        </w:rPr>
        <w:t>Rel-19 Multi-carrier Enhancements (RAN1-led)</w:t>
      </w:r>
    </w:p>
    <w:p w14:paraId="5820CC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4B8C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1079" w14:textId="77777777" w:rsidR="00094632" w:rsidRDefault="00094632" w:rsidP="00094632">
      <w:pPr>
        <w:rPr>
          <w:rFonts w:ascii="Arial" w:hAnsi="Arial" w:cs="Arial"/>
          <w:b/>
          <w:sz w:val="24"/>
        </w:rPr>
      </w:pPr>
      <w:r>
        <w:rPr>
          <w:rFonts w:ascii="Arial" w:hAnsi="Arial" w:cs="Arial"/>
          <w:b/>
          <w:color w:val="0000FF"/>
          <w:sz w:val="24"/>
        </w:rPr>
        <w:t>RP-231932</w:t>
      </w:r>
      <w:r>
        <w:rPr>
          <w:rFonts w:ascii="Arial" w:hAnsi="Arial" w:cs="Arial"/>
          <w:b/>
          <w:color w:val="0000FF"/>
          <w:sz w:val="24"/>
        </w:rPr>
        <w:tab/>
      </w:r>
      <w:r>
        <w:rPr>
          <w:rFonts w:ascii="Arial" w:hAnsi="Arial" w:cs="Arial"/>
          <w:b/>
          <w:sz w:val="24"/>
        </w:rPr>
        <w:t>Multicarrier operation enhancements in Rel-19</w:t>
      </w:r>
    </w:p>
    <w:p w14:paraId="5836C3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E7B1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C30BB" w14:textId="77777777" w:rsidR="00094632" w:rsidRDefault="00094632" w:rsidP="00094632">
      <w:pPr>
        <w:rPr>
          <w:rFonts w:ascii="Arial" w:hAnsi="Arial" w:cs="Arial"/>
          <w:b/>
          <w:sz w:val="24"/>
        </w:rPr>
      </w:pPr>
      <w:r>
        <w:rPr>
          <w:rFonts w:ascii="Arial" w:hAnsi="Arial" w:cs="Arial"/>
          <w:b/>
          <w:color w:val="0000FF"/>
          <w:sz w:val="24"/>
        </w:rPr>
        <w:t>RP-231949</w:t>
      </w:r>
      <w:r>
        <w:rPr>
          <w:rFonts w:ascii="Arial" w:hAnsi="Arial" w:cs="Arial"/>
          <w:b/>
          <w:color w:val="0000FF"/>
          <w:sz w:val="24"/>
        </w:rPr>
        <w:tab/>
      </w:r>
      <w:r>
        <w:rPr>
          <w:rFonts w:ascii="Arial" w:hAnsi="Arial" w:cs="Arial"/>
          <w:b/>
          <w:sz w:val="24"/>
        </w:rPr>
        <w:t>On Multi-carrier enhancements</w:t>
      </w:r>
    </w:p>
    <w:p w14:paraId="69063F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FAE2D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1FB7" w14:textId="77777777" w:rsidR="00094632" w:rsidRDefault="00094632" w:rsidP="00094632">
      <w:pPr>
        <w:rPr>
          <w:rFonts w:ascii="Arial" w:hAnsi="Arial" w:cs="Arial"/>
          <w:b/>
          <w:sz w:val="24"/>
        </w:rPr>
      </w:pPr>
      <w:r>
        <w:rPr>
          <w:rFonts w:ascii="Arial" w:hAnsi="Arial" w:cs="Arial"/>
          <w:b/>
          <w:color w:val="0000FF"/>
          <w:sz w:val="24"/>
        </w:rPr>
        <w:t>RP-232061</w:t>
      </w:r>
      <w:r>
        <w:rPr>
          <w:rFonts w:ascii="Arial" w:hAnsi="Arial" w:cs="Arial"/>
          <w:b/>
          <w:color w:val="0000FF"/>
          <w:sz w:val="24"/>
        </w:rPr>
        <w:tab/>
      </w:r>
      <w:r>
        <w:rPr>
          <w:rFonts w:ascii="Arial" w:hAnsi="Arial" w:cs="Arial"/>
          <w:b/>
          <w:sz w:val="24"/>
        </w:rPr>
        <w:t>Further enhancements on multi-carrier in Rel-19</w:t>
      </w:r>
    </w:p>
    <w:p w14:paraId="7A579D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387E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EF2D" w14:textId="77777777" w:rsidR="00094632" w:rsidRDefault="00094632" w:rsidP="00094632">
      <w:pPr>
        <w:rPr>
          <w:rFonts w:ascii="Arial" w:hAnsi="Arial" w:cs="Arial"/>
          <w:b/>
          <w:sz w:val="24"/>
        </w:rPr>
      </w:pPr>
      <w:r>
        <w:rPr>
          <w:rFonts w:ascii="Arial" w:hAnsi="Arial" w:cs="Arial"/>
          <w:b/>
          <w:color w:val="0000FF"/>
          <w:sz w:val="24"/>
        </w:rPr>
        <w:t>RP-232083</w:t>
      </w:r>
      <w:r>
        <w:rPr>
          <w:rFonts w:ascii="Arial" w:hAnsi="Arial" w:cs="Arial"/>
          <w:b/>
          <w:color w:val="0000FF"/>
          <w:sz w:val="24"/>
        </w:rPr>
        <w:tab/>
      </w:r>
      <w:r>
        <w:rPr>
          <w:rFonts w:ascii="Arial" w:hAnsi="Arial" w:cs="Arial"/>
          <w:b/>
          <w:sz w:val="24"/>
        </w:rPr>
        <w:t>Rel-19 Multi-carrier enhancements for NR</w:t>
      </w:r>
    </w:p>
    <w:p w14:paraId="110C50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06B30C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BD308" w14:textId="77777777" w:rsidR="00094632" w:rsidRDefault="00094632" w:rsidP="00094632">
      <w:pPr>
        <w:rPr>
          <w:rFonts w:ascii="Arial" w:hAnsi="Arial" w:cs="Arial"/>
          <w:b/>
          <w:sz w:val="24"/>
        </w:rPr>
      </w:pPr>
      <w:r>
        <w:rPr>
          <w:rFonts w:ascii="Arial" w:hAnsi="Arial" w:cs="Arial"/>
          <w:b/>
          <w:color w:val="0000FF"/>
          <w:sz w:val="24"/>
        </w:rPr>
        <w:t>RP-232127</w:t>
      </w:r>
      <w:r>
        <w:rPr>
          <w:rFonts w:ascii="Arial" w:hAnsi="Arial" w:cs="Arial"/>
          <w:b/>
          <w:color w:val="0000FF"/>
          <w:sz w:val="24"/>
        </w:rPr>
        <w:tab/>
      </w:r>
      <w:r>
        <w:rPr>
          <w:rFonts w:ascii="Arial" w:hAnsi="Arial" w:cs="Arial"/>
          <w:b/>
          <w:sz w:val="24"/>
        </w:rPr>
        <w:t>Multi-carrier Enhancements in Rel-19</w:t>
      </w:r>
    </w:p>
    <w:p w14:paraId="511BBA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FC86C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E1738" w14:textId="77777777" w:rsidR="00094632" w:rsidRDefault="00094632" w:rsidP="00094632">
      <w:pPr>
        <w:rPr>
          <w:rFonts w:ascii="Arial" w:hAnsi="Arial" w:cs="Arial"/>
          <w:b/>
          <w:sz w:val="24"/>
        </w:rPr>
      </w:pPr>
      <w:r>
        <w:rPr>
          <w:rFonts w:ascii="Arial" w:hAnsi="Arial" w:cs="Arial"/>
          <w:b/>
          <w:color w:val="0000FF"/>
          <w:sz w:val="24"/>
        </w:rPr>
        <w:t>RP-232180</w:t>
      </w:r>
      <w:r>
        <w:rPr>
          <w:rFonts w:ascii="Arial" w:hAnsi="Arial" w:cs="Arial"/>
          <w:b/>
          <w:color w:val="0000FF"/>
          <w:sz w:val="24"/>
        </w:rPr>
        <w:tab/>
      </w:r>
      <w:r>
        <w:rPr>
          <w:rFonts w:ascii="Arial" w:hAnsi="Arial" w:cs="Arial"/>
          <w:b/>
          <w:sz w:val="24"/>
        </w:rPr>
        <w:t>Views on Multi-carrier Enhancements in Rel-19</w:t>
      </w:r>
    </w:p>
    <w:p w14:paraId="4CCD88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3EDEF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A098" w14:textId="77777777" w:rsidR="00094632" w:rsidRDefault="00094632" w:rsidP="00094632">
      <w:pPr>
        <w:rPr>
          <w:rFonts w:ascii="Arial" w:hAnsi="Arial" w:cs="Arial"/>
          <w:b/>
          <w:sz w:val="24"/>
        </w:rPr>
      </w:pPr>
      <w:r>
        <w:rPr>
          <w:rFonts w:ascii="Arial" w:hAnsi="Arial" w:cs="Arial"/>
          <w:b/>
          <w:color w:val="0000FF"/>
          <w:sz w:val="24"/>
        </w:rPr>
        <w:t>RP-232219</w:t>
      </w:r>
      <w:r>
        <w:rPr>
          <w:rFonts w:ascii="Arial" w:hAnsi="Arial" w:cs="Arial"/>
          <w:b/>
          <w:color w:val="0000FF"/>
          <w:sz w:val="24"/>
        </w:rPr>
        <w:tab/>
      </w:r>
      <w:r>
        <w:rPr>
          <w:rFonts w:ascii="Arial" w:hAnsi="Arial" w:cs="Arial"/>
          <w:b/>
          <w:sz w:val="24"/>
        </w:rPr>
        <w:t>Multiple carriers enhancement for R19</w:t>
      </w:r>
    </w:p>
    <w:p w14:paraId="7EEFD3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51914E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RP-232640</w:t>
      </w:r>
      <w:r>
        <w:rPr>
          <w:color w:val="993300"/>
          <w:u w:val="single"/>
        </w:rPr>
        <w:t>.</w:t>
      </w:r>
    </w:p>
    <w:p w14:paraId="4E75F5C1" w14:textId="77777777" w:rsidR="00094632" w:rsidRDefault="00094632" w:rsidP="00094632">
      <w:pPr>
        <w:rPr>
          <w:rFonts w:ascii="Arial" w:hAnsi="Arial" w:cs="Arial"/>
          <w:b/>
          <w:sz w:val="24"/>
        </w:rPr>
      </w:pPr>
      <w:r>
        <w:rPr>
          <w:rFonts w:ascii="Arial" w:hAnsi="Arial" w:cs="Arial"/>
          <w:b/>
          <w:color w:val="0000FF"/>
          <w:sz w:val="24"/>
        </w:rPr>
        <w:t>RP-232640</w:t>
      </w:r>
      <w:r>
        <w:rPr>
          <w:rFonts w:ascii="Arial" w:hAnsi="Arial" w:cs="Arial"/>
          <w:b/>
          <w:color w:val="0000FF"/>
          <w:sz w:val="24"/>
        </w:rPr>
        <w:tab/>
      </w:r>
      <w:r>
        <w:rPr>
          <w:rFonts w:ascii="Arial" w:hAnsi="Arial" w:cs="Arial"/>
          <w:b/>
          <w:sz w:val="24"/>
        </w:rPr>
        <w:t>Multiple carriers enhancement for R19</w:t>
      </w:r>
    </w:p>
    <w:p w14:paraId="1E61CA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8ACE9B8" w14:textId="77777777" w:rsidR="00094632" w:rsidRDefault="00094632" w:rsidP="00094632">
      <w:pPr>
        <w:rPr>
          <w:color w:val="808080"/>
        </w:rPr>
      </w:pPr>
      <w:r>
        <w:rPr>
          <w:color w:val="808080"/>
        </w:rPr>
        <w:t>(Replaces RP-232219)</w:t>
      </w:r>
    </w:p>
    <w:p w14:paraId="0C8EFE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B8B4" w14:textId="77777777" w:rsidR="00094632" w:rsidRDefault="00094632" w:rsidP="00094632">
      <w:pPr>
        <w:rPr>
          <w:rFonts w:ascii="Arial" w:hAnsi="Arial" w:cs="Arial"/>
          <w:b/>
          <w:sz w:val="24"/>
        </w:rPr>
      </w:pPr>
      <w:r>
        <w:rPr>
          <w:rFonts w:ascii="Arial" w:hAnsi="Arial" w:cs="Arial"/>
          <w:b/>
          <w:color w:val="0000FF"/>
          <w:sz w:val="24"/>
        </w:rPr>
        <w:t>RP-232246</w:t>
      </w:r>
      <w:r>
        <w:rPr>
          <w:rFonts w:ascii="Arial" w:hAnsi="Arial" w:cs="Arial"/>
          <w:b/>
          <w:color w:val="0000FF"/>
          <w:sz w:val="24"/>
        </w:rPr>
        <w:tab/>
      </w:r>
      <w:r>
        <w:rPr>
          <w:rFonts w:ascii="Arial" w:hAnsi="Arial" w:cs="Arial"/>
          <w:b/>
          <w:sz w:val="24"/>
        </w:rPr>
        <w:t>Views on Multi-carrier enhancements in Rel-19</w:t>
      </w:r>
    </w:p>
    <w:p w14:paraId="4FBECFB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6633A9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FDF3" w14:textId="77777777" w:rsidR="00094632" w:rsidRDefault="00094632" w:rsidP="00094632">
      <w:pPr>
        <w:rPr>
          <w:rFonts w:ascii="Arial" w:hAnsi="Arial" w:cs="Arial"/>
          <w:b/>
          <w:sz w:val="24"/>
        </w:rPr>
      </w:pPr>
      <w:r>
        <w:rPr>
          <w:rFonts w:ascii="Arial" w:hAnsi="Arial" w:cs="Arial"/>
          <w:b/>
          <w:color w:val="0000FF"/>
          <w:sz w:val="24"/>
        </w:rPr>
        <w:t>RP-232264</w:t>
      </w:r>
      <w:r>
        <w:rPr>
          <w:rFonts w:ascii="Arial" w:hAnsi="Arial" w:cs="Arial"/>
          <w:b/>
          <w:color w:val="0000FF"/>
          <w:sz w:val="24"/>
        </w:rPr>
        <w:tab/>
      </w:r>
      <w:r>
        <w:rPr>
          <w:rFonts w:ascii="Arial" w:hAnsi="Arial" w:cs="Arial"/>
          <w:b/>
          <w:sz w:val="24"/>
        </w:rPr>
        <w:t>Multi-carrier enhancements for Rel-19</w:t>
      </w:r>
    </w:p>
    <w:p w14:paraId="067A3E8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BC8B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31610" w14:textId="77777777" w:rsidR="00094632" w:rsidRDefault="00094632" w:rsidP="00094632">
      <w:pPr>
        <w:rPr>
          <w:rFonts w:ascii="Arial" w:hAnsi="Arial" w:cs="Arial"/>
          <w:b/>
          <w:sz w:val="24"/>
        </w:rPr>
      </w:pPr>
      <w:r>
        <w:rPr>
          <w:rFonts w:ascii="Arial" w:hAnsi="Arial" w:cs="Arial"/>
          <w:b/>
          <w:color w:val="0000FF"/>
          <w:sz w:val="24"/>
        </w:rPr>
        <w:t>RP-232326</w:t>
      </w:r>
      <w:r>
        <w:rPr>
          <w:rFonts w:ascii="Arial" w:hAnsi="Arial" w:cs="Arial"/>
          <w:b/>
          <w:color w:val="0000FF"/>
          <w:sz w:val="24"/>
        </w:rPr>
        <w:tab/>
      </w:r>
      <w:r>
        <w:rPr>
          <w:rFonts w:ascii="Arial" w:hAnsi="Arial" w:cs="Arial"/>
          <w:b/>
          <w:sz w:val="24"/>
        </w:rPr>
        <w:t>[RAN1-led] Multi-Carrier Enhancements</w:t>
      </w:r>
    </w:p>
    <w:p w14:paraId="7EB23C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BD63CD" w14:textId="77777777" w:rsidR="00094632" w:rsidRDefault="00094632" w:rsidP="00094632">
      <w:pPr>
        <w:rPr>
          <w:rFonts w:ascii="Arial" w:hAnsi="Arial" w:cs="Arial"/>
          <w:b/>
        </w:rPr>
      </w:pPr>
      <w:r>
        <w:rPr>
          <w:rFonts w:ascii="Arial" w:hAnsi="Arial" w:cs="Arial"/>
          <w:b/>
        </w:rPr>
        <w:t xml:space="preserve">Abstract: </w:t>
      </w:r>
    </w:p>
    <w:p w14:paraId="7AAA6425" w14:textId="77777777" w:rsidR="00094632" w:rsidRDefault="00094632" w:rsidP="00094632">
      <w:r>
        <w:t>Update of RWS-230114, RWS-230115</w:t>
      </w:r>
    </w:p>
    <w:p w14:paraId="75D0D3E1" w14:textId="77777777" w:rsidR="00094632" w:rsidRDefault="00094632" w:rsidP="00094632"/>
    <w:p w14:paraId="675D4311" w14:textId="77777777" w:rsidR="00094632" w:rsidRDefault="00094632" w:rsidP="00094632">
      <w:r>
        <w:t>1) Agile Carrier Switching for RedCap UE under current complexity envelope (High priority)</w:t>
      </w:r>
    </w:p>
    <w:p w14:paraId="7FE2C567" w14:textId="77777777" w:rsidR="00094632" w:rsidRDefault="00094632" w:rsidP="00094632"/>
    <w:p w14:paraId="39BC05A4" w14:textId="77777777" w:rsidR="00094632" w:rsidRDefault="00094632" w:rsidP="00094632">
      <w:r>
        <w:t>2) 2-stage DCI to address PDCCH blockage issue with current MC-DCI design</w:t>
      </w:r>
    </w:p>
    <w:p w14:paraId="7D313CEA" w14:textId="77777777" w:rsidR="00094632" w:rsidRDefault="00094632" w:rsidP="00094632"/>
    <w:p w14:paraId="64FAE321" w14:textId="77777777" w:rsidR="00094632" w:rsidRDefault="00094632" w:rsidP="00094632">
      <w:r>
        <w:t>3) multi-carrier cell to address slow carrier activati</w:t>
      </w:r>
    </w:p>
    <w:p w14:paraId="07E848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78760" w14:textId="77777777" w:rsidR="00094632" w:rsidRDefault="00094632" w:rsidP="00094632">
      <w:pPr>
        <w:rPr>
          <w:rFonts w:ascii="Arial" w:hAnsi="Arial" w:cs="Arial"/>
          <w:b/>
          <w:sz w:val="24"/>
        </w:rPr>
      </w:pPr>
      <w:r>
        <w:rPr>
          <w:rFonts w:ascii="Arial" w:hAnsi="Arial" w:cs="Arial"/>
          <w:b/>
          <w:color w:val="0000FF"/>
          <w:sz w:val="24"/>
        </w:rPr>
        <w:t>RP-232432</w:t>
      </w:r>
      <w:r>
        <w:rPr>
          <w:rFonts w:ascii="Arial" w:hAnsi="Arial" w:cs="Arial"/>
          <w:b/>
          <w:color w:val="0000FF"/>
          <w:sz w:val="24"/>
        </w:rPr>
        <w:tab/>
      </w:r>
      <w:r>
        <w:rPr>
          <w:rFonts w:ascii="Arial" w:hAnsi="Arial" w:cs="Arial"/>
          <w:b/>
          <w:sz w:val="24"/>
        </w:rPr>
        <w:t>Multi-carrier enhancements in Rel-19</w:t>
      </w:r>
    </w:p>
    <w:p w14:paraId="0881517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China Unicom, New H3C, TCL Communication, xiaomi</w:t>
      </w:r>
    </w:p>
    <w:p w14:paraId="641EB8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9C38" w14:textId="77777777" w:rsidR="00094632" w:rsidRDefault="00094632" w:rsidP="00094632">
      <w:pPr>
        <w:rPr>
          <w:rFonts w:ascii="Arial" w:hAnsi="Arial" w:cs="Arial"/>
          <w:b/>
          <w:sz w:val="24"/>
        </w:rPr>
      </w:pPr>
      <w:r>
        <w:rPr>
          <w:rFonts w:ascii="Arial" w:hAnsi="Arial" w:cs="Arial"/>
          <w:b/>
          <w:color w:val="0000FF"/>
          <w:sz w:val="24"/>
        </w:rPr>
        <w:t>RP-232575</w:t>
      </w:r>
      <w:r>
        <w:rPr>
          <w:rFonts w:ascii="Arial" w:hAnsi="Arial" w:cs="Arial"/>
          <w:b/>
          <w:color w:val="0000FF"/>
          <w:sz w:val="24"/>
        </w:rPr>
        <w:tab/>
      </w:r>
      <w:r>
        <w:rPr>
          <w:rFonts w:ascii="Arial" w:hAnsi="Arial" w:cs="Arial"/>
          <w:b/>
          <w:sz w:val="24"/>
        </w:rPr>
        <w:t xml:space="preserve">Fragmented carriers in the DL </w:t>
      </w:r>
    </w:p>
    <w:p w14:paraId="4B96BE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71142A45" w14:textId="77777777" w:rsidR="00094632" w:rsidRDefault="00094632" w:rsidP="00094632">
      <w:pPr>
        <w:rPr>
          <w:rFonts w:ascii="Arial" w:hAnsi="Arial" w:cs="Arial"/>
          <w:b/>
        </w:rPr>
      </w:pPr>
      <w:r>
        <w:rPr>
          <w:rFonts w:ascii="Arial" w:hAnsi="Arial" w:cs="Arial"/>
          <w:b/>
        </w:rPr>
        <w:t xml:space="preserve">Abstract: </w:t>
      </w:r>
    </w:p>
    <w:p w14:paraId="2DA68EA1" w14:textId="77777777" w:rsidR="00094632" w:rsidRDefault="00094632" w:rsidP="00094632">
      <w:r>
        <w:t xml:space="preserve">A proposal for Rel-19 study item on fragmented carrier enhancements. </w:t>
      </w:r>
    </w:p>
    <w:p w14:paraId="69BA90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RP-232649</w:t>
      </w:r>
      <w:r>
        <w:rPr>
          <w:color w:val="993300"/>
          <w:u w:val="single"/>
        </w:rPr>
        <w:t>.</w:t>
      </w:r>
    </w:p>
    <w:p w14:paraId="3539F872" w14:textId="77777777" w:rsidR="00094632" w:rsidRDefault="00094632" w:rsidP="00094632">
      <w:pPr>
        <w:rPr>
          <w:rFonts w:ascii="Arial" w:hAnsi="Arial" w:cs="Arial"/>
          <w:b/>
          <w:sz w:val="24"/>
        </w:rPr>
      </w:pPr>
      <w:r>
        <w:rPr>
          <w:rFonts w:ascii="Arial" w:hAnsi="Arial" w:cs="Arial"/>
          <w:b/>
          <w:color w:val="0000FF"/>
          <w:sz w:val="24"/>
        </w:rPr>
        <w:t>RP-232649</w:t>
      </w:r>
      <w:r>
        <w:rPr>
          <w:rFonts w:ascii="Arial" w:hAnsi="Arial" w:cs="Arial"/>
          <w:b/>
          <w:color w:val="0000FF"/>
          <w:sz w:val="24"/>
        </w:rPr>
        <w:tab/>
      </w:r>
      <w:r>
        <w:rPr>
          <w:rFonts w:ascii="Arial" w:hAnsi="Arial" w:cs="Arial"/>
          <w:b/>
          <w:sz w:val="24"/>
        </w:rPr>
        <w:t xml:space="preserve">Fragmented carriers in the DL </w:t>
      </w:r>
    </w:p>
    <w:p w14:paraId="0BFD0F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T-Mobile</w:t>
      </w:r>
    </w:p>
    <w:p w14:paraId="06370CD7" w14:textId="77777777" w:rsidR="00094632" w:rsidRDefault="00094632" w:rsidP="00094632">
      <w:pPr>
        <w:rPr>
          <w:color w:val="808080"/>
        </w:rPr>
      </w:pPr>
      <w:r>
        <w:rPr>
          <w:color w:val="808080"/>
        </w:rPr>
        <w:t>(Replaces RP-232575)</w:t>
      </w:r>
    </w:p>
    <w:p w14:paraId="08F4408B" w14:textId="77777777" w:rsidR="00094632" w:rsidRDefault="00094632" w:rsidP="00094632">
      <w:pPr>
        <w:rPr>
          <w:rFonts w:ascii="Arial" w:hAnsi="Arial" w:cs="Arial"/>
          <w:b/>
        </w:rPr>
      </w:pPr>
      <w:r>
        <w:rPr>
          <w:rFonts w:ascii="Arial" w:hAnsi="Arial" w:cs="Arial"/>
          <w:b/>
        </w:rPr>
        <w:t xml:space="preserve">Discussion: </w:t>
      </w:r>
    </w:p>
    <w:p w14:paraId="1D5CBCF6" w14:textId="77777777" w:rsidR="00094632" w:rsidRDefault="00094632" w:rsidP="00094632">
      <w:r>
        <w:t>Telus: also Telstra Limited, US Cellular Corporation, Nokia, Nokia Shanghai Bell are supporting RP-232649</w:t>
      </w:r>
    </w:p>
    <w:p w14:paraId="09C9E0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89674" w14:textId="7203292A" w:rsidR="00094632" w:rsidRDefault="00094632" w:rsidP="00BB479A">
      <w:pPr>
        <w:pStyle w:val="Heading5"/>
      </w:pPr>
      <w:bookmarkStart w:id="134" w:name="_Toc146566503"/>
      <w:bookmarkStart w:id="135" w:name="_Toc150626321"/>
      <w:r>
        <w:lastRenderedPageBreak/>
        <w:t>8</w:t>
      </w:r>
      <w:r w:rsidR="00BB479A">
        <w:t>A</w:t>
      </w:r>
      <w:r>
        <w:t>.2.12.3</w:t>
      </w:r>
      <w:r>
        <w:tab/>
        <w:t>Coverage Enhancements</w:t>
      </w:r>
      <w:bookmarkEnd w:id="134"/>
      <w:bookmarkEnd w:id="135"/>
    </w:p>
    <w:p w14:paraId="7EA09DA7" w14:textId="77777777" w:rsidR="00094632" w:rsidRDefault="00094632" w:rsidP="00094632">
      <w:pPr>
        <w:rPr>
          <w:rFonts w:ascii="Arial" w:hAnsi="Arial" w:cs="Arial"/>
          <w:b/>
          <w:sz w:val="24"/>
        </w:rPr>
      </w:pPr>
      <w:r>
        <w:rPr>
          <w:rFonts w:ascii="Arial" w:hAnsi="Arial" w:cs="Arial"/>
          <w:b/>
          <w:color w:val="0000FF"/>
          <w:sz w:val="24"/>
        </w:rPr>
        <w:t>RP-231557</w:t>
      </w:r>
      <w:r>
        <w:rPr>
          <w:rFonts w:ascii="Arial" w:hAnsi="Arial" w:cs="Arial"/>
          <w:b/>
          <w:color w:val="0000FF"/>
          <w:sz w:val="24"/>
        </w:rPr>
        <w:tab/>
      </w:r>
      <w:r>
        <w:rPr>
          <w:rFonts w:ascii="Arial" w:hAnsi="Arial" w:cs="Arial"/>
          <w:b/>
          <w:sz w:val="24"/>
        </w:rPr>
        <w:t>Views on scope for NR Coverage enhancements in Rel-19</w:t>
      </w:r>
    </w:p>
    <w:p w14:paraId="72CD14B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A187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F88EF" w14:textId="77777777" w:rsidR="00094632" w:rsidRDefault="00094632" w:rsidP="00094632">
      <w:pPr>
        <w:rPr>
          <w:rFonts w:ascii="Arial" w:hAnsi="Arial" w:cs="Arial"/>
          <w:b/>
          <w:sz w:val="24"/>
        </w:rPr>
      </w:pPr>
      <w:r>
        <w:rPr>
          <w:rFonts w:ascii="Arial" w:hAnsi="Arial" w:cs="Arial"/>
          <w:b/>
          <w:color w:val="0000FF"/>
          <w:sz w:val="24"/>
        </w:rPr>
        <w:t>RP-231708</w:t>
      </w:r>
      <w:r>
        <w:rPr>
          <w:rFonts w:ascii="Arial" w:hAnsi="Arial" w:cs="Arial"/>
          <w:b/>
          <w:color w:val="0000FF"/>
          <w:sz w:val="24"/>
        </w:rPr>
        <w:tab/>
      </w:r>
      <w:r>
        <w:rPr>
          <w:rFonts w:ascii="Arial" w:hAnsi="Arial" w:cs="Arial"/>
          <w:b/>
          <w:sz w:val="24"/>
        </w:rPr>
        <w:t>Coverage enhancements in Rel-19</w:t>
      </w:r>
    </w:p>
    <w:p w14:paraId="27C5000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B9E15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RP-232599</w:t>
      </w:r>
      <w:r>
        <w:rPr>
          <w:color w:val="993300"/>
          <w:u w:val="single"/>
        </w:rPr>
        <w:t>.</w:t>
      </w:r>
    </w:p>
    <w:p w14:paraId="0AB0B794" w14:textId="77777777" w:rsidR="00094632" w:rsidRDefault="00094632" w:rsidP="00094632">
      <w:pPr>
        <w:rPr>
          <w:rFonts w:ascii="Arial" w:hAnsi="Arial" w:cs="Arial"/>
          <w:b/>
          <w:sz w:val="24"/>
        </w:rPr>
      </w:pPr>
      <w:r>
        <w:rPr>
          <w:rFonts w:ascii="Arial" w:hAnsi="Arial" w:cs="Arial"/>
          <w:b/>
          <w:color w:val="0000FF"/>
          <w:sz w:val="24"/>
        </w:rPr>
        <w:t>RP-232599</w:t>
      </w:r>
      <w:r>
        <w:rPr>
          <w:rFonts w:ascii="Arial" w:hAnsi="Arial" w:cs="Arial"/>
          <w:b/>
          <w:color w:val="0000FF"/>
          <w:sz w:val="24"/>
        </w:rPr>
        <w:tab/>
      </w:r>
      <w:r>
        <w:rPr>
          <w:rFonts w:ascii="Arial" w:hAnsi="Arial" w:cs="Arial"/>
          <w:b/>
          <w:sz w:val="24"/>
        </w:rPr>
        <w:t>Coverage enhancements in Rel-19</w:t>
      </w:r>
    </w:p>
    <w:p w14:paraId="387F66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China Telecom</w:t>
      </w:r>
    </w:p>
    <w:p w14:paraId="0A89769C" w14:textId="77777777" w:rsidR="00094632" w:rsidRDefault="00094632" w:rsidP="00094632">
      <w:pPr>
        <w:rPr>
          <w:color w:val="808080"/>
        </w:rPr>
      </w:pPr>
      <w:r>
        <w:rPr>
          <w:color w:val="808080"/>
        </w:rPr>
        <w:t>(Replaces RP-231708)</w:t>
      </w:r>
    </w:p>
    <w:p w14:paraId="569800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F1464" w14:textId="77777777" w:rsidR="00094632" w:rsidRDefault="00094632" w:rsidP="00094632">
      <w:pPr>
        <w:rPr>
          <w:rFonts w:ascii="Arial" w:hAnsi="Arial" w:cs="Arial"/>
          <w:b/>
          <w:sz w:val="24"/>
        </w:rPr>
      </w:pPr>
      <w:r>
        <w:rPr>
          <w:rFonts w:ascii="Arial" w:hAnsi="Arial" w:cs="Arial"/>
          <w:b/>
          <w:color w:val="0000FF"/>
          <w:sz w:val="24"/>
        </w:rPr>
        <w:t>RP-231782</w:t>
      </w:r>
      <w:r>
        <w:rPr>
          <w:rFonts w:ascii="Arial" w:hAnsi="Arial" w:cs="Arial"/>
          <w:b/>
          <w:color w:val="0000FF"/>
          <w:sz w:val="24"/>
        </w:rPr>
        <w:tab/>
      </w:r>
      <w:r>
        <w:rPr>
          <w:rFonts w:ascii="Arial" w:hAnsi="Arial" w:cs="Arial"/>
          <w:b/>
          <w:sz w:val="24"/>
        </w:rPr>
        <w:t>Discussion on coverage enhancement in Rel19</w:t>
      </w:r>
    </w:p>
    <w:p w14:paraId="7A9DF9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9796D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17F74" w14:textId="77777777" w:rsidR="00094632" w:rsidRDefault="00094632" w:rsidP="00094632">
      <w:pPr>
        <w:rPr>
          <w:rFonts w:ascii="Arial" w:hAnsi="Arial" w:cs="Arial"/>
          <w:b/>
          <w:sz w:val="24"/>
        </w:rPr>
      </w:pPr>
      <w:r>
        <w:rPr>
          <w:rFonts w:ascii="Arial" w:hAnsi="Arial" w:cs="Arial"/>
          <w:b/>
          <w:color w:val="0000FF"/>
          <w:sz w:val="24"/>
        </w:rPr>
        <w:t>RP-231801</w:t>
      </w:r>
      <w:r>
        <w:rPr>
          <w:rFonts w:ascii="Arial" w:hAnsi="Arial" w:cs="Arial"/>
          <w:b/>
          <w:color w:val="0000FF"/>
          <w:sz w:val="24"/>
        </w:rPr>
        <w:tab/>
      </w:r>
      <w:r>
        <w:rPr>
          <w:rFonts w:ascii="Arial" w:hAnsi="Arial" w:cs="Arial"/>
          <w:b/>
          <w:sz w:val="24"/>
        </w:rPr>
        <w:t>Rel-19 NR coverage enhancements (RAN1-led)</w:t>
      </w:r>
    </w:p>
    <w:p w14:paraId="37337D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6CFFB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7002" w14:textId="77777777" w:rsidR="00094632" w:rsidRDefault="00094632" w:rsidP="00094632">
      <w:pPr>
        <w:rPr>
          <w:rFonts w:ascii="Arial" w:hAnsi="Arial" w:cs="Arial"/>
          <w:b/>
          <w:sz w:val="24"/>
        </w:rPr>
      </w:pPr>
      <w:r>
        <w:rPr>
          <w:rFonts w:ascii="Arial" w:hAnsi="Arial" w:cs="Arial"/>
          <w:b/>
          <w:color w:val="0000FF"/>
          <w:sz w:val="24"/>
        </w:rPr>
        <w:t>RP-231912</w:t>
      </w:r>
      <w:r>
        <w:rPr>
          <w:rFonts w:ascii="Arial" w:hAnsi="Arial" w:cs="Arial"/>
          <w:b/>
          <w:color w:val="0000FF"/>
          <w:sz w:val="24"/>
        </w:rPr>
        <w:tab/>
      </w:r>
      <w:r>
        <w:rPr>
          <w:rFonts w:ascii="Arial" w:hAnsi="Arial" w:cs="Arial"/>
          <w:b/>
          <w:sz w:val="24"/>
        </w:rPr>
        <w:t>UL coverage enhancements for Rel-19</w:t>
      </w:r>
    </w:p>
    <w:p w14:paraId="64C7F1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959B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A1EC" w14:textId="77777777" w:rsidR="00094632" w:rsidRDefault="00094632" w:rsidP="00094632">
      <w:pPr>
        <w:rPr>
          <w:rFonts w:ascii="Arial" w:hAnsi="Arial" w:cs="Arial"/>
          <w:b/>
          <w:sz w:val="24"/>
        </w:rPr>
      </w:pPr>
      <w:r>
        <w:rPr>
          <w:rFonts w:ascii="Arial" w:hAnsi="Arial" w:cs="Arial"/>
          <w:b/>
          <w:color w:val="0000FF"/>
          <w:sz w:val="24"/>
        </w:rPr>
        <w:t>RP-231950</w:t>
      </w:r>
      <w:r>
        <w:rPr>
          <w:rFonts w:ascii="Arial" w:hAnsi="Arial" w:cs="Arial"/>
          <w:b/>
          <w:color w:val="0000FF"/>
          <w:sz w:val="24"/>
        </w:rPr>
        <w:tab/>
      </w:r>
      <w:r>
        <w:rPr>
          <w:rFonts w:ascii="Arial" w:hAnsi="Arial" w:cs="Arial"/>
          <w:b/>
          <w:sz w:val="24"/>
        </w:rPr>
        <w:t>On Coverage enhancements</w:t>
      </w:r>
    </w:p>
    <w:p w14:paraId="43BABE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E210C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53731" w14:textId="77777777" w:rsidR="00094632" w:rsidRDefault="00094632" w:rsidP="00094632">
      <w:pPr>
        <w:rPr>
          <w:rFonts w:ascii="Arial" w:hAnsi="Arial" w:cs="Arial"/>
          <w:b/>
          <w:sz w:val="24"/>
        </w:rPr>
      </w:pPr>
      <w:r>
        <w:rPr>
          <w:rFonts w:ascii="Arial" w:hAnsi="Arial" w:cs="Arial"/>
          <w:b/>
          <w:color w:val="0000FF"/>
          <w:sz w:val="24"/>
        </w:rPr>
        <w:t>RP-231992</w:t>
      </w:r>
      <w:r>
        <w:rPr>
          <w:rFonts w:ascii="Arial" w:hAnsi="Arial" w:cs="Arial"/>
          <w:b/>
          <w:color w:val="0000FF"/>
          <w:sz w:val="24"/>
        </w:rPr>
        <w:tab/>
      </w:r>
      <w:r>
        <w:rPr>
          <w:rFonts w:ascii="Arial" w:hAnsi="Arial" w:cs="Arial"/>
          <w:b/>
          <w:sz w:val="24"/>
        </w:rPr>
        <w:t>Views on Rel-19 Coverage Enhancements</w:t>
      </w:r>
    </w:p>
    <w:p w14:paraId="688304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55B26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F9FCF" w14:textId="77777777" w:rsidR="00094632" w:rsidRDefault="00094632" w:rsidP="00094632">
      <w:pPr>
        <w:rPr>
          <w:rFonts w:ascii="Arial" w:hAnsi="Arial" w:cs="Arial"/>
          <w:b/>
          <w:sz w:val="24"/>
        </w:rPr>
      </w:pPr>
      <w:r>
        <w:rPr>
          <w:rFonts w:ascii="Arial" w:hAnsi="Arial" w:cs="Arial"/>
          <w:b/>
          <w:color w:val="0000FF"/>
          <w:sz w:val="24"/>
        </w:rPr>
        <w:t>RP-232069</w:t>
      </w:r>
      <w:r>
        <w:rPr>
          <w:rFonts w:ascii="Arial" w:hAnsi="Arial" w:cs="Arial"/>
          <w:b/>
          <w:color w:val="0000FF"/>
          <w:sz w:val="24"/>
        </w:rPr>
        <w:tab/>
      </w:r>
      <w:r>
        <w:rPr>
          <w:rFonts w:ascii="Arial" w:hAnsi="Arial" w:cs="Arial"/>
          <w:b/>
          <w:sz w:val="24"/>
        </w:rPr>
        <w:t>Rel-19 coverage enhancement</w:t>
      </w:r>
    </w:p>
    <w:p w14:paraId="7C328EE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AA22C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9AEAE" w14:textId="77777777" w:rsidR="00094632" w:rsidRDefault="00094632" w:rsidP="00094632">
      <w:pPr>
        <w:rPr>
          <w:rFonts w:ascii="Arial" w:hAnsi="Arial" w:cs="Arial"/>
          <w:b/>
          <w:sz w:val="24"/>
        </w:rPr>
      </w:pPr>
      <w:r>
        <w:rPr>
          <w:rFonts w:ascii="Arial" w:hAnsi="Arial" w:cs="Arial"/>
          <w:b/>
          <w:color w:val="0000FF"/>
          <w:sz w:val="24"/>
        </w:rPr>
        <w:lastRenderedPageBreak/>
        <w:t>RP-232084</w:t>
      </w:r>
      <w:r>
        <w:rPr>
          <w:rFonts w:ascii="Arial" w:hAnsi="Arial" w:cs="Arial"/>
          <w:b/>
          <w:color w:val="0000FF"/>
          <w:sz w:val="24"/>
        </w:rPr>
        <w:tab/>
      </w:r>
      <w:r>
        <w:rPr>
          <w:rFonts w:ascii="Arial" w:hAnsi="Arial" w:cs="Arial"/>
          <w:b/>
          <w:sz w:val="24"/>
        </w:rPr>
        <w:t>Views on Rel-19 UL Coverage Enhancement</w:t>
      </w:r>
    </w:p>
    <w:p w14:paraId="0EFF31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F2C81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CBB11" w14:textId="77777777" w:rsidR="00094632" w:rsidRDefault="00094632" w:rsidP="00094632">
      <w:pPr>
        <w:rPr>
          <w:rFonts w:ascii="Arial" w:hAnsi="Arial" w:cs="Arial"/>
          <w:b/>
          <w:sz w:val="24"/>
        </w:rPr>
      </w:pPr>
      <w:r>
        <w:rPr>
          <w:rFonts w:ascii="Arial" w:hAnsi="Arial" w:cs="Arial"/>
          <w:b/>
          <w:color w:val="0000FF"/>
          <w:sz w:val="24"/>
        </w:rPr>
        <w:t>RP-232147</w:t>
      </w:r>
      <w:r>
        <w:rPr>
          <w:rFonts w:ascii="Arial" w:hAnsi="Arial" w:cs="Arial"/>
          <w:b/>
          <w:color w:val="0000FF"/>
          <w:sz w:val="24"/>
        </w:rPr>
        <w:tab/>
      </w:r>
      <w:r>
        <w:rPr>
          <w:rFonts w:ascii="Arial" w:hAnsi="Arial" w:cs="Arial"/>
          <w:b/>
          <w:sz w:val="24"/>
        </w:rPr>
        <w:t>Views on Rel-19 Coverage enhancements</w:t>
      </w:r>
    </w:p>
    <w:p w14:paraId="61213F2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37FF1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F78F0" w14:textId="77777777" w:rsidR="00094632" w:rsidRDefault="00094632" w:rsidP="00094632">
      <w:pPr>
        <w:rPr>
          <w:rFonts w:ascii="Arial" w:hAnsi="Arial" w:cs="Arial"/>
          <w:b/>
          <w:sz w:val="24"/>
        </w:rPr>
      </w:pPr>
      <w:r>
        <w:rPr>
          <w:rFonts w:ascii="Arial" w:hAnsi="Arial" w:cs="Arial"/>
          <w:b/>
          <w:color w:val="0000FF"/>
          <w:sz w:val="24"/>
        </w:rPr>
        <w:t>RP-232181</w:t>
      </w:r>
      <w:r>
        <w:rPr>
          <w:rFonts w:ascii="Arial" w:hAnsi="Arial" w:cs="Arial"/>
          <w:b/>
          <w:color w:val="0000FF"/>
          <w:sz w:val="24"/>
        </w:rPr>
        <w:tab/>
      </w:r>
      <w:r>
        <w:rPr>
          <w:rFonts w:ascii="Arial" w:hAnsi="Arial" w:cs="Arial"/>
          <w:b/>
          <w:sz w:val="24"/>
        </w:rPr>
        <w:t>Views on UL coverage enhancements in Rel-19</w:t>
      </w:r>
    </w:p>
    <w:p w14:paraId="457F897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C9AB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4906" w14:textId="77777777" w:rsidR="00094632" w:rsidRDefault="00094632" w:rsidP="00094632">
      <w:pPr>
        <w:rPr>
          <w:rFonts w:ascii="Arial" w:hAnsi="Arial" w:cs="Arial"/>
          <w:b/>
          <w:sz w:val="24"/>
        </w:rPr>
      </w:pPr>
      <w:r>
        <w:rPr>
          <w:rFonts w:ascii="Arial" w:hAnsi="Arial" w:cs="Arial"/>
          <w:b/>
          <w:color w:val="0000FF"/>
          <w:sz w:val="24"/>
        </w:rPr>
        <w:t>RP-232221</w:t>
      </w:r>
      <w:r>
        <w:rPr>
          <w:rFonts w:ascii="Arial" w:hAnsi="Arial" w:cs="Arial"/>
          <w:b/>
          <w:color w:val="0000FF"/>
          <w:sz w:val="24"/>
        </w:rPr>
        <w:tab/>
      </w:r>
      <w:r>
        <w:rPr>
          <w:rFonts w:ascii="Arial" w:hAnsi="Arial" w:cs="Arial"/>
          <w:b/>
          <w:sz w:val="24"/>
        </w:rPr>
        <w:t>Discussion on Rel-19 Coverage Enhancement</w:t>
      </w:r>
    </w:p>
    <w:p w14:paraId="349068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30725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5ED8" w14:textId="77777777" w:rsidR="00094632" w:rsidRDefault="00094632" w:rsidP="00094632">
      <w:pPr>
        <w:rPr>
          <w:rFonts w:ascii="Arial" w:hAnsi="Arial" w:cs="Arial"/>
          <w:b/>
          <w:sz w:val="24"/>
        </w:rPr>
      </w:pPr>
      <w:r>
        <w:rPr>
          <w:rFonts w:ascii="Arial" w:hAnsi="Arial" w:cs="Arial"/>
          <w:b/>
          <w:color w:val="0000FF"/>
          <w:sz w:val="24"/>
        </w:rPr>
        <w:t>RP-232265</w:t>
      </w:r>
      <w:r>
        <w:rPr>
          <w:rFonts w:ascii="Arial" w:hAnsi="Arial" w:cs="Arial"/>
          <w:b/>
          <w:color w:val="0000FF"/>
          <w:sz w:val="24"/>
        </w:rPr>
        <w:tab/>
      </w:r>
      <w:r>
        <w:rPr>
          <w:rFonts w:ascii="Arial" w:hAnsi="Arial" w:cs="Arial"/>
          <w:b/>
          <w:sz w:val="24"/>
        </w:rPr>
        <w:t>NR coverage enhancements for Rel-19</w:t>
      </w:r>
    </w:p>
    <w:p w14:paraId="3B9C66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CBFE2" w14:textId="77777777" w:rsidR="00094632" w:rsidRDefault="00094632" w:rsidP="00094632">
      <w:pPr>
        <w:rPr>
          <w:rFonts w:ascii="Arial" w:hAnsi="Arial" w:cs="Arial"/>
          <w:b/>
        </w:rPr>
      </w:pPr>
      <w:r>
        <w:rPr>
          <w:rFonts w:ascii="Arial" w:hAnsi="Arial" w:cs="Arial"/>
          <w:b/>
        </w:rPr>
        <w:t xml:space="preserve">Discussion: </w:t>
      </w:r>
    </w:p>
    <w:p w14:paraId="3BFA3FA8" w14:textId="77777777" w:rsidR="00094632" w:rsidRDefault="00094632" w:rsidP="00094632">
      <w:r>
        <w:t>NTT DOCOMO: supports coverage enhancement but 0.5 TU is enough, need to focus</w:t>
      </w:r>
    </w:p>
    <w:p w14:paraId="0A68E1EE" w14:textId="77777777" w:rsidR="00094632" w:rsidRDefault="00094632" w:rsidP="00094632">
      <w:r>
        <w:t>Verizon: access is most important for coverage enhancement</w:t>
      </w:r>
    </w:p>
    <w:p w14:paraId="74B02F64" w14:textId="77777777" w:rsidR="00094632" w:rsidRDefault="00094632" w:rsidP="00094632">
      <w:r>
        <w:t>Orange, Vodafone: coverage enhancement is important for us</w:t>
      </w:r>
    </w:p>
    <w:p w14:paraId="2616F78E" w14:textId="77777777" w:rsidR="00094632" w:rsidRDefault="00094632" w:rsidP="00094632">
      <w:r>
        <w:t>KDDI: some carrier enhancements still needed</w:t>
      </w:r>
    </w:p>
    <w:p w14:paraId="5A23CF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DA984" w14:textId="77777777" w:rsidR="00094632" w:rsidRDefault="00094632" w:rsidP="00094632">
      <w:pPr>
        <w:rPr>
          <w:rFonts w:ascii="Arial" w:hAnsi="Arial" w:cs="Arial"/>
          <w:b/>
          <w:sz w:val="24"/>
        </w:rPr>
      </w:pPr>
      <w:r>
        <w:rPr>
          <w:rFonts w:ascii="Arial" w:hAnsi="Arial" w:cs="Arial"/>
          <w:b/>
          <w:color w:val="0000FF"/>
          <w:sz w:val="24"/>
        </w:rPr>
        <w:t>RP-231740</w:t>
      </w:r>
      <w:r>
        <w:rPr>
          <w:rFonts w:ascii="Arial" w:hAnsi="Arial" w:cs="Arial"/>
          <w:b/>
          <w:color w:val="0000FF"/>
          <w:sz w:val="24"/>
        </w:rPr>
        <w:tab/>
      </w:r>
      <w:r>
        <w:rPr>
          <w:rFonts w:ascii="Arial" w:hAnsi="Arial" w:cs="Arial"/>
          <w:b/>
          <w:sz w:val="24"/>
        </w:rPr>
        <w:t>Study on Coverage Enhancements using RIS</w:t>
      </w:r>
    </w:p>
    <w:p w14:paraId="14BCF2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2FA6CE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6B38" w14:textId="77777777" w:rsidR="00094632" w:rsidRDefault="00094632" w:rsidP="00094632">
      <w:pPr>
        <w:rPr>
          <w:rFonts w:ascii="Arial" w:hAnsi="Arial" w:cs="Arial"/>
          <w:b/>
          <w:sz w:val="24"/>
        </w:rPr>
      </w:pPr>
      <w:r>
        <w:rPr>
          <w:rFonts w:ascii="Arial" w:hAnsi="Arial" w:cs="Arial"/>
          <w:b/>
          <w:color w:val="0000FF"/>
          <w:sz w:val="24"/>
        </w:rPr>
        <w:t>RP-232213</w:t>
      </w:r>
      <w:r>
        <w:rPr>
          <w:rFonts w:ascii="Arial" w:hAnsi="Arial" w:cs="Arial"/>
          <w:b/>
          <w:color w:val="0000FF"/>
          <w:sz w:val="24"/>
        </w:rPr>
        <w:tab/>
      </w:r>
      <w:r>
        <w:rPr>
          <w:rFonts w:ascii="Arial" w:hAnsi="Arial" w:cs="Arial"/>
          <w:b/>
          <w:sz w:val="24"/>
        </w:rPr>
        <w:t>Motivation for SI on IRS/RIS for coverage enhancements</w:t>
      </w:r>
    </w:p>
    <w:p w14:paraId="00D01E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4B1C04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EB694" w14:textId="13D5B364" w:rsidR="00094632" w:rsidRDefault="00094632" w:rsidP="00BB479A">
      <w:pPr>
        <w:pStyle w:val="Heading5"/>
      </w:pPr>
      <w:bookmarkStart w:id="136" w:name="_Toc146566504"/>
      <w:bookmarkStart w:id="137" w:name="_Toc150626322"/>
      <w:r>
        <w:t>8</w:t>
      </w:r>
      <w:r w:rsidR="00BB479A">
        <w:t>A</w:t>
      </w:r>
      <w:r>
        <w:t>.2.12.4</w:t>
      </w:r>
      <w:r>
        <w:tab/>
        <w:t>Positioning Enhancements</w:t>
      </w:r>
      <w:bookmarkEnd w:id="136"/>
      <w:bookmarkEnd w:id="137"/>
    </w:p>
    <w:p w14:paraId="570F0336" w14:textId="77777777" w:rsidR="00094632" w:rsidRDefault="00094632" w:rsidP="00094632">
      <w:pPr>
        <w:rPr>
          <w:rFonts w:ascii="Arial" w:hAnsi="Arial" w:cs="Arial"/>
          <w:b/>
          <w:sz w:val="24"/>
        </w:rPr>
      </w:pPr>
      <w:r>
        <w:rPr>
          <w:rFonts w:ascii="Arial" w:hAnsi="Arial" w:cs="Arial"/>
          <w:b/>
          <w:color w:val="0000FF"/>
          <w:sz w:val="24"/>
        </w:rPr>
        <w:t>RP-231564</w:t>
      </w:r>
      <w:r>
        <w:rPr>
          <w:rFonts w:ascii="Arial" w:hAnsi="Arial" w:cs="Arial"/>
          <w:b/>
          <w:color w:val="0000FF"/>
          <w:sz w:val="24"/>
        </w:rPr>
        <w:tab/>
      </w:r>
      <w:r>
        <w:rPr>
          <w:rFonts w:ascii="Arial" w:hAnsi="Arial" w:cs="Arial"/>
          <w:b/>
          <w:sz w:val="24"/>
        </w:rPr>
        <w:t>Introduction of A-GNSS support for NavIC L1 in NR</w:t>
      </w:r>
    </w:p>
    <w:p w14:paraId="75FB1857"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14:paraId="3CE1A6C2" w14:textId="77777777" w:rsidR="00094632" w:rsidRDefault="00094632" w:rsidP="00094632">
      <w:pPr>
        <w:rPr>
          <w:rFonts w:ascii="Arial" w:hAnsi="Arial" w:cs="Arial"/>
          <w:b/>
        </w:rPr>
      </w:pPr>
      <w:r>
        <w:rPr>
          <w:rFonts w:ascii="Arial" w:hAnsi="Arial" w:cs="Arial"/>
          <w:b/>
        </w:rPr>
        <w:lastRenderedPageBreak/>
        <w:t xml:space="preserve">Abstract: </w:t>
      </w:r>
    </w:p>
    <w:p w14:paraId="37C742B5" w14:textId="77777777" w:rsidR="00094632" w:rsidRDefault="00094632" w:rsidP="00094632">
      <w:r>
        <w:t>compare RP-231002</w:t>
      </w:r>
    </w:p>
    <w:p w14:paraId="7256F8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C773B" w14:textId="77777777" w:rsidR="00094632" w:rsidRDefault="00094632" w:rsidP="00094632">
      <w:pPr>
        <w:rPr>
          <w:rFonts w:ascii="Arial" w:hAnsi="Arial" w:cs="Arial"/>
          <w:b/>
          <w:sz w:val="24"/>
        </w:rPr>
      </w:pPr>
      <w:r>
        <w:rPr>
          <w:rFonts w:ascii="Arial" w:hAnsi="Arial" w:cs="Arial"/>
          <w:b/>
          <w:color w:val="0000FF"/>
          <w:sz w:val="24"/>
        </w:rPr>
        <w:t>RP-231976</w:t>
      </w:r>
      <w:r>
        <w:rPr>
          <w:rFonts w:ascii="Arial" w:hAnsi="Arial" w:cs="Arial"/>
          <w:b/>
          <w:color w:val="0000FF"/>
          <w:sz w:val="24"/>
        </w:rPr>
        <w:tab/>
      </w:r>
      <w:r>
        <w:rPr>
          <w:rFonts w:ascii="Arial" w:hAnsi="Arial" w:cs="Arial"/>
          <w:b/>
          <w:sz w:val="24"/>
        </w:rPr>
        <w:t>A-GNSS support for NavIC L1 band SPS in Release19</w:t>
      </w:r>
    </w:p>
    <w:p w14:paraId="60C6BD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CEWiT</w:t>
      </w:r>
    </w:p>
    <w:p w14:paraId="43729B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21D68" w14:textId="77777777" w:rsidR="00094632" w:rsidRDefault="00094632" w:rsidP="00094632">
      <w:pPr>
        <w:rPr>
          <w:rFonts w:ascii="Arial" w:hAnsi="Arial" w:cs="Arial"/>
          <w:b/>
          <w:sz w:val="24"/>
        </w:rPr>
      </w:pPr>
      <w:r>
        <w:rPr>
          <w:rFonts w:ascii="Arial" w:hAnsi="Arial" w:cs="Arial"/>
          <w:b/>
          <w:color w:val="0000FF"/>
          <w:sz w:val="24"/>
        </w:rPr>
        <w:t>RP-231709</w:t>
      </w:r>
      <w:r>
        <w:rPr>
          <w:rFonts w:ascii="Arial" w:hAnsi="Arial" w:cs="Arial"/>
          <w:b/>
          <w:color w:val="0000FF"/>
          <w:sz w:val="24"/>
        </w:rPr>
        <w:tab/>
      </w:r>
      <w:r>
        <w:rPr>
          <w:rFonts w:ascii="Arial" w:hAnsi="Arial" w:cs="Arial"/>
          <w:b/>
          <w:sz w:val="24"/>
        </w:rPr>
        <w:t>Positioning enhancements in Rel-19</w:t>
      </w:r>
    </w:p>
    <w:p w14:paraId="321EEB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74373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E95A2" w14:textId="77777777" w:rsidR="00094632" w:rsidRDefault="00094632" w:rsidP="00094632">
      <w:pPr>
        <w:rPr>
          <w:rFonts w:ascii="Arial" w:hAnsi="Arial" w:cs="Arial"/>
          <w:b/>
          <w:sz w:val="24"/>
        </w:rPr>
      </w:pPr>
      <w:r>
        <w:rPr>
          <w:rFonts w:ascii="Arial" w:hAnsi="Arial" w:cs="Arial"/>
          <w:b/>
          <w:color w:val="0000FF"/>
          <w:sz w:val="24"/>
        </w:rPr>
        <w:t>RP-231783</w:t>
      </w:r>
      <w:r>
        <w:rPr>
          <w:rFonts w:ascii="Arial" w:hAnsi="Arial" w:cs="Arial"/>
          <w:b/>
          <w:color w:val="0000FF"/>
          <w:sz w:val="24"/>
        </w:rPr>
        <w:tab/>
      </w:r>
      <w:r>
        <w:rPr>
          <w:rFonts w:ascii="Arial" w:hAnsi="Arial" w:cs="Arial"/>
          <w:b/>
          <w:sz w:val="24"/>
        </w:rPr>
        <w:t>Views on positioning enhancement in Rel-19</w:t>
      </w:r>
    </w:p>
    <w:p w14:paraId="277F1B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253B6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AD63" w14:textId="77777777" w:rsidR="00094632" w:rsidRDefault="00094632" w:rsidP="00094632">
      <w:pPr>
        <w:rPr>
          <w:rFonts w:ascii="Arial" w:hAnsi="Arial" w:cs="Arial"/>
          <w:b/>
          <w:sz w:val="24"/>
        </w:rPr>
      </w:pPr>
      <w:r>
        <w:rPr>
          <w:rFonts w:ascii="Arial" w:hAnsi="Arial" w:cs="Arial"/>
          <w:b/>
          <w:color w:val="0000FF"/>
          <w:sz w:val="24"/>
        </w:rPr>
        <w:t>RP-231802</w:t>
      </w:r>
      <w:r>
        <w:rPr>
          <w:rFonts w:ascii="Arial" w:hAnsi="Arial" w:cs="Arial"/>
          <w:b/>
          <w:color w:val="0000FF"/>
          <w:sz w:val="24"/>
        </w:rPr>
        <w:tab/>
      </w:r>
      <w:r>
        <w:rPr>
          <w:rFonts w:ascii="Arial" w:hAnsi="Arial" w:cs="Arial"/>
          <w:b/>
          <w:sz w:val="24"/>
        </w:rPr>
        <w:t>Rel-19 Positioning Enhancements (RAN1-led)</w:t>
      </w:r>
    </w:p>
    <w:p w14:paraId="6C6FA5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1BC7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AFD78" w14:textId="77777777" w:rsidR="00094632" w:rsidRDefault="00094632" w:rsidP="00094632">
      <w:pPr>
        <w:rPr>
          <w:rFonts w:ascii="Arial" w:hAnsi="Arial" w:cs="Arial"/>
          <w:b/>
          <w:sz w:val="24"/>
        </w:rPr>
      </w:pPr>
      <w:r>
        <w:rPr>
          <w:rFonts w:ascii="Arial" w:hAnsi="Arial" w:cs="Arial"/>
          <w:b/>
          <w:color w:val="0000FF"/>
          <w:sz w:val="24"/>
        </w:rPr>
        <w:t>RP-231878</w:t>
      </w:r>
      <w:r>
        <w:rPr>
          <w:rFonts w:ascii="Arial" w:hAnsi="Arial" w:cs="Arial"/>
          <w:b/>
          <w:color w:val="0000FF"/>
          <w:sz w:val="24"/>
        </w:rPr>
        <w:tab/>
      </w:r>
      <w:r>
        <w:rPr>
          <w:rFonts w:ascii="Arial" w:hAnsi="Arial" w:cs="Arial"/>
          <w:b/>
          <w:sz w:val="24"/>
        </w:rPr>
        <w:t>View on Rel-19 Positioning</w:t>
      </w:r>
    </w:p>
    <w:p w14:paraId="5C6AD3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5174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BBA6" w14:textId="77777777" w:rsidR="00094632" w:rsidRDefault="00094632" w:rsidP="00094632">
      <w:pPr>
        <w:rPr>
          <w:rFonts w:ascii="Arial" w:hAnsi="Arial" w:cs="Arial"/>
          <w:b/>
          <w:sz w:val="24"/>
        </w:rPr>
      </w:pPr>
      <w:r>
        <w:rPr>
          <w:rFonts w:ascii="Arial" w:hAnsi="Arial" w:cs="Arial"/>
          <w:b/>
          <w:color w:val="0000FF"/>
          <w:sz w:val="24"/>
        </w:rPr>
        <w:t>RP-231933</w:t>
      </w:r>
      <w:r>
        <w:rPr>
          <w:rFonts w:ascii="Arial" w:hAnsi="Arial" w:cs="Arial"/>
          <w:b/>
          <w:color w:val="0000FF"/>
          <w:sz w:val="24"/>
        </w:rPr>
        <w:tab/>
      </w:r>
      <w:r>
        <w:rPr>
          <w:rFonts w:ascii="Arial" w:hAnsi="Arial" w:cs="Arial"/>
          <w:b/>
          <w:sz w:val="24"/>
        </w:rPr>
        <w:t>Positioning enhancements in Rel-19</w:t>
      </w:r>
    </w:p>
    <w:p w14:paraId="651495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C9E3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C7EB" w14:textId="77777777" w:rsidR="00094632" w:rsidRDefault="00094632" w:rsidP="00094632">
      <w:pPr>
        <w:rPr>
          <w:rFonts w:ascii="Arial" w:hAnsi="Arial" w:cs="Arial"/>
          <w:b/>
          <w:sz w:val="24"/>
        </w:rPr>
      </w:pPr>
      <w:r>
        <w:rPr>
          <w:rFonts w:ascii="Arial" w:hAnsi="Arial" w:cs="Arial"/>
          <w:b/>
          <w:color w:val="0000FF"/>
          <w:sz w:val="24"/>
        </w:rPr>
        <w:t>RP-231943</w:t>
      </w:r>
      <w:r>
        <w:rPr>
          <w:rFonts w:ascii="Arial" w:hAnsi="Arial" w:cs="Arial"/>
          <w:b/>
          <w:color w:val="0000FF"/>
          <w:sz w:val="24"/>
        </w:rPr>
        <w:tab/>
      </w:r>
      <w:r>
        <w:rPr>
          <w:rFonts w:ascii="Arial" w:hAnsi="Arial" w:cs="Arial"/>
          <w:b/>
          <w:sz w:val="24"/>
        </w:rPr>
        <w:t>On positioning enhancements in Rel-19</w:t>
      </w:r>
    </w:p>
    <w:p w14:paraId="4CE83D6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88EA7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6D036" w14:textId="77777777" w:rsidR="00094632" w:rsidRDefault="00094632" w:rsidP="00094632">
      <w:pPr>
        <w:rPr>
          <w:rFonts w:ascii="Arial" w:hAnsi="Arial" w:cs="Arial"/>
          <w:b/>
          <w:sz w:val="24"/>
        </w:rPr>
      </w:pPr>
      <w:r>
        <w:rPr>
          <w:rFonts w:ascii="Arial" w:hAnsi="Arial" w:cs="Arial"/>
          <w:b/>
          <w:color w:val="0000FF"/>
          <w:sz w:val="24"/>
        </w:rPr>
        <w:t>RP-231993</w:t>
      </w:r>
      <w:r>
        <w:rPr>
          <w:rFonts w:ascii="Arial" w:hAnsi="Arial" w:cs="Arial"/>
          <w:b/>
          <w:color w:val="0000FF"/>
          <w:sz w:val="24"/>
        </w:rPr>
        <w:tab/>
      </w:r>
      <w:r>
        <w:rPr>
          <w:rFonts w:ascii="Arial" w:hAnsi="Arial" w:cs="Arial"/>
          <w:b/>
          <w:sz w:val="24"/>
        </w:rPr>
        <w:t>Views on Rel-19 Positioning Enhancements</w:t>
      </w:r>
    </w:p>
    <w:p w14:paraId="1BBE75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A78C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79073" w14:textId="77777777" w:rsidR="00094632" w:rsidRDefault="00094632" w:rsidP="00094632">
      <w:pPr>
        <w:rPr>
          <w:rFonts w:ascii="Arial" w:hAnsi="Arial" w:cs="Arial"/>
          <w:b/>
          <w:sz w:val="24"/>
        </w:rPr>
      </w:pPr>
      <w:r>
        <w:rPr>
          <w:rFonts w:ascii="Arial" w:hAnsi="Arial" w:cs="Arial"/>
          <w:b/>
          <w:color w:val="0000FF"/>
          <w:sz w:val="24"/>
        </w:rPr>
        <w:t>RP-232010</w:t>
      </w:r>
      <w:r>
        <w:rPr>
          <w:rFonts w:ascii="Arial" w:hAnsi="Arial" w:cs="Arial"/>
          <w:b/>
          <w:color w:val="0000FF"/>
          <w:sz w:val="24"/>
        </w:rPr>
        <w:tab/>
      </w:r>
      <w:r>
        <w:rPr>
          <w:rFonts w:ascii="Arial" w:hAnsi="Arial" w:cs="Arial"/>
          <w:b/>
          <w:sz w:val="24"/>
        </w:rPr>
        <w:t>Views on Rel-19 Positioning</w:t>
      </w:r>
    </w:p>
    <w:p w14:paraId="4F2D6A1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Electronics</w:t>
      </w:r>
    </w:p>
    <w:p w14:paraId="1C4CA850"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CD5E" w14:textId="77777777" w:rsidR="00094632" w:rsidRDefault="00094632" w:rsidP="00094632">
      <w:pPr>
        <w:rPr>
          <w:rFonts w:ascii="Arial" w:hAnsi="Arial" w:cs="Arial"/>
          <w:b/>
          <w:sz w:val="24"/>
        </w:rPr>
      </w:pPr>
      <w:r>
        <w:rPr>
          <w:rFonts w:ascii="Arial" w:hAnsi="Arial" w:cs="Arial"/>
          <w:b/>
          <w:color w:val="0000FF"/>
          <w:sz w:val="24"/>
        </w:rPr>
        <w:t>RP-232085</w:t>
      </w:r>
      <w:r>
        <w:rPr>
          <w:rFonts w:ascii="Arial" w:hAnsi="Arial" w:cs="Arial"/>
          <w:b/>
          <w:color w:val="0000FF"/>
          <w:sz w:val="24"/>
        </w:rPr>
        <w:tab/>
      </w:r>
      <w:r>
        <w:rPr>
          <w:rFonts w:ascii="Arial" w:hAnsi="Arial" w:cs="Arial"/>
          <w:b/>
          <w:sz w:val="24"/>
        </w:rPr>
        <w:t>Rel-19 positioning enhancements for NR</w:t>
      </w:r>
    </w:p>
    <w:p w14:paraId="489073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8B950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EBEAB" w14:textId="77777777" w:rsidR="00094632" w:rsidRDefault="00094632" w:rsidP="00094632">
      <w:pPr>
        <w:rPr>
          <w:rFonts w:ascii="Arial" w:hAnsi="Arial" w:cs="Arial"/>
          <w:b/>
          <w:sz w:val="24"/>
        </w:rPr>
      </w:pPr>
      <w:r>
        <w:rPr>
          <w:rFonts w:ascii="Arial" w:hAnsi="Arial" w:cs="Arial"/>
          <w:b/>
          <w:color w:val="0000FF"/>
          <w:sz w:val="24"/>
        </w:rPr>
        <w:t>RP-232151</w:t>
      </w:r>
      <w:r>
        <w:rPr>
          <w:rFonts w:ascii="Arial" w:hAnsi="Arial" w:cs="Arial"/>
          <w:b/>
          <w:color w:val="0000FF"/>
          <w:sz w:val="24"/>
        </w:rPr>
        <w:tab/>
      </w:r>
      <w:r>
        <w:rPr>
          <w:rFonts w:ascii="Arial" w:hAnsi="Arial" w:cs="Arial"/>
          <w:b/>
          <w:sz w:val="24"/>
        </w:rPr>
        <w:t>Views on Rel-19 NR positioning</w:t>
      </w:r>
    </w:p>
    <w:p w14:paraId="55C55DF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FB1CC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8D8AA" w14:textId="77777777" w:rsidR="00094632" w:rsidRDefault="00094632" w:rsidP="00094632">
      <w:pPr>
        <w:rPr>
          <w:rFonts w:ascii="Arial" w:hAnsi="Arial" w:cs="Arial"/>
          <w:b/>
          <w:sz w:val="24"/>
        </w:rPr>
      </w:pPr>
      <w:r>
        <w:rPr>
          <w:rFonts w:ascii="Arial" w:hAnsi="Arial" w:cs="Arial"/>
          <w:b/>
          <w:color w:val="0000FF"/>
          <w:sz w:val="24"/>
        </w:rPr>
        <w:t>RP-232198</w:t>
      </w:r>
      <w:r>
        <w:rPr>
          <w:rFonts w:ascii="Arial" w:hAnsi="Arial" w:cs="Arial"/>
          <w:b/>
          <w:color w:val="0000FF"/>
          <w:sz w:val="24"/>
        </w:rPr>
        <w:tab/>
      </w:r>
      <w:r>
        <w:rPr>
          <w:rFonts w:ascii="Arial" w:hAnsi="Arial" w:cs="Arial"/>
          <w:b/>
          <w:sz w:val="24"/>
        </w:rPr>
        <w:t>Proposal on positioning enhancements in Rel-19</w:t>
      </w:r>
    </w:p>
    <w:p w14:paraId="756CAF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58FCF0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6C4C" w14:textId="77777777" w:rsidR="00094632" w:rsidRDefault="00094632" w:rsidP="00094632">
      <w:pPr>
        <w:rPr>
          <w:rFonts w:ascii="Arial" w:hAnsi="Arial" w:cs="Arial"/>
          <w:b/>
          <w:sz w:val="24"/>
        </w:rPr>
      </w:pPr>
      <w:r>
        <w:rPr>
          <w:rFonts w:ascii="Arial" w:hAnsi="Arial" w:cs="Arial"/>
          <w:b/>
          <w:color w:val="0000FF"/>
          <w:sz w:val="24"/>
        </w:rPr>
        <w:t>RP-232295</w:t>
      </w:r>
      <w:r>
        <w:rPr>
          <w:rFonts w:ascii="Arial" w:hAnsi="Arial" w:cs="Arial"/>
          <w:b/>
          <w:color w:val="0000FF"/>
          <w:sz w:val="24"/>
        </w:rPr>
        <w:tab/>
      </w:r>
      <w:r>
        <w:rPr>
          <w:rFonts w:ascii="Arial" w:hAnsi="Arial" w:cs="Arial"/>
          <w:b/>
          <w:sz w:val="24"/>
        </w:rPr>
        <w:t>Considerations for R19 work on Positioning</w:t>
      </w:r>
    </w:p>
    <w:p w14:paraId="4018810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071A55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9620" w14:textId="77777777" w:rsidR="00094632" w:rsidRDefault="00094632" w:rsidP="00094632">
      <w:pPr>
        <w:rPr>
          <w:rFonts w:ascii="Arial" w:hAnsi="Arial" w:cs="Arial"/>
          <w:b/>
          <w:sz w:val="24"/>
        </w:rPr>
      </w:pPr>
      <w:r>
        <w:rPr>
          <w:rFonts w:ascii="Arial" w:hAnsi="Arial" w:cs="Arial"/>
          <w:b/>
          <w:color w:val="0000FF"/>
          <w:sz w:val="24"/>
        </w:rPr>
        <w:t>RP-232343</w:t>
      </w:r>
      <w:r>
        <w:rPr>
          <w:rFonts w:ascii="Arial" w:hAnsi="Arial" w:cs="Arial"/>
          <w:b/>
          <w:color w:val="0000FF"/>
          <w:sz w:val="24"/>
        </w:rPr>
        <w:tab/>
      </w:r>
      <w:r>
        <w:rPr>
          <w:rFonts w:ascii="Arial" w:hAnsi="Arial" w:cs="Arial"/>
          <w:b/>
          <w:sz w:val="24"/>
        </w:rPr>
        <w:t>Views on Positioning Enhancements in Rel-19</w:t>
      </w:r>
    </w:p>
    <w:p w14:paraId="006E17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CEWiT, China Telecom, Fraunhofer HHI, Fraunhofer IIS, IIT Kanpur, InterDigital, KT Corp., Kyocera, LG E, NEC, Nokia, Robert Bosch GmbH, Sharp, Xiaomi</w:t>
      </w:r>
    </w:p>
    <w:p w14:paraId="1A81B2DB" w14:textId="77777777" w:rsidR="00094632" w:rsidRDefault="00094632" w:rsidP="00094632">
      <w:pPr>
        <w:rPr>
          <w:rFonts w:ascii="Arial" w:hAnsi="Arial" w:cs="Arial"/>
          <w:b/>
        </w:rPr>
      </w:pPr>
      <w:r>
        <w:rPr>
          <w:rFonts w:ascii="Arial" w:hAnsi="Arial" w:cs="Arial"/>
          <w:b/>
        </w:rPr>
        <w:t xml:space="preserve">Abstract: </w:t>
      </w:r>
    </w:p>
    <w:p w14:paraId="7CB73E05" w14:textId="77777777" w:rsidR="00094632" w:rsidRDefault="00094632" w:rsidP="00094632">
      <w:r>
        <w:t>Proposals on Rel-19 Positioning Enhancements.</w:t>
      </w:r>
    </w:p>
    <w:p w14:paraId="1CD32F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51642" w14:textId="77777777" w:rsidR="00094632" w:rsidRDefault="00094632" w:rsidP="00094632">
      <w:pPr>
        <w:rPr>
          <w:rFonts w:ascii="Arial" w:hAnsi="Arial" w:cs="Arial"/>
          <w:b/>
          <w:sz w:val="24"/>
        </w:rPr>
      </w:pPr>
      <w:r>
        <w:rPr>
          <w:rFonts w:ascii="Arial" w:hAnsi="Arial" w:cs="Arial"/>
          <w:b/>
          <w:color w:val="0000FF"/>
          <w:sz w:val="24"/>
        </w:rPr>
        <w:t>RP-232400</w:t>
      </w:r>
      <w:r>
        <w:rPr>
          <w:rFonts w:ascii="Arial" w:hAnsi="Arial" w:cs="Arial"/>
          <w:b/>
          <w:color w:val="0000FF"/>
          <w:sz w:val="24"/>
        </w:rPr>
        <w:tab/>
      </w:r>
      <w:r>
        <w:rPr>
          <w:rFonts w:ascii="Arial" w:hAnsi="Arial" w:cs="Arial"/>
          <w:b/>
          <w:sz w:val="24"/>
        </w:rPr>
        <w:t>Positioning enhancements for FR2 in Rel-19</w:t>
      </w:r>
    </w:p>
    <w:p w14:paraId="45C3C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27BE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ACDD" w14:textId="77777777" w:rsidR="00094632" w:rsidRDefault="00094632" w:rsidP="00094632">
      <w:pPr>
        <w:rPr>
          <w:rFonts w:ascii="Arial" w:hAnsi="Arial" w:cs="Arial"/>
          <w:b/>
          <w:sz w:val="24"/>
        </w:rPr>
      </w:pPr>
      <w:r>
        <w:rPr>
          <w:rFonts w:ascii="Arial" w:hAnsi="Arial" w:cs="Arial"/>
          <w:b/>
          <w:color w:val="0000FF"/>
          <w:sz w:val="24"/>
        </w:rPr>
        <w:t>RP-232526</w:t>
      </w:r>
      <w:r>
        <w:rPr>
          <w:rFonts w:ascii="Arial" w:hAnsi="Arial" w:cs="Arial"/>
          <w:b/>
          <w:color w:val="0000FF"/>
          <w:sz w:val="24"/>
        </w:rPr>
        <w:tab/>
      </w:r>
      <w:r>
        <w:rPr>
          <w:rFonts w:ascii="Arial" w:hAnsi="Arial" w:cs="Arial"/>
          <w:b/>
          <w:sz w:val="24"/>
        </w:rPr>
        <w:t>Vertical Requirements on RAN Rel-19 for Industrial 5G - Positioning</w:t>
      </w:r>
    </w:p>
    <w:p w14:paraId="607298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275E58EF" w14:textId="77777777" w:rsidR="00094632" w:rsidRDefault="00094632" w:rsidP="00094632">
      <w:pPr>
        <w:rPr>
          <w:rFonts w:ascii="Arial" w:hAnsi="Arial" w:cs="Arial"/>
          <w:b/>
        </w:rPr>
      </w:pPr>
      <w:r>
        <w:rPr>
          <w:rFonts w:ascii="Arial" w:hAnsi="Arial" w:cs="Arial"/>
          <w:b/>
        </w:rPr>
        <w:t xml:space="preserve">Abstract: </w:t>
      </w:r>
    </w:p>
    <w:p w14:paraId="698680B8" w14:textId="77777777" w:rsidR="00094632" w:rsidRDefault="00094632" w:rsidP="00094632">
      <w:r>
        <w:t>Positioning - Vertical Requirements on RAN Rel-19 for Industrial 5G</w:t>
      </w:r>
    </w:p>
    <w:p w14:paraId="680500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65E2" w14:textId="77777777" w:rsidR="00094632" w:rsidRDefault="00094632" w:rsidP="00094632">
      <w:pPr>
        <w:rPr>
          <w:rFonts w:ascii="Arial" w:hAnsi="Arial" w:cs="Arial"/>
          <w:b/>
          <w:sz w:val="24"/>
        </w:rPr>
      </w:pPr>
      <w:r>
        <w:rPr>
          <w:rFonts w:ascii="Arial" w:hAnsi="Arial" w:cs="Arial"/>
          <w:b/>
          <w:color w:val="0000FF"/>
          <w:sz w:val="24"/>
        </w:rPr>
        <w:t>RP-232544</w:t>
      </w:r>
      <w:r>
        <w:rPr>
          <w:rFonts w:ascii="Arial" w:hAnsi="Arial" w:cs="Arial"/>
          <w:b/>
          <w:color w:val="0000FF"/>
          <w:sz w:val="24"/>
        </w:rPr>
        <w:tab/>
      </w:r>
      <w:r>
        <w:rPr>
          <w:rFonts w:ascii="Arial" w:hAnsi="Arial" w:cs="Arial"/>
          <w:b/>
          <w:sz w:val="24"/>
        </w:rPr>
        <w:t>Views on Rel-19 NR Positioning Enhancements</w:t>
      </w:r>
    </w:p>
    <w:p w14:paraId="48F74D1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25467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CFFC6" w14:textId="77777777" w:rsidR="00094632" w:rsidRDefault="00094632" w:rsidP="00094632">
      <w:pPr>
        <w:rPr>
          <w:rFonts w:ascii="Arial" w:hAnsi="Arial" w:cs="Arial"/>
          <w:b/>
          <w:sz w:val="24"/>
        </w:rPr>
      </w:pPr>
      <w:r>
        <w:rPr>
          <w:rFonts w:ascii="Arial" w:hAnsi="Arial" w:cs="Arial"/>
          <w:b/>
          <w:color w:val="0000FF"/>
          <w:sz w:val="24"/>
        </w:rPr>
        <w:lastRenderedPageBreak/>
        <w:t>RP-232557</w:t>
      </w:r>
      <w:r>
        <w:rPr>
          <w:rFonts w:ascii="Arial" w:hAnsi="Arial" w:cs="Arial"/>
          <w:b/>
          <w:color w:val="0000FF"/>
          <w:sz w:val="24"/>
        </w:rPr>
        <w:tab/>
      </w:r>
      <w:r>
        <w:rPr>
          <w:rFonts w:ascii="Arial" w:hAnsi="Arial" w:cs="Arial"/>
          <w:b/>
          <w:sz w:val="24"/>
        </w:rPr>
        <w:t>Views on Release 19 Positioning</w:t>
      </w:r>
    </w:p>
    <w:p w14:paraId="0CBD04E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Locaila,Inc, IIT Madras</w:t>
      </w:r>
    </w:p>
    <w:p w14:paraId="4A70FD2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DEEB" w14:textId="77777777" w:rsidR="00094632" w:rsidRDefault="00094632" w:rsidP="00094632">
      <w:pPr>
        <w:rPr>
          <w:rFonts w:ascii="Arial" w:hAnsi="Arial" w:cs="Arial"/>
          <w:b/>
          <w:sz w:val="24"/>
        </w:rPr>
      </w:pPr>
      <w:r>
        <w:rPr>
          <w:rFonts w:ascii="Arial" w:hAnsi="Arial" w:cs="Arial"/>
          <w:b/>
          <w:color w:val="0000FF"/>
          <w:sz w:val="24"/>
        </w:rPr>
        <w:t>RP-232560</w:t>
      </w:r>
      <w:r>
        <w:rPr>
          <w:rFonts w:ascii="Arial" w:hAnsi="Arial" w:cs="Arial"/>
          <w:b/>
          <w:color w:val="0000FF"/>
          <w:sz w:val="24"/>
        </w:rPr>
        <w:tab/>
      </w:r>
      <w:r>
        <w:rPr>
          <w:rFonts w:ascii="Arial" w:hAnsi="Arial" w:cs="Arial"/>
          <w:b/>
          <w:sz w:val="24"/>
        </w:rPr>
        <w:t>Discussion on Rel-19 Positioning enhancements</w:t>
      </w:r>
    </w:p>
    <w:p w14:paraId="084DDE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56E0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D0F11" w14:textId="77777777" w:rsidR="00094632" w:rsidRDefault="00094632" w:rsidP="00094632">
      <w:pPr>
        <w:rPr>
          <w:rFonts w:ascii="Arial" w:hAnsi="Arial" w:cs="Arial"/>
          <w:b/>
          <w:sz w:val="24"/>
        </w:rPr>
      </w:pPr>
      <w:r>
        <w:rPr>
          <w:rFonts w:ascii="Arial" w:hAnsi="Arial" w:cs="Arial"/>
          <w:b/>
          <w:color w:val="0000FF"/>
          <w:sz w:val="24"/>
        </w:rPr>
        <w:t>RP-232584</w:t>
      </w:r>
      <w:r>
        <w:rPr>
          <w:rFonts w:ascii="Arial" w:hAnsi="Arial" w:cs="Arial"/>
          <w:b/>
          <w:color w:val="0000FF"/>
          <w:sz w:val="24"/>
        </w:rPr>
        <w:tab/>
      </w:r>
      <w:r>
        <w:rPr>
          <w:rFonts w:ascii="Arial" w:hAnsi="Arial" w:cs="Arial"/>
          <w:b/>
          <w:sz w:val="24"/>
        </w:rPr>
        <w:t>Positioning enhancement prioritization for Rel 19</w:t>
      </w:r>
    </w:p>
    <w:p w14:paraId="6837F36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58112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37E88" w14:textId="77777777" w:rsidR="00094632" w:rsidRDefault="00094632" w:rsidP="00094632">
      <w:pPr>
        <w:rPr>
          <w:rFonts w:ascii="Arial" w:hAnsi="Arial" w:cs="Arial"/>
          <w:b/>
          <w:sz w:val="24"/>
        </w:rPr>
      </w:pPr>
      <w:r>
        <w:rPr>
          <w:rFonts w:ascii="Arial" w:hAnsi="Arial" w:cs="Arial"/>
          <w:b/>
          <w:color w:val="0000FF"/>
          <w:sz w:val="24"/>
        </w:rPr>
        <w:t>RP-232385</w:t>
      </w:r>
      <w:r>
        <w:rPr>
          <w:rFonts w:ascii="Arial" w:hAnsi="Arial" w:cs="Arial"/>
          <w:b/>
          <w:color w:val="0000FF"/>
          <w:sz w:val="24"/>
        </w:rPr>
        <w:tab/>
      </w:r>
      <w:r>
        <w:rPr>
          <w:rFonts w:ascii="Arial" w:hAnsi="Arial" w:cs="Arial"/>
          <w:b/>
          <w:sz w:val="24"/>
        </w:rPr>
        <w:t>Sidelink Positioning Enhancements for Automotive Requirements</w:t>
      </w:r>
    </w:p>
    <w:p w14:paraId="1809E0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4DE538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CCC6" w14:textId="77777777" w:rsidR="00094632" w:rsidRDefault="00094632" w:rsidP="00094632">
      <w:pPr>
        <w:rPr>
          <w:rFonts w:ascii="Arial" w:hAnsi="Arial" w:cs="Arial"/>
          <w:b/>
          <w:sz w:val="24"/>
        </w:rPr>
      </w:pPr>
      <w:r>
        <w:rPr>
          <w:rFonts w:ascii="Arial" w:hAnsi="Arial" w:cs="Arial"/>
          <w:b/>
          <w:color w:val="0000FF"/>
          <w:sz w:val="24"/>
        </w:rPr>
        <w:t>RP-232461</w:t>
      </w:r>
      <w:r>
        <w:rPr>
          <w:rFonts w:ascii="Arial" w:hAnsi="Arial" w:cs="Arial"/>
          <w:b/>
          <w:color w:val="0000FF"/>
          <w:sz w:val="24"/>
        </w:rPr>
        <w:tab/>
      </w:r>
      <w:r>
        <w:rPr>
          <w:rFonts w:ascii="Arial" w:hAnsi="Arial" w:cs="Arial"/>
          <w:b/>
          <w:sz w:val="24"/>
        </w:rPr>
        <w:t>Views on sidelink positioning enhancements for Rel-19</w:t>
      </w:r>
    </w:p>
    <w:p w14:paraId="6536B0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7E0AFBBD" w14:textId="77777777" w:rsidR="00094632" w:rsidRDefault="00094632" w:rsidP="00094632">
      <w:pPr>
        <w:rPr>
          <w:rFonts w:ascii="Arial" w:hAnsi="Arial" w:cs="Arial"/>
          <w:b/>
        </w:rPr>
      </w:pPr>
      <w:r>
        <w:rPr>
          <w:rFonts w:ascii="Arial" w:hAnsi="Arial" w:cs="Arial"/>
          <w:b/>
        </w:rPr>
        <w:t xml:space="preserve">Discussion: </w:t>
      </w:r>
    </w:p>
    <w:p w14:paraId="066878A6" w14:textId="77777777" w:rsidR="00094632" w:rsidRDefault="00094632" w:rsidP="00094632">
      <w:r>
        <w:t>moved from AI 5 to AI 8A.2.12.4</w:t>
      </w:r>
    </w:p>
    <w:p w14:paraId="70E93C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0CBD8" w14:textId="77777777" w:rsidR="00094632" w:rsidRDefault="00094632" w:rsidP="00094632">
      <w:pPr>
        <w:rPr>
          <w:rFonts w:ascii="Arial" w:hAnsi="Arial" w:cs="Arial"/>
          <w:b/>
          <w:sz w:val="24"/>
        </w:rPr>
      </w:pPr>
      <w:r>
        <w:rPr>
          <w:rFonts w:ascii="Arial" w:hAnsi="Arial" w:cs="Arial"/>
          <w:b/>
          <w:color w:val="0000FF"/>
          <w:sz w:val="24"/>
        </w:rPr>
        <w:t>RP-232466</w:t>
      </w:r>
      <w:r>
        <w:rPr>
          <w:rFonts w:ascii="Arial" w:hAnsi="Arial" w:cs="Arial"/>
          <w:b/>
          <w:color w:val="0000FF"/>
          <w:sz w:val="24"/>
        </w:rPr>
        <w:tab/>
      </w:r>
      <w:r>
        <w:rPr>
          <w:rFonts w:ascii="Arial" w:hAnsi="Arial" w:cs="Arial"/>
          <w:b/>
          <w:sz w:val="24"/>
        </w:rPr>
        <w:t>Views on sidelink positioning enhancements for Rel-19</w:t>
      </w:r>
    </w:p>
    <w:p w14:paraId="6B28E42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 Continental Automotive, Hyundai Motor Company, DENSO CORPORATION</w:t>
      </w:r>
    </w:p>
    <w:p w14:paraId="1AC484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B290C" w14:textId="0A488ADC" w:rsidR="00094632" w:rsidRDefault="00094632" w:rsidP="00BB479A">
      <w:pPr>
        <w:pStyle w:val="Heading5"/>
      </w:pPr>
      <w:bookmarkStart w:id="138" w:name="_Toc146566505"/>
      <w:bookmarkStart w:id="139" w:name="_Toc150626323"/>
      <w:r>
        <w:t>8</w:t>
      </w:r>
      <w:r w:rsidR="00BB479A">
        <w:t>A</w:t>
      </w:r>
      <w:r>
        <w:t>.2.12.5</w:t>
      </w:r>
      <w:r>
        <w:tab/>
        <w:t>SL Evolution</w:t>
      </w:r>
      <w:bookmarkEnd w:id="138"/>
      <w:bookmarkEnd w:id="139"/>
    </w:p>
    <w:p w14:paraId="2D0253FA" w14:textId="77777777" w:rsidR="00094632" w:rsidRDefault="00094632" w:rsidP="00094632">
      <w:pPr>
        <w:rPr>
          <w:rFonts w:ascii="Arial" w:hAnsi="Arial" w:cs="Arial"/>
          <w:b/>
          <w:sz w:val="24"/>
        </w:rPr>
      </w:pPr>
      <w:r>
        <w:rPr>
          <w:rFonts w:ascii="Arial" w:hAnsi="Arial" w:cs="Arial"/>
          <w:b/>
          <w:color w:val="0000FF"/>
          <w:sz w:val="24"/>
        </w:rPr>
        <w:t>RP-231630</w:t>
      </w:r>
      <w:r>
        <w:rPr>
          <w:rFonts w:ascii="Arial" w:hAnsi="Arial" w:cs="Arial"/>
          <w:b/>
          <w:color w:val="0000FF"/>
          <w:sz w:val="24"/>
        </w:rPr>
        <w:tab/>
      </w:r>
      <w:r>
        <w:rPr>
          <w:rFonts w:ascii="Arial" w:hAnsi="Arial" w:cs="Arial"/>
          <w:b/>
          <w:sz w:val="24"/>
        </w:rPr>
        <w:t>Rel-19 Sidelink Evolution</w:t>
      </w:r>
    </w:p>
    <w:p w14:paraId="4D5C74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6EEEB3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CD53" w14:textId="77777777" w:rsidR="00094632" w:rsidRDefault="00094632" w:rsidP="00094632">
      <w:pPr>
        <w:rPr>
          <w:rFonts w:ascii="Arial" w:hAnsi="Arial" w:cs="Arial"/>
          <w:b/>
          <w:sz w:val="24"/>
        </w:rPr>
      </w:pPr>
      <w:r>
        <w:rPr>
          <w:rFonts w:ascii="Arial" w:hAnsi="Arial" w:cs="Arial"/>
          <w:b/>
          <w:color w:val="0000FF"/>
          <w:sz w:val="24"/>
        </w:rPr>
        <w:t>RP-231762</w:t>
      </w:r>
      <w:r>
        <w:rPr>
          <w:rFonts w:ascii="Arial" w:hAnsi="Arial" w:cs="Arial"/>
          <w:b/>
          <w:color w:val="0000FF"/>
          <w:sz w:val="24"/>
        </w:rPr>
        <w:tab/>
      </w:r>
      <w:r>
        <w:rPr>
          <w:rFonts w:ascii="Arial" w:hAnsi="Arial" w:cs="Arial"/>
          <w:b/>
          <w:sz w:val="24"/>
        </w:rPr>
        <w:t>Views on scope for NR Sidelink evolution in Rel-19</w:t>
      </w:r>
    </w:p>
    <w:p w14:paraId="4D0CDC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0172AF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5CF21" w14:textId="77777777" w:rsidR="00094632" w:rsidRDefault="00094632" w:rsidP="00094632">
      <w:pPr>
        <w:rPr>
          <w:rFonts w:ascii="Arial" w:hAnsi="Arial" w:cs="Arial"/>
          <w:b/>
          <w:sz w:val="24"/>
        </w:rPr>
      </w:pPr>
      <w:r>
        <w:rPr>
          <w:rFonts w:ascii="Arial" w:hAnsi="Arial" w:cs="Arial"/>
          <w:b/>
          <w:color w:val="0000FF"/>
          <w:sz w:val="24"/>
        </w:rPr>
        <w:t>RP-231784</w:t>
      </w:r>
      <w:r>
        <w:rPr>
          <w:rFonts w:ascii="Arial" w:hAnsi="Arial" w:cs="Arial"/>
          <w:b/>
          <w:color w:val="0000FF"/>
          <w:sz w:val="24"/>
        </w:rPr>
        <w:tab/>
      </w:r>
      <w:r>
        <w:rPr>
          <w:rFonts w:ascii="Arial" w:hAnsi="Arial" w:cs="Arial"/>
          <w:b/>
          <w:sz w:val="24"/>
        </w:rPr>
        <w:t>Discussion on sidelink further evolution project scope for Rel-19</w:t>
      </w:r>
    </w:p>
    <w:p w14:paraId="5077FF81"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691C7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1A87" w14:textId="77777777" w:rsidR="00094632" w:rsidRDefault="00094632" w:rsidP="00094632">
      <w:pPr>
        <w:rPr>
          <w:rFonts w:ascii="Arial" w:hAnsi="Arial" w:cs="Arial"/>
          <w:b/>
          <w:sz w:val="24"/>
        </w:rPr>
      </w:pPr>
      <w:r>
        <w:rPr>
          <w:rFonts w:ascii="Arial" w:hAnsi="Arial" w:cs="Arial"/>
          <w:b/>
          <w:color w:val="0000FF"/>
          <w:sz w:val="24"/>
        </w:rPr>
        <w:t>RP-231803</w:t>
      </w:r>
      <w:r>
        <w:rPr>
          <w:rFonts w:ascii="Arial" w:hAnsi="Arial" w:cs="Arial"/>
          <w:b/>
          <w:color w:val="0000FF"/>
          <w:sz w:val="24"/>
        </w:rPr>
        <w:tab/>
      </w:r>
      <w:r>
        <w:rPr>
          <w:rFonts w:ascii="Arial" w:hAnsi="Arial" w:cs="Arial"/>
          <w:b/>
          <w:sz w:val="24"/>
        </w:rPr>
        <w:t>Rel-19 Sidelink Evolution (RAN1-led)</w:t>
      </w:r>
    </w:p>
    <w:p w14:paraId="5D3F95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5F84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34AC" w14:textId="77777777" w:rsidR="00094632" w:rsidRDefault="00094632" w:rsidP="00094632">
      <w:pPr>
        <w:rPr>
          <w:rFonts w:ascii="Arial" w:hAnsi="Arial" w:cs="Arial"/>
          <w:b/>
          <w:sz w:val="24"/>
        </w:rPr>
      </w:pPr>
      <w:r>
        <w:rPr>
          <w:rFonts w:ascii="Arial" w:hAnsi="Arial" w:cs="Arial"/>
          <w:b/>
          <w:color w:val="0000FF"/>
          <w:sz w:val="24"/>
        </w:rPr>
        <w:t>RP-231879</w:t>
      </w:r>
      <w:r>
        <w:rPr>
          <w:rFonts w:ascii="Arial" w:hAnsi="Arial" w:cs="Arial"/>
          <w:b/>
          <w:color w:val="0000FF"/>
          <w:sz w:val="24"/>
        </w:rPr>
        <w:tab/>
      </w:r>
      <w:r>
        <w:rPr>
          <w:rFonts w:ascii="Arial" w:hAnsi="Arial" w:cs="Arial"/>
          <w:b/>
          <w:sz w:val="24"/>
        </w:rPr>
        <w:t>Continual Sidelink evolution</w:t>
      </w:r>
    </w:p>
    <w:p w14:paraId="1B1776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E1FCE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F599" w14:textId="77777777" w:rsidR="00094632" w:rsidRDefault="00094632" w:rsidP="00094632">
      <w:pPr>
        <w:rPr>
          <w:rFonts w:ascii="Arial" w:hAnsi="Arial" w:cs="Arial"/>
          <w:b/>
          <w:sz w:val="24"/>
        </w:rPr>
      </w:pPr>
      <w:r>
        <w:rPr>
          <w:rFonts w:ascii="Arial" w:hAnsi="Arial" w:cs="Arial"/>
          <w:b/>
          <w:color w:val="0000FF"/>
          <w:sz w:val="24"/>
        </w:rPr>
        <w:t>RP-231994</w:t>
      </w:r>
      <w:r>
        <w:rPr>
          <w:rFonts w:ascii="Arial" w:hAnsi="Arial" w:cs="Arial"/>
          <w:b/>
          <w:color w:val="0000FF"/>
          <w:sz w:val="24"/>
        </w:rPr>
        <w:tab/>
      </w:r>
      <w:r>
        <w:rPr>
          <w:rFonts w:ascii="Arial" w:hAnsi="Arial" w:cs="Arial"/>
          <w:b/>
          <w:sz w:val="24"/>
        </w:rPr>
        <w:t>Views on Sidelink Enhancements for Rel-19</w:t>
      </w:r>
    </w:p>
    <w:p w14:paraId="4561C32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28971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B152" w14:textId="77777777" w:rsidR="00094632" w:rsidRDefault="00094632" w:rsidP="00094632">
      <w:pPr>
        <w:rPr>
          <w:rFonts w:ascii="Arial" w:hAnsi="Arial" w:cs="Arial"/>
          <w:b/>
          <w:sz w:val="24"/>
        </w:rPr>
      </w:pPr>
      <w:r>
        <w:rPr>
          <w:rFonts w:ascii="Arial" w:hAnsi="Arial" w:cs="Arial"/>
          <w:b/>
          <w:color w:val="0000FF"/>
          <w:sz w:val="24"/>
        </w:rPr>
        <w:t>RP-232066</w:t>
      </w:r>
      <w:r>
        <w:rPr>
          <w:rFonts w:ascii="Arial" w:hAnsi="Arial" w:cs="Arial"/>
          <w:b/>
          <w:color w:val="0000FF"/>
          <w:sz w:val="24"/>
        </w:rPr>
        <w:tab/>
      </w:r>
      <w:r>
        <w:rPr>
          <w:rFonts w:ascii="Arial" w:hAnsi="Arial" w:cs="Arial"/>
          <w:b/>
          <w:sz w:val="24"/>
        </w:rPr>
        <w:t>Views on Rel-19 Sidelink</w:t>
      </w:r>
    </w:p>
    <w:p w14:paraId="6FD097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30517F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9455B" w14:textId="77777777" w:rsidR="00094632" w:rsidRDefault="00094632" w:rsidP="00094632">
      <w:pPr>
        <w:rPr>
          <w:rFonts w:ascii="Arial" w:hAnsi="Arial" w:cs="Arial"/>
          <w:b/>
          <w:sz w:val="24"/>
        </w:rPr>
      </w:pPr>
      <w:r>
        <w:rPr>
          <w:rFonts w:ascii="Arial" w:hAnsi="Arial" w:cs="Arial"/>
          <w:b/>
          <w:color w:val="0000FF"/>
          <w:sz w:val="24"/>
        </w:rPr>
        <w:t>RP-232098</w:t>
      </w:r>
      <w:r>
        <w:rPr>
          <w:rFonts w:ascii="Arial" w:hAnsi="Arial" w:cs="Arial"/>
          <w:b/>
          <w:color w:val="0000FF"/>
          <w:sz w:val="24"/>
        </w:rPr>
        <w:tab/>
      </w:r>
      <w:r>
        <w:rPr>
          <w:rFonts w:ascii="Arial" w:hAnsi="Arial" w:cs="Arial"/>
          <w:b/>
          <w:sz w:val="24"/>
        </w:rPr>
        <w:t>Views On Sidelink Evolution in R19</w:t>
      </w:r>
    </w:p>
    <w:p w14:paraId="4A3683A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864B3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1971" w14:textId="77777777" w:rsidR="00094632" w:rsidRDefault="00094632" w:rsidP="00094632">
      <w:pPr>
        <w:rPr>
          <w:rFonts w:ascii="Arial" w:hAnsi="Arial" w:cs="Arial"/>
          <w:b/>
          <w:sz w:val="24"/>
        </w:rPr>
      </w:pPr>
      <w:r>
        <w:rPr>
          <w:rFonts w:ascii="Arial" w:hAnsi="Arial" w:cs="Arial"/>
          <w:b/>
          <w:color w:val="0000FF"/>
          <w:sz w:val="24"/>
        </w:rPr>
        <w:t>RP-232103</w:t>
      </w:r>
      <w:r>
        <w:rPr>
          <w:rFonts w:ascii="Arial" w:hAnsi="Arial" w:cs="Arial"/>
          <w:b/>
          <w:color w:val="0000FF"/>
          <w:sz w:val="24"/>
        </w:rPr>
        <w:tab/>
      </w:r>
      <w:r>
        <w:rPr>
          <w:rFonts w:ascii="Arial" w:hAnsi="Arial" w:cs="Arial"/>
          <w:b/>
          <w:sz w:val="24"/>
        </w:rPr>
        <w:t>Discussion on NR sidelink evolution in Rel-19</w:t>
      </w:r>
    </w:p>
    <w:p w14:paraId="60D4C5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A26F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C6CC1" w14:textId="77777777" w:rsidR="00094632" w:rsidRDefault="00094632" w:rsidP="00094632">
      <w:pPr>
        <w:rPr>
          <w:rFonts w:ascii="Arial" w:hAnsi="Arial" w:cs="Arial"/>
          <w:b/>
          <w:sz w:val="24"/>
        </w:rPr>
      </w:pPr>
      <w:r>
        <w:rPr>
          <w:rFonts w:ascii="Arial" w:hAnsi="Arial" w:cs="Arial"/>
          <w:b/>
          <w:color w:val="0000FF"/>
          <w:sz w:val="24"/>
        </w:rPr>
        <w:t>RP-232110</w:t>
      </w:r>
      <w:r>
        <w:rPr>
          <w:rFonts w:ascii="Arial" w:hAnsi="Arial" w:cs="Arial"/>
          <w:b/>
          <w:color w:val="0000FF"/>
          <w:sz w:val="24"/>
        </w:rPr>
        <w:tab/>
      </w:r>
      <w:r>
        <w:rPr>
          <w:rFonts w:ascii="Arial" w:hAnsi="Arial" w:cs="Arial"/>
          <w:b/>
          <w:sz w:val="24"/>
        </w:rPr>
        <w:t>Discussion on NR sidelink evolution in Rel-19</w:t>
      </w:r>
    </w:p>
    <w:p w14:paraId="60D4EE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D040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317C5" w14:textId="77777777" w:rsidR="00094632" w:rsidRDefault="00094632" w:rsidP="00094632">
      <w:pPr>
        <w:rPr>
          <w:rFonts w:ascii="Arial" w:hAnsi="Arial" w:cs="Arial"/>
          <w:b/>
          <w:sz w:val="24"/>
        </w:rPr>
      </w:pPr>
      <w:r>
        <w:rPr>
          <w:rFonts w:ascii="Arial" w:hAnsi="Arial" w:cs="Arial"/>
          <w:b/>
          <w:color w:val="0000FF"/>
          <w:sz w:val="24"/>
        </w:rPr>
        <w:t>RP-232112</w:t>
      </w:r>
      <w:r>
        <w:rPr>
          <w:rFonts w:ascii="Arial" w:hAnsi="Arial" w:cs="Arial"/>
          <w:b/>
          <w:color w:val="0000FF"/>
          <w:sz w:val="24"/>
        </w:rPr>
        <w:tab/>
      </w:r>
      <w:r>
        <w:rPr>
          <w:rFonts w:ascii="Arial" w:hAnsi="Arial" w:cs="Arial"/>
          <w:b/>
          <w:sz w:val="24"/>
        </w:rPr>
        <w:t>Views on sidelink evolution in Rel-19</w:t>
      </w:r>
    </w:p>
    <w:p w14:paraId="59C3C0D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5CA2E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04320" w14:textId="77777777" w:rsidR="00094632" w:rsidRDefault="00094632" w:rsidP="00094632">
      <w:pPr>
        <w:rPr>
          <w:rFonts w:ascii="Arial" w:hAnsi="Arial" w:cs="Arial"/>
          <w:b/>
          <w:sz w:val="24"/>
        </w:rPr>
      </w:pPr>
      <w:r>
        <w:rPr>
          <w:rFonts w:ascii="Arial" w:hAnsi="Arial" w:cs="Arial"/>
          <w:b/>
          <w:color w:val="0000FF"/>
          <w:sz w:val="24"/>
        </w:rPr>
        <w:t>RP-232172</w:t>
      </w:r>
      <w:r>
        <w:rPr>
          <w:rFonts w:ascii="Arial" w:hAnsi="Arial" w:cs="Arial"/>
          <w:b/>
          <w:color w:val="0000FF"/>
          <w:sz w:val="24"/>
        </w:rPr>
        <w:tab/>
      </w:r>
      <w:r>
        <w:rPr>
          <w:rFonts w:ascii="Arial" w:hAnsi="Arial" w:cs="Arial"/>
          <w:b/>
          <w:sz w:val="24"/>
        </w:rPr>
        <w:t>Views on Rel-19 sidelink evolution</w:t>
      </w:r>
    </w:p>
    <w:p w14:paraId="1FFC11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27AF7D"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20FC" w14:textId="77777777" w:rsidR="00094632" w:rsidRDefault="00094632" w:rsidP="00094632">
      <w:pPr>
        <w:rPr>
          <w:rFonts w:ascii="Arial" w:hAnsi="Arial" w:cs="Arial"/>
          <w:b/>
          <w:sz w:val="24"/>
        </w:rPr>
      </w:pPr>
      <w:r>
        <w:rPr>
          <w:rFonts w:ascii="Arial" w:hAnsi="Arial" w:cs="Arial"/>
          <w:b/>
          <w:color w:val="0000FF"/>
          <w:sz w:val="24"/>
        </w:rPr>
        <w:t>RP-232287</w:t>
      </w:r>
      <w:r>
        <w:rPr>
          <w:rFonts w:ascii="Arial" w:hAnsi="Arial" w:cs="Arial"/>
          <w:b/>
          <w:color w:val="0000FF"/>
          <w:sz w:val="24"/>
        </w:rPr>
        <w:tab/>
      </w:r>
      <w:r>
        <w:rPr>
          <w:rFonts w:ascii="Arial" w:hAnsi="Arial" w:cs="Arial"/>
          <w:b/>
          <w:sz w:val="24"/>
        </w:rPr>
        <w:t>Views on 5G Advanced Rel-19 Sidelink Evolution</w:t>
      </w:r>
    </w:p>
    <w:p w14:paraId="64F21D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37614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A12F" w14:textId="77777777" w:rsidR="00094632" w:rsidRDefault="00094632" w:rsidP="00094632">
      <w:pPr>
        <w:rPr>
          <w:rFonts w:ascii="Arial" w:hAnsi="Arial" w:cs="Arial"/>
          <w:b/>
          <w:sz w:val="24"/>
        </w:rPr>
      </w:pPr>
      <w:r>
        <w:rPr>
          <w:rFonts w:ascii="Arial" w:hAnsi="Arial" w:cs="Arial"/>
          <w:b/>
          <w:color w:val="0000FF"/>
          <w:sz w:val="24"/>
        </w:rPr>
        <w:t>RP-232333</w:t>
      </w:r>
      <w:r>
        <w:rPr>
          <w:rFonts w:ascii="Arial" w:hAnsi="Arial" w:cs="Arial"/>
          <w:b/>
          <w:color w:val="0000FF"/>
          <w:sz w:val="24"/>
        </w:rPr>
        <w:tab/>
      </w:r>
      <w:r>
        <w:rPr>
          <w:rFonts w:ascii="Arial" w:hAnsi="Arial" w:cs="Arial"/>
          <w:b/>
          <w:sz w:val="24"/>
        </w:rPr>
        <w:t>[RAN1-led] Sidelink Enhancements</w:t>
      </w:r>
    </w:p>
    <w:p w14:paraId="4E7950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4DE55" w14:textId="77777777" w:rsidR="00094632" w:rsidRDefault="00094632" w:rsidP="00094632">
      <w:pPr>
        <w:rPr>
          <w:rFonts w:ascii="Arial" w:hAnsi="Arial" w:cs="Arial"/>
          <w:b/>
        </w:rPr>
      </w:pPr>
      <w:r>
        <w:rPr>
          <w:rFonts w:ascii="Arial" w:hAnsi="Arial" w:cs="Arial"/>
          <w:b/>
        </w:rPr>
        <w:t xml:space="preserve">Abstract: </w:t>
      </w:r>
    </w:p>
    <w:p w14:paraId="18D22784" w14:textId="77777777" w:rsidR="00094632" w:rsidRDefault="00094632" w:rsidP="00094632">
      <w:r>
        <w:t>Resubmission of RWS-230121</w:t>
      </w:r>
    </w:p>
    <w:p w14:paraId="5142B51D" w14:textId="77777777" w:rsidR="00094632" w:rsidRDefault="00094632" w:rsidP="00094632"/>
    <w:p w14:paraId="072B024A" w14:textId="77777777" w:rsidR="00094632" w:rsidRDefault="00094632" w:rsidP="00094632">
      <w:r>
        <w:t>SL CA (at least FR1), low-power SL-U; FR2-1 (licensed)</w:t>
      </w:r>
    </w:p>
    <w:p w14:paraId="180381D0" w14:textId="77777777" w:rsidR="00094632" w:rsidRDefault="00094632" w:rsidP="00094632"/>
    <w:p w14:paraId="5997D37D" w14:textId="77777777" w:rsidR="00094632" w:rsidRDefault="00094632" w:rsidP="00094632">
      <w:r>
        <w:t>WI - Low priority</w:t>
      </w:r>
    </w:p>
    <w:p w14:paraId="309954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80A82" w14:textId="77777777" w:rsidR="00094632" w:rsidRDefault="00094632" w:rsidP="00094632">
      <w:pPr>
        <w:rPr>
          <w:rFonts w:ascii="Arial" w:hAnsi="Arial" w:cs="Arial"/>
          <w:b/>
          <w:sz w:val="24"/>
        </w:rPr>
      </w:pPr>
      <w:r>
        <w:rPr>
          <w:rFonts w:ascii="Arial" w:hAnsi="Arial" w:cs="Arial"/>
          <w:b/>
          <w:color w:val="0000FF"/>
          <w:sz w:val="24"/>
        </w:rPr>
        <w:t>RP-232417</w:t>
      </w:r>
      <w:r>
        <w:rPr>
          <w:rFonts w:ascii="Arial" w:hAnsi="Arial" w:cs="Arial"/>
          <w:b/>
          <w:color w:val="0000FF"/>
          <w:sz w:val="24"/>
        </w:rPr>
        <w:tab/>
      </w:r>
      <w:r>
        <w:rPr>
          <w:rFonts w:ascii="Arial" w:hAnsi="Arial" w:cs="Arial"/>
          <w:b/>
          <w:sz w:val="24"/>
        </w:rPr>
        <w:t>Sidelink enhancements in Rel-19</w:t>
      </w:r>
    </w:p>
    <w:p w14:paraId="1D97C7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C42B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2FFB" w14:textId="77777777" w:rsidR="00094632" w:rsidRDefault="00094632" w:rsidP="00094632">
      <w:pPr>
        <w:rPr>
          <w:rFonts w:ascii="Arial" w:hAnsi="Arial" w:cs="Arial"/>
          <w:b/>
          <w:sz w:val="24"/>
        </w:rPr>
      </w:pPr>
      <w:r>
        <w:rPr>
          <w:rFonts w:ascii="Arial" w:hAnsi="Arial" w:cs="Arial"/>
          <w:b/>
          <w:color w:val="0000FF"/>
          <w:sz w:val="24"/>
        </w:rPr>
        <w:t>RP-232460</w:t>
      </w:r>
      <w:r>
        <w:rPr>
          <w:rFonts w:ascii="Arial" w:hAnsi="Arial" w:cs="Arial"/>
          <w:b/>
          <w:color w:val="0000FF"/>
          <w:sz w:val="24"/>
        </w:rPr>
        <w:tab/>
      </w:r>
      <w:r>
        <w:rPr>
          <w:rFonts w:ascii="Arial" w:hAnsi="Arial" w:cs="Arial"/>
          <w:b/>
          <w:sz w:val="24"/>
        </w:rPr>
        <w:t>Views on sidelink enhancements for Rel-19</w:t>
      </w:r>
    </w:p>
    <w:p w14:paraId="59FD75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B941D28" w14:textId="77777777" w:rsidR="00094632" w:rsidRDefault="00094632" w:rsidP="00094632">
      <w:pPr>
        <w:rPr>
          <w:rFonts w:ascii="Arial" w:hAnsi="Arial" w:cs="Arial"/>
          <w:b/>
        </w:rPr>
      </w:pPr>
      <w:r>
        <w:rPr>
          <w:rFonts w:ascii="Arial" w:hAnsi="Arial" w:cs="Arial"/>
          <w:b/>
        </w:rPr>
        <w:t xml:space="preserve">Discussion: </w:t>
      </w:r>
    </w:p>
    <w:p w14:paraId="2C2F6D6F" w14:textId="77777777" w:rsidR="00094632" w:rsidRDefault="00094632" w:rsidP="00094632">
      <w:r>
        <w:t>moved from AI 5 to AI 8A.2.12.5</w:t>
      </w:r>
    </w:p>
    <w:p w14:paraId="328616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4BBDC" w14:textId="77777777" w:rsidR="00094632" w:rsidRDefault="00094632" w:rsidP="00094632">
      <w:pPr>
        <w:rPr>
          <w:rFonts w:ascii="Arial" w:hAnsi="Arial" w:cs="Arial"/>
          <w:b/>
          <w:sz w:val="24"/>
        </w:rPr>
      </w:pPr>
      <w:r>
        <w:rPr>
          <w:rFonts w:ascii="Arial" w:hAnsi="Arial" w:cs="Arial"/>
          <w:b/>
          <w:color w:val="0000FF"/>
          <w:sz w:val="24"/>
        </w:rPr>
        <w:t>RP-232465</w:t>
      </w:r>
      <w:r>
        <w:rPr>
          <w:rFonts w:ascii="Arial" w:hAnsi="Arial" w:cs="Arial"/>
          <w:b/>
          <w:color w:val="0000FF"/>
          <w:sz w:val="24"/>
        </w:rPr>
        <w:tab/>
      </w:r>
      <w:r>
        <w:rPr>
          <w:rFonts w:ascii="Arial" w:hAnsi="Arial" w:cs="Arial"/>
          <w:b/>
          <w:sz w:val="24"/>
        </w:rPr>
        <w:t>Views on sidelink enhancements for Rel-19</w:t>
      </w:r>
    </w:p>
    <w:p w14:paraId="7F77CB1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 Continental Automotive, Hyundai Motor Company, DENSO CORPORATION</w:t>
      </w:r>
    </w:p>
    <w:p w14:paraId="31B778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CF1E4" w14:textId="77777777" w:rsidR="00094632" w:rsidRDefault="00094632" w:rsidP="00094632">
      <w:pPr>
        <w:rPr>
          <w:rFonts w:ascii="Arial" w:hAnsi="Arial" w:cs="Arial"/>
          <w:b/>
          <w:sz w:val="24"/>
        </w:rPr>
      </w:pPr>
      <w:r>
        <w:rPr>
          <w:rFonts w:ascii="Arial" w:hAnsi="Arial" w:cs="Arial"/>
          <w:b/>
          <w:color w:val="0000FF"/>
          <w:sz w:val="24"/>
        </w:rPr>
        <w:t>RP-232564</w:t>
      </w:r>
      <w:r>
        <w:rPr>
          <w:rFonts w:ascii="Arial" w:hAnsi="Arial" w:cs="Arial"/>
          <w:b/>
          <w:color w:val="0000FF"/>
          <w:sz w:val="24"/>
        </w:rPr>
        <w:tab/>
      </w:r>
      <w:r>
        <w:rPr>
          <w:rFonts w:ascii="Arial" w:hAnsi="Arial" w:cs="Arial"/>
          <w:b/>
          <w:sz w:val="24"/>
        </w:rPr>
        <w:t>Views on sidelink evolution in Rel-19?</w:t>
      </w:r>
    </w:p>
    <w:p w14:paraId="2DF893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343B3B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2AE9F" w14:textId="77777777" w:rsidR="00094632" w:rsidRDefault="00094632" w:rsidP="00094632">
      <w:pPr>
        <w:rPr>
          <w:rFonts w:ascii="Arial" w:hAnsi="Arial" w:cs="Arial"/>
          <w:b/>
          <w:sz w:val="24"/>
        </w:rPr>
      </w:pPr>
      <w:r>
        <w:rPr>
          <w:rFonts w:ascii="Arial" w:hAnsi="Arial" w:cs="Arial"/>
          <w:b/>
          <w:color w:val="0000FF"/>
          <w:sz w:val="24"/>
        </w:rPr>
        <w:t>RP-232585</w:t>
      </w:r>
      <w:r>
        <w:rPr>
          <w:rFonts w:ascii="Arial" w:hAnsi="Arial" w:cs="Arial"/>
          <w:b/>
          <w:color w:val="0000FF"/>
          <w:sz w:val="24"/>
        </w:rPr>
        <w:tab/>
      </w:r>
      <w:r>
        <w:rPr>
          <w:rFonts w:ascii="Arial" w:hAnsi="Arial" w:cs="Arial"/>
          <w:b/>
          <w:sz w:val="24"/>
        </w:rPr>
        <w:t>Sidelink enhancement prioritization for Rel 19</w:t>
      </w:r>
    </w:p>
    <w:p w14:paraId="4DA1E09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63261CA"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E6729" w14:textId="77777777" w:rsidR="00094632" w:rsidRDefault="00094632" w:rsidP="00094632">
      <w:pPr>
        <w:rPr>
          <w:rFonts w:ascii="Arial" w:hAnsi="Arial" w:cs="Arial"/>
          <w:b/>
          <w:sz w:val="24"/>
        </w:rPr>
      </w:pPr>
      <w:r>
        <w:rPr>
          <w:rFonts w:ascii="Arial" w:hAnsi="Arial" w:cs="Arial"/>
          <w:b/>
          <w:color w:val="0000FF"/>
          <w:sz w:val="24"/>
        </w:rPr>
        <w:t>RP-232392</w:t>
      </w:r>
      <w:r>
        <w:rPr>
          <w:rFonts w:ascii="Arial" w:hAnsi="Arial" w:cs="Arial"/>
          <w:b/>
          <w:color w:val="0000FF"/>
          <w:sz w:val="24"/>
        </w:rPr>
        <w:tab/>
      </w:r>
      <w:r>
        <w:rPr>
          <w:rFonts w:ascii="Arial" w:hAnsi="Arial" w:cs="Arial"/>
          <w:b/>
          <w:sz w:val="24"/>
        </w:rPr>
        <w:t>Sidelink Enhancements for Automotive Requirements</w:t>
      </w:r>
    </w:p>
    <w:p w14:paraId="20287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w:t>
      </w:r>
    </w:p>
    <w:p w14:paraId="4B306E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RP-232600</w:t>
      </w:r>
      <w:r>
        <w:rPr>
          <w:color w:val="993300"/>
          <w:u w:val="single"/>
        </w:rPr>
        <w:t>.</w:t>
      </w:r>
    </w:p>
    <w:p w14:paraId="1C124E52" w14:textId="77777777" w:rsidR="00094632" w:rsidRDefault="00094632" w:rsidP="00094632">
      <w:pPr>
        <w:rPr>
          <w:rFonts w:ascii="Arial" w:hAnsi="Arial" w:cs="Arial"/>
          <w:b/>
          <w:sz w:val="24"/>
        </w:rPr>
      </w:pPr>
      <w:r>
        <w:rPr>
          <w:rFonts w:ascii="Arial" w:hAnsi="Arial" w:cs="Arial"/>
          <w:b/>
          <w:color w:val="0000FF"/>
          <w:sz w:val="24"/>
        </w:rPr>
        <w:t>RP-232600</w:t>
      </w:r>
      <w:r>
        <w:rPr>
          <w:rFonts w:ascii="Arial" w:hAnsi="Arial" w:cs="Arial"/>
          <w:b/>
          <w:color w:val="0000FF"/>
          <w:sz w:val="24"/>
        </w:rPr>
        <w:tab/>
      </w:r>
      <w:r>
        <w:rPr>
          <w:rFonts w:ascii="Arial" w:hAnsi="Arial" w:cs="Arial"/>
          <w:b/>
          <w:sz w:val="24"/>
        </w:rPr>
        <w:t>Sidelink Enhancements for Automotive Requirements</w:t>
      </w:r>
    </w:p>
    <w:p w14:paraId="05535C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w:t>
      </w:r>
    </w:p>
    <w:p w14:paraId="6A015A1D" w14:textId="77777777" w:rsidR="00094632" w:rsidRDefault="00094632" w:rsidP="00094632">
      <w:pPr>
        <w:rPr>
          <w:color w:val="808080"/>
        </w:rPr>
      </w:pPr>
      <w:r>
        <w:rPr>
          <w:color w:val="808080"/>
        </w:rPr>
        <w:t>(Replaces RP-232392)</w:t>
      </w:r>
    </w:p>
    <w:p w14:paraId="50EAF0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F3DA" w14:textId="77777777" w:rsidR="00094632" w:rsidRDefault="00094632" w:rsidP="00094632">
      <w:pPr>
        <w:rPr>
          <w:rFonts w:ascii="Arial" w:hAnsi="Arial" w:cs="Arial"/>
          <w:b/>
          <w:sz w:val="24"/>
        </w:rPr>
      </w:pPr>
      <w:r>
        <w:rPr>
          <w:rFonts w:ascii="Arial" w:hAnsi="Arial" w:cs="Arial"/>
          <w:b/>
          <w:color w:val="0000FF"/>
          <w:sz w:val="24"/>
        </w:rPr>
        <w:t>RP-232528</w:t>
      </w:r>
      <w:r>
        <w:rPr>
          <w:rFonts w:ascii="Arial" w:hAnsi="Arial" w:cs="Arial"/>
          <w:b/>
          <w:color w:val="0000FF"/>
          <w:sz w:val="24"/>
        </w:rPr>
        <w:tab/>
      </w:r>
      <w:r>
        <w:rPr>
          <w:rFonts w:ascii="Arial" w:hAnsi="Arial" w:cs="Arial"/>
          <w:b/>
          <w:sz w:val="24"/>
        </w:rPr>
        <w:t>Vertical Requirements on RAN Rel-19 for Industrial 5G- Sidelink Enhancements</w:t>
      </w:r>
    </w:p>
    <w:p w14:paraId="787EEA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3800D1EB" w14:textId="77777777" w:rsidR="00094632" w:rsidRDefault="00094632" w:rsidP="00094632">
      <w:pPr>
        <w:rPr>
          <w:rFonts w:ascii="Arial" w:hAnsi="Arial" w:cs="Arial"/>
          <w:b/>
        </w:rPr>
      </w:pPr>
      <w:r>
        <w:rPr>
          <w:rFonts w:ascii="Arial" w:hAnsi="Arial" w:cs="Arial"/>
          <w:b/>
        </w:rPr>
        <w:t xml:space="preserve">Abstract: </w:t>
      </w:r>
    </w:p>
    <w:p w14:paraId="1281FC1D" w14:textId="77777777" w:rsidR="00094632" w:rsidRDefault="00094632" w:rsidP="00094632">
      <w:r>
        <w:t>Sidelink Enhancements - Vertical Requirements on RAN Rel-19 for Industrial 5G</w:t>
      </w:r>
    </w:p>
    <w:p w14:paraId="1FB1B2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6E55" w14:textId="77777777" w:rsidR="00094632" w:rsidRDefault="00094632" w:rsidP="00094632">
      <w:pPr>
        <w:rPr>
          <w:rFonts w:ascii="Arial" w:hAnsi="Arial" w:cs="Arial"/>
          <w:b/>
          <w:sz w:val="24"/>
        </w:rPr>
      </w:pPr>
      <w:r>
        <w:rPr>
          <w:rFonts w:ascii="Arial" w:hAnsi="Arial" w:cs="Arial"/>
          <w:b/>
          <w:color w:val="0000FF"/>
          <w:sz w:val="24"/>
        </w:rPr>
        <w:t>RP-232545</w:t>
      </w:r>
      <w:r>
        <w:rPr>
          <w:rFonts w:ascii="Arial" w:hAnsi="Arial" w:cs="Arial"/>
          <w:b/>
          <w:color w:val="0000FF"/>
          <w:sz w:val="24"/>
        </w:rPr>
        <w:tab/>
      </w:r>
      <w:r>
        <w:rPr>
          <w:rFonts w:ascii="Arial" w:hAnsi="Arial" w:cs="Arial"/>
          <w:b/>
          <w:sz w:val="24"/>
        </w:rPr>
        <w:t>Views on Rel-19 Sidelink and SL Relay Enhancements</w:t>
      </w:r>
    </w:p>
    <w:p w14:paraId="737A9CF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41E504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A3B2" w14:textId="38391D72" w:rsidR="00094632" w:rsidRDefault="00094632" w:rsidP="00BB479A">
      <w:pPr>
        <w:pStyle w:val="Heading4"/>
      </w:pPr>
      <w:bookmarkStart w:id="140" w:name="_Toc146566506"/>
      <w:bookmarkStart w:id="141" w:name="_Toc150626324"/>
      <w:r>
        <w:t>8</w:t>
      </w:r>
      <w:r w:rsidR="00BB479A">
        <w:t>A</w:t>
      </w:r>
      <w:r>
        <w:t>.2.13</w:t>
      </w:r>
      <w:r>
        <w:tab/>
        <w:t>Additional RAN2-led Candidate Topics</w:t>
      </w:r>
      <w:bookmarkEnd w:id="140"/>
      <w:bookmarkEnd w:id="141"/>
    </w:p>
    <w:p w14:paraId="3CDC9711" w14:textId="77777777" w:rsidR="00094632" w:rsidRDefault="00094632" w:rsidP="00094632">
      <w:pPr>
        <w:rPr>
          <w:rFonts w:ascii="Arial" w:hAnsi="Arial" w:cs="Arial"/>
          <w:b/>
          <w:sz w:val="24"/>
        </w:rPr>
      </w:pPr>
      <w:r>
        <w:rPr>
          <w:rFonts w:ascii="Arial" w:hAnsi="Arial" w:cs="Arial"/>
          <w:b/>
          <w:color w:val="0000FF"/>
          <w:sz w:val="24"/>
        </w:rPr>
        <w:t>RP-232627</w:t>
      </w:r>
      <w:r>
        <w:rPr>
          <w:rFonts w:ascii="Arial" w:hAnsi="Arial" w:cs="Arial"/>
          <w:b/>
          <w:color w:val="0000FF"/>
          <w:sz w:val="24"/>
        </w:rPr>
        <w:tab/>
      </w:r>
      <w:r>
        <w:rPr>
          <w:rFonts w:ascii="Arial" w:hAnsi="Arial" w:cs="Arial"/>
          <w:b/>
          <w:sz w:val="24"/>
        </w:rPr>
        <w:t>Moderator's summary for REL-19 RAN2 additional topics</w:t>
      </w:r>
    </w:p>
    <w:p w14:paraId="759C31E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04326241" w14:textId="77777777" w:rsidR="00094632" w:rsidRDefault="00094632" w:rsidP="00094632">
      <w:pPr>
        <w:rPr>
          <w:rFonts w:ascii="Arial" w:hAnsi="Arial" w:cs="Arial"/>
          <w:b/>
        </w:rPr>
      </w:pPr>
      <w:r>
        <w:rPr>
          <w:rFonts w:ascii="Arial" w:hAnsi="Arial" w:cs="Arial"/>
          <w:b/>
        </w:rPr>
        <w:t xml:space="preserve">Abstract: </w:t>
      </w:r>
    </w:p>
    <w:p w14:paraId="1BEFFF1A" w14:textId="77777777" w:rsidR="00094632" w:rsidRDefault="00094632" w:rsidP="00094632">
      <w:r>
        <w:t>covering NCR, SL Relay Enhancements, UAV/UAM, MU-SIM, Broadcast/multicast, UE aggregation, collaboration, and backup</w:t>
      </w:r>
    </w:p>
    <w:p w14:paraId="611A57B8" w14:textId="77777777" w:rsidR="00094632" w:rsidRDefault="00094632" w:rsidP="00094632">
      <w:r>
        <w:t>Lean protocol stack/High speed, packetization/Layer 2 UP enhancements,</w:t>
      </w:r>
    </w:p>
    <w:p w14:paraId="4AA40E6D" w14:textId="77777777" w:rsidR="00094632" w:rsidRDefault="00094632" w:rsidP="00094632">
      <w:r>
        <w:t>Others</w:t>
      </w:r>
    </w:p>
    <w:p w14:paraId="12CA4A9C" w14:textId="77777777" w:rsidR="00094632" w:rsidRDefault="00094632" w:rsidP="00094632">
      <w:pPr>
        <w:rPr>
          <w:rFonts w:ascii="Arial" w:hAnsi="Arial" w:cs="Arial"/>
          <w:b/>
        </w:rPr>
      </w:pPr>
      <w:r>
        <w:rPr>
          <w:rFonts w:ascii="Arial" w:hAnsi="Arial" w:cs="Arial"/>
          <w:b/>
        </w:rPr>
        <w:t xml:space="preserve">Discussion: </w:t>
      </w:r>
    </w:p>
    <w:p w14:paraId="759D026F" w14:textId="77777777" w:rsidR="00094632" w:rsidRDefault="00094632" w:rsidP="00094632">
      <w:r>
        <w:t>BT: we need to reduce the topics to what fits into the 3 TUs we have</w:t>
      </w:r>
    </w:p>
    <w:p w14:paraId="23734C45" w14:textId="77777777" w:rsidR="00094632" w:rsidRDefault="00094632" w:rsidP="00094632">
      <w:r>
        <w:t>ZTE: multi-carrier: whether RAN1 or RAN2 led depends on objectives</w:t>
      </w:r>
    </w:p>
    <w:p w14:paraId="1941B4EE" w14:textId="77777777" w:rsidR="00094632" w:rsidRDefault="00094632" w:rsidP="00094632">
      <w:r>
        <w:t>CATT: a Chinese operator will deploy MBS</w:t>
      </w:r>
    </w:p>
    <w:p w14:paraId="08C6DB57" w14:textId="77777777" w:rsidR="00094632" w:rsidRDefault="00094632" w:rsidP="00094632">
      <w:r>
        <w:t>China Telecom: supports to work on NCR</w:t>
      </w:r>
    </w:p>
    <w:p w14:paraId="4FD95A04" w14:textId="77777777" w:rsidR="00094632" w:rsidRDefault="00094632" w:rsidP="00094632">
      <w:r>
        <w:t>Apple: also 6G needs some discussions</w:t>
      </w:r>
    </w:p>
    <w:p w14:paraId="605F3B3F" w14:textId="77777777" w:rsidR="00094632" w:rsidRDefault="00094632" w:rsidP="00094632">
      <w:r>
        <w:t>Mediatek: the text in italics after UP enhancements should be removed</w:t>
      </w:r>
    </w:p>
    <w:p w14:paraId="4070BA07" w14:textId="77777777" w:rsidR="00094632" w:rsidRDefault="00094632" w:rsidP="00094632">
      <w:r>
        <w:lastRenderedPageBreak/>
        <w:t>RAN2 chair: this is not a conclusion, the text was there before, it is fine to remove it</w:t>
      </w:r>
    </w:p>
    <w:p w14:paraId="3F9D65BA" w14:textId="77777777" w:rsidR="00094632" w:rsidRDefault="00094632" w:rsidP="00094632">
      <w:r>
        <w:t>RAN chair: we will not endorse anything from the summary; but we will minute that all text in italics after the conclusion for UP enhancements have to be ignored</w:t>
      </w:r>
    </w:p>
    <w:p w14:paraId="1454597B" w14:textId="77777777" w:rsidR="00094632" w:rsidRDefault="00094632" w:rsidP="00094632">
      <w:r>
        <w:t>vivo: MBS and NCR: do we switch responsibility to RAN1?, there was another topic in RAN1 which had heavier RAN2 work (so we could exchange)</w:t>
      </w:r>
    </w:p>
    <w:p w14:paraId="02F96D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2307" w14:textId="0DDFFB5F" w:rsidR="00094632" w:rsidRDefault="00094632" w:rsidP="00BB479A">
      <w:pPr>
        <w:pStyle w:val="Heading5"/>
      </w:pPr>
      <w:bookmarkStart w:id="142" w:name="_Toc146566507"/>
      <w:bookmarkStart w:id="143" w:name="_Toc150626325"/>
      <w:r>
        <w:t>8</w:t>
      </w:r>
      <w:r w:rsidR="00BB479A">
        <w:t>A</w:t>
      </w:r>
      <w:r>
        <w:t>.2.13.1</w:t>
      </w:r>
      <w:r>
        <w:tab/>
        <w:t>Network-Controled Repeaters</w:t>
      </w:r>
      <w:bookmarkEnd w:id="142"/>
      <w:bookmarkEnd w:id="143"/>
    </w:p>
    <w:p w14:paraId="662189D3" w14:textId="77777777" w:rsidR="00094632" w:rsidRDefault="00094632" w:rsidP="00094632">
      <w:pPr>
        <w:rPr>
          <w:rFonts w:ascii="Arial" w:hAnsi="Arial" w:cs="Arial"/>
          <w:b/>
          <w:sz w:val="24"/>
        </w:rPr>
      </w:pPr>
      <w:r>
        <w:rPr>
          <w:rFonts w:ascii="Arial" w:hAnsi="Arial" w:cs="Arial"/>
          <w:b/>
          <w:color w:val="0000FF"/>
          <w:sz w:val="24"/>
        </w:rPr>
        <w:t>RP-231882</w:t>
      </w:r>
      <w:r>
        <w:rPr>
          <w:rFonts w:ascii="Arial" w:hAnsi="Arial" w:cs="Arial"/>
          <w:b/>
          <w:color w:val="0000FF"/>
          <w:sz w:val="24"/>
        </w:rPr>
        <w:tab/>
      </w:r>
      <w:r>
        <w:rPr>
          <w:rFonts w:ascii="Arial" w:hAnsi="Arial" w:cs="Arial"/>
          <w:b/>
          <w:sz w:val="24"/>
        </w:rPr>
        <w:t>Network-controlled Repeater Evolution</w:t>
      </w:r>
    </w:p>
    <w:p w14:paraId="2FB1630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30FB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1607" w14:textId="77777777" w:rsidR="00094632" w:rsidRDefault="00094632" w:rsidP="00094632">
      <w:pPr>
        <w:rPr>
          <w:rFonts w:ascii="Arial" w:hAnsi="Arial" w:cs="Arial"/>
          <w:b/>
          <w:sz w:val="24"/>
        </w:rPr>
      </w:pPr>
      <w:r>
        <w:rPr>
          <w:rFonts w:ascii="Arial" w:hAnsi="Arial" w:cs="Arial"/>
          <w:b/>
          <w:color w:val="0000FF"/>
          <w:sz w:val="24"/>
        </w:rPr>
        <w:t>RP-231558</w:t>
      </w:r>
      <w:r>
        <w:rPr>
          <w:rFonts w:ascii="Arial" w:hAnsi="Arial" w:cs="Arial"/>
          <w:b/>
          <w:color w:val="0000FF"/>
          <w:sz w:val="24"/>
        </w:rPr>
        <w:tab/>
      </w:r>
      <w:r>
        <w:rPr>
          <w:rFonts w:ascii="Arial" w:hAnsi="Arial" w:cs="Arial"/>
          <w:b/>
          <w:sz w:val="24"/>
        </w:rPr>
        <w:t>Views on scope for NR Network-Controlled Repeaters in Rel-19</w:t>
      </w:r>
    </w:p>
    <w:p w14:paraId="47E0D4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74AB0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F5AC8" w14:textId="77777777" w:rsidR="00094632" w:rsidRDefault="00094632" w:rsidP="00094632">
      <w:pPr>
        <w:rPr>
          <w:rFonts w:ascii="Arial" w:hAnsi="Arial" w:cs="Arial"/>
          <w:b/>
          <w:sz w:val="24"/>
        </w:rPr>
      </w:pPr>
      <w:r>
        <w:rPr>
          <w:rFonts w:ascii="Arial" w:hAnsi="Arial" w:cs="Arial"/>
          <w:b/>
          <w:color w:val="0000FF"/>
          <w:sz w:val="24"/>
        </w:rPr>
        <w:t>RP-231804</w:t>
      </w:r>
      <w:r>
        <w:rPr>
          <w:rFonts w:ascii="Arial" w:hAnsi="Arial" w:cs="Arial"/>
          <w:b/>
          <w:color w:val="0000FF"/>
          <w:sz w:val="24"/>
        </w:rPr>
        <w:tab/>
      </w:r>
      <w:r>
        <w:rPr>
          <w:rFonts w:ascii="Arial" w:hAnsi="Arial" w:cs="Arial"/>
          <w:b/>
          <w:sz w:val="24"/>
        </w:rPr>
        <w:t>Rel-19 NCR enhancements (RAN1-led)</w:t>
      </w:r>
    </w:p>
    <w:p w14:paraId="102A76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2185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07961" w14:textId="77777777" w:rsidR="00094632" w:rsidRDefault="00094632" w:rsidP="00094632">
      <w:pPr>
        <w:rPr>
          <w:rFonts w:ascii="Arial" w:hAnsi="Arial" w:cs="Arial"/>
          <w:b/>
          <w:sz w:val="24"/>
        </w:rPr>
      </w:pPr>
      <w:r>
        <w:rPr>
          <w:rFonts w:ascii="Arial" w:hAnsi="Arial" w:cs="Arial"/>
          <w:b/>
          <w:color w:val="0000FF"/>
          <w:sz w:val="24"/>
        </w:rPr>
        <w:t>RP-231919</w:t>
      </w:r>
      <w:r>
        <w:rPr>
          <w:rFonts w:ascii="Arial" w:hAnsi="Arial" w:cs="Arial"/>
          <w:b/>
          <w:color w:val="0000FF"/>
          <w:sz w:val="24"/>
        </w:rPr>
        <w:tab/>
      </w:r>
      <w:r>
        <w:rPr>
          <w:rFonts w:ascii="Arial" w:hAnsi="Arial" w:cs="Arial"/>
          <w:b/>
          <w:sz w:val="24"/>
        </w:rPr>
        <w:t xml:space="preserve">Motivation of Enhanced network-controlled repeater </w:t>
      </w:r>
    </w:p>
    <w:p w14:paraId="323D55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76014D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9484" w14:textId="77777777" w:rsidR="00094632" w:rsidRDefault="00094632" w:rsidP="00094632">
      <w:pPr>
        <w:rPr>
          <w:rFonts w:ascii="Arial" w:hAnsi="Arial" w:cs="Arial"/>
          <w:b/>
          <w:sz w:val="24"/>
        </w:rPr>
      </w:pPr>
      <w:r>
        <w:rPr>
          <w:rFonts w:ascii="Arial" w:hAnsi="Arial" w:cs="Arial"/>
          <w:b/>
          <w:color w:val="0000FF"/>
          <w:sz w:val="24"/>
        </w:rPr>
        <w:t>RP-231935</w:t>
      </w:r>
      <w:r>
        <w:rPr>
          <w:rFonts w:ascii="Arial" w:hAnsi="Arial" w:cs="Arial"/>
          <w:b/>
          <w:color w:val="0000FF"/>
          <w:sz w:val="24"/>
        </w:rPr>
        <w:tab/>
      </w:r>
      <w:r>
        <w:rPr>
          <w:rFonts w:ascii="Arial" w:hAnsi="Arial" w:cs="Arial"/>
          <w:b/>
          <w:sz w:val="24"/>
        </w:rPr>
        <w:t xml:space="preserve">Views on enhanced NCR in Rel-19 </w:t>
      </w:r>
    </w:p>
    <w:p w14:paraId="4FF04C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50BDD9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30C8" w14:textId="77777777" w:rsidR="00094632" w:rsidRDefault="00094632" w:rsidP="00094632">
      <w:pPr>
        <w:rPr>
          <w:rFonts w:ascii="Arial" w:hAnsi="Arial" w:cs="Arial"/>
          <w:b/>
          <w:sz w:val="24"/>
        </w:rPr>
      </w:pPr>
      <w:r>
        <w:rPr>
          <w:rFonts w:ascii="Arial" w:hAnsi="Arial" w:cs="Arial"/>
          <w:b/>
          <w:color w:val="0000FF"/>
          <w:sz w:val="24"/>
        </w:rPr>
        <w:t>RP-232014</w:t>
      </w:r>
      <w:r>
        <w:rPr>
          <w:rFonts w:ascii="Arial" w:hAnsi="Arial" w:cs="Arial"/>
          <w:b/>
          <w:color w:val="0000FF"/>
          <w:sz w:val="24"/>
        </w:rPr>
        <w:tab/>
      </w:r>
      <w:r>
        <w:rPr>
          <w:rFonts w:ascii="Arial" w:hAnsi="Arial" w:cs="Arial"/>
          <w:b/>
          <w:sz w:val="24"/>
        </w:rPr>
        <w:t>Access Backhaul link power control in R19 NCR enhancement</w:t>
      </w:r>
    </w:p>
    <w:p w14:paraId="52262C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D9319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FB30" w14:textId="77777777" w:rsidR="00094632" w:rsidRDefault="00094632" w:rsidP="00094632">
      <w:pPr>
        <w:rPr>
          <w:rFonts w:ascii="Arial" w:hAnsi="Arial" w:cs="Arial"/>
          <w:b/>
          <w:sz w:val="24"/>
        </w:rPr>
      </w:pPr>
      <w:r>
        <w:rPr>
          <w:rFonts w:ascii="Arial" w:hAnsi="Arial" w:cs="Arial"/>
          <w:b/>
          <w:color w:val="0000FF"/>
          <w:sz w:val="24"/>
        </w:rPr>
        <w:t>RP-232030</w:t>
      </w:r>
      <w:r>
        <w:rPr>
          <w:rFonts w:ascii="Arial" w:hAnsi="Arial" w:cs="Arial"/>
          <w:b/>
          <w:color w:val="0000FF"/>
          <w:sz w:val="24"/>
        </w:rPr>
        <w:tab/>
      </w:r>
      <w:r>
        <w:rPr>
          <w:rFonts w:ascii="Arial" w:hAnsi="Arial" w:cs="Arial"/>
          <w:b/>
          <w:sz w:val="24"/>
        </w:rPr>
        <w:t>Scope of Network Controlled Repeaters in Rel-19</w:t>
      </w:r>
    </w:p>
    <w:p w14:paraId="5E663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1E8F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D409E" w14:textId="77777777" w:rsidR="00094632" w:rsidRDefault="00094632" w:rsidP="00094632">
      <w:pPr>
        <w:rPr>
          <w:rFonts w:ascii="Arial" w:hAnsi="Arial" w:cs="Arial"/>
          <w:b/>
          <w:sz w:val="24"/>
        </w:rPr>
      </w:pPr>
      <w:r>
        <w:rPr>
          <w:rFonts w:ascii="Arial" w:hAnsi="Arial" w:cs="Arial"/>
          <w:b/>
          <w:color w:val="0000FF"/>
          <w:sz w:val="24"/>
        </w:rPr>
        <w:t>RP-232130</w:t>
      </w:r>
      <w:r>
        <w:rPr>
          <w:rFonts w:ascii="Arial" w:hAnsi="Arial" w:cs="Arial"/>
          <w:b/>
          <w:color w:val="0000FF"/>
          <w:sz w:val="24"/>
        </w:rPr>
        <w:tab/>
      </w:r>
      <w:r>
        <w:rPr>
          <w:rFonts w:ascii="Arial" w:hAnsi="Arial" w:cs="Arial"/>
          <w:b/>
          <w:sz w:val="24"/>
        </w:rPr>
        <w:t>eNCR in Rel-19</w:t>
      </w:r>
    </w:p>
    <w:p w14:paraId="1524CA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F669C0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52B9" w14:textId="77777777" w:rsidR="00094632" w:rsidRDefault="00094632" w:rsidP="00094632">
      <w:pPr>
        <w:rPr>
          <w:rFonts w:ascii="Arial" w:hAnsi="Arial" w:cs="Arial"/>
          <w:b/>
          <w:sz w:val="24"/>
        </w:rPr>
      </w:pPr>
      <w:r>
        <w:rPr>
          <w:rFonts w:ascii="Arial" w:hAnsi="Arial" w:cs="Arial"/>
          <w:b/>
          <w:color w:val="0000FF"/>
          <w:sz w:val="24"/>
        </w:rPr>
        <w:t>RP-232155</w:t>
      </w:r>
      <w:r>
        <w:rPr>
          <w:rFonts w:ascii="Arial" w:hAnsi="Arial" w:cs="Arial"/>
          <w:b/>
          <w:color w:val="0000FF"/>
          <w:sz w:val="24"/>
        </w:rPr>
        <w:tab/>
      </w:r>
      <w:r>
        <w:rPr>
          <w:rFonts w:ascii="Arial" w:hAnsi="Arial" w:cs="Arial"/>
          <w:b/>
          <w:sz w:val="24"/>
        </w:rPr>
        <w:t>Views on NCR for Rel-19</w:t>
      </w:r>
    </w:p>
    <w:p w14:paraId="08DB5F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China Telecom,ETRI</w:t>
      </w:r>
    </w:p>
    <w:p w14:paraId="62E3A3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6E004" w14:textId="77777777" w:rsidR="00094632" w:rsidRDefault="00094632" w:rsidP="00094632">
      <w:pPr>
        <w:rPr>
          <w:rFonts w:ascii="Arial" w:hAnsi="Arial" w:cs="Arial"/>
          <w:b/>
          <w:sz w:val="24"/>
        </w:rPr>
      </w:pPr>
      <w:r>
        <w:rPr>
          <w:rFonts w:ascii="Arial" w:hAnsi="Arial" w:cs="Arial"/>
          <w:b/>
          <w:color w:val="0000FF"/>
          <w:sz w:val="24"/>
        </w:rPr>
        <w:t>RP-232222</w:t>
      </w:r>
      <w:r>
        <w:rPr>
          <w:rFonts w:ascii="Arial" w:hAnsi="Arial" w:cs="Arial"/>
          <w:b/>
          <w:color w:val="0000FF"/>
          <w:sz w:val="24"/>
        </w:rPr>
        <w:tab/>
      </w:r>
      <w:r>
        <w:rPr>
          <w:rFonts w:ascii="Arial" w:hAnsi="Arial" w:cs="Arial"/>
          <w:b/>
          <w:sz w:val="24"/>
        </w:rPr>
        <w:t>Discussion on the enhancements for the Network-controlled Repeater and Reconfigurable intelligent surface in Rel-19</w:t>
      </w:r>
    </w:p>
    <w:p w14:paraId="06FCD2E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C3456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C04E" w14:textId="77777777" w:rsidR="00094632" w:rsidRDefault="00094632" w:rsidP="00094632">
      <w:pPr>
        <w:rPr>
          <w:rFonts w:ascii="Arial" w:hAnsi="Arial" w:cs="Arial"/>
          <w:b/>
          <w:sz w:val="24"/>
        </w:rPr>
      </w:pPr>
      <w:r>
        <w:rPr>
          <w:rFonts w:ascii="Arial" w:hAnsi="Arial" w:cs="Arial"/>
          <w:b/>
          <w:color w:val="0000FF"/>
          <w:sz w:val="24"/>
        </w:rPr>
        <w:t>RP-232401</w:t>
      </w:r>
      <w:r>
        <w:rPr>
          <w:rFonts w:ascii="Arial" w:hAnsi="Arial" w:cs="Arial"/>
          <w:b/>
          <w:color w:val="0000FF"/>
          <w:sz w:val="24"/>
        </w:rPr>
        <w:tab/>
      </w:r>
      <w:r>
        <w:rPr>
          <w:rFonts w:ascii="Arial" w:hAnsi="Arial" w:cs="Arial"/>
          <w:b/>
          <w:sz w:val="24"/>
        </w:rPr>
        <w:t>Views on NCR in Rel-19</w:t>
      </w:r>
    </w:p>
    <w:p w14:paraId="188363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37BC7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436C7" w14:textId="77777777" w:rsidR="00094632" w:rsidRDefault="00094632" w:rsidP="00094632">
      <w:pPr>
        <w:rPr>
          <w:rFonts w:ascii="Arial" w:hAnsi="Arial" w:cs="Arial"/>
          <w:b/>
          <w:sz w:val="24"/>
        </w:rPr>
      </w:pPr>
      <w:r>
        <w:rPr>
          <w:rFonts w:ascii="Arial" w:hAnsi="Arial" w:cs="Arial"/>
          <w:b/>
          <w:color w:val="0000FF"/>
          <w:sz w:val="24"/>
        </w:rPr>
        <w:t>RP-232424</w:t>
      </w:r>
      <w:r>
        <w:rPr>
          <w:rFonts w:ascii="Arial" w:hAnsi="Arial" w:cs="Arial"/>
          <w:b/>
          <w:color w:val="0000FF"/>
          <w:sz w:val="24"/>
        </w:rPr>
        <w:tab/>
      </w:r>
      <w:r>
        <w:rPr>
          <w:rFonts w:ascii="Arial" w:hAnsi="Arial" w:cs="Arial"/>
          <w:b/>
          <w:sz w:val="24"/>
        </w:rPr>
        <w:t>Views on NCR enhancements in Rel-19</w:t>
      </w:r>
    </w:p>
    <w:p w14:paraId="570643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Kanpur, CEWiT, Indian Institute of Tech (M)</w:t>
      </w:r>
    </w:p>
    <w:p w14:paraId="265F97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648F9" w14:textId="77777777" w:rsidR="00094632" w:rsidRDefault="00094632" w:rsidP="00094632">
      <w:pPr>
        <w:rPr>
          <w:rFonts w:ascii="Arial" w:hAnsi="Arial" w:cs="Arial"/>
          <w:b/>
          <w:sz w:val="24"/>
        </w:rPr>
      </w:pPr>
      <w:r>
        <w:rPr>
          <w:rFonts w:ascii="Arial" w:hAnsi="Arial" w:cs="Arial"/>
          <w:b/>
          <w:color w:val="0000FF"/>
          <w:sz w:val="24"/>
        </w:rPr>
        <w:t>RP-232539</w:t>
      </w:r>
      <w:r>
        <w:rPr>
          <w:rFonts w:ascii="Arial" w:hAnsi="Arial" w:cs="Arial"/>
          <w:b/>
          <w:color w:val="0000FF"/>
          <w:sz w:val="24"/>
        </w:rPr>
        <w:tab/>
      </w:r>
      <w:r>
        <w:rPr>
          <w:rFonts w:ascii="Arial" w:hAnsi="Arial" w:cs="Arial"/>
          <w:b/>
          <w:sz w:val="24"/>
        </w:rPr>
        <w:t>Views on Network-Controlled Repeaters (NCR) Enhancements</w:t>
      </w:r>
    </w:p>
    <w:p w14:paraId="099A4CD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F8228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11487" w14:textId="77777777" w:rsidR="00094632" w:rsidRDefault="00094632" w:rsidP="00094632">
      <w:pPr>
        <w:rPr>
          <w:rFonts w:ascii="Arial" w:hAnsi="Arial" w:cs="Arial"/>
          <w:b/>
          <w:sz w:val="24"/>
        </w:rPr>
      </w:pPr>
      <w:r>
        <w:rPr>
          <w:rFonts w:ascii="Arial" w:hAnsi="Arial" w:cs="Arial"/>
          <w:b/>
          <w:color w:val="0000FF"/>
          <w:sz w:val="24"/>
        </w:rPr>
        <w:t>RP-232574</w:t>
      </w:r>
      <w:r>
        <w:rPr>
          <w:rFonts w:ascii="Arial" w:hAnsi="Arial" w:cs="Arial"/>
          <w:b/>
          <w:color w:val="0000FF"/>
          <w:sz w:val="24"/>
        </w:rPr>
        <w:tab/>
      </w:r>
      <w:r>
        <w:rPr>
          <w:rFonts w:ascii="Arial" w:hAnsi="Arial" w:cs="Arial"/>
          <w:b/>
          <w:sz w:val="24"/>
        </w:rPr>
        <w:t>On NCR enhancements for Rel-19</w:t>
      </w:r>
    </w:p>
    <w:p w14:paraId="0A5D584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A10A8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E132" w14:textId="77777777" w:rsidR="00094632" w:rsidRDefault="00094632" w:rsidP="00094632">
      <w:pPr>
        <w:rPr>
          <w:rFonts w:ascii="Arial" w:hAnsi="Arial" w:cs="Arial"/>
          <w:b/>
          <w:sz w:val="24"/>
        </w:rPr>
      </w:pPr>
      <w:r>
        <w:rPr>
          <w:rFonts w:ascii="Arial" w:hAnsi="Arial" w:cs="Arial"/>
          <w:b/>
          <w:color w:val="0000FF"/>
          <w:sz w:val="24"/>
        </w:rPr>
        <w:t>RP-232586</w:t>
      </w:r>
      <w:r>
        <w:rPr>
          <w:rFonts w:ascii="Arial" w:hAnsi="Arial" w:cs="Arial"/>
          <w:b/>
          <w:color w:val="0000FF"/>
          <w:sz w:val="24"/>
        </w:rPr>
        <w:tab/>
      </w:r>
      <w:r>
        <w:rPr>
          <w:rFonts w:ascii="Arial" w:hAnsi="Arial" w:cs="Arial"/>
          <w:b/>
          <w:sz w:val="24"/>
        </w:rPr>
        <w:t>Network-Controlled Repeater (NCR) Enhancements</w:t>
      </w:r>
    </w:p>
    <w:p w14:paraId="375406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D8612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1EFC" w14:textId="46C5B442" w:rsidR="00094632" w:rsidRDefault="00094632" w:rsidP="00BB479A">
      <w:pPr>
        <w:pStyle w:val="Heading5"/>
      </w:pPr>
      <w:bookmarkStart w:id="144" w:name="_Toc146566508"/>
      <w:bookmarkStart w:id="145" w:name="_Toc150626326"/>
      <w:r>
        <w:t>8</w:t>
      </w:r>
      <w:r w:rsidR="00BB479A">
        <w:t>A</w:t>
      </w:r>
      <w:r>
        <w:t>.2.13.2</w:t>
      </w:r>
      <w:r>
        <w:tab/>
        <w:t>SL Relay Enhancements</w:t>
      </w:r>
      <w:bookmarkEnd w:id="144"/>
      <w:bookmarkEnd w:id="145"/>
    </w:p>
    <w:p w14:paraId="73EC5514" w14:textId="77777777" w:rsidR="00094632" w:rsidRDefault="00094632" w:rsidP="00094632">
      <w:pPr>
        <w:rPr>
          <w:rFonts w:ascii="Arial" w:hAnsi="Arial" w:cs="Arial"/>
          <w:b/>
          <w:sz w:val="24"/>
        </w:rPr>
      </w:pPr>
      <w:r>
        <w:rPr>
          <w:rFonts w:ascii="Arial" w:hAnsi="Arial" w:cs="Arial"/>
          <w:b/>
          <w:color w:val="0000FF"/>
          <w:sz w:val="24"/>
        </w:rPr>
        <w:t>RP-232283</w:t>
      </w:r>
      <w:r>
        <w:rPr>
          <w:rFonts w:ascii="Arial" w:hAnsi="Arial" w:cs="Arial"/>
          <w:b/>
          <w:color w:val="0000FF"/>
          <w:sz w:val="24"/>
        </w:rPr>
        <w:tab/>
      </w:r>
      <w:r>
        <w:rPr>
          <w:rFonts w:ascii="Arial" w:hAnsi="Arial" w:cs="Arial"/>
          <w:b/>
          <w:sz w:val="24"/>
        </w:rPr>
        <w:t>Views on 5G Advanced Rel-19 Sidelink Relaying</w:t>
      </w:r>
    </w:p>
    <w:p w14:paraId="4C88C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37692C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08739" w14:textId="77777777" w:rsidR="00094632" w:rsidRDefault="00094632" w:rsidP="00094632">
      <w:pPr>
        <w:rPr>
          <w:rFonts w:ascii="Arial" w:hAnsi="Arial" w:cs="Arial"/>
          <w:b/>
          <w:sz w:val="24"/>
        </w:rPr>
      </w:pPr>
      <w:r>
        <w:rPr>
          <w:rFonts w:ascii="Arial" w:hAnsi="Arial" w:cs="Arial"/>
          <w:b/>
          <w:color w:val="0000FF"/>
          <w:sz w:val="24"/>
        </w:rPr>
        <w:t>RP-231631</w:t>
      </w:r>
      <w:r>
        <w:rPr>
          <w:rFonts w:ascii="Arial" w:hAnsi="Arial" w:cs="Arial"/>
          <w:b/>
          <w:color w:val="0000FF"/>
          <w:sz w:val="24"/>
        </w:rPr>
        <w:tab/>
      </w:r>
      <w:r>
        <w:rPr>
          <w:rFonts w:ascii="Arial" w:hAnsi="Arial" w:cs="Arial"/>
          <w:b/>
          <w:sz w:val="24"/>
        </w:rPr>
        <w:t>Rel-19 Sidelink Relay Enhancements</w:t>
      </w:r>
    </w:p>
    <w:p w14:paraId="52E07D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093AC77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6D76" w14:textId="77777777" w:rsidR="00094632" w:rsidRDefault="00094632" w:rsidP="00094632">
      <w:pPr>
        <w:rPr>
          <w:rFonts w:ascii="Arial" w:hAnsi="Arial" w:cs="Arial"/>
          <w:b/>
          <w:sz w:val="24"/>
        </w:rPr>
      </w:pPr>
      <w:r>
        <w:rPr>
          <w:rFonts w:ascii="Arial" w:hAnsi="Arial" w:cs="Arial"/>
          <w:b/>
          <w:color w:val="0000FF"/>
          <w:sz w:val="24"/>
        </w:rPr>
        <w:t>RP-231785</w:t>
      </w:r>
      <w:r>
        <w:rPr>
          <w:rFonts w:ascii="Arial" w:hAnsi="Arial" w:cs="Arial"/>
          <w:b/>
          <w:color w:val="0000FF"/>
          <w:sz w:val="24"/>
        </w:rPr>
        <w:tab/>
      </w:r>
      <w:r>
        <w:rPr>
          <w:rFonts w:ascii="Arial" w:hAnsi="Arial" w:cs="Arial"/>
          <w:b/>
          <w:sz w:val="24"/>
        </w:rPr>
        <w:t>Motivation for R19 enhancement of NR SL Relay</w:t>
      </w:r>
    </w:p>
    <w:p w14:paraId="318B0F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ECD2EA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2A636" w14:textId="77777777" w:rsidR="00094632" w:rsidRDefault="00094632" w:rsidP="00094632">
      <w:pPr>
        <w:rPr>
          <w:rFonts w:ascii="Arial" w:hAnsi="Arial" w:cs="Arial"/>
          <w:b/>
          <w:sz w:val="24"/>
        </w:rPr>
      </w:pPr>
      <w:r>
        <w:rPr>
          <w:rFonts w:ascii="Arial" w:hAnsi="Arial" w:cs="Arial"/>
          <w:b/>
          <w:color w:val="0000FF"/>
          <w:sz w:val="24"/>
        </w:rPr>
        <w:t>RP-231883</w:t>
      </w:r>
      <w:r>
        <w:rPr>
          <w:rFonts w:ascii="Arial" w:hAnsi="Arial" w:cs="Arial"/>
          <w:b/>
          <w:color w:val="0000FF"/>
          <w:sz w:val="24"/>
        </w:rPr>
        <w:tab/>
      </w:r>
      <w:r>
        <w:rPr>
          <w:rFonts w:ascii="Arial" w:hAnsi="Arial" w:cs="Arial"/>
          <w:b/>
          <w:sz w:val="24"/>
        </w:rPr>
        <w:t>Sidelink Relay Enhancements</w:t>
      </w:r>
    </w:p>
    <w:p w14:paraId="0F2F49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4292B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01DE" w14:textId="77777777" w:rsidR="00094632" w:rsidRDefault="00094632" w:rsidP="00094632">
      <w:pPr>
        <w:rPr>
          <w:rFonts w:ascii="Arial" w:hAnsi="Arial" w:cs="Arial"/>
          <w:b/>
          <w:sz w:val="24"/>
        </w:rPr>
      </w:pPr>
      <w:r>
        <w:rPr>
          <w:rFonts w:ascii="Arial" w:hAnsi="Arial" w:cs="Arial"/>
          <w:b/>
          <w:color w:val="0000FF"/>
          <w:sz w:val="24"/>
        </w:rPr>
        <w:t>RP-231918</w:t>
      </w:r>
      <w:r>
        <w:rPr>
          <w:rFonts w:ascii="Arial" w:hAnsi="Arial" w:cs="Arial"/>
          <w:b/>
          <w:color w:val="0000FF"/>
          <w:sz w:val="24"/>
        </w:rPr>
        <w:tab/>
      </w:r>
      <w:r>
        <w:rPr>
          <w:rFonts w:ascii="Arial" w:hAnsi="Arial" w:cs="Arial"/>
          <w:b/>
          <w:sz w:val="24"/>
        </w:rPr>
        <w:t xml:space="preserve">Motivation of Further enhanced sidelink relay </w:t>
      </w:r>
    </w:p>
    <w:p w14:paraId="15A67C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2F019A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2B98" w14:textId="77777777" w:rsidR="00094632" w:rsidRDefault="00094632" w:rsidP="00094632">
      <w:pPr>
        <w:rPr>
          <w:rFonts w:ascii="Arial" w:hAnsi="Arial" w:cs="Arial"/>
          <w:b/>
          <w:sz w:val="24"/>
        </w:rPr>
      </w:pPr>
      <w:r>
        <w:rPr>
          <w:rFonts w:ascii="Arial" w:hAnsi="Arial" w:cs="Arial"/>
          <w:b/>
          <w:color w:val="0000FF"/>
          <w:sz w:val="24"/>
        </w:rPr>
        <w:t>RP-231995</w:t>
      </w:r>
      <w:r>
        <w:rPr>
          <w:rFonts w:ascii="Arial" w:hAnsi="Arial" w:cs="Arial"/>
          <w:b/>
          <w:color w:val="0000FF"/>
          <w:sz w:val="24"/>
        </w:rPr>
        <w:tab/>
      </w:r>
      <w:r>
        <w:rPr>
          <w:rFonts w:ascii="Arial" w:hAnsi="Arial" w:cs="Arial"/>
          <w:b/>
          <w:sz w:val="24"/>
        </w:rPr>
        <w:t>Views on Rel-19 SL Relay Enhancements</w:t>
      </w:r>
    </w:p>
    <w:p w14:paraId="21CE5F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5395A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5963" w14:textId="77777777" w:rsidR="00094632" w:rsidRDefault="00094632" w:rsidP="00094632">
      <w:pPr>
        <w:rPr>
          <w:rFonts w:ascii="Arial" w:hAnsi="Arial" w:cs="Arial"/>
          <w:b/>
          <w:sz w:val="24"/>
        </w:rPr>
      </w:pPr>
      <w:r>
        <w:rPr>
          <w:rFonts w:ascii="Arial" w:hAnsi="Arial" w:cs="Arial"/>
          <w:b/>
          <w:color w:val="0000FF"/>
          <w:sz w:val="24"/>
        </w:rPr>
        <w:t>RP-232031</w:t>
      </w:r>
      <w:r>
        <w:rPr>
          <w:rFonts w:ascii="Arial" w:hAnsi="Arial" w:cs="Arial"/>
          <w:b/>
          <w:color w:val="0000FF"/>
          <w:sz w:val="24"/>
        </w:rPr>
        <w:tab/>
      </w:r>
      <w:r>
        <w:rPr>
          <w:rFonts w:ascii="Arial" w:hAnsi="Arial" w:cs="Arial"/>
          <w:b/>
          <w:sz w:val="24"/>
        </w:rPr>
        <w:t>Scope of Sidelink relay Enhancements in Rel-19</w:t>
      </w:r>
    </w:p>
    <w:p w14:paraId="7FAFD3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BF9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D68ED" w14:textId="77777777" w:rsidR="00094632" w:rsidRDefault="00094632" w:rsidP="00094632">
      <w:pPr>
        <w:rPr>
          <w:rFonts w:ascii="Arial" w:hAnsi="Arial" w:cs="Arial"/>
          <w:b/>
          <w:sz w:val="24"/>
        </w:rPr>
      </w:pPr>
      <w:r>
        <w:rPr>
          <w:rFonts w:ascii="Arial" w:hAnsi="Arial" w:cs="Arial"/>
          <w:b/>
          <w:color w:val="0000FF"/>
          <w:sz w:val="24"/>
        </w:rPr>
        <w:t>RP-232067</w:t>
      </w:r>
      <w:r>
        <w:rPr>
          <w:rFonts w:ascii="Arial" w:hAnsi="Arial" w:cs="Arial"/>
          <w:b/>
          <w:color w:val="0000FF"/>
          <w:sz w:val="24"/>
        </w:rPr>
        <w:tab/>
      </w:r>
      <w:r>
        <w:rPr>
          <w:rFonts w:ascii="Arial" w:hAnsi="Arial" w:cs="Arial"/>
          <w:b/>
          <w:sz w:val="24"/>
        </w:rPr>
        <w:t>Discussion on Rel-19 Sidelink Relay</w:t>
      </w:r>
    </w:p>
    <w:p w14:paraId="756F3D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98B1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D1F2" w14:textId="77777777" w:rsidR="00094632" w:rsidRDefault="00094632" w:rsidP="00094632">
      <w:pPr>
        <w:rPr>
          <w:rFonts w:ascii="Arial" w:hAnsi="Arial" w:cs="Arial"/>
          <w:b/>
          <w:sz w:val="24"/>
        </w:rPr>
      </w:pPr>
      <w:r>
        <w:rPr>
          <w:rFonts w:ascii="Arial" w:hAnsi="Arial" w:cs="Arial"/>
          <w:b/>
          <w:color w:val="0000FF"/>
          <w:sz w:val="24"/>
        </w:rPr>
        <w:t>RP-232102</w:t>
      </w:r>
      <w:r>
        <w:rPr>
          <w:rFonts w:ascii="Arial" w:hAnsi="Arial" w:cs="Arial"/>
          <w:b/>
          <w:color w:val="0000FF"/>
          <w:sz w:val="24"/>
        </w:rPr>
        <w:tab/>
      </w:r>
      <w:r>
        <w:rPr>
          <w:rFonts w:ascii="Arial" w:hAnsi="Arial" w:cs="Arial"/>
          <w:b/>
          <w:sz w:val="24"/>
        </w:rPr>
        <w:t>Proposal on enhanced multi-path and multi-hop relay</w:t>
      </w:r>
      <w:r>
        <w:rPr>
          <w:rFonts w:ascii="Arial" w:hAnsi="Arial" w:cs="Arial"/>
          <w:b/>
          <w:sz w:val="24"/>
        </w:rPr>
        <w:br/>
        <w:t>in Rel-19</w:t>
      </w:r>
    </w:p>
    <w:p w14:paraId="0AB6090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8542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EF7ED" w14:textId="77777777" w:rsidR="00094632" w:rsidRDefault="00094632" w:rsidP="00094632">
      <w:pPr>
        <w:rPr>
          <w:rFonts w:ascii="Arial" w:hAnsi="Arial" w:cs="Arial"/>
          <w:b/>
          <w:sz w:val="24"/>
        </w:rPr>
      </w:pPr>
      <w:r>
        <w:rPr>
          <w:rFonts w:ascii="Arial" w:hAnsi="Arial" w:cs="Arial"/>
          <w:b/>
          <w:color w:val="0000FF"/>
          <w:sz w:val="24"/>
        </w:rPr>
        <w:t>RP-232115</w:t>
      </w:r>
      <w:r>
        <w:rPr>
          <w:rFonts w:ascii="Arial" w:hAnsi="Arial" w:cs="Arial"/>
          <w:b/>
          <w:color w:val="0000FF"/>
          <w:sz w:val="24"/>
        </w:rPr>
        <w:tab/>
      </w:r>
      <w:r>
        <w:rPr>
          <w:rFonts w:ascii="Arial" w:hAnsi="Arial" w:cs="Arial"/>
          <w:b/>
          <w:sz w:val="24"/>
        </w:rPr>
        <w:t>SL Relay Enhancements in Rel-19</w:t>
      </w:r>
    </w:p>
    <w:p w14:paraId="615A04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7363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A2D5" w14:textId="77777777" w:rsidR="00094632" w:rsidRDefault="00094632" w:rsidP="00094632">
      <w:pPr>
        <w:rPr>
          <w:rFonts w:ascii="Arial" w:hAnsi="Arial" w:cs="Arial"/>
          <w:b/>
          <w:sz w:val="24"/>
        </w:rPr>
      </w:pPr>
      <w:r>
        <w:rPr>
          <w:rFonts w:ascii="Arial" w:hAnsi="Arial" w:cs="Arial"/>
          <w:b/>
          <w:color w:val="0000FF"/>
          <w:sz w:val="24"/>
        </w:rPr>
        <w:t>RP-232143</w:t>
      </w:r>
      <w:r>
        <w:rPr>
          <w:rFonts w:ascii="Arial" w:hAnsi="Arial" w:cs="Arial"/>
          <w:b/>
          <w:color w:val="0000FF"/>
          <w:sz w:val="24"/>
        </w:rPr>
        <w:tab/>
      </w:r>
      <w:r>
        <w:rPr>
          <w:rFonts w:ascii="Arial" w:hAnsi="Arial" w:cs="Arial"/>
          <w:b/>
          <w:sz w:val="24"/>
        </w:rPr>
        <w:t>SL Relay Enhancement in Rel-19</w:t>
      </w:r>
    </w:p>
    <w:p w14:paraId="73BEA18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34815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ABA88" w14:textId="77777777" w:rsidR="00094632" w:rsidRDefault="00094632" w:rsidP="00094632">
      <w:pPr>
        <w:rPr>
          <w:rFonts w:ascii="Arial" w:hAnsi="Arial" w:cs="Arial"/>
          <w:b/>
          <w:sz w:val="24"/>
        </w:rPr>
      </w:pPr>
      <w:r>
        <w:rPr>
          <w:rFonts w:ascii="Arial" w:hAnsi="Arial" w:cs="Arial"/>
          <w:b/>
          <w:color w:val="0000FF"/>
          <w:sz w:val="24"/>
        </w:rPr>
        <w:lastRenderedPageBreak/>
        <w:t>RP-232169</w:t>
      </w:r>
      <w:r>
        <w:rPr>
          <w:rFonts w:ascii="Arial" w:hAnsi="Arial" w:cs="Arial"/>
          <w:b/>
          <w:color w:val="0000FF"/>
          <w:sz w:val="24"/>
        </w:rPr>
        <w:tab/>
      </w:r>
      <w:r>
        <w:rPr>
          <w:rFonts w:ascii="Arial" w:hAnsi="Arial" w:cs="Arial"/>
          <w:b/>
          <w:sz w:val="24"/>
        </w:rPr>
        <w:t>Views on further enhancement of sidelink relay in Rel-19</w:t>
      </w:r>
    </w:p>
    <w:p w14:paraId="46B2AD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C731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7500B" w14:textId="77777777" w:rsidR="00094632" w:rsidRDefault="00094632" w:rsidP="00094632">
      <w:pPr>
        <w:rPr>
          <w:rFonts w:ascii="Arial" w:hAnsi="Arial" w:cs="Arial"/>
          <w:b/>
          <w:sz w:val="24"/>
        </w:rPr>
      </w:pPr>
      <w:r>
        <w:rPr>
          <w:rFonts w:ascii="Arial" w:hAnsi="Arial" w:cs="Arial"/>
          <w:b/>
          <w:color w:val="0000FF"/>
          <w:sz w:val="24"/>
        </w:rPr>
        <w:t>RP-232263</w:t>
      </w:r>
      <w:r>
        <w:rPr>
          <w:rFonts w:ascii="Arial" w:hAnsi="Arial" w:cs="Arial"/>
          <w:b/>
          <w:color w:val="0000FF"/>
          <w:sz w:val="24"/>
        </w:rPr>
        <w:tab/>
      </w:r>
      <w:r>
        <w:rPr>
          <w:rFonts w:ascii="Arial" w:hAnsi="Arial" w:cs="Arial"/>
          <w:b/>
          <w:sz w:val="24"/>
        </w:rPr>
        <w:t>Views on Sidelink Relay Enhancement in Rel-19</w:t>
      </w:r>
    </w:p>
    <w:p w14:paraId="245681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A28F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6FD6F" w14:textId="77777777" w:rsidR="00094632" w:rsidRDefault="00094632" w:rsidP="00094632">
      <w:pPr>
        <w:rPr>
          <w:rFonts w:ascii="Arial" w:hAnsi="Arial" w:cs="Arial"/>
          <w:b/>
          <w:sz w:val="24"/>
        </w:rPr>
      </w:pPr>
      <w:r>
        <w:rPr>
          <w:rFonts w:ascii="Arial" w:hAnsi="Arial" w:cs="Arial"/>
          <w:b/>
          <w:color w:val="0000FF"/>
          <w:sz w:val="24"/>
        </w:rPr>
        <w:t>RP-232292</w:t>
      </w:r>
      <w:r>
        <w:rPr>
          <w:rFonts w:ascii="Arial" w:hAnsi="Arial" w:cs="Arial"/>
          <w:b/>
          <w:color w:val="0000FF"/>
          <w:sz w:val="24"/>
        </w:rPr>
        <w:tab/>
      </w:r>
      <w:r>
        <w:rPr>
          <w:rFonts w:ascii="Arial" w:hAnsi="Arial" w:cs="Arial"/>
          <w:b/>
          <w:sz w:val="24"/>
        </w:rPr>
        <w:t>Considerations for R19 work on Sidelink Relay</w:t>
      </w:r>
    </w:p>
    <w:p w14:paraId="37E582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7AD91A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2C98D" w14:textId="77777777" w:rsidR="00094632" w:rsidRDefault="00094632" w:rsidP="00094632">
      <w:pPr>
        <w:rPr>
          <w:rFonts w:ascii="Arial" w:hAnsi="Arial" w:cs="Arial"/>
          <w:b/>
          <w:sz w:val="24"/>
        </w:rPr>
      </w:pPr>
      <w:r>
        <w:rPr>
          <w:rFonts w:ascii="Arial" w:hAnsi="Arial" w:cs="Arial"/>
          <w:b/>
          <w:color w:val="0000FF"/>
          <w:sz w:val="24"/>
        </w:rPr>
        <w:t>RP-232334</w:t>
      </w:r>
      <w:r>
        <w:rPr>
          <w:rFonts w:ascii="Arial" w:hAnsi="Arial" w:cs="Arial"/>
          <w:b/>
          <w:color w:val="0000FF"/>
          <w:sz w:val="24"/>
        </w:rPr>
        <w:tab/>
      </w:r>
      <w:r>
        <w:rPr>
          <w:rFonts w:ascii="Arial" w:hAnsi="Arial" w:cs="Arial"/>
          <w:b/>
          <w:sz w:val="24"/>
        </w:rPr>
        <w:t>[RAN2-led] SL Relay Enhancements</w:t>
      </w:r>
    </w:p>
    <w:p w14:paraId="185B15C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FD20D" w14:textId="77777777" w:rsidR="00094632" w:rsidRDefault="00094632" w:rsidP="00094632">
      <w:pPr>
        <w:rPr>
          <w:rFonts w:ascii="Arial" w:hAnsi="Arial" w:cs="Arial"/>
          <w:b/>
        </w:rPr>
      </w:pPr>
      <w:r>
        <w:rPr>
          <w:rFonts w:ascii="Arial" w:hAnsi="Arial" w:cs="Arial"/>
          <w:b/>
        </w:rPr>
        <w:t xml:space="preserve">Abstract: </w:t>
      </w:r>
    </w:p>
    <w:p w14:paraId="6C0A3D99" w14:textId="77777777" w:rsidR="00094632" w:rsidRDefault="00094632" w:rsidP="00094632">
      <w:r>
        <w:t>Resubmission of RWS-230126</w:t>
      </w:r>
    </w:p>
    <w:p w14:paraId="5FEA009B" w14:textId="77777777" w:rsidR="00094632" w:rsidRDefault="00094632" w:rsidP="00094632"/>
    <w:p w14:paraId="2F26150C" w14:textId="77777777" w:rsidR="00094632" w:rsidRDefault="00094632" w:rsidP="00094632">
      <w:r>
        <w:t>Multi-hop Relay</w:t>
      </w:r>
    </w:p>
    <w:p w14:paraId="630245EC" w14:textId="77777777" w:rsidR="00094632" w:rsidRDefault="00094632" w:rsidP="00094632"/>
    <w:p w14:paraId="69416365" w14:textId="77777777" w:rsidR="00094632" w:rsidRDefault="00094632" w:rsidP="00094632">
      <w:r>
        <w:t>WI - Low priority</w:t>
      </w:r>
    </w:p>
    <w:p w14:paraId="0C8F12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2426" w14:textId="77777777" w:rsidR="00094632" w:rsidRDefault="00094632" w:rsidP="00094632">
      <w:pPr>
        <w:rPr>
          <w:rFonts w:ascii="Arial" w:hAnsi="Arial" w:cs="Arial"/>
          <w:b/>
          <w:sz w:val="24"/>
        </w:rPr>
      </w:pPr>
      <w:r>
        <w:rPr>
          <w:rFonts w:ascii="Arial" w:hAnsi="Arial" w:cs="Arial"/>
          <w:b/>
          <w:color w:val="0000FF"/>
          <w:sz w:val="24"/>
        </w:rPr>
        <w:t>RP-232427</w:t>
      </w:r>
      <w:r>
        <w:rPr>
          <w:rFonts w:ascii="Arial" w:hAnsi="Arial" w:cs="Arial"/>
          <w:b/>
          <w:color w:val="0000FF"/>
          <w:sz w:val="24"/>
        </w:rPr>
        <w:tab/>
      </w:r>
      <w:r>
        <w:rPr>
          <w:rFonts w:ascii="Arial" w:hAnsi="Arial" w:cs="Arial"/>
          <w:b/>
          <w:sz w:val="24"/>
        </w:rPr>
        <w:t>Views on Sidelink RelayEnhancements for Rel-19</w:t>
      </w:r>
    </w:p>
    <w:p w14:paraId="3707A7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BA0E1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3A99A" w14:textId="1415A7DA" w:rsidR="00094632" w:rsidRDefault="00094632" w:rsidP="00BB479A">
      <w:pPr>
        <w:pStyle w:val="Heading5"/>
      </w:pPr>
      <w:bookmarkStart w:id="146" w:name="_Toc146566509"/>
      <w:bookmarkStart w:id="147" w:name="_Toc150626327"/>
      <w:r>
        <w:t>8</w:t>
      </w:r>
      <w:r w:rsidR="00BB479A">
        <w:t>A</w:t>
      </w:r>
      <w:r>
        <w:t>.2.13.3</w:t>
      </w:r>
      <w:r>
        <w:tab/>
        <w:t>UAV/Urban Air Mobility</w:t>
      </w:r>
      <w:bookmarkEnd w:id="146"/>
      <w:bookmarkEnd w:id="147"/>
    </w:p>
    <w:p w14:paraId="758E45E5" w14:textId="77777777" w:rsidR="00094632" w:rsidRDefault="00094632" w:rsidP="00094632">
      <w:pPr>
        <w:rPr>
          <w:rFonts w:ascii="Arial" w:hAnsi="Arial" w:cs="Arial"/>
          <w:b/>
          <w:sz w:val="24"/>
        </w:rPr>
      </w:pPr>
      <w:r>
        <w:rPr>
          <w:rFonts w:ascii="Arial" w:hAnsi="Arial" w:cs="Arial"/>
          <w:b/>
          <w:color w:val="0000FF"/>
          <w:sz w:val="24"/>
        </w:rPr>
        <w:t>RP-232546</w:t>
      </w:r>
      <w:r>
        <w:rPr>
          <w:rFonts w:ascii="Arial" w:hAnsi="Arial" w:cs="Arial"/>
          <w:b/>
          <w:color w:val="0000FF"/>
          <w:sz w:val="24"/>
        </w:rPr>
        <w:tab/>
      </w:r>
      <w:r>
        <w:rPr>
          <w:rFonts w:ascii="Arial" w:hAnsi="Arial" w:cs="Arial"/>
          <w:b/>
          <w:sz w:val="24"/>
        </w:rPr>
        <w:t>Views on Rel-19 UAV Enhancements</w:t>
      </w:r>
    </w:p>
    <w:p w14:paraId="6E1C50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4F59CC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BE77" w14:textId="77777777" w:rsidR="00094632" w:rsidRDefault="00094632" w:rsidP="00094632">
      <w:pPr>
        <w:rPr>
          <w:rFonts w:ascii="Arial" w:hAnsi="Arial" w:cs="Arial"/>
          <w:b/>
          <w:sz w:val="24"/>
        </w:rPr>
      </w:pPr>
      <w:r>
        <w:rPr>
          <w:rFonts w:ascii="Arial" w:hAnsi="Arial" w:cs="Arial"/>
          <w:b/>
          <w:color w:val="0000FF"/>
          <w:sz w:val="24"/>
        </w:rPr>
        <w:t>RP-231884</w:t>
      </w:r>
      <w:r>
        <w:rPr>
          <w:rFonts w:ascii="Arial" w:hAnsi="Arial" w:cs="Arial"/>
          <w:b/>
          <w:color w:val="0000FF"/>
          <w:sz w:val="24"/>
        </w:rPr>
        <w:tab/>
      </w:r>
      <w:r>
        <w:rPr>
          <w:rFonts w:ascii="Arial" w:hAnsi="Arial" w:cs="Arial"/>
          <w:b/>
          <w:sz w:val="24"/>
        </w:rPr>
        <w:t>Views on Rel-19 UAV</w:t>
      </w:r>
    </w:p>
    <w:p w14:paraId="5AF3C3F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4B24B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6523F" w14:textId="77777777" w:rsidR="00094632" w:rsidRDefault="00094632" w:rsidP="00094632">
      <w:pPr>
        <w:rPr>
          <w:rFonts w:ascii="Arial" w:hAnsi="Arial" w:cs="Arial"/>
          <w:b/>
          <w:sz w:val="24"/>
        </w:rPr>
      </w:pPr>
      <w:r>
        <w:rPr>
          <w:rFonts w:ascii="Arial" w:hAnsi="Arial" w:cs="Arial"/>
          <w:b/>
          <w:color w:val="0000FF"/>
          <w:sz w:val="24"/>
        </w:rPr>
        <w:t>RP-231974</w:t>
      </w:r>
      <w:r>
        <w:rPr>
          <w:rFonts w:ascii="Arial" w:hAnsi="Arial" w:cs="Arial"/>
          <w:b/>
          <w:color w:val="0000FF"/>
          <w:sz w:val="24"/>
        </w:rPr>
        <w:tab/>
      </w:r>
      <w:r>
        <w:rPr>
          <w:rFonts w:ascii="Arial" w:hAnsi="Arial" w:cs="Arial"/>
          <w:b/>
          <w:sz w:val="24"/>
        </w:rPr>
        <w:t>Views on scope for NR UAV/UAM in Rel-19</w:t>
      </w:r>
    </w:p>
    <w:p w14:paraId="288E2D4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6CCA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DD10C" w14:textId="77777777" w:rsidR="00094632" w:rsidRDefault="00094632" w:rsidP="00094632">
      <w:pPr>
        <w:rPr>
          <w:rFonts w:ascii="Arial" w:hAnsi="Arial" w:cs="Arial"/>
          <w:b/>
          <w:sz w:val="24"/>
        </w:rPr>
      </w:pPr>
      <w:r>
        <w:rPr>
          <w:rFonts w:ascii="Arial" w:hAnsi="Arial" w:cs="Arial"/>
          <w:b/>
          <w:color w:val="0000FF"/>
          <w:sz w:val="24"/>
        </w:rPr>
        <w:t>RP-231996</w:t>
      </w:r>
      <w:r>
        <w:rPr>
          <w:rFonts w:ascii="Arial" w:hAnsi="Arial" w:cs="Arial"/>
          <w:b/>
          <w:color w:val="0000FF"/>
          <w:sz w:val="24"/>
        </w:rPr>
        <w:tab/>
      </w:r>
      <w:r>
        <w:rPr>
          <w:rFonts w:ascii="Arial" w:hAnsi="Arial" w:cs="Arial"/>
          <w:b/>
          <w:sz w:val="24"/>
        </w:rPr>
        <w:t>Enhanced NR support for UAV in Rel-19</w:t>
      </w:r>
    </w:p>
    <w:p w14:paraId="2839B5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900E18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8C046" w14:textId="77777777" w:rsidR="00094632" w:rsidRDefault="00094632" w:rsidP="00094632">
      <w:pPr>
        <w:rPr>
          <w:rFonts w:ascii="Arial" w:hAnsi="Arial" w:cs="Arial"/>
          <w:b/>
          <w:sz w:val="24"/>
        </w:rPr>
      </w:pPr>
      <w:r>
        <w:rPr>
          <w:rFonts w:ascii="Arial" w:hAnsi="Arial" w:cs="Arial"/>
          <w:b/>
          <w:color w:val="0000FF"/>
          <w:sz w:val="24"/>
        </w:rPr>
        <w:t>RP-232032</w:t>
      </w:r>
      <w:r>
        <w:rPr>
          <w:rFonts w:ascii="Arial" w:hAnsi="Arial" w:cs="Arial"/>
          <w:b/>
          <w:color w:val="0000FF"/>
          <w:sz w:val="24"/>
        </w:rPr>
        <w:tab/>
      </w:r>
      <w:r>
        <w:rPr>
          <w:rFonts w:ascii="Arial" w:hAnsi="Arial" w:cs="Arial"/>
          <w:b/>
          <w:sz w:val="24"/>
        </w:rPr>
        <w:t>Scope of UAV/UAM Enhancements in Rel-19</w:t>
      </w:r>
    </w:p>
    <w:p w14:paraId="33551B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FFD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455E" w14:textId="77777777" w:rsidR="00094632" w:rsidRDefault="00094632" w:rsidP="00094632">
      <w:pPr>
        <w:rPr>
          <w:rFonts w:ascii="Arial" w:hAnsi="Arial" w:cs="Arial"/>
          <w:b/>
          <w:sz w:val="24"/>
        </w:rPr>
      </w:pPr>
      <w:r>
        <w:rPr>
          <w:rFonts w:ascii="Arial" w:hAnsi="Arial" w:cs="Arial"/>
          <w:b/>
          <w:color w:val="0000FF"/>
          <w:sz w:val="24"/>
        </w:rPr>
        <w:t>RP-232046</w:t>
      </w:r>
      <w:r>
        <w:rPr>
          <w:rFonts w:ascii="Arial" w:hAnsi="Arial" w:cs="Arial"/>
          <w:b/>
          <w:color w:val="0000FF"/>
          <w:sz w:val="24"/>
        </w:rPr>
        <w:tab/>
      </w:r>
      <w:r>
        <w:rPr>
          <w:rFonts w:ascii="Arial" w:hAnsi="Arial" w:cs="Arial"/>
          <w:b/>
          <w:sz w:val="24"/>
        </w:rPr>
        <w:t>Proposal on UAV enhancement in Rel-19</w:t>
      </w:r>
    </w:p>
    <w:p w14:paraId="6663E2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0F4D0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4C304" w14:textId="77777777" w:rsidR="00094632" w:rsidRDefault="00094632" w:rsidP="00094632">
      <w:pPr>
        <w:rPr>
          <w:rFonts w:ascii="Arial" w:hAnsi="Arial" w:cs="Arial"/>
          <w:b/>
          <w:sz w:val="24"/>
        </w:rPr>
      </w:pPr>
      <w:r>
        <w:rPr>
          <w:rFonts w:ascii="Arial" w:hAnsi="Arial" w:cs="Arial"/>
          <w:b/>
          <w:color w:val="0000FF"/>
          <w:sz w:val="24"/>
        </w:rPr>
        <w:t>RP-232223</w:t>
      </w:r>
      <w:r>
        <w:rPr>
          <w:rFonts w:ascii="Arial" w:hAnsi="Arial" w:cs="Arial"/>
          <w:b/>
          <w:color w:val="0000FF"/>
          <w:sz w:val="24"/>
        </w:rPr>
        <w:tab/>
      </w:r>
      <w:r>
        <w:rPr>
          <w:rFonts w:ascii="Arial" w:hAnsi="Arial" w:cs="Arial"/>
          <w:b/>
          <w:sz w:val="24"/>
        </w:rPr>
        <w:t>Considerations on R19 UAV</w:t>
      </w:r>
    </w:p>
    <w:p w14:paraId="651A660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0C881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F2C2D" w14:textId="77777777" w:rsidR="00094632" w:rsidRDefault="00094632" w:rsidP="00094632">
      <w:pPr>
        <w:rPr>
          <w:rFonts w:ascii="Arial" w:hAnsi="Arial" w:cs="Arial"/>
          <w:b/>
          <w:sz w:val="24"/>
        </w:rPr>
      </w:pPr>
      <w:r>
        <w:rPr>
          <w:rFonts w:ascii="Arial" w:hAnsi="Arial" w:cs="Arial"/>
          <w:b/>
          <w:color w:val="0000FF"/>
          <w:sz w:val="24"/>
        </w:rPr>
        <w:t>RP-232342</w:t>
      </w:r>
      <w:r>
        <w:rPr>
          <w:rFonts w:ascii="Arial" w:hAnsi="Arial" w:cs="Arial"/>
          <w:b/>
          <w:color w:val="0000FF"/>
          <w:sz w:val="24"/>
        </w:rPr>
        <w:tab/>
      </w:r>
      <w:r>
        <w:rPr>
          <w:rFonts w:ascii="Arial" w:hAnsi="Arial" w:cs="Arial"/>
          <w:b/>
          <w:sz w:val="24"/>
        </w:rPr>
        <w:t>Views on UAV and UAM in Rel-19</w:t>
      </w:r>
    </w:p>
    <w:p w14:paraId="4C1E9BF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D52B9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95B30" w14:textId="77777777" w:rsidR="00094632" w:rsidRDefault="00094632" w:rsidP="00094632">
      <w:pPr>
        <w:rPr>
          <w:rFonts w:ascii="Arial" w:hAnsi="Arial" w:cs="Arial"/>
          <w:b/>
          <w:sz w:val="24"/>
        </w:rPr>
      </w:pPr>
      <w:r>
        <w:rPr>
          <w:rFonts w:ascii="Arial" w:hAnsi="Arial" w:cs="Arial"/>
          <w:b/>
          <w:color w:val="0000FF"/>
          <w:sz w:val="24"/>
        </w:rPr>
        <w:t>RP-232437</w:t>
      </w:r>
      <w:r>
        <w:rPr>
          <w:rFonts w:ascii="Arial" w:hAnsi="Arial" w:cs="Arial"/>
          <w:b/>
          <w:color w:val="0000FF"/>
          <w:sz w:val="24"/>
        </w:rPr>
        <w:tab/>
      </w:r>
      <w:r>
        <w:rPr>
          <w:rFonts w:ascii="Arial" w:hAnsi="Arial" w:cs="Arial"/>
          <w:b/>
          <w:sz w:val="24"/>
        </w:rPr>
        <w:t>Architectural Enhancements for Uncrewed/Unmanned Aerial Systems in R19</w:t>
      </w:r>
    </w:p>
    <w:p w14:paraId="711C359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24218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993CA" w14:textId="7B5C2E6A" w:rsidR="00094632" w:rsidRDefault="00094632" w:rsidP="00BB479A">
      <w:pPr>
        <w:pStyle w:val="Heading5"/>
      </w:pPr>
      <w:bookmarkStart w:id="148" w:name="_Toc146566510"/>
      <w:bookmarkStart w:id="149" w:name="_Toc150626328"/>
      <w:r>
        <w:t>8</w:t>
      </w:r>
      <w:r w:rsidR="00BB479A">
        <w:t>A</w:t>
      </w:r>
      <w:r>
        <w:t>.2.13.4</w:t>
      </w:r>
      <w:r>
        <w:tab/>
        <w:t>Multi-SIM</w:t>
      </w:r>
      <w:bookmarkEnd w:id="148"/>
      <w:bookmarkEnd w:id="149"/>
    </w:p>
    <w:p w14:paraId="309770DE" w14:textId="77777777" w:rsidR="00094632" w:rsidRDefault="00094632" w:rsidP="00094632">
      <w:pPr>
        <w:rPr>
          <w:rFonts w:ascii="Arial" w:hAnsi="Arial" w:cs="Arial"/>
          <w:b/>
          <w:sz w:val="24"/>
        </w:rPr>
      </w:pPr>
      <w:r>
        <w:rPr>
          <w:rFonts w:ascii="Arial" w:hAnsi="Arial" w:cs="Arial"/>
          <w:b/>
          <w:color w:val="0000FF"/>
          <w:sz w:val="24"/>
        </w:rPr>
        <w:t>RP-232068</w:t>
      </w:r>
      <w:r>
        <w:rPr>
          <w:rFonts w:ascii="Arial" w:hAnsi="Arial" w:cs="Arial"/>
          <w:b/>
          <w:color w:val="0000FF"/>
          <w:sz w:val="24"/>
        </w:rPr>
        <w:tab/>
      </w:r>
      <w:r>
        <w:rPr>
          <w:rFonts w:ascii="Arial" w:hAnsi="Arial" w:cs="Arial"/>
          <w:b/>
          <w:sz w:val="24"/>
        </w:rPr>
        <w:t>Views on NR R19 MUSIM Enhancements</w:t>
      </w:r>
    </w:p>
    <w:p w14:paraId="3CD1CF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0821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18ED" w14:textId="77777777" w:rsidR="00094632" w:rsidRDefault="00094632" w:rsidP="00094632">
      <w:pPr>
        <w:rPr>
          <w:rFonts w:ascii="Arial" w:hAnsi="Arial" w:cs="Arial"/>
          <w:b/>
          <w:sz w:val="24"/>
        </w:rPr>
      </w:pPr>
      <w:r>
        <w:rPr>
          <w:rFonts w:ascii="Arial" w:hAnsi="Arial" w:cs="Arial"/>
          <w:b/>
          <w:color w:val="0000FF"/>
          <w:sz w:val="24"/>
        </w:rPr>
        <w:t>RP-231805</w:t>
      </w:r>
      <w:r>
        <w:rPr>
          <w:rFonts w:ascii="Arial" w:hAnsi="Arial" w:cs="Arial"/>
          <w:b/>
          <w:color w:val="0000FF"/>
          <w:sz w:val="24"/>
        </w:rPr>
        <w:tab/>
      </w:r>
      <w:r>
        <w:rPr>
          <w:rFonts w:ascii="Arial" w:hAnsi="Arial" w:cs="Arial"/>
          <w:b/>
          <w:sz w:val="24"/>
        </w:rPr>
        <w:t>Rel-19 MUSIM enhancements (RAN2-led)</w:t>
      </w:r>
    </w:p>
    <w:p w14:paraId="1D9A0E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NTT DOCOMO, INC., China telecom, China Unicom, TCL</w:t>
      </w:r>
    </w:p>
    <w:p w14:paraId="3A1A977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87CB" w14:textId="77777777" w:rsidR="00094632" w:rsidRDefault="00094632" w:rsidP="00094632">
      <w:pPr>
        <w:rPr>
          <w:rFonts w:ascii="Arial" w:hAnsi="Arial" w:cs="Arial"/>
          <w:b/>
          <w:sz w:val="24"/>
        </w:rPr>
      </w:pPr>
      <w:r>
        <w:rPr>
          <w:rFonts w:ascii="Arial" w:hAnsi="Arial" w:cs="Arial"/>
          <w:b/>
          <w:color w:val="0000FF"/>
          <w:sz w:val="24"/>
        </w:rPr>
        <w:t>RP-231857</w:t>
      </w:r>
      <w:r>
        <w:rPr>
          <w:rFonts w:ascii="Arial" w:hAnsi="Arial" w:cs="Arial"/>
          <w:b/>
          <w:color w:val="0000FF"/>
          <w:sz w:val="24"/>
        </w:rPr>
        <w:tab/>
      </w:r>
      <w:r>
        <w:rPr>
          <w:rFonts w:ascii="Arial" w:hAnsi="Arial" w:cs="Arial"/>
          <w:b/>
          <w:sz w:val="24"/>
        </w:rPr>
        <w:t>Views on scope for NR Multi-SIM in Rel-19</w:t>
      </w:r>
    </w:p>
    <w:p w14:paraId="45D643FF"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7FB71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1305" w14:textId="77777777" w:rsidR="00094632" w:rsidRDefault="00094632" w:rsidP="00094632">
      <w:pPr>
        <w:rPr>
          <w:rFonts w:ascii="Arial" w:hAnsi="Arial" w:cs="Arial"/>
          <w:b/>
          <w:sz w:val="24"/>
        </w:rPr>
      </w:pPr>
      <w:r>
        <w:rPr>
          <w:rFonts w:ascii="Arial" w:hAnsi="Arial" w:cs="Arial"/>
          <w:b/>
          <w:color w:val="0000FF"/>
          <w:sz w:val="24"/>
        </w:rPr>
        <w:t>RP-231913</w:t>
      </w:r>
      <w:r>
        <w:rPr>
          <w:rFonts w:ascii="Arial" w:hAnsi="Arial" w:cs="Arial"/>
          <w:b/>
          <w:color w:val="0000FF"/>
          <w:sz w:val="24"/>
        </w:rPr>
        <w:tab/>
      </w:r>
      <w:r>
        <w:rPr>
          <w:rFonts w:ascii="Arial" w:hAnsi="Arial" w:cs="Arial"/>
          <w:b/>
          <w:sz w:val="24"/>
        </w:rPr>
        <w:t>Multi-SIM enhancements for Rel-19</w:t>
      </w:r>
    </w:p>
    <w:p w14:paraId="6BDF5C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EB1D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CFAA" w14:textId="77777777" w:rsidR="00094632" w:rsidRDefault="00094632" w:rsidP="00094632">
      <w:pPr>
        <w:rPr>
          <w:rFonts w:ascii="Arial" w:hAnsi="Arial" w:cs="Arial"/>
          <w:b/>
          <w:sz w:val="24"/>
        </w:rPr>
      </w:pPr>
      <w:r>
        <w:rPr>
          <w:rFonts w:ascii="Arial" w:hAnsi="Arial" w:cs="Arial"/>
          <w:b/>
          <w:color w:val="0000FF"/>
          <w:sz w:val="24"/>
        </w:rPr>
        <w:t>RP-232183</w:t>
      </w:r>
      <w:r>
        <w:rPr>
          <w:rFonts w:ascii="Arial" w:hAnsi="Arial" w:cs="Arial"/>
          <w:b/>
          <w:color w:val="0000FF"/>
          <w:sz w:val="24"/>
        </w:rPr>
        <w:tab/>
      </w:r>
      <w:r>
        <w:rPr>
          <w:rFonts w:ascii="Arial" w:hAnsi="Arial" w:cs="Arial"/>
          <w:b/>
          <w:sz w:val="24"/>
        </w:rPr>
        <w:t xml:space="preserve">Multi-SIM Enhancement in Rel-19 </w:t>
      </w:r>
    </w:p>
    <w:p w14:paraId="3F8D8CE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62E2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3EED1" w14:textId="07EC1401" w:rsidR="00094632" w:rsidRDefault="00094632" w:rsidP="00BB479A">
      <w:pPr>
        <w:pStyle w:val="Heading5"/>
      </w:pPr>
      <w:bookmarkStart w:id="150" w:name="_Toc146566511"/>
      <w:bookmarkStart w:id="151" w:name="_Toc150626329"/>
      <w:r>
        <w:t>8</w:t>
      </w:r>
      <w:r w:rsidR="00BB479A">
        <w:t>A</w:t>
      </w:r>
      <w:r>
        <w:t>.2.13.5</w:t>
      </w:r>
      <w:r>
        <w:tab/>
        <w:t>Broadcast/multicast</w:t>
      </w:r>
      <w:bookmarkEnd w:id="150"/>
      <w:bookmarkEnd w:id="151"/>
    </w:p>
    <w:p w14:paraId="563DB59F" w14:textId="77777777" w:rsidR="00094632" w:rsidRDefault="00094632" w:rsidP="00094632">
      <w:pPr>
        <w:rPr>
          <w:rFonts w:ascii="Arial" w:hAnsi="Arial" w:cs="Arial"/>
          <w:b/>
          <w:sz w:val="24"/>
        </w:rPr>
      </w:pPr>
      <w:r>
        <w:rPr>
          <w:rFonts w:ascii="Arial" w:hAnsi="Arial" w:cs="Arial"/>
          <w:b/>
          <w:color w:val="0000FF"/>
          <w:sz w:val="24"/>
        </w:rPr>
        <w:t>RP-231722</w:t>
      </w:r>
      <w:r>
        <w:rPr>
          <w:rFonts w:ascii="Arial" w:hAnsi="Arial" w:cs="Arial"/>
          <w:b/>
          <w:color w:val="0000FF"/>
          <w:sz w:val="24"/>
        </w:rPr>
        <w:tab/>
      </w:r>
      <w:r>
        <w:rPr>
          <w:rFonts w:ascii="Arial" w:hAnsi="Arial" w:cs="Arial"/>
          <w:b/>
          <w:sz w:val="24"/>
        </w:rPr>
        <w:t>NR MBS enhancement for Rel-19</w:t>
      </w:r>
    </w:p>
    <w:p w14:paraId="186D6B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38C5E0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D8A2A" w14:textId="77777777" w:rsidR="00094632" w:rsidRDefault="00094632" w:rsidP="00094632">
      <w:pPr>
        <w:rPr>
          <w:rFonts w:ascii="Arial" w:hAnsi="Arial" w:cs="Arial"/>
          <w:b/>
          <w:sz w:val="24"/>
        </w:rPr>
      </w:pPr>
      <w:r>
        <w:rPr>
          <w:rFonts w:ascii="Arial" w:hAnsi="Arial" w:cs="Arial"/>
          <w:b/>
          <w:color w:val="0000FF"/>
          <w:sz w:val="24"/>
        </w:rPr>
        <w:t>RP-231764</w:t>
      </w:r>
      <w:r>
        <w:rPr>
          <w:rFonts w:ascii="Arial" w:hAnsi="Arial" w:cs="Arial"/>
          <w:b/>
          <w:color w:val="0000FF"/>
          <w:sz w:val="24"/>
        </w:rPr>
        <w:tab/>
      </w:r>
      <w:r>
        <w:rPr>
          <w:rFonts w:ascii="Arial" w:hAnsi="Arial" w:cs="Arial"/>
          <w:b/>
          <w:sz w:val="24"/>
        </w:rPr>
        <w:t>Rel-19 NR MBS evolution</w:t>
      </w:r>
    </w:p>
    <w:p w14:paraId="2BBA2C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49E9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FD51" w14:textId="77777777" w:rsidR="00094632" w:rsidRDefault="00094632" w:rsidP="00094632">
      <w:pPr>
        <w:rPr>
          <w:rFonts w:ascii="Arial" w:hAnsi="Arial" w:cs="Arial"/>
          <w:b/>
          <w:sz w:val="24"/>
        </w:rPr>
      </w:pPr>
      <w:r>
        <w:rPr>
          <w:rFonts w:ascii="Arial" w:hAnsi="Arial" w:cs="Arial"/>
          <w:b/>
          <w:color w:val="0000FF"/>
          <w:sz w:val="24"/>
        </w:rPr>
        <w:t>RP-231921</w:t>
      </w:r>
      <w:r>
        <w:rPr>
          <w:rFonts w:ascii="Arial" w:hAnsi="Arial" w:cs="Arial"/>
          <w:b/>
          <w:color w:val="0000FF"/>
          <w:sz w:val="24"/>
        </w:rPr>
        <w:tab/>
      </w:r>
      <w:r>
        <w:rPr>
          <w:rFonts w:ascii="Arial" w:hAnsi="Arial" w:cs="Arial"/>
          <w:b/>
          <w:sz w:val="24"/>
        </w:rPr>
        <w:t xml:space="preserve">Motivation of Further enhanced Multicast Broadcast services </w:t>
      </w:r>
    </w:p>
    <w:p w14:paraId="6B23E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5C98C1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55B5C" w14:textId="77777777" w:rsidR="00094632" w:rsidRDefault="00094632" w:rsidP="00094632">
      <w:pPr>
        <w:rPr>
          <w:rFonts w:ascii="Arial" w:hAnsi="Arial" w:cs="Arial"/>
          <w:b/>
          <w:sz w:val="24"/>
        </w:rPr>
      </w:pPr>
      <w:r>
        <w:rPr>
          <w:rFonts w:ascii="Arial" w:hAnsi="Arial" w:cs="Arial"/>
          <w:b/>
          <w:color w:val="0000FF"/>
          <w:sz w:val="24"/>
        </w:rPr>
        <w:t>RP-231936</w:t>
      </w:r>
      <w:r>
        <w:rPr>
          <w:rFonts w:ascii="Arial" w:hAnsi="Arial" w:cs="Arial"/>
          <w:b/>
          <w:color w:val="0000FF"/>
          <w:sz w:val="24"/>
        </w:rPr>
        <w:tab/>
      </w:r>
      <w:r>
        <w:rPr>
          <w:rFonts w:ascii="Arial" w:hAnsi="Arial" w:cs="Arial"/>
          <w:b/>
          <w:sz w:val="24"/>
        </w:rPr>
        <w:t>Views on Rel-19 NR MBS Enhancements</w:t>
      </w:r>
    </w:p>
    <w:p w14:paraId="78FED2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62EBED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A8BD" w14:textId="77777777" w:rsidR="00094632" w:rsidRDefault="00094632" w:rsidP="00094632">
      <w:pPr>
        <w:rPr>
          <w:rFonts w:ascii="Arial" w:hAnsi="Arial" w:cs="Arial"/>
          <w:b/>
          <w:sz w:val="24"/>
        </w:rPr>
      </w:pPr>
      <w:r>
        <w:rPr>
          <w:rFonts w:ascii="Arial" w:hAnsi="Arial" w:cs="Arial"/>
          <w:b/>
          <w:color w:val="0000FF"/>
          <w:sz w:val="24"/>
        </w:rPr>
        <w:t>RP-231975</w:t>
      </w:r>
      <w:r>
        <w:rPr>
          <w:rFonts w:ascii="Arial" w:hAnsi="Arial" w:cs="Arial"/>
          <w:b/>
          <w:color w:val="0000FF"/>
          <w:sz w:val="24"/>
        </w:rPr>
        <w:tab/>
      </w:r>
      <w:r>
        <w:rPr>
          <w:rFonts w:ascii="Arial" w:hAnsi="Arial" w:cs="Arial"/>
          <w:b/>
          <w:sz w:val="24"/>
        </w:rPr>
        <w:t>Views on scope for Broadcast/Multicast in Rel-19</w:t>
      </w:r>
    </w:p>
    <w:p w14:paraId="36E00A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09CC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BE047" w14:textId="77777777" w:rsidR="00094632" w:rsidRDefault="00094632" w:rsidP="00094632">
      <w:pPr>
        <w:rPr>
          <w:rFonts w:ascii="Arial" w:hAnsi="Arial" w:cs="Arial"/>
          <w:b/>
          <w:sz w:val="24"/>
        </w:rPr>
      </w:pPr>
      <w:r>
        <w:rPr>
          <w:rFonts w:ascii="Arial" w:hAnsi="Arial" w:cs="Arial"/>
          <w:b/>
          <w:color w:val="0000FF"/>
          <w:sz w:val="24"/>
        </w:rPr>
        <w:t>RP-232049</w:t>
      </w:r>
      <w:r>
        <w:rPr>
          <w:rFonts w:ascii="Arial" w:hAnsi="Arial" w:cs="Arial"/>
          <w:b/>
          <w:color w:val="0000FF"/>
          <w:sz w:val="24"/>
        </w:rPr>
        <w:tab/>
      </w:r>
      <w:r>
        <w:rPr>
          <w:rFonts w:ascii="Arial" w:hAnsi="Arial" w:cs="Arial"/>
          <w:b/>
          <w:sz w:val="24"/>
        </w:rPr>
        <w:t>Single Frequency Network Support for NR MBS</w:t>
      </w:r>
    </w:p>
    <w:p w14:paraId="2A07C1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Shanghai Jiao Tong University</w:t>
      </w:r>
    </w:p>
    <w:p w14:paraId="068A12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FC9D" w14:textId="77777777" w:rsidR="00094632" w:rsidRDefault="00094632" w:rsidP="00094632">
      <w:pPr>
        <w:rPr>
          <w:rFonts w:ascii="Arial" w:hAnsi="Arial" w:cs="Arial"/>
          <w:b/>
          <w:sz w:val="24"/>
        </w:rPr>
      </w:pPr>
      <w:r>
        <w:rPr>
          <w:rFonts w:ascii="Arial" w:hAnsi="Arial" w:cs="Arial"/>
          <w:b/>
          <w:color w:val="0000FF"/>
          <w:sz w:val="24"/>
        </w:rPr>
        <w:t>RP-232056</w:t>
      </w:r>
      <w:r>
        <w:rPr>
          <w:rFonts w:ascii="Arial" w:hAnsi="Arial" w:cs="Arial"/>
          <w:b/>
          <w:color w:val="0000FF"/>
          <w:sz w:val="24"/>
        </w:rPr>
        <w:tab/>
      </w:r>
      <w:r>
        <w:rPr>
          <w:rFonts w:ascii="Arial" w:hAnsi="Arial" w:cs="Arial"/>
          <w:b/>
          <w:sz w:val="24"/>
        </w:rPr>
        <w:t>Consideration on R19 MBS enhancements</w:t>
      </w:r>
    </w:p>
    <w:p w14:paraId="2CBA12B7"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Telecom</w:t>
      </w:r>
    </w:p>
    <w:p w14:paraId="796CBD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7CB88" w14:textId="77777777" w:rsidR="00094632" w:rsidRDefault="00094632" w:rsidP="00094632">
      <w:pPr>
        <w:rPr>
          <w:rFonts w:ascii="Arial" w:hAnsi="Arial" w:cs="Arial"/>
          <w:b/>
          <w:sz w:val="24"/>
        </w:rPr>
      </w:pPr>
      <w:r>
        <w:rPr>
          <w:rFonts w:ascii="Arial" w:hAnsi="Arial" w:cs="Arial"/>
          <w:b/>
          <w:color w:val="0000FF"/>
          <w:sz w:val="24"/>
        </w:rPr>
        <w:t>RP-232171</w:t>
      </w:r>
      <w:r>
        <w:rPr>
          <w:rFonts w:ascii="Arial" w:hAnsi="Arial" w:cs="Arial"/>
          <w:b/>
          <w:color w:val="0000FF"/>
          <w:sz w:val="24"/>
        </w:rPr>
        <w:tab/>
      </w:r>
      <w:r>
        <w:rPr>
          <w:rFonts w:ascii="Arial" w:hAnsi="Arial" w:cs="Arial"/>
          <w:b/>
          <w:sz w:val="24"/>
        </w:rPr>
        <w:t>ECP for NR MBS evolution in Rel-19</w:t>
      </w:r>
    </w:p>
    <w:p w14:paraId="350812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BB6A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8FE9" w14:textId="77777777" w:rsidR="00094632" w:rsidRDefault="00094632" w:rsidP="00094632">
      <w:pPr>
        <w:rPr>
          <w:rFonts w:ascii="Arial" w:hAnsi="Arial" w:cs="Arial"/>
          <w:b/>
          <w:sz w:val="24"/>
        </w:rPr>
      </w:pPr>
      <w:r>
        <w:rPr>
          <w:rFonts w:ascii="Arial" w:hAnsi="Arial" w:cs="Arial"/>
          <w:b/>
          <w:color w:val="0000FF"/>
          <w:sz w:val="24"/>
        </w:rPr>
        <w:t>RP-232184</w:t>
      </w:r>
      <w:r>
        <w:rPr>
          <w:rFonts w:ascii="Arial" w:hAnsi="Arial" w:cs="Arial"/>
          <w:b/>
          <w:color w:val="0000FF"/>
          <w:sz w:val="24"/>
        </w:rPr>
        <w:tab/>
      </w:r>
      <w:r>
        <w:rPr>
          <w:rFonts w:ascii="Arial" w:hAnsi="Arial" w:cs="Arial"/>
          <w:b/>
          <w:sz w:val="24"/>
        </w:rPr>
        <w:t>Views on MBS Enhancements in Rel-19</w:t>
      </w:r>
    </w:p>
    <w:p w14:paraId="7D58D8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47788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39318" w14:textId="77777777" w:rsidR="00094632" w:rsidRDefault="00094632" w:rsidP="00094632">
      <w:pPr>
        <w:rPr>
          <w:rFonts w:ascii="Arial" w:hAnsi="Arial" w:cs="Arial"/>
          <w:b/>
          <w:sz w:val="24"/>
        </w:rPr>
      </w:pPr>
      <w:r>
        <w:rPr>
          <w:rFonts w:ascii="Arial" w:hAnsi="Arial" w:cs="Arial"/>
          <w:b/>
          <w:color w:val="0000FF"/>
          <w:sz w:val="24"/>
        </w:rPr>
        <w:t>RP-232301</w:t>
      </w:r>
      <w:r>
        <w:rPr>
          <w:rFonts w:ascii="Arial" w:hAnsi="Arial" w:cs="Arial"/>
          <w:b/>
          <w:color w:val="0000FF"/>
          <w:sz w:val="24"/>
        </w:rPr>
        <w:tab/>
      </w:r>
      <w:r>
        <w:rPr>
          <w:rFonts w:ascii="Arial" w:hAnsi="Arial" w:cs="Arial"/>
          <w:b/>
          <w:sz w:val="24"/>
        </w:rPr>
        <w:t xml:space="preserve">Broadcast enhancements study </w:t>
      </w:r>
    </w:p>
    <w:p w14:paraId="51EEBA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E6E6A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A74BE" w14:textId="77777777" w:rsidR="00094632" w:rsidRDefault="00094632" w:rsidP="00094632">
      <w:pPr>
        <w:rPr>
          <w:rFonts w:ascii="Arial" w:hAnsi="Arial" w:cs="Arial"/>
          <w:b/>
          <w:sz w:val="24"/>
        </w:rPr>
      </w:pPr>
      <w:r>
        <w:rPr>
          <w:rFonts w:ascii="Arial" w:hAnsi="Arial" w:cs="Arial"/>
          <w:b/>
          <w:color w:val="0000FF"/>
          <w:sz w:val="24"/>
        </w:rPr>
        <w:t>RP-232341</w:t>
      </w:r>
      <w:r>
        <w:rPr>
          <w:rFonts w:ascii="Arial" w:hAnsi="Arial" w:cs="Arial"/>
          <w:b/>
          <w:color w:val="0000FF"/>
          <w:sz w:val="24"/>
        </w:rPr>
        <w:tab/>
      </w:r>
      <w:r>
        <w:rPr>
          <w:rFonts w:ascii="Arial" w:hAnsi="Arial" w:cs="Arial"/>
          <w:b/>
          <w:sz w:val="24"/>
        </w:rPr>
        <w:t>MBS enhancements in Rel-19</w:t>
      </w:r>
    </w:p>
    <w:p w14:paraId="2F5D8E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3DA4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4646" w14:textId="77777777" w:rsidR="00094632" w:rsidRDefault="00094632" w:rsidP="00094632">
      <w:pPr>
        <w:rPr>
          <w:rFonts w:ascii="Arial" w:hAnsi="Arial" w:cs="Arial"/>
          <w:b/>
          <w:sz w:val="24"/>
        </w:rPr>
      </w:pPr>
      <w:r>
        <w:rPr>
          <w:rFonts w:ascii="Arial" w:hAnsi="Arial" w:cs="Arial"/>
          <w:b/>
          <w:color w:val="0000FF"/>
          <w:sz w:val="24"/>
        </w:rPr>
        <w:t>RP-232435</w:t>
      </w:r>
      <w:r>
        <w:rPr>
          <w:rFonts w:ascii="Arial" w:hAnsi="Arial" w:cs="Arial"/>
          <w:b/>
          <w:color w:val="0000FF"/>
          <w:sz w:val="24"/>
        </w:rPr>
        <w:tab/>
      </w:r>
      <w:r>
        <w:rPr>
          <w:rFonts w:ascii="Arial" w:hAnsi="Arial" w:cs="Arial"/>
          <w:b/>
          <w:sz w:val="24"/>
        </w:rPr>
        <w:t xml:space="preserve">Discussion on R19 Multicast and Broadcast Service </w:t>
      </w:r>
    </w:p>
    <w:p w14:paraId="29AEE0B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34EECA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7C508" w14:textId="77777777" w:rsidR="00094632" w:rsidRDefault="00094632" w:rsidP="00094632">
      <w:pPr>
        <w:rPr>
          <w:rFonts w:ascii="Arial" w:hAnsi="Arial" w:cs="Arial"/>
          <w:b/>
          <w:sz w:val="24"/>
        </w:rPr>
      </w:pPr>
      <w:r>
        <w:rPr>
          <w:rFonts w:ascii="Arial" w:hAnsi="Arial" w:cs="Arial"/>
          <w:b/>
          <w:color w:val="0000FF"/>
          <w:sz w:val="24"/>
        </w:rPr>
        <w:t>RP-231710</w:t>
      </w:r>
      <w:r>
        <w:rPr>
          <w:rFonts w:ascii="Arial" w:hAnsi="Arial" w:cs="Arial"/>
          <w:b/>
          <w:color w:val="0000FF"/>
          <w:sz w:val="24"/>
        </w:rPr>
        <w:tab/>
      </w:r>
      <w:r>
        <w:rPr>
          <w:rFonts w:ascii="Arial" w:hAnsi="Arial" w:cs="Arial"/>
          <w:b/>
          <w:sz w:val="24"/>
        </w:rPr>
        <w:t>On MBS in Rel-19</w:t>
      </w:r>
    </w:p>
    <w:p w14:paraId="3BAEA8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760815" w14:textId="77777777" w:rsidR="00094632" w:rsidRDefault="00094632" w:rsidP="00094632">
      <w:pPr>
        <w:rPr>
          <w:rFonts w:ascii="Arial" w:hAnsi="Arial" w:cs="Arial"/>
          <w:b/>
        </w:rPr>
      </w:pPr>
      <w:r>
        <w:rPr>
          <w:rFonts w:ascii="Arial" w:hAnsi="Arial" w:cs="Arial"/>
          <w:b/>
        </w:rPr>
        <w:t xml:space="preserve">Discussion: </w:t>
      </w:r>
    </w:p>
    <w:p w14:paraId="6920E9A3" w14:textId="77777777" w:rsidR="00094632" w:rsidRDefault="00094632" w:rsidP="00094632">
      <w:r>
        <w:t>moved from AI 8A.2.12.5 to AI 8A.2.13.5</w:t>
      </w:r>
    </w:p>
    <w:p w14:paraId="2EB014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FE0EC" w14:textId="443B97C8" w:rsidR="00094632" w:rsidRDefault="00094632" w:rsidP="00BB479A">
      <w:pPr>
        <w:pStyle w:val="Heading5"/>
      </w:pPr>
      <w:bookmarkStart w:id="152" w:name="_Toc146566512"/>
      <w:bookmarkStart w:id="153" w:name="_Toc150626330"/>
      <w:r>
        <w:t>8</w:t>
      </w:r>
      <w:r w:rsidR="00BB479A">
        <w:t>A</w:t>
      </w:r>
      <w:r>
        <w:t>.2.13.6</w:t>
      </w:r>
      <w:r>
        <w:tab/>
        <w:t>UE aggregation, collaboration, and backup</w:t>
      </w:r>
      <w:bookmarkEnd w:id="152"/>
      <w:bookmarkEnd w:id="153"/>
    </w:p>
    <w:p w14:paraId="603496D3" w14:textId="77777777" w:rsidR="00094632" w:rsidRDefault="00094632" w:rsidP="00094632">
      <w:pPr>
        <w:rPr>
          <w:rFonts w:ascii="Arial" w:hAnsi="Arial" w:cs="Arial"/>
          <w:b/>
          <w:sz w:val="24"/>
        </w:rPr>
      </w:pPr>
      <w:r>
        <w:rPr>
          <w:rFonts w:ascii="Arial" w:hAnsi="Arial" w:cs="Arial"/>
          <w:b/>
          <w:color w:val="0000FF"/>
          <w:sz w:val="24"/>
        </w:rPr>
        <w:t>RP-232182</w:t>
      </w:r>
      <w:r>
        <w:rPr>
          <w:rFonts w:ascii="Arial" w:hAnsi="Arial" w:cs="Arial"/>
          <w:b/>
          <w:color w:val="0000FF"/>
          <w:sz w:val="24"/>
        </w:rPr>
        <w:tab/>
      </w:r>
      <w:r>
        <w:rPr>
          <w:rFonts w:ascii="Arial" w:hAnsi="Arial" w:cs="Arial"/>
          <w:b/>
          <w:sz w:val="24"/>
        </w:rPr>
        <w:t>Views on UE collaboration in Rel-19</w:t>
      </w:r>
    </w:p>
    <w:p w14:paraId="5C8AF55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Spreadtrum, CEPRI, China Southern Power Grid, CAICT, H3C, Xiaomi</w:t>
      </w:r>
    </w:p>
    <w:p w14:paraId="59F3F36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CE771" w14:textId="77777777" w:rsidR="00094632" w:rsidRDefault="00094632" w:rsidP="00094632">
      <w:pPr>
        <w:rPr>
          <w:rFonts w:ascii="Arial" w:hAnsi="Arial" w:cs="Arial"/>
          <w:b/>
          <w:sz w:val="24"/>
        </w:rPr>
      </w:pPr>
      <w:r>
        <w:rPr>
          <w:rFonts w:ascii="Arial" w:hAnsi="Arial" w:cs="Arial"/>
          <w:b/>
          <w:color w:val="0000FF"/>
          <w:sz w:val="24"/>
        </w:rPr>
        <w:t>RP-231576</w:t>
      </w:r>
      <w:r>
        <w:rPr>
          <w:rFonts w:ascii="Arial" w:hAnsi="Arial" w:cs="Arial"/>
          <w:b/>
          <w:color w:val="0000FF"/>
          <w:sz w:val="24"/>
        </w:rPr>
        <w:tab/>
      </w:r>
      <w:r>
        <w:rPr>
          <w:rFonts w:ascii="Arial" w:hAnsi="Arial" w:cs="Arial"/>
          <w:b/>
          <w:sz w:val="24"/>
        </w:rPr>
        <w:t>Consideration on Rel-19 multiple UE UL physical aggregation</w:t>
      </w:r>
    </w:p>
    <w:p w14:paraId="15D7C90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12479F1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FA3ED" w14:textId="77777777" w:rsidR="00094632" w:rsidRDefault="00094632" w:rsidP="00094632">
      <w:pPr>
        <w:rPr>
          <w:rFonts w:ascii="Arial" w:hAnsi="Arial" w:cs="Arial"/>
          <w:b/>
          <w:sz w:val="24"/>
        </w:rPr>
      </w:pPr>
      <w:r>
        <w:rPr>
          <w:rFonts w:ascii="Arial" w:hAnsi="Arial" w:cs="Arial"/>
          <w:b/>
          <w:color w:val="0000FF"/>
          <w:sz w:val="24"/>
        </w:rPr>
        <w:t>RP-231806</w:t>
      </w:r>
      <w:r>
        <w:rPr>
          <w:rFonts w:ascii="Arial" w:hAnsi="Arial" w:cs="Arial"/>
          <w:b/>
          <w:color w:val="0000FF"/>
          <w:sz w:val="24"/>
        </w:rPr>
        <w:tab/>
      </w:r>
      <w:r>
        <w:rPr>
          <w:rFonts w:ascii="Arial" w:hAnsi="Arial" w:cs="Arial"/>
          <w:b/>
          <w:sz w:val="24"/>
        </w:rPr>
        <w:t>Rel-19 UE aggregation (RAN2-led)</w:t>
      </w:r>
    </w:p>
    <w:p w14:paraId="4D30A22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C876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7A11" w14:textId="77777777" w:rsidR="00094632" w:rsidRDefault="00094632" w:rsidP="00094632">
      <w:pPr>
        <w:rPr>
          <w:rFonts w:ascii="Arial" w:hAnsi="Arial" w:cs="Arial"/>
          <w:b/>
          <w:sz w:val="24"/>
        </w:rPr>
      </w:pPr>
      <w:r>
        <w:rPr>
          <w:rFonts w:ascii="Arial" w:hAnsi="Arial" w:cs="Arial"/>
          <w:b/>
          <w:color w:val="0000FF"/>
          <w:sz w:val="24"/>
        </w:rPr>
        <w:t>RP-231885</w:t>
      </w:r>
      <w:r>
        <w:rPr>
          <w:rFonts w:ascii="Arial" w:hAnsi="Arial" w:cs="Arial"/>
          <w:b/>
          <w:color w:val="0000FF"/>
          <w:sz w:val="24"/>
        </w:rPr>
        <w:tab/>
      </w:r>
      <w:r>
        <w:rPr>
          <w:rFonts w:ascii="Arial" w:hAnsi="Arial" w:cs="Arial"/>
          <w:b/>
          <w:sz w:val="24"/>
        </w:rPr>
        <w:t>Motivation on smart grid differential protection backup for Rel.19</w:t>
      </w:r>
    </w:p>
    <w:p w14:paraId="12C2C7F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CEPRI, China Southern Power Grid</w:t>
      </w:r>
    </w:p>
    <w:p w14:paraId="557E8794" w14:textId="77777777" w:rsidR="00094632" w:rsidRDefault="00094632" w:rsidP="00094632">
      <w:pPr>
        <w:rPr>
          <w:rFonts w:ascii="Arial" w:hAnsi="Arial" w:cs="Arial"/>
          <w:b/>
        </w:rPr>
      </w:pPr>
      <w:r>
        <w:rPr>
          <w:rFonts w:ascii="Arial" w:hAnsi="Arial" w:cs="Arial"/>
          <w:b/>
        </w:rPr>
        <w:t xml:space="preserve">Discussion: </w:t>
      </w:r>
    </w:p>
    <w:p w14:paraId="722416B9" w14:textId="77777777" w:rsidR="00094632" w:rsidRDefault="00094632" w:rsidP="00094632">
      <w:r>
        <w:t>MCC: problems to open this Tdoc</w:t>
      </w:r>
    </w:p>
    <w:p w14:paraId="6D88AE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RP-232608</w:t>
      </w:r>
      <w:r>
        <w:rPr>
          <w:color w:val="993300"/>
          <w:u w:val="single"/>
        </w:rPr>
        <w:t>.</w:t>
      </w:r>
    </w:p>
    <w:p w14:paraId="2FA957A3" w14:textId="77777777" w:rsidR="00094632" w:rsidRDefault="00094632" w:rsidP="00094632">
      <w:pPr>
        <w:rPr>
          <w:rFonts w:ascii="Arial" w:hAnsi="Arial" w:cs="Arial"/>
          <w:b/>
          <w:sz w:val="24"/>
        </w:rPr>
      </w:pPr>
      <w:r>
        <w:rPr>
          <w:rFonts w:ascii="Arial" w:hAnsi="Arial" w:cs="Arial"/>
          <w:b/>
          <w:color w:val="0000FF"/>
          <w:sz w:val="24"/>
        </w:rPr>
        <w:t>RP-232608</w:t>
      </w:r>
      <w:r>
        <w:rPr>
          <w:rFonts w:ascii="Arial" w:hAnsi="Arial" w:cs="Arial"/>
          <w:b/>
          <w:color w:val="0000FF"/>
          <w:sz w:val="24"/>
        </w:rPr>
        <w:tab/>
      </w:r>
      <w:r>
        <w:rPr>
          <w:rFonts w:ascii="Arial" w:hAnsi="Arial" w:cs="Arial"/>
          <w:b/>
          <w:sz w:val="24"/>
        </w:rPr>
        <w:t>Motivation on smart grid differential protection backup for Rel.19</w:t>
      </w:r>
    </w:p>
    <w:p w14:paraId="0E93CB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CEPRI, China Southern Power Grid</w:t>
      </w:r>
    </w:p>
    <w:p w14:paraId="56FB6B4C" w14:textId="77777777" w:rsidR="00094632" w:rsidRDefault="00094632" w:rsidP="00094632">
      <w:pPr>
        <w:rPr>
          <w:color w:val="808080"/>
        </w:rPr>
      </w:pPr>
      <w:r>
        <w:rPr>
          <w:color w:val="808080"/>
        </w:rPr>
        <w:t>(Replaces RP-231885)</w:t>
      </w:r>
    </w:p>
    <w:p w14:paraId="06501C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03973" w14:textId="77777777" w:rsidR="00094632" w:rsidRDefault="00094632" w:rsidP="00094632">
      <w:pPr>
        <w:rPr>
          <w:rFonts w:ascii="Arial" w:hAnsi="Arial" w:cs="Arial"/>
          <w:b/>
          <w:sz w:val="24"/>
        </w:rPr>
      </w:pPr>
      <w:r>
        <w:rPr>
          <w:rFonts w:ascii="Arial" w:hAnsi="Arial" w:cs="Arial"/>
          <w:b/>
          <w:color w:val="0000FF"/>
          <w:sz w:val="24"/>
        </w:rPr>
        <w:t>RP-231914</w:t>
      </w:r>
      <w:r>
        <w:rPr>
          <w:rFonts w:ascii="Arial" w:hAnsi="Arial" w:cs="Arial"/>
          <w:b/>
          <w:color w:val="0000FF"/>
          <w:sz w:val="24"/>
        </w:rPr>
        <w:tab/>
      </w:r>
      <w:r>
        <w:rPr>
          <w:rFonts w:ascii="Arial" w:hAnsi="Arial" w:cs="Arial"/>
          <w:b/>
          <w:sz w:val="24"/>
        </w:rPr>
        <w:t>UL SFN for UE Backup in Rel-19</w:t>
      </w:r>
    </w:p>
    <w:p w14:paraId="6888CA2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CAICT, China Telecom</w:t>
      </w:r>
    </w:p>
    <w:p w14:paraId="62C0A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DCD96" w14:textId="77777777" w:rsidR="00094632" w:rsidRDefault="00094632" w:rsidP="00094632">
      <w:pPr>
        <w:rPr>
          <w:rFonts w:ascii="Arial" w:hAnsi="Arial" w:cs="Arial"/>
          <w:b/>
          <w:sz w:val="24"/>
        </w:rPr>
      </w:pPr>
      <w:r>
        <w:rPr>
          <w:rFonts w:ascii="Arial" w:hAnsi="Arial" w:cs="Arial"/>
          <w:b/>
          <w:color w:val="0000FF"/>
          <w:sz w:val="24"/>
        </w:rPr>
        <w:t>RP-232225</w:t>
      </w:r>
      <w:r>
        <w:rPr>
          <w:rFonts w:ascii="Arial" w:hAnsi="Arial" w:cs="Arial"/>
          <w:b/>
          <w:color w:val="0000FF"/>
          <w:sz w:val="24"/>
        </w:rPr>
        <w:tab/>
      </w:r>
      <w:r>
        <w:rPr>
          <w:rFonts w:ascii="Arial" w:hAnsi="Arial" w:cs="Arial"/>
          <w:b/>
          <w:sz w:val="24"/>
        </w:rPr>
        <w:t>Study on UE collaboration in R19</w:t>
      </w:r>
    </w:p>
    <w:p w14:paraId="1394BF7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C823F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FFD7" w14:textId="77777777" w:rsidR="00094632" w:rsidRDefault="00094632" w:rsidP="00094632">
      <w:pPr>
        <w:rPr>
          <w:rFonts w:ascii="Arial" w:hAnsi="Arial" w:cs="Arial"/>
          <w:b/>
          <w:sz w:val="24"/>
        </w:rPr>
      </w:pPr>
      <w:r>
        <w:rPr>
          <w:rFonts w:ascii="Arial" w:hAnsi="Arial" w:cs="Arial"/>
          <w:b/>
          <w:color w:val="0000FF"/>
          <w:sz w:val="24"/>
        </w:rPr>
        <w:t>RP-232325</w:t>
      </w:r>
      <w:r>
        <w:rPr>
          <w:rFonts w:ascii="Arial" w:hAnsi="Arial" w:cs="Arial"/>
          <w:b/>
          <w:color w:val="0000FF"/>
          <w:sz w:val="24"/>
        </w:rPr>
        <w:tab/>
      </w:r>
      <w:r>
        <w:rPr>
          <w:rFonts w:ascii="Arial" w:hAnsi="Arial" w:cs="Arial"/>
          <w:b/>
          <w:sz w:val="24"/>
        </w:rPr>
        <w:t>[RAN1-led] Device collaborative Tx and Rx</w:t>
      </w:r>
    </w:p>
    <w:p w14:paraId="4F68B0B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5180D3" w14:textId="77777777" w:rsidR="00094632" w:rsidRDefault="00094632" w:rsidP="00094632">
      <w:pPr>
        <w:rPr>
          <w:rFonts w:ascii="Arial" w:hAnsi="Arial" w:cs="Arial"/>
          <w:b/>
        </w:rPr>
      </w:pPr>
      <w:r>
        <w:rPr>
          <w:rFonts w:ascii="Arial" w:hAnsi="Arial" w:cs="Arial"/>
          <w:b/>
        </w:rPr>
        <w:t xml:space="preserve">Abstract: </w:t>
      </w:r>
    </w:p>
    <w:p w14:paraId="17C81F02" w14:textId="77777777" w:rsidR="00094632" w:rsidRDefault="00094632" w:rsidP="00094632">
      <w:r>
        <w:t>Update of RWS-230111</w:t>
      </w:r>
    </w:p>
    <w:p w14:paraId="735A490B" w14:textId="77777777" w:rsidR="00094632" w:rsidRDefault="00094632" w:rsidP="00094632"/>
    <w:p w14:paraId="69B12979" w14:textId="77777777" w:rsidR="00094632" w:rsidRDefault="00094632" w:rsidP="00094632">
      <w:r>
        <w:t>NR to support means for a UE to aggregate its own antenna capability with the antenna capability of a collaborative device in proximity in order to obtain UL/DL MIMO performance beyond the UE’s own antenna capability, using Layer-1 f</w:t>
      </w:r>
    </w:p>
    <w:p w14:paraId="4C90F8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9B6E" w14:textId="1513D150" w:rsidR="00094632" w:rsidRDefault="00094632" w:rsidP="00BB479A">
      <w:pPr>
        <w:pStyle w:val="Heading4"/>
      </w:pPr>
      <w:bookmarkStart w:id="154" w:name="_Toc146566513"/>
      <w:bookmarkStart w:id="155" w:name="_Toc150626331"/>
      <w:r>
        <w:t>8</w:t>
      </w:r>
      <w:r w:rsidR="00BB479A">
        <w:t>A</w:t>
      </w:r>
      <w:r>
        <w:t>.2.14</w:t>
      </w:r>
      <w:r>
        <w:tab/>
        <w:t>Additional RAN3-led Candidate Topics</w:t>
      </w:r>
      <w:bookmarkEnd w:id="154"/>
      <w:bookmarkEnd w:id="155"/>
    </w:p>
    <w:p w14:paraId="0390B6F0" w14:textId="77777777" w:rsidR="00094632" w:rsidRDefault="00094632" w:rsidP="00094632">
      <w:pPr>
        <w:rPr>
          <w:rFonts w:ascii="Arial" w:hAnsi="Arial" w:cs="Arial"/>
          <w:b/>
          <w:sz w:val="24"/>
        </w:rPr>
      </w:pPr>
      <w:r>
        <w:rPr>
          <w:rFonts w:ascii="Arial" w:hAnsi="Arial" w:cs="Arial"/>
          <w:b/>
          <w:color w:val="0000FF"/>
          <w:sz w:val="24"/>
        </w:rPr>
        <w:t>RP-232628</w:t>
      </w:r>
      <w:r>
        <w:rPr>
          <w:rFonts w:ascii="Arial" w:hAnsi="Arial" w:cs="Arial"/>
          <w:b/>
          <w:color w:val="0000FF"/>
          <w:sz w:val="24"/>
        </w:rPr>
        <w:tab/>
      </w:r>
      <w:r>
        <w:rPr>
          <w:rFonts w:ascii="Arial" w:hAnsi="Arial" w:cs="Arial"/>
          <w:b/>
          <w:sz w:val="24"/>
        </w:rPr>
        <w:t>Moderator's summary for REL-19 RAN3 additional topics</w:t>
      </w:r>
    </w:p>
    <w:p w14:paraId="61C6BEE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(moderator)</w:t>
      </w:r>
    </w:p>
    <w:p w14:paraId="2097443F" w14:textId="77777777" w:rsidR="00094632" w:rsidRDefault="00094632" w:rsidP="00094632">
      <w:pPr>
        <w:rPr>
          <w:rFonts w:ascii="Arial" w:hAnsi="Arial" w:cs="Arial"/>
          <w:b/>
        </w:rPr>
      </w:pPr>
      <w:r>
        <w:rPr>
          <w:rFonts w:ascii="Arial" w:hAnsi="Arial" w:cs="Arial"/>
          <w:b/>
        </w:rPr>
        <w:lastRenderedPageBreak/>
        <w:t xml:space="preserve">Abstract: </w:t>
      </w:r>
    </w:p>
    <w:p w14:paraId="6621D690" w14:textId="77777777" w:rsidR="00094632" w:rsidRDefault="00094632" w:rsidP="00094632">
      <w:r>
        <w:t>covering QoE, Others</w:t>
      </w:r>
    </w:p>
    <w:p w14:paraId="3B313C90" w14:textId="77777777" w:rsidR="00094632" w:rsidRDefault="00094632" w:rsidP="00094632">
      <w:pPr>
        <w:rPr>
          <w:rFonts w:ascii="Arial" w:hAnsi="Arial" w:cs="Arial"/>
          <w:b/>
        </w:rPr>
      </w:pPr>
      <w:r>
        <w:rPr>
          <w:rFonts w:ascii="Arial" w:hAnsi="Arial" w:cs="Arial"/>
          <w:b/>
        </w:rPr>
        <w:t xml:space="preserve">Discussion: </w:t>
      </w:r>
    </w:p>
    <w:p w14:paraId="6AED2984" w14:textId="77777777" w:rsidR="00094632" w:rsidRDefault="00094632" w:rsidP="00094632">
      <w:r>
        <w:t>RAN3 chair (ZTE): thanks Ericsson for the good summary and as indicated before more details will be addressed in Dec.23</w:t>
      </w:r>
    </w:p>
    <w:p w14:paraId="275E98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2CC4" w14:textId="32B27EBC" w:rsidR="00094632" w:rsidRDefault="00094632" w:rsidP="00BB479A">
      <w:pPr>
        <w:pStyle w:val="Heading5"/>
      </w:pPr>
      <w:bookmarkStart w:id="156" w:name="_Toc146566514"/>
      <w:bookmarkStart w:id="157" w:name="_Toc150626332"/>
      <w:r>
        <w:t>8</w:t>
      </w:r>
      <w:r w:rsidR="00BB479A">
        <w:t>A</w:t>
      </w:r>
      <w:r>
        <w:t>.2.14.1</w:t>
      </w:r>
      <w:r>
        <w:tab/>
        <w:t>Topological enhancements (e.g. IAB, WAB, Femto)</w:t>
      </w:r>
      <w:bookmarkEnd w:id="156"/>
      <w:bookmarkEnd w:id="157"/>
    </w:p>
    <w:p w14:paraId="28354959" w14:textId="77777777" w:rsidR="00094632" w:rsidRDefault="00094632" w:rsidP="00094632">
      <w:pPr>
        <w:rPr>
          <w:rFonts w:ascii="Arial" w:hAnsi="Arial" w:cs="Arial"/>
          <w:b/>
          <w:sz w:val="24"/>
        </w:rPr>
      </w:pPr>
      <w:r>
        <w:rPr>
          <w:rFonts w:ascii="Arial" w:hAnsi="Arial" w:cs="Arial"/>
          <w:b/>
          <w:color w:val="0000FF"/>
          <w:sz w:val="24"/>
        </w:rPr>
        <w:t>RP-231973</w:t>
      </w:r>
      <w:r>
        <w:rPr>
          <w:rFonts w:ascii="Arial" w:hAnsi="Arial" w:cs="Arial"/>
          <w:b/>
          <w:color w:val="0000FF"/>
          <w:sz w:val="24"/>
        </w:rPr>
        <w:tab/>
      </w:r>
      <w:r>
        <w:rPr>
          <w:rFonts w:ascii="Arial" w:hAnsi="Arial" w:cs="Arial"/>
          <w:b/>
          <w:sz w:val="24"/>
        </w:rPr>
        <w:t>Views on scope for NR RAN Topology enhancements in Rel-19</w:t>
      </w:r>
    </w:p>
    <w:p w14:paraId="1F4BB5C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68929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E978C" w14:textId="77777777" w:rsidR="00094632" w:rsidRDefault="00094632" w:rsidP="00094632">
      <w:pPr>
        <w:rPr>
          <w:rFonts w:ascii="Arial" w:hAnsi="Arial" w:cs="Arial"/>
          <w:b/>
          <w:sz w:val="24"/>
        </w:rPr>
      </w:pPr>
      <w:r>
        <w:rPr>
          <w:rFonts w:ascii="Arial" w:hAnsi="Arial" w:cs="Arial"/>
          <w:b/>
          <w:color w:val="0000FF"/>
          <w:sz w:val="24"/>
        </w:rPr>
        <w:t>RP-232444</w:t>
      </w:r>
      <w:r>
        <w:rPr>
          <w:rFonts w:ascii="Arial" w:hAnsi="Arial" w:cs="Arial"/>
          <w:b/>
          <w:color w:val="0000FF"/>
          <w:sz w:val="24"/>
        </w:rPr>
        <w:tab/>
      </w:r>
      <w:r>
        <w:rPr>
          <w:rFonts w:ascii="Arial" w:hAnsi="Arial" w:cs="Arial"/>
          <w:b/>
          <w:sz w:val="24"/>
        </w:rPr>
        <w:t>Topology Enhancements and Rel-19</w:t>
      </w:r>
    </w:p>
    <w:p w14:paraId="15D8A7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38EA6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915FF" w14:textId="77777777" w:rsidR="00094632" w:rsidRDefault="00094632" w:rsidP="00094632">
      <w:pPr>
        <w:rPr>
          <w:rFonts w:ascii="Arial" w:hAnsi="Arial" w:cs="Arial"/>
          <w:b/>
          <w:sz w:val="24"/>
        </w:rPr>
      </w:pPr>
      <w:r>
        <w:rPr>
          <w:rFonts w:ascii="Arial" w:hAnsi="Arial" w:cs="Arial"/>
          <w:b/>
          <w:color w:val="0000FF"/>
          <w:sz w:val="24"/>
        </w:rPr>
        <w:t>RP-232540</w:t>
      </w:r>
      <w:r>
        <w:rPr>
          <w:rFonts w:ascii="Arial" w:hAnsi="Arial" w:cs="Arial"/>
          <w:b/>
          <w:color w:val="0000FF"/>
          <w:sz w:val="24"/>
        </w:rPr>
        <w:tab/>
      </w:r>
      <w:r>
        <w:rPr>
          <w:rFonts w:ascii="Arial" w:hAnsi="Arial" w:cs="Arial"/>
          <w:b/>
          <w:sz w:val="24"/>
        </w:rPr>
        <w:t>Views on Topological Enhancements for Mobile Backhaul Use Cases</w:t>
      </w:r>
    </w:p>
    <w:p w14:paraId="45ED7A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28C05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1A7C" w14:textId="77777777" w:rsidR="00094632" w:rsidRDefault="00094632" w:rsidP="00094632">
      <w:pPr>
        <w:rPr>
          <w:rFonts w:ascii="Arial" w:hAnsi="Arial" w:cs="Arial"/>
          <w:b/>
          <w:sz w:val="24"/>
        </w:rPr>
      </w:pPr>
      <w:r>
        <w:rPr>
          <w:rFonts w:ascii="Arial" w:hAnsi="Arial" w:cs="Arial"/>
          <w:b/>
          <w:color w:val="0000FF"/>
          <w:sz w:val="24"/>
        </w:rPr>
        <w:t>RP-231577</w:t>
      </w:r>
      <w:r>
        <w:rPr>
          <w:rFonts w:ascii="Arial" w:hAnsi="Arial" w:cs="Arial"/>
          <w:b/>
          <w:color w:val="0000FF"/>
          <w:sz w:val="24"/>
        </w:rPr>
        <w:tab/>
      </w:r>
      <w:r>
        <w:rPr>
          <w:rFonts w:ascii="Arial" w:hAnsi="Arial" w:cs="Arial"/>
          <w:b/>
          <w:sz w:val="24"/>
        </w:rPr>
        <w:t>5G support for Femto in Rel-19</w:t>
      </w:r>
    </w:p>
    <w:p w14:paraId="01DCC7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NTT DOCOMO, AT&amp;T, T-Mobile USA, Verizon, BT, Telefonica, Cisco, Lenovo, NEC, China Telecom, China Unicom, CHTTL, SK Telecom, Fujitsu, Samsung</w:t>
      </w:r>
    </w:p>
    <w:p w14:paraId="0DD5225F" w14:textId="77777777" w:rsidR="00094632" w:rsidRDefault="00094632" w:rsidP="00094632">
      <w:pPr>
        <w:rPr>
          <w:rFonts w:ascii="Arial" w:hAnsi="Arial" w:cs="Arial"/>
          <w:b/>
        </w:rPr>
      </w:pPr>
      <w:r>
        <w:rPr>
          <w:rFonts w:ascii="Arial" w:hAnsi="Arial" w:cs="Arial"/>
          <w:b/>
        </w:rPr>
        <w:t xml:space="preserve">Discussion: </w:t>
      </w:r>
    </w:p>
    <w:p w14:paraId="44943F80" w14:textId="77777777" w:rsidR="00094632" w:rsidRDefault="00094632" w:rsidP="00094632">
      <w:r>
        <w:t>T-Mobile: we support this work</w:t>
      </w:r>
    </w:p>
    <w:p w14:paraId="0654E9B2" w14:textId="77777777" w:rsidR="00094632" w:rsidRDefault="00094632" w:rsidP="00094632">
      <w:r>
        <w:t>Ericsson: BT and Telefonica co-signed this Tdoc but also one with an opposite view?</w:t>
      </w:r>
    </w:p>
    <w:p w14:paraId="0295FD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C7596" w14:textId="77777777" w:rsidR="00094632" w:rsidRDefault="00094632" w:rsidP="00094632">
      <w:pPr>
        <w:rPr>
          <w:rFonts w:ascii="Arial" w:hAnsi="Arial" w:cs="Arial"/>
          <w:b/>
          <w:sz w:val="24"/>
        </w:rPr>
      </w:pPr>
      <w:r>
        <w:rPr>
          <w:rFonts w:ascii="Arial" w:hAnsi="Arial" w:cs="Arial"/>
          <w:b/>
          <w:color w:val="0000FF"/>
          <w:sz w:val="24"/>
        </w:rPr>
        <w:t>RP-232086</w:t>
      </w:r>
      <w:r>
        <w:rPr>
          <w:rFonts w:ascii="Arial" w:hAnsi="Arial" w:cs="Arial"/>
          <w:b/>
          <w:color w:val="0000FF"/>
          <w:sz w:val="24"/>
        </w:rPr>
        <w:tab/>
      </w:r>
      <w:r>
        <w:rPr>
          <w:rFonts w:ascii="Arial" w:hAnsi="Arial" w:cs="Arial"/>
          <w:b/>
          <w:sz w:val="24"/>
        </w:rPr>
        <w:t>Study of customer-installed FR2-femto (NW-controlled access point)</w:t>
      </w:r>
    </w:p>
    <w:p w14:paraId="11D7E7D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2E60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870E7" w14:textId="77777777" w:rsidR="00094632" w:rsidRDefault="00094632" w:rsidP="00094632">
      <w:pPr>
        <w:rPr>
          <w:rFonts w:ascii="Arial" w:hAnsi="Arial" w:cs="Arial"/>
          <w:b/>
          <w:sz w:val="24"/>
        </w:rPr>
      </w:pPr>
      <w:r>
        <w:rPr>
          <w:rFonts w:ascii="Arial" w:hAnsi="Arial" w:cs="Arial"/>
          <w:b/>
          <w:color w:val="0000FF"/>
          <w:sz w:val="24"/>
        </w:rPr>
        <w:t>RP-231807</w:t>
      </w:r>
      <w:r>
        <w:rPr>
          <w:rFonts w:ascii="Arial" w:hAnsi="Arial" w:cs="Arial"/>
          <w:b/>
          <w:color w:val="0000FF"/>
          <w:sz w:val="24"/>
        </w:rPr>
        <w:tab/>
      </w:r>
      <w:r>
        <w:rPr>
          <w:rFonts w:ascii="Arial" w:hAnsi="Arial" w:cs="Arial"/>
          <w:b/>
          <w:sz w:val="24"/>
        </w:rPr>
        <w:t>Rel-19 IAB (RAN3- led)</w:t>
      </w:r>
    </w:p>
    <w:p w14:paraId="0C302C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32A6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F749C" w14:textId="77777777" w:rsidR="00094632" w:rsidRDefault="00094632" w:rsidP="00094632">
      <w:pPr>
        <w:rPr>
          <w:rFonts w:ascii="Arial" w:hAnsi="Arial" w:cs="Arial"/>
          <w:b/>
          <w:sz w:val="24"/>
        </w:rPr>
      </w:pPr>
      <w:r>
        <w:rPr>
          <w:rFonts w:ascii="Arial" w:hAnsi="Arial" w:cs="Arial"/>
          <w:b/>
          <w:color w:val="0000FF"/>
          <w:sz w:val="24"/>
        </w:rPr>
        <w:t>RP-232220</w:t>
      </w:r>
      <w:r>
        <w:rPr>
          <w:rFonts w:ascii="Arial" w:hAnsi="Arial" w:cs="Arial"/>
          <w:b/>
          <w:color w:val="0000FF"/>
          <w:sz w:val="24"/>
        </w:rPr>
        <w:tab/>
      </w:r>
      <w:r>
        <w:rPr>
          <w:rFonts w:ascii="Arial" w:hAnsi="Arial" w:cs="Arial"/>
          <w:b/>
          <w:sz w:val="24"/>
        </w:rPr>
        <w:t>Motivation for Release-19 m-IAB enhancements</w:t>
      </w:r>
    </w:p>
    <w:p w14:paraId="489963C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3F94D03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6D13" w14:textId="77777777" w:rsidR="00094632" w:rsidRDefault="00094632" w:rsidP="00094632">
      <w:pPr>
        <w:rPr>
          <w:rFonts w:ascii="Arial" w:hAnsi="Arial" w:cs="Arial"/>
          <w:b/>
          <w:sz w:val="24"/>
        </w:rPr>
      </w:pPr>
      <w:r>
        <w:rPr>
          <w:rFonts w:ascii="Arial" w:hAnsi="Arial" w:cs="Arial"/>
          <w:b/>
          <w:color w:val="0000FF"/>
          <w:sz w:val="24"/>
        </w:rPr>
        <w:t>RP-232125</w:t>
      </w:r>
      <w:r>
        <w:rPr>
          <w:rFonts w:ascii="Arial" w:hAnsi="Arial" w:cs="Arial"/>
          <w:b/>
          <w:color w:val="0000FF"/>
          <w:sz w:val="24"/>
        </w:rPr>
        <w:tab/>
      </w:r>
      <w:r>
        <w:rPr>
          <w:rFonts w:ascii="Arial" w:hAnsi="Arial" w:cs="Arial"/>
          <w:b/>
          <w:sz w:val="24"/>
        </w:rPr>
        <w:t>Enhanced support for ubiquitous emergency services in Rel-19</w:t>
      </w:r>
    </w:p>
    <w:p w14:paraId="03D95A5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46C10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0F3BD" w14:textId="77777777" w:rsidR="00094632" w:rsidRDefault="00094632" w:rsidP="00094632">
      <w:pPr>
        <w:rPr>
          <w:rFonts w:ascii="Arial" w:hAnsi="Arial" w:cs="Arial"/>
          <w:b/>
          <w:sz w:val="24"/>
        </w:rPr>
      </w:pPr>
      <w:r>
        <w:rPr>
          <w:rFonts w:ascii="Arial" w:hAnsi="Arial" w:cs="Arial"/>
          <w:b/>
          <w:color w:val="0000FF"/>
          <w:sz w:val="24"/>
        </w:rPr>
        <w:t>RP-232134</w:t>
      </w:r>
      <w:r>
        <w:rPr>
          <w:rFonts w:ascii="Arial" w:hAnsi="Arial" w:cs="Arial"/>
          <w:b/>
          <w:color w:val="0000FF"/>
          <w:sz w:val="24"/>
        </w:rPr>
        <w:tab/>
      </w:r>
      <w:r>
        <w:rPr>
          <w:rFonts w:ascii="Arial" w:hAnsi="Arial" w:cs="Arial"/>
          <w:b/>
          <w:sz w:val="24"/>
        </w:rPr>
        <w:t>Vehicle-Mounted Relay in Rel-19</w:t>
      </w:r>
    </w:p>
    <w:p w14:paraId="05533DD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578A3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F9E27" w14:textId="77777777" w:rsidR="00094632" w:rsidRDefault="00094632" w:rsidP="00094632">
      <w:pPr>
        <w:rPr>
          <w:rFonts w:ascii="Arial" w:hAnsi="Arial" w:cs="Arial"/>
          <w:b/>
          <w:sz w:val="24"/>
        </w:rPr>
      </w:pPr>
      <w:r>
        <w:rPr>
          <w:rFonts w:ascii="Arial" w:hAnsi="Arial" w:cs="Arial"/>
          <w:b/>
          <w:color w:val="0000FF"/>
          <w:sz w:val="24"/>
        </w:rPr>
        <w:t>RP-232135</w:t>
      </w:r>
      <w:r>
        <w:rPr>
          <w:rFonts w:ascii="Arial" w:hAnsi="Arial" w:cs="Arial"/>
          <w:b/>
          <w:color w:val="0000FF"/>
          <w:sz w:val="24"/>
        </w:rPr>
        <w:tab/>
      </w:r>
      <w:r>
        <w:rPr>
          <w:rFonts w:ascii="Arial" w:hAnsi="Arial" w:cs="Arial"/>
          <w:b/>
          <w:sz w:val="24"/>
        </w:rPr>
        <w:t>Vehicle-Mounted Relay in Rel-19</w:t>
      </w:r>
    </w:p>
    <w:p w14:paraId="1DD33A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B68BB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014B3" w14:textId="77777777" w:rsidR="00094632" w:rsidRDefault="00094632" w:rsidP="00094632">
      <w:pPr>
        <w:rPr>
          <w:rFonts w:ascii="Arial" w:hAnsi="Arial" w:cs="Arial"/>
          <w:b/>
          <w:sz w:val="24"/>
        </w:rPr>
      </w:pPr>
      <w:r>
        <w:rPr>
          <w:rFonts w:ascii="Arial" w:hAnsi="Arial" w:cs="Arial"/>
          <w:b/>
          <w:color w:val="0000FF"/>
          <w:sz w:val="24"/>
        </w:rPr>
        <w:t>RP-232136</w:t>
      </w:r>
      <w:r>
        <w:rPr>
          <w:rFonts w:ascii="Arial" w:hAnsi="Arial" w:cs="Arial"/>
          <w:b/>
          <w:color w:val="0000FF"/>
          <w:sz w:val="24"/>
        </w:rPr>
        <w:tab/>
      </w:r>
      <w:r>
        <w:rPr>
          <w:rFonts w:ascii="Arial" w:hAnsi="Arial" w:cs="Arial"/>
          <w:b/>
          <w:sz w:val="24"/>
        </w:rPr>
        <w:t>Vehicle-Mounted Relay in Rel-19</w:t>
      </w:r>
    </w:p>
    <w:p w14:paraId="1456CF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727F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7914A" w14:textId="77777777" w:rsidR="00094632" w:rsidRDefault="00094632" w:rsidP="00094632">
      <w:pPr>
        <w:rPr>
          <w:rFonts w:ascii="Arial" w:hAnsi="Arial" w:cs="Arial"/>
          <w:b/>
          <w:sz w:val="24"/>
        </w:rPr>
      </w:pPr>
      <w:r>
        <w:rPr>
          <w:rFonts w:ascii="Arial" w:hAnsi="Arial" w:cs="Arial"/>
          <w:b/>
          <w:color w:val="0000FF"/>
          <w:sz w:val="24"/>
        </w:rPr>
        <w:t>RP-232137</w:t>
      </w:r>
      <w:r>
        <w:rPr>
          <w:rFonts w:ascii="Arial" w:hAnsi="Arial" w:cs="Arial"/>
          <w:b/>
          <w:color w:val="0000FF"/>
          <w:sz w:val="24"/>
        </w:rPr>
        <w:tab/>
      </w:r>
      <w:r>
        <w:rPr>
          <w:rFonts w:ascii="Arial" w:hAnsi="Arial" w:cs="Arial"/>
          <w:b/>
          <w:sz w:val="24"/>
        </w:rPr>
        <w:t>Vehicle-Mounted Relay in Rel-19</w:t>
      </w:r>
    </w:p>
    <w:p w14:paraId="6BDD86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C861B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074F" w14:textId="77777777" w:rsidR="00094632" w:rsidRDefault="00094632" w:rsidP="00094632">
      <w:pPr>
        <w:rPr>
          <w:rFonts w:ascii="Arial" w:hAnsi="Arial" w:cs="Arial"/>
          <w:b/>
          <w:sz w:val="24"/>
        </w:rPr>
      </w:pPr>
      <w:r>
        <w:rPr>
          <w:rFonts w:ascii="Arial" w:hAnsi="Arial" w:cs="Arial"/>
          <w:b/>
          <w:color w:val="0000FF"/>
          <w:sz w:val="24"/>
        </w:rPr>
        <w:t>RP-232138</w:t>
      </w:r>
      <w:r>
        <w:rPr>
          <w:rFonts w:ascii="Arial" w:hAnsi="Arial" w:cs="Arial"/>
          <w:b/>
          <w:color w:val="0000FF"/>
          <w:sz w:val="24"/>
        </w:rPr>
        <w:tab/>
      </w:r>
      <w:r>
        <w:rPr>
          <w:rFonts w:ascii="Arial" w:hAnsi="Arial" w:cs="Arial"/>
          <w:b/>
          <w:sz w:val="24"/>
        </w:rPr>
        <w:t>Vehicle-Mounted Relay in Rel-19</w:t>
      </w:r>
    </w:p>
    <w:p w14:paraId="4D6E35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81758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B286D" w14:textId="77777777" w:rsidR="00094632" w:rsidRDefault="00094632" w:rsidP="00094632">
      <w:pPr>
        <w:rPr>
          <w:rFonts w:ascii="Arial" w:hAnsi="Arial" w:cs="Arial"/>
          <w:b/>
          <w:sz w:val="24"/>
        </w:rPr>
      </w:pPr>
      <w:r>
        <w:rPr>
          <w:rFonts w:ascii="Arial" w:hAnsi="Arial" w:cs="Arial"/>
          <w:b/>
          <w:color w:val="0000FF"/>
          <w:sz w:val="24"/>
        </w:rPr>
        <w:t>RP-232139</w:t>
      </w:r>
      <w:r>
        <w:rPr>
          <w:rFonts w:ascii="Arial" w:hAnsi="Arial" w:cs="Arial"/>
          <w:b/>
          <w:color w:val="0000FF"/>
          <w:sz w:val="24"/>
        </w:rPr>
        <w:tab/>
      </w:r>
      <w:r>
        <w:rPr>
          <w:rFonts w:ascii="Arial" w:hAnsi="Arial" w:cs="Arial"/>
          <w:b/>
          <w:sz w:val="24"/>
        </w:rPr>
        <w:t>Vehicle-Mounted Relay in Rel-19</w:t>
      </w:r>
    </w:p>
    <w:p w14:paraId="0B3AB61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66857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8D1C7" w14:textId="77777777" w:rsidR="00094632" w:rsidRDefault="00094632" w:rsidP="00094632">
      <w:pPr>
        <w:rPr>
          <w:rFonts w:ascii="Arial" w:hAnsi="Arial" w:cs="Arial"/>
          <w:b/>
          <w:sz w:val="24"/>
        </w:rPr>
      </w:pPr>
      <w:r>
        <w:rPr>
          <w:rFonts w:ascii="Arial" w:hAnsi="Arial" w:cs="Arial"/>
          <w:b/>
          <w:color w:val="0000FF"/>
          <w:sz w:val="24"/>
        </w:rPr>
        <w:t>RP-232140</w:t>
      </w:r>
      <w:r>
        <w:rPr>
          <w:rFonts w:ascii="Arial" w:hAnsi="Arial" w:cs="Arial"/>
          <w:b/>
          <w:color w:val="0000FF"/>
          <w:sz w:val="24"/>
        </w:rPr>
        <w:tab/>
      </w:r>
      <w:r>
        <w:rPr>
          <w:rFonts w:ascii="Arial" w:hAnsi="Arial" w:cs="Arial"/>
          <w:b/>
          <w:sz w:val="24"/>
        </w:rPr>
        <w:t>Vehicle-Mounted Relay in Rel-19</w:t>
      </w:r>
    </w:p>
    <w:p w14:paraId="2394AD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9C2FC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D5360" w14:textId="77777777" w:rsidR="00094632" w:rsidRDefault="00094632" w:rsidP="00094632">
      <w:pPr>
        <w:rPr>
          <w:rFonts w:ascii="Arial" w:hAnsi="Arial" w:cs="Arial"/>
          <w:b/>
          <w:sz w:val="24"/>
        </w:rPr>
      </w:pPr>
      <w:r>
        <w:rPr>
          <w:rFonts w:ascii="Arial" w:hAnsi="Arial" w:cs="Arial"/>
          <w:b/>
          <w:color w:val="0000FF"/>
          <w:sz w:val="24"/>
        </w:rPr>
        <w:t>RP-232141</w:t>
      </w:r>
      <w:r>
        <w:rPr>
          <w:rFonts w:ascii="Arial" w:hAnsi="Arial" w:cs="Arial"/>
          <w:b/>
          <w:color w:val="0000FF"/>
          <w:sz w:val="24"/>
        </w:rPr>
        <w:tab/>
      </w:r>
      <w:r>
        <w:rPr>
          <w:rFonts w:ascii="Arial" w:hAnsi="Arial" w:cs="Arial"/>
          <w:b/>
          <w:sz w:val="24"/>
        </w:rPr>
        <w:t>Vehicle-Mounted Relay in Rel-19</w:t>
      </w:r>
    </w:p>
    <w:p w14:paraId="5F546F6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542A0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67981" w14:textId="77777777" w:rsidR="00094632" w:rsidRDefault="00094632" w:rsidP="00094632">
      <w:pPr>
        <w:rPr>
          <w:rFonts w:ascii="Arial" w:hAnsi="Arial" w:cs="Arial"/>
          <w:b/>
          <w:sz w:val="24"/>
        </w:rPr>
      </w:pPr>
      <w:r>
        <w:rPr>
          <w:rFonts w:ascii="Arial" w:hAnsi="Arial" w:cs="Arial"/>
          <w:b/>
          <w:color w:val="0000FF"/>
          <w:sz w:val="24"/>
        </w:rPr>
        <w:t>RP-232170</w:t>
      </w:r>
      <w:r>
        <w:rPr>
          <w:rFonts w:ascii="Arial" w:hAnsi="Arial" w:cs="Arial"/>
          <w:b/>
          <w:color w:val="0000FF"/>
          <w:sz w:val="24"/>
        </w:rPr>
        <w:tab/>
      </w:r>
      <w:r>
        <w:rPr>
          <w:rFonts w:ascii="Arial" w:hAnsi="Arial" w:cs="Arial"/>
          <w:b/>
          <w:sz w:val="24"/>
        </w:rPr>
        <w:t>Views on VMR in Rel-19</w:t>
      </w:r>
    </w:p>
    <w:p w14:paraId="671005C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BB95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96ED3" w14:textId="77777777" w:rsidR="00094632" w:rsidRDefault="00094632" w:rsidP="00094632">
      <w:pPr>
        <w:rPr>
          <w:rFonts w:ascii="Arial" w:hAnsi="Arial" w:cs="Arial"/>
          <w:b/>
          <w:sz w:val="24"/>
        </w:rPr>
      </w:pPr>
      <w:r>
        <w:rPr>
          <w:rFonts w:ascii="Arial" w:hAnsi="Arial" w:cs="Arial"/>
          <w:b/>
          <w:color w:val="0000FF"/>
          <w:sz w:val="24"/>
        </w:rPr>
        <w:t>RP-232395</w:t>
      </w:r>
      <w:r>
        <w:rPr>
          <w:rFonts w:ascii="Arial" w:hAnsi="Arial" w:cs="Arial"/>
          <w:b/>
          <w:color w:val="0000FF"/>
          <w:sz w:val="24"/>
        </w:rPr>
        <w:tab/>
      </w:r>
      <w:r>
        <w:rPr>
          <w:rFonts w:ascii="Arial" w:hAnsi="Arial" w:cs="Arial"/>
          <w:b/>
          <w:sz w:val="24"/>
        </w:rPr>
        <w:t>Consideration on further enhancement for NR QoE in Rel-19</w:t>
      </w:r>
    </w:p>
    <w:p w14:paraId="2ECD8D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CATT</w:t>
      </w:r>
    </w:p>
    <w:p w14:paraId="1EB4F4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A9EA1" w14:textId="77777777" w:rsidR="00094632" w:rsidRDefault="00094632" w:rsidP="00094632">
      <w:pPr>
        <w:rPr>
          <w:rFonts w:ascii="Arial" w:hAnsi="Arial" w:cs="Arial"/>
          <w:b/>
          <w:sz w:val="24"/>
        </w:rPr>
      </w:pPr>
      <w:r>
        <w:rPr>
          <w:rFonts w:ascii="Arial" w:hAnsi="Arial" w:cs="Arial"/>
          <w:b/>
          <w:color w:val="0000FF"/>
          <w:sz w:val="24"/>
        </w:rPr>
        <w:t>RP-232625</w:t>
      </w:r>
      <w:r>
        <w:rPr>
          <w:rFonts w:ascii="Arial" w:hAnsi="Arial" w:cs="Arial"/>
          <w:b/>
          <w:color w:val="0000FF"/>
          <w:sz w:val="24"/>
        </w:rPr>
        <w:tab/>
      </w:r>
      <w:r>
        <w:rPr>
          <w:rFonts w:ascii="Arial" w:hAnsi="Arial" w:cs="Arial"/>
          <w:b/>
          <w:sz w:val="24"/>
        </w:rPr>
        <w:t>Moderator's summary for REL-19 RAN3 topic Additional Topological Enhancements</w:t>
      </w:r>
    </w:p>
    <w:p w14:paraId="7574517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0A6721CC" w14:textId="77777777" w:rsidR="00094632" w:rsidRDefault="00094632" w:rsidP="00094632">
      <w:pPr>
        <w:rPr>
          <w:rFonts w:ascii="Arial" w:hAnsi="Arial" w:cs="Arial"/>
          <w:b/>
        </w:rPr>
      </w:pPr>
      <w:r>
        <w:rPr>
          <w:rFonts w:ascii="Arial" w:hAnsi="Arial" w:cs="Arial"/>
          <w:b/>
        </w:rPr>
        <w:t xml:space="preserve">Discussion: </w:t>
      </w:r>
    </w:p>
    <w:p w14:paraId="31884C7A" w14:textId="77777777" w:rsidR="00094632" w:rsidRDefault="00094632" w:rsidP="00094632">
      <w:r>
        <w:t>RAN3 chair (ZTE): both should start with studies, will not be possible to consider more topology items due to restricted TUs</w:t>
      </w:r>
    </w:p>
    <w:p w14:paraId="54EAB518" w14:textId="77777777" w:rsidR="00094632" w:rsidRDefault="00094632" w:rsidP="00094632">
      <w:r>
        <w:t>RAN chair: any idea how long the studies should be?</w:t>
      </w:r>
    </w:p>
    <w:p w14:paraId="4B322C37" w14:textId="77777777" w:rsidR="00094632" w:rsidRDefault="00094632" w:rsidP="00094632">
      <w:r>
        <w:t>RAN VC (AT&amp;T): not yet, was not discussed yet</w:t>
      </w:r>
    </w:p>
    <w:p w14:paraId="5ED7134B" w14:textId="77777777" w:rsidR="00094632" w:rsidRDefault="00094632" w:rsidP="00094632">
      <w:r>
        <w:t>Ericsson: also has the impression that we talk about SIs</w:t>
      </w:r>
    </w:p>
    <w:p w14:paraId="7C0C11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64185" w14:textId="6062EEC2" w:rsidR="00094632" w:rsidRDefault="00094632" w:rsidP="00BB479A">
      <w:pPr>
        <w:pStyle w:val="Heading5"/>
      </w:pPr>
      <w:bookmarkStart w:id="158" w:name="_Toc146566515"/>
      <w:bookmarkStart w:id="159" w:name="_Toc150626333"/>
      <w:r>
        <w:t>8</w:t>
      </w:r>
      <w:r w:rsidR="00BB479A">
        <w:t>A</w:t>
      </w:r>
      <w:r>
        <w:t>.2.14.2</w:t>
      </w:r>
      <w:r>
        <w:tab/>
        <w:t>Quality of Experience</w:t>
      </w:r>
      <w:bookmarkEnd w:id="158"/>
      <w:bookmarkEnd w:id="159"/>
    </w:p>
    <w:p w14:paraId="4EDC7D6E" w14:textId="77777777" w:rsidR="00094632" w:rsidRDefault="00094632" w:rsidP="00094632">
      <w:pPr>
        <w:rPr>
          <w:rFonts w:ascii="Arial" w:hAnsi="Arial" w:cs="Arial"/>
          <w:b/>
          <w:sz w:val="24"/>
        </w:rPr>
      </w:pPr>
      <w:r>
        <w:rPr>
          <w:rFonts w:ascii="Arial" w:hAnsi="Arial" w:cs="Arial"/>
          <w:b/>
          <w:color w:val="0000FF"/>
          <w:sz w:val="24"/>
        </w:rPr>
        <w:t>RP-231579</w:t>
      </w:r>
      <w:r>
        <w:rPr>
          <w:rFonts w:ascii="Arial" w:hAnsi="Arial" w:cs="Arial"/>
          <w:b/>
          <w:color w:val="0000FF"/>
          <w:sz w:val="24"/>
        </w:rPr>
        <w:tab/>
      </w:r>
      <w:r>
        <w:rPr>
          <w:rFonts w:ascii="Arial" w:hAnsi="Arial" w:cs="Arial"/>
          <w:b/>
          <w:sz w:val="24"/>
        </w:rPr>
        <w:t>QoE enhancements in Rel-19</w:t>
      </w:r>
    </w:p>
    <w:p w14:paraId="7BC4D76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8765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6611E" w14:textId="77777777" w:rsidR="00094632" w:rsidRDefault="00094632" w:rsidP="00094632">
      <w:pPr>
        <w:rPr>
          <w:rFonts w:ascii="Arial" w:hAnsi="Arial" w:cs="Arial"/>
          <w:b/>
          <w:sz w:val="24"/>
        </w:rPr>
      </w:pPr>
      <w:r>
        <w:rPr>
          <w:rFonts w:ascii="Arial" w:hAnsi="Arial" w:cs="Arial"/>
          <w:b/>
          <w:color w:val="0000FF"/>
          <w:sz w:val="24"/>
        </w:rPr>
        <w:t>RP-232035</w:t>
      </w:r>
      <w:r>
        <w:rPr>
          <w:rFonts w:ascii="Arial" w:hAnsi="Arial" w:cs="Arial"/>
          <w:b/>
          <w:color w:val="0000FF"/>
          <w:sz w:val="24"/>
        </w:rPr>
        <w:tab/>
      </w:r>
      <w:r>
        <w:rPr>
          <w:rFonts w:ascii="Arial" w:hAnsi="Arial" w:cs="Arial"/>
          <w:b/>
          <w:sz w:val="24"/>
        </w:rPr>
        <w:t>Scople of QoE Enhancements in Rel-19</w:t>
      </w:r>
    </w:p>
    <w:p w14:paraId="0ED89FD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795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7E81" w14:textId="77777777" w:rsidR="00094632" w:rsidRDefault="00094632" w:rsidP="00094632">
      <w:pPr>
        <w:rPr>
          <w:rFonts w:ascii="Arial" w:hAnsi="Arial" w:cs="Arial"/>
          <w:b/>
          <w:sz w:val="24"/>
        </w:rPr>
      </w:pPr>
      <w:r>
        <w:rPr>
          <w:rFonts w:ascii="Arial" w:hAnsi="Arial" w:cs="Arial"/>
          <w:b/>
          <w:color w:val="0000FF"/>
          <w:sz w:val="24"/>
        </w:rPr>
        <w:t>RP-232126</w:t>
      </w:r>
      <w:r>
        <w:rPr>
          <w:rFonts w:ascii="Arial" w:hAnsi="Arial" w:cs="Arial"/>
          <w:b/>
          <w:color w:val="0000FF"/>
          <w:sz w:val="24"/>
        </w:rPr>
        <w:tab/>
      </w:r>
      <w:r>
        <w:rPr>
          <w:rFonts w:ascii="Arial" w:hAnsi="Arial" w:cs="Arial"/>
          <w:b/>
          <w:sz w:val="24"/>
        </w:rPr>
        <w:t>QoE enhancements in Rel-19</w:t>
      </w:r>
    </w:p>
    <w:p w14:paraId="59691B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572B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B8938" w14:textId="77777777" w:rsidR="00094632" w:rsidRDefault="00094632" w:rsidP="00094632">
      <w:pPr>
        <w:rPr>
          <w:rFonts w:ascii="Arial" w:hAnsi="Arial" w:cs="Arial"/>
          <w:b/>
          <w:sz w:val="24"/>
        </w:rPr>
      </w:pPr>
      <w:r>
        <w:rPr>
          <w:rFonts w:ascii="Arial" w:hAnsi="Arial" w:cs="Arial"/>
          <w:b/>
          <w:color w:val="0000FF"/>
          <w:sz w:val="24"/>
        </w:rPr>
        <w:t>RP-232144</w:t>
      </w:r>
      <w:r>
        <w:rPr>
          <w:rFonts w:ascii="Arial" w:hAnsi="Arial" w:cs="Arial"/>
          <w:b/>
          <w:color w:val="0000FF"/>
          <w:sz w:val="24"/>
        </w:rPr>
        <w:tab/>
      </w:r>
      <w:r>
        <w:rPr>
          <w:rFonts w:ascii="Arial" w:hAnsi="Arial" w:cs="Arial"/>
          <w:b/>
          <w:sz w:val="24"/>
        </w:rPr>
        <w:t>RAN Visible QoE in Rel-19</w:t>
      </w:r>
    </w:p>
    <w:p w14:paraId="560BF6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3FA49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B6E5D" w14:textId="77777777" w:rsidR="00094632" w:rsidRDefault="00094632" w:rsidP="00094632">
      <w:pPr>
        <w:rPr>
          <w:rFonts w:ascii="Arial" w:hAnsi="Arial" w:cs="Arial"/>
          <w:b/>
          <w:sz w:val="24"/>
        </w:rPr>
      </w:pPr>
      <w:r>
        <w:rPr>
          <w:rFonts w:ascii="Arial" w:hAnsi="Arial" w:cs="Arial"/>
          <w:b/>
          <w:color w:val="0000FF"/>
          <w:sz w:val="24"/>
        </w:rPr>
        <w:t>RP-232167</w:t>
      </w:r>
      <w:r>
        <w:rPr>
          <w:rFonts w:ascii="Arial" w:hAnsi="Arial" w:cs="Arial"/>
          <w:b/>
          <w:color w:val="0000FF"/>
          <w:sz w:val="24"/>
        </w:rPr>
        <w:tab/>
      </w:r>
      <w:r>
        <w:rPr>
          <w:rFonts w:ascii="Arial" w:hAnsi="Arial" w:cs="Arial"/>
          <w:b/>
          <w:sz w:val="24"/>
        </w:rPr>
        <w:t>Views on NR QoE in Rel-19</w:t>
      </w:r>
    </w:p>
    <w:p w14:paraId="09F5C1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FBCC5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AFD6C" w14:textId="77777777" w:rsidR="00094632" w:rsidRDefault="00094632" w:rsidP="00094632">
      <w:pPr>
        <w:rPr>
          <w:rFonts w:ascii="Arial" w:hAnsi="Arial" w:cs="Arial"/>
          <w:b/>
          <w:sz w:val="24"/>
        </w:rPr>
      </w:pPr>
      <w:r>
        <w:rPr>
          <w:rFonts w:ascii="Arial" w:hAnsi="Arial" w:cs="Arial"/>
          <w:b/>
          <w:color w:val="0000FF"/>
          <w:sz w:val="24"/>
        </w:rPr>
        <w:t>RP-232422</w:t>
      </w:r>
      <w:r>
        <w:rPr>
          <w:rFonts w:ascii="Arial" w:hAnsi="Arial" w:cs="Arial"/>
          <w:b/>
          <w:color w:val="0000FF"/>
          <w:sz w:val="24"/>
        </w:rPr>
        <w:tab/>
      </w:r>
      <w:r>
        <w:rPr>
          <w:rFonts w:ascii="Arial" w:hAnsi="Arial" w:cs="Arial"/>
          <w:b/>
          <w:sz w:val="24"/>
        </w:rPr>
        <w:t>QoE and RVQoE Measurement and Reporting Enhancements in Rel-19</w:t>
      </w:r>
    </w:p>
    <w:p w14:paraId="3538ED9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FF1C55" w14:textId="77777777" w:rsidR="00094632" w:rsidRDefault="00094632" w:rsidP="00094632">
      <w:pPr>
        <w:rPr>
          <w:color w:val="808080"/>
        </w:rPr>
      </w:pPr>
      <w:r>
        <w:rPr>
          <w:color w:val="808080"/>
        </w:rPr>
        <w:t>(Replaces RWS-230158)</w:t>
      </w:r>
    </w:p>
    <w:p w14:paraId="4CEED35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01CF" w14:textId="5423569C" w:rsidR="00094632" w:rsidRDefault="00094632" w:rsidP="00BB479A">
      <w:pPr>
        <w:pStyle w:val="Heading4"/>
      </w:pPr>
      <w:bookmarkStart w:id="160" w:name="_Toc146566516"/>
      <w:bookmarkStart w:id="161" w:name="_Toc150626334"/>
      <w:r>
        <w:t>8</w:t>
      </w:r>
      <w:r w:rsidR="00BB479A">
        <w:t>A</w:t>
      </w:r>
      <w:r>
        <w:t>.2.15</w:t>
      </w:r>
      <w:r>
        <w:tab/>
        <w:t>Other RAN1/RAN2/RAN3 led topics</w:t>
      </w:r>
      <w:bookmarkEnd w:id="160"/>
      <w:bookmarkEnd w:id="161"/>
    </w:p>
    <w:p w14:paraId="03651B13" w14:textId="77777777" w:rsidR="00094632" w:rsidRDefault="00094632" w:rsidP="00094632">
      <w:pPr>
        <w:rPr>
          <w:rFonts w:ascii="Arial" w:hAnsi="Arial" w:cs="Arial"/>
          <w:b/>
          <w:sz w:val="24"/>
        </w:rPr>
      </w:pPr>
      <w:r>
        <w:rPr>
          <w:rFonts w:ascii="Arial" w:hAnsi="Arial" w:cs="Arial"/>
          <w:b/>
          <w:color w:val="0000FF"/>
          <w:sz w:val="24"/>
        </w:rPr>
        <w:t>RP-232430</w:t>
      </w:r>
      <w:r>
        <w:rPr>
          <w:rFonts w:ascii="Arial" w:hAnsi="Arial" w:cs="Arial"/>
          <w:b/>
          <w:color w:val="0000FF"/>
          <w:sz w:val="24"/>
        </w:rPr>
        <w:tab/>
      </w:r>
      <w:r>
        <w:rPr>
          <w:rFonts w:ascii="Arial" w:hAnsi="Arial" w:cs="Arial"/>
          <w:b/>
          <w:sz w:val="24"/>
        </w:rPr>
        <w:t>Rel-19 study on L2 user plane, high-speed packetization and protocol enhancements</w:t>
      </w:r>
    </w:p>
    <w:p w14:paraId="58CC56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T-Mobile USA, Vodafone, Nokia, Samsung, Intel Corp, NEC Corp</w:t>
      </w:r>
    </w:p>
    <w:p w14:paraId="32141E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6CC2" w14:textId="77777777" w:rsidR="00094632" w:rsidRDefault="00094632" w:rsidP="00094632">
      <w:pPr>
        <w:rPr>
          <w:rFonts w:ascii="Arial" w:hAnsi="Arial" w:cs="Arial"/>
          <w:b/>
          <w:sz w:val="24"/>
        </w:rPr>
      </w:pPr>
      <w:r>
        <w:rPr>
          <w:rFonts w:ascii="Arial" w:hAnsi="Arial" w:cs="Arial"/>
          <w:b/>
          <w:color w:val="0000FF"/>
          <w:sz w:val="24"/>
        </w:rPr>
        <w:t>RP-231808</w:t>
      </w:r>
      <w:r>
        <w:rPr>
          <w:rFonts w:ascii="Arial" w:hAnsi="Arial" w:cs="Arial"/>
          <w:b/>
          <w:color w:val="0000FF"/>
          <w:sz w:val="24"/>
        </w:rPr>
        <w:tab/>
      </w:r>
      <w:r>
        <w:rPr>
          <w:rFonts w:ascii="Arial" w:hAnsi="Arial" w:cs="Arial"/>
          <w:b/>
          <w:sz w:val="24"/>
        </w:rPr>
        <w:t>Rel-19 L2 UP Protocol enhancements (RAN2-led)</w:t>
      </w:r>
    </w:p>
    <w:p w14:paraId="4B452C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B836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4B002" w14:textId="77777777" w:rsidR="00094632" w:rsidRDefault="00094632" w:rsidP="00094632">
      <w:pPr>
        <w:rPr>
          <w:rFonts w:ascii="Arial" w:hAnsi="Arial" w:cs="Arial"/>
          <w:b/>
          <w:sz w:val="24"/>
        </w:rPr>
      </w:pPr>
      <w:r>
        <w:rPr>
          <w:rFonts w:ascii="Arial" w:hAnsi="Arial" w:cs="Arial"/>
          <w:b/>
          <w:color w:val="0000FF"/>
          <w:sz w:val="24"/>
        </w:rPr>
        <w:t>RP-231858</w:t>
      </w:r>
      <w:r>
        <w:rPr>
          <w:rFonts w:ascii="Arial" w:hAnsi="Arial" w:cs="Arial"/>
          <w:b/>
          <w:color w:val="0000FF"/>
          <w:sz w:val="24"/>
        </w:rPr>
        <w:tab/>
      </w:r>
      <w:r>
        <w:rPr>
          <w:rFonts w:ascii="Arial" w:hAnsi="Arial" w:cs="Arial"/>
          <w:b/>
          <w:sz w:val="24"/>
        </w:rPr>
        <w:t>Views on user plane protocol enhancements in Rel-19</w:t>
      </w:r>
    </w:p>
    <w:p w14:paraId="01B0F75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0CE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4D551" w14:textId="77777777" w:rsidR="00094632" w:rsidRDefault="00094632" w:rsidP="00094632">
      <w:pPr>
        <w:rPr>
          <w:rFonts w:ascii="Arial" w:hAnsi="Arial" w:cs="Arial"/>
          <w:b/>
          <w:sz w:val="24"/>
        </w:rPr>
      </w:pPr>
      <w:r>
        <w:rPr>
          <w:rFonts w:ascii="Arial" w:hAnsi="Arial" w:cs="Arial"/>
          <w:b/>
          <w:color w:val="0000FF"/>
          <w:sz w:val="24"/>
        </w:rPr>
        <w:t>RP-232006</w:t>
      </w:r>
      <w:r>
        <w:rPr>
          <w:rFonts w:ascii="Arial" w:hAnsi="Arial" w:cs="Arial"/>
          <w:b/>
          <w:color w:val="0000FF"/>
          <w:sz w:val="24"/>
        </w:rPr>
        <w:tab/>
      </w:r>
      <w:r>
        <w:rPr>
          <w:rFonts w:ascii="Arial" w:hAnsi="Arial" w:cs="Arial"/>
          <w:b/>
          <w:sz w:val="24"/>
        </w:rPr>
        <w:t>Motivation for Release-19 Network Energy Savings for LTE eNB</w:t>
      </w:r>
    </w:p>
    <w:p w14:paraId="3E7866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2C1299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9F73" w14:textId="77777777" w:rsidR="00094632" w:rsidRDefault="00094632" w:rsidP="00094632">
      <w:pPr>
        <w:rPr>
          <w:rFonts w:ascii="Arial" w:hAnsi="Arial" w:cs="Arial"/>
          <w:b/>
          <w:sz w:val="24"/>
        </w:rPr>
      </w:pPr>
      <w:r>
        <w:rPr>
          <w:rFonts w:ascii="Arial" w:hAnsi="Arial" w:cs="Arial"/>
          <w:b/>
          <w:color w:val="0000FF"/>
          <w:sz w:val="24"/>
        </w:rPr>
        <w:t>RP-232047</w:t>
      </w:r>
      <w:r>
        <w:rPr>
          <w:rFonts w:ascii="Arial" w:hAnsi="Arial" w:cs="Arial"/>
          <w:b/>
          <w:color w:val="0000FF"/>
          <w:sz w:val="24"/>
        </w:rPr>
        <w:tab/>
      </w:r>
      <w:r>
        <w:rPr>
          <w:rFonts w:ascii="Arial" w:hAnsi="Arial" w:cs="Arial"/>
          <w:b/>
          <w:sz w:val="24"/>
        </w:rPr>
        <w:t>Proposal on Layer 2 Overhead Reduction in Rel-19</w:t>
      </w:r>
    </w:p>
    <w:p w14:paraId="6712F4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D3487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5279" w14:textId="77777777" w:rsidR="00094632" w:rsidRDefault="00094632" w:rsidP="00094632">
      <w:pPr>
        <w:rPr>
          <w:rFonts w:ascii="Arial" w:hAnsi="Arial" w:cs="Arial"/>
          <w:b/>
          <w:sz w:val="24"/>
        </w:rPr>
      </w:pPr>
      <w:r>
        <w:rPr>
          <w:rFonts w:ascii="Arial" w:hAnsi="Arial" w:cs="Arial"/>
          <w:b/>
          <w:color w:val="0000FF"/>
          <w:sz w:val="24"/>
        </w:rPr>
        <w:t>RP-232116</w:t>
      </w:r>
      <w:r>
        <w:rPr>
          <w:rFonts w:ascii="Arial" w:hAnsi="Arial" w:cs="Arial"/>
          <w:b/>
          <w:color w:val="0000FF"/>
          <w:sz w:val="24"/>
        </w:rPr>
        <w:tab/>
      </w:r>
      <w:r>
        <w:rPr>
          <w:rFonts w:ascii="Arial" w:hAnsi="Arial" w:cs="Arial"/>
          <w:b/>
          <w:sz w:val="24"/>
        </w:rPr>
        <w:t>High Accuracy Timing Services in Rel-19</w:t>
      </w:r>
    </w:p>
    <w:p w14:paraId="494CD1B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31600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3AAA" w14:textId="77777777" w:rsidR="00094632" w:rsidRDefault="00094632" w:rsidP="00094632">
      <w:pPr>
        <w:rPr>
          <w:rFonts w:ascii="Arial" w:hAnsi="Arial" w:cs="Arial"/>
          <w:b/>
          <w:sz w:val="24"/>
        </w:rPr>
      </w:pPr>
      <w:r>
        <w:rPr>
          <w:rFonts w:ascii="Arial" w:hAnsi="Arial" w:cs="Arial"/>
          <w:b/>
          <w:color w:val="0000FF"/>
          <w:sz w:val="24"/>
        </w:rPr>
        <w:t>RP-232129</w:t>
      </w:r>
      <w:r>
        <w:rPr>
          <w:rFonts w:ascii="Arial" w:hAnsi="Arial" w:cs="Arial"/>
          <w:b/>
          <w:color w:val="0000FF"/>
          <w:sz w:val="24"/>
        </w:rPr>
        <w:tab/>
      </w:r>
      <w:r>
        <w:rPr>
          <w:rFonts w:ascii="Arial" w:hAnsi="Arial" w:cs="Arial"/>
          <w:b/>
          <w:sz w:val="24"/>
        </w:rPr>
        <w:t>Study on the scenarios and requirements for high density access in power system</w:t>
      </w:r>
    </w:p>
    <w:p w14:paraId="62BE48D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CEPRI</w:t>
      </w:r>
    </w:p>
    <w:p w14:paraId="38FCA1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70FD" w14:textId="77777777" w:rsidR="00094632" w:rsidRDefault="00094632" w:rsidP="00094632">
      <w:pPr>
        <w:rPr>
          <w:rFonts w:ascii="Arial" w:hAnsi="Arial" w:cs="Arial"/>
          <w:b/>
          <w:sz w:val="24"/>
        </w:rPr>
      </w:pPr>
      <w:r>
        <w:rPr>
          <w:rFonts w:ascii="Arial" w:hAnsi="Arial" w:cs="Arial"/>
          <w:b/>
          <w:color w:val="0000FF"/>
          <w:sz w:val="24"/>
        </w:rPr>
        <w:t>RP-232164</w:t>
      </w:r>
      <w:r>
        <w:rPr>
          <w:rFonts w:ascii="Arial" w:hAnsi="Arial" w:cs="Arial"/>
          <w:b/>
          <w:color w:val="0000FF"/>
          <w:sz w:val="24"/>
        </w:rPr>
        <w:tab/>
      </w:r>
      <w:r>
        <w:rPr>
          <w:rFonts w:ascii="Arial" w:hAnsi="Arial" w:cs="Arial"/>
          <w:b/>
          <w:sz w:val="24"/>
        </w:rPr>
        <w:t>Views on high reliability and low complexity IoT in Rel-19</w:t>
      </w:r>
    </w:p>
    <w:p w14:paraId="79E771B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F02C1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603A6" w14:textId="77777777" w:rsidR="00094632" w:rsidRDefault="00094632" w:rsidP="00094632">
      <w:pPr>
        <w:rPr>
          <w:rFonts w:ascii="Arial" w:hAnsi="Arial" w:cs="Arial"/>
          <w:b/>
          <w:sz w:val="24"/>
        </w:rPr>
      </w:pPr>
      <w:r>
        <w:rPr>
          <w:rFonts w:ascii="Arial" w:hAnsi="Arial" w:cs="Arial"/>
          <w:b/>
          <w:color w:val="0000FF"/>
          <w:sz w:val="24"/>
        </w:rPr>
        <w:t>RP-232168</w:t>
      </w:r>
      <w:r>
        <w:rPr>
          <w:rFonts w:ascii="Arial" w:hAnsi="Arial" w:cs="Arial"/>
          <w:b/>
          <w:color w:val="0000FF"/>
          <w:sz w:val="24"/>
        </w:rPr>
        <w:tab/>
      </w:r>
      <w:r>
        <w:rPr>
          <w:rFonts w:ascii="Arial" w:hAnsi="Arial" w:cs="Arial"/>
          <w:b/>
          <w:sz w:val="24"/>
        </w:rPr>
        <w:t>Consideration on Continuous Data Collection for AI/ML RAN</w:t>
      </w:r>
    </w:p>
    <w:p w14:paraId="1856E8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2BC1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65F7B" w14:textId="77777777" w:rsidR="00094632" w:rsidRDefault="00094632" w:rsidP="00094632">
      <w:pPr>
        <w:rPr>
          <w:rFonts w:ascii="Arial" w:hAnsi="Arial" w:cs="Arial"/>
          <w:b/>
          <w:sz w:val="24"/>
        </w:rPr>
      </w:pPr>
      <w:r>
        <w:rPr>
          <w:rFonts w:ascii="Arial" w:hAnsi="Arial" w:cs="Arial"/>
          <w:b/>
          <w:color w:val="0000FF"/>
          <w:sz w:val="24"/>
        </w:rPr>
        <w:t>RP-232177</w:t>
      </w:r>
      <w:r>
        <w:rPr>
          <w:rFonts w:ascii="Arial" w:hAnsi="Arial" w:cs="Arial"/>
          <w:b/>
          <w:color w:val="0000FF"/>
          <w:sz w:val="24"/>
        </w:rPr>
        <w:tab/>
      </w:r>
      <w:r>
        <w:rPr>
          <w:rFonts w:ascii="Arial" w:hAnsi="Arial" w:cs="Arial"/>
          <w:b/>
          <w:sz w:val="24"/>
        </w:rPr>
        <w:t>SDT enhancements for Rel-19</w:t>
      </w:r>
    </w:p>
    <w:p w14:paraId="4FA9E9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Intel Corporation, LG Electronics, CATT</w:t>
      </w:r>
    </w:p>
    <w:p w14:paraId="4463F2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F3A8" w14:textId="77777777" w:rsidR="00094632" w:rsidRDefault="00094632" w:rsidP="00094632">
      <w:pPr>
        <w:rPr>
          <w:rFonts w:ascii="Arial" w:hAnsi="Arial" w:cs="Arial"/>
          <w:b/>
          <w:sz w:val="24"/>
        </w:rPr>
      </w:pPr>
      <w:r>
        <w:rPr>
          <w:rFonts w:ascii="Arial" w:hAnsi="Arial" w:cs="Arial"/>
          <w:b/>
          <w:color w:val="0000FF"/>
          <w:sz w:val="24"/>
        </w:rPr>
        <w:t>RP-232178</w:t>
      </w:r>
      <w:r>
        <w:rPr>
          <w:rFonts w:ascii="Arial" w:hAnsi="Arial" w:cs="Arial"/>
          <w:b/>
          <w:color w:val="0000FF"/>
          <w:sz w:val="24"/>
        </w:rPr>
        <w:tab/>
      </w:r>
      <w:r>
        <w:rPr>
          <w:rFonts w:ascii="Arial" w:hAnsi="Arial" w:cs="Arial"/>
          <w:b/>
          <w:sz w:val="24"/>
        </w:rPr>
        <w:t>Views on lean protocol stack for Rel-19</w:t>
      </w:r>
    </w:p>
    <w:p w14:paraId="1B435F6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AFD76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81E61" w14:textId="77777777" w:rsidR="00094632" w:rsidRDefault="00094632" w:rsidP="00094632">
      <w:pPr>
        <w:rPr>
          <w:rFonts w:ascii="Arial" w:hAnsi="Arial" w:cs="Arial"/>
          <w:b/>
          <w:sz w:val="24"/>
        </w:rPr>
      </w:pPr>
      <w:r>
        <w:rPr>
          <w:rFonts w:ascii="Arial" w:hAnsi="Arial" w:cs="Arial"/>
          <w:b/>
          <w:color w:val="0000FF"/>
          <w:sz w:val="24"/>
        </w:rPr>
        <w:t>RP-232186</w:t>
      </w:r>
      <w:r>
        <w:rPr>
          <w:rFonts w:ascii="Arial" w:hAnsi="Arial" w:cs="Arial"/>
          <w:b/>
          <w:color w:val="0000FF"/>
          <w:sz w:val="24"/>
        </w:rPr>
        <w:tab/>
      </w:r>
      <w:r>
        <w:rPr>
          <w:rFonts w:ascii="Arial" w:hAnsi="Arial" w:cs="Arial"/>
          <w:b/>
          <w:sz w:val="24"/>
        </w:rPr>
        <w:t xml:space="preserve">Coreless RAN Study </w:t>
      </w:r>
    </w:p>
    <w:p w14:paraId="19E24868" w14:textId="77777777" w:rsidR="00094632" w:rsidRDefault="00094632" w:rsidP="0009463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Reliance Jio</w:t>
      </w:r>
    </w:p>
    <w:p w14:paraId="19008E1B" w14:textId="77777777" w:rsidR="00094632" w:rsidRDefault="00094632" w:rsidP="00094632">
      <w:pPr>
        <w:rPr>
          <w:rFonts w:ascii="Arial" w:hAnsi="Arial" w:cs="Arial"/>
          <w:b/>
        </w:rPr>
      </w:pPr>
      <w:r>
        <w:rPr>
          <w:rFonts w:ascii="Arial" w:hAnsi="Arial" w:cs="Arial"/>
          <w:b/>
        </w:rPr>
        <w:t xml:space="preserve">Abstract: </w:t>
      </w:r>
    </w:p>
    <w:p w14:paraId="455870DC" w14:textId="77777777" w:rsidR="00094632" w:rsidRDefault="00094632" w:rsidP="00094632">
      <w:r>
        <w:t>The SA groups have identified Store and Forward as a key requirement for NTN and in our view this translates to support for "Coreless” RAN". RAN groups will have to start the discussion on Coreless RAN support to address not just satellite network require</w:t>
      </w:r>
    </w:p>
    <w:p w14:paraId="6CEE739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9FF5" w14:textId="77777777" w:rsidR="00094632" w:rsidRDefault="00094632" w:rsidP="00094632">
      <w:pPr>
        <w:rPr>
          <w:rFonts w:ascii="Arial" w:hAnsi="Arial" w:cs="Arial"/>
          <w:b/>
          <w:sz w:val="24"/>
        </w:rPr>
      </w:pPr>
      <w:r>
        <w:rPr>
          <w:rFonts w:ascii="Arial" w:hAnsi="Arial" w:cs="Arial"/>
          <w:b/>
          <w:color w:val="0000FF"/>
          <w:sz w:val="24"/>
        </w:rPr>
        <w:t>RP-232226</w:t>
      </w:r>
      <w:r>
        <w:rPr>
          <w:rFonts w:ascii="Arial" w:hAnsi="Arial" w:cs="Arial"/>
          <w:b/>
          <w:color w:val="0000FF"/>
          <w:sz w:val="24"/>
        </w:rPr>
        <w:tab/>
      </w:r>
      <w:r>
        <w:rPr>
          <w:rFonts w:ascii="Arial" w:hAnsi="Arial" w:cs="Arial"/>
          <w:b/>
          <w:sz w:val="24"/>
        </w:rPr>
        <w:t>Study on Wired-terminal RSU</w:t>
      </w:r>
    </w:p>
    <w:p w14:paraId="286638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49AC5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1D0B" w14:textId="77777777" w:rsidR="00094632" w:rsidRDefault="00094632" w:rsidP="00094632">
      <w:pPr>
        <w:rPr>
          <w:rFonts w:ascii="Arial" w:hAnsi="Arial" w:cs="Arial"/>
          <w:b/>
          <w:sz w:val="24"/>
        </w:rPr>
      </w:pPr>
      <w:r>
        <w:rPr>
          <w:rFonts w:ascii="Arial" w:hAnsi="Arial" w:cs="Arial"/>
          <w:b/>
          <w:color w:val="0000FF"/>
          <w:sz w:val="24"/>
        </w:rPr>
        <w:t>RP-232276</w:t>
      </w:r>
      <w:r>
        <w:rPr>
          <w:rFonts w:ascii="Arial" w:hAnsi="Arial" w:cs="Arial"/>
          <w:b/>
          <w:color w:val="0000FF"/>
          <w:sz w:val="24"/>
        </w:rPr>
        <w:tab/>
      </w:r>
      <w:r>
        <w:rPr>
          <w:rFonts w:ascii="Arial" w:hAnsi="Arial" w:cs="Arial"/>
          <w:b/>
          <w:sz w:val="24"/>
        </w:rPr>
        <w:t>Demonstration of RIS and ISAC techniques in Hangzhou Asian Games</w:t>
      </w:r>
    </w:p>
    <w:p w14:paraId="22CC35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F2CFE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E19A" w14:textId="77777777" w:rsidR="00094632" w:rsidRDefault="00094632" w:rsidP="00094632">
      <w:pPr>
        <w:rPr>
          <w:rFonts w:ascii="Arial" w:hAnsi="Arial" w:cs="Arial"/>
          <w:b/>
          <w:sz w:val="24"/>
        </w:rPr>
      </w:pPr>
      <w:r>
        <w:rPr>
          <w:rFonts w:ascii="Arial" w:hAnsi="Arial" w:cs="Arial"/>
          <w:b/>
          <w:color w:val="0000FF"/>
          <w:sz w:val="24"/>
        </w:rPr>
        <w:t>RP-232277</w:t>
      </w:r>
      <w:r>
        <w:rPr>
          <w:rFonts w:ascii="Arial" w:hAnsi="Arial" w:cs="Arial"/>
          <w:b/>
          <w:color w:val="0000FF"/>
          <w:sz w:val="24"/>
        </w:rPr>
        <w:tab/>
      </w:r>
      <w:r>
        <w:rPr>
          <w:rFonts w:ascii="Arial" w:hAnsi="Arial" w:cs="Arial"/>
          <w:b/>
          <w:sz w:val="24"/>
        </w:rPr>
        <w:t>Consideration on Rel-19 ISAC</w:t>
      </w:r>
    </w:p>
    <w:p w14:paraId="5763BA8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F757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5E6BA" w14:textId="77777777" w:rsidR="00094632" w:rsidRDefault="00094632" w:rsidP="00094632">
      <w:pPr>
        <w:rPr>
          <w:rFonts w:ascii="Arial" w:hAnsi="Arial" w:cs="Arial"/>
          <w:b/>
          <w:sz w:val="24"/>
        </w:rPr>
      </w:pPr>
      <w:r>
        <w:rPr>
          <w:rFonts w:ascii="Arial" w:hAnsi="Arial" w:cs="Arial"/>
          <w:b/>
          <w:color w:val="0000FF"/>
          <w:sz w:val="24"/>
        </w:rPr>
        <w:t>RP-232278</w:t>
      </w:r>
      <w:r>
        <w:rPr>
          <w:rFonts w:ascii="Arial" w:hAnsi="Arial" w:cs="Arial"/>
          <w:b/>
          <w:color w:val="0000FF"/>
          <w:sz w:val="24"/>
        </w:rPr>
        <w:tab/>
      </w:r>
      <w:r>
        <w:rPr>
          <w:rFonts w:ascii="Arial" w:hAnsi="Arial" w:cs="Arial"/>
          <w:b/>
          <w:sz w:val="24"/>
        </w:rPr>
        <w:t>Views on NR Rel-19 AIML for air interface</w:t>
      </w:r>
    </w:p>
    <w:p w14:paraId="4CD164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FA47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8F70" w14:textId="77777777" w:rsidR="00094632" w:rsidRDefault="00094632" w:rsidP="00094632">
      <w:pPr>
        <w:rPr>
          <w:rFonts w:ascii="Arial" w:hAnsi="Arial" w:cs="Arial"/>
          <w:b/>
          <w:sz w:val="24"/>
        </w:rPr>
      </w:pPr>
      <w:r>
        <w:rPr>
          <w:rFonts w:ascii="Arial" w:hAnsi="Arial" w:cs="Arial"/>
          <w:b/>
          <w:color w:val="0000FF"/>
          <w:sz w:val="24"/>
        </w:rPr>
        <w:lastRenderedPageBreak/>
        <w:t>RP-232279</w:t>
      </w:r>
      <w:r>
        <w:rPr>
          <w:rFonts w:ascii="Arial" w:hAnsi="Arial" w:cs="Arial"/>
          <w:b/>
          <w:color w:val="0000FF"/>
          <w:sz w:val="24"/>
        </w:rPr>
        <w:tab/>
      </w:r>
      <w:r>
        <w:rPr>
          <w:rFonts w:ascii="Arial" w:hAnsi="Arial" w:cs="Arial"/>
          <w:b/>
          <w:sz w:val="24"/>
        </w:rPr>
        <w:t>Views on RIS for Rel-19</w:t>
      </w:r>
    </w:p>
    <w:p w14:paraId="0CC4A6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2D10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B2640" w14:textId="77777777" w:rsidR="00094632" w:rsidRDefault="00094632" w:rsidP="00094632">
      <w:pPr>
        <w:rPr>
          <w:rFonts w:ascii="Arial" w:hAnsi="Arial" w:cs="Arial"/>
          <w:b/>
          <w:sz w:val="24"/>
        </w:rPr>
      </w:pPr>
      <w:r>
        <w:rPr>
          <w:rFonts w:ascii="Arial" w:hAnsi="Arial" w:cs="Arial"/>
          <w:b/>
          <w:color w:val="0000FF"/>
          <w:sz w:val="24"/>
        </w:rPr>
        <w:t>RP-232322</w:t>
      </w:r>
      <w:r>
        <w:rPr>
          <w:rFonts w:ascii="Arial" w:hAnsi="Arial" w:cs="Arial"/>
          <w:b/>
          <w:color w:val="0000FF"/>
          <w:sz w:val="24"/>
        </w:rPr>
        <w:tab/>
      </w:r>
      <w:r>
        <w:rPr>
          <w:rFonts w:ascii="Arial" w:hAnsi="Arial" w:cs="Arial"/>
          <w:b/>
          <w:sz w:val="24"/>
        </w:rPr>
        <w:t>[RAN2-led] Study on Lean Protocol Stack</w:t>
      </w:r>
    </w:p>
    <w:p w14:paraId="0E2736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A3584" w14:textId="77777777" w:rsidR="00094632" w:rsidRDefault="00094632" w:rsidP="00094632">
      <w:pPr>
        <w:rPr>
          <w:rFonts w:ascii="Arial" w:hAnsi="Arial" w:cs="Arial"/>
          <w:b/>
        </w:rPr>
      </w:pPr>
      <w:r>
        <w:rPr>
          <w:rFonts w:ascii="Arial" w:hAnsi="Arial" w:cs="Arial"/>
          <w:b/>
        </w:rPr>
        <w:t xml:space="preserve">Abstract: </w:t>
      </w:r>
    </w:p>
    <w:p w14:paraId="3293BD2E" w14:textId="77777777" w:rsidR="00094632" w:rsidRDefault="00094632" w:rsidP="00094632">
      <w:r>
        <w:t>Evaluate the gaps in the current NR stack to enable lean and responsive UP operation.</w:t>
      </w:r>
    </w:p>
    <w:p w14:paraId="68CD5856" w14:textId="77777777" w:rsidR="00094632" w:rsidRDefault="00094632" w:rsidP="00094632"/>
    <w:p w14:paraId="28C2D826" w14:textId="77777777" w:rsidR="00094632" w:rsidRDefault="00094632" w:rsidP="00094632">
      <w:r>
        <w:t>(CP part not precluded if justified)</w:t>
      </w:r>
    </w:p>
    <w:p w14:paraId="55EAFBC6" w14:textId="77777777" w:rsidR="00094632" w:rsidRDefault="00094632" w:rsidP="00094632"/>
    <w:p w14:paraId="32C9D032" w14:textId="77777777" w:rsidR="00094632" w:rsidRDefault="00094632" w:rsidP="00094632">
      <w:r>
        <w:t>SI only (with potential spin-off normative work in Rel-19)</w:t>
      </w:r>
    </w:p>
    <w:p w14:paraId="0344CB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F5089" w14:textId="77777777" w:rsidR="00094632" w:rsidRDefault="00094632" w:rsidP="00094632">
      <w:pPr>
        <w:rPr>
          <w:rFonts w:ascii="Arial" w:hAnsi="Arial" w:cs="Arial"/>
          <w:b/>
          <w:sz w:val="24"/>
        </w:rPr>
      </w:pPr>
      <w:r>
        <w:rPr>
          <w:rFonts w:ascii="Arial" w:hAnsi="Arial" w:cs="Arial"/>
          <w:b/>
          <w:color w:val="0000FF"/>
          <w:sz w:val="24"/>
        </w:rPr>
        <w:t>RP-232345</w:t>
      </w:r>
      <w:r>
        <w:rPr>
          <w:rFonts w:ascii="Arial" w:hAnsi="Arial" w:cs="Arial"/>
          <w:b/>
          <w:color w:val="0000FF"/>
          <w:sz w:val="24"/>
        </w:rPr>
        <w:tab/>
      </w:r>
      <w:r>
        <w:rPr>
          <w:rFonts w:ascii="Arial" w:hAnsi="Arial" w:cs="Arial"/>
          <w:b/>
          <w:sz w:val="24"/>
        </w:rPr>
        <w:t>Rel-19 study on UP and CP protocol stack</w:t>
      </w:r>
    </w:p>
    <w:p w14:paraId="5AD155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D026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4E1F7" w14:textId="77777777" w:rsidR="00094632" w:rsidRDefault="00094632" w:rsidP="00094632">
      <w:pPr>
        <w:rPr>
          <w:rFonts w:ascii="Arial" w:hAnsi="Arial" w:cs="Arial"/>
          <w:b/>
          <w:sz w:val="24"/>
        </w:rPr>
      </w:pPr>
      <w:r>
        <w:rPr>
          <w:rFonts w:ascii="Arial" w:hAnsi="Arial" w:cs="Arial"/>
          <w:b/>
          <w:color w:val="0000FF"/>
          <w:sz w:val="24"/>
        </w:rPr>
        <w:t>RP-232396</w:t>
      </w:r>
      <w:r>
        <w:rPr>
          <w:rFonts w:ascii="Arial" w:hAnsi="Arial" w:cs="Arial"/>
          <w:b/>
          <w:color w:val="0000FF"/>
          <w:sz w:val="24"/>
        </w:rPr>
        <w:tab/>
      </w:r>
      <w:r>
        <w:rPr>
          <w:rFonts w:ascii="Arial" w:hAnsi="Arial" w:cs="Arial"/>
          <w:b/>
          <w:sz w:val="24"/>
        </w:rPr>
        <w:t>Discussion of Integrated Sensing and Communication in Rel-19</w:t>
      </w:r>
    </w:p>
    <w:p w14:paraId="183DB7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2BAF2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10F5" w14:textId="77777777" w:rsidR="00094632" w:rsidRDefault="00094632" w:rsidP="00094632">
      <w:pPr>
        <w:rPr>
          <w:rFonts w:ascii="Arial" w:hAnsi="Arial" w:cs="Arial"/>
          <w:b/>
          <w:sz w:val="24"/>
        </w:rPr>
      </w:pPr>
      <w:r>
        <w:rPr>
          <w:rFonts w:ascii="Arial" w:hAnsi="Arial" w:cs="Arial"/>
          <w:b/>
          <w:color w:val="0000FF"/>
          <w:sz w:val="24"/>
        </w:rPr>
        <w:t>RP-232425</w:t>
      </w:r>
      <w:r>
        <w:rPr>
          <w:rFonts w:ascii="Arial" w:hAnsi="Arial" w:cs="Arial"/>
          <w:b/>
          <w:color w:val="0000FF"/>
          <w:sz w:val="24"/>
        </w:rPr>
        <w:tab/>
      </w:r>
      <w:r>
        <w:rPr>
          <w:rFonts w:ascii="Arial" w:hAnsi="Arial" w:cs="Arial"/>
          <w:b/>
          <w:sz w:val="24"/>
        </w:rPr>
        <w:t>A Simple PHY-Aware, MAC-Layer Outer-Coding Scheme for Reliable, Single-TTI Communication</w:t>
      </w:r>
    </w:p>
    <w:p w14:paraId="1C69490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IISc, Bangalore</w:t>
      </w:r>
    </w:p>
    <w:p w14:paraId="0E22F945" w14:textId="77777777" w:rsidR="00094632" w:rsidRDefault="00094632" w:rsidP="00094632">
      <w:pPr>
        <w:rPr>
          <w:color w:val="808080"/>
        </w:rPr>
      </w:pPr>
      <w:r>
        <w:rPr>
          <w:color w:val="808080"/>
        </w:rPr>
        <w:t>(Replaces RWS-230442)</w:t>
      </w:r>
    </w:p>
    <w:p w14:paraId="6EC1853C" w14:textId="77777777" w:rsidR="00094632" w:rsidRDefault="00094632" w:rsidP="00094632">
      <w:pPr>
        <w:rPr>
          <w:rFonts w:ascii="Arial" w:hAnsi="Arial" w:cs="Arial"/>
          <w:b/>
        </w:rPr>
      </w:pPr>
      <w:r>
        <w:rPr>
          <w:rFonts w:ascii="Arial" w:hAnsi="Arial" w:cs="Arial"/>
          <w:b/>
        </w:rPr>
        <w:t xml:space="preserve">Abstract: </w:t>
      </w:r>
    </w:p>
    <w:p w14:paraId="11213F58" w14:textId="77777777" w:rsidR="00094632" w:rsidRDefault="00094632" w:rsidP="00094632">
      <w:r>
        <w:t>A simple, packet-level outer-coding scheme, that can reliably transmit data within a single TTI, and that operates at the MAC layer is presented.  The setting is one in which strict latency requirements, make it desirable to convey information within a si</w:t>
      </w:r>
    </w:p>
    <w:p w14:paraId="4387BF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7E077" w14:textId="77777777" w:rsidR="00094632" w:rsidRDefault="00094632" w:rsidP="00094632">
      <w:pPr>
        <w:rPr>
          <w:rFonts w:ascii="Arial" w:hAnsi="Arial" w:cs="Arial"/>
          <w:b/>
          <w:sz w:val="24"/>
        </w:rPr>
      </w:pPr>
      <w:r>
        <w:rPr>
          <w:rFonts w:ascii="Arial" w:hAnsi="Arial" w:cs="Arial"/>
          <w:b/>
          <w:color w:val="0000FF"/>
          <w:sz w:val="24"/>
        </w:rPr>
        <w:t>RP-232434</w:t>
      </w:r>
      <w:r>
        <w:rPr>
          <w:rFonts w:ascii="Arial" w:hAnsi="Arial" w:cs="Arial"/>
          <w:b/>
          <w:color w:val="0000FF"/>
          <w:sz w:val="24"/>
        </w:rPr>
        <w:tab/>
      </w:r>
      <w:r>
        <w:rPr>
          <w:rFonts w:ascii="Arial" w:hAnsi="Arial" w:cs="Arial"/>
          <w:b/>
          <w:sz w:val="24"/>
        </w:rPr>
        <w:t>Time as a Service in Rel-19</w:t>
      </w:r>
    </w:p>
    <w:p w14:paraId="79CB20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9799FD" w14:textId="77777777" w:rsidR="00094632" w:rsidRDefault="00094632" w:rsidP="00094632">
      <w:pPr>
        <w:rPr>
          <w:color w:val="808080"/>
        </w:rPr>
      </w:pPr>
      <w:r>
        <w:rPr>
          <w:color w:val="808080"/>
        </w:rPr>
        <w:t>(Replaces RWS-230161)</w:t>
      </w:r>
    </w:p>
    <w:p w14:paraId="52FB274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F64C8" w14:textId="77777777" w:rsidR="00094632" w:rsidRDefault="00094632" w:rsidP="00094632">
      <w:pPr>
        <w:rPr>
          <w:rFonts w:ascii="Arial" w:hAnsi="Arial" w:cs="Arial"/>
          <w:b/>
          <w:sz w:val="24"/>
        </w:rPr>
      </w:pPr>
      <w:r>
        <w:rPr>
          <w:rFonts w:ascii="Arial" w:hAnsi="Arial" w:cs="Arial"/>
          <w:b/>
          <w:color w:val="0000FF"/>
          <w:sz w:val="24"/>
        </w:rPr>
        <w:lastRenderedPageBreak/>
        <w:t>RP-232529</w:t>
      </w:r>
      <w:r>
        <w:rPr>
          <w:rFonts w:ascii="Arial" w:hAnsi="Arial" w:cs="Arial"/>
          <w:b/>
          <w:color w:val="0000FF"/>
          <w:sz w:val="24"/>
        </w:rPr>
        <w:tab/>
      </w:r>
      <w:r>
        <w:rPr>
          <w:rFonts w:ascii="Arial" w:hAnsi="Arial" w:cs="Arial"/>
          <w:b/>
          <w:sz w:val="24"/>
        </w:rPr>
        <w:t>Vertical Requirements on RAN Rel-19 for Industrial 5G - Time Synchronization</w:t>
      </w:r>
    </w:p>
    <w:p w14:paraId="376A074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79A4FDBC" w14:textId="77777777" w:rsidR="00094632" w:rsidRDefault="00094632" w:rsidP="00094632">
      <w:pPr>
        <w:rPr>
          <w:rFonts w:ascii="Arial" w:hAnsi="Arial" w:cs="Arial"/>
          <w:b/>
        </w:rPr>
      </w:pPr>
      <w:r>
        <w:rPr>
          <w:rFonts w:ascii="Arial" w:hAnsi="Arial" w:cs="Arial"/>
          <w:b/>
        </w:rPr>
        <w:t xml:space="preserve">Abstract: </w:t>
      </w:r>
    </w:p>
    <w:p w14:paraId="49A70D2F" w14:textId="77777777" w:rsidR="00094632" w:rsidRDefault="00094632" w:rsidP="00094632">
      <w:r>
        <w:t xml:space="preserve">Time Synchronization - Vertical Requirements on </w:t>
      </w:r>
      <w:r>
        <w:br/>
        <w:t>RAN Rel-19 for Industrial 5G</w:t>
      </w:r>
    </w:p>
    <w:p w14:paraId="28B18F8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0483" w14:textId="77777777" w:rsidR="00094632" w:rsidRDefault="00094632" w:rsidP="00094632">
      <w:pPr>
        <w:rPr>
          <w:rFonts w:ascii="Arial" w:hAnsi="Arial" w:cs="Arial"/>
          <w:b/>
          <w:sz w:val="24"/>
        </w:rPr>
      </w:pPr>
      <w:r>
        <w:rPr>
          <w:rFonts w:ascii="Arial" w:hAnsi="Arial" w:cs="Arial"/>
          <w:b/>
          <w:color w:val="0000FF"/>
          <w:sz w:val="24"/>
        </w:rPr>
        <w:t>RP-232550</w:t>
      </w:r>
      <w:r>
        <w:rPr>
          <w:rFonts w:ascii="Arial" w:hAnsi="Arial" w:cs="Arial"/>
          <w:b/>
          <w:color w:val="0000FF"/>
          <w:sz w:val="24"/>
        </w:rPr>
        <w:tab/>
      </w:r>
      <w:r>
        <w:rPr>
          <w:rFonts w:ascii="Arial" w:hAnsi="Arial" w:cs="Arial"/>
          <w:b/>
          <w:sz w:val="24"/>
        </w:rPr>
        <w:t>4G Timing as a Service in Rel 19</w:t>
      </w:r>
    </w:p>
    <w:p w14:paraId="19A5E0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0BA5FA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D9E3" w14:textId="77777777" w:rsidR="00094632" w:rsidRDefault="00094632" w:rsidP="00094632">
      <w:pPr>
        <w:rPr>
          <w:rFonts w:ascii="Arial" w:hAnsi="Arial" w:cs="Arial"/>
          <w:b/>
          <w:sz w:val="24"/>
        </w:rPr>
      </w:pPr>
      <w:r>
        <w:rPr>
          <w:rFonts w:ascii="Arial" w:hAnsi="Arial" w:cs="Arial"/>
          <w:b/>
          <w:color w:val="0000FF"/>
          <w:sz w:val="24"/>
        </w:rPr>
        <w:t>RP-232551</w:t>
      </w:r>
      <w:r>
        <w:rPr>
          <w:rFonts w:ascii="Arial" w:hAnsi="Arial" w:cs="Arial"/>
          <w:b/>
          <w:color w:val="0000FF"/>
          <w:sz w:val="24"/>
        </w:rPr>
        <w:tab/>
      </w:r>
      <w:r>
        <w:rPr>
          <w:rFonts w:ascii="Arial" w:hAnsi="Arial" w:cs="Arial"/>
          <w:b/>
          <w:sz w:val="24"/>
        </w:rPr>
        <w:t>256 bit security algorithms and Rel 19</w:t>
      </w:r>
    </w:p>
    <w:p w14:paraId="6C1CD0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287B76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662F" w14:textId="77777777" w:rsidR="00094632" w:rsidRDefault="00094632" w:rsidP="00094632">
      <w:pPr>
        <w:rPr>
          <w:rFonts w:ascii="Arial" w:hAnsi="Arial" w:cs="Arial"/>
          <w:b/>
          <w:sz w:val="24"/>
        </w:rPr>
      </w:pPr>
      <w:r>
        <w:rPr>
          <w:rFonts w:ascii="Arial" w:hAnsi="Arial" w:cs="Arial"/>
          <w:b/>
          <w:color w:val="0000FF"/>
          <w:sz w:val="24"/>
        </w:rPr>
        <w:t>RP-232552</w:t>
      </w:r>
      <w:r>
        <w:rPr>
          <w:rFonts w:ascii="Arial" w:hAnsi="Arial" w:cs="Arial"/>
          <w:b/>
          <w:color w:val="0000FF"/>
          <w:sz w:val="24"/>
        </w:rPr>
        <w:tab/>
      </w:r>
      <w:r>
        <w:rPr>
          <w:rFonts w:ascii="Arial" w:hAnsi="Arial" w:cs="Arial"/>
          <w:b/>
          <w:sz w:val="24"/>
        </w:rPr>
        <w:t>Discussion on security for UE configuration provided by DU</w:t>
      </w:r>
    </w:p>
    <w:p w14:paraId="3639DF0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2F0E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6B93" w14:textId="68403355" w:rsidR="00094632" w:rsidRDefault="00094632" w:rsidP="00BB479A">
      <w:pPr>
        <w:pStyle w:val="Heading3"/>
      </w:pPr>
      <w:bookmarkStart w:id="162" w:name="_Toc146566517"/>
      <w:bookmarkStart w:id="163" w:name="_Toc150626335"/>
      <w:r>
        <w:t>8</w:t>
      </w:r>
      <w:r w:rsidR="00BB479A">
        <w:t>A</w:t>
      </w:r>
      <w:r>
        <w:t>.3</w:t>
      </w:r>
      <w:r>
        <w:tab/>
        <w:t>RAN4 led Topics</w:t>
      </w:r>
      <w:bookmarkEnd w:id="162"/>
      <w:bookmarkEnd w:id="163"/>
    </w:p>
    <w:p w14:paraId="6FF4C46F" w14:textId="77777777" w:rsidR="00094632" w:rsidRDefault="00094632" w:rsidP="00094632">
      <w:pPr>
        <w:rPr>
          <w:rFonts w:ascii="Arial" w:hAnsi="Arial" w:cs="Arial"/>
          <w:b/>
          <w:sz w:val="24"/>
        </w:rPr>
      </w:pPr>
      <w:r>
        <w:rPr>
          <w:rFonts w:ascii="Arial" w:hAnsi="Arial" w:cs="Arial"/>
          <w:b/>
          <w:color w:val="0000FF"/>
          <w:sz w:val="24"/>
        </w:rPr>
        <w:t>RP-231711</w:t>
      </w:r>
      <w:r>
        <w:rPr>
          <w:rFonts w:ascii="Arial" w:hAnsi="Arial" w:cs="Arial"/>
          <w:b/>
          <w:color w:val="0000FF"/>
          <w:sz w:val="24"/>
        </w:rPr>
        <w:tab/>
      </w:r>
      <w:r>
        <w:rPr>
          <w:rFonts w:ascii="Arial" w:hAnsi="Arial" w:cs="Arial"/>
          <w:b/>
          <w:sz w:val="24"/>
        </w:rPr>
        <w:t>RAN4-led topics in Rel-19</w:t>
      </w:r>
    </w:p>
    <w:p w14:paraId="1C20D4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966D95" w14:textId="77777777" w:rsidR="00094632" w:rsidRDefault="00094632" w:rsidP="00094632">
      <w:pPr>
        <w:rPr>
          <w:rFonts w:ascii="Arial" w:hAnsi="Arial" w:cs="Arial"/>
          <w:b/>
        </w:rPr>
      </w:pPr>
      <w:r>
        <w:rPr>
          <w:rFonts w:ascii="Arial" w:hAnsi="Arial" w:cs="Arial"/>
          <w:b/>
        </w:rPr>
        <w:t xml:space="preserve">Discussion: </w:t>
      </w:r>
    </w:p>
    <w:p w14:paraId="4FF6B7E8" w14:textId="77777777" w:rsidR="00094632" w:rsidRDefault="00094632" w:rsidP="00094632">
      <w:r>
        <w:t>Futurewei: any RAN1 impact expected?</w:t>
      </w:r>
    </w:p>
    <w:p w14:paraId="46FA23C3" w14:textId="77777777" w:rsidR="00094632" w:rsidRDefault="00094632" w:rsidP="00094632">
      <w:r>
        <w:t>Nokia: only RAN4 impact intended</w:t>
      </w:r>
    </w:p>
    <w:p w14:paraId="053AB993" w14:textId="77777777" w:rsidR="00094632" w:rsidRDefault="00094632" w:rsidP="00094632">
      <w:r>
        <w:t>Oppo: unclear how MPR would be reduced?</w:t>
      </w:r>
    </w:p>
    <w:p w14:paraId="38EDE5B0" w14:textId="77777777" w:rsidR="00094632" w:rsidRDefault="00094632" w:rsidP="00094632">
      <w:r>
        <w:t>Nokia: esp. for outer PRB allocations we believe a reduction is possible; MPR values that are specified are larger than necessary</w:t>
      </w:r>
    </w:p>
    <w:p w14:paraId="19916E00" w14:textId="77777777" w:rsidR="00094632" w:rsidRDefault="00094632" w:rsidP="00094632">
      <w:r>
        <w:t>Apple: group based beam reporting considered? Any priorities in case we need to limit the scope</w:t>
      </w:r>
    </w:p>
    <w:p w14:paraId="7B35C067" w14:textId="77777777" w:rsidR="00094632" w:rsidRDefault="00094632" w:rsidP="00094632">
      <w:r>
        <w:t>Nokia: key priority is UL coverage enhancement MPR reduction, also realistic requirements for FR2 needed</w:t>
      </w:r>
    </w:p>
    <w:p w14:paraId="5823176B" w14:textId="77777777" w:rsidR="00094632" w:rsidRDefault="00094632" w:rsidP="00094632">
      <w:r>
        <w:t>Mediatek: UL coverage enh.: non-contiguous not considered?</w:t>
      </w:r>
    </w:p>
    <w:p w14:paraId="554642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6B909" w14:textId="77777777" w:rsidR="00094632" w:rsidRDefault="00094632" w:rsidP="00094632">
      <w:pPr>
        <w:rPr>
          <w:rFonts w:ascii="Arial" w:hAnsi="Arial" w:cs="Arial"/>
          <w:b/>
          <w:sz w:val="24"/>
        </w:rPr>
      </w:pPr>
      <w:r>
        <w:rPr>
          <w:rFonts w:ascii="Arial" w:hAnsi="Arial" w:cs="Arial"/>
          <w:b/>
          <w:color w:val="0000FF"/>
          <w:sz w:val="24"/>
        </w:rPr>
        <w:t>RP-231732</w:t>
      </w:r>
      <w:r>
        <w:rPr>
          <w:rFonts w:ascii="Arial" w:hAnsi="Arial" w:cs="Arial"/>
          <w:b/>
          <w:color w:val="0000FF"/>
          <w:sz w:val="24"/>
        </w:rPr>
        <w:tab/>
      </w:r>
      <w:r>
        <w:rPr>
          <w:rFonts w:ascii="Arial" w:hAnsi="Arial" w:cs="Arial"/>
          <w:b/>
          <w:sz w:val="24"/>
        </w:rPr>
        <w:t>Views on RAN4-led Rel-19 topics</w:t>
      </w:r>
    </w:p>
    <w:p w14:paraId="16D530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A76C53" w14:textId="77777777" w:rsidR="00094632" w:rsidRDefault="00094632" w:rsidP="00094632">
      <w:pPr>
        <w:rPr>
          <w:rFonts w:ascii="Arial" w:hAnsi="Arial" w:cs="Arial"/>
          <w:b/>
        </w:rPr>
      </w:pPr>
      <w:r>
        <w:rPr>
          <w:rFonts w:ascii="Arial" w:hAnsi="Arial" w:cs="Arial"/>
          <w:b/>
        </w:rPr>
        <w:lastRenderedPageBreak/>
        <w:t xml:space="preserve">Discussion: </w:t>
      </w:r>
    </w:p>
    <w:p w14:paraId="30F3646D" w14:textId="77777777" w:rsidR="00094632" w:rsidRDefault="00094632" w:rsidP="00094632">
      <w:r>
        <w:t>Oppo: slde 2: agrees with the principles, we need to limit the scope</w:t>
      </w:r>
    </w:p>
    <w:p w14:paraId="04606CE3" w14:textId="77777777" w:rsidR="00094632" w:rsidRDefault="00094632" w:rsidP="00094632">
      <w:r>
        <w:t>vivo: only basket WIs are considered spectrum related?</w:t>
      </w:r>
    </w:p>
    <w:p w14:paraId="023DF84A" w14:textId="77777777" w:rsidR="00094632" w:rsidRDefault="00094632" w:rsidP="00094632">
      <w:r>
        <w:t>Ericsson: slide 5 RRM enhancement: we support this; limited to RRC connected state? We should also RRC-idle and RRC-inactive should be considered</w:t>
      </w:r>
    </w:p>
    <w:p w14:paraId="1E6AEE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FFC3" w14:textId="77777777" w:rsidR="00094632" w:rsidRDefault="00094632" w:rsidP="00094632">
      <w:pPr>
        <w:rPr>
          <w:rFonts w:ascii="Arial" w:hAnsi="Arial" w:cs="Arial"/>
          <w:b/>
          <w:sz w:val="24"/>
        </w:rPr>
      </w:pPr>
      <w:r>
        <w:rPr>
          <w:rFonts w:ascii="Arial" w:hAnsi="Arial" w:cs="Arial"/>
          <w:b/>
          <w:color w:val="0000FF"/>
          <w:sz w:val="24"/>
        </w:rPr>
        <w:t>RP-231736</w:t>
      </w:r>
      <w:r>
        <w:rPr>
          <w:rFonts w:ascii="Arial" w:hAnsi="Arial" w:cs="Arial"/>
          <w:b/>
          <w:color w:val="0000FF"/>
          <w:sz w:val="24"/>
        </w:rPr>
        <w:tab/>
      </w:r>
      <w:r>
        <w:rPr>
          <w:rFonts w:ascii="Arial" w:hAnsi="Arial" w:cs="Arial"/>
          <w:b/>
          <w:sz w:val="24"/>
        </w:rPr>
        <w:t>Proposals on Rel-19 RAN4-led SI/WI</w:t>
      </w:r>
    </w:p>
    <w:p w14:paraId="62E48A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7491B126" w14:textId="77777777" w:rsidR="00094632" w:rsidRDefault="00094632" w:rsidP="00094632">
      <w:pPr>
        <w:rPr>
          <w:rFonts w:ascii="Arial" w:hAnsi="Arial" w:cs="Arial"/>
          <w:b/>
        </w:rPr>
      </w:pPr>
      <w:r>
        <w:rPr>
          <w:rFonts w:ascii="Arial" w:hAnsi="Arial" w:cs="Arial"/>
          <w:b/>
        </w:rPr>
        <w:t xml:space="preserve">Abstract: </w:t>
      </w:r>
    </w:p>
    <w:p w14:paraId="1445EC21" w14:textId="77777777" w:rsidR="00094632" w:rsidRDefault="00094632" w:rsidP="00094632">
      <w:r>
        <w:t>LG's view and proposals on Rel-19 RAN4-led WI/SI are proposed for consieration.</w:t>
      </w:r>
    </w:p>
    <w:p w14:paraId="598062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EE2DF" w14:textId="77777777" w:rsidR="00094632" w:rsidRDefault="00094632" w:rsidP="00094632">
      <w:pPr>
        <w:rPr>
          <w:rFonts w:ascii="Arial" w:hAnsi="Arial" w:cs="Arial"/>
          <w:b/>
          <w:sz w:val="24"/>
        </w:rPr>
      </w:pPr>
      <w:r>
        <w:rPr>
          <w:rFonts w:ascii="Arial" w:hAnsi="Arial" w:cs="Arial"/>
          <w:b/>
          <w:color w:val="0000FF"/>
          <w:sz w:val="24"/>
        </w:rPr>
        <w:t>RP-231809</w:t>
      </w:r>
      <w:r>
        <w:rPr>
          <w:rFonts w:ascii="Arial" w:hAnsi="Arial" w:cs="Arial"/>
          <w:b/>
          <w:color w:val="0000FF"/>
          <w:sz w:val="24"/>
        </w:rPr>
        <w:tab/>
      </w:r>
      <w:r>
        <w:rPr>
          <w:rFonts w:ascii="Arial" w:hAnsi="Arial" w:cs="Arial"/>
          <w:b/>
          <w:sz w:val="24"/>
        </w:rPr>
        <w:t>Views on RAN4 Rel-19</w:t>
      </w:r>
    </w:p>
    <w:p w14:paraId="60923D6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4B9C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7CCE" w14:textId="77777777" w:rsidR="00094632" w:rsidRDefault="00094632" w:rsidP="00094632">
      <w:pPr>
        <w:rPr>
          <w:rFonts w:ascii="Arial" w:hAnsi="Arial" w:cs="Arial"/>
          <w:b/>
          <w:sz w:val="24"/>
        </w:rPr>
      </w:pPr>
      <w:r>
        <w:rPr>
          <w:rFonts w:ascii="Arial" w:hAnsi="Arial" w:cs="Arial"/>
          <w:b/>
          <w:color w:val="0000FF"/>
          <w:sz w:val="24"/>
        </w:rPr>
        <w:t>RP-231998</w:t>
      </w:r>
      <w:r>
        <w:rPr>
          <w:rFonts w:ascii="Arial" w:hAnsi="Arial" w:cs="Arial"/>
          <w:b/>
          <w:color w:val="0000FF"/>
          <w:sz w:val="24"/>
        </w:rPr>
        <w:tab/>
      </w:r>
      <w:r>
        <w:rPr>
          <w:rFonts w:ascii="Arial" w:hAnsi="Arial" w:cs="Arial"/>
          <w:b/>
          <w:sz w:val="24"/>
        </w:rPr>
        <w:t>T-Mobile USA's RAN4 Priorities for Release-19</w:t>
      </w:r>
    </w:p>
    <w:p w14:paraId="39DDAB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8063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4C8D" w14:textId="77777777" w:rsidR="00094632" w:rsidRDefault="00094632" w:rsidP="00094632">
      <w:pPr>
        <w:rPr>
          <w:rFonts w:ascii="Arial" w:hAnsi="Arial" w:cs="Arial"/>
          <w:b/>
          <w:sz w:val="24"/>
        </w:rPr>
      </w:pPr>
      <w:r>
        <w:rPr>
          <w:rFonts w:ascii="Arial" w:hAnsi="Arial" w:cs="Arial"/>
          <w:b/>
          <w:color w:val="0000FF"/>
          <w:sz w:val="24"/>
        </w:rPr>
        <w:t>RP-232000</w:t>
      </w:r>
      <w:r>
        <w:rPr>
          <w:rFonts w:ascii="Arial" w:hAnsi="Arial" w:cs="Arial"/>
          <w:b/>
          <w:color w:val="0000FF"/>
          <w:sz w:val="24"/>
        </w:rPr>
        <w:tab/>
      </w:r>
      <w:r>
        <w:rPr>
          <w:rFonts w:ascii="Arial" w:hAnsi="Arial" w:cs="Arial"/>
          <w:b/>
          <w:sz w:val="24"/>
        </w:rPr>
        <w:t>RAN4 Led Items for Release 19</w:t>
      </w:r>
    </w:p>
    <w:p w14:paraId="184AA6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7F7AA" w14:textId="77777777" w:rsidR="00094632" w:rsidRDefault="00094632" w:rsidP="00094632">
      <w:pPr>
        <w:rPr>
          <w:rFonts w:ascii="Arial" w:hAnsi="Arial" w:cs="Arial"/>
          <w:b/>
        </w:rPr>
      </w:pPr>
      <w:r>
        <w:rPr>
          <w:rFonts w:ascii="Arial" w:hAnsi="Arial" w:cs="Arial"/>
          <w:b/>
        </w:rPr>
        <w:t xml:space="preserve">Discussion: </w:t>
      </w:r>
    </w:p>
    <w:p w14:paraId="1814E191" w14:textId="77777777" w:rsidR="00094632" w:rsidRDefault="00094632" w:rsidP="00094632">
      <w:r>
        <w:t>Apple: 6Rx: which bands considered?</w:t>
      </w:r>
    </w:p>
    <w:p w14:paraId="741E42FA" w14:textId="77777777" w:rsidR="00094632" w:rsidRDefault="00094632" w:rsidP="00094632">
      <w:r>
        <w:t>Qualcomm: higher bands like 2.5 or 3.5</w:t>
      </w:r>
    </w:p>
    <w:p w14:paraId="47FC7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3B19" w14:textId="77777777" w:rsidR="00094632" w:rsidRDefault="00094632" w:rsidP="00094632">
      <w:pPr>
        <w:rPr>
          <w:rFonts w:ascii="Arial" w:hAnsi="Arial" w:cs="Arial"/>
          <w:b/>
          <w:sz w:val="24"/>
        </w:rPr>
      </w:pPr>
      <w:r>
        <w:rPr>
          <w:rFonts w:ascii="Arial" w:hAnsi="Arial" w:cs="Arial"/>
          <w:b/>
          <w:color w:val="0000FF"/>
          <w:sz w:val="24"/>
        </w:rPr>
        <w:t>RP-232003</w:t>
      </w:r>
      <w:r>
        <w:rPr>
          <w:rFonts w:ascii="Arial" w:hAnsi="Arial" w:cs="Arial"/>
          <w:b/>
          <w:color w:val="0000FF"/>
          <w:sz w:val="24"/>
        </w:rPr>
        <w:tab/>
      </w:r>
      <w:r>
        <w:rPr>
          <w:rFonts w:ascii="Arial" w:hAnsi="Arial" w:cs="Arial"/>
          <w:b/>
          <w:sz w:val="24"/>
        </w:rPr>
        <w:t>Considerations for RAN4-led WI/SIs in Release-19</w:t>
      </w:r>
    </w:p>
    <w:p w14:paraId="68DF08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4F485A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23ED8" w14:textId="77777777" w:rsidR="00094632" w:rsidRDefault="00094632" w:rsidP="00094632">
      <w:pPr>
        <w:rPr>
          <w:rFonts w:ascii="Arial" w:hAnsi="Arial" w:cs="Arial"/>
          <w:b/>
          <w:sz w:val="24"/>
        </w:rPr>
      </w:pPr>
      <w:r>
        <w:rPr>
          <w:rFonts w:ascii="Arial" w:hAnsi="Arial" w:cs="Arial"/>
          <w:b/>
          <w:color w:val="0000FF"/>
          <w:sz w:val="24"/>
        </w:rPr>
        <w:t>RP-232062</w:t>
      </w:r>
      <w:r>
        <w:rPr>
          <w:rFonts w:ascii="Arial" w:hAnsi="Arial" w:cs="Arial"/>
          <w:b/>
          <w:color w:val="0000FF"/>
          <w:sz w:val="24"/>
        </w:rPr>
        <w:tab/>
      </w:r>
      <w:r>
        <w:rPr>
          <w:rFonts w:ascii="Arial" w:hAnsi="Arial" w:cs="Arial"/>
          <w:b/>
          <w:sz w:val="24"/>
        </w:rPr>
        <w:t>Views on RAN4-led Rel-19 topics</w:t>
      </w:r>
    </w:p>
    <w:p w14:paraId="4221B3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FC40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6335" w14:textId="77777777" w:rsidR="00094632" w:rsidRDefault="00094632" w:rsidP="00094632">
      <w:pPr>
        <w:rPr>
          <w:rFonts w:ascii="Arial" w:hAnsi="Arial" w:cs="Arial"/>
          <w:b/>
          <w:sz w:val="24"/>
        </w:rPr>
      </w:pPr>
      <w:r>
        <w:rPr>
          <w:rFonts w:ascii="Arial" w:hAnsi="Arial" w:cs="Arial"/>
          <w:b/>
          <w:color w:val="0000FF"/>
          <w:sz w:val="24"/>
        </w:rPr>
        <w:t>RP-232087</w:t>
      </w:r>
      <w:r>
        <w:rPr>
          <w:rFonts w:ascii="Arial" w:hAnsi="Arial" w:cs="Arial"/>
          <w:b/>
          <w:color w:val="0000FF"/>
          <w:sz w:val="24"/>
        </w:rPr>
        <w:tab/>
      </w:r>
      <w:r>
        <w:rPr>
          <w:rFonts w:ascii="Arial" w:hAnsi="Arial" w:cs="Arial"/>
          <w:b/>
          <w:sz w:val="24"/>
        </w:rPr>
        <w:t>Initial views on Rel-19 RAN4 package</w:t>
      </w:r>
    </w:p>
    <w:p w14:paraId="3EE4CEC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DCAE8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0913E" w14:textId="77777777" w:rsidR="00094632" w:rsidRDefault="00094632" w:rsidP="00094632">
      <w:pPr>
        <w:rPr>
          <w:rFonts w:ascii="Arial" w:hAnsi="Arial" w:cs="Arial"/>
          <w:b/>
          <w:sz w:val="24"/>
        </w:rPr>
      </w:pPr>
      <w:r>
        <w:rPr>
          <w:rFonts w:ascii="Arial" w:hAnsi="Arial" w:cs="Arial"/>
          <w:b/>
          <w:color w:val="0000FF"/>
          <w:sz w:val="24"/>
        </w:rPr>
        <w:t>RP-232105</w:t>
      </w:r>
      <w:r>
        <w:rPr>
          <w:rFonts w:ascii="Arial" w:hAnsi="Arial" w:cs="Arial"/>
          <w:b/>
          <w:color w:val="0000FF"/>
          <w:sz w:val="24"/>
        </w:rPr>
        <w:tab/>
      </w:r>
      <w:r>
        <w:rPr>
          <w:rFonts w:ascii="Arial" w:hAnsi="Arial" w:cs="Arial"/>
          <w:b/>
          <w:sz w:val="24"/>
        </w:rPr>
        <w:t>Apple’s view on RAN4-led WI/SI for Rel-19</w:t>
      </w:r>
    </w:p>
    <w:p w14:paraId="0F70B8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625964" w14:textId="77777777" w:rsidR="00094632" w:rsidRDefault="00094632" w:rsidP="00094632">
      <w:pPr>
        <w:rPr>
          <w:rFonts w:ascii="Arial" w:hAnsi="Arial" w:cs="Arial"/>
          <w:b/>
        </w:rPr>
      </w:pPr>
      <w:r>
        <w:rPr>
          <w:rFonts w:ascii="Arial" w:hAnsi="Arial" w:cs="Arial"/>
          <w:b/>
        </w:rPr>
        <w:t xml:space="preserve">Abstract: </w:t>
      </w:r>
    </w:p>
    <w:p w14:paraId="420C4432" w14:textId="77777777" w:rsidR="00094632" w:rsidRDefault="00094632" w:rsidP="00094632">
      <w:r>
        <w:t>This paper is to provide Apple's view on RAN4 led enhancement for Rel-19, including RF, RRM and demod.</w:t>
      </w:r>
    </w:p>
    <w:p w14:paraId="6BA0F72C" w14:textId="77777777" w:rsidR="00094632" w:rsidRDefault="00094632" w:rsidP="00094632">
      <w:pPr>
        <w:rPr>
          <w:rFonts w:ascii="Arial" w:hAnsi="Arial" w:cs="Arial"/>
          <w:b/>
        </w:rPr>
      </w:pPr>
      <w:r>
        <w:rPr>
          <w:rFonts w:ascii="Arial" w:hAnsi="Arial" w:cs="Arial"/>
          <w:b/>
        </w:rPr>
        <w:t xml:space="preserve">Discussion: </w:t>
      </w:r>
    </w:p>
    <w:p w14:paraId="193737FE" w14:textId="77777777" w:rsidR="00094632" w:rsidRDefault="00094632" w:rsidP="00094632">
      <w:r>
        <w:t>conclusion: revised in RP-232592 as RP-232105 can not be opened properly</w:t>
      </w:r>
    </w:p>
    <w:p w14:paraId="766BB9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RP-232592</w:t>
      </w:r>
      <w:r>
        <w:rPr>
          <w:color w:val="993300"/>
          <w:u w:val="single"/>
        </w:rPr>
        <w:t>.</w:t>
      </w:r>
    </w:p>
    <w:p w14:paraId="1DA72741" w14:textId="77777777" w:rsidR="00094632" w:rsidRDefault="00094632" w:rsidP="00094632">
      <w:pPr>
        <w:rPr>
          <w:rFonts w:ascii="Arial" w:hAnsi="Arial" w:cs="Arial"/>
          <w:b/>
          <w:sz w:val="24"/>
        </w:rPr>
      </w:pPr>
      <w:r>
        <w:rPr>
          <w:rFonts w:ascii="Arial" w:hAnsi="Arial" w:cs="Arial"/>
          <w:b/>
          <w:color w:val="0000FF"/>
          <w:sz w:val="24"/>
        </w:rPr>
        <w:t>RP-232592</w:t>
      </w:r>
      <w:r>
        <w:rPr>
          <w:rFonts w:ascii="Arial" w:hAnsi="Arial" w:cs="Arial"/>
          <w:b/>
          <w:color w:val="0000FF"/>
          <w:sz w:val="24"/>
        </w:rPr>
        <w:tab/>
      </w:r>
      <w:r>
        <w:rPr>
          <w:rFonts w:ascii="Arial" w:hAnsi="Arial" w:cs="Arial"/>
          <w:b/>
          <w:sz w:val="24"/>
        </w:rPr>
        <w:t>Apple’s view on RAN4-led WI/SI for Rel-19</w:t>
      </w:r>
    </w:p>
    <w:p w14:paraId="3099A2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BE5AF" w14:textId="77777777" w:rsidR="00094632" w:rsidRDefault="00094632" w:rsidP="00094632">
      <w:pPr>
        <w:rPr>
          <w:color w:val="808080"/>
        </w:rPr>
      </w:pPr>
      <w:r>
        <w:rPr>
          <w:color w:val="808080"/>
        </w:rPr>
        <w:t>(Replaces RP-232105)</w:t>
      </w:r>
    </w:p>
    <w:p w14:paraId="44D72D2F" w14:textId="77777777" w:rsidR="00094632" w:rsidRDefault="00094632" w:rsidP="00094632">
      <w:pPr>
        <w:rPr>
          <w:rFonts w:ascii="Arial" w:hAnsi="Arial" w:cs="Arial"/>
          <w:b/>
        </w:rPr>
      </w:pPr>
      <w:r>
        <w:rPr>
          <w:rFonts w:ascii="Arial" w:hAnsi="Arial" w:cs="Arial"/>
          <w:b/>
        </w:rPr>
        <w:t xml:space="preserve">Discussion: </w:t>
      </w:r>
    </w:p>
    <w:p w14:paraId="0DED5046" w14:textId="77777777" w:rsidR="00094632" w:rsidRDefault="00094632" w:rsidP="00094632">
      <w:r>
        <w:t>Samsung: RRM is very overloaded, so all of these items are not possible, FR2 RRM aspects are possible</w:t>
      </w:r>
    </w:p>
    <w:p w14:paraId="642D4BFE" w14:textId="77777777" w:rsidR="00094632" w:rsidRDefault="00094632" w:rsidP="00094632">
      <w:r>
        <w:t>Qualcomm: delay targets? RRM enhancement priorities?</w:t>
      </w:r>
    </w:p>
    <w:p w14:paraId="38C942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02DA" w14:textId="77777777" w:rsidR="00094632" w:rsidRDefault="00094632" w:rsidP="00094632">
      <w:pPr>
        <w:rPr>
          <w:rFonts w:ascii="Arial" w:hAnsi="Arial" w:cs="Arial"/>
          <w:b/>
          <w:sz w:val="24"/>
        </w:rPr>
      </w:pPr>
      <w:r>
        <w:rPr>
          <w:rFonts w:ascii="Arial" w:hAnsi="Arial" w:cs="Arial"/>
          <w:b/>
          <w:color w:val="0000FF"/>
          <w:sz w:val="24"/>
        </w:rPr>
        <w:t>RP-232121</w:t>
      </w:r>
      <w:r>
        <w:rPr>
          <w:rFonts w:ascii="Arial" w:hAnsi="Arial" w:cs="Arial"/>
          <w:b/>
          <w:color w:val="0000FF"/>
          <w:sz w:val="24"/>
        </w:rPr>
        <w:tab/>
      </w:r>
      <w:r>
        <w:rPr>
          <w:rFonts w:ascii="Arial" w:hAnsi="Arial" w:cs="Arial"/>
          <w:b/>
          <w:sz w:val="24"/>
        </w:rPr>
        <w:t>Views on RAN4 led topics in Release 19</w:t>
      </w:r>
    </w:p>
    <w:p w14:paraId="6D1B1E2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46026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A1A04" w14:textId="77777777" w:rsidR="00094632" w:rsidRDefault="00094632" w:rsidP="00094632">
      <w:pPr>
        <w:rPr>
          <w:rFonts w:ascii="Arial" w:hAnsi="Arial" w:cs="Arial"/>
          <w:b/>
          <w:sz w:val="24"/>
        </w:rPr>
      </w:pPr>
      <w:r>
        <w:rPr>
          <w:rFonts w:ascii="Arial" w:hAnsi="Arial" w:cs="Arial"/>
          <w:b/>
          <w:color w:val="0000FF"/>
          <w:sz w:val="24"/>
        </w:rPr>
        <w:t>RP-232176</w:t>
      </w:r>
      <w:r>
        <w:rPr>
          <w:rFonts w:ascii="Arial" w:hAnsi="Arial" w:cs="Arial"/>
          <w:b/>
          <w:color w:val="0000FF"/>
          <w:sz w:val="24"/>
        </w:rPr>
        <w:tab/>
      </w:r>
      <w:r>
        <w:rPr>
          <w:rFonts w:ascii="Arial" w:hAnsi="Arial" w:cs="Arial"/>
          <w:b/>
          <w:sz w:val="24"/>
        </w:rPr>
        <w:t>Views on Rel-19 RAN4-led topics</w:t>
      </w:r>
    </w:p>
    <w:p w14:paraId="7984D5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047AF2" w14:textId="77777777" w:rsidR="00094632" w:rsidRDefault="00094632" w:rsidP="00094632">
      <w:pPr>
        <w:rPr>
          <w:rFonts w:ascii="Arial" w:hAnsi="Arial" w:cs="Arial"/>
          <w:b/>
        </w:rPr>
      </w:pPr>
      <w:r>
        <w:rPr>
          <w:rFonts w:ascii="Arial" w:hAnsi="Arial" w:cs="Arial"/>
          <w:b/>
        </w:rPr>
        <w:t xml:space="preserve">Discussion: </w:t>
      </w:r>
    </w:p>
    <w:p w14:paraId="5EED80AF" w14:textId="77777777" w:rsidR="00094632" w:rsidRDefault="00094632" w:rsidP="00094632">
      <w:r>
        <w:t>Intel: scenarios and use cases need more clarification</w:t>
      </w:r>
    </w:p>
    <w:p w14:paraId="586EB3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E2392" w14:textId="77777777" w:rsidR="00094632" w:rsidRDefault="00094632" w:rsidP="00094632">
      <w:pPr>
        <w:rPr>
          <w:rFonts w:ascii="Arial" w:hAnsi="Arial" w:cs="Arial"/>
          <w:b/>
          <w:sz w:val="24"/>
        </w:rPr>
      </w:pPr>
      <w:r>
        <w:rPr>
          <w:rFonts w:ascii="Arial" w:hAnsi="Arial" w:cs="Arial"/>
          <w:b/>
          <w:color w:val="0000FF"/>
          <w:sz w:val="24"/>
        </w:rPr>
        <w:t>RP-232228</w:t>
      </w:r>
      <w:r>
        <w:rPr>
          <w:rFonts w:ascii="Arial" w:hAnsi="Arial" w:cs="Arial"/>
          <w:b/>
          <w:color w:val="0000FF"/>
          <w:sz w:val="24"/>
        </w:rPr>
        <w:tab/>
      </w:r>
      <w:r>
        <w:rPr>
          <w:rFonts w:ascii="Arial" w:hAnsi="Arial" w:cs="Arial"/>
          <w:b/>
          <w:sz w:val="24"/>
        </w:rPr>
        <w:t>CMCC views on Rel-19 RAN4 topics</w:t>
      </w:r>
    </w:p>
    <w:p w14:paraId="2FD76A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0DA3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0EE9" w14:textId="77777777" w:rsidR="00094632" w:rsidRDefault="00094632" w:rsidP="00094632">
      <w:pPr>
        <w:rPr>
          <w:rFonts w:ascii="Arial" w:hAnsi="Arial" w:cs="Arial"/>
          <w:b/>
          <w:sz w:val="24"/>
        </w:rPr>
      </w:pPr>
      <w:r>
        <w:rPr>
          <w:rFonts w:ascii="Arial" w:hAnsi="Arial" w:cs="Arial"/>
          <w:b/>
          <w:color w:val="0000FF"/>
          <w:sz w:val="24"/>
        </w:rPr>
        <w:t>RP-232271</w:t>
      </w:r>
      <w:r>
        <w:rPr>
          <w:rFonts w:ascii="Arial" w:hAnsi="Arial" w:cs="Arial"/>
          <w:b/>
          <w:color w:val="0000FF"/>
          <w:sz w:val="24"/>
        </w:rPr>
        <w:tab/>
      </w:r>
      <w:r>
        <w:rPr>
          <w:rFonts w:ascii="Arial" w:hAnsi="Arial" w:cs="Arial"/>
          <w:b/>
          <w:sz w:val="24"/>
        </w:rPr>
        <w:t>Views on RAN4 Rel-19</w:t>
      </w:r>
    </w:p>
    <w:p w14:paraId="27CCA7F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552FE2" w14:textId="77777777" w:rsidR="00094632" w:rsidRDefault="00094632" w:rsidP="00094632">
      <w:pPr>
        <w:rPr>
          <w:rFonts w:ascii="Arial" w:hAnsi="Arial" w:cs="Arial"/>
          <w:b/>
        </w:rPr>
      </w:pPr>
      <w:r>
        <w:rPr>
          <w:rFonts w:ascii="Arial" w:hAnsi="Arial" w:cs="Arial"/>
          <w:b/>
        </w:rPr>
        <w:t xml:space="preserve">Abstract: </w:t>
      </w:r>
    </w:p>
    <w:p w14:paraId="6C1AD9ED" w14:textId="77777777" w:rsidR="00094632" w:rsidRDefault="00094632" w:rsidP="00094632">
      <w:r>
        <w:t>China Telecom views on RAN4 Rel-19</w:t>
      </w:r>
    </w:p>
    <w:p w14:paraId="5D2737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6B2D" w14:textId="77777777" w:rsidR="00094632" w:rsidRDefault="00094632" w:rsidP="00094632">
      <w:pPr>
        <w:rPr>
          <w:rFonts w:ascii="Arial" w:hAnsi="Arial" w:cs="Arial"/>
          <w:b/>
          <w:sz w:val="24"/>
        </w:rPr>
      </w:pPr>
      <w:r>
        <w:rPr>
          <w:rFonts w:ascii="Arial" w:hAnsi="Arial" w:cs="Arial"/>
          <w:b/>
          <w:color w:val="0000FF"/>
          <w:sz w:val="24"/>
        </w:rPr>
        <w:lastRenderedPageBreak/>
        <w:t>RP-232290</w:t>
      </w:r>
      <w:r>
        <w:rPr>
          <w:rFonts w:ascii="Arial" w:hAnsi="Arial" w:cs="Arial"/>
          <w:b/>
          <w:color w:val="0000FF"/>
          <w:sz w:val="24"/>
        </w:rPr>
        <w:tab/>
      </w:r>
      <w:r>
        <w:rPr>
          <w:rFonts w:ascii="Arial" w:hAnsi="Arial" w:cs="Arial"/>
          <w:b/>
          <w:sz w:val="24"/>
        </w:rPr>
        <w:t>Views on RAN4 led topics</w:t>
      </w:r>
    </w:p>
    <w:p w14:paraId="73CA6C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37B5F058" w14:textId="77777777" w:rsidR="00094632" w:rsidRDefault="00094632" w:rsidP="00094632">
      <w:pPr>
        <w:rPr>
          <w:rFonts w:ascii="Arial" w:hAnsi="Arial" w:cs="Arial"/>
          <w:b/>
        </w:rPr>
      </w:pPr>
      <w:r>
        <w:rPr>
          <w:rFonts w:ascii="Arial" w:hAnsi="Arial" w:cs="Arial"/>
          <w:b/>
        </w:rPr>
        <w:t xml:space="preserve">Abstract: </w:t>
      </w:r>
    </w:p>
    <w:p w14:paraId="59D23F0D" w14:textId="77777777" w:rsidR="00094632" w:rsidRDefault="00094632" w:rsidP="00094632">
      <w:r>
        <w:t>Proposals for RAN4 led areas</w:t>
      </w:r>
    </w:p>
    <w:p w14:paraId="71C9C2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B7BF" w14:textId="77777777" w:rsidR="00094632" w:rsidRDefault="00094632" w:rsidP="00094632">
      <w:pPr>
        <w:rPr>
          <w:rFonts w:ascii="Arial" w:hAnsi="Arial" w:cs="Arial"/>
          <w:b/>
          <w:sz w:val="24"/>
        </w:rPr>
      </w:pPr>
      <w:r>
        <w:rPr>
          <w:rFonts w:ascii="Arial" w:hAnsi="Arial" w:cs="Arial"/>
          <w:b/>
          <w:color w:val="0000FF"/>
          <w:sz w:val="24"/>
        </w:rPr>
        <w:t>RP-232318</w:t>
      </w:r>
      <w:r>
        <w:rPr>
          <w:rFonts w:ascii="Arial" w:hAnsi="Arial" w:cs="Arial"/>
          <w:b/>
          <w:color w:val="0000FF"/>
          <w:sz w:val="24"/>
        </w:rPr>
        <w:tab/>
      </w:r>
      <w:r>
        <w:rPr>
          <w:rFonts w:ascii="Arial" w:hAnsi="Arial" w:cs="Arial"/>
          <w:b/>
          <w:sz w:val="24"/>
        </w:rPr>
        <w:t>MediaTek Views on RAN4 Rel-19 (Updated)</w:t>
      </w:r>
    </w:p>
    <w:p w14:paraId="14ED02E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3958D64" w14:textId="77777777" w:rsidR="00094632" w:rsidRDefault="00094632" w:rsidP="00094632">
      <w:pPr>
        <w:rPr>
          <w:rFonts w:ascii="Arial" w:hAnsi="Arial" w:cs="Arial"/>
          <w:b/>
        </w:rPr>
      </w:pPr>
      <w:r>
        <w:rPr>
          <w:rFonts w:ascii="Arial" w:hAnsi="Arial" w:cs="Arial"/>
          <w:b/>
        </w:rPr>
        <w:t xml:space="preserve">Abstract: </w:t>
      </w:r>
    </w:p>
    <w:p w14:paraId="7B5E32FB" w14:textId="77777777" w:rsidR="00094632" w:rsidRDefault="00094632" w:rsidP="00094632">
      <w:r>
        <w:t>Revision of RWS-230108</w:t>
      </w:r>
    </w:p>
    <w:p w14:paraId="67D6B8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RP-232632</w:t>
      </w:r>
      <w:r>
        <w:rPr>
          <w:color w:val="993300"/>
          <w:u w:val="single"/>
        </w:rPr>
        <w:t>.</w:t>
      </w:r>
    </w:p>
    <w:p w14:paraId="336FEC60" w14:textId="77777777" w:rsidR="00094632" w:rsidRDefault="00094632" w:rsidP="00094632">
      <w:pPr>
        <w:rPr>
          <w:rFonts w:ascii="Arial" w:hAnsi="Arial" w:cs="Arial"/>
          <w:b/>
          <w:sz w:val="24"/>
        </w:rPr>
      </w:pPr>
      <w:r>
        <w:rPr>
          <w:rFonts w:ascii="Arial" w:hAnsi="Arial" w:cs="Arial"/>
          <w:b/>
          <w:color w:val="0000FF"/>
          <w:sz w:val="24"/>
        </w:rPr>
        <w:t>RP-232632</w:t>
      </w:r>
      <w:r>
        <w:rPr>
          <w:rFonts w:ascii="Arial" w:hAnsi="Arial" w:cs="Arial"/>
          <w:b/>
          <w:color w:val="0000FF"/>
          <w:sz w:val="24"/>
        </w:rPr>
        <w:tab/>
      </w:r>
      <w:r>
        <w:rPr>
          <w:rFonts w:ascii="Arial" w:hAnsi="Arial" w:cs="Arial"/>
          <w:b/>
          <w:sz w:val="24"/>
        </w:rPr>
        <w:t>MediaTek Views on RAN4 Rel-19 (Updated)</w:t>
      </w:r>
    </w:p>
    <w:p w14:paraId="67CBE05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36B2030" w14:textId="77777777" w:rsidR="00094632" w:rsidRDefault="00094632" w:rsidP="00094632">
      <w:pPr>
        <w:rPr>
          <w:color w:val="808080"/>
        </w:rPr>
      </w:pPr>
      <w:r>
        <w:rPr>
          <w:color w:val="808080"/>
        </w:rPr>
        <w:t>(Replaces RP-232318)</w:t>
      </w:r>
    </w:p>
    <w:p w14:paraId="0FBE81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3D47" w14:textId="77777777" w:rsidR="00094632" w:rsidRDefault="00094632" w:rsidP="00094632">
      <w:pPr>
        <w:rPr>
          <w:rFonts w:ascii="Arial" w:hAnsi="Arial" w:cs="Arial"/>
          <w:b/>
          <w:sz w:val="24"/>
        </w:rPr>
      </w:pPr>
      <w:r>
        <w:rPr>
          <w:rFonts w:ascii="Arial" w:hAnsi="Arial" w:cs="Arial"/>
          <w:b/>
          <w:color w:val="0000FF"/>
          <w:sz w:val="24"/>
        </w:rPr>
        <w:t>RP-232335</w:t>
      </w:r>
      <w:r>
        <w:rPr>
          <w:rFonts w:ascii="Arial" w:hAnsi="Arial" w:cs="Arial"/>
          <w:b/>
          <w:color w:val="0000FF"/>
          <w:sz w:val="24"/>
        </w:rPr>
        <w:tab/>
      </w:r>
      <w:r>
        <w:rPr>
          <w:rFonts w:ascii="Arial" w:hAnsi="Arial" w:cs="Arial"/>
          <w:b/>
          <w:sz w:val="24"/>
        </w:rPr>
        <w:t>Views on Rel-19 RAN4 topics</w:t>
      </w:r>
    </w:p>
    <w:p w14:paraId="1F1A922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66A9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E0FEB" w14:textId="77777777" w:rsidR="00094632" w:rsidRDefault="00094632" w:rsidP="00094632">
      <w:pPr>
        <w:rPr>
          <w:rFonts w:ascii="Arial" w:hAnsi="Arial" w:cs="Arial"/>
          <w:b/>
          <w:sz w:val="24"/>
        </w:rPr>
      </w:pPr>
      <w:r>
        <w:rPr>
          <w:rFonts w:ascii="Arial" w:hAnsi="Arial" w:cs="Arial"/>
          <w:b/>
          <w:color w:val="0000FF"/>
          <w:sz w:val="24"/>
        </w:rPr>
        <w:t>RP-232383</w:t>
      </w:r>
      <w:r>
        <w:rPr>
          <w:rFonts w:ascii="Arial" w:hAnsi="Arial" w:cs="Arial"/>
          <w:b/>
          <w:color w:val="0000FF"/>
          <w:sz w:val="24"/>
        </w:rPr>
        <w:tab/>
      </w:r>
      <w:r>
        <w:rPr>
          <w:rFonts w:ascii="Arial" w:hAnsi="Arial" w:cs="Arial"/>
          <w:b/>
          <w:sz w:val="24"/>
        </w:rPr>
        <w:t>RAN4-led topics in Rel-19</w:t>
      </w:r>
    </w:p>
    <w:p w14:paraId="2F0585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DBDB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5D785" w14:textId="77777777" w:rsidR="00094632" w:rsidRDefault="00094632" w:rsidP="00094632">
      <w:pPr>
        <w:rPr>
          <w:rFonts w:ascii="Arial" w:hAnsi="Arial" w:cs="Arial"/>
          <w:b/>
          <w:sz w:val="24"/>
        </w:rPr>
      </w:pPr>
      <w:r>
        <w:rPr>
          <w:rFonts w:ascii="Arial" w:hAnsi="Arial" w:cs="Arial"/>
          <w:b/>
          <w:color w:val="0000FF"/>
          <w:sz w:val="24"/>
        </w:rPr>
        <w:t>RP-232397</w:t>
      </w:r>
      <w:r>
        <w:rPr>
          <w:rFonts w:ascii="Arial" w:hAnsi="Arial" w:cs="Arial"/>
          <w:b/>
          <w:color w:val="0000FF"/>
          <w:sz w:val="24"/>
        </w:rPr>
        <w:tab/>
      </w:r>
      <w:r>
        <w:rPr>
          <w:rFonts w:ascii="Arial" w:hAnsi="Arial" w:cs="Arial"/>
          <w:b/>
          <w:sz w:val="24"/>
        </w:rPr>
        <w:t>Views on Rel-19 RAN4 topics</w:t>
      </w:r>
    </w:p>
    <w:p w14:paraId="45DA03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7D485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A9CD" w14:textId="77777777" w:rsidR="00094632" w:rsidRDefault="00094632" w:rsidP="00094632">
      <w:pPr>
        <w:rPr>
          <w:rFonts w:ascii="Arial" w:hAnsi="Arial" w:cs="Arial"/>
          <w:b/>
          <w:sz w:val="24"/>
        </w:rPr>
      </w:pPr>
      <w:r>
        <w:rPr>
          <w:rFonts w:ascii="Arial" w:hAnsi="Arial" w:cs="Arial"/>
          <w:b/>
          <w:color w:val="0000FF"/>
          <w:sz w:val="24"/>
        </w:rPr>
        <w:t>RP-232441</w:t>
      </w:r>
      <w:r>
        <w:rPr>
          <w:rFonts w:ascii="Arial" w:hAnsi="Arial" w:cs="Arial"/>
          <w:b/>
          <w:color w:val="0000FF"/>
          <w:sz w:val="24"/>
        </w:rPr>
        <w:tab/>
      </w:r>
      <w:r>
        <w:rPr>
          <w:rFonts w:ascii="Arial" w:hAnsi="Arial" w:cs="Arial"/>
          <w:b/>
          <w:sz w:val="24"/>
        </w:rPr>
        <w:t>Views on Rel-19 RAN4-led topics</w:t>
      </w:r>
    </w:p>
    <w:p w14:paraId="6693D06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AFAC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1D6F" w14:textId="77777777" w:rsidR="00094632" w:rsidRDefault="00094632" w:rsidP="00094632">
      <w:pPr>
        <w:rPr>
          <w:rFonts w:ascii="Arial" w:hAnsi="Arial" w:cs="Arial"/>
          <w:b/>
          <w:sz w:val="24"/>
        </w:rPr>
      </w:pPr>
      <w:r>
        <w:rPr>
          <w:rFonts w:ascii="Arial" w:hAnsi="Arial" w:cs="Arial"/>
          <w:b/>
          <w:color w:val="0000FF"/>
          <w:sz w:val="24"/>
        </w:rPr>
        <w:t>RP-231566</w:t>
      </w:r>
      <w:r>
        <w:rPr>
          <w:rFonts w:ascii="Arial" w:hAnsi="Arial" w:cs="Arial"/>
          <w:b/>
          <w:color w:val="0000FF"/>
          <w:sz w:val="24"/>
        </w:rPr>
        <w:tab/>
      </w:r>
      <w:r>
        <w:rPr>
          <w:rFonts w:ascii="Arial" w:hAnsi="Arial" w:cs="Arial"/>
          <w:b/>
          <w:sz w:val="24"/>
        </w:rPr>
        <w:t>Consideration on RAN4 led NTN topics for Release 19</w:t>
      </w:r>
    </w:p>
    <w:p w14:paraId="5780F6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8DC681" w14:textId="77777777" w:rsidR="00094632" w:rsidRDefault="00094632" w:rsidP="00094632">
      <w:pPr>
        <w:rPr>
          <w:rFonts w:ascii="Arial" w:hAnsi="Arial" w:cs="Arial"/>
          <w:b/>
        </w:rPr>
      </w:pPr>
      <w:r>
        <w:rPr>
          <w:rFonts w:ascii="Arial" w:hAnsi="Arial" w:cs="Arial"/>
          <w:b/>
        </w:rPr>
        <w:t xml:space="preserve">Discussion: </w:t>
      </w:r>
    </w:p>
    <w:p w14:paraId="1F0505A0" w14:textId="77777777" w:rsidR="00094632" w:rsidRDefault="00094632" w:rsidP="00094632">
      <w:r>
        <w:lastRenderedPageBreak/>
        <w:t>LG: high power: impact on other WGs to be checked</w:t>
      </w:r>
    </w:p>
    <w:p w14:paraId="1EB59EE6" w14:textId="77777777" w:rsidR="00094632" w:rsidRDefault="00094632" w:rsidP="00094632">
      <w:r>
        <w:t>SK Telecom: coexistence studies for high power UE will be required</w:t>
      </w:r>
    </w:p>
    <w:p w14:paraId="389D93E1" w14:textId="77777777" w:rsidR="00094632" w:rsidRDefault="00094632" w:rsidP="00094632">
      <w:r>
        <w:t>Apple: what kind of power class is considered? ext. of L-band has already the 3MHz, intention to postpone to REL-19?</w:t>
      </w:r>
    </w:p>
    <w:p w14:paraId="103EECAB" w14:textId="77777777" w:rsidR="00094632" w:rsidRDefault="00094632" w:rsidP="00094632">
      <w:r>
        <w:t>Thales: PC2, PC1.5 considered but to be discussed; we are considering bands in FR1</w:t>
      </w:r>
    </w:p>
    <w:p w14:paraId="590A0C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3875" w14:textId="77777777" w:rsidR="00094632" w:rsidRDefault="00094632" w:rsidP="00094632">
      <w:pPr>
        <w:rPr>
          <w:rFonts w:ascii="Arial" w:hAnsi="Arial" w:cs="Arial"/>
          <w:b/>
          <w:sz w:val="24"/>
        </w:rPr>
      </w:pPr>
      <w:r>
        <w:rPr>
          <w:rFonts w:ascii="Arial" w:hAnsi="Arial" w:cs="Arial"/>
          <w:b/>
          <w:color w:val="0000FF"/>
          <w:sz w:val="24"/>
        </w:rPr>
        <w:t>RP-232468</w:t>
      </w:r>
      <w:r>
        <w:rPr>
          <w:rFonts w:ascii="Arial" w:hAnsi="Arial" w:cs="Arial"/>
          <w:b/>
          <w:color w:val="0000FF"/>
          <w:sz w:val="24"/>
        </w:rPr>
        <w:tab/>
      </w:r>
      <w:r>
        <w:rPr>
          <w:rFonts w:ascii="Arial" w:hAnsi="Arial" w:cs="Arial"/>
          <w:b/>
          <w:sz w:val="24"/>
        </w:rPr>
        <w:t>Inmarsat-Viasat operator priorities for NTN Evolution in Release 19 (RAN4-led)</w:t>
      </w:r>
    </w:p>
    <w:p w14:paraId="1F31E6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585B07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RP-232596</w:t>
      </w:r>
      <w:r>
        <w:rPr>
          <w:color w:val="993300"/>
          <w:u w:val="single"/>
        </w:rPr>
        <w:t>.</w:t>
      </w:r>
    </w:p>
    <w:p w14:paraId="374C17C5" w14:textId="77777777" w:rsidR="00094632" w:rsidRDefault="00094632" w:rsidP="00094632">
      <w:pPr>
        <w:rPr>
          <w:rFonts w:ascii="Arial" w:hAnsi="Arial" w:cs="Arial"/>
          <w:b/>
          <w:sz w:val="24"/>
        </w:rPr>
      </w:pPr>
      <w:r>
        <w:rPr>
          <w:rFonts w:ascii="Arial" w:hAnsi="Arial" w:cs="Arial"/>
          <w:b/>
          <w:color w:val="0000FF"/>
          <w:sz w:val="24"/>
        </w:rPr>
        <w:t>RP-232596</w:t>
      </w:r>
      <w:r>
        <w:rPr>
          <w:rFonts w:ascii="Arial" w:hAnsi="Arial" w:cs="Arial"/>
          <w:b/>
          <w:color w:val="0000FF"/>
          <w:sz w:val="24"/>
        </w:rPr>
        <w:tab/>
      </w:r>
      <w:r>
        <w:rPr>
          <w:rFonts w:ascii="Arial" w:hAnsi="Arial" w:cs="Arial"/>
          <w:b/>
          <w:sz w:val="24"/>
        </w:rPr>
        <w:t>Inmarsat-Viasat operator priorities for NTN Evolution in Release 19 (RAN4-led)</w:t>
      </w:r>
    </w:p>
    <w:p w14:paraId="7D38A00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006026FB" w14:textId="77777777" w:rsidR="00094632" w:rsidRDefault="00094632" w:rsidP="00094632">
      <w:pPr>
        <w:rPr>
          <w:color w:val="808080"/>
        </w:rPr>
      </w:pPr>
      <w:r>
        <w:rPr>
          <w:color w:val="808080"/>
        </w:rPr>
        <w:t>(Replaces RP-232468)</w:t>
      </w:r>
    </w:p>
    <w:p w14:paraId="03C417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99801" w14:textId="77777777" w:rsidR="00094632" w:rsidRDefault="00094632" w:rsidP="00094632">
      <w:pPr>
        <w:rPr>
          <w:rFonts w:ascii="Arial" w:hAnsi="Arial" w:cs="Arial"/>
          <w:b/>
          <w:sz w:val="24"/>
        </w:rPr>
      </w:pPr>
      <w:r>
        <w:rPr>
          <w:rFonts w:ascii="Arial" w:hAnsi="Arial" w:cs="Arial"/>
          <w:b/>
          <w:color w:val="0000FF"/>
          <w:sz w:val="24"/>
        </w:rPr>
        <w:t>RP-231570</w:t>
      </w:r>
      <w:r>
        <w:rPr>
          <w:rFonts w:ascii="Arial" w:hAnsi="Arial" w:cs="Arial"/>
          <w:b/>
          <w:color w:val="0000FF"/>
          <w:sz w:val="24"/>
        </w:rPr>
        <w:tab/>
      </w:r>
      <w:r>
        <w:rPr>
          <w:rFonts w:ascii="Arial" w:hAnsi="Arial" w:cs="Arial"/>
          <w:b/>
          <w:sz w:val="24"/>
        </w:rPr>
        <w:t>Antenna Models</w:t>
      </w:r>
    </w:p>
    <w:p w14:paraId="2F0915D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A98E5D1" w14:textId="77777777" w:rsidR="00094632" w:rsidRDefault="00094632" w:rsidP="00094632">
      <w:pPr>
        <w:rPr>
          <w:rFonts w:ascii="Arial" w:hAnsi="Arial" w:cs="Arial"/>
          <w:b/>
        </w:rPr>
      </w:pPr>
      <w:r>
        <w:rPr>
          <w:rFonts w:ascii="Arial" w:hAnsi="Arial" w:cs="Arial"/>
          <w:b/>
        </w:rPr>
        <w:t xml:space="preserve">Abstract: </w:t>
      </w:r>
    </w:p>
    <w:p w14:paraId="26B53DEF" w14:textId="77777777" w:rsidR="00094632" w:rsidRDefault="00094632" w:rsidP="00094632">
      <w:r>
        <w:t>This contribution proposes a study on antenna models</w:t>
      </w:r>
    </w:p>
    <w:p w14:paraId="1215C2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3E0C1" w14:textId="77777777" w:rsidR="00094632" w:rsidRDefault="00094632" w:rsidP="00094632">
      <w:pPr>
        <w:rPr>
          <w:rFonts w:ascii="Arial" w:hAnsi="Arial" w:cs="Arial"/>
          <w:b/>
          <w:sz w:val="24"/>
        </w:rPr>
      </w:pPr>
      <w:r>
        <w:rPr>
          <w:rFonts w:ascii="Arial" w:hAnsi="Arial" w:cs="Arial"/>
          <w:b/>
          <w:color w:val="0000FF"/>
          <w:sz w:val="24"/>
        </w:rPr>
        <w:t>RP-231786</w:t>
      </w:r>
      <w:r>
        <w:rPr>
          <w:rFonts w:ascii="Arial" w:hAnsi="Arial" w:cs="Arial"/>
          <w:b/>
          <w:color w:val="0000FF"/>
          <w:sz w:val="24"/>
        </w:rPr>
        <w:tab/>
      </w:r>
      <w:r>
        <w:rPr>
          <w:rFonts w:ascii="Arial" w:hAnsi="Arial" w:cs="Arial"/>
          <w:b/>
          <w:sz w:val="24"/>
        </w:rPr>
        <w:t>R19 3Tx and antenna enhancements</w:t>
      </w:r>
    </w:p>
    <w:p w14:paraId="60923F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5ADB6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AA64" w14:textId="77777777" w:rsidR="00094632" w:rsidRDefault="00094632" w:rsidP="00094632">
      <w:pPr>
        <w:rPr>
          <w:rFonts w:ascii="Arial" w:hAnsi="Arial" w:cs="Arial"/>
          <w:b/>
          <w:sz w:val="24"/>
        </w:rPr>
      </w:pPr>
      <w:r>
        <w:rPr>
          <w:rFonts w:ascii="Arial" w:hAnsi="Arial" w:cs="Arial"/>
          <w:b/>
          <w:color w:val="0000FF"/>
          <w:sz w:val="24"/>
        </w:rPr>
        <w:t>RP-232017</w:t>
      </w:r>
      <w:r>
        <w:rPr>
          <w:rFonts w:ascii="Arial" w:hAnsi="Arial" w:cs="Arial"/>
          <w:b/>
          <w:color w:val="0000FF"/>
          <w:sz w:val="24"/>
        </w:rPr>
        <w:tab/>
      </w:r>
      <w:r>
        <w:rPr>
          <w:rFonts w:ascii="Arial" w:hAnsi="Arial" w:cs="Arial"/>
          <w:b/>
          <w:sz w:val="24"/>
        </w:rPr>
        <w:t>High-Power UE for R19 NR NTN</w:t>
      </w:r>
    </w:p>
    <w:p w14:paraId="1004AC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E64F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8592" w14:textId="77777777" w:rsidR="00094632" w:rsidRDefault="00094632" w:rsidP="00094632">
      <w:pPr>
        <w:rPr>
          <w:rFonts w:ascii="Arial" w:hAnsi="Arial" w:cs="Arial"/>
          <w:b/>
          <w:sz w:val="24"/>
        </w:rPr>
      </w:pPr>
      <w:r>
        <w:rPr>
          <w:rFonts w:ascii="Arial" w:hAnsi="Arial" w:cs="Arial"/>
          <w:b/>
          <w:color w:val="0000FF"/>
          <w:sz w:val="24"/>
        </w:rPr>
        <w:t>RP-232338</w:t>
      </w:r>
      <w:r>
        <w:rPr>
          <w:rFonts w:ascii="Arial" w:hAnsi="Arial" w:cs="Arial"/>
          <w:b/>
          <w:color w:val="0000FF"/>
          <w:sz w:val="24"/>
        </w:rPr>
        <w:tab/>
      </w:r>
      <w:r>
        <w:rPr>
          <w:rFonts w:ascii="Arial" w:hAnsi="Arial" w:cs="Arial"/>
          <w:b/>
          <w:sz w:val="24"/>
        </w:rPr>
        <w:t>Views on Rel-19 RAN4 OTA topics</w:t>
      </w:r>
    </w:p>
    <w:p w14:paraId="3790F4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EF531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04816" w14:textId="77777777" w:rsidR="00094632" w:rsidRDefault="00094632" w:rsidP="00094632">
      <w:pPr>
        <w:pStyle w:val="Heading2"/>
      </w:pPr>
      <w:bookmarkStart w:id="164" w:name="_Toc146566518"/>
      <w:bookmarkStart w:id="165" w:name="_Toc150626336"/>
      <w:r>
        <w:t>9</w:t>
      </w:r>
      <w:r>
        <w:tab/>
        <w:t>NR</w:t>
      </w:r>
      <w:bookmarkEnd w:id="164"/>
      <w:bookmarkEnd w:id="165"/>
    </w:p>
    <w:p w14:paraId="018A3EED" w14:textId="77777777" w:rsidR="00094632" w:rsidRDefault="00094632" w:rsidP="00094632">
      <w:r>
        <w:t>NOTE: This agenda item covers open/closed/new REL-18 NR WIs/SIs. NR UE conformance aspects are covered under AI 13 and maintenance of closed REL-14/15/16/17 WIs/SIs is covered under AI 14.</w:t>
      </w:r>
    </w:p>
    <w:p w14:paraId="2F9CAFCA" w14:textId="77777777" w:rsidR="00094632" w:rsidRDefault="00094632" w:rsidP="00094632">
      <w:pPr>
        <w:pStyle w:val="Heading3"/>
      </w:pPr>
      <w:bookmarkStart w:id="166" w:name="_Toc146566519"/>
      <w:bookmarkStart w:id="167" w:name="_Toc150626337"/>
      <w:r>
        <w:lastRenderedPageBreak/>
        <w:t>9.1</w:t>
      </w:r>
      <w:r>
        <w:tab/>
        <w:t>New WI/SI proposals for NR for REL-18</w:t>
      </w:r>
      <w:bookmarkEnd w:id="166"/>
      <w:bookmarkEnd w:id="167"/>
    </w:p>
    <w:p w14:paraId="291099DF" w14:textId="77777777" w:rsidR="00094632" w:rsidRDefault="00094632" w:rsidP="00094632">
      <w:r>
        <w:t>NOTE: For RAN1/2/3/4, only new RAN4 spectrum related items are expected in RAN #101 (this excludes WIs for completed corresponding SIs).</w:t>
      </w:r>
    </w:p>
    <w:p w14:paraId="7CEBDBE8" w14:textId="77777777" w:rsidR="00094632" w:rsidRDefault="00094632" w:rsidP="00094632">
      <w:pPr>
        <w:pStyle w:val="Heading4"/>
      </w:pPr>
      <w:bookmarkStart w:id="168" w:name="_Toc146566520"/>
      <w:bookmarkStart w:id="169" w:name="_Toc150626338"/>
      <w:r>
        <w:t>9.1.1</w:t>
      </w:r>
      <w:r>
        <w:tab/>
        <w:t>Proposals led by RAN1</w:t>
      </w:r>
      <w:bookmarkEnd w:id="168"/>
      <w:bookmarkEnd w:id="169"/>
    </w:p>
    <w:p w14:paraId="7F605E4F" w14:textId="77777777" w:rsidR="00094632" w:rsidRDefault="00094632" w:rsidP="00094632">
      <w:pPr>
        <w:pStyle w:val="Heading4"/>
      </w:pPr>
      <w:bookmarkStart w:id="170" w:name="_Toc146566521"/>
      <w:bookmarkStart w:id="171" w:name="_Toc150626339"/>
      <w:r>
        <w:t>9.1.2</w:t>
      </w:r>
      <w:r>
        <w:tab/>
        <w:t>Proposals led by RAN2</w:t>
      </w:r>
      <w:bookmarkEnd w:id="170"/>
      <w:bookmarkEnd w:id="171"/>
    </w:p>
    <w:p w14:paraId="2F0EEB12" w14:textId="77777777" w:rsidR="00094632" w:rsidRDefault="00094632" w:rsidP="00094632">
      <w:pPr>
        <w:pStyle w:val="Heading4"/>
      </w:pPr>
      <w:bookmarkStart w:id="172" w:name="_Toc146566522"/>
      <w:bookmarkStart w:id="173" w:name="_Toc150626340"/>
      <w:r>
        <w:t>9.1.3</w:t>
      </w:r>
      <w:r>
        <w:tab/>
        <w:t>Proposals led by RAN3</w:t>
      </w:r>
      <w:bookmarkEnd w:id="172"/>
      <w:bookmarkEnd w:id="173"/>
    </w:p>
    <w:p w14:paraId="6A5CDA71" w14:textId="77777777" w:rsidR="00094632" w:rsidRDefault="00094632" w:rsidP="00094632">
      <w:pPr>
        <w:pStyle w:val="Heading4"/>
      </w:pPr>
      <w:bookmarkStart w:id="174" w:name="_Toc146566523"/>
      <w:bookmarkStart w:id="175" w:name="_Toc150626341"/>
      <w:r>
        <w:t>9.1.4</w:t>
      </w:r>
      <w:r>
        <w:tab/>
        <w:t>Proposals led by RAN4 (not spectrum related)</w:t>
      </w:r>
      <w:bookmarkEnd w:id="174"/>
      <w:bookmarkEnd w:id="175"/>
    </w:p>
    <w:p w14:paraId="07351724" w14:textId="77777777" w:rsidR="00094632" w:rsidRDefault="00094632" w:rsidP="00094632">
      <w:pPr>
        <w:rPr>
          <w:rFonts w:ascii="Arial" w:hAnsi="Arial" w:cs="Arial"/>
          <w:b/>
          <w:sz w:val="24"/>
        </w:rPr>
      </w:pPr>
      <w:r>
        <w:rPr>
          <w:rFonts w:ascii="Arial" w:hAnsi="Arial" w:cs="Arial"/>
          <w:b/>
          <w:color w:val="0000FF"/>
          <w:sz w:val="24"/>
        </w:rPr>
        <w:t>RP-232381</w:t>
      </w:r>
      <w:r>
        <w:rPr>
          <w:rFonts w:ascii="Arial" w:hAnsi="Arial" w:cs="Arial"/>
          <w:b/>
          <w:color w:val="0000FF"/>
          <w:sz w:val="24"/>
        </w:rPr>
        <w:tab/>
      </w:r>
      <w:r>
        <w:rPr>
          <w:rFonts w:ascii="Arial" w:hAnsi="Arial" w:cs="Arial"/>
          <w:b/>
          <w:sz w:val="24"/>
        </w:rPr>
        <w:t>New WID: Introduction of NR mmWave MB-BS (multi-band base station)</w:t>
      </w:r>
    </w:p>
    <w:p w14:paraId="1AC57DBF"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575CEAC" w14:textId="77777777" w:rsidR="00094632" w:rsidRDefault="00094632" w:rsidP="00094632">
      <w:pPr>
        <w:rPr>
          <w:rFonts w:ascii="Arial" w:hAnsi="Arial" w:cs="Arial"/>
          <w:b/>
        </w:rPr>
      </w:pPr>
      <w:r>
        <w:rPr>
          <w:rFonts w:ascii="Arial" w:hAnsi="Arial" w:cs="Arial"/>
          <w:b/>
        </w:rPr>
        <w:t xml:space="preserve">Abstract: </w:t>
      </w:r>
    </w:p>
    <w:p w14:paraId="33865E7F" w14:textId="77777777" w:rsidR="00094632" w:rsidRDefault="00094632" w:rsidP="00094632">
      <w:r>
        <w:t>compare RP-231128</w:t>
      </w:r>
    </w:p>
    <w:p w14:paraId="44E408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3831CF" w14:textId="77777777" w:rsidR="00094632" w:rsidRDefault="00094632" w:rsidP="00094632">
      <w:pPr>
        <w:pStyle w:val="Heading4"/>
      </w:pPr>
      <w:bookmarkStart w:id="176" w:name="_Toc146566524"/>
      <w:bookmarkStart w:id="177" w:name="_Toc150626342"/>
      <w:r>
        <w:t>9.1.5</w:t>
      </w:r>
      <w:r>
        <w:tab/>
        <w:t>Proposals led by RAN4 (spectrum related)</w:t>
      </w:r>
      <w:bookmarkEnd w:id="176"/>
      <w:bookmarkEnd w:id="177"/>
    </w:p>
    <w:p w14:paraId="35DBC2BE" w14:textId="77777777" w:rsidR="00094632" w:rsidRDefault="00094632" w:rsidP="00094632">
      <w:pPr>
        <w:rPr>
          <w:rFonts w:ascii="Arial" w:hAnsi="Arial" w:cs="Arial"/>
          <w:b/>
          <w:sz w:val="24"/>
        </w:rPr>
      </w:pPr>
      <w:r>
        <w:rPr>
          <w:rFonts w:ascii="Arial" w:hAnsi="Arial" w:cs="Arial"/>
          <w:b/>
          <w:color w:val="0000FF"/>
          <w:sz w:val="24"/>
        </w:rPr>
        <w:t>RP-231526</w:t>
      </w:r>
      <w:r>
        <w:rPr>
          <w:rFonts w:ascii="Arial" w:hAnsi="Arial" w:cs="Arial"/>
          <w:b/>
          <w:color w:val="0000FF"/>
          <w:sz w:val="24"/>
        </w:rPr>
        <w:tab/>
      </w:r>
      <w:r>
        <w:rPr>
          <w:rFonts w:ascii="Arial" w:hAnsi="Arial" w:cs="Arial"/>
          <w:b/>
          <w:sz w:val="24"/>
        </w:rPr>
        <w:t>LS on New WI: Introduction of NR bands n31 and n72 (450alliance_LS230811; to: RAN; cc: -; contact: Chair 450 MHz Alliance)</w:t>
      </w:r>
    </w:p>
    <w:p w14:paraId="4ACAC645"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450alliance_LS230811, to RAN, cc -</w:t>
      </w:r>
      <w:r>
        <w:rPr>
          <w:i/>
        </w:rPr>
        <w:br/>
      </w:r>
      <w:r>
        <w:rPr>
          <w:i/>
        </w:rPr>
        <w:tab/>
      </w:r>
      <w:r>
        <w:rPr>
          <w:i/>
        </w:rPr>
        <w:tab/>
      </w:r>
      <w:r>
        <w:rPr>
          <w:i/>
        </w:rPr>
        <w:tab/>
      </w:r>
      <w:r>
        <w:rPr>
          <w:i/>
        </w:rPr>
        <w:tab/>
      </w:r>
      <w:r>
        <w:rPr>
          <w:i/>
        </w:rPr>
        <w:tab/>
        <w:t>Source: 450 MHz Alliance</w:t>
      </w:r>
    </w:p>
    <w:p w14:paraId="60251756" w14:textId="77777777" w:rsidR="00094632" w:rsidRDefault="00094632" w:rsidP="00094632">
      <w:pPr>
        <w:rPr>
          <w:rFonts w:ascii="Arial" w:hAnsi="Arial" w:cs="Arial"/>
          <w:b/>
        </w:rPr>
      </w:pPr>
      <w:r>
        <w:rPr>
          <w:rFonts w:ascii="Arial" w:hAnsi="Arial" w:cs="Arial"/>
          <w:b/>
        </w:rPr>
        <w:t xml:space="preserve">Abstract: </w:t>
      </w:r>
    </w:p>
    <w:p w14:paraId="09FD2905" w14:textId="77777777" w:rsidR="00094632" w:rsidRDefault="00094632" w:rsidP="00094632">
      <w:r>
        <w:t>Note: RP-231423 was not treated at RAN #100. RAN action requested.</w:t>
      </w:r>
    </w:p>
    <w:p w14:paraId="501B5213" w14:textId="77777777" w:rsidR="00094632" w:rsidRDefault="00094632" w:rsidP="00094632">
      <w:pPr>
        <w:rPr>
          <w:rFonts w:ascii="Arial" w:hAnsi="Arial" w:cs="Arial"/>
          <w:b/>
        </w:rPr>
      </w:pPr>
      <w:r>
        <w:rPr>
          <w:rFonts w:ascii="Arial" w:hAnsi="Arial" w:cs="Arial"/>
          <w:b/>
        </w:rPr>
        <w:t xml:space="preserve">Discussion: </w:t>
      </w:r>
    </w:p>
    <w:p w14:paraId="432871A7" w14:textId="77777777" w:rsidR="00094632" w:rsidRDefault="00094632" w:rsidP="00094632">
      <w:r>
        <w:t>moved from AI 7 to AI 9.1.5</w:t>
      </w:r>
    </w:p>
    <w:p w14:paraId="019CE9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38C3B" w14:textId="77777777" w:rsidR="00094632" w:rsidRDefault="00094632" w:rsidP="00094632">
      <w:pPr>
        <w:rPr>
          <w:rFonts w:ascii="Arial" w:hAnsi="Arial" w:cs="Arial"/>
          <w:b/>
          <w:sz w:val="24"/>
        </w:rPr>
      </w:pPr>
      <w:r>
        <w:rPr>
          <w:rFonts w:ascii="Arial" w:hAnsi="Arial" w:cs="Arial"/>
          <w:b/>
          <w:color w:val="0000FF"/>
          <w:sz w:val="24"/>
        </w:rPr>
        <w:t>RP-231541</w:t>
      </w:r>
      <w:r>
        <w:rPr>
          <w:rFonts w:ascii="Arial" w:hAnsi="Arial" w:cs="Arial"/>
          <w:b/>
          <w:color w:val="0000FF"/>
          <w:sz w:val="24"/>
        </w:rPr>
        <w:tab/>
      </w:r>
      <w:r>
        <w:rPr>
          <w:rFonts w:ascii="Arial" w:hAnsi="Arial" w:cs="Arial"/>
          <w:b/>
          <w:sz w:val="24"/>
        </w:rPr>
        <w:t xml:space="preserve">New WID on introduction of NR bands n31 and n72 </w:t>
      </w:r>
    </w:p>
    <w:p w14:paraId="17E7BD4E"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305620BE" w14:textId="77777777" w:rsidR="00094632" w:rsidRDefault="00094632" w:rsidP="00094632">
      <w:pPr>
        <w:rPr>
          <w:rFonts w:ascii="Arial" w:hAnsi="Arial" w:cs="Arial"/>
          <w:b/>
        </w:rPr>
      </w:pPr>
      <w:r>
        <w:rPr>
          <w:rFonts w:ascii="Arial" w:hAnsi="Arial" w:cs="Arial"/>
          <w:b/>
        </w:rPr>
        <w:t xml:space="preserve">Abstract: </w:t>
      </w:r>
    </w:p>
    <w:p w14:paraId="7332F6D5" w14:textId="77777777" w:rsidR="00094632" w:rsidRDefault="00094632" w:rsidP="00094632">
      <w:r>
        <w:t>was already proposed in RAN#100 RP-231423; moved from AI 9.1.4 to AI 9.1.5</w:t>
      </w:r>
    </w:p>
    <w:p w14:paraId="053433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RP-231571</w:t>
      </w:r>
      <w:r>
        <w:rPr>
          <w:color w:val="993300"/>
          <w:u w:val="single"/>
        </w:rPr>
        <w:t>.</w:t>
      </w:r>
    </w:p>
    <w:p w14:paraId="3E9951AD" w14:textId="77777777" w:rsidR="00094632" w:rsidRDefault="00094632" w:rsidP="00094632">
      <w:pPr>
        <w:rPr>
          <w:rFonts w:ascii="Arial" w:hAnsi="Arial" w:cs="Arial"/>
          <w:b/>
          <w:sz w:val="24"/>
        </w:rPr>
      </w:pPr>
      <w:r>
        <w:rPr>
          <w:rFonts w:ascii="Arial" w:hAnsi="Arial" w:cs="Arial"/>
          <w:b/>
          <w:color w:val="0000FF"/>
          <w:sz w:val="24"/>
        </w:rPr>
        <w:t>RP-231571</w:t>
      </w:r>
      <w:r>
        <w:rPr>
          <w:rFonts w:ascii="Arial" w:hAnsi="Arial" w:cs="Arial"/>
          <w:b/>
          <w:color w:val="0000FF"/>
          <w:sz w:val="24"/>
        </w:rPr>
        <w:tab/>
      </w:r>
      <w:r>
        <w:rPr>
          <w:rFonts w:ascii="Arial" w:hAnsi="Arial" w:cs="Arial"/>
          <w:b/>
          <w:sz w:val="24"/>
        </w:rPr>
        <w:t xml:space="preserve">New WID on introduction of NR bands n31 and n72 </w:t>
      </w:r>
    </w:p>
    <w:p w14:paraId="1ADF1C89"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7C568091" w14:textId="77777777" w:rsidR="00094632" w:rsidRDefault="00094632" w:rsidP="00094632">
      <w:pPr>
        <w:rPr>
          <w:color w:val="808080"/>
        </w:rPr>
      </w:pPr>
      <w:r>
        <w:rPr>
          <w:color w:val="808080"/>
        </w:rPr>
        <w:t>(Replaces RP-231541)</w:t>
      </w:r>
    </w:p>
    <w:p w14:paraId="1D8F41D9" w14:textId="77777777" w:rsidR="00094632" w:rsidRDefault="00094632" w:rsidP="00094632">
      <w:pPr>
        <w:rPr>
          <w:rFonts w:ascii="Arial" w:hAnsi="Arial" w:cs="Arial"/>
          <w:b/>
        </w:rPr>
      </w:pPr>
      <w:r>
        <w:rPr>
          <w:rFonts w:ascii="Arial" w:hAnsi="Arial" w:cs="Arial"/>
          <w:b/>
        </w:rPr>
        <w:t xml:space="preserve">Abstract: </w:t>
      </w:r>
    </w:p>
    <w:p w14:paraId="1BDDEF63" w14:textId="77777777" w:rsidR="00094632" w:rsidRDefault="00094632" w:rsidP="00094632">
      <w:r>
        <w:lastRenderedPageBreak/>
        <w:t>was already proposed in RAN#100 RP-231423; moved from AI 9.1.4 to AI 9.1.5</w:t>
      </w:r>
    </w:p>
    <w:p w14:paraId="2C355C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RP-232660</w:t>
      </w:r>
      <w:r>
        <w:rPr>
          <w:color w:val="993300"/>
          <w:u w:val="single"/>
        </w:rPr>
        <w:t>.</w:t>
      </w:r>
    </w:p>
    <w:p w14:paraId="16254CDB" w14:textId="77777777" w:rsidR="00094632" w:rsidRDefault="00094632" w:rsidP="00094632">
      <w:pPr>
        <w:rPr>
          <w:rFonts w:ascii="Arial" w:hAnsi="Arial" w:cs="Arial"/>
          <w:b/>
          <w:sz w:val="24"/>
        </w:rPr>
      </w:pPr>
      <w:r>
        <w:rPr>
          <w:rFonts w:ascii="Arial" w:hAnsi="Arial" w:cs="Arial"/>
          <w:b/>
          <w:color w:val="0000FF"/>
          <w:sz w:val="24"/>
        </w:rPr>
        <w:t>RP-232660</w:t>
      </w:r>
      <w:r>
        <w:rPr>
          <w:rFonts w:ascii="Arial" w:hAnsi="Arial" w:cs="Arial"/>
          <w:b/>
          <w:color w:val="0000FF"/>
          <w:sz w:val="24"/>
        </w:rPr>
        <w:tab/>
      </w:r>
      <w:r>
        <w:rPr>
          <w:rFonts w:ascii="Arial" w:hAnsi="Arial" w:cs="Arial"/>
          <w:b/>
          <w:sz w:val="24"/>
        </w:rPr>
        <w:t xml:space="preserve">New WID on introduction of NR bands n31 and n72 </w:t>
      </w:r>
    </w:p>
    <w:p w14:paraId="300224B5"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5D47019A" w14:textId="77777777" w:rsidR="00094632" w:rsidRDefault="00094632" w:rsidP="00094632">
      <w:pPr>
        <w:rPr>
          <w:color w:val="808080"/>
        </w:rPr>
      </w:pPr>
      <w:r>
        <w:rPr>
          <w:color w:val="808080"/>
        </w:rPr>
        <w:t>(Replaces RP-231571)</w:t>
      </w:r>
    </w:p>
    <w:p w14:paraId="08156696" w14:textId="77777777" w:rsidR="00094632" w:rsidRDefault="00094632" w:rsidP="00094632">
      <w:pPr>
        <w:rPr>
          <w:rFonts w:ascii="Arial" w:hAnsi="Arial" w:cs="Arial"/>
          <w:b/>
        </w:rPr>
      </w:pPr>
      <w:r>
        <w:rPr>
          <w:rFonts w:ascii="Arial" w:hAnsi="Arial" w:cs="Arial"/>
          <w:b/>
        </w:rPr>
        <w:t xml:space="preserve">Discussion: </w:t>
      </w:r>
    </w:p>
    <w:p w14:paraId="380D42B6" w14:textId="77777777" w:rsidR="00094632" w:rsidRDefault="00094632" w:rsidP="00094632">
      <w:r>
        <w:t>Nokia: some companies have still comments on this</w:t>
      </w:r>
    </w:p>
    <w:p w14:paraId="6FC51F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RP-232675</w:t>
      </w:r>
      <w:r>
        <w:rPr>
          <w:color w:val="993300"/>
          <w:u w:val="single"/>
        </w:rPr>
        <w:t>.</w:t>
      </w:r>
    </w:p>
    <w:p w14:paraId="7847F4C0" w14:textId="77777777" w:rsidR="00094632" w:rsidRDefault="00094632" w:rsidP="00094632">
      <w:pPr>
        <w:rPr>
          <w:rFonts w:ascii="Arial" w:hAnsi="Arial" w:cs="Arial"/>
          <w:b/>
          <w:sz w:val="24"/>
        </w:rPr>
      </w:pPr>
      <w:r>
        <w:rPr>
          <w:rFonts w:ascii="Arial" w:hAnsi="Arial" w:cs="Arial"/>
          <w:b/>
          <w:color w:val="0000FF"/>
          <w:sz w:val="24"/>
        </w:rPr>
        <w:t>RP-232675</w:t>
      </w:r>
      <w:r>
        <w:rPr>
          <w:rFonts w:ascii="Arial" w:hAnsi="Arial" w:cs="Arial"/>
          <w:b/>
          <w:color w:val="0000FF"/>
          <w:sz w:val="24"/>
        </w:rPr>
        <w:tab/>
      </w:r>
      <w:r>
        <w:rPr>
          <w:rFonts w:ascii="Arial" w:hAnsi="Arial" w:cs="Arial"/>
          <w:b/>
          <w:sz w:val="24"/>
        </w:rPr>
        <w:t xml:space="preserve">New WID on introduction of NR bands n31 and n72 </w:t>
      </w:r>
    </w:p>
    <w:p w14:paraId="7B8559C4"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45D1A352" w14:textId="77777777" w:rsidR="00094632" w:rsidRDefault="00094632" w:rsidP="00094632">
      <w:pPr>
        <w:rPr>
          <w:color w:val="808080"/>
        </w:rPr>
      </w:pPr>
      <w:r>
        <w:rPr>
          <w:color w:val="808080"/>
        </w:rPr>
        <w:t>(Replaces RP-232660)</w:t>
      </w:r>
    </w:p>
    <w:p w14:paraId="16736904" w14:textId="77777777" w:rsidR="00094632" w:rsidRDefault="00094632" w:rsidP="00094632">
      <w:pPr>
        <w:rPr>
          <w:rFonts w:ascii="Arial" w:hAnsi="Arial" w:cs="Arial"/>
          <w:b/>
        </w:rPr>
      </w:pPr>
      <w:r>
        <w:rPr>
          <w:rFonts w:ascii="Arial" w:hAnsi="Arial" w:cs="Arial"/>
          <w:b/>
        </w:rPr>
        <w:t xml:space="preserve">Discussion: </w:t>
      </w:r>
    </w:p>
    <w:p w14:paraId="64908B54" w14:textId="77777777" w:rsidR="00094632" w:rsidRDefault="00094632" w:rsidP="00094632">
      <w:r>
        <w:t>RAN4 chair: Further study whether 3MHz badwidth can be introduced in a release independent way</w:t>
      </w:r>
    </w:p>
    <w:p w14:paraId="183DFD4B" w14:textId="77777777" w:rsidR="00094632" w:rsidRDefault="00094632" w:rsidP="00094632">
      <w:r>
        <w:t>MCC: from which REL?</w:t>
      </w:r>
    </w:p>
    <w:p w14:paraId="1D2AEFAE" w14:textId="77777777" w:rsidR="00094632" w:rsidRDefault="00094632" w:rsidP="00094632">
      <w:r>
        <w:t>RAN4 chair (Huawei): from REL-15 onwards.</w:t>
      </w:r>
    </w:p>
    <w:p w14:paraId="133999FD" w14:textId="77777777" w:rsidR="00094632" w:rsidRDefault="00094632" w:rsidP="00094632">
      <w:r>
        <w:t>Mediatek: assymetric CBW (3MHz/5MHz): is this supported? from REL-15 not possible</w:t>
      </w:r>
    </w:p>
    <w:p w14:paraId="23D54618" w14:textId="77777777" w:rsidR="00094632" w:rsidRDefault="00094632" w:rsidP="00094632">
      <w:r>
        <w:t>RAN chair: then leave out the REL from this extra note so far</w:t>
      </w:r>
    </w:p>
    <w:p w14:paraId="47EECFA0" w14:textId="77777777" w:rsidR="00094632" w:rsidRDefault="00094632" w:rsidP="00094632">
      <w:r>
        <w:t>RAN4 chair: could add "only symmetric CBWs are supported"</w:t>
      </w:r>
    </w:p>
    <w:p w14:paraId="2F9FFCDA" w14:textId="77777777" w:rsidR="00094632" w:rsidRDefault="00094632" w:rsidP="00094632">
      <w:r>
        <w:t>RAN4 chair (Huawei): the plan is to discuss the new note in next RAN4 meetings and we can then see at RAN #102 how to revise the WID</w:t>
      </w:r>
    </w:p>
    <w:p w14:paraId="27B3F4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RP-232691</w:t>
      </w:r>
      <w:r>
        <w:rPr>
          <w:color w:val="993300"/>
          <w:u w:val="single"/>
        </w:rPr>
        <w:t>.</w:t>
      </w:r>
    </w:p>
    <w:p w14:paraId="3DC58891" w14:textId="77777777" w:rsidR="00094632" w:rsidRDefault="00094632" w:rsidP="00094632">
      <w:pPr>
        <w:rPr>
          <w:rFonts w:ascii="Arial" w:hAnsi="Arial" w:cs="Arial"/>
          <w:b/>
          <w:sz w:val="24"/>
        </w:rPr>
      </w:pPr>
      <w:r>
        <w:rPr>
          <w:rFonts w:ascii="Arial" w:hAnsi="Arial" w:cs="Arial"/>
          <w:b/>
          <w:color w:val="0000FF"/>
          <w:sz w:val="24"/>
        </w:rPr>
        <w:t>RP-232691</w:t>
      </w:r>
      <w:r>
        <w:rPr>
          <w:rFonts w:ascii="Arial" w:hAnsi="Arial" w:cs="Arial"/>
          <w:b/>
          <w:color w:val="0000FF"/>
          <w:sz w:val="24"/>
        </w:rPr>
        <w:tab/>
      </w:r>
      <w:r>
        <w:rPr>
          <w:rFonts w:ascii="Arial" w:hAnsi="Arial" w:cs="Arial"/>
          <w:b/>
          <w:sz w:val="24"/>
        </w:rPr>
        <w:t xml:space="preserve">New WID on introduction of NR bands n31 and n72 </w:t>
      </w:r>
    </w:p>
    <w:p w14:paraId="5E150B0D"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6855CC89" w14:textId="77777777" w:rsidR="00094632" w:rsidRDefault="00094632" w:rsidP="00094632">
      <w:pPr>
        <w:rPr>
          <w:color w:val="808080"/>
        </w:rPr>
      </w:pPr>
      <w:r>
        <w:rPr>
          <w:color w:val="808080"/>
        </w:rPr>
        <w:t>(Replaces RP-232675)</w:t>
      </w:r>
    </w:p>
    <w:p w14:paraId="3E94834E" w14:textId="77777777" w:rsidR="00094632" w:rsidRDefault="00094632" w:rsidP="00094632">
      <w:pPr>
        <w:rPr>
          <w:rFonts w:ascii="Arial" w:hAnsi="Arial" w:cs="Arial"/>
          <w:b/>
        </w:rPr>
      </w:pPr>
      <w:r>
        <w:rPr>
          <w:rFonts w:ascii="Arial" w:hAnsi="Arial" w:cs="Arial"/>
          <w:b/>
        </w:rPr>
        <w:t xml:space="preserve">Discussion: </w:t>
      </w:r>
    </w:p>
    <w:p w14:paraId="627E1183" w14:textId="77777777" w:rsidR="00094632" w:rsidRDefault="00094632" w:rsidP="00094632">
      <w:r>
        <w:t>conclusion: approved unseen</w:t>
      </w:r>
    </w:p>
    <w:p w14:paraId="1972C8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15F0E" w14:textId="77777777" w:rsidR="00094632" w:rsidRDefault="00094632" w:rsidP="00094632">
      <w:pPr>
        <w:rPr>
          <w:rFonts w:ascii="Arial" w:hAnsi="Arial" w:cs="Arial"/>
          <w:b/>
          <w:sz w:val="24"/>
        </w:rPr>
      </w:pPr>
      <w:r>
        <w:rPr>
          <w:rFonts w:ascii="Arial" w:hAnsi="Arial" w:cs="Arial"/>
          <w:b/>
          <w:color w:val="0000FF"/>
          <w:sz w:val="24"/>
        </w:rPr>
        <w:t>RP-231768</w:t>
      </w:r>
      <w:r>
        <w:rPr>
          <w:rFonts w:ascii="Arial" w:hAnsi="Arial" w:cs="Arial"/>
          <w:b/>
          <w:color w:val="0000FF"/>
          <w:sz w:val="24"/>
        </w:rPr>
        <w:tab/>
      </w:r>
      <w:r>
        <w:rPr>
          <w:rFonts w:ascii="Arial" w:hAnsi="Arial" w:cs="Arial"/>
          <w:b/>
          <w:sz w:val="24"/>
        </w:rPr>
        <w:t>Motivation of Rel-18 new basket WI for 3Tx inter-band UL CA and EN-DC</w:t>
      </w:r>
    </w:p>
    <w:p w14:paraId="0F588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76AB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1839" w14:textId="77777777" w:rsidR="00094632" w:rsidRDefault="00094632" w:rsidP="00094632">
      <w:pPr>
        <w:rPr>
          <w:rFonts w:ascii="Arial" w:hAnsi="Arial" w:cs="Arial"/>
          <w:b/>
          <w:sz w:val="24"/>
        </w:rPr>
      </w:pPr>
      <w:r>
        <w:rPr>
          <w:rFonts w:ascii="Arial" w:hAnsi="Arial" w:cs="Arial"/>
          <w:b/>
          <w:color w:val="0000FF"/>
          <w:sz w:val="24"/>
        </w:rPr>
        <w:t>RP-231767</w:t>
      </w:r>
      <w:r>
        <w:rPr>
          <w:rFonts w:ascii="Arial" w:hAnsi="Arial" w:cs="Arial"/>
          <w:b/>
          <w:color w:val="0000FF"/>
          <w:sz w:val="24"/>
        </w:rPr>
        <w:tab/>
      </w:r>
      <w:r>
        <w:rPr>
          <w:rFonts w:ascii="Arial" w:hAnsi="Arial" w:cs="Arial"/>
          <w:b/>
          <w:sz w:val="24"/>
        </w:rPr>
        <w:t>New WID: Rel-18 new basket WI for 3Tx inter-band UL CA and EN-DC</w:t>
      </w:r>
    </w:p>
    <w:p w14:paraId="6188F55B"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w:t>
      </w:r>
    </w:p>
    <w:p w14:paraId="5E399C2B" w14:textId="77777777" w:rsidR="00094632" w:rsidRDefault="00094632" w:rsidP="00094632">
      <w:pPr>
        <w:rPr>
          <w:rFonts w:ascii="Arial" w:hAnsi="Arial" w:cs="Arial"/>
          <w:b/>
        </w:rPr>
      </w:pPr>
      <w:r>
        <w:rPr>
          <w:rFonts w:ascii="Arial" w:hAnsi="Arial" w:cs="Arial"/>
          <w:b/>
        </w:rPr>
        <w:t xml:space="preserve">Discussion: </w:t>
      </w:r>
    </w:p>
    <w:p w14:paraId="6328FDFA" w14:textId="77777777" w:rsidR="00094632" w:rsidRDefault="00094632" w:rsidP="00094632">
      <w:r>
        <w:t>revised after offline discussion see RP-232668</w:t>
      </w:r>
    </w:p>
    <w:p w14:paraId="36A450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RP-232674</w:t>
      </w:r>
      <w:r>
        <w:rPr>
          <w:color w:val="993300"/>
          <w:u w:val="single"/>
        </w:rPr>
        <w:t>.</w:t>
      </w:r>
    </w:p>
    <w:p w14:paraId="58A8F302" w14:textId="77777777" w:rsidR="00094632" w:rsidRDefault="00094632" w:rsidP="00094632">
      <w:pPr>
        <w:rPr>
          <w:rFonts w:ascii="Arial" w:hAnsi="Arial" w:cs="Arial"/>
          <w:b/>
          <w:sz w:val="24"/>
        </w:rPr>
      </w:pPr>
      <w:r>
        <w:rPr>
          <w:rFonts w:ascii="Arial" w:hAnsi="Arial" w:cs="Arial"/>
          <w:b/>
          <w:color w:val="0000FF"/>
          <w:sz w:val="24"/>
        </w:rPr>
        <w:t>RP-232674</w:t>
      </w:r>
      <w:r>
        <w:rPr>
          <w:rFonts w:ascii="Arial" w:hAnsi="Arial" w:cs="Arial"/>
          <w:b/>
          <w:color w:val="0000FF"/>
          <w:sz w:val="24"/>
        </w:rPr>
        <w:tab/>
      </w:r>
      <w:r>
        <w:rPr>
          <w:rFonts w:ascii="Arial" w:hAnsi="Arial" w:cs="Arial"/>
          <w:b/>
          <w:sz w:val="24"/>
        </w:rPr>
        <w:t>New WID: Rel-18 new basket WI for 3Tx inter-band UL CA and EN-DC</w:t>
      </w:r>
    </w:p>
    <w:p w14:paraId="647F828B"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w:t>
      </w:r>
    </w:p>
    <w:p w14:paraId="0AC00124" w14:textId="77777777" w:rsidR="00094632" w:rsidRDefault="00094632" w:rsidP="00094632">
      <w:pPr>
        <w:rPr>
          <w:color w:val="808080"/>
        </w:rPr>
      </w:pPr>
      <w:r>
        <w:rPr>
          <w:color w:val="808080"/>
        </w:rPr>
        <w:t>(Replaces RP-231767)</w:t>
      </w:r>
    </w:p>
    <w:p w14:paraId="02F872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E6036" w14:textId="77777777" w:rsidR="00094632" w:rsidRDefault="00094632" w:rsidP="00094632">
      <w:pPr>
        <w:rPr>
          <w:rFonts w:ascii="Arial" w:hAnsi="Arial" w:cs="Arial"/>
          <w:b/>
          <w:sz w:val="24"/>
        </w:rPr>
      </w:pPr>
      <w:r>
        <w:rPr>
          <w:rFonts w:ascii="Arial" w:hAnsi="Arial" w:cs="Arial"/>
          <w:b/>
          <w:color w:val="0000FF"/>
          <w:sz w:val="24"/>
        </w:rPr>
        <w:t>RP-232464</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43FDA866"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7532250C" w14:textId="77777777" w:rsidR="00094632" w:rsidRDefault="00094632" w:rsidP="00094632">
      <w:pPr>
        <w:rPr>
          <w:rFonts w:ascii="Arial" w:hAnsi="Arial" w:cs="Arial"/>
          <w:b/>
        </w:rPr>
      </w:pPr>
      <w:r>
        <w:rPr>
          <w:rFonts w:ascii="Arial" w:hAnsi="Arial" w:cs="Arial"/>
          <w:b/>
        </w:rPr>
        <w:t xml:space="preserve">Abstract: </w:t>
      </w:r>
    </w:p>
    <w:p w14:paraId="1FC42EF4" w14:textId="77777777" w:rsidR="00094632" w:rsidRDefault="00094632" w:rsidP="00094632">
      <w:r>
        <w:t>compare RP-231321</w:t>
      </w:r>
    </w:p>
    <w:p w14:paraId="444A08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298A41" w14:textId="77777777" w:rsidR="00094632" w:rsidRDefault="00094632" w:rsidP="00094632">
      <w:pPr>
        <w:rPr>
          <w:rFonts w:ascii="Arial" w:hAnsi="Arial" w:cs="Arial"/>
          <w:b/>
          <w:sz w:val="24"/>
        </w:rPr>
      </w:pPr>
      <w:r>
        <w:rPr>
          <w:rFonts w:ascii="Arial" w:hAnsi="Arial" w:cs="Arial"/>
          <w:b/>
          <w:color w:val="0000FF"/>
          <w:sz w:val="24"/>
        </w:rPr>
        <w:t>RP-231888</w:t>
      </w:r>
      <w:r>
        <w:rPr>
          <w:rFonts w:ascii="Arial" w:hAnsi="Arial" w:cs="Arial"/>
          <w:b/>
          <w:color w:val="0000FF"/>
          <w:sz w:val="24"/>
        </w:rPr>
        <w:tab/>
      </w:r>
      <w:r>
        <w:rPr>
          <w:rFonts w:ascii="Arial" w:hAnsi="Arial" w:cs="Arial"/>
          <w:b/>
          <w:sz w:val="24"/>
        </w:rPr>
        <w:t xml:space="preserve">Motivation for Standardisation of the Ku Band  </w:t>
      </w:r>
    </w:p>
    <w:p w14:paraId="3FA9D7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71CB74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9BC90" w14:textId="77777777" w:rsidR="00094632" w:rsidRDefault="00094632" w:rsidP="00094632">
      <w:pPr>
        <w:rPr>
          <w:rFonts w:ascii="Arial" w:hAnsi="Arial" w:cs="Arial"/>
          <w:b/>
          <w:sz w:val="24"/>
        </w:rPr>
      </w:pPr>
      <w:r>
        <w:rPr>
          <w:rFonts w:ascii="Arial" w:hAnsi="Arial" w:cs="Arial"/>
          <w:b/>
          <w:color w:val="0000FF"/>
          <w:sz w:val="24"/>
        </w:rPr>
        <w:t>RP-231886</w:t>
      </w:r>
      <w:r>
        <w:rPr>
          <w:rFonts w:ascii="Arial" w:hAnsi="Arial" w:cs="Arial"/>
          <w:b/>
          <w:color w:val="0000FF"/>
          <w:sz w:val="24"/>
        </w:rPr>
        <w:tab/>
      </w:r>
      <w:r>
        <w:rPr>
          <w:rFonts w:ascii="Arial" w:hAnsi="Arial" w:cs="Arial"/>
          <w:b/>
          <w:sz w:val="24"/>
        </w:rPr>
        <w:t xml:space="preserve">Ku Band Standardisation: A Way Forward </w:t>
      </w:r>
    </w:p>
    <w:p w14:paraId="3303AD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F1AD2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RP-232656</w:t>
      </w:r>
      <w:r>
        <w:rPr>
          <w:color w:val="993300"/>
          <w:u w:val="single"/>
        </w:rPr>
        <w:t>.</w:t>
      </w:r>
    </w:p>
    <w:p w14:paraId="32FA5B4D" w14:textId="77777777" w:rsidR="00094632" w:rsidRDefault="00094632" w:rsidP="00094632">
      <w:pPr>
        <w:rPr>
          <w:rFonts w:ascii="Arial" w:hAnsi="Arial" w:cs="Arial"/>
          <w:b/>
          <w:sz w:val="24"/>
        </w:rPr>
      </w:pPr>
      <w:r>
        <w:rPr>
          <w:rFonts w:ascii="Arial" w:hAnsi="Arial" w:cs="Arial"/>
          <w:b/>
          <w:color w:val="0000FF"/>
          <w:sz w:val="24"/>
        </w:rPr>
        <w:t>RP-232656</w:t>
      </w:r>
      <w:r>
        <w:rPr>
          <w:rFonts w:ascii="Arial" w:hAnsi="Arial" w:cs="Arial"/>
          <w:b/>
          <w:color w:val="0000FF"/>
          <w:sz w:val="24"/>
        </w:rPr>
        <w:tab/>
      </w:r>
      <w:r>
        <w:rPr>
          <w:rFonts w:ascii="Arial" w:hAnsi="Arial" w:cs="Arial"/>
          <w:b/>
          <w:sz w:val="24"/>
        </w:rPr>
        <w:t xml:space="preserve">Ku Band Standardisation: A Way Forward </w:t>
      </w:r>
    </w:p>
    <w:p w14:paraId="498D737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2944612" w14:textId="77777777" w:rsidR="00094632" w:rsidRDefault="00094632" w:rsidP="00094632">
      <w:pPr>
        <w:rPr>
          <w:color w:val="808080"/>
        </w:rPr>
      </w:pPr>
      <w:r>
        <w:rPr>
          <w:color w:val="808080"/>
        </w:rPr>
        <w:t>(Replaces RP-231886)</w:t>
      </w:r>
    </w:p>
    <w:p w14:paraId="1D50FB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1CB7D" w14:textId="77777777" w:rsidR="00094632" w:rsidRDefault="00094632" w:rsidP="00094632">
      <w:pPr>
        <w:rPr>
          <w:rFonts w:ascii="Arial" w:hAnsi="Arial" w:cs="Arial"/>
          <w:b/>
          <w:sz w:val="24"/>
        </w:rPr>
      </w:pPr>
      <w:r>
        <w:rPr>
          <w:rFonts w:ascii="Arial" w:hAnsi="Arial" w:cs="Arial"/>
          <w:b/>
          <w:color w:val="0000FF"/>
          <w:sz w:val="24"/>
        </w:rPr>
        <w:t>RP-231887</w:t>
      </w:r>
      <w:r>
        <w:rPr>
          <w:rFonts w:ascii="Arial" w:hAnsi="Arial" w:cs="Arial"/>
          <w:b/>
          <w:color w:val="0000FF"/>
          <w:sz w:val="24"/>
        </w:rPr>
        <w:tab/>
      </w:r>
      <w:r>
        <w:rPr>
          <w:rFonts w:ascii="Arial" w:hAnsi="Arial" w:cs="Arial"/>
          <w:b/>
          <w:sz w:val="24"/>
        </w:rPr>
        <w:t>New WID on Introduction of the Satellite Ku Band</w:t>
      </w:r>
    </w:p>
    <w:p w14:paraId="13A84CD6"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3A9859BA" w14:textId="77777777" w:rsidR="00094632" w:rsidRDefault="00094632" w:rsidP="00094632">
      <w:pPr>
        <w:rPr>
          <w:rFonts w:ascii="Arial" w:hAnsi="Arial" w:cs="Arial"/>
          <w:b/>
        </w:rPr>
      </w:pPr>
      <w:r>
        <w:rPr>
          <w:rFonts w:ascii="Arial" w:hAnsi="Arial" w:cs="Arial"/>
          <w:b/>
        </w:rPr>
        <w:t xml:space="preserve">Abstract: </w:t>
      </w:r>
    </w:p>
    <w:p w14:paraId="01B6FFF4" w14:textId="77777777" w:rsidR="00094632" w:rsidRDefault="00094632" w:rsidP="00094632">
      <w:r>
        <w:t>compare RP-231017</w:t>
      </w:r>
    </w:p>
    <w:p w14:paraId="6485DC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RP-232597</w:t>
      </w:r>
      <w:r>
        <w:rPr>
          <w:color w:val="993300"/>
          <w:u w:val="single"/>
        </w:rPr>
        <w:t>.</w:t>
      </w:r>
    </w:p>
    <w:p w14:paraId="7E738D6B" w14:textId="77777777" w:rsidR="00094632" w:rsidRDefault="00094632" w:rsidP="00094632">
      <w:pPr>
        <w:rPr>
          <w:rFonts w:ascii="Arial" w:hAnsi="Arial" w:cs="Arial"/>
          <w:b/>
          <w:sz w:val="24"/>
        </w:rPr>
      </w:pPr>
      <w:r>
        <w:rPr>
          <w:rFonts w:ascii="Arial" w:hAnsi="Arial" w:cs="Arial"/>
          <w:b/>
          <w:color w:val="0000FF"/>
          <w:sz w:val="24"/>
        </w:rPr>
        <w:t>RP-232597</w:t>
      </w:r>
      <w:r>
        <w:rPr>
          <w:rFonts w:ascii="Arial" w:hAnsi="Arial" w:cs="Arial"/>
          <w:b/>
          <w:color w:val="0000FF"/>
          <w:sz w:val="24"/>
        </w:rPr>
        <w:tab/>
      </w:r>
      <w:r>
        <w:rPr>
          <w:rFonts w:ascii="Arial" w:hAnsi="Arial" w:cs="Arial"/>
          <w:b/>
          <w:sz w:val="24"/>
        </w:rPr>
        <w:t>New WID on Introduction of the Satellite Ku Band</w:t>
      </w:r>
    </w:p>
    <w:p w14:paraId="32052B85"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0B636BA8" w14:textId="77777777" w:rsidR="00094632" w:rsidRDefault="00094632" w:rsidP="00094632">
      <w:pPr>
        <w:rPr>
          <w:color w:val="808080"/>
        </w:rPr>
      </w:pPr>
      <w:r>
        <w:rPr>
          <w:color w:val="808080"/>
        </w:rPr>
        <w:t>(Replaces RP-231887)</w:t>
      </w:r>
    </w:p>
    <w:p w14:paraId="0025B373" w14:textId="77777777" w:rsidR="00094632" w:rsidRDefault="00094632" w:rsidP="00094632">
      <w:pPr>
        <w:rPr>
          <w:rFonts w:ascii="Arial" w:hAnsi="Arial" w:cs="Arial"/>
          <w:b/>
        </w:rPr>
      </w:pPr>
      <w:r>
        <w:rPr>
          <w:rFonts w:ascii="Arial" w:hAnsi="Arial" w:cs="Arial"/>
          <w:b/>
        </w:rPr>
        <w:t xml:space="preserve">Discussion: </w:t>
      </w:r>
    </w:p>
    <w:p w14:paraId="4161E4B8" w14:textId="77777777" w:rsidR="00094632" w:rsidRDefault="00094632" w:rsidP="00094632">
      <w:r>
        <w:t>MCC: This is a REL-19 and not a REL-18 WI</w:t>
      </w:r>
    </w:p>
    <w:p w14:paraId="63904B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AF26E2" w14:textId="77777777" w:rsidR="00094632" w:rsidRDefault="00094632" w:rsidP="00094632">
      <w:pPr>
        <w:rPr>
          <w:rFonts w:ascii="Arial" w:hAnsi="Arial" w:cs="Arial"/>
          <w:b/>
          <w:sz w:val="24"/>
        </w:rPr>
      </w:pPr>
      <w:r>
        <w:rPr>
          <w:rFonts w:ascii="Arial" w:hAnsi="Arial" w:cs="Arial"/>
          <w:b/>
          <w:color w:val="0000FF"/>
          <w:sz w:val="24"/>
        </w:rPr>
        <w:t>RP-232270</w:t>
      </w:r>
      <w:r>
        <w:rPr>
          <w:rFonts w:ascii="Arial" w:hAnsi="Arial" w:cs="Arial"/>
          <w:b/>
          <w:color w:val="0000FF"/>
          <w:sz w:val="24"/>
        </w:rPr>
        <w:tab/>
      </w:r>
      <w:r>
        <w:rPr>
          <w:rFonts w:ascii="Arial" w:hAnsi="Arial" w:cs="Arial"/>
          <w:b/>
          <w:sz w:val="24"/>
        </w:rPr>
        <w:t>New WID: NR power class 2 RedCap (Reduced Capability) UE in FR1</w:t>
      </w:r>
    </w:p>
    <w:p w14:paraId="27736A98"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11CD0F6E" w14:textId="77777777" w:rsidR="00094632" w:rsidRDefault="00094632" w:rsidP="00094632">
      <w:pPr>
        <w:rPr>
          <w:rFonts w:ascii="Arial" w:hAnsi="Arial" w:cs="Arial"/>
          <w:b/>
        </w:rPr>
      </w:pPr>
      <w:r>
        <w:rPr>
          <w:rFonts w:ascii="Arial" w:hAnsi="Arial" w:cs="Arial"/>
          <w:b/>
        </w:rPr>
        <w:t xml:space="preserve">Abstract: </w:t>
      </w:r>
    </w:p>
    <w:p w14:paraId="02D5AA02" w14:textId="77777777" w:rsidR="00094632" w:rsidRDefault="00094632" w:rsidP="00094632">
      <w:r>
        <w:t>In RAN #99, the following RAN task was assigned to RAN4:</w:t>
      </w:r>
    </w:p>
    <w:p w14:paraId="59E7C74C" w14:textId="77777777" w:rsidR="00094632" w:rsidRDefault="00094632" w:rsidP="00094632">
      <w:r>
        <w:t>• To study how to enable HPUE including PC2 for RedCap in the band agnostic way</w:t>
      </w:r>
    </w:p>
    <w:p w14:paraId="2BD58DC6" w14:textId="77777777" w:rsidR="00094632" w:rsidRDefault="00094632" w:rsidP="00094632">
      <w:r>
        <w:t>• To study the applicable form factor, e.g., sensor, camera</w:t>
      </w:r>
    </w:p>
    <w:p w14:paraId="3AACA345" w14:textId="77777777" w:rsidR="00094632" w:rsidRDefault="00094632" w:rsidP="00094632"/>
    <w:p w14:paraId="0C006CB4" w14:textId="77777777" w:rsidR="00094632" w:rsidRDefault="00094632" w:rsidP="00094632">
      <w:r>
        <w:t>RAN4 discussed the RAN task in RAN4 #106-bis-e, RAN4 #107</w:t>
      </w:r>
    </w:p>
    <w:p w14:paraId="0756F8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8EE309" w14:textId="77777777" w:rsidR="00094632" w:rsidRDefault="00094632" w:rsidP="00094632">
      <w:pPr>
        <w:rPr>
          <w:rFonts w:ascii="Arial" w:hAnsi="Arial" w:cs="Arial"/>
          <w:b/>
          <w:sz w:val="24"/>
        </w:rPr>
      </w:pPr>
      <w:r>
        <w:rPr>
          <w:rFonts w:ascii="Arial" w:hAnsi="Arial" w:cs="Arial"/>
          <w:b/>
          <w:color w:val="0000FF"/>
          <w:sz w:val="24"/>
        </w:rPr>
        <w:t>RP-232668</w:t>
      </w:r>
      <w:r>
        <w:rPr>
          <w:rFonts w:ascii="Arial" w:hAnsi="Arial" w:cs="Arial"/>
          <w:b/>
          <w:color w:val="0000FF"/>
          <w:sz w:val="24"/>
        </w:rPr>
        <w:tab/>
      </w:r>
      <w:r>
        <w:rPr>
          <w:rFonts w:ascii="Arial" w:hAnsi="Arial" w:cs="Arial"/>
          <w:b/>
          <w:sz w:val="24"/>
        </w:rPr>
        <w:t>Way forward on RAN4 new proposals in RAN#101</w:t>
      </w:r>
    </w:p>
    <w:p w14:paraId="3AA8901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FAD52B8" w14:textId="77777777" w:rsidR="00094632" w:rsidRDefault="00094632" w:rsidP="00094632">
      <w:pPr>
        <w:rPr>
          <w:rFonts w:ascii="Arial" w:hAnsi="Arial" w:cs="Arial"/>
          <w:b/>
        </w:rPr>
      </w:pPr>
      <w:r>
        <w:rPr>
          <w:rFonts w:ascii="Arial" w:hAnsi="Arial" w:cs="Arial"/>
          <w:b/>
        </w:rPr>
        <w:t xml:space="preserve">Abstract: </w:t>
      </w:r>
    </w:p>
    <w:p w14:paraId="674B40CC" w14:textId="77777777" w:rsidR="00094632" w:rsidRDefault="00094632" w:rsidP="00094632">
      <w:r>
        <w:t>considering:</w:t>
      </w:r>
    </w:p>
    <w:p w14:paraId="4D01B7F0" w14:textId="77777777" w:rsidR="00094632" w:rsidRDefault="00094632" w:rsidP="00094632">
      <w:r>
        <w:t>- new WIDs: RP-232660 (rev of RP-231571), RP-231633 (AI 10.1.5), RP-231767, RP-232597 (rev of RP-231887), RP-232270, RP-232464</w:t>
      </w:r>
    </w:p>
    <w:p w14:paraId="55FA4642" w14:textId="77777777" w:rsidR="00094632" w:rsidRDefault="00094632" w:rsidP="00094632">
      <w:r>
        <w:t>- revised WIDs: RP-231922 (AI 9.3.4.14), RP-231813 (AI 9.2.6), RP-232669 (AI 9.3.2.7)</w:t>
      </w:r>
    </w:p>
    <w:p w14:paraId="7D66242B" w14:textId="77777777" w:rsidR="00094632" w:rsidRDefault="00094632" w:rsidP="00094632">
      <w:pPr>
        <w:rPr>
          <w:rFonts w:ascii="Arial" w:hAnsi="Arial" w:cs="Arial"/>
          <w:b/>
        </w:rPr>
      </w:pPr>
      <w:r>
        <w:rPr>
          <w:rFonts w:ascii="Arial" w:hAnsi="Arial" w:cs="Arial"/>
          <w:b/>
        </w:rPr>
        <w:t xml:space="preserve">Discussion: </w:t>
      </w:r>
    </w:p>
    <w:p w14:paraId="52868FCA" w14:textId="77777777" w:rsidR="00094632" w:rsidRDefault="00094632" w:rsidP="00094632">
      <w:r>
        <w:t>RAN chair: it seems way forward is agreeable and we will see the corresponding Tdocs for new and revised WIDs individually</w:t>
      </w:r>
    </w:p>
    <w:p w14:paraId="0F4710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26A00" w14:textId="77777777" w:rsidR="00094632" w:rsidRDefault="00094632" w:rsidP="00094632">
      <w:pPr>
        <w:pStyle w:val="Heading3"/>
      </w:pPr>
      <w:bookmarkStart w:id="178" w:name="_Toc146566525"/>
      <w:bookmarkStart w:id="179" w:name="_Toc150626343"/>
      <w:r>
        <w:t>9.2</w:t>
      </w:r>
      <w:r>
        <w:tab/>
        <w:t>Open REL-18 NR or NR+LTE SIs</w:t>
      </w:r>
      <w:bookmarkEnd w:id="178"/>
      <w:bookmarkEnd w:id="179"/>
    </w:p>
    <w:p w14:paraId="72E95BB0" w14:textId="77777777" w:rsidR="00094632" w:rsidRDefault="00094632" w:rsidP="00094632">
      <w:pPr>
        <w:pStyle w:val="Heading4"/>
      </w:pPr>
      <w:bookmarkStart w:id="180" w:name="_Toc146566526"/>
      <w:bookmarkStart w:id="181" w:name="_Toc150626344"/>
      <w:r>
        <w:t>9.2.1</w:t>
      </w:r>
      <w:r>
        <w:tab/>
        <w:t>Feasibility Study on 6 GHz for LTE and NR in Licensed and Unlicensed Operations [RAN SI: FS_6GHz_LTE_NR]</w:t>
      </w:r>
      <w:bookmarkEnd w:id="180"/>
      <w:bookmarkEnd w:id="181"/>
    </w:p>
    <w:p w14:paraId="7D6F5908" w14:textId="77777777" w:rsidR="00094632" w:rsidRDefault="00094632" w:rsidP="00094632">
      <w:pPr>
        <w:rPr>
          <w:rFonts w:ascii="Arial" w:hAnsi="Arial" w:cs="Arial"/>
          <w:b/>
          <w:sz w:val="24"/>
        </w:rPr>
      </w:pPr>
      <w:r>
        <w:rPr>
          <w:rFonts w:ascii="Arial" w:hAnsi="Arial" w:cs="Arial"/>
          <w:b/>
          <w:color w:val="0000FF"/>
          <w:sz w:val="24"/>
        </w:rPr>
        <w:t>RP-231704</w:t>
      </w:r>
      <w:r>
        <w:rPr>
          <w:rFonts w:ascii="Arial" w:hAnsi="Arial" w:cs="Arial"/>
          <w:b/>
          <w:color w:val="0000FF"/>
          <w:sz w:val="24"/>
        </w:rPr>
        <w:tab/>
      </w:r>
      <w:r>
        <w:rPr>
          <w:rFonts w:ascii="Arial" w:hAnsi="Arial" w:cs="Arial"/>
          <w:b/>
          <w:sz w:val="24"/>
        </w:rPr>
        <w:t>TP to TR 37.890 capturing latest updates and fixing some editorial issues</w:t>
      </w:r>
    </w:p>
    <w:p w14:paraId="33B78FE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24185E79" w14:textId="77777777" w:rsidR="00094632" w:rsidRDefault="00094632" w:rsidP="00094632">
      <w:pPr>
        <w:rPr>
          <w:rFonts w:ascii="Arial" w:hAnsi="Arial" w:cs="Arial"/>
          <w:b/>
        </w:rPr>
      </w:pPr>
      <w:r>
        <w:rPr>
          <w:rFonts w:ascii="Arial" w:hAnsi="Arial" w:cs="Arial"/>
          <w:b/>
        </w:rPr>
        <w:t xml:space="preserve">Abstract: </w:t>
      </w:r>
    </w:p>
    <w:p w14:paraId="55ECFB5B" w14:textId="77777777" w:rsidR="00094632" w:rsidRDefault="00094632" w:rsidP="00094632">
      <w:r>
        <w:lastRenderedPageBreak/>
        <w:t>This contribution gives the latest information from on going activities on frequency range 5.925-7.125GHz within the regulatory organisations  and propose to capture them in the TR 37.890. Some editorial issues are also fixed</w:t>
      </w:r>
    </w:p>
    <w:p w14:paraId="7F73C3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RP-232655</w:t>
      </w:r>
      <w:r>
        <w:rPr>
          <w:color w:val="993300"/>
          <w:u w:val="single"/>
        </w:rPr>
        <w:t>.</w:t>
      </w:r>
    </w:p>
    <w:p w14:paraId="17118023" w14:textId="77777777" w:rsidR="00094632" w:rsidRDefault="00094632" w:rsidP="00094632">
      <w:pPr>
        <w:rPr>
          <w:rFonts w:ascii="Arial" w:hAnsi="Arial" w:cs="Arial"/>
          <w:b/>
          <w:sz w:val="24"/>
        </w:rPr>
      </w:pPr>
      <w:r>
        <w:rPr>
          <w:rFonts w:ascii="Arial" w:hAnsi="Arial" w:cs="Arial"/>
          <w:b/>
          <w:color w:val="0000FF"/>
          <w:sz w:val="24"/>
        </w:rPr>
        <w:t>RP-232655</w:t>
      </w:r>
      <w:r>
        <w:rPr>
          <w:rFonts w:ascii="Arial" w:hAnsi="Arial" w:cs="Arial"/>
          <w:b/>
          <w:color w:val="0000FF"/>
          <w:sz w:val="24"/>
        </w:rPr>
        <w:tab/>
      </w:r>
      <w:r>
        <w:rPr>
          <w:rFonts w:ascii="Arial" w:hAnsi="Arial" w:cs="Arial"/>
          <w:b/>
          <w:sz w:val="24"/>
        </w:rPr>
        <w:t>TP to TR 37.890 capturing latest updates and fixing some editorial issues</w:t>
      </w:r>
    </w:p>
    <w:p w14:paraId="156D8C91"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 Apple, Huawei</w:t>
      </w:r>
    </w:p>
    <w:p w14:paraId="26B665F4" w14:textId="77777777" w:rsidR="00094632" w:rsidRDefault="00094632" w:rsidP="00094632">
      <w:pPr>
        <w:rPr>
          <w:color w:val="808080"/>
        </w:rPr>
      </w:pPr>
      <w:r>
        <w:rPr>
          <w:color w:val="808080"/>
        </w:rPr>
        <w:t>(Replaces RP-231704)</w:t>
      </w:r>
    </w:p>
    <w:p w14:paraId="3E71FB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805EF" w14:textId="77777777" w:rsidR="00094632" w:rsidRDefault="00094632" w:rsidP="00094632">
      <w:pPr>
        <w:rPr>
          <w:rFonts w:ascii="Arial" w:hAnsi="Arial" w:cs="Arial"/>
          <w:b/>
          <w:sz w:val="24"/>
        </w:rPr>
      </w:pPr>
      <w:r>
        <w:rPr>
          <w:rFonts w:ascii="Arial" w:hAnsi="Arial" w:cs="Arial"/>
          <w:b/>
          <w:color w:val="0000FF"/>
          <w:sz w:val="24"/>
        </w:rPr>
        <w:t>RP-231966</w:t>
      </w:r>
      <w:r>
        <w:rPr>
          <w:rFonts w:ascii="Arial" w:hAnsi="Arial" w:cs="Arial"/>
          <w:b/>
          <w:color w:val="0000FF"/>
          <w:sz w:val="24"/>
        </w:rPr>
        <w:tab/>
      </w:r>
      <w:r>
        <w:rPr>
          <w:rFonts w:ascii="Arial" w:hAnsi="Arial" w:cs="Arial"/>
          <w:b/>
          <w:sz w:val="24"/>
        </w:rPr>
        <w:t>Regulatory update for the 6GHz frequency range</w:t>
      </w:r>
    </w:p>
    <w:p w14:paraId="3B68619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Apple</w:t>
      </w:r>
    </w:p>
    <w:p w14:paraId="2E74A770" w14:textId="77777777" w:rsidR="00094632" w:rsidRDefault="00094632" w:rsidP="00094632">
      <w:pPr>
        <w:rPr>
          <w:rFonts w:ascii="Arial" w:hAnsi="Arial" w:cs="Arial"/>
          <w:b/>
        </w:rPr>
      </w:pPr>
      <w:r>
        <w:rPr>
          <w:rFonts w:ascii="Arial" w:hAnsi="Arial" w:cs="Arial"/>
          <w:b/>
        </w:rPr>
        <w:t xml:space="preserve">Discussion: </w:t>
      </w:r>
    </w:p>
    <w:p w14:paraId="4C483566" w14:textId="77777777" w:rsidR="00094632" w:rsidRDefault="00094632" w:rsidP="00094632">
      <w:r>
        <w:t>conclusion: merged into RP-232655</w:t>
      </w:r>
    </w:p>
    <w:p w14:paraId="09356F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DE613" w14:textId="77777777" w:rsidR="00094632" w:rsidRDefault="00094632" w:rsidP="00094632">
      <w:pPr>
        <w:rPr>
          <w:rFonts w:ascii="Arial" w:hAnsi="Arial" w:cs="Arial"/>
          <w:b/>
          <w:sz w:val="24"/>
        </w:rPr>
      </w:pPr>
      <w:r>
        <w:rPr>
          <w:rFonts w:ascii="Arial" w:hAnsi="Arial" w:cs="Arial"/>
          <w:b/>
          <w:color w:val="0000FF"/>
          <w:sz w:val="24"/>
        </w:rPr>
        <w:t>RP-232382</w:t>
      </w:r>
      <w:r>
        <w:rPr>
          <w:rFonts w:ascii="Arial" w:hAnsi="Arial" w:cs="Arial"/>
          <w:b/>
          <w:color w:val="0000FF"/>
          <w:sz w:val="24"/>
        </w:rPr>
        <w:tab/>
      </w:r>
      <w:r>
        <w:rPr>
          <w:rFonts w:ascii="Arial" w:hAnsi="Arial" w:cs="Arial"/>
          <w:b/>
          <w:sz w:val="24"/>
        </w:rPr>
        <w:t>Regulatory update for the upper 6GHz frequency range in China</w:t>
      </w:r>
    </w:p>
    <w:p w14:paraId="647055F2"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Huawei, HiSilicon, CAICT</w:t>
      </w:r>
    </w:p>
    <w:p w14:paraId="449E0619" w14:textId="77777777" w:rsidR="00094632" w:rsidRDefault="00094632" w:rsidP="00094632">
      <w:pPr>
        <w:rPr>
          <w:rFonts w:ascii="Arial" w:hAnsi="Arial" w:cs="Arial"/>
          <w:b/>
        </w:rPr>
      </w:pPr>
      <w:r>
        <w:rPr>
          <w:rFonts w:ascii="Arial" w:hAnsi="Arial" w:cs="Arial"/>
          <w:b/>
        </w:rPr>
        <w:t xml:space="preserve">Discussion: </w:t>
      </w:r>
    </w:p>
    <w:p w14:paraId="7D5CB71C" w14:textId="77777777" w:rsidR="00094632" w:rsidRDefault="00094632" w:rsidP="00094632">
      <w:r>
        <w:t>conclusion: merged into RP-232655</w:t>
      </w:r>
    </w:p>
    <w:p w14:paraId="68E998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93B150" w14:textId="77777777" w:rsidR="00094632" w:rsidRDefault="00094632" w:rsidP="00094632">
      <w:pPr>
        <w:rPr>
          <w:rFonts w:ascii="Arial" w:hAnsi="Arial" w:cs="Arial"/>
          <w:b/>
          <w:sz w:val="24"/>
        </w:rPr>
      </w:pPr>
      <w:r>
        <w:rPr>
          <w:rFonts w:ascii="Arial" w:hAnsi="Arial" w:cs="Arial"/>
          <w:b/>
          <w:color w:val="0000FF"/>
          <w:sz w:val="24"/>
        </w:rPr>
        <w:t>RP-231703</w:t>
      </w:r>
      <w:r>
        <w:rPr>
          <w:rFonts w:ascii="Arial" w:hAnsi="Arial" w:cs="Arial"/>
          <w:b/>
          <w:color w:val="0000FF"/>
          <w:sz w:val="24"/>
        </w:rPr>
        <w:tab/>
      </w:r>
      <w:r>
        <w:rPr>
          <w:rFonts w:ascii="Arial" w:hAnsi="Arial" w:cs="Arial"/>
          <w:b/>
          <w:sz w:val="24"/>
        </w:rPr>
        <w:t>TR 37.890 v0.21.0 on Feasibility Study on 6 GHz for LTE and NR in Licensed and Unlicensed Operations</w:t>
      </w:r>
    </w:p>
    <w:p w14:paraId="1106434D"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38509067" w14:textId="77777777" w:rsidR="00094632" w:rsidRDefault="00094632" w:rsidP="00094632">
      <w:pPr>
        <w:rPr>
          <w:rFonts w:ascii="Arial" w:hAnsi="Arial" w:cs="Arial"/>
          <w:b/>
        </w:rPr>
      </w:pPr>
      <w:r>
        <w:rPr>
          <w:rFonts w:ascii="Arial" w:hAnsi="Arial" w:cs="Arial"/>
          <w:b/>
        </w:rPr>
        <w:t xml:space="preserve">Abstract: </w:t>
      </w:r>
    </w:p>
    <w:p w14:paraId="05C09870" w14:textId="77777777" w:rsidR="00094632" w:rsidRDefault="00094632" w:rsidP="00094632">
      <w:r>
        <w:t>RAN TR provided for agreement; updated TR based on approved TPs for this meeting</w:t>
      </w:r>
    </w:p>
    <w:p w14:paraId="48A4AC1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A0EE5" w14:textId="77777777" w:rsidR="00094632" w:rsidRDefault="00094632" w:rsidP="00094632">
      <w:pPr>
        <w:rPr>
          <w:rFonts w:ascii="Arial" w:hAnsi="Arial" w:cs="Arial"/>
          <w:b/>
          <w:sz w:val="24"/>
        </w:rPr>
      </w:pPr>
      <w:r>
        <w:rPr>
          <w:rFonts w:ascii="Arial" w:hAnsi="Arial" w:cs="Arial"/>
          <w:b/>
          <w:color w:val="0000FF"/>
          <w:sz w:val="24"/>
        </w:rPr>
        <w:t>RP-231702</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FCA57A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091BA9A" w14:textId="77777777" w:rsidR="00094632" w:rsidRDefault="00094632" w:rsidP="00094632">
      <w:pPr>
        <w:rPr>
          <w:rFonts w:ascii="Arial" w:hAnsi="Arial" w:cs="Arial"/>
          <w:b/>
        </w:rPr>
      </w:pPr>
      <w:r>
        <w:rPr>
          <w:rFonts w:ascii="Arial" w:hAnsi="Arial" w:cs="Arial"/>
          <w:b/>
        </w:rPr>
        <w:t xml:space="preserve">Abstract: </w:t>
      </w:r>
    </w:p>
    <w:p w14:paraId="71B04F01" w14:textId="77777777" w:rsidR="00094632" w:rsidRDefault="00094632" w:rsidP="00094632">
      <w:r>
        <w:t>RAN led SI</w:t>
      </w:r>
    </w:p>
    <w:p w14:paraId="13D3C7E3" w14:textId="77777777" w:rsidR="00094632" w:rsidRDefault="00094632" w:rsidP="00094632">
      <w:pPr>
        <w:rPr>
          <w:rFonts w:ascii="Arial" w:hAnsi="Arial" w:cs="Arial"/>
          <w:b/>
        </w:rPr>
      </w:pPr>
      <w:r>
        <w:rPr>
          <w:rFonts w:ascii="Arial" w:hAnsi="Arial" w:cs="Arial"/>
          <w:b/>
        </w:rPr>
        <w:t xml:space="preserve">Discussion: </w:t>
      </w:r>
    </w:p>
    <w:p w14:paraId="3EA80B7C" w14:textId="77777777" w:rsidR="00094632" w:rsidRDefault="00094632" w:rsidP="00094632">
      <w:r>
        <w:t>conclusion: 98%, Dec.23</w:t>
      </w:r>
    </w:p>
    <w:p w14:paraId="4FCD5A7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4F0A3" w14:textId="77777777" w:rsidR="00094632" w:rsidRDefault="00094632" w:rsidP="00094632">
      <w:pPr>
        <w:pStyle w:val="Heading4"/>
      </w:pPr>
      <w:bookmarkStart w:id="182" w:name="_Toc146566527"/>
      <w:bookmarkStart w:id="183" w:name="_Toc150626345"/>
      <w:r>
        <w:t>9.2.2</w:t>
      </w:r>
      <w:r>
        <w:tab/>
        <w:t>Study on Ambient IoT in RAN [RAN SI: FS_Ambient_IoT_RAN]</w:t>
      </w:r>
      <w:bookmarkEnd w:id="182"/>
      <w:bookmarkEnd w:id="183"/>
    </w:p>
    <w:p w14:paraId="0260496D" w14:textId="77777777" w:rsidR="00094632" w:rsidRDefault="00094632" w:rsidP="00094632">
      <w:pPr>
        <w:rPr>
          <w:rFonts w:ascii="Arial" w:hAnsi="Arial" w:cs="Arial"/>
          <w:b/>
          <w:sz w:val="24"/>
        </w:rPr>
      </w:pPr>
      <w:r>
        <w:rPr>
          <w:rFonts w:ascii="Arial" w:hAnsi="Arial" w:cs="Arial"/>
          <w:b/>
          <w:color w:val="0000FF"/>
          <w:sz w:val="24"/>
        </w:rPr>
        <w:t>RP-231559</w:t>
      </w:r>
      <w:r>
        <w:rPr>
          <w:rFonts w:ascii="Arial" w:hAnsi="Arial" w:cs="Arial"/>
          <w:b/>
          <w:color w:val="0000FF"/>
          <w:sz w:val="24"/>
        </w:rPr>
        <w:tab/>
      </w:r>
      <w:r>
        <w:rPr>
          <w:rFonts w:ascii="Arial" w:hAnsi="Arial" w:cs="Arial"/>
          <w:b/>
          <w:sz w:val="24"/>
        </w:rPr>
        <w:t>Views on Ambient IOT</w:t>
      </w:r>
    </w:p>
    <w:p w14:paraId="42ED948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F6775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1CA65" w14:textId="77777777" w:rsidR="00094632" w:rsidRDefault="00094632" w:rsidP="00094632">
      <w:pPr>
        <w:rPr>
          <w:rFonts w:ascii="Arial" w:hAnsi="Arial" w:cs="Arial"/>
          <w:b/>
          <w:sz w:val="24"/>
        </w:rPr>
      </w:pPr>
      <w:r>
        <w:rPr>
          <w:rFonts w:ascii="Arial" w:hAnsi="Arial" w:cs="Arial"/>
          <w:b/>
          <w:color w:val="0000FF"/>
          <w:sz w:val="24"/>
        </w:rPr>
        <w:t>RP-231598</w:t>
      </w:r>
      <w:r>
        <w:rPr>
          <w:rFonts w:ascii="Arial" w:hAnsi="Arial" w:cs="Arial"/>
          <w:b/>
          <w:color w:val="0000FF"/>
          <w:sz w:val="24"/>
        </w:rPr>
        <w:tab/>
      </w:r>
      <w:r>
        <w:rPr>
          <w:rFonts w:ascii="Arial" w:hAnsi="Arial" w:cs="Arial"/>
          <w:b/>
          <w:sz w:val="24"/>
        </w:rPr>
        <w:t>9.2.2 Study on Ambient IoT in RAN</w:t>
      </w:r>
    </w:p>
    <w:p w14:paraId="588E43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Semtech (Sierra Wireless)</w:t>
      </w:r>
    </w:p>
    <w:p w14:paraId="64C847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718CB" w14:textId="77777777" w:rsidR="00094632" w:rsidRDefault="00094632" w:rsidP="00094632">
      <w:pPr>
        <w:rPr>
          <w:rFonts w:ascii="Arial" w:hAnsi="Arial" w:cs="Arial"/>
          <w:b/>
          <w:sz w:val="24"/>
        </w:rPr>
      </w:pPr>
      <w:r>
        <w:rPr>
          <w:rFonts w:ascii="Arial" w:hAnsi="Arial" w:cs="Arial"/>
          <w:b/>
          <w:color w:val="0000FF"/>
          <w:sz w:val="24"/>
        </w:rPr>
        <w:t>RP-231627</w:t>
      </w:r>
      <w:r>
        <w:rPr>
          <w:rFonts w:ascii="Arial" w:hAnsi="Arial" w:cs="Arial"/>
          <w:b/>
          <w:color w:val="0000FF"/>
          <w:sz w:val="24"/>
        </w:rPr>
        <w:tab/>
      </w:r>
      <w:r>
        <w:rPr>
          <w:rFonts w:ascii="Arial" w:hAnsi="Arial" w:cs="Arial"/>
          <w:b/>
          <w:sz w:val="24"/>
        </w:rPr>
        <w:t>Input to Study on Ambient IoT in RAN</w:t>
      </w:r>
    </w:p>
    <w:p w14:paraId="782F2B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AB05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8838" w14:textId="77777777" w:rsidR="00094632" w:rsidRDefault="00094632" w:rsidP="00094632">
      <w:pPr>
        <w:rPr>
          <w:rFonts w:ascii="Arial" w:hAnsi="Arial" w:cs="Arial"/>
          <w:b/>
          <w:sz w:val="24"/>
        </w:rPr>
      </w:pPr>
      <w:r>
        <w:rPr>
          <w:rFonts w:ascii="Arial" w:hAnsi="Arial" w:cs="Arial"/>
          <w:b/>
          <w:color w:val="0000FF"/>
          <w:sz w:val="24"/>
        </w:rPr>
        <w:t>RP-231752</w:t>
      </w:r>
      <w:r>
        <w:rPr>
          <w:rFonts w:ascii="Arial" w:hAnsi="Arial" w:cs="Arial"/>
          <w:b/>
          <w:color w:val="0000FF"/>
          <w:sz w:val="24"/>
        </w:rPr>
        <w:tab/>
      </w:r>
      <w:r>
        <w:rPr>
          <w:rFonts w:ascii="Arial" w:hAnsi="Arial" w:cs="Arial"/>
          <w:b/>
          <w:sz w:val="24"/>
        </w:rPr>
        <w:t>Views and consideration on Ambient IoT</w:t>
      </w:r>
    </w:p>
    <w:p w14:paraId="38BBBFE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D1E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95B05" w14:textId="77777777" w:rsidR="00094632" w:rsidRDefault="00094632" w:rsidP="00094632">
      <w:pPr>
        <w:rPr>
          <w:rFonts w:ascii="Arial" w:hAnsi="Arial" w:cs="Arial"/>
          <w:b/>
          <w:sz w:val="24"/>
        </w:rPr>
      </w:pPr>
      <w:r>
        <w:rPr>
          <w:rFonts w:ascii="Arial" w:hAnsi="Arial" w:cs="Arial"/>
          <w:b/>
          <w:color w:val="0000FF"/>
          <w:sz w:val="24"/>
        </w:rPr>
        <w:t>RP-231848</w:t>
      </w:r>
      <w:r>
        <w:rPr>
          <w:rFonts w:ascii="Arial" w:hAnsi="Arial" w:cs="Arial"/>
          <w:b/>
          <w:color w:val="0000FF"/>
          <w:sz w:val="24"/>
        </w:rPr>
        <w:tab/>
      </w:r>
      <w:r>
        <w:rPr>
          <w:rFonts w:ascii="Arial" w:hAnsi="Arial" w:cs="Arial"/>
          <w:b/>
          <w:sz w:val="24"/>
        </w:rPr>
        <w:t>Further consideration on ambient IoT for RAN</w:t>
      </w:r>
    </w:p>
    <w:p w14:paraId="00357B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DD140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A62B" w14:textId="77777777" w:rsidR="00094632" w:rsidRDefault="00094632" w:rsidP="00094632">
      <w:pPr>
        <w:rPr>
          <w:rFonts w:ascii="Arial" w:hAnsi="Arial" w:cs="Arial"/>
          <w:b/>
          <w:sz w:val="24"/>
        </w:rPr>
      </w:pPr>
      <w:r>
        <w:rPr>
          <w:rFonts w:ascii="Arial" w:hAnsi="Arial" w:cs="Arial"/>
          <w:b/>
          <w:color w:val="0000FF"/>
          <w:sz w:val="24"/>
        </w:rPr>
        <w:t>RP-231915</w:t>
      </w:r>
      <w:r>
        <w:rPr>
          <w:rFonts w:ascii="Arial" w:hAnsi="Arial" w:cs="Arial"/>
          <w:b/>
          <w:color w:val="0000FF"/>
          <w:sz w:val="24"/>
        </w:rPr>
        <w:tab/>
      </w:r>
      <w:r>
        <w:rPr>
          <w:rFonts w:ascii="Arial" w:hAnsi="Arial" w:cs="Arial"/>
          <w:b/>
          <w:sz w:val="24"/>
        </w:rPr>
        <w:t>Further discussion on Ambient IoT in RAN</w:t>
      </w:r>
    </w:p>
    <w:p w14:paraId="71317C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26F68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39991" w14:textId="77777777" w:rsidR="00094632" w:rsidRDefault="00094632" w:rsidP="00094632">
      <w:pPr>
        <w:rPr>
          <w:rFonts w:ascii="Arial" w:hAnsi="Arial" w:cs="Arial"/>
          <w:b/>
          <w:sz w:val="24"/>
        </w:rPr>
      </w:pPr>
      <w:r>
        <w:rPr>
          <w:rFonts w:ascii="Arial" w:hAnsi="Arial" w:cs="Arial"/>
          <w:b/>
          <w:color w:val="0000FF"/>
          <w:sz w:val="24"/>
        </w:rPr>
        <w:t>RP-232026</w:t>
      </w:r>
      <w:r>
        <w:rPr>
          <w:rFonts w:ascii="Arial" w:hAnsi="Arial" w:cs="Arial"/>
          <w:b/>
          <w:color w:val="0000FF"/>
          <w:sz w:val="24"/>
        </w:rPr>
        <w:tab/>
      </w:r>
      <w:r>
        <w:rPr>
          <w:rFonts w:ascii="Arial" w:hAnsi="Arial" w:cs="Arial"/>
          <w:b/>
          <w:sz w:val="24"/>
        </w:rPr>
        <w:t>Discussion on Ambient IoT</w:t>
      </w:r>
    </w:p>
    <w:p w14:paraId="40272B1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ACDB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4938" w14:textId="77777777" w:rsidR="00094632" w:rsidRDefault="00094632" w:rsidP="00094632">
      <w:pPr>
        <w:rPr>
          <w:rFonts w:ascii="Arial" w:hAnsi="Arial" w:cs="Arial"/>
          <w:b/>
          <w:sz w:val="24"/>
        </w:rPr>
      </w:pPr>
      <w:r>
        <w:rPr>
          <w:rFonts w:ascii="Arial" w:hAnsi="Arial" w:cs="Arial"/>
          <w:b/>
          <w:color w:val="0000FF"/>
          <w:sz w:val="24"/>
        </w:rPr>
        <w:t>RP-232088</w:t>
      </w:r>
      <w:r>
        <w:rPr>
          <w:rFonts w:ascii="Arial" w:hAnsi="Arial" w:cs="Arial"/>
          <w:b/>
          <w:color w:val="0000FF"/>
          <w:sz w:val="24"/>
        </w:rPr>
        <w:tab/>
      </w:r>
      <w:r>
        <w:rPr>
          <w:rFonts w:ascii="Arial" w:hAnsi="Arial" w:cs="Arial"/>
          <w:b/>
          <w:sz w:val="24"/>
        </w:rPr>
        <w:t>Discussion on study for ambient IoT</w:t>
      </w:r>
    </w:p>
    <w:p w14:paraId="5C6EBF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FB2FA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5D13F" w14:textId="77777777" w:rsidR="00094632" w:rsidRDefault="00094632" w:rsidP="00094632">
      <w:pPr>
        <w:rPr>
          <w:rFonts w:ascii="Arial" w:hAnsi="Arial" w:cs="Arial"/>
          <w:b/>
          <w:sz w:val="24"/>
        </w:rPr>
      </w:pPr>
      <w:r>
        <w:rPr>
          <w:rFonts w:ascii="Arial" w:hAnsi="Arial" w:cs="Arial"/>
          <w:b/>
          <w:color w:val="0000FF"/>
          <w:sz w:val="24"/>
        </w:rPr>
        <w:t>RP-232118</w:t>
      </w:r>
      <w:r>
        <w:rPr>
          <w:rFonts w:ascii="Arial" w:hAnsi="Arial" w:cs="Arial"/>
          <w:b/>
          <w:color w:val="0000FF"/>
          <w:sz w:val="24"/>
        </w:rPr>
        <w:tab/>
      </w:r>
      <w:r>
        <w:rPr>
          <w:rFonts w:ascii="Arial" w:hAnsi="Arial" w:cs="Arial"/>
          <w:b/>
          <w:sz w:val="24"/>
        </w:rPr>
        <w:t>Views on Ambient-IoT</w:t>
      </w:r>
    </w:p>
    <w:p w14:paraId="1BA919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13F809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61A32" w14:textId="77777777" w:rsidR="00094632" w:rsidRDefault="00094632" w:rsidP="00094632">
      <w:pPr>
        <w:rPr>
          <w:rFonts w:ascii="Arial" w:hAnsi="Arial" w:cs="Arial"/>
          <w:b/>
          <w:sz w:val="24"/>
        </w:rPr>
      </w:pPr>
      <w:r>
        <w:rPr>
          <w:rFonts w:ascii="Arial" w:hAnsi="Arial" w:cs="Arial"/>
          <w:b/>
          <w:color w:val="0000FF"/>
          <w:sz w:val="24"/>
        </w:rPr>
        <w:t>RP-232229</w:t>
      </w:r>
      <w:r>
        <w:rPr>
          <w:rFonts w:ascii="Arial" w:hAnsi="Arial" w:cs="Arial"/>
          <w:b/>
          <w:color w:val="0000FF"/>
          <w:sz w:val="24"/>
        </w:rPr>
        <w:tab/>
      </w:r>
      <w:r>
        <w:rPr>
          <w:rFonts w:ascii="Arial" w:hAnsi="Arial" w:cs="Arial"/>
          <w:b/>
          <w:sz w:val="24"/>
        </w:rPr>
        <w:t>Discussion on Rel-18 Ambient IoT SI</w:t>
      </w:r>
    </w:p>
    <w:p w14:paraId="0297C01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B1EB1C" w14:textId="77777777" w:rsidR="00094632" w:rsidRDefault="00094632" w:rsidP="00094632">
      <w:pPr>
        <w:rPr>
          <w:rFonts w:ascii="Arial" w:hAnsi="Arial" w:cs="Arial"/>
          <w:b/>
        </w:rPr>
      </w:pPr>
      <w:r>
        <w:rPr>
          <w:rFonts w:ascii="Arial" w:hAnsi="Arial" w:cs="Arial"/>
          <w:b/>
        </w:rPr>
        <w:t xml:space="preserve">Discussion: </w:t>
      </w:r>
    </w:p>
    <w:p w14:paraId="4E954B18" w14:textId="77777777" w:rsidR="00094632" w:rsidRDefault="00094632" w:rsidP="00094632">
      <w:r>
        <w:t>Qualcomm: common design: will not be possible, would be a heavy trade off/would be very sub-optimal</w:t>
      </w:r>
    </w:p>
    <w:p w14:paraId="506EB1DB" w14:textId="77777777" w:rsidR="00094632" w:rsidRDefault="00094632" w:rsidP="00094632">
      <w:r>
        <w:t>Apple: does not agree to option 1 is good for a WI but downselection is needed</w:t>
      </w:r>
    </w:p>
    <w:p w14:paraId="41AA0C1B" w14:textId="77777777" w:rsidR="00094632" w:rsidRDefault="00094632" w:rsidP="00094632">
      <w:r>
        <w:t>Mediatek: is more a REL-19 WI than a REL-18 SI discussion here</w:t>
      </w:r>
    </w:p>
    <w:p w14:paraId="339F30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CAC33" w14:textId="77777777" w:rsidR="00094632" w:rsidRDefault="00094632" w:rsidP="00094632">
      <w:pPr>
        <w:rPr>
          <w:rFonts w:ascii="Arial" w:hAnsi="Arial" w:cs="Arial"/>
          <w:b/>
          <w:sz w:val="24"/>
        </w:rPr>
      </w:pPr>
      <w:r>
        <w:rPr>
          <w:rFonts w:ascii="Arial" w:hAnsi="Arial" w:cs="Arial"/>
          <w:b/>
          <w:color w:val="0000FF"/>
          <w:sz w:val="24"/>
        </w:rPr>
        <w:t>RP-232266</w:t>
      </w:r>
      <w:r>
        <w:rPr>
          <w:rFonts w:ascii="Arial" w:hAnsi="Arial" w:cs="Arial"/>
          <w:b/>
          <w:color w:val="0000FF"/>
          <w:sz w:val="24"/>
        </w:rPr>
        <w:tab/>
      </w:r>
      <w:r>
        <w:rPr>
          <w:rFonts w:ascii="Arial" w:hAnsi="Arial" w:cs="Arial"/>
          <w:b/>
          <w:sz w:val="24"/>
        </w:rPr>
        <w:t>Discussion on Ambient IoT</w:t>
      </w:r>
    </w:p>
    <w:p w14:paraId="50072A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University of Electronic Science and Technology of China</w:t>
      </w:r>
    </w:p>
    <w:p w14:paraId="3E0666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76FB4" w14:textId="77777777" w:rsidR="00094632" w:rsidRDefault="00094632" w:rsidP="00094632">
      <w:pPr>
        <w:rPr>
          <w:rFonts w:ascii="Arial" w:hAnsi="Arial" w:cs="Arial"/>
          <w:b/>
          <w:sz w:val="24"/>
        </w:rPr>
      </w:pPr>
      <w:r>
        <w:rPr>
          <w:rFonts w:ascii="Arial" w:hAnsi="Arial" w:cs="Arial"/>
          <w:b/>
          <w:color w:val="0000FF"/>
          <w:sz w:val="24"/>
        </w:rPr>
        <w:t>RP-232572</w:t>
      </w:r>
      <w:r>
        <w:rPr>
          <w:rFonts w:ascii="Arial" w:hAnsi="Arial" w:cs="Arial"/>
          <w:b/>
          <w:color w:val="0000FF"/>
          <w:sz w:val="24"/>
        </w:rPr>
        <w:tab/>
      </w:r>
      <w:r>
        <w:rPr>
          <w:rFonts w:ascii="Arial" w:hAnsi="Arial" w:cs="Arial"/>
          <w:b/>
          <w:sz w:val="24"/>
        </w:rPr>
        <w:t>Discussion on Ambient IoT</w:t>
      </w:r>
    </w:p>
    <w:p w14:paraId="64D4FC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59EFFE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F8C5" w14:textId="77777777" w:rsidR="00094632" w:rsidRDefault="00094632" w:rsidP="00094632">
      <w:pPr>
        <w:rPr>
          <w:rFonts w:ascii="Arial" w:hAnsi="Arial" w:cs="Arial"/>
          <w:b/>
          <w:sz w:val="24"/>
        </w:rPr>
      </w:pPr>
      <w:r>
        <w:rPr>
          <w:rFonts w:ascii="Arial" w:hAnsi="Arial" w:cs="Arial"/>
          <w:b/>
          <w:color w:val="0000FF"/>
          <w:sz w:val="24"/>
        </w:rPr>
        <w:t>RP-231619</w:t>
      </w:r>
      <w:r>
        <w:rPr>
          <w:rFonts w:ascii="Arial" w:hAnsi="Arial" w:cs="Arial"/>
          <w:b/>
          <w:color w:val="0000FF"/>
          <w:sz w:val="24"/>
        </w:rPr>
        <w:tab/>
      </w:r>
      <w:r>
        <w:rPr>
          <w:rFonts w:ascii="Arial" w:hAnsi="Arial" w:cs="Arial"/>
          <w:b/>
          <w:sz w:val="24"/>
        </w:rPr>
        <w:t>Ambient IoT and required RAN functionalities</w:t>
      </w:r>
    </w:p>
    <w:p w14:paraId="77B082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49882F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0E389" w14:textId="77777777" w:rsidR="00094632" w:rsidRDefault="00094632" w:rsidP="00094632">
      <w:pPr>
        <w:rPr>
          <w:rFonts w:ascii="Arial" w:hAnsi="Arial" w:cs="Arial"/>
          <w:b/>
          <w:sz w:val="24"/>
        </w:rPr>
      </w:pPr>
      <w:r>
        <w:rPr>
          <w:rFonts w:ascii="Arial" w:hAnsi="Arial" w:cs="Arial"/>
          <w:b/>
          <w:color w:val="0000FF"/>
          <w:sz w:val="24"/>
        </w:rPr>
        <w:t>RP-231599</w:t>
      </w:r>
      <w:r>
        <w:rPr>
          <w:rFonts w:ascii="Arial" w:hAnsi="Arial" w:cs="Arial"/>
          <w:b/>
          <w:color w:val="0000FF"/>
          <w:sz w:val="24"/>
        </w:rPr>
        <w:tab/>
      </w:r>
      <w:r>
        <w:rPr>
          <w:rFonts w:ascii="Arial" w:hAnsi="Arial" w:cs="Arial"/>
          <w:b/>
          <w:sz w:val="24"/>
        </w:rPr>
        <w:t>Remaining details for RAN Ambient-IoT Study</w:t>
      </w:r>
    </w:p>
    <w:p w14:paraId="3975BE4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12B7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9BBC" w14:textId="77777777" w:rsidR="00094632" w:rsidRDefault="00094632" w:rsidP="00094632">
      <w:pPr>
        <w:rPr>
          <w:rFonts w:ascii="Arial" w:hAnsi="Arial" w:cs="Arial"/>
          <w:b/>
          <w:sz w:val="24"/>
        </w:rPr>
      </w:pPr>
      <w:r>
        <w:rPr>
          <w:rFonts w:ascii="Arial" w:hAnsi="Arial" w:cs="Arial"/>
          <w:b/>
          <w:color w:val="0000FF"/>
          <w:sz w:val="24"/>
        </w:rPr>
        <w:t>RP-231810</w:t>
      </w:r>
      <w:r>
        <w:rPr>
          <w:rFonts w:ascii="Arial" w:hAnsi="Arial" w:cs="Arial"/>
          <w:b/>
          <w:color w:val="0000FF"/>
          <w:sz w:val="24"/>
        </w:rPr>
        <w:tab/>
      </w:r>
      <w:r>
        <w:rPr>
          <w:rFonts w:ascii="Arial" w:hAnsi="Arial" w:cs="Arial"/>
          <w:b/>
          <w:sz w:val="24"/>
        </w:rPr>
        <w:t>Remaining issues on Ambient IoT SI</w:t>
      </w:r>
    </w:p>
    <w:p w14:paraId="59A65FA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F5F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7250D" w14:textId="77777777" w:rsidR="00094632" w:rsidRDefault="00094632" w:rsidP="00094632">
      <w:pPr>
        <w:rPr>
          <w:rFonts w:ascii="Arial" w:hAnsi="Arial" w:cs="Arial"/>
          <w:b/>
          <w:sz w:val="24"/>
        </w:rPr>
      </w:pPr>
      <w:r>
        <w:rPr>
          <w:rFonts w:ascii="Arial" w:hAnsi="Arial" w:cs="Arial"/>
          <w:b/>
          <w:color w:val="0000FF"/>
          <w:sz w:val="24"/>
        </w:rPr>
        <w:t>RP-231828</w:t>
      </w:r>
      <w:r>
        <w:rPr>
          <w:rFonts w:ascii="Arial" w:hAnsi="Arial" w:cs="Arial"/>
          <w:b/>
          <w:color w:val="0000FF"/>
          <w:sz w:val="24"/>
        </w:rPr>
        <w:tab/>
      </w:r>
      <w:r>
        <w:rPr>
          <w:rFonts w:ascii="Arial" w:hAnsi="Arial" w:cs="Arial"/>
          <w:b/>
          <w:sz w:val="24"/>
        </w:rPr>
        <w:t>Discussion of the NR system design in support of Ambient IoT</w:t>
      </w:r>
    </w:p>
    <w:p w14:paraId="268519A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36AC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5114F" w14:textId="77777777" w:rsidR="00094632" w:rsidRDefault="00094632" w:rsidP="00094632">
      <w:pPr>
        <w:rPr>
          <w:rFonts w:ascii="Arial" w:hAnsi="Arial" w:cs="Arial"/>
          <w:b/>
          <w:sz w:val="24"/>
        </w:rPr>
      </w:pPr>
      <w:r>
        <w:rPr>
          <w:rFonts w:ascii="Arial" w:hAnsi="Arial" w:cs="Arial"/>
          <w:b/>
          <w:color w:val="0000FF"/>
          <w:sz w:val="24"/>
        </w:rPr>
        <w:t>RP-232285</w:t>
      </w:r>
      <w:r>
        <w:rPr>
          <w:rFonts w:ascii="Arial" w:hAnsi="Arial" w:cs="Arial"/>
          <w:b/>
          <w:color w:val="0000FF"/>
          <w:sz w:val="24"/>
        </w:rPr>
        <w:tab/>
      </w:r>
      <w:r>
        <w:rPr>
          <w:rFonts w:ascii="Arial" w:hAnsi="Arial" w:cs="Arial"/>
          <w:b/>
          <w:sz w:val="24"/>
        </w:rPr>
        <w:t>Further discussion on RAN design targets of A-IoT</w:t>
      </w:r>
    </w:p>
    <w:p w14:paraId="00C5DE4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ED8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48322" w14:textId="77777777" w:rsidR="00094632" w:rsidRDefault="00094632" w:rsidP="00094632">
      <w:pPr>
        <w:rPr>
          <w:rFonts w:ascii="Arial" w:hAnsi="Arial" w:cs="Arial"/>
          <w:b/>
          <w:sz w:val="24"/>
        </w:rPr>
      </w:pPr>
      <w:r>
        <w:rPr>
          <w:rFonts w:ascii="Arial" w:hAnsi="Arial" w:cs="Arial"/>
          <w:b/>
          <w:color w:val="0000FF"/>
          <w:sz w:val="24"/>
        </w:rPr>
        <w:lastRenderedPageBreak/>
        <w:t>RP-232407</w:t>
      </w:r>
      <w:r>
        <w:rPr>
          <w:rFonts w:ascii="Arial" w:hAnsi="Arial" w:cs="Arial"/>
          <w:b/>
          <w:color w:val="0000FF"/>
          <w:sz w:val="24"/>
        </w:rPr>
        <w:tab/>
      </w:r>
      <w:r>
        <w:rPr>
          <w:rFonts w:ascii="Arial" w:hAnsi="Arial" w:cs="Arial"/>
          <w:b/>
          <w:sz w:val="24"/>
        </w:rPr>
        <w:t>Discussion on RAN design targets for Ambient IoT</w:t>
      </w:r>
    </w:p>
    <w:p w14:paraId="20D78CC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40E8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B4C19" w14:textId="77777777" w:rsidR="00094632" w:rsidRDefault="00094632" w:rsidP="00094632">
      <w:pPr>
        <w:rPr>
          <w:rFonts w:ascii="Arial" w:hAnsi="Arial" w:cs="Arial"/>
          <w:b/>
          <w:sz w:val="24"/>
        </w:rPr>
      </w:pPr>
      <w:r>
        <w:rPr>
          <w:rFonts w:ascii="Arial" w:hAnsi="Arial" w:cs="Arial"/>
          <w:b/>
          <w:color w:val="0000FF"/>
          <w:sz w:val="24"/>
        </w:rPr>
        <w:t>RP-232284</w:t>
      </w:r>
      <w:r>
        <w:rPr>
          <w:rFonts w:ascii="Arial" w:hAnsi="Arial" w:cs="Arial"/>
          <w:b/>
          <w:color w:val="0000FF"/>
          <w:sz w:val="24"/>
        </w:rPr>
        <w:tab/>
      </w:r>
      <w:r>
        <w:rPr>
          <w:rFonts w:ascii="Arial" w:hAnsi="Arial" w:cs="Arial"/>
          <w:b/>
          <w:sz w:val="24"/>
        </w:rPr>
        <w:t>Feasibility analysis on coverage of A-IoT</w:t>
      </w:r>
    </w:p>
    <w:p w14:paraId="5B433B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D4668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07EE0" w14:textId="77777777" w:rsidR="00094632" w:rsidRDefault="00094632" w:rsidP="00094632">
      <w:pPr>
        <w:rPr>
          <w:rFonts w:ascii="Arial" w:hAnsi="Arial" w:cs="Arial"/>
          <w:b/>
          <w:sz w:val="24"/>
        </w:rPr>
      </w:pPr>
      <w:r>
        <w:rPr>
          <w:rFonts w:ascii="Arial" w:hAnsi="Arial" w:cs="Arial"/>
          <w:b/>
          <w:color w:val="0000FF"/>
          <w:sz w:val="24"/>
        </w:rPr>
        <w:t>RP-232286</w:t>
      </w:r>
      <w:r>
        <w:rPr>
          <w:rFonts w:ascii="Arial" w:hAnsi="Arial" w:cs="Arial"/>
          <w:b/>
          <w:color w:val="0000FF"/>
          <w:sz w:val="24"/>
        </w:rPr>
        <w:tab/>
      </w:r>
      <w:r>
        <w:rPr>
          <w:rFonts w:ascii="Arial" w:hAnsi="Arial" w:cs="Arial"/>
          <w:b/>
          <w:sz w:val="24"/>
        </w:rPr>
        <w:t>Discussion on feasibility assessment and required functionalities of A-IoT</w:t>
      </w:r>
    </w:p>
    <w:p w14:paraId="66B0457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64F9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7A8A" w14:textId="77777777" w:rsidR="00094632" w:rsidRDefault="00094632" w:rsidP="00094632">
      <w:pPr>
        <w:rPr>
          <w:rFonts w:ascii="Arial" w:hAnsi="Arial" w:cs="Arial"/>
          <w:b/>
          <w:sz w:val="24"/>
        </w:rPr>
      </w:pPr>
      <w:r>
        <w:rPr>
          <w:rFonts w:ascii="Arial" w:hAnsi="Arial" w:cs="Arial"/>
          <w:b/>
          <w:color w:val="0000FF"/>
          <w:sz w:val="24"/>
        </w:rPr>
        <w:t>RP-232408</w:t>
      </w:r>
      <w:r>
        <w:rPr>
          <w:rFonts w:ascii="Arial" w:hAnsi="Arial" w:cs="Arial"/>
          <w:b/>
          <w:color w:val="0000FF"/>
          <w:sz w:val="24"/>
        </w:rPr>
        <w:tab/>
      </w:r>
      <w:r>
        <w:rPr>
          <w:rFonts w:ascii="Arial" w:hAnsi="Arial" w:cs="Arial"/>
          <w:b/>
          <w:sz w:val="24"/>
        </w:rPr>
        <w:t>Discussion on Feasibility assessment and required functionalities for Ambient IoT</w:t>
      </w:r>
    </w:p>
    <w:p w14:paraId="1CE2C06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FCC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79AA" w14:textId="77777777" w:rsidR="00094632" w:rsidRDefault="00094632" w:rsidP="00094632">
      <w:pPr>
        <w:rPr>
          <w:rFonts w:ascii="Arial" w:hAnsi="Arial" w:cs="Arial"/>
          <w:b/>
          <w:sz w:val="24"/>
        </w:rPr>
      </w:pPr>
      <w:r>
        <w:rPr>
          <w:rFonts w:ascii="Arial" w:hAnsi="Arial" w:cs="Arial"/>
          <w:b/>
          <w:color w:val="0000FF"/>
          <w:sz w:val="24"/>
        </w:rPr>
        <w:t>RP-231607</w:t>
      </w:r>
      <w:r>
        <w:rPr>
          <w:rFonts w:ascii="Arial" w:hAnsi="Arial" w:cs="Arial"/>
          <w:b/>
          <w:color w:val="0000FF"/>
          <w:sz w:val="24"/>
        </w:rPr>
        <w:tab/>
      </w:r>
      <w:r>
        <w:rPr>
          <w:rFonts w:ascii="Arial" w:hAnsi="Arial" w:cs="Arial"/>
          <w:b/>
          <w:sz w:val="24"/>
        </w:rPr>
        <w:t>Views on device categorization for Ambient IoT</w:t>
      </w:r>
    </w:p>
    <w:p w14:paraId="107A305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A9C9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7D6E" w14:textId="77777777" w:rsidR="00094632" w:rsidRDefault="00094632" w:rsidP="00094632">
      <w:pPr>
        <w:rPr>
          <w:rFonts w:ascii="Arial" w:hAnsi="Arial" w:cs="Arial"/>
          <w:b/>
          <w:sz w:val="24"/>
        </w:rPr>
      </w:pPr>
      <w:r>
        <w:rPr>
          <w:rFonts w:ascii="Arial" w:hAnsi="Arial" w:cs="Arial"/>
          <w:b/>
          <w:color w:val="0000FF"/>
          <w:sz w:val="24"/>
        </w:rPr>
        <w:t>RP-232406</w:t>
      </w:r>
      <w:r>
        <w:rPr>
          <w:rFonts w:ascii="Arial" w:hAnsi="Arial" w:cs="Arial"/>
          <w:b/>
          <w:color w:val="0000FF"/>
          <w:sz w:val="24"/>
        </w:rPr>
        <w:tab/>
      </w:r>
      <w:r>
        <w:rPr>
          <w:rFonts w:ascii="Arial" w:hAnsi="Arial" w:cs="Arial"/>
          <w:b/>
          <w:sz w:val="24"/>
        </w:rPr>
        <w:t>Discussion on Ambient IoT device characteristics</w:t>
      </w:r>
    </w:p>
    <w:p w14:paraId="06CDACE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6E8F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D8F6" w14:textId="77777777" w:rsidR="00094632" w:rsidRDefault="00094632" w:rsidP="00094632">
      <w:pPr>
        <w:rPr>
          <w:rFonts w:ascii="Arial" w:hAnsi="Arial" w:cs="Arial"/>
          <w:b/>
          <w:sz w:val="24"/>
        </w:rPr>
      </w:pPr>
      <w:r>
        <w:rPr>
          <w:rFonts w:ascii="Arial" w:hAnsi="Arial" w:cs="Arial"/>
          <w:b/>
          <w:color w:val="0000FF"/>
          <w:sz w:val="24"/>
        </w:rPr>
        <w:t>RP-231617</w:t>
      </w:r>
      <w:r>
        <w:rPr>
          <w:rFonts w:ascii="Arial" w:hAnsi="Arial" w:cs="Arial"/>
          <w:b/>
          <w:color w:val="0000FF"/>
          <w:sz w:val="24"/>
        </w:rPr>
        <w:tab/>
      </w:r>
      <w:r>
        <w:rPr>
          <w:rFonts w:ascii="Arial" w:hAnsi="Arial" w:cs="Arial"/>
          <w:b/>
          <w:sz w:val="24"/>
        </w:rPr>
        <w:t>Ambient IoT deployment feasibilities</w:t>
      </w:r>
    </w:p>
    <w:p w14:paraId="7FFA3D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3E087D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8E18" w14:textId="77777777" w:rsidR="00094632" w:rsidRDefault="00094632" w:rsidP="00094632">
      <w:pPr>
        <w:rPr>
          <w:rFonts w:ascii="Arial" w:hAnsi="Arial" w:cs="Arial"/>
          <w:b/>
          <w:sz w:val="24"/>
        </w:rPr>
      </w:pPr>
      <w:r>
        <w:rPr>
          <w:rFonts w:ascii="Arial" w:hAnsi="Arial" w:cs="Arial"/>
          <w:b/>
          <w:color w:val="0000FF"/>
          <w:sz w:val="24"/>
        </w:rPr>
        <w:t>RP-232405</w:t>
      </w:r>
      <w:r>
        <w:rPr>
          <w:rFonts w:ascii="Arial" w:hAnsi="Arial" w:cs="Arial"/>
          <w:b/>
          <w:color w:val="0000FF"/>
          <w:sz w:val="24"/>
        </w:rPr>
        <w:tab/>
      </w:r>
      <w:r>
        <w:rPr>
          <w:rFonts w:ascii="Arial" w:hAnsi="Arial" w:cs="Arial"/>
          <w:b/>
          <w:sz w:val="24"/>
        </w:rPr>
        <w:t>Discussion on Ambient IoT deployment scenarios</w:t>
      </w:r>
    </w:p>
    <w:p w14:paraId="035C1F1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2260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4593E" w14:textId="77777777" w:rsidR="00094632" w:rsidRDefault="00094632" w:rsidP="00094632">
      <w:pPr>
        <w:rPr>
          <w:rFonts w:ascii="Arial" w:hAnsi="Arial" w:cs="Arial"/>
          <w:b/>
          <w:sz w:val="24"/>
        </w:rPr>
      </w:pPr>
      <w:r>
        <w:rPr>
          <w:rFonts w:ascii="Arial" w:hAnsi="Arial" w:cs="Arial"/>
          <w:b/>
          <w:color w:val="0000FF"/>
          <w:sz w:val="24"/>
        </w:rPr>
        <w:t>RP-232439</w:t>
      </w:r>
      <w:r>
        <w:rPr>
          <w:rFonts w:ascii="Arial" w:hAnsi="Arial" w:cs="Arial"/>
          <w:b/>
          <w:color w:val="0000FF"/>
          <w:sz w:val="24"/>
        </w:rPr>
        <w:tab/>
      </w:r>
      <w:r>
        <w:rPr>
          <w:rFonts w:ascii="Arial" w:hAnsi="Arial" w:cs="Arial"/>
          <w:b/>
          <w:sz w:val="24"/>
        </w:rPr>
        <w:t>Views on Ambient IoT study in RAN - Deployment scenarios and Design targets</w:t>
      </w:r>
    </w:p>
    <w:p w14:paraId="70406B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2661C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7766" w14:textId="77777777" w:rsidR="00094632" w:rsidRDefault="00094632" w:rsidP="00094632">
      <w:pPr>
        <w:rPr>
          <w:rFonts w:ascii="Arial" w:hAnsi="Arial" w:cs="Arial"/>
          <w:b/>
          <w:sz w:val="24"/>
        </w:rPr>
      </w:pPr>
      <w:r>
        <w:rPr>
          <w:rFonts w:ascii="Arial" w:hAnsi="Arial" w:cs="Arial"/>
          <w:b/>
          <w:color w:val="0000FF"/>
          <w:sz w:val="24"/>
        </w:rPr>
        <w:lastRenderedPageBreak/>
        <w:t>RP-231618</w:t>
      </w:r>
      <w:r>
        <w:rPr>
          <w:rFonts w:ascii="Arial" w:hAnsi="Arial" w:cs="Arial"/>
          <w:b/>
          <w:color w:val="0000FF"/>
          <w:sz w:val="24"/>
        </w:rPr>
        <w:tab/>
      </w:r>
      <w:r>
        <w:rPr>
          <w:rFonts w:ascii="Arial" w:hAnsi="Arial" w:cs="Arial"/>
          <w:b/>
          <w:sz w:val="24"/>
        </w:rPr>
        <w:t>Ambient IoT positioning</w:t>
      </w:r>
    </w:p>
    <w:p w14:paraId="194467C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704E5A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F03F" w14:textId="77777777" w:rsidR="00094632" w:rsidRDefault="00094632" w:rsidP="00094632">
      <w:pPr>
        <w:rPr>
          <w:rFonts w:ascii="Arial" w:hAnsi="Arial" w:cs="Arial"/>
          <w:b/>
          <w:sz w:val="24"/>
        </w:rPr>
      </w:pPr>
      <w:r>
        <w:rPr>
          <w:rFonts w:ascii="Arial" w:hAnsi="Arial" w:cs="Arial"/>
          <w:b/>
          <w:color w:val="0000FF"/>
          <w:sz w:val="24"/>
        </w:rPr>
        <w:t>RP-232004</w:t>
      </w:r>
      <w:r>
        <w:rPr>
          <w:rFonts w:ascii="Arial" w:hAnsi="Arial" w:cs="Arial"/>
          <w:b/>
          <w:color w:val="0000FF"/>
          <w:sz w:val="24"/>
        </w:rPr>
        <w:tab/>
      </w:r>
      <w:r>
        <w:rPr>
          <w:rFonts w:ascii="Arial" w:hAnsi="Arial" w:cs="Arial"/>
          <w:b/>
          <w:sz w:val="24"/>
        </w:rPr>
        <w:t>Discussion on latency requirements for Ambient IoT use cases</w:t>
      </w:r>
    </w:p>
    <w:p w14:paraId="10F653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54FE063B" w14:textId="77777777" w:rsidR="00094632" w:rsidRDefault="00094632" w:rsidP="00094632">
      <w:pPr>
        <w:rPr>
          <w:rFonts w:ascii="Arial" w:hAnsi="Arial" w:cs="Arial"/>
          <w:b/>
        </w:rPr>
      </w:pPr>
      <w:r>
        <w:rPr>
          <w:rFonts w:ascii="Arial" w:hAnsi="Arial" w:cs="Arial"/>
          <w:b/>
        </w:rPr>
        <w:t xml:space="preserve">Abstract: </w:t>
      </w:r>
    </w:p>
    <w:p w14:paraId="3041F78D" w14:textId="77777777" w:rsidR="00094632" w:rsidRDefault="00094632" w:rsidP="00094632">
      <w:r>
        <w:t>This contribution proposes to set the target design for ambient IoT maximum allowed end-to-end latency shall be less than 100ms.</w:t>
      </w:r>
    </w:p>
    <w:p w14:paraId="6DC2A8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B8D68" w14:textId="77777777" w:rsidR="00094632" w:rsidRDefault="00094632" w:rsidP="00094632">
      <w:pPr>
        <w:rPr>
          <w:rFonts w:ascii="Arial" w:hAnsi="Arial" w:cs="Arial"/>
          <w:b/>
          <w:sz w:val="24"/>
        </w:rPr>
      </w:pPr>
      <w:r>
        <w:rPr>
          <w:rFonts w:ascii="Arial" w:hAnsi="Arial" w:cs="Arial"/>
          <w:b/>
          <w:color w:val="0000FF"/>
          <w:sz w:val="24"/>
        </w:rPr>
        <w:t>RP-232409</w:t>
      </w:r>
      <w:r>
        <w:rPr>
          <w:rFonts w:ascii="Arial" w:hAnsi="Arial" w:cs="Arial"/>
          <w:b/>
          <w:color w:val="0000FF"/>
          <w:sz w:val="24"/>
        </w:rPr>
        <w:tab/>
      </w:r>
      <w:r>
        <w:rPr>
          <w:rFonts w:ascii="Arial" w:hAnsi="Arial" w:cs="Arial"/>
          <w:b/>
          <w:sz w:val="24"/>
        </w:rPr>
        <w:t>pCR for TR 38.848 on Ambient IoT deployment scenarios</w:t>
      </w:r>
    </w:p>
    <w:p w14:paraId="392CC9BD"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06443446" w14:textId="77777777" w:rsidR="00094632" w:rsidRDefault="00094632" w:rsidP="00094632">
      <w:pPr>
        <w:rPr>
          <w:rFonts w:ascii="Arial" w:hAnsi="Arial" w:cs="Arial"/>
          <w:b/>
        </w:rPr>
      </w:pPr>
      <w:r>
        <w:rPr>
          <w:rFonts w:ascii="Arial" w:hAnsi="Arial" w:cs="Arial"/>
          <w:b/>
        </w:rPr>
        <w:t xml:space="preserve">Abstract: </w:t>
      </w:r>
    </w:p>
    <w:p w14:paraId="01962864" w14:textId="77777777" w:rsidR="00094632" w:rsidRDefault="00094632" w:rsidP="00094632">
      <w:r>
        <w:t>Will be submitted by rapporteur at start of RAN#101, based on companies' submissions, and then revised as needed</w:t>
      </w:r>
    </w:p>
    <w:p w14:paraId="789838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RP-232690</w:t>
      </w:r>
      <w:r>
        <w:rPr>
          <w:color w:val="993300"/>
          <w:u w:val="single"/>
        </w:rPr>
        <w:t>.</w:t>
      </w:r>
    </w:p>
    <w:p w14:paraId="02B5CA9C" w14:textId="77777777" w:rsidR="00094632" w:rsidRDefault="00094632" w:rsidP="00094632">
      <w:pPr>
        <w:rPr>
          <w:rFonts w:ascii="Arial" w:hAnsi="Arial" w:cs="Arial"/>
          <w:b/>
          <w:sz w:val="24"/>
        </w:rPr>
      </w:pPr>
      <w:r>
        <w:rPr>
          <w:rFonts w:ascii="Arial" w:hAnsi="Arial" w:cs="Arial"/>
          <w:b/>
          <w:color w:val="0000FF"/>
          <w:sz w:val="24"/>
        </w:rPr>
        <w:t>RP-232690</w:t>
      </w:r>
      <w:r>
        <w:rPr>
          <w:rFonts w:ascii="Arial" w:hAnsi="Arial" w:cs="Arial"/>
          <w:b/>
          <w:color w:val="0000FF"/>
          <w:sz w:val="24"/>
        </w:rPr>
        <w:tab/>
      </w:r>
      <w:r>
        <w:rPr>
          <w:rFonts w:ascii="Arial" w:hAnsi="Arial" w:cs="Arial"/>
          <w:b/>
          <w:sz w:val="24"/>
        </w:rPr>
        <w:t>pCR for TR 38.848 on Ambient IoT deployment scenarios</w:t>
      </w:r>
    </w:p>
    <w:p w14:paraId="132A6478"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5C5D0000" w14:textId="77777777" w:rsidR="00094632" w:rsidRDefault="00094632" w:rsidP="00094632">
      <w:pPr>
        <w:rPr>
          <w:color w:val="808080"/>
        </w:rPr>
      </w:pPr>
      <w:r>
        <w:rPr>
          <w:color w:val="808080"/>
        </w:rPr>
        <w:t>(Replaces RP-232409)</w:t>
      </w:r>
    </w:p>
    <w:p w14:paraId="76D5D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9C2CA" w14:textId="77777777" w:rsidR="00094632" w:rsidRDefault="00094632" w:rsidP="00094632">
      <w:pPr>
        <w:rPr>
          <w:rFonts w:ascii="Arial" w:hAnsi="Arial" w:cs="Arial"/>
          <w:b/>
          <w:sz w:val="24"/>
        </w:rPr>
      </w:pPr>
      <w:r>
        <w:rPr>
          <w:rFonts w:ascii="Arial" w:hAnsi="Arial" w:cs="Arial"/>
          <w:b/>
          <w:color w:val="0000FF"/>
          <w:sz w:val="24"/>
        </w:rPr>
        <w:t>RP-232410</w:t>
      </w:r>
      <w:r>
        <w:rPr>
          <w:rFonts w:ascii="Arial" w:hAnsi="Arial" w:cs="Arial"/>
          <w:b/>
          <w:color w:val="0000FF"/>
          <w:sz w:val="24"/>
        </w:rPr>
        <w:tab/>
      </w:r>
      <w:r>
        <w:rPr>
          <w:rFonts w:ascii="Arial" w:hAnsi="Arial" w:cs="Arial"/>
          <w:b/>
          <w:sz w:val="24"/>
        </w:rPr>
        <w:t>pCR for TR 38.848 on Ambient IoT device characteristics</w:t>
      </w:r>
    </w:p>
    <w:p w14:paraId="65727F25"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74849E62" w14:textId="77777777" w:rsidR="00094632" w:rsidRDefault="00094632" w:rsidP="00094632">
      <w:pPr>
        <w:rPr>
          <w:rFonts w:ascii="Arial" w:hAnsi="Arial" w:cs="Arial"/>
          <w:b/>
        </w:rPr>
      </w:pPr>
      <w:r>
        <w:rPr>
          <w:rFonts w:ascii="Arial" w:hAnsi="Arial" w:cs="Arial"/>
          <w:b/>
        </w:rPr>
        <w:t xml:space="preserve">Abstract: </w:t>
      </w:r>
    </w:p>
    <w:p w14:paraId="1EBCFDAE" w14:textId="77777777" w:rsidR="00094632" w:rsidRDefault="00094632" w:rsidP="00094632">
      <w:r>
        <w:t>Will be submitted by rapporteur at start of RAN#101, based on companies' submissions, and then revised as needed</w:t>
      </w:r>
    </w:p>
    <w:p w14:paraId="535CBB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70B2" w14:textId="77777777" w:rsidR="00094632" w:rsidRDefault="00094632" w:rsidP="00094632">
      <w:pPr>
        <w:rPr>
          <w:rFonts w:ascii="Arial" w:hAnsi="Arial" w:cs="Arial"/>
          <w:b/>
          <w:sz w:val="24"/>
        </w:rPr>
      </w:pPr>
      <w:r>
        <w:rPr>
          <w:rFonts w:ascii="Arial" w:hAnsi="Arial" w:cs="Arial"/>
          <w:b/>
          <w:color w:val="0000FF"/>
          <w:sz w:val="24"/>
        </w:rPr>
        <w:t>RP-232411</w:t>
      </w:r>
      <w:r>
        <w:rPr>
          <w:rFonts w:ascii="Arial" w:hAnsi="Arial" w:cs="Arial"/>
          <w:b/>
          <w:color w:val="0000FF"/>
          <w:sz w:val="24"/>
        </w:rPr>
        <w:tab/>
      </w:r>
      <w:r>
        <w:rPr>
          <w:rFonts w:ascii="Arial" w:hAnsi="Arial" w:cs="Arial"/>
          <w:b/>
          <w:sz w:val="24"/>
        </w:rPr>
        <w:t>pCR for TR 38.848 on RAN design targets for Ambient IoT</w:t>
      </w:r>
    </w:p>
    <w:p w14:paraId="11FB213A"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6A366943" w14:textId="77777777" w:rsidR="00094632" w:rsidRDefault="00094632" w:rsidP="00094632">
      <w:pPr>
        <w:rPr>
          <w:rFonts w:ascii="Arial" w:hAnsi="Arial" w:cs="Arial"/>
          <w:b/>
        </w:rPr>
      </w:pPr>
      <w:r>
        <w:rPr>
          <w:rFonts w:ascii="Arial" w:hAnsi="Arial" w:cs="Arial"/>
          <w:b/>
        </w:rPr>
        <w:t xml:space="preserve">Abstract: </w:t>
      </w:r>
    </w:p>
    <w:p w14:paraId="44711C36" w14:textId="77777777" w:rsidR="00094632" w:rsidRDefault="00094632" w:rsidP="00094632">
      <w:r>
        <w:t>Will be submitted by rapporteur at start of RAN#101, based on companies' submissions, and then revised as needed</w:t>
      </w:r>
    </w:p>
    <w:p w14:paraId="42541A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RP-232651</w:t>
      </w:r>
      <w:r>
        <w:rPr>
          <w:color w:val="993300"/>
          <w:u w:val="single"/>
        </w:rPr>
        <w:t>.</w:t>
      </w:r>
    </w:p>
    <w:p w14:paraId="2F8AC839" w14:textId="77777777" w:rsidR="00094632" w:rsidRDefault="00094632" w:rsidP="00094632">
      <w:pPr>
        <w:rPr>
          <w:rFonts w:ascii="Arial" w:hAnsi="Arial" w:cs="Arial"/>
          <w:b/>
          <w:sz w:val="24"/>
        </w:rPr>
      </w:pPr>
      <w:r>
        <w:rPr>
          <w:rFonts w:ascii="Arial" w:hAnsi="Arial" w:cs="Arial"/>
          <w:b/>
          <w:color w:val="0000FF"/>
          <w:sz w:val="24"/>
        </w:rPr>
        <w:t>RP-232651</w:t>
      </w:r>
      <w:r>
        <w:rPr>
          <w:rFonts w:ascii="Arial" w:hAnsi="Arial" w:cs="Arial"/>
          <w:b/>
          <w:color w:val="0000FF"/>
          <w:sz w:val="24"/>
        </w:rPr>
        <w:tab/>
      </w:r>
      <w:r>
        <w:rPr>
          <w:rFonts w:ascii="Arial" w:hAnsi="Arial" w:cs="Arial"/>
          <w:b/>
          <w:sz w:val="24"/>
        </w:rPr>
        <w:t>pCR for TR 38.848 on RAN design targets for Ambient IoT</w:t>
      </w:r>
    </w:p>
    <w:p w14:paraId="7A2FECFF" w14:textId="77777777" w:rsidR="00094632" w:rsidRDefault="00094632" w:rsidP="0009463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1BA3FEFB" w14:textId="77777777" w:rsidR="00094632" w:rsidRDefault="00094632" w:rsidP="00094632">
      <w:pPr>
        <w:rPr>
          <w:color w:val="808080"/>
        </w:rPr>
      </w:pPr>
      <w:r>
        <w:rPr>
          <w:color w:val="808080"/>
        </w:rPr>
        <w:t>(Replaces RP-232411)</w:t>
      </w:r>
    </w:p>
    <w:p w14:paraId="7D799E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1D4D7" w14:textId="77777777" w:rsidR="00094632" w:rsidRDefault="00094632" w:rsidP="00094632">
      <w:pPr>
        <w:rPr>
          <w:rFonts w:ascii="Arial" w:hAnsi="Arial" w:cs="Arial"/>
          <w:b/>
          <w:sz w:val="24"/>
        </w:rPr>
      </w:pPr>
      <w:r>
        <w:rPr>
          <w:rFonts w:ascii="Arial" w:hAnsi="Arial" w:cs="Arial"/>
          <w:b/>
          <w:color w:val="0000FF"/>
          <w:sz w:val="24"/>
        </w:rPr>
        <w:t>RP-232412</w:t>
      </w:r>
      <w:r>
        <w:rPr>
          <w:rFonts w:ascii="Arial" w:hAnsi="Arial" w:cs="Arial"/>
          <w:b/>
          <w:color w:val="0000FF"/>
          <w:sz w:val="24"/>
        </w:rPr>
        <w:tab/>
      </w:r>
      <w:r>
        <w:rPr>
          <w:rFonts w:ascii="Arial" w:hAnsi="Arial" w:cs="Arial"/>
          <w:b/>
          <w:sz w:val="24"/>
        </w:rPr>
        <w:t>pCR for TR 38.848 on Feasibility assessment and required functionalities for Ambient IoT</w:t>
      </w:r>
    </w:p>
    <w:p w14:paraId="35DF1C8A"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4B56AB34" w14:textId="77777777" w:rsidR="00094632" w:rsidRDefault="00094632" w:rsidP="00094632">
      <w:pPr>
        <w:rPr>
          <w:rFonts w:ascii="Arial" w:hAnsi="Arial" w:cs="Arial"/>
          <w:b/>
        </w:rPr>
      </w:pPr>
      <w:r>
        <w:rPr>
          <w:rFonts w:ascii="Arial" w:hAnsi="Arial" w:cs="Arial"/>
          <w:b/>
        </w:rPr>
        <w:t xml:space="preserve">Abstract: </w:t>
      </w:r>
    </w:p>
    <w:p w14:paraId="56F2D842" w14:textId="77777777" w:rsidR="00094632" w:rsidRDefault="00094632" w:rsidP="00094632">
      <w:r>
        <w:t>Will be submitted by rapporteur at start of RAN#101, based on companies' submissions, and then revised as needed</w:t>
      </w:r>
    </w:p>
    <w:p w14:paraId="3D5F4B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RP-232652</w:t>
      </w:r>
      <w:r>
        <w:rPr>
          <w:color w:val="993300"/>
          <w:u w:val="single"/>
        </w:rPr>
        <w:t>.</w:t>
      </w:r>
    </w:p>
    <w:p w14:paraId="0BD39FBE" w14:textId="77777777" w:rsidR="00094632" w:rsidRDefault="00094632" w:rsidP="00094632">
      <w:pPr>
        <w:rPr>
          <w:rFonts w:ascii="Arial" w:hAnsi="Arial" w:cs="Arial"/>
          <w:b/>
          <w:sz w:val="24"/>
        </w:rPr>
      </w:pPr>
      <w:r>
        <w:rPr>
          <w:rFonts w:ascii="Arial" w:hAnsi="Arial" w:cs="Arial"/>
          <w:b/>
          <w:color w:val="0000FF"/>
          <w:sz w:val="24"/>
        </w:rPr>
        <w:t>RP-232652</w:t>
      </w:r>
      <w:r>
        <w:rPr>
          <w:rFonts w:ascii="Arial" w:hAnsi="Arial" w:cs="Arial"/>
          <w:b/>
          <w:color w:val="0000FF"/>
          <w:sz w:val="24"/>
        </w:rPr>
        <w:tab/>
      </w:r>
      <w:r>
        <w:rPr>
          <w:rFonts w:ascii="Arial" w:hAnsi="Arial" w:cs="Arial"/>
          <w:b/>
          <w:sz w:val="24"/>
        </w:rPr>
        <w:t>pCR for TR 38.848 on Feasibility assessment and required functionalities for Ambient IoT</w:t>
      </w:r>
    </w:p>
    <w:p w14:paraId="50A3FDCF"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3E4CDA79" w14:textId="77777777" w:rsidR="00094632" w:rsidRDefault="00094632" w:rsidP="00094632">
      <w:pPr>
        <w:rPr>
          <w:color w:val="808080"/>
        </w:rPr>
      </w:pPr>
      <w:r>
        <w:rPr>
          <w:color w:val="808080"/>
        </w:rPr>
        <w:t>(Replaces RP-232412)</w:t>
      </w:r>
    </w:p>
    <w:p w14:paraId="25661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CBFD4" w14:textId="77777777" w:rsidR="00094632" w:rsidRDefault="00094632" w:rsidP="00094632">
      <w:pPr>
        <w:rPr>
          <w:rFonts w:ascii="Arial" w:hAnsi="Arial" w:cs="Arial"/>
          <w:b/>
          <w:sz w:val="24"/>
        </w:rPr>
      </w:pPr>
      <w:r>
        <w:rPr>
          <w:rFonts w:ascii="Arial" w:hAnsi="Arial" w:cs="Arial"/>
          <w:b/>
          <w:color w:val="0000FF"/>
          <w:sz w:val="24"/>
        </w:rPr>
        <w:t>RP-232413</w:t>
      </w:r>
      <w:r>
        <w:rPr>
          <w:rFonts w:ascii="Arial" w:hAnsi="Arial" w:cs="Arial"/>
          <w:b/>
          <w:color w:val="0000FF"/>
          <w:sz w:val="24"/>
        </w:rPr>
        <w:tab/>
      </w:r>
      <w:r>
        <w:rPr>
          <w:rFonts w:ascii="Arial" w:hAnsi="Arial" w:cs="Arial"/>
          <w:b/>
          <w:sz w:val="24"/>
        </w:rPr>
        <w:t>pCR for TR 38.848 on conclusion for Ambient IoT study item</w:t>
      </w:r>
    </w:p>
    <w:p w14:paraId="0D8805AE"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364E99A3" w14:textId="77777777" w:rsidR="00094632" w:rsidRDefault="00094632" w:rsidP="00094632">
      <w:pPr>
        <w:rPr>
          <w:rFonts w:ascii="Arial" w:hAnsi="Arial" w:cs="Arial"/>
          <w:b/>
        </w:rPr>
      </w:pPr>
      <w:r>
        <w:rPr>
          <w:rFonts w:ascii="Arial" w:hAnsi="Arial" w:cs="Arial"/>
          <w:b/>
        </w:rPr>
        <w:t xml:space="preserve">Abstract: </w:t>
      </w:r>
    </w:p>
    <w:p w14:paraId="0068C940" w14:textId="77777777" w:rsidR="00094632" w:rsidRDefault="00094632" w:rsidP="00094632">
      <w:r>
        <w:t>Will be submitted by rapporteur at start of RAN#101, based on companies' submissions, and then revised as needed</w:t>
      </w:r>
    </w:p>
    <w:p w14:paraId="4EFD57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RP-232653</w:t>
      </w:r>
      <w:r>
        <w:rPr>
          <w:color w:val="993300"/>
          <w:u w:val="single"/>
        </w:rPr>
        <w:t>.</w:t>
      </w:r>
    </w:p>
    <w:p w14:paraId="6807D74F" w14:textId="77777777" w:rsidR="00094632" w:rsidRDefault="00094632" w:rsidP="00094632">
      <w:pPr>
        <w:rPr>
          <w:rFonts w:ascii="Arial" w:hAnsi="Arial" w:cs="Arial"/>
          <w:b/>
          <w:sz w:val="24"/>
        </w:rPr>
      </w:pPr>
      <w:r>
        <w:rPr>
          <w:rFonts w:ascii="Arial" w:hAnsi="Arial" w:cs="Arial"/>
          <w:b/>
          <w:color w:val="0000FF"/>
          <w:sz w:val="24"/>
        </w:rPr>
        <w:t>RP-232653</w:t>
      </w:r>
      <w:r>
        <w:rPr>
          <w:rFonts w:ascii="Arial" w:hAnsi="Arial" w:cs="Arial"/>
          <w:b/>
          <w:color w:val="0000FF"/>
          <w:sz w:val="24"/>
        </w:rPr>
        <w:tab/>
      </w:r>
      <w:r>
        <w:rPr>
          <w:rFonts w:ascii="Arial" w:hAnsi="Arial" w:cs="Arial"/>
          <w:b/>
          <w:sz w:val="24"/>
        </w:rPr>
        <w:t>pCR for TR 38.848 on conclusion for Ambient IoT study item</w:t>
      </w:r>
    </w:p>
    <w:p w14:paraId="0FDBE35E"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01AE55AF" w14:textId="77777777" w:rsidR="00094632" w:rsidRDefault="00094632" w:rsidP="00094632">
      <w:pPr>
        <w:rPr>
          <w:color w:val="808080"/>
        </w:rPr>
      </w:pPr>
      <w:r>
        <w:rPr>
          <w:color w:val="808080"/>
        </w:rPr>
        <w:t>(Replaces RP-232413)</w:t>
      </w:r>
    </w:p>
    <w:p w14:paraId="1819C776" w14:textId="77777777" w:rsidR="00094632" w:rsidRDefault="00094632" w:rsidP="00094632">
      <w:pPr>
        <w:rPr>
          <w:rFonts w:ascii="Arial" w:hAnsi="Arial" w:cs="Arial"/>
          <w:b/>
        </w:rPr>
      </w:pPr>
      <w:r>
        <w:rPr>
          <w:rFonts w:ascii="Arial" w:hAnsi="Arial" w:cs="Arial"/>
          <w:b/>
        </w:rPr>
        <w:t xml:space="preserve">Discussion: </w:t>
      </w:r>
    </w:p>
    <w:p w14:paraId="3005A5C7" w14:textId="77777777" w:rsidR="00094632" w:rsidRDefault="00094632" w:rsidP="00094632">
      <w:r>
        <w:t>AT&amp;T: downselection at RAN or WG level?</w:t>
      </w:r>
    </w:p>
    <w:p w14:paraId="63B59EB4" w14:textId="77777777" w:rsidR="00094632" w:rsidRDefault="00094632" w:rsidP="00094632">
      <w:r>
        <w:t>Huawei: at RAN level</w:t>
      </w:r>
    </w:p>
    <w:p w14:paraId="499650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3B646" w14:textId="77777777" w:rsidR="00094632" w:rsidRDefault="00094632" w:rsidP="00094632">
      <w:pPr>
        <w:rPr>
          <w:rFonts w:ascii="Arial" w:hAnsi="Arial" w:cs="Arial"/>
          <w:b/>
          <w:sz w:val="24"/>
        </w:rPr>
      </w:pPr>
      <w:r>
        <w:rPr>
          <w:rFonts w:ascii="Arial" w:hAnsi="Arial" w:cs="Arial"/>
          <w:b/>
          <w:color w:val="0000FF"/>
          <w:sz w:val="24"/>
        </w:rPr>
        <w:t>RP-232414</w:t>
      </w:r>
      <w:r>
        <w:rPr>
          <w:rFonts w:ascii="Arial" w:hAnsi="Arial" w:cs="Arial"/>
          <w:b/>
          <w:color w:val="0000FF"/>
          <w:sz w:val="24"/>
        </w:rPr>
        <w:tab/>
      </w:r>
      <w:r>
        <w:rPr>
          <w:rFonts w:ascii="Arial" w:hAnsi="Arial" w:cs="Arial"/>
          <w:b/>
          <w:sz w:val="24"/>
        </w:rPr>
        <w:t>Miscellaneous corrections pCR for TR 38.848 on Ambient IoT</w:t>
      </w:r>
    </w:p>
    <w:p w14:paraId="0BC4718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 CMCC</w:t>
      </w:r>
    </w:p>
    <w:p w14:paraId="0A43F03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RP-232684</w:t>
      </w:r>
      <w:r>
        <w:rPr>
          <w:color w:val="993300"/>
          <w:u w:val="single"/>
        </w:rPr>
        <w:t>.</w:t>
      </w:r>
    </w:p>
    <w:p w14:paraId="6B62E284" w14:textId="77777777" w:rsidR="00094632" w:rsidRDefault="00094632" w:rsidP="00094632">
      <w:pPr>
        <w:rPr>
          <w:rFonts w:ascii="Arial" w:hAnsi="Arial" w:cs="Arial"/>
          <w:b/>
          <w:sz w:val="24"/>
        </w:rPr>
      </w:pPr>
      <w:r>
        <w:rPr>
          <w:rFonts w:ascii="Arial" w:hAnsi="Arial" w:cs="Arial"/>
          <w:b/>
          <w:color w:val="0000FF"/>
          <w:sz w:val="24"/>
        </w:rPr>
        <w:t>RP-232684</w:t>
      </w:r>
      <w:r>
        <w:rPr>
          <w:rFonts w:ascii="Arial" w:hAnsi="Arial" w:cs="Arial"/>
          <w:b/>
          <w:color w:val="0000FF"/>
          <w:sz w:val="24"/>
        </w:rPr>
        <w:tab/>
      </w:r>
      <w:r>
        <w:rPr>
          <w:rFonts w:ascii="Arial" w:hAnsi="Arial" w:cs="Arial"/>
          <w:b/>
          <w:sz w:val="24"/>
        </w:rPr>
        <w:t>Miscellaneous corrections pCR for TR 38.848 on Ambient IoT</w:t>
      </w:r>
    </w:p>
    <w:p w14:paraId="4B98C3CF"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 CMCC</w:t>
      </w:r>
    </w:p>
    <w:p w14:paraId="3E9CBEBB" w14:textId="77777777" w:rsidR="00094632" w:rsidRDefault="00094632" w:rsidP="00094632">
      <w:pPr>
        <w:rPr>
          <w:color w:val="808080"/>
        </w:rPr>
      </w:pPr>
      <w:r>
        <w:rPr>
          <w:color w:val="808080"/>
        </w:rPr>
        <w:t>(Replaces RP-232414)</w:t>
      </w:r>
    </w:p>
    <w:p w14:paraId="1E4DE0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2D80B" w14:textId="77777777" w:rsidR="00094632" w:rsidRDefault="00094632" w:rsidP="00094632">
      <w:pPr>
        <w:rPr>
          <w:rFonts w:ascii="Arial" w:hAnsi="Arial" w:cs="Arial"/>
          <w:b/>
          <w:sz w:val="24"/>
        </w:rPr>
      </w:pPr>
      <w:r>
        <w:rPr>
          <w:rFonts w:ascii="Arial" w:hAnsi="Arial" w:cs="Arial"/>
          <w:b/>
          <w:color w:val="0000FF"/>
          <w:sz w:val="24"/>
        </w:rPr>
        <w:t>RP-232689</w:t>
      </w:r>
      <w:r>
        <w:rPr>
          <w:rFonts w:ascii="Arial" w:hAnsi="Arial" w:cs="Arial"/>
          <w:b/>
          <w:color w:val="0000FF"/>
          <w:sz w:val="24"/>
        </w:rPr>
        <w:tab/>
      </w:r>
      <w:r>
        <w:rPr>
          <w:rFonts w:ascii="Arial" w:hAnsi="Arial" w:cs="Arial"/>
          <w:b/>
          <w:sz w:val="24"/>
        </w:rPr>
        <w:t>Summary of discussions on the Release 18 Study on Ambient IoT</w:t>
      </w:r>
    </w:p>
    <w:p w14:paraId="7E46F15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 (moderator)</w:t>
      </w:r>
    </w:p>
    <w:p w14:paraId="02A489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257B" w14:textId="77777777" w:rsidR="00094632" w:rsidRDefault="00094632" w:rsidP="00094632">
      <w:pPr>
        <w:rPr>
          <w:rFonts w:ascii="Arial" w:hAnsi="Arial" w:cs="Arial"/>
          <w:b/>
          <w:sz w:val="24"/>
        </w:rPr>
      </w:pPr>
      <w:r>
        <w:rPr>
          <w:rFonts w:ascii="Arial" w:hAnsi="Arial" w:cs="Arial"/>
          <w:b/>
          <w:color w:val="0000FF"/>
          <w:sz w:val="24"/>
        </w:rPr>
        <w:t>RP-232230</w:t>
      </w:r>
      <w:r>
        <w:rPr>
          <w:rFonts w:ascii="Arial" w:hAnsi="Arial" w:cs="Arial"/>
          <w:b/>
          <w:color w:val="0000FF"/>
          <w:sz w:val="24"/>
        </w:rPr>
        <w:tab/>
      </w:r>
      <w:r>
        <w:rPr>
          <w:rFonts w:ascii="Arial" w:hAnsi="Arial" w:cs="Arial"/>
          <w:b/>
          <w:sz w:val="24"/>
        </w:rPr>
        <w:t>TR 38.848 v0.3.0 Study on Ambient IoT (Internet of Things)</w:t>
      </w:r>
    </w:p>
    <w:p w14:paraId="6DA4E102"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v0.3.0</w:t>
      </w:r>
      <w:r>
        <w:rPr>
          <w:i/>
        </w:rPr>
        <w:br/>
      </w:r>
      <w:r>
        <w:rPr>
          <w:i/>
        </w:rPr>
        <w:tab/>
      </w:r>
      <w:r>
        <w:rPr>
          <w:i/>
        </w:rPr>
        <w:tab/>
      </w:r>
      <w:r>
        <w:rPr>
          <w:i/>
        </w:rPr>
        <w:tab/>
      </w:r>
      <w:r>
        <w:rPr>
          <w:i/>
        </w:rPr>
        <w:tab/>
      </w:r>
      <w:r>
        <w:rPr>
          <w:i/>
        </w:rPr>
        <w:tab/>
        <w:t>Source: CMCC</w:t>
      </w:r>
    </w:p>
    <w:p w14:paraId="69590E46" w14:textId="77777777" w:rsidR="00094632" w:rsidRDefault="00094632" w:rsidP="00094632">
      <w:pPr>
        <w:rPr>
          <w:rFonts w:ascii="Arial" w:hAnsi="Arial" w:cs="Arial"/>
          <w:b/>
        </w:rPr>
      </w:pPr>
      <w:r>
        <w:rPr>
          <w:rFonts w:ascii="Arial" w:hAnsi="Arial" w:cs="Arial"/>
          <w:b/>
        </w:rPr>
        <w:t xml:space="preserve">Abstract: </w:t>
      </w:r>
    </w:p>
    <w:p w14:paraId="188579B6" w14:textId="77777777" w:rsidR="00094632" w:rsidRDefault="00094632" w:rsidP="00094632">
      <w:r>
        <w:t>RAN led TR 38.848 is provided for agreement</w:t>
      </w:r>
    </w:p>
    <w:p w14:paraId="539AEC45" w14:textId="77777777" w:rsidR="00094632" w:rsidRDefault="00094632" w:rsidP="00094632">
      <w:pPr>
        <w:rPr>
          <w:rFonts w:ascii="Arial" w:hAnsi="Arial" w:cs="Arial"/>
          <w:b/>
        </w:rPr>
      </w:pPr>
      <w:r>
        <w:rPr>
          <w:rFonts w:ascii="Arial" w:hAnsi="Arial" w:cs="Arial"/>
          <w:b/>
        </w:rPr>
        <w:t xml:space="preserve">Discussion: </w:t>
      </w:r>
    </w:p>
    <w:p w14:paraId="7966F2E6" w14:textId="77777777" w:rsidR="00094632" w:rsidRDefault="00094632" w:rsidP="00094632">
      <w:r>
        <w:t>NTT DOCOMO: [ ] still in 5.1</w:t>
      </w:r>
    </w:p>
    <w:p w14:paraId="7D81479B" w14:textId="77777777" w:rsidR="00094632" w:rsidRDefault="00094632" w:rsidP="00094632">
      <w:r>
        <w:t>Mediatek: Annex A why "normative"?</w:t>
      </w:r>
    </w:p>
    <w:p w14:paraId="63A4EE6E" w14:textId="77777777" w:rsidR="00094632" w:rsidRDefault="00094632" w:rsidP="00094632">
      <w:r>
        <w:t>MCC: yes, this must be changed</w:t>
      </w:r>
    </w:p>
    <w:p w14:paraId="495BEC2B" w14:textId="77777777" w:rsidR="00094632" w:rsidRDefault="00094632" w:rsidP="00094632">
      <w:r>
        <w:t>CMCC: intention is to approve the TR</w:t>
      </w:r>
    </w:p>
    <w:p w14:paraId="668011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RP-232695</w:t>
      </w:r>
      <w:r>
        <w:rPr>
          <w:color w:val="993300"/>
          <w:u w:val="single"/>
        </w:rPr>
        <w:t>.</w:t>
      </w:r>
    </w:p>
    <w:p w14:paraId="5A239A99" w14:textId="77777777" w:rsidR="00094632" w:rsidRDefault="00094632" w:rsidP="00094632">
      <w:pPr>
        <w:rPr>
          <w:rFonts w:ascii="Arial" w:hAnsi="Arial" w:cs="Arial"/>
          <w:b/>
          <w:sz w:val="24"/>
        </w:rPr>
      </w:pPr>
      <w:r>
        <w:rPr>
          <w:rFonts w:ascii="Arial" w:hAnsi="Arial" w:cs="Arial"/>
          <w:b/>
          <w:color w:val="0000FF"/>
          <w:sz w:val="24"/>
        </w:rPr>
        <w:t>RP-232695</w:t>
      </w:r>
      <w:r>
        <w:rPr>
          <w:rFonts w:ascii="Arial" w:hAnsi="Arial" w:cs="Arial"/>
          <w:b/>
          <w:color w:val="0000FF"/>
          <w:sz w:val="24"/>
        </w:rPr>
        <w:tab/>
      </w:r>
      <w:r>
        <w:rPr>
          <w:rFonts w:ascii="Arial" w:hAnsi="Arial" w:cs="Arial"/>
          <w:b/>
          <w:sz w:val="24"/>
        </w:rPr>
        <w:t>TR 38.848 v1.0.0 Study on Ambient IoT (Internet of Things)</w:t>
      </w:r>
    </w:p>
    <w:p w14:paraId="22EEB634"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38.848 v1.0.0</w:t>
      </w:r>
      <w:r>
        <w:rPr>
          <w:i/>
        </w:rPr>
        <w:br/>
      </w:r>
      <w:r>
        <w:rPr>
          <w:i/>
        </w:rPr>
        <w:tab/>
      </w:r>
      <w:r>
        <w:rPr>
          <w:i/>
        </w:rPr>
        <w:tab/>
      </w:r>
      <w:r>
        <w:rPr>
          <w:i/>
        </w:rPr>
        <w:tab/>
      </w:r>
      <w:r>
        <w:rPr>
          <w:i/>
        </w:rPr>
        <w:tab/>
      </w:r>
      <w:r>
        <w:rPr>
          <w:i/>
        </w:rPr>
        <w:tab/>
        <w:t>Source: CMCC</w:t>
      </w:r>
    </w:p>
    <w:p w14:paraId="3AD09B78" w14:textId="77777777" w:rsidR="00094632" w:rsidRDefault="00094632" w:rsidP="00094632">
      <w:pPr>
        <w:rPr>
          <w:color w:val="808080"/>
        </w:rPr>
      </w:pPr>
      <w:r>
        <w:rPr>
          <w:color w:val="808080"/>
        </w:rPr>
        <w:t>(Replaces RP-232230)</w:t>
      </w:r>
    </w:p>
    <w:p w14:paraId="6FE9155F" w14:textId="77777777" w:rsidR="00094632" w:rsidRDefault="00094632" w:rsidP="00094632">
      <w:pPr>
        <w:rPr>
          <w:rFonts w:ascii="Arial" w:hAnsi="Arial" w:cs="Arial"/>
          <w:b/>
        </w:rPr>
      </w:pPr>
      <w:r>
        <w:rPr>
          <w:rFonts w:ascii="Arial" w:hAnsi="Arial" w:cs="Arial"/>
          <w:b/>
        </w:rPr>
        <w:t xml:space="preserve">Abstract: </w:t>
      </w:r>
    </w:p>
    <w:p w14:paraId="5BE5C1FD" w14:textId="77777777" w:rsidR="00094632" w:rsidRDefault="00094632" w:rsidP="00094632">
      <w:r>
        <w:t>RAN led TR 38.848 is provided for approval</w:t>
      </w:r>
    </w:p>
    <w:p w14:paraId="184FF7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690E2" w14:textId="77777777" w:rsidR="00094632" w:rsidRDefault="00094632" w:rsidP="00094632">
      <w:pPr>
        <w:rPr>
          <w:rFonts w:ascii="Arial" w:hAnsi="Arial" w:cs="Arial"/>
          <w:b/>
          <w:sz w:val="24"/>
        </w:rPr>
      </w:pPr>
      <w:r>
        <w:rPr>
          <w:rFonts w:ascii="Arial" w:hAnsi="Arial" w:cs="Arial"/>
          <w:b/>
          <w:color w:val="0000FF"/>
          <w:sz w:val="24"/>
        </w:rPr>
        <w:t>RP-232404</w:t>
      </w:r>
      <w:r>
        <w:rPr>
          <w:rFonts w:ascii="Arial" w:hAnsi="Arial" w:cs="Arial"/>
          <w:b/>
          <w:color w:val="0000FF"/>
          <w:sz w:val="24"/>
        </w:rPr>
        <w:tab/>
      </w:r>
      <w:r>
        <w:rPr>
          <w:rFonts w:ascii="Arial" w:hAnsi="Arial" w:cs="Arial"/>
          <w:b/>
          <w:sz w:val="24"/>
        </w:rPr>
        <w:t>SID revision:Study on Ambient IoT (Internet of Things) in RAN</w:t>
      </w:r>
    </w:p>
    <w:p w14:paraId="32B1070B"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4C67FBC6" w14:textId="77777777" w:rsidR="00094632" w:rsidRDefault="00094632" w:rsidP="00094632">
      <w:pPr>
        <w:rPr>
          <w:rFonts w:ascii="Arial" w:hAnsi="Arial" w:cs="Arial"/>
          <w:b/>
        </w:rPr>
      </w:pPr>
      <w:r>
        <w:rPr>
          <w:rFonts w:ascii="Arial" w:hAnsi="Arial" w:cs="Arial"/>
          <w:b/>
        </w:rPr>
        <w:t xml:space="preserve">Abstract: </w:t>
      </w:r>
    </w:p>
    <w:p w14:paraId="4C32BF68" w14:textId="77777777" w:rsidR="00094632" w:rsidRDefault="00094632" w:rsidP="00094632">
      <w:r>
        <w:t>last approved SID: RP-223396</w:t>
      </w:r>
    </w:p>
    <w:p w14:paraId="51E5E8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3A905" w14:textId="77777777" w:rsidR="00094632" w:rsidRDefault="00094632" w:rsidP="00094632">
      <w:pPr>
        <w:rPr>
          <w:rFonts w:ascii="Arial" w:hAnsi="Arial" w:cs="Arial"/>
          <w:b/>
          <w:sz w:val="24"/>
        </w:rPr>
      </w:pPr>
      <w:r>
        <w:rPr>
          <w:rFonts w:ascii="Arial" w:hAnsi="Arial" w:cs="Arial"/>
          <w:b/>
          <w:color w:val="0000FF"/>
          <w:sz w:val="24"/>
        </w:rPr>
        <w:lastRenderedPageBreak/>
        <w:t>RP-232403</w:t>
      </w:r>
      <w:r>
        <w:rPr>
          <w:rFonts w:ascii="Arial" w:hAnsi="Arial" w:cs="Arial"/>
          <w:b/>
          <w:color w:val="0000FF"/>
          <w:sz w:val="24"/>
        </w:rPr>
        <w:tab/>
      </w:r>
      <w:r>
        <w:rPr>
          <w:rFonts w:ascii="Arial" w:hAnsi="Arial" w:cs="Arial"/>
          <w:b/>
          <w:sz w:val="24"/>
        </w:rPr>
        <w:t>Status report for SI: Study on Ambient IoT (Internet of Things) in RAN; rapporteur: Huawei</w:t>
      </w:r>
    </w:p>
    <w:p w14:paraId="7F18283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CC9D13" w14:textId="77777777" w:rsidR="00094632" w:rsidRDefault="00094632" w:rsidP="00094632">
      <w:pPr>
        <w:rPr>
          <w:rFonts w:ascii="Arial" w:hAnsi="Arial" w:cs="Arial"/>
          <w:b/>
        </w:rPr>
      </w:pPr>
      <w:r>
        <w:rPr>
          <w:rFonts w:ascii="Arial" w:hAnsi="Arial" w:cs="Arial"/>
          <w:b/>
        </w:rPr>
        <w:t xml:space="preserve">Abstract: </w:t>
      </w:r>
    </w:p>
    <w:p w14:paraId="30B2D7EA" w14:textId="77777777" w:rsidR="00094632" w:rsidRDefault="00094632" w:rsidP="00094632">
      <w:r>
        <w:t>RAN led SI</w:t>
      </w:r>
    </w:p>
    <w:p w14:paraId="58120911" w14:textId="77777777" w:rsidR="00094632" w:rsidRDefault="00094632" w:rsidP="00094632">
      <w:pPr>
        <w:rPr>
          <w:rFonts w:ascii="Arial" w:hAnsi="Arial" w:cs="Arial"/>
          <w:b/>
        </w:rPr>
      </w:pPr>
      <w:r>
        <w:rPr>
          <w:rFonts w:ascii="Arial" w:hAnsi="Arial" w:cs="Arial"/>
          <w:b/>
        </w:rPr>
        <w:t xml:space="preserve">Discussion: </w:t>
      </w:r>
    </w:p>
    <w:p w14:paraId="46F2C1F1" w14:textId="77777777" w:rsidR="00094632" w:rsidRDefault="00094632" w:rsidP="00094632">
      <w:r>
        <w:t>conclusion: SI is completed</w:t>
      </w:r>
    </w:p>
    <w:p w14:paraId="6A0722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5598F" w14:textId="77777777" w:rsidR="00094632" w:rsidRDefault="00094632" w:rsidP="00094632">
      <w:pPr>
        <w:pStyle w:val="Heading4"/>
      </w:pPr>
      <w:bookmarkStart w:id="184" w:name="_Toc146566528"/>
      <w:bookmarkStart w:id="185" w:name="_Toc150626346"/>
      <w:r>
        <w:t>9.2.3</w:t>
      </w:r>
      <w:r>
        <w:tab/>
        <w:t>Study on self-evaluation towards the IMT-2020 subm. of the 3GPP Satellite RIT [RAN SI: FS_IMT2020_SAT_eval]</w:t>
      </w:r>
      <w:bookmarkEnd w:id="184"/>
      <w:bookmarkEnd w:id="185"/>
    </w:p>
    <w:p w14:paraId="640990B9" w14:textId="77777777" w:rsidR="00094632" w:rsidRDefault="00094632" w:rsidP="00094632">
      <w:r>
        <w:t>Topic is handled in ITU session on Tue morning (see AI 8)</w:t>
      </w:r>
    </w:p>
    <w:p w14:paraId="5E01F7E0" w14:textId="77777777" w:rsidR="00094632" w:rsidRDefault="00094632" w:rsidP="00094632">
      <w:pPr>
        <w:rPr>
          <w:rFonts w:ascii="Arial" w:hAnsi="Arial" w:cs="Arial"/>
          <w:b/>
          <w:sz w:val="24"/>
        </w:rPr>
      </w:pPr>
      <w:r>
        <w:rPr>
          <w:rFonts w:ascii="Arial" w:hAnsi="Arial" w:cs="Arial"/>
          <w:b/>
          <w:color w:val="0000FF"/>
          <w:sz w:val="24"/>
        </w:rPr>
        <w:t>RP-232314</w:t>
      </w:r>
      <w:r>
        <w:rPr>
          <w:rFonts w:ascii="Arial" w:hAnsi="Arial" w:cs="Arial"/>
          <w:b/>
          <w:color w:val="0000FF"/>
          <w:sz w:val="24"/>
        </w:rPr>
        <w:tab/>
      </w:r>
      <w:r>
        <w:rPr>
          <w:rFonts w:ascii="Arial" w:hAnsi="Arial" w:cs="Arial"/>
          <w:b/>
          <w:sz w:val="24"/>
        </w:rPr>
        <w:t>Update on IMT-2020 submission of 3GPP satellite RITs [IoT NTN]</w:t>
      </w:r>
    </w:p>
    <w:p w14:paraId="0C8F311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C5AAAE6" w14:textId="77777777" w:rsidR="00094632" w:rsidRDefault="00094632" w:rsidP="00094632">
      <w:pPr>
        <w:rPr>
          <w:rFonts w:ascii="Arial" w:hAnsi="Arial" w:cs="Arial"/>
          <w:b/>
        </w:rPr>
      </w:pPr>
      <w:r>
        <w:rPr>
          <w:rFonts w:ascii="Arial" w:hAnsi="Arial" w:cs="Arial"/>
          <w:b/>
        </w:rPr>
        <w:t xml:space="preserve">Discussion: </w:t>
      </w:r>
    </w:p>
    <w:p w14:paraId="6D5B2333" w14:textId="77777777" w:rsidR="00094632" w:rsidRDefault="00094632" w:rsidP="00094632">
      <w:r>
        <w:t>Mediatek: still some information to be added (e.g. access classes, average transmission power, handover interruption time); companies are invited to review the document</w:t>
      </w:r>
    </w:p>
    <w:p w14:paraId="5C626039" w14:textId="77777777" w:rsidR="00094632" w:rsidRDefault="00094632" w:rsidP="00094632">
      <w:r>
        <w:t>ITU-R AH convener: finalize all missing info by WGs within the SI, all material should be submitted to ITU-R AH latest directly after Nov.23 WG meetings in order to prepare for ITU submission</w:t>
      </w:r>
    </w:p>
    <w:p w14:paraId="45125EEC" w14:textId="77777777" w:rsidR="00094632" w:rsidRDefault="00094632" w:rsidP="00094632">
      <w:r>
        <w:t>Huawei: NR RIT and SRIT (NR+IOT), what's the plan for the SRIT?</w:t>
      </w:r>
    </w:p>
    <w:p w14:paraId="6CD05302" w14:textId="77777777" w:rsidR="00094632" w:rsidRDefault="00094632" w:rsidP="00094632">
      <w:r>
        <w:t>Mediatek: Thales is providing NR NTN aspects and we will merge</w:t>
      </w:r>
    </w:p>
    <w:p w14:paraId="0F0D5450" w14:textId="77777777" w:rsidR="00094632" w:rsidRDefault="00094632" w:rsidP="00094632">
      <w:r>
        <w:t>ITU-R AH convener: so actually 2 submissions one for RIT and one for SRIT</w:t>
      </w:r>
    </w:p>
    <w:p w14:paraId="0D6839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D9AC0" w14:textId="77777777" w:rsidR="00094632" w:rsidRDefault="00094632" w:rsidP="00094632">
      <w:pPr>
        <w:rPr>
          <w:rFonts w:ascii="Arial" w:hAnsi="Arial" w:cs="Arial"/>
          <w:b/>
          <w:sz w:val="24"/>
        </w:rPr>
      </w:pPr>
      <w:r>
        <w:rPr>
          <w:rFonts w:ascii="Arial" w:hAnsi="Arial" w:cs="Arial"/>
          <w:b/>
          <w:color w:val="0000FF"/>
          <w:sz w:val="24"/>
        </w:rPr>
        <w:t>RP-232591</w:t>
      </w:r>
      <w:r>
        <w:rPr>
          <w:rFonts w:ascii="Arial" w:hAnsi="Arial" w:cs="Arial"/>
          <w:b/>
          <w:color w:val="0000FF"/>
          <w:sz w:val="24"/>
        </w:rPr>
        <w:tab/>
      </w:r>
      <w:r>
        <w:rPr>
          <w:rFonts w:ascii="Arial" w:hAnsi="Arial" w:cs="Arial"/>
          <w:b/>
          <w:sz w:val="24"/>
        </w:rPr>
        <w:t>Characteristics template for 3GPP 5G NR satellite access RIT (Release 17 and beyond)</w:t>
      </w:r>
    </w:p>
    <w:p w14:paraId="57A6A3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EDE0091" w14:textId="77777777" w:rsidR="00094632" w:rsidRDefault="00094632" w:rsidP="00094632">
      <w:pPr>
        <w:rPr>
          <w:rFonts w:ascii="Arial" w:hAnsi="Arial" w:cs="Arial"/>
          <w:b/>
        </w:rPr>
      </w:pPr>
      <w:r>
        <w:rPr>
          <w:rFonts w:ascii="Arial" w:hAnsi="Arial" w:cs="Arial"/>
          <w:b/>
        </w:rPr>
        <w:t xml:space="preserve">Abstract: </w:t>
      </w:r>
    </w:p>
    <w:p w14:paraId="15C87D11" w14:textId="77777777" w:rsidR="00094632" w:rsidRDefault="00094632" w:rsidP="00094632">
      <w:r>
        <w:t>late Tdoc request</w:t>
      </w:r>
    </w:p>
    <w:p w14:paraId="4772A61B" w14:textId="77777777" w:rsidR="00094632" w:rsidRDefault="00094632" w:rsidP="00094632">
      <w:pPr>
        <w:rPr>
          <w:rFonts w:ascii="Arial" w:hAnsi="Arial" w:cs="Arial"/>
          <w:b/>
        </w:rPr>
      </w:pPr>
      <w:r>
        <w:rPr>
          <w:rFonts w:ascii="Arial" w:hAnsi="Arial" w:cs="Arial"/>
          <w:b/>
        </w:rPr>
        <w:t xml:space="preserve">Discussion: </w:t>
      </w:r>
    </w:p>
    <w:p w14:paraId="145B24BD" w14:textId="77777777" w:rsidR="00094632" w:rsidRDefault="00094632" w:rsidP="00094632">
      <w:r>
        <w:t>Thales: is inviting companies to review and provide comments</w:t>
      </w:r>
    </w:p>
    <w:p w14:paraId="079D32B7" w14:textId="77777777" w:rsidR="00094632" w:rsidRDefault="00094632" w:rsidP="00094632">
      <w:r>
        <w:t>ITU-R AH convener: RIT based on Thales Tdoc, SRIT based on merge of Mediatek and Thales document; both have to be reviewed in WGs</w:t>
      </w:r>
    </w:p>
    <w:p w14:paraId="34AF57F8" w14:textId="77777777" w:rsidR="00094632" w:rsidRDefault="00094632" w:rsidP="00094632">
      <w:r>
        <w:t>Vodafone: is missing aspects in the document</w:t>
      </w:r>
    </w:p>
    <w:p w14:paraId="45CE957E" w14:textId="77777777" w:rsidR="00094632" w:rsidRDefault="00094632" w:rsidP="00094632">
      <w:r>
        <w:t>Ericsson: is rather part of the evaluation document (assumptions for satellite)</w:t>
      </w:r>
    </w:p>
    <w:p w14:paraId="2149D8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EAB4E" w14:textId="77777777" w:rsidR="00094632" w:rsidRDefault="00094632" w:rsidP="00094632">
      <w:pPr>
        <w:rPr>
          <w:rFonts w:ascii="Arial" w:hAnsi="Arial" w:cs="Arial"/>
          <w:b/>
          <w:sz w:val="24"/>
        </w:rPr>
      </w:pPr>
      <w:r>
        <w:rPr>
          <w:rFonts w:ascii="Arial" w:hAnsi="Arial" w:cs="Arial"/>
          <w:b/>
          <w:color w:val="0000FF"/>
          <w:sz w:val="24"/>
        </w:rPr>
        <w:t>RP-231946</w:t>
      </w:r>
      <w:r>
        <w:rPr>
          <w:rFonts w:ascii="Arial" w:hAnsi="Arial" w:cs="Arial"/>
          <w:b/>
          <w:color w:val="0000FF"/>
          <w:sz w:val="24"/>
        </w:rPr>
        <w:tab/>
      </w:r>
      <w:r>
        <w:rPr>
          <w:rFonts w:ascii="Arial" w:hAnsi="Arial" w:cs="Arial"/>
          <w:b/>
          <w:sz w:val="24"/>
        </w:rPr>
        <w:t xml:space="preserve">pCR for TR 37.911 on peak spectral efficiency and data rate </w:t>
      </w:r>
    </w:p>
    <w:p w14:paraId="32CE94B8" w14:textId="77777777" w:rsidR="00094632" w:rsidRDefault="00094632" w:rsidP="0009463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Ericsson</w:t>
      </w:r>
    </w:p>
    <w:p w14:paraId="3A2C38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9AE0E" w14:textId="77777777" w:rsidR="00094632" w:rsidRDefault="00094632" w:rsidP="00094632">
      <w:pPr>
        <w:rPr>
          <w:rFonts w:ascii="Arial" w:hAnsi="Arial" w:cs="Arial"/>
          <w:b/>
          <w:sz w:val="24"/>
        </w:rPr>
      </w:pPr>
      <w:r>
        <w:rPr>
          <w:rFonts w:ascii="Arial" w:hAnsi="Arial" w:cs="Arial"/>
          <w:b/>
          <w:color w:val="0000FF"/>
          <w:sz w:val="24"/>
        </w:rPr>
        <w:t>RP-231945</w:t>
      </w:r>
      <w:r>
        <w:rPr>
          <w:rFonts w:ascii="Arial" w:hAnsi="Arial" w:cs="Arial"/>
          <w:b/>
          <w:color w:val="0000FF"/>
          <w:sz w:val="24"/>
        </w:rPr>
        <w:tab/>
      </w:r>
      <w:r>
        <w:rPr>
          <w:rFonts w:ascii="Arial" w:hAnsi="Arial" w:cs="Arial"/>
          <w:b/>
          <w:sz w:val="24"/>
        </w:rPr>
        <w:tab/>
        <w:t>Revised SID: Study on self-evaluation towards the IMT-2020 submission of the 3GPP Satellite Radio Interface Technology</w:t>
      </w:r>
    </w:p>
    <w:p w14:paraId="50172A20"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23B7DBB4" w14:textId="77777777" w:rsidR="00094632" w:rsidRDefault="00094632" w:rsidP="00094632">
      <w:pPr>
        <w:rPr>
          <w:rFonts w:ascii="Arial" w:hAnsi="Arial" w:cs="Arial"/>
          <w:b/>
        </w:rPr>
      </w:pPr>
      <w:r>
        <w:rPr>
          <w:rFonts w:ascii="Arial" w:hAnsi="Arial" w:cs="Arial"/>
          <w:b/>
        </w:rPr>
        <w:t xml:space="preserve">Abstract: </w:t>
      </w:r>
    </w:p>
    <w:p w14:paraId="5F744634" w14:textId="77777777" w:rsidR="00094632" w:rsidRDefault="00094632" w:rsidP="00094632">
      <w:r>
        <w:t>last approved SID: RP-231296</w:t>
      </w:r>
    </w:p>
    <w:p w14:paraId="0AB633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8918" w14:textId="77777777" w:rsidR="00094632" w:rsidRDefault="00094632" w:rsidP="00094632">
      <w:pPr>
        <w:rPr>
          <w:rFonts w:ascii="Arial" w:hAnsi="Arial" w:cs="Arial"/>
          <w:b/>
          <w:sz w:val="24"/>
        </w:rPr>
      </w:pPr>
      <w:r>
        <w:rPr>
          <w:rFonts w:ascii="Arial" w:hAnsi="Arial" w:cs="Arial"/>
          <w:b/>
          <w:color w:val="0000FF"/>
          <w:sz w:val="24"/>
        </w:rPr>
        <w:t>RP-232645</w:t>
      </w:r>
      <w:r>
        <w:rPr>
          <w:rFonts w:ascii="Arial" w:hAnsi="Arial" w:cs="Arial"/>
          <w:b/>
          <w:color w:val="0000FF"/>
          <w:sz w:val="24"/>
        </w:rPr>
        <w:tab/>
      </w:r>
      <w:r>
        <w:rPr>
          <w:rFonts w:ascii="Arial" w:hAnsi="Arial" w:cs="Arial"/>
          <w:b/>
          <w:sz w:val="24"/>
        </w:rPr>
        <w:t>TR 37.911 v0.1.0 on Study on self-evaluation towards the IMT-2020 submission of the 3GPP Satellite Radio Interface Technology</w:t>
      </w:r>
    </w:p>
    <w:p w14:paraId="095512EC"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w:t>
      </w:r>
    </w:p>
    <w:p w14:paraId="1FC399DD" w14:textId="77777777" w:rsidR="00094632" w:rsidRDefault="00094632" w:rsidP="00094632">
      <w:pPr>
        <w:rPr>
          <w:rFonts w:ascii="Arial" w:hAnsi="Arial" w:cs="Arial"/>
          <w:b/>
        </w:rPr>
      </w:pPr>
      <w:r>
        <w:rPr>
          <w:rFonts w:ascii="Arial" w:hAnsi="Arial" w:cs="Arial"/>
          <w:b/>
        </w:rPr>
        <w:t xml:space="preserve">Abstract: </w:t>
      </w:r>
    </w:p>
    <w:p w14:paraId="2DF27A9E" w14:textId="77777777" w:rsidR="00094632" w:rsidRDefault="00094632" w:rsidP="00094632">
      <w:r>
        <w:t>RAN TR 37.911 is provided for agreement capturing agreements of RAN #101</w:t>
      </w:r>
    </w:p>
    <w:p w14:paraId="4A56D63D" w14:textId="77777777" w:rsidR="00094632" w:rsidRDefault="00094632" w:rsidP="00094632">
      <w:pPr>
        <w:rPr>
          <w:rFonts w:ascii="Arial" w:hAnsi="Arial" w:cs="Arial"/>
          <w:b/>
        </w:rPr>
      </w:pPr>
      <w:r>
        <w:rPr>
          <w:rFonts w:ascii="Arial" w:hAnsi="Arial" w:cs="Arial"/>
          <w:b/>
        </w:rPr>
        <w:t xml:space="preserve">Discussion: </w:t>
      </w:r>
    </w:p>
    <w:p w14:paraId="0065D002" w14:textId="77777777" w:rsidR="00094632" w:rsidRDefault="00094632" w:rsidP="00094632">
      <w:r>
        <w:t>ITU-R AH convener: high level description of the technologies is also needed</w:t>
      </w:r>
    </w:p>
    <w:p w14:paraId="5CE99B24" w14:textId="77777777" w:rsidR="00094632" w:rsidRDefault="00094632" w:rsidP="00094632">
      <w:r>
        <w:t>Ericsson: there may be a separate template for this</w:t>
      </w:r>
    </w:p>
    <w:p w14:paraId="08F199B0" w14:textId="77777777" w:rsidR="00094632" w:rsidRDefault="00094632" w:rsidP="00094632">
      <w:r>
        <w:t>ITU-R AH convener: references regarding the process for the submission to ITU: see LSin RP-223420 and Tdoc RP-223190 as well as https://www.itu.int/md/R19-IMT.2020.SAT-C-0002/en</w:t>
      </w:r>
    </w:p>
    <w:p w14:paraId="37A19C20" w14:textId="77777777" w:rsidR="00094632" w:rsidRDefault="00094632" w:rsidP="00094632">
      <w:r>
        <w:t>Ericsson: description templates are included in the report ITU-R M.2514 which can be accessed from the dedicated WP4B IMT-2020 submission webpage: https://www.itu.int/en/ITU-R/study-groups/rsg4/Pages/imt-2020-sat-submission-eval.aspx</w:t>
      </w:r>
    </w:p>
    <w:p w14:paraId="4DEF51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3407" w14:textId="77777777" w:rsidR="00094632" w:rsidRDefault="00094632" w:rsidP="00094632">
      <w:pPr>
        <w:rPr>
          <w:rFonts w:ascii="Arial" w:hAnsi="Arial" w:cs="Arial"/>
          <w:b/>
          <w:sz w:val="24"/>
        </w:rPr>
      </w:pPr>
      <w:r>
        <w:rPr>
          <w:rFonts w:ascii="Arial" w:hAnsi="Arial" w:cs="Arial"/>
          <w:b/>
          <w:color w:val="0000FF"/>
          <w:sz w:val="24"/>
        </w:rPr>
        <w:t>RP-231944</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262F46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9477ABA" w14:textId="77777777" w:rsidR="00094632" w:rsidRDefault="00094632" w:rsidP="00094632">
      <w:pPr>
        <w:rPr>
          <w:rFonts w:ascii="Arial" w:hAnsi="Arial" w:cs="Arial"/>
          <w:b/>
        </w:rPr>
      </w:pPr>
      <w:r>
        <w:rPr>
          <w:rFonts w:ascii="Arial" w:hAnsi="Arial" w:cs="Arial"/>
          <w:b/>
        </w:rPr>
        <w:t xml:space="preserve">Abstract: </w:t>
      </w:r>
    </w:p>
    <w:p w14:paraId="163BDA7C" w14:textId="77777777" w:rsidR="00094632" w:rsidRDefault="00094632" w:rsidP="00094632">
      <w:r>
        <w:t>RAN led SI</w:t>
      </w:r>
    </w:p>
    <w:p w14:paraId="11398145" w14:textId="77777777" w:rsidR="00094632" w:rsidRDefault="00094632" w:rsidP="00094632">
      <w:pPr>
        <w:rPr>
          <w:rFonts w:ascii="Arial" w:hAnsi="Arial" w:cs="Arial"/>
          <w:b/>
        </w:rPr>
      </w:pPr>
      <w:r>
        <w:rPr>
          <w:rFonts w:ascii="Arial" w:hAnsi="Arial" w:cs="Arial"/>
          <w:b/>
        </w:rPr>
        <w:t xml:space="preserve">Discussion: </w:t>
      </w:r>
    </w:p>
    <w:p w14:paraId="6620ECB6" w14:textId="77777777" w:rsidR="00094632" w:rsidRDefault="00094632" w:rsidP="00094632">
      <w:r>
        <w:t>conclusion: 40%, Dec.23</w:t>
      </w:r>
    </w:p>
    <w:p w14:paraId="1825E8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8278" w14:textId="77777777" w:rsidR="00094632" w:rsidRDefault="00094632" w:rsidP="00094632">
      <w:pPr>
        <w:pStyle w:val="Heading4"/>
      </w:pPr>
      <w:bookmarkStart w:id="186" w:name="_Toc146566529"/>
      <w:bookmarkStart w:id="187" w:name="_Toc150626347"/>
      <w:r>
        <w:t>9.2.4</w:t>
      </w:r>
      <w:r>
        <w:tab/>
        <w:t>Study on evolution of NR duplex operation [RAN1 SI: FS_NR_duplex_evo]</w:t>
      </w:r>
      <w:bookmarkEnd w:id="186"/>
      <w:bookmarkEnd w:id="187"/>
    </w:p>
    <w:p w14:paraId="48D8F74E" w14:textId="77777777" w:rsidR="00094632" w:rsidRDefault="00094632" w:rsidP="00094632">
      <w:pPr>
        <w:rPr>
          <w:rFonts w:ascii="Arial" w:hAnsi="Arial" w:cs="Arial"/>
          <w:b/>
          <w:sz w:val="24"/>
        </w:rPr>
      </w:pPr>
      <w:r>
        <w:rPr>
          <w:rFonts w:ascii="Arial" w:hAnsi="Arial" w:cs="Arial"/>
          <w:b/>
          <w:color w:val="0000FF"/>
          <w:sz w:val="24"/>
        </w:rPr>
        <w:t>RP-232231</w:t>
      </w:r>
      <w:r>
        <w:rPr>
          <w:rFonts w:ascii="Arial" w:hAnsi="Arial" w:cs="Arial"/>
          <w:b/>
          <w:color w:val="0000FF"/>
          <w:sz w:val="24"/>
        </w:rPr>
        <w:tab/>
      </w:r>
      <w:r>
        <w:rPr>
          <w:rFonts w:ascii="Arial" w:hAnsi="Arial" w:cs="Arial"/>
          <w:b/>
          <w:sz w:val="24"/>
        </w:rPr>
        <w:t>Status Report for SI Study on evolution of NR duplex operation; rapporteur: CMCC, Samsung</w:t>
      </w:r>
    </w:p>
    <w:p w14:paraId="469450A4"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E678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12BB1" w14:textId="77777777" w:rsidR="00094632" w:rsidRDefault="00094632" w:rsidP="00094632">
      <w:pPr>
        <w:rPr>
          <w:rFonts w:ascii="Arial" w:hAnsi="Arial" w:cs="Arial"/>
          <w:b/>
          <w:sz w:val="24"/>
        </w:rPr>
      </w:pPr>
      <w:r>
        <w:rPr>
          <w:rFonts w:ascii="Arial" w:hAnsi="Arial" w:cs="Arial"/>
          <w:b/>
          <w:color w:val="0000FF"/>
          <w:sz w:val="24"/>
        </w:rPr>
        <w:t>RP-232232</w:t>
      </w:r>
      <w:r>
        <w:rPr>
          <w:rFonts w:ascii="Arial" w:hAnsi="Arial" w:cs="Arial"/>
          <w:b/>
          <w:color w:val="0000FF"/>
          <w:sz w:val="24"/>
        </w:rPr>
        <w:tab/>
      </w:r>
      <w:r>
        <w:rPr>
          <w:rFonts w:ascii="Arial" w:hAnsi="Arial" w:cs="Arial"/>
          <w:b/>
          <w:sz w:val="24"/>
        </w:rPr>
        <w:t>View on SI recommendation for NR duplex evolution</w:t>
      </w:r>
    </w:p>
    <w:p w14:paraId="0DE5F5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289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1BFCE" w14:textId="77777777" w:rsidR="00094632" w:rsidRDefault="00094632" w:rsidP="00094632">
      <w:pPr>
        <w:rPr>
          <w:rFonts w:ascii="Arial" w:hAnsi="Arial" w:cs="Arial"/>
          <w:b/>
          <w:sz w:val="24"/>
        </w:rPr>
      </w:pPr>
      <w:r>
        <w:rPr>
          <w:rFonts w:ascii="Arial" w:hAnsi="Arial" w:cs="Arial"/>
          <w:b/>
          <w:color w:val="0000FF"/>
          <w:sz w:val="24"/>
        </w:rPr>
        <w:t>RP-232421</w:t>
      </w:r>
      <w:r>
        <w:rPr>
          <w:rFonts w:ascii="Arial" w:hAnsi="Arial" w:cs="Arial"/>
          <w:b/>
          <w:color w:val="0000FF"/>
          <w:sz w:val="24"/>
        </w:rPr>
        <w:tab/>
      </w:r>
      <w:r>
        <w:rPr>
          <w:rFonts w:ascii="Arial" w:hAnsi="Arial" w:cs="Arial"/>
          <w:b/>
          <w:sz w:val="24"/>
        </w:rPr>
        <w:t>TR 38.858 v1.0.0 for the Study on evolution of NR duplex operation</w:t>
      </w:r>
    </w:p>
    <w:p w14:paraId="29682DF6"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38.858 v1.0.0</w:t>
      </w:r>
      <w:r>
        <w:rPr>
          <w:i/>
        </w:rPr>
        <w:br/>
      </w:r>
      <w:r>
        <w:rPr>
          <w:i/>
        </w:rPr>
        <w:tab/>
      </w:r>
      <w:r>
        <w:rPr>
          <w:i/>
        </w:rPr>
        <w:tab/>
      </w:r>
      <w:r>
        <w:rPr>
          <w:i/>
        </w:rPr>
        <w:tab/>
      </w:r>
      <w:r>
        <w:rPr>
          <w:i/>
        </w:rPr>
        <w:tab/>
      </w:r>
      <w:r>
        <w:rPr>
          <w:i/>
        </w:rPr>
        <w:tab/>
        <w:t>Source: China Mobile Com. Corporation</w:t>
      </w:r>
    </w:p>
    <w:p w14:paraId="1CB7EDF7" w14:textId="77777777" w:rsidR="00094632" w:rsidRDefault="00094632" w:rsidP="00094632">
      <w:pPr>
        <w:rPr>
          <w:rFonts w:ascii="Arial" w:hAnsi="Arial" w:cs="Arial"/>
          <w:b/>
        </w:rPr>
      </w:pPr>
      <w:r>
        <w:rPr>
          <w:rFonts w:ascii="Arial" w:hAnsi="Arial" w:cs="Arial"/>
          <w:b/>
        </w:rPr>
        <w:t xml:space="preserve">Abstract: </w:t>
      </w:r>
    </w:p>
    <w:p w14:paraId="5730EE07" w14:textId="77777777" w:rsidR="00094632" w:rsidRDefault="00094632" w:rsidP="00094632">
      <w:r>
        <w:t>RAN1 TR 38.858 is provided for information</w:t>
      </w:r>
    </w:p>
    <w:p w14:paraId="0B285F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2C7F9" w14:textId="77777777" w:rsidR="00094632" w:rsidRDefault="00094632" w:rsidP="00094632">
      <w:pPr>
        <w:pStyle w:val="Heading4"/>
      </w:pPr>
      <w:bookmarkStart w:id="188" w:name="_Toc146566530"/>
      <w:bookmarkStart w:id="189" w:name="_Toc150626348"/>
      <w:r>
        <w:t>9.2.5</w:t>
      </w:r>
      <w:r>
        <w:tab/>
        <w:t>Study on AI/ML for NR air interface [RAN1 SI: FS_NR_AIML_air]</w:t>
      </w:r>
      <w:bookmarkEnd w:id="188"/>
      <w:bookmarkEnd w:id="189"/>
    </w:p>
    <w:p w14:paraId="651E6556" w14:textId="77777777" w:rsidR="00094632" w:rsidRDefault="00094632" w:rsidP="00094632">
      <w:pPr>
        <w:rPr>
          <w:rFonts w:ascii="Arial" w:hAnsi="Arial" w:cs="Arial"/>
          <w:b/>
          <w:sz w:val="24"/>
        </w:rPr>
      </w:pPr>
      <w:r>
        <w:rPr>
          <w:rFonts w:ascii="Arial" w:hAnsi="Arial" w:cs="Arial"/>
          <w:b/>
          <w:color w:val="0000FF"/>
          <w:sz w:val="24"/>
        </w:rPr>
        <w:t>RP-231763</w:t>
      </w:r>
      <w:r>
        <w:rPr>
          <w:rFonts w:ascii="Arial" w:hAnsi="Arial" w:cs="Arial"/>
          <w:b/>
          <w:color w:val="0000FF"/>
          <w:sz w:val="24"/>
        </w:rPr>
        <w:tab/>
      </w:r>
      <w:r>
        <w:rPr>
          <w:rFonts w:ascii="Arial" w:hAnsi="Arial" w:cs="Arial"/>
          <w:b/>
          <w:sz w:val="24"/>
        </w:rPr>
        <w:t>Status report for SI Study on AI/ML for NR air interface; rapporteur: Qualcomm</w:t>
      </w:r>
    </w:p>
    <w:p w14:paraId="5A2271D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675A6D5" w14:textId="77777777" w:rsidR="00094632" w:rsidRDefault="00094632" w:rsidP="00094632">
      <w:pPr>
        <w:rPr>
          <w:rFonts w:ascii="Arial" w:hAnsi="Arial" w:cs="Arial"/>
          <w:b/>
        </w:rPr>
      </w:pPr>
      <w:r>
        <w:rPr>
          <w:rFonts w:ascii="Arial" w:hAnsi="Arial" w:cs="Arial"/>
          <w:b/>
        </w:rPr>
        <w:t xml:space="preserve">Discussion: </w:t>
      </w:r>
    </w:p>
    <w:p w14:paraId="1A8E2AE6" w14:textId="77777777" w:rsidR="00094632" w:rsidRDefault="00094632" w:rsidP="00094632">
      <w:r>
        <w:t>MCC: only integer values shall be used for % complete, so "83,5%" will be recorded as "83%"</w:t>
      </w:r>
    </w:p>
    <w:p w14:paraId="5B1074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RP-232659</w:t>
      </w:r>
      <w:r>
        <w:rPr>
          <w:color w:val="993300"/>
          <w:u w:val="single"/>
        </w:rPr>
        <w:t>.</w:t>
      </w:r>
    </w:p>
    <w:p w14:paraId="2147912A" w14:textId="77777777" w:rsidR="00094632" w:rsidRDefault="00094632" w:rsidP="00094632">
      <w:pPr>
        <w:rPr>
          <w:rFonts w:ascii="Arial" w:hAnsi="Arial" w:cs="Arial"/>
          <w:b/>
          <w:sz w:val="24"/>
        </w:rPr>
      </w:pPr>
      <w:r>
        <w:rPr>
          <w:rFonts w:ascii="Arial" w:hAnsi="Arial" w:cs="Arial"/>
          <w:b/>
          <w:color w:val="0000FF"/>
          <w:sz w:val="24"/>
        </w:rPr>
        <w:t>RP-232659</w:t>
      </w:r>
      <w:r>
        <w:rPr>
          <w:rFonts w:ascii="Arial" w:hAnsi="Arial" w:cs="Arial"/>
          <w:b/>
          <w:color w:val="0000FF"/>
          <w:sz w:val="24"/>
        </w:rPr>
        <w:tab/>
      </w:r>
      <w:r>
        <w:rPr>
          <w:rFonts w:ascii="Arial" w:hAnsi="Arial" w:cs="Arial"/>
          <w:b/>
          <w:sz w:val="24"/>
        </w:rPr>
        <w:t>Status report for SI Study on AI/ML for NR air interface; rapporteur: Qualcomm</w:t>
      </w:r>
    </w:p>
    <w:p w14:paraId="5198C5A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CE3B038" w14:textId="77777777" w:rsidR="00094632" w:rsidRDefault="00094632" w:rsidP="00094632">
      <w:pPr>
        <w:rPr>
          <w:color w:val="808080"/>
        </w:rPr>
      </w:pPr>
      <w:r>
        <w:rPr>
          <w:color w:val="808080"/>
        </w:rPr>
        <w:t>(Replaces RP-231763)</w:t>
      </w:r>
    </w:p>
    <w:p w14:paraId="75EC4DA6" w14:textId="77777777" w:rsidR="00094632" w:rsidRDefault="00094632" w:rsidP="00094632">
      <w:pPr>
        <w:rPr>
          <w:rFonts w:ascii="Arial" w:hAnsi="Arial" w:cs="Arial"/>
          <w:b/>
        </w:rPr>
      </w:pPr>
      <w:r>
        <w:rPr>
          <w:rFonts w:ascii="Arial" w:hAnsi="Arial" w:cs="Arial"/>
          <w:b/>
        </w:rPr>
        <w:t xml:space="preserve">Discussion: </w:t>
      </w:r>
    </w:p>
    <w:p w14:paraId="056BDC82" w14:textId="77777777" w:rsidR="00094632" w:rsidRDefault="00094632" w:rsidP="00094632">
      <w:r>
        <w:t>Qualcomm: TUs for RAN1 were updated (2TUs in 2 meetings), also open issues and % complete</w:t>
      </w:r>
    </w:p>
    <w:p w14:paraId="15F71CCE" w14:textId="77777777" w:rsidR="00094632" w:rsidRDefault="00094632" w:rsidP="00094632">
      <w:r>
        <w:t>conclusion: 80%, Dec.23</w:t>
      </w:r>
    </w:p>
    <w:p w14:paraId="4418B9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FD25" w14:textId="77777777" w:rsidR="00094632" w:rsidRDefault="00094632" w:rsidP="00094632">
      <w:pPr>
        <w:rPr>
          <w:rFonts w:ascii="Arial" w:hAnsi="Arial" w:cs="Arial"/>
          <w:b/>
          <w:sz w:val="24"/>
        </w:rPr>
      </w:pPr>
      <w:r>
        <w:rPr>
          <w:rFonts w:ascii="Arial" w:hAnsi="Arial" w:cs="Arial"/>
          <w:b/>
          <w:color w:val="0000FF"/>
          <w:sz w:val="24"/>
        </w:rPr>
        <w:t>RP-231765</w:t>
      </w:r>
      <w:r>
        <w:rPr>
          <w:rFonts w:ascii="Arial" w:hAnsi="Arial" w:cs="Arial"/>
          <w:b/>
          <w:color w:val="0000FF"/>
          <w:sz w:val="24"/>
        </w:rPr>
        <w:tab/>
      </w:r>
      <w:r>
        <w:rPr>
          <w:rFonts w:ascii="Arial" w:hAnsi="Arial" w:cs="Arial"/>
          <w:b/>
          <w:sz w:val="24"/>
        </w:rPr>
        <w:t>Recommended focus for AI/ML for air interface in Q4-23</w:t>
      </w:r>
    </w:p>
    <w:p w14:paraId="1F9226C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4E715FC" w14:textId="77777777" w:rsidR="00094632" w:rsidRDefault="00094632" w:rsidP="00094632">
      <w:pPr>
        <w:rPr>
          <w:rFonts w:ascii="Arial" w:hAnsi="Arial" w:cs="Arial"/>
          <w:b/>
        </w:rPr>
      </w:pPr>
      <w:r>
        <w:rPr>
          <w:rFonts w:ascii="Arial" w:hAnsi="Arial" w:cs="Arial"/>
          <w:b/>
        </w:rPr>
        <w:t xml:space="preserve">Discussion: </w:t>
      </w:r>
    </w:p>
    <w:p w14:paraId="70432F06" w14:textId="77777777" w:rsidR="00094632" w:rsidRDefault="00094632" w:rsidP="00094632">
      <w:r>
        <w:t>Proposal: Allocate RAN1 TUs in Q4-23 to address only the identified remaining open issues in SR (ref. RP-231763).</w:t>
      </w:r>
    </w:p>
    <w:p w14:paraId="5C6FE826" w14:textId="77777777" w:rsidR="00094632" w:rsidRDefault="00094632" w:rsidP="00094632">
      <w:r>
        <w:t>Nokia: supports to allocate more RAN1 TUs</w:t>
      </w:r>
    </w:p>
    <w:p w14:paraId="4C29D418" w14:textId="77777777" w:rsidR="00094632" w:rsidRDefault="00094632" w:rsidP="00094632">
      <w:r>
        <w:t>Futurewei: remaining opening issues in the status report are debatable, will status report be handled later</w:t>
      </w:r>
    </w:p>
    <w:p w14:paraId="7BBA71D5" w14:textId="77777777" w:rsidR="00094632" w:rsidRDefault="00094632" w:rsidP="00094632">
      <w:r>
        <w:lastRenderedPageBreak/>
        <w:t>RAN chair: yes, also the TUs can be discussed</w:t>
      </w:r>
    </w:p>
    <w:p w14:paraId="3AAE05C5" w14:textId="77777777" w:rsidR="00094632" w:rsidRDefault="00094632" w:rsidP="00094632">
      <w:r>
        <w:t>conclusion: proposal is endorsed</w:t>
      </w:r>
    </w:p>
    <w:p w14:paraId="412027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9677E" w14:textId="77777777" w:rsidR="00094632" w:rsidRDefault="00094632" w:rsidP="00094632">
      <w:pPr>
        <w:rPr>
          <w:rFonts w:ascii="Arial" w:hAnsi="Arial" w:cs="Arial"/>
          <w:b/>
          <w:sz w:val="24"/>
        </w:rPr>
      </w:pPr>
      <w:r>
        <w:rPr>
          <w:rFonts w:ascii="Arial" w:hAnsi="Arial" w:cs="Arial"/>
          <w:b/>
          <w:color w:val="0000FF"/>
          <w:sz w:val="24"/>
        </w:rPr>
        <w:t>RP-231811</w:t>
      </w:r>
      <w:r>
        <w:rPr>
          <w:rFonts w:ascii="Arial" w:hAnsi="Arial" w:cs="Arial"/>
          <w:b/>
          <w:color w:val="0000FF"/>
          <w:sz w:val="24"/>
        </w:rPr>
        <w:tab/>
      </w:r>
      <w:r>
        <w:rPr>
          <w:rFonts w:ascii="Arial" w:hAnsi="Arial" w:cs="Arial"/>
          <w:b/>
          <w:sz w:val="24"/>
        </w:rPr>
        <w:t>Discussion of progress on Rel-18 Study on AI/ML for NR air interface</w:t>
      </w:r>
    </w:p>
    <w:p w14:paraId="77540C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E60947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59DA" w14:textId="77777777" w:rsidR="00094632" w:rsidRDefault="00094632" w:rsidP="00094632">
      <w:pPr>
        <w:rPr>
          <w:rFonts w:ascii="Arial" w:hAnsi="Arial" w:cs="Arial"/>
          <w:b/>
          <w:sz w:val="24"/>
        </w:rPr>
      </w:pPr>
      <w:r>
        <w:rPr>
          <w:rFonts w:ascii="Arial" w:hAnsi="Arial" w:cs="Arial"/>
          <w:b/>
          <w:color w:val="0000FF"/>
          <w:sz w:val="24"/>
        </w:rPr>
        <w:t>RP-232027</w:t>
      </w:r>
      <w:r>
        <w:rPr>
          <w:rFonts w:ascii="Arial" w:hAnsi="Arial" w:cs="Arial"/>
          <w:b/>
          <w:color w:val="0000FF"/>
          <w:sz w:val="24"/>
        </w:rPr>
        <w:tab/>
      </w:r>
      <w:r>
        <w:rPr>
          <w:rFonts w:ascii="Arial" w:hAnsi="Arial" w:cs="Arial"/>
          <w:b/>
          <w:sz w:val="24"/>
        </w:rPr>
        <w:t>Discussion on AI/ML for NR air interface</w:t>
      </w:r>
    </w:p>
    <w:p w14:paraId="08DCBC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A0F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E55E" w14:textId="77777777" w:rsidR="00094632" w:rsidRDefault="00094632" w:rsidP="00094632">
      <w:pPr>
        <w:rPr>
          <w:rFonts w:ascii="Arial" w:hAnsi="Arial" w:cs="Arial"/>
          <w:b/>
          <w:sz w:val="24"/>
        </w:rPr>
      </w:pPr>
      <w:r>
        <w:rPr>
          <w:rFonts w:ascii="Arial" w:hAnsi="Arial" w:cs="Arial"/>
          <w:b/>
          <w:color w:val="0000FF"/>
          <w:sz w:val="24"/>
        </w:rPr>
        <w:t>RP-232099</w:t>
      </w:r>
      <w:r>
        <w:rPr>
          <w:rFonts w:ascii="Arial" w:hAnsi="Arial" w:cs="Arial"/>
          <w:b/>
          <w:color w:val="0000FF"/>
          <w:sz w:val="24"/>
        </w:rPr>
        <w:tab/>
      </w:r>
      <w:r>
        <w:rPr>
          <w:rFonts w:ascii="Arial" w:hAnsi="Arial" w:cs="Arial"/>
          <w:b/>
          <w:sz w:val="24"/>
        </w:rPr>
        <w:t>Views on R18 AI/ML for NR Air Interface SI status</w:t>
      </w:r>
    </w:p>
    <w:p w14:paraId="2E95F7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A358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03A4" w14:textId="77777777" w:rsidR="00094632" w:rsidRDefault="00094632" w:rsidP="00094632">
      <w:pPr>
        <w:rPr>
          <w:rFonts w:ascii="Arial" w:hAnsi="Arial" w:cs="Arial"/>
          <w:b/>
          <w:sz w:val="24"/>
        </w:rPr>
      </w:pPr>
      <w:r>
        <w:rPr>
          <w:rFonts w:ascii="Arial" w:hAnsi="Arial" w:cs="Arial"/>
          <w:b/>
          <w:color w:val="0000FF"/>
          <w:sz w:val="24"/>
        </w:rPr>
        <w:t>RP-232157</w:t>
      </w:r>
      <w:r>
        <w:rPr>
          <w:rFonts w:ascii="Arial" w:hAnsi="Arial" w:cs="Arial"/>
          <w:b/>
          <w:color w:val="0000FF"/>
          <w:sz w:val="24"/>
        </w:rPr>
        <w:tab/>
      </w:r>
      <w:r>
        <w:rPr>
          <w:rFonts w:ascii="Arial" w:hAnsi="Arial" w:cs="Arial"/>
          <w:b/>
          <w:sz w:val="24"/>
        </w:rPr>
        <w:t>Discussion on the status of Rel-18 AI/ML over NR air interface</w:t>
      </w:r>
    </w:p>
    <w:p w14:paraId="61C567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14C0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4987" w14:textId="77777777" w:rsidR="00094632" w:rsidRDefault="00094632" w:rsidP="00094632">
      <w:pPr>
        <w:rPr>
          <w:rFonts w:ascii="Arial" w:hAnsi="Arial" w:cs="Arial"/>
          <w:b/>
          <w:sz w:val="24"/>
        </w:rPr>
      </w:pPr>
      <w:r>
        <w:rPr>
          <w:rFonts w:ascii="Arial" w:hAnsi="Arial" w:cs="Arial"/>
          <w:b/>
          <w:color w:val="0000FF"/>
          <w:sz w:val="24"/>
        </w:rPr>
        <w:t>RP-232233</w:t>
      </w:r>
      <w:r>
        <w:rPr>
          <w:rFonts w:ascii="Arial" w:hAnsi="Arial" w:cs="Arial"/>
          <w:b/>
          <w:color w:val="0000FF"/>
          <w:sz w:val="24"/>
        </w:rPr>
        <w:tab/>
      </w:r>
      <w:r>
        <w:rPr>
          <w:rFonts w:ascii="Arial" w:hAnsi="Arial" w:cs="Arial"/>
          <w:b/>
          <w:sz w:val="24"/>
        </w:rPr>
        <w:t>Discussion on the progress of AI/ML for Air Interface</w:t>
      </w:r>
    </w:p>
    <w:p w14:paraId="33DDB30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2B195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73496" w14:textId="77777777" w:rsidR="00094632" w:rsidRDefault="00094632" w:rsidP="00094632">
      <w:pPr>
        <w:rPr>
          <w:rFonts w:ascii="Arial" w:hAnsi="Arial" w:cs="Arial"/>
          <w:b/>
          <w:sz w:val="24"/>
        </w:rPr>
      </w:pPr>
      <w:r>
        <w:rPr>
          <w:rFonts w:ascii="Arial" w:hAnsi="Arial" w:cs="Arial"/>
          <w:b/>
          <w:color w:val="0000FF"/>
          <w:sz w:val="24"/>
        </w:rPr>
        <w:t>RP-232316</w:t>
      </w:r>
      <w:r>
        <w:rPr>
          <w:rFonts w:ascii="Arial" w:hAnsi="Arial" w:cs="Arial"/>
          <w:b/>
          <w:color w:val="0000FF"/>
          <w:sz w:val="24"/>
        </w:rPr>
        <w:tab/>
      </w:r>
      <w:r>
        <w:rPr>
          <w:rFonts w:ascii="Arial" w:hAnsi="Arial" w:cs="Arial"/>
          <w:b/>
          <w:sz w:val="24"/>
        </w:rPr>
        <w:t>Way forward: Data collection for model training at the UE side</w:t>
      </w:r>
    </w:p>
    <w:p w14:paraId="3B2911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31838A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33CC" w14:textId="77777777" w:rsidR="00094632" w:rsidRDefault="00094632" w:rsidP="00094632">
      <w:pPr>
        <w:rPr>
          <w:rFonts w:ascii="Arial" w:hAnsi="Arial" w:cs="Arial"/>
          <w:b/>
          <w:sz w:val="24"/>
        </w:rPr>
      </w:pPr>
      <w:r>
        <w:rPr>
          <w:rFonts w:ascii="Arial" w:hAnsi="Arial" w:cs="Arial"/>
          <w:b/>
          <w:color w:val="0000FF"/>
          <w:sz w:val="24"/>
        </w:rPr>
        <w:t>RP-232420</w:t>
      </w:r>
      <w:r>
        <w:rPr>
          <w:rFonts w:ascii="Arial" w:hAnsi="Arial" w:cs="Arial"/>
          <w:b/>
          <w:color w:val="0000FF"/>
          <w:sz w:val="24"/>
        </w:rPr>
        <w:tab/>
      </w:r>
      <w:r>
        <w:rPr>
          <w:rFonts w:ascii="Arial" w:hAnsi="Arial" w:cs="Arial"/>
          <w:b/>
          <w:sz w:val="24"/>
        </w:rPr>
        <w:t>Views on Rel-18 SI status on AI/ML for NR air interface</w:t>
      </w:r>
    </w:p>
    <w:p w14:paraId="5F24E3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 (M)</w:t>
      </w:r>
    </w:p>
    <w:p w14:paraId="252D81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ED7A0" w14:textId="77777777" w:rsidR="00094632" w:rsidRDefault="00094632" w:rsidP="00094632">
      <w:pPr>
        <w:rPr>
          <w:rFonts w:ascii="Arial" w:hAnsi="Arial" w:cs="Arial"/>
          <w:b/>
          <w:sz w:val="24"/>
        </w:rPr>
      </w:pPr>
      <w:r>
        <w:rPr>
          <w:rFonts w:ascii="Arial" w:hAnsi="Arial" w:cs="Arial"/>
          <w:b/>
          <w:color w:val="0000FF"/>
          <w:sz w:val="24"/>
        </w:rPr>
        <w:t>RP-231766</w:t>
      </w:r>
      <w:r>
        <w:rPr>
          <w:rFonts w:ascii="Arial" w:hAnsi="Arial" w:cs="Arial"/>
          <w:b/>
          <w:color w:val="0000FF"/>
          <w:sz w:val="24"/>
        </w:rPr>
        <w:tab/>
      </w:r>
      <w:r>
        <w:rPr>
          <w:rFonts w:ascii="Arial" w:hAnsi="Arial" w:cs="Arial"/>
          <w:b/>
          <w:sz w:val="24"/>
        </w:rPr>
        <w:t>TR 38.843 v1.0.0 Study on Artificial Intelligence (AI)/Machine Learning (ML) for NR air interface</w:t>
      </w:r>
    </w:p>
    <w:p w14:paraId="7D6307C3"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38.843 v1.0.0</w:t>
      </w:r>
      <w:r>
        <w:rPr>
          <w:i/>
        </w:rPr>
        <w:br/>
      </w:r>
      <w:r>
        <w:rPr>
          <w:i/>
        </w:rPr>
        <w:tab/>
      </w:r>
      <w:r>
        <w:rPr>
          <w:i/>
        </w:rPr>
        <w:tab/>
      </w:r>
      <w:r>
        <w:rPr>
          <w:i/>
        </w:rPr>
        <w:tab/>
      </w:r>
      <w:r>
        <w:rPr>
          <w:i/>
        </w:rPr>
        <w:tab/>
      </w:r>
      <w:r>
        <w:rPr>
          <w:i/>
        </w:rPr>
        <w:tab/>
        <w:t>Source: Qualcomm India Pvt Ltd</w:t>
      </w:r>
    </w:p>
    <w:p w14:paraId="5B2DC098" w14:textId="77777777" w:rsidR="00094632" w:rsidRDefault="00094632" w:rsidP="00094632">
      <w:pPr>
        <w:rPr>
          <w:rFonts w:ascii="Arial" w:hAnsi="Arial" w:cs="Arial"/>
          <w:b/>
        </w:rPr>
      </w:pPr>
      <w:r>
        <w:rPr>
          <w:rFonts w:ascii="Arial" w:hAnsi="Arial" w:cs="Arial"/>
          <w:b/>
        </w:rPr>
        <w:t xml:space="preserve">Abstract: </w:t>
      </w:r>
    </w:p>
    <w:p w14:paraId="054271B2" w14:textId="77777777" w:rsidR="00094632" w:rsidRDefault="00094632" w:rsidP="00094632">
      <w:r>
        <w:t>RAN1 TR 38.843 is provided for information</w:t>
      </w:r>
    </w:p>
    <w:p w14:paraId="61107169" w14:textId="77777777" w:rsidR="00094632" w:rsidRDefault="00094632" w:rsidP="00094632">
      <w:pPr>
        <w:rPr>
          <w:rFonts w:ascii="Arial" w:hAnsi="Arial" w:cs="Arial"/>
          <w:b/>
        </w:rPr>
      </w:pPr>
      <w:r>
        <w:rPr>
          <w:rFonts w:ascii="Arial" w:hAnsi="Arial" w:cs="Arial"/>
          <w:b/>
        </w:rPr>
        <w:lastRenderedPageBreak/>
        <w:t xml:space="preserve">Discussion: </w:t>
      </w:r>
    </w:p>
    <w:p w14:paraId="4EDBA861" w14:textId="77777777" w:rsidR="00094632" w:rsidRDefault="00094632" w:rsidP="00094632">
      <w:r>
        <w:t>Qualcomm: no contents from RAN2 and RAN4 yet</w:t>
      </w:r>
    </w:p>
    <w:p w14:paraId="5BD765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58DC" w14:textId="77777777" w:rsidR="00094632" w:rsidRDefault="00094632" w:rsidP="00094632">
      <w:pPr>
        <w:pStyle w:val="Heading4"/>
      </w:pPr>
      <w:bookmarkStart w:id="190" w:name="_Toc146566531"/>
      <w:bookmarkStart w:id="191" w:name="_Toc150626349"/>
      <w:r>
        <w:t>9.2.6</w:t>
      </w:r>
      <w:r>
        <w:tab/>
        <w:t>Study on low-power wake-up signal and receiver for NR [RAN1 SI: FS_NR_LPWUS]</w:t>
      </w:r>
      <w:bookmarkEnd w:id="190"/>
      <w:bookmarkEnd w:id="191"/>
    </w:p>
    <w:p w14:paraId="0AF6D920" w14:textId="77777777" w:rsidR="00094632" w:rsidRDefault="00094632" w:rsidP="00094632">
      <w:pPr>
        <w:rPr>
          <w:rFonts w:ascii="Arial" w:hAnsi="Arial" w:cs="Arial"/>
          <w:b/>
          <w:sz w:val="24"/>
        </w:rPr>
      </w:pPr>
      <w:r>
        <w:rPr>
          <w:rFonts w:ascii="Arial" w:hAnsi="Arial" w:cs="Arial"/>
          <w:b/>
          <w:color w:val="0000FF"/>
          <w:sz w:val="24"/>
        </w:rPr>
        <w:t>RP-231812</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AF4550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A6DB9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4BDF9" w14:textId="77777777" w:rsidR="00094632" w:rsidRDefault="00094632" w:rsidP="00094632">
      <w:pPr>
        <w:rPr>
          <w:rFonts w:ascii="Arial" w:hAnsi="Arial" w:cs="Arial"/>
          <w:b/>
          <w:sz w:val="24"/>
        </w:rPr>
      </w:pPr>
      <w:r>
        <w:rPr>
          <w:rFonts w:ascii="Arial" w:hAnsi="Arial" w:cs="Arial"/>
          <w:b/>
          <w:color w:val="0000FF"/>
          <w:sz w:val="24"/>
        </w:rPr>
        <w:t>RP-231815</w:t>
      </w:r>
      <w:r>
        <w:rPr>
          <w:rFonts w:ascii="Arial" w:hAnsi="Arial" w:cs="Arial"/>
          <w:b/>
          <w:color w:val="0000FF"/>
          <w:sz w:val="24"/>
        </w:rPr>
        <w:tab/>
      </w:r>
      <w:r>
        <w:rPr>
          <w:rFonts w:ascii="Arial" w:hAnsi="Arial" w:cs="Arial"/>
          <w:b/>
          <w:sz w:val="24"/>
        </w:rPr>
        <w:t>Recommendation for LP-WUS waveform</w:t>
      </w:r>
    </w:p>
    <w:p w14:paraId="0FA8F2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CATT, China Telecom, China Unicom, Nordic Semiconductor ASA, etc</w:t>
      </w:r>
    </w:p>
    <w:p w14:paraId="5F6D865A" w14:textId="77777777" w:rsidR="00094632" w:rsidRDefault="00094632" w:rsidP="00094632">
      <w:pPr>
        <w:rPr>
          <w:rFonts w:ascii="Arial" w:hAnsi="Arial" w:cs="Arial"/>
          <w:b/>
        </w:rPr>
      </w:pPr>
      <w:r>
        <w:rPr>
          <w:rFonts w:ascii="Arial" w:hAnsi="Arial" w:cs="Arial"/>
          <w:b/>
        </w:rPr>
        <w:t xml:space="preserve">Discussion: </w:t>
      </w:r>
    </w:p>
    <w:p w14:paraId="07C80BF5" w14:textId="77777777" w:rsidR="00094632" w:rsidRDefault="00094632" w:rsidP="00094632">
      <w:r>
        <w:t>Samsung: discussion is more related to REL-19 than to REL-18</w:t>
      </w:r>
    </w:p>
    <w:p w14:paraId="207F60A4" w14:textId="77777777" w:rsidR="00094632" w:rsidRDefault="00094632" w:rsidP="00094632">
      <w:r>
        <w:t>RAN1 chair (Samsung): focus on the text that RAN1 could not agree, other parts are more for REL-19</w:t>
      </w:r>
    </w:p>
    <w:p w14:paraId="51AB349D" w14:textId="77777777" w:rsidR="00094632" w:rsidRDefault="00094632" w:rsidP="00094632">
      <w:r>
        <w:t>Qualcomm: we could at least go down from 3 to 2 possibilities</w:t>
      </w:r>
    </w:p>
    <w:p w14:paraId="300E5E5A" w14:textId="77777777" w:rsidR="00094632" w:rsidRDefault="00094632" w:rsidP="00094632">
      <w:r>
        <w:t>Huawei: could be also discussed in the REL-19 WI; proposal discussed here was brought up in the last moment of the SI in Toulouse</w:t>
      </w:r>
    </w:p>
    <w:p w14:paraId="32466B14" w14:textId="77777777" w:rsidR="00094632" w:rsidRDefault="00094632" w:rsidP="00094632">
      <w:r>
        <w:t>vivo: is not a new proposal was in the TR</w:t>
      </w:r>
    </w:p>
    <w:p w14:paraId="5286A393" w14:textId="77777777" w:rsidR="00094632" w:rsidRDefault="00094632" w:rsidP="00094632">
      <w:r>
        <w:t>RAN chair: can discuss this further offline as part of REL-19</w:t>
      </w:r>
    </w:p>
    <w:p w14:paraId="123E18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B307" w14:textId="77777777" w:rsidR="00094632" w:rsidRDefault="00094632" w:rsidP="00094632">
      <w:pPr>
        <w:rPr>
          <w:rFonts w:ascii="Arial" w:hAnsi="Arial" w:cs="Arial"/>
          <w:b/>
          <w:sz w:val="24"/>
        </w:rPr>
      </w:pPr>
      <w:r>
        <w:rPr>
          <w:rFonts w:ascii="Arial" w:hAnsi="Arial" w:cs="Arial"/>
          <w:b/>
          <w:color w:val="0000FF"/>
          <w:sz w:val="24"/>
        </w:rPr>
        <w:t>RP-231560</w:t>
      </w:r>
      <w:r>
        <w:rPr>
          <w:rFonts w:ascii="Arial" w:hAnsi="Arial" w:cs="Arial"/>
          <w:b/>
          <w:color w:val="0000FF"/>
          <w:sz w:val="24"/>
        </w:rPr>
        <w:tab/>
      </w:r>
      <w:r>
        <w:rPr>
          <w:rFonts w:ascii="Arial" w:hAnsi="Arial" w:cs="Arial"/>
          <w:b/>
          <w:sz w:val="24"/>
        </w:rPr>
        <w:t>Views on conclusions for LP-WUS</w:t>
      </w:r>
    </w:p>
    <w:p w14:paraId="2D3714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1CF6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5D61" w14:textId="77777777" w:rsidR="00094632" w:rsidRDefault="00094632" w:rsidP="00094632">
      <w:pPr>
        <w:rPr>
          <w:rFonts w:ascii="Arial" w:hAnsi="Arial" w:cs="Arial"/>
          <w:b/>
          <w:sz w:val="24"/>
        </w:rPr>
      </w:pPr>
      <w:r>
        <w:rPr>
          <w:rFonts w:ascii="Arial" w:hAnsi="Arial" w:cs="Arial"/>
          <w:b/>
          <w:color w:val="0000FF"/>
          <w:sz w:val="24"/>
        </w:rPr>
        <w:t>RP-231816</w:t>
      </w:r>
      <w:r>
        <w:rPr>
          <w:rFonts w:ascii="Arial" w:hAnsi="Arial" w:cs="Arial"/>
          <w:b/>
          <w:color w:val="0000FF"/>
          <w:sz w:val="24"/>
        </w:rPr>
        <w:tab/>
      </w:r>
      <w:r>
        <w:rPr>
          <w:rFonts w:ascii="Arial" w:hAnsi="Arial" w:cs="Arial"/>
          <w:b/>
          <w:sz w:val="24"/>
        </w:rPr>
        <w:t>Handling of RRM studies for LP-WUS/WUR SI</w:t>
      </w:r>
    </w:p>
    <w:p w14:paraId="7AEF1C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CATT, China Telecom, Nordic Semiconductor ASA, Spreadtrum Communications</w:t>
      </w:r>
    </w:p>
    <w:p w14:paraId="421F2819" w14:textId="77777777" w:rsidR="00094632" w:rsidRDefault="00094632" w:rsidP="00094632">
      <w:pPr>
        <w:rPr>
          <w:rFonts w:ascii="Arial" w:hAnsi="Arial" w:cs="Arial"/>
          <w:b/>
        </w:rPr>
      </w:pPr>
      <w:r>
        <w:rPr>
          <w:rFonts w:ascii="Arial" w:hAnsi="Arial" w:cs="Arial"/>
          <w:b/>
        </w:rPr>
        <w:t xml:space="preserve">Discussion: </w:t>
      </w:r>
    </w:p>
    <w:p w14:paraId="40520F8A" w14:textId="77777777" w:rsidR="00094632" w:rsidRDefault="00094632" w:rsidP="00094632">
      <w:r>
        <w:t>RAN4 chair (Huawei): in RRM no TUs left so scope needs to be very clear and limited</w:t>
      </w:r>
    </w:p>
    <w:p w14:paraId="272AED69" w14:textId="77777777" w:rsidR="00094632" w:rsidRDefault="00094632" w:rsidP="00094632">
      <w:r>
        <w:t>RAN chair: can discuss further offline</w:t>
      </w:r>
    </w:p>
    <w:p w14:paraId="34E2A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B912A" w14:textId="77777777" w:rsidR="00094632" w:rsidRDefault="00094632" w:rsidP="00094632">
      <w:pPr>
        <w:rPr>
          <w:rFonts w:ascii="Arial" w:hAnsi="Arial" w:cs="Arial"/>
          <w:b/>
          <w:sz w:val="24"/>
        </w:rPr>
      </w:pPr>
      <w:r>
        <w:rPr>
          <w:rFonts w:ascii="Arial" w:hAnsi="Arial" w:cs="Arial"/>
          <w:b/>
          <w:color w:val="0000FF"/>
          <w:sz w:val="24"/>
        </w:rPr>
        <w:t>RP-231814</w:t>
      </w:r>
      <w:r>
        <w:rPr>
          <w:rFonts w:ascii="Arial" w:hAnsi="Arial" w:cs="Arial"/>
          <w:b/>
          <w:color w:val="0000FF"/>
          <w:sz w:val="24"/>
        </w:rPr>
        <w:tab/>
      </w:r>
      <w:r>
        <w:rPr>
          <w:rFonts w:ascii="Arial" w:hAnsi="Arial" w:cs="Arial"/>
          <w:b/>
          <w:sz w:val="24"/>
        </w:rPr>
        <w:t>TR 38.869 v1.0.0 Study on low-power wake up signal and receiver for NR</w:t>
      </w:r>
    </w:p>
    <w:p w14:paraId="605CF5C3"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38.869 v1.0.0</w:t>
      </w:r>
      <w:r>
        <w:rPr>
          <w:i/>
        </w:rPr>
        <w:br/>
      </w:r>
      <w:r>
        <w:rPr>
          <w:i/>
        </w:rPr>
        <w:tab/>
      </w:r>
      <w:r>
        <w:rPr>
          <w:i/>
        </w:rPr>
        <w:tab/>
      </w:r>
      <w:r>
        <w:rPr>
          <w:i/>
        </w:rPr>
        <w:tab/>
      </w:r>
      <w:r>
        <w:rPr>
          <w:i/>
        </w:rPr>
        <w:tab/>
      </w:r>
      <w:r>
        <w:rPr>
          <w:i/>
        </w:rPr>
        <w:tab/>
        <w:t>Source: Rapporteur(vivo), CMCC</w:t>
      </w:r>
    </w:p>
    <w:p w14:paraId="694D1D44" w14:textId="77777777" w:rsidR="00094632" w:rsidRDefault="00094632" w:rsidP="00094632">
      <w:pPr>
        <w:rPr>
          <w:rFonts w:ascii="Arial" w:hAnsi="Arial" w:cs="Arial"/>
          <w:b/>
        </w:rPr>
      </w:pPr>
      <w:r>
        <w:rPr>
          <w:rFonts w:ascii="Arial" w:hAnsi="Arial" w:cs="Arial"/>
          <w:b/>
        </w:rPr>
        <w:lastRenderedPageBreak/>
        <w:t xml:space="preserve">Abstract: </w:t>
      </w:r>
    </w:p>
    <w:p w14:paraId="4E68BB54" w14:textId="77777777" w:rsidR="00094632" w:rsidRDefault="00094632" w:rsidP="00094632">
      <w:r>
        <w:t>RAN1 TR 38.869 is provided for information</w:t>
      </w:r>
    </w:p>
    <w:p w14:paraId="22E768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0A7F4" w14:textId="77777777" w:rsidR="00094632" w:rsidRDefault="00094632" w:rsidP="00094632">
      <w:pPr>
        <w:rPr>
          <w:rFonts w:ascii="Arial" w:hAnsi="Arial" w:cs="Arial"/>
          <w:b/>
          <w:sz w:val="24"/>
        </w:rPr>
      </w:pPr>
      <w:r>
        <w:rPr>
          <w:rFonts w:ascii="Arial" w:hAnsi="Arial" w:cs="Arial"/>
          <w:b/>
          <w:color w:val="0000FF"/>
          <w:sz w:val="24"/>
        </w:rPr>
        <w:t>RP-231813</w:t>
      </w:r>
      <w:r>
        <w:rPr>
          <w:rFonts w:ascii="Arial" w:hAnsi="Arial" w:cs="Arial"/>
          <w:b/>
          <w:color w:val="0000FF"/>
          <w:sz w:val="24"/>
        </w:rPr>
        <w:tab/>
      </w:r>
      <w:r>
        <w:rPr>
          <w:rFonts w:ascii="Arial" w:hAnsi="Arial" w:cs="Arial"/>
          <w:b/>
          <w:sz w:val="24"/>
        </w:rPr>
        <w:t>Revised SID:  Study on low-power wake-up signal and receiver for NR; rapporteur: vivo</w:t>
      </w:r>
    </w:p>
    <w:p w14:paraId="085810FD"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3590691E" w14:textId="77777777" w:rsidR="00094632" w:rsidRDefault="00094632" w:rsidP="00094632">
      <w:pPr>
        <w:rPr>
          <w:color w:val="808080"/>
        </w:rPr>
      </w:pPr>
      <w:r>
        <w:rPr>
          <w:color w:val="808080"/>
        </w:rPr>
        <w:t>(Replaces RP-222644)</w:t>
      </w:r>
    </w:p>
    <w:p w14:paraId="001D6803" w14:textId="77777777" w:rsidR="00094632" w:rsidRDefault="00094632" w:rsidP="00094632">
      <w:pPr>
        <w:rPr>
          <w:rFonts w:ascii="Arial" w:hAnsi="Arial" w:cs="Arial"/>
          <w:b/>
        </w:rPr>
      </w:pPr>
      <w:r>
        <w:rPr>
          <w:rFonts w:ascii="Arial" w:hAnsi="Arial" w:cs="Arial"/>
          <w:b/>
        </w:rPr>
        <w:t xml:space="preserve">Abstract: </w:t>
      </w:r>
    </w:p>
    <w:p w14:paraId="032BF2D7" w14:textId="77777777" w:rsidR="00094632" w:rsidRDefault="00094632" w:rsidP="00094632">
      <w:r>
        <w:t>last approved SID: RP-222644</w:t>
      </w:r>
    </w:p>
    <w:p w14:paraId="480FDAFA" w14:textId="77777777" w:rsidR="00094632" w:rsidRDefault="00094632" w:rsidP="00094632">
      <w:pPr>
        <w:rPr>
          <w:rFonts w:ascii="Arial" w:hAnsi="Arial" w:cs="Arial"/>
          <w:b/>
        </w:rPr>
      </w:pPr>
      <w:r>
        <w:rPr>
          <w:rFonts w:ascii="Arial" w:hAnsi="Arial" w:cs="Arial"/>
          <w:b/>
        </w:rPr>
        <w:t xml:space="preserve">Discussion: </w:t>
      </w:r>
    </w:p>
    <w:p w14:paraId="23508BDE" w14:textId="77777777" w:rsidR="00094632" w:rsidRDefault="00094632" w:rsidP="00094632">
      <w:r>
        <w:t>conclusion: updating RRM aspects (see RP-232668)</w:t>
      </w:r>
    </w:p>
    <w:p w14:paraId="64127C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RP-232672</w:t>
      </w:r>
      <w:r>
        <w:rPr>
          <w:color w:val="993300"/>
          <w:u w:val="single"/>
        </w:rPr>
        <w:t>.</w:t>
      </w:r>
    </w:p>
    <w:p w14:paraId="34316FA2" w14:textId="77777777" w:rsidR="00094632" w:rsidRDefault="00094632" w:rsidP="00094632">
      <w:pPr>
        <w:rPr>
          <w:rFonts w:ascii="Arial" w:hAnsi="Arial" w:cs="Arial"/>
          <w:b/>
          <w:sz w:val="24"/>
        </w:rPr>
      </w:pPr>
      <w:r>
        <w:rPr>
          <w:rFonts w:ascii="Arial" w:hAnsi="Arial" w:cs="Arial"/>
          <w:b/>
          <w:color w:val="0000FF"/>
          <w:sz w:val="24"/>
        </w:rPr>
        <w:t>RP-232672</w:t>
      </w:r>
      <w:r>
        <w:rPr>
          <w:rFonts w:ascii="Arial" w:hAnsi="Arial" w:cs="Arial"/>
          <w:b/>
          <w:color w:val="0000FF"/>
          <w:sz w:val="24"/>
        </w:rPr>
        <w:tab/>
      </w:r>
      <w:r>
        <w:rPr>
          <w:rFonts w:ascii="Arial" w:hAnsi="Arial" w:cs="Arial"/>
          <w:b/>
          <w:sz w:val="24"/>
        </w:rPr>
        <w:t>Revised SID:  Study on low-power wake-up signal and receiver for NR; rapporteur: vivo</w:t>
      </w:r>
    </w:p>
    <w:p w14:paraId="67946BAC"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43F38CD0" w14:textId="77777777" w:rsidR="00094632" w:rsidRDefault="00094632" w:rsidP="00094632">
      <w:pPr>
        <w:rPr>
          <w:color w:val="808080"/>
        </w:rPr>
      </w:pPr>
      <w:r>
        <w:rPr>
          <w:color w:val="808080"/>
        </w:rPr>
        <w:t>(Replaces RP-231813)</w:t>
      </w:r>
    </w:p>
    <w:p w14:paraId="716DCD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3405D" w14:textId="77777777" w:rsidR="00094632" w:rsidRDefault="00094632" w:rsidP="00094632">
      <w:pPr>
        <w:pStyle w:val="Heading4"/>
      </w:pPr>
      <w:bookmarkStart w:id="192" w:name="_Toc146566532"/>
      <w:bookmarkStart w:id="193" w:name="_Toc150626350"/>
      <w:r>
        <w:t>9.2.7</w:t>
      </w:r>
      <w:r>
        <w:tab/>
        <w:t>Study on NR FR2 OTA testing enhancements [RAN4 SI: FS_NR_FR2_OTA_enh]</w:t>
      </w:r>
      <w:bookmarkEnd w:id="192"/>
      <w:bookmarkEnd w:id="193"/>
    </w:p>
    <w:p w14:paraId="0C78F4CC" w14:textId="77777777" w:rsidR="00094632" w:rsidRDefault="00094632" w:rsidP="00094632">
      <w:pPr>
        <w:rPr>
          <w:rFonts w:ascii="Arial" w:hAnsi="Arial" w:cs="Arial"/>
          <w:b/>
          <w:sz w:val="24"/>
        </w:rPr>
      </w:pPr>
      <w:r>
        <w:rPr>
          <w:rFonts w:ascii="Arial" w:hAnsi="Arial" w:cs="Arial"/>
          <w:b/>
          <w:color w:val="0000FF"/>
          <w:sz w:val="24"/>
        </w:rPr>
        <w:t>RP-232001</w:t>
      </w:r>
      <w:r>
        <w:rPr>
          <w:rFonts w:ascii="Arial" w:hAnsi="Arial" w:cs="Arial"/>
          <w:b/>
          <w:color w:val="0000FF"/>
          <w:sz w:val="24"/>
        </w:rPr>
        <w:tab/>
      </w:r>
      <w:r>
        <w:rPr>
          <w:rFonts w:ascii="Arial" w:hAnsi="Arial" w:cs="Arial"/>
          <w:b/>
          <w:sz w:val="24"/>
        </w:rPr>
        <w:t>Status report for SI NR FR2 OTA testing enhancements; rapporteur: Qualcomm</w:t>
      </w:r>
    </w:p>
    <w:p w14:paraId="1753F4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E13D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535A" w14:textId="77777777" w:rsidR="00094632" w:rsidRDefault="00094632" w:rsidP="00094632">
      <w:pPr>
        <w:pStyle w:val="Heading4"/>
      </w:pPr>
      <w:bookmarkStart w:id="194" w:name="_Toc146566533"/>
      <w:bookmarkStart w:id="195" w:name="_Toc150626351"/>
      <w:r>
        <w:t>9.2.8</w:t>
      </w:r>
      <w:r>
        <w:tab/>
        <w:t>Study on simplification of band combination spec for NR and LTE [RAN4 SI: FS_SimBC]</w:t>
      </w:r>
      <w:bookmarkEnd w:id="194"/>
      <w:bookmarkEnd w:id="195"/>
    </w:p>
    <w:p w14:paraId="535AA9BE" w14:textId="77777777" w:rsidR="00094632" w:rsidRDefault="00094632" w:rsidP="00094632">
      <w:pPr>
        <w:rPr>
          <w:rFonts w:ascii="Arial" w:hAnsi="Arial" w:cs="Arial"/>
          <w:b/>
          <w:sz w:val="24"/>
        </w:rPr>
      </w:pPr>
      <w:r>
        <w:rPr>
          <w:rFonts w:ascii="Arial" w:hAnsi="Arial" w:cs="Arial"/>
          <w:b/>
          <w:color w:val="0000FF"/>
          <w:sz w:val="24"/>
        </w:rPr>
        <w:t>RP-231862</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582EB63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112D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F8CD" w14:textId="77777777" w:rsidR="00094632" w:rsidRDefault="00094632" w:rsidP="00094632">
      <w:pPr>
        <w:rPr>
          <w:rFonts w:ascii="Arial" w:hAnsi="Arial" w:cs="Arial"/>
          <w:b/>
          <w:sz w:val="24"/>
        </w:rPr>
      </w:pPr>
      <w:r>
        <w:rPr>
          <w:rFonts w:ascii="Arial" w:hAnsi="Arial" w:cs="Arial"/>
          <w:b/>
          <w:color w:val="0000FF"/>
          <w:sz w:val="24"/>
        </w:rPr>
        <w:t>RP-231863</w:t>
      </w:r>
      <w:r>
        <w:rPr>
          <w:rFonts w:ascii="Arial" w:hAnsi="Arial" w:cs="Arial"/>
          <w:b/>
          <w:color w:val="0000FF"/>
          <w:sz w:val="24"/>
        </w:rPr>
        <w:tab/>
      </w:r>
      <w:r>
        <w:rPr>
          <w:rFonts w:ascii="Arial" w:hAnsi="Arial" w:cs="Arial"/>
          <w:b/>
          <w:sz w:val="24"/>
        </w:rPr>
        <w:t>TR 38.846 v1.2.0 Study on simplification of band combination specification for NR and LTE</w:t>
      </w:r>
    </w:p>
    <w:p w14:paraId="2D539675"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38.846 v1.2.0</w:t>
      </w:r>
      <w:r>
        <w:rPr>
          <w:i/>
        </w:rPr>
        <w:br/>
      </w:r>
      <w:r>
        <w:rPr>
          <w:i/>
        </w:rPr>
        <w:tab/>
      </w:r>
      <w:r>
        <w:rPr>
          <w:i/>
        </w:rPr>
        <w:tab/>
      </w:r>
      <w:r>
        <w:rPr>
          <w:i/>
        </w:rPr>
        <w:tab/>
      </w:r>
      <w:r>
        <w:rPr>
          <w:i/>
        </w:rPr>
        <w:tab/>
      </w:r>
      <w:r>
        <w:rPr>
          <w:i/>
        </w:rPr>
        <w:tab/>
        <w:t>Source: ZTE Corporation</w:t>
      </w:r>
    </w:p>
    <w:p w14:paraId="7ABFD301" w14:textId="77777777" w:rsidR="00094632" w:rsidRDefault="00094632" w:rsidP="00094632">
      <w:pPr>
        <w:rPr>
          <w:rFonts w:ascii="Arial" w:hAnsi="Arial" w:cs="Arial"/>
          <w:b/>
        </w:rPr>
      </w:pPr>
      <w:r>
        <w:rPr>
          <w:rFonts w:ascii="Arial" w:hAnsi="Arial" w:cs="Arial"/>
          <w:b/>
        </w:rPr>
        <w:lastRenderedPageBreak/>
        <w:t xml:space="preserve">Abstract: </w:t>
      </w:r>
    </w:p>
    <w:p w14:paraId="2C0EB8AA" w14:textId="77777777" w:rsidR="00094632" w:rsidRDefault="00094632" w:rsidP="00094632">
      <w:r>
        <w:t>RAN4 TR 38.846 is provided for information; as TR 38.848 was provided for information already (RAN #100) there is no need to provide it another time for information</w:t>
      </w:r>
    </w:p>
    <w:p w14:paraId="4BCF09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9993A" w14:textId="77777777" w:rsidR="00094632" w:rsidRDefault="00094632" w:rsidP="00094632">
      <w:pPr>
        <w:pStyle w:val="Heading4"/>
      </w:pPr>
      <w:bookmarkStart w:id="196" w:name="_Toc146566534"/>
      <w:bookmarkStart w:id="197" w:name="_Toc150626352"/>
      <w:r>
        <w:t>9.2.9</w:t>
      </w:r>
      <w:r>
        <w:tab/>
        <w:t>Study on enh. for sub-1GHz NR band combinations [RAN4 SI: FS_NR_sub1GHz_combo_enh]</w:t>
      </w:r>
      <w:bookmarkEnd w:id="196"/>
      <w:bookmarkEnd w:id="197"/>
    </w:p>
    <w:p w14:paraId="65681EDC" w14:textId="77777777" w:rsidR="00094632" w:rsidRDefault="00094632" w:rsidP="00094632">
      <w:pPr>
        <w:rPr>
          <w:rFonts w:ascii="Arial" w:hAnsi="Arial" w:cs="Arial"/>
          <w:b/>
          <w:sz w:val="24"/>
        </w:rPr>
      </w:pPr>
      <w:r>
        <w:rPr>
          <w:rFonts w:ascii="Arial" w:hAnsi="Arial" w:cs="Arial"/>
          <w:b/>
          <w:color w:val="0000FF"/>
          <w:sz w:val="24"/>
        </w:rPr>
        <w:t>RP-232378</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6674C12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21D55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RP-232661</w:t>
      </w:r>
      <w:r>
        <w:rPr>
          <w:color w:val="993300"/>
          <w:u w:val="single"/>
        </w:rPr>
        <w:t>.</w:t>
      </w:r>
    </w:p>
    <w:p w14:paraId="35028050" w14:textId="77777777" w:rsidR="00094632" w:rsidRDefault="00094632" w:rsidP="00094632">
      <w:pPr>
        <w:rPr>
          <w:rFonts w:ascii="Arial" w:hAnsi="Arial" w:cs="Arial"/>
          <w:b/>
          <w:sz w:val="24"/>
        </w:rPr>
      </w:pPr>
      <w:r>
        <w:rPr>
          <w:rFonts w:ascii="Arial" w:hAnsi="Arial" w:cs="Arial"/>
          <w:b/>
          <w:color w:val="0000FF"/>
          <w:sz w:val="24"/>
        </w:rPr>
        <w:t>RP-232661</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3C0153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F6F306" w14:textId="77777777" w:rsidR="00094632" w:rsidRDefault="00094632" w:rsidP="00094632">
      <w:pPr>
        <w:rPr>
          <w:color w:val="808080"/>
        </w:rPr>
      </w:pPr>
      <w:r>
        <w:rPr>
          <w:color w:val="808080"/>
        </w:rPr>
        <w:t>(Replaces RP-232378)</w:t>
      </w:r>
    </w:p>
    <w:p w14:paraId="31D5F3D7" w14:textId="77777777" w:rsidR="00094632" w:rsidRDefault="00094632" w:rsidP="00094632">
      <w:pPr>
        <w:rPr>
          <w:rFonts w:ascii="Arial" w:hAnsi="Arial" w:cs="Arial"/>
          <w:b/>
        </w:rPr>
      </w:pPr>
      <w:r>
        <w:rPr>
          <w:rFonts w:ascii="Arial" w:hAnsi="Arial" w:cs="Arial"/>
          <w:b/>
        </w:rPr>
        <w:t xml:space="preserve">Discussion: </w:t>
      </w:r>
    </w:p>
    <w:p w14:paraId="77F83D98" w14:textId="77777777" w:rsidR="00094632" w:rsidRDefault="00094632" w:rsidP="00094632">
      <w:r>
        <w:t>conclusion: SI is completed</w:t>
      </w:r>
    </w:p>
    <w:p w14:paraId="095FDC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12DD" w14:textId="77777777" w:rsidR="00094632" w:rsidRDefault="00094632" w:rsidP="00094632">
      <w:pPr>
        <w:rPr>
          <w:rFonts w:ascii="Arial" w:hAnsi="Arial" w:cs="Arial"/>
          <w:b/>
          <w:sz w:val="24"/>
        </w:rPr>
      </w:pPr>
      <w:r>
        <w:rPr>
          <w:rFonts w:ascii="Arial" w:hAnsi="Arial" w:cs="Arial"/>
          <w:b/>
          <w:color w:val="0000FF"/>
          <w:sz w:val="24"/>
        </w:rPr>
        <w:t>RP-232512</w:t>
      </w:r>
      <w:r>
        <w:rPr>
          <w:rFonts w:ascii="Arial" w:hAnsi="Arial" w:cs="Arial"/>
          <w:b/>
          <w:color w:val="0000FF"/>
          <w:sz w:val="24"/>
        </w:rPr>
        <w:tab/>
      </w:r>
      <w:r>
        <w:rPr>
          <w:rFonts w:ascii="Arial" w:hAnsi="Arial" w:cs="Arial"/>
          <w:b/>
          <w:sz w:val="24"/>
        </w:rPr>
        <w:t>RAN4 CRs to Study on enhancement for sub-1GHz NR band combinations</w:t>
      </w:r>
    </w:p>
    <w:p w14:paraId="272E8E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11A2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2F064" w14:textId="77777777" w:rsidR="00094632" w:rsidRDefault="00094632" w:rsidP="00094632">
      <w:pPr>
        <w:rPr>
          <w:rFonts w:ascii="Arial" w:hAnsi="Arial" w:cs="Arial"/>
          <w:b/>
          <w:sz w:val="24"/>
        </w:rPr>
      </w:pPr>
      <w:r>
        <w:rPr>
          <w:rFonts w:ascii="Arial" w:hAnsi="Arial" w:cs="Arial"/>
          <w:b/>
          <w:color w:val="0000FF"/>
          <w:sz w:val="24"/>
        </w:rPr>
        <w:t>RP-232379</w:t>
      </w:r>
      <w:r>
        <w:rPr>
          <w:rFonts w:ascii="Arial" w:hAnsi="Arial" w:cs="Arial"/>
          <w:b/>
          <w:color w:val="0000FF"/>
          <w:sz w:val="24"/>
        </w:rPr>
        <w:tab/>
      </w:r>
      <w:r>
        <w:rPr>
          <w:rFonts w:ascii="Arial" w:hAnsi="Arial" w:cs="Arial"/>
          <w:b/>
          <w:sz w:val="24"/>
        </w:rPr>
        <w:t>SID revision: Study on enhancement for sub-1GHz band combinations</w:t>
      </w:r>
    </w:p>
    <w:p w14:paraId="431D36DF"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52CEDD4E" w14:textId="77777777" w:rsidR="00094632" w:rsidRDefault="00094632" w:rsidP="00094632">
      <w:pPr>
        <w:rPr>
          <w:rFonts w:ascii="Arial" w:hAnsi="Arial" w:cs="Arial"/>
          <w:b/>
        </w:rPr>
      </w:pPr>
      <w:r>
        <w:rPr>
          <w:rFonts w:ascii="Arial" w:hAnsi="Arial" w:cs="Arial"/>
          <w:b/>
        </w:rPr>
        <w:t xml:space="preserve">Abstract: </w:t>
      </w:r>
    </w:p>
    <w:p w14:paraId="650CE06F" w14:textId="77777777" w:rsidR="00094632" w:rsidRDefault="00094632" w:rsidP="00094632">
      <w:r>
        <w:t>last approved SID: RP-231141</w:t>
      </w:r>
    </w:p>
    <w:p w14:paraId="3A0B0021" w14:textId="77777777" w:rsidR="00094632" w:rsidRDefault="00094632" w:rsidP="00094632">
      <w:pPr>
        <w:rPr>
          <w:rFonts w:ascii="Arial" w:hAnsi="Arial" w:cs="Arial"/>
          <w:b/>
        </w:rPr>
      </w:pPr>
      <w:r>
        <w:rPr>
          <w:rFonts w:ascii="Arial" w:hAnsi="Arial" w:cs="Arial"/>
          <w:b/>
        </w:rPr>
        <w:t xml:space="preserve">Discussion: </w:t>
      </w:r>
    </w:p>
    <w:p w14:paraId="5310CADA" w14:textId="77777777" w:rsidR="00094632" w:rsidRDefault="00094632" w:rsidP="00094632">
      <w:r>
        <w:t>Apple: who is the supporting operator? substantial MPR, high MSD expected</w:t>
      </w:r>
    </w:p>
    <w:p w14:paraId="4642F75E" w14:textId="77777777" w:rsidR="00094632" w:rsidRDefault="00094632" w:rsidP="00094632">
      <w:r>
        <w:t>Telstra: we are supporting</w:t>
      </w:r>
    </w:p>
    <w:p w14:paraId="1218B9C0" w14:textId="77777777" w:rsidR="00094632" w:rsidRDefault="00094632" w:rsidP="00094632">
      <w:r>
        <w:t>RAN chair: new combo could be added to CATT basket (RP-231832), so SID revision is not needed</w:t>
      </w:r>
    </w:p>
    <w:p w14:paraId="599AC41B" w14:textId="77777777" w:rsidR="00094632" w:rsidRDefault="00094632" w:rsidP="00094632">
      <w:r>
        <w:t>RAN4 chair: SI can then be considered completed</w:t>
      </w:r>
    </w:p>
    <w:p w14:paraId="216212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7EF27C" w14:textId="77777777" w:rsidR="00094632" w:rsidRDefault="00094632" w:rsidP="00094632">
      <w:pPr>
        <w:pStyle w:val="Heading3"/>
      </w:pPr>
      <w:bookmarkStart w:id="198" w:name="_Toc146566535"/>
      <w:bookmarkStart w:id="199" w:name="_Toc150626353"/>
      <w:r>
        <w:lastRenderedPageBreak/>
        <w:t>9.3</w:t>
      </w:r>
      <w:r>
        <w:tab/>
        <w:t>Open REL-18 NR or NR+LTE WIs (not spectrum related)</w:t>
      </w:r>
      <w:bookmarkEnd w:id="198"/>
      <w:bookmarkEnd w:id="199"/>
    </w:p>
    <w:p w14:paraId="03296DF2" w14:textId="77777777" w:rsidR="00094632" w:rsidRDefault="00094632" w:rsidP="00094632">
      <w:pPr>
        <w:pStyle w:val="Heading4"/>
      </w:pPr>
      <w:bookmarkStart w:id="200" w:name="_Toc146566536"/>
      <w:bookmarkStart w:id="201" w:name="_Toc150626354"/>
      <w:r>
        <w:t>9.3.1</w:t>
      </w:r>
      <w:r>
        <w:tab/>
        <w:t>Related to RAN1 led WIs</w:t>
      </w:r>
      <w:bookmarkEnd w:id="200"/>
      <w:bookmarkEnd w:id="201"/>
    </w:p>
    <w:p w14:paraId="676B89CB" w14:textId="77777777" w:rsidR="00094632" w:rsidRDefault="00094632" w:rsidP="00094632">
      <w:pPr>
        <w:rPr>
          <w:rFonts w:ascii="Arial" w:hAnsi="Arial" w:cs="Arial"/>
          <w:b/>
          <w:sz w:val="24"/>
        </w:rPr>
      </w:pPr>
      <w:r>
        <w:rPr>
          <w:rFonts w:ascii="Arial" w:hAnsi="Arial" w:cs="Arial"/>
          <w:b/>
          <w:color w:val="0000FF"/>
          <w:sz w:val="24"/>
        </w:rPr>
        <w:t>RP-232513</w:t>
      </w:r>
      <w:r>
        <w:rPr>
          <w:rFonts w:ascii="Arial" w:hAnsi="Arial" w:cs="Arial"/>
          <w:b/>
          <w:color w:val="0000FF"/>
          <w:sz w:val="24"/>
        </w:rPr>
        <w:tab/>
      </w:r>
      <w:r>
        <w:rPr>
          <w:rFonts w:ascii="Arial" w:hAnsi="Arial" w:cs="Arial"/>
          <w:b/>
          <w:sz w:val="24"/>
        </w:rPr>
        <w:t>RAN4 CRs to Open REL-18 NR or NR+LTE WIs related to RAN1</w:t>
      </w:r>
    </w:p>
    <w:p w14:paraId="2392296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4A70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81401" w14:textId="77777777" w:rsidR="00094632" w:rsidRDefault="00094632" w:rsidP="00094632">
      <w:pPr>
        <w:pStyle w:val="Heading5"/>
      </w:pPr>
      <w:bookmarkStart w:id="202" w:name="_Toc146566537"/>
      <w:bookmarkStart w:id="203" w:name="_Toc150626355"/>
      <w:r>
        <w:t>9.3.1.1</w:t>
      </w:r>
      <w:r>
        <w:tab/>
        <w:t>Enhancement of NR DSS [RAN1 WI: NR_DSS_enh]</w:t>
      </w:r>
      <w:bookmarkEnd w:id="202"/>
      <w:bookmarkEnd w:id="203"/>
    </w:p>
    <w:p w14:paraId="6BE4604C" w14:textId="77777777" w:rsidR="00094632" w:rsidRDefault="00094632" w:rsidP="00094632">
      <w:pPr>
        <w:rPr>
          <w:rFonts w:ascii="Arial" w:hAnsi="Arial" w:cs="Arial"/>
          <w:b/>
          <w:sz w:val="24"/>
        </w:rPr>
      </w:pPr>
      <w:r>
        <w:rPr>
          <w:rFonts w:ascii="Arial" w:hAnsi="Arial" w:cs="Arial"/>
          <w:b/>
          <w:color w:val="0000FF"/>
          <w:sz w:val="24"/>
        </w:rPr>
        <w:t>RP-232132</w:t>
      </w:r>
      <w:r>
        <w:rPr>
          <w:rFonts w:ascii="Arial" w:hAnsi="Arial" w:cs="Arial"/>
          <w:b/>
          <w:color w:val="0000FF"/>
          <w:sz w:val="24"/>
        </w:rPr>
        <w:tab/>
      </w:r>
      <w:r>
        <w:rPr>
          <w:rFonts w:ascii="Arial" w:hAnsi="Arial" w:cs="Arial"/>
          <w:b/>
          <w:sz w:val="24"/>
        </w:rPr>
        <w:t>Status report for WI: Enhancement of NR Dynamic spectrum sharing (DSS); rapporteur: Ericsson</w:t>
      </w:r>
    </w:p>
    <w:p w14:paraId="334F403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5F5A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0604F" w14:textId="77777777" w:rsidR="00094632" w:rsidRDefault="00094632" w:rsidP="00094632">
      <w:pPr>
        <w:rPr>
          <w:rFonts w:ascii="Arial" w:hAnsi="Arial" w:cs="Arial"/>
          <w:b/>
          <w:sz w:val="24"/>
        </w:rPr>
      </w:pPr>
      <w:r>
        <w:rPr>
          <w:rFonts w:ascii="Arial" w:hAnsi="Arial" w:cs="Arial"/>
          <w:b/>
          <w:color w:val="0000FF"/>
          <w:sz w:val="24"/>
        </w:rPr>
        <w:t>RP-232470</w:t>
      </w:r>
      <w:r>
        <w:rPr>
          <w:rFonts w:ascii="Arial" w:hAnsi="Arial" w:cs="Arial"/>
          <w:b/>
          <w:color w:val="0000FF"/>
          <w:sz w:val="24"/>
        </w:rPr>
        <w:tab/>
      </w:r>
      <w:r>
        <w:rPr>
          <w:rFonts w:ascii="Arial" w:hAnsi="Arial" w:cs="Arial"/>
          <w:b/>
          <w:sz w:val="24"/>
        </w:rPr>
        <w:t>Introduction of Rel-18 - Enhancement of NR Dynamic spectrum sharing (DSS)</w:t>
      </w:r>
    </w:p>
    <w:p w14:paraId="381B6ED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776102" w14:textId="77777777" w:rsidR="00094632" w:rsidRDefault="00094632" w:rsidP="00094632">
      <w:pPr>
        <w:rPr>
          <w:rFonts w:ascii="Arial" w:hAnsi="Arial" w:cs="Arial"/>
          <w:b/>
        </w:rPr>
      </w:pPr>
      <w:r>
        <w:rPr>
          <w:rFonts w:ascii="Arial" w:hAnsi="Arial" w:cs="Arial"/>
          <w:b/>
        </w:rPr>
        <w:t xml:space="preserve">Discussion: </w:t>
      </w:r>
    </w:p>
    <w:p w14:paraId="71D140B9" w14:textId="77777777" w:rsidR="00094632" w:rsidRDefault="00094632" w:rsidP="00094632">
      <w:r>
        <w:t>MCC: late submission</w:t>
      </w:r>
    </w:p>
    <w:p w14:paraId="03ACDF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66FA4" w14:textId="77777777" w:rsidR="00094632" w:rsidRDefault="00094632" w:rsidP="00094632">
      <w:pPr>
        <w:pStyle w:val="Heading5"/>
      </w:pPr>
      <w:bookmarkStart w:id="204" w:name="_Toc146566538"/>
      <w:bookmarkStart w:id="205" w:name="_Toc150626356"/>
      <w:r>
        <w:t>9.3.1.2</w:t>
      </w:r>
      <w:r>
        <w:tab/>
        <w:t>Multi-carrier enhancements for NR [RAN1 WI: NR_MC_enh]</w:t>
      </w:r>
      <w:bookmarkEnd w:id="204"/>
      <w:bookmarkEnd w:id="205"/>
    </w:p>
    <w:p w14:paraId="03F5A705" w14:textId="77777777" w:rsidR="00094632" w:rsidRDefault="00094632" w:rsidP="00094632">
      <w:pPr>
        <w:rPr>
          <w:rFonts w:ascii="Arial" w:hAnsi="Arial" w:cs="Arial"/>
          <w:b/>
          <w:sz w:val="24"/>
        </w:rPr>
      </w:pPr>
      <w:r>
        <w:rPr>
          <w:rFonts w:ascii="Arial" w:hAnsi="Arial" w:cs="Arial"/>
          <w:b/>
          <w:color w:val="0000FF"/>
          <w:sz w:val="24"/>
        </w:rPr>
        <w:t>RP-232089</w:t>
      </w:r>
      <w:r>
        <w:rPr>
          <w:rFonts w:ascii="Arial" w:hAnsi="Arial" w:cs="Arial"/>
          <w:b/>
          <w:color w:val="0000FF"/>
          <w:sz w:val="24"/>
        </w:rPr>
        <w:tab/>
      </w:r>
      <w:r>
        <w:rPr>
          <w:rFonts w:ascii="Arial" w:hAnsi="Arial" w:cs="Arial"/>
          <w:b/>
          <w:sz w:val="24"/>
        </w:rPr>
        <w:t>Status report for WI: Multi-carrier enhancements for NR; rapporteur: NTT DOCOMO</w:t>
      </w:r>
    </w:p>
    <w:p w14:paraId="0215266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6E66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060F5" w14:textId="77777777" w:rsidR="00094632" w:rsidRDefault="00094632" w:rsidP="00094632">
      <w:pPr>
        <w:rPr>
          <w:rFonts w:ascii="Arial" w:hAnsi="Arial" w:cs="Arial"/>
          <w:b/>
          <w:sz w:val="24"/>
        </w:rPr>
      </w:pPr>
      <w:r>
        <w:rPr>
          <w:rFonts w:ascii="Arial" w:hAnsi="Arial" w:cs="Arial"/>
          <w:b/>
          <w:color w:val="0000FF"/>
          <w:sz w:val="24"/>
        </w:rPr>
        <w:t>RP-231971</w:t>
      </w:r>
      <w:r>
        <w:rPr>
          <w:rFonts w:ascii="Arial" w:hAnsi="Arial" w:cs="Arial"/>
          <w:b/>
          <w:color w:val="0000FF"/>
          <w:sz w:val="24"/>
        </w:rPr>
        <w:tab/>
      </w:r>
      <w:r>
        <w:rPr>
          <w:rFonts w:ascii="Arial" w:hAnsi="Arial" w:cs="Arial"/>
          <w:b/>
          <w:sz w:val="24"/>
        </w:rPr>
        <w:t>Rescoping Rel-18 UL Tx switching to only up to 3 bands</w:t>
      </w:r>
    </w:p>
    <w:p w14:paraId="404457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EF5192" w14:textId="77777777" w:rsidR="00094632" w:rsidRDefault="00094632" w:rsidP="00094632">
      <w:pPr>
        <w:rPr>
          <w:rFonts w:ascii="Arial" w:hAnsi="Arial" w:cs="Arial"/>
          <w:b/>
        </w:rPr>
      </w:pPr>
      <w:r>
        <w:rPr>
          <w:rFonts w:ascii="Arial" w:hAnsi="Arial" w:cs="Arial"/>
          <w:b/>
        </w:rPr>
        <w:t xml:space="preserve">Discussion: </w:t>
      </w:r>
    </w:p>
    <w:p w14:paraId="30191E10" w14:textId="77777777" w:rsidR="00094632" w:rsidRDefault="00094632" w:rsidP="00094632">
      <w:r>
        <w:t xml:space="preserve">Proposal 1: Limit the scope of Rel-18 UL Tx switching feature to only among 3 bands to avoid the outgrown complexity by introducing 4-band switching in parallel.     </w:t>
      </w:r>
    </w:p>
    <w:p w14:paraId="4EA3255A" w14:textId="77777777" w:rsidR="00094632" w:rsidRDefault="00094632" w:rsidP="00094632">
      <w:r>
        <w:t>Proposal 2: Postpone the 4-band UL Tx switching feature to Rel-19 multi-carrier enhancement WID in order to allow RAN4 more time to sort out the solutions for the remaining open issues.</w:t>
      </w:r>
    </w:p>
    <w:p w14:paraId="63DCC9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C06F" w14:textId="77777777" w:rsidR="00094632" w:rsidRDefault="00094632" w:rsidP="00094632">
      <w:pPr>
        <w:rPr>
          <w:rFonts w:ascii="Arial" w:hAnsi="Arial" w:cs="Arial"/>
          <w:b/>
          <w:sz w:val="24"/>
        </w:rPr>
      </w:pPr>
      <w:r>
        <w:rPr>
          <w:rFonts w:ascii="Arial" w:hAnsi="Arial" w:cs="Arial"/>
          <w:b/>
          <w:color w:val="0000FF"/>
          <w:sz w:val="24"/>
        </w:rPr>
        <w:t>RP-232090</w:t>
      </w:r>
      <w:r>
        <w:rPr>
          <w:rFonts w:ascii="Arial" w:hAnsi="Arial" w:cs="Arial"/>
          <w:b/>
          <w:color w:val="0000FF"/>
          <w:sz w:val="24"/>
        </w:rPr>
        <w:tab/>
      </w:r>
      <w:r>
        <w:rPr>
          <w:rFonts w:ascii="Arial" w:hAnsi="Arial" w:cs="Arial"/>
          <w:b/>
          <w:sz w:val="24"/>
        </w:rPr>
        <w:t>Discussion on the supported scenarios for Rel-18 MCE</w:t>
      </w:r>
    </w:p>
    <w:p w14:paraId="243B2F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D88DF91" w14:textId="77777777" w:rsidR="00094632" w:rsidRDefault="00094632" w:rsidP="00094632">
      <w:pPr>
        <w:rPr>
          <w:rFonts w:ascii="Arial" w:hAnsi="Arial" w:cs="Arial"/>
          <w:b/>
        </w:rPr>
      </w:pPr>
      <w:r>
        <w:rPr>
          <w:rFonts w:ascii="Arial" w:hAnsi="Arial" w:cs="Arial"/>
          <w:b/>
        </w:rPr>
        <w:lastRenderedPageBreak/>
        <w:t xml:space="preserve">Discussion: </w:t>
      </w:r>
    </w:p>
    <w:p w14:paraId="56F568FC" w14:textId="77777777" w:rsidR="00094632" w:rsidRDefault="00094632" w:rsidP="00094632">
      <w:r>
        <w:t>Proposal: RAN should provide guidance on whether DCI format 0_3/1_3 can request UL transmissions on cell(s) with SUL.</w:t>
      </w:r>
    </w:p>
    <w:p w14:paraId="1FC964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2196B" w14:textId="77777777" w:rsidR="00094632" w:rsidRDefault="00094632" w:rsidP="00094632">
      <w:pPr>
        <w:rPr>
          <w:rFonts w:ascii="Arial" w:hAnsi="Arial" w:cs="Arial"/>
          <w:b/>
          <w:sz w:val="24"/>
        </w:rPr>
      </w:pPr>
      <w:r>
        <w:rPr>
          <w:rFonts w:ascii="Arial" w:hAnsi="Arial" w:cs="Arial"/>
          <w:b/>
          <w:color w:val="0000FF"/>
          <w:sz w:val="24"/>
        </w:rPr>
        <w:t>RP-231562</w:t>
      </w:r>
      <w:r>
        <w:rPr>
          <w:rFonts w:ascii="Arial" w:hAnsi="Arial" w:cs="Arial"/>
          <w:b/>
          <w:color w:val="0000FF"/>
          <w:sz w:val="24"/>
        </w:rPr>
        <w:tab/>
      </w:r>
      <w:r>
        <w:rPr>
          <w:rFonts w:ascii="Arial" w:hAnsi="Arial" w:cs="Arial"/>
          <w:b/>
          <w:sz w:val="24"/>
        </w:rPr>
        <w:t>Views on UL Tx switching scope</w:t>
      </w:r>
    </w:p>
    <w:p w14:paraId="7905C3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D20AD51" w14:textId="77777777" w:rsidR="00094632" w:rsidRDefault="00094632" w:rsidP="00094632">
      <w:pPr>
        <w:rPr>
          <w:rFonts w:ascii="Arial" w:hAnsi="Arial" w:cs="Arial"/>
          <w:b/>
        </w:rPr>
      </w:pPr>
      <w:r>
        <w:rPr>
          <w:rFonts w:ascii="Arial" w:hAnsi="Arial" w:cs="Arial"/>
          <w:b/>
        </w:rPr>
        <w:t xml:space="preserve">Discussion: </w:t>
      </w:r>
    </w:p>
    <w:p w14:paraId="19A5DD76" w14:textId="77777777" w:rsidR="00094632" w:rsidRDefault="00094632" w:rsidP="00094632">
      <w:r>
        <w:t xml:space="preserve">Proposal: </w:t>
      </w:r>
    </w:p>
    <w:p w14:paraId="0B2DB40A" w14:textId="77777777" w:rsidR="00094632" w:rsidRDefault="00094632" w:rsidP="00094632">
      <w:r>
        <w:t>- RAN Plenary to provide guidance on whether to revert the Plenary decision prior to bringing up the CR for approval.</w:t>
      </w:r>
    </w:p>
    <w:p w14:paraId="736091A3" w14:textId="77777777" w:rsidR="00094632" w:rsidRDefault="00094632" w:rsidP="00094632">
      <w:r>
        <w:t>- If RAN agrees the following switching cases should be supported, RAN1 &amp; RAN2 efforts are needed to specify the UE behavior and other potential impact.</w:t>
      </w:r>
    </w:p>
    <w:p w14:paraId="5AC00848" w14:textId="77777777" w:rsidR="00094632" w:rsidRDefault="00094632" w:rsidP="00094632">
      <w:r>
        <w:t xml:space="preserve">  - {SUL band + corresponding NUL band} + {SUL band + corresponding NUL band}</w:t>
      </w:r>
    </w:p>
    <w:p w14:paraId="140AABEB" w14:textId="77777777" w:rsidR="00094632" w:rsidRDefault="00094632" w:rsidP="00094632">
      <w:r>
        <w:t xml:space="preserve">  - Simultaneous transmission across 2 bands in {SUL band + corresponding NUL band} + 1 or 2 other NUL band(s) (excluding simultaneous transmission between SUL and corresponding NUL)</w:t>
      </w:r>
    </w:p>
    <w:p w14:paraId="78721036" w14:textId="77777777" w:rsidR="00094632" w:rsidRDefault="00094632" w:rsidP="00094632">
      <w:r>
        <w:t>RAN chair: suggests to discuss this topic offline</w:t>
      </w:r>
    </w:p>
    <w:p w14:paraId="4AE4F0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A609" w14:textId="77777777" w:rsidR="00094632" w:rsidRDefault="00094632" w:rsidP="00094632">
      <w:pPr>
        <w:rPr>
          <w:rFonts w:ascii="Arial" w:hAnsi="Arial" w:cs="Arial"/>
          <w:b/>
          <w:sz w:val="24"/>
        </w:rPr>
      </w:pPr>
      <w:r>
        <w:rPr>
          <w:rFonts w:ascii="Arial" w:hAnsi="Arial" w:cs="Arial"/>
          <w:b/>
          <w:color w:val="0000FF"/>
          <w:sz w:val="24"/>
        </w:rPr>
        <w:t>RP-232658</w:t>
      </w:r>
      <w:r>
        <w:rPr>
          <w:rFonts w:ascii="Arial" w:hAnsi="Arial" w:cs="Arial"/>
          <w:b/>
          <w:color w:val="0000FF"/>
          <w:sz w:val="24"/>
        </w:rPr>
        <w:tab/>
      </w:r>
      <w:r>
        <w:rPr>
          <w:rFonts w:ascii="Arial" w:hAnsi="Arial" w:cs="Arial"/>
          <w:b/>
          <w:sz w:val="24"/>
        </w:rPr>
        <w:t>Summary for discussion [RAN1-R18-ULTxSwitching]</w:t>
      </w:r>
    </w:p>
    <w:p w14:paraId="2A4D75F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78B2941C" w14:textId="77777777" w:rsidR="00094632" w:rsidRDefault="00094632" w:rsidP="00094632">
      <w:pPr>
        <w:rPr>
          <w:rFonts w:ascii="Arial" w:hAnsi="Arial" w:cs="Arial"/>
          <w:b/>
        </w:rPr>
      </w:pPr>
      <w:r>
        <w:rPr>
          <w:rFonts w:ascii="Arial" w:hAnsi="Arial" w:cs="Arial"/>
          <w:b/>
        </w:rPr>
        <w:t xml:space="preserve">Abstract: </w:t>
      </w:r>
    </w:p>
    <w:p w14:paraId="75E8F625" w14:textId="77777777" w:rsidR="00094632" w:rsidRDefault="00094632" w:rsidP="00094632">
      <w:r>
        <w:t>related to RP-231562, RP-231971, RP-232090, RP-232418, RP-232443</w:t>
      </w:r>
    </w:p>
    <w:p w14:paraId="0537F2F0" w14:textId="77777777" w:rsidR="00094632" w:rsidRDefault="00094632" w:rsidP="00094632">
      <w:pPr>
        <w:rPr>
          <w:rFonts w:ascii="Arial" w:hAnsi="Arial" w:cs="Arial"/>
          <w:b/>
        </w:rPr>
      </w:pPr>
      <w:r>
        <w:rPr>
          <w:rFonts w:ascii="Arial" w:hAnsi="Arial" w:cs="Arial"/>
          <w:b/>
        </w:rPr>
        <w:t xml:space="preserve">Discussion: </w:t>
      </w:r>
    </w:p>
    <w:p w14:paraId="4E6FA0A7" w14:textId="77777777" w:rsidR="00094632" w:rsidRDefault="00094632" w:rsidP="00094632">
      <w:r>
        <w:t>RAN chair: proposals on slide 8/9/10 can be endorsed</w:t>
      </w:r>
    </w:p>
    <w:p w14:paraId="2B72FABD" w14:textId="77777777" w:rsidR="00094632" w:rsidRDefault="00094632" w:rsidP="00094632">
      <w:r>
        <w:t>CMCC: see WID in RP-232663</w:t>
      </w:r>
    </w:p>
    <w:p w14:paraId="7509F6DB" w14:textId="77777777" w:rsidR="00094632" w:rsidRDefault="00094632" w:rsidP="00094632">
      <w:r>
        <w:t>conclusion: proposals of slides 8/9/10 are endorsed</w:t>
      </w:r>
    </w:p>
    <w:p w14:paraId="1A5013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AE88" w14:textId="77777777" w:rsidR="00094632" w:rsidRDefault="00094632" w:rsidP="00094632">
      <w:pPr>
        <w:rPr>
          <w:rFonts w:ascii="Arial" w:hAnsi="Arial" w:cs="Arial"/>
          <w:b/>
          <w:sz w:val="24"/>
        </w:rPr>
      </w:pPr>
      <w:r>
        <w:rPr>
          <w:rFonts w:ascii="Arial" w:hAnsi="Arial" w:cs="Arial"/>
          <w:b/>
          <w:color w:val="0000FF"/>
          <w:sz w:val="24"/>
        </w:rPr>
        <w:t>RP-232443</w:t>
      </w:r>
      <w:r>
        <w:rPr>
          <w:rFonts w:ascii="Arial" w:hAnsi="Arial" w:cs="Arial"/>
          <w:b/>
          <w:color w:val="0000FF"/>
          <w:sz w:val="24"/>
        </w:rPr>
        <w:tab/>
      </w:r>
      <w:r>
        <w:rPr>
          <w:rFonts w:ascii="Arial" w:hAnsi="Arial" w:cs="Arial"/>
          <w:b/>
          <w:sz w:val="24"/>
        </w:rPr>
        <w:t>On Scope of 3-4 band TX switching scenarios</w:t>
      </w:r>
    </w:p>
    <w:p w14:paraId="614B3F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CCC59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3E90D" w14:textId="77777777" w:rsidR="00094632" w:rsidRDefault="00094632" w:rsidP="00094632">
      <w:pPr>
        <w:rPr>
          <w:rFonts w:ascii="Arial" w:hAnsi="Arial" w:cs="Arial"/>
          <w:b/>
          <w:sz w:val="24"/>
        </w:rPr>
      </w:pPr>
      <w:r>
        <w:rPr>
          <w:rFonts w:ascii="Arial" w:hAnsi="Arial" w:cs="Arial"/>
          <w:b/>
          <w:color w:val="0000FF"/>
          <w:sz w:val="24"/>
        </w:rPr>
        <w:t>RP-232418</w:t>
      </w:r>
      <w:r>
        <w:rPr>
          <w:rFonts w:ascii="Arial" w:hAnsi="Arial" w:cs="Arial"/>
          <w:b/>
          <w:color w:val="0000FF"/>
          <w:sz w:val="24"/>
        </w:rPr>
        <w:tab/>
      </w:r>
      <w:r>
        <w:rPr>
          <w:rFonts w:ascii="Arial" w:hAnsi="Arial" w:cs="Arial"/>
          <w:b/>
          <w:sz w:val="24"/>
        </w:rPr>
        <w:t xml:space="preserve">CR for 38.101-1: Time mask for switching across three or four uplink bands </w:t>
      </w:r>
    </w:p>
    <w:p w14:paraId="66D052FD"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v18.2.0</w:t>
      </w:r>
      <w:r>
        <w:rPr>
          <w:i/>
        </w:rPr>
        <w:tab/>
        <w:t xml:space="preserve">  CR-1505  rev 5 Cat: B (Rel-18)</w:t>
      </w:r>
      <w:r>
        <w:rPr>
          <w:i/>
        </w:rPr>
        <w:br/>
      </w:r>
      <w:r>
        <w:rPr>
          <w:i/>
        </w:rPr>
        <w:br/>
      </w:r>
      <w:r>
        <w:rPr>
          <w:i/>
        </w:rPr>
        <w:tab/>
      </w:r>
      <w:r>
        <w:rPr>
          <w:i/>
        </w:rPr>
        <w:tab/>
      </w:r>
      <w:r>
        <w:rPr>
          <w:i/>
        </w:rPr>
        <w:tab/>
      </w:r>
      <w:r>
        <w:rPr>
          <w:i/>
        </w:rPr>
        <w:tab/>
      </w:r>
      <w:r>
        <w:rPr>
          <w:i/>
        </w:rPr>
        <w:tab/>
        <w:t>Source: China Telecom, Huawei, Hisilicon, CMCC, Xiaomi, China Unicom, vivo, CATT</w:t>
      </w:r>
    </w:p>
    <w:p w14:paraId="610CA7BF" w14:textId="77777777" w:rsidR="00094632" w:rsidRDefault="00094632" w:rsidP="00094632">
      <w:pPr>
        <w:rPr>
          <w:rFonts w:ascii="Arial" w:hAnsi="Arial" w:cs="Arial"/>
          <w:b/>
        </w:rPr>
      </w:pPr>
      <w:r>
        <w:rPr>
          <w:rFonts w:ascii="Arial" w:hAnsi="Arial" w:cs="Arial"/>
          <w:b/>
        </w:rPr>
        <w:t xml:space="preserve">Abstract: </w:t>
      </w:r>
    </w:p>
    <w:p w14:paraId="3D8C438C" w14:textId="77777777" w:rsidR="00094632" w:rsidRDefault="00094632" w:rsidP="00094632">
      <w:r>
        <w:t>company CR; introduce the Rel-18 time mask requirements for switching across 3 or 4 UL bands.</w:t>
      </w:r>
    </w:p>
    <w:p w14:paraId="490820AF" w14:textId="77777777" w:rsidR="00094632" w:rsidRDefault="00094632" w:rsidP="00094632"/>
    <w:p w14:paraId="57DAB6B5" w14:textId="77777777" w:rsidR="00094632" w:rsidRDefault="00094632" w:rsidP="00094632">
      <w:r>
        <w:t>The RAN4 feature CR for Rel-18 Tx switching enhancements was technically endorsed in R4-2303719 at RAN4 #106 meeting and formally agreed in R4-2310270 at RAN4 #107 meeting, after extensive technical discussion and very careful review.</w:t>
      </w:r>
    </w:p>
    <w:p w14:paraId="7CA0357C" w14:textId="77777777" w:rsidR="00094632" w:rsidRDefault="00094632" w:rsidP="00094632">
      <w:r>
        <w:t xml:space="preserve">Then at RAN #100 meeting, the agreed CR R4-2310270 of RP-231389 was postponed (RAN4 agreement contradicts with what is in WI scope). </w:t>
      </w:r>
    </w:p>
    <w:p w14:paraId="2930E04B" w14:textId="77777777" w:rsidR="00094632" w:rsidRDefault="00094632" w:rsidP="00094632">
      <w:r>
        <w:t>This CR is the re-submission of the agreed CR in R4-2310270, with no additional change.</w:t>
      </w:r>
    </w:p>
    <w:p w14:paraId="531955AB" w14:textId="77777777" w:rsidR="00094632" w:rsidRDefault="00094632" w:rsidP="00094632">
      <w:r>
        <w:t>rev 1: R4-2310270 in RP-231389</w:t>
      </w:r>
    </w:p>
    <w:p w14:paraId="0DF85259" w14:textId="77777777" w:rsidR="00094632" w:rsidRDefault="00094632" w:rsidP="00094632">
      <w:r>
        <w:t>rev 2: R4-2311153</w:t>
      </w:r>
    </w:p>
    <w:p w14:paraId="0A7BCFEA" w14:textId="77777777" w:rsidR="00094632" w:rsidRDefault="00094632" w:rsidP="00094632">
      <w:r>
        <w:t>rev 3: R4-2314673</w:t>
      </w:r>
    </w:p>
    <w:p w14:paraId="4AE40498" w14:textId="77777777" w:rsidR="00094632" w:rsidRDefault="00094632" w:rsidP="00094632">
      <w:r>
        <w:t>rev 4: R4-2314908 which was withdrawn in RAN4 (no consensus)</w:t>
      </w:r>
    </w:p>
    <w:p w14:paraId="28912B17" w14:textId="77777777" w:rsidR="00094632" w:rsidRDefault="00094632" w:rsidP="00094632">
      <w:r>
        <w:t>rev 5: RP-232418</w:t>
      </w:r>
    </w:p>
    <w:p w14:paraId="642ECC19" w14:textId="77777777" w:rsidR="00094632" w:rsidRDefault="00094632" w:rsidP="00094632">
      <w:pPr>
        <w:rPr>
          <w:rFonts w:ascii="Arial" w:hAnsi="Arial" w:cs="Arial"/>
          <w:b/>
        </w:rPr>
      </w:pPr>
      <w:r>
        <w:rPr>
          <w:rFonts w:ascii="Arial" w:hAnsi="Arial" w:cs="Arial"/>
          <w:b/>
        </w:rPr>
        <w:t xml:space="preserve">Discussion: </w:t>
      </w:r>
    </w:p>
    <w:p w14:paraId="7258C481" w14:textId="77777777" w:rsidR="00094632" w:rsidRDefault="00094632" w:rsidP="00094632">
      <w:r>
        <w:t>MCC: wrong rev number used</w:t>
      </w:r>
    </w:p>
    <w:p w14:paraId="527778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RP-232641</w:t>
      </w:r>
      <w:r>
        <w:rPr>
          <w:color w:val="993300"/>
          <w:u w:val="single"/>
        </w:rPr>
        <w:t>.</w:t>
      </w:r>
    </w:p>
    <w:p w14:paraId="4C56DF94" w14:textId="77777777" w:rsidR="00094632" w:rsidRDefault="00094632" w:rsidP="00094632">
      <w:pPr>
        <w:rPr>
          <w:rFonts w:ascii="Arial" w:hAnsi="Arial" w:cs="Arial"/>
          <w:b/>
          <w:sz w:val="24"/>
        </w:rPr>
      </w:pPr>
      <w:r>
        <w:rPr>
          <w:rFonts w:ascii="Arial" w:hAnsi="Arial" w:cs="Arial"/>
          <w:b/>
          <w:color w:val="0000FF"/>
          <w:sz w:val="24"/>
        </w:rPr>
        <w:t>RP-232641</w:t>
      </w:r>
      <w:r>
        <w:rPr>
          <w:rFonts w:ascii="Arial" w:hAnsi="Arial" w:cs="Arial"/>
          <w:b/>
          <w:color w:val="0000FF"/>
          <w:sz w:val="24"/>
        </w:rPr>
        <w:tab/>
      </w:r>
      <w:r>
        <w:rPr>
          <w:rFonts w:ascii="Arial" w:hAnsi="Arial" w:cs="Arial"/>
          <w:b/>
          <w:sz w:val="24"/>
        </w:rPr>
        <w:t xml:space="preserve">CR for 38.101-1: Time mask for switching across three or four uplink bands </w:t>
      </w:r>
    </w:p>
    <w:p w14:paraId="3BCC0E20"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v18.2.0</w:t>
      </w:r>
      <w:r>
        <w:rPr>
          <w:i/>
        </w:rPr>
        <w:tab/>
        <w:t xml:space="preserve">  CR-1505  rev 6 Cat: B (Rel-18)</w:t>
      </w:r>
      <w:r>
        <w:rPr>
          <w:i/>
        </w:rPr>
        <w:br/>
      </w:r>
      <w:r>
        <w:rPr>
          <w:i/>
        </w:rPr>
        <w:br/>
      </w:r>
      <w:r>
        <w:rPr>
          <w:i/>
        </w:rPr>
        <w:tab/>
      </w:r>
      <w:r>
        <w:rPr>
          <w:i/>
        </w:rPr>
        <w:tab/>
      </w:r>
      <w:r>
        <w:rPr>
          <w:i/>
        </w:rPr>
        <w:tab/>
      </w:r>
      <w:r>
        <w:rPr>
          <w:i/>
        </w:rPr>
        <w:tab/>
      </w:r>
      <w:r>
        <w:rPr>
          <w:i/>
        </w:rPr>
        <w:tab/>
        <w:t>Source: China Telecom, Huawei, Hisilicon, CMCC, Xiaomi, China Unicom, vivo, CATT</w:t>
      </w:r>
    </w:p>
    <w:p w14:paraId="1E46C7E8" w14:textId="77777777" w:rsidR="00094632" w:rsidRDefault="00094632" w:rsidP="00094632">
      <w:pPr>
        <w:rPr>
          <w:color w:val="808080"/>
        </w:rPr>
      </w:pPr>
      <w:r>
        <w:rPr>
          <w:color w:val="808080"/>
        </w:rPr>
        <w:t>(Replaces RP-232418)</w:t>
      </w:r>
    </w:p>
    <w:p w14:paraId="1C6FC070" w14:textId="77777777" w:rsidR="00094632" w:rsidRDefault="00094632" w:rsidP="00094632">
      <w:pPr>
        <w:rPr>
          <w:rFonts w:ascii="Arial" w:hAnsi="Arial" w:cs="Arial"/>
          <w:b/>
        </w:rPr>
      </w:pPr>
      <w:r>
        <w:rPr>
          <w:rFonts w:ascii="Arial" w:hAnsi="Arial" w:cs="Arial"/>
          <w:b/>
        </w:rPr>
        <w:t xml:space="preserve">Discussion: </w:t>
      </w:r>
    </w:p>
    <w:p w14:paraId="06364229" w14:textId="77777777" w:rsidR="00094632" w:rsidRDefault="00094632" w:rsidP="00094632">
      <w:r>
        <w:t>NTT DOCOMO: can not be agreed now, RAN4 will work on this (following the offline discussion of this week)</w:t>
      </w:r>
    </w:p>
    <w:p w14:paraId="6A94DE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BE31A" w14:textId="77777777" w:rsidR="00094632" w:rsidRDefault="00094632" w:rsidP="00094632">
      <w:pPr>
        <w:rPr>
          <w:rFonts w:ascii="Arial" w:hAnsi="Arial" w:cs="Arial"/>
          <w:b/>
          <w:sz w:val="24"/>
        </w:rPr>
      </w:pPr>
      <w:r>
        <w:rPr>
          <w:rFonts w:ascii="Arial" w:hAnsi="Arial" w:cs="Arial"/>
          <w:b/>
          <w:color w:val="0000FF"/>
          <w:sz w:val="24"/>
        </w:rPr>
        <w:t>RP-232471</w:t>
      </w:r>
      <w:r>
        <w:rPr>
          <w:rFonts w:ascii="Arial" w:hAnsi="Arial" w:cs="Arial"/>
          <w:b/>
          <w:color w:val="0000FF"/>
          <w:sz w:val="24"/>
        </w:rPr>
        <w:tab/>
      </w:r>
      <w:r>
        <w:rPr>
          <w:rFonts w:ascii="Arial" w:hAnsi="Arial" w:cs="Arial"/>
          <w:b/>
          <w:sz w:val="24"/>
        </w:rPr>
        <w:t>Introduction of Rel-18 - Multi-carrier enhancements</w:t>
      </w:r>
    </w:p>
    <w:p w14:paraId="6AB448A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53A082" w14:textId="77777777" w:rsidR="00094632" w:rsidRDefault="00094632" w:rsidP="00094632">
      <w:pPr>
        <w:rPr>
          <w:rFonts w:ascii="Arial" w:hAnsi="Arial" w:cs="Arial"/>
          <w:b/>
        </w:rPr>
      </w:pPr>
      <w:r>
        <w:rPr>
          <w:rFonts w:ascii="Arial" w:hAnsi="Arial" w:cs="Arial"/>
          <w:b/>
        </w:rPr>
        <w:t xml:space="preserve">Discussion: </w:t>
      </w:r>
    </w:p>
    <w:p w14:paraId="20416868" w14:textId="77777777" w:rsidR="00094632" w:rsidRDefault="00094632" w:rsidP="00094632">
      <w:r>
        <w:t>MCC: late submission</w:t>
      </w:r>
    </w:p>
    <w:p w14:paraId="084F14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1CB3" w14:textId="77777777" w:rsidR="00094632" w:rsidRDefault="00094632" w:rsidP="00094632">
      <w:pPr>
        <w:pStyle w:val="Heading5"/>
      </w:pPr>
      <w:bookmarkStart w:id="206" w:name="_Toc146566539"/>
      <w:bookmarkStart w:id="207" w:name="_Toc150626357"/>
      <w:r>
        <w:t>9.3.1.3</w:t>
      </w:r>
      <w:r>
        <w:tab/>
        <w:t>Further NR coverage enhancements [RAN1 WI: NR_cov_enh2]</w:t>
      </w:r>
      <w:bookmarkEnd w:id="206"/>
      <w:bookmarkEnd w:id="207"/>
    </w:p>
    <w:p w14:paraId="368BDAAA" w14:textId="77777777" w:rsidR="00094632" w:rsidRDefault="00094632" w:rsidP="00094632">
      <w:pPr>
        <w:rPr>
          <w:rFonts w:ascii="Arial" w:hAnsi="Arial" w:cs="Arial"/>
          <w:b/>
          <w:sz w:val="24"/>
        </w:rPr>
      </w:pPr>
      <w:r>
        <w:rPr>
          <w:rFonts w:ascii="Arial" w:hAnsi="Arial" w:cs="Arial"/>
          <w:b/>
          <w:color w:val="0000FF"/>
          <w:sz w:val="24"/>
        </w:rPr>
        <w:t>RP-232272</w:t>
      </w:r>
      <w:r>
        <w:rPr>
          <w:rFonts w:ascii="Arial" w:hAnsi="Arial" w:cs="Arial"/>
          <w:b/>
          <w:color w:val="0000FF"/>
          <w:sz w:val="24"/>
        </w:rPr>
        <w:tab/>
      </w:r>
      <w:r>
        <w:rPr>
          <w:rFonts w:ascii="Arial" w:hAnsi="Arial" w:cs="Arial"/>
          <w:b/>
          <w:sz w:val="24"/>
        </w:rPr>
        <w:t>Status report of WI: Further NR coverage enhancements; rapporteur: China Telecom</w:t>
      </w:r>
    </w:p>
    <w:p w14:paraId="2E508B3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F9A68D" w14:textId="77777777" w:rsidR="00094632" w:rsidRDefault="00094632" w:rsidP="00094632">
      <w:pPr>
        <w:rPr>
          <w:rFonts w:ascii="Arial" w:hAnsi="Arial" w:cs="Arial"/>
          <w:b/>
        </w:rPr>
      </w:pPr>
      <w:r>
        <w:rPr>
          <w:rFonts w:ascii="Arial" w:hAnsi="Arial" w:cs="Arial"/>
          <w:b/>
        </w:rPr>
        <w:t xml:space="preserve">Abstract: </w:t>
      </w:r>
    </w:p>
    <w:p w14:paraId="1E776CCE" w14:textId="77777777" w:rsidR="00094632" w:rsidRDefault="00094632" w:rsidP="00094632">
      <w:r>
        <w:t>WI 85% (RAN1 100%)</w:t>
      </w:r>
    </w:p>
    <w:p w14:paraId="6695DEC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0849" w14:textId="77777777" w:rsidR="00094632" w:rsidRDefault="00094632" w:rsidP="00094632">
      <w:pPr>
        <w:rPr>
          <w:rFonts w:ascii="Arial" w:hAnsi="Arial" w:cs="Arial"/>
          <w:b/>
          <w:sz w:val="24"/>
        </w:rPr>
      </w:pPr>
      <w:r>
        <w:rPr>
          <w:rFonts w:ascii="Arial" w:hAnsi="Arial" w:cs="Arial"/>
          <w:b/>
          <w:color w:val="0000FF"/>
          <w:sz w:val="24"/>
        </w:rPr>
        <w:t>RP-232472</w:t>
      </w:r>
      <w:r>
        <w:rPr>
          <w:rFonts w:ascii="Arial" w:hAnsi="Arial" w:cs="Arial"/>
          <w:b/>
          <w:color w:val="0000FF"/>
          <w:sz w:val="24"/>
        </w:rPr>
        <w:tab/>
      </w:r>
      <w:r>
        <w:rPr>
          <w:rFonts w:ascii="Arial" w:hAnsi="Arial" w:cs="Arial"/>
          <w:b/>
          <w:sz w:val="24"/>
        </w:rPr>
        <w:t>Introduction of Rel-18 - Further NR coverage enhancements</w:t>
      </w:r>
    </w:p>
    <w:p w14:paraId="3CF799A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CDAFC6" w14:textId="77777777" w:rsidR="00094632" w:rsidRDefault="00094632" w:rsidP="00094632">
      <w:pPr>
        <w:rPr>
          <w:rFonts w:ascii="Arial" w:hAnsi="Arial" w:cs="Arial"/>
          <w:b/>
        </w:rPr>
      </w:pPr>
      <w:r>
        <w:rPr>
          <w:rFonts w:ascii="Arial" w:hAnsi="Arial" w:cs="Arial"/>
          <w:b/>
        </w:rPr>
        <w:t xml:space="preserve">Discussion: </w:t>
      </w:r>
    </w:p>
    <w:p w14:paraId="4ADD0330" w14:textId="77777777" w:rsidR="00094632" w:rsidRDefault="00094632" w:rsidP="00094632">
      <w:r>
        <w:t>MCC: late submission</w:t>
      </w:r>
    </w:p>
    <w:p w14:paraId="1BD034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A670B" w14:textId="77777777" w:rsidR="00094632" w:rsidRDefault="00094632" w:rsidP="00094632">
      <w:pPr>
        <w:pStyle w:val="Heading5"/>
      </w:pPr>
      <w:bookmarkStart w:id="208" w:name="_Toc146566540"/>
      <w:bookmarkStart w:id="209" w:name="_Toc150626358"/>
      <w:r>
        <w:t>9.3.1.4</w:t>
      </w:r>
      <w:r>
        <w:tab/>
        <w:t>NR MIMO evolution for DL and UL [RAN1 WI: NR_MIMO_evo_DL_UL]</w:t>
      </w:r>
      <w:bookmarkEnd w:id="208"/>
      <w:bookmarkEnd w:id="209"/>
    </w:p>
    <w:p w14:paraId="7BCFDD58" w14:textId="77777777" w:rsidR="00094632" w:rsidRDefault="00094632" w:rsidP="00094632">
      <w:pPr>
        <w:rPr>
          <w:rFonts w:ascii="Arial" w:hAnsi="Arial" w:cs="Arial"/>
          <w:b/>
          <w:sz w:val="24"/>
        </w:rPr>
      </w:pPr>
      <w:r>
        <w:rPr>
          <w:rFonts w:ascii="Arial" w:hAnsi="Arial" w:cs="Arial"/>
          <w:b/>
          <w:color w:val="0000FF"/>
          <w:sz w:val="24"/>
        </w:rPr>
        <w:t>RP-231717</w:t>
      </w:r>
      <w:r>
        <w:rPr>
          <w:rFonts w:ascii="Arial" w:hAnsi="Arial" w:cs="Arial"/>
          <w:b/>
          <w:color w:val="0000FF"/>
          <w:sz w:val="24"/>
        </w:rPr>
        <w:tab/>
      </w:r>
      <w:r>
        <w:rPr>
          <w:rFonts w:ascii="Arial" w:hAnsi="Arial" w:cs="Arial"/>
          <w:b/>
          <w:sz w:val="24"/>
        </w:rPr>
        <w:t>Status report for WI NR MIMO evolution for downlink and uplink; rapporteur: Samsung</w:t>
      </w:r>
    </w:p>
    <w:p w14:paraId="706B7CB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69B78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35D18" w14:textId="77777777" w:rsidR="00094632" w:rsidRDefault="00094632" w:rsidP="00094632">
      <w:pPr>
        <w:rPr>
          <w:rFonts w:ascii="Arial" w:hAnsi="Arial" w:cs="Arial"/>
          <w:b/>
          <w:sz w:val="24"/>
        </w:rPr>
      </w:pPr>
      <w:r>
        <w:rPr>
          <w:rFonts w:ascii="Arial" w:hAnsi="Arial" w:cs="Arial"/>
          <w:b/>
          <w:color w:val="0000FF"/>
          <w:sz w:val="24"/>
        </w:rPr>
        <w:t>RP-232458</w:t>
      </w:r>
      <w:r>
        <w:rPr>
          <w:rFonts w:ascii="Arial" w:hAnsi="Arial" w:cs="Arial"/>
          <w:b/>
          <w:color w:val="0000FF"/>
          <w:sz w:val="24"/>
        </w:rPr>
        <w:tab/>
      </w:r>
      <w:r>
        <w:rPr>
          <w:rFonts w:ascii="Arial" w:hAnsi="Arial" w:cs="Arial"/>
          <w:b/>
          <w:sz w:val="24"/>
        </w:rPr>
        <w:t>Introduction of Rel-18 - MIMO Evolution for Downlink and Uplink</w:t>
      </w:r>
    </w:p>
    <w:p w14:paraId="65C766A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B98469" w14:textId="77777777" w:rsidR="00094632" w:rsidRDefault="00094632" w:rsidP="00094632">
      <w:pPr>
        <w:rPr>
          <w:rFonts w:ascii="Arial" w:hAnsi="Arial" w:cs="Arial"/>
          <w:b/>
        </w:rPr>
      </w:pPr>
      <w:r>
        <w:rPr>
          <w:rFonts w:ascii="Arial" w:hAnsi="Arial" w:cs="Arial"/>
          <w:b/>
        </w:rPr>
        <w:t xml:space="preserve">Discussion: </w:t>
      </w:r>
    </w:p>
    <w:p w14:paraId="41197A06" w14:textId="77777777" w:rsidR="00094632" w:rsidRDefault="00094632" w:rsidP="00094632">
      <w:r>
        <w:t>MCC: late submission</w:t>
      </w:r>
    </w:p>
    <w:p w14:paraId="096B15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ED505" w14:textId="77777777" w:rsidR="00094632" w:rsidRDefault="00094632" w:rsidP="00094632">
      <w:pPr>
        <w:pStyle w:val="Heading5"/>
      </w:pPr>
      <w:bookmarkStart w:id="210" w:name="_Toc146566541"/>
      <w:bookmarkStart w:id="211" w:name="_Toc150626359"/>
      <w:r>
        <w:t>9.3.1.5</w:t>
      </w:r>
      <w:r>
        <w:tab/>
        <w:t>NR sidelink evolution [RAN1 WI: NR_SL_enh2]</w:t>
      </w:r>
      <w:bookmarkEnd w:id="210"/>
      <w:bookmarkEnd w:id="211"/>
    </w:p>
    <w:p w14:paraId="5BAF1255" w14:textId="77777777" w:rsidR="00094632" w:rsidRDefault="00094632" w:rsidP="00094632">
      <w:pPr>
        <w:rPr>
          <w:rFonts w:ascii="Arial" w:hAnsi="Arial" w:cs="Arial"/>
          <w:b/>
          <w:sz w:val="24"/>
        </w:rPr>
      </w:pPr>
      <w:r>
        <w:rPr>
          <w:rFonts w:ascii="Arial" w:hAnsi="Arial" w:cs="Arial"/>
          <w:b/>
          <w:color w:val="0000FF"/>
          <w:sz w:val="24"/>
        </w:rPr>
        <w:t>RP-231583</w:t>
      </w:r>
      <w:r>
        <w:rPr>
          <w:rFonts w:ascii="Arial" w:hAnsi="Arial" w:cs="Arial"/>
          <w:b/>
          <w:color w:val="0000FF"/>
          <w:sz w:val="24"/>
        </w:rPr>
        <w:tab/>
      </w:r>
      <w:r>
        <w:rPr>
          <w:rFonts w:ascii="Arial" w:hAnsi="Arial" w:cs="Arial"/>
          <w:b/>
          <w:sz w:val="24"/>
        </w:rPr>
        <w:t>Status report for WI NR sidelink evolution; rapporteur: OPPO</w:t>
      </w:r>
    </w:p>
    <w:p w14:paraId="665F27E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8AF8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CCAD9" w14:textId="77777777" w:rsidR="00094632" w:rsidRDefault="00094632" w:rsidP="00094632">
      <w:pPr>
        <w:rPr>
          <w:rFonts w:ascii="Arial" w:hAnsi="Arial" w:cs="Arial"/>
          <w:b/>
          <w:sz w:val="24"/>
        </w:rPr>
      </w:pPr>
      <w:r>
        <w:rPr>
          <w:rFonts w:ascii="Arial" w:hAnsi="Arial" w:cs="Arial"/>
          <w:b/>
          <w:color w:val="0000FF"/>
          <w:sz w:val="24"/>
        </w:rPr>
        <w:t>RP-232173</w:t>
      </w:r>
      <w:r>
        <w:rPr>
          <w:rFonts w:ascii="Arial" w:hAnsi="Arial" w:cs="Arial"/>
          <w:b/>
          <w:color w:val="0000FF"/>
          <w:sz w:val="24"/>
        </w:rPr>
        <w:tab/>
      </w:r>
      <w:r>
        <w:rPr>
          <w:rFonts w:ascii="Arial" w:hAnsi="Arial" w:cs="Arial"/>
          <w:b/>
          <w:sz w:val="24"/>
        </w:rPr>
        <w:t>Views on Rel-18 sidelink evolution</w:t>
      </w:r>
    </w:p>
    <w:p w14:paraId="7BDEB2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7BB036" w14:textId="77777777" w:rsidR="00094632" w:rsidRDefault="00094632" w:rsidP="00094632">
      <w:pPr>
        <w:rPr>
          <w:rFonts w:ascii="Arial" w:hAnsi="Arial" w:cs="Arial"/>
          <w:b/>
        </w:rPr>
      </w:pPr>
      <w:r>
        <w:rPr>
          <w:rFonts w:ascii="Arial" w:hAnsi="Arial" w:cs="Arial"/>
          <w:b/>
        </w:rPr>
        <w:t xml:space="preserve">Discussion: </w:t>
      </w:r>
    </w:p>
    <w:p w14:paraId="0923E043" w14:textId="77777777" w:rsidR="00094632" w:rsidRDefault="00094632" w:rsidP="00094632">
      <w:r>
        <w:t>Oppo: we can look under this under maintenance</w:t>
      </w:r>
    </w:p>
    <w:p w14:paraId="405F193F" w14:textId="77777777" w:rsidR="00094632" w:rsidRDefault="00094632" w:rsidP="00094632">
      <w:r>
        <w:t>RAN1 chair: if it was discussed and not considered, the we should not reconsider it</w:t>
      </w:r>
    </w:p>
    <w:p w14:paraId="1B5854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E07A5" w14:textId="77777777" w:rsidR="00094632" w:rsidRDefault="00094632" w:rsidP="00094632">
      <w:pPr>
        <w:rPr>
          <w:rFonts w:ascii="Arial" w:hAnsi="Arial" w:cs="Arial"/>
          <w:b/>
          <w:sz w:val="24"/>
        </w:rPr>
      </w:pPr>
      <w:r>
        <w:rPr>
          <w:rFonts w:ascii="Arial" w:hAnsi="Arial" w:cs="Arial"/>
          <w:b/>
          <w:color w:val="0000FF"/>
          <w:sz w:val="24"/>
        </w:rPr>
        <w:t>RP-232469</w:t>
      </w:r>
      <w:r>
        <w:rPr>
          <w:rFonts w:ascii="Arial" w:hAnsi="Arial" w:cs="Arial"/>
          <w:b/>
          <w:color w:val="0000FF"/>
          <w:sz w:val="24"/>
        </w:rPr>
        <w:tab/>
      </w:r>
      <w:r>
        <w:rPr>
          <w:rFonts w:ascii="Arial" w:hAnsi="Arial" w:cs="Arial"/>
          <w:b/>
          <w:sz w:val="24"/>
        </w:rPr>
        <w:t>Introduction of Rel-18 - NR sidelink evolution</w:t>
      </w:r>
    </w:p>
    <w:p w14:paraId="7D67FC4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476BD2" w14:textId="77777777" w:rsidR="00094632" w:rsidRDefault="00094632" w:rsidP="00094632">
      <w:pPr>
        <w:rPr>
          <w:rFonts w:ascii="Arial" w:hAnsi="Arial" w:cs="Arial"/>
          <w:b/>
        </w:rPr>
      </w:pPr>
      <w:r>
        <w:rPr>
          <w:rFonts w:ascii="Arial" w:hAnsi="Arial" w:cs="Arial"/>
          <w:b/>
        </w:rPr>
        <w:t xml:space="preserve">Discussion: </w:t>
      </w:r>
    </w:p>
    <w:p w14:paraId="64001A59" w14:textId="77777777" w:rsidR="00094632" w:rsidRDefault="00094632" w:rsidP="00094632">
      <w:r>
        <w:t>MCC: late submission</w:t>
      </w:r>
    </w:p>
    <w:p w14:paraId="72FFB7F9"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1BE05" w14:textId="77777777" w:rsidR="00094632" w:rsidRDefault="00094632" w:rsidP="00094632">
      <w:pPr>
        <w:rPr>
          <w:rFonts w:ascii="Arial" w:hAnsi="Arial" w:cs="Arial"/>
          <w:b/>
          <w:sz w:val="24"/>
        </w:rPr>
      </w:pPr>
      <w:r>
        <w:rPr>
          <w:rFonts w:ascii="Arial" w:hAnsi="Arial" w:cs="Arial"/>
          <w:b/>
          <w:color w:val="0000FF"/>
          <w:sz w:val="24"/>
        </w:rPr>
        <w:t>RP-231721</w:t>
      </w:r>
      <w:r>
        <w:rPr>
          <w:rFonts w:ascii="Arial" w:hAnsi="Arial" w:cs="Arial"/>
          <w:b/>
          <w:color w:val="0000FF"/>
          <w:sz w:val="24"/>
        </w:rPr>
        <w:tab/>
      </w:r>
      <w:r>
        <w:rPr>
          <w:rFonts w:ascii="Arial" w:hAnsi="Arial" w:cs="Arial"/>
          <w:b/>
          <w:sz w:val="24"/>
        </w:rPr>
        <w:t>TR 38.786 v1.0.0 UE radio transmission and reception for NR sidelink evolution</w:t>
      </w:r>
    </w:p>
    <w:p w14:paraId="1023BBAF"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38.786 v1.0.0</w:t>
      </w:r>
      <w:r>
        <w:rPr>
          <w:i/>
        </w:rPr>
        <w:br/>
      </w:r>
      <w:r>
        <w:rPr>
          <w:i/>
        </w:rPr>
        <w:tab/>
      </w:r>
      <w:r>
        <w:rPr>
          <w:i/>
        </w:rPr>
        <w:tab/>
      </w:r>
      <w:r>
        <w:rPr>
          <w:i/>
        </w:rPr>
        <w:tab/>
      </w:r>
      <w:r>
        <w:rPr>
          <w:i/>
        </w:rPr>
        <w:tab/>
      </w:r>
      <w:r>
        <w:rPr>
          <w:i/>
        </w:rPr>
        <w:tab/>
        <w:t>Source: OPPO</w:t>
      </w:r>
    </w:p>
    <w:p w14:paraId="45E3D156" w14:textId="77777777" w:rsidR="00094632" w:rsidRDefault="00094632" w:rsidP="00094632">
      <w:pPr>
        <w:rPr>
          <w:rFonts w:ascii="Arial" w:hAnsi="Arial" w:cs="Arial"/>
          <w:b/>
        </w:rPr>
      </w:pPr>
      <w:r>
        <w:rPr>
          <w:rFonts w:ascii="Arial" w:hAnsi="Arial" w:cs="Arial"/>
          <w:b/>
        </w:rPr>
        <w:t xml:space="preserve">Abstract: </w:t>
      </w:r>
    </w:p>
    <w:p w14:paraId="4FE2A2E3" w14:textId="77777777" w:rsidR="00094632" w:rsidRDefault="00094632" w:rsidP="00094632">
      <w:r>
        <w:t>RAN4 TR 38.786 is provided for information</w:t>
      </w:r>
    </w:p>
    <w:p w14:paraId="448FC5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E2DB" w14:textId="77777777" w:rsidR="00094632" w:rsidRDefault="00094632" w:rsidP="00094632">
      <w:pPr>
        <w:pStyle w:val="Heading5"/>
      </w:pPr>
      <w:bookmarkStart w:id="212" w:name="_Toc146566542"/>
      <w:bookmarkStart w:id="213" w:name="_Toc150626360"/>
      <w:r>
        <w:t>9.3.1.6</w:t>
      </w:r>
      <w:r>
        <w:tab/>
        <w:t>NR network-controlled repeaters [RAN1 WI: NR_netcon_repeater]</w:t>
      </w:r>
      <w:bookmarkEnd w:id="212"/>
      <w:bookmarkEnd w:id="213"/>
    </w:p>
    <w:p w14:paraId="692BE28B" w14:textId="77777777" w:rsidR="00094632" w:rsidRDefault="00094632" w:rsidP="00094632">
      <w:pPr>
        <w:rPr>
          <w:rFonts w:ascii="Arial" w:hAnsi="Arial" w:cs="Arial"/>
          <w:b/>
          <w:sz w:val="24"/>
        </w:rPr>
      </w:pPr>
      <w:r>
        <w:rPr>
          <w:rFonts w:ascii="Arial" w:hAnsi="Arial" w:cs="Arial"/>
          <w:b/>
          <w:color w:val="0000FF"/>
          <w:sz w:val="24"/>
        </w:rPr>
        <w:t>RP-231614</w:t>
      </w:r>
      <w:r>
        <w:rPr>
          <w:rFonts w:ascii="Arial" w:hAnsi="Arial" w:cs="Arial"/>
          <w:b/>
          <w:color w:val="0000FF"/>
          <w:sz w:val="24"/>
        </w:rPr>
        <w:tab/>
      </w:r>
      <w:r>
        <w:rPr>
          <w:rFonts w:ascii="Arial" w:hAnsi="Arial" w:cs="Arial"/>
          <w:b/>
          <w:sz w:val="24"/>
        </w:rPr>
        <w:t>Status report for WI NR network-controlled repeaters; rapporteur: ZTE</w:t>
      </w:r>
    </w:p>
    <w:p w14:paraId="539ED96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007BF6E" w14:textId="77777777" w:rsidR="00094632" w:rsidRDefault="00094632" w:rsidP="00094632">
      <w:pPr>
        <w:rPr>
          <w:rFonts w:ascii="Arial" w:hAnsi="Arial" w:cs="Arial"/>
          <w:b/>
        </w:rPr>
      </w:pPr>
      <w:r>
        <w:rPr>
          <w:rFonts w:ascii="Arial" w:hAnsi="Arial" w:cs="Arial"/>
          <w:b/>
        </w:rPr>
        <w:t xml:space="preserve">Discussion: </w:t>
      </w:r>
    </w:p>
    <w:p w14:paraId="1447A579" w14:textId="77777777" w:rsidR="00094632" w:rsidRDefault="00094632" w:rsidP="00094632">
      <w:r>
        <w:t>MCC: RAN2 and RAN3 work completed but no CRs?</w:t>
      </w:r>
    </w:p>
    <w:p w14:paraId="1BA3C3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RP-232635</w:t>
      </w:r>
      <w:r>
        <w:rPr>
          <w:color w:val="993300"/>
          <w:u w:val="single"/>
        </w:rPr>
        <w:t>.</w:t>
      </w:r>
    </w:p>
    <w:p w14:paraId="74904709" w14:textId="77777777" w:rsidR="00094632" w:rsidRDefault="00094632" w:rsidP="00094632">
      <w:pPr>
        <w:rPr>
          <w:rFonts w:ascii="Arial" w:hAnsi="Arial" w:cs="Arial"/>
          <w:b/>
          <w:sz w:val="24"/>
        </w:rPr>
      </w:pPr>
      <w:r>
        <w:rPr>
          <w:rFonts w:ascii="Arial" w:hAnsi="Arial" w:cs="Arial"/>
          <w:b/>
          <w:color w:val="0000FF"/>
          <w:sz w:val="24"/>
        </w:rPr>
        <w:t>RP-232635</w:t>
      </w:r>
      <w:r>
        <w:rPr>
          <w:rFonts w:ascii="Arial" w:hAnsi="Arial" w:cs="Arial"/>
          <w:b/>
          <w:color w:val="0000FF"/>
          <w:sz w:val="24"/>
        </w:rPr>
        <w:tab/>
      </w:r>
      <w:r>
        <w:rPr>
          <w:rFonts w:ascii="Arial" w:hAnsi="Arial" w:cs="Arial"/>
          <w:b/>
          <w:sz w:val="24"/>
        </w:rPr>
        <w:t>Status report for WI NR network-controlled repeaters; rapporteur: ZTE</w:t>
      </w:r>
    </w:p>
    <w:p w14:paraId="5E022B4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439C03" w14:textId="77777777" w:rsidR="00094632" w:rsidRDefault="00094632" w:rsidP="00094632">
      <w:pPr>
        <w:rPr>
          <w:color w:val="808080"/>
        </w:rPr>
      </w:pPr>
      <w:r>
        <w:rPr>
          <w:color w:val="808080"/>
        </w:rPr>
        <w:t>(Replaces RP-231614)</w:t>
      </w:r>
    </w:p>
    <w:p w14:paraId="00C4E8AC" w14:textId="77777777" w:rsidR="00094632" w:rsidRDefault="00094632" w:rsidP="00094632">
      <w:pPr>
        <w:rPr>
          <w:rFonts w:ascii="Arial" w:hAnsi="Arial" w:cs="Arial"/>
          <w:b/>
        </w:rPr>
      </w:pPr>
      <w:r>
        <w:rPr>
          <w:rFonts w:ascii="Arial" w:hAnsi="Arial" w:cs="Arial"/>
          <w:b/>
        </w:rPr>
        <w:t xml:space="preserve">Discussion: </w:t>
      </w:r>
    </w:p>
    <w:p w14:paraId="1D1ED033" w14:textId="77777777" w:rsidR="00094632" w:rsidRDefault="00094632" w:rsidP="00094632">
      <w:r>
        <w:t>MCC: late submission</w:t>
      </w:r>
    </w:p>
    <w:p w14:paraId="4225F3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A17C0" w14:textId="77777777" w:rsidR="00094632" w:rsidRDefault="00094632" w:rsidP="00094632">
      <w:pPr>
        <w:rPr>
          <w:rFonts w:ascii="Arial" w:hAnsi="Arial" w:cs="Arial"/>
          <w:b/>
          <w:sz w:val="24"/>
        </w:rPr>
      </w:pPr>
      <w:r>
        <w:rPr>
          <w:rFonts w:ascii="Arial" w:hAnsi="Arial" w:cs="Arial"/>
          <w:b/>
          <w:color w:val="0000FF"/>
          <w:sz w:val="24"/>
        </w:rPr>
        <w:t>RP-232479</w:t>
      </w:r>
      <w:r>
        <w:rPr>
          <w:rFonts w:ascii="Arial" w:hAnsi="Arial" w:cs="Arial"/>
          <w:b/>
          <w:color w:val="0000FF"/>
          <w:sz w:val="24"/>
        </w:rPr>
        <w:tab/>
      </w:r>
      <w:r>
        <w:rPr>
          <w:rFonts w:ascii="Arial" w:hAnsi="Arial" w:cs="Arial"/>
          <w:b/>
          <w:sz w:val="24"/>
        </w:rPr>
        <w:t>Introduction of Rel-18 - NR Network-controlled Repeaters</w:t>
      </w:r>
    </w:p>
    <w:p w14:paraId="496DF81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D468CC" w14:textId="77777777" w:rsidR="00094632" w:rsidRDefault="00094632" w:rsidP="00094632">
      <w:pPr>
        <w:rPr>
          <w:rFonts w:ascii="Arial" w:hAnsi="Arial" w:cs="Arial"/>
          <w:b/>
        </w:rPr>
      </w:pPr>
      <w:r>
        <w:rPr>
          <w:rFonts w:ascii="Arial" w:hAnsi="Arial" w:cs="Arial"/>
          <w:b/>
        </w:rPr>
        <w:t xml:space="preserve">Discussion: </w:t>
      </w:r>
    </w:p>
    <w:p w14:paraId="61C5220A" w14:textId="77777777" w:rsidR="00094632" w:rsidRDefault="00094632" w:rsidP="00094632">
      <w:r>
        <w:t>MCC: late submission</w:t>
      </w:r>
    </w:p>
    <w:p w14:paraId="62B7C1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4E1CC" w14:textId="77777777" w:rsidR="00094632" w:rsidRDefault="00094632" w:rsidP="00094632">
      <w:pPr>
        <w:pStyle w:val="Heading5"/>
      </w:pPr>
      <w:bookmarkStart w:id="214" w:name="_Toc146566543"/>
      <w:bookmarkStart w:id="215" w:name="_Toc150626361"/>
      <w:r>
        <w:t>9.3.1.7</w:t>
      </w:r>
      <w:r>
        <w:tab/>
        <w:t>Enhanced support of reduced capability NR devices [RAN1 WI: NR_redcap_enh]</w:t>
      </w:r>
      <w:bookmarkEnd w:id="214"/>
      <w:bookmarkEnd w:id="215"/>
    </w:p>
    <w:p w14:paraId="70A736E2" w14:textId="77777777" w:rsidR="00094632" w:rsidRDefault="00094632" w:rsidP="00094632">
      <w:pPr>
        <w:rPr>
          <w:rFonts w:ascii="Arial" w:hAnsi="Arial" w:cs="Arial"/>
          <w:b/>
          <w:sz w:val="24"/>
        </w:rPr>
      </w:pPr>
      <w:r>
        <w:rPr>
          <w:rFonts w:ascii="Arial" w:hAnsi="Arial" w:cs="Arial"/>
          <w:b/>
          <w:color w:val="0000FF"/>
          <w:sz w:val="24"/>
        </w:rPr>
        <w:t>RP-231628</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59F16BE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C50A55" w14:textId="77777777" w:rsidR="00094632" w:rsidRDefault="00094632" w:rsidP="00094632">
      <w:pPr>
        <w:rPr>
          <w:rFonts w:ascii="Arial" w:hAnsi="Arial" w:cs="Arial"/>
          <w:b/>
        </w:rPr>
      </w:pPr>
      <w:r>
        <w:rPr>
          <w:rFonts w:ascii="Arial" w:hAnsi="Arial" w:cs="Arial"/>
          <w:b/>
        </w:rPr>
        <w:t xml:space="preserve">Discussion: </w:t>
      </w:r>
    </w:p>
    <w:p w14:paraId="2B2A2610" w14:textId="77777777" w:rsidR="00094632" w:rsidRDefault="00094632" w:rsidP="00094632">
      <w:r>
        <w:t>MCC: why are RAN #99 % complete and not RAN #100 % complete values taken as reference?</w:t>
      </w:r>
    </w:p>
    <w:p w14:paraId="0B02FC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5EE92" w14:textId="77777777" w:rsidR="00094632" w:rsidRDefault="00094632" w:rsidP="00094632">
      <w:pPr>
        <w:rPr>
          <w:rFonts w:ascii="Arial" w:hAnsi="Arial" w:cs="Arial"/>
          <w:b/>
          <w:sz w:val="24"/>
        </w:rPr>
      </w:pPr>
      <w:r>
        <w:rPr>
          <w:rFonts w:ascii="Arial" w:hAnsi="Arial" w:cs="Arial"/>
          <w:b/>
          <w:color w:val="0000FF"/>
          <w:sz w:val="24"/>
        </w:rPr>
        <w:lastRenderedPageBreak/>
        <w:t>RP-232478</w:t>
      </w:r>
      <w:r>
        <w:rPr>
          <w:rFonts w:ascii="Arial" w:hAnsi="Arial" w:cs="Arial"/>
          <w:b/>
          <w:color w:val="0000FF"/>
          <w:sz w:val="24"/>
        </w:rPr>
        <w:tab/>
      </w:r>
      <w:r>
        <w:rPr>
          <w:rFonts w:ascii="Arial" w:hAnsi="Arial" w:cs="Arial"/>
          <w:b/>
          <w:sz w:val="24"/>
        </w:rPr>
        <w:t>Introduction of Rel-18 - Enhanced support of reduced capability NR devices</w:t>
      </w:r>
    </w:p>
    <w:p w14:paraId="54BE14B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2D2A0A" w14:textId="77777777" w:rsidR="00094632" w:rsidRDefault="00094632" w:rsidP="00094632">
      <w:pPr>
        <w:rPr>
          <w:rFonts w:ascii="Arial" w:hAnsi="Arial" w:cs="Arial"/>
          <w:b/>
        </w:rPr>
      </w:pPr>
      <w:r>
        <w:rPr>
          <w:rFonts w:ascii="Arial" w:hAnsi="Arial" w:cs="Arial"/>
          <w:b/>
        </w:rPr>
        <w:t xml:space="preserve">Discussion: </w:t>
      </w:r>
    </w:p>
    <w:p w14:paraId="2EB283A5" w14:textId="77777777" w:rsidR="00094632" w:rsidRDefault="00094632" w:rsidP="00094632">
      <w:r>
        <w:t>MCC: late submission</w:t>
      </w:r>
    </w:p>
    <w:p w14:paraId="11712B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86AA6" w14:textId="77777777" w:rsidR="00094632" w:rsidRDefault="00094632" w:rsidP="00094632">
      <w:pPr>
        <w:rPr>
          <w:rFonts w:ascii="Arial" w:hAnsi="Arial" w:cs="Arial"/>
          <w:b/>
          <w:sz w:val="24"/>
        </w:rPr>
      </w:pPr>
      <w:r>
        <w:rPr>
          <w:rFonts w:ascii="Arial" w:hAnsi="Arial" w:cs="Arial"/>
          <w:b/>
          <w:color w:val="0000FF"/>
          <w:sz w:val="24"/>
        </w:rPr>
        <w:t>RP-232158</w:t>
      </w:r>
      <w:r>
        <w:rPr>
          <w:rFonts w:ascii="Arial" w:hAnsi="Arial" w:cs="Arial"/>
          <w:b/>
          <w:color w:val="0000FF"/>
          <w:sz w:val="24"/>
        </w:rPr>
        <w:tab/>
      </w:r>
      <w:r>
        <w:rPr>
          <w:rFonts w:ascii="Arial" w:hAnsi="Arial" w:cs="Arial"/>
          <w:b/>
          <w:sz w:val="24"/>
        </w:rPr>
        <w:t>Discussion on Rel-18 eRedcap</w:t>
      </w:r>
    </w:p>
    <w:p w14:paraId="01102C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8764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9A3C7" w14:textId="77777777" w:rsidR="00094632" w:rsidRDefault="00094632" w:rsidP="00094632">
      <w:pPr>
        <w:rPr>
          <w:rFonts w:ascii="Arial" w:hAnsi="Arial" w:cs="Arial"/>
          <w:b/>
          <w:sz w:val="24"/>
        </w:rPr>
      </w:pPr>
      <w:r>
        <w:rPr>
          <w:rFonts w:ascii="Arial" w:hAnsi="Arial" w:cs="Arial"/>
          <w:b/>
          <w:color w:val="0000FF"/>
          <w:sz w:val="24"/>
        </w:rPr>
        <w:t>RP-231629</w:t>
      </w:r>
      <w:r>
        <w:rPr>
          <w:rFonts w:ascii="Arial" w:hAnsi="Arial" w:cs="Arial"/>
          <w:b/>
          <w:color w:val="0000FF"/>
          <w:sz w:val="24"/>
        </w:rPr>
        <w:tab/>
      </w:r>
      <w:r>
        <w:rPr>
          <w:rFonts w:ascii="Arial" w:hAnsi="Arial" w:cs="Arial"/>
          <w:b/>
          <w:sz w:val="24"/>
        </w:rPr>
        <w:t>Revised WID: Enhanced support of reduced capability NR devices</w:t>
      </w:r>
    </w:p>
    <w:p w14:paraId="27ACE169"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E504400" w14:textId="77777777" w:rsidR="00094632" w:rsidRDefault="00094632" w:rsidP="00094632">
      <w:pPr>
        <w:rPr>
          <w:rFonts w:ascii="Arial" w:hAnsi="Arial" w:cs="Arial"/>
          <w:b/>
        </w:rPr>
      </w:pPr>
      <w:r>
        <w:rPr>
          <w:rFonts w:ascii="Arial" w:hAnsi="Arial" w:cs="Arial"/>
          <w:b/>
        </w:rPr>
        <w:t xml:space="preserve">Abstract: </w:t>
      </w:r>
    </w:p>
    <w:p w14:paraId="584D7915" w14:textId="77777777" w:rsidR="00094632" w:rsidRDefault="00094632" w:rsidP="00094632">
      <w:r>
        <w:t>last approved WID: RP-223544</w:t>
      </w:r>
    </w:p>
    <w:p w14:paraId="2F2B069A" w14:textId="77777777" w:rsidR="00094632" w:rsidRDefault="00094632" w:rsidP="00094632">
      <w:pPr>
        <w:rPr>
          <w:rFonts w:ascii="Arial" w:hAnsi="Arial" w:cs="Arial"/>
          <w:b/>
        </w:rPr>
      </w:pPr>
      <w:r>
        <w:rPr>
          <w:rFonts w:ascii="Arial" w:hAnsi="Arial" w:cs="Arial"/>
          <w:b/>
        </w:rPr>
        <w:t xml:space="preserve">Discussion: </w:t>
      </w:r>
    </w:p>
    <w:p w14:paraId="20A911F9" w14:textId="77777777" w:rsidR="00094632" w:rsidRDefault="00094632" w:rsidP="00094632">
      <w:r>
        <w:t>Huawei: we think the work in WGs was done acc. to the WID, no need to advertize feature group names, this can be done in the WI summary</w:t>
      </w:r>
    </w:p>
    <w:p w14:paraId="112330A3" w14:textId="77777777" w:rsidR="00094632" w:rsidRDefault="00094632" w:rsidP="00094632">
      <w:r>
        <w:t>Futurewei: we usually do not capture this level of details in the WID</w:t>
      </w:r>
    </w:p>
    <w:p w14:paraId="0E0D9304" w14:textId="77777777" w:rsidR="00094632" w:rsidRDefault="00094632" w:rsidP="00094632">
      <w:r>
        <w:t>RAN chair: discuss offline about how to update the WID, working assumption needs to be documented in WID and not in some minutes</w:t>
      </w:r>
    </w:p>
    <w:p w14:paraId="39CDC3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RP-232671</w:t>
      </w:r>
      <w:r>
        <w:rPr>
          <w:color w:val="993300"/>
          <w:u w:val="single"/>
        </w:rPr>
        <w:t>.</w:t>
      </w:r>
    </w:p>
    <w:p w14:paraId="25E3A775" w14:textId="77777777" w:rsidR="00094632" w:rsidRDefault="00094632" w:rsidP="00094632">
      <w:pPr>
        <w:rPr>
          <w:rFonts w:ascii="Arial" w:hAnsi="Arial" w:cs="Arial"/>
          <w:b/>
          <w:sz w:val="24"/>
        </w:rPr>
      </w:pPr>
      <w:r>
        <w:rPr>
          <w:rFonts w:ascii="Arial" w:hAnsi="Arial" w:cs="Arial"/>
          <w:b/>
          <w:color w:val="0000FF"/>
          <w:sz w:val="24"/>
        </w:rPr>
        <w:t>RP-232671</w:t>
      </w:r>
      <w:r>
        <w:rPr>
          <w:rFonts w:ascii="Arial" w:hAnsi="Arial" w:cs="Arial"/>
          <w:b/>
          <w:color w:val="0000FF"/>
          <w:sz w:val="24"/>
        </w:rPr>
        <w:tab/>
      </w:r>
      <w:r>
        <w:rPr>
          <w:rFonts w:ascii="Arial" w:hAnsi="Arial" w:cs="Arial"/>
          <w:b/>
          <w:sz w:val="24"/>
        </w:rPr>
        <w:t>Revised WID: Enhanced support of reduced capability NR devices</w:t>
      </w:r>
    </w:p>
    <w:p w14:paraId="299C0D5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B8BAA4" w14:textId="77777777" w:rsidR="00094632" w:rsidRDefault="00094632" w:rsidP="00094632">
      <w:pPr>
        <w:rPr>
          <w:color w:val="808080"/>
        </w:rPr>
      </w:pPr>
      <w:r>
        <w:rPr>
          <w:color w:val="808080"/>
        </w:rPr>
        <w:t>(Replaces RP-231629)</w:t>
      </w:r>
    </w:p>
    <w:p w14:paraId="63DCFEF7" w14:textId="77777777" w:rsidR="00094632" w:rsidRDefault="00094632" w:rsidP="00094632">
      <w:pPr>
        <w:rPr>
          <w:rFonts w:ascii="Arial" w:hAnsi="Arial" w:cs="Arial"/>
          <w:b/>
        </w:rPr>
      </w:pPr>
      <w:r>
        <w:rPr>
          <w:rFonts w:ascii="Arial" w:hAnsi="Arial" w:cs="Arial"/>
          <w:b/>
        </w:rPr>
        <w:t xml:space="preserve">Discussion: </w:t>
      </w:r>
    </w:p>
    <w:p w14:paraId="302E3E52" w14:textId="77777777" w:rsidR="00094632" w:rsidRDefault="00094632" w:rsidP="00094632">
      <w:r>
        <w:t>conclusion: approved unseen after RP-232683 discussion</w:t>
      </w:r>
    </w:p>
    <w:p w14:paraId="79199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0EF79" w14:textId="77777777" w:rsidR="00094632" w:rsidRDefault="00094632" w:rsidP="00094632">
      <w:pPr>
        <w:rPr>
          <w:rFonts w:ascii="Arial" w:hAnsi="Arial" w:cs="Arial"/>
          <w:b/>
          <w:sz w:val="24"/>
        </w:rPr>
      </w:pPr>
      <w:r>
        <w:rPr>
          <w:rFonts w:ascii="Arial" w:hAnsi="Arial" w:cs="Arial"/>
          <w:b/>
          <w:color w:val="0000FF"/>
          <w:sz w:val="24"/>
        </w:rPr>
        <w:t>RP-232683</w:t>
      </w:r>
      <w:r>
        <w:rPr>
          <w:rFonts w:ascii="Arial" w:hAnsi="Arial" w:cs="Arial"/>
          <w:b/>
          <w:color w:val="0000FF"/>
          <w:sz w:val="24"/>
        </w:rPr>
        <w:tab/>
      </w:r>
      <w:r>
        <w:rPr>
          <w:rFonts w:ascii="Arial" w:hAnsi="Arial" w:cs="Arial"/>
          <w:b/>
          <w:sz w:val="24"/>
        </w:rPr>
        <w:t>Proposals related to Rel-18 eRedCap WID revisions</w:t>
      </w:r>
    </w:p>
    <w:p w14:paraId="159FD5F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E12D5E" w14:textId="77777777" w:rsidR="00094632" w:rsidRDefault="00094632" w:rsidP="00094632">
      <w:pPr>
        <w:rPr>
          <w:rFonts w:ascii="Arial" w:hAnsi="Arial" w:cs="Arial"/>
          <w:b/>
        </w:rPr>
      </w:pPr>
      <w:r>
        <w:rPr>
          <w:rFonts w:ascii="Arial" w:hAnsi="Arial" w:cs="Arial"/>
          <w:b/>
        </w:rPr>
        <w:t xml:space="preserve">Abstract: </w:t>
      </w:r>
    </w:p>
    <w:p w14:paraId="6C963C8C" w14:textId="77777777" w:rsidR="00094632" w:rsidRDefault="00094632" w:rsidP="00094632">
      <w:r>
        <w:t>way forward after RP-231629</w:t>
      </w:r>
    </w:p>
    <w:p w14:paraId="5A9DB90C" w14:textId="77777777" w:rsidR="00094632" w:rsidRDefault="00094632" w:rsidP="00094632">
      <w:pPr>
        <w:rPr>
          <w:rFonts w:ascii="Arial" w:hAnsi="Arial" w:cs="Arial"/>
          <w:b/>
        </w:rPr>
      </w:pPr>
      <w:r>
        <w:rPr>
          <w:rFonts w:ascii="Arial" w:hAnsi="Arial" w:cs="Arial"/>
          <w:b/>
        </w:rPr>
        <w:t xml:space="preserve">Discussion: </w:t>
      </w:r>
    </w:p>
    <w:p w14:paraId="6FD0FAAA" w14:textId="77777777" w:rsidR="00094632" w:rsidRDefault="00094632" w:rsidP="00094632">
      <w:r>
        <w:t>conclusion: proposal 1 and 2 is endorsed</w:t>
      </w:r>
    </w:p>
    <w:p w14:paraId="3F2D4E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80925" w14:textId="77777777" w:rsidR="00094632" w:rsidRDefault="00094632" w:rsidP="00094632">
      <w:pPr>
        <w:pStyle w:val="Heading5"/>
      </w:pPr>
      <w:bookmarkStart w:id="216" w:name="_Toc146566544"/>
      <w:bookmarkStart w:id="217" w:name="_Toc150626362"/>
      <w:r>
        <w:lastRenderedPageBreak/>
        <w:t>9.3.1.8</w:t>
      </w:r>
      <w:r>
        <w:tab/>
        <w:t>Network energy savings for NR [RAN1 WI: Netw_Energy_NR]</w:t>
      </w:r>
      <w:bookmarkEnd w:id="216"/>
      <w:bookmarkEnd w:id="217"/>
    </w:p>
    <w:p w14:paraId="28C3B080" w14:textId="77777777" w:rsidR="00094632" w:rsidRDefault="00094632" w:rsidP="00094632">
      <w:pPr>
        <w:rPr>
          <w:rFonts w:ascii="Arial" w:hAnsi="Arial" w:cs="Arial"/>
          <w:b/>
          <w:sz w:val="24"/>
        </w:rPr>
      </w:pPr>
      <w:r>
        <w:rPr>
          <w:rFonts w:ascii="Arial" w:hAnsi="Arial" w:cs="Arial"/>
          <w:b/>
          <w:color w:val="0000FF"/>
          <w:sz w:val="24"/>
        </w:rPr>
        <w:t>RP-231926</w:t>
      </w:r>
      <w:r>
        <w:rPr>
          <w:rFonts w:ascii="Arial" w:hAnsi="Arial" w:cs="Arial"/>
          <w:b/>
          <w:color w:val="0000FF"/>
          <w:sz w:val="24"/>
        </w:rPr>
        <w:tab/>
      </w:r>
      <w:r>
        <w:rPr>
          <w:rFonts w:ascii="Arial" w:hAnsi="Arial" w:cs="Arial"/>
          <w:b/>
          <w:sz w:val="24"/>
        </w:rPr>
        <w:t>Status report for WI: Network energy savings for NR; rapporteur: Huawei</w:t>
      </w:r>
    </w:p>
    <w:p w14:paraId="7656F31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B8BC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CFD6" w14:textId="77777777" w:rsidR="00094632" w:rsidRDefault="00094632" w:rsidP="00094632">
      <w:pPr>
        <w:rPr>
          <w:rFonts w:ascii="Arial" w:hAnsi="Arial" w:cs="Arial"/>
          <w:b/>
          <w:sz w:val="24"/>
        </w:rPr>
      </w:pPr>
      <w:r>
        <w:rPr>
          <w:rFonts w:ascii="Arial" w:hAnsi="Arial" w:cs="Arial"/>
          <w:b/>
          <w:color w:val="0000FF"/>
          <w:sz w:val="24"/>
        </w:rPr>
        <w:t>RP-232175</w:t>
      </w:r>
      <w:r>
        <w:rPr>
          <w:rFonts w:ascii="Arial" w:hAnsi="Arial" w:cs="Arial"/>
          <w:b/>
          <w:color w:val="0000FF"/>
          <w:sz w:val="24"/>
        </w:rPr>
        <w:tab/>
      </w:r>
      <w:r>
        <w:rPr>
          <w:rFonts w:ascii="Arial" w:hAnsi="Arial" w:cs="Arial"/>
          <w:b/>
          <w:sz w:val="24"/>
        </w:rPr>
        <w:t>Discussion on Rel-18 network energy saving</w:t>
      </w:r>
    </w:p>
    <w:p w14:paraId="74BB1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A5365C" w14:textId="77777777" w:rsidR="00094632" w:rsidRDefault="00094632" w:rsidP="00094632">
      <w:pPr>
        <w:rPr>
          <w:rFonts w:ascii="Arial" w:hAnsi="Arial" w:cs="Arial"/>
          <w:b/>
        </w:rPr>
      </w:pPr>
      <w:r>
        <w:rPr>
          <w:rFonts w:ascii="Arial" w:hAnsi="Arial" w:cs="Arial"/>
          <w:b/>
        </w:rPr>
        <w:t xml:space="preserve">Discussion: </w:t>
      </w:r>
    </w:p>
    <w:p w14:paraId="62234275" w14:textId="77777777" w:rsidR="00094632" w:rsidRDefault="00094632" w:rsidP="00094632">
      <w:r>
        <w:t>Proposal 1: RAN tasks RAN4/RAN2 to support Scenario 2a and specify the corresponding requirements.</w:t>
      </w:r>
    </w:p>
    <w:p w14:paraId="7DB976F0" w14:textId="77777777" w:rsidR="00094632" w:rsidRDefault="00094632" w:rsidP="00094632">
      <w:r>
        <w:t>RAN4 chair (Huawei): was discussed in RAN4 for a few meeting, CR was not agreed so no consensus</w:t>
      </w:r>
    </w:p>
    <w:p w14:paraId="4F14DFBB" w14:textId="77777777" w:rsidR="00094632" w:rsidRDefault="00094632" w:rsidP="00094632">
      <w:r>
        <w:t>RAN2 chair (Mediatek): RAN2 received one LS from RAN4 but not concluded yet, so work is still open</w:t>
      </w:r>
    </w:p>
    <w:p w14:paraId="6ED7DD3A" w14:textId="77777777" w:rsidR="00094632" w:rsidRDefault="00094632" w:rsidP="00094632">
      <w:r>
        <w:t>Ericsson: agrees with rapporteur that scenario 2a is not in the scope of the WI so it should not be in REL-18</w:t>
      </w:r>
    </w:p>
    <w:p w14:paraId="6A4EE12B" w14:textId="77777777" w:rsidR="00094632" w:rsidRDefault="00094632" w:rsidP="00094632">
      <w:r>
        <w:t>ZTE: scenario 2a is in the WI</w:t>
      </w:r>
    </w:p>
    <w:p w14:paraId="6F212C6C" w14:textId="77777777" w:rsidR="00094632" w:rsidRDefault="00094632" w:rsidP="00094632">
      <w:r>
        <w:t>Intel: impacts on RAN1/RAN2 were feared for scenario 2a; we have no RAN1 objective in WID</w:t>
      </w:r>
    </w:p>
    <w:p w14:paraId="66B22A76" w14:textId="77777777" w:rsidR="00094632" w:rsidRDefault="00094632" w:rsidP="00094632">
      <w:r>
        <w:t>Nokia: scenario 2a is not fitting for energy saving feature</w:t>
      </w:r>
    </w:p>
    <w:p w14:paraId="5C13DB30" w14:textId="77777777" w:rsidR="00094632" w:rsidRDefault="00094632" w:rsidP="00094632">
      <w:r>
        <w:t>T-Mobile: we could live with all the scenarios as we see no benefit in this</w:t>
      </w:r>
    </w:p>
    <w:p w14:paraId="00CCB6FA" w14:textId="77777777" w:rsidR="00094632" w:rsidRDefault="00094632" w:rsidP="00094632">
      <w:r>
        <w:t>RAN2 chair (Mediatek): received LS, discussed it, is currently not supported in the spec, we are waiting for RAN4 decision</w:t>
      </w:r>
    </w:p>
    <w:p w14:paraId="489455EF" w14:textId="77777777" w:rsidR="00094632" w:rsidRDefault="00094632" w:rsidP="00094632">
      <w:r>
        <w:t>RAN1 chair (Samsung): does not remember that RAN1 received an LS on this</w:t>
      </w:r>
    </w:p>
    <w:p w14:paraId="7DB185BE" w14:textId="77777777" w:rsidR="00094632" w:rsidRDefault="00094632" w:rsidP="00094632">
      <w:r>
        <w:t>RAN chair: strong need to do scenario 2a: 2 companies (ZTE, Intel), no need for scenario 2a: 7 companies</w:t>
      </w:r>
    </w:p>
    <w:p w14:paraId="1E64C01D" w14:textId="77777777" w:rsidR="00094632" w:rsidRDefault="00094632" w:rsidP="00094632">
      <w:r>
        <w:t>RAN chair: could we conclude that scenario 2a is not considered in REL-18?</w:t>
      </w:r>
    </w:p>
    <w:p w14:paraId="1A2AD634" w14:textId="77777777" w:rsidR="00094632" w:rsidRDefault="00094632" w:rsidP="00094632">
      <w:r>
        <w:t>ZTE: can we say "scenario 2a is not specified in REL-18"?</w:t>
      </w:r>
    </w:p>
    <w:p w14:paraId="78684F2C" w14:textId="77777777" w:rsidR="00094632" w:rsidRDefault="00094632" w:rsidP="00094632">
      <w:r>
        <w:t>conclusion: scenario 2a is not specified in REL-18</w:t>
      </w:r>
    </w:p>
    <w:p w14:paraId="54B233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92B4F" w14:textId="77777777" w:rsidR="00094632" w:rsidRDefault="00094632" w:rsidP="00094632">
      <w:pPr>
        <w:rPr>
          <w:rFonts w:ascii="Arial" w:hAnsi="Arial" w:cs="Arial"/>
          <w:b/>
          <w:sz w:val="24"/>
        </w:rPr>
      </w:pPr>
      <w:r>
        <w:rPr>
          <w:rFonts w:ascii="Arial" w:hAnsi="Arial" w:cs="Arial"/>
          <w:b/>
          <w:color w:val="0000FF"/>
          <w:sz w:val="24"/>
        </w:rPr>
        <w:t>RP-232481</w:t>
      </w:r>
      <w:r>
        <w:rPr>
          <w:rFonts w:ascii="Arial" w:hAnsi="Arial" w:cs="Arial"/>
          <w:b/>
          <w:color w:val="0000FF"/>
          <w:sz w:val="24"/>
        </w:rPr>
        <w:tab/>
      </w:r>
      <w:r>
        <w:rPr>
          <w:rFonts w:ascii="Arial" w:hAnsi="Arial" w:cs="Arial"/>
          <w:b/>
          <w:sz w:val="24"/>
        </w:rPr>
        <w:t>Introduction of Rel-18 - Network energy savings for NR</w:t>
      </w:r>
    </w:p>
    <w:p w14:paraId="04AF5C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70FCF3" w14:textId="77777777" w:rsidR="00094632" w:rsidRDefault="00094632" w:rsidP="00094632">
      <w:pPr>
        <w:rPr>
          <w:rFonts w:ascii="Arial" w:hAnsi="Arial" w:cs="Arial"/>
          <w:b/>
        </w:rPr>
      </w:pPr>
      <w:r>
        <w:rPr>
          <w:rFonts w:ascii="Arial" w:hAnsi="Arial" w:cs="Arial"/>
          <w:b/>
        </w:rPr>
        <w:t xml:space="preserve">Discussion: </w:t>
      </w:r>
    </w:p>
    <w:p w14:paraId="47A4C9BF" w14:textId="77777777" w:rsidR="00094632" w:rsidRDefault="00094632" w:rsidP="00094632">
      <w:r>
        <w:t>MCC: late submission</w:t>
      </w:r>
    </w:p>
    <w:p w14:paraId="17DC8B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2F1BA" w14:textId="77777777" w:rsidR="00094632" w:rsidRDefault="00094632" w:rsidP="00094632">
      <w:pPr>
        <w:pStyle w:val="Heading5"/>
      </w:pPr>
      <w:bookmarkStart w:id="218" w:name="_Toc146566545"/>
      <w:bookmarkStart w:id="219" w:name="_Toc150626363"/>
      <w:r>
        <w:t>9.3.1.9</w:t>
      </w:r>
      <w:r>
        <w:tab/>
        <w:t>Expanded and improved NR positioning [RAN1 WI: NR_pos_enh2]</w:t>
      </w:r>
      <w:bookmarkEnd w:id="218"/>
      <w:bookmarkEnd w:id="219"/>
    </w:p>
    <w:p w14:paraId="57601AF3" w14:textId="77777777" w:rsidR="00094632" w:rsidRDefault="00094632" w:rsidP="00094632">
      <w:pPr>
        <w:rPr>
          <w:rFonts w:ascii="Arial" w:hAnsi="Arial" w:cs="Arial"/>
          <w:b/>
          <w:sz w:val="24"/>
        </w:rPr>
      </w:pPr>
      <w:r>
        <w:rPr>
          <w:rFonts w:ascii="Arial" w:hAnsi="Arial" w:cs="Arial"/>
          <w:b/>
          <w:color w:val="0000FF"/>
          <w:sz w:val="24"/>
        </w:rPr>
        <w:t>RP-232041</w:t>
      </w:r>
      <w:r>
        <w:rPr>
          <w:rFonts w:ascii="Arial" w:hAnsi="Arial" w:cs="Arial"/>
          <w:b/>
          <w:color w:val="0000FF"/>
          <w:sz w:val="24"/>
        </w:rPr>
        <w:tab/>
      </w:r>
      <w:r>
        <w:rPr>
          <w:rFonts w:ascii="Arial" w:hAnsi="Arial" w:cs="Arial"/>
          <w:b/>
          <w:sz w:val="24"/>
        </w:rPr>
        <w:t>Status report for WI Rel-18 WI on Expanded and Improved NR Positioning; rapporteur: Intel</w:t>
      </w:r>
    </w:p>
    <w:p w14:paraId="1CF6C6D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3688B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6658" w14:textId="77777777" w:rsidR="00094632" w:rsidRDefault="00094632" w:rsidP="00094632">
      <w:pPr>
        <w:rPr>
          <w:rFonts w:ascii="Arial" w:hAnsi="Arial" w:cs="Arial"/>
          <w:b/>
          <w:sz w:val="24"/>
        </w:rPr>
      </w:pPr>
      <w:r>
        <w:rPr>
          <w:rFonts w:ascii="Arial" w:hAnsi="Arial" w:cs="Arial"/>
          <w:b/>
          <w:color w:val="0000FF"/>
          <w:sz w:val="24"/>
        </w:rPr>
        <w:t>RP-231744</w:t>
      </w:r>
      <w:r>
        <w:rPr>
          <w:rFonts w:ascii="Arial" w:hAnsi="Arial" w:cs="Arial"/>
          <w:b/>
          <w:color w:val="0000FF"/>
          <w:sz w:val="24"/>
        </w:rPr>
        <w:tab/>
      </w:r>
      <w:r>
        <w:rPr>
          <w:rFonts w:ascii="Arial" w:hAnsi="Arial" w:cs="Arial"/>
          <w:b/>
          <w:sz w:val="24"/>
        </w:rPr>
        <w:t>Consideration on sidelink positioning scope reduction</w:t>
      </w:r>
    </w:p>
    <w:p w14:paraId="45EB13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6664D8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B2532" w14:textId="77777777" w:rsidR="00094632" w:rsidRDefault="00094632" w:rsidP="00094632">
      <w:pPr>
        <w:rPr>
          <w:rFonts w:ascii="Arial" w:hAnsi="Arial" w:cs="Arial"/>
          <w:b/>
          <w:sz w:val="24"/>
        </w:rPr>
      </w:pPr>
      <w:r>
        <w:rPr>
          <w:rFonts w:ascii="Arial" w:hAnsi="Arial" w:cs="Arial"/>
          <w:b/>
          <w:color w:val="0000FF"/>
          <w:sz w:val="24"/>
        </w:rPr>
        <w:t>RP-231745</w:t>
      </w:r>
      <w:r>
        <w:rPr>
          <w:rFonts w:ascii="Arial" w:hAnsi="Arial" w:cs="Arial"/>
          <w:b/>
          <w:color w:val="0000FF"/>
          <w:sz w:val="24"/>
        </w:rPr>
        <w:tab/>
      </w:r>
      <w:r>
        <w:rPr>
          <w:rFonts w:ascii="Arial" w:hAnsi="Arial" w:cs="Arial"/>
          <w:b/>
          <w:sz w:val="24"/>
        </w:rPr>
        <w:t>Consideration on sidelink positioning scope reduction</w:t>
      </w:r>
    </w:p>
    <w:p w14:paraId="032ECF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35EA71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2999" w14:textId="77777777" w:rsidR="00094632" w:rsidRDefault="00094632" w:rsidP="00094632">
      <w:pPr>
        <w:rPr>
          <w:rFonts w:ascii="Arial" w:hAnsi="Arial" w:cs="Arial"/>
          <w:b/>
          <w:sz w:val="24"/>
        </w:rPr>
      </w:pPr>
      <w:r>
        <w:rPr>
          <w:rFonts w:ascii="Arial" w:hAnsi="Arial" w:cs="Arial"/>
          <w:b/>
          <w:color w:val="0000FF"/>
          <w:sz w:val="24"/>
        </w:rPr>
        <w:t>RP-231859</w:t>
      </w:r>
      <w:r>
        <w:rPr>
          <w:rFonts w:ascii="Arial" w:hAnsi="Arial" w:cs="Arial"/>
          <w:b/>
          <w:color w:val="0000FF"/>
          <w:sz w:val="24"/>
        </w:rPr>
        <w:tab/>
      </w:r>
      <w:r>
        <w:rPr>
          <w:rFonts w:ascii="Arial" w:hAnsi="Arial" w:cs="Arial"/>
          <w:b/>
          <w:sz w:val="24"/>
        </w:rPr>
        <w:t>Views on scope reduction for Rel-18 WI on Expanded and Improved NR Positioning</w:t>
      </w:r>
    </w:p>
    <w:p w14:paraId="5A5FDA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45AD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AAEA0" w14:textId="77777777" w:rsidR="00094632" w:rsidRDefault="00094632" w:rsidP="00094632">
      <w:pPr>
        <w:rPr>
          <w:rFonts w:ascii="Arial" w:hAnsi="Arial" w:cs="Arial"/>
          <w:b/>
          <w:sz w:val="24"/>
        </w:rPr>
      </w:pPr>
      <w:r>
        <w:rPr>
          <w:rFonts w:ascii="Arial" w:hAnsi="Arial" w:cs="Arial"/>
          <w:b/>
          <w:color w:val="0000FF"/>
          <w:sz w:val="24"/>
        </w:rPr>
        <w:t>RP-231977</w:t>
      </w:r>
      <w:r>
        <w:rPr>
          <w:rFonts w:ascii="Arial" w:hAnsi="Arial" w:cs="Arial"/>
          <w:b/>
          <w:color w:val="0000FF"/>
          <w:sz w:val="24"/>
        </w:rPr>
        <w:tab/>
      </w:r>
      <w:r>
        <w:rPr>
          <w:rFonts w:ascii="Arial" w:hAnsi="Arial" w:cs="Arial"/>
          <w:b/>
          <w:sz w:val="24"/>
        </w:rPr>
        <w:t>On Rel-18 positioning scope, progress and timely completion</w:t>
      </w:r>
    </w:p>
    <w:p w14:paraId="567A1FB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Benelux B.V. - Belgium</w:t>
      </w:r>
    </w:p>
    <w:p w14:paraId="261EB4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EAF1B" w14:textId="77777777" w:rsidR="00094632" w:rsidRDefault="00094632" w:rsidP="00094632">
      <w:pPr>
        <w:rPr>
          <w:rFonts w:ascii="Arial" w:hAnsi="Arial" w:cs="Arial"/>
          <w:b/>
          <w:sz w:val="24"/>
        </w:rPr>
      </w:pPr>
      <w:r>
        <w:rPr>
          <w:rFonts w:ascii="Arial" w:hAnsi="Arial" w:cs="Arial"/>
          <w:b/>
          <w:color w:val="0000FF"/>
          <w:sz w:val="24"/>
        </w:rPr>
        <w:t>RP-232007</w:t>
      </w:r>
      <w:r>
        <w:rPr>
          <w:rFonts w:ascii="Arial" w:hAnsi="Arial" w:cs="Arial"/>
          <w:b/>
          <w:color w:val="0000FF"/>
          <w:sz w:val="24"/>
        </w:rPr>
        <w:tab/>
      </w:r>
      <w:r>
        <w:rPr>
          <w:rFonts w:ascii="Arial" w:hAnsi="Arial" w:cs="Arial"/>
          <w:b/>
          <w:sz w:val="24"/>
        </w:rPr>
        <w:t>Discussion on scope reduction for Rel-18 WI on Expanded and Improved NR Positioning</w:t>
      </w:r>
    </w:p>
    <w:p w14:paraId="6560403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38.306 v..</w:t>
      </w:r>
      <w:r>
        <w:rPr>
          <w:i/>
        </w:rPr>
        <w:br/>
      </w:r>
      <w:r>
        <w:rPr>
          <w:i/>
        </w:rPr>
        <w:tab/>
      </w:r>
      <w:r>
        <w:rPr>
          <w:i/>
        </w:rPr>
        <w:tab/>
      </w:r>
      <w:r>
        <w:rPr>
          <w:i/>
        </w:rPr>
        <w:tab/>
      </w:r>
      <w:r>
        <w:rPr>
          <w:i/>
        </w:rPr>
        <w:tab/>
      </w:r>
      <w:r>
        <w:rPr>
          <w:i/>
        </w:rPr>
        <w:tab/>
        <w:t>Source: Intel Corporation, CATT, MediaTek</w:t>
      </w:r>
    </w:p>
    <w:p w14:paraId="388CCB5D" w14:textId="77777777" w:rsidR="00094632" w:rsidRDefault="00094632" w:rsidP="00094632">
      <w:pPr>
        <w:rPr>
          <w:rFonts w:ascii="Arial" w:hAnsi="Arial" w:cs="Arial"/>
          <w:b/>
        </w:rPr>
      </w:pPr>
      <w:r>
        <w:rPr>
          <w:rFonts w:ascii="Arial" w:hAnsi="Arial" w:cs="Arial"/>
          <w:b/>
        </w:rPr>
        <w:t xml:space="preserve">Discussion: </w:t>
      </w:r>
    </w:p>
    <w:p w14:paraId="0C62748C" w14:textId="77777777" w:rsidR="00094632" w:rsidRDefault="00094632" w:rsidP="00094632">
      <w:r>
        <w:t>Proposal 1: Limit the scope of sidelink positioning in Rel-18 WI as described below:</w:t>
      </w:r>
    </w:p>
    <w:p w14:paraId="381DD675" w14:textId="77777777" w:rsidR="00094632" w:rsidRDefault="00094632" w:rsidP="00094632">
      <w:r>
        <w:t>- Supported positioning methods: Only SL AoA/ SL-RTT (i.e. exclude SL-TDOA in R18)</w:t>
      </w:r>
    </w:p>
    <w:p w14:paraId="6BB917CC" w14:textId="77777777" w:rsidR="00094632" w:rsidRDefault="00094632" w:rsidP="00094632">
      <w:r>
        <w:t>- Supported scenario: “UE-only operation” (i.e. without LMF involvement)</w:t>
      </w:r>
    </w:p>
    <w:p w14:paraId="36D2F062" w14:textId="77777777" w:rsidR="00094632" w:rsidRDefault="00094632" w:rsidP="00094632">
      <w:r>
        <w:t xml:space="preserve">- </w:t>
      </w:r>
      <w:r>
        <w:tab/>
        <w:t xml:space="preserve">Localization target: Single target UE only for SLPP signalling (i.e. without multiple target UEs) </w:t>
      </w:r>
    </w:p>
    <w:p w14:paraId="555CC26E" w14:textId="77777777" w:rsidR="00094632" w:rsidRDefault="00094632" w:rsidP="00094632">
      <w:r>
        <w:t>- Supported cast type for SLPP signalling: Unicast only (i.e. without broadcast/groupcast, no session-less)</w:t>
      </w:r>
    </w:p>
    <w:p w14:paraId="629BE634" w14:textId="77777777" w:rsidR="00094632" w:rsidRDefault="00094632" w:rsidP="00094632">
      <w:r>
        <w:t>- Preclude RAN2 work on Discovery parameters/meta info.</w:t>
      </w:r>
    </w:p>
    <w:p w14:paraId="11DB367B" w14:textId="77777777" w:rsidR="00094632" w:rsidRDefault="00094632" w:rsidP="00094632">
      <w:r>
        <w:t>Proposal 2: The down-scoped items of sidelink positioning should be considered for Rel-19 as RAN2-led objectives for a potential R19 WI on positioning.</w:t>
      </w:r>
    </w:p>
    <w:p w14:paraId="21C5BB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1F3B" w14:textId="77777777" w:rsidR="00094632" w:rsidRDefault="00094632" w:rsidP="00094632">
      <w:pPr>
        <w:rPr>
          <w:rFonts w:ascii="Arial" w:hAnsi="Arial" w:cs="Arial"/>
          <w:b/>
          <w:sz w:val="24"/>
        </w:rPr>
      </w:pPr>
      <w:r>
        <w:rPr>
          <w:rFonts w:ascii="Arial" w:hAnsi="Arial" w:cs="Arial"/>
          <w:b/>
          <w:color w:val="0000FF"/>
          <w:sz w:val="24"/>
        </w:rPr>
        <w:t>RP-231980</w:t>
      </w:r>
      <w:r>
        <w:rPr>
          <w:rFonts w:ascii="Arial" w:hAnsi="Arial" w:cs="Arial"/>
          <w:b/>
          <w:color w:val="0000FF"/>
          <w:sz w:val="24"/>
        </w:rPr>
        <w:tab/>
      </w:r>
      <w:r>
        <w:rPr>
          <w:rFonts w:ascii="Arial" w:hAnsi="Arial" w:cs="Arial"/>
          <w:b/>
          <w:sz w:val="24"/>
        </w:rPr>
        <w:t>Discussion of scope of sidelink positioning</w:t>
      </w:r>
    </w:p>
    <w:p w14:paraId="281FFB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DFC06D0" w14:textId="77777777" w:rsidR="00094632" w:rsidRDefault="00094632" w:rsidP="00094632">
      <w:pPr>
        <w:rPr>
          <w:rFonts w:ascii="Arial" w:hAnsi="Arial" w:cs="Arial"/>
          <w:b/>
        </w:rPr>
      </w:pPr>
      <w:r>
        <w:rPr>
          <w:rFonts w:ascii="Arial" w:hAnsi="Arial" w:cs="Arial"/>
          <w:b/>
        </w:rPr>
        <w:t xml:space="preserve">Discussion: </w:t>
      </w:r>
    </w:p>
    <w:p w14:paraId="789E5172" w14:textId="77777777" w:rsidR="00094632" w:rsidRDefault="00094632" w:rsidP="00094632">
      <w:r>
        <w:t>moved from AI 9.3.1.5 to AI 9.3.1.9</w:t>
      </w:r>
    </w:p>
    <w:p w14:paraId="6CA7743A" w14:textId="77777777" w:rsidR="00094632" w:rsidRDefault="00094632" w:rsidP="00094632">
      <w:r>
        <w:lastRenderedPageBreak/>
        <w:t>Proposal 1: RAN2 to prioritize defining (at least the minimum) content of SLPP messages and capturing signalling of RAN1 agreements on higher-layer parameters.</w:t>
      </w:r>
    </w:p>
    <w:p w14:paraId="6F22D1F9" w14:textId="77777777" w:rsidR="00094632" w:rsidRDefault="00094632" w:rsidP="00094632">
      <w:r>
        <w:t xml:space="preserve">Observation 1: Defining session-based SL positioning, i.e., all SLPP procedures, first would considerably reduce the effort to define session-less SL positioning. </w:t>
      </w:r>
    </w:p>
    <w:p w14:paraId="25DE35DE" w14:textId="77777777" w:rsidR="00094632" w:rsidRDefault="00094632" w:rsidP="00094632">
      <w:r>
        <w:t>Proposal 2: RAN2 to deprioritize the case of multiple target UEs and focus on defining procedures for positioning a single target UE.</w:t>
      </w:r>
    </w:p>
    <w:p w14:paraId="58C55B97" w14:textId="77777777" w:rsidR="00094632" w:rsidRDefault="00094632" w:rsidP="00094632">
      <w:r>
        <w:t>Proposal 3: RAN2 to deprioritize or down-scope partial coverage scenario and focus on out-of-coverage and in-coverage scenarios.</w:t>
      </w:r>
    </w:p>
    <w:p w14:paraId="265796CF" w14:textId="77777777" w:rsidR="00094632" w:rsidRDefault="00094632" w:rsidP="00094632">
      <w:r>
        <w:t xml:space="preserve">Proposal 4: RAN2 to deprioritize or down-scope groupcast and broadcast signalling of SLPP messages, i.e., consider only unicast signalling. </w:t>
      </w:r>
    </w:p>
    <w:p w14:paraId="09414CB5" w14:textId="77777777" w:rsidR="00094632" w:rsidRDefault="00094632" w:rsidP="00094632">
      <w:r>
        <w:t>Apple: agrees that downscoping is needed for REL-18</w:t>
      </w:r>
    </w:p>
    <w:p w14:paraId="29287680" w14:textId="77777777" w:rsidR="00094632" w:rsidRDefault="00094632" w:rsidP="00094632">
      <w:r>
        <w:t>Mediatek: supports Nokia paper and that downscoping is needed</w:t>
      </w:r>
    </w:p>
    <w:p w14:paraId="1056CF90" w14:textId="77777777" w:rsidR="00094632" w:rsidRDefault="00094632" w:rsidP="00094632">
      <w:r>
        <w:t>RAN chair: views from RAN2 chair?</w:t>
      </w:r>
    </w:p>
    <w:p w14:paraId="6D659097" w14:textId="77777777" w:rsidR="00094632" w:rsidRDefault="00094632" w:rsidP="00094632">
      <w:r>
        <w:t>RAN2 chair (Mediatek): will have serious problems to complete if we do not downscope</w:t>
      </w:r>
    </w:p>
    <w:p w14:paraId="6C68E36B" w14:textId="77777777" w:rsidR="00094632" w:rsidRDefault="00094632" w:rsidP="00094632">
      <w:r>
        <w:t>RAN chair: further offline discussion (moderated by Intel)</w:t>
      </w:r>
    </w:p>
    <w:p w14:paraId="0EE975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67C7F" w14:textId="77777777" w:rsidR="00094632" w:rsidRDefault="00094632" w:rsidP="00094632">
      <w:pPr>
        <w:rPr>
          <w:rFonts w:ascii="Arial" w:hAnsi="Arial" w:cs="Arial"/>
          <w:b/>
          <w:sz w:val="24"/>
        </w:rPr>
      </w:pPr>
      <w:r>
        <w:rPr>
          <w:rFonts w:ascii="Arial" w:hAnsi="Arial" w:cs="Arial"/>
          <w:b/>
          <w:color w:val="0000FF"/>
          <w:sz w:val="24"/>
        </w:rPr>
        <w:t>RP-232384</w:t>
      </w:r>
      <w:r>
        <w:rPr>
          <w:rFonts w:ascii="Arial" w:hAnsi="Arial" w:cs="Arial"/>
          <w:b/>
          <w:color w:val="0000FF"/>
          <w:sz w:val="24"/>
        </w:rPr>
        <w:tab/>
      </w:r>
      <w:r>
        <w:rPr>
          <w:rFonts w:ascii="Arial" w:hAnsi="Arial" w:cs="Arial"/>
          <w:b/>
          <w:sz w:val="24"/>
        </w:rPr>
        <w:t>Downscoping of Rel-18 positioning</w:t>
      </w:r>
    </w:p>
    <w:p w14:paraId="69F2ED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97C1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5BA7F" w14:textId="77777777" w:rsidR="00094632" w:rsidRDefault="00094632" w:rsidP="00094632">
      <w:pPr>
        <w:rPr>
          <w:rFonts w:ascii="Arial" w:hAnsi="Arial" w:cs="Arial"/>
          <w:b/>
          <w:sz w:val="24"/>
        </w:rPr>
      </w:pPr>
      <w:r>
        <w:rPr>
          <w:rFonts w:ascii="Arial" w:hAnsi="Arial" w:cs="Arial"/>
          <w:b/>
          <w:color w:val="0000FF"/>
          <w:sz w:val="24"/>
        </w:rPr>
        <w:t>RP-232438</w:t>
      </w:r>
      <w:r>
        <w:rPr>
          <w:rFonts w:ascii="Arial" w:hAnsi="Arial" w:cs="Arial"/>
          <w:b/>
          <w:color w:val="0000FF"/>
          <w:sz w:val="24"/>
        </w:rPr>
        <w:tab/>
      </w:r>
      <w:r>
        <w:rPr>
          <w:rFonts w:ascii="Arial" w:hAnsi="Arial" w:cs="Arial"/>
          <w:b/>
          <w:sz w:val="24"/>
        </w:rPr>
        <w:t>Scope Reduction for Rel-18 WI on Expanded and Improved NR Positioning</w:t>
      </w:r>
    </w:p>
    <w:p w14:paraId="050040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5C5A7B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14BB" w14:textId="77777777" w:rsidR="00094632" w:rsidRDefault="00094632" w:rsidP="00094632">
      <w:pPr>
        <w:rPr>
          <w:rFonts w:ascii="Arial" w:hAnsi="Arial" w:cs="Arial"/>
          <w:b/>
          <w:sz w:val="24"/>
        </w:rPr>
      </w:pPr>
      <w:r>
        <w:rPr>
          <w:rFonts w:ascii="Arial" w:hAnsi="Arial" w:cs="Arial"/>
          <w:b/>
          <w:color w:val="0000FF"/>
          <w:sz w:val="24"/>
        </w:rPr>
        <w:t>RP-232573</w:t>
      </w:r>
      <w:r>
        <w:rPr>
          <w:rFonts w:ascii="Arial" w:hAnsi="Arial" w:cs="Arial"/>
          <w:b/>
          <w:color w:val="0000FF"/>
          <w:sz w:val="24"/>
        </w:rPr>
        <w:tab/>
      </w:r>
      <w:r>
        <w:rPr>
          <w:rFonts w:ascii="Arial" w:hAnsi="Arial" w:cs="Arial"/>
          <w:b/>
          <w:sz w:val="24"/>
        </w:rPr>
        <w:t>On scope reduction of Rel-18 positioning</w:t>
      </w:r>
    </w:p>
    <w:p w14:paraId="4F8B25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2821B2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1726" w14:textId="77777777" w:rsidR="00094632" w:rsidRDefault="00094632" w:rsidP="00094632">
      <w:pPr>
        <w:rPr>
          <w:rFonts w:ascii="Arial" w:hAnsi="Arial" w:cs="Arial"/>
          <w:b/>
          <w:sz w:val="24"/>
        </w:rPr>
      </w:pPr>
      <w:r>
        <w:rPr>
          <w:rFonts w:ascii="Arial" w:hAnsi="Arial" w:cs="Arial"/>
          <w:b/>
          <w:color w:val="0000FF"/>
          <w:sz w:val="24"/>
        </w:rPr>
        <w:t>RP-232480</w:t>
      </w:r>
      <w:r>
        <w:rPr>
          <w:rFonts w:ascii="Arial" w:hAnsi="Arial" w:cs="Arial"/>
          <w:b/>
          <w:color w:val="0000FF"/>
          <w:sz w:val="24"/>
        </w:rPr>
        <w:tab/>
      </w:r>
      <w:r>
        <w:rPr>
          <w:rFonts w:ascii="Arial" w:hAnsi="Arial" w:cs="Arial"/>
          <w:b/>
          <w:sz w:val="24"/>
        </w:rPr>
        <w:t>Introduction of Rel-18 - Expanded and improved NR positioning</w:t>
      </w:r>
    </w:p>
    <w:p w14:paraId="1DFFE2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A200B9" w14:textId="77777777" w:rsidR="00094632" w:rsidRDefault="00094632" w:rsidP="00094632">
      <w:pPr>
        <w:rPr>
          <w:rFonts w:ascii="Arial" w:hAnsi="Arial" w:cs="Arial"/>
          <w:b/>
        </w:rPr>
      </w:pPr>
      <w:r>
        <w:rPr>
          <w:rFonts w:ascii="Arial" w:hAnsi="Arial" w:cs="Arial"/>
          <w:b/>
        </w:rPr>
        <w:t xml:space="preserve">Discussion: </w:t>
      </w:r>
    </w:p>
    <w:p w14:paraId="6E02B570" w14:textId="77777777" w:rsidR="00094632" w:rsidRDefault="00094632" w:rsidP="00094632">
      <w:r>
        <w:t>MCC: late submission</w:t>
      </w:r>
    </w:p>
    <w:p w14:paraId="78F769D1" w14:textId="77777777" w:rsidR="00094632" w:rsidRDefault="00094632" w:rsidP="00094632">
      <w:r>
        <w:t>Intel: offline discussion concluded that all CRs can be approved</w:t>
      </w:r>
    </w:p>
    <w:p w14:paraId="46A378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2FBA3" w14:textId="77777777" w:rsidR="00094632" w:rsidRDefault="00094632" w:rsidP="00094632">
      <w:pPr>
        <w:rPr>
          <w:rFonts w:ascii="Arial" w:hAnsi="Arial" w:cs="Arial"/>
          <w:b/>
          <w:sz w:val="24"/>
        </w:rPr>
      </w:pPr>
      <w:r>
        <w:rPr>
          <w:rFonts w:ascii="Arial" w:hAnsi="Arial" w:cs="Arial"/>
          <w:b/>
          <w:color w:val="0000FF"/>
          <w:sz w:val="24"/>
        </w:rPr>
        <w:t>RP-232009</w:t>
      </w:r>
      <w:r>
        <w:rPr>
          <w:rFonts w:ascii="Arial" w:hAnsi="Arial" w:cs="Arial"/>
          <w:b/>
          <w:color w:val="0000FF"/>
          <w:sz w:val="24"/>
        </w:rPr>
        <w:tab/>
      </w:r>
      <w:r>
        <w:rPr>
          <w:rFonts w:ascii="Arial" w:hAnsi="Arial" w:cs="Arial"/>
          <w:b/>
          <w:sz w:val="24"/>
        </w:rPr>
        <w:t>TS 38.355 v1.0.0 NR; Sidelink Positioning Protocol (SLPP); Protocol Specification</w:t>
      </w:r>
    </w:p>
    <w:p w14:paraId="585C4008" w14:textId="77777777" w:rsidR="00094632" w:rsidRDefault="00094632" w:rsidP="00094632">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38.355 v1.0.0</w:t>
      </w:r>
      <w:r>
        <w:rPr>
          <w:i/>
        </w:rPr>
        <w:br/>
      </w:r>
      <w:r>
        <w:rPr>
          <w:i/>
        </w:rPr>
        <w:tab/>
      </w:r>
      <w:r>
        <w:rPr>
          <w:i/>
        </w:rPr>
        <w:tab/>
      </w:r>
      <w:r>
        <w:rPr>
          <w:i/>
        </w:rPr>
        <w:tab/>
      </w:r>
      <w:r>
        <w:rPr>
          <w:i/>
        </w:rPr>
        <w:tab/>
      </w:r>
      <w:r>
        <w:rPr>
          <w:i/>
        </w:rPr>
        <w:tab/>
        <w:t>Source: Intel Corporation</w:t>
      </w:r>
    </w:p>
    <w:p w14:paraId="66114600" w14:textId="77777777" w:rsidR="00094632" w:rsidRDefault="00094632" w:rsidP="00094632">
      <w:pPr>
        <w:rPr>
          <w:rFonts w:ascii="Arial" w:hAnsi="Arial" w:cs="Arial"/>
          <w:b/>
        </w:rPr>
      </w:pPr>
      <w:r>
        <w:rPr>
          <w:rFonts w:ascii="Arial" w:hAnsi="Arial" w:cs="Arial"/>
          <w:b/>
        </w:rPr>
        <w:t xml:space="preserve">Abstract: </w:t>
      </w:r>
    </w:p>
    <w:p w14:paraId="3FB758B3" w14:textId="77777777" w:rsidR="00094632" w:rsidRDefault="00094632" w:rsidP="00094632">
      <w:r>
        <w:t>RAN2 TS 38.355 is provided for information</w:t>
      </w:r>
    </w:p>
    <w:p w14:paraId="77D297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1C114" w14:textId="77777777" w:rsidR="00094632" w:rsidRDefault="00094632" w:rsidP="00094632">
      <w:pPr>
        <w:rPr>
          <w:rFonts w:ascii="Arial" w:hAnsi="Arial" w:cs="Arial"/>
          <w:b/>
          <w:sz w:val="24"/>
        </w:rPr>
      </w:pPr>
      <w:r>
        <w:rPr>
          <w:rFonts w:ascii="Arial" w:hAnsi="Arial" w:cs="Arial"/>
          <w:b/>
          <w:color w:val="0000FF"/>
          <w:sz w:val="24"/>
        </w:rPr>
        <w:t>RP-232008</w:t>
      </w:r>
      <w:r>
        <w:rPr>
          <w:rFonts w:ascii="Arial" w:hAnsi="Arial" w:cs="Arial"/>
          <w:b/>
          <w:color w:val="0000FF"/>
          <w:sz w:val="24"/>
        </w:rPr>
        <w:tab/>
      </w:r>
      <w:r>
        <w:rPr>
          <w:rFonts w:ascii="Arial" w:hAnsi="Arial" w:cs="Arial"/>
          <w:b/>
          <w:sz w:val="24"/>
        </w:rPr>
        <w:t>Revised WID on Expanded and Improved NR Positioning</w:t>
      </w:r>
    </w:p>
    <w:p w14:paraId="7529189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38.331 v..</w:t>
      </w:r>
      <w:r>
        <w:rPr>
          <w:i/>
        </w:rPr>
        <w:br/>
      </w:r>
      <w:r>
        <w:rPr>
          <w:i/>
        </w:rPr>
        <w:tab/>
      </w:r>
      <w:r>
        <w:rPr>
          <w:i/>
        </w:rPr>
        <w:tab/>
      </w:r>
      <w:r>
        <w:rPr>
          <w:i/>
        </w:rPr>
        <w:tab/>
      </w:r>
      <w:r>
        <w:rPr>
          <w:i/>
        </w:rPr>
        <w:tab/>
      </w:r>
      <w:r>
        <w:rPr>
          <w:i/>
        </w:rPr>
        <w:tab/>
        <w:t>Source: Intel Corporation, CATT, MediaTek</w:t>
      </w:r>
    </w:p>
    <w:p w14:paraId="44A07FFE" w14:textId="77777777" w:rsidR="00094632" w:rsidRDefault="00094632" w:rsidP="00094632">
      <w:pPr>
        <w:rPr>
          <w:color w:val="808080"/>
        </w:rPr>
      </w:pPr>
      <w:r>
        <w:rPr>
          <w:color w:val="808080"/>
        </w:rPr>
        <w:t>(Replaces RP-231460)</w:t>
      </w:r>
    </w:p>
    <w:p w14:paraId="5C5AFCED" w14:textId="77777777" w:rsidR="00094632" w:rsidRDefault="00094632" w:rsidP="00094632">
      <w:pPr>
        <w:rPr>
          <w:rFonts w:ascii="Arial" w:hAnsi="Arial" w:cs="Arial"/>
          <w:b/>
        </w:rPr>
      </w:pPr>
      <w:r>
        <w:rPr>
          <w:rFonts w:ascii="Arial" w:hAnsi="Arial" w:cs="Arial"/>
          <w:b/>
        </w:rPr>
        <w:t xml:space="preserve">Abstract: </w:t>
      </w:r>
    </w:p>
    <w:p w14:paraId="29A5FF25" w14:textId="77777777" w:rsidR="00094632" w:rsidRDefault="00094632" w:rsidP="00094632">
      <w:r>
        <w:t>wrong Tdoc type in Tdoc request</w:t>
      </w:r>
    </w:p>
    <w:p w14:paraId="6039E9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RP-232670</w:t>
      </w:r>
      <w:r>
        <w:rPr>
          <w:color w:val="993300"/>
          <w:u w:val="single"/>
        </w:rPr>
        <w:t>.</w:t>
      </w:r>
    </w:p>
    <w:p w14:paraId="28B6795F" w14:textId="77777777" w:rsidR="00094632" w:rsidRDefault="00094632" w:rsidP="00094632">
      <w:pPr>
        <w:rPr>
          <w:rFonts w:ascii="Arial" w:hAnsi="Arial" w:cs="Arial"/>
          <w:b/>
          <w:sz w:val="24"/>
        </w:rPr>
      </w:pPr>
      <w:r>
        <w:rPr>
          <w:rFonts w:ascii="Arial" w:hAnsi="Arial" w:cs="Arial"/>
          <w:b/>
          <w:color w:val="0000FF"/>
          <w:sz w:val="24"/>
        </w:rPr>
        <w:t>RP-232670</w:t>
      </w:r>
      <w:r>
        <w:rPr>
          <w:rFonts w:ascii="Arial" w:hAnsi="Arial" w:cs="Arial"/>
          <w:b/>
          <w:color w:val="0000FF"/>
          <w:sz w:val="24"/>
        </w:rPr>
        <w:tab/>
      </w:r>
      <w:r>
        <w:rPr>
          <w:rFonts w:ascii="Arial" w:hAnsi="Arial" w:cs="Arial"/>
          <w:b/>
          <w:sz w:val="24"/>
        </w:rPr>
        <w:t>Revised WID on Expanded and Improved NR Positioning</w:t>
      </w:r>
    </w:p>
    <w:p w14:paraId="7B5AF6A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38.331 v..</w:t>
      </w:r>
      <w:r>
        <w:rPr>
          <w:i/>
        </w:rPr>
        <w:br/>
      </w:r>
      <w:r>
        <w:rPr>
          <w:i/>
        </w:rPr>
        <w:tab/>
      </w:r>
      <w:r>
        <w:rPr>
          <w:i/>
        </w:rPr>
        <w:tab/>
      </w:r>
      <w:r>
        <w:rPr>
          <w:i/>
        </w:rPr>
        <w:tab/>
      </w:r>
      <w:r>
        <w:rPr>
          <w:i/>
        </w:rPr>
        <w:tab/>
      </w:r>
      <w:r>
        <w:rPr>
          <w:i/>
        </w:rPr>
        <w:tab/>
        <w:t>Source: Intel Corporation, CATT, MediaTek</w:t>
      </w:r>
    </w:p>
    <w:p w14:paraId="6BB5F10F" w14:textId="77777777" w:rsidR="00094632" w:rsidRDefault="00094632" w:rsidP="00094632">
      <w:pPr>
        <w:rPr>
          <w:color w:val="808080"/>
        </w:rPr>
      </w:pPr>
      <w:r>
        <w:rPr>
          <w:color w:val="808080"/>
        </w:rPr>
        <w:t>(Replaces RP-232008)</w:t>
      </w:r>
    </w:p>
    <w:p w14:paraId="3DEDBEDD" w14:textId="77777777" w:rsidR="00094632" w:rsidRDefault="00094632" w:rsidP="00094632">
      <w:pPr>
        <w:rPr>
          <w:rFonts w:ascii="Arial" w:hAnsi="Arial" w:cs="Arial"/>
          <w:b/>
        </w:rPr>
      </w:pPr>
      <w:r>
        <w:rPr>
          <w:rFonts w:ascii="Arial" w:hAnsi="Arial" w:cs="Arial"/>
          <w:b/>
        </w:rPr>
        <w:t xml:space="preserve">Abstract: </w:t>
      </w:r>
    </w:p>
    <w:p w14:paraId="64C00C35" w14:textId="77777777" w:rsidR="00094632" w:rsidRDefault="00094632" w:rsidP="00094632">
      <w:r>
        <w:t>last approved WID: RP-230328; updated based on offline discussion related to RP-232007</w:t>
      </w:r>
    </w:p>
    <w:p w14:paraId="36A14AFC" w14:textId="77777777" w:rsidR="00094632" w:rsidRDefault="00094632" w:rsidP="00094632">
      <w:pPr>
        <w:rPr>
          <w:rFonts w:ascii="Arial" w:hAnsi="Arial" w:cs="Arial"/>
          <w:b/>
        </w:rPr>
      </w:pPr>
      <w:r>
        <w:rPr>
          <w:rFonts w:ascii="Arial" w:hAnsi="Arial" w:cs="Arial"/>
          <w:b/>
        </w:rPr>
        <w:t xml:space="preserve">Discussion: </w:t>
      </w:r>
    </w:p>
    <w:p w14:paraId="64C67771" w14:textId="77777777" w:rsidR="00094632" w:rsidRDefault="00094632" w:rsidP="00094632">
      <w:r>
        <w:t>Bosch: downscoping can negatively impact performance for SL V2X cases</w:t>
      </w:r>
    </w:p>
    <w:p w14:paraId="2CE11859" w14:textId="77777777" w:rsidR="00094632" w:rsidRDefault="00094632" w:rsidP="00094632">
      <w:r>
        <w:t>AT&amp;T: what we removed should at least be in REL-19 as we spent a lot of effort on this</w:t>
      </w:r>
    </w:p>
    <w:p w14:paraId="526FD0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2DB0B" w14:textId="77777777" w:rsidR="00094632" w:rsidRDefault="00094632" w:rsidP="00094632">
      <w:pPr>
        <w:pStyle w:val="Heading4"/>
      </w:pPr>
      <w:bookmarkStart w:id="220" w:name="_Toc146566546"/>
      <w:bookmarkStart w:id="221" w:name="_Toc150626364"/>
      <w:r>
        <w:t>9.3.2</w:t>
      </w:r>
      <w:r>
        <w:tab/>
        <w:t>Related to RAN2 led WIs</w:t>
      </w:r>
      <w:bookmarkEnd w:id="220"/>
      <w:bookmarkEnd w:id="221"/>
    </w:p>
    <w:p w14:paraId="6AE9F668" w14:textId="77777777" w:rsidR="00094632" w:rsidRDefault="00094632" w:rsidP="00094632">
      <w:pPr>
        <w:rPr>
          <w:rFonts w:ascii="Arial" w:hAnsi="Arial" w:cs="Arial"/>
          <w:b/>
          <w:sz w:val="24"/>
        </w:rPr>
      </w:pPr>
      <w:r>
        <w:rPr>
          <w:rFonts w:ascii="Arial" w:hAnsi="Arial" w:cs="Arial"/>
          <w:b/>
          <w:color w:val="0000FF"/>
          <w:sz w:val="24"/>
        </w:rPr>
        <w:t>RP-232514</w:t>
      </w:r>
      <w:r>
        <w:rPr>
          <w:rFonts w:ascii="Arial" w:hAnsi="Arial" w:cs="Arial"/>
          <w:b/>
          <w:color w:val="0000FF"/>
          <w:sz w:val="24"/>
        </w:rPr>
        <w:tab/>
      </w:r>
      <w:r>
        <w:rPr>
          <w:rFonts w:ascii="Arial" w:hAnsi="Arial" w:cs="Arial"/>
          <w:b/>
          <w:sz w:val="24"/>
        </w:rPr>
        <w:t>RAN4 CRs to Open REL-18 NR or NR+LTE WIs related to RAN2</w:t>
      </w:r>
    </w:p>
    <w:p w14:paraId="2C9EE39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8D58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A93AD" w14:textId="77777777" w:rsidR="00094632" w:rsidRDefault="00094632" w:rsidP="00094632">
      <w:pPr>
        <w:pStyle w:val="Heading5"/>
      </w:pPr>
      <w:bookmarkStart w:id="222" w:name="_Toc146566547"/>
      <w:bookmarkStart w:id="223" w:name="_Toc150626365"/>
      <w:r>
        <w:t>9.3.2.1</w:t>
      </w:r>
      <w:r>
        <w:tab/>
        <w:t>Further NR mobility enh. [RAN2 WI: NR_Mob_enh2]</w:t>
      </w:r>
      <w:bookmarkEnd w:id="222"/>
      <w:bookmarkEnd w:id="223"/>
    </w:p>
    <w:p w14:paraId="7A50431D" w14:textId="77777777" w:rsidR="00094632" w:rsidRDefault="00094632" w:rsidP="00094632">
      <w:pPr>
        <w:rPr>
          <w:rFonts w:ascii="Arial" w:hAnsi="Arial" w:cs="Arial"/>
          <w:b/>
          <w:sz w:val="24"/>
        </w:rPr>
      </w:pPr>
      <w:r>
        <w:rPr>
          <w:rFonts w:ascii="Arial" w:hAnsi="Arial" w:cs="Arial"/>
          <w:b/>
          <w:color w:val="0000FF"/>
          <w:sz w:val="24"/>
        </w:rPr>
        <w:t>RP-232311</w:t>
      </w:r>
      <w:r>
        <w:rPr>
          <w:rFonts w:ascii="Arial" w:hAnsi="Arial" w:cs="Arial"/>
          <w:b/>
          <w:color w:val="0000FF"/>
          <w:sz w:val="24"/>
        </w:rPr>
        <w:tab/>
      </w:r>
      <w:r>
        <w:rPr>
          <w:rFonts w:ascii="Arial" w:hAnsi="Arial" w:cs="Arial"/>
          <w:b/>
          <w:sz w:val="24"/>
        </w:rPr>
        <w:t>Status Report for WI Further NR mobility enhancements; rapporteur: MediaTek</w:t>
      </w:r>
    </w:p>
    <w:p w14:paraId="742BA59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97DA8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13A1A" w14:textId="77777777" w:rsidR="00094632" w:rsidRDefault="00094632" w:rsidP="00094632">
      <w:pPr>
        <w:rPr>
          <w:rFonts w:ascii="Arial" w:hAnsi="Arial" w:cs="Arial"/>
          <w:b/>
          <w:sz w:val="24"/>
        </w:rPr>
      </w:pPr>
      <w:r>
        <w:rPr>
          <w:rFonts w:ascii="Arial" w:hAnsi="Arial" w:cs="Arial"/>
          <w:b/>
          <w:color w:val="0000FF"/>
          <w:sz w:val="24"/>
        </w:rPr>
        <w:t>RP-232473</w:t>
      </w:r>
      <w:r>
        <w:rPr>
          <w:rFonts w:ascii="Arial" w:hAnsi="Arial" w:cs="Arial"/>
          <w:b/>
          <w:color w:val="0000FF"/>
          <w:sz w:val="24"/>
        </w:rPr>
        <w:tab/>
      </w:r>
      <w:r>
        <w:rPr>
          <w:rFonts w:ascii="Arial" w:hAnsi="Arial" w:cs="Arial"/>
          <w:b/>
          <w:sz w:val="24"/>
        </w:rPr>
        <w:t>Introduction of Rel-18 - Further NR mobility enhancements</w:t>
      </w:r>
    </w:p>
    <w:p w14:paraId="33DEE6CA"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48AA3A" w14:textId="77777777" w:rsidR="00094632" w:rsidRDefault="00094632" w:rsidP="00094632">
      <w:pPr>
        <w:rPr>
          <w:rFonts w:ascii="Arial" w:hAnsi="Arial" w:cs="Arial"/>
          <w:b/>
        </w:rPr>
      </w:pPr>
      <w:r>
        <w:rPr>
          <w:rFonts w:ascii="Arial" w:hAnsi="Arial" w:cs="Arial"/>
          <w:b/>
        </w:rPr>
        <w:t xml:space="preserve">Discussion: </w:t>
      </w:r>
    </w:p>
    <w:p w14:paraId="43B73A8D" w14:textId="77777777" w:rsidR="00094632" w:rsidRDefault="00094632" w:rsidP="00094632">
      <w:r>
        <w:t>MCC: late submission</w:t>
      </w:r>
    </w:p>
    <w:p w14:paraId="674E18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B9D9A" w14:textId="77777777" w:rsidR="00094632" w:rsidRDefault="00094632" w:rsidP="00094632">
      <w:pPr>
        <w:pStyle w:val="Heading5"/>
      </w:pPr>
      <w:bookmarkStart w:id="224" w:name="_Toc146566548"/>
      <w:bookmarkStart w:id="225" w:name="_Toc150626366"/>
      <w:r>
        <w:t>9.3.2.2</w:t>
      </w:r>
      <w:r>
        <w:tab/>
        <w:t>Core part: MT-SDT for NR [RAN2 WI: NR_MT_SDT-Core]</w:t>
      </w:r>
      <w:bookmarkEnd w:id="224"/>
      <w:bookmarkEnd w:id="225"/>
    </w:p>
    <w:p w14:paraId="04DA027A" w14:textId="77777777" w:rsidR="00094632" w:rsidRDefault="00094632" w:rsidP="00094632">
      <w:pPr>
        <w:rPr>
          <w:rFonts w:ascii="Arial" w:hAnsi="Arial" w:cs="Arial"/>
          <w:b/>
          <w:sz w:val="24"/>
        </w:rPr>
      </w:pPr>
      <w:r>
        <w:rPr>
          <w:rFonts w:ascii="Arial" w:hAnsi="Arial" w:cs="Arial"/>
          <w:b/>
          <w:color w:val="0000FF"/>
          <w:sz w:val="24"/>
        </w:rPr>
        <w:t>RP-232293</w:t>
      </w:r>
      <w:r>
        <w:rPr>
          <w:rFonts w:ascii="Arial" w:hAnsi="Arial" w:cs="Arial"/>
          <w:b/>
          <w:color w:val="0000FF"/>
          <w:sz w:val="24"/>
        </w:rPr>
        <w:tab/>
      </w:r>
      <w:r>
        <w:rPr>
          <w:rFonts w:ascii="Arial" w:hAnsi="Arial" w:cs="Arial"/>
          <w:b/>
          <w:sz w:val="24"/>
        </w:rPr>
        <w:t>Status report for WI Mobile Terminated-Small Data Transmission (MT-SDT) for NR; rapporteur: ZTE</w:t>
      </w:r>
    </w:p>
    <w:p w14:paraId="3A9DBA8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0093CA2" w14:textId="77777777" w:rsidR="00094632" w:rsidRDefault="00094632" w:rsidP="00094632">
      <w:pPr>
        <w:rPr>
          <w:rFonts w:ascii="Arial" w:hAnsi="Arial" w:cs="Arial"/>
          <w:b/>
        </w:rPr>
      </w:pPr>
      <w:r>
        <w:rPr>
          <w:rFonts w:ascii="Arial" w:hAnsi="Arial" w:cs="Arial"/>
          <w:b/>
        </w:rPr>
        <w:t xml:space="preserve">Discussion: </w:t>
      </w:r>
    </w:p>
    <w:p w14:paraId="0D67F529" w14:textId="77777777" w:rsidR="00094632" w:rsidRDefault="00094632" w:rsidP="00094632">
      <w:r>
        <w:t>MCC: 100% for RAN2 and RAN3 but no CRs?</w:t>
      </w:r>
    </w:p>
    <w:p w14:paraId="6834E55B" w14:textId="77777777" w:rsidR="00094632" w:rsidRDefault="00094632" w:rsidP="00094632">
      <w:r>
        <w:t>ZTE: CRs are endorsed in WGs and not submitted to RAN #101 in order to not yet introduce REL-18 specs</w:t>
      </w:r>
    </w:p>
    <w:p w14:paraId="504FCE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RP-232634</w:t>
      </w:r>
      <w:r>
        <w:rPr>
          <w:color w:val="993300"/>
          <w:u w:val="single"/>
        </w:rPr>
        <w:t>.</w:t>
      </w:r>
    </w:p>
    <w:p w14:paraId="20B189F9" w14:textId="77777777" w:rsidR="00094632" w:rsidRDefault="00094632" w:rsidP="00094632">
      <w:pPr>
        <w:rPr>
          <w:rFonts w:ascii="Arial" w:hAnsi="Arial" w:cs="Arial"/>
          <w:b/>
          <w:sz w:val="24"/>
        </w:rPr>
      </w:pPr>
      <w:r>
        <w:rPr>
          <w:rFonts w:ascii="Arial" w:hAnsi="Arial" w:cs="Arial"/>
          <w:b/>
          <w:color w:val="0000FF"/>
          <w:sz w:val="24"/>
        </w:rPr>
        <w:t>RP-232634</w:t>
      </w:r>
      <w:r>
        <w:rPr>
          <w:rFonts w:ascii="Arial" w:hAnsi="Arial" w:cs="Arial"/>
          <w:b/>
          <w:color w:val="0000FF"/>
          <w:sz w:val="24"/>
        </w:rPr>
        <w:tab/>
      </w:r>
      <w:r>
        <w:rPr>
          <w:rFonts w:ascii="Arial" w:hAnsi="Arial" w:cs="Arial"/>
          <w:b/>
          <w:sz w:val="24"/>
        </w:rPr>
        <w:t>Status report for WI Mobile Terminated-Small Data Transmission (MT-SDT) for NR</w:t>
      </w:r>
    </w:p>
    <w:p w14:paraId="5606D2E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D5994B" w14:textId="77777777" w:rsidR="00094632" w:rsidRDefault="00094632" w:rsidP="00094632">
      <w:pPr>
        <w:rPr>
          <w:color w:val="808080"/>
        </w:rPr>
      </w:pPr>
      <w:r>
        <w:rPr>
          <w:color w:val="808080"/>
        </w:rPr>
        <w:t>(Replaces RP-232293)</w:t>
      </w:r>
    </w:p>
    <w:p w14:paraId="4366C6FC" w14:textId="77777777" w:rsidR="00094632" w:rsidRDefault="00094632" w:rsidP="00094632">
      <w:pPr>
        <w:rPr>
          <w:rFonts w:ascii="Arial" w:hAnsi="Arial" w:cs="Arial"/>
          <w:b/>
        </w:rPr>
      </w:pPr>
      <w:r>
        <w:rPr>
          <w:rFonts w:ascii="Arial" w:hAnsi="Arial" w:cs="Arial"/>
          <w:b/>
        </w:rPr>
        <w:t xml:space="preserve">Discussion: </w:t>
      </w:r>
    </w:p>
    <w:p w14:paraId="58EC8B3C" w14:textId="77777777" w:rsidR="00094632" w:rsidRDefault="00094632" w:rsidP="00094632">
      <w:r>
        <w:t>MCC: late submission; 99%, Sep.23 would be a request to stop the WI</w:t>
      </w:r>
    </w:p>
    <w:p w14:paraId="05A666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RP-232648</w:t>
      </w:r>
      <w:r>
        <w:rPr>
          <w:color w:val="993300"/>
          <w:u w:val="single"/>
        </w:rPr>
        <w:t>.</w:t>
      </w:r>
    </w:p>
    <w:p w14:paraId="5BC640D2" w14:textId="77777777" w:rsidR="00094632" w:rsidRDefault="00094632" w:rsidP="00094632">
      <w:pPr>
        <w:rPr>
          <w:rFonts w:ascii="Arial" w:hAnsi="Arial" w:cs="Arial"/>
          <w:b/>
          <w:sz w:val="24"/>
        </w:rPr>
      </w:pPr>
      <w:r>
        <w:rPr>
          <w:rFonts w:ascii="Arial" w:hAnsi="Arial" w:cs="Arial"/>
          <w:b/>
          <w:color w:val="0000FF"/>
          <w:sz w:val="24"/>
        </w:rPr>
        <w:t>RP-232648</w:t>
      </w:r>
      <w:r>
        <w:rPr>
          <w:rFonts w:ascii="Arial" w:hAnsi="Arial" w:cs="Arial"/>
          <w:b/>
          <w:color w:val="0000FF"/>
          <w:sz w:val="24"/>
        </w:rPr>
        <w:tab/>
      </w:r>
      <w:r>
        <w:rPr>
          <w:rFonts w:ascii="Arial" w:hAnsi="Arial" w:cs="Arial"/>
          <w:b/>
          <w:sz w:val="24"/>
        </w:rPr>
        <w:t>Status report for WI Mobile Terminated-Small Data Transmission (MT-SDT) for NR</w:t>
      </w:r>
    </w:p>
    <w:p w14:paraId="5FB1AC2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E2540C9" w14:textId="77777777" w:rsidR="00094632" w:rsidRDefault="00094632" w:rsidP="00094632">
      <w:pPr>
        <w:rPr>
          <w:color w:val="808080"/>
        </w:rPr>
      </w:pPr>
      <w:r>
        <w:rPr>
          <w:color w:val="808080"/>
        </w:rPr>
        <w:t>(Replaces RP-232634)</w:t>
      </w:r>
    </w:p>
    <w:p w14:paraId="36332DD8" w14:textId="77777777" w:rsidR="00094632" w:rsidRDefault="00094632" w:rsidP="00094632">
      <w:pPr>
        <w:rPr>
          <w:rFonts w:ascii="Arial" w:hAnsi="Arial" w:cs="Arial"/>
          <w:b/>
        </w:rPr>
      </w:pPr>
      <w:r>
        <w:rPr>
          <w:rFonts w:ascii="Arial" w:hAnsi="Arial" w:cs="Arial"/>
          <w:b/>
        </w:rPr>
        <w:t xml:space="preserve">Discussion: </w:t>
      </w:r>
    </w:p>
    <w:p w14:paraId="6472949A" w14:textId="77777777" w:rsidR="00094632" w:rsidRDefault="00094632" w:rsidP="00094632">
      <w:r>
        <w:t>conclusion: 99%, Dec.23</w:t>
      </w:r>
    </w:p>
    <w:p w14:paraId="1ABBCF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B2A17" w14:textId="77777777" w:rsidR="00094632" w:rsidRDefault="00094632" w:rsidP="00094632">
      <w:pPr>
        <w:pStyle w:val="Heading5"/>
      </w:pPr>
      <w:bookmarkStart w:id="226" w:name="_Toc146566549"/>
      <w:bookmarkStart w:id="227" w:name="_Toc150626367"/>
      <w:r>
        <w:t>9.3.2.3</w:t>
      </w:r>
      <w:r>
        <w:tab/>
        <w:t>Dual Tx/Rx Multi-SIM for NR [RAN2 WI: NR_DualTxRx_MUSIM]</w:t>
      </w:r>
      <w:bookmarkEnd w:id="226"/>
      <w:bookmarkEnd w:id="227"/>
    </w:p>
    <w:p w14:paraId="572A9310" w14:textId="77777777" w:rsidR="00094632" w:rsidRDefault="00094632" w:rsidP="00094632">
      <w:pPr>
        <w:rPr>
          <w:rFonts w:ascii="Arial" w:hAnsi="Arial" w:cs="Arial"/>
          <w:b/>
          <w:sz w:val="24"/>
        </w:rPr>
      </w:pPr>
      <w:r>
        <w:rPr>
          <w:rFonts w:ascii="Arial" w:hAnsi="Arial" w:cs="Arial"/>
          <w:b/>
          <w:color w:val="0000FF"/>
          <w:sz w:val="24"/>
        </w:rPr>
        <w:t>RP-231817</w:t>
      </w:r>
      <w:r>
        <w:rPr>
          <w:rFonts w:ascii="Arial" w:hAnsi="Arial" w:cs="Arial"/>
          <w:b/>
          <w:color w:val="0000FF"/>
          <w:sz w:val="24"/>
        </w:rPr>
        <w:tab/>
      </w:r>
      <w:r>
        <w:rPr>
          <w:rFonts w:ascii="Arial" w:hAnsi="Arial" w:cs="Arial"/>
          <w:b/>
          <w:sz w:val="24"/>
        </w:rPr>
        <w:t>Status report for WI: Dual Transmission Reception (TxRx) Multi-SIM for NR; rapporteur: vivo</w:t>
      </w:r>
    </w:p>
    <w:p w14:paraId="1758BD6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267FF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F6FC2" w14:textId="77777777" w:rsidR="00094632" w:rsidRDefault="00094632" w:rsidP="00094632">
      <w:pPr>
        <w:pStyle w:val="Heading5"/>
      </w:pPr>
      <w:bookmarkStart w:id="228" w:name="_Toc146566550"/>
      <w:bookmarkStart w:id="229" w:name="_Toc150626368"/>
      <w:r>
        <w:lastRenderedPageBreak/>
        <w:t>9.3.2.4</w:t>
      </w:r>
      <w:r>
        <w:tab/>
        <w:t>NR SL relay enhancements [RAN2 WI: NR_SL_relay_enh]</w:t>
      </w:r>
      <w:bookmarkEnd w:id="228"/>
      <w:bookmarkEnd w:id="229"/>
    </w:p>
    <w:p w14:paraId="275F3281" w14:textId="77777777" w:rsidR="00094632" w:rsidRDefault="00094632" w:rsidP="00094632">
      <w:pPr>
        <w:rPr>
          <w:rFonts w:ascii="Arial" w:hAnsi="Arial" w:cs="Arial"/>
          <w:b/>
          <w:sz w:val="24"/>
        </w:rPr>
      </w:pPr>
      <w:r>
        <w:rPr>
          <w:rFonts w:ascii="Arial" w:hAnsi="Arial" w:cs="Arial"/>
          <w:b/>
          <w:color w:val="0000FF"/>
          <w:sz w:val="24"/>
        </w:rPr>
        <w:t>RP-231725</w:t>
      </w:r>
      <w:r>
        <w:rPr>
          <w:rFonts w:ascii="Arial" w:hAnsi="Arial" w:cs="Arial"/>
          <w:b/>
          <w:color w:val="0000FF"/>
          <w:sz w:val="24"/>
        </w:rPr>
        <w:tab/>
      </w:r>
      <w:r>
        <w:rPr>
          <w:rFonts w:ascii="Arial" w:hAnsi="Arial" w:cs="Arial"/>
          <w:b/>
          <w:sz w:val="24"/>
        </w:rPr>
        <w:t>Status report for WI NR sidelink relay enhancements; rapporteur: LG Electronics</w:t>
      </w:r>
    </w:p>
    <w:p w14:paraId="0A214E3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AC255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A2D82" w14:textId="77777777" w:rsidR="00094632" w:rsidRDefault="00094632" w:rsidP="00094632">
      <w:pPr>
        <w:pStyle w:val="Heading5"/>
      </w:pPr>
      <w:bookmarkStart w:id="230" w:name="_Toc146566551"/>
      <w:bookmarkStart w:id="231" w:name="_Toc150626369"/>
      <w:r>
        <w:t>9.3.2.5</w:t>
      </w:r>
      <w:r>
        <w:tab/>
        <w:t>Core part: IDC enhancements for NR and MR-DC [RAN2 WI: NR_IDC_enh-Core]</w:t>
      </w:r>
      <w:bookmarkEnd w:id="230"/>
      <w:bookmarkEnd w:id="231"/>
    </w:p>
    <w:p w14:paraId="54C0BABA" w14:textId="77777777" w:rsidR="00094632" w:rsidRDefault="00094632" w:rsidP="00094632">
      <w:pPr>
        <w:rPr>
          <w:rFonts w:ascii="Arial" w:hAnsi="Arial" w:cs="Arial"/>
          <w:b/>
          <w:sz w:val="24"/>
        </w:rPr>
      </w:pPr>
      <w:r>
        <w:rPr>
          <w:rFonts w:ascii="Arial" w:hAnsi="Arial" w:cs="Arial"/>
          <w:b/>
          <w:color w:val="0000FF"/>
          <w:sz w:val="24"/>
        </w:rPr>
        <w:t>RP-231904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0C85DF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1CAACBF" w14:textId="77777777" w:rsidR="00094632" w:rsidRDefault="00094632" w:rsidP="00094632">
      <w:pPr>
        <w:rPr>
          <w:rFonts w:ascii="Arial" w:hAnsi="Arial" w:cs="Arial"/>
          <w:b/>
        </w:rPr>
      </w:pPr>
      <w:r>
        <w:rPr>
          <w:rFonts w:ascii="Arial" w:hAnsi="Arial" w:cs="Arial"/>
          <w:b/>
        </w:rPr>
        <w:t xml:space="preserve">Discussion: </w:t>
      </w:r>
    </w:p>
    <w:p w14:paraId="7751DC33" w14:textId="77777777" w:rsidR="00094632" w:rsidRDefault="00094632" w:rsidP="00094632">
      <w:r>
        <w:t>MCC: 100% complete but no CRs submitted does not fit</w:t>
      </w:r>
    </w:p>
    <w:p w14:paraId="1A797A71" w14:textId="77777777" w:rsidR="00094632" w:rsidRDefault="00094632" w:rsidP="00094632">
      <w:r>
        <w:t>Xiaomi: will revise to 99%, Dec.23 (RAN2 CRs were already endorsed and will be submitted in Dec.23)</w:t>
      </w:r>
    </w:p>
    <w:p w14:paraId="415AFE1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RP-232631</w:t>
      </w:r>
      <w:r>
        <w:rPr>
          <w:color w:val="993300"/>
          <w:u w:val="single"/>
        </w:rPr>
        <w:t>.</w:t>
      </w:r>
    </w:p>
    <w:p w14:paraId="5AD3A029" w14:textId="77777777" w:rsidR="00094632" w:rsidRDefault="00094632" w:rsidP="00094632">
      <w:pPr>
        <w:rPr>
          <w:rFonts w:ascii="Arial" w:hAnsi="Arial" w:cs="Arial"/>
          <w:b/>
          <w:sz w:val="24"/>
        </w:rPr>
      </w:pPr>
      <w:r>
        <w:rPr>
          <w:rFonts w:ascii="Arial" w:hAnsi="Arial" w:cs="Arial"/>
          <w:b/>
          <w:color w:val="0000FF"/>
          <w:sz w:val="24"/>
        </w:rPr>
        <w:t>RP-232631</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3B427E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16A9431" w14:textId="77777777" w:rsidR="00094632" w:rsidRDefault="00094632" w:rsidP="00094632">
      <w:pPr>
        <w:rPr>
          <w:color w:val="808080"/>
        </w:rPr>
      </w:pPr>
      <w:r>
        <w:rPr>
          <w:color w:val="808080"/>
        </w:rPr>
        <w:t>(Replaces RP-231904)</w:t>
      </w:r>
    </w:p>
    <w:p w14:paraId="60C3F124" w14:textId="77777777" w:rsidR="00094632" w:rsidRDefault="00094632" w:rsidP="00094632">
      <w:pPr>
        <w:rPr>
          <w:rFonts w:ascii="Arial" w:hAnsi="Arial" w:cs="Arial"/>
          <w:b/>
        </w:rPr>
      </w:pPr>
      <w:r>
        <w:rPr>
          <w:rFonts w:ascii="Arial" w:hAnsi="Arial" w:cs="Arial"/>
          <w:b/>
        </w:rPr>
        <w:t xml:space="preserve">Discussion: </w:t>
      </w:r>
    </w:p>
    <w:p w14:paraId="5806EE02" w14:textId="77777777" w:rsidR="00094632" w:rsidRDefault="00094632" w:rsidP="00094632">
      <w:r>
        <w:t>MCC: late submission</w:t>
      </w:r>
    </w:p>
    <w:p w14:paraId="1CE5AD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25BA3" w14:textId="77777777" w:rsidR="00094632" w:rsidRDefault="00094632" w:rsidP="00094632">
      <w:pPr>
        <w:pStyle w:val="Heading5"/>
      </w:pPr>
      <w:bookmarkStart w:id="232" w:name="_Toc146566552"/>
      <w:bookmarkStart w:id="233" w:name="_Toc150626370"/>
      <w:r>
        <w:t>9.3.2.6</w:t>
      </w:r>
      <w:r>
        <w:tab/>
        <w:t>Core part: NR support for UAV [RAN2 WI: NR_UAV-Core]</w:t>
      </w:r>
      <w:bookmarkEnd w:id="232"/>
      <w:bookmarkEnd w:id="233"/>
    </w:p>
    <w:p w14:paraId="50F25B73" w14:textId="77777777" w:rsidR="00094632" w:rsidRDefault="00094632" w:rsidP="00094632">
      <w:pPr>
        <w:rPr>
          <w:rFonts w:ascii="Arial" w:hAnsi="Arial" w:cs="Arial"/>
          <w:b/>
          <w:sz w:val="24"/>
        </w:rPr>
      </w:pPr>
      <w:r>
        <w:rPr>
          <w:rFonts w:ascii="Arial" w:hAnsi="Arial" w:cs="Arial"/>
          <w:b/>
          <w:color w:val="0000FF"/>
          <w:sz w:val="24"/>
        </w:rPr>
        <w:t>RP-231529</w:t>
      </w:r>
      <w:r>
        <w:rPr>
          <w:rFonts w:ascii="Arial" w:hAnsi="Arial" w:cs="Arial"/>
          <w:b/>
          <w:color w:val="0000FF"/>
          <w:sz w:val="24"/>
        </w:rPr>
        <w:tab/>
      </w:r>
      <w:r>
        <w:rPr>
          <w:rFonts w:ascii="Arial" w:hAnsi="Arial" w:cs="Arial"/>
          <w:b/>
          <w:sz w:val="24"/>
        </w:rPr>
        <w:t>Reply LS to RP-231485 on support of no-transmit zones for UAVs (S2-2310000; to: RAN; cc: SA; contact: LG Electronics)</w:t>
      </w:r>
    </w:p>
    <w:p w14:paraId="7CAB1F7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S2-2310000, to RAN, cc SA</w:t>
      </w:r>
      <w:r>
        <w:rPr>
          <w:i/>
        </w:rPr>
        <w:br/>
      </w:r>
      <w:r>
        <w:rPr>
          <w:i/>
        </w:rPr>
        <w:tab/>
      </w:r>
      <w:r>
        <w:rPr>
          <w:i/>
        </w:rPr>
        <w:tab/>
      </w:r>
      <w:r>
        <w:rPr>
          <w:i/>
        </w:rPr>
        <w:tab/>
      </w:r>
      <w:r>
        <w:rPr>
          <w:i/>
        </w:rPr>
        <w:tab/>
      </w:r>
      <w:r>
        <w:rPr>
          <w:i/>
        </w:rPr>
        <w:tab/>
        <w:t>Source: SA2</w:t>
      </w:r>
    </w:p>
    <w:p w14:paraId="4BE23BFE" w14:textId="77777777" w:rsidR="00094632" w:rsidRDefault="00094632" w:rsidP="00094632">
      <w:pPr>
        <w:rPr>
          <w:rFonts w:ascii="Arial" w:hAnsi="Arial" w:cs="Arial"/>
          <w:b/>
        </w:rPr>
      </w:pPr>
      <w:r>
        <w:rPr>
          <w:rFonts w:ascii="Arial" w:hAnsi="Arial" w:cs="Arial"/>
          <w:b/>
        </w:rPr>
        <w:t xml:space="preserve">Abstract: </w:t>
      </w:r>
    </w:p>
    <w:p w14:paraId="4124688C" w14:textId="77777777" w:rsidR="00094632" w:rsidRDefault="00094632" w:rsidP="00094632">
      <w:r>
        <w:t>no RAN action requested</w:t>
      </w:r>
    </w:p>
    <w:p w14:paraId="2CCBA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231F" w14:textId="77777777" w:rsidR="00094632" w:rsidRDefault="00094632" w:rsidP="00094632">
      <w:pPr>
        <w:rPr>
          <w:rFonts w:ascii="Arial" w:hAnsi="Arial" w:cs="Arial"/>
          <w:b/>
          <w:sz w:val="24"/>
        </w:rPr>
      </w:pPr>
      <w:r>
        <w:rPr>
          <w:rFonts w:ascii="Arial" w:hAnsi="Arial" w:cs="Arial"/>
          <w:b/>
          <w:color w:val="0000FF"/>
          <w:sz w:val="24"/>
        </w:rPr>
        <w:t>RP-231864</w:t>
      </w:r>
      <w:r>
        <w:rPr>
          <w:rFonts w:ascii="Arial" w:hAnsi="Arial" w:cs="Arial"/>
          <w:b/>
          <w:color w:val="0000FF"/>
          <w:sz w:val="24"/>
        </w:rPr>
        <w:tab/>
      </w:r>
      <w:r>
        <w:rPr>
          <w:rFonts w:ascii="Arial" w:hAnsi="Arial" w:cs="Arial"/>
          <w:b/>
          <w:sz w:val="24"/>
        </w:rPr>
        <w:t>Status Report for Rel-18 WI Core part: NR Support for UAV (Uncrewed Aerial Vehicles); rapporteur: Nokia</w:t>
      </w:r>
    </w:p>
    <w:p w14:paraId="77D12AE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E690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97A8" w14:textId="77777777" w:rsidR="00094632" w:rsidRDefault="00094632" w:rsidP="00094632">
      <w:pPr>
        <w:rPr>
          <w:rFonts w:ascii="Arial" w:hAnsi="Arial" w:cs="Arial"/>
          <w:b/>
          <w:sz w:val="24"/>
        </w:rPr>
      </w:pPr>
      <w:r>
        <w:rPr>
          <w:rFonts w:ascii="Arial" w:hAnsi="Arial" w:cs="Arial"/>
          <w:b/>
          <w:color w:val="0000FF"/>
          <w:sz w:val="24"/>
        </w:rPr>
        <w:t>RP-232048</w:t>
      </w:r>
      <w:r>
        <w:rPr>
          <w:rFonts w:ascii="Arial" w:hAnsi="Arial" w:cs="Arial"/>
          <w:b/>
          <w:color w:val="0000FF"/>
          <w:sz w:val="24"/>
        </w:rPr>
        <w:tab/>
      </w:r>
      <w:r>
        <w:rPr>
          <w:rFonts w:ascii="Arial" w:hAnsi="Arial" w:cs="Arial"/>
          <w:b/>
          <w:sz w:val="24"/>
        </w:rPr>
        <w:t>Discussion on NTZ</w:t>
      </w:r>
    </w:p>
    <w:p w14:paraId="038DCBC5"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1CEFFD5" w14:textId="77777777" w:rsidR="00094632" w:rsidRDefault="00094632" w:rsidP="00094632">
      <w:pPr>
        <w:rPr>
          <w:rFonts w:ascii="Arial" w:hAnsi="Arial" w:cs="Arial"/>
          <w:b/>
        </w:rPr>
      </w:pPr>
      <w:r>
        <w:rPr>
          <w:rFonts w:ascii="Arial" w:hAnsi="Arial" w:cs="Arial"/>
          <w:b/>
        </w:rPr>
        <w:t xml:space="preserve">Discussion: </w:t>
      </w:r>
    </w:p>
    <w:p w14:paraId="2D398238" w14:textId="77777777" w:rsidR="00094632" w:rsidRDefault="00094632" w:rsidP="00094632">
      <w:r>
        <w:t>Proposal 1: Any normative work to address NTZ requirements in RAN WGs is postponed beyond Rel-18.</w:t>
      </w:r>
    </w:p>
    <w:p w14:paraId="1245714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800A6" w14:textId="77777777" w:rsidR="00094632" w:rsidRDefault="00094632" w:rsidP="00094632">
      <w:pPr>
        <w:rPr>
          <w:rFonts w:ascii="Arial" w:hAnsi="Arial" w:cs="Arial"/>
          <w:b/>
          <w:sz w:val="24"/>
        </w:rPr>
      </w:pPr>
      <w:r>
        <w:rPr>
          <w:rFonts w:ascii="Arial" w:hAnsi="Arial" w:cs="Arial"/>
          <w:b/>
          <w:color w:val="0000FF"/>
          <w:sz w:val="24"/>
        </w:rPr>
        <w:t>RP-232344</w:t>
      </w:r>
      <w:r>
        <w:rPr>
          <w:rFonts w:ascii="Arial" w:hAnsi="Arial" w:cs="Arial"/>
          <w:b/>
          <w:color w:val="0000FF"/>
          <w:sz w:val="24"/>
        </w:rPr>
        <w:tab/>
      </w:r>
      <w:r>
        <w:rPr>
          <w:rFonts w:ascii="Arial" w:hAnsi="Arial" w:cs="Arial"/>
          <w:b/>
          <w:sz w:val="24"/>
        </w:rPr>
        <w:t>No-transmit zones for UAVs</w:t>
      </w:r>
    </w:p>
    <w:p w14:paraId="6CDD8E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w:t>
      </w:r>
    </w:p>
    <w:p w14:paraId="0ABD79DE" w14:textId="77777777" w:rsidR="00094632" w:rsidRDefault="00094632" w:rsidP="00094632">
      <w:pPr>
        <w:rPr>
          <w:rFonts w:ascii="Arial" w:hAnsi="Arial" w:cs="Arial"/>
          <w:b/>
        </w:rPr>
      </w:pPr>
      <w:r>
        <w:rPr>
          <w:rFonts w:ascii="Arial" w:hAnsi="Arial" w:cs="Arial"/>
          <w:b/>
        </w:rPr>
        <w:t xml:space="preserve">Discussion: </w:t>
      </w:r>
    </w:p>
    <w:p w14:paraId="21F8F020" w14:textId="77777777" w:rsidR="00094632" w:rsidRDefault="00094632" w:rsidP="00094632">
      <w:r>
        <w:t xml:space="preserve">Proposal 1: </w:t>
      </w:r>
      <w:r>
        <w:tab/>
        <w:t>Amend Rel-18 UAV WIDs (both LTE and NR) with the following objective: specify mechanisms to support no-transmit zones. Strive for a low-complexity solution.</w:t>
      </w:r>
    </w:p>
    <w:p w14:paraId="6620B11F" w14:textId="77777777" w:rsidR="00094632" w:rsidRDefault="00094632" w:rsidP="00094632">
      <w:r>
        <w:t xml:space="preserve">Proposal 2: </w:t>
      </w:r>
      <w:r>
        <w:tab/>
        <w:t>RAN to task RAN2 to specify signalling that allows NTZ-affected cells to bar aerial UEs.</w:t>
      </w:r>
    </w:p>
    <w:p w14:paraId="0F37E6A1" w14:textId="77777777" w:rsidR="00094632" w:rsidRDefault="00094632" w:rsidP="00094632">
      <w:r>
        <w:t>Huawei: not crystal clear that ECC decision is a requirement, also in SA2 companies were split whether to do something now or later; we are supporting LG view to something later and try to better understand the requirement</w:t>
      </w:r>
    </w:p>
    <w:p w14:paraId="6E976555" w14:textId="77777777" w:rsidR="00094632" w:rsidRDefault="00094632" w:rsidP="00094632">
      <w:r>
        <w:t>Vodafone: not clear what is meant by barring here, no sure how it works in connected mode (as barring is for idle mode only)</w:t>
      </w:r>
    </w:p>
    <w:p w14:paraId="41176C95" w14:textId="77777777" w:rsidR="00094632" w:rsidRDefault="00094632" w:rsidP="00094632">
      <w:r>
        <w:t>Samsung: not sure whether problem needs to be handled by RAN based solution</w:t>
      </w:r>
    </w:p>
    <w:p w14:paraId="3AAD6FF6" w14:textId="77777777" w:rsidR="00094632" w:rsidRDefault="00094632" w:rsidP="00094632">
      <w:r>
        <w:t>Nokia: not sure from ECC decision whether standardized solution is needed, so no need to rush in REL-18</w:t>
      </w:r>
    </w:p>
    <w:p w14:paraId="2AAD166C" w14:textId="77777777" w:rsidR="00094632" w:rsidRDefault="00094632" w:rsidP="00094632">
      <w:r>
        <w:t>Qualcomm: to early to work on it in RAN</w:t>
      </w:r>
    </w:p>
    <w:p w14:paraId="4D41EFD8" w14:textId="77777777" w:rsidR="00094632" w:rsidRDefault="00094632" w:rsidP="00094632">
      <w:r>
        <w:t>ZTE: a simple solution from 3GPP would be useful so barring bit would be useful so agrees with Ericsson</w:t>
      </w:r>
    </w:p>
    <w:p w14:paraId="759B1DAA" w14:textId="77777777" w:rsidR="00094632" w:rsidRDefault="00094632" w:rsidP="00094632">
      <w:r>
        <w:t>Mediatek: no need for a half baked solution in REL-18</w:t>
      </w:r>
    </w:p>
    <w:p w14:paraId="5ACDE7AF" w14:textId="77777777" w:rsidR="00094632" w:rsidRDefault="00094632" w:rsidP="00094632">
      <w:r>
        <w:t>Huawei: no immediate action needed from RAN</w:t>
      </w:r>
    </w:p>
    <w:p w14:paraId="283E1831" w14:textId="77777777" w:rsidR="00094632" w:rsidRDefault="00094632" w:rsidP="00094632">
      <w:r>
        <w:t>RAN chair: no normative work for NTZ in REL-18 seems to be the majority view, can we go with this? seems so</w:t>
      </w:r>
    </w:p>
    <w:p w14:paraId="7132CDB0" w14:textId="77777777" w:rsidR="00094632" w:rsidRDefault="00094632" w:rsidP="00094632">
      <w:r>
        <w:t>conclusion: no normative work for NTZ in REL-18</w:t>
      </w:r>
    </w:p>
    <w:p w14:paraId="4509D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C980" w14:textId="77777777" w:rsidR="00094632" w:rsidRDefault="00094632" w:rsidP="00094632">
      <w:pPr>
        <w:rPr>
          <w:rFonts w:ascii="Arial" w:hAnsi="Arial" w:cs="Arial"/>
          <w:b/>
          <w:sz w:val="24"/>
        </w:rPr>
      </w:pPr>
      <w:r>
        <w:rPr>
          <w:rFonts w:ascii="Arial" w:hAnsi="Arial" w:cs="Arial"/>
          <w:b/>
          <w:color w:val="0000FF"/>
          <w:sz w:val="24"/>
        </w:rPr>
        <w:t>RP-232476</w:t>
      </w:r>
      <w:r>
        <w:rPr>
          <w:rFonts w:ascii="Arial" w:hAnsi="Arial" w:cs="Arial"/>
          <w:b/>
          <w:color w:val="0000FF"/>
          <w:sz w:val="24"/>
        </w:rPr>
        <w:tab/>
      </w:r>
      <w:r>
        <w:rPr>
          <w:rFonts w:ascii="Arial" w:hAnsi="Arial" w:cs="Arial"/>
          <w:b/>
          <w:sz w:val="24"/>
        </w:rPr>
        <w:t>Introduction of Rel-18 - NR support for UAV (Uncrewed Aerial Vehicles)</w:t>
      </w:r>
    </w:p>
    <w:p w14:paraId="46B1F00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352A6D8" w14:textId="77777777" w:rsidR="00094632" w:rsidRDefault="00094632" w:rsidP="00094632">
      <w:pPr>
        <w:rPr>
          <w:rFonts w:ascii="Arial" w:hAnsi="Arial" w:cs="Arial"/>
          <w:b/>
        </w:rPr>
      </w:pPr>
      <w:r>
        <w:rPr>
          <w:rFonts w:ascii="Arial" w:hAnsi="Arial" w:cs="Arial"/>
          <w:b/>
        </w:rPr>
        <w:t xml:space="preserve">Discussion: </w:t>
      </w:r>
    </w:p>
    <w:p w14:paraId="04D785F0" w14:textId="77777777" w:rsidR="00094632" w:rsidRDefault="00094632" w:rsidP="00094632">
      <w:r>
        <w:t>MCC: late submission</w:t>
      </w:r>
    </w:p>
    <w:p w14:paraId="5B39F7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64272" w14:textId="77777777" w:rsidR="00094632" w:rsidRDefault="00094632" w:rsidP="00094632">
      <w:pPr>
        <w:pStyle w:val="Heading5"/>
      </w:pPr>
      <w:bookmarkStart w:id="234" w:name="_Toc146566553"/>
      <w:bookmarkStart w:id="235" w:name="_Toc150626371"/>
      <w:r>
        <w:t>9.3.2.7</w:t>
      </w:r>
      <w:r>
        <w:tab/>
        <w:t>NR NTN enhancements [RAN2 WI: NR_NTN_enh]</w:t>
      </w:r>
      <w:bookmarkEnd w:id="234"/>
      <w:bookmarkEnd w:id="235"/>
    </w:p>
    <w:p w14:paraId="25F00222" w14:textId="77777777" w:rsidR="00094632" w:rsidRDefault="00094632" w:rsidP="00094632">
      <w:pPr>
        <w:rPr>
          <w:rFonts w:ascii="Arial" w:hAnsi="Arial" w:cs="Arial"/>
          <w:b/>
          <w:sz w:val="24"/>
        </w:rPr>
      </w:pPr>
      <w:r>
        <w:rPr>
          <w:rFonts w:ascii="Arial" w:hAnsi="Arial" w:cs="Arial"/>
          <w:b/>
          <w:color w:val="0000FF"/>
          <w:sz w:val="24"/>
        </w:rPr>
        <w:t>RP-231533</w:t>
      </w:r>
      <w:r>
        <w:rPr>
          <w:rFonts w:ascii="Arial" w:hAnsi="Arial" w:cs="Arial"/>
          <w:b/>
          <w:color w:val="0000FF"/>
          <w:sz w:val="24"/>
        </w:rPr>
        <w:tab/>
      </w:r>
      <w:r>
        <w:rPr>
          <w:rFonts w:ascii="Arial" w:hAnsi="Arial" w:cs="Arial"/>
          <w:b/>
          <w:sz w:val="24"/>
        </w:rPr>
        <w:t>LS on RAN4 RRM work scope for NR NTN Ka band (R4-2314484; to: RAN; cc: -; contact: Thales)</w:t>
      </w:r>
    </w:p>
    <w:p w14:paraId="038E895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R4-2314484, to RAN, cc -</w:t>
      </w:r>
      <w:r>
        <w:rPr>
          <w:i/>
        </w:rPr>
        <w:br/>
      </w:r>
      <w:r>
        <w:rPr>
          <w:i/>
        </w:rPr>
        <w:tab/>
      </w:r>
      <w:r>
        <w:rPr>
          <w:i/>
        </w:rPr>
        <w:tab/>
      </w:r>
      <w:r>
        <w:rPr>
          <w:i/>
        </w:rPr>
        <w:tab/>
      </w:r>
      <w:r>
        <w:rPr>
          <w:i/>
        </w:rPr>
        <w:tab/>
      </w:r>
      <w:r>
        <w:rPr>
          <w:i/>
        </w:rPr>
        <w:tab/>
        <w:t>Source: RAN4</w:t>
      </w:r>
    </w:p>
    <w:p w14:paraId="0E38019D" w14:textId="77777777" w:rsidR="00094632" w:rsidRDefault="00094632" w:rsidP="00094632">
      <w:pPr>
        <w:rPr>
          <w:rFonts w:ascii="Arial" w:hAnsi="Arial" w:cs="Arial"/>
          <w:b/>
        </w:rPr>
      </w:pPr>
      <w:r>
        <w:rPr>
          <w:rFonts w:ascii="Arial" w:hAnsi="Arial" w:cs="Arial"/>
          <w:b/>
        </w:rPr>
        <w:t xml:space="preserve">Abstract: </w:t>
      </w:r>
    </w:p>
    <w:p w14:paraId="15A29531" w14:textId="77777777" w:rsidR="00094632" w:rsidRDefault="00094632" w:rsidP="00094632">
      <w:r>
        <w:lastRenderedPageBreak/>
        <w:t>no explicit RAN action requested</w:t>
      </w:r>
    </w:p>
    <w:p w14:paraId="194232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671F" w14:textId="77777777" w:rsidR="00094632" w:rsidRDefault="00094632" w:rsidP="00094632">
      <w:pPr>
        <w:rPr>
          <w:rFonts w:ascii="Arial" w:hAnsi="Arial" w:cs="Arial"/>
          <w:b/>
          <w:sz w:val="24"/>
        </w:rPr>
      </w:pPr>
      <w:r>
        <w:rPr>
          <w:rFonts w:ascii="Arial" w:hAnsi="Arial" w:cs="Arial"/>
          <w:b/>
          <w:color w:val="0000FF"/>
          <w:sz w:val="24"/>
        </w:rPr>
        <w:t>RP-231563</w:t>
      </w:r>
      <w:r>
        <w:rPr>
          <w:rFonts w:ascii="Arial" w:hAnsi="Arial" w:cs="Arial"/>
          <w:b/>
          <w:color w:val="0000FF"/>
          <w:sz w:val="24"/>
        </w:rPr>
        <w:tab/>
      </w:r>
      <w:r>
        <w:rPr>
          <w:rFonts w:ascii="Arial" w:hAnsi="Arial" w:cs="Arial"/>
          <w:b/>
          <w:sz w:val="24"/>
        </w:rPr>
        <w:t>Status report for WI NR NTN (Non-Terrestrial Networks) enhancements; rapporteur: Thales</w:t>
      </w:r>
    </w:p>
    <w:p w14:paraId="6773D2D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16DA1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E532F" w14:textId="77777777" w:rsidR="00094632" w:rsidRDefault="00094632" w:rsidP="00094632">
      <w:pPr>
        <w:rPr>
          <w:rFonts w:ascii="Arial" w:hAnsi="Arial" w:cs="Arial"/>
          <w:b/>
          <w:sz w:val="24"/>
        </w:rPr>
      </w:pPr>
      <w:r>
        <w:rPr>
          <w:rFonts w:ascii="Arial" w:hAnsi="Arial" w:cs="Arial"/>
          <w:b/>
          <w:color w:val="0000FF"/>
          <w:sz w:val="24"/>
        </w:rPr>
        <w:t>RP-232091</w:t>
      </w:r>
      <w:r>
        <w:rPr>
          <w:rFonts w:ascii="Arial" w:hAnsi="Arial" w:cs="Arial"/>
          <w:b/>
          <w:color w:val="0000FF"/>
          <w:sz w:val="24"/>
        </w:rPr>
        <w:tab/>
      </w:r>
      <w:r>
        <w:rPr>
          <w:rFonts w:ascii="Arial" w:hAnsi="Arial" w:cs="Arial"/>
          <w:b/>
          <w:sz w:val="24"/>
        </w:rPr>
        <w:t>Discussion on Rel-18 NR NTN</w:t>
      </w:r>
    </w:p>
    <w:p w14:paraId="1759FF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2A21788" w14:textId="77777777" w:rsidR="00094632" w:rsidRDefault="00094632" w:rsidP="00094632">
      <w:pPr>
        <w:rPr>
          <w:rFonts w:ascii="Arial" w:hAnsi="Arial" w:cs="Arial"/>
          <w:b/>
        </w:rPr>
      </w:pPr>
      <w:r>
        <w:rPr>
          <w:rFonts w:ascii="Arial" w:hAnsi="Arial" w:cs="Arial"/>
          <w:b/>
        </w:rPr>
        <w:t xml:space="preserve">Discussion: </w:t>
      </w:r>
    </w:p>
    <w:p w14:paraId="4F6DC214" w14:textId="77777777" w:rsidR="00094632" w:rsidRDefault="00094632" w:rsidP="00094632">
      <w:r>
        <w:t>Alt 1: Apply repetition for PUCCH X</w:t>
      </w:r>
    </w:p>
    <w:p w14:paraId="40BB54E7" w14:textId="77777777" w:rsidR="00094632" w:rsidRDefault="00094632" w:rsidP="00094632">
      <w:r>
        <w:t>Alt 2: Apply repetition for PUCCH X only when enabling repetition of PUCCH X is provided via SIB</w:t>
      </w:r>
    </w:p>
    <w:p w14:paraId="6DB50160" w14:textId="77777777" w:rsidR="00094632" w:rsidRDefault="00094632" w:rsidP="00094632">
      <w:r>
        <w:t>Alt 3: Dynamically indicate per UE/TX which repetition factor is applied for PUCCH X</w:t>
      </w:r>
    </w:p>
    <w:p w14:paraId="5402A973" w14:textId="77777777" w:rsidR="00094632" w:rsidRDefault="00094632" w:rsidP="00094632">
      <w:r>
        <w:t>Proposal: For coverage enhancement, ‘PUCCH enhancements for Msg4 HARQ ACK’ in R18 NR NTN is applied to ‘PUCCH transmission when dedicated PUCCH resource configuration is not provided’</w:t>
      </w:r>
    </w:p>
    <w:p w14:paraId="052B7813" w14:textId="77777777" w:rsidR="00094632" w:rsidRDefault="00094632" w:rsidP="00094632">
      <w:r>
        <w:t>Apple: supports alt.1</w:t>
      </w:r>
    </w:p>
    <w:p w14:paraId="6FAA1577" w14:textId="77777777" w:rsidR="00094632" w:rsidRDefault="00094632" w:rsidP="00094632">
      <w:r>
        <w:t>RAN chair: who is not happy with the proposal?</w:t>
      </w:r>
    </w:p>
    <w:p w14:paraId="6B0668A5" w14:textId="77777777" w:rsidR="00094632" w:rsidRDefault="00094632" w:rsidP="00094632">
      <w:r>
        <w:t>Nokia: different opinions in RAN1 what we call Msg4; if RRC message, we are fine; but RAN1 people have different understanding: they refer to MAC message</w:t>
      </w:r>
    </w:p>
    <w:p w14:paraId="6FE969DD" w14:textId="77777777" w:rsidR="00094632" w:rsidRDefault="00094632" w:rsidP="00094632">
      <w:r>
        <w:t>RAN chair: let's have some more offline discussion (moderated by NTT DOCOMO)</w:t>
      </w:r>
    </w:p>
    <w:p w14:paraId="688F41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E84B" w14:textId="77777777" w:rsidR="00094632" w:rsidRDefault="00094632" w:rsidP="00094632">
      <w:pPr>
        <w:rPr>
          <w:rFonts w:ascii="Arial" w:hAnsi="Arial" w:cs="Arial"/>
          <w:b/>
          <w:sz w:val="24"/>
        </w:rPr>
      </w:pPr>
      <w:r>
        <w:rPr>
          <w:rFonts w:ascii="Arial" w:hAnsi="Arial" w:cs="Arial"/>
          <w:b/>
          <w:color w:val="0000FF"/>
          <w:sz w:val="24"/>
        </w:rPr>
        <w:t>RP-231818</w:t>
      </w:r>
      <w:r>
        <w:rPr>
          <w:rFonts w:ascii="Arial" w:hAnsi="Arial" w:cs="Arial"/>
          <w:b/>
          <w:color w:val="0000FF"/>
          <w:sz w:val="24"/>
        </w:rPr>
        <w:tab/>
      </w:r>
      <w:r>
        <w:rPr>
          <w:rFonts w:ascii="Arial" w:hAnsi="Arial" w:cs="Arial"/>
          <w:b/>
          <w:sz w:val="24"/>
        </w:rPr>
        <w:t>Discussions on PUCCH repetition when dedicated PUCCH resource configuration is not provided</w:t>
      </w:r>
    </w:p>
    <w:p w14:paraId="359C76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7698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1725" w14:textId="77777777" w:rsidR="00094632" w:rsidRDefault="00094632" w:rsidP="00094632">
      <w:pPr>
        <w:rPr>
          <w:rFonts w:ascii="Arial" w:hAnsi="Arial" w:cs="Arial"/>
          <w:b/>
          <w:sz w:val="24"/>
        </w:rPr>
      </w:pPr>
      <w:r>
        <w:rPr>
          <w:rFonts w:ascii="Arial" w:hAnsi="Arial" w:cs="Arial"/>
          <w:b/>
          <w:color w:val="0000FF"/>
          <w:sz w:val="24"/>
        </w:rPr>
        <w:t>RP-231947</w:t>
      </w:r>
      <w:r>
        <w:rPr>
          <w:rFonts w:ascii="Arial" w:hAnsi="Arial" w:cs="Arial"/>
          <w:b/>
          <w:color w:val="0000FF"/>
          <w:sz w:val="24"/>
        </w:rPr>
        <w:tab/>
      </w:r>
      <w:r>
        <w:rPr>
          <w:rFonts w:ascii="Arial" w:hAnsi="Arial" w:cs="Arial"/>
          <w:b/>
          <w:sz w:val="24"/>
        </w:rPr>
        <w:t>On PUCCH repetition for NR NTN</w:t>
      </w:r>
    </w:p>
    <w:p w14:paraId="755BB6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A656D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6C6E" w14:textId="77777777" w:rsidR="00094632" w:rsidRDefault="00094632" w:rsidP="00094632">
      <w:pPr>
        <w:rPr>
          <w:rFonts w:ascii="Arial" w:hAnsi="Arial" w:cs="Arial"/>
          <w:b/>
          <w:sz w:val="24"/>
        </w:rPr>
      </w:pPr>
      <w:r>
        <w:rPr>
          <w:rFonts w:ascii="Arial" w:hAnsi="Arial" w:cs="Arial"/>
          <w:b/>
          <w:color w:val="0000FF"/>
          <w:sz w:val="24"/>
        </w:rPr>
        <w:t>RP-232020</w:t>
      </w:r>
      <w:r>
        <w:rPr>
          <w:rFonts w:ascii="Arial" w:hAnsi="Arial" w:cs="Arial"/>
          <w:b/>
          <w:color w:val="0000FF"/>
          <w:sz w:val="24"/>
        </w:rPr>
        <w:tab/>
      </w:r>
      <w:r>
        <w:rPr>
          <w:rFonts w:ascii="Arial" w:hAnsi="Arial" w:cs="Arial"/>
          <w:b/>
          <w:sz w:val="24"/>
        </w:rPr>
        <w:t>NTN PUCCH repetition for Msg4 HARQ ACK</w:t>
      </w:r>
    </w:p>
    <w:p w14:paraId="6A0361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1EB3AB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6FB2D" w14:textId="77777777" w:rsidR="00094632" w:rsidRDefault="00094632" w:rsidP="00094632">
      <w:pPr>
        <w:rPr>
          <w:rFonts w:ascii="Arial" w:hAnsi="Arial" w:cs="Arial"/>
          <w:b/>
          <w:sz w:val="24"/>
        </w:rPr>
      </w:pPr>
      <w:r>
        <w:rPr>
          <w:rFonts w:ascii="Arial" w:hAnsi="Arial" w:cs="Arial"/>
          <w:b/>
          <w:color w:val="0000FF"/>
          <w:sz w:val="24"/>
        </w:rPr>
        <w:t>RP-232665</w:t>
      </w:r>
      <w:r>
        <w:rPr>
          <w:rFonts w:ascii="Arial" w:hAnsi="Arial" w:cs="Arial"/>
          <w:b/>
          <w:color w:val="0000FF"/>
          <w:sz w:val="24"/>
        </w:rPr>
        <w:tab/>
      </w:r>
      <w:r>
        <w:rPr>
          <w:rFonts w:ascii="Arial" w:hAnsi="Arial" w:cs="Arial"/>
          <w:b/>
          <w:sz w:val="24"/>
        </w:rPr>
        <w:t>Offline discussion summary on Rel-18 NR-NTN PUCCH enhancements for Msg4 HARQ-ACK</w:t>
      </w:r>
    </w:p>
    <w:p w14:paraId="1FCED02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5C153EAA" w14:textId="77777777" w:rsidR="00094632" w:rsidRDefault="00094632" w:rsidP="00094632">
      <w:pPr>
        <w:rPr>
          <w:rFonts w:ascii="Arial" w:hAnsi="Arial" w:cs="Arial"/>
          <w:b/>
        </w:rPr>
      </w:pPr>
      <w:r>
        <w:rPr>
          <w:rFonts w:ascii="Arial" w:hAnsi="Arial" w:cs="Arial"/>
          <w:b/>
        </w:rPr>
        <w:lastRenderedPageBreak/>
        <w:t xml:space="preserve">Abstract: </w:t>
      </w:r>
    </w:p>
    <w:p w14:paraId="3611E450" w14:textId="77777777" w:rsidR="00094632" w:rsidRDefault="00094632" w:rsidP="00094632">
      <w:r>
        <w:t>related to RP-232091, RP-231818, RP-231947, RP-232020, RP-232039, RP-232100</w:t>
      </w:r>
    </w:p>
    <w:p w14:paraId="6770A1C2" w14:textId="77777777" w:rsidR="00094632" w:rsidRDefault="00094632" w:rsidP="00094632">
      <w:pPr>
        <w:rPr>
          <w:rFonts w:ascii="Arial" w:hAnsi="Arial" w:cs="Arial"/>
          <w:b/>
        </w:rPr>
      </w:pPr>
      <w:r>
        <w:rPr>
          <w:rFonts w:ascii="Arial" w:hAnsi="Arial" w:cs="Arial"/>
          <w:b/>
        </w:rPr>
        <w:t xml:space="preserve">Discussion: </w:t>
      </w:r>
    </w:p>
    <w:p w14:paraId="66FA815E" w14:textId="77777777" w:rsidR="00094632" w:rsidRDefault="00094632" w:rsidP="00094632">
      <w:r>
        <w:t>conclusion: proposal on slide 4 is endorsed</w:t>
      </w:r>
    </w:p>
    <w:p w14:paraId="3341D0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BD15F" w14:textId="77777777" w:rsidR="00094632" w:rsidRDefault="00094632" w:rsidP="00094632">
      <w:pPr>
        <w:rPr>
          <w:rFonts w:ascii="Arial" w:hAnsi="Arial" w:cs="Arial"/>
          <w:b/>
          <w:sz w:val="24"/>
        </w:rPr>
      </w:pPr>
      <w:r>
        <w:rPr>
          <w:rFonts w:ascii="Arial" w:hAnsi="Arial" w:cs="Arial"/>
          <w:b/>
          <w:color w:val="0000FF"/>
          <w:sz w:val="24"/>
        </w:rPr>
        <w:t>RP-232039</w:t>
      </w:r>
      <w:r>
        <w:rPr>
          <w:rFonts w:ascii="Arial" w:hAnsi="Arial" w:cs="Arial"/>
          <w:b/>
          <w:color w:val="0000FF"/>
          <w:sz w:val="24"/>
        </w:rPr>
        <w:tab/>
      </w:r>
      <w:r>
        <w:rPr>
          <w:rFonts w:ascii="Arial" w:hAnsi="Arial" w:cs="Arial"/>
          <w:b/>
          <w:sz w:val="24"/>
        </w:rPr>
        <w:t>On the scope of Rel-18 NR NTN enhancements</w:t>
      </w:r>
    </w:p>
    <w:p w14:paraId="37CC23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71EE5A" w14:textId="77777777" w:rsidR="00094632" w:rsidRDefault="00094632" w:rsidP="00094632">
      <w:pPr>
        <w:rPr>
          <w:rFonts w:ascii="Arial" w:hAnsi="Arial" w:cs="Arial"/>
          <w:b/>
        </w:rPr>
      </w:pPr>
      <w:r>
        <w:rPr>
          <w:rFonts w:ascii="Arial" w:hAnsi="Arial" w:cs="Arial"/>
          <w:b/>
        </w:rPr>
        <w:t xml:space="preserve">Discussion: </w:t>
      </w:r>
    </w:p>
    <w:p w14:paraId="06D1B5D6" w14:textId="77777777" w:rsidR="00094632" w:rsidRDefault="00094632" w:rsidP="00094632">
      <w:r>
        <w:t>proposal: Rel-18 NR NTN supports Alt1, i.e., apply PUCCH repetition for PUCCH transmission after Msg4 HARQ-ACK and when dedicated configuration is not provided</w:t>
      </w:r>
    </w:p>
    <w:p w14:paraId="36397CA1" w14:textId="77777777" w:rsidR="00094632" w:rsidRDefault="00094632" w:rsidP="00094632">
      <w:r>
        <w:t>Proposal 1: Including the following as a sub-bullet under objective 4.1.2“Specify necessary RRM requirements for NR-NTN UEs operating in the NTN example band (i.e. Ka band) based on associated assumptions of the UE architecture (including beam steering capabilities) .”</w:t>
      </w:r>
    </w:p>
    <w:p w14:paraId="566EF491" w14:textId="77777777" w:rsidR="00094632" w:rsidRDefault="00094632" w:rsidP="00094632">
      <w:r>
        <w:t>Thales: regarding proposal 1: could be added in the WID</w:t>
      </w:r>
    </w:p>
    <w:p w14:paraId="79A954D6" w14:textId="77777777" w:rsidR="00094632" w:rsidRDefault="00094632" w:rsidP="00094632">
      <w:r>
        <w:t>Intel: there is a long list of requirements and 2 different types of UEs so difficult for RAN4 to complete the work so some prioritization would be useful</w:t>
      </w:r>
    </w:p>
    <w:p w14:paraId="702880BD" w14:textId="77777777" w:rsidR="00094632" w:rsidRDefault="00094632" w:rsidP="00094632">
      <w:r>
        <w:t>RAN4 chair: RRM for Ka band was already taken into account; if there is consensus to reduce RAN4 workload this would of course be welcome</w:t>
      </w:r>
    </w:p>
    <w:p w14:paraId="5CDFBB2F" w14:textId="77777777" w:rsidR="00094632" w:rsidRDefault="00094632" w:rsidP="00094632">
      <w:r>
        <w:t>Mediatek: suggests some offline discussion about this</w:t>
      </w:r>
    </w:p>
    <w:p w14:paraId="0E1CE2E7" w14:textId="77777777" w:rsidR="00094632" w:rsidRDefault="00094632" w:rsidP="00094632">
      <w:r>
        <w:t>Apple: will be difficult to deprioritize as RAN4 has agreed a list already</w:t>
      </w:r>
    </w:p>
    <w:p w14:paraId="05396FD2" w14:textId="77777777" w:rsidR="00094632" w:rsidRDefault="00094632" w:rsidP="00094632">
      <w:r>
        <w:t>Ericsson: RAN4 has agreed on a list but not on the details, it is not realistic that the list can be completed even with 1 quarter of extension</w:t>
      </w:r>
    </w:p>
    <w:p w14:paraId="07836B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8D7B9" w14:textId="77777777" w:rsidR="00094632" w:rsidRDefault="00094632" w:rsidP="00094632">
      <w:pPr>
        <w:rPr>
          <w:rFonts w:ascii="Arial" w:hAnsi="Arial" w:cs="Arial"/>
          <w:b/>
          <w:sz w:val="24"/>
        </w:rPr>
      </w:pPr>
      <w:r>
        <w:rPr>
          <w:rFonts w:ascii="Arial" w:hAnsi="Arial" w:cs="Arial"/>
          <w:b/>
          <w:color w:val="0000FF"/>
          <w:sz w:val="24"/>
        </w:rPr>
        <w:t>RP-232100</w:t>
      </w:r>
      <w:r>
        <w:rPr>
          <w:rFonts w:ascii="Arial" w:hAnsi="Arial" w:cs="Arial"/>
          <w:b/>
          <w:color w:val="0000FF"/>
          <w:sz w:val="24"/>
        </w:rPr>
        <w:tab/>
      </w:r>
      <w:r>
        <w:rPr>
          <w:rFonts w:ascii="Arial" w:hAnsi="Arial" w:cs="Arial"/>
          <w:b/>
          <w:sz w:val="24"/>
        </w:rPr>
        <w:t>On R18 NR NTN Coverage Enhancements</w:t>
      </w:r>
    </w:p>
    <w:p w14:paraId="4F08B8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C9C41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9F8FD" w14:textId="77777777" w:rsidR="00094632" w:rsidRDefault="00094632" w:rsidP="00094632">
      <w:pPr>
        <w:rPr>
          <w:rFonts w:ascii="Arial" w:hAnsi="Arial" w:cs="Arial"/>
          <w:b/>
          <w:sz w:val="24"/>
        </w:rPr>
      </w:pPr>
      <w:r>
        <w:rPr>
          <w:rFonts w:ascii="Arial" w:hAnsi="Arial" w:cs="Arial"/>
          <w:b/>
          <w:color w:val="0000FF"/>
          <w:sz w:val="24"/>
        </w:rPr>
        <w:t>RP-231957</w:t>
      </w:r>
      <w:r>
        <w:rPr>
          <w:rFonts w:ascii="Arial" w:hAnsi="Arial" w:cs="Arial"/>
          <w:b/>
          <w:color w:val="0000FF"/>
          <w:sz w:val="24"/>
        </w:rPr>
        <w:tab/>
      </w:r>
      <w:r>
        <w:rPr>
          <w:rFonts w:ascii="Arial" w:hAnsi="Arial" w:cs="Arial"/>
          <w:b/>
          <w:sz w:val="24"/>
        </w:rPr>
        <w:t>On Network Verified UE Location for Rel-18 NR NTN</w:t>
      </w:r>
    </w:p>
    <w:p w14:paraId="7AF1DE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Huawei, Ericsson</w:t>
      </w:r>
    </w:p>
    <w:p w14:paraId="2BE70228" w14:textId="77777777" w:rsidR="00094632" w:rsidRDefault="00094632" w:rsidP="00094632">
      <w:pPr>
        <w:rPr>
          <w:rFonts w:ascii="Arial" w:hAnsi="Arial" w:cs="Arial"/>
          <w:b/>
        </w:rPr>
      </w:pPr>
      <w:r>
        <w:rPr>
          <w:rFonts w:ascii="Arial" w:hAnsi="Arial" w:cs="Arial"/>
          <w:b/>
        </w:rPr>
        <w:t xml:space="preserve">Discussion: </w:t>
      </w:r>
    </w:p>
    <w:p w14:paraId="584A7D17" w14:textId="77777777" w:rsidR="00094632" w:rsidRDefault="00094632" w:rsidP="00094632">
      <w:r>
        <w:t>Proposal 1: add the following NOTE in the network verified UE location objective in the NR NTN enhancement WID, "Note: E-CID method could be used in complement to multi-RTT method to solve the mirror-image ambiguity. E-CID method should be analyzed and enhanced, if needed for NTN scenario."</w:t>
      </w:r>
    </w:p>
    <w:p w14:paraId="3CADBCEA" w14:textId="77777777" w:rsidR="00094632" w:rsidRDefault="00094632" w:rsidP="00094632">
      <w:r>
        <w:t>Samsung: wonders why we need to add this note at this late stage</w:t>
      </w:r>
    </w:p>
    <w:p w14:paraId="70352383" w14:textId="77777777" w:rsidR="00094632" w:rsidRDefault="00094632" w:rsidP="00094632">
      <w:r>
        <w:t>CATT: we do not see any stage 3 impact, no strong view whether to the the note</w:t>
      </w:r>
    </w:p>
    <w:p w14:paraId="41A055DF" w14:textId="77777777" w:rsidR="00094632" w:rsidRDefault="00094632" w:rsidP="00094632">
      <w:r>
        <w:t>Mediatek: supports the proposal</w:t>
      </w:r>
    </w:p>
    <w:p w14:paraId="3F0B1A76" w14:textId="77777777" w:rsidR="00094632" w:rsidRDefault="00094632" w:rsidP="00094632">
      <w:r>
        <w:t>Nokia: proposal is fine; first sentence could be also captured in the minutes if WID cannot be updated</w:t>
      </w:r>
    </w:p>
    <w:p w14:paraId="28030187" w14:textId="77777777" w:rsidR="00094632" w:rsidRDefault="00094632" w:rsidP="00094632">
      <w:r>
        <w:lastRenderedPageBreak/>
        <w:t>Huawei: also IoT impacted</w:t>
      </w:r>
    </w:p>
    <w:p w14:paraId="165E57A9" w14:textId="77777777" w:rsidR="00094632" w:rsidRDefault="00094632" w:rsidP="00094632">
      <w:r>
        <w:t>Ericsson: to CATT: depends on RAN3 discussion whether there is stage 3 impact</w:t>
      </w:r>
    </w:p>
    <w:p w14:paraId="3C55AA0A" w14:textId="77777777" w:rsidR="00094632" w:rsidRDefault="00094632" w:rsidP="00094632">
      <w:r>
        <w:t>ZTE: agrees that we can discuss this in RAN3 but no need to add this in the WID and no firm decision on the solution</w:t>
      </w:r>
    </w:p>
    <w:p w14:paraId="3D690B96" w14:textId="77777777" w:rsidR="00094632" w:rsidRDefault="00094632" w:rsidP="00094632">
      <w:r>
        <w:t>Apple: supports RAN3 work but no need to add the note into the WID</w:t>
      </w:r>
    </w:p>
    <w:p w14:paraId="01EE5E0D" w14:textId="77777777" w:rsidR="00094632" w:rsidRDefault="00094632" w:rsidP="00094632">
      <w:r>
        <w:t>RAN3 chair: It's business as usual in RAN3, all the options can be further discussed in WG meeting</w:t>
      </w:r>
    </w:p>
    <w:p w14:paraId="309AC30F" w14:textId="77777777" w:rsidR="00094632" w:rsidRDefault="00094632" w:rsidP="00094632">
      <w:r>
        <w:t>Ericsson: has a slight preference for updating the WID</w:t>
      </w:r>
    </w:p>
    <w:p w14:paraId="3C39E1FB" w14:textId="77777777" w:rsidR="00094632" w:rsidRDefault="00094632" w:rsidP="00094632">
      <w:r>
        <w:t>Mediatek: we need to update the WID in any way (to remove "DL TDOA part)</w:t>
      </w:r>
    </w:p>
    <w:p w14:paraId="139F2843" w14:textId="77777777" w:rsidR="00094632" w:rsidRDefault="00094632" w:rsidP="00094632">
      <w:r>
        <w:t>Thales: RAN1 has completed their work</w:t>
      </w:r>
    </w:p>
    <w:p w14:paraId="5BD85028" w14:textId="77777777" w:rsidR="00094632" w:rsidRDefault="00094632" w:rsidP="00094632">
      <w:r>
        <w:t>Ericsson: E-CID should be mentioned, also that it also applies to NTN IoT</w:t>
      </w:r>
    </w:p>
    <w:p w14:paraId="1487E2C1" w14:textId="77777777" w:rsidR="00094632" w:rsidRDefault="00094632" w:rsidP="00094632">
      <w:r>
        <w:t>RAN chair: some offline discussion (moderated by Thales)</w:t>
      </w:r>
    </w:p>
    <w:p w14:paraId="3C12BF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81CAA" w14:textId="77777777" w:rsidR="00094632" w:rsidRDefault="00094632" w:rsidP="00094632">
      <w:pPr>
        <w:rPr>
          <w:rFonts w:ascii="Arial" w:hAnsi="Arial" w:cs="Arial"/>
          <w:b/>
          <w:sz w:val="24"/>
        </w:rPr>
      </w:pPr>
      <w:r>
        <w:rPr>
          <w:rFonts w:ascii="Arial" w:hAnsi="Arial" w:cs="Arial"/>
          <w:b/>
          <w:color w:val="0000FF"/>
          <w:sz w:val="24"/>
        </w:rPr>
        <w:t>RP-232654</w:t>
      </w:r>
      <w:r>
        <w:rPr>
          <w:rFonts w:ascii="Arial" w:hAnsi="Arial" w:cs="Arial"/>
          <w:b/>
          <w:color w:val="0000FF"/>
          <w:sz w:val="24"/>
        </w:rPr>
        <w:tab/>
      </w:r>
      <w:r>
        <w:rPr>
          <w:rFonts w:ascii="Arial" w:hAnsi="Arial" w:cs="Arial"/>
          <w:b/>
          <w:sz w:val="24"/>
        </w:rPr>
        <w:t>Way forward regarding NOTE in the network verified UE location objective in the NR NTN enhancement WID</w:t>
      </w:r>
    </w:p>
    <w:p w14:paraId="6D507E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Thales</w:t>
      </w:r>
    </w:p>
    <w:p w14:paraId="44082495" w14:textId="77777777" w:rsidR="00094632" w:rsidRDefault="00094632" w:rsidP="00094632">
      <w:pPr>
        <w:rPr>
          <w:rFonts w:ascii="Arial" w:hAnsi="Arial" w:cs="Arial"/>
          <w:b/>
        </w:rPr>
      </w:pPr>
      <w:r>
        <w:rPr>
          <w:rFonts w:ascii="Arial" w:hAnsi="Arial" w:cs="Arial"/>
          <w:b/>
        </w:rPr>
        <w:t xml:space="preserve">Abstract: </w:t>
      </w:r>
    </w:p>
    <w:p w14:paraId="07703EF9" w14:textId="77777777" w:rsidR="00094632" w:rsidRDefault="00094632" w:rsidP="00094632">
      <w:r>
        <w:t>related to offline discussion of RP-231957</w:t>
      </w:r>
    </w:p>
    <w:p w14:paraId="782C9DEF" w14:textId="77777777" w:rsidR="00094632" w:rsidRDefault="00094632" w:rsidP="00094632">
      <w:pPr>
        <w:rPr>
          <w:rFonts w:ascii="Arial" w:hAnsi="Arial" w:cs="Arial"/>
          <w:b/>
        </w:rPr>
      </w:pPr>
      <w:r>
        <w:rPr>
          <w:rFonts w:ascii="Arial" w:hAnsi="Arial" w:cs="Arial"/>
          <w:b/>
        </w:rPr>
        <w:t xml:space="preserve">Discussion: </w:t>
      </w:r>
    </w:p>
    <w:p w14:paraId="62B3E4F7" w14:textId="77777777" w:rsidR="00094632" w:rsidRDefault="00094632" w:rsidP="00094632">
      <w:r>
        <w:t>Samsung: prefers "Note 2: Void"</w:t>
      </w:r>
    </w:p>
    <w:p w14:paraId="2A63BD69" w14:textId="77777777" w:rsidR="00094632" w:rsidRDefault="00094632" w:rsidP="00094632">
      <w:r>
        <w:t>Thales: will renumber the notes</w:t>
      </w:r>
    </w:p>
    <w:p w14:paraId="4F662B47" w14:textId="77777777" w:rsidR="00094632" w:rsidRDefault="00094632" w:rsidP="00094632">
      <w:r>
        <w:t>conclusion: proposal 1 is endorsed:</w:t>
      </w:r>
    </w:p>
    <w:p w14:paraId="1D971D3C" w14:textId="77777777" w:rsidR="00094632" w:rsidRDefault="00094632" w:rsidP="00094632">
      <w:r>
        <w:t>RAN#101 endorses that E-CID method could be further analyzed and enhanced in RAN3, if needed for NTN scenarios (NR-NTN and IoT-NTN)</w:t>
      </w:r>
    </w:p>
    <w:p w14:paraId="4949437D" w14:textId="77777777" w:rsidR="00094632" w:rsidRDefault="00094632" w:rsidP="00094632">
      <w:r>
        <w:t>proposal 2 endorsed with the update that "Note 2: Void" is removed and other notes are renumbered</w:t>
      </w:r>
    </w:p>
    <w:p w14:paraId="1AAEF13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DC63" w14:textId="77777777" w:rsidR="00094632" w:rsidRDefault="00094632" w:rsidP="00094632">
      <w:pPr>
        <w:rPr>
          <w:rFonts w:ascii="Arial" w:hAnsi="Arial" w:cs="Arial"/>
          <w:b/>
          <w:sz w:val="24"/>
        </w:rPr>
      </w:pPr>
      <w:r>
        <w:rPr>
          <w:rFonts w:ascii="Arial" w:hAnsi="Arial" w:cs="Arial"/>
          <w:b/>
          <w:color w:val="0000FF"/>
          <w:sz w:val="24"/>
        </w:rPr>
        <w:t>RP-232474</w:t>
      </w:r>
      <w:r>
        <w:rPr>
          <w:rFonts w:ascii="Arial" w:hAnsi="Arial" w:cs="Arial"/>
          <w:b/>
          <w:color w:val="0000FF"/>
          <w:sz w:val="24"/>
        </w:rPr>
        <w:tab/>
      </w:r>
      <w:r>
        <w:rPr>
          <w:rFonts w:ascii="Arial" w:hAnsi="Arial" w:cs="Arial"/>
          <w:b/>
          <w:sz w:val="24"/>
        </w:rPr>
        <w:t>Introduction of Rel-18 - NR NTN (Non-Terrestrial Networks) enhancements</w:t>
      </w:r>
    </w:p>
    <w:p w14:paraId="5F7E97E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96863C" w14:textId="77777777" w:rsidR="00094632" w:rsidRDefault="00094632" w:rsidP="00094632">
      <w:pPr>
        <w:rPr>
          <w:rFonts w:ascii="Arial" w:hAnsi="Arial" w:cs="Arial"/>
          <w:b/>
        </w:rPr>
      </w:pPr>
      <w:r>
        <w:rPr>
          <w:rFonts w:ascii="Arial" w:hAnsi="Arial" w:cs="Arial"/>
          <w:b/>
        </w:rPr>
        <w:t xml:space="preserve">Discussion: </w:t>
      </w:r>
    </w:p>
    <w:p w14:paraId="27A8754E" w14:textId="77777777" w:rsidR="00094632" w:rsidRDefault="00094632" w:rsidP="00094632">
      <w:r>
        <w:t>MCC: late submission</w:t>
      </w:r>
    </w:p>
    <w:p w14:paraId="04A8EC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5A4B0" w14:textId="77777777" w:rsidR="00094632" w:rsidRDefault="00094632" w:rsidP="00094632">
      <w:pPr>
        <w:rPr>
          <w:rFonts w:ascii="Arial" w:hAnsi="Arial" w:cs="Arial"/>
          <w:b/>
          <w:sz w:val="24"/>
        </w:rPr>
      </w:pPr>
      <w:r>
        <w:rPr>
          <w:rFonts w:ascii="Arial" w:hAnsi="Arial" w:cs="Arial"/>
          <w:b/>
          <w:color w:val="0000FF"/>
          <w:sz w:val="24"/>
        </w:rPr>
        <w:t>RP-231819</w:t>
      </w:r>
      <w:r>
        <w:rPr>
          <w:rFonts w:ascii="Arial" w:hAnsi="Arial" w:cs="Arial"/>
          <w:b/>
          <w:color w:val="0000FF"/>
          <w:sz w:val="24"/>
        </w:rPr>
        <w:tab/>
      </w:r>
      <w:r>
        <w:rPr>
          <w:rFonts w:ascii="Arial" w:hAnsi="Arial" w:cs="Arial"/>
          <w:b/>
          <w:sz w:val="24"/>
        </w:rPr>
        <w:t>RRM work for NR NTN enhancements</w:t>
      </w:r>
    </w:p>
    <w:p w14:paraId="3F3BE39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9697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8674D" w14:textId="77777777" w:rsidR="00094632" w:rsidRDefault="00094632" w:rsidP="00094632">
      <w:pPr>
        <w:rPr>
          <w:rFonts w:ascii="Arial" w:hAnsi="Arial" w:cs="Arial"/>
          <w:b/>
          <w:sz w:val="24"/>
        </w:rPr>
      </w:pPr>
      <w:r>
        <w:rPr>
          <w:rFonts w:ascii="Arial" w:hAnsi="Arial" w:cs="Arial"/>
          <w:b/>
          <w:color w:val="0000FF"/>
          <w:sz w:val="24"/>
        </w:rPr>
        <w:lastRenderedPageBreak/>
        <w:t>RP-232687</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79DFE3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272F8B" w14:textId="77777777" w:rsidR="00094632" w:rsidRDefault="00094632" w:rsidP="00094632">
      <w:pPr>
        <w:rPr>
          <w:rFonts w:ascii="Arial" w:hAnsi="Arial" w:cs="Arial"/>
          <w:b/>
        </w:rPr>
      </w:pPr>
      <w:r>
        <w:rPr>
          <w:rFonts w:ascii="Arial" w:hAnsi="Arial" w:cs="Arial"/>
          <w:b/>
        </w:rPr>
        <w:t xml:space="preserve">Abstract: </w:t>
      </w:r>
    </w:p>
    <w:p w14:paraId="0357A82A" w14:textId="77777777" w:rsidR="00094632" w:rsidRDefault="00094632" w:rsidP="00094632">
      <w:r>
        <w:t>considered RP-232039 and RP-231533</w:t>
      </w:r>
    </w:p>
    <w:p w14:paraId="54DAFD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RP-232693</w:t>
      </w:r>
      <w:r>
        <w:rPr>
          <w:color w:val="993300"/>
          <w:u w:val="single"/>
        </w:rPr>
        <w:t>.</w:t>
      </w:r>
    </w:p>
    <w:p w14:paraId="7036DC22" w14:textId="77777777" w:rsidR="00094632" w:rsidRDefault="00094632" w:rsidP="00094632">
      <w:pPr>
        <w:rPr>
          <w:rFonts w:ascii="Arial" w:hAnsi="Arial" w:cs="Arial"/>
          <w:b/>
          <w:sz w:val="24"/>
        </w:rPr>
      </w:pPr>
      <w:r>
        <w:rPr>
          <w:rFonts w:ascii="Arial" w:hAnsi="Arial" w:cs="Arial"/>
          <w:b/>
          <w:color w:val="0000FF"/>
          <w:sz w:val="24"/>
        </w:rPr>
        <w:t>RP-232693</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03A7EE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6813ED" w14:textId="77777777" w:rsidR="00094632" w:rsidRDefault="00094632" w:rsidP="00094632">
      <w:pPr>
        <w:rPr>
          <w:color w:val="808080"/>
        </w:rPr>
      </w:pPr>
      <w:r>
        <w:rPr>
          <w:color w:val="808080"/>
        </w:rPr>
        <w:t>(Replaces RP-232687)</w:t>
      </w:r>
    </w:p>
    <w:p w14:paraId="1FD1490F" w14:textId="77777777" w:rsidR="00094632" w:rsidRDefault="00094632" w:rsidP="00094632">
      <w:pPr>
        <w:rPr>
          <w:rFonts w:ascii="Arial" w:hAnsi="Arial" w:cs="Arial"/>
          <w:b/>
        </w:rPr>
      </w:pPr>
      <w:r>
        <w:rPr>
          <w:rFonts w:ascii="Arial" w:hAnsi="Arial" w:cs="Arial"/>
          <w:b/>
        </w:rPr>
        <w:t xml:space="preserve">Discussion: </w:t>
      </w:r>
    </w:p>
    <w:p w14:paraId="3AEC95BF" w14:textId="77777777" w:rsidR="00094632" w:rsidRDefault="00094632" w:rsidP="00094632">
      <w:r>
        <w:t>Apple: has still problems with the proposal</w:t>
      </w:r>
    </w:p>
    <w:p w14:paraId="21399D4D" w14:textId="77777777" w:rsidR="00094632" w:rsidRDefault="00094632" w:rsidP="00094632">
      <w:r>
        <w:t>RAN chair: discuss further offline and come back please</w:t>
      </w:r>
    </w:p>
    <w:p w14:paraId="3A544F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RP-232694</w:t>
      </w:r>
      <w:r>
        <w:rPr>
          <w:color w:val="993300"/>
          <w:u w:val="single"/>
        </w:rPr>
        <w:t>.</w:t>
      </w:r>
    </w:p>
    <w:p w14:paraId="4F786BEE" w14:textId="77777777" w:rsidR="00094632" w:rsidRDefault="00094632" w:rsidP="00094632">
      <w:pPr>
        <w:rPr>
          <w:rFonts w:ascii="Arial" w:hAnsi="Arial" w:cs="Arial"/>
          <w:b/>
          <w:sz w:val="24"/>
        </w:rPr>
      </w:pPr>
      <w:r>
        <w:rPr>
          <w:rFonts w:ascii="Arial" w:hAnsi="Arial" w:cs="Arial"/>
          <w:b/>
          <w:color w:val="0000FF"/>
          <w:sz w:val="24"/>
        </w:rPr>
        <w:t>RP-232694</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59D167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6B0C2D" w14:textId="77777777" w:rsidR="00094632" w:rsidRDefault="00094632" w:rsidP="00094632">
      <w:pPr>
        <w:rPr>
          <w:color w:val="808080"/>
        </w:rPr>
      </w:pPr>
      <w:r>
        <w:rPr>
          <w:color w:val="808080"/>
        </w:rPr>
        <w:t>(Replaces RP-232693)</w:t>
      </w:r>
    </w:p>
    <w:p w14:paraId="12BF0BDE" w14:textId="77777777" w:rsidR="00094632" w:rsidRDefault="00094632" w:rsidP="00094632">
      <w:pPr>
        <w:rPr>
          <w:rFonts w:ascii="Arial" w:hAnsi="Arial" w:cs="Arial"/>
          <w:b/>
        </w:rPr>
      </w:pPr>
      <w:r>
        <w:rPr>
          <w:rFonts w:ascii="Arial" w:hAnsi="Arial" w:cs="Arial"/>
          <w:b/>
        </w:rPr>
        <w:t xml:space="preserve">Discussion: </w:t>
      </w:r>
    </w:p>
    <w:p w14:paraId="4636FE3E" w14:textId="77777777" w:rsidR="00094632" w:rsidRDefault="00094632" w:rsidP="00094632">
      <w:r>
        <w:t>RAN chair: could we consider proposal 1 and 2 as endorsed</w:t>
      </w:r>
    </w:p>
    <w:p w14:paraId="46C46C03" w14:textId="77777777" w:rsidR="00094632" w:rsidRDefault="00094632" w:rsidP="00094632">
      <w:r>
        <w:t>T-Mobile: we have to be fair when we consider new WIs, terrestrial operators were asked to not bring new spectrum work and this here is quite some work</w:t>
      </w:r>
    </w:p>
    <w:p w14:paraId="7870809C" w14:textId="77777777" w:rsidR="00094632" w:rsidRDefault="00094632" w:rsidP="00094632">
      <w:r>
        <w:t>RAN4 chair (Huawei): this RRM impact was detected very late for the existing WI; reminds people to clarify any RAN4 impact at a very early stage</w:t>
      </w:r>
    </w:p>
    <w:p w14:paraId="0F02D27E" w14:textId="77777777" w:rsidR="00094632" w:rsidRDefault="00094632" w:rsidP="00094632">
      <w:r>
        <w:t>RAN chair: considers this also triggered by the RAN4 LS; list of the LS was narrowed down to help RAN4</w:t>
      </w:r>
    </w:p>
    <w:p w14:paraId="7A51DBF3" w14:textId="77777777" w:rsidR="00094632" w:rsidRDefault="00094632" w:rsidP="00094632">
      <w:r>
        <w:t>conclusion: proposal 1 and 2 are endorsed</w:t>
      </w:r>
    </w:p>
    <w:p w14:paraId="316FF1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4E316" w14:textId="77777777" w:rsidR="00094632" w:rsidRDefault="00094632" w:rsidP="00094632">
      <w:pPr>
        <w:rPr>
          <w:rFonts w:ascii="Arial" w:hAnsi="Arial" w:cs="Arial"/>
          <w:b/>
          <w:sz w:val="24"/>
        </w:rPr>
      </w:pPr>
      <w:r>
        <w:rPr>
          <w:rFonts w:ascii="Arial" w:hAnsi="Arial" w:cs="Arial"/>
          <w:b/>
          <w:color w:val="0000FF"/>
          <w:sz w:val="24"/>
        </w:rPr>
        <w:t>RP-232669</w:t>
      </w:r>
      <w:r>
        <w:rPr>
          <w:rFonts w:ascii="Arial" w:hAnsi="Arial" w:cs="Arial"/>
          <w:b/>
          <w:color w:val="0000FF"/>
          <w:sz w:val="24"/>
        </w:rPr>
        <w:tab/>
      </w:r>
      <w:r>
        <w:rPr>
          <w:rFonts w:ascii="Arial" w:hAnsi="Arial" w:cs="Arial"/>
          <w:b/>
          <w:sz w:val="24"/>
        </w:rPr>
        <w:t>Revised WID: NR NTN (Non-Terrestrial Networks) enhancements</w:t>
      </w:r>
    </w:p>
    <w:p w14:paraId="20D88EA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EE6217F" w14:textId="77777777" w:rsidR="00094632" w:rsidRDefault="00094632" w:rsidP="00094632">
      <w:pPr>
        <w:rPr>
          <w:rFonts w:ascii="Arial" w:hAnsi="Arial" w:cs="Arial"/>
          <w:b/>
        </w:rPr>
      </w:pPr>
      <w:r>
        <w:rPr>
          <w:rFonts w:ascii="Arial" w:hAnsi="Arial" w:cs="Arial"/>
          <w:b/>
        </w:rPr>
        <w:t xml:space="preserve">Abstract: </w:t>
      </w:r>
    </w:p>
    <w:p w14:paraId="4D9FC3C7" w14:textId="77777777" w:rsidR="00094632" w:rsidRDefault="00094632" w:rsidP="00094632">
      <w:r>
        <w:t>last approved WID: RP-231484; triggered by discussion about RAN4 LSin RP-231533 and Tdoc RP-232039</w:t>
      </w:r>
    </w:p>
    <w:p w14:paraId="05267D71" w14:textId="77777777" w:rsidR="00094632" w:rsidRDefault="00094632" w:rsidP="00094632">
      <w:pPr>
        <w:rPr>
          <w:rFonts w:ascii="Arial" w:hAnsi="Arial" w:cs="Arial"/>
          <w:b/>
        </w:rPr>
      </w:pPr>
      <w:r>
        <w:rPr>
          <w:rFonts w:ascii="Arial" w:hAnsi="Arial" w:cs="Arial"/>
          <w:b/>
        </w:rPr>
        <w:t xml:space="preserve">Discussion: </w:t>
      </w:r>
    </w:p>
    <w:p w14:paraId="30A70ADA" w14:textId="77777777" w:rsidR="00094632" w:rsidRDefault="00094632" w:rsidP="00094632">
      <w:r>
        <w:t>revised after offline discussion, see RP-232668</w:t>
      </w:r>
    </w:p>
    <w:p w14:paraId="13582C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E8BDB" w14:textId="77777777" w:rsidR="00094632" w:rsidRDefault="00094632" w:rsidP="00094632">
      <w:pPr>
        <w:pStyle w:val="Heading5"/>
      </w:pPr>
      <w:bookmarkStart w:id="236" w:name="_Toc146566554"/>
      <w:bookmarkStart w:id="237" w:name="_Toc150626372"/>
      <w:r>
        <w:lastRenderedPageBreak/>
        <w:t>9.3.2.8</w:t>
      </w:r>
      <w:r>
        <w:tab/>
        <w:t>Core part: Enhancements of NR Multicast and Broadcast Services [RAN2 WI: NR_MBS_enh-Core]</w:t>
      </w:r>
      <w:bookmarkEnd w:id="236"/>
      <w:bookmarkEnd w:id="237"/>
    </w:p>
    <w:p w14:paraId="01081B6B" w14:textId="77777777" w:rsidR="00094632" w:rsidRDefault="00094632" w:rsidP="00094632">
      <w:pPr>
        <w:rPr>
          <w:rFonts w:ascii="Arial" w:hAnsi="Arial" w:cs="Arial"/>
          <w:b/>
          <w:sz w:val="24"/>
        </w:rPr>
      </w:pPr>
      <w:r>
        <w:rPr>
          <w:rFonts w:ascii="Arial" w:hAnsi="Arial" w:cs="Arial"/>
          <w:b/>
          <w:color w:val="0000FF"/>
          <w:sz w:val="24"/>
        </w:rPr>
        <w:t>RP-231830</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2F10769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A26AD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9228A" w14:textId="77777777" w:rsidR="00094632" w:rsidRDefault="00094632" w:rsidP="00094632">
      <w:pPr>
        <w:rPr>
          <w:rFonts w:ascii="Arial" w:hAnsi="Arial" w:cs="Arial"/>
          <w:b/>
          <w:sz w:val="24"/>
        </w:rPr>
      </w:pPr>
      <w:r>
        <w:rPr>
          <w:rFonts w:ascii="Arial" w:hAnsi="Arial" w:cs="Arial"/>
          <w:b/>
          <w:color w:val="0000FF"/>
          <w:sz w:val="24"/>
        </w:rPr>
        <w:t>RP-231829</w:t>
      </w:r>
      <w:r>
        <w:rPr>
          <w:rFonts w:ascii="Arial" w:hAnsi="Arial" w:cs="Arial"/>
          <w:b/>
          <w:color w:val="0000FF"/>
          <w:sz w:val="24"/>
        </w:rPr>
        <w:tab/>
      </w:r>
      <w:r>
        <w:rPr>
          <w:rFonts w:ascii="Arial" w:hAnsi="Arial" w:cs="Arial"/>
          <w:b/>
          <w:sz w:val="24"/>
        </w:rPr>
        <w:t>Revised WID on enhancements of NR Multicast and Broadcast Services</w:t>
      </w:r>
    </w:p>
    <w:p w14:paraId="24DEF05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17B65667" w14:textId="77777777" w:rsidR="00094632" w:rsidRDefault="00094632" w:rsidP="00094632">
      <w:pPr>
        <w:rPr>
          <w:rFonts w:ascii="Arial" w:hAnsi="Arial" w:cs="Arial"/>
          <w:b/>
        </w:rPr>
      </w:pPr>
      <w:r>
        <w:rPr>
          <w:rFonts w:ascii="Arial" w:hAnsi="Arial" w:cs="Arial"/>
          <w:b/>
        </w:rPr>
        <w:t xml:space="preserve">Abstract: </w:t>
      </w:r>
    </w:p>
    <w:p w14:paraId="491D7460" w14:textId="77777777" w:rsidR="00094632" w:rsidRDefault="00094632" w:rsidP="00094632">
      <w:r>
        <w:t>last approved WID: RP-221458</w:t>
      </w:r>
    </w:p>
    <w:p w14:paraId="0A0661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D3D40" w14:textId="77777777" w:rsidR="00094632" w:rsidRDefault="00094632" w:rsidP="00094632">
      <w:pPr>
        <w:pStyle w:val="Heading5"/>
      </w:pPr>
      <w:bookmarkStart w:id="238" w:name="_Toc146566555"/>
      <w:bookmarkStart w:id="239" w:name="_Toc150626373"/>
      <w:r>
        <w:t>9.3.2.9</w:t>
      </w:r>
      <w:r>
        <w:tab/>
        <w:t>Core part: XR enhancements for NR [RAN2 WI: NR_XR_enh-Core]</w:t>
      </w:r>
      <w:bookmarkEnd w:id="238"/>
      <w:bookmarkEnd w:id="239"/>
    </w:p>
    <w:p w14:paraId="29B37CCB" w14:textId="77777777" w:rsidR="00094632" w:rsidRDefault="00094632" w:rsidP="00094632">
      <w:pPr>
        <w:rPr>
          <w:rFonts w:ascii="Arial" w:hAnsi="Arial" w:cs="Arial"/>
          <w:b/>
          <w:sz w:val="24"/>
        </w:rPr>
      </w:pPr>
      <w:r>
        <w:rPr>
          <w:rFonts w:ascii="Arial" w:hAnsi="Arial" w:cs="Arial"/>
          <w:b/>
          <w:color w:val="0000FF"/>
          <w:sz w:val="24"/>
        </w:rPr>
        <w:t>RP-231606</w:t>
      </w:r>
      <w:r>
        <w:rPr>
          <w:rFonts w:ascii="Arial" w:hAnsi="Arial" w:cs="Arial"/>
          <w:b/>
          <w:color w:val="0000FF"/>
          <w:sz w:val="24"/>
        </w:rPr>
        <w:tab/>
      </w:r>
      <w:r>
        <w:rPr>
          <w:rFonts w:ascii="Arial" w:hAnsi="Arial" w:cs="Arial"/>
          <w:b/>
          <w:sz w:val="24"/>
        </w:rPr>
        <w:t>Status Report for WI Core part: XR Enhancements for NR</w:t>
      </w:r>
    </w:p>
    <w:p w14:paraId="65C7489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38C8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B6C6" w14:textId="77777777" w:rsidR="00094632" w:rsidRDefault="00094632" w:rsidP="00094632">
      <w:pPr>
        <w:rPr>
          <w:rFonts w:ascii="Arial" w:hAnsi="Arial" w:cs="Arial"/>
          <w:b/>
          <w:sz w:val="24"/>
        </w:rPr>
      </w:pPr>
      <w:r>
        <w:rPr>
          <w:rFonts w:ascii="Arial" w:hAnsi="Arial" w:cs="Arial"/>
          <w:b/>
          <w:color w:val="0000FF"/>
          <w:sz w:val="24"/>
        </w:rPr>
        <w:t>RP-231597</w:t>
      </w:r>
      <w:r>
        <w:rPr>
          <w:rFonts w:ascii="Arial" w:hAnsi="Arial" w:cs="Arial"/>
          <w:b/>
          <w:color w:val="0000FF"/>
          <w:sz w:val="24"/>
        </w:rPr>
        <w:tab/>
      </w:r>
      <w:r>
        <w:rPr>
          <w:rFonts w:ascii="Arial" w:hAnsi="Arial" w:cs="Arial"/>
          <w:b/>
          <w:sz w:val="24"/>
        </w:rPr>
        <w:t>Form factor considerations for XR devices</w:t>
      </w:r>
    </w:p>
    <w:p w14:paraId="45AB6B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C4FE1" w14:textId="77777777" w:rsidR="00094632" w:rsidRDefault="00094632" w:rsidP="00094632">
      <w:pPr>
        <w:rPr>
          <w:rFonts w:ascii="Arial" w:hAnsi="Arial" w:cs="Arial"/>
          <w:b/>
        </w:rPr>
      </w:pPr>
      <w:r>
        <w:rPr>
          <w:rFonts w:ascii="Arial" w:hAnsi="Arial" w:cs="Arial"/>
          <w:b/>
        </w:rPr>
        <w:t xml:space="preserve">Discussion: </w:t>
      </w:r>
    </w:p>
    <w:p w14:paraId="10D15F1B" w14:textId="77777777" w:rsidR="00094632" w:rsidRDefault="00094632" w:rsidP="00094632">
      <w:r>
        <w:t>Proposal: Move to step 2 at least for the glasses type of XR device with a target of Rel-18 Optical see-though</w:t>
      </w:r>
    </w:p>
    <w:p w14:paraId="4B3A45A8" w14:textId="77777777" w:rsidR="00094632" w:rsidRDefault="00094632" w:rsidP="00094632">
      <w:r>
        <w:t>Have gaps with the face Supported by a nose bridge and arms (straps are not necessary). Other types and/or characteristics may be further discussed.</w:t>
      </w:r>
    </w:p>
    <w:p w14:paraId="158F16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1A46" w14:textId="77777777" w:rsidR="00094632" w:rsidRDefault="00094632" w:rsidP="00094632">
      <w:pPr>
        <w:rPr>
          <w:rFonts w:ascii="Arial" w:hAnsi="Arial" w:cs="Arial"/>
          <w:b/>
          <w:sz w:val="24"/>
        </w:rPr>
      </w:pPr>
      <w:r>
        <w:rPr>
          <w:rFonts w:ascii="Arial" w:hAnsi="Arial" w:cs="Arial"/>
          <w:b/>
          <w:color w:val="0000FF"/>
          <w:sz w:val="24"/>
        </w:rPr>
        <w:t>RP-231978</w:t>
      </w:r>
      <w:r>
        <w:rPr>
          <w:rFonts w:ascii="Arial" w:hAnsi="Arial" w:cs="Arial"/>
          <w:b/>
          <w:color w:val="0000FF"/>
          <w:sz w:val="24"/>
        </w:rPr>
        <w:tab/>
      </w:r>
      <w:r>
        <w:rPr>
          <w:rFonts w:ascii="Arial" w:hAnsi="Arial" w:cs="Arial"/>
          <w:b/>
          <w:sz w:val="24"/>
        </w:rPr>
        <w:t>Views on support of 2Rx for XR wearables due to form factor limitations</w:t>
      </w:r>
    </w:p>
    <w:p w14:paraId="74AEA8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6B75A6E6" w14:textId="77777777" w:rsidR="00094632" w:rsidRDefault="00094632" w:rsidP="00094632">
      <w:pPr>
        <w:rPr>
          <w:rFonts w:ascii="Arial" w:hAnsi="Arial" w:cs="Arial"/>
          <w:b/>
        </w:rPr>
      </w:pPr>
      <w:r>
        <w:rPr>
          <w:rFonts w:ascii="Arial" w:hAnsi="Arial" w:cs="Arial"/>
          <w:b/>
        </w:rPr>
        <w:t xml:space="preserve">Discussion: </w:t>
      </w:r>
    </w:p>
    <w:p w14:paraId="1B90B161" w14:textId="77777777" w:rsidR="00094632" w:rsidRDefault="00094632" w:rsidP="00094632">
      <w:r>
        <w:t>Proposal 1: Due to form-factor limitations, 2Rx relaxation can be applied to XR wearable devices for the NR bands where 4Rx is currently mandatory.</w:t>
      </w:r>
    </w:p>
    <w:p w14:paraId="18F19867" w14:textId="77777777" w:rsidR="00094632" w:rsidRDefault="00094632" w:rsidP="00094632">
      <w:r>
        <w:t>Proposal 2: Recognize the form factor limitations of XR devices that cannot support 4Rx antennas as “the usable volume of XR devices for 5G antenna placement” and quantify the volume that is frequency band dependent.</w:t>
      </w:r>
    </w:p>
    <w:p w14:paraId="077069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DB20" w14:textId="77777777" w:rsidR="00094632" w:rsidRDefault="00094632" w:rsidP="00094632">
      <w:pPr>
        <w:rPr>
          <w:rFonts w:ascii="Arial" w:hAnsi="Arial" w:cs="Arial"/>
          <w:b/>
          <w:sz w:val="24"/>
        </w:rPr>
      </w:pPr>
      <w:r>
        <w:rPr>
          <w:rFonts w:ascii="Arial" w:hAnsi="Arial" w:cs="Arial"/>
          <w:b/>
          <w:color w:val="0000FF"/>
          <w:sz w:val="24"/>
        </w:rPr>
        <w:t>RP-232101</w:t>
      </w:r>
      <w:r>
        <w:rPr>
          <w:rFonts w:ascii="Arial" w:hAnsi="Arial" w:cs="Arial"/>
          <w:b/>
          <w:color w:val="0000FF"/>
          <w:sz w:val="24"/>
        </w:rPr>
        <w:tab/>
      </w:r>
      <w:r>
        <w:rPr>
          <w:rFonts w:ascii="Arial" w:hAnsi="Arial" w:cs="Arial"/>
          <w:b/>
          <w:sz w:val="24"/>
        </w:rPr>
        <w:t>Views on 2Rx Relaxation for XR Wearables</w:t>
      </w:r>
    </w:p>
    <w:p w14:paraId="22BE4B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973426C" w14:textId="77777777" w:rsidR="00094632" w:rsidRDefault="00094632" w:rsidP="00094632">
      <w:pPr>
        <w:rPr>
          <w:rFonts w:ascii="Arial" w:hAnsi="Arial" w:cs="Arial"/>
          <w:b/>
        </w:rPr>
      </w:pPr>
      <w:r>
        <w:rPr>
          <w:rFonts w:ascii="Arial" w:hAnsi="Arial" w:cs="Arial"/>
          <w:b/>
        </w:rPr>
        <w:lastRenderedPageBreak/>
        <w:t xml:space="preserve">Discussion: </w:t>
      </w:r>
    </w:p>
    <w:p w14:paraId="55C81116" w14:textId="77777777" w:rsidR="00094632" w:rsidRDefault="00094632" w:rsidP="00094632">
      <w:r>
        <w:t>Proposal:  Rx-chain-usable volumetric measure is adopted to support 2Rx relaxation for XR wearable device in the NR bands in which 4Rx antenna ports is mandated in legacy</w:t>
      </w:r>
    </w:p>
    <w:p w14:paraId="774449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1717" w14:textId="77777777" w:rsidR="00094632" w:rsidRDefault="00094632" w:rsidP="00094632">
      <w:pPr>
        <w:rPr>
          <w:rFonts w:ascii="Arial" w:hAnsi="Arial" w:cs="Arial"/>
          <w:b/>
          <w:sz w:val="24"/>
        </w:rPr>
      </w:pPr>
      <w:r>
        <w:rPr>
          <w:rFonts w:ascii="Arial" w:hAnsi="Arial" w:cs="Arial"/>
          <w:b/>
          <w:color w:val="0000FF"/>
          <w:sz w:val="24"/>
        </w:rPr>
        <w:t>RP-232114</w:t>
      </w:r>
      <w:r>
        <w:rPr>
          <w:rFonts w:ascii="Arial" w:hAnsi="Arial" w:cs="Arial"/>
          <w:b/>
          <w:color w:val="0000FF"/>
          <w:sz w:val="24"/>
        </w:rPr>
        <w:tab/>
      </w:r>
      <w:r>
        <w:rPr>
          <w:rFonts w:ascii="Arial" w:hAnsi="Arial" w:cs="Arial"/>
          <w:b/>
          <w:sz w:val="24"/>
        </w:rPr>
        <w:t>Characterization and form factor for 2Rx XR wearable devices</w:t>
      </w:r>
    </w:p>
    <w:p w14:paraId="77708C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D7285C" w14:textId="77777777" w:rsidR="00094632" w:rsidRDefault="00094632" w:rsidP="00094632">
      <w:pPr>
        <w:rPr>
          <w:rFonts w:ascii="Arial" w:hAnsi="Arial" w:cs="Arial"/>
          <w:b/>
        </w:rPr>
      </w:pPr>
      <w:r>
        <w:rPr>
          <w:rFonts w:ascii="Arial" w:hAnsi="Arial" w:cs="Arial"/>
          <w:b/>
        </w:rPr>
        <w:t xml:space="preserve">Discussion: </w:t>
      </w:r>
    </w:p>
    <w:p w14:paraId="603423C4" w14:textId="77777777" w:rsidR="00094632" w:rsidRDefault="00094632" w:rsidP="00094632">
      <w:r>
        <w:t>Proposal 1:  It is suggested to resolve XR 4Rx vs 2Rx issue in Rel-18 in 3GPP RAN as per the below time plan</w:t>
      </w:r>
    </w:p>
    <w:p w14:paraId="4B4D07F2" w14:textId="77777777" w:rsidR="00094632" w:rsidRDefault="00094632" w:rsidP="00094632">
      <w:r>
        <w:t>- RAN decides the characterization of XR devices to which a 2Rx relaxation could apply at RAN#101</w:t>
      </w:r>
    </w:p>
    <w:p w14:paraId="65369E69" w14:textId="77777777" w:rsidR="00094632" w:rsidRDefault="00094632" w:rsidP="00094632">
      <w:r>
        <w:t>- RAN2 and RAN4 are tasked to provide candidate solutions to identify this type of XR devices in the network in 2023 Q4</w:t>
      </w:r>
    </w:p>
    <w:p w14:paraId="7B6817A1" w14:textId="77777777" w:rsidR="00094632" w:rsidRDefault="00094632" w:rsidP="00094632">
      <w:r>
        <w:t>- RAN aims to conclude the identification mechanism at RAN#102</w:t>
      </w:r>
    </w:p>
    <w:p w14:paraId="635F74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1376" w14:textId="77777777" w:rsidR="00094632" w:rsidRDefault="00094632" w:rsidP="00094632">
      <w:pPr>
        <w:rPr>
          <w:rFonts w:ascii="Arial" w:hAnsi="Arial" w:cs="Arial"/>
          <w:b/>
          <w:sz w:val="24"/>
        </w:rPr>
      </w:pPr>
      <w:r>
        <w:rPr>
          <w:rFonts w:ascii="Arial" w:hAnsi="Arial" w:cs="Arial"/>
          <w:b/>
          <w:color w:val="0000FF"/>
          <w:sz w:val="24"/>
        </w:rPr>
        <w:t>RP-232315</w:t>
      </w:r>
      <w:r>
        <w:rPr>
          <w:rFonts w:ascii="Arial" w:hAnsi="Arial" w:cs="Arial"/>
          <w:b/>
          <w:color w:val="0000FF"/>
          <w:sz w:val="24"/>
        </w:rPr>
        <w:tab/>
      </w:r>
      <w:r>
        <w:rPr>
          <w:rFonts w:ascii="Arial" w:hAnsi="Arial" w:cs="Arial"/>
          <w:b/>
          <w:sz w:val="24"/>
        </w:rPr>
        <w:t>On 4Rx to 2Rx relaxation for XR devices</w:t>
      </w:r>
    </w:p>
    <w:p w14:paraId="3DC882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038447B" w14:textId="77777777" w:rsidR="00094632" w:rsidRDefault="00094632" w:rsidP="00094632">
      <w:pPr>
        <w:rPr>
          <w:rFonts w:ascii="Arial" w:hAnsi="Arial" w:cs="Arial"/>
          <w:b/>
        </w:rPr>
      </w:pPr>
      <w:r>
        <w:rPr>
          <w:rFonts w:ascii="Arial" w:hAnsi="Arial" w:cs="Arial"/>
          <w:b/>
        </w:rPr>
        <w:t xml:space="preserve">Abstract: </w:t>
      </w:r>
    </w:p>
    <w:p w14:paraId="19A80DFC" w14:textId="77777777" w:rsidR="00094632" w:rsidRDefault="00094632" w:rsidP="00094632">
      <w:r>
        <w:t>Resubmission of RP-230642 (RAN#99)</w:t>
      </w:r>
    </w:p>
    <w:p w14:paraId="5F2D3438" w14:textId="77777777" w:rsidR="00094632" w:rsidRDefault="00094632" w:rsidP="00094632">
      <w:pPr>
        <w:rPr>
          <w:rFonts w:ascii="Arial" w:hAnsi="Arial" w:cs="Arial"/>
          <w:b/>
        </w:rPr>
      </w:pPr>
      <w:r>
        <w:rPr>
          <w:rFonts w:ascii="Arial" w:hAnsi="Arial" w:cs="Arial"/>
          <w:b/>
        </w:rPr>
        <w:t xml:space="preserve">Discussion: </w:t>
      </w:r>
    </w:p>
    <w:p w14:paraId="6439209B" w14:textId="77777777" w:rsidR="00094632" w:rsidRDefault="00094632" w:rsidP="00094632">
      <w:r>
        <w:t>proposal: to include the following aspects in a new objective to the XR WID:</w:t>
      </w:r>
    </w:p>
    <w:p w14:paraId="7EA4D975" w14:textId="77777777" w:rsidR="00094632" w:rsidRDefault="00094632" w:rsidP="00094632">
      <w:r>
        <w:t>- [RAN4, RAN2] Specify mechanism to support new device type (not RedCap UE", not</w:t>
      </w:r>
    </w:p>
    <w:p w14:paraId="15376713" w14:textId="77777777" w:rsidR="00094632" w:rsidRDefault="00094632" w:rsidP="00094632">
      <w:r>
        <w:t>"Vehicular UE", not R15/general UE</w:t>
      </w:r>
    </w:p>
    <w:p w14:paraId="097A0A43" w14:textId="77777777" w:rsidR="00094632" w:rsidRDefault="00094632" w:rsidP="00094632">
      <w:r>
        <w:t xml:space="preserve">  - that is only mandated to support 2Rx antenna ports and 2 DL MIMO layers in the NR bands in which</w:t>
      </w:r>
    </w:p>
    <w:p w14:paraId="29E87552" w14:textId="77777777" w:rsidR="00094632" w:rsidRDefault="00094632" w:rsidP="00094632">
      <w:r>
        <w:t>4Rx antenna ports is mandated in legacy UE, with no further relaxations.</w:t>
      </w:r>
    </w:p>
    <w:p w14:paraId="55E9A17B" w14:textId="77777777" w:rsidR="00094632" w:rsidRDefault="00094632" w:rsidP="00094632">
      <w:r>
        <w:t xml:space="preserve">     - No relaxation to 100MHz mandated channel bandwidth, and CA support not restricted.</w:t>
      </w:r>
    </w:p>
    <w:p w14:paraId="7EE4CB97" w14:textId="77777777" w:rsidR="00094632" w:rsidRDefault="00094632" w:rsidP="00094632">
      <w:r>
        <w:t xml:space="preserve">  - The UE shall identify itself to NW using:</w:t>
      </w:r>
    </w:p>
    <w:p w14:paraId="2A634CE1" w14:textId="77777777" w:rsidR="00094632" w:rsidRDefault="00094632" w:rsidP="00094632">
      <w:r>
        <w:t xml:space="preserve">     - Definition of new UE type in TS38.101 with 4Rx exception; and associated new Rel 18 UE capability IE defined in TS38.306, and signalled to the network being accessed</w:t>
      </w:r>
    </w:p>
    <w:p w14:paraId="3E89124E" w14:textId="77777777" w:rsidR="00094632" w:rsidRDefault="00094632" w:rsidP="00094632">
      <w:r>
        <w:t xml:space="preserve">     - New SPID value defined in TS38.300 ( similar to vehicular UE approach)</w:t>
      </w:r>
    </w:p>
    <w:p w14:paraId="2B900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D09E0" w14:textId="77777777" w:rsidR="00094632" w:rsidRDefault="00094632" w:rsidP="00094632">
      <w:pPr>
        <w:rPr>
          <w:rFonts w:ascii="Arial" w:hAnsi="Arial" w:cs="Arial"/>
          <w:b/>
          <w:sz w:val="24"/>
        </w:rPr>
      </w:pPr>
      <w:r>
        <w:rPr>
          <w:rFonts w:ascii="Arial" w:hAnsi="Arial" w:cs="Arial"/>
          <w:b/>
          <w:color w:val="0000FF"/>
          <w:sz w:val="24"/>
        </w:rPr>
        <w:t>RP-232159</w:t>
      </w:r>
      <w:r>
        <w:rPr>
          <w:rFonts w:ascii="Arial" w:hAnsi="Arial" w:cs="Arial"/>
          <w:b/>
          <w:color w:val="0000FF"/>
          <w:sz w:val="24"/>
        </w:rPr>
        <w:tab/>
      </w:r>
      <w:r>
        <w:rPr>
          <w:rFonts w:ascii="Arial" w:hAnsi="Arial" w:cs="Arial"/>
          <w:b/>
          <w:sz w:val="24"/>
        </w:rPr>
        <w:t>Discussion on Rel-18 XR</w:t>
      </w:r>
    </w:p>
    <w:p w14:paraId="0AF0B5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76D636" w14:textId="77777777" w:rsidR="00094632" w:rsidRDefault="00094632" w:rsidP="00094632">
      <w:pPr>
        <w:rPr>
          <w:rFonts w:ascii="Arial" w:hAnsi="Arial" w:cs="Arial"/>
          <w:b/>
        </w:rPr>
      </w:pPr>
      <w:r>
        <w:rPr>
          <w:rFonts w:ascii="Arial" w:hAnsi="Arial" w:cs="Arial"/>
          <w:b/>
        </w:rPr>
        <w:t xml:space="preserve">Discussion: </w:t>
      </w:r>
    </w:p>
    <w:p w14:paraId="1D04B514" w14:textId="77777777" w:rsidR="00094632" w:rsidRDefault="00094632" w:rsidP="00094632">
      <w:r>
        <w:t xml:space="preserve">Proposal 1: Define a new type of device for 2Rx XR device. Furthermore, Rx-chian-usable volumetric/surface area measure can be considered as additional limitation for identification of 2Rx XR devices.  </w:t>
      </w:r>
    </w:p>
    <w:p w14:paraId="58A3837A" w14:textId="77777777" w:rsidR="00094632" w:rsidRDefault="00094632" w:rsidP="00094632">
      <w:r>
        <w:lastRenderedPageBreak/>
        <w:t>Proposal 2: The number of antenna ports can be relaxed for NR bands which have commercialized 4 Rx UEs, including e.g., n7, n38, n41, n77, n78 and n79.</w:t>
      </w:r>
    </w:p>
    <w:p w14:paraId="13F7B68A" w14:textId="77777777" w:rsidR="00094632" w:rsidRDefault="00094632" w:rsidP="00094632">
      <w:r>
        <w:t>Proposal 3: Whether the number of antenna ports can be relaxed for any new frequency bands introduced in the future should be discussed separately.</w:t>
      </w:r>
    </w:p>
    <w:p w14:paraId="21229018" w14:textId="77777777" w:rsidR="00094632" w:rsidRDefault="00094632" w:rsidP="00094632">
      <w:r>
        <w:t>Proposal 4: Consider CR 1 or CR 2 for PDCCH monitoring resumption after UL NACK.</w:t>
      </w:r>
    </w:p>
    <w:p w14:paraId="45FEB8E4" w14:textId="77777777" w:rsidR="00094632" w:rsidRDefault="00094632" w:rsidP="00094632">
      <w:r>
        <w:t>T-Mobile: volume metric not so useful, need to find a better solution</w:t>
      </w:r>
    </w:p>
    <w:p w14:paraId="5807EA4E" w14:textId="77777777" w:rsidR="00094632" w:rsidRDefault="00094632" w:rsidP="00094632">
      <w:r>
        <w:t>Vodafone: maybe in REL-18 we could focus on glasses only, radio performance is important</w:t>
      </w:r>
    </w:p>
    <w:p w14:paraId="42B48641" w14:textId="77777777" w:rsidR="00094632" w:rsidRDefault="00094632" w:rsidP="00094632">
      <w:r>
        <w:t>AT&amp;T: difficult to classify what we consider as glasses and not goggles etc.; we have to do step 2 before we allow exceptions</w:t>
      </w:r>
    </w:p>
    <w:p w14:paraId="228F563D" w14:textId="77777777" w:rsidR="00094632" w:rsidRDefault="00094632" w:rsidP="00094632">
      <w:r>
        <w:t>Orange: we do not believe the volume metric is feasible in practice, we need a descriptive aproach (Futurewei approach could be a starting point)</w:t>
      </w:r>
    </w:p>
    <w:p w14:paraId="6FEC27D7" w14:textId="77777777" w:rsidR="00094632" w:rsidRDefault="00094632" w:rsidP="00094632">
      <w:r>
        <w:t>RAN chair: suggests to have further offline discussion (moderated by Nokia)</w:t>
      </w:r>
    </w:p>
    <w:p w14:paraId="51C160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645D" w14:textId="77777777" w:rsidR="00094632" w:rsidRDefault="00094632" w:rsidP="00094632">
      <w:pPr>
        <w:rPr>
          <w:rFonts w:ascii="Arial" w:hAnsi="Arial" w:cs="Arial"/>
          <w:b/>
          <w:sz w:val="24"/>
        </w:rPr>
      </w:pPr>
      <w:r>
        <w:rPr>
          <w:rFonts w:ascii="Arial" w:hAnsi="Arial" w:cs="Arial"/>
          <w:b/>
          <w:color w:val="0000FF"/>
          <w:sz w:val="24"/>
        </w:rPr>
        <w:t>RP-231561</w:t>
      </w:r>
      <w:r>
        <w:rPr>
          <w:rFonts w:ascii="Arial" w:hAnsi="Arial" w:cs="Arial"/>
          <w:b/>
          <w:color w:val="0000FF"/>
          <w:sz w:val="24"/>
        </w:rPr>
        <w:tab/>
      </w:r>
      <w:r>
        <w:rPr>
          <w:rFonts w:ascii="Arial" w:hAnsi="Arial" w:cs="Arial"/>
          <w:b/>
          <w:sz w:val="24"/>
        </w:rPr>
        <w:t>Views on support of XR with 2Rx</w:t>
      </w:r>
    </w:p>
    <w:p w14:paraId="117D00E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996656" w14:textId="77777777" w:rsidR="00094632" w:rsidRDefault="00094632" w:rsidP="00094632">
      <w:pPr>
        <w:rPr>
          <w:rFonts w:ascii="Arial" w:hAnsi="Arial" w:cs="Arial"/>
          <w:b/>
        </w:rPr>
      </w:pPr>
      <w:r>
        <w:rPr>
          <w:rFonts w:ascii="Arial" w:hAnsi="Arial" w:cs="Arial"/>
          <w:b/>
        </w:rPr>
        <w:t xml:space="preserve">Discussion: </w:t>
      </w:r>
    </w:p>
    <w:p w14:paraId="2EF79A61" w14:textId="77777777" w:rsidR="00094632" w:rsidRDefault="00094632" w:rsidP="00094632">
      <w:r>
        <w:t>Proposal 1: The form-factor limitation of an XR device that cannot support 4Rx antennas shall be recognized on the “volume of XR devices usable for 5G antenna placement”, and further any quantification of that volume consider the intended frequency band of operation.</w:t>
      </w:r>
    </w:p>
    <w:p w14:paraId="6BEA4A5C" w14:textId="77777777" w:rsidR="00094632" w:rsidRDefault="00094632" w:rsidP="00094632">
      <w:r>
        <w:t>Proposal 2: The volume of XR devices usable for 5G antenna placement shall be no more than a value of [X] volume units for all bands in the range low-bound1 to high-bound1, and a value of [Y] volume units for all bands in the range low-bound2 to high-bound2.  The “volume of XR devices usable for 5G antenna placement” is the device’s volume conducive to placement of 5G antennas. The definition of the volume may discount certain portions related to the following:</w:t>
      </w:r>
    </w:p>
    <w:p w14:paraId="1633A46F" w14:textId="77777777" w:rsidR="00094632" w:rsidRDefault="00094632" w:rsidP="00094632">
      <w:r>
        <w:t xml:space="preserve">- Volume related to ruggedization. </w:t>
      </w:r>
    </w:p>
    <w:p w14:paraId="5637F749" w14:textId="77777777" w:rsidR="00094632" w:rsidRDefault="00094632" w:rsidP="00094632">
      <w:r>
        <w:t>- Volume not conducive to placement of antennas due to mechanical issues of routing cables to the baseband</w:t>
      </w:r>
    </w:p>
    <w:p w14:paraId="3C1697DE" w14:textId="77777777" w:rsidR="00094632" w:rsidRDefault="00094632" w:rsidP="00094632">
      <w:r>
        <w:t>- Volume unsuitable for antennas due to severe head/body loss</w:t>
      </w:r>
    </w:p>
    <w:p w14:paraId="49CCEC26" w14:textId="77777777" w:rsidR="00094632" w:rsidRDefault="00094632" w:rsidP="00094632">
      <w:r>
        <w:t>- Volume unsuitable due to proximity to metal parts</w:t>
      </w:r>
    </w:p>
    <w:p w14:paraId="558C591A" w14:textId="77777777" w:rsidR="00094632" w:rsidRDefault="00094632" w:rsidP="00094632">
      <w:r>
        <w:t>- Volume unsuitable due to proximity to silicon parts</w:t>
      </w:r>
    </w:p>
    <w:p w14:paraId="0443187C" w14:textId="77777777" w:rsidR="00094632" w:rsidRDefault="00094632" w:rsidP="00094632">
      <w:r>
        <w:t>- Volume unsuitable due to limited area available for thermal emissions</w:t>
      </w:r>
    </w:p>
    <w:p w14:paraId="1D0EFEF4" w14:textId="77777777" w:rsidR="00094632" w:rsidRDefault="00094632" w:rsidP="00094632">
      <w:r>
        <w:t>- Volume unsuitable due to limitations on the allowed weight</w:t>
      </w:r>
    </w:p>
    <w:p w14:paraId="635789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23462" w14:textId="77777777" w:rsidR="00094632" w:rsidRDefault="00094632" w:rsidP="00094632">
      <w:pPr>
        <w:rPr>
          <w:rFonts w:ascii="Arial" w:hAnsi="Arial" w:cs="Arial"/>
          <w:b/>
          <w:sz w:val="24"/>
        </w:rPr>
      </w:pPr>
      <w:r>
        <w:rPr>
          <w:rFonts w:ascii="Arial" w:hAnsi="Arial" w:cs="Arial"/>
          <w:b/>
          <w:color w:val="0000FF"/>
          <w:sz w:val="24"/>
        </w:rPr>
        <w:t>RP-232657</w:t>
      </w:r>
      <w:r>
        <w:rPr>
          <w:rFonts w:ascii="Arial" w:hAnsi="Arial" w:cs="Arial"/>
          <w:b/>
          <w:color w:val="0000FF"/>
          <w:sz w:val="24"/>
        </w:rPr>
        <w:tab/>
      </w:r>
      <w:r>
        <w:rPr>
          <w:rFonts w:ascii="Arial" w:hAnsi="Arial" w:cs="Arial"/>
          <w:b/>
          <w:sz w:val="24"/>
        </w:rPr>
        <w:t>Moderator's summary on 2Rx for XR</w:t>
      </w:r>
    </w:p>
    <w:p w14:paraId="111059F6"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3B57FB59" w14:textId="77777777" w:rsidR="00094632" w:rsidRDefault="00094632" w:rsidP="00094632">
      <w:pPr>
        <w:rPr>
          <w:rFonts w:ascii="Arial" w:hAnsi="Arial" w:cs="Arial"/>
          <w:b/>
        </w:rPr>
      </w:pPr>
      <w:r>
        <w:rPr>
          <w:rFonts w:ascii="Arial" w:hAnsi="Arial" w:cs="Arial"/>
          <w:b/>
        </w:rPr>
        <w:t xml:space="preserve">Discussion: </w:t>
      </w:r>
    </w:p>
    <w:p w14:paraId="39525C06" w14:textId="77777777" w:rsidR="00094632" w:rsidRDefault="00094632" w:rsidP="00094632">
      <w:r>
        <w:t>Nokia: no WG work expected for this</w:t>
      </w:r>
    </w:p>
    <w:p w14:paraId="27A13217" w14:textId="77777777" w:rsidR="00094632" w:rsidRDefault="00094632" w:rsidP="00094632">
      <w:r>
        <w:t>LG: RAN meeting is not the proper place to discuss these things</w:t>
      </w:r>
    </w:p>
    <w:p w14:paraId="6E0B6303" w14:textId="77777777" w:rsidR="00094632" w:rsidRDefault="00094632" w:rsidP="00094632">
      <w:r>
        <w:t>Orange: step 2 is equally important</w:t>
      </w:r>
    </w:p>
    <w:p w14:paraId="45E24EF1" w14:textId="0A78F57A" w:rsidR="00094632" w:rsidRDefault="00094632" w:rsidP="00094632">
      <w:r>
        <w:lastRenderedPageBreak/>
        <w:t xml:space="preserve">conclusion: proposals </w:t>
      </w:r>
      <w:r w:rsidR="00F449ED">
        <w:t xml:space="preserve">for </w:t>
      </w:r>
      <w:r>
        <w:t>step1 and step2 endorsed</w:t>
      </w:r>
    </w:p>
    <w:p w14:paraId="15FB6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92668" w14:textId="77777777" w:rsidR="00094632" w:rsidRDefault="00094632" w:rsidP="00094632">
      <w:pPr>
        <w:rPr>
          <w:rFonts w:ascii="Arial" w:hAnsi="Arial" w:cs="Arial"/>
          <w:b/>
          <w:sz w:val="24"/>
        </w:rPr>
      </w:pPr>
      <w:r>
        <w:rPr>
          <w:rFonts w:ascii="Arial" w:hAnsi="Arial" w:cs="Arial"/>
          <w:b/>
          <w:color w:val="0000FF"/>
          <w:sz w:val="24"/>
        </w:rPr>
        <w:t>RP-231820</w:t>
      </w:r>
      <w:r>
        <w:rPr>
          <w:rFonts w:ascii="Arial" w:hAnsi="Arial" w:cs="Arial"/>
          <w:b/>
          <w:color w:val="0000FF"/>
          <w:sz w:val="24"/>
        </w:rPr>
        <w:tab/>
      </w:r>
      <w:r>
        <w:rPr>
          <w:rFonts w:ascii="Arial" w:hAnsi="Arial" w:cs="Arial"/>
          <w:b/>
          <w:sz w:val="24"/>
        </w:rPr>
        <w:t>PDCCH monitoring resumption after UL NACK</w:t>
      </w:r>
    </w:p>
    <w:p w14:paraId="5F3360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MediaTek, Qualcomm, ZTE, Sanechips, Ericsson, Huawei, HiSilicon</w:t>
      </w:r>
    </w:p>
    <w:p w14:paraId="5116D1A6" w14:textId="77777777" w:rsidR="00094632" w:rsidRDefault="00094632" w:rsidP="00094632">
      <w:pPr>
        <w:rPr>
          <w:rFonts w:ascii="Arial" w:hAnsi="Arial" w:cs="Arial"/>
          <w:b/>
        </w:rPr>
      </w:pPr>
      <w:r>
        <w:rPr>
          <w:rFonts w:ascii="Arial" w:hAnsi="Arial" w:cs="Arial"/>
          <w:b/>
        </w:rPr>
        <w:t xml:space="preserve">Discussion: </w:t>
      </w:r>
    </w:p>
    <w:p w14:paraId="7375BA53" w14:textId="77777777" w:rsidR="00094632" w:rsidRDefault="00094632" w:rsidP="00094632">
      <w:r>
        <w:t>Proposal 1: RAN to agree to introduce the feature of "PDCCH monitoring resumption after UL NACK" in Rel-18 XR.</w:t>
      </w:r>
    </w:p>
    <w:p w14:paraId="0679E702" w14:textId="77777777" w:rsidR="00094632" w:rsidRDefault="00094632" w:rsidP="00094632">
      <w:r>
        <w:t>- Following TP for TS 38.213 is endorsed.</w:t>
      </w:r>
    </w:p>
    <w:p w14:paraId="0D9FFE16" w14:textId="77777777" w:rsidR="00094632" w:rsidRDefault="00094632" w:rsidP="00094632">
      <w:r>
        <w:t>- A new RRC parameter (e.g., PdcchMornitoringResumptionAfterNack) is introduced.</w:t>
      </w:r>
    </w:p>
    <w:p w14:paraId="4DE35AF9" w14:textId="77777777" w:rsidR="00094632" w:rsidRDefault="00094632" w:rsidP="00094632">
      <w:r>
        <w:t xml:space="preserve">- </w:t>
      </w:r>
      <w:r>
        <w:tab/>
        <w:t>An optional UE capability for the feature is introduced.</w:t>
      </w:r>
    </w:p>
    <w:p w14:paraId="2625D927" w14:textId="77777777" w:rsidR="00094632" w:rsidRDefault="00094632" w:rsidP="00094632">
      <w:r>
        <w:t>Samsung: wondering why artificial restriction is needed</w:t>
      </w:r>
    </w:p>
    <w:p w14:paraId="150866B7" w14:textId="77777777" w:rsidR="00094632" w:rsidRDefault="00094632" w:rsidP="00094632">
      <w:r>
        <w:t>Ericsson: "activated" can be avoided, we do not need another RRC configuration on top</w:t>
      </w:r>
    </w:p>
    <w:p w14:paraId="7E594122" w14:textId="77777777" w:rsidR="00094632" w:rsidRDefault="00094632" w:rsidP="00094632">
      <w:r>
        <w:t>RAN chair: further offline discussion needed</w:t>
      </w:r>
    </w:p>
    <w:p w14:paraId="4124C092" w14:textId="77777777" w:rsidR="00094632" w:rsidRDefault="00094632" w:rsidP="00094632">
      <w:r>
        <w:t>Samsung: would be ok to have the CR</w:t>
      </w:r>
    </w:p>
    <w:p w14:paraId="39FC6766" w14:textId="77777777" w:rsidR="00094632" w:rsidRDefault="00094632" w:rsidP="00094632">
      <w:r>
        <w:t>conclusion: proposal 1 is endorsed</w:t>
      </w:r>
    </w:p>
    <w:p w14:paraId="23177D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498F6" w14:textId="77777777" w:rsidR="00094632" w:rsidRDefault="00094632" w:rsidP="00094632">
      <w:pPr>
        <w:rPr>
          <w:rFonts w:ascii="Arial" w:hAnsi="Arial" w:cs="Arial"/>
          <w:b/>
          <w:sz w:val="24"/>
        </w:rPr>
      </w:pPr>
      <w:r>
        <w:rPr>
          <w:rFonts w:ascii="Arial" w:hAnsi="Arial" w:cs="Arial"/>
          <w:b/>
          <w:color w:val="0000FF"/>
          <w:sz w:val="24"/>
        </w:rPr>
        <w:t>RP-231831</w:t>
      </w:r>
      <w:r>
        <w:rPr>
          <w:rFonts w:ascii="Arial" w:hAnsi="Arial" w:cs="Arial"/>
          <w:b/>
          <w:color w:val="0000FF"/>
          <w:sz w:val="24"/>
        </w:rPr>
        <w:tab/>
      </w:r>
      <w:r>
        <w:rPr>
          <w:rFonts w:ascii="Arial" w:hAnsi="Arial" w:cs="Arial"/>
          <w:b/>
          <w:sz w:val="24"/>
        </w:rPr>
        <w:t>PDCCH skipping with resumed PDCCH monitoring after NACK</w:t>
      </w:r>
    </w:p>
    <w:p w14:paraId="320CF5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2A6B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8FFA2" w14:textId="77777777" w:rsidR="00094632" w:rsidRDefault="00094632" w:rsidP="00094632">
      <w:pPr>
        <w:rPr>
          <w:rFonts w:ascii="Arial" w:hAnsi="Arial" w:cs="Arial"/>
          <w:b/>
          <w:sz w:val="24"/>
        </w:rPr>
      </w:pPr>
      <w:r>
        <w:rPr>
          <w:rFonts w:ascii="Arial" w:hAnsi="Arial" w:cs="Arial"/>
          <w:b/>
          <w:color w:val="0000FF"/>
          <w:sz w:val="24"/>
        </w:rPr>
        <w:t>RP-232040</w:t>
      </w:r>
      <w:r>
        <w:rPr>
          <w:rFonts w:ascii="Arial" w:hAnsi="Arial" w:cs="Arial"/>
          <w:b/>
          <w:color w:val="0000FF"/>
          <w:sz w:val="24"/>
        </w:rPr>
        <w:tab/>
      </w:r>
      <w:r>
        <w:rPr>
          <w:rFonts w:ascii="Arial" w:hAnsi="Arial" w:cs="Arial"/>
          <w:b/>
          <w:sz w:val="24"/>
        </w:rPr>
        <w:t>On PDCCH monitoring resumption after UL NACK</w:t>
      </w:r>
    </w:p>
    <w:p w14:paraId="1B23B0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2610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807F" w14:textId="77777777" w:rsidR="00094632" w:rsidRDefault="00094632" w:rsidP="00094632">
      <w:pPr>
        <w:rPr>
          <w:rFonts w:ascii="Arial" w:hAnsi="Arial" w:cs="Arial"/>
          <w:b/>
          <w:sz w:val="24"/>
        </w:rPr>
      </w:pPr>
      <w:r>
        <w:rPr>
          <w:rFonts w:ascii="Arial" w:hAnsi="Arial" w:cs="Arial"/>
          <w:b/>
          <w:color w:val="0000FF"/>
          <w:sz w:val="24"/>
        </w:rPr>
        <w:t>RP-232482</w:t>
      </w:r>
      <w:r>
        <w:rPr>
          <w:rFonts w:ascii="Arial" w:hAnsi="Arial" w:cs="Arial"/>
          <w:b/>
          <w:color w:val="0000FF"/>
          <w:sz w:val="24"/>
        </w:rPr>
        <w:tab/>
      </w:r>
      <w:r>
        <w:rPr>
          <w:rFonts w:ascii="Arial" w:hAnsi="Arial" w:cs="Arial"/>
          <w:b/>
          <w:sz w:val="24"/>
        </w:rPr>
        <w:t>Introduction of Rel-18 - XR enhancements for NR</w:t>
      </w:r>
    </w:p>
    <w:p w14:paraId="058B40F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46DE86" w14:textId="77777777" w:rsidR="00094632" w:rsidRDefault="00094632" w:rsidP="00094632">
      <w:pPr>
        <w:rPr>
          <w:rFonts w:ascii="Arial" w:hAnsi="Arial" w:cs="Arial"/>
          <w:b/>
        </w:rPr>
      </w:pPr>
      <w:r>
        <w:rPr>
          <w:rFonts w:ascii="Arial" w:hAnsi="Arial" w:cs="Arial"/>
          <w:b/>
        </w:rPr>
        <w:t xml:space="preserve">Discussion: </w:t>
      </w:r>
    </w:p>
    <w:p w14:paraId="1BD3A262" w14:textId="77777777" w:rsidR="00094632" w:rsidRDefault="00094632" w:rsidP="00094632">
      <w:r>
        <w:t>MCC: late submission</w:t>
      </w:r>
    </w:p>
    <w:p w14:paraId="21094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7E012" w14:textId="77777777" w:rsidR="00094632" w:rsidRDefault="00094632" w:rsidP="00094632">
      <w:pPr>
        <w:pStyle w:val="Heading4"/>
      </w:pPr>
      <w:bookmarkStart w:id="240" w:name="_Toc146566556"/>
      <w:bookmarkStart w:id="241" w:name="_Toc150626374"/>
      <w:r>
        <w:t>9.3.3</w:t>
      </w:r>
      <w:r>
        <w:tab/>
        <w:t>Related to RAN3 led WIs</w:t>
      </w:r>
      <w:bookmarkEnd w:id="240"/>
      <w:bookmarkEnd w:id="241"/>
    </w:p>
    <w:p w14:paraId="351BFFB6" w14:textId="77777777" w:rsidR="00094632" w:rsidRDefault="00094632" w:rsidP="00094632">
      <w:pPr>
        <w:pStyle w:val="Heading5"/>
      </w:pPr>
      <w:bookmarkStart w:id="242" w:name="_Toc146566557"/>
      <w:bookmarkStart w:id="243" w:name="_Toc150626375"/>
      <w:r>
        <w:t>9.3.3.1</w:t>
      </w:r>
      <w:r>
        <w:tab/>
        <w:t>Core part: Further enh. of data collection for SON/MDT in NR standalone and MR-DC [RAN3 WI: NR_ENDC_SON_MDT_enh2-Core]</w:t>
      </w:r>
      <w:bookmarkEnd w:id="242"/>
      <w:bookmarkEnd w:id="243"/>
    </w:p>
    <w:p w14:paraId="0E2DB59F" w14:textId="77777777" w:rsidR="00094632" w:rsidRDefault="00094632" w:rsidP="00094632">
      <w:pPr>
        <w:rPr>
          <w:rFonts w:ascii="Arial" w:hAnsi="Arial" w:cs="Arial"/>
          <w:b/>
          <w:sz w:val="24"/>
        </w:rPr>
      </w:pPr>
      <w:r>
        <w:rPr>
          <w:rFonts w:ascii="Arial" w:hAnsi="Arial" w:cs="Arial"/>
          <w:b/>
          <w:color w:val="0000FF"/>
          <w:sz w:val="24"/>
        </w:rPr>
        <w:t>RP-232234</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0A9D59B3"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186DF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AE4B" w14:textId="77777777" w:rsidR="00094632" w:rsidRDefault="00094632" w:rsidP="00094632">
      <w:pPr>
        <w:pStyle w:val="Heading5"/>
      </w:pPr>
      <w:bookmarkStart w:id="244" w:name="_Toc146566558"/>
      <w:bookmarkStart w:id="245" w:name="_Toc150626376"/>
      <w:r>
        <w:t>9.3.3.2</w:t>
      </w:r>
      <w:r>
        <w:tab/>
        <w:t>Core part: Enh. on NR QoE management and optimizations for diverse services [RAN3 WI: NR_QoE_enh-Core]</w:t>
      </w:r>
      <w:bookmarkEnd w:id="244"/>
      <w:bookmarkEnd w:id="245"/>
    </w:p>
    <w:p w14:paraId="526B4C09" w14:textId="77777777" w:rsidR="00094632" w:rsidRDefault="00094632" w:rsidP="00094632">
      <w:pPr>
        <w:rPr>
          <w:rFonts w:ascii="Arial" w:hAnsi="Arial" w:cs="Arial"/>
          <w:b/>
          <w:sz w:val="24"/>
        </w:rPr>
      </w:pPr>
      <w:r>
        <w:rPr>
          <w:rFonts w:ascii="Arial" w:hAnsi="Arial" w:cs="Arial"/>
          <w:b/>
          <w:color w:val="0000FF"/>
          <w:sz w:val="24"/>
        </w:rPr>
        <w:t>RP-232394</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950D87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D8D86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8A45" w14:textId="77777777" w:rsidR="00094632" w:rsidRDefault="00094632" w:rsidP="00094632">
      <w:pPr>
        <w:pStyle w:val="Heading5"/>
      </w:pPr>
      <w:bookmarkStart w:id="246" w:name="_Toc146566559"/>
      <w:bookmarkStart w:id="247" w:name="_Toc150626377"/>
      <w:r>
        <w:t>9.3.3.3</w:t>
      </w:r>
      <w:r>
        <w:tab/>
        <w:t>Mobile IAB for NR [RAN3 WI: NR_mobile_IAB]</w:t>
      </w:r>
      <w:bookmarkEnd w:id="246"/>
      <w:bookmarkEnd w:id="247"/>
    </w:p>
    <w:p w14:paraId="76E9305C" w14:textId="77777777" w:rsidR="00094632" w:rsidRDefault="00094632" w:rsidP="00094632">
      <w:pPr>
        <w:rPr>
          <w:rFonts w:ascii="Arial" w:hAnsi="Arial" w:cs="Arial"/>
          <w:b/>
          <w:sz w:val="24"/>
        </w:rPr>
      </w:pPr>
      <w:r>
        <w:rPr>
          <w:rFonts w:ascii="Arial" w:hAnsi="Arial" w:cs="Arial"/>
          <w:b/>
          <w:color w:val="0000FF"/>
          <w:sz w:val="24"/>
        </w:rPr>
        <w:t>RP-231849</w:t>
      </w:r>
      <w:r>
        <w:rPr>
          <w:rFonts w:ascii="Arial" w:hAnsi="Arial" w:cs="Arial"/>
          <w:b/>
          <w:color w:val="0000FF"/>
          <w:sz w:val="24"/>
        </w:rPr>
        <w:tab/>
      </w:r>
      <w:r>
        <w:rPr>
          <w:rFonts w:ascii="Arial" w:hAnsi="Arial" w:cs="Arial"/>
          <w:b/>
          <w:sz w:val="24"/>
        </w:rPr>
        <w:t>Status report for WI Mobile IAB (Integrated Access and Backhaul) for NR; rapporteur: Qualcomm</w:t>
      </w:r>
    </w:p>
    <w:p w14:paraId="6AF13B9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873D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8C9A" w14:textId="77777777" w:rsidR="00094632" w:rsidRDefault="00094632" w:rsidP="00094632">
      <w:pPr>
        <w:rPr>
          <w:rFonts w:ascii="Arial" w:hAnsi="Arial" w:cs="Arial"/>
          <w:b/>
          <w:sz w:val="24"/>
        </w:rPr>
      </w:pPr>
      <w:r>
        <w:rPr>
          <w:rFonts w:ascii="Arial" w:hAnsi="Arial" w:cs="Arial"/>
          <w:b/>
          <w:color w:val="0000FF"/>
          <w:sz w:val="24"/>
        </w:rPr>
        <w:t>RP-231850</w:t>
      </w:r>
      <w:r>
        <w:rPr>
          <w:rFonts w:ascii="Arial" w:hAnsi="Arial" w:cs="Arial"/>
          <w:b/>
          <w:color w:val="0000FF"/>
          <w:sz w:val="24"/>
        </w:rPr>
        <w:tab/>
      </w:r>
      <w:r>
        <w:rPr>
          <w:rFonts w:ascii="Arial" w:hAnsi="Arial" w:cs="Arial"/>
          <w:b/>
          <w:sz w:val="24"/>
        </w:rPr>
        <w:t>Revised WID on Mobile IAB for NR</w:t>
      </w:r>
    </w:p>
    <w:p w14:paraId="24D1CAC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F5C5403" w14:textId="77777777" w:rsidR="00094632" w:rsidRDefault="00094632" w:rsidP="00094632">
      <w:pPr>
        <w:rPr>
          <w:color w:val="808080"/>
        </w:rPr>
      </w:pPr>
      <w:r>
        <w:rPr>
          <w:color w:val="808080"/>
        </w:rPr>
        <w:t>(Replaces RP-222671)</w:t>
      </w:r>
    </w:p>
    <w:p w14:paraId="340FC145" w14:textId="77777777" w:rsidR="00094632" w:rsidRDefault="00094632" w:rsidP="00094632">
      <w:pPr>
        <w:rPr>
          <w:rFonts w:ascii="Arial" w:hAnsi="Arial" w:cs="Arial"/>
          <w:b/>
        </w:rPr>
      </w:pPr>
      <w:r>
        <w:rPr>
          <w:rFonts w:ascii="Arial" w:hAnsi="Arial" w:cs="Arial"/>
          <w:b/>
        </w:rPr>
        <w:t xml:space="preserve">Abstract: </w:t>
      </w:r>
    </w:p>
    <w:p w14:paraId="5B764729" w14:textId="77777777" w:rsidR="00094632" w:rsidRDefault="00094632" w:rsidP="00094632">
      <w:r>
        <w:t>last approved WID: RP-222671</w:t>
      </w:r>
    </w:p>
    <w:p w14:paraId="6394DA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RP-232639</w:t>
      </w:r>
      <w:r>
        <w:rPr>
          <w:color w:val="993300"/>
          <w:u w:val="single"/>
        </w:rPr>
        <w:t>.</w:t>
      </w:r>
    </w:p>
    <w:p w14:paraId="6092C5DE" w14:textId="77777777" w:rsidR="00094632" w:rsidRDefault="00094632" w:rsidP="00094632">
      <w:pPr>
        <w:rPr>
          <w:rFonts w:ascii="Arial" w:hAnsi="Arial" w:cs="Arial"/>
          <w:b/>
          <w:sz w:val="24"/>
        </w:rPr>
      </w:pPr>
      <w:r>
        <w:rPr>
          <w:rFonts w:ascii="Arial" w:hAnsi="Arial" w:cs="Arial"/>
          <w:b/>
          <w:color w:val="0000FF"/>
          <w:sz w:val="24"/>
        </w:rPr>
        <w:t>RP-232639</w:t>
      </w:r>
      <w:r>
        <w:rPr>
          <w:rFonts w:ascii="Arial" w:hAnsi="Arial" w:cs="Arial"/>
          <w:b/>
          <w:color w:val="0000FF"/>
          <w:sz w:val="24"/>
        </w:rPr>
        <w:tab/>
      </w:r>
      <w:r>
        <w:rPr>
          <w:rFonts w:ascii="Arial" w:hAnsi="Arial" w:cs="Arial"/>
          <w:b/>
          <w:sz w:val="24"/>
        </w:rPr>
        <w:t>Revised WID on Mobile IAB for NR</w:t>
      </w:r>
    </w:p>
    <w:p w14:paraId="79BDCEE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B689E6" w14:textId="77777777" w:rsidR="00094632" w:rsidRDefault="00094632" w:rsidP="00094632">
      <w:pPr>
        <w:rPr>
          <w:color w:val="808080"/>
        </w:rPr>
      </w:pPr>
      <w:r>
        <w:rPr>
          <w:color w:val="808080"/>
        </w:rPr>
        <w:t>(Replaces RP-231850)</w:t>
      </w:r>
    </w:p>
    <w:p w14:paraId="52D4EF48" w14:textId="77777777" w:rsidR="00094632" w:rsidRDefault="00094632" w:rsidP="00094632">
      <w:pPr>
        <w:rPr>
          <w:rFonts w:ascii="Arial" w:hAnsi="Arial" w:cs="Arial"/>
          <w:b/>
        </w:rPr>
      </w:pPr>
      <w:r>
        <w:rPr>
          <w:rFonts w:ascii="Arial" w:hAnsi="Arial" w:cs="Arial"/>
          <w:b/>
        </w:rPr>
        <w:t xml:space="preserve">Abstract: </w:t>
      </w:r>
    </w:p>
    <w:p w14:paraId="4DEC75E0" w14:textId="77777777" w:rsidR="00094632" w:rsidRDefault="00094632" w:rsidP="00094632">
      <w:r>
        <w:t>last approved WID: RP-222671</w:t>
      </w:r>
    </w:p>
    <w:p w14:paraId="0372DF41" w14:textId="77777777" w:rsidR="00094632" w:rsidRDefault="00094632" w:rsidP="00094632">
      <w:pPr>
        <w:rPr>
          <w:rFonts w:ascii="Arial" w:hAnsi="Arial" w:cs="Arial"/>
          <w:b/>
        </w:rPr>
      </w:pPr>
      <w:r>
        <w:rPr>
          <w:rFonts w:ascii="Arial" w:hAnsi="Arial" w:cs="Arial"/>
          <w:b/>
        </w:rPr>
        <w:t xml:space="preserve">Discussion: </w:t>
      </w:r>
    </w:p>
    <w:p w14:paraId="68EB8206" w14:textId="77777777" w:rsidR="00094632" w:rsidRDefault="00094632" w:rsidP="00094632">
      <w:r>
        <w:t>Qualcomm: still a spec is missing</w:t>
      </w:r>
    </w:p>
    <w:p w14:paraId="2DE80F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RP-232643</w:t>
      </w:r>
      <w:r>
        <w:rPr>
          <w:color w:val="993300"/>
          <w:u w:val="single"/>
        </w:rPr>
        <w:t>.</w:t>
      </w:r>
    </w:p>
    <w:p w14:paraId="3AB99D99" w14:textId="77777777" w:rsidR="00094632" w:rsidRDefault="00094632" w:rsidP="00094632">
      <w:pPr>
        <w:rPr>
          <w:rFonts w:ascii="Arial" w:hAnsi="Arial" w:cs="Arial"/>
          <w:b/>
          <w:sz w:val="24"/>
        </w:rPr>
      </w:pPr>
      <w:r>
        <w:rPr>
          <w:rFonts w:ascii="Arial" w:hAnsi="Arial" w:cs="Arial"/>
          <w:b/>
          <w:color w:val="0000FF"/>
          <w:sz w:val="24"/>
        </w:rPr>
        <w:t>RP-232643</w:t>
      </w:r>
      <w:r>
        <w:rPr>
          <w:rFonts w:ascii="Arial" w:hAnsi="Arial" w:cs="Arial"/>
          <w:b/>
          <w:color w:val="0000FF"/>
          <w:sz w:val="24"/>
        </w:rPr>
        <w:tab/>
      </w:r>
      <w:r>
        <w:rPr>
          <w:rFonts w:ascii="Arial" w:hAnsi="Arial" w:cs="Arial"/>
          <w:b/>
          <w:sz w:val="24"/>
        </w:rPr>
        <w:t>Revised WID on Mobile IAB for NR</w:t>
      </w:r>
    </w:p>
    <w:p w14:paraId="7DDFBDC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B7FD11D" w14:textId="77777777" w:rsidR="00094632" w:rsidRDefault="00094632" w:rsidP="00094632">
      <w:pPr>
        <w:rPr>
          <w:color w:val="808080"/>
        </w:rPr>
      </w:pPr>
      <w:r>
        <w:rPr>
          <w:color w:val="808080"/>
        </w:rPr>
        <w:t>(Replaces RP-232639)</w:t>
      </w:r>
    </w:p>
    <w:p w14:paraId="4185EEF9" w14:textId="77777777" w:rsidR="00094632" w:rsidRDefault="00094632" w:rsidP="00094632">
      <w:pPr>
        <w:rPr>
          <w:rFonts w:ascii="Arial" w:hAnsi="Arial" w:cs="Arial"/>
          <w:b/>
        </w:rPr>
      </w:pPr>
      <w:r>
        <w:rPr>
          <w:rFonts w:ascii="Arial" w:hAnsi="Arial" w:cs="Arial"/>
          <w:b/>
        </w:rPr>
        <w:t xml:space="preserve">Abstract: </w:t>
      </w:r>
    </w:p>
    <w:p w14:paraId="4A2D8B17" w14:textId="77777777" w:rsidR="00094632" w:rsidRDefault="00094632" w:rsidP="00094632">
      <w:r>
        <w:lastRenderedPageBreak/>
        <w:t>last approved WID: RP-222671</w:t>
      </w:r>
    </w:p>
    <w:p w14:paraId="503DD9E1" w14:textId="77777777" w:rsidR="00094632" w:rsidRDefault="00094632" w:rsidP="00094632">
      <w:pPr>
        <w:rPr>
          <w:rFonts w:ascii="Arial" w:hAnsi="Arial" w:cs="Arial"/>
          <w:b/>
        </w:rPr>
      </w:pPr>
      <w:r>
        <w:rPr>
          <w:rFonts w:ascii="Arial" w:hAnsi="Arial" w:cs="Arial"/>
          <w:b/>
        </w:rPr>
        <w:t xml:space="preserve">Discussion: </w:t>
      </w:r>
    </w:p>
    <w:p w14:paraId="6FDC757C" w14:textId="77777777" w:rsidR="00094632" w:rsidRDefault="00094632" w:rsidP="00094632">
      <w:r>
        <w:t>Qualcomm: ME impact and more affected specs</w:t>
      </w:r>
    </w:p>
    <w:p w14:paraId="779413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AB66" w14:textId="77777777" w:rsidR="00094632" w:rsidRDefault="00094632" w:rsidP="00094632">
      <w:pPr>
        <w:pStyle w:val="Heading5"/>
      </w:pPr>
      <w:bookmarkStart w:id="248" w:name="_Toc146566560"/>
      <w:bookmarkStart w:id="249" w:name="_Toc150626378"/>
      <w:r>
        <w:t>9.3.3.4</w:t>
      </w:r>
      <w:r>
        <w:tab/>
        <w:t>Core part: AI/ML for NG-RAN [RAN3 WI: NR_AIML_NGRAN-Core]</w:t>
      </w:r>
      <w:bookmarkEnd w:id="248"/>
      <w:bookmarkEnd w:id="249"/>
    </w:p>
    <w:p w14:paraId="41F014C9" w14:textId="77777777" w:rsidR="00094632" w:rsidRDefault="00094632" w:rsidP="00094632">
      <w:pPr>
        <w:rPr>
          <w:rFonts w:ascii="Arial" w:hAnsi="Arial" w:cs="Arial"/>
          <w:b/>
          <w:sz w:val="24"/>
        </w:rPr>
      </w:pPr>
      <w:r>
        <w:rPr>
          <w:rFonts w:ascii="Arial" w:hAnsi="Arial" w:cs="Arial"/>
          <w:b/>
          <w:color w:val="0000FF"/>
          <w:sz w:val="24"/>
        </w:rPr>
        <w:t>RP-232235</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325A4DB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64587F" w14:textId="77777777" w:rsidR="00094632" w:rsidRDefault="00094632" w:rsidP="00094632">
      <w:pPr>
        <w:rPr>
          <w:rFonts w:ascii="Arial" w:hAnsi="Arial" w:cs="Arial"/>
          <w:b/>
        </w:rPr>
      </w:pPr>
      <w:r>
        <w:rPr>
          <w:rFonts w:ascii="Arial" w:hAnsi="Arial" w:cs="Arial"/>
          <w:b/>
        </w:rPr>
        <w:t xml:space="preserve">Discussion: </w:t>
      </w:r>
    </w:p>
    <w:p w14:paraId="1DA3D303" w14:textId="77777777" w:rsidR="00094632" w:rsidRDefault="00094632" w:rsidP="00094632">
      <w:r>
        <w:t>MCC: zip file is corrupted</w:t>
      </w:r>
    </w:p>
    <w:p w14:paraId="30E2C9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RP-232642</w:t>
      </w:r>
      <w:r>
        <w:rPr>
          <w:color w:val="993300"/>
          <w:u w:val="single"/>
        </w:rPr>
        <w:t>.</w:t>
      </w:r>
    </w:p>
    <w:p w14:paraId="0759CC56" w14:textId="77777777" w:rsidR="00094632" w:rsidRDefault="00094632" w:rsidP="00094632">
      <w:pPr>
        <w:rPr>
          <w:rFonts w:ascii="Arial" w:hAnsi="Arial" w:cs="Arial"/>
          <w:b/>
          <w:sz w:val="24"/>
        </w:rPr>
      </w:pPr>
      <w:r>
        <w:rPr>
          <w:rFonts w:ascii="Arial" w:hAnsi="Arial" w:cs="Arial"/>
          <w:b/>
          <w:color w:val="0000FF"/>
          <w:sz w:val="24"/>
        </w:rPr>
        <w:t>RP-232642</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00AAA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39E9C7D" w14:textId="77777777" w:rsidR="00094632" w:rsidRDefault="00094632" w:rsidP="00094632">
      <w:pPr>
        <w:rPr>
          <w:color w:val="808080"/>
        </w:rPr>
      </w:pPr>
      <w:r>
        <w:rPr>
          <w:color w:val="808080"/>
        </w:rPr>
        <w:t>(Replaces RP-232235)</w:t>
      </w:r>
    </w:p>
    <w:p w14:paraId="76E60B26" w14:textId="77777777" w:rsidR="00094632" w:rsidRDefault="00094632" w:rsidP="00094632">
      <w:pPr>
        <w:rPr>
          <w:rFonts w:ascii="Arial" w:hAnsi="Arial" w:cs="Arial"/>
          <w:b/>
        </w:rPr>
      </w:pPr>
      <w:r>
        <w:rPr>
          <w:rFonts w:ascii="Arial" w:hAnsi="Arial" w:cs="Arial"/>
          <w:b/>
        </w:rPr>
        <w:t xml:space="preserve">Discussion: </w:t>
      </w:r>
    </w:p>
    <w:p w14:paraId="7246A34B" w14:textId="77777777" w:rsidR="00094632" w:rsidRDefault="00094632" w:rsidP="00094632">
      <w:r>
        <w:t>MCC: late submission; problem to open the Tdoc</w:t>
      </w:r>
    </w:p>
    <w:p w14:paraId="1AF363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RP-232673</w:t>
      </w:r>
      <w:r>
        <w:rPr>
          <w:color w:val="993300"/>
          <w:u w:val="single"/>
        </w:rPr>
        <w:t>.</w:t>
      </w:r>
    </w:p>
    <w:p w14:paraId="062C4F88" w14:textId="77777777" w:rsidR="00094632" w:rsidRDefault="00094632" w:rsidP="00094632">
      <w:pPr>
        <w:rPr>
          <w:rFonts w:ascii="Arial" w:hAnsi="Arial" w:cs="Arial"/>
          <w:b/>
          <w:sz w:val="24"/>
        </w:rPr>
      </w:pPr>
      <w:r>
        <w:rPr>
          <w:rFonts w:ascii="Arial" w:hAnsi="Arial" w:cs="Arial"/>
          <w:b/>
          <w:color w:val="0000FF"/>
          <w:sz w:val="24"/>
        </w:rPr>
        <w:t>RP-232673</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6CF3CB6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5FCF14B2" w14:textId="77777777" w:rsidR="00094632" w:rsidRDefault="00094632" w:rsidP="00094632">
      <w:pPr>
        <w:rPr>
          <w:color w:val="808080"/>
        </w:rPr>
      </w:pPr>
      <w:r>
        <w:rPr>
          <w:color w:val="808080"/>
        </w:rPr>
        <w:t>(Replaces RP-232642)</w:t>
      </w:r>
    </w:p>
    <w:p w14:paraId="2659C842" w14:textId="77777777" w:rsidR="00094632" w:rsidRDefault="00094632" w:rsidP="00094632">
      <w:pPr>
        <w:rPr>
          <w:rFonts w:ascii="Arial" w:hAnsi="Arial" w:cs="Arial"/>
          <w:b/>
        </w:rPr>
      </w:pPr>
      <w:r>
        <w:rPr>
          <w:rFonts w:ascii="Arial" w:hAnsi="Arial" w:cs="Arial"/>
          <w:b/>
        </w:rPr>
        <w:t xml:space="preserve">Discussion: </w:t>
      </w:r>
    </w:p>
    <w:p w14:paraId="5D644C6A" w14:textId="77777777" w:rsidR="00094632" w:rsidRDefault="00094632" w:rsidP="00094632">
      <w:r>
        <w:t>conclusion: Core: 80%, Dec.23</w:t>
      </w:r>
    </w:p>
    <w:p w14:paraId="6BD4607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49209" w14:textId="77777777" w:rsidR="00094632" w:rsidRDefault="00094632" w:rsidP="00094632">
      <w:pPr>
        <w:pStyle w:val="Heading5"/>
      </w:pPr>
      <w:bookmarkStart w:id="250" w:name="_Toc146566561"/>
      <w:bookmarkStart w:id="251" w:name="_Toc150626379"/>
      <w:r>
        <w:t>9.3.3.5</w:t>
      </w:r>
      <w:r>
        <w:tab/>
        <w:t>Core part: NR Timing Resiliency and URLLC enhancements [RAN3 WI: TRS_URLLC-NR-Core]</w:t>
      </w:r>
      <w:bookmarkEnd w:id="250"/>
      <w:bookmarkEnd w:id="251"/>
    </w:p>
    <w:p w14:paraId="71E34C17" w14:textId="77777777" w:rsidR="00094632" w:rsidRDefault="00094632" w:rsidP="00094632">
      <w:pPr>
        <w:rPr>
          <w:rFonts w:ascii="Arial" w:hAnsi="Arial" w:cs="Arial"/>
          <w:b/>
          <w:sz w:val="24"/>
        </w:rPr>
      </w:pPr>
      <w:r>
        <w:rPr>
          <w:rFonts w:ascii="Arial" w:hAnsi="Arial" w:cs="Arial"/>
          <w:b/>
          <w:color w:val="0000FF"/>
          <w:sz w:val="24"/>
        </w:rPr>
        <w:t>RP-231581</w:t>
      </w:r>
      <w:r>
        <w:rPr>
          <w:rFonts w:ascii="Arial" w:hAnsi="Arial" w:cs="Arial"/>
          <w:b/>
          <w:color w:val="0000FF"/>
          <w:sz w:val="24"/>
        </w:rPr>
        <w:tab/>
      </w:r>
      <w:r>
        <w:rPr>
          <w:rFonts w:ascii="Arial" w:hAnsi="Arial" w:cs="Arial"/>
          <w:b/>
          <w:sz w:val="24"/>
        </w:rPr>
        <w:t>Status report for WI: Core part: NR Timing Resiliency and URLLC enhancements; rapporteur: Nokia</w:t>
      </w:r>
    </w:p>
    <w:p w14:paraId="37EB12F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043EE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3B571" w14:textId="77777777" w:rsidR="00094632" w:rsidRDefault="00094632" w:rsidP="00094632">
      <w:pPr>
        <w:pStyle w:val="Heading5"/>
      </w:pPr>
      <w:bookmarkStart w:id="252" w:name="_Toc146566562"/>
      <w:bookmarkStart w:id="253" w:name="_Toc150626380"/>
      <w:r>
        <w:lastRenderedPageBreak/>
        <w:t>9.3.3.6</w:t>
      </w:r>
      <w:r>
        <w:tab/>
        <w:t>Core part: Network Slicing Phase 3: NR aspects [RAN3 WI: eNS_Ph3-NR-Core]</w:t>
      </w:r>
      <w:bookmarkEnd w:id="252"/>
      <w:bookmarkEnd w:id="253"/>
    </w:p>
    <w:p w14:paraId="64248C23" w14:textId="77777777" w:rsidR="00094632" w:rsidRDefault="00094632" w:rsidP="00094632">
      <w:pPr>
        <w:rPr>
          <w:rFonts w:ascii="Arial" w:hAnsi="Arial" w:cs="Arial"/>
          <w:b/>
          <w:sz w:val="24"/>
        </w:rPr>
      </w:pPr>
      <w:r>
        <w:rPr>
          <w:rFonts w:ascii="Arial" w:hAnsi="Arial" w:cs="Arial"/>
          <w:b/>
          <w:color w:val="0000FF"/>
          <w:sz w:val="24"/>
        </w:rPr>
        <w:t>RP-231889</w:t>
      </w:r>
      <w:r>
        <w:rPr>
          <w:rFonts w:ascii="Arial" w:hAnsi="Arial" w:cs="Arial"/>
          <w:b/>
          <w:color w:val="0000FF"/>
          <w:sz w:val="24"/>
        </w:rPr>
        <w:tab/>
      </w:r>
      <w:r>
        <w:rPr>
          <w:rFonts w:ascii="Arial" w:hAnsi="Arial" w:cs="Arial"/>
          <w:b/>
          <w:sz w:val="24"/>
        </w:rPr>
        <w:t>Status report for WI Core part: Network Slicing Phase 3 NR aspects; rapporteur: ZTE</w:t>
      </w:r>
    </w:p>
    <w:p w14:paraId="6920FD9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AE8D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B7324" w14:textId="77777777" w:rsidR="00094632" w:rsidRDefault="00094632" w:rsidP="00094632">
      <w:pPr>
        <w:pStyle w:val="Heading5"/>
      </w:pPr>
      <w:bookmarkStart w:id="254" w:name="_Toc146566563"/>
      <w:bookmarkStart w:id="255" w:name="_Toc150626381"/>
      <w:r>
        <w:t>9.3.3.7</w:t>
      </w:r>
      <w:r>
        <w:tab/>
        <w:t>Core part: Non-Public Networks Phase 2: NG-RAN aspects [RAN3 WI: eNPN_Ph2-NGRAN-Core]</w:t>
      </w:r>
      <w:bookmarkEnd w:id="254"/>
      <w:bookmarkEnd w:id="255"/>
    </w:p>
    <w:p w14:paraId="6AFCDAE8" w14:textId="77777777" w:rsidR="00094632" w:rsidRDefault="00094632" w:rsidP="00094632">
      <w:pPr>
        <w:rPr>
          <w:rFonts w:ascii="Arial" w:hAnsi="Arial" w:cs="Arial"/>
          <w:b/>
          <w:sz w:val="24"/>
        </w:rPr>
      </w:pPr>
      <w:r>
        <w:rPr>
          <w:rFonts w:ascii="Arial" w:hAnsi="Arial" w:cs="Arial"/>
          <w:b/>
          <w:color w:val="0000FF"/>
          <w:sz w:val="24"/>
        </w:rPr>
        <w:t>RP-232261</w:t>
      </w:r>
      <w:r>
        <w:rPr>
          <w:rFonts w:ascii="Arial" w:hAnsi="Arial" w:cs="Arial"/>
          <w:b/>
          <w:color w:val="0000FF"/>
          <w:sz w:val="24"/>
        </w:rPr>
        <w:tab/>
      </w:r>
      <w:r>
        <w:rPr>
          <w:rFonts w:ascii="Arial" w:hAnsi="Arial" w:cs="Arial"/>
          <w:b/>
          <w:sz w:val="24"/>
        </w:rPr>
        <w:t>Status report of WI: Core part: Non-Public Networks Phase 2: NG-RAN aspects; rapporteur: China Telecom</w:t>
      </w:r>
    </w:p>
    <w:p w14:paraId="0166E44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3504425" w14:textId="77777777" w:rsidR="00094632" w:rsidRDefault="00094632" w:rsidP="00094632">
      <w:pPr>
        <w:rPr>
          <w:rFonts w:ascii="Arial" w:hAnsi="Arial" w:cs="Arial"/>
          <w:b/>
        </w:rPr>
      </w:pPr>
      <w:r>
        <w:rPr>
          <w:rFonts w:ascii="Arial" w:hAnsi="Arial" w:cs="Arial"/>
          <w:b/>
        </w:rPr>
        <w:t xml:space="preserve">Discussion: </w:t>
      </w:r>
    </w:p>
    <w:p w14:paraId="19531CCE" w14:textId="77777777" w:rsidR="00094632" w:rsidRDefault="00094632" w:rsidP="00094632">
      <w:r>
        <w:t>MCC: where are the corresponding CRs for this completed WI?</w:t>
      </w:r>
    </w:p>
    <w:p w14:paraId="2484D637" w14:textId="77777777" w:rsidR="00094632" w:rsidRDefault="00094632" w:rsidP="00094632">
      <w:r>
        <w:t>China Telecom: CRs will only come in Dec.23, will correct to 99%, Dec.23 (5 BL CRs are endorsed but they will be submitted to RAN #102 to not yet introduce REL-18 specs)</w:t>
      </w:r>
    </w:p>
    <w:p w14:paraId="171ACB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RP-232633</w:t>
      </w:r>
      <w:r>
        <w:rPr>
          <w:color w:val="993300"/>
          <w:u w:val="single"/>
        </w:rPr>
        <w:t>.</w:t>
      </w:r>
    </w:p>
    <w:p w14:paraId="79FCFCCE" w14:textId="77777777" w:rsidR="00094632" w:rsidRDefault="00094632" w:rsidP="00094632">
      <w:pPr>
        <w:rPr>
          <w:rFonts w:ascii="Arial" w:hAnsi="Arial" w:cs="Arial"/>
          <w:b/>
          <w:sz w:val="24"/>
        </w:rPr>
      </w:pPr>
      <w:r>
        <w:rPr>
          <w:rFonts w:ascii="Arial" w:hAnsi="Arial" w:cs="Arial"/>
          <w:b/>
          <w:color w:val="0000FF"/>
          <w:sz w:val="24"/>
        </w:rPr>
        <w:t>RP-232633</w:t>
      </w:r>
      <w:r>
        <w:rPr>
          <w:rFonts w:ascii="Arial" w:hAnsi="Arial" w:cs="Arial"/>
          <w:b/>
          <w:color w:val="0000FF"/>
          <w:sz w:val="24"/>
        </w:rPr>
        <w:tab/>
      </w:r>
      <w:r>
        <w:rPr>
          <w:rFonts w:ascii="Arial" w:hAnsi="Arial" w:cs="Arial"/>
          <w:b/>
          <w:sz w:val="24"/>
        </w:rPr>
        <w:t>Status report of WI: Core part: Non-Public Networks Phase 2: NG-RAN aspects; rapporteur: China Telecom</w:t>
      </w:r>
    </w:p>
    <w:p w14:paraId="797B63D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DB23CCC" w14:textId="77777777" w:rsidR="00094632" w:rsidRDefault="00094632" w:rsidP="00094632">
      <w:pPr>
        <w:rPr>
          <w:color w:val="808080"/>
        </w:rPr>
      </w:pPr>
      <w:r>
        <w:rPr>
          <w:color w:val="808080"/>
        </w:rPr>
        <w:t>(Replaces RP-232261)</w:t>
      </w:r>
    </w:p>
    <w:p w14:paraId="09D3242C" w14:textId="77777777" w:rsidR="00094632" w:rsidRDefault="00094632" w:rsidP="00094632">
      <w:pPr>
        <w:rPr>
          <w:rFonts w:ascii="Arial" w:hAnsi="Arial" w:cs="Arial"/>
          <w:b/>
        </w:rPr>
      </w:pPr>
      <w:r>
        <w:rPr>
          <w:rFonts w:ascii="Arial" w:hAnsi="Arial" w:cs="Arial"/>
          <w:b/>
        </w:rPr>
        <w:t xml:space="preserve">Discussion: </w:t>
      </w:r>
    </w:p>
    <w:p w14:paraId="041F5918" w14:textId="77777777" w:rsidR="00094632" w:rsidRDefault="00094632" w:rsidP="00094632">
      <w:r>
        <w:t>MCC: late submission</w:t>
      </w:r>
    </w:p>
    <w:p w14:paraId="41A9AE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975D1" w14:textId="77777777" w:rsidR="00094632" w:rsidRDefault="00094632" w:rsidP="00094632">
      <w:pPr>
        <w:rPr>
          <w:rFonts w:ascii="Arial" w:hAnsi="Arial" w:cs="Arial"/>
          <w:b/>
          <w:sz w:val="24"/>
        </w:rPr>
      </w:pPr>
      <w:r>
        <w:rPr>
          <w:rFonts w:ascii="Arial" w:hAnsi="Arial" w:cs="Arial"/>
          <w:b/>
          <w:color w:val="0000FF"/>
          <w:sz w:val="24"/>
        </w:rPr>
        <w:t>RP-232262</w:t>
      </w:r>
      <w:r>
        <w:rPr>
          <w:rFonts w:ascii="Arial" w:hAnsi="Arial" w:cs="Arial"/>
          <w:b/>
          <w:color w:val="0000FF"/>
          <w:sz w:val="24"/>
        </w:rPr>
        <w:tab/>
      </w:r>
      <w:r>
        <w:rPr>
          <w:rFonts w:ascii="Arial" w:hAnsi="Arial" w:cs="Arial"/>
          <w:b/>
          <w:sz w:val="24"/>
        </w:rPr>
        <w:t>WI Summary for Non-Public Networks Phase 2 NG-RAN aspects</w:t>
      </w:r>
    </w:p>
    <w:p w14:paraId="0B49A7AC"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23B235AC" w14:textId="77777777" w:rsidR="00094632" w:rsidRDefault="00094632" w:rsidP="00094632">
      <w:pPr>
        <w:rPr>
          <w:rFonts w:ascii="Arial" w:hAnsi="Arial" w:cs="Arial"/>
          <w:b/>
        </w:rPr>
      </w:pPr>
      <w:r>
        <w:rPr>
          <w:rFonts w:ascii="Arial" w:hAnsi="Arial" w:cs="Arial"/>
          <w:b/>
        </w:rPr>
        <w:t xml:space="preserve">Discussion: </w:t>
      </w:r>
    </w:p>
    <w:p w14:paraId="06C1C634" w14:textId="77777777" w:rsidR="00094632" w:rsidRDefault="00094632" w:rsidP="00094632">
      <w:r>
        <w:t>MCC: WI summary should be submitted to RAN #102</w:t>
      </w:r>
    </w:p>
    <w:p w14:paraId="52DD6D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401A0" w14:textId="77777777" w:rsidR="00094632" w:rsidRDefault="00094632" w:rsidP="00094632">
      <w:pPr>
        <w:pStyle w:val="Heading4"/>
      </w:pPr>
      <w:bookmarkStart w:id="256" w:name="_Toc146566564"/>
      <w:bookmarkStart w:id="257" w:name="_Toc150626382"/>
      <w:r>
        <w:t>9.3.4</w:t>
      </w:r>
      <w:r>
        <w:tab/>
        <w:t>Related to RAN4 led WIs</w:t>
      </w:r>
      <w:bookmarkEnd w:id="256"/>
      <w:bookmarkEnd w:id="257"/>
    </w:p>
    <w:p w14:paraId="617F10D1" w14:textId="77777777" w:rsidR="00094632" w:rsidRDefault="00094632" w:rsidP="00094632">
      <w:pPr>
        <w:rPr>
          <w:rFonts w:ascii="Arial" w:hAnsi="Arial" w:cs="Arial"/>
          <w:b/>
          <w:sz w:val="24"/>
        </w:rPr>
      </w:pPr>
      <w:r>
        <w:rPr>
          <w:rFonts w:ascii="Arial" w:hAnsi="Arial" w:cs="Arial"/>
          <w:b/>
          <w:color w:val="0000FF"/>
          <w:sz w:val="24"/>
        </w:rPr>
        <w:t>RP-232515</w:t>
      </w:r>
      <w:r>
        <w:rPr>
          <w:rFonts w:ascii="Arial" w:hAnsi="Arial" w:cs="Arial"/>
          <w:b/>
          <w:color w:val="0000FF"/>
          <w:sz w:val="24"/>
        </w:rPr>
        <w:tab/>
      </w:r>
      <w:r>
        <w:rPr>
          <w:rFonts w:ascii="Arial" w:hAnsi="Arial" w:cs="Arial"/>
          <w:b/>
          <w:sz w:val="24"/>
        </w:rPr>
        <w:t>RAN4 CRs to Open REL-18 NR or NR+LTE WIs related to RAN4 – Batch 1</w:t>
      </w:r>
    </w:p>
    <w:p w14:paraId="62B51CE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1E6B6" w14:textId="77777777" w:rsidR="00094632" w:rsidRDefault="00094632" w:rsidP="00094632">
      <w:pPr>
        <w:rPr>
          <w:rFonts w:ascii="Arial" w:hAnsi="Arial" w:cs="Arial"/>
          <w:b/>
        </w:rPr>
      </w:pPr>
      <w:r>
        <w:rPr>
          <w:rFonts w:ascii="Arial" w:hAnsi="Arial" w:cs="Arial"/>
          <w:b/>
        </w:rPr>
        <w:t xml:space="preserve">Abstract: </w:t>
      </w:r>
    </w:p>
    <w:p w14:paraId="049CC171" w14:textId="77777777" w:rsidR="00094632" w:rsidRDefault="00094632" w:rsidP="00094632">
      <w:r>
        <w:t>9.3.4.1, 9.3.4.2, 9.3.4.3, 9.3.4.4, 9.3.4.5</w:t>
      </w:r>
    </w:p>
    <w:p w14:paraId="0CB5C00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58ED0" w14:textId="77777777" w:rsidR="00094632" w:rsidRDefault="00094632" w:rsidP="00094632">
      <w:pPr>
        <w:rPr>
          <w:rFonts w:ascii="Arial" w:hAnsi="Arial" w:cs="Arial"/>
          <w:b/>
          <w:sz w:val="24"/>
        </w:rPr>
      </w:pPr>
      <w:r>
        <w:rPr>
          <w:rFonts w:ascii="Arial" w:hAnsi="Arial" w:cs="Arial"/>
          <w:b/>
          <w:color w:val="0000FF"/>
          <w:sz w:val="24"/>
        </w:rPr>
        <w:t>RP-232516</w:t>
      </w:r>
      <w:r>
        <w:rPr>
          <w:rFonts w:ascii="Arial" w:hAnsi="Arial" w:cs="Arial"/>
          <w:b/>
          <w:color w:val="0000FF"/>
          <w:sz w:val="24"/>
        </w:rPr>
        <w:tab/>
      </w:r>
      <w:r>
        <w:rPr>
          <w:rFonts w:ascii="Arial" w:hAnsi="Arial" w:cs="Arial"/>
          <w:b/>
          <w:sz w:val="24"/>
        </w:rPr>
        <w:t>RAN4 CRs to Open REL-18 NR or NR+LTE WIs related to RAN4 – Batch 2</w:t>
      </w:r>
    </w:p>
    <w:p w14:paraId="0B947E1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B6A2A8" w14:textId="77777777" w:rsidR="00094632" w:rsidRDefault="00094632" w:rsidP="00094632">
      <w:pPr>
        <w:rPr>
          <w:rFonts w:ascii="Arial" w:hAnsi="Arial" w:cs="Arial"/>
          <w:b/>
        </w:rPr>
      </w:pPr>
      <w:r>
        <w:rPr>
          <w:rFonts w:ascii="Arial" w:hAnsi="Arial" w:cs="Arial"/>
          <w:b/>
        </w:rPr>
        <w:t xml:space="preserve">Abstract: </w:t>
      </w:r>
    </w:p>
    <w:p w14:paraId="2B8AE07F" w14:textId="77777777" w:rsidR="00094632" w:rsidRDefault="00094632" w:rsidP="00094632">
      <w:r>
        <w:t>9.3.4.6, 9.3.4.7, 9.3.4.8, 9.3.4.9, 9.3.4.10, 9.3.4.11</w:t>
      </w:r>
    </w:p>
    <w:p w14:paraId="09D33D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4AD84" w14:textId="77777777" w:rsidR="00094632" w:rsidRDefault="00094632" w:rsidP="00094632">
      <w:pPr>
        <w:rPr>
          <w:rFonts w:ascii="Arial" w:hAnsi="Arial" w:cs="Arial"/>
          <w:b/>
          <w:sz w:val="24"/>
        </w:rPr>
      </w:pPr>
      <w:r>
        <w:rPr>
          <w:rFonts w:ascii="Arial" w:hAnsi="Arial" w:cs="Arial"/>
          <w:b/>
          <w:color w:val="0000FF"/>
          <w:sz w:val="24"/>
        </w:rPr>
        <w:t>RP-232517</w:t>
      </w:r>
      <w:r>
        <w:rPr>
          <w:rFonts w:ascii="Arial" w:hAnsi="Arial" w:cs="Arial"/>
          <w:b/>
          <w:color w:val="0000FF"/>
          <w:sz w:val="24"/>
        </w:rPr>
        <w:tab/>
      </w:r>
      <w:r>
        <w:rPr>
          <w:rFonts w:ascii="Arial" w:hAnsi="Arial" w:cs="Arial"/>
          <w:b/>
          <w:sz w:val="24"/>
        </w:rPr>
        <w:t>RAN4 CRs to Open REL-18 NR or NR+LTE WIs related to RAN4 – Batch 3</w:t>
      </w:r>
    </w:p>
    <w:p w14:paraId="6AE146F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6B68E9" w14:textId="77777777" w:rsidR="00094632" w:rsidRDefault="00094632" w:rsidP="00094632">
      <w:pPr>
        <w:rPr>
          <w:rFonts w:ascii="Arial" w:hAnsi="Arial" w:cs="Arial"/>
          <w:b/>
        </w:rPr>
      </w:pPr>
      <w:r>
        <w:rPr>
          <w:rFonts w:ascii="Arial" w:hAnsi="Arial" w:cs="Arial"/>
          <w:b/>
        </w:rPr>
        <w:t xml:space="preserve">Abstract: </w:t>
      </w:r>
    </w:p>
    <w:p w14:paraId="36A49913" w14:textId="77777777" w:rsidR="00094632" w:rsidRDefault="00094632" w:rsidP="00094632">
      <w:r>
        <w:t>9.3.4.12, 9.3.4.13, 9.3.4.14, 9.3.4.15</w:t>
      </w:r>
    </w:p>
    <w:p w14:paraId="63912C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7E3DD" w14:textId="77777777" w:rsidR="00094632" w:rsidRDefault="00094632" w:rsidP="00094632">
      <w:pPr>
        <w:pStyle w:val="Heading5"/>
      </w:pPr>
      <w:bookmarkStart w:id="258" w:name="_Toc146566565"/>
      <w:bookmarkStart w:id="259" w:name="_Toc150626383"/>
      <w:r>
        <w:t>9.3.4.1</w:t>
      </w:r>
      <w:r>
        <w:tab/>
        <w:t>NR support for dedicated spectrum less than 5MHz for FR1 [RAN4 WI: NR_FR1_lessthan_5MHz_BW]</w:t>
      </w:r>
      <w:bookmarkEnd w:id="258"/>
      <w:bookmarkEnd w:id="259"/>
    </w:p>
    <w:p w14:paraId="396D7C16" w14:textId="77777777" w:rsidR="00094632" w:rsidRDefault="00094632" w:rsidP="00094632">
      <w:pPr>
        <w:rPr>
          <w:rFonts w:ascii="Arial" w:hAnsi="Arial" w:cs="Arial"/>
          <w:b/>
          <w:sz w:val="24"/>
        </w:rPr>
      </w:pPr>
      <w:r>
        <w:rPr>
          <w:rFonts w:ascii="Arial" w:hAnsi="Arial" w:cs="Arial"/>
          <w:b/>
          <w:color w:val="0000FF"/>
          <w:sz w:val="24"/>
        </w:rPr>
        <w:t>RP-231532</w:t>
      </w:r>
      <w:r>
        <w:rPr>
          <w:rFonts w:ascii="Arial" w:hAnsi="Arial" w:cs="Arial"/>
          <w:b/>
          <w:color w:val="0000FF"/>
          <w:sz w:val="24"/>
        </w:rPr>
        <w:tab/>
      </w:r>
      <w:r>
        <w:rPr>
          <w:rFonts w:ascii="Arial" w:hAnsi="Arial" w:cs="Arial"/>
          <w:b/>
          <w:sz w:val="24"/>
        </w:rPr>
        <w:t>Reply LS to CEPT_ECC_FM(23)082Annex33 = R4-2311003 on NR bandwidth smaller than 5 MHz at 900 MHz (R4-2313910; to: CEPT ECC WG FM; cc: RAN; contact: Nokia)</w:t>
      </w:r>
    </w:p>
    <w:p w14:paraId="383E39E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R4-2313910, to CEPT ECC WG FM, cc RAN</w:t>
      </w:r>
      <w:r>
        <w:rPr>
          <w:i/>
        </w:rPr>
        <w:br/>
      </w:r>
      <w:r>
        <w:rPr>
          <w:i/>
        </w:rPr>
        <w:tab/>
      </w:r>
      <w:r>
        <w:rPr>
          <w:i/>
        </w:rPr>
        <w:tab/>
      </w:r>
      <w:r>
        <w:rPr>
          <w:i/>
        </w:rPr>
        <w:tab/>
      </w:r>
      <w:r>
        <w:rPr>
          <w:i/>
        </w:rPr>
        <w:tab/>
      </w:r>
      <w:r>
        <w:rPr>
          <w:i/>
        </w:rPr>
        <w:tab/>
        <w:t>Source: RAN4</w:t>
      </w:r>
    </w:p>
    <w:p w14:paraId="4640FC15" w14:textId="77777777" w:rsidR="00094632" w:rsidRDefault="00094632" w:rsidP="00094632">
      <w:pPr>
        <w:rPr>
          <w:rFonts w:ascii="Arial" w:hAnsi="Arial" w:cs="Arial"/>
          <w:b/>
        </w:rPr>
      </w:pPr>
      <w:r>
        <w:rPr>
          <w:rFonts w:ascii="Arial" w:hAnsi="Arial" w:cs="Arial"/>
          <w:b/>
        </w:rPr>
        <w:t xml:space="preserve">Abstract: </w:t>
      </w:r>
    </w:p>
    <w:p w14:paraId="46139A4E" w14:textId="77777777" w:rsidR="00094632" w:rsidRDefault="00094632" w:rsidP="00094632">
      <w:r>
        <w:t>no RAN action requested; note: CEPT_ECC_FM(23)082Annex33 =R4-2311003 was not sent to/cc RAN</w:t>
      </w:r>
    </w:p>
    <w:p w14:paraId="791372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28C71" w14:textId="77777777" w:rsidR="00094632" w:rsidRDefault="00094632" w:rsidP="00094632">
      <w:pPr>
        <w:rPr>
          <w:rFonts w:ascii="Arial" w:hAnsi="Arial" w:cs="Arial"/>
          <w:b/>
          <w:sz w:val="24"/>
        </w:rPr>
      </w:pPr>
      <w:r>
        <w:rPr>
          <w:rFonts w:ascii="Arial" w:hAnsi="Arial" w:cs="Arial"/>
          <w:b/>
          <w:color w:val="0000FF"/>
          <w:sz w:val="24"/>
        </w:rPr>
        <w:t>RP-231712</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1A72BD2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CFE6AC" w14:textId="77777777" w:rsidR="00094632" w:rsidRDefault="00094632" w:rsidP="00094632">
      <w:pPr>
        <w:rPr>
          <w:rFonts w:ascii="Arial" w:hAnsi="Arial" w:cs="Arial"/>
          <w:b/>
        </w:rPr>
      </w:pPr>
      <w:r>
        <w:rPr>
          <w:rFonts w:ascii="Arial" w:hAnsi="Arial" w:cs="Arial"/>
          <w:b/>
        </w:rPr>
        <w:t xml:space="preserve">Discussion: </w:t>
      </w:r>
    </w:p>
    <w:p w14:paraId="48D13C56" w14:textId="77777777" w:rsidR="00094632" w:rsidRDefault="00094632" w:rsidP="00094632">
      <w:r>
        <w:t>RAN4 chair: 0,25 TU changes for finalizing RRM is ok</w:t>
      </w:r>
    </w:p>
    <w:p w14:paraId="1E047F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8C99" w14:textId="77777777" w:rsidR="00094632" w:rsidRDefault="00094632" w:rsidP="00094632">
      <w:pPr>
        <w:rPr>
          <w:rFonts w:ascii="Arial" w:hAnsi="Arial" w:cs="Arial"/>
          <w:b/>
          <w:sz w:val="24"/>
        </w:rPr>
      </w:pPr>
      <w:r>
        <w:rPr>
          <w:rFonts w:ascii="Arial" w:hAnsi="Arial" w:cs="Arial"/>
          <w:b/>
          <w:color w:val="0000FF"/>
          <w:sz w:val="24"/>
        </w:rPr>
        <w:t>RP-232477</w:t>
      </w:r>
      <w:r>
        <w:rPr>
          <w:rFonts w:ascii="Arial" w:hAnsi="Arial" w:cs="Arial"/>
          <w:b/>
          <w:color w:val="0000FF"/>
          <w:sz w:val="24"/>
        </w:rPr>
        <w:tab/>
      </w:r>
      <w:r>
        <w:rPr>
          <w:rFonts w:ascii="Arial" w:hAnsi="Arial" w:cs="Arial"/>
          <w:b/>
          <w:sz w:val="24"/>
        </w:rPr>
        <w:t>Introduction of Rel-18 - NR support for dedicated spectrum less than 5MHz for FR1</w:t>
      </w:r>
    </w:p>
    <w:p w14:paraId="299B912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1BD776" w14:textId="77777777" w:rsidR="00094632" w:rsidRDefault="00094632" w:rsidP="00094632">
      <w:pPr>
        <w:rPr>
          <w:rFonts w:ascii="Arial" w:hAnsi="Arial" w:cs="Arial"/>
          <w:b/>
        </w:rPr>
      </w:pPr>
      <w:r>
        <w:rPr>
          <w:rFonts w:ascii="Arial" w:hAnsi="Arial" w:cs="Arial"/>
          <w:b/>
        </w:rPr>
        <w:t xml:space="preserve">Discussion: </w:t>
      </w:r>
    </w:p>
    <w:p w14:paraId="5725AB59" w14:textId="77777777" w:rsidR="00094632" w:rsidRDefault="00094632" w:rsidP="00094632">
      <w:r>
        <w:t>MCC: late submission</w:t>
      </w:r>
    </w:p>
    <w:p w14:paraId="5B2B5B3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7E7D6" w14:textId="77777777" w:rsidR="00094632" w:rsidRDefault="00094632" w:rsidP="00094632">
      <w:pPr>
        <w:rPr>
          <w:rFonts w:ascii="Arial" w:hAnsi="Arial" w:cs="Arial"/>
          <w:b/>
          <w:sz w:val="24"/>
        </w:rPr>
      </w:pPr>
      <w:r>
        <w:rPr>
          <w:rFonts w:ascii="Arial" w:hAnsi="Arial" w:cs="Arial"/>
          <w:b/>
          <w:color w:val="0000FF"/>
          <w:sz w:val="24"/>
        </w:rPr>
        <w:t>RP-231713</w:t>
      </w:r>
      <w:r>
        <w:rPr>
          <w:rFonts w:ascii="Arial" w:hAnsi="Arial" w:cs="Arial"/>
          <w:b/>
          <w:color w:val="0000FF"/>
          <w:sz w:val="24"/>
        </w:rPr>
        <w:tab/>
      </w:r>
      <w:r>
        <w:rPr>
          <w:rFonts w:ascii="Arial" w:hAnsi="Arial" w:cs="Arial"/>
          <w:b/>
          <w:sz w:val="24"/>
        </w:rPr>
        <w:t>Revised WID: NR support for dedicated spectrum less than 5MHz for FR1</w:t>
      </w:r>
    </w:p>
    <w:p w14:paraId="2C65CAD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822981B" w14:textId="77777777" w:rsidR="00094632" w:rsidRDefault="00094632" w:rsidP="00094632">
      <w:pPr>
        <w:rPr>
          <w:rFonts w:ascii="Arial" w:hAnsi="Arial" w:cs="Arial"/>
          <w:b/>
        </w:rPr>
      </w:pPr>
      <w:r>
        <w:rPr>
          <w:rFonts w:ascii="Arial" w:hAnsi="Arial" w:cs="Arial"/>
          <w:b/>
        </w:rPr>
        <w:t xml:space="preserve">Abstract: </w:t>
      </w:r>
    </w:p>
    <w:p w14:paraId="42321807" w14:textId="77777777" w:rsidR="00094632" w:rsidRDefault="00094632" w:rsidP="00094632">
      <w:r>
        <w:t>last approved WID: RP-231425; to update the list of affected specifications</w:t>
      </w:r>
    </w:p>
    <w:p w14:paraId="16D0A4AE" w14:textId="77777777" w:rsidR="00094632" w:rsidRDefault="00094632" w:rsidP="00094632">
      <w:pPr>
        <w:rPr>
          <w:rFonts w:ascii="Arial" w:hAnsi="Arial" w:cs="Arial"/>
          <w:b/>
        </w:rPr>
      </w:pPr>
      <w:r>
        <w:rPr>
          <w:rFonts w:ascii="Arial" w:hAnsi="Arial" w:cs="Arial"/>
          <w:b/>
        </w:rPr>
        <w:t xml:space="preserve">Discussion: </w:t>
      </w:r>
    </w:p>
    <w:p w14:paraId="5D4A5C69" w14:textId="77777777" w:rsidR="00094632" w:rsidRDefault="00094632" w:rsidP="00094632">
      <w:r>
        <w:t>Nokia: impacted specs updated</w:t>
      </w:r>
    </w:p>
    <w:p w14:paraId="08C800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D348B" w14:textId="77777777" w:rsidR="00094632" w:rsidRDefault="00094632" w:rsidP="00094632">
      <w:pPr>
        <w:rPr>
          <w:rFonts w:ascii="Arial" w:hAnsi="Arial" w:cs="Arial"/>
          <w:b/>
          <w:sz w:val="24"/>
        </w:rPr>
      </w:pPr>
      <w:r>
        <w:rPr>
          <w:rFonts w:ascii="Arial" w:hAnsi="Arial" w:cs="Arial"/>
          <w:b/>
          <w:color w:val="0000FF"/>
          <w:sz w:val="24"/>
        </w:rPr>
        <w:t>RP-231741</w:t>
      </w:r>
      <w:r>
        <w:rPr>
          <w:rFonts w:ascii="Arial" w:hAnsi="Arial" w:cs="Arial"/>
          <w:b/>
          <w:color w:val="0000FF"/>
          <w:sz w:val="24"/>
        </w:rPr>
        <w:tab/>
      </w:r>
      <w:r>
        <w:rPr>
          <w:rFonts w:ascii="Arial" w:hAnsi="Arial" w:cs="Arial"/>
          <w:b/>
          <w:sz w:val="24"/>
        </w:rPr>
        <w:t>WI summary for NR support for dedicated spectrum less than 5MHz for FR1</w:t>
      </w:r>
    </w:p>
    <w:p w14:paraId="0A65B5B4"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7AF881F2" w14:textId="77777777" w:rsidR="00094632" w:rsidRDefault="00094632" w:rsidP="00094632">
      <w:pPr>
        <w:rPr>
          <w:rFonts w:ascii="Arial" w:hAnsi="Arial" w:cs="Arial"/>
          <w:b/>
        </w:rPr>
      </w:pPr>
      <w:r>
        <w:rPr>
          <w:rFonts w:ascii="Arial" w:hAnsi="Arial" w:cs="Arial"/>
          <w:b/>
        </w:rPr>
        <w:t xml:space="preserve">Discussion: </w:t>
      </w:r>
    </w:p>
    <w:p w14:paraId="2A9E0CAA" w14:textId="77777777" w:rsidR="00094632" w:rsidRDefault="00094632" w:rsidP="00094632">
      <w:r>
        <w:t>MCC: WI summary should be submitted to RAN #102</w:t>
      </w:r>
    </w:p>
    <w:p w14:paraId="0C5891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08705" w14:textId="77777777" w:rsidR="00094632" w:rsidRDefault="00094632" w:rsidP="00094632">
      <w:pPr>
        <w:pStyle w:val="Heading5"/>
      </w:pPr>
      <w:bookmarkStart w:id="260" w:name="_Toc146566566"/>
      <w:bookmarkStart w:id="261" w:name="_Toc150626384"/>
      <w:r>
        <w:t>9.3.4.2</w:t>
      </w:r>
      <w:r>
        <w:tab/>
        <w:t>Further RF requirements enhancement for NR and EN-DC in FR1 [RAN4 WI: NR_ENDC_ RF_FR1_enh2]</w:t>
      </w:r>
      <w:bookmarkEnd w:id="260"/>
      <w:bookmarkEnd w:id="261"/>
    </w:p>
    <w:p w14:paraId="41089D9D" w14:textId="77777777" w:rsidR="00094632" w:rsidRDefault="00094632" w:rsidP="00094632">
      <w:pPr>
        <w:rPr>
          <w:rFonts w:ascii="Arial" w:hAnsi="Arial" w:cs="Arial"/>
          <w:b/>
          <w:sz w:val="24"/>
        </w:rPr>
      </w:pPr>
      <w:r>
        <w:rPr>
          <w:rFonts w:ascii="Arial" w:hAnsi="Arial" w:cs="Arial"/>
          <w:b/>
          <w:color w:val="0000FF"/>
          <w:sz w:val="24"/>
        </w:rPr>
        <w:t>RP-232365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02935ED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AAFB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E3FD3" w14:textId="77777777" w:rsidR="00094632" w:rsidRDefault="00094632" w:rsidP="00094632">
      <w:pPr>
        <w:rPr>
          <w:rFonts w:ascii="Arial" w:hAnsi="Arial" w:cs="Arial"/>
          <w:b/>
          <w:sz w:val="24"/>
        </w:rPr>
      </w:pPr>
      <w:r>
        <w:rPr>
          <w:rFonts w:ascii="Arial" w:hAnsi="Arial" w:cs="Arial"/>
          <w:b/>
          <w:color w:val="0000FF"/>
          <w:sz w:val="24"/>
        </w:rPr>
        <w:t>RP-232366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6C93562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5DABA0" w14:textId="77777777" w:rsidR="00094632" w:rsidRDefault="00094632" w:rsidP="00094632">
      <w:pPr>
        <w:rPr>
          <w:rFonts w:ascii="Arial" w:hAnsi="Arial" w:cs="Arial"/>
          <w:b/>
        </w:rPr>
      </w:pPr>
      <w:r>
        <w:rPr>
          <w:rFonts w:ascii="Arial" w:hAnsi="Arial" w:cs="Arial"/>
          <w:b/>
        </w:rPr>
        <w:t xml:space="preserve">Abstract: </w:t>
      </w:r>
    </w:p>
    <w:p w14:paraId="038E0AA5" w14:textId="77777777" w:rsidR="00094632" w:rsidRDefault="00094632" w:rsidP="00094632">
      <w:r>
        <w:t>last approved WID: RP-231490</w:t>
      </w:r>
    </w:p>
    <w:p w14:paraId="7B3B16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F4121" w14:textId="77777777" w:rsidR="00094632" w:rsidRDefault="00094632" w:rsidP="00094632">
      <w:pPr>
        <w:pStyle w:val="Heading5"/>
      </w:pPr>
      <w:bookmarkStart w:id="262" w:name="_Toc146566567"/>
      <w:bookmarkStart w:id="263" w:name="_Toc150626385"/>
      <w:r>
        <w:t>9.3.4.3</w:t>
      </w:r>
      <w:r>
        <w:tab/>
        <w:t>NR RF requirements enhancement for FR2, Phase 3 [RAN4 WI: NR_RF_FR2_req_Ph3]</w:t>
      </w:r>
      <w:bookmarkEnd w:id="262"/>
      <w:bookmarkEnd w:id="263"/>
    </w:p>
    <w:p w14:paraId="23D25C8B" w14:textId="77777777" w:rsidR="00094632" w:rsidRDefault="00094632" w:rsidP="00094632">
      <w:pPr>
        <w:rPr>
          <w:rFonts w:ascii="Arial" w:hAnsi="Arial" w:cs="Arial"/>
          <w:b/>
          <w:sz w:val="24"/>
        </w:rPr>
      </w:pPr>
      <w:r>
        <w:rPr>
          <w:rFonts w:ascii="Arial" w:hAnsi="Arial" w:cs="Arial"/>
          <w:b/>
          <w:color w:val="0000FF"/>
          <w:sz w:val="24"/>
        </w:rPr>
        <w:t>RP-231743</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5834F3E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7D8943" w14:textId="77777777" w:rsidR="00094632" w:rsidRDefault="00094632" w:rsidP="00094632">
      <w:pPr>
        <w:rPr>
          <w:rFonts w:ascii="Arial" w:hAnsi="Arial" w:cs="Arial"/>
          <w:b/>
        </w:rPr>
      </w:pPr>
      <w:r>
        <w:rPr>
          <w:rFonts w:ascii="Arial" w:hAnsi="Arial" w:cs="Arial"/>
          <w:b/>
        </w:rPr>
        <w:t xml:space="preserve">Abstract: </w:t>
      </w:r>
    </w:p>
    <w:p w14:paraId="2507867D" w14:textId="77777777" w:rsidR="00094632" w:rsidRDefault="00094632" w:rsidP="00094632">
      <w:r>
        <w:lastRenderedPageBreak/>
        <w:t>Core 75%; Perf 75%</w:t>
      </w:r>
    </w:p>
    <w:p w14:paraId="2CBF3744" w14:textId="77777777" w:rsidR="00094632" w:rsidRDefault="00094632" w:rsidP="00094632">
      <w:pPr>
        <w:rPr>
          <w:rFonts w:ascii="Arial" w:hAnsi="Arial" w:cs="Arial"/>
          <w:b/>
        </w:rPr>
      </w:pPr>
      <w:r>
        <w:rPr>
          <w:rFonts w:ascii="Arial" w:hAnsi="Arial" w:cs="Arial"/>
          <w:b/>
        </w:rPr>
        <w:t xml:space="preserve">Discussion: </w:t>
      </w:r>
    </w:p>
    <w:p w14:paraId="3EB7EB9E" w14:textId="77777777" w:rsidR="00094632" w:rsidRDefault="00094632" w:rsidP="00094632">
      <w:r>
        <w:t>MCC: why is Testing part ticked here? Tdoc header is strange</w:t>
      </w:r>
    </w:p>
    <w:p w14:paraId="30D6E3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RP-232607</w:t>
      </w:r>
      <w:r>
        <w:rPr>
          <w:color w:val="993300"/>
          <w:u w:val="single"/>
        </w:rPr>
        <w:t>.</w:t>
      </w:r>
    </w:p>
    <w:p w14:paraId="3EF267D7" w14:textId="77777777" w:rsidR="00094632" w:rsidRDefault="00094632" w:rsidP="00094632">
      <w:pPr>
        <w:rPr>
          <w:rFonts w:ascii="Arial" w:hAnsi="Arial" w:cs="Arial"/>
          <w:b/>
          <w:sz w:val="24"/>
        </w:rPr>
      </w:pPr>
      <w:r>
        <w:rPr>
          <w:rFonts w:ascii="Arial" w:hAnsi="Arial" w:cs="Arial"/>
          <w:b/>
          <w:color w:val="0000FF"/>
          <w:sz w:val="24"/>
        </w:rPr>
        <w:t>RP-232607</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486892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48AC81" w14:textId="77777777" w:rsidR="00094632" w:rsidRDefault="00094632" w:rsidP="00094632">
      <w:pPr>
        <w:rPr>
          <w:color w:val="808080"/>
        </w:rPr>
      </w:pPr>
      <w:r>
        <w:rPr>
          <w:color w:val="808080"/>
        </w:rPr>
        <w:t>(Replaces RP-231743)</w:t>
      </w:r>
    </w:p>
    <w:p w14:paraId="470EBD22" w14:textId="77777777" w:rsidR="00094632" w:rsidRDefault="00094632" w:rsidP="00094632">
      <w:pPr>
        <w:rPr>
          <w:rFonts w:ascii="Arial" w:hAnsi="Arial" w:cs="Arial"/>
          <w:b/>
        </w:rPr>
      </w:pPr>
      <w:r>
        <w:rPr>
          <w:rFonts w:ascii="Arial" w:hAnsi="Arial" w:cs="Arial"/>
          <w:b/>
        </w:rPr>
        <w:t xml:space="preserve">Discussion: </w:t>
      </w:r>
    </w:p>
    <w:p w14:paraId="1B7AAD40" w14:textId="77777777" w:rsidR="00094632" w:rsidRDefault="00094632" w:rsidP="00094632">
      <w:r>
        <w:t>MCC: late submission</w:t>
      </w:r>
    </w:p>
    <w:p w14:paraId="4C5539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42FE" w14:textId="77777777" w:rsidR="00094632" w:rsidRDefault="00094632" w:rsidP="00094632">
      <w:pPr>
        <w:pStyle w:val="Heading5"/>
      </w:pPr>
      <w:bookmarkStart w:id="264" w:name="_Toc146566568"/>
      <w:bookmarkStart w:id="265" w:name="_Toc150626386"/>
      <w:r>
        <w:t>9.3.4.4</w:t>
      </w:r>
      <w:r>
        <w:tab/>
        <w:t>Requirement for NR FR2 multi-Rx chain DL reception [RAN4 WI: NR_FR2_multiRX_DL]</w:t>
      </w:r>
      <w:bookmarkEnd w:id="264"/>
      <w:bookmarkEnd w:id="265"/>
    </w:p>
    <w:p w14:paraId="790B0C6C" w14:textId="77777777" w:rsidR="00094632" w:rsidRDefault="00094632" w:rsidP="00094632">
      <w:pPr>
        <w:rPr>
          <w:rFonts w:ascii="Arial" w:hAnsi="Arial" w:cs="Arial"/>
          <w:b/>
          <w:sz w:val="24"/>
        </w:rPr>
      </w:pPr>
      <w:r>
        <w:rPr>
          <w:rFonts w:ascii="Arial" w:hAnsi="Arial" w:cs="Arial"/>
          <w:b/>
          <w:color w:val="0000FF"/>
          <w:sz w:val="24"/>
        </w:rPr>
        <w:t>RP-231715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37E878B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6B79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B2F03" w14:textId="77777777" w:rsidR="00094632" w:rsidRDefault="00094632" w:rsidP="00094632">
      <w:pPr>
        <w:rPr>
          <w:rFonts w:ascii="Arial" w:hAnsi="Arial" w:cs="Arial"/>
          <w:b/>
          <w:sz w:val="24"/>
        </w:rPr>
      </w:pPr>
      <w:r>
        <w:rPr>
          <w:rFonts w:ascii="Arial" w:hAnsi="Arial" w:cs="Arial"/>
          <w:b/>
          <w:color w:val="0000FF"/>
          <w:sz w:val="24"/>
        </w:rPr>
        <w:t>RP-231821</w:t>
      </w:r>
      <w:r>
        <w:rPr>
          <w:rFonts w:ascii="Arial" w:hAnsi="Arial" w:cs="Arial"/>
          <w:b/>
          <w:color w:val="0000FF"/>
          <w:sz w:val="24"/>
        </w:rPr>
        <w:tab/>
      </w:r>
      <w:r>
        <w:rPr>
          <w:rFonts w:ascii="Arial" w:hAnsi="Arial" w:cs="Arial"/>
          <w:b/>
          <w:sz w:val="24"/>
        </w:rPr>
        <w:t>Discussions on FR2 Multi-Rx DL remaining issues</w:t>
      </w:r>
    </w:p>
    <w:p w14:paraId="7DB78BF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58233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1AC65" w14:textId="77777777" w:rsidR="00094632" w:rsidRDefault="00094632" w:rsidP="00094632">
      <w:pPr>
        <w:rPr>
          <w:rFonts w:ascii="Arial" w:hAnsi="Arial" w:cs="Arial"/>
          <w:b/>
          <w:sz w:val="24"/>
        </w:rPr>
      </w:pPr>
      <w:r>
        <w:rPr>
          <w:rFonts w:ascii="Arial" w:hAnsi="Arial" w:cs="Arial"/>
          <w:b/>
          <w:color w:val="0000FF"/>
          <w:sz w:val="24"/>
        </w:rPr>
        <w:t>RP-232106</w:t>
      </w:r>
      <w:r>
        <w:rPr>
          <w:rFonts w:ascii="Arial" w:hAnsi="Arial" w:cs="Arial"/>
          <w:b/>
          <w:color w:val="0000FF"/>
          <w:sz w:val="24"/>
        </w:rPr>
        <w:tab/>
      </w:r>
      <w:r>
        <w:rPr>
          <w:rFonts w:ascii="Arial" w:hAnsi="Arial" w:cs="Arial"/>
          <w:b/>
          <w:sz w:val="24"/>
        </w:rPr>
        <w:t>On Scope of TR for NR frequency range 2 (FR2) multi-Rx chain DL reception</w:t>
      </w:r>
    </w:p>
    <w:p w14:paraId="486F8C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A63C936" w14:textId="77777777" w:rsidR="00094632" w:rsidRDefault="00094632" w:rsidP="00094632">
      <w:pPr>
        <w:rPr>
          <w:rFonts w:ascii="Arial" w:hAnsi="Arial" w:cs="Arial"/>
          <w:b/>
        </w:rPr>
      </w:pPr>
      <w:r>
        <w:rPr>
          <w:rFonts w:ascii="Arial" w:hAnsi="Arial" w:cs="Arial"/>
          <w:b/>
        </w:rPr>
        <w:t xml:space="preserve">Discussion: </w:t>
      </w:r>
    </w:p>
    <w:p w14:paraId="612B20A4" w14:textId="77777777" w:rsidR="00094632" w:rsidRDefault="00094632" w:rsidP="00094632">
      <w:r>
        <w:t>Proposal #1: Expand the scope of TR 38.751 to include the outcome of the evaluation phase for defining demodulation requirements.</w:t>
      </w:r>
    </w:p>
    <w:p w14:paraId="4E900F84" w14:textId="77777777" w:rsidR="00094632" w:rsidRDefault="00094632" w:rsidP="00094632">
      <w:r>
        <w:t>Qualcomm: was discussed in RAN4 but not much interest to do this</w:t>
      </w:r>
    </w:p>
    <w:p w14:paraId="07B00FED" w14:textId="77777777" w:rsidR="00094632" w:rsidRDefault="00094632" w:rsidP="00094632">
      <w:r>
        <w:t>Ericsson: not sure that this is needed and why it requires a RAN decision</w:t>
      </w:r>
    </w:p>
    <w:p w14:paraId="085FA9D4" w14:textId="77777777" w:rsidR="00094632" w:rsidRDefault="00094632" w:rsidP="00094632">
      <w:r>
        <w:t>RAN chair: usually it is discussed in the WG what is put in the TR; suggests to discuss this in RAN4 (you may update WID title in a WID revision)</w:t>
      </w:r>
    </w:p>
    <w:p w14:paraId="5902DC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CDE62" w14:textId="77777777" w:rsidR="00094632" w:rsidRDefault="00094632" w:rsidP="00094632">
      <w:pPr>
        <w:rPr>
          <w:rFonts w:ascii="Arial" w:hAnsi="Arial" w:cs="Arial"/>
          <w:b/>
          <w:sz w:val="24"/>
        </w:rPr>
      </w:pPr>
      <w:r>
        <w:rPr>
          <w:rFonts w:ascii="Arial" w:hAnsi="Arial" w:cs="Arial"/>
          <w:b/>
          <w:color w:val="0000FF"/>
          <w:sz w:val="24"/>
        </w:rPr>
        <w:t>RP-231925</w:t>
      </w:r>
      <w:r>
        <w:rPr>
          <w:rFonts w:ascii="Arial" w:hAnsi="Arial" w:cs="Arial"/>
          <w:b/>
          <w:color w:val="0000FF"/>
          <w:sz w:val="24"/>
        </w:rPr>
        <w:tab/>
      </w:r>
      <w:r>
        <w:rPr>
          <w:rFonts w:ascii="Arial" w:hAnsi="Arial" w:cs="Arial"/>
          <w:b/>
          <w:sz w:val="24"/>
        </w:rPr>
        <w:t>TR 38.751 v1.0.0 UE RF requirement for NR frequency range 2 (FR2) multi-Rx chain DL reception</w:t>
      </w:r>
    </w:p>
    <w:p w14:paraId="177C4672" w14:textId="77777777" w:rsidR="00094632" w:rsidRDefault="00094632" w:rsidP="00094632">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38.751 v1.0.0</w:t>
      </w:r>
      <w:r>
        <w:rPr>
          <w:i/>
        </w:rPr>
        <w:br/>
      </w:r>
      <w:r>
        <w:rPr>
          <w:i/>
        </w:rPr>
        <w:tab/>
      </w:r>
      <w:r>
        <w:rPr>
          <w:i/>
        </w:rPr>
        <w:tab/>
      </w:r>
      <w:r>
        <w:rPr>
          <w:i/>
        </w:rPr>
        <w:tab/>
      </w:r>
      <w:r>
        <w:rPr>
          <w:i/>
        </w:rPr>
        <w:tab/>
      </w:r>
      <w:r>
        <w:rPr>
          <w:i/>
        </w:rPr>
        <w:tab/>
        <w:t>Source: vivo</w:t>
      </w:r>
    </w:p>
    <w:p w14:paraId="15A74C06" w14:textId="77777777" w:rsidR="00094632" w:rsidRDefault="00094632" w:rsidP="00094632">
      <w:pPr>
        <w:rPr>
          <w:rFonts w:ascii="Arial" w:hAnsi="Arial" w:cs="Arial"/>
          <w:b/>
        </w:rPr>
      </w:pPr>
      <w:r>
        <w:rPr>
          <w:rFonts w:ascii="Arial" w:hAnsi="Arial" w:cs="Arial"/>
          <w:b/>
        </w:rPr>
        <w:t xml:space="preserve">Abstract: </w:t>
      </w:r>
    </w:p>
    <w:p w14:paraId="4E1C3608" w14:textId="77777777" w:rsidR="00094632" w:rsidRDefault="00094632" w:rsidP="00094632">
      <w:r>
        <w:t>RAN4 TR 38.751 is provided for information</w:t>
      </w:r>
    </w:p>
    <w:p w14:paraId="2B519F0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C73B" w14:textId="77777777" w:rsidR="00094632" w:rsidRDefault="00094632" w:rsidP="00094632">
      <w:pPr>
        <w:rPr>
          <w:rFonts w:ascii="Arial" w:hAnsi="Arial" w:cs="Arial"/>
          <w:b/>
          <w:sz w:val="24"/>
        </w:rPr>
      </w:pPr>
      <w:r>
        <w:rPr>
          <w:rFonts w:ascii="Arial" w:hAnsi="Arial" w:cs="Arial"/>
          <w:b/>
          <w:color w:val="0000FF"/>
          <w:sz w:val="24"/>
        </w:rPr>
        <w:t>RP-231714</w:t>
      </w:r>
      <w:r>
        <w:rPr>
          <w:rFonts w:ascii="Arial" w:hAnsi="Arial" w:cs="Arial"/>
          <w:b/>
          <w:color w:val="0000FF"/>
          <w:sz w:val="24"/>
        </w:rPr>
        <w:tab/>
      </w:r>
      <w:r>
        <w:rPr>
          <w:rFonts w:ascii="Arial" w:hAnsi="Arial" w:cs="Arial"/>
          <w:b/>
          <w:sz w:val="24"/>
        </w:rPr>
        <w:t>Revised WID for NR_FR2_multiRX_DL</w:t>
      </w:r>
    </w:p>
    <w:p w14:paraId="109B18E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916E9C7" w14:textId="77777777" w:rsidR="00094632" w:rsidRDefault="00094632" w:rsidP="00094632">
      <w:pPr>
        <w:rPr>
          <w:rFonts w:ascii="Arial" w:hAnsi="Arial" w:cs="Arial"/>
          <w:b/>
        </w:rPr>
      </w:pPr>
      <w:r>
        <w:rPr>
          <w:rFonts w:ascii="Arial" w:hAnsi="Arial" w:cs="Arial"/>
          <w:b/>
        </w:rPr>
        <w:t xml:space="preserve">Abstract: </w:t>
      </w:r>
    </w:p>
    <w:p w14:paraId="6F132FF0" w14:textId="77777777" w:rsidR="00094632" w:rsidRDefault="00094632" w:rsidP="00094632">
      <w:r>
        <w:t>last approved WID: RP-231452; revised wording in objective to reflect agreements in RAN4, new rapporteur contact info</w:t>
      </w:r>
    </w:p>
    <w:p w14:paraId="4E22F050" w14:textId="77777777" w:rsidR="00094632" w:rsidRDefault="00094632" w:rsidP="00094632">
      <w:pPr>
        <w:rPr>
          <w:rFonts w:ascii="Arial" w:hAnsi="Arial" w:cs="Arial"/>
          <w:b/>
        </w:rPr>
      </w:pPr>
      <w:r>
        <w:rPr>
          <w:rFonts w:ascii="Arial" w:hAnsi="Arial" w:cs="Arial"/>
          <w:b/>
        </w:rPr>
        <w:t xml:space="preserve">Discussion: </w:t>
      </w:r>
    </w:p>
    <w:p w14:paraId="2D6A1D15" w14:textId="77777777" w:rsidR="00094632" w:rsidRDefault="00094632" w:rsidP="00094632">
      <w:r>
        <w:t>Intel: if we extend Core part, also Perf. part should be extended</w:t>
      </w:r>
    </w:p>
    <w:p w14:paraId="5AEA774F" w14:textId="77777777" w:rsidR="00094632" w:rsidRDefault="00094632" w:rsidP="00094632">
      <w:r>
        <w:t>Qualcomm: we could still do this at RAN #102</w:t>
      </w:r>
    </w:p>
    <w:p w14:paraId="6FEFF2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59221" w14:textId="77777777" w:rsidR="00094632" w:rsidRDefault="00094632" w:rsidP="00094632">
      <w:pPr>
        <w:rPr>
          <w:rFonts w:ascii="Arial" w:hAnsi="Arial" w:cs="Arial"/>
          <w:b/>
          <w:sz w:val="24"/>
        </w:rPr>
      </w:pPr>
      <w:r>
        <w:rPr>
          <w:rFonts w:ascii="Arial" w:hAnsi="Arial" w:cs="Arial"/>
          <w:b/>
          <w:color w:val="0000FF"/>
          <w:sz w:val="24"/>
        </w:rPr>
        <w:t>RP-232107</w:t>
      </w:r>
      <w:r>
        <w:rPr>
          <w:rFonts w:ascii="Arial" w:hAnsi="Arial" w:cs="Arial"/>
          <w:b/>
          <w:color w:val="0000FF"/>
          <w:sz w:val="24"/>
        </w:rPr>
        <w:tab/>
      </w:r>
      <w:r>
        <w:rPr>
          <w:rFonts w:ascii="Arial" w:hAnsi="Arial" w:cs="Arial"/>
          <w:b/>
          <w:sz w:val="24"/>
        </w:rPr>
        <w:t>On Scope of TR for NR frequency range 2 (FR2) multi-Rx chain DL reception</w:t>
      </w:r>
    </w:p>
    <w:p w14:paraId="7F03E7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3D559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A92AD" w14:textId="77777777" w:rsidR="00094632" w:rsidRDefault="00094632" w:rsidP="00094632">
      <w:pPr>
        <w:pStyle w:val="Heading5"/>
      </w:pPr>
      <w:bookmarkStart w:id="266" w:name="_Toc146566569"/>
      <w:bookmarkStart w:id="267" w:name="_Toc150626387"/>
      <w:r>
        <w:t>9.3.4.5</w:t>
      </w:r>
      <w:r>
        <w:tab/>
        <w:t>Enhanced NR support for high speed train scenario in FR2 [RAN4 WI: NR_HST_FR2_enh]</w:t>
      </w:r>
      <w:bookmarkEnd w:id="266"/>
      <w:bookmarkEnd w:id="267"/>
    </w:p>
    <w:p w14:paraId="0869B857" w14:textId="77777777" w:rsidR="00094632" w:rsidRDefault="00094632" w:rsidP="00094632">
      <w:pPr>
        <w:rPr>
          <w:rFonts w:ascii="Arial" w:hAnsi="Arial" w:cs="Arial"/>
          <w:b/>
          <w:sz w:val="24"/>
        </w:rPr>
      </w:pPr>
      <w:r>
        <w:rPr>
          <w:rFonts w:ascii="Arial" w:hAnsi="Arial" w:cs="Arial"/>
          <w:b/>
          <w:color w:val="0000FF"/>
          <w:sz w:val="24"/>
        </w:rPr>
        <w:t>RP-231730</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5AD18BA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E6E899" w14:textId="77777777" w:rsidR="00094632" w:rsidRDefault="00094632" w:rsidP="00094632">
      <w:pPr>
        <w:rPr>
          <w:rFonts w:ascii="Arial" w:hAnsi="Arial" w:cs="Arial"/>
          <w:b/>
        </w:rPr>
      </w:pPr>
      <w:r>
        <w:rPr>
          <w:rFonts w:ascii="Arial" w:hAnsi="Arial" w:cs="Arial"/>
          <w:b/>
        </w:rPr>
        <w:t xml:space="preserve">Discussion: </w:t>
      </w:r>
    </w:p>
    <w:p w14:paraId="3C75FD24" w14:textId="77777777" w:rsidR="00094632" w:rsidRDefault="00094632" w:rsidP="00094632">
      <w:r>
        <w:t>MCC: see CRs in RP-232515</w:t>
      </w:r>
    </w:p>
    <w:p w14:paraId="157D1377" w14:textId="77777777" w:rsidR="00094632" w:rsidRDefault="00094632" w:rsidP="00094632">
      <w:r>
        <w:t>conclusion: Core part WI is completed.</w:t>
      </w:r>
    </w:p>
    <w:p w14:paraId="7A6077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F773C" w14:textId="77777777" w:rsidR="00094632" w:rsidRDefault="00094632" w:rsidP="00094632">
      <w:pPr>
        <w:rPr>
          <w:rFonts w:ascii="Arial" w:hAnsi="Arial" w:cs="Arial"/>
          <w:b/>
          <w:sz w:val="24"/>
        </w:rPr>
      </w:pPr>
      <w:r>
        <w:rPr>
          <w:rFonts w:ascii="Arial" w:hAnsi="Arial" w:cs="Arial"/>
          <w:b/>
          <w:color w:val="0000FF"/>
          <w:sz w:val="24"/>
        </w:rPr>
        <w:t>RP-231731</w:t>
      </w:r>
      <w:r>
        <w:rPr>
          <w:rFonts w:ascii="Arial" w:hAnsi="Arial" w:cs="Arial"/>
          <w:b/>
          <w:color w:val="0000FF"/>
          <w:sz w:val="24"/>
        </w:rPr>
        <w:tab/>
      </w:r>
      <w:r>
        <w:rPr>
          <w:rFonts w:ascii="Arial" w:hAnsi="Arial" w:cs="Arial"/>
          <w:b/>
          <w:sz w:val="24"/>
        </w:rPr>
        <w:t>WI summary for WI: Enhanced NR support for high speed train scenario in frequency range 2 (FR2)</w:t>
      </w:r>
    </w:p>
    <w:p w14:paraId="6F1E13D5"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FEBC6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72441" w14:textId="77777777" w:rsidR="00094632" w:rsidRDefault="00094632" w:rsidP="00094632">
      <w:pPr>
        <w:pStyle w:val="Heading5"/>
      </w:pPr>
      <w:bookmarkStart w:id="268" w:name="_Toc146566570"/>
      <w:bookmarkStart w:id="269" w:name="_Toc150626388"/>
      <w:r>
        <w:lastRenderedPageBreak/>
        <w:t>9.3.4.6</w:t>
      </w:r>
      <w:r>
        <w:tab/>
        <w:t>Even Further RRM enhancement for NR and MR-DC [RAN4 WI: NR_RRM_enh3]</w:t>
      </w:r>
      <w:bookmarkEnd w:id="268"/>
      <w:bookmarkEnd w:id="269"/>
    </w:p>
    <w:p w14:paraId="3576B3D8" w14:textId="77777777" w:rsidR="00094632" w:rsidRDefault="00094632" w:rsidP="00094632">
      <w:pPr>
        <w:rPr>
          <w:rFonts w:ascii="Arial" w:hAnsi="Arial" w:cs="Arial"/>
          <w:b/>
          <w:sz w:val="24"/>
        </w:rPr>
      </w:pPr>
      <w:r>
        <w:rPr>
          <w:rFonts w:ascii="Arial" w:hAnsi="Arial" w:cs="Arial"/>
          <w:b/>
          <w:color w:val="0000FF"/>
          <w:sz w:val="24"/>
        </w:rPr>
        <w:t>RP-232104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5DE445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F022B4" w14:textId="77777777" w:rsidR="00094632" w:rsidRDefault="00094632" w:rsidP="00094632">
      <w:pPr>
        <w:rPr>
          <w:rFonts w:ascii="Arial" w:hAnsi="Arial" w:cs="Arial"/>
          <w:b/>
        </w:rPr>
      </w:pPr>
      <w:r>
        <w:rPr>
          <w:rFonts w:ascii="Arial" w:hAnsi="Arial" w:cs="Arial"/>
          <w:b/>
        </w:rPr>
        <w:t xml:space="preserve">Abstract: </w:t>
      </w:r>
    </w:p>
    <w:p w14:paraId="49704B93" w14:textId="77777777" w:rsidR="00094632" w:rsidRDefault="00094632" w:rsidP="00094632">
      <w:r>
        <w:t>core part: 90%</w:t>
      </w:r>
    </w:p>
    <w:p w14:paraId="74102D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24EB" w14:textId="77777777" w:rsidR="00094632" w:rsidRDefault="00094632" w:rsidP="00094632">
      <w:pPr>
        <w:pStyle w:val="Heading5"/>
      </w:pPr>
      <w:bookmarkStart w:id="270" w:name="_Toc146566571"/>
      <w:bookmarkStart w:id="271" w:name="_Toc150626389"/>
      <w:r>
        <w:t>9.3.4.7</w:t>
      </w:r>
      <w:r>
        <w:tab/>
        <w:t>Further enhancements on NR and MR-DC measurement gaps and measurements without gaps [RAN4 WI: NR_MG_enh2]</w:t>
      </w:r>
      <w:bookmarkEnd w:id="270"/>
      <w:bookmarkEnd w:id="271"/>
    </w:p>
    <w:p w14:paraId="2C101806" w14:textId="77777777" w:rsidR="00094632" w:rsidRDefault="00094632" w:rsidP="00094632">
      <w:pPr>
        <w:rPr>
          <w:rFonts w:ascii="Arial" w:hAnsi="Arial" w:cs="Arial"/>
          <w:b/>
          <w:sz w:val="24"/>
        </w:rPr>
      </w:pPr>
      <w:r>
        <w:rPr>
          <w:rFonts w:ascii="Arial" w:hAnsi="Arial" w:cs="Arial"/>
          <w:b/>
          <w:color w:val="0000FF"/>
          <w:sz w:val="24"/>
        </w:rPr>
        <w:t>RP-232312</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0076710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DBD5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B01F8" w14:textId="77777777" w:rsidR="00094632" w:rsidRDefault="00094632" w:rsidP="00094632">
      <w:pPr>
        <w:rPr>
          <w:rFonts w:ascii="Arial" w:hAnsi="Arial" w:cs="Arial"/>
          <w:b/>
          <w:sz w:val="24"/>
        </w:rPr>
      </w:pPr>
      <w:r>
        <w:rPr>
          <w:rFonts w:ascii="Arial" w:hAnsi="Arial" w:cs="Arial"/>
          <w:b/>
          <w:color w:val="0000FF"/>
          <w:sz w:val="24"/>
        </w:rPr>
        <w:t>RP-232440</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BA7644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3FBFDCAD" w14:textId="77777777" w:rsidR="00094632" w:rsidRDefault="00094632" w:rsidP="00094632">
      <w:pPr>
        <w:rPr>
          <w:color w:val="808080"/>
        </w:rPr>
      </w:pPr>
      <w:r>
        <w:rPr>
          <w:color w:val="808080"/>
        </w:rPr>
        <w:t>(Replaces RP-231477)</w:t>
      </w:r>
    </w:p>
    <w:p w14:paraId="3E81B89B" w14:textId="77777777" w:rsidR="00094632" w:rsidRDefault="00094632" w:rsidP="00094632">
      <w:pPr>
        <w:rPr>
          <w:rFonts w:ascii="Arial" w:hAnsi="Arial" w:cs="Arial"/>
          <w:b/>
        </w:rPr>
      </w:pPr>
      <w:r>
        <w:rPr>
          <w:rFonts w:ascii="Arial" w:hAnsi="Arial" w:cs="Arial"/>
          <w:b/>
        </w:rPr>
        <w:t xml:space="preserve">Abstract: </w:t>
      </w:r>
    </w:p>
    <w:p w14:paraId="1193F165" w14:textId="77777777" w:rsidR="00094632" w:rsidRDefault="00094632" w:rsidP="00094632">
      <w:r>
        <w:t>last approved WID: RP-231477; to add TS 38.473 to the list of impacted specs</w:t>
      </w:r>
    </w:p>
    <w:p w14:paraId="73A0766C" w14:textId="77777777" w:rsidR="00094632" w:rsidRDefault="00094632" w:rsidP="00094632">
      <w:pPr>
        <w:rPr>
          <w:rFonts w:ascii="Arial" w:hAnsi="Arial" w:cs="Arial"/>
          <w:b/>
        </w:rPr>
      </w:pPr>
      <w:r>
        <w:rPr>
          <w:rFonts w:ascii="Arial" w:hAnsi="Arial" w:cs="Arial"/>
          <w:b/>
        </w:rPr>
        <w:t xml:space="preserve">Discussion: </w:t>
      </w:r>
    </w:p>
    <w:p w14:paraId="6DEBF90E" w14:textId="77777777" w:rsidR="00094632" w:rsidRDefault="00094632" w:rsidP="00094632">
      <w:r>
        <w:t>Intel: affected spec is added</w:t>
      </w:r>
    </w:p>
    <w:p w14:paraId="10BE7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9277E" w14:textId="77777777" w:rsidR="00094632" w:rsidRDefault="00094632" w:rsidP="00094632">
      <w:pPr>
        <w:pStyle w:val="Heading5"/>
      </w:pPr>
      <w:bookmarkStart w:id="272" w:name="_Toc146566572"/>
      <w:bookmarkStart w:id="273" w:name="_Toc150626390"/>
      <w:r>
        <w:t>9.3.4.8</w:t>
      </w:r>
      <w:r>
        <w:tab/>
        <w:t>BS/UE EMC enhancements for NR and LTE [RAN4 WI: NR_LTE_EMC_enh]</w:t>
      </w:r>
      <w:bookmarkEnd w:id="272"/>
      <w:bookmarkEnd w:id="273"/>
    </w:p>
    <w:p w14:paraId="26CD1166" w14:textId="77777777" w:rsidR="00094632" w:rsidRDefault="00094632" w:rsidP="00094632">
      <w:pPr>
        <w:rPr>
          <w:rFonts w:ascii="Arial" w:hAnsi="Arial" w:cs="Arial"/>
          <w:b/>
          <w:sz w:val="24"/>
        </w:rPr>
      </w:pPr>
      <w:r>
        <w:rPr>
          <w:rFonts w:ascii="Arial" w:hAnsi="Arial" w:cs="Arial"/>
          <w:b/>
          <w:color w:val="0000FF"/>
          <w:sz w:val="24"/>
        </w:rPr>
        <w:t>RP-231742</w:t>
      </w:r>
      <w:r>
        <w:rPr>
          <w:rFonts w:ascii="Arial" w:hAnsi="Arial" w:cs="Arial"/>
          <w:b/>
          <w:color w:val="0000FF"/>
          <w:sz w:val="24"/>
        </w:rPr>
        <w:tab/>
      </w:r>
      <w:r>
        <w:rPr>
          <w:rFonts w:ascii="Arial" w:hAnsi="Arial" w:cs="Arial"/>
          <w:b/>
          <w:sz w:val="24"/>
        </w:rPr>
        <w:t>Status report WI on BS/UE EMC enhancements for NR and LTE; rapporteur: Ericsson</w:t>
      </w:r>
    </w:p>
    <w:p w14:paraId="24213D0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2E7674" w14:textId="77777777" w:rsidR="00094632" w:rsidRDefault="00094632" w:rsidP="00094632">
      <w:pPr>
        <w:rPr>
          <w:rFonts w:ascii="Arial" w:hAnsi="Arial" w:cs="Arial"/>
          <w:b/>
        </w:rPr>
      </w:pPr>
      <w:r>
        <w:rPr>
          <w:rFonts w:ascii="Arial" w:hAnsi="Arial" w:cs="Arial"/>
          <w:b/>
        </w:rPr>
        <w:t xml:space="preserve">Discussion: </w:t>
      </w:r>
    </w:p>
    <w:p w14:paraId="53831C3A" w14:textId="77777777" w:rsidR="00094632" w:rsidRDefault="00094632" w:rsidP="00094632">
      <w:r>
        <w:t>MCC: Core: 80%, Sep.23 is a request to stop the WI</w:t>
      </w:r>
    </w:p>
    <w:p w14:paraId="67DEBFF9" w14:textId="77777777" w:rsidR="00094632" w:rsidRDefault="00094632" w:rsidP="00094632">
      <w:r>
        <w:t>Ercisson: This is not intended, target is Dec.23</w:t>
      </w:r>
    </w:p>
    <w:p w14:paraId="6777AA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RP-232637</w:t>
      </w:r>
      <w:r>
        <w:rPr>
          <w:color w:val="993300"/>
          <w:u w:val="single"/>
        </w:rPr>
        <w:t>.</w:t>
      </w:r>
    </w:p>
    <w:p w14:paraId="74DB3B95" w14:textId="77777777" w:rsidR="00094632" w:rsidRDefault="00094632" w:rsidP="00094632">
      <w:pPr>
        <w:rPr>
          <w:rFonts w:ascii="Arial" w:hAnsi="Arial" w:cs="Arial"/>
          <w:b/>
          <w:sz w:val="24"/>
        </w:rPr>
      </w:pPr>
      <w:r>
        <w:rPr>
          <w:rFonts w:ascii="Arial" w:hAnsi="Arial" w:cs="Arial"/>
          <w:b/>
          <w:color w:val="0000FF"/>
          <w:sz w:val="24"/>
        </w:rPr>
        <w:t>RP-232637</w:t>
      </w:r>
      <w:r>
        <w:rPr>
          <w:rFonts w:ascii="Arial" w:hAnsi="Arial" w:cs="Arial"/>
          <w:b/>
          <w:color w:val="0000FF"/>
          <w:sz w:val="24"/>
        </w:rPr>
        <w:tab/>
      </w:r>
      <w:r>
        <w:rPr>
          <w:rFonts w:ascii="Arial" w:hAnsi="Arial" w:cs="Arial"/>
          <w:b/>
          <w:sz w:val="24"/>
        </w:rPr>
        <w:t>Status report WI on BS/UE EMC enhancements for NR and LTE; rapporteur: Ericsson</w:t>
      </w:r>
    </w:p>
    <w:p w14:paraId="1989BEB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652DA5" w14:textId="77777777" w:rsidR="00094632" w:rsidRDefault="00094632" w:rsidP="00094632">
      <w:pPr>
        <w:rPr>
          <w:color w:val="808080"/>
        </w:rPr>
      </w:pPr>
      <w:r>
        <w:rPr>
          <w:color w:val="808080"/>
        </w:rPr>
        <w:lastRenderedPageBreak/>
        <w:t>(Replaces RP-231742)</w:t>
      </w:r>
    </w:p>
    <w:p w14:paraId="4894E643" w14:textId="77777777" w:rsidR="00094632" w:rsidRDefault="00094632" w:rsidP="00094632">
      <w:pPr>
        <w:rPr>
          <w:rFonts w:ascii="Arial" w:hAnsi="Arial" w:cs="Arial"/>
          <w:b/>
        </w:rPr>
      </w:pPr>
      <w:r>
        <w:rPr>
          <w:rFonts w:ascii="Arial" w:hAnsi="Arial" w:cs="Arial"/>
          <w:b/>
        </w:rPr>
        <w:t xml:space="preserve">Discussion: </w:t>
      </w:r>
    </w:p>
    <w:p w14:paraId="13527195" w14:textId="77777777" w:rsidR="00094632" w:rsidRDefault="00094632" w:rsidP="00094632">
      <w:r>
        <w:t>MCC: late submission</w:t>
      </w:r>
    </w:p>
    <w:p w14:paraId="5CDC216A" w14:textId="77777777" w:rsidR="00094632" w:rsidRDefault="00094632" w:rsidP="00094632">
      <w:r>
        <w:t>Huawei: some open issues for UE part need to be removed from WID</w:t>
      </w:r>
    </w:p>
    <w:p w14:paraId="03FAD9DF" w14:textId="77777777" w:rsidR="00094632" w:rsidRDefault="00094632" w:rsidP="00094632">
      <w:r>
        <w:t>Ericsson: will do this at RAN #102</w:t>
      </w:r>
    </w:p>
    <w:p w14:paraId="4984E4E0" w14:textId="77777777" w:rsidR="00094632" w:rsidRDefault="00094632" w:rsidP="00094632">
      <w:r>
        <w:t>conclusion: Core: 95%, Dec.23, Perf.: 80%, Dec.23</w:t>
      </w:r>
    </w:p>
    <w:p w14:paraId="0A4D4D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5A57" w14:textId="77777777" w:rsidR="00094632" w:rsidRDefault="00094632" w:rsidP="00094632">
      <w:pPr>
        <w:pStyle w:val="Heading5"/>
      </w:pPr>
      <w:bookmarkStart w:id="274" w:name="_Toc146566573"/>
      <w:bookmarkStart w:id="275" w:name="_Toc150626391"/>
      <w:r>
        <w:t>9.3.4.9</w:t>
      </w:r>
      <w:r>
        <w:tab/>
        <w:t>Air-to-ground network for NR [RAN4 WI: NR_ATG]</w:t>
      </w:r>
      <w:bookmarkEnd w:id="274"/>
      <w:bookmarkEnd w:id="275"/>
    </w:p>
    <w:p w14:paraId="2CE58D81" w14:textId="77777777" w:rsidR="00094632" w:rsidRDefault="00094632" w:rsidP="00094632">
      <w:pPr>
        <w:rPr>
          <w:rFonts w:ascii="Arial" w:hAnsi="Arial" w:cs="Arial"/>
          <w:b/>
          <w:sz w:val="24"/>
        </w:rPr>
      </w:pPr>
      <w:r>
        <w:rPr>
          <w:rFonts w:ascii="Arial" w:hAnsi="Arial" w:cs="Arial"/>
          <w:b/>
          <w:color w:val="0000FF"/>
          <w:sz w:val="24"/>
        </w:rPr>
        <w:t>RP-232236</w:t>
      </w:r>
      <w:r>
        <w:rPr>
          <w:rFonts w:ascii="Arial" w:hAnsi="Arial" w:cs="Arial"/>
          <w:b/>
          <w:color w:val="0000FF"/>
          <w:sz w:val="24"/>
        </w:rPr>
        <w:tab/>
      </w:r>
      <w:r>
        <w:rPr>
          <w:rFonts w:ascii="Arial" w:hAnsi="Arial" w:cs="Arial"/>
          <w:b/>
          <w:sz w:val="24"/>
        </w:rPr>
        <w:t>Status report for WI Air-to-ground network for NR; rapporteur: CMCC</w:t>
      </w:r>
    </w:p>
    <w:p w14:paraId="7D7255C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5234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0169" w14:textId="77777777" w:rsidR="00094632" w:rsidRDefault="00094632" w:rsidP="00094632">
      <w:pPr>
        <w:pStyle w:val="Heading5"/>
      </w:pPr>
      <w:bookmarkStart w:id="276" w:name="_Toc146566574"/>
      <w:bookmarkStart w:id="277" w:name="_Toc150626392"/>
      <w:r>
        <w:t>9.3.4.10</w:t>
      </w:r>
      <w:r>
        <w:tab/>
        <w:t>Support of intra-band non-collocated EN-DC/NR-CA deployment [RAN4 WI: NonCol_intraB_ENDC_NR_CA]</w:t>
      </w:r>
      <w:bookmarkEnd w:id="276"/>
      <w:bookmarkEnd w:id="277"/>
    </w:p>
    <w:p w14:paraId="7F8DE186" w14:textId="77777777" w:rsidR="00094632" w:rsidRDefault="00094632" w:rsidP="00094632">
      <w:pPr>
        <w:rPr>
          <w:rFonts w:ascii="Arial" w:hAnsi="Arial" w:cs="Arial"/>
          <w:b/>
          <w:sz w:val="24"/>
        </w:rPr>
      </w:pPr>
      <w:r>
        <w:rPr>
          <w:rFonts w:ascii="Arial" w:hAnsi="Arial" w:cs="Arial"/>
          <w:b/>
          <w:color w:val="0000FF"/>
          <w:sz w:val="24"/>
        </w:rPr>
        <w:t>RP-232113</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0111BD5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A00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B26" w14:textId="77777777" w:rsidR="00094632" w:rsidRDefault="00094632" w:rsidP="00094632">
      <w:pPr>
        <w:rPr>
          <w:rFonts w:ascii="Arial" w:hAnsi="Arial" w:cs="Arial"/>
          <w:b/>
          <w:sz w:val="24"/>
        </w:rPr>
      </w:pPr>
      <w:r>
        <w:rPr>
          <w:rFonts w:ascii="Arial" w:hAnsi="Arial" w:cs="Arial"/>
          <w:b/>
          <w:color w:val="0000FF"/>
          <w:sz w:val="24"/>
        </w:rPr>
        <w:t>RP-232005</w:t>
      </w:r>
      <w:r>
        <w:rPr>
          <w:rFonts w:ascii="Arial" w:hAnsi="Arial" w:cs="Arial"/>
          <w:b/>
          <w:color w:val="0000FF"/>
          <w:sz w:val="24"/>
        </w:rPr>
        <w:tab/>
      </w:r>
      <w:r>
        <w:rPr>
          <w:rFonts w:ascii="Arial" w:hAnsi="Arial" w:cs="Arial"/>
          <w:b/>
          <w:sz w:val="24"/>
        </w:rPr>
        <w:t xml:space="preserve">Signaling for Intra-band Non-collocated CA </w:t>
      </w:r>
    </w:p>
    <w:p w14:paraId="435D82D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5719F7D" w14:textId="77777777" w:rsidR="00094632" w:rsidRDefault="00094632" w:rsidP="00094632">
      <w:pPr>
        <w:rPr>
          <w:rFonts w:ascii="Arial" w:hAnsi="Arial" w:cs="Arial"/>
          <w:b/>
        </w:rPr>
      </w:pPr>
      <w:r>
        <w:rPr>
          <w:rFonts w:ascii="Arial" w:hAnsi="Arial" w:cs="Arial"/>
          <w:b/>
        </w:rPr>
        <w:t xml:space="preserve">Discussion: </w:t>
      </w:r>
    </w:p>
    <w:p w14:paraId="23006464" w14:textId="77777777" w:rsidR="00094632" w:rsidRDefault="00094632" w:rsidP="00094632">
      <w:r>
        <w:t>moved from AI 9.9 to AI 9.3.4.10</w:t>
      </w:r>
    </w:p>
    <w:p w14:paraId="61180C0B" w14:textId="77777777" w:rsidR="00094632" w:rsidRDefault="00094632" w:rsidP="00094632">
      <w:r>
        <w:t>Proposal: Do not introduce any additional signaling to distinguish collocated/non-collocated deployments.</w:t>
      </w:r>
    </w:p>
    <w:p w14:paraId="7292F9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1F98" w14:textId="77777777" w:rsidR="00094632" w:rsidRDefault="00094632" w:rsidP="00094632">
      <w:pPr>
        <w:rPr>
          <w:rFonts w:ascii="Arial" w:hAnsi="Arial" w:cs="Arial"/>
          <w:b/>
          <w:sz w:val="24"/>
        </w:rPr>
      </w:pPr>
      <w:r>
        <w:rPr>
          <w:rFonts w:ascii="Arial" w:hAnsi="Arial" w:cs="Arial"/>
          <w:b/>
          <w:color w:val="0000FF"/>
          <w:sz w:val="24"/>
        </w:rPr>
        <w:t>RP-232108</w:t>
      </w:r>
      <w:r>
        <w:rPr>
          <w:rFonts w:ascii="Arial" w:hAnsi="Arial" w:cs="Arial"/>
          <w:b/>
          <w:color w:val="0000FF"/>
          <w:sz w:val="24"/>
        </w:rPr>
        <w:tab/>
      </w:r>
      <w:r>
        <w:rPr>
          <w:rFonts w:ascii="Arial" w:hAnsi="Arial" w:cs="Arial"/>
          <w:b/>
          <w:sz w:val="24"/>
        </w:rPr>
        <w:t>On dynamic configuration of type 2 UE</w:t>
      </w:r>
    </w:p>
    <w:p w14:paraId="3432B5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56B657" w14:textId="77777777" w:rsidR="00094632" w:rsidRDefault="00094632" w:rsidP="00094632">
      <w:pPr>
        <w:rPr>
          <w:rFonts w:ascii="Arial" w:hAnsi="Arial" w:cs="Arial"/>
          <w:b/>
        </w:rPr>
      </w:pPr>
      <w:r>
        <w:rPr>
          <w:rFonts w:ascii="Arial" w:hAnsi="Arial" w:cs="Arial"/>
          <w:b/>
        </w:rPr>
        <w:t xml:space="preserve">Abstract: </w:t>
      </w:r>
    </w:p>
    <w:p w14:paraId="519DEC50" w14:textId="77777777" w:rsidR="00094632" w:rsidRDefault="00094632" w:rsidP="00094632">
      <w:r>
        <w:t>Provide Apple views on dynamic configuration of type 2 UE.</w:t>
      </w:r>
    </w:p>
    <w:p w14:paraId="327FA88F" w14:textId="77777777" w:rsidR="00094632" w:rsidRDefault="00094632" w:rsidP="00094632">
      <w:pPr>
        <w:rPr>
          <w:rFonts w:ascii="Arial" w:hAnsi="Arial" w:cs="Arial"/>
          <w:b/>
        </w:rPr>
      </w:pPr>
      <w:r>
        <w:rPr>
          <w:rFonts w:ascii="Arial" w:hAnsi="Arial" w:cs="Arial"/>
          <w:b/>
        </w:rPr>
        <w:t xml:space="preserve">Discussion: </w:t>
      </w:r>
    </w:p>
    <w:p w14:paraId="66723436" w14:textId="77777777" w:rsidR="00094632" w:rsidRDefault="00094632" w:rsidP="00094632">
      <w:r>
        <w:t>MCC: includes 2 versions of RP-232108 and can therefore not be treated</w:t>
      </w:r>
    </w:p>
    <w:p w14:paraId="4649F9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RP-232638</w:t>
      </w:r>
      <w:r>
        <w:rPr>
          <w:color w:val="993300"/>
          <w:u w:val="single"/>
        </w:rPr>
        <w:t>.</w:t>
      </w:r>
    </w:p>
    <w:p w14:paraId="1EFB1CB7" w14:textId="77777777" w:rsidR="00094632" w:rsidRDefault="00094632" w:rsidP="00094632">
      <w:pPr>
        <w:rPr>
          <w:rFonts w:ascii="Arial" w:hAnsi="Arial" w:cs="Arial"/>
          <w:b/>
          <w:sz w:val="24"/>
        </w:rPr>
      </w:pPr>
      <w:r>
        <w:rPr>
          <w:rFonts w:ascii="Arial" w:hAnsi="Arial" w:cs="Arial"/>
          <w:b/>
          <w:color w:val="0000FF"/>
          <w:sz w:val="24"/>
        </w:rPr>
        <w:t>RP-232638</w:t>
      </w:r>
      <w:r>
        <w:rPr>
          <w:rFonts w:ascii="Arial" w:hAnsi="Arial" w:cs="Arial"/>
          <w:b/>
          <w:color w:val="0000FF"/>
          <w:sz w:val="24"/>
        </w:rPr>
        <w:tab/>
      </w:r>
      <w:r>
        <w:rPr>
          <w:rFonts w:ascii="Arial" w:hAnsi="Arial" w:cs="Arial"/>
          <w:b/>
          <w:sz w:val="24"/>
        </w:rPr>
        <w:t>On dynamic configuration of type 2 UE</w:t>
      </w:r>
    </w:p>
    <w:p w14:paraId="22894FE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CC20D3" w14:textId="77777777" w:rsidR="00094632" w:rsidRDefault="00094632" w:rsidP="00094632">
      <w:pPr>
        <w:rPr>
          <w:color w:val="808080"/>
        </w:rPr>
      </w:pPr>
      <w:r>
        <w:rPr>
          <w:color w:val="808080"/>
        </w:rPr>
        <w:t>(Replaces RP-232108)</w:t>
      </w:r>
    </w:p>
    <w:p w14:paraId="1A13FD72" w14:textId="77777777" w:rsidR="00094632" w:rsidRDefault="00094632" w:rsidP="00094632">
      <w:pPr>
        <w:rPr>
          <w:rFonts w:ascii="Arial" w:hAnsi="Arial" w:cs="Arial"/>
          <w:b/>
        </w:rPr>
      </w:pPr>
      <w:r>
        <w:rPr>
          <w:rFonts w:ascii="Arial" w:hAnsi="Arial" w:cs="Arial"/>
          <w:b/>
        </w:rPr>
        <w:t xml:space="preserve">Discussion: </w:t>
      </w:r>
    </w:p>
    <w:p w14:paraId="0BEEBA23" w14:textId="77777777" w:rsidR="00094632" w:rsidRDefault="00094632" w:rsidP="00094632">
      <w:r>
        <w:t>Proposal 1: It is proposed to agree the following capability definition for type 2 UE for intra-band non-collocated CA.</w:t>
      </w:r>
    </w:p>
    <w:p w14:paraId="60677B46" w14:textId="77777777" w:rsidR="00094632" w:rsidRDefault="00094632" w:rsidP="00094632">
      <w:r>
        <w:t>Proposal 2: Solution 1 (Introduce new signaling indication during RRC Reconf) is adopted to support Type 2 UE reconfiguration.</w:t>
      </w:r>
    </w:p>
    <w:p w14:paraId="7CF10CDC" w14:textId="77777777" w:rsidR="00094632" w:rsidRDefault="00094632" w:rsidP="00094632">
      <w:r>
        <w:t>Proposal 3: If this issue cannot be concluded in RAN, further discuss in RAN4 October meeting and make decision based on majority view.</w:t>
      </w:r>
    </w:p>
    <w:p w14:paraId="46874B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D094" w14:textId="77777777" w:rsidR="00094632" w:rsidRDefault="00094632" w:rsidP="00094632">
      <w:pPr>
        <w:rPr>
          <w:rFonts w:ascii="Arial" w:hAnsi="Arial" w:cs="Arial"/>
          <w:b/>
          <w:sz w:val="24"/>
        </w:rPr>
      </w:pPr>
      <w:r>
        <w:rPr>
          <w:rFonts w:ascii="Arial" w:hAnsi="Arial" w:cs="Arial"/>
          <w:b/>
          <w:color w:val="0000FF"/>
          <w:sz w:val="24"/>
        </w:rPr>
        <w:t>RP-232119</w:t>
      </w:r>
      <w:r>
        <w:rPr>
          <w:rFonts w:ascii="Arial" w:hAnsi="Arial" w:cs="Arial"/>
          <w:b/>
          <w:color w:val="0000FF"/>
          <w:sz w:val="24"/>
        </w:rPr>
        <w:tab/>
      </w:r>
      <w:r>
        <w:rPr>
          <w:rFonts w:ascii="Arial" w:hAnsi="Arial" w:cs="Arial"/>
          <w:b/>
          <w:sz w:val="24"/>
        </w:rPr>
        <w:t>Views on the Type 2 UE for Non-collocated deployment</w:t>
      </w:r>
    </w:p>
    <w:p w14:paraId="1CE894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1970C49" w14:textId="77777777" w:rsidR="00094632" w:rsidRDefault="00094632" w:rsidP="00094632">
      <w:pPr>
        <w:rPr>
          <w:rFonts w:ascii="Arial" w:hAnsi="Arial" w:cs="Arial"/>
          <w:b/>
        </w:rPr>
      </w:pPr>
      <w:r>
        <w:rPr>
          <w:rFonts w:ascii="Arial" w:hAnsi="Arial" w:cs="Arial"/>
          <w:b/>
        </w:rPr>
        <w:t xml:space="preserve">Discussion: </w:t>
      </w:r>
    </w:p>
    <w:p w14:paraId="3ABF0F0E" w14:textId="77777777" w:rsidR="00094632" w:rsidRDefault="00094632" w:rsidP="00094632">
      <w:r>
        <w:t>Proposal 1: RAN discuss whether there are any actual cases where BS needs to indicate Case_1-2-2 or Case_1-2-3 to UE (yellow highlighted cases).</w:t>
      </w:r>
    </w:p>
    <w:p w14:paraId="4EB17150" w14:textId="77777777" w:rsidR="00094632" w:rsidRDefault="00094632" w:rsidP="00094632">
      <w:r>
        <w:t>Proposal 2: If RAN conclude there are no actual cases, then agree option 2, which means UE always comply with new requirement (25 dB power imbalance) using Type 2 capability (separated Rx chains).</w:t>
      </w:r>
    </w:p>
    <w:p w14:paraId="0854F31E" w14:textId="77777777" w:rsidR="00094632" w:rsidRDefault="00094632" w:rsidP="00094632">
      <w:r>
        <w:t>Proposal 3: If RAN can identify the actual cases where BS needs to indicate Case_1-2-2 or Case_1-2-3 to UE (yellow highlighted cases), then agree option 1, introduce a new BS signaling with the clear statement of the expected UE behavior when BS indicates Case_1-2-1/1-2-2/1-2-3/1-2-4 accordingly.</w:t>
      </w:r>
    </w:p>
    <w:p w14:paraId="3DFF6C56" w14:textId="77777777" w:rsidR="00094632" w:rsidRDefault="00094632" w:rsidP="00094632">
      <w:r>
        <w:t>Proposal 4: If RAN reach the consensus, RAN agree to task RAN2 with work of relevant signaling based on the RAN decision.</w:t>
      </w:r>
    </w:p>
    <w:p w14:paraId="0AEC000E" w14:textId="77777777" w:rsidR="00094632" w:rsidRDefault="00094632" w:rsidP="00094632">
      <w:r>
        <w:t>RAN chair: have offline discussion about RP-232005, RP-232638, RP-232119</w:t>
      </w:r>
    </w:p>
    <w:p w14:paraId="1ACAC047" w14:textId="77777777" w:rsidR="00094632" w:rsidRDefault="00094632" w:rsidP="00094632">
      <w:r>
        <w:t>Huawei: fine but please do not send the problem back to RAN4</w:t>
      </w:r>
    </w:p>
    <w:p w14:paraId="6F3F17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A3DE" w14:textId="77777777" w:rsidR="00094632" w:rsidRDefault="00094632" w:rsidP="00094632">
      <w:pPr>
        <w:rPr>
          <w:rFonts w:ascii="Arial" w:hAnsi="Arial" w:cs="Arial"/>
          <w:b/>
          <w:sz w:val="24"/>
        </w:rPr>
      </w:pPr>
      <w:r>
        <w:rPr>
          <w:rFonts w:ascii="Arial" w:hAnsi="Arial" w:cs="Arial"/>
          <w:b/>
          <w:color w:val="0000FF"/>
          <w:sz w:val="24"/>
        </w:rPr>
        <w:t>RP-232681</w:t>
      </w:r>
      <w:r>
        <w:rPr>
          <w:rFonts w:ascii="Arial" w:hAnsi="Arial" w:cs="Arial"/>
          <w:b/>
          <w:color w:val="0000FF"/>
          <w:sz w:val="24"/>
        </w:rPr>
        <w:tab/>
      </w:r>
      <w:r>
        <w:rPr>
          <w:rFonts w:ascii="Arial" w:hAnsi="Arial" w:cs="Arial"/>
          <w:b/>
          <w:sz w:val="24"/>
        </w:rPr>
        <w:t>Way forward for Type 2 UE for Non-collocated deployment</w:t>
      </w:r>
    </w:p>
    <w:p w14:paraId="09C0593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KDDI</w:t>
      </w:r>
    </w:p>
    <w:p w14:paraId="332C279E" w14:textId="77777777" w:rsidR="00094632" w:rsidRDefault="00094632" w:rsidP="00094632">
      <w:pPr>
        <w:rPr>
          <w:rFonts w:ascii="Arial" w:hAnsi="Arial" w:cs="Arial"/>
          <w:b/>
        </w:rPr>
      </w:pPr>
      <w:r>
        <w:rPr>
          <w:rFonts w:ascii="Arial" w:hAnsi="Arial" w:cs="Arial"/>
          <w:b/>
        </w:rPr>
        <w:t xml:space="preserve">Abstract: </w:t>
      </w:r>
    </w:p>
    <w:p w14:paraId="3FF8A38D" w14:textId="77777777" w:rsidR="00094632" w:rsidRDefault="00094632" w:rsidP="00094632">
      <w:r>
        <w:t>related to RP-232119</w:t>
      </w:r>
    </w:p>
    <w:p w14:paraId="40A7392E" w14:textId="77777777" w:rsidR="00094632" w:rsidRDefault="00094632" w:rsidP="00094632">
      <w:pPr>
        <w:rPr>
          <w:rFonts w:ascii="Arial" w:hAnsi="Arial" w:cs="Arial"/>
          <w:b/>
        </w:rPr>
      </w:pPr>
      <w:r>
        <w:rPr>
          <w:rFonts w:ascii="Arial" w:hAnsi="Arial" w:cs="Arial"/>
          <w:b/>
        </w:rPr>
        <w:t xml:space="preserve">Discussion: </w:t>
      </w:r>
    </w:p>
    <w:p w14:paraId="6A497532" w14:textId="77777777" w:rsidR="00094632" w:rsidRDefault="00094632" w:rsidP="00094632">
      <w:r>
        <w:t>KDDI: is withdrawn, LS RP-232678 is enough</w:t>
      </w:r>
    </w:p>
    <w:p w14:paraId="1F21F7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F792C" w14:textId="77777777" w:rsidR="00094632" w:rsidRDefault="00094632" w:rsidP="00094632">
      <w:pPr>
        <w:rPr>
          <w:rFonts w:ascii="Arial" w:hAnsi="Arial" w:cs="Arial"/>
          <w:b/>
          <w:sz w:val="24"/>
        </w:rPr>
      </w:pPr>
      <w:r>
        <w:rPr>
          <w:rFonts w:ascii="Arial" w:hAnsi="Arial" w:cs="Arial"/>
          <w:b/>
          <w:color w:val="0000FF"/>
          <w:sz w:val="24"/>
        </w:rPr>
        <w:t>RP-232109</w:t>
      </w:r>
      <w:r>
        <w:rPr>
          <w:rFonts w:ascii="Arial" w:hAnsi="Arial" w:cs="Arial"/>
          <w:b/>
          <w:color w:val="0000FF"/>
          <w:sz w:val="24"/>
        </w:rPr>
        <w:tab/>
      </w:r>
      <w:r>
        <w:rPr>
          <w:rFonts w:ascii="Arial" w:hAnsi="Arial" w:cs="Arial"/>
          <w:b/>
          <w:sz w:val="24"/>
        </w:rPr>
        <w:t>Draft LS on signaling support for type 2 UE</w:t>
      </w:r>
    </w:p>
    <w:p w14:paraId="6DA889D0"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Apple</w:t>
      </w:r>
    </w:p>
    <w:p w14:paraId="75BBE213" w14:textId="77777777" w:rsidR="00094632" w:rsidRDefault="00094632" w:rsidP="00094632">
      <w:pPr>
        <w:rPr>
          <w:rFonts w:ascii="Arial" w:hAnsi="Arial" w:cs="Arial"/>
          <w:b/>
        </w:rPr>
      </w:pPr>
      <w:r>
        <w:rPr>
          <w:rFonts w:ascii="Arial" w:hAnsi="Arial" w:cs="Arial"/>
          <w:b/>
        </w:rPr>
        <w:t xml:space="preserve">Abstract: </w:t>
      </w:r>
    </w:p>
    <w:p w14:paraId="43DCFA4C" w14:textId="77777777" w:rsidR="00094632" w:rsidRDefault="00094632" w:rsidP="00094632">
      <w:r>
        <w:t>related to RP-232108; on aspects to be addressed by RAN2</w:t>
      </w:r>
    </w:p>
    <w:p w14:paraId="0F7B182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RP-232678</w:t>
      </w:r>
      <w:r>
        <w:rPr>
          <w:color w:val="993300"/>
          <w:u w:val="single"/>
        </w:rPr>
        <w:t>.</w:t>
      </w:r>
    </w:p>
    <w:p w14:paraId="0059F174" w14:textId="77777777" w:rsidR="00094632" w:rsidRDefault="00094632" w:rsidP="00094632">
      <w:pPr>
        <w:rPr>
          <w:rFonts w:ascii="Arial" w:hAnsi="Arial" w:cs="Arial"/>
          <w:b/>
          <w:sz w:val="24"/>
        </w:rPr>
      </w:pPr>
      <w:r>
        <w:rPr>
          <w:rFonts w:ascii="Arial" w:hAnsi="Arial" w:cs="Arial"/>
          <w:b/>
          <w:color w:val="0000FF"/>
          <w:sz w:val="24"/>
        </w:rPr>
        <w:t>RP-232678</w:t>
      </w:r>
      <w:r>
        <w:rPr>
          <w:rFonts w:ascii="Arial" w:hAnsi="Arial" w:cs="Arial"/>
          <w:b/>
          <w:color w:val="0000FF"/>
          <w:sz w:val="24"/>
        </w:rPr>
        <w:tab/>
      </w:r>
      <w:r>
        <w:rPr>
          <w:rFonts w:ascii="Arial" w:hAnsi="Arial" w:cs="Arial"/>
          <w:b/>
          <w:sz w:val="24"/>
        </w:rPr>
        <w:t>Draft LS on signaling support for intra-band non-collocated NR-CA,EN-DC (to: RAN2; cc: RAN4; contact: KDDI)</w:t>
      </w:r>
    </w:p>
    <w:p w14:paraId="1590907D"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KDDI</w:t>
      </w:r>
    </w:p>
    <w:p w14:paraId="6603B85E" w14:textId="77777777" w:rsidR="00094632" w:rsidRDefault="00094632" w:rsidP="00094632">
      <w:pPr>
        <w:rPr>
          <w:color w:val="808080"/>
        </w:rPr>
      </w:pPr>
      <w:r>
        <w:rPr>
          <w:color w:val="808080"/>
        </w:rPr>
        <w:t>(Replaces RP-232109)</w:t>
      </w:r>
    </w:p>
    <w:p w14:paraId="37C4D5C2" w14:textId="77777777" w:rsidR="00094632" w:rsidRDefault="00094632" w:rsidP="00094632">
      <w:pPr>
        <w:rPr>
          <w:rFonts w:ascii="Arial" w:hAnsi="Arial" w:cs="Arial"/>
          <w:b/>
        </w:rPr>
      </w:pPr>
      <w:r>
        <w:rPr>
          <w:rFonts w:ascii="Arial" w:hAnsi="Arial" w:cs="Arial"/>
          <w:b/>
        </w:rPr>
        <w:t xml:space="preserve">Discussion: </w:t>
      </w:r>
    </w:p>
    <w:p w14:paraId="154936D7" w14:textId="77777777" w:rsidR="00094632" w:rsidRDefault="00094632" w:rsidP="00094632">
      <w:r>
        <w:t>NEC: Tdoc gives the impression that the LS is already approved</w:t>
      </w:r>
    </w:p>
    <w:p w14:paraId="34C994E5" w14:textId="77777777" w:rsidR="00094632" w:rsidRDefault="00094632" w:rsidP="00094632">
      <w:r>
        <w:t>Huawei: still a lot of [ ]</w:t>
      </w:r>
    </w:p>
    <w:p w14:paraId="3461F746" w14:textId="77777777" w:rsidR="00094632" w:rsidRDefault="00094632" w:rsidP="00094632">
      <w:r>
        <w:t>KDDI: mean headlines</w:t>
      </w:r>
    </w:p>
    <w:p w14:paraId="2D58095B" w14:textId="77777777" w:rsidR="00094632" w:rsidRDefault="00094632" w:rsidP="00094632">
      <w:r>
        <w:t>Vodafone: next RAN and not next RAN2 meetings should be considered</w:t>
      </w:r>
    </w:p>
    <w:p w14:paraId="256BA221" w14:textId="77777777" w:rsidR="00094632" w:rsidRDefault="00094632" w:rsidP="00094632">
      <w:r>
        <w:t>Oppo: New IE is only for REL-18?</w:t>
      </w:r>
    </w:p>
    <w:p w14:paraId="2D379D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RP-232692</w:t>
      </w:r>
      <w:r>
        <w:rPr>
          <w:color w:val="993300"/>
          <w:u w:val="single"/>
        </w:rPr>
        <w:t>.</w:t>
      </w:r>
    </w:p>
    <w:p w14:paraId="499136D1" w14:textId="77777777" w:rsidR="00094632" w:rsidRDefault="00094632" w:rsidP="00094632">
      <w:pPr>
        <w:rPr>
          <w:rFonts w:ascii="Arial" w:hAnsi="Arial" w:cs="Arial"/>
          <w:b/>
          <w:sz w:val="24"/>
        </w:rPr>
      </w:pPr>
      <w:r>
        <w:rPr>
          <w:rFonts w:ascii="Arial" w:hAnsi="Arial" w:cs="Arial"/>
          <w:b/>
          <w:color w:val="0000FF"/>
          <w:sz w:val="24"/>
        </w:rPr>
        <w:t>RP-232692</w:t>
      </w:r>
      <w:r>
        <w:rPr>
          <w:rFonts w:ascii="Arial" w:hAnsi="Arial" w:cs="Arial"/>
          <w:b/>
          <w:color w:val="0000FF"/>
          <w:sz w:val="24"/>
        </w:rPr>
        <w:tab/>
      </w:r>
      <w:r>
        <w:rPr>
          <w:rFonts w:ascii="Arial" w:hAnsi="Arial" w:cs="Arial"/>
          <w:b/>
          <w:sz w:val="24"/>
        </w:rPr>
        <w:t>LS on signaling support for intra-band non-collocated NR-CA,EN-DC (to: RAN2; cc: RAN4; contact: KDDI)</w:t>
      </w:r>
    </w:p>
    <w:p w14:paraId="62F0DF1E"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w:t>
      </w:r>
    </w:p>
    <w:p w14:paraId="4DAC7104" w14:textId="77777777" w:rsidR="00094632" w:rsidRDefault="00094632" w:rsidP="00094632">
      <w:pPr>
        <w:rPr>
          <w:color w:val="808080"/>
        </w:rPr>
      </w:pPr>
      <w:r>
        <w:rPr>
          <w:color w:val="808080"/>
        </w:rPr>
        <w:t>(Replaces RP-232678)</w:t>
      </w:r>
    </w:p>
    <w:p w14:paraId="6B788E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39638" w14:textId="77777777" w:rsidR="00094632" w:rsidRDefault="00094632" w:rsidP="00094632">
      <w:pPr>
        <w:rPr>
          <w:rFonts w:ascii="Arial" w:hAnsi="Arial" w:cs="Arial"/>
          <w:b/>
          <w:sz w:val="24"/>
        </w:rPr>
      </w:pPr>
      <w:r>
        <w:rPr>
          <w:rFonts w:ascii="Arial" w:hAnsi="Arial" w:cs="Arial"/>
          <w:b/>
          <w:color w:val="0000FF"/>
          <w:sz w:val="24"/>
        </w:rPr>
        <w:t>RP-232117</w:t>
      </w:r>
      <w:r>
        <w:rPr>
          <w:rFonts w:ascii="Arial" w:hAnsi="Arial" w:cs="Arial"/>
          <w:b/>
          <w:color w:val="0000FF"/>
          <w:sz w:val="24"/>
        </w:rPr>
        <w:tab/>
      </w:r>
      <w:r>
        <w:rPr>
          <w:rFonts w:ascii="Arial" w:hAnsi="Arial" w:cs="Arial"/>
          <w:b/>
          <w:sz w:val="24"/>
        </w:rPr>
        <w:t>Exception sheet for WI Support of intra-band non-collocated EN-DC NR-CA deployment</w:t>
      </w:r>
    </w:p>
    <w:p w14:paraId="23A6A7F4" w14:textId="77777777" w:rsidR="00094632" w:rsidRDefault="00094632" w:rsidP="00094632">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KDDI Corporation</w:t>
      </w:r>
    </w:p>
    <w:p w14:paraId="4B860BAA" w14:textId="77777777" w:rsidR="00094632" w:rsidRDefault="00094632" w:rsidP="00094632">
      <w:pPr>
        <w:rPr>
          <w:rFonts w:ascii="Arial" w:hAnsi="Arial" w:cs="Arial"/>
          <w:b/>
        </w:rPr>
      </w:pPr>
      <w:r>
        <w:rPr>
          <w:rFonts w:ascii="Arial" w:hAnsi="Arial" w:cs="Arial"/>
          <w:b/>
        </w:rPr>
        <w:t xml:space="preserve">Abstract: </w:t>
      </w:r>
    </w:p>
    <w:p w14:paraId="707A524B" w14:textId="77777777" w:rsidR="00094632" w:rsidRDefault="00094632" w:rsidP="00094632">
      <w:r>
        <w:t>REL-18 WI exception requests are only needed at REL-18 freeze</w:t>
      </w:r>
    </w:p>
    <w:p w14:paraId="1FB409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7B497" w14:textId="77777777" w:rsidR="00094632" w:rsidRDefault="00094632" w:rsidP="00094632">
      <w:pPr>
        <w:pStyle w:val="Heading5"/>
      </w:pPr>
      <w:bookmarkStart w:id="278" w:name="_Toc146566575"/>
      <w:bookmarkStart w:id="279" w:name="_Toc150626393"/>
      <w:r>
        <w:t>9.3.4.11</w:t>
      </w:r>
      <w:r>
        <w:tab/>
        <w:t>NR demodulation performance evolution [New RAN4 WI: NR_demod_enh3]</w:t>
      </w:r>
      <w:bookmarkEnd w:id="278"/>
      <w:bookmarkEnd w:id="279"/>
    </w:p>
    <w:p w14:paraId="4C07DF85" w14:textId="77777777" w:rsidR="00094632" w:rsidRDefault="00094632" w:rsidP="00094632">
      <w:r>
        <w:t>NOTE: Core part WI was added at RAN #100.</w:t>
      </w:r>
    </w:p>
    <w:p w14:paraId="6516C2E9" w14:textId="77777777" w:rsidR="00094632" w:rsidRDefault="00094632" w:rsidP="00094632">
      <w:pPr>
        <w:rPr>
          <w:rFonts w:ascii="Arial" w:hAnsi="Arial" w:cs="Arial"/>
          <w:b/>
          <w:sz w:val="24"/>
        </w:rPr>
      </w:pPr>
      <w:r>
        <w:rPr>
          <w:rFonts w:ascii="Arial" w:hAnsi="Arial" w:cs="Arial"/>
          <w:b/>
          <w:color w:val="0000FF"/>
          <w:sz w:val="24"/>
        </w:rPr>
        <w:t>RP-231530</w:t>
      </w:r>
      <w:r>
        <w:rPr>
          <w:rFonts w:ascii="Arial" w:hAnsi="Arial" w:cs="Arial"/>
          <w:b/>
          <w:color w:val="0000FF"/>
          <w:sz w:val="24"/>
        </w:rPr>
        <w:tab/>
      </w:r>
      <w:r>
        <w:rPr>
          <w:rFonts w:ascii="Arial" w:hAnsi="Arial" w:cs="Arial"/>
          <w:b/>
          <w:sz w:val="24"/>
        </w:rPr>
        <w:t>Reply LS to R4-2309895 = RP-230846 on required DCI signalling for advanced receiver on MU-MIMO scenario (R1-2308598; to: RAN4; cc: RAN; contact: Qualcomm)</w:t>
      </w:r>
    </w:p>
    <w:p w14:paraId="35405D6E"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014D1750" w14:textId="77777777" w:rsidR="00094632" w:rsidRDefault="00094632" w:rsidP="00094632">
      <w:pPr>
        <w:rPr>
          <w:rFonts w:ascii="Arial" w:hAnsi="Arial" w:cs="Arial"/>
          <w:b/>
        </w:rPr>
      </w:pPr>
      <w:r>
        <w:rPr>
          <w:rFonts w:ascii="Arial" w:hAnsi="Arial" w:cs="Arial"/>
          <w:b/>
        </w:rPr>
        <w:t xml:space="preserve">Abstract: </w:t>
      </w:r>
    </w:p>
    <w:p w14:paraId="0583FD15" w14:textId="77777777" w:rsidR="00094632" w:rsidRDefault="00094632" w:rsidP="00094632">
      <w:r>
        <w:t>no RAN action requested</w:t>
      </w:r>
    </w:p>
    <w:p w14:paraId="3390B7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B4D3" w14:textId="77777777" w:rsidR="00094632" w:rsidRDefault="00094632" w:rsidP="00094632">
      <w:pPr>
        <w:rPr>
          <w:rFonts w:ascii="Arial" w:hAnsi="Arial" w:cs="Arial"/>
          <w:b/>
          <w:sz w:val="24"/>
        </w:rPr>
      </w:pPr>
      <w:r>
        <w:rPr>
          <w:rFonts w:ascii="Arial" w:hAnsi="Arial" w:cs="Arial"/>
          <w:b/>
          <w:color w:val="0000FF"/>
          <w:sz w:val="24"/>
        </w:rPr>
        <w:lastRenderedPageBreak/>
        <w:t>RP-232250</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1AB3DC4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76F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91902" w14:textId="77777777" w:rsidR="00094632" w:rsidRDefault="00094632" w:rsidP="00094632">
      <w:pPr>
        <w:rPr>
          <w:rFonts w:ascii="Arial" w:hAnsi="Arial" w:cs="Arial"/>
          <w:b/>
          <w:sz w:val="24"/>
        </w:rPr>
      </w:pPr>
      <w:r>
        <w:rPr>
          <w:rFonts w:ascii="Arial" w:hAnsi="Arial" w:cs="Arial"/>
          <w:b/>
          <w:color w:val="0000FF"/>
          <w:sz w:val="24"/>
        </w:rPr>
        <w:t>RP-232282</w:t>
      </w:r>
      <w:r>
        <w:rPr>
          <w:rFonts w:ascii="Arial" w:hAnsi="Arial" w:cs="Arial"/>
          <w:b/>
          <w:color w:val="0000FF"/>
          <w:sz w:val="24"/>
        </w:rPr>
        <w:tab/>
      </w:r>
      <w:r>
        <w:rPr>
          <w:rFonts w:ascii="Arial" w:hAnsi="Arial" w:cs="Arial"/>
          <w:b/>
          <w:sz w:val="24"/>
        </w:rPr>
        <w:t>TR 38.878 v1.0.0: NR demodulation performance evolution</w:t>
      </w:r>
    </w:p>
    <w:p w14:paraId="72B1667F"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38.878 v1.0.0</w:t>
      </w:r>
      <w:r>
        <w:rPr>
          <w:i/>
        </w:rPr>
        <w:br/>
      </w:r>
      <w:r>
        <w:rPr>
          <w:i/>
        </w:rPr>
        <w:tab/>
      </w:r>
      <w:r>
        <w:rPr>
          <w:i/>
        </w:rPr>
        <w:tab/>
      </w:r>
      <w:r>
        <w:rPr>
          <w:i/>
        </w:rPr>
        <w:tab/>
      </w:r>
      <w:r>
        <w:rPr>
          <w:i/>
        </w:rPr>
        <w:tab/>
      </w:r>
      <w:r>
        <w:rPr>
          <w:i/>
        </w:rPr>
        <w:tab/>
        <w:t>Source: China Telecom</w:t>
      </w:r>
    </w:p>
    <w:p w14:paraId="1AB61CC9" w14:textId="77777777" w:rsidR="00094632" w:rsidRDefault="00094632" w:rsidP="00094632">
      <w:pPr>
        <w:rPr>
          <w:rFonts w:ascii="Arial" w:hAnsi="Arial" w:cs="Arial"/>
          <w:b/>
        </w:rPr>
      </w:pPr>
      <w:r>
        <w:rPr>
          <w:rFonts w:ascii="Arial" w:hAnsi="Arial" w:cs="Arial"/>
          <w:b/>
        </w:rPr>
        <w:t xml:space="preserve">Abstract: </w:t>
      </w:r>
    </w:p>
    <w:p w14:paraId="577B0E3B" w14:textId="77777777" w:rsidR="00094632" w:rsidRDefault="00094632" w:rsidP="00094632">
      <w:r>
        <w:t>RAN4 TR 38.878 is provided for 1-step approval</w:t>
      </w:r>
    </w:p>
    <w:p w14:paraId="26DDC4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DFEA1" w14:textId="77777777" w:rsidR="00094632" w:rsidRDefault="00094632" w:rsidP="00094632">
      <w:pPr>
        <w:rPr>
          <w:rFonts w:ascii="Arial" w:hAnsi="Arial" w:cs="Arial"/>
          <w:b/>
          <w:sz w:val="24"/>
        </w:rPr>
      </w:pPr>
      <w:r>
        <w:rPr>
          <w:rFonts w:ascii="Arial" w:hAnsi="Arial" w:cs="Arial"/>
          <w:b/>
          <w:color w:val="0000FF"/>
          <w:sz w:val="24"/>
        </w:rPr>
        <w:t>RP-232251</w:t>
      </w:r>
      <w:r>
        <w:rPr>
          <w:rFonts w:ascii="Arial" w:hAnsi="Arial" w:cs="Arial"/>
          <w:b/>
          <w:color w:val="0000FF"/>
          <w:sz w:val="24"/>
        </w:rPr>
        <w:tab/>
      </w:r>
      <w:r>
        <w:rPr>
          <w:rFonts w:ascii="Arial" w:hAnsi="Arial" w:cs="Arial"/>
          <w:b/>
          <w:sz w:val="24"/>
        </w:rPr>
        <w:t>Revised WID on NR demodulation performance evolution</w:t>
      </w:r>
    </w:p>
    <w:p w14:paraId="0DAE36AA"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F73D8DE" w14:textId="77777777" w:rsidR="00094632" w:rsidRDefault="00094632" w:rsidP="00094632">
      <w:pPr>
        <w:rPr>
          <w:rFonts w:ascii="Arial" w:hAnsi="Arial" w:cs="Arial"/>
          <w:b/>
        </w:rPr>
      </w:pPr>
      <w:r>
        <w:rPr>
          <w:rFonts w:ascii="Arial" w:hAnsi="Arial" w:cs="Arial"/>
          <w:b/>
        </w:rPr>
        <w:t xml:space="preserve">Abstract: </w:t>
      </w:r>
    </w:p>
    <w:p w14:paraId="4A53B6EE" w14:textId="77777777" w:rsidR="00094632" w:rsidRDefault="00094632" w:rsidP="00094632">
      <w:r>
        <w:t>last approved WID: RP-231492</w:t>
      </w:r>
    </w:p>
    <w:p w14:paraId="089DB316" w14:textId="77777777" w:rsidR="00094632" w:rsidRDefault="00094632" w:rsidP="00094632">
      <w:pPr>
        <w:rPr>
          <w:rFonts w:ascii="Arial" w:hAnsi="Arial" w:cs="Arial"/>
          <w:b/>
        </w:rPr>
      </w:pPr>
      <w:r>
        <w:rPr>
          <w:rFonts w:ascii="Arial" w:hAnsi="Arial" w:cs="Arial"/>
          <w:b/>
        </w:rPr>
        <w:t xml:space="preserve">Discussion: </w:t>
      </w:r>
    </w:p>
    <w:p w14:paraId="24EC18AD" w14:textId="77777777" w:rsidR="00094632" w:rsidRDefault="00094632" w:rsidP="00094632">
      <w:r>
        <w:t>was originally approved and then revised to correct target dates</w:t>
      </w:r>
    </w:p>
    <w:p w14:paraId="107B7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RP-232685</w:t>
      </w:r>
      <w:r>
        <w:rPr>
          <w:color w:val="993300"/>
          <w:u w:val="single"/>
        </w:rPr>
        <w:t>.</w:t>
      </w:r>
    </w:p>
    <w:p w14:paraId="6C4ABC85" w14:textId="77777777" w:rsidR="00094632" w:rsidRDefault="00094632" w:rsidP="00094632">
      <w:pPr>
        <w:rPr>
          <w:rFonts w:ascii="Arial" w:hAnsi="Arial" w:cs="Arial"/>
          <w:b/>
          <w:sz w:val="24"/>
        </w:rPr>
      </w:pPr>
      <w:r>
        <w:rPr>
          <w:rFonts w:ascii="Arial" w:hAnsi="Arial" w:cs="Arial"/>
          <w:b/>
          <w:color w:val="0000FF"/>
          <w:sz w:val="24"/>
        </w:rPr>
        <w:t>RP-232685</w:t>
      </w:r>
      <w:r>
        <w:rPr>
          <w:rFonts w:ascii="Arial" w:hAnsi="Arial" w:cs="Arial"/>
          <w:b/>
          <w:color w:val="0000FF"/>
          <w:sz w:val="24"/>
        </w:rPr>
        <w:tab/>
      </w:r>
      <w:r>
        <w:rPr>
          <w:rFonts w:ascii="Arial" w:hAnsi="Arial" w:cs="Arial"/>
          <w:b/>
          <w:sz w:val="24"/>
        </w:rPr>
        <w:t>Revised WID on NR demodulation performance evolution</w:t>
      </w:r>
    </w:p>
    <w:p w14:paraId="0A2F3D3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14C4D68" w14:textId="77777777" w:rsidR="00094632" w:rsidRDefault="00094632" w:rsidP="00094632">
      <w:pPr>
        <w:rPr>
          <w:color w:val="808080"/>
        </w:rPr>
      </w:pPr>
      <w:r>
        <w:rPr>
          <w:color w:val="808080"/>
        </w:rPr>
        <w:t>(Replaces RP-232251)</w:t>
      </w:r>
    </w:p>
    <w:p w14:paraId="774274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F963" w14:textId="77777777" w:rsidR="00094632" w:rsidRDefault="00094632" w:rsidP="00094632">
      <w:pPr>
        <w:pStyle w:val="Heading5"/>
      </w:pPr>
      <w:bookmarkStart w:id="280" w:name="_Toc146566576"/>
      <w:bookmarkStart w:id="281" w:name="_Toc150626394"/>
      <w:r>
        <w:t>9.3.4.12</w:t>
      </w:r>
      <w:r>
        <w:tab/>
        <w:t>Enhancement of MIMO OTA requirement for NR UEs [RAN4 WI: NR_MIMO_OTA_enh]</w:t>
      </w:r>
      <w:bookmarkEnd w:id="280"/>
      <w:bookmarkEnd w:id="281"/>
    </w:p>
    <w:p w14:paraId="6E7931D7" w14:textId="77777777" w:rsidR="00094632" w:rsidRDefault="00094632" w:rsidP="00094632">
      <w:pPr>
        <w:rPr>
          <w:rFonts w:ascii="Arial" w:hAnsi="Arial" w:cs="Arial"/>
          <w:b/>
          <w:sz w:val="24"/>
        </w:rPr>
      </w:pPr>
      <w:r>
        <w:rPr>
          <w:rFonts w:ascii="Arial" w:hAnsi="Arial" w:cs="Arial"/>
          <w:b/>
          <w:color w:val="0000FF"/>
          <w:sz w:val="24"/>
        </w:rPr>
        <w:t>RP-232336</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3A79EE0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AC8197" w14:textId="77777777" w:rsidR="00094632" w:rsidRDefault="00094632" w:rsidP="00094632">
      <w:pPr>
        <w:rPr>
          <w:rFonts w:ascii="Arial" w:hAnsi="Arial" w:cs="Arial"/>
          <w:b/>
        </w:rPr>
      </w:pPr>
      <w:r>
        <w:rPr>
          <w:rFonts w:ascii="Arial" w:hAnsi="Arial" w:cs="Arial"/>
          <w:b/>
        </w:rPr>
        <w:t xml:space="preserve">Abstract: </w:t>
      </w:r>
    </w:p>
    <w:p w14:paraId="5EF466E7" w14:textId="77777777" w:rsidR="00094632" w:rsidRDefault="00094632" w:rsidP="00094632">
      <w:r>
        <w:t>Core:80% Perf:30%</w:t>
      </w:r>
    </w:p>
    <w:p w14:paraId="611C9F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5892E" w14:textId="77777777" w:rsidR="00094632" w:rsidRDefault="00094632" w:rsidP="00094632">
      <w:pPr>
        <w:rPr>
          <w:rFonts w:ascii="Arial" w:hAnsi="Arial" w:cs="Arial"/>
          <w:b/>
          <w:sz w:val="24"/>
        </w:rPr>
      </w:pPr>
      <w:r>
        <w:rPr>
          <w:rFonts w:ascii="Arial" w:hAnsi="Arial" w:cs="Arial"/>
          <w:b/>
          <w:color w:val="0000FF"/>
          <w:sz w:val="24"/>
        </w:rPr>
        <w:t>RP-232337</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2F3C6F05"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C7BED55" w14:textId="77777777" w:rsidR="00094632" w:rsidRDefault="00094632" w:rsidP="00094632">
      <w:pPr>
        <w:rPr>
          <w:rFonts w:ascii="Arial" w:hAnsi="Arial" w:cs="Arial"/>
          <w:b/>
        </w:rPr>
      </w:pPr>
      <w:r>
        <w:rPr>
          <w:rFonts w:ascii="Arial" w:hAnsi="Arial" w:cs="Arial"/>
          <w:b/>
        </w:rPr>
        <w:lastRenderedPageBreak/>
        <w:t xml:space="preserve">Abstract: </w:t>
      </w:r>
    </w:p>
    <w:p w14:paraId="794C9989" w14:textId="77777777" w:rsidR="00094632" w:rsidRDefault="00094632" w:rsidP="00094632">
      <w:r>
        <w:t xml:space="preserve">last approved WID: RP-223509 </w:t>
      </w:r>
    </w:p>
    <w:p w14:paraId="0AAB1DCD" w14:textId="77777777" w:rsidR="00094632" w:rsidRDefault="00094632" w:rsidP="00094632">
      <w:pPr>
        <w:rPr>
          <w:rFonts w:ascii="Arial" w:hAnsi="Arial" w:cs="Arial"/>
          <w:b/>
        </w:rPr>
      </w:pPr>
      <w:r>
        <w:rPr>
          <w:rFonts w:ascii="Arial" w:hAnsi="Arial" w:cs="Arial"/>
          <w:b/>
        </w:rPr>
        <w:t xml:space="preserve">Discussion: </w:t>
      </w:r>
    </w:p>
    <w:p w14:paraId="61A2ECDB" w14:textId="77777777" w:rsidR="00094632" w:rsidRDefault="00094632" w:rsidP="00094632">
      <w:r>
        <w:t>RAN4 chair (Huawei): adding TR to capture results</w:t>
      </w:r>
    </w:p>
    <w:p w14:paraId="42656DEB" w14:textId="77777777" w:rsidR="00094632" w:rsidRDefault="00094632" w:rsidP="00094632">
      <w:r>
        <w:t>vivo: TR was not discussed in RAN4, we would just copy contents of approved CRs at the end of the WI so it would not be helpful</w:t>
      </w:r>
    </w:p>
    <w:p w14:paraId="48369A7A" w14:textId="77777777" w:rsidR="00094632" w:rsidRDefault="00094632" w:rsidP="00094632">
      <w:r>
        <w:t>Oppo: we have spent a lot of time on this in RAN4 so it would be very helpful to capture simulations and results</w:t>
      </w:r>
    </w:p>
    <w:p w14:paraId="71D10672" w14:textId="77777777" w:rsidR="00094632" w:rsidRDefault="00094632" w:rsidP="00094632">
      <w:r>
        <w:t>CMCC: data can not be captured in TS and we support to have a TR</w:t>
      </w:r>
    </w:p>
    <w:p w14:paraId="7AF1323B" w14:textId="77777777" w:rsidR="00094632" w:rsidRDefault="00094632" w:rsidP="00094632">
      <w:r>
        <w:t>Samsung: TR is still meaningful to capture the data in a TR</w:t>
      </w:r>
    </w:p>
    <w:p w14:paraId="1220F427" w14:textId="77777777" w:rsidR="00094632" w:rsidRDefault="00094632" w:rsidP="00094632">
      <w:r>
        <w:t>vivo: then title of TR should be updated</w:t>
      </w:r>
    </w:p>
    <w:p w14:paraId="1543333E" w14:textId="77777777" w:rsidR="00094632" w:rsidRDefault="00094632" w:rsidP="00094632">
      <w:r>
        <w:t>RAN chair: revise the WID to change the title</w:t>
      </w:r>
    </w:p>
    <w:p w14:paraId="4E119868" w14:textId="77777777" w:rsidR="00094632" w:rsidRDefault="00094632" w:rsidP="00094632">
      <w:r>
        <w:t>vivo: this is also about test method</w:t>
      </w:r>
    </w:p>
    <w:p w14:paraId="1410A12E" w14:textId="77777777" w:rsidR="00094632" w:rsidRDefault="00094632" w:rsidP="00094632">
      <w:r>
        <w:t>Oppo: it is not</w:t>
      </w:r>
    </w:p>
    <w:p w14:paraId="5D041B8E" w14:textId="77777777" w:rsidR="00094632" w:rsidRDefault="00094632" w:rsidP="00094632">
      <w:r>
        <w:t>RAN chair: discuss offline what is the best title and add it in RP-232679</w:t>
      </w:r>
    </w:p>
    <w:p w14:paraId="01A1F9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RP-232679</w:t>
      </w:r>
      <w:r>
        <w:rPr>
          <w:color w:val="993300"/>
          <w:u w:val="single"/>
        </w:rPr>
        <w:t>.</w:t>
      </w:r>
    </w:p>
    <w:p w14:paraId="3DDEC845" w14:textId="77777777" w:rsidR="00094632" w:rsidRDefault="00094632" w:rsidP="00094632">
      <w:pPr>
        <w:rPr>
          <w:rFonts w:ascii="Arial" w:hAnsi="Arial" w:cs="Arial"/>
          <w:b/>
          <w:sz w:val="24"/>
        </w:rPr>
      </w:pPr>
      <w:r>
        <w:rPr>
          <w:rFonts w:ascii="Arial" w:hAnsi="Arial" w:cs="Arial"/>
          <w:b/>
          <w:color w:val="0000FF"/>
          <w:sz w:val="24"/>
        </w:rPr>
        <w:t>RP-232679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26B5C6C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269778B7" w14:textId="77777777" w:rsidR="00094632" w:rsidRDefault="00094632" w:rsidP="00094632">
      <w:pPr>
        <w:rPr>
          <w:color w:val="808080"/>
        </w:rPr>
      </w:pPr>
      <w:r>
        <w:rPr>
          <w:color w:val="808080"/>
        </w:rPr>
        <w:t>(Replaces RP-232337)</w:t>
      </w:r>
    </w:p>
    <w:p w14:paraId="1BFED5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93056" w14:textId="77777777" w:rsidR="00094632" w:rsidRDefault="00094632" w:rsidP="00094632">
      <w:pPr>
        <w:pStyle w:val="Heading5"/>
      </w:pPr>
      <w:bookmarkStart w:id="282" w:name="_Toc146566577"/>
      <w:bookmarkStart w:id="283" w:name="_Toc150626395"/>
      <w:r>
        <w:t>9.3.4.13</w:t>
      </w:r>
      <w:r>
        <w:tab/>
        <w:t>Enhancement of UE TRP and TRS requirements and test methodologies for FR1 (NR SA and EN-DC) [RAN4 WI: NR_FR1_TRP_TRS_enh]</w:t>
      </w:r>
      <w:bookmarkEnd w:id="282"/>
      <w:bookmarkEnd w:id="283"/>
    </w:p>
    <w:p w14:paraId="6AA013D4" w14:textId="77777777" w:rsidR="00094632" w:rsidRDefault="00094632" w:rsidP="00094632">
      <w:pPr>
        <w:rPr>
          <w:rFonts w:ascii="Arial" w:hAnsi="Arial" w:cs="Arial"/>
          <w:b/>
          <w:sz w:val="24"/>
        </w:rPr>
      </w:pPr>
      <w:r>
        <w:rPr>
          <w:rFonts w:ascii="Arial" w:hAnsi="Arial" w:cs="Arial"/>
          <w:b/>
          <w:color w:val="0000FF"/>
          <w:sz w:val="24"/>
        </w:rPr>
        <w:t>RP-231822</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1A259BE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DA0E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FF0AD" w14:textId="77777777" w:rsidR="00094632" w:rsidRDefault="00094632" w:rsidP="00094632">
      <w:pPr>
        <w:pStyle w:val="Heading5"/>
      </w:pPr>
      <w:bookmarkStart w:id="284" w:name="_Toc146566578"/>
      <w:bookmarkStart w:id="285" w:name="_Toc150626396"/>
      <w:r>
        <w:t>9.3.4.14</w:t>
      </w:r>
      <w:r>
        <w:tab/>
        <w:t>Complete the specification support for BW Part operation without restriction in NR [RAN4 WI: NR_BWP_wor]</w:t>
      </w:r>
      <w:bookmarkEnd w:id="284"/>
      <w:bookmarkEnd w:id="285"/>
    </w:p>
    <w:p w14:paraId="0AA10C7F" w14:textId="77777777" w:rsidR="00094632" w:rsidRDefault="00094632" w:rsidP="00094632">
      <w:pPr>
        <w:rPr>
          <w:rFonts w:ascii="Arial" w:hAnsi="Arial" w:cs="Arial"/>
          <w:b/>
          <w:sz w:val="24"/>
        </w:rPr>
      </w:pPr>
      <w:r>
        <w:rPr>
          <w:rFonts w:ascii="Arial" w:hAnsi="Arial" w:cs="Arial"/>
          <w:b/>
          <w:color w:val="0000FF"/>
          <w:sz w:val="24"/>
        </w:rPr>
        <w:t>RP-231924</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 rapporteur: Vodafone</w:t>
      </w:r>
    </w:p>
    <w:p w14:paraId="5F6909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B08B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B80C" w14:textId="77777777" w:rsidR="00094632" w:rsidRDefault="00094632" w:rsidP="00094632">
      <w:pPr>
        <w:rPr>
          <w:rFonts w:ascii="Arial" w:hAnsi="Arial" w:cs="Arial"/>
          <w:b/>
          <w:sz w:val="24"/>
        </w:rPr>
      </w:pPr>
      <w:r>
        <w:rPr>
          <w:rFonts w:ascii="Arial" w:hAnsi="Arial" w:cs="Arial"/>
          <w:b/>
          <w:color w:val="0000FF"/>
          <w:sz w:val="24"/>
        </w:rPr>
        <w:t>RP-232483</w:t>
      </w:r>
      <w:r>
        <w:rPr>
          <w:rFonts w:ascii="Arial" w:hAnsi="Arial" w:cs="Arial"/>
          <w:b/>
          <w:color w:val="0000FF"/>
          <w:sz w:val="24"/>
        </w:rPr>
        <w:tab/>
      </w:r>
      <w:r>
        <w:rPr>
          <w:rFonts w:ascii="Arial" w:hAnsi="Arial" w:cs="Arial"/>
          <w:b/>
          <w:sz w:val="24"/>
        </w:rPr>
        <w:t>Introduction of Rel-18 - Support for BandWidth Part operation without restriction in NR</w:t>
      </w:r>
    </w:p>
    <w:p w14:paraId="47D354C3"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67A3B8" w14:textId="77777777" w:rsidR="00094632" w:rsidRDefault="00094632" w:rsidP="00094632">
      <w:pPr>
        <w:rPr>
          <w:rFonts w:ascii="Arial" w:hAnsi="Arial" w:cs="Arial"/>
          <w:b/>
        </w:rPr>
      </w:pPr>
      <w:r>
        <w:rPr>
          <w:rFonts w:ascii="Arial" w:hAnsi="Arial" w:cs="Arial"/>
          <w:b/>
        </w:rPr>
        <w:t xml:space="preserve">Discussion: </w:t>
      </w:r>
    </w:p>
    <w:p w14:paraId="50008C61" w14:textId="77777777" w:rsidR="00094632" w:rsidRDefault="00094632" w:rsidP="00094632">
      <w:r>
        <w:t>MCC: late submission</w:t>
      </w:r>
    </w:p>
    <w:p w14:paraId="40164A7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A048" w14:textId="77777777" w:rsidR="00094632" w:rsidRDefault="00094632" w:rsidP="00094632">
      <w:pPr>
        <w:rPr>
          <w:rFonts w:ascii="Arial" w:hAnsi="Arial" w:cs="Arial"/>
          <w:b/>
          <w:sz w:val="24"/>
        </w:rPr>
      </w:pPr>
      <w:r>
        <w:rPr>
          <w:rFonts w:ascii="Arial" w:hAnsi="Arial" w:cs="Arial"/>
          <w:b/>
          <w:color w:val="0000FF"/>
          <w:sz w:val="24"/>
        </w:rPr>
        <w:t>RP-231823</w:t>
      </w:r>
      <w:r>
        <w:rPr>
          <w:rFonts w:ascii="Arial" w:hAnsi="Arial" w:cs="Arial"/>
          <w:b/>
          <w:color w:val="0000FF"/>
          <w:sz w:val="24"/>
        </w:rPr>
        <w:tab/>
      </w:r>
      <w:r>
        <w:rPr>
          <w:rFonts w:ascii="Arial" w:hAnsi="Arial" w:cs="Arial"/>
          <w:b/>
          <w:sz w:val="24"/>
        </w:rPr>
        <w:t>Scope of BWP operation without restriction WI</w:t>
      </w:r>
    </w:p>
    <w:p w14:paraId="0198B6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Vodafone, MediaTek inc., CATT, Huawei, HiSilicon, ZTE</w:t>
      </w:r>
    </w:p>
    <w:p w14:paraId="5AAFB5CF" w14:textId="77777777" w:rsidR="00094632" w:rsidRDefault="00094632" w:rsidP="00094632">
      <w:pPr>
        <w:rPr>
          <w:rFonts w:ascii="Arial" w:hAnsi="Arial" w:cs="Arial"/>
          <w:b/>
        </w:rPr>
      </w:pPr>
      <w:r>
        <w:rPr>
          <w:rFonts w:ascii="Arial" w:hAnsi="Arial" w:cs="Arial"/>
          <w:b/>
        </w:rPr>
        <w:t xml:space="preserve">Discussion: </w:t>
      </w:r>
    </w:p>
    <w:p w14:paraId="21DEBA1E" w14:textId="77777777" w:rsidR="00094632" w:rsidRDefault="00094632" w:rsidP="00094632">
      <w:r>
        <w:t>RAN chair: will be handled offline, RAN4 chair will come back with package proposal</w:t>
      </w:r>
    </w:p>
    <w:p w14:paraId="7896CF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54E4" w14:textId="77777777" w:rsidR="00094632" w:rsidRDefault="00094632" w:rsidP="00094632">
      <w:pPr>
        <w:rPr>
          <w:rFonts w:ascii="Arial" w:hAnsi="Arial" w:cs="Arial"/>
          <w:b/>
          <w:sz w:val="24"/>
        </w:rPr>
      </w:pPr>
      <w:r>
        <w:rPr>
          <w:rFonts w:ascii="Arial" w:hAnsi="Arial" w:cs="Arial"/>
          <w:b/>
          <w:color w:val="0000FF"/>
          <w:sz w:val="24"/>
        </w:rPr>
        <w:t>RP-231923</w:t>
      </w:r>
      <w:r>
        <w:rPr>
          <w:rFonts w:ascii="Arial" w:hAnsi="Arial" w:cs="Arial"/>
          <w:b/>
          <w:color w:val="0000FF"/>
          <w:sz w:val="24"/>
        </w:rPr>
        <w:tab/>
      </w:r>
      <w:r>
        <w:rPr>
          <w:rFonts w:ascii="Arial" w:hAnsi="Arial" w:cs="Arial"/>
          <w:b/>
          <w:sz w:val="24"/>
        </w:rPr>
        <w:t>On the WID revision of NR_BWP_wor</w:t>
      </w:r>
    </w:p>
    <w:p w14:paraId="309E7B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vivo</w:t>
      </w:r>
    </w:p>
    <w:p w14:paraId="4AFF7009" w14:textId="77777777" w:rsidR="00094632" w:rsidRDefault="00094632" w:rsidP="00094632">
      <w:pPr>
        <w:rPr>
          <w:rFonts w:ascii="Arial" w:hAnsi="Arial" w:cs="Arial"/>
          <w:b/>
        </w:rPr>
      </w:pPr>
      <w:r>
        <w:rPr>
          <w:rFonts w:ascii="Arial" w:hAnsi="Arial" w:cs="Arial"/>
          <w:b/>
        </w:rPr>
        <w:t xml:space="preserve">Discussion: </w:t>
      </w:r>
    </w:p>
    <w:p w14:paraId="4479F4F1" w14:textId="77777777" w:rsidR="00094632" w:rsidRDefault="00094632" w:rsidP="00094632">
      <w:r>
        <w:t>RAN chair: will be handled offline, RAN4 chair will come back with package proposal</w:t>
      </w:r>
    </w:p>
    <w:p w14:paraId="15B69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DFBD7" w14:textId="77777777" w:rsidR="00094632" w:rsidRDefault="00094632" w:rsidP="00094632">
      <w:pPr>
        <w:rPr>
          <w:rFonts w:ascii="Arial" w:hAnsi="Arial" w:cs="Arial"/>
          <w:b/>
          <w:sz w:val="24"/>
        </w:rPr>
      </w:pPr>
      <w:r>
        <w:rPr>
          <w:rFonts w:ascii="Arial" w:hAnsi="Arial" w:cs="Arial"/>
          <w:b/>
          <w:color w:val="0000FF"/>
          <w:sz w:val="24"/>
        </w:rPr>
        <w:t>RP-231922</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77031B6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4D3F3661" w14:textId="77777777" w:rsidR="00094632" w:rsidRDefault="00094632" w:rsidP="00094632">
      <w:pPr>
        <w:rPr>
          <w:color w:val="808080"/>
        </w:rPr>
      </w:pPr>
      <w:r>
        <w:rPr>
          <w:color w:val="808080"/>
        </w:rPr>
        <w:t>(Replaces RP-231486)</w:t>
      </w:r>
    </w:p>
    <w:p w14:paraId="0D15F9BD" w14:textId="77777777" w:rsidR="00094632" w:rsidRDefault="00094632" w:rsidP="00094632">
      <w:pPr>
        <w:rPr>
          <w:rFonts w:ascii="Arial" w:hAnsi="Arial" w:cs="Arial"/>
          <w:b/>
        </w:rPr>
      </w:pPr>
      <w:r>
        <w:rPr>
          <w:rFonts w:ascii="Arial" w:hAnsi="Arial" w:cs="Arial"/>
          <w:b/>
        </w:rPr>
        <w:t xml:space="preserve">Abstract: </w:t>
      </w:r>
    </w:p>
    <w:p w14:paraId="1F1A7A9D" w14:textId="77777777" w:rsidR="00094632" w:rsidRDefault="00094632" w:rsidP="00094632">
      <w:r>
        <w:t>last approved WID: RP-231486</w:t>
      </w:r>
    </w:p>
    <w:p w14:paraId="55DEA04A" w14:textId="77777777" w:rsidR="00094632" w:rsidRDefault="00094632" w:rsidP="00094632">
      <w:pPr>
        <w:rPr>
          <w:rFonts w:ascii="Arial" w:hAnsi="Arial" w:cs="Arial"/>
          <w:b/>
        </w:rPr>
      </w:pPr>
      <w:r>
        <w:rPr>
          <w:rFonts w:ascii="Arial" w:hAnsi="Arial" w:cs="Arial"/>
          <w:b/>
        </w:rPr>
        <w:t xml:space="preserve">Discussion: </w:t>
      </w:r>
    </w:p>
    <w:p w14:paraId="58B82D1E" w14:textId="77777777" w:rsidR="00094632" w:rsidRDefault="00094632" w:rsidP="00094632">
      <w:r>
        <w:t>revised after offline discussion, see RP-232668</w:t>
      </w:r>
    </w:p>
    <w:p w14:paraId="2CA7C9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RP-232677</w:t>
      </w:r>
      <w:r>
        <w:rPr>
          <w:color w:val="993300"/>
          <w:u w:val="single"/>
        </w:rPr>
        <w:t>.</w:t>
      </w:r>
    </w:p>
    <w:p w14:paraId="3BF807B1" w14:textId="77777777" w:rsidR="00094632" w:rsidRDefault="00094632" w:rsidP="00094632">
      <w:pPr>
        <w:rPr>
          <w:rFonts w:ascii="Arial" w:hAnsi="Arial" w:cs="Arial"/>
          <w:b/>
          <w:sz w:val="24"/>
        </w:rPr>
      </w:pPr>
      <w:r>
        <w:rPr>
          <w:rFonts w:ascii="Arial" w:hAnsi="Arial" w:cs="Arial"/>
          <w:b/>
          <w:color w:val="0000FF"/>
          <w:sz w:val="24"/>
        </w:rPr>
        <w:t>RP-232677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354BD41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9133D95" w14:textId="77777777" w:rsidR="00094632" w:rsidRDefault="00094632" w:rsidP="00094632">
      <w:pPr>
        <w:rPr>
          <w:color w:val="808080"/>
        </w:rPr>
      </w:pPr>
      <w:r>
        <w:rPr>
          <w:color w:val="808080"/>
        </w:rPr>
        <w:t>(Replaces RP-231922)</w:t>
      </w:r>
    </w:p>
    <w:p w14:paraId="322E59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74DA" w14:textId="77777777" w:rsidR="00094632" w:rsidRDefault="00094632" w:rsidP="00094632">
      <w:pPr>
        <w:pStyle w:val="Heading5"/>
      </w:pPr>
      <w:bookmarkStart w:id="286" w:name="_Toc146566579"/>
      <w:bookmarkStart w:id="287" w:name="_Toc150626397"/>
      <w:r>
        <w:t>9.3.4.15</w:t>
      </w:r>
      <w:r>
        <w:tab/>
        <w:t>Core part: NR channel raster enhancement [RAN4 WI: NR_channel_raster_enh-Core]</w:t>
      </w:r>
      <w:bookmarkEnd w:id="286"/>
      <w:bookmarkEnd w:id="287"/>
    </w:p>
    <w:p w14:paraId="0BE7A571" w14:textId="77777777" w:rsidR="00094632" w:rsidRDefault="00094632" w:rsidP="00094632">
      <w:pPr>
        <w:rPr>
          <w:rFonts w:ascii="Arial" w:hAnsi="Arial" w:cs="Arial"/>
          <w:b/>
          <w:sz w:val="24"/>
        </w:rPr>
      </w:pPr>
      <w:r>
        <w:rPr>
          <w:rFonts w:ascii="Arial" w:hAnsi="Arial" w:cs="Arial"/>
          <w:b/>
          <w:color w:val="0000FF"/>
          <w:sz w:val="24"/>
        </w:rPr>
        <w:t>RP-231756</w:t>
      </w:r>
      <w:r>
        <w:rPr>
          <w:rFonts w:ascii="Arial" w:hAnsi="Arial" w:cs="Arial"/>
          <w:b/>
          <w:color w:val="0000FF"/>
          <w:sz w:val="24"/>
        </w:rPr>
        <w:tab/>
      </w:r>
      <w:r>
        <w:rPr>
          <w:rFonts w:ascii="Arial" w:hAnsi="Arial" w:cs="Arial"/>
          <w:b/>
          <w:sz w:val="24"/>
        </w:rPr>
        <w:t>Status report for WI Channel Raster Enhancement; rapporteur: Ericsson</w:t>
      </w:r>
    </w:p>
    <w:p w14:paraId="50C29626"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070F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E870B" w14:textId="77777777" w:rsidR="00094632" w:rsidRDefault="00094632" w:rsidP="00094632">
      <w:pPr>
        <w:pStyle w:val="Heading3"/>
      </w:pPr>
      <w:bookmarkStart w:id="288" w:name="_Toc146566580"/>
      <w:bookmarkStart w:id="289" w:name="_Toc150626398"/>
      <w:r>
        <w:t>9.4</w:t>
      </w:r>
      <w:r>
        <w:tab/>
        <w:t>Open REL-18 NR or NR+LTE WIs (spectrum related)</w:t>
      </w:r>
      <w:bookmarkEnd w:id="288"/>
      <w:bookmarkEnd w:id="289"/>
    </w:p>
    <w:p w14:paraId="4CEF8C55" w14:textId="77777777" w:rsidR="00094632" w:rsidRDefault="00094632" w:rsidP="00094632">
      <w:pPr>
        <w:pStyle w:val="Heading4"/>
      </w:pPr>
      <w:bookmarkStart w:id="290" w:name="_Toc146566581"/>
      <w:bookmarkStart w:id="291" w:name="_Toc150626399"/>
      <w:r>
        <w:t>9.4.1</w:t>
      </w:r>
      <w:r>
        <w:tab/>
        <w:t>Introduction of new bands</w:t>
      </w:r>
      <w:bookmarkEnd w:id="290"/>
      <w:bookmarkEnd w:id="291"/>
    </w:p>
    <w:p w14:paraId="1CE782D4" w14:textId="77777777" w:rsidR="00094632" w:rsidRDefault="00094632" w:rsidP="00094632">
      <w:pPr>
        <w:rPr>
          <w:rFonts w:ascii="Arial" w:hAnsi="Arial" w:cs="Arial"/>
          <w:b/>
          <w:sz w:val="24"/>
        </w:rPr>
      </w:pPr>
      <w:r>
        <w:rPr>
          <w:rFonts w:ascii="Arial" w:hAnsi="Arial" w:cs="Arial"/>
          <w:b/>
          <w:color w:val="0000FF"/>
          <w:sz w:val="24"/>
        </w:rPr>
        <w:t>RP-232518</w:t>
      </w:r>
      <w:r>
        <w:rPr>
          <w:rFonts w:ascii="Arial" w:hAnsi="Arial" w:cs="Arial"/>
          <w:b/>
          <w:color w:val="0000FF"/>
          <w:sz w:val="24"/>
        </w:rPr>
        <w:tab/>
      </w:r>
      <w:r>
        <w:rPr>
          <w:rFonts w:ascii="Arial" w:hAnsi="Arial" w:cs="Arial"/>
          <w:b/>
          <w:sz w:val="24"/>
        </w:rPr>
        <w:t>RAN4 CRs to Open REL-18 NR or NR+LTE WIs – Batch 4</w:t>
      </w:r>
    </w:p>
    <w:p w14:paraId="7892D2B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AA65D6" w14:textId="77777777" w:rsidR="00094632" w:rsidRDefault="00094632" w:rsidP="00094632">
      <w:pPr>
        <w:rPr>
          <w:rFonts w:ascii="Arial" w:hAnsi="Arial" w:cs="Arial"/>
          <w:b/>
        </w:rPr>
      </w:pPr>
      <w:r>
        <w:rPr>
          <w:rFonts w:ascii="Arial" w:hAnsi="Arial" w:cs="Arial"/>
          <w:b/>
        </w:rPr>
        <w:t xml:space="preserve">Abstract: </w:t>
      </w:r>
    </w:p>
    <w:p w14:paraId="2B1194CA" w14:textId="77777777" w:rsidR="00094632" w:rsidRDefault="00094632" w:rsidP="00094632">
      <w:r>
        <w:t>9.4.1.1, 9.4.1.2, 9.4.1.3, 9.4.1.4, 9.4.1.5, 9.4.1.6</w:t>
      </w:r>
    </w:p>
    <w:p w14:paraId="5C85DF4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27A3C" w14:textId="77777777" w:rsidR="00094632" w:rsidRDefault="00094632" w:rsidP="00094632">
      <w:pPr>
        <w:pStyle w:val="Heading5"/>
      </w:pPr>
      <w:bookmarkStart w:id="292" w:name="_Toc146566582"/>
      <w:bookmarkStart w:id="293" w:name="_Toc150626400"/>
      <w:r>
        <w:t>9.4.1.1</w:t>
      </w:r>
      <w:r>
        <w:tab/>
        <w:t>Introduction of additional 6GHz NR licensed bands [RAN4 WI: NR_6GHz_add_bands]</w:t>
      </w:r>
      <w:bookmarkEnd w:id="292"/>
      <w:bookmarkEnd w:id="293"/>
    </w:p>
    <w:p w14:paraId="23A81D6D" w14:textId="77777777" w:rsidR="00094632" w:rsidRDefault="00094632" w:rsidP="00094632">
      <w:pPr>
        <w:rPr>
          <w:rFonts w:ascii="Arial" w:hAnsi="Arial" w:cs="Arial"/>
          <w:b/>
          <w:sz w:val="24"/>
        </w:rPr>
      </w:pPr>
      <w:r>
        <w:rPr>
          <w:rFonts w:ascii="Arial" w:hAnsi="Arial" w:cs="Arial"/>
          <w:b/>
          <w:color w:val="0000FF"/>
          <w:sz w:val="24"/>
        </w:rPr>
        <w:t>RP-232364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037D98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6228AE" w14:textId="77777777" w:rsidR="00094632" w:rsidRDefault="00094632" w:rsidP="00094632">
      <w:pPr>
        <w:rPr>
          <w:rFonts w:ascii="Arial" w:hAnsi="Arial" w:cs="Arial"/>
          <w:b/>
        </w:rPr>
      </w:pPr>
      <w:r>
        <w:rPr>
          <w:rFonts w:ascii="Arial" w:hAnsi="Arial" w:cs="Arial"/>
          <w:b/>
        </w:rPr>
        <w:t xml:space="preserve">Discussion: </w:t>
      </w:r>
    </w:p>
    <w:p w14:paraId="44BF52BC" w14:textId="77777777" w:rsidR="00094632" w:rsidRDefault="00094632" w:rsidP="00094632">
      <w:r>
        <w:t>MCC: WI is still on 0% for Core and Perf. part after 5 quarters? WI is planned to be completed in 1 quarter. Is this realistic?</w:t>
      </w:r>
    </w:p>
    <w:p w14:paraId="7AD5C09F" w14:textId="77777777" w:rsidR="00094632" w:rsidRDefault="00094632" w:rsidP="00094632">
      <w:r>
        <w:t>Huawei: acc. to clause 4.1 in the WID: "work shall start immediately after regulatory requirements are available for the 5925- 7125 MHz frequency range and RAN will review the availability of regulatory requirements at each TSG meeting"; unfortunately, there is no regulatory requirement for the whole range of 6GHz yet</w:t>
      </w:r>
    </w:p>
    <w:p w14:paraId="754B9B27" w14:textId="77777777" w:rsidR="00094632" w:rsidRDefault="00094632" w:rsidP="00094632">
      <w:r>
        <w:t>MCC: so this will then probably mean that the WI will need to be shifted to REL-19 once we reach the REL-18 freeze</w:t>
      </w:r>
    </w:p>
    <w:p w14:paraId="708C300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AA42" w14:textId="77777777" w:rsidR="00094632" w:rsidRDefault="00094632" w:rsidP="00094632">
      <w:pPr>
        <w:pStyle w:val="Heading5"/>
      </w:pPr>
      <w:bookmarkStart w:id="294" w:name="_Toc146566583"/>
      <w:bookmarkStart w:id="295" w:name="_Toc150626401"/>
      <w:r>
        <w:t>9.4.1.2</w:t>
      </w:r>
      <w:r>
        <w:tab/>
        <w:t>Additional NR bands for UL-MIMO in Rel-18 [RAN4 WI: NR_bands_UL_MIMO_R18]</w:t>
      </w:r>
      <w:bookmarkEnd w:id="294"/>
      <w:bookmarkEnd w:id="295"/>
    </w:p>
    <w:p w14:paraId="5FBC74B9" w14:textId="77777777" w:rsidR="00094632" w:rsidRDefault="00094632" w:rsidP="00094632">
      <w:pPr>
        <w:rPr>
          <w:rFonts w:ascii="Arial" w:hAnsi="Arial" w:cs="Arial"/>
          <w:b/>
          <w:sz w:val="24"/>
        </w:rPr>
      </w:pPr>
      <w:r>
        <w:rPr>
          <w:rFonts w:ascii="Arial" w:hAnsi="Arial" w:cs="Arial"/>
          <w:b/>
          <w:color w:val="0000FF"/>
          <w:sz w:val="24"/>
        </w:rPr>
        <w:t>RP-232373</w:t>
      </w:r>
      <w:r>
        <w:rPr>
          <w:rFonts w:ascii="Arial" w:hAnsi="Arial" w:cs="Arial"/>
          <w:b/>
          <w:color w:val="0000FF"/>
          <w:sz w:val="24"/>
        </w:rPr>
        <w:tab/>
      </w:r>
      <w:r>
        <w:rPr>
          <w:rFonts w:ascii="Arial" w:hAnsi="Arial" w:cs="Arial"/>
          <w:b/>
          <w:sz w:val="24"/>
        </w:rPr>
        <w:t>Status report for WI: Additional NR bands for UL-MIMO in Rel-18; rapporteur: Huawei</w:t>
      </w:r>
    </w:p>
    <w:p w14:paraId="5BD6D9B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6BFD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A4AC" w14:textId="77777777" w:rsidR="00094632" w:rsidRDefault="00094632" w:rsidP="00094632">
      <w:pPr>
        <w:rPr>
          <w:rFonts w:ascii="Arial" w:hAnsi="Arial" w:cs="Arial"/>
          <w:b/>
          <w:sz w:val="24"/>
        </w:rPr>
      </w:pPr>
      <w:r>
        <w:rPr>
          <w:rFonts w:ascii="Arial" w:hAnsi="Arial" w:cs="Arial"/>
          <w:b/>
          <w:color w:val="0000FF"/>
          <w:sz w:val="24"/>
        </w:rPr>
        <w:t>RP-232374</w:t>
      </w:r>
      <w:r>
        <w:rPr>
          <w:rFonts w:ascii="Arial" w:hAnsi="Arial" w:cs="Arial"/>
          <w:b/>
          <w:color w:val="0000FF"/>
          <w:sz w:val="24"/>
        </w:rPr>
        <w:tab/>
      </w:r>
      <w:r>
        <w:rPr>
          <w:rFonts w:ascii="Arial" w:hAnsi="Arial" w:cs="Arial"/>
          <w:b/>
          <w:sz w:val="24"/>
        </w:rPr>
        <w:t>WID revision: Additional NR bands for UL-MIMO in Rel-18</w:t>
      </w:r>
    </w:p>
    <w:p w14:paraId="46493CB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AB1758" w14:textId="77777777" w:rsidR="00094632" w:rsidRDefault="00094632" w:rsidP="00094632">
      <w:pPr>
        <w:rPr>
          <w:rFonts w:ascii="Arial" w:hAnsi="Arial" w:cs="Arial"/>
          <w:b/>
        </w:rPr>
      </w:pPr>
      <w:r>
        <w:rPr>
          <w:rFonts w:ascii="Arial" w:hAnsi="Arial" w:cs="Arial"/>
          <w:b/>
        </w:rPr>
        <w:t xml:space="preserve">Abstract: </w:t>
      </w:r>
    </w:p>
    <w:p w14:paraId="78AB3CCB" w14:textId="77777777" w:rsidR="00094632" w:rsidRDefault="00094632" w:rsidP="00094632">
      <w:r>
        <w:t>last approved WID: RP-231494</w:t>
      </w:r>
    </w:p>
    <w:p w14:paraId="5C482FE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3BBDD" w14:textId="77777777" w:rsidR="00094632" w:rsidRDefault="00094632" w:rsidP="00094632">
      <w:pPr>
        <w:pStyle w:val="Heading5"/>
      </w:pPr>
      <w:bookmarkStart w:id="296" w:name="_Toc146566584"/>
      <w:bookmarkStart w:id="297" w:name="_Toc150626402"/>
      <w:r>
        <w:lastRenderedPageBreak/>
        <w:t>9.4.1.3</w:t>
      </w:r>
      <w:r>
        <w:tab/>
        <w:t>Introduction of the satellite L-/S-band for NR [RAN4 WI: NTN_LSband]</w:t>
      </w:r>
      <w:bookmarkEnd w:id="296"/>
      <w:bookmarkEnd w:id="297"/>
    </w:p>
    <w:p w14:paraId="052AF78A" w14:textId="77777777" w:rsidR="00094632" w:rsidRDefault="00094632" w:rsidP="00094632">
      <w:pPr>
        <w:rPr>
          <w:rFonts w:ascii="Arial" w:hAnsi="Arial" w:cs="Arial"/>
          <w:b/>
          <w:sz w:val="24"/>
        </w:rPr>
      </w:pPr>
      <w:r>
        <w:rPr>
          <w:rFonts w:ascii="Arial" w:hAnsi="Arial" w:cs="Arial"/>
          <w:b/>
          <w:color w:val="0000FF"/>
          <w:sz w:val="24"/>
        </w:rPr>
        <w:t>RP-231967</w:t>
      </w:r>
      <w:r>
        <w:rPr>
          <w:rFonts w:ascii="Arial" w:hAnsi="Arial" w:cs="Arial"/>
          <w:b/>
          <w:color w:val="0000FF"/>
          <w:sz w:val="24"/>
        </w:rPr>
        <w:tab/>
      </w:r>
      <w:r>
        <w:rPr>
          <w:rFonts w:ascii="Arial" w:hAnsi="Arial" w:cs="Arial"/>
          <w:b/>
          <w:sz w:val="24"/>
        </w:rPr>
        <w:t>Status report for WI Introduction of the satellite L-/S-band for NR; rapporteur: Apple</w:t>
      </w:r>
    </w:p>
    <w:p w14:paraId="5C670B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433B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D5BA2" w14:textId="77777777" w:rsidR="00094632" w:rsidRDefault="00094632" w:rsidP="00094632">
      <w:pPr>
        <w:pStyle w:val="Heading5"/>
      </w:pPr>
      <w:bookmarkStart w:id="298" w:name="_Toc146566585"/>
      <w:bookmarkStart w:id="299" w:name="_Toc150626403"/>
      <w:r>
        <w:t>9.4.1.4</w:t>
      </w:r>
      <w:r>
        <w:tab/>
        <w:t>Introduction of 900 MHz NR band in the US [RAN4 WI: NR_900MHz_US]</w:t>
      </w:r>
      <w:bookmarkEnd w:id="298"/>
      <w:bookmarkEnd w:id="299"/>
    </w:p>
    <w:p w14:paraId="3AF11DB5" w14:textId="77777777" w:rsidR="00094632" w:rsidRDefault="00094632" w:rsidP="00094632">
      <w:pPr>
        <w:rPr>
          <w:rFonts w:ascii="Arial" w:hAnsi="Arial" w:cs="Arial"/>
          <w:b/>
          <w:sz w:val="24"/>
        </w:rPr>
      </w:pPr>
      <w:r>
        <w:rPr>
          <w:rFonts w:ascii="Arial" w:hAnsi="Arial" w:cs="Arial"/>
          <w:b/>
          <w:color w:val="0000FF"/>
          <w:sz w:val="24"/>
        </w:rPr>
        <w:t>RP-231956</w:t>
      </w:r>
      <w:r>
        <w:rPr>
          <w:rFonts w:ascii="Arial" w:hAnsi="Arial" w:cs="Arial"/>
          <w:b/>
          <w:color w:val="0000FF"/>
          <w:sz w:val="24"/>
        </w:rPr>
        <w:tab/>
      </w:r>
      <w:r>
        <w:rPr>
          <w:rFonts w:ascii="Arial" w:hAnsi="Arial" w:cs="Arial"/>
          <w:b/>
          <w:sz w:val="24"/>
        </w:rPr>
        <w:t>Status report for WI Introduction of 900 MHz NR band in the US; rapporteur: Anterix</w:t>
      </w:r>
    </w:p>
    <w:p w14:paraId="4F0D8A0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7466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4164" w14:textId="77777777" w:rsidR="00094632" w:rsidRDefault="00094632" w:rsidP="00094632">
      <w:pPr>
        <w:pStyle w:val="Heading5"/>
      </w:pPr>
      <w:bookmarkStart w:id="300" w:name="_Toc146566586"/>
      <w:bookmarkStart w:id="301" w:name="_Toc150626404"/>
      <w:r>
        <w:t>9.4.1.5</w:t>
      </w:r>
      <w:r>
        <w:tab/>
        <w:t>Core part: Adding new NR FDD bands for RedCap in Rel-18 [RAN4 WI: NR_FDD_bands_R18_redcap-Core]</w:t>
      </w:r>
      <w:bookmarkEnd w:id="300"/>
      <w:bookmarkEnd w:id="301"/>
    </w:p>
    <w:p w14:paraId="79428CA4" w14:textId="77777777" w:rsidR="00094632" w:rsidRDefault="00094632" w:rsidP="00094632">
      <w:pPr>
        <w:rPr>
          <w:rFonts w:ascii="Arial" w:hAnsi="Arial" w:cs="Arial"/>
          <w:b/>
          <w:sz w:val="24"/>
        </w:rPr>
      </w:pPr>
      <w:r>
        <w:rPr>
          <w:rFonts w:ascii="Arial" w:hAnsi="Arial" w:cs="Arial"/>
          <w:b/>
          <w:color w:val="0000FF"/>
          <w:sz w:val="24"/>
        </w:rPr>
        <w:t>RP-231881</w:t>
      </w:r>
      <w:r>
        <w:rPr>
          <w:rFonts w:ascii="Arial" w:hAnsi="Arial" w:cs="Arial"/>
          <w:b/>
          <w:color w:val="0000FF"/>
          <w:sz w:val="24"/>
        </w:rPr>
        <w:tab/>
      </w:r>
      <w:r>
        <w:rPr>
          <w:rFonts w:ascii="Arial" w:hAnsi="Arial" w:cs="Arial"/>
          <w:b/>
          <w:sz w:val="24"/>
        </w:rPr>
        <w:t>Status report for WI Adding new NR FDD bands for RedCap (Reduced Capability) in Rel-18; rapporteur: Ericsson</w:t>
      </w:r>
    </w:p>
    <w:p w14:paraId="091A5E6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A43B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7E224" w14:textId="77777777" w:rsidR="00094632" w:rsidRDefault="00094632" w:rsidP="00094632">
      <w:pPr>
        <w:pStyle w:val="Heading5"/>
      </w:pPr>
      <w:bookmarkStart w:id="302" w:name="_Toc146566587"/>
      <w:bookmarkStart w:id="303" w:name="_Toc150626405"/>
      <w:r>
        <w:t>9.4.1.6</w:t>
      </w:r>
      <w:r>
        <w:tab/>
        <w:t>Addition of FDD NR bands using the UL from n28 and the DL of n75 and n76 [RAN4 WI: NR_FDD_ULn28_DLn75_n76]</w:t>
      </w:r>
      <w:bookmarkEnd w:id="302"/>
      <w:bookmarkEnd w:id="303"/>
    </w:p>
    <w:p w14:paraId="1DFB655C" w14:textId="77777777" w:rsidR="00094632" w:rsidRDefault="00094632" w:rsidP="00094632">
      <w:pPr>
        <w:rPr>
          <w:rFonts w:ascii="Arial" w:hAnsi="Arial" w:cs="Arial"/>
          <w:b/>
          <w:sz w:val="24"/>
        </w:rPr>
      </w:pPr>
      <w:r>
        <w:rPr>
          <w:rFonts w:ascii="Arial" w:hAnsi="Arial" w:cs="Arial"/>
          <w:b/>
          <w:color w:val="0000FF"/>
          <w:sz w:val="24"/>
        </w:rPr>
        <w:t>RP-231747</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506C2B9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D0863C" w14:textId="77777777" w:rsidR="00094632" w:rsidRDefault="00094632" w:rsidP="00094632">
      <w:pPr>
        <w:rPr>
          <w:rFonts w:ascii="Arial" w:hAnsi="Arial" w:cs="Arial"/>
          <w:b/>
        </w:rPr>
      </w:pPr>
      <w:r>
        <w:rPr>
          <w:rFonts w:ascii="Arial" w:hAnsi="Arial" w:cs="Arial"/>
          <w:b/>
        </w:rPr>
        <w:t xml:space="preserve">Discussion: </w:t>
      </w:r>
    </w:p>
    <w:p w14:paraId="3ABA91DA" w14:textId="77777777" w:rsidR="00094632" w:rsidRDefault="00094632" w:rsidP="00094632">
      <w:r>
        <w:t>MCC: 80%, Sep.23 is a request to stop this WI? Same for Perf.: 0%, Sep.23</w:t>
      </w:r>
    </w:p>
    <w:p w14:paraId="227A1ACF" w14:textId="77777777" w:rsidR="00094632" w:rsidRDefault="00094632" w:rsidP="00094632">
      <w:r>
        <w:t>Vodafone: no, should continue until Dec.23</w:t>
      </w:r>
    </w:p>
    <w:p w14:paraId="41633D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RP-232630</w:t>
      </w:r>
      <w:r>
        <w:rPr>
          <w:color w:val="993300"/>
          <w:u w:val="single"/>
        </w:rPr>
        <w:t>.</w:t>
      </w:r>
    </w:p>
    <w:p w14:paraId="172940D6" w14:textId="77777777" w:rsidR="00094632" w:rsidRDefault="00094632" w:rsidP="00094632">
      <w:pPr>
        <w:rPr>
          <w:rFonts w:ascii="Arial" w:hAnsi="Arial" w:cs="Arial"/>
          <w:b/>
          <w:sz w:val="24"/>
        </w:rPr>
      </w:pPr>
      <w:r>
        <w:rPr>
          <w:rFonts w:ascii="Arial" w:hAnsi="Arial" w:cs="Arial"/>
          <w:b/>
          <w:color w:val="0000FF"/>
          <w:sz w:val="24"/>
        </w:rPr>
        <w:t>RP-232630</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4A91EE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13FAA9" w14:textId="77777777" w:rsidR="00094632" w:rsidRDefault="00094632" w:rsidP="00094632">
      <w:pPr>
        <w:rPr>
          <w:color w:val="808080"/>
        </w:rPr>
      </w:pPr>
      <w:r>
        <w:rPr>
          <w:color w:val="808080"/>
        </w:rPr>
        <w:t>(Replaces RP-231747)</w:t>
      </w:r>
    </w:p>
    <w:p w14:paraId="2483DE58" w14:textId="77777777" w:rsidR="00094632" w:rsidRDefault="00094632" w:rsidP="00094632">
      <w:pPr>
        <w:rPr>
          <w:rFonts w:ascii="Arial" w:hAnsi="Arial" w:cs="Arial"/>
          <w:b/>
        </w:rPr>
      </w:pPr>
      <w:r>
        <w:rPr>
          <w:rFonts w:ascii="Arial" w:hAnsi="Arial" w:cs="Arial"/>
          <w:b/>
        </w:rPr>
        <w:t xml:space="preserve">Discussion: </w:t>
      </w:r>
    </w:p>
    <w:p w14:paraId="71F58B3D" w14:textId="77777777" w:rsidR="00094632" w:rsidRDefault="00094632" w:rsidP="00094632">
      <w:r>
        <w:t>MCC: late submission</w:t>
      </w:r>
    </w:p>
    <w:p w14:paraId="73EBA8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E8EE9" w14:textId="77777777" w:rsidR="00094632" w:rsidRDefault="00094632" w:rsidP="00094632">
      <w:pPr>
        <w:rPr>
          <w:rFonts w:ascii="Arial" w:hAnsi="Arial" w:cs="Arial"/>
          <w:b/>
          <w:sz w:val="24"/>
        </w:rPr>
      </w:pPr>
      <w:r>
        <w:rPr>
          <w:rFonts w:ascii="Arial" w:hAnsi="Arial" w:cs="Arial"/>
          <w:b/>
          <w:color w:val="0000FF"/>
          <w:sz w:val="24"/>
        </w:rPr>
        <w:lastRenderedPageBreak/>
        <w:t>RP-232636</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537D3F8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06FA4748" w14:textId="77777777" w:rsidR="00094632" w:rsidRDefault="00094632" w:rsidP="00094632">
      <w:pPr>
        <w:rPr>
          <w:rFonts w:ascii="Arial" w:hAnsi="Arial" w:cs="Arial"/>
          <w:b/>
        </w:rPr>
      </w:pPr>
      <w:r>
        <w:rPr>
          <w:rFonts w:ascii="Arial" w:hAnsi="Arial" w:cs="Arial"/>
          <w:b/>
        </w:rPr>
        <w:t xml:space="preserve">Abstract: </w:t>
      </w:r>
    </w:p>
    <w:p w14:paraId="4A8D3B98" w14:textId="77777777" w:rsidR="00094632" w:rsidRDefault="00094632" w:rsidP="00094632">
      <w:r>
        <w:t>last approved WID: RP-231476</w:t>
      </w:r>
    </w:p>
    <w:p w14:paraId="273417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43519" w14:textId="77777777" w:rsidR="00094632" w:rsidRDefault="00094632" w:rsidP="00094632">
      <w:pPr>
        <w:pStyle w:val="Heading4"/>
      </w:pPr>
      <w:bookmarkStart w:id="304" w:name="_Toc146566588"/>
      <w:bookmarkStart w:id="305" w:name="_Toc150626406"/>
      <w:r>
        <w:t>9.4.2</w:t>
      </w:r>
      <w:r>
        <w:tab/>
        <w:t>LTE/NR Dual Connectivity related basket WIs for Rel-18</w:t>
      </w:r>
      <w:bookmarkEnd w:id="304"/>
      <w:bookmarkEnd w:id="305"/>
    </w:p>
    <w:p w14:paraId="6355B37B" w14:textId="77777777" w:rsidR="00094632" w:rsidRDefault="00094632" w:rsidP="00094632">
      <w:pPr>
        <w:rPr>
          <w:rFonts w:ascii="Arial" w:hAnsi="Arial" w:cs="Arial"/>
          <w:b/>
          <w:sz w:val="24"/>
        </w:rPr>
      </w:pPr>
      <w:r>
        <w:rPr>
          <w:rFonts w:ascii="Arial" w:hAnsi="Arial" w:cs="Arial"/>
          <w:b/>
          <w:color w:val="0000FF"/>
          <w:sz w:val="24"/>
        </w:rPr>
        <w:t>RP-232519</w:t>
      </w:r>
      <w:r>
        <w:rPr>
          <w:rFonts w:ascii="Arial" w:hAnsi="Arial" w:cs="Arial"/>
          <w:b/>
          <w:color w:val="0000FF"/>
          <w:sz w:val="24"/>
        </w:rPr>
        <w:tab/>
      </w:r>
      <w:r>
        <w:rPr>
          <w:rFonts w:ascii="Arial" w:hAnsi="Arial" w:cs="Arial"/>
          <w:b/>
          <w:sz w:val="24"/>
        </w:rPr>
        <w:t>RAN4 CRs to Open REL-18 NR or NR+LTE WIs – Batch 5</w:t>
      </w:r>
    </w:p>
    <w:p w14:paraId="69D366C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9B142" w14:textId="77777777" w:rsidR="00094632" w:rsidRDefault="00094632" w:rsidP="00094632">
      <w:pPr>
        <w:rPr>
          <w:rFonts w:ascii="Arial" w:hAnsi="Arial" w:cs="Arial"/>
          <w:b/>
        </w:rPr>
      </w:pPr>
      <w:r>
        <w:rPr>
          <w:rFonts w:ascii="Arial" w:hAnsi="Arial" w:cs="Arial"/>
          <w:b/>
        </w:rPr>
        <w:t xml:space="preserve">Abstract: </w:t>
      </w:r>
    </w:p>
    <w:p w14:paraId="6AB22530" w14:textId="77777777" w:rsidR="00094632" w:rsidRDefault="00094632" w:rsidP="00094632">
      <w:r>
        <w:t>9.4.2.1, 9.4.2.2, 9.4.2.3, 9.4.2.4, 9.4.2.5, 9.4.2.6</w:t>
      </w:r>
    </w:p>
    <w:p w14:paraId="4F4998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ED15B" w14:textId="77777777" w:rsidR="00094632" w:rsidRDefault="00094632" w:rsidP="00094632">
      <w:pPr>
        <w:pStyle w:val="Heading5"/>
      </w:pPr>
      <w:bookmarkStart w:id="306" w:name="_Toc146566589"/>
      <w:bookmarkStart w:id="307" w:name="_Toc150626407"/>
      <w:r>
        <w:t>9.4.2.1</w:t>
      </w:r>
      <w:r>
        <w:tab/>
        <w:t>Rel-18 DC of 1 band LTE (1DL/1UL) and 1 NR band (1DL/1UL) [RAN4 WI: DC_R18_1BLTE_1BNR_2DL2UL]</w:t>
      </w:r>
      <w:bookmarkEnd w:id="306"/>
      <w:bookmarkEnd w:id="307"/>
    </w:p>
    <w:p w14:paraId="31926AF3" w14:textId="77777777" w:rsidR="00094632" w:rsidRDefault="00094632" w:rsidP="00094632">
      <w:pPr>
        <w:rPr>
          <w:rFonts w:ascii="Arial" w:hAnsi="Arial" w:cs="Arial"/>
          <w:b/>
          <w:sz w:val="24"/>
        </w:rPr>
      </w:pPr>
      <w:r>
        <w:rPr>
          <w:rFonts w:ascii="Arial" w:hAnsi="Arial" w:cs="Arial"/>
          <w:b/>
          <w:color w:val="0000FF"/>
          <w:sz w:val="24"/>
        </w:rPr>
        <w:t>RP-232300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591DAC6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6C4AED" w14:textId="77777777" w:rsidR="00094632" w:rsidRDefault="00094632" w:rsidP="00094632">
      <w:pPr>
        <w:rPr>
          <w:rFonts w:ascii="Arial" w:hAnsi="Arial" w:cs="Arial"/>
          <w:b/>
        </w:rPr>
      </w:pPr>
      <w:r>
        <w:rPr>
          <w:rFonts w:ascii="Arial" w:hAnsi="Arial" w:cs="Arial"/>
          <w:b/>
        </w:rPr>
        <w:t xml:space="preserve">Discussion: </w:t>
      </w:r>
    </w:p>
    <w:p w14:paraId="6F835FEE" w14:textId="77777777" w:rsidR="00094632" w:rsidRDefault="00094632" w:rsidP="00094632">
      <w:r>
        <w:t>see CRs in RP-232519</w:t>
      </w:r>
    </w:p>
    <w:p w14:paraId="1E0414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88FB4" w14:textId="77777777" w:rsidR="00094632" w:rsidRDefault="00094632" w:rsidP="00094632">
      <w:pPr>
        <w:rPr>
          <w:rFonts w:ascii="Arial" w:hAnsi="Arial" w:cs="Arial"/>
          <w:b/>
          <w:sz w:val="24"/>
        </w:rPr>
      </w:pPr>
      <w:r>
        <w:rPr>
          <w:rFonts w:ascii="Arial" w:hAnsi="Arial" w:cs="Arial"/>
          <w:b/>
          <w:color w:val="0000FF"/>
          <w:sz w:val="24"/>
        </w:rPr>
        <w:t>RP-232302</w:t>
      </w:r>
      <w:r>
        <w:rPr>
          <w:rFonts w:ascii="Arial" w:hAnsi="Arial" w:cs="Arial"/>
          <w:b/>
          <w:color w:val="0000FF"/>
          <w:sz w:val="24"/>
        </w:rPr>
        <w:tab/>
      </w:r>
      <w:r>
        <w:rPr>
          <w:rFonts w:ascii="Arial" w:hAnsi="Arial" w:cs="Arial"/>
          <w:b/>
          <w:sz w:val="24"/>
        </w:rPr>
        <w:t>Revised WID: Rel-18 Dual Connectivity (DC) of 1 band LTE (1DL/1UL) and 1 NR band (1DL/1UL)</w:t>
      </w:r>
    </w:p>
    <w:p w14:paraId="00CDA1B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BC2B616" w14:textId="77777777" w:rsidR="00094632" w:rsidRDefault="00094632" w:rsidP="00094632">
      <w:pPr>
        <w:rPr>
          <w:rFonts w:ascii="Arial" w:hAnsi="Arial" w:cs="Arial"/>
          <w:b/>
        </w:rPr>
      </w:pPr>
      <w:r>
        <w:rPr>
          <w:rFonts w:ascii="Arial" w:hAnsi="Arial" w:cs="Arial"/>
          <w:b/>
        </w:rPr>
        <w:t xml:space="preserve">Abstract: </w:t>
      </w:r>
    </w:p>
    <w:p w14:paraId="27D04F73" w14:textId="77777777" w:rsidR="00094632" w:rsidRDefault="00094632" w:rsidP="00094632">
      <w:r>
        <w:t>last approved WID: RP-231086</w:t>
      </w:r>
    </w:p>
    <w:p w14:paraId="7D84A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5D93F" w14:textId="77777777" w:rsidR="00094632" w:rsidRDefault="00094632" w:rsidP="00094632">
      <w:pPr>
        <w:rPr>
          <w:rFonts w:ascii="Arial" w:hAnsi="Arial" w:cs="Arial"/>
          <w:b/>
          <w:sz w:val="24"/>
        </w:rPr>
      </w:pPr>
      <w:r>
        <w:rPr>
          <w:rFonts w:ascii="Arial" w:hAnsi="Arial" w:cs="Arial"/>
          <w:b/>
          <w:color w:val="0000FF"/>
          <w:sz w:val="24"/>
        </w:rPr>
        <w:t>RP-232304</w:t>
      </w:r>
      <w:r>
        <w:rPr>
          <w:rFonts w:ascii="Arial" w:hAnsi="Arial" w:cs="Arial"/>
          <w:b/>
          <w:color w:val="0000FF"/>
          <w:sz w:val="24"/>
        </w:rPr>
        <w:tab/>
      </w:r>
      <w:r>
        <w:rPr>
          <w:rFonts w:ascii="Arial" w:hAnsi="Arial" w:cs="Arial"/>
          <w:b/>
          <w:sz w:val="24"/>
        </w:rPr>
        <w:t>TR 37.718-11-11 v1.0.0 Rel-18 Dual Connectivity (DC) of 1 LTE band (1DL/1UL) and 1 NR band (1DL/1UL)</w:t>
      </w:r>
    </w:p>
    <w:p w14:paraId="0C5C3981"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37.718-11-11 v1.0.0</w:t>
      </w:r>
      <w:r>
        <w:rPr>
          <w:i/>
        </w:rPr>
        <w:br/>
      </w:r>
      <w:r>
        <w:rPr>
          <w:i/>
        </w:rPr>
        <w:tab/>
      </w:r>
      <w:r>
        <w:rPr>
          <w:i/>
        </w:rPr>
        <w:tab/>
      </w:r>
      <w:r>
        <w:rPr>
          <w:i/>
        </w:rPr>
        <w:tab/>
      </w:r>
      <w:r>
        <w:rPr>
          <w:i/>
        </w:rPr>
        <w:tab/>
      </w:r>
      <w:r>
        <w:rPr>
          <w:i/>
        </w:rPr>
        <w:tab/>
        <w:t>Source: CHTTL</w:t>
      </w:r>
    </w:p>
    <w:p w14:paraId="4916C7C1" w14:textId="77777777" w:rsidR="00094632" w:rsidRDefault="00094632" w:rsidP="00094632">
      <w:pPr>
        <w:rPr>
          <w:rFonts w:ascii="Arial" w:hAnsi="Arial" w:cs="Arial"/>
          <w:b/>
        </w:rPr>
      </w:pPr>
      <w:r>
        <w:rPr>
          <w:rFonts w:ascii="Arial" w:hAnsi="Arial" w:cs="Arial"/>
          <w:b/>
        </w:rPr>
        <w:t xml:space="preserve">Abstract: </w:t>
      </w:r>
    </w:p>
    <w:p w14:paraId="09FA124E" w14:textId="77777777" w:rsidR="00094632" w:rsidRDefault="00094632" w:rsidP="00094632">
      <w:r>
        <w:t>RAN4 TR 37.718-11-11 is provided for information</w:t>
      </w:r>
    </w:p>
    <w:p w14:paraId="599CEFFC" w14:textId="77777777" w:rsidR="00094632" w:rsidRDefault="00094632" w:rsidP="00094632">
      <w:pPr>
        <w:rPr>
          <w:rFonts w:ascii="Arial" w:hAnsi="Arial" w:cs="Arial"/>
          <w:b/>
        </w:rPr>
      </w:pPr>
      <w:r>
        <w:rPr>
          <w:rFonts w:ascii="Arial" w:hAnsi="Arial" w:cs="Arial"/>
          <w:b/>
        </w:rPr>
        <w:t xml:space="preserve">Discussion: </w:t>
      </w:r>
    </w:p>
    <w:p w14:paraId="74AF727B" w14:textId="77777777" w:rsidR="00094632" w:rsidRDefault="00094632" w:rsidP="00094632">
      <w:r>
        <w:lastRenderedPageBreak/>
        <w:t>MCC: after discussion with RAN4 chair regarding when to end existing RAN4 REL-18 basket WIs and when to introduce new RAN4 REL-19 basket WIs:</w:t>
      </w:r>
    </w:p>
    <w:p w14:paraId="09C7D405" w14:textId="77777777" w:rsidR="00094632" w:rsidRDefault="00094632" w:rsidP="00094632">
      <w:r>
        <w:t>- RAN #103 in March 24 will introduce RAN4 REL-19 WIs</w:t>
      </w:r>
    </w:p>
    <w:p w14:paraId="521D76B1" w14:textId="77777777" w:rsidR="00094632" w:rsidRDefault="00094632" w:rsidP="00094632">
      <w:r>
        <w:t>- introducing RAN4 REL-19 basket WIs at the same meeting would be quite some effort and the earlier you introduce REL-19 basket WIs, the earlier you would introduce REL-19 specs in RAN4</w:t>
      </w:r>
    </w:p>
    <w:p w14:paraId="4F5F4AF4" w14:textId="77777777" w:rsidR="00094632" w:rsidRDefault="00094632" w:rsidP="00094632">
      <w:r>
        <w:t>- an early introduction of RAN4 REL-19 specs will cause a REL-19 cat.A CR avalanche for all introduced REL-19 specs for all REL-18 and before CRs (remember that REL-18 Perf. part WIs can still complete until 3-6 months after the corresponding Core part WIs)</w:t>
      </w:r>
    </w:p>
    <w:p w14:paraId="15CB46A3" w14:textId="77777777" w:rsidR="00094632" w:rsidRDefault="00094632" w:rsidP="00094632">
      <w:r>
        <w:t>Therefore it is suggested:</w:t>
      </w:r>
    </w:p>
    <w:p w14:paraId="3261A672" w14:textId="77777777" w:rsidR="00094632" w:rsidRDefault="00094632" w:rsidP="00094632">
      <w:r>
        <w:t>- to introduce RAN4 REL-19 basket WIs only at RAN #104 in June 24</w:t>
      </w:r>
    </w:p>
    <w:p w14:paraId="673B24F9" w14:textId="77777777" w:rsidR="00094632" w:rsidRDefault="00094632" w:rsidP="00094632">
      <w:r>
        <w:t>- keep RAN4 REL-18 basket WIs open until June 24</w:t>
      </w:r>
    </w:p>
    <w:p w14:paraId="6306622F" w14:textId="77777777" w:rsidR="00094632" w:rsidRDefault="00094632" w:rsidP="00094632">
      <w:r>
        <w:t>- at RAN #102 which is the REL-18 stage 3 freeze in RAN, the basket WIs would bring REL-18 exception request sheets (with the exception that also new bands/combos could still be added there) but no basket WI TRs will be brought for approval (they will stay open until June 24 where they will be brought for approval)</w:t>
      </w:r>
    </w:p>
    <w:p w14:paraId="06F19D57" w14:textId="77777777" w:rsidR="00094632" w:rsidRDefault="00094632" w:rsidP="00094632">
      <w:r>
        <w:t>RAN4 chair (Huawei): yes, we will keep REL-18 basket WIs open until June 24 where we will introduce the new REL-19 basket WIs</w:t>
      </w:r>
    </w:p>
    <w:p w14:paraId="7E2DB4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5E436" w14:textId="77777777" w:rsidR="00094632" w:rsidRDefault="00094632" w:rsidP="00094632">
      <w:pPr>
        <w:pStyle w:val="Heading5"/>
      </w:pPr>
      <w:bookmarkStart w:id="308" w:name="_Toc146566590"/>
      <w:bookmarkStart w:id="309" w:name="_Toc150626408"/>
      <w:r>
        <w:t>9.4.2.2</w:t>
      </w:r>
      <w:r>
        <w:tab/>
        <w:t>Rel-18 DC of 2 bands LTE inter-band CA (2DL/1UL) and 1 NR band (1DL/1UL) [RAN4 WI: DC_R18_2BLTE_1BNR_3DL2UL]</w:t>
      </w:r>
      <w:bookmarkEnd w:id="308"/>
      <w:bookmarkEnd w:id="309"/>
    </w:p>
    <w:p w14:paraId="71F0B891" w14:textId="77777777" w:rsidR="00094632" w:rsidRDefault="00094632" w:rsidP="00094632">
      <w:pPr>
        <w:rPr>
          <w:rFonts w:ascii="Arial" w:hAnsi="Arial" w:cs="Arial"/>
          <w:b/>
          <w:sz w:val="24"/>
        </w:rPr>
      </w:pPr>
      <w:r>
        <w:rPr>
          <w:rFonts w:ascii="Arial" w:hAnsi="Arial" w:cs="Arial"/>
          <w:b/>
          <w:color w:val="0000FF"/>
          <w:sz w:val="24"/>
        </w:rPr>
        <w:t>RP-232369</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AE5816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A2D1B2" w14:textId="77777777" w:rsidR="00094632" w:rsidRDefault="00094632" w:rsidP="00094632">
      <w:pPr>
        <w:rPr>
          <w:rFonts w:ascii="Arial" w:hAnsi="Arial" w:cs="Arial"/>
          <w:b/>
        </w:rPr>
      </w:pPr>
      <w:r>
        <w:rPr>
          <w:rFonts w:ascii="Arial" w:hAnsi="Arial" w:cs="Arial"/>
          <w:b/>
        </w:rPr>
        <w:t xml:space="preserve">Discussion: </w:t>
      </w:r>
    </w:p>
    <w:p w14:paraId="2E535BC1" w14:textId="77777777" w:rsidR="00094632" w:rsidRDefault="00094632" w:rsidP="00094632">
      <w:r>
        <w:t>see CRs in RP-232519</w:t>
      </w:r>
    </w:p>
    <w:p w14:paraId="4EF3B6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5AD1" w14:textId="77777777" w:rsidR="00094632" w:rsidRDefault="00094632" w:rsidP="00094632">
      <w:pPr>
        <w:rPr>
          <w:rFonts w:ascii="Arial" w:hAnsi="Arial" w:cs="Arial"/>
          <w:b/>
          <w:sz w:val="24"/>
        </w:rPr>
      </w:pPr>
      <w:r>
        <w:rPr>
          <w:rFonts w:ascii="Arial" w:hAnsi="Arial" w:cs="Arial"/>
          <w:b/>
          <w:color w:val="0000FF"/>
          <w:sz w:val="24"/>
        </w:rPr>
        <w:t>RP-232370</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19DEF4D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963D21F" w14:textId="77777777" w:rsidR="00094632" w:rsidRDefault="00094632" w:rsidP="00094632">
      <w:pPr>
        <w:rPr>
          <w:rFonts w:ascii="Arial" w:hAnsi="Arial" w:cs="Arial"/>
          <w:b/>
        </w:rPr>
      </w:pPr>
      <w:r>
        <w:rPr>
          <w:rFonts w:ascii="Arial" w:hAnsi="Arial" w:cs="Arial"/>
          <w:b/>
        </w:rPr>
        <w:t xml:space="preserve">Abstract: </w:t>
      </w:r>
    </w:p>
    <w:p w14:paraId="2580A5F6" w14:textId="77777777" w:rsidR="00094632" w:rsidRDefault="00094632" w:rsidP="00094632">
      <w:r>
        <w:t>last approved WID: RP-231132</w:t>
      </w:r>
    </w:p>
    <w:p w14:paraId="536B98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0A591" w14:textId="77777777" w:rsidR="00094632" w:rsidRDefault="00094632" w:rsidP="00094632">
      <w:pPr>
        <w:pStyle w:val="Heading5"/>
      </w:pPr>
      <w:bookmarkStart w:id="310" w:name="_Toc146566591"/>
      <w:bookmarkStart w:id="311" w:name="_Toc150626409"/>
      <w:r>
        <w:t>9.4.2.3</w:t>
      </w:r>
      <w:r>
        <w:tab/>
        <w:t>Rel-18 DC of x bands (x=3,4,5) LTE inter-band CA (xDL/1UL) and 1 NR band (1DL/1UL) [RAN4 WI: DC_R18_xBLTE_1BNR_yDL2UL]</w:t>
      </w:r>
      <w:bookmarkEnd w:id="310"/>
      <w:bookmarkEnd w:id="311"/>
    </w:p>
    <w:p w14:paraId="1C6C8A03" w14:textId="77777777" w:rsidR="00094632" w:rsidRDefault="00094632" w:rsidP="00094632">
      <w:pPr>
        <w:rPr>
          <w:rFonts w:ascii="Arial" w:hAnsi="Arial" w:cs="Arial"/>
          <w:b/>
          <w:sz w:val="24"/>
        </w:rPr>
      </w:pPr>
      <w:r>
        <w:rPr>
          <w:rFonts w:ascii="Arial" w:hAnsi="Arial" w:cs="Arial"/>
          <w:b/>
          <w:color w:val="0000FF"/>
          <w:sz w:val="24"/>
        </w:rPr>
        <w:t>RP-232247</w:t>
      </w:r>
      <w:r>
        <w:rPr>
          <w:rFonts w:ascii="Arial" w:hAnsi="Arial" w:cs="Arial"/>
          <w:b/>
          <w:color w:val="0000FF"/>
          <w:sz w:val="24"/>
        </w:rPr>
        <w:tab/>
      </w:r>
      <w:r>
        <w:rPr>
          <w:rFonts w:ascii="Arial" w:hAnsi="Arial" w:cs="Arial"/>
          <w:b/>
          <w:sz w:val="24"/>
        </w:rPr>
        <w:t>Status report for WI Rel-18 DC of x bands (x=3,4,5) LTE inter-band CA (xDL/1UL) and 1 NR band (1DL/1UL); rapporteur: Nokia</w:t>
      </w:r>
    </w:p>
    <w:p w14:paraId="0AF762D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98A6F4" w14:textId="77777777" w:rsidR="00094632" w:rsidRDefault="00094632" w:rsidP="00094632">
      <w:pPr>
        <w:rPr>
          <w:rFonts w:ascii="Arial" w:hAnsi="Arial" w:cs="Arial"/>
          <w:b/>
        </w:rPr>
      </w:pPr>
      <w:r>
        <w:rPr>
          <w:rFonts w:ascii="Arial" w:hAnsi="Arial" w:cs="Arial"/>
          <w:b/>
        </w:rPr>
        <w:t xml:space="preserve">Discussion: </w:t>
      </w:r>
    </w:p>
    <w:p w14:paraId="2E49C358" w14:textId="77777777" w:rsidR="00094632" w:rsidRDefault="00094632" w:rsidP="00094632">
      <w:r>
        <w:lastRenderedPageBreak/>
        <w:t>see CRs in RP-232519</w:t>
      </w:r>
    </w:p>
    <w:p w14:paraId="5ED7E5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2E99" w14:textId="77777777" w:rsidR="00094632" w:rsidRDefault="00094632" w:rsidP="00094632">
      <w:pPr>
        <w:rPr>
          <w:rFonts w:ascii="Arial" w:hAnsi="Arial" w:cs="Arial"/>
          <w:b/>
          <w:sz w:val="24"/>
        </w:rPr>
      </w:pPr>
      <w:r>
        <w:rPr>
          <w:rFonts w:ascii="Arial" w:hAnsi="Arial" w:cs="Arial"/>
          <w:b/>
          <w:color w:val="0000FF"/>
          <w:sz w:val="24"/>
        </w:rPr>
        <w:t>RP-232248</w:t>
      </w:r>
      <w:r>
        <w:rPr>
          <w:rFonts w:ascii="Arial" w:hAnsi="Arial" w:cs="Arial"/>
          <w:b/>
          <w:color w:val="0000FF"/>
          <w:sz w:val="24"/>
        </w:rPr>
        <w:tab/>
      </w:r>
      <w:r>
        <w:rPr>
          <w:rFonts w:ascii="Arial" w:hAnsi="Arial" w:cs="Arial"/>
          <w:b/>
          <w:sz w:val="24"/>
        </w:rPr>
        <w:t>Revised Rel-18 WID on DC of x bands LTE inter-band CA (x345) and 1 NR band</w:t>
      </w:r>
    </w:p>
    <w:p w14:paraId="05585B6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9B7649F" w14:textId="77777777" w:rsidR="00094632" w:rsidRDefault="00094632" w:rsidP="00094632">
      <w:pPr>
        <w:rPr>
          <w:rFonts w:ascii="Arial" w:hAnsi="Arial" w:cs="Arial"/>
          <w:b/>
        </w:rPr>
      </w:pPr>
      <w:r>
        <w:rPr>
          <w:rFonts w:ascii="Arial" w:hAnsi="Arial" w:cs="Arial"/>
          <w:b/>
        </w:rPr>
        <w:t xml:space="preserve">Abstract: </w:t>
      </w:r>
    </w:p>
    <w:p w14:paraId="7B9BF84E" w14:textId="77777777" w:rsidR="00094632" w:rsidRDefault="00094632" w:rsidP="00094632">
      <w:r>
        <w:t>last approved WID: RP-230985</w:t>
      </w:r>
    </w:p>
    <w:p w14:paraId="2991D2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B367F" w14:textId="77777777" w:rsidR="00094632" w:rsidRDefault="00094632" w:rsidP="00094632">
      <w:pPr>
        <w:pStyle w:val="Heading5"/>
      </w:pPr>
      <w:bookmarkStart w:id="312" w:name="_Toc146566592"/>
      <w:bookmarkStart w:id="313" w:name="_Toc150626410"/>
      <w:r>
        <w:t>9.4.2.4</w:t>
      </w:r>
      <w:r>
        <w:tab/>
        <w:t>Rel-18 DC of x bands (x=1,2,3,4) LTE inter-band CA (xDL/1UL) and 2 bands NR inter-band CA (2DL/1UL) [RAN4 WI: DC_R18_xBLTE_2BNR_yDL2UL]</w:t>
      </w:r>
      <w:bookmarkEnd w:id="312"/>
      <w:bookmarkEnd w:id="313"/>
    </w:p>
    <w:p w14:paraId="12767A36" w14:textId="77777777" w:rsidR="00094632" w:rsidRDefault="00094632" w:rsidP="00094632">
      <w:pPr>
        <w:rPr>
          <w:rFonts w:ascii="Arial" w:hAnsi="Arial" w:cs="Arial"/>
          <w:b/>
          <w:sz w:val="24"/>
        </w:rPr>
      </w:pPr>
      <w:r>
        <w:rPr>
          <w:rFonts w:ascii="Arial" w:hAnsi="Arial" w:cs="Arial"/>
          <w:b/>
          <w:color w:val="0000FF"/>
          <w:sz w:val="24"/>
        </w:rPr>
        <w:t>RP-231724</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63B157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B2C096" w14:textId="77777777" w:rsidR="00094632" w:rsidRDefault="00094632" w:rsidP="00094632">
      <w:pPr>
        <w:rPr>
          <w:rFonts w:ascii="Arial" w:hAnsi="Arial" w:cs="Arial"/>
          <w:b/>
        </w:rPr>
      </w:pPr>
      <w:r>
        <w:rPr>
          <w:rFonts w:ascii="Arial" w:hAnsi="Arial" w:cs="Arial"/>
          <w:b/>
        </w:rPr>
        <w:t xml:space="preserve">Discussion: </w:t>
      </w:r>
    </w:p>
    <w:p w14:paraId="7B92EBDE" w14:textId="77777777" w:rsidR="00094632" w:rsidRDefault="00094632" w:rsidP="00094632">
      <w:r>
        <w:t>see CRs in RP-232519</w:t>
      </w:r>
    </w:p>
    <w:p w14:paraId="4E6F9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E7CE" w14:textId="77777777" w:rsidR="00094632" w:rsidRDefault="00094632" w:rsidP="00094632">
      <w:pPr>
        <w:rPr>
          <w:rFonts w:ascii="Arial" w:hAnsi="Arial" w:cs="Arial"/>
          <w:b/>
          <w:sz w:val="24"/>
        </w:rPr>
      </w:pPr>
      <w:r>
        <w:rPr>
          <w:rFonts w:ascii="Arial" w:hAnsi="Arial" w:cs="Arial"/>
          <w:b/>
          <w:color w:val="0000FF"/>
          <w:sz w:val="24"/>
        </w:rPr>
        <w:t>RP-231723</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710A9B8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3EFCA39E" w14:textId="77777777" w:rsidR="00094632" w:rsidRDefault="00094632" w:rsidP="00094632">
      <w:pPr>
        <w:rPr>
          <w:rFonts w:ascii="Arial" w:hAnsi="Arial" w:cs="Arial"/>
          <w:b/>
        </w:rPr>
      </w:pPr>
      <w:r>
        <w:rPr>
          <w:rFonts w:ascii="Arial" w:hAnsi="Arial" w:cs="Arial"/>
          <w:b/>
        </w:rPr>
        <w:t xml:space="preserve">Abstract: </w:t>
      </w:r>
    </w:p>
    <w:p w14:paraId="7D1DB2B2" w14:textId="77777777" w:rsidR="00094632" w:rsidRDefault="00094632" w:rsidP="00094632">
      <w:r>
        <w:t>last approved WID: RP-231059</w:t>
      </w:r>
    </w:p>
    <w:p w14:paraId="775D4F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9409B" w14:textId="77777777" w:rsidR="00094632" w:rsidRDefault="00094632" w:rsidP="00094632">
      <w:pPr>
        <w:pStyle w:val="Heading5"/>
      </w:pPr>
      <w:bookmarkStart w:id="314" w:name="_Toc146566593"/>
      <w:bookmarkStart w:id="315" w:name="_Toc150626411"/>
      <w:r>
        <w:t>9.4.2.5</w:t>
      </w:r>
      <w:r>
        <w:tab/>
        <w:t>Rel-18 DC of x bands (x=1,2,3) LTE inter-band CA (xDL/1UL) and y bands (3&lt;=y&lt;=5 and x+y &lt;= 6) NR inter-band CA (yDL/1UL) [RAN4 WI: DC_R18_xBLTE_yBNR_zDL2UL]</w:t>
      </w:r>
      <w:bookmarkEnd w:id="314"/>
      <w:bookmarkEnd w:id="315"/>
    </w:p>
    <w:p w14:paraId="30C05BA4" w14:textId="77777777" w:rsidR="00094632" w:rsidRDefault="00094632" w:rsidP="00094632">
      <w:pPr>
        <w:rPr>
          <w:rFonts w:ascii="Arial" w:hAnsi="Arial" w:cs="Arial"/>
          <w:b/>
          <w:sz w:val="24"/>
        </w:rPr>
      </w:pPr>
      <w:r>
        <w:rPr>
          <w:rFonts w:ascii="Arial" w:hAnsi="Arial" w:cs="Arial"/>
          <w:b/>
          <w:color w:val="0000FF"/>
          <w:sz w:val="24"/>
        </w:rPr>
        <w:t>RP-231843</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5E887A8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D209C7" w14:textId="77777777" w:rsidR="00094632" w:rsidRDefault="00094632" w:rsidP="00094632">
      <w:pPr>
        <w:rPr>
          <w:rFonts w:ascii="Arial" w:hAnsi="Arial" w:cs="Arial"/>
          <w:b/>
        </w:rPr>
      </w:pPr>
      <w:r>
        <w:rPr>
          <w:rFonts w:ascii="Arial" w:hAnsi="Arial" w:cs="Arial"/>
          <w:b/>
        </w:rPr>
        <w:t xml:space="preserve">Discussion: </w:t>
      </w:r>
    </w:p>
    <w:p w14:paraId="78CDE49E" w14:textId="77777777" w:rsidR="00094632" w:rsidRDefault="00094632" w:rsidP="00094632">
      <w:r>
        <w:t>see CRs in RP-232519</w:t>
      </w:r>
    </w:p>
    <w:p w14:paraId="0DC86C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BE6E7" w14:textId="77777777" w:rsidR="00094632" w:rsidRDefault="00094632" w:rsidP="00094632">
      <w:pPr>
        <w:rPr>
          <w:rFonts w:ascii="Arial" w:hAnsi="Arial" w:cs="Arial"/>
          <w:b/>
          <w:sz w:val="24"/>
        </w:rPr>
      </w:pPr>
      <w:r>
        <w:rPr>
          <w:rFonts w:ascii="Arial" w:hAnsi="Arial" w:cs="Arial"/>
          <w:b/>
          <w:color w:val="0000FF"/>
          <w:sz w:val="24"/>
        </w:rPr>
        <w:lastRenderedPageBreak/>
        <w:t>RP-231842</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46D60F4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D14C4BA" w14:textId="77777777" w:rsidR="00094632" w:rsidRDefault="00094632" w:rsidP="00094632">
      <w:pPr>
        <w:rPr>
          <w:rFonts w:ascii="Arial" w:hAnsi="Arial" w:cs="Arial"/>
          <w:b/>
        </w:rPr>
      </w:pPr>
      <w:r>
        <w:rPr>
          <w:rFonts w:ascii="Arial" w:hAnsi="Arial" w:cs="Arial"/>
          <w:b/>
        </w:rPr>
        <w:t xml:space="preserve">Abstract: </w:t>
      </w:r>
    </w:p>
    <w:p w14:paraId="40CBD44F" w14:textId="77777777" w:rsidR="00094632" w:rsidRDefault="00094632" w:rsidP="00094632">
      <w:r>
        <w:t>last approved WID: RP-231117</w:t>
      </w:r>
    </w:p>
    <w:p w14:paraId="669CB2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AE7F2" w14:textId="77777777" w:rsidR="00094632" w:rsidRDefault="00094632" w:rsidP="00094632">
      <w:pPr>
        <w:pStyle w:val="Heading5"/>
      </w:pPr>
      <w:bookmarkStart w:id="316" w:name="_Toc146566594"/>
      <w:bookmarkStart w:id="317" w:name="_Toc150626412"/>
      <w:r>
        <w:t>9.4.2.6</w:t>
      </w:r>
      <w:r>
        <w:tab/>
        <w:t>Rel-18 DC of x LTE bands and y NR bands with z bands DL and 3 bands UL (x=1, 2, 3, 4; y=1, 2; 3&lt;=z&lt;=6) [RAN4 WI: DC_R18_xBLTE_yBNR_zDL3UL]</w:t>
      </w:r>
      <w:bookmarkEnd w:id="316"/>
      <w:bookmarkEnd w:id="317"/>
    </w:p>
    <w:p w14:paraId="3450F2BA" w14:textId="77777777" w:rsidR="00094632" w:rsidRDefault="00094632" w:rsidP="00094632">
      <w:pPr>
        <w:rPr>
          <w:rFonts w:ascii="Arial" w:hAnsi="Arial" w:cs="Arial"/>
          <w:b/>
          <w:sz w:val="24"/>
        </w:rPr>
      </w:pPr>
      <w:r>
        <w:rPr>
          <w:rFonts w:ascii="Arial" w:hAnsi="Arial" w:cs="Arial"/>
          <w:b/>
          <w:color w:val="0000FF"/>
          <w:sz w:val="24"/>
        </w:rPr>
        <w:t>RP-231727</w:t>
      </w:r>
      <w:r>
        <w:rPr>
          <w:rFonts w:ascii="Arial" w:hAnsi="Arial" w:cs="Arial"/>
          <w:b/>
          <w:color w:val="0000FF"/>
          <w:sz w:val="24"/>
        </w:rPr>
        <w:tab/>
      </w:r>
      <w:r>
        <w:rPr>
          <w:rFonts w:ascii="Arial" w:hAnsi="Arial" w:cs="Arial"/>
          <w:b/>
          <w:sz w:val="24"/>
        </w:rPr>
        <w:t>Status report for WI: Rel-18 Dual Connectivity (DC) of x LTE bands and y NR bands with z bands DL and 3 bands UL (x=1, 2, 3, 4; y=1, 2; 3&lt;=z&lt;=6); rapporteur: Samsung</w:t>
      </w:r>
    </w:p>
    <w:p w14:paraId="207C8BC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0C4D8D" w14:textId="77777777" w:rsidR="00094632" w:rsidRDefault="00094632" w:rsidP="00094632">
      <w:pPr>
        <w:rPr>
          <w:rFonts w:ascii="Arial" w:hAnsi="Arial" w:cs="Arial"/>
          <w:b/>
        </w:rPr>
      </w:pPr>
      <w:r>
        <w:rPr>
          <w:rFonts w:ascii="Arial" w:hAnsi="Arial" w:cs="Arial"/>
          <w:b/>
        </w:rPr>
        <w:t xml:space="preserve">Abstract: </w:t>
      </w:r>
    </w:p>
    <w:p w14:paraId="240813C2" w14:textId="77777777" w:rsidR="00094632" w:rsidRDefault="00094632" w:rsidP="00094632">
      <w:r>
        <w:t>The corresponding basket WID does not need to be revised since no new request received after last RAN plenary</w:t>
      </w:r>
    </w:p>
    <w:p w14:paraId="64EAC4C7" w14:textId="77777777" w:rsidR="00094632" w:rsidRDefault="00094632" w:rsidP="00094632">
      <w:pPr>
        <w:rPr>
          <w:rFonts w:ascii="Arial" w:hAnsi="Arial" w:cs="Arial"/>
          <w:b/>
        </w:rPr>
      </w:pPr>
      <w:r>
        <w:rPr>
          <w:rFonts w:ascii="Arial" w:hAnsi="Arial" w:cs="Arial"/>
          <w:b/>
        </w:rPr>
        <w:t xml:space="preserve">Discussion: </w:t>
      </w:r>
    </w:p>
    <w:p w14:paraId="1D8BF530" w14:textId="77777777" w:rsidR="00094632" w:rsidRDefault="00094632" w:rsidP="00094632">
      <w:r>
        <w:t>see CRs in RP-232519</w:t>
      </w:r>
    </w:p>
    <w:p w14:paraId="1D4A05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DCD9" w14:textId="77777777" w:rsidR="00094632" w:rsidRDefault="00094632" w:rsidP="00094632">
      <w:pPr>
        <w:pStyle w:val="Heading4"/>
      </w:pPr>
      <w:bookmarkStart w:id="318" w:name="_Toc146566595"/>
      <w:bookmarkStart w:id="319" w:name="_Toc150626413"/>
      <w:r>
        <w:t>9.4.3</w:t>
      </w:r>
      <w:r>
        <w:tab/>
        <w:t>NR Carrier Aggregation/Dual Connectivity/SUL related basket WIs for Rel-18</w:t>
      </w:r>
      <w:bookmarkEnd w:id="318"/>
      <w:bookmarkEnd w:id="319"/>
    </w:p>
    <w:p w14:paraId="23CD353E" w14:textId="77777777" w:rsidR="00094632" w:rsidRDefault="00094632" w:rsidP="00094632">
      <w:pPr>
        <w:rPr>
          <w:rFonts w:ascii="Arial" w:hAnsi="Arial" w:cs="Arial"/>
          <w:b/>
          <w:sz w:val="24"/>
        </w:rPr>
      </w:pPr>
      <w:r>
        <w:rPr>
          <w:rFonts w:ascii="Arial" w:hAnsi="Arial" w:cs="Arial"/>
          <w:b/>
          <w:color w:val="0000FF"/>
          <w:sz w:val="24"/>
        </w:rPr>
        <w:t>RP-232520</w:t>
      </w:r>
      <w:r>
        <w:rPr>
          <w:rFonts w:ascii="Arial" w:hAnsi="Arial" w:cs="Arial"/>
          <w:b/>
          <w:color w:val="0000FF"/>
          <w:sz w:val="24"/>
        </w:rPr>
        <w:tab/>
      </w:r>
      <w:r>
        <w:rPr>
          <w:rFonts w:ascii="Arial" w:hAnsi="Arial" w:cs="Arial"/>
          <w:b/>
          <w:sz w:val="24"/>
        </w:rPr>
        <w:t>RAN4 CRs to Open REL-18 NR or NR+LTE WIs – Batch 6</w:t>
      </w:r>
    </w:p>
    <w:p w14:paraId="12805F2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CEDD30" w14:textId="77777777" w:rsidR="00094632" w:rsidRDefault="00094632" w:rsidP="00094632">
      <w:pPr>
        <w:rPr>
          <w:rFonts w:ascii="Arial" w:hAnsi="Arial" w:cs="Arial"/>
          <w:b/>
        </w:rPr>
      </w:pPr>
      <w:r>
        <w:rPr>
          <w:rFonts w:ascii="Arial" w:hAnsi="Arial" w:cs="Arial"/>
          <w:b/>
        </w:rPr>
        <w:t xml:space="preserve">Abstract: </w:t>
      </w:r>
    </w:p>
    <w:p w14:paraId="580876F8" w14:textId="77777777" w:rsidR="00094632" w:rsidRDefault="00094632" w:rsidP="00094632">
      <w:r>
        <w:t>9.4.3.1, 9.4.3.2, 9.4.3.3, 9.4.3.4, 9.4.3.5, 9.4.3.6, 9.4.3.7</w:t>
      </w:r>
    </w:p>
    <w:p w14:paraId="57C8DD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9A6FF" w14:textId="77777777" w:rsidR="00094632" w:rsidRDefault="00094632" w:rsidP="00094632">
      <w:pPr>
        <w:pStyle w:val="Heading5"/>
      </w:pPr>
      <w:bookmarkStart w:id="320" w:name="_Toc146566596"/>
      <w:bookmarkStart w:id="321" w:name="_Toc150626414"/>
      <w:r>
        <w:t>9.4.3.1</w:t>
      </w:r>
      <w:r>
        <w:tab/>
        <w:t>Rel-18 NR intra band CA for xCC DL/yCC UL including contiguous and non-contiguous spectrum (x&gt;=y) [RAN4 WI: NR_CA_R18_Intra]</w:t>
      </w:r>
      <w:bookmarkEnd w:id="320"/>
      <w:bookmarkEnd w:id="321"/>
    </w:p>
    <w:p w14:paraId="51B866DE" w14:textId="77777777" w:rsidR="00094632" w:rsidRDefault="00094632" w:rsidP="00094632">
      <w:pPr>
        <w:rPr>
          <w:rFonts w:ascii="Arial" w:hAnsi="Arial" w:cs="Arial"/>
          <w:b/>
          <w:sz w:val="24"/>
        </w:rPr>
      </w:pPr>
      <w:r>
        <w:rPr>
          <w:rFonts w:ascii="Arial" w:hAnsi="Arial" w:cs="Arial"/>
          <w:b/>
          <w:color w:val="0000FF"/>
          <w:sz w:val="24"/>
        </w:rPr>
        <w:t>RP-231622</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2A4F318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2B206B" w14:textId="77777777" w:rsidR="00094632" w:rsidRDefault="00094632" w:rsidP="00094632">
      <w:pPr>
        <w:rPr>
          <w:rFonts w:ascii="Arial" w:hAnsi="Arial" w:cs="Arial"/>
          <w:b/>
        </w:rPr>
      </w:pPr>
      <w:r>
        <w:rPr>
          <w:rFonts w:ascii="Arial" w:hAnsi="Arial" w:cs="Arial"/>
          <w:b/>
        </w:rPr>
        <w:t xml:space="preserve">Discussion: </w:t>
      </w:r>
    </w:p>
    <w:p w14:paraId="00877AB2" w14:textId="77777777" w:rsidR="00094632" w:rsidRDefault="00094632" w:rsidP="00094632">
      <w:r>
        <w:t>see CRs in RP-232520</w:t>
      </w:r>
    </w:p>
    <w:p w14:paraId="687ABF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4979" w14:textId="77777777" w:rsidR="00094632" w:rsidRDefault="00094632" w:rsidP="00094632">
      <w:pPr>
        <w:rPr>
          <w:rFonts w:ascii="Arial" w:hAnsi="Arial" w:cs="Arial"/>
          <w:b/>
          <w:sz w:val="24"/>
        </w:rPr>
      </w:pPr>
      <w:r>
        <w:rPr>
          <w:rFonts w:ascii="Arial" w:hAnsi="Arial" w:cs="Arial"/>
          <w:b/>
          <w:color w:val="0000FF"/>
          <w:sz w:val="24"/>
        </w:rPr>
        <w:lastRenderedPageBreak/>
        <w:t>RP-231623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1A0D7EED"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CB0704" w14:textId="77777777" w:rsidR="00094632" w:rsidRDefault="00094632" w:rsidP="00094632">
      <w:pPr>
        <w:rPr>
          <w:rFonts w:ascii="Arial" w:hAnsi="Arial" w:cs="Arial"/>
          <w:b/>
        </w:rPr>
      </w:pPr>
      <w:r>
        <w:rPr>
          <w:rFonts w:ascii="Arial" w:hAnsi="Arial" w:cs="Arial"/>
          <w:b/>
        </w:rPr>
        <w:t xml:space="preserve">Abstract: </w:t>
      </w:r>
    </w:p>
    <w:p w14:paraId="11D8F1C8" w14:textId="77777777" w:rsidR="00094632" w:rsidRDefault="00094632" w:rsidP="00094632">
      <w:r>
        <w:t>last approved WID: RP-231030</w:t>
      </w:r>
    </w:p>
    <w:p w14:paraId="4AC04A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78105" w14:textId="77777777" w:rsidR="00094632" w:rsidRDefault="00094632" w:rsidP="00094632">
      <w:pPr>
        <w:pStyle w:val="Heading5"/>
      </w:pPr>
      <w:bookmarkStart w:id="322" w:name="_Toc146566597"/>
      <w:bookmarkStart w:id="323" w:name="_Toc150626415"/>
      <w:r>
        <w:t>9.4.3.2</w:t>
      </w:r>
      <w:r>
        <w:tab/>
        <w:t>Rel-18 NR Inter-band CA/DC for 2 bands DL with x bands UL (x=1,2) [RAN4 WI: NR_CADC_R18_2BDL_xBUL]</w:t>
      </w:r>
      <w:bookmarkEnd w:id="322"/>
      <w:bookmarkEnd w:id="323"/>
    </w:p>
    <w:p w14:paraId="2B1D7934" w14:textId="77777777" w:rsidR="00094632" w:rsidRDefault="00094632" w:rsidP="00094632">
      <w:pPr>
        <w:rPr>
          <w:rFonts w:ascii="Arial" w:hAnsi="Arial" w:cs="Arial"/>
          <w:b/>
          <w:sz w:val="24"/>
        </w:rPr>
      </w:pPr>
      <w:r>
        <w:rPr>
          <w:rFonts w:ascii="Arial" w:hAnsi="Arial" w:cs="Arial"/>
          <w:b/>
          <w:color w:val="0000FF"/>
          <w:sz w:val="24"/>
        </w:rPr>
        <w:t>RP-231841</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 Corporation</w:t>
      </w:r>
    </w:p>
    <w:p w14:paraId="24BF984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42CF10" w14:textId="77777777" w:rsidR="00094632" w:rsidRDefault="00094632" w:rsidP="00094632">
      <w:pPr>
        <w:rPr>
          <w:rFonts w:ascii="Arial" w:hAnsi="Arial" w:cs="Arial"/>
          <w:b/>
        </w:rPr>
      </w:pPr>
      <w:r>
        <w:rPr>
          <w:rFonts w:ascii="Arial" w:hAnsi="Arial" w:cs="Arial"/>
          <w:b/>
        </w:rPr>
        <w:t xml:space="preserve">Discussion: </w:t>
      </w:r>
    </w:p>
    <w:p w14:paraId="4F0E73C6" w14:textId="77777777" w:rsidR="00094632" w:rsidRDefault="00094632" w:rsidP="00094632">
      <w:r>
        <w:t>see CRs in RP-232520</w:t>
      </w:r>
    </w:p>
    <w:p w14:paraId="787C60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115B" w14:textId="77777777" w:rsidR="00094632" w:rsidRDefault="00094632" w:rsidP="00094632">
      <w:pPr>
        <w:rPr>
          <w:rFonts w:ascii="Arial" w:hAnsi="Arial" w:cs="Arial"/>
          <w:b/>
          <w:sz w:val="24"/>
        </w:rPr>
      </w:pPr>
      <w:r>
        <w:rPr>
          <w:rFonts w:ascii="Arial" w:hAnsi="Arial" w:cs="Arial"/>
          <w:b/>
          <w:color w:val="0000FF"/>
          <w:sz w:val="24"/>
        </w:rPr>
        <w:t>RP-231840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3025A3E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F0DB893" w14:textId="77777777" w:rsidR="00094632" w:rsidRDefault="00094632" w:rsidP="00094632">
      <w:pPr>
        <w:rPr>
          <w:rFonts w:ascii="Arial" w:hAnsi="Arial" w:cs="Arial"/>
          <w:b/>
        </w:rPr>
      </w:pPr>
      <w:r>
        <w:rPr>
          <w:rFonts w:ascii="Arial" w:hAnsi="Arial" w:cs="Arial"/>
          <w:b/>
        </w:rPr>
        <w:t xml:space="preserve">Abstract: </w:t>
      </w:r>
    </w:p>
    <w:p w14:paraId="3C6EA935" w14:textId="77777777" w:rsidR="00094632" w:rsidRDefault="00094632" w:rsidP="00094632">
      <w:r>
        <w:t>last approved WID: RP-231115</w:t>
      </w:r>
    </w:p>
    <w:p w14:paraId="7C5E2C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C3FF4" w14:textId="77777777" w:rsidR="00094632" w:rsidRDefault="00094632" w:rsidP="00094632">
      <w:pPr>
        <w:pStyle w:val="Heading5"/>
      </w:pPr>
      <w:bookmarkStart w:id="324" w:name="_Toc146566598"/>
      <w:bookmarkStart w:id="325" w:name="_Toc150626416"/>
      <w:r>
        <w:t>9.4.3.3</w:t>
      </w:r>
      <w:r>
        <w:tab/>
        <w:t>Rel-18 NR Inter-band CA/DC for 3 bands DL with x bands UL (x=1,2) [RAN4 WI: NR_CADC_R18_3BDL_xBUL]</w:t>
      </w:r>
      <w:bookmarkEnd w:id="324"/>
      <w:bookmarkEnd w:id="325"/>
    </w:p>
    <w:p w14:paraId="595E3E7E" w14:textId="77777777" w:rsidR="00094632" w:rsidRDefault="00094632" w:rsidP="00094632">
      <w:pPr>
        <w:rPr>
          <w:rFonts w:ascii="Arial" w:hAnsi="Arial" w:cs="Arial"/>
          <w:b/>
          <w:sz w:val="24"/>
        </w:rPr>
      </w:pPr>
      <w:r>
        <w:rPr>
          <w:rFonts w:ascii="Arial" w:hAnsi="Arial" w:cs="Arial"/>
          <w:b/>
          <w:color w:val="0000FF"/>
          <w:sz w:val="24"/>
        </w:rPr>
        <w:t>RP-231861</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0F90533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D57751" w14:textId="77777777" w:rsidR="00094632" w:rsidRDefault="00094632" w:rsidP="00094632">
      <w:pPr>
        <w:rPr>
          <w:rFonts w:ascii="Arial" w:hAnsi="Arial" w:cs="Arial"/>
          <w:b/>
        </w:rPr>
      </w:pPr>
      <w:r>
        <w:rPr>
          <w:rFonts w:ascii="Arial" w:hAnsi="Arial" w:cs="Arial"/>
          <w:b/>
        </w:rPr>
        <w:t xml:space="preserve">Discussion: </w:t>
      </w:r>
    </w:p>
    <w:p w14:paraId="4E4F2E73" w14:textId="77777777" w:rsidR="00094632" w:rsidRDefault="00094632" w:rsidP="00094632">
      <w:r>
        <w:t>see CRs in RP-232520</w:t>
      </w:r>
    </w:p>
    <w:p w14:paraId="4EB5CB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BE97" w14:textId="77777777" w:rsidR="00094632" w:rsidRDefault="00094632" w:rsidP="00094632">
      <w:pPr>
        <w:rPr>
          <w:rFonts w:ascii="Arial" w:hAnsi="Arial" w:cs="Arial"/>
          <w:b/>
          <w:sz w:val="24"/>
        </w:rPr>
      </w:pPr>
      <w:r>
        <w:rPr>
          <w:rFonts w:ascii="Arial" w:hAnsi="Arial" w:cs="Arial"/>
          <w:b/>
          <w:color w:val="0000FF"/>
          <w:sz w:val="24"/>
        </w:rPr>
        <w:t>RP-231860</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21AD6A5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4D664E1" w14:textId="77777777" w:rsidR="00094632" w:rsidRDefault="00094632" w:rsidP="00094632">
      <w:pPr>
        <w:rPr>
          <w:rFonts w:ascii="Arial" w:hAnsi="Arial" w:cs="Arial"/>
          <w:b/>
        </w:rPr>
      </w:pPr>
      <w:r>
        <w:rPr>
          <w:rFonts w:ascii="Arial" w:hAnsi="Arial" w:cs="Arial"/>
          <w:b/>
        </w:rPr>
        <w:t xml:space="preserve">Abstract: </w:t>
      </w:r>
    </w:p>
    <w:p w14:paraId="7FE8BF36" w14:textId="77777777" w:rsidR="00094632" w:rsidRDefault="00094632" w:rsidP="00094632">
      <w:r>
        <w:t>last approved WID: RP-231100</w:t>
      </w:r>
    </w:p>
    <w:p w14:paraId="1EFC72A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74A35" w14:textId="77777777" w:rsidR="00094632" w:rsidRDefault="00094632" w:rsidP="00094632">
      <w:pPr>
        <w:pStyle w:val="Heading5"/>
      </w:pPr>
      <w:bookmarkStart w:id="326" w:name="_Toc146566599"/>
      <w:bookmarkStart w:id="327" w:name="_Toc150626417"/>
      <w:r>
        <w:t>9.4.3.4</w:t>
      </w:r>
      <w:r>
        <w:tab/>
        <w:t>Rel-18 NR inter-band CA/DC for y bands DL (y=4, 5, 6) with x bands UL (x=1, 2) [RAN4 WI: NR_CADC_R18_yBDL_xBUL]</w:t>
      </w:r>
      <w:bookmarkEnd w:id="326"/>
      <w:bookmarkEnd w:id="327"/>
    </w:p>
    <w:p w14:paraId="5976AF6A" w14:textId="77777777" w:rsidR="00094632" w:rsidRDefault="00094632" w:rsidP="00094632">
      <w:pPr>
        <w:rPr>
          <w:rFonts w:ascii="Arial" w:hAnsi="Arial" w:cs="Arial"/>
          <w:b/>
          <w:sz w:val="24"/>
        </w:rPr>
      </w:pPr>
      <w:r>
        <w:rPr>
          <w:rFonts w:ascii="Arial" w:hAnsi="Arial" w:cs="Arial"/>
          <w:b/>
          <w:color w:val="0000FF"/>
          <w:sz w:val="24"/>
        </w:rPr>
        <w:t>RP-231739</w:t>
      </w:r>
      <w:r>
        <w:rPr>
          <w:rFonts w:ascii="Arial" w:hAnsi="Arial" w:cs="Arial"/>
          <w:b/>
          <w:color w:val="0000FF"/>
          <w:sz w:val="24"/>
        </w:rPr>
        <w:tab/>
      </w:r>
      <w:r>
        <w:rPr>
          <w:rFonts w:ascii="Arial" w:hAnsi="Arial" w:cs="Arial"/>
          <w:b/>
          <w:sz w:val="24"/>
        </w:rPr>
        <w:t>Status report for WI Rel-18 NR inter-band CA/DC for y bands DL (y=4, 5, 6) with x bands UL (x=1, 2); rapporteur: Ericsson</w:t>
      </w:r>
    </w:p>
    <w:p w14:paraId="39345F6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3BFF54" w14:textId="77777777" w:rsidR="00094632" w:rsidRDefault="00094632" w:rsidP="00094632">
      <w:pPr>
        <w:rPr>
          <w:rFonts w:ascii="Arial" w:hAnsi="Arial" w:cs="Arial"/>
          <w:b/>
        </w:rPr>
      </w:pPr>
      <w:r>
        <w:rPr>
          <w:rFonts w:ascii="Arial" w:hAnsi="Arial" w:cs="Arial"/>
          <w:b/>
        </w:rPr>
        <w:t xml:space="preserve">Discussion: </w:t>
      </w:r>
    </w:p>
    <w:p w14:paraId="7DBF135A" w14:textId="77777777" w:rsidR="00094632" w:rsidRDefault="00094632" w:rsidP="00094632">
      <w:r>
        <w:t>see CRs in RP-232520</w:t>
      </w:r>
    </w:p>
    <w:p w14:paraId="26565B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EE79" w14:textId="77777777" w:rsidR="00094632" w:rsidRDefault="00094632" w:rsidP="00094632">
      <w:pPr>
        <w:rPr>
          <w:rFonts w:ascii="Arial" w:hAnsi="Arial" w:cs="Arial"/>
          <w:b/>
          <w:sz w:val="24"/>
        </w:rPr>
      </w:pPr>
      <w:r>
        <w:rPr>
          <w:rFonts w:ascii="Arial" w:hAnsi="Arial" w:cs="Arial"/>
          <w:b/>
          <w:color w:val="0000FF"/>
          <w:sz w:val="24"/>
        </w:rPr>
        <w:t>RP-231738</w:t>
      </w:r>
      <w:r>
        <w:rPr>
          <w:rFonts w:ascii="Arial" w:hAnsi="Arial" w:cs="Arial"/>
          <w:b/>
          <w:color w:val="0000FF"/>
          <w:sz w:val="24"/>
        </w:rPr>
        <w:tab/>
      </w:r>
      <w:r>
        <w:rPr>
          <w:rFonts w:ascii="Arial" w:hAnsi="Arial" w:cs="Arial"/>
          <w:b/>
          <w:sz w:val="24"/>
        </w:rPr>
        <w:t>Revised WID on Rel-18 NR_CADC_R18_yBDL_xBUL (y=4,5,6, x=1,2)</w:t>
      </w:r>
    </w:p>
    <w:p w14:paraId="4A0E741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7898CC6" w14:textId="77777777" w:rsidR="00094632" w:rsidRDefault="00094632" w:rsidP="00094632">
      <w:pPr>
        <w:rPr>
          <w:color w:val="808080"/>
        </w:rPr>
      </w:pPr>
      <w:r>
        <w:rPr>
          <w:color w:val="808080"/>
        </w:rPr>
        <w:t>(Replaces RP-231034)</w:t>
      </w:r>
    </w:p>
    <w:p w14:paraId="62EA54A8" w14:textId="77777777" w:rsidR="00094632" w:rsidRDefault="00094632" w:rsidP="00094632">
      <w:pPr>
        <w:rPr>
          <w:rFonts w:ascii="Arial" w:hAnsi="Arial" w:cs="Arial"/>
          <w:b/>
        </w:rPr>
      </w:pPr>
      <w:r>
        <w:rPr>
          <w:rFonts w:ascii="Arial" w:hAnsi="Arial" w:cs="Arial"/>
          <w:b/>
        </w:rPr>
        <w:t xml:space="preserve">Abstract: </w:t>
      </w:r>
    </w:p>
    <w:p w14:paraId="52BE8ADF" w14:textId="77777777" w:rsidR="00094632" w:rsidRDefault="00094632" w:rsidP="00094632">
      <w:r>
        <w:t>last approved WID: RP-231034</w:t>
      </w:r>
    </w:p>
    <w:p w14:paraId="72E25E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738F6" w14:textId="77777777" w:rsidR="00094632" w:rsidRDefault="00094632" w:rsidP="00094632">
      <w:pPr>
        <w:pStyle w:val="Heading5"/>
      </w:pPr>
      <w:bookmarkStart w:id="328" w:name="_Toc146566600"/>
      <w:bookmarkStart w:id="329" w:name="_Toc150626418"/>
      <w:r>
        <w:t>9.4.3.5</w:t>
      </w:r>
      <w:r>
        <w:tab/>
        <w:t>Rel-18 band combinations for SA NR SUL, NSA NR SUL, NSA NR SUL with ULSUP [RAN4 WI: NR_SUL_combos_R18]</w:t>
      </w:r>
      <w:bookmarkEnd w:id="328"/>
      <w:bookmarkEnd w:id="329"/>
    </w:p>
    <w:p w14:paraId="3A312A08" w14:textId="77777777" w:rsidR="00094632" w:rsidRDefault="00094632" w:rsidP="00094632">
      <w:pPr>
        <w:rPr>
          <w:rFonts w:ascii="Arial" w:hAnsi="Arial" w:cs="Arial"/>
          <w:b/>
          <w:sz w:val="24"/>
        </w:rPr>
      </w:pPr>
      <w:r>
        <w:rPr>
          <w:rFonts w:ascii="Arial" w:hAnsi="Arial" w:cs="Arial"/>
          <w:b/>
          <w:color w:val="0000FF"/>
          <w:sz w:val="24"/>
        </w:rPr>
        <w:t>RP-232371</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0B2647B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999337" w14:textId="77777777" w:rsidR="00094632" w:rsidRDefault="00094632" w:rsidP="00094632">
      <w:pPr>
        <w:rPr>
          <w:rFonts w:ascii="Arial" w:hAnsi="Arial" w:cs="Arial"/>
          <w:b/>
        </w:rPr>
      </w:pPr>
      <w:r>
        <w:rPr>
          <w:rFonts w:ascii="Arial" w:hAnsi="Arial" w:cs="Arial"/>
          <w:b/>
        </w:rPr>
        <w:t xml:space="preserve">Discussion: </w:t>
      </w:r>
    </w:p>
    <w:p w14:paraId="5CB1821D" w14:textId="77777777" w:rsidR="00094632" w:rsidRDefault="00094632" w:rsidP="00094632">
      <w:r>
        <w:t>see CRs in RP-232520</w:t>
      </w:r>
    </w:p>
    <w:p w14:paraId="20D98A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A5CF2" w14:textId="77777777" w:rsidR="00094632" w:rsidRDefault="00094632" w:rsidP="00094632">
      <w:pPr>
        <w:rPr>
          <w:rFonts w:ascii="Arial" w:hAnsi="Arial" w:cs="Arial"/>
          <w:b/>
          <w:sz w:val="24"/>
        </w:rPr>
      </w:pPr>
      <w:r>
        <w:rPr>
          <w:rFonts w:ascii="Arial" w:hAnsi="Arial" w:cs="Arial"/>
          <w:b/>
          <w:color w:val="0000FF"/>
          <w:sz w:val="24"/>
        </w:rPr>
        <w:t>RP-232372</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40EC8EA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E285A61" w14:textId="77777777" w:rsidR="00094632" w:rsidRDefault="00094632" w:rsidP="00094632">
      <w:pPr>
        <w:rPr>
          <w:rFonts w:ascii="Arial" w:hAnsi="Arial" w:cs="Arial"/>
          <w:b/>
        </w:rPr>
      </w:pPr>
      <w:r>
        <w:rPr>
          <w:rFonts w:ascii="Arial" w:hAnsi="Arial" w:cs="Arial"/>
          <w:b/>
        </w:rPr>
        <w:t xml:space="preserve">Abstract: </w:t>
      </w:r>
    </w:p>
    <w:p w14:paraId="7D20154C" w14:textId="77777777" w:rsidR="00094632" w:rsidRDefault="00094632" w:rsidP="00094632">
      <w:r>
        <w:t>last approved WID: RP-231134</w:t>
      </w:r>
    </w:p>
    <w:p w14:paraId="52DE11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41B53" w14:textId="77777777" w:rsidR="00094632" w:rsidRDefault="00094632" w:rsidP="00094632">
      <w:pPr>
        <w:pStyle w:val="Heading5"/>
      </w:pPr>
      <w:bookmarkStart w:id="330" w:name="_Toc146566601"/>
      <w:bookmarkStart w:id="331" w:name="_Toc150626419"/>
      <w:r>
        <w:lastRenderedPageBreak/>
        <w:t>9.4.3.6</w:t>
      </w:r>
      <w:r>
        <w:tab/>
        <w:t>Rel-18 NR CA band combinations with two SUL cells [RAN4 WI: NR_2SUL_cell_combos_R18]</w:t>
      </w:r>
      <w:bookmarkEnd w:id="330"/>
      <w:bookmarkEnd w:id="331"/>
    </w:p>
    <w:p w14:paraId="31A91579" w14:textId="77777777" w:rsidR="00094632" w:rsidRDefault="00094632" w:rsidP="00094632">
      <w:pPr>
        <w:rPr>
          <w:rFonts w:ascii="Arial" w:hAnsi="Arial" w:cs="Arial"/>
          <w:b/>
          <w:sz w:val="24"/>
        </w:rPr>
      </w:pPr>
      <w:r>
        <w:rPr>
          <w:rFonts w:ascii="Arial" w:hAnsi="Arial" w:cs="Arial"/>
          <w:b/>
          <w:color w:val="0000FF"/>
          <w:sz w:val="24"/>
        </w:rPr>
        <w:t>RP-232237</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3EA9800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A14172" w14:textId="77777777" w:rsidR="00094632" w:rsidRDefault="00094632" w:rsidP="00094632">
      <w:pPr>
        <w:rPr>
          <w:rFonts w:ascii="Arial" w:hAnsi="Arial" w:cs="Arial"/>
          <w:b/>
        </w:rPr>
      </w:pPr>
      <w:r>
        <w:rPr>
          <w:rFonts w:ascii="Arial" w:hAnsi="Arial" w:cs="Arial"/>
          <w:b/>
        </w:rPr>
        <w:t xml:space="preserve">Discussion: </w:t>
      </w:r>
    </w:p>
    <w:p w14:paraId="50586F08" w14:textId="77777777" w:rsidR="00094632" w:rsidRDefault="00094632" w:rsidP="00094632">
      <w:r>
        <w:t>see CRs in RP-232520</w:t>
      </w:r>
    </w:p>
    <w:p w14:paraId="6BA85D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578D" w14:textId="77777777" w:rsidR="00094632" w:rsidRDefault="00094632" w:rsidP="00094632">
      <w:pPr>
        <w:rPr>
          <w:rFonts w:ascii="Arial" w:hAnsi="Arial" w:cs="Arial"/>
          <w:b/>
          <w:sz w:val="24"/>
        </w:rPr>
      </w:pPr>
      <w:r>
        <w:rPr>
          <w:rFonts w:ascii="Arial" w:hAnsi="Arial" w:cs="Arial"/>
          <w:b/>
          <w:color w:val="0000FF"/>
          <w:sz w:val="24"/>
        </w:rPr>
        <w:t>RP-232380</w:t>
      </w:r>
      <w:r>
        <w:rPr>
          <w:rFonts w:ascii="Arial" w:hAnsi="Arial" w:cs="Arial"/>
          <w:b/>
          <w:color w:val="0000FF"/>
          <w:sz w:val="24"/>
        </w:rPr>
        <w:tab/>
      </w:r>
      <w:r>
        <w:rPr>
          <w:rFonts w:ascii="Arial" w:hAnsi="Arial" w:cs="Arial"/>
          <w:b/>
          <w:sz w:val="24"/>
        </w:rPr>
        <w:t>On the support for a UE configured with two serving cells, each with SUL</w:t>
      </w:r>
    </w:p>
    <w:p w14:paraId="34CB91D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A7BC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058F" w14:textId="77777777" w:rsidR="00094632" w:rsidRDefault="00094632" w:rsidP="00094632">
      <w:pPr>
        <w:rPr>
          <w:rFonts w:ascii="Arial" w:hAnsi="Arial" w:cs="Arial"/>
          <w:b/>
          <w:sz w:val="24"/>
        </w:rPr>
      </w:pPr>
      <w:r>
        <w:rPr>
          <w:rFonts w:ascii="Arial" w:hAnsi="Arial" w:cs="Arial"/>
          <w:b/>
          <w:color w:val="0000FF"/>
          <w:sz w:val="24"/>
        </w:rPr>
        <w:t>RP-232238</w:t>
      </w:r>
      <w:r>
        <w:rPr>
          <w:rFonts w:ascii="Arial" w:hAnsi="Arial" w:cs="Arial"/>
          <w:b/>
          <w:color w:val="0000FF"/>
          <w:sz w:val="24"/>
        </w:rPr>
        <w:tab/>
      </w:r>
      <w:r>
        <w:rPr>
          <w:rFonts w:ascii="Arial" w:hAnsi="Arial" w:cs="Arial"/>
          <w:b/>
          <w:sz w:val="24"/>
        </w:rPr>
        <w:t>Revised WID on Rel-18 NR Carrier Aggregation (CA) band combinations with two SUL cells</w:t>
      </w:r>
    </w:p>
    <w:p w14:paraId="21E21E9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ABB308F" w14:textId="77777777" w:rsidR="00094632" w:rsidRDefault="00094632" w:rsidP="00094632">
      <w:pPr>
        <w:rPr>
          <w:rFonts w:ascii="Arial" w:hAnsi="Arial" w:cs="Arial"/>
          <w:b/>
        </w:rPr>
      </w:pPr>
      <w:r>
        <w:rPr>
          <w:rFonts w:ascii="Arial" w:hAnsi="Arial" w:cs="Arial"/>
          <w:b/>
        </w:rPr>
        <w:t xml:space="preserve">Abstract: </w:t>
      </w:r>
    </w:p>
    <w:p w14:paraId="7A42CB44" w14:textId="77777777" w:rsidR="00094632" w:rsidRDefault="00094632" w:rsidP="00094632">
      <w:r>
        <w:t>last approved WID: RP-230719</w:t>
      </w:r>
    </w:p>
    <w:p w14:paraId="6F7CF0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RP-232663</w:t>
      </w:r>
      <w:r>
        <w:rPr>
          <w:color w:val="993300"/>
          <w:u w:val="single"/>
        </w:rPr>
        <w:t>.</w:t>
      </w:r>
    </w:p>
    <w:p w14:paraId="272367FF" w14:textId="77777777" w:rsidR="00094632" w:rsidRDefault="00094632" w:rsidP="00094632">
      <w:pPr>
        <w:rPr>
          <w:rFonts w:ascii="Arial" w:hAnsi="Arial" w:cs="Arial"/>
          <w:b/>
          <w:sz w:val="24"/>
        </w:rPr>
      </w:pPr>
      <w:r>
        <w:rPr>
          <w:rFonts w:ascii="Arial" w:hAnsi="Arial" w:cs="Arial"/>
          <w:b/>
          <w:color w:val="0000FF"/>
          <w:sz w:val="24"/>
        </w:rPr>
        <w:t>RP-232663</w:t>
      </w:r>
      <w:r>
        <w:rPr>
          <w:rFonts w:ascii="Arial" w:hAnsi="Arial" w:cs="Arial"/>
          <w:b/>
          <w:color w:val="0000FF"/>
          <w:sz w:val="24"/>
        </w:rPr>
        <w:tab/>
      </w:r>
      <w:r>
        <w:rPr>
          <w:rFonts w:ascii="Arial" w:hAnsi="Arial" w:cs="Arial"/>
          <w:b/>
          <w:sz w:val="24"/>
        </w:rPr>
        <w:t>Revised WID on Rel-18 NR Carrier Aggregation (CA) band combinations with two SUL cells</w:t>
      </w:r>
    </w:p>
    <w:p w14:paraId="1459611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3EEF684" w14:textId="77777777" w:rsidR="00094632" w:rsidRDefault="00094632" w:rsidP="00094632">
      <w:pPr>
        <w:rPr>
          <w:color w:val="808080"/>
        </w:rPr>
      </w:pPr>
      <w:r>
        <w:rPr>
          <w:color w:val="808080"/>
        </w:rPr>
        <w:t>(Replaces RP-232238)</w:t>
      </w:r>
    </w:p>
    <w:p w14:paraId="4173F826" w14:textId="77777777" w:rsidR="00094632" w:rsidRDefault="00094632" w:rsidP="00094632">
      <w:pPr>
        <w:rPr>
          <w:rFonts w:ascii="Arial" w:hAnsi="Arial" w:cs="Arial"/>
          <w:b/>
        </w:rPr>
      </w:pPr>
      <w:r>
        <w:rPr>
          <w:rFonts w:ascii="Arial" w:hAnsi="Arial" w:cs="Arial"/>
          <w:b/>
        </w:rPr>
        <w:t xml:space="preserve">Discussion: </w:t>
      </w:r>
    </w:p>
    <w:p w14:paraId="1903AD9D" w14:textId="77777777" w:rsidR="00094632" w:rsidRDefault="00094632" w:rsidP="00094632">
      <w:r>
        <w:t>CMCC: related to NTT DOCOMO summary</w:t>
      </w:r>
    </w:p>
    <w:p w14:paraId="3D28116A" w14:textId="77777777" w:rsidR="00094632" w:rsidRDefault="00094632" w:rsidP="00094632">
      <w:r>
        <w:t>CMCC: after offline discussion Note 2 should be removed</w:t>
      </w:r>
    </w:p>
    <w:p w14:paraId="4530DD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RP-232688</w:t>
      </w:r>
      <w:r>
        <w:rPr>
          <w:color w:val="993300"/>
          <w:u w:val="single"/>
        </w:rPr>
        <w:t>.</w:t>
      </w:r>
    </w:p>
    <w:p w14:paraId="7EBD00CA" w14:textId="77777777" w:rsidR="00094632" w:rsidRDefault="00094632" w:rsidP="00094632">
      <w:pPr>
        <w:rPr>
          <w:rFonts w:ascii="Arial" w:hAnsi="Arial" w:cs="Arial"/>
          <w:b/>
          <w:sz w:val="24"/>
        </w:rPr>
      </w:pPr>
      <w:r>
        <w:rPr>
          <w:rFonts w:ascii="Arial" w:hAnsi="Arial" w:cs="Arial"/>
          <w:b/>
          <w:color w:val="0000FF"/>
          <w:sz w:val="24"/>
        </w:rPr>
        <w:t>RP-232688</w:t>
      </w:r>
      <w:r>
        <w:rPr>
          <w:rFonts w:ascii="Arial" w:hAnsi="Arial" w:cs="Arial"/>
          <w:b/>
          <w:color w:val="0000FF"/>
          <w:sz w:val="24"/>
        </w:rPr>
        <w:tab/>
      </w:r>
      <w:r>
        <w:rPr>
          <w:rFonts w:ascii="Arial" w:hAnsi="Arial" w:cs="Arial"/>
          <w:b/>
          <w:sz w:val="24"/>
        </w:rPr>
        <w:t>Revised WID on Rel-18 NR Carrier Aggregation (CA) band combinations with two SUL cells</w:t>
      </w:r>
    </w:p>
    <w:p w14:paraId="33D42F7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2E6350" w14:textId="77777777" w:rsidR="00094632" w:rsidRDefault="00094632" w:rsidP="00094632">
      <w:pPr>
        <w:rPr>
          <w:color w:val="808080"/>
        </w:rPr>
      </w:pPr>
      <w:r>
        <w:rPr>
          <w:color w:val="808080"/>
        </w:rPr>
        <w:t>(Replaces RP-232663)</w:t>
      </w:r>
    </w:p>
    <w:p w14:paraId="04A4E7E8" w14:textId="77777777" w:rsidR="00094632" w:rsidRDefault="00094632" w:rsidP="00094632">
      <w:pPr>
        <w:rPr>
          <w:rFonts w:ascii="Arial" w:hAnsi="Arial" w:cs="Arial"/>
          <w:b/>
        </w:rPr>
      </w:pPr>
      <w:r>
        <w:rPr>
          <w:rFonts w:ascii="Arial" w:hAnsi="Arial" w:cs="Arial"/>
          <w:b/>
        </w:rPr>
        <w:t xml:space="preserve">Discussion: </w:t>
      </w:r>
    </w:p>
    <w:p w14:paraId="45615BDD" w14:textId="77777777" w:rsidR="00094632" w:rsidRDefault="00094632" w:rsidP="00094632">
      <w:r>
        <w:t>conclusion: approved unseen</w:t>
      </w:r>
    </w:p>
    <w:p w14:paraId="430E0A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44342" w14:textId="77777777" w:rsidR="00094632" w:rsidRDefault="00094632" w:rsidP="00094632">
      <w:pPr>
        <w:pStyle w:val="Heading5"/>
      </w:pPr>
      <w:bookmarkStart w:id="332" w:name="_Toc146566602"/>
      <w:bookmarkStart w:id="333" w:name="_Toc150626420"/>
      <w:r>
        <w:lastRenderedPageBreak/>
        <w:t>9.4.3.7</w:t>
      </w:r>
      <w:r>
        <w:tab/>
        <w:t>Enh. for 700/800/900MHz band combinations for NR [RAN4 WI: NR_700800900_combo_enh]</w:t>
      </w:r>
      <w:bookmarkEnd w:id="332"/>
      <w:bookmarkEnd w:id="333"/>
    </w:p>
    <w:p w14:paraId="14B4E6BD" w14:textId="77777777" w:rsidR="00094632" w:rsidRDefault="00094632" w:rsidP="00094632">
      <w:pPr>
        <w:rPr>
          <w:rFonts w:ascii="Arial" w:hAnsi="Arial" w:cs="Arial"/>
          <w:b/>
          <w:sz w:val="24"/>
        </w:rPr>
      </w:pPr>
      <w:r>
        <w:rPr>
          <w:rFonts w:ascii="Arial" w:hAnsi="Arial" w:cs="Arial"/>
          <w:b/>
          <w:color w:val="0000FF"/>
          <w:sz w:val="24"/>
        </w:rPr>
        <w:t>RP-231833</w:t>
      </w:r>
      <w:r>
        <w:rPr>
          <w:rFonts w:ascii="Arial" w:hAnsi="Arial" w:cs="Arial"/>
          <w:b/>
          <w:color w:val="0000FF"/>
          <w:sz w:val="24"/>
        </w:rPr>
        <w:tab/>
      </w:r>
      <w:r>
        <w:rPr>
          <w:rFonts w:ascii="Arial" w:hAnsi="Arial" w:cs="Arial"/>
          <w:b/>
          <w:sz w:val="24"/>
        </w:rPr>
        <w:t>Status report for WI Enhancement for 700/800/900MHz band combinations for NR; rapporteur: CATT</w:t>
      </w:r>
    </w:p>
    <w:p w14:paraId="7B04972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26CF36" w14:textId="77777777" w:rsidR="00094632" w:rsidRDefault="00094632" w:rsidP="00094632">
      <w:pPr>
        <w:rPr>
          <w:rFonts w:ascii="Arial" w:hAnsi="Arial" w:cs="Arial"/>
          <w:b/>
        </w:rPr>
      </w:pPr>
      <w:r>
        <w:rPr>
          <w:rFonts w:ascii="Arial" w:hAnsi="Arial" w:cs="Arial"/>
          <w:b/>
        </w:rPr>
        <w:t xml:space="preserve">Discussion: </w:t>
      </w:r>
    </w:p>
    <w:p w14:paraId="3DE83F22" w14:textId="77777777" w:rsidR="00094632" w:rsidRDefault="00094632" w:rsidP="00094632">
      <w:r>
        <w:t>see CRs in RP-232520</w:t>
      </w:r>
    </w:p>
    <w:p w14:paraId="11CAC0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AEAF" w14:textId="77777777" w:rsidR="00094632" w:rsidRDefault="00094632" w:rsidP="00094632">
      <w:pPr>
        <w:rPr>
          <w:rFonts w:ascii="Arial" w:hAnsi="Arial" w:cs="Arial"/>
          <w:b/>
          <w:sz w:val="24"/>
        </w:rPr>
      </w:pPr>
      <w:r>
        <w:rPr>
          <w:rFonts w:ascii="Arial" w:hAnsi="Arial" w:cs="Arial"/>
          <w:b/>
          <w:color w:val="0000FF"/>
          <w:sz w:val="24"/>
        </w:rPr>
        <w:t>RP-231970</w:t>
      </w:r>
      <w:r>
        <w:rPr>
          <w:rFonts w:ascii="Arial" w:hAnsi="Arial" w:cs="Arial"/>
          <w:b/>
          <w:color w:val="0000FF"/>
          <w:sz w:val="24"/>
        </w:rPr>
        <w:tab/>
      </w:r>
      <w:r>
        <w:rPr>
          <w:rFonts w:ascii="Arial" w:hAnsi="Arial" w:cs="Arial"/>
          <w:b/>
          <w:sz w:val="24"/>
        </w:rPr>
        <w:t>Rescoping CA_n5-n8 in UL CA_n5-n8 support</w:t>
      </w:r>
    </w:p>
    <w:p w14:paraId="75064B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9CF4C9" w14:textId="77777777" w:rsidR="00094632" w:rsidRDefault="00094632" w:rsidP="00094632">
      <w:pPr>
        <w:rPr>
          <w:rFonts w:ascii="Arial" w:hAnsi="Arial" w:cs="Arial"/>
          <w:b/>
        </w:rPr>
      </w:pPr>
      <w:r>
        <w:rPr>
          <w:rFonts w:ascii="Arial" w:hAnsi="Arial" w:cs="Arial"/>
          <w:b/>
        </w:rPr>
        <w:t xml:space="preserve">Discussion: </w:t>
      </w:r>
    </w:p>
    <w:p w14:paraId="59678362" w14:textId="77777777" w:rsidR="00094632" w:rsidRDefault="00094632" w:rsidP="00094632">
      <w:r>
        <w:t xml:space="preserve">Proposal 1: For CA_n5-n8, Option 1 (DL CA_n5-n8 with single UL in n5 only) configuration is prioritized. </w:t>
      </w:r>
    </w:p>
    <w:p w14:paraId="73282190" w14:textId="77777777" w:rsidR="00094632" w:rsidRDefault="00094632" w:rsidP="00094632">
      <w:r>
        <w:t>(Note: This is similar to the situation for CA_n28-n105 where only single UL is supported to avoid the potential IMD self-interference issue.)</w:t>
      </w:r>
    </w:p>
    <w:p w14:paraId="659C7EC8" w14:textId="77777777" w:rsidR="00094632" w:rsidRDefault="00094632" w:rsidP="00094632">
      <w:r>
        <w:t>Proposal 2: Option 2 (UL/DL CA_n5-n8 with non-simultaneous Rx/Tx between n5 DL and n8 UL) configuration can be retained if no RAN1 and RAN2 impact is identified, or postpone both Option 2 and Option 3 (UL/DL CA_n5-n8 with additional dedicated filter for the restricted frequency ranges for specific operator) to later releases as an enhancement feature.</w:t>
      </w:r>
    </w:p>
    <w:p w14:paraId="3FB8A708" w14:textId="77777777" w:rsidR="00094632" w:rsidRDefault="00094632" w:rsidP="00094632">
      <w:r>
        <w:t>AT&amp;T: option 3 approach is not aligned with the study, so it it not feasible</w:t>
      </w:r>
    </w:p>
    <w:p w14:paraId="29ECB8B9" w14:textId="77777777" w:rsidR="00094632" w:rsidRDefault="00094632" w:rsidP="00094632">
      <w:r>
        <w:t>Qualcomm: we support option 1 and would like to drop option 2 and 3</w:t>
      </w:r>
    </w:p>
    <w:p w14:paraId="79774A60" w14:textId="77777777" w:rsidR="00094632" w:rsidRDefault="00094632" w:rsidP="00094632">
      <w:r>
        <w:t>Mediatek: agrees that option 3 can be dropped, option 2 could be discussed</w:t>
      </w:r>
    </w:p>
    <w:p w14:paraId="706D356A" w14:textId="77777777" w:rsidR="00094632" w:rsidRDefault="00094632" w:rsidP="00094632">
      <w:r>
        <w:t>Oppo: supports Apples analyse</w:t>
      </w:r>
    </w:p>
    <w:p w14:paraId="28A71D1E" w14:textId="77777777" w:rsidR="00094632" w:rsidRDefault="00094632" w:rsidP="00094632">
      <w:r>
        <w:t>CATT: would not like to drop option 2, RAN2 and RAN4 are still working on it</w:t>
      </w:r>
    </w:p>
    <w:p w14:paraId="2E14DA3F" w14:textId="77777777" w:rsidR="00094632" w:rsidRDefault="00094632" w:rsidP="00094632">
      <w:r>
        <w:t>RAN chair: we could save some work in RAN2 and RAN4; who wants to have option 2? seems only CATT</w:t>
      </w:r>
    </w:p>
    <w:p w14:paraId="71056E43" w14:textId="77777777" w:rsidR="00094632" w:rsidRDefault="00094632" w:rsidP="00094632">
      <w:r>
        <w:t>Huawei: fine to drop option 2, option 3 was from an operator but if they fine to drop it, then we are also fine to drop option 3</w:t>
      </w:r>
    </w:p>
    <w:p w14:paraId="7863F633" w14:textId="77777777" w:rsidR="00094632" w:rsidRDefault="00094632" w:rsidP="00094632">
      <w:r>
        <w:t>conclusion: options 2 &amp; 3 are dropped and only option 1 will be considered; will be covered in RP-232680</w:t>
      </w:r>
    </w:p>
    <w:p w14:paraId="2DE8F81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2640B" w14:textId="77777777" w:rsidR="00094632" w:rsidRDefault="00094632" w:rsidP="00094632">
      <w:pPr>
        <w:rPr>
          <w:rFonts w:ascii="Arial" w:hAnsi="Arial" w:cs="Arial"/>
          <w:b/>
          <w:sz w:val="24"/>
        </w:rPr>
      </w:pPr>
      <w:r>
        <w:rPr>
          <w:rFonts w:ascii="Arial" w:hAnsi="Arial" w:cs="Arial"/>
          <w:b/>
          <w:color w:val="0000FF"/>
          <w:sz w:val="24"/>
        </w:rPr>
        <w:t>RP-231832</w:t>
      </w:r>
      <w:r>
        <w:rPr>
          <w:rFonts w:ascii="Arial" w:hAnsi="Arial" w:cs="Arial"/>
          <w:b/>
          <w:color w:val="0000FF"/>
          <w:sz w:val="24"/>
        </w:rPr>
        <w:tab/>
      </w:r>
      <w:r>
        <w:rPr>
          <w:rFonts w:ascii="Arial" w:hAnsi="Arial" w:cs="Arial"/>
          <w:b/>
          <w:sz w:val="24"/>
        </w:rPr>
        <w:t>Revised WID on enhancement for 700/800/900MHz band combinations for NR</w:t>
      </w:r>
    </w:p>
    <w:p w14:paraId="6E44E41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3EF4E59" w14:textId="77777777" w:rsidR="00094632" w:rsidRDefault="00094632" w:rsidP="00094632">
      <w:pPr>
        <w:rPr>
          <w:rFonts w:ascii="Arial" w:hAnsi="Arial" w:cs="Arial"/>
          <w:b/>
        </w:rPr>
      </w:pPr>
      <w:r>
        <w:rPr>
          <w:rFonts w:ascii="Arial" w:hAnsi="Arial" w:cs="Arial"/>
          <w:b/>
        </w:rPr>
        <w:t xml:space="preserve">Abstract: </w:t>
      </w:r>
    </w:p>
    <w:p w14:paraId="6E9DA03E" w14:textId="77777777" w:rsidR="00094632" w:rsidRDefault="00094632" w:rsidP="00094632">
      <w:r>
        <w:t>last approved WID: RP-231450</w:t>
      </w:r>
    </w:p>
    <w:p w14:paraId="30196AA7" w14:textId="77777777" w:rsidR="00094632" w:rsidRDefault="00094632" w:rsidP="00094632">
      <w:pPr>
        <w:rPr>
          <w:rFonts w:ascii="Arial" w:hAnsi="Arial" w:cs="Arial"/>
          <w:b/>
        </w:rPr>
      </w:pPr>
      <w:r>
        <w:rPr>
          <w:rFonts w:ascii="Arial" w:hAnsi="Arial" w:cs="Arial"/>
          <w:b/>
        </w:rPr>
        <w:t xml:space="preserve">Discussion: </w:t>
      </w:r>
    </w:p>
    <w:p w14:paraId="5A1D5385" w14:textId="77777777" w:rsidR="00094632" w:rsidRDefault="00094632" w:rsidP="00094632">
      <w:r>
        <w:t>conclusion: revised to include the band that was planned to be added in RP-232379</w:t>
      </w:r>
    </w:p>
    <w:p w14:paraId="321A00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RP-232662</w:t>
      </w:r>
      <w:r>
        <w:rPr>
          <w:color w:val="993300"/>
          <w:u w:val="single"/>
        </w:rPr>
        <w:t>.</w:t>
      </w:r>
    </w:p>
    <w:p w14:paraId="2A9C24D0" w14:textId="77777777" w:rsidR="00094632" w:rsidRDefault="00094632" w:rsidP="00094632">
      <w:pPr>
        <w:rPr>
          <w:rFonts w:ascii="Arial" w:hAnsi="Arial" w:cs="Arial"/>
          <w:b/>
          <w:sz w:val="24"/>
        </w:rPr>
      </w:pPr>
      <w:r>
        <w:rPr>
          <w:rFonts w:ascii="Arial" w:hAnsi="Arial" w:cs="Arial"/>
          <w:b/>
          <w:color w:val="0000FF"/>
          <w:sz w:val="24"/>
        </w:rPr>
        <w:lastRenderedPageBreak/>
        <w:t>RP-232662</w:t>
      </w:r>
      <w:r>
        <w:rPr>
          <w:rFonts w:ascii="Arial" w:hAnsi="Arial" w:cs="Arial"/>
          <w:b/>
          <w:color w:val="0000FF"/>
          <w:sz w:val="24"/>
        </w:rPr>
        <w:tab/>
      </w:r>
      <w:r>
        <w:rPr>
          <w:rFonts w:ascii="Arial" w:hAnsi="Arial" w:cs="Arial"/>
          <w:b/>
          <w:sz w:val="24"/>
        </w:rPr>
        <w:t>Revised WID on enhancement for 700/800/900MHz band combinations for NR</w:t>
      </w:r>
    </w:p>
    <w:p w14:paraId="433D0F9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88BC709" w14:textId="77777777" w:rsidR="00094632" w:rsidRDefault="00094632" w:rsidP="00094632">
      <w:pPr>
        <w:rPr>
          <w:color w:val="808080"/>
        </w:rPr>
      </w:pPr>
      <w:r>
        <w:rPr>
          <w:color w:val="808080"/>
        </w:rPr>
        <w:t>(Replaces RP-231832)</w:t>
      </w:r>
    </w:p>
    <w:p w14:paraId="455F5A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RP-232680</w:t>
      </w:r>
      <w:r>
        <w:rPr>
          <w:color w:val="993300"/>
          <w:u w:val="single"/>
        </w:rPr>
        <w:t>.</w:t>
      </w:r>
    </w:p>
    <w:p w14:paraId="760F280C" w14:textId="77777777" w:rsidR="00094632" w:rsidRDefault="00094632" w:rsidP="00094632">
      <w:pPr>
        <w:rPr>
          <w:rFonts w:ascii="Arial" w:hAnsi="Arial" w:cs="Arial"/>
          <w:b/>
          <w:sz w:val="24"/>
        </w:rPr>
      </w:pPr>
      <w:r>
        <w:rPr>
          <w:rFonts w:ascii="Arial" w:hAnsi="Arial" w:cs="Arial"/>
          <w:b/>
          <w:color w:val="0000FF"/>
          <w:sz w:val="24"/>
        </w:rPr>
        <w:t>RP-232680</w:t>
      </w:r>
      <w:r>
        <w:rPr>
          <w:rFonts w:ascii="Arial" w:hAnsi="Arial" w:cs="Arial"/>
          <w:b/>
          <w:color w:val="0000FF"/>
          <w:sz w:val="24"/>
        </w:rPr>
        <w:tab/>
      </w:r>
      <w:r>
        <w:rPr>
          <w:rFonts w:ascii="Arial" w:hAnsi="Arial" w:cs="Arial"/>
          <w:b/>
          <w:sz w:val="24"/>
        </w:rPr>
        <w:t>Revised WID on enhancement for 700/800/900MHz band combinations for NR</w:t>
      </w:r>
    </w:p>
    <w:p w14:paraId="3E80477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41E09D" w14:textId="77777777" w:rsidR="00094632" w:rsidRDefault="00094632" w:rsidP="00094632">
      <w:pPr>
        <w:rPr>
          <w:color w:val="808080"/>
        </w:rPr>
      </w:pPr>
      <w:r>
        <w:rPr>
          <w:color w:val="808080"/>
        </w:rPr>
        <w:t>(Replaces RP-232662)</w:t>
      </w:r>
    </w:p>
    <w:p w14:paraId="2C52DF12" w14:textId="77777777" w:rsidR="00094632" w:rsidRDefault="00094632" w:rsidP="00094632">
      <w:pPr>
        <w:rPr>
          <w:rFonts w:ascii="Arial" w:hAnsi="Arial" w:cs="Arial"/>
          <w:b/>
        </w:rPr>
      </w:pPr>
      <w:r>
        <w:rPr>
          <w:rFonts w:ascii="Arial" w:hAnsi="Arial" w:cs="Arial"/>
          <w:b/>
        </w:rPr>
        <w:t xml:space="preserve">Discussion: </w:t>
      </w:r>
    </w:p>
    <w:p w14:paraId="02448EEF" w14:textId="77777777" w:rsidR="00094632" w:rsidRDefault="00094632" w:rsidP="00094632">
      <w:r>
        <w:t>CATT: has received comments from T-Mobile, China Telecom, China Unicom</w:t>
      </w:r>
    </w:p>
    <w:p w14:paraId="1B2C0EB0" w14:textId="77777777" w:rsidR="00094632" w:rsidRDefault="00094632" w:rsidP="00094632">
      <w:r>
        <w:t>RAN chair: we concluded that option 3 shall not be discussed anymore; can the WID be approved? no comments</w:t>
      </w:r>
    </w:p>
    <w:p w14:paraId="043C41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10649" w14:textId="77777777" w:rsidR="00094632" w:rsidRDefault="00094632" w:rsidP="00094632">
      <w:pPr>
        <w:pStyle w:val="Heading4"/>
      </w:pPr>
      <w:bookmarkStart w:id="334" w:name="_Toc146566603"/>
      <w:bookmarkStart w:id="335" w:name="_Toc150626421"/>
      <w:r>
        <w:t>9.4.4</w:t>
      </w:r>
      <w:r>
        <w:tab/>
        <w:t>Power class related WIs</w:t>
      </w:r>
      <w:bookmarkEnd w:id="334"/>
      <w:bookmarkEnd w:id="335"/>
    </w:p>
    <w:p w14:paraId="204ACFF9" w14:textId="77777777" w:rsidR="00094632" w:rsidRDefault="00094632" w:rsidP="00094632">
      <w:pPr>
        <w:rPr>
          <w:rFonts w:ascii="Arial" w:hAnsi="Arial" w:cs="Arial"/>
          <w:b/>
          <w:sz w:val="24"/>
        </w:rPr>
      </w:pPr>
      <w:r>
        <w:rPr>
          <w:rFonts w:ascii="Arial" w:hAnsi="Arial" w:cs="Arial"/>
          <w:b/>
          <w:color w:val="0000FF"/>
          <w:sz w:val="24"/>
        </w:rPr>
        <w:t>RP-232521</w:t>
      </w:r>
      <w:r>
        <w:rPr>
          <w:rFonts w:ascii="Arial" w:hAnsi="Arial" w:cs="Arial"/>
          <w:b/>
          <w:color w:val="0000FF"/>
          <w:sz w:val="24"/>
        </w:rPr>
        <w:tab/>
      </w:r>
      <w:r>
        <w:rPr>
          <w:rFonts w:ascii="Arial" w:hAnsi="Arial" w:cs="Arial"/>
          <w:b/>
          <w:sz w:val="24"/>
        </w:rPr>
        <w:t>RAN4 CRs to Open REL-18 NR or NR+LTE WIs – Batch 7</w:t>
      </w:r>
    </w:p>
    <w:p w14:paraId="711958C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70860A" w14:textId="77777777" w:rsidR="00094632" w:rsidRDefault="00094632" w:rsidP="00094632">
      <w:pPr>
        <w:rPr>
          <w:rFonts w:ascii="Arial" w:hAnsi="Arial" w:cs="Arial"/>
          <w:b/>
        </w:rPr>
      </w:pPr>
      <w:r>
        <w:rPr>
          <w:rFonts w:ascii="Arial" w:hAnsi="Arial" w:cs="Arial"/>
          <w:b/>
        </w:rPr>
        <w:t xml:space="preserve">Abstract: </w:t>
      </w:r>
    </w:p>
    <w:p w14:paraId="1BD31842" w14:textId="77777777" w:rsidR="00094632" w:rsidRDefault="00094632" w:rsidP="00094632">
      <w:r>
        <w:t>9.4.4.1, 9.4.4.2, 9.4.4.3, 9.4.4.4, 9.4.4.5, 9.4.4.6, 9.4.4.7</w:t>
      </w:r>
    </w:p>
    <w:p w14:paraId="0C5661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04741" w14:textId="77777777" w:rsidR="00094632" w:rsidRDefault="00094632" w:rsidP="00094632">
      <w:pPr>
        <w:pStyle w:val="Heading5"/>
      </w:pPr>
      <w:bookmarkStart w:id="336" w:name="_Toc146566604"/>
      <w:bookmarkStart w:id="337" w:name="_Toc150626422"/>
      <w:r>
        <w:t>9.4.4.1</w:t>
      </w:r>
      <w:r>
        <w:tab/>
        <w:t>Core part: High-power UE operation for fixed-wireless/vehicle-mounted use cases in LTE and NR bands [RAN4 WI: LTE_NR_HPUE_FWVM_R18-Core]</w:t>
      </w:r>
      <w:bookmarkEnd w:id="336"/>
      <w:bookmarkEnd w:id="337"/>
    </w:p>
    <w:p w14:paraId="64EA8046" w14:textId="77777777" w:rsidR="00094632" w:rsidRDefault="00094632" w:rsidP="00094632">
      <w:pPr>
        <w:rPr>
          <w:rFonts w:ascii="Arial" w:hAnsi="Arial" w:cs="Arial"/>
          <w:b/>
          <w:sz w:val="24"/>
        </w:rPr>
      </w:pPr>
      <w:r>
        <w:rPr>
          <w:rFonts w:ascii="Arial" w:hAnsi="Arial" w:cs="Arial"/>
          <w:b/>
          <w:color w:val="0000FF"/>
          <w:sz w:val="24"/>
        </w:rPr>
        <w:t>RP-231616</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1347DA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901E70" w14:textId="77777777" w:rsidR="00094632" w:rsidRDefault="00094632" w:rsidP="00094632">
      <w:pPr>
        <w:rPr>
          <w:rFonts w:ascii="Arial" w:hAnsi="Arial" w:cs="Arial"/>
          <w:b/>
        </w:rPr>
      </w:pPr>
      <w:r>
        <w:rPr>
          <w:rFonts w:ascii="Arial" w:hAnsi="Arial" w:cs="Arial"/>
          <w:b/>
        </w:rPr>
        <w:t xml:space="preserve">Discussion: </w:t>
      </w:r>
    </w:p>
    <w:p w14:paraId="21EC7892" w14:textId="77777777" w:rsidR="00094632" w:rsidRDefault="00094632" w:rsidP="00094632">
      <w:r>
        <w:t>see CRs in RP-232521</w:t>
      </w:r>
    </w:p>
    <w:p w14:paraId="07DA30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4F28" w14:textId="77777777" w:rsidR="00094632" w:rsidRDefault="00094632" w:rsidP="00094632">
      <w:pPr>
        <w:rPr>
          <w:rFonts w:ascii="Arial" w:hAnsi="Arial" w:cs="Arial"/>
          <w:b/>
          <w:sz w:val="24"/>
        </w:rPr>
      </w:pPr>
      <w:r>
        <w:rPr>
          <w:rFonts w:ascii="Arial" w:hAnsi="Arial" w:cs="Arial"/>
          <w:b/>
          <w:color w:val="0000FF"/>
          <w:sz w:val="24"/>
        </w:rPr>
        <w:t>RP-231615</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673BA30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5EAE450" w14:textId="77777777" w:rsidR="00094632" w:rsidRDefault="00094632" w:rsidP="00094632">
      <w:pPr>
        <w:rPr>
          <w:color w:val="808080"/>
        </w:rPr>
      </w:pPr>
      <w:r>
        <w:rPr>
          <w:color w:val="808080"/>
        </w:rPr>
        <w:t>(Replaces RP-231434)</w:t>
      </w:r>
    </w:p>
    <w:p w14:paraId="4F45D2EA" w14:textId="77777777" w:rsidR="00094632" w:rsidRDefault="00094632" w:rsidP="00094632">
      <w:pPr>
        <w:rPr>
          <w:rFonts w:ascii="Arial" w:hAnsi="Arial" w:cs="Arial"/>
          <w:b/>
        </w:rPr>
      </w:pPr>
      <w:r>
        <w:rPr>
          <w:rFonts w:ascii="Arial" w:hAnsi="Arial" w:cs="Arial"/>
          <w:b/>
        </w:rPr>
        <w:t xml:space="preserve">Abstract: </w:t>
      </w:r>
    </w:p>
    <w:p w14:paraId="44B92C9B" w14:textId="77777777" w:rsidR="00094632" w:rsidRDefault="00094632" w:rsidP="00094632">
      <w:r>
        <w:lastRenderedPageBreak/>
        <w:t>last approved WID: RP-231434</w:t>
      </w:r>
    </w:p>
    <w:p w14:paraId="0EF108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8C047" w14:textId="77777777" w:rsidR="00094632" w:rsidRDefault="00094632" w:rsidP="00094632">
      <w:pPr>
        <w:pStyle w:val="Heading5"/>
      </w:pPr>
      <w:bookmarkStart w:id="338" w:name="_Toc146566605"/>
      <w:bookmarkStart w:id="339" w:name="_Toc150626423"/>
      <w:r>
        <w:t>9.4.4.2</w:t>
      </w:r>
      <w:r>
        <w:tab/>
        <w:t>Core part: High power UE (PC1.5) for NR FR1 TDD single band [RAN4 WI: HPUE_NR_FR1_TDD_R18-Core]</w:t>
      </w:r>
      <w:bookmarkEnd w:id="338"/>
      <w:bookmarkEnd w:id="339"/>
    </w:p>
    <w:p w14:paraId="2F255589" w14:textId="77777777" w:rsidR="00094632" w:rsidRDefault="00094632" w:rsidP="00094632">
      <w:pPr>
        <w:rPr>
          <w:rFonts w:ascii="Arial" w:hAnsi="Arial" w:cs="Arial"/>
          <w:b/>
          <w:sz w:val="24"/>
        </w:rPr>
      </w:pPr>
      <w:r>
        <w:rPr>
          <w:rFonts w:ascii="Arial" w:hAnsi="Arial" w:cs="Arial"/>
          <w:b/>
          <w:color w:val="0000FF"/>
          <w:sz w:val="24"/>
        </w:rPr>
        <w:t>RP-232239</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464F384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2E7E30" w14:textId="77777777" w:rsidR="00094632" w:rsidRDefault="00094632" w:rsidP="00094632">
      <w:pPr>
        <w:rPr>
          <w:rFonts w:ascii="Arial" w:hAnsi="Arial" w:cs="Arial"/>
          <w:b/>
        </w:rPr>
      </w:pPr>
      <w:r>
        <w:rPr>
          <w:rFonts w:ascii="Arial" w:hAnsi="Arial" w:cs="Arial"/>
          <w:b/>
        </w:rPr>
        <w:t xml:space="preserve">Discussion: </w:t>
      </w:r>
    </w:p>
    <w:p w14:paraId="5AABF072" w14:textId="77777777" w:rsidR="00094632" w:rsidRDefault="00094632" w:rsidP="00094632">
      <w:r>
        <w:t>see CRs in RP-232521; MCC: no WID revision needed?</w:t>
      </w:r>
    </w:p>
    <w:p w14:paraId="11342CAB" w14:textId="77777777" w:rsidR="00094632" w:rsidRDefault="00094632" w:rsidP="00094632">
      <w:r>
        <w:t>CMCC: no</w:t>
      </w:r>
    </w:p>
    <w:p w14:paraId="19A25B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F1E57" w14:textId="77777777" w:rsidR="00094632" w:rsidRDefault="00094632" w:rsidP="00094632">
      <w:pPr>
        <w:pStyle w:val="Heading5"/>
      </w:pPr>
      <w:bookmarkStart w:id="340" w:name="_Toc146566606"/>
      <w:bookmarkStart w:id="341" w:name="_Toc150626424"/>
      <w:r>
        <w:t>9.4.4.3</w:t>
      </w:r>
      <w:r>
        <w:tab/>
        <w:t>High power UE (PC2) for NR FR1 FDD single band [RAN4 WI: HPUE_NR_FR1_FDD_R18]</w:t>
      </w:r>
      <w:bookmarkEnd w:id="340"/>
      <w:bookmarkEnd w:id="341"/>
    </w:p>
    <w:p w14:paraId="018BB42B" w14:textId="77777777" w:rsidR="00094632" w:rsidRDefault="00094632" w:rsidP="00094632">
      <w:pPr>
        <w:rPr>
          <w:rFonts w:ascii="Arial" w:hAnsi="Arial" w:cs="Arial"/>
          <w:b/>
          <w:sz w:val="24"/>
        </w:rPr>
      </w:pPr>
      <w:r>
        <w:rPr>
          <w:rFonts w:ascii="Arial" w:hAnsi="Arial" w:cs="Arial"/>
          <w:b/>
          <w:color w:val="0000FF"/>
          <w:sz w:val="24"/>
        </w:rPr>
        <w:t>RP-232206</w:t>
      </w:r>
      <w:r>
        <w:rPr>
          <w:rFonts w:ascii="Arial" w:hAnsi="Arial" w:cs="Arial"/>
          <w:b/>
          <w:color w:val="0000FF"/>
          <w:sz w:val="24"/>
        </w:rPr>
        <w:tab/>
      </w:r>
      <w:r>
        <w:rPr>
          <w:rFonts w:ascii="Arial" w:hAnsi="Arial" w:cs="Arial"/>
          <w:b/>
          <w:sz w:val="24"/>
        </w:rPr>
        <w:t>Status Report for WI High power UE (PC2) for NR FR1 FDD single band; rapporteur: China Unicom</w:t>
      </w:r>
    </w:p>
    <w:p w14:paraId="678B90D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3F686F" w14:textId="77777777" w:rsidR="00094632" w:rsidRDefault="00094632" w:rsidP="00094632">
      <w:pPr>
        <w:rPr>
          <w:rFonts w:ascii="Arial" w:hAnsi="Arial" w:cs="Arial"/>
          <w:b/>
        </w:rPr>
      </w:pPr>
      <w:r>
        <w:rPr>
          <w:rFonts w:ascii="Arial" w:hAnsi="Arial" w:cs="Arial"/>
          <w:b/>
        </w:rPr>
        <w:t xml:space="preserve">Discussion: </w:t>
      </w:r>
    </w:p>
    <w:p w14:paraId="4B964CB4" w14:textId="77777777" w:rsidR="00094632" w:rsidRDefault="00094632" w:rsidP="00094632">
      <w:r>
        <w:t>see CRs in RP-232521</w:t>
      </w:r>
    </w:p>
    <w:p w14:paraId="6009824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71B41" w14:textId="77777777" w:rsidR="00094632" w:rsidRDefault="00094632" w:rsidP="00094632">
      <w:pPr>
        <w:rPr>
          <w:rFonts w:ascii="Arial" w:hAnsi="Arial" w:cs="Arial"/>
          <w:b/>
          <w:sz w:val="24"/>
        </w:rPr>
      </w:pPr>
      <w:r>
        <w:rPr>
          <w:rFonts w:ascii="Arial" w:hAnsi="Arial" w:cs="Arial"/>
          <w:b/>
          <w:color w:val="0000FF"/>
          <w:sz w:val="24"/>
        </w:rPr>
        <w:t>RP-232224</w:t>
      </w:r>
      <w:r>
        <w:rPr>
          <w:rFonts w:ascii="Arial" w:hAnsi="Arial" w:cs="Arial"/>
          <w:b/>
          <w:color w:val="0000FF"/>
          <w:sz w:val="24"/>
        </w:rPr>
        <w:tab/>
      </w:r>
      <w:r>
        <w:rPr>
          <w:rFonts w:ascii="Arial" w:hAnsi="Arial" w:cs="Arial"/>
          <w:b/>
          <w:sz w:val="24"/>
        </w:rPr>
        <w:t>TR 38.896 v1.0.0 High power for FR1 for FDD single band(s) with power class 2</w:t>
      </w:r>
    </w:p>
    <w:p w14:paraId="423D816D"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38.896 v1.0.0</w:t>
      </w:r>
      <w:r>
        <w:rPr>
          <w:i/>
        </w:rPr>
        <w:br/>
      </w:r>
      <w:r>
        <w:rPr>
          <w:i/>
        </w:rPr>
        <w:tab/>
      </w:r>
      <w:r>
        <w:rPr>
          <w:i/>
        </w:rPr>
        <w:tab/>
      </w:r>
      <w:r>
        <w:rPr>
          <w:i/>
        </w:rPr>
        <w:tab/>
      </w:r>
      <w:r>
        <w:rPr>
          <w:i/>
        </w:rPr>
        <w:tab/>
      </w:r>
      <w:r>
        <w:rPr>
          <w:i/>
        </w:rPr>
        <w:tab/>
        <w:t>Source: China Unicom</w:t>
      </w:r>
    </w:p>
    <w:p w14:paraId="4C9B1341" w14:textId="77777777" w:rsidR="00094632" w:rsidRDefault="00094632" w:rsidP="00094632">
      <w:pPr>
        <w:rPr>
          <w:rFonts w:ascii="Arial" w:hAnsi="Arial" w:cs="Arial"/>
          <w:b/>
        </w:rPr>
      </w:pPr>
      <w:r>
        <w:rPr>
          <w:rFonts w:ascii="Arial" w:hAnsi="Arial" w:cs="Arial"/>
          <w:b/>
        </w:rPr>
        <w:t xml:space="preserve">Abstract: </w:t>
      </w:r>
    </w:p>
    <w:p w14:paraId="743E8A96" w14:textId="77777777" w:rsidR="00094632" w:rsidRDefault="00094632" w:rsidP="00094632">
      <w:r>
        <w:t>RAN4 TR 38.896 is provided for information</w:t>
      </w:r>
    </w:p>
    <w:p w14:paraId="1E57A4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7C3E" w14:textId="77777777" w:rsidR="00094632" w:rsidRDefault="00094632" w:rsidP="00094632">
      <w:pPr>
        <w:rPr>
          <w:rFonts w:ascii="Arial" w:hAnsi="Arial" w:cs="Arial"/>
          <w:b/>
          <w:sz w:val="24"/>
        </w:rPr>
      </w:pPr>
      <w:r>
        <w:rPr>
          <w:rFonts w:ascii="Arial" w:hAnsi="Arial" w:cs="Arial"/>
          <w:b/>
          <w:color w:val="0000FF"/>
          <w:sz w:val="24"/>
        </w:rPr>
        <w:t>RP-232216</w:t>
      </w:r>
      <w:r>
        <w:rPr>
          <w:rFonts w:ascii="Arial" w:hAnsi="Arial" w:cs="Arial"/>
          <w:b/>
          <w:color w:val="0000FF"/>
          <w:sz w:val="24"/>
        </w:rPr>
        <w:tab/>
      </w:r>
      <w:r>
        <w:rPr>
          <w:rFonts w:ascii="Arial" w:hAnsi="Arial" w:cs="Arial"/>
          <w:b/>
          <w:sz w:val="24"/>
        </w:rPr>
        <w:t>Revised WID on High power UE for FR1 for FDD single band(s) with PC2</w:t>
      </w:r>
    </w:p>
    <w:p w14:paraId="2E1714B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682812E" w14:textId="77777777" w:rsidR="00094632" w:rsidRDefault="00094632" w:rsidP="00094632">
      <w:pPr>
        <w:rPr>
          <w:rFonts w:ascii="Arial" w:hAnsi="Arial" w:cs="Arial"/>
          <w:b/>
        </w:rPr>
      </w:pPr>
      <w:r>
        <w:rPr>
          <w:rFonts w:ascii="Arial" w:hAnsi="Arial" w:cs="Arial"/>
          <w:b/>
        </w:rPr>
        <w:t xml:space="preserve">Abstract: </w:t>
      </w:r>
    </w:p>
    <w:p w14:paraId="17A28D3E" w14:textId="77777777" w:rsidR="00094632" w:rsidRDefault="00094632" w:rsidP="00094632">
      <w:r>
        <w:t>last approved WID: RP-231064</w:t>
      </w:r>
    </w:p>
    <w:p w14:paraId="52113A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C676" w14:textId="77777777" w:rsidR="00094632" w:rsidRDefault="00094632" w:rsidP="00094632">
      <w:pPr>
        <w:pStyle w:val="Heading5"/>
      </w:pPr>
      <w:bookmarkStart w:id="342" w:name="_Toc146566607"/>
      <w:bookmarkStart w:id="343" w:name="_Toc150626425"/>
      <w:r>
        <w:lastRenderedPageBreak/>
        <w:t>9.4.4.4</w:t>
      </w:r>
      <w:r>
        <w:tab/>
        <w:t>High power UE (PC1.5 or 2) for intra-band CA combinations of a single NR FR1 TDD band [RAN4 WI: HPUE_NR_FR1_TDD_intra_CA_R18]</w:t>
      </w:r>
      <w:bookmarkEnd w:id="342"/>
      <w:bookmarkEnd w:id="343"/>
    </w:p>
    <w:p w14:paraId="312796A0" w14:textId="77777777" w:rsidR="00094632" w:rsidRDefault="00094632" w:rsidP="00094632">
      <w:pPr>
        <w:rPr>
          <w:rFonts w:ascii="Arial" w:hAnsi="Arial" w:cs="Arial"/>
          <w:b/>
          <w:sz w:val="24"/>
        </w:rPr>
      </w:pPr>
      <w:r>
        <w:rPr>
          <w:rFonts w:ascii="Arial" w:hAnsi="Arial" w:cs="Arial"/>
          <w:b/>
          <w:color w:val="0000FF"/>
          <w:sz w:val="24"/>
        </w:rPr>
        <w:t>RP-232376</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6CA586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AE7748" w14:textId="77777777" w:rsidR="00094632" w:rsidRDefault="00094632" w:rsidP="00094632">
      <w:pPr>
        <w:rPr>
          <w:rFonts w:ascii="Arial" w:hAnsi="Arial" w:cs="Arial"/>
          <w:b/>
        </w:rPr>
      </w:pPr>
      <w:r>
        <w:rPr>
          <w:rFonts w:ascii="Arial" w:hAnsi="Arial" w:cs="Arial"/>
          <w:b/>
        </w:rPr>
        <w:t xml:space="preserve">Discussion: </w:t>
      </w:r>
    </w:p>
    <w:p w14:paraId="5F22D567" w14:textId="77777777" w:rsidR="00094632" w:rsidRDefault="00094632" w:rsidP="00094632">
      <w:r>
        <w:t>see CRs in RP-232521</w:t>
      </w:r>
    </w:p>
    <w:p w14:paraId="5661BE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3F415" w14:textId="77777777" w:rsidR="00094632" w:rsidRDefault="00094632" w:rsidP="00094632">
      <w:pPr>
        <w:rPr>
          <w:rFonts w:ascii="Arial" w:hAnsi="Arial" w:cs="Arial"/>
          <w:b/>
          <w:sz w:val="24"/>
        </w:rPr>
      </w:pPr>
      <w:r>
        <w:rPr>
          <w:rFonts w:ascii="Arial" w:hAnsi="Arial" w:cs="Arial"/>
          <w:b/>
          <w:color w:val="0000FF"/>
          <w:sz w:val="24"/>
        </w:rPr>
        <w:t>RP-232377</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A17B4A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7946A6" w14:textId="77777777" w:rsidR="00094632" w:rsidRDefault="00094632" w:rsidP="00094632">
      <w:pPr>
        <w:rPr>
          <w:rFonts w:ascii="Arial" w:hAnsi="Arial" w:cs="Arial"/>
          <w:b/>
        </w:rPr>
      </w:pPr>
      <w:r>
        <w:rPr>
          <w:rFonts w:ascii="Arial" w:hAnsi="Arial" w:cs="Arial"/>
          <w:b/>
        </w:rPr>
        <w:t xml:space="preserve">Abstract: </w:t>
      </w:r>
    </w:p>
    <w:p w14:paraId="2998370E" w14:textId="77777777" w:rsidR="00094632" w:rsidRDefault="00094632" w:rsidP="00094632">
      <w:r>
        <w:t>last approved WID: RP-231139</w:t>
      </w:r>
    </w:p>
    <w:p w14:paraId="4F84EB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B32B" w14:textId="77777777" w:rsidR="00094632" w:rsidRDefault="00094632" w:rsidP="00094632">
      <w:pPr>
        <w:pStyle w:val="Heading5"/>
      </w:pPr>
      <w:bookmarkStart w:id="344" w:name="_Toc146566608"/>
      <w:bookmarkStart w:id="345" w:name="_Toc150626426"/>
      <w:r>
        <w:t>9.4.4.5</w:t>
      </w:r>
      <w:r>
        <w:tab/>
        <w:t>Rel-18 High power UE (PC m with 1&lt;m&lt;3) for a single FR1 band in UL of DC combinations of x bands (x=1,2,3, 4 for y=1 or x=1, 2 for y=2) LTE inter-band CA (xDL/1UL) and y bands NR inter-band CA (yDL/1UL) [RAN4 WI: HPUE_FR1_DC_LTE_NR_R18]</w:t>
      </w:r>
      <w:bookmarkEnd w:id="344"/>
      <w:bookmarkEnd w:id="345"/>
    </w:p>
    <w:p w14:paraId="685444AC" w14:textId="77777777" w:rsidR="00094632" w:rsidRDefault="00094632" w:rsidP="00094632">
      <w:pPr>
        <w:rPr>
          <w:rFonts w:ascii="Arial" w:hAnsi="Arial" w:cs="Arial"/>
          <w:b/>
          <w:sz w:val="24"/>
        </w:rPr>
      </w:pPr>
      <w:r>
        <w:rPr>
          <w:rFonts w:ascii="Arial" w:hAnsi="Arial" w:cs="Arial"/>
          <w:b/>
          <w:color w:val="0000FF"/>
          <w:sz w:val="24"/>
        </w:rPr>
        <w:t>RP-231624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w:t>
      </w:r>
    </w:p>
    <w:p w14:paraId="03DB625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584DA5" w14:textId="77777777" w:rsidR="00094632" w:rsidRDefault="00094632" w:rsidP="00094632">
      <w:pPr>
        <w:rPr>
          <w:rFonts w:ascii="Arial" w:hAnsi="Arial" w:cs="Arial"/>
          <w:b/>
        </w:rPr>
      </w:pPr>
      <w:r>
        <w:rPr>
          <w:rFonts w:ascii="Arial" w:hAnsi="Arial" w:cs="Arial"/>
          <w:b/>
        </w:rPr>
        <w:t xml:space="preserve">Discussion: </w:t>
      </w:r>
    </w:p>
    <w:p w14:paraId="60A76298" w14:textId="77777777" w:rsidR="00094632" w:rsidRDefault="00094632" w:rsidP="00094632">
      <w:r>
        <w:t>see CRs in RP-232521</w:t>
      </w:r>
    </w:p>
    <w:p w14:paraId="107E4F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EDD76" w14:textId="77777777" w:rsidR="00094632" w:rsidRDefault="00094632" w:rsidP="00094632">
      <w:pPr>
        <w:rPr>
          <w:rFonts w:ascii="Arial" w:hAnsi="Arial" w:cs="Arial"/>
          <w:b/>
          <w:sz w:val="24"/>
        </w:rPr>
      </w:pPr>
      <w:r>
        <w:rPr>
          <w:rFonts w:ascii="Arial" w:hAnsi="Arial" w:cs="Arial"/>
          <w:b/>
          <w:color w:val="0000FF"/>
          <w:sz w:val="24"/>
        </w:rPr>
        <w:t>RP-231625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772D959"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09113D" w14:textId="77777777" w:rsidR="00094632" w:rsidRDefault="00094632" w:rsidP="00094632">
      <w:pPr>
        <w:rPr>
          <w:rFonts w:ascii="Arial" w:hAnsi="Arial" w:cs="Arial"/>
          <w:b/>
        </w:rPr>
      </w:pPr>
      <w:r>
        <w:rPr>
          <w:rFonts w:ascii="Arial" w:hAnsi="Arial" w:cs="Arial"/>
          <w:b/>
        </w:rPr>
        <w:t xml:space="preserve">Abstract: </w:t>
      </w:r>
    </w:p>
    <w:p w14:paraId="22E705D6" w14:textId="77777777" w:rsidR="00094632" w:rsidRDefault="00094632" w:rsidP="00094632">
      <w:r>
        <w:t>last approved WID: RP-231032</w:t>
      </w:r>
    </w:p>
    <w:p w14:paraId="13D7B0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7261B" w14:textId="77777777" w:rsidR="00094632" w:rsidRDefault="00094632" w:rsidP="00094632">
      <w:pPr>
        <w:pStyle w:val="Heading5"/>
      </w:pPr>
      <w:bookmarkStart w:id="346" w:name="_Toc146566609"/>
      <w:bookmarkStart w:id="347" w:name="_Toc150626427"/>
      <w:r>
        <w:lastRenderedPageBreak/>
        <w:t>9.4.4.6</w:t>
      </w:r>
      <w:r>
        <w:tab/>
        <w:t>Rel-18 High power UE (PC1,5 and 2) for a single FR1 NR TDD band in UL of NR inter-band CA/DC combinations with/without NR SUL with y bands DL (y=2,3,4,5,6) and x bands UL (x=1,2) [RAN4 WI: HPUE_FR1_TDD_NR_CADC_SUL_R18]</w:t>
      </w:r>
      <w:bookmarkEnd w:id="346"/>
      <w:bookmarkEnd w:id="347"/>
    </w:p>
    <w:p w14:paraId="2B6DAE08" w14:textId="77777777" w:rsidR="00094632" w:rsidRDefault="00094632" w:rsidP="00094632">
      <w:pPr>
        <w:rPr>
          <w:rFonts w:ascii="Arial" w:hAnsi="Arial" w:cs="Arial"/>
          <w:b/>
          <w:sz w:val="24"/>
        </w:rPr>
      </w:pPr>
      <w:r>
        <w:rPr>
          <w:rFonts w:ascii="Arial" w:hAnsi="Arial" w:cs="Arial"/>
          <w:b/>
          <w:color w:val="0000FF"/>
          <w:sz w:val="24"/>
        </w:rPr>
        <w:t>RP-232257</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29BA22AD" w14:textId="77777777" w:rsidR="00094632" w:rsidRDefault="00094632" w:rsidP="00094632">
      <w:pPr>
        <w:rPr>
          <w:rFonts w:ascii="Arial" w:hAnsi="Arial" w:cs="Arial"/>
          <w:b/>
          <w:sz w:val="24"/>
        </w:rPr>
      </w:pPr>
      <w:r>
        <w:rPr>
          <w:rFonts w:ascii="Arial" w:hAnsi="Arial" w:cs="Arial"/>
          <w:b/>
          <w:sz w:val="24"/>
        </w:rPr>
        <w:t xml:space="preserve">rapporteur: </w:t>
      </w:r>
    </w:p>
    <w:p w14:paraId="64D1226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21EEA3" w14:textId="77777777" w:rsidR="00094632" w:rsidRDefault="00094632" w:rsidP="00094632">
      <w:pPr>
        <w:rPr>
          <w:rFonts w:ascii="Arial" w:hAnsi="Arial" w:cs="Arial"/>
          <w:b/>
        </w:rPr>
      </w:pPr>
      <w:r>
        <w:rPr>
          <w:rFonts w:ascii="Arial" w:hAnsi="Arial" w:cs="Arial"/>
          <w:b/>
        </w:rPr>
        <w:t xml:space="preserve">Abstract: </w:t>
      </w:r>
    </w:p>
    <w:p w14:paraId="1ECCAA8D" w14:textId="77777777" w:rsidR="00094632" w:rsidRDefault="00094632" w:rsidP="00094632">
      <w:r>
        <w:t>Core 75% and Perf. 0%, Dec. 2023</w:t>
      </w:r>
    </w:p>
    <w:p w14:paraId="2CB793B4" w14:textId="77777777" w:rsidR="00094632" w:rsidRDefault="00094632" w:rsidP="00094632">
      <w:pPr>
        <w:rPr>
          <w:rFonts w:ascii="Arial" w:hAnsi="Arial" w:cs="Arial"/>
          <w:b/>
        </w:rPr>
      </w:pPr>
      <w:r>
        <w:rPr>
          <w:rFonts w:ascii="Arial" w:hAnsi="Arial" w:cs="Arial"/>
          <w:b/>
        </w:rPr>
        <w:t xml:space="preserve">Discussion: </w:t>
      </w:r>
    </w:p>
    <w:p w14:paraId="19AA27E0" w14:textId="77777777" w:rsidR="00094632" w:rsidRDefault="00094632" w:rsidP="00094632">
      <w:r>
        <w:t>see CRs in RP-232521</w:t>
      </w:r>
    </w:p>
    <w:p w14:paraId="2FC87A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CFC" w14:textId="77777777" w:rsidR="00094632" w:rsidRDefault="00094632" w:rsidP="00094632">
      <w:pPr>
        <w:rPr>
          <w:rFonts w:ascii="Arial" w:hAnsi="Arial" w:cs="Arial"/>
          <w:b/>
          <w:sz w:val="24"/>
        </w:rPr>
      </w:pPr>
      <w:r>
        <w:rPr>
          <w:rFonts w:ascii="Arial" w:hAnsi="Arial" w:cs="Arial"/>
          <w:b/>
          <w:color w:val="0000FF"/>
          <w:sz w:val="24"/>
        </w:rPr>
        <w:t>RP-232256</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96B51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26AD7877" w14:textId="77777777" w:rsidR="00094632" w:rsidRDefault="00094632" w:rsidP="00094632">
      <w:pPr>
        <w:rPr>
          <w:color w:val="808080"/>
        </w:rPr>
      </w:pPr>
      <w:r>
        <w:rPr>
          <w:color w:val="808080"/>
        </w:rPr>
        <w:t>(Replaces RP-230309)</w:t>
      </w:r>
    </w:p>
    <w:p w14:paraId="67F329B2" w14:textId="77777777" w:rsidR="00094632" w:rsidRDefault="00094632" w:rsidP="00094632">
      <w:pPr>
        <w:rPr>
          <w:rFonts w:ascii="Arial" w:hAnsi="Arial" w:cs="Arial"/>
          <w:b/>
        </w:rPr>
      </w:pPr>
      <w:r>
        <w:rPr>
          <w:rFonts w:ascii="Arial" w:hAnsi="Arial" w:cs="Arial"/>
          <w:b/>
        </w:rPr>
        <w:t xml:space="preserve">Abstract: </w:t>
      </w:r>
    </w:p>
    <w:p w14:paraId="769381E7" w14:textId="77777777" w:rsidR="00094632" w:rsidRDefault="00094632" w:rsidP="00094632">
      <w:r>
        <w:t>last approved WID: RP-231196</w:t>
      </w:r>
    </w:p>
    <w:p w14:paraId="13EB7E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EDF8B" w14:textId="77777777" w:rsidR="00094632" w:rsidRDefault="00094632" w:rsidP="00094632">
      <w:pPr>
        <w:pStyle w:val="Heading5"/>
      </w:pPr>
      <w:bookmarkStart w:id="348" w:name="_Toc146566610"/>
      <w:bookmarkStart w:id="349" w:name="_Toc150626428"/>
      <w:r>
        <w:t>9.4.4.7</w:t>
      </w:r>
      <w:r>
        <w:tab/>
        <w:t>Rel-18 High power UE (PC2) for a single FR1 NR FDD band in UL of NR inter-band CA/DC combinations with y bands DL (y=2,3,4,5,6) and x bands UL (x=1) [RAN4 WI: HPUE_FR1_FDD_NR_CADC_R18]</w:t>
      </w:r>
      <w:bookmarkEnd w:id="348"/>
      <w:bookmarkEnd w:id="349"/>
    </w:p>
    <w:p w14:paraId="5482A99E" w14:textId="77777777" w:rsidR="00094632" w:rsidRDefault="00094632" w:rsidP="00094632">
      <w:pPr>
        <w:rPr>
          <w:rFonts w:ascii="Arial" w:hAnsi="Arial" w:cs="Arial"/>
          <w:b/>
          <w:sz w:val="24"/>
        </w:rPr>
      </w:pPr>
      <w:r>
        <w:rPr>
          <w:rFonts w:ascii="Arial" w:hAnsi="Arial" w:cs="Arial"/>
          <w:b/>
          <w:color w:val="0000FF"/>
          <w:sz w:val="24"/>
        </w:rPr>
        <w:t>RP-232211</w:t>
      </w:r>
      <w:r>
        <w:rPr>
          <w:rFonts w:ascii="Arial" w:hAnsi="Arial" w:cs="Arial"/>
          <w:b/>
          <w:color w:val="0000FF"/>
          <w:sz w:val="24"/>
        </w:rPr>
        <w:tab/>
      </w:r>
      <w:r>
        <w:rPr>
          <w:rFonts w:ascii="Arial" w:hAnsi="Arial" w:cs="Arial"/>
          <w:b/>
          <w:sz w:val="24"/>
        </w:rPr>
        <w:t>Status Report for WI Rel-18 High power UE (PC2) for a single FR1 NR FDD band in UL of NR inter-band CA/DC combinations with y bands DL (y=2,3,4,5,6) and x bands UL (x=1,2); rapporteur: China Unicom</w:t>
      </w:r>
    </w:p>
    <w:p w14:paraId="33B1EF3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33ACA9" w14:textId="77777777" w:rsidR="00094632" w:rsidRDefault="00094632" w:rsidP="00094632">
      <w:pPr>
        <w:rPr>
          <w:rFonts w:ascii="Arial" w:hAnsi="Arial" w:cs="Arial"/>
          <w:b/>
        </w:rPr>
      </w:pPr>
      <w:r>
        <w:rPr>
          <w:rFonts w:ascii="Arial" w:hAnsi="Arial" w:cs="Arial"/>
          <w:b/>
        </w:rPr>
        <w:t xml:space="preserve">Discussion: </w:t>
      </w:r>
    </w:p>
    <w:p w14:paraId="75739D64" w14:textId="77777777" w:rsidR="00094632" w:rsidRDefault="00094632" w:rsidP="00094632">
      <w:r>
        <w:t>see CRs in RP-232521; MCC: no WID revision needed?</w:t>
      </w:r>
    </w:p>
    <w:p w14:paraId="6F6A08E6" w14:textId="77777777" w:rsidR="00094632" w:rsidRDefault="00094632" w:rsidP="00094632">
      <w:r>
        <w:t>China Unicom: no WID revision needed</w:t>
      </w:r>
    </w:p>
    <w:p w14:paraId="51E45E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E9CF" w14:textId="77777777" w:rsidR="00094632" w:rsidRDefault="00094632" w:rsidP="00094632">
      <w:pPr>
        <w:rPr>
          <w:rFonts w:ascii="Arial" w:hAnsi="Arial" w:cs="Arial"/>
          <w:b/>
          <w:sz w:val="24"/>
        </w:rPr>
      </w:pPr>
      <w:r>
        <w:rPr>
          <w:rFonts w:ascii="Arial" w:hAnsi="Arial" w:cs="Arial"/>
          <w:b/>
          <w:color w:val="0000FF"/>
          <w:sz w:val="24"/>
        </w:rPr>
        <w:lastRenderedPageBreak/>
        <w:t>RP-232227</w:t>
      </w:r>
      <w:r>
        <w:rPr>
          <w:rFonts w:ascii="Arial" w:hAnsi="Arial" w:cs="Arial"/>
          <w:b/>
          <w:color w:val="0000FF"/>
          <w:sz w:val="24"/>
        </w:rPr>
        <w:tab/>
      </w:r>
      <w:r>
        <w:rPr>
          <w:rFonts w:ascii="Arial" w:hAnsi="Arial" w:cs="Arial"/>
          <w:b/>
          <w:sz w:val="24"/>
        </w:rPr>
        <w:t>TR 38.850 v1.0.0 Rel-18 High power UE (power class 2) for FR1 NR FDD band in UL of NR inter-band CA/DC combinations with y bands downlink (y=2,3,4,5,6) and x bands uplink (x=1)</w:t>
      </w:r>
    </w:p>
    <w:p w14:paraId="5B169040"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38.850 v1.0.0</w:t>
      </w:r>
      <w:r>
        <w:rPr>
          <w:i/>
        </w:rPr>
        <w:br/>
      </w:r>
      <w:r>
        <w:rPr>
          <w:i/>
        </w:rPr>
        <w:tab/>
      </w:r>
      <w:r>
        <w:rPr>
          <w:i/>
        </w:rPr>
        <w:tab/>
      </w:r>
      <w:r>
        <w:rPr>
          <w:i/>
        </w:rPr>
        <w:tab/>
      </w:r>
      <w:r>
        <w:rPr>
          <w:i/>
        </w:rPr>
        <w:tab/>
      </w:r>
      <w:r>
        <w:rPr>
          <w:i/>
        </w:rPr>
        <w:tab/>
        <w:t>Source: China Unicom</w:t>
      </w:r>
    </w:p>
    <w:p w14:paraId="0BA8D03A" w14:textId="77777777" w:rsidR="00094632" w:rsidRDefault="00094632" w:rsidP="00094632">
      <w:pPr>
        <w:rPr>
          <w:rFonts w:ascii="Arial" w:hAnsi="Arial" w:cs="Arial"/>
          <w:b/>
        </w:rPr>
      </w:pPr>
      <w:r>
        <w:rPr>
          <w:rFonts w:ascii="Arial" w:hAnsi="Arial" w:cs="Arial"/>
          <w:b/>
        </w:rPr>
        <w:t xml:space="preserve">Abstract: </w:t>
      </w:r>
    </w:p>
    <w:p w14:paraId="664906E7" w14:textId="77777777" w:rsidR="00094632" w:rsidRDefault="00094632" w:rsidP="00094632">
      <w:r>
        <w:t>RAN4 TR 38.850 is provided for information</w:t>
      </w:r>
    </w:p>
    <w:p w14:paraId="1A9AB0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F4202" w14:textId="77777777" w:rsidR="00094632" w:rsidRDefault="00094632" w:rsidP="00094632">
      <w:pPr>
        <w:pStyle w:val="Heading4"/>
      </w:pPr>
      <w:bookmarkStart w:id="350" w:name="_Toc146566611"/>
      <w:bookmarkStart w:id="351" w:name="_Toc150626429"/>
      <w:r>
        <w:t>9.4.5</w:t>
      </w:r>
      <w:r>
        <w:tab/>
        <w:t>Other spectrum related REL-18 WIs</w:t>
      </w:r>
      <w:bookmarkEnd w:id="350"/>
      <w:bookmarkEnd w:id="351"/>
    </w:p>
    <w:p w14:paraId="1C142404" w14:textId="77777777" w:rsidR="00094632" w:rsidRDefault="00094632" w:rsidP="00094632">
      <w:pPr>
        <w:rPr>
          <w:rFonts w:ascii="Arial" w:hAnsi="Arial" w:cs="Arial"/>
          <w:b/>
          <w:sz w:val="24"/>
        </w:rPr>
      </w:pPr>
      <w:r>
        <w:rPr>
          <w:rFonts w:ascii="Arial" w:hAnsi="Arial" w:cs="Arial"/>
          <w:b/>
          <w:color w:val="0000FF"/>
          <w:sz w:val="24"/>
        </w:rPr>
        <w:t>RP-232522</w:t>
      </w:r>
      <w:r>
        <w:rPr>
          <w:rFonts w:ascii="Arial" w:hAnsi="Arial" w:cs="Arial"/>
          <w:b/>
          <w:color w:val="0000FF"/>
          <w:sz w:val="24"/>
        </w:rPr>
        <w:tab/>
      </w:r>
      <w:r>
        <w:rPr>
          <w:rFonts w:ascii="Arial" w:hAnsi="Arial" w:cs="Arial"/>
          <w:b/>
          <w:sz w:val="24"/>
        </w:rPr>
        <w:t>RAN4 CRs to Open REL-18 NR or NR+LTE WIs – Batch 8</w:t>
      </w:r>
    </w:p>
    <w:p w14:paraId="4BB6666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8332B1" w14:textId="77777777" w:rsidR="00094632" w:rsidRDefault="00094632" w:rsidP="00094632">
      <w:pPr>
        <w:rPr>
          <w:rFonts w:ascii="Arial" w:hAnsi="Arial" w:cs="Arial"/>
          <w:b/>
        </w:rPr>
      </w:pPr>
      <w:r>
        <w:rPr>
          <w:rFonts w:ascii="Arial" w:hAnsi="Arial" w:cs="Arial"/>
          <w:b/>
        </w:rPr>
        <w:t xml:space="preserve">Abstract: </w:t>
      </w:r>
    </w:p>
    <w:p w14:paraId="573C8FC2" w14:textId="77777777" w:rsidR="00094632" w:rsidRDefault="00094632" w:rsidP="00094632">
      <w:r>
        <w:t>9.4.5.1, 9.4.5.2, 9.4.5.3, 9.4.5.4, 9.4.5.5, 9.4.5.6, 9.4.5.7</w:t>
      </w:r>
    </w:p>
    <w:p w14:paraId="4963EF0D" w14:textId="77777777" w:rsidR="00094632" w:rsidRDefault="00094632" w:rsidP="00094632">
      <w:pPr>
        <w:rPr>
          <w:rFonts w:ascii="Arial" w:hAnsi="Arial" w:cs="Arial"/>
          <w:b/>
        </w:rPr>
      </w:pPr>
      <w:r>
        <w:rPr>
          <w:rFonts w:ascii="Arial" w:hAnsi="Arial" w:cs="Arial"/>
          <w:b/>
        </w:rPr>
        <w:t xml:space="preserve">Discussion: </w:t>
      </w:r>
    </w:p>
    <w:p w14:paraId="19D69CF1" w14:textId="77777777" w:rsidR="00094632" w:rsidRDefault="00094632" w:rsidP="00094632">
      <w:r>
        <w:t>MCC: R4-2314654: Note to Table 5.3.5-1 is strange (sounds as if the feature will not work in REL-18); same applies for Note to Table 5.3.5-1 in R4-2314655; it seems 30MHz possibility is added for ITU purposes</w:t>
      </w:r>
    </w:p>
    <w:p w14:paraId="594F8D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4AAC3" w14:textId="77777777" w:rsidR="00094632" w:rsidRDefault="00094632" w:rsidP="00094632">
      <w:pPr>
        <w:pStyle w:val="Heading5"/>
      </w:pPr>
      <w:bookmarkStart w:id="352" w:name="_Toc146566612"/>
      <w:bookmarkStart w:id="353" w:name="_Toc150626430"/>
      <w:r>
        <w:t>9.4.5.1</w:t>
      </w:r>
      <w:r>
        <w:tab/>
        <w:t>Rel-18 band combinations for concurrent operation of NR/LTE Uu bands/band combinations and one NR/LTE V2X PC5 band [RAN4 WI: NR_LTE_V2X_PC5_combos_R18]</w:t>
      </w:r>
      <w:bookmarkEnd w:id="352"/>
      <w:bookmarkEnd w:id="353"/>
    </w:p>
    <w:p w14:paraId="5447E251" w14:textId="77777777" w:rsidR="00094632" w:rsidRDefault="00094632" w:rsidP="00094632">
      <w:pPr>
        <w:rPr>
          <w:rFonts w:ascii="Arial" w:hAnsi="Arial" w:cs="Arial"/>
          <w:b/>
          <w:sz w:val="24"/>
        </w:rPr>
      </w:pPr>
      <w:r>
        <w:rPr>
          <w:rFonts w:ascii="Arial" w:hAnsi="Arial" w:cs="Arial"/>
          <w:b/>
          <w:color w:val="0000FF"/>
          <w:sz w:val="24"/>
        </w:rPr>
        <w:t>RP-231834</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4C211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204798" w14:textId="77777777" w:rsidR="00094632" w:rsidRDefault="00094632" w:rsidP="00094632">
      <w:pPr>
        <w:rPr>
          <w:rFonts w:ascii="Arial" w:hAnsi="Arial" w:cs="Arial"/>
          <w:b/>
        </w:rPr>
      </w:pPr>
      <w:r>
        <w:rPr>
          <w:rFonts w:ascii="Arial" w:hAnsi="Arial" w:cs="Arial"/>
          <w:b/>
        </w:rPr>
        <w:t xml:space="preserve">Discussion: </w:t>
      </w:r>
    </w:p>
    <w:p w14:paraId="656757E6" w14:textId="77777777" w:rsidR="00094632" w:rsidRDefault="00094632" w:rsidP="00094632">
      <w:r>
        <w:t>see CRs in RP-232522</w:t>
      </w:r>
    </w:p>
    <w:p w14:paraId="48A40F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3310" w14:textId="77777777" w:rsidR="00094632" w:rsidRDefault="00094632" w:rsidP="00094632">
      <w:pPr>
        <w:pStyle w:val="Heading5"/>
      </w:pPr>
      <w:bookmarkStart w:id="354" w:name="_Toc146566613"/>
      <w:bookmarkStart w:id="355" w:name="_Toc150626431"/>
      <w:r>
        <w:t>9.4.5.2</w:t>
      </w:r>
      <w:r>
        <w:tab/>
        <w:t>Rel-18 DL interruption for NR and EN-DC band combinations at dynamic Tx Switching in UL [RAN4 WI: DL_intrpt_combos_TxSW_R18]</w:t>
      </w:r>
      <w:bookmarkEnd w:id="354"/>
      <w:bookmarkEnd w:id="355"/>
    </w:p>
    <w:p w14:paraId="6ACAC959" w14:textId="77777777" w:rsidR="00094632" w:rsidRDefault="00094632" w:rsidP="00094632">
      <w:pPr>
        <w:rPr>
          <w:rFonts w:ascii="Arial" w:hAnsi="Arial" w:cs="Arial"/>
          <w:b/>
          <w:sz w:val="24"/>
        </w:rPr>
      </w:pPr>
      <w:r>
        <w:rPr>
          <w:rFonts w:ascii="Arial" w:hAnsi="Arial" w:cs="Arial"/>
          <w:b/>
          <w:color w:val="0000FF"/>
          <w:sz w:val="24"/>
        </w:rPr>
        <w:t>RP-232269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009B41B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3B535" w14:textId="77777777" w:rsidR="00094632" w:rsidRDefault="00094632" w:rsidP="00094632">
      <w:pPr>
        <w:rPr>
          <w:rFonts w:ascii="Arial" w:hAnsi="Arial" w:cs="Arial"/>
          <w:b/>
        </w:rPr>
      </w:pPr>
      <w:r>
        <w:rPr>
          <w:rFonts w:ascii="Arial" w:hAnsi="Arial" w:cs="Arial"/>
          <w:b/>
        </w:rPr>
        <w:t xml:space="preserve">Abstract: </w:t>
      </w:r>
    </w:p>
    <w:p w14:paraId="5DBB9BE7" w14:textId="77777777" w:rsidR="00094632" w:rsidRDefault="00094632" w:rsidP="00094632">
      <w:r>
        <w:t>Core 99% and Perf. 0%, Dec. 2023</w:t>
      </w:r>
    </w:p>
    <w:p w14:paraId="0158D692" w14:textId="77777777" w:rsidR="00094632" w:rsidRDefault="00094632" w:rsidP="00094632">
      <w:pPr>
        <w:rPr>
          <w:rFonts w:ascii="Arial" w:hAnsi="Arial" w:cs="Arial"/>
          <w:b/>
        </w:rPr>
      </w:pPr>
      <w:r>
        <w:rPr>
          <w:rFonts w:ascii="Arial" w:hAnsi="Arial" w:cs="Arial"/>
          <w:b/>
        </w:rPr>
        <w:t xml:space="preserve">Discussion: </w:t>
      </w:r>
    </w:p>
    <w:p w14:paraId="482C56DC" w14:textId="77777777" w:rsidR="00094632" w:rsidRDefault="00094632" w:rsidP="00094632">
      <w:r>
        <w:lastRenderedPageBreak/>
        <w:t>see CRs in RP-232522</w:t>
      </w:r>
    </w:p>
    <w:p w14:paraId="680D1C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3A3" w14:textId="77777777" w:rsidR="00094632" w:rsidRDefault="00094632" w:rsidP="00094632">
      <w:pPr>
        <w:pStyle w:val="Heading5"/>
      </w:pPr>
      <w:bookmarkStart w:id="356" w:name="_Toc146566614"/>
      <w:bookmarkStart w:id="357" w:name="_Toc150626432"/>
      <w:r>
        <w:t>9.4.5.3</w:t>
      </w:r>
      <w:r>
        <w:tab/>
        <w:t>Core part: Adding new channel BW(s) support to existing NR bands [RAN4 WI: NR_bands_R18_BWs-Core]</w:t>
      </w:r>
      <w:bookmarkEnd w:id="356"/>
      <w:bookmarkEnd w:id="357"/>
    </w:p>
    <w:p w14:paraId="534FF027" w14:textId="77777777" w:rsidR="00094632" w:rsidRDefault="00094632" w:rsidP="00094632">
      <w:pPr>
        <w:rPr>
          <w:rFonts w:ascii="Arial" w:hAnsi="Arial" w:cs="Arial"/>
          <w:b/>
          <w:sz w:val="24"/>
        </w:rPr>
      </w:pPr>
      <w:r>
        <w:rPr>
          <w:rFonts w:ascii="Arial" w:hAnsi="Arial" w:cs="Arial"/>
          <w:b/>
          <w:color w:val="0000FF"/>
          <w:sz w:val="24"/>
        </w:rPr>
        <w:t>RP-231705</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3CBCDD2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7C60CE" w14:textId="77777777" w:rsidR="00094632" w:rsidRDefault="00094632" w:rsidP="00094632">
      <w:pPr>
        <w:rPr>
          <w:rFonts w:ascii="Arial" w:hAnsi="Arial" w:cs="Arial"/>
          <w:b/>
        </w:rPr>
      </w:pPr>
      <w:r>
        <w:rPr>
          <w:rFonts w:ascii="Arial" w:hAnsi="Arial" w:cs="Arial"/>
          <w:b/>
        </w:rPr>
        <w:t xml:space="preserve">Discussion: </w:t>
      </w:r>
    </w:p>
    <w:p w14:paraId="229A978E" w14:textId="77777777" w:rsidR="00094632" w:rsidRDefault="00094632" w:rsidP="00094632">
      <w:r>
        <w:t>see CRs in RP-232522</w:t>
      </w:r>
    </w:p>
    <w:p w14:paraId="1FB4D8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0F158" w14:textId="77777777" w:rsidR="00094632" w:rsidRDefault="00094632" w:rsidP="00094632">
      <w:pPr>
        <w:rPr>
          <w:rFonts w:ascii="Arial" w:hAnsi="Arial" w:cs="Arial"/>
          <w:b/>
          <w:sz w:val="24"/>
        </w:rPr>
      </w:pPr>
      <w:r>
        <w:rPr>
          <w:rFonts w:ascii="Arial" w:hAnsi="Arial" w:cs="Arial"/>
          <w:b/>
          <w:color w:val="0000FF"/>
          <w:sz w:val="24"/>
        </w:rPr>
        <w:t>RP-231706</w:t>
      </w:r>
      <w:r>
        <w:rPr>
          <w:rFonts w:ascii="Arial" w:hAnsi="Arial" w:cs="Arial"/>
          <w:b/>
          <w:color w:val="0000FF"/>
          <w:sz w:val="24"/>
        </w:rPr>
        <w:tab/>
      </w:r>
      <w:r>
        <w:rPr>
          <w:rFonts w:ascii="Arial" w:hAnsi="Arial" w:cs="Arial"/>
          <w:b/>
          <w:sz w:val="24"/>
        </w:rPr>
        <w:t>Revised Basket WID: adding new channel bandwidth(s) support to existing NR bands</w:t>
      </w:r>
    </w:p>
    <w:p w14:paraId="0B97ABF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4ABF07A" w14:textId="77777777" w:rsidR="00094632" w:rsidRDefault="00094632" w:rsidP="00094632">
      <w:pPr>
        <w:rPr>
          <w:color w:val="808080"/>
        </w:rPr>
      </w:pPr>
      <w:r>
        <w:rPr>
          <w:color w:val="808080"/>
        </w:rPr>
        <w:t>(Replaces RP-231010)</w:t>
      </w:r>
    </w:p>
    <w:p w14:paraId="63354D70" w14:textId="77777777" w:rsidR="00094632" w:rsidRDefault="00094632" w:rsidP="00094632">
      <w:pPr>
        <w:rPr>
          <w:rFonts w:ascii="Arial" w:hAnsi="Arial" w:cs="Arial"/>
          <w:b/>
        </w:rPr>
      </w:pPr>
      <w:r>
        <w:rPr>
          <w:rFonts w:ascii="Arial" w:hAnsi="Arial" w:cs="Arial"/>
          <w:b/>
        </w:rPr>
        <w:t xml:space="preserve">Abstract: </w:t>
      </w:r>
    </w:p>
    <w:p w14:paraId="0EE8A8B8" w14:textId="77777777" w:rsidR="00094632" w:rsidRDefault="00094632" w:rsidP="00094632">
      <w:r>
        <w:t>last approved WID: RP-231010; updated with new request and new task in the scope</w:t>
      </w:r>
    </w:p>
    <w:p w14:paraId="0E9D44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B21A0" w14:textId="77777777" w:rsidR="00094632" w:rsidRDefault="00094632" w:rsidP="00094632">
      <w:pPr>
        <w:pStyle w:val="Heading5"/>
      </w:pPr>
      <w:bookmarkStart w:id="358" w:name="_Toc146566615"/>
      <w:bookmarkStart w:id="359" w:name="_Toc150626433"/>
      <w:r>
        <w:t>9.4.5.4</w:t>
      </w:r>
      <w:r>
        <w:tab/>
        <w:t>Core part: 30 MHz Channel BW for NR NTN in FR1 [New RAN4 WI: NR_NTN_CBW_30MHz-Core]</w:t>
      </w:r>
      <w:bookmarkEnd w:id="358"/>
      <w:bookmarkEnd w:id="359"/>
    </w:p>
    <w:p w14:paraId="22F5E0ED" w14:textId="77777777" w:rsidR="00094632" w:rsidRDefault="00094632" w:rsidP="00094632">
      <w:pPr>
        <w:rPr>
          <w:rFonts w:ascii="Arial" w:hAnsi="Arial" w:cs="Arial"/>
          <w:b/>
          <w:sz w:val="24"/>
        </w:rPr>
      </w:pPr>
      <w:r>
        <w:rPr>
          <w:rFonts w:ascii="Arial" w:hAnsi="Arial" w:cs="Arial"/>
          <w:b/>
          <w:color w:val="0000FF"/>
          <w:sz w:val="24"/>
        </w:rPr>
        <w:t>RP-231568</w:t>
      </w:r>
      <w:r>
        <w:rPr>
          <w:rFonts w:ascii="Arial" w:hAnsi="Arial" w:cs="Arial"/>
          <w:b/>
          <w:color w:val="0000FF"/>
          <w:sz w:val="24"/>
        </w:rPr>
        <w:tab/>
      </w:r>
      <w:r>
        <w:rPr>
          <w:rFonts w:ascii="Arial" w:hAnsi="Arial" w:cs="Arial"/>
          <w:b/>
          <w:sz w:val="24"/>
        </w:rPr>
        <w:t>Status report for WI Core part: 30 MHz Channel Bandwidth for NR NTN in FR1; rapporteur: Thales</w:t>
      </w:r>
    </w:p>
    <w:p w14:paraId="4DC2A9D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FB1485" w14:textId="77777777" w:rsidR="00094632" w:rsidRDefault="00094632" w:rsidP="00094632">
      <w:pPr>
        <w:rPr>
          <w:rFonts w:ascii="Arial" w:hAnsi="Arial" w:cs="Arial"/>
          <w:b/>
        </w:rPr>
      </w:pPr>
      <w:r>
        <w:rPr>
          <w:rFonts w:ascii="Arial" w:hAnsi="Arial" w:cs="Arial"/>
          <w:b/>
        </w:rPr>
        <w:t xml:space="preserve">Discussion: </w:t>
      </w:r>
    </w:p>
    <w:p w14:paraId="1E4F039E" w14:textId="77777777" w:rsidR="00094632" w:rsidRDefault="00094632" w:rsidP="00094632">
      <w:r>
        <w:t>see CRs in RP-232522</w:t>
      </w:r>
    </w:p>
    <w:p w14:paraId="584A7A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RP-232646</w:t>
      </w:r>
      <w:r>
        <w:rPr>
          <w:color w:val="993300"/>
          <w:u w:val="single"/>
        </w:rPr>
        <w:t>.</w:t>
      </w:r>
    </w:p>
    <w:p w14:paraId="3C5B78BF" w14:textId="77777777" w:rsidR="00094632" w:rsidRDefault="00094632" w:rsidP="00094632">
      <w:pPr>
        <w:rPr>
          <w:rFonts w:ascii="Arial" w:hAnsi="Arial" w:cs="Arial"/>
          <w:b/>
          <w:sz w:val="24"/>
        </w:rPr>
      </w:pPr>
      <w:r>
        <w:rPr>
          <w:rFonts w:ascii="Arial" w:hAnsi="Arial" w:cs="Arial"/>
          <w:b/>
          <w:color w:val="0000FF"/>
          <w:sz w:val="24"/>
        </w:rPr>
        <w:t>RP-232646</w:t>
      </w:r>
      <w:r>
        <w:rPr>
          <w:rFonts w:ascii="Arial" w:hAnsi="Arial" w:cs="Arial"/>
          <w:b/>
          <w:color w:val="0000FF"/>
          <w:sz w:val="24"/>
        </w:rPr>
        <w:tab/>
      </w:r>
      <w:r>
        <w:rPr>
          <w:rFonts w:ascii="Arial" w:hAnsi="Arial" w:cs="Arial"/>
          <w:b/>
          <w:sz w:val="24"/>
        </w:rPr>
        <w:t>Status report for WI Core part: 30 MHz Channel Bandwidth for NR NTN in FR1; rapporteur: Thales</w:t>
      </w:r>
    </w:p>
    <w:p w14:paraId="1C34014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216B4B" w14:textId="77777777" w:rsidR="00094632" w:rsidRDefault="00094632" w:rsidP="00094632">
      <w:pPr>
        <w:rPr>
          <w:color w:val="808080"/>
        </w:rPr>
      </w:pPr>
      <w:r>
        <w:rPr>
          <w:color w:val="808080"/>
        </w:rPr>
        <w:t>(Replaces RP-231568)</w:t>
      </w:r>
    </w:p>
    <w:p w14:paraId="271DCAB4" w14:textId="77777777" w:rsidR="00094632" w:rsidRDefault="00094632" w:rsidP="00094632">
      <w:pPr>
        <w:rPr>
          <w:rFonts w:ascii="Arial" w:hAnsi="Arial" w:cs="Arial"/>
          <w:b/>
        </w:rPr>
      </w:pPr>
      <w:r>
        <w:rPr>
          <w:rFonts w:ascii="Arial" w:hAnsi="Arial" w:cs="Arial"/>
          <w:b/>
        </w:rPr>
        <w:t xml:space="preserve">Discussion: </w:t>
      </w:r>
    </w:p>
    <w:p w14:paraId="3CF6268B" w14:textId="77777777" w:rsidR="00094632" w:rsidRDefault="00094632" w:rsidP="00094632">
      <w:r>
        <w:t>Huawei: intention was to close the WID</w:t>
      </w:r>
    </w:p>
    <w:p w14:paraId="4A318374" w14:textId="77777777" w:rsidR="00094632" w:rsidRDefault="00094632" w:rsidP="00094632">
      <w:r>
        <w:t>conclusion: 100%, Sep.23</w:t>
      </w:r>
    </w:p>
    <w:p w14:paraId="688CD4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F602" w14:textId="77777777" w:rsidR="00094632" w:rsidRDefault="00094632" w:rsidP="00094632">
      <w:pPr>
        <w:rPr>
          <w:rFonts w:ascii="Arial" w:hAnsi="Arial" w:cs="Arial"/>
          <w:b/>
          <w:sz w:val="24"/>
        </w:rPr>
      </w:pPr>
      <w:r>
        <w:rPr>
          <w:rFonts w:ascii="Arial" w:hAnsi="Arial" w:cs="Arial"/>
          <w:b/>
          <w:color w:val="0000FF"/>
          <w:sz w:val="24"/>
        </w:rPr>
        <w:lastRenderedPageBreak/>
        <w:t>RP-231567</w:t>
      </w:r>
      <w:r>
        <w:rPr>
          <w:rFonts w:ascii="Arial" w:hAnsi="Arial" w:cs="Arial"/>
          <w:b/>
          <w:color w:val="0000FF"/>
          <w:sz w:val="24"/>
        </w:rPr>
        <w:tab/>
      </w:r>
      <w:r>
        <w:rPr>
          <w:rFonts w:ascii="Arial" w:hAnsi="Arial" w:cs="Arial"/>
          <w:b/>
          <w:sz w:val="24"/>
        </w:rPr>
        <w:t>Revised WID: 30 MHz Channel Bandwidth for NR NTN in FR1</w:t>
      </w:r>
    </w:p>
    <w:p w14:paraId="2E7B9C8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5731570A" w14:textId="77777777" w:rsidR="00094632" w:rsidRDefault="00094632" w:rsidP="00094632">
      <w:pPr>
        <w:rPr>
          <w:rFonts w:ascii="Arial" w:hAnsi="Arial" w:cs="Arial"/>
          <w:b/>
        </w:rPr>
      </w:pPr>
      <w:r>
        <w:rPr>
          <w:rFonts w:ascii="Arial" w:hAnsi="Arial" w:cs="Arial"/>
          <w:b/>
        </w:rPr>
        <w:t xml:space="preserve">Abstract: </w:t>
      </w:r>
    </w:p>
    <w:p w14:paraId="1AE4EC9B" w14:textId="77777777" w:rsidR="00094632" w:rsidRDefault="00094632" w:rsidP="00094632">
      <w:r>
        <w:t>last approved WID: RP-231499</w:t>
      </w:r>
    </w:p>
    <w:p w14:paraId="5B55C5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RP-232594</w:t>
      </w:r>
      <w:r>
        <w:rPr>
          <w:color w:val="993300"/>
          <w:u w:val="single"/>
        </w:rPr>
        <w:t>.</w:t>
      </w:r>
    </w:p>
    <w:p w14:paraId="047B665D" w14:textId="77777777" w:rsidR="00094632" w:rsidRDefault="00094632" w:rsidP="00094632">
      <w:pPr>
        <w:rPr>
          <w:rFonts w:ascii="Arial" w:hAnsi="Arial" w:cs="Arial"/>
          <w:b/>
          <w:sz w:val="24"/>
        </w:rPr>
      </w:pPr>
      <w:r>
        <w:rPr>
          <w:rFonts w:ascii="Arial" w:hAnsi="Arial" w:cs="Arial"/>
          <w:b/>
          <w:color w:val="0000FF"/>
          <w:sz w:val="24"/>
        </w:rPr>
        <w:t>RP-232594</w:t>
      </w:r>
      <w:r>
        <w:rPr>
          <w:rFonts w:ascii="Arial" w:hAnsi="Arial" w:cs="Arial"/>
          <w:b/>
          <w:color w:val="0000FF"/>
          <w:sz w:val="24"/>
        </w:rPr>
        <w:tab/>
      </w:r>
      <w:r>
        <w:rPr>
          <w:rFonts w:ascii="Arial" w:hAnsi="Arial" w:cs="Arial"/>
          <w:b/>
          <w:sz w:val="24"/>
        </w:rPr>
        <w:t>Revised WID: 30 MHz Channel Bandwidth for NR NTN in FR1</w:t>
      </w:r>
    </w:p>
    <w:p w14:paraId="0D12A4AD"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F443EBE" w14:textId="77777777" w:rsidR="00094632" w:rsidRDefault="00094632" w:rsidP="00094632">
      <w:pPr>
        <w:rPr>
          <w:color w:val="808080"/>
        </w:rPr>
      </w:pPr>
      <w:r>
        <w:rPr>
          <w:color w:val="808080"/>
        </w:rPr>
        <w:t>(Replaces RP-231567)</w:t>
      </w:r>
    </w:p>
    <w:p w14:paraId="1827B3DA" w14:textId="77777777" w:rsidR="00094632" w:rsidRDefault="00094632" w:rsidP="00094632">
      <w:pPr>
        <w:rPr>
          <w:rFonts w:ascii="Arial" w:hAnsi="Arial" w:cs="Arial"/>
          <w:b/>
        </w:rPr>
      </w:pPr>
      <w:r>
        <w:rPr>
          <w:rFonts w:ascii="Arial" w:hAnsi="Arial" w:cs="Arial"/>
          <w:b/>
        </w:rPr>
        <w:t xml:space="preserve">Abstract: </w:t>
      </w:r>
    </w:p>
    <w:p w14:paraId="462B67D8" w14:textId="77777777" w:rsidR="00094632" w:rsidRDefault="00094632" w:rsidP="00094632">
      <w:r>
        <w:t>last approved WID: RP-231499</w:t>
      </w:r>
    </w:p>
    <w:p w14:paraId="0A3BA569" w14:textId="77777777" w:rsidR="00094632" w:rsidRDefault="00094632" w:rsidP="00094632">
      <w:pPr>
        <w:rPr>
          <w:rFonts w:ascii="Arial" w:hAnsi="Arial" w:cs="Arial"/>
          <w:b/>
        </w:rPr>
      </w:pPr>
      <w:r>
        <w:rPr>
          <w:rFonts w:ascii="Arial" w:hAnsi="Arial" w:cs="Arial"/>
          <w:b/>
        </w:rPr>
        <w:t xml:space="preserve">Discussion: </w:t>
      </w:r>
    </w:p>
    <w:p w14:paraId="2D455BC0" w14:textId="77777777" w:rsidR="00094632" w:rsidRDefault="00094632" w:rsidP="00094632">
      <w:r>
        <w:t>MCC: How can you remove the bands for which the 30MHz CBW is added?</w:t>
      </w:r>
    </w:p>
    <w:p w14:paraId="58DDAD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RP-232647</w:t>
      </w:r>
      <w:r>
        <w:rPr>
          <w:color w:val="993300"/>
          <w:u w:val="single"/>
        </w:rPr>
        <w:t>.</w:t>
      </w:r>
    </w:p>
    <w:p w14:paraId="4B62E9D2" w14:textId="77777777" w:rsidR="00094632" w:rsidRDefault="00094632" w:rsidP="00094632">
      <w:pPr>
        <w:rPr>
          <w:rFonts w:ascii="Arial" w:hAnsi="Arial" w:cs="Arial"/>
          <w:b/>
          <w:sz w:val="24"/>
        </w:rPr>
      </w:pPr>
      <w:r>
        <w:rPr>
          <w:rFonts w:ascii="Arial" w:hAnsi="Arial" w:cs="Arial"/>
          <w:b/>
          <w:color w:val="0000FF"/>
          <w:sz w:val="24"/>
        </w:rPr>
        <w:t>RP-232647</w:t>
      </w:r>
      <w:r>
        <w:rPr>
          <w:rFonts w:ascii="Arial" w:hAnsi="Arial" w:cs="Arial"/>
          <w:b/>
          <w:color w:val="0000FF"/>
          <w:sz w:val="24"/>
        </w:rPr>
        <w:tab/>
      </w:r>
      <w:r>
        <w:rPr>
          <w:rFonts w:ascii="Arial" w:hAnsi="Arial" w:cs="Arial"/>
          <w:b/>
          <w:sz w:val="24"/>
        </w:rPr>
        <w:t>Revised WID: 30 MHz Channel Bandwidth for NR NTN in FR1</w:t>
      </w:r>
    </w:p>
    <w:p w14:paraId="2CB0F98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C617A86" w14:textId="77777777" w:rsidR="00094632" w:rsidRDefault="00094632" w:rsidP="00094632">
      <w:pPr>
        <w:rPr>
          <w:color w:val="808080"/>
        </w:rPr>
      </w:pPr>
      <w:r>
        <w:rPr>
          <w:color w:val="808080"/>
        </w:rPr>
        <w:t>(Replaces RP-232594)</w:t>
      </w:r>
    </w:p>
    <w:p w14:paraId="62A62F49" w14:textId="77777777" w:rsidR="00094632" w:rsidRDefault="00094632" w:rsidP="00094632">
      <w:pPr>
        <w:rPr>
          <w:rFonts w:ascii="Arial" w:hAnsi="Arial" w:cs="Arial"/>
          <w:b/>
        </w:rPr>
      </w:pPr>
      <w:r>
        <w:rPr>
          <w:rFonts w:ascii="Arial" w:hAnsi="Arial" w:cs="Arial"/>
          <w:b/>
        </w:rPr>
        <w:t xml:space="preserve">Abstract: </w:t>
      </w:r>
    </w:p>
    <w:p w14:paraId="1C70DDBC" w14:textId="77777777" w:rsidR="00094632" w:rsidRDefault="00094632" w:rsidP="00094632">
      <w:r>
        <w:t>last approved WID: RP-231499</w:t>
      </w:r>
    </w:p>
    <w:p w14:paraId="30F743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35790" w14:textId="77777777" w:rsidR="00094632" w:rsidRDefault="00094632" w:rsidP="00094632">
      <w:pPr>
        <w:pStyle w:val="Heading5"/>
      </w:pPr>
      <w:bookmarkStart w:id="360" w:name="_Toc146566616"/>
      <w:bookmarkStart w:id="361" w:name="_Toc150626434"/>
      <w:r>
        <w:t>9.4.5.5</w:t>
      </w:r>
      <w:r>
        <w:tab/>
        <w:t>Simultaneous Rx/Tx band combinations for NR CA/DC, NR SUL and LTE/NR DC in Rel-18 [RAN4 WI: LTE_NR_Simult_RxTx_R18]</w:t>
      </w:r>
      <w:bookmarkEnd w:id="360"/>
      <w:bookmarkEnd w:id="361"/>
    </w:p>
    <w:p w14:paraId="64A2FF69" w14:textId="77777777" w:rsidR="00094632" w:rsidRDefault="00094632" w:rsidP="00094632">
      <w:pPr>
        <w:rPr>
          <w:rFonts w:ascii="Arial" w:hAnsi="Arial" w:cs="Arial"/>
          <w:b/>
          <w:sz w:val="24"/>
        </w:rPr>
      </w:pPr>
      <w:r>
        <w:rPr>
          <w:rFonts w:ascii="Arial" w:hAnsi="Arial" w:cs="Arial"/>
          <w:b/>
          <w:color w:val="0000FF"/>
          <w:sz w:val="24"/>
        </w:rPr>
        <w:t>RP-232375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5C2D3FA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EFC1B5" w14:textId="77777777" w:rsidR="00094632" w:rsidRDefault="00094632" w:rsidP="00094632">
      <w:pPr>
        <w:rPr>
          <w:rFonts w:ascii="Arial" w:hAnsi="Arial" w:cs="Arial"/>
          <w:b/>
        </w:rPr>
      </w:pPr>
      <w:r>
        <w:rPr>
          <w:rFonts w:ascii="Arial" w:hAnsi="Arial" w:cs="Arial"/>
          <w:b/>
        </w:rPr>
        <w:t xml:space="preserve">Discussion: </w:t>
      </w:r>
    </w:p>
    <w:p w14:paraId="5EE72700" w14:textId="77777777" w:rsidR="00094632" w:rsidRDefault="00094632" w:rsidP="00094632">
      <w:r>
        <w:t>see CRs in RP-232522</w:t>
      </w:r>
    </w:p>
    <w:p w14:paraId="64D01A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1846" w14:textId="77777777" w:rsidR="00094632" w:rsidRDefault="00094632" w:rsidP="00094632">
      <w:pPr>
        <w:pStyle w:val="Heading5"/>
      </w:pPr>
      <w:bookmarkStart w:id="362" w:name="_Toc146566617"/>
      <w:bookmarkStart w:id="363" w:name="_Toc150626435"/>
      <w:r>
        <w:t>9.4.5.6</w:t>
      </w:r>
      <w:r>
        <w:tab/>
        <w:t>Core part: 4Rx handheld UE for low NR bands (&lt;1GHz) and/or 3Tx for NR inter-band UL CA and EN-DC [RAN4 WI: 4Rx_low_NR_band_handheld_3Tx_NR_CA_ENDC-Core]</w:t>
      </w:r>
      <w:bookmarkEnd w:id="362"/>
      <w:bookmarkEnd w:id="363"/>
    </w:p>
    <w:p w14:paraId="4BE808F9" w14:textId="77777777" w:rsidR="00094632" w:rsidRDefault="00094632" w:rsidP="00094632">
      <w:pPr>
        <w:rPr>
          <w:rFonts w:ascii="Arial" w:hAnsi="Arial" w:cs="Arial"/>
          <w:b/>
          <w:sz w:val="24"/>
        </w:rPr>
      </w:pPr>
      <w:r>
        <w:rPr>
          <w:rFonts w:ascii="Arial" w:hAnsi="Arial" w:cs="Arial"/>
          <w:b/>
          <w:color w:val="0000FF"/>
          <w:sz w:val="24"/>
        </w:rPr>
        <w:t>RP-231718</w:t>
      </w:r>
      <w:r>
        <w:rPr>
          <w:rFonts w:ascii="Arial" w:hAnsi="Arial" w:cs="Arial"/>
          <w:b/>
          <w:color w:val="0000FF"/>
          <w:sz w:val="24"/>
        </w:rPr>
        <w:tab/>
      </w:r>
      <w:r>
        <w:rPr>
          <w:rFonts w:ascii="Arial" w:hAnsi="Arial" w:cs="Arial"/>
          <w:b/>
          <w:sz w:val="24"/>
        </w:rPr>
        <w:t>Status report for WI Core part 4Rx handheld UE for low NR bands (&lt;1GHz) and/or 3Tx for NR inter-band UL Carrier Aggregation (CA) and EN-DC; rapporteur: Oppo</w:t>
      </w:r>
    </w:p>
    <w:p w14:paraId="1FAD269B"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AEBC3C" w14:textId="77777777" w:rsidR="00094632" w:rsidRDefault="00094632" w:rsidP="00094632">
      <w:pPr>
        <w:rPr>
          <w:rFonts w:ascii="Arial" w:hAnsi="Arial" w:cs="Arial"/>
          <w:b/>
        </w:rPr>
      </w:pPr>
      <w:r>
        <w:rPr>
          <w:rFonts w:ascii="Arial" w:hAnsi="Arial" w:cs="Arial"/>
          <w:b/>
        </w:rPr>
        <w:t xml:space="preserve">Discussion: </w:t>
      </w:r>
    </w:p>
    <w:p w14:paraId="5A781EEA" w14:textId="77777777" w:rsidR="00094632" w:rsidRDefault="00094632" w:rsidP="00094632">
      <w:r>
        <w:t>see CRs in RP-232522</w:t>
      </w:r>
    </w:p>
    <w:p w14:paraId="4D46DE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CFBE" w14:textId="77777777" w:rsidR="00094632" w:rsidRDefault="00094632" w:rsidP="00094632">
      <w:pPr>
        <w:rPr>
          <w:rFonts w:ascii="Arial" w:hAnsi="Arial" w:cs="Arial"/>
          <w:b/>
          <w:sz w:val="24"/>
        </w:rPr>
      </w:pPr>
      <w:r>
        <w:rPr>
          <w:rFonts w:ascii="Arial" w:hAnsi="Arial" w:cs="Arial"/>
          <w:b/>
          <w:color w:val="0000FF"/>
          <w:sz w:val="24"/>
        </w:rPr>
        <w:t>RP-231769</w:t>
      </w:r>
      <w:r>
        <w:rPr>
          <w:rFonts w:ascii="Arial" w:hAnsi="Arial" w:cs="Arial"/>
          <w:b/>
          <w:color w:val="0000FF"/>
          <w:sz w:val="24"/>
        </w:rPr>
        <w:tab/>
      </w:r>
      <w:r>
        <w:rPr>
          <w:rFonts w:ascii="Arial" w:hAnsi="Arial" w:cs="Arial"/>
          <w:b/>
          <w:sz w:val="24"/>
        </w:rPr>
        <w:t>R18 3T4R example band combinations handling</w:t>
      </w:r>
    </w:p>
    <w:p w14:paraId="29EE89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0AFB87" w14:textId="77777777" w:rsidR="00094632" w:rsidRDefault="00094632" w:rsidP="00094632">
      <w:pPr>
        <w:rPr>
          <w:rFonts w:ascii="Arial" w:hAnsi="Arial" w:cs="Arial"/>
          <w:b/>
        </w:rPr>
      </w:pPr>
      <w:r>
        <w:rPr>
          <w:rFonts w:ascii="Arial" w:hAnsi="Arial" w:cs="Arial"/>
          <w:b/>
        </w:rPr>
        <w:t xml:space="preserve">Discussion: </w:t>
      </w:r>
    </w:p>
    <w:p w14:paraId="23602FCE" w14:textId="77777777" w:rsidR="00094632" w:rsidRDefault="00094632" w:rsidP="00094632">
      <w:r>
        <w:t>Proposal 1: Conclude that the 3T4R WI is a non-basket WI</w:t>
      </w:r>
    </w:p>
    <w:p w14:paraId="3C16A96F" w14:textId="77777777" w:rsidR="00094632" w:rsidRDefault="00094632" w:rsidP="00094632">
      <w:r>
        <w:t>conclusion: proposal 1 is endorsed</w:t>
      </w:r>
    </w:p>
    <w:p w14:paraId="4C6ED8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928AC" w14:textId="77777777" w:rsidR="00094632" w:rsidRDefault="00094632" w:rsidP="00094632">
      <w:pPr>
        <w:rPr>
          <w:rFonts w:ascii="Arial" w:hAnsi="Arial" w:cs="Arial"/>
          <w:b/>
          <w:sz w:val="24"/>
        </w:rPr>
      </w:pPr>
      <w:r>
        <w:rPr>
          <w:rFonts w:ascii="Arial" w:hAnsi="Arial" w:cs="Arial"/>
          <w:b/>
          <w:color w:val="0000FF"/>
          <w:sz w:val="24"/>
        </w:rPr>
        <w:t>RP-231719</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A1A315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09E2BA4F" w14:textId="77777777" w:rsidR="00094632" w:rsidRDefault="00094632" w:rsidP="00094632">
      <w:pPr>
        <w:rPr>
          <w:rFonts w:ascii="Arial" w:hAnsi="Arial" w:cs="Arial"/>
          <w:b/>
        </w:rPr>
      </w:pPr>
      <w:r>
        <w:rPr>
          <w:rFonts w:ascii="Arial" w:hAnsi="Arial" w:cs="Arial"/>
          <w:b/>
        </w:rPr>
        <w:t xml:space="preserve">Abstract: </w:t>
      </w:r>
    </w:p>
    <w:p w14:paraId="5A121FEC" w14:textId="77777777" w:rsidR="00094632" w:rsidRDefault="00094632" w:rsidP="00094632">
      <w:r>
        <w:t>last approved WID: RP-231013</w:t>
      </w:r>
    </w:p>
    <w:p w14:paraId="045F758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D93BD" w14:textId="77777777" w:rsidR="00094632" w:rsidRDefault="00094632" w:rsidP="00094632">
      <w:pPr>
        <w:pStyle w:val="Heading5"/>
      </w:pPr>
      <w:bookmarkStart w:id="364" w:name="_Toc146566618"/>
      <w:bookmarkStart w:id="365" w:name="_Toc150626436"/>
      <w:r>
        <w:t>9.4.5.7</w:t>
      </w:r>
      <w:r>
        <w:tab/>
        <w:t>Rel-18 4Rx for NR bands for FWA UEs (&lt;2.6GHz) and handheld UEs (1GHz to 2.6GHz) [RAN4 WI: 4Rx_NR_bands_R18]</w:t>
      </w:r>
      <w:bookmarkEnd w:id="364"/>
      <w:bookmarkEnd w:id="365"/>
    </w:p>
    <w:p w14:paraId="38899A9E" w14:textId="77777777" w:rsidR="00094632" w:rsidRDefault="00094632" w:rsidP="00094632">
      <w:pPr>
        <w:rPr>
          <w:rFonts w:ascii="Arial" w:hAnsi="Arial" w:cs="Arial"/>
          <w:b/>
          <w:sz w:val="24"/>
        </w:rPr>
      </w:pPr>
      <w:r>
        <w:rPr>
          <w:rFonts w:ascii="Arial" w:hAnsi="Arial" w:cs="Arial"/>
          <w:b/>
          <w:color w:val="0000FF"/>
          <w:sz w:val="24"/>
        </w:rPr>
        <w:t>RP-231845</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 Corporation</w:t>
      </w:r>
    </w:p>
    <w:p w14:paraId="11FD7AE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6027FD" w14:textId="77777777" w:rsidR="00094632" w:rsidRDefault="00094632" w:rsidP="00094632">
      <w:pPr>
        <w:rPr>
          <w:rFonts w:ascii="Arial" w:hAnsi="Arial" w:cs="Arial"/>
          <w:b/>
        </w:rPr>
      </w:pPr>
      <w:r>
        <w:rPr>
          <w:rFonts w:ascii="Arial" w:hAnsi="Arial" w:cs="Arial"/>
          <w:b/>
        </w:rPr>
        <w:t xml:space="preserve">Discussion: </w:t>
      </w:r>
    </w:p>
    <w:p w14:paraId="37EAE05D" w14:textId="77777777" w:rsidR="00094632" w:rsidRDefault="00094632" w:rsidP="00094632">
      <w:r>
        <w:t>see CRs in RP-232522</w:t>
      </w:r>
    </w:p>
    <w:p w14:paraId="48AE26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569D" w14:textId="77777777" w:rsidR="00094632" w:rsidRDefault="00094632" w:rsidP="00094632">
      <w:pPr>
        <w:rPr>
          <w:rFonts w:ascii="Arial" w:hAnsi="Arial" w:cs="Arial"/>
          <w:b/>
          <w:sz w:val="24"/>
        </w:rPr>
      </w:pPr>
      <w:r>
        <w:rPr>
          <w:rFonts w:ascii="Arial" w:hAnsi="Arial" w:cs="Arial"/>
          <w:b/>
          <w:color w:val="0000FF"/>
          <w:sz w:val="24"/>
        </w:rPr>
        <w:t>RP-231844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474DBE6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C8EF29B" w14:textId="77777777" w:rsidR="00094632" w:rsidRDefault="00094632" w:rsidP="00094632">
      <w:pPr>
        <w:rPr>
          <w:rFonts w:ascii="Arial" w:hAnsi="Arial" w:cs="Arial"/>
          <w:b/>
        </w:rPr>
      </w:pPr>
      <w:r>
        <w:rPr>
          <w:rFonts w:ascii="Arial" w:hAnsi="Arial" w:cs="Arial"/>
          <w:b/>
        </w:rPr>
        <w:t xml:space="preserve">Abstract: </w:t>
      </w:r>
    </w:p>
    <w:p w14:paraId="62FDCEB7" w14:textId="77777777" w:rsidR="00094632" w:rsidRDefault="00094632" w:rsidP="00094632">
      <w:r>
        <w:t>last approved WID: RP-231119</w:t>
      </w:r>
    </w:p>
    <w:p w14:paraId="3DF03B5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151EC" w14:textId="77777777" w:rsidR="00094632" w:rsidRDefault="00094632" w:rsidP="00094632">
      <w:pPr>
        <w:pStyle w:val="Heading3"/>
      </w:pPr>
      <w:bookmarkStart w:id="366" w:name="_Toc146566619"/>
      <w:bookmarkStart w:id="367" w:name="_Toc150626437"/>
      <w:r>
        <w:lastRenderedPageBreak/>
        <w:t>9.5</w:t>
      </w:r>
      <w:r>
        <w:tab/>
        <w:t>Closed REL-18 NR or NR+LTE SIs</w:t>
      </w:r>
      <w:bookmarkEnd w:id="366"/>
      <w:bookmarkEnd w:id="367"/>
    </w:p>
    <w:p w14:paraId="4D5091FE" w14:textId="77777777" w:rsidR="00094632" w:rsidRDefault="00094632" w:rsidP="00094632">
      <w:pPr>
        <w:rPr>
          <w:rFonts w:ascii="Arial" w:hAnsi="Arial" w:cs="Arial"/>
          <w:b/>
          <w:sz w:val="24"/>
        </w:rPr>
      </w:pPr>
      <w:r>
        <w:rPr>
          <w:rFonts w:ascii="Arial" w:hAnsi="Arial" w:cs="Arial"/>
          <w:b/>
          <w:color w:val="0000FF"/>
          <w:sz w:val="24"/>
        </w:rPr>
        <w:t>RP-232523</w:t>
      </w:r>
      <w:r>
        <w:rPr>
          <w:rFonts w:ascii="Arial" w:hAnsi="Arial" w:cs="Arial"/>
          <w:b/>
          <w:color w:val="0000FF"/>
          <w:sz w:val="24"/>
        </w:rPr>
        <w:tab/>
      </w:r>
      <w:r>
        <w:rPr>
          <w:rFonts w:ascii="Arial" w:hAnsi="Arial" w:cs="Arial"/>
          <w:b/>
          <w:sz w:val="24"/>
        </w:rPr>
        <w:t>RAN4 CRs to Closed REL-18 NR or NR+LTE SIs</w:t>
      </w:r>
    </w:p>
    <w:p w14:paraId="26FD8D2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CB668" w14:textId="77777777" w:rsidR="00094632" w:rsidRDefault="00094632" w:rsidP="00094632">
      <w:pPr>
        <w:rPr>
          <w:rFonts w:ascii="Arial" w:hAnsi="Arial" w:cs="Arial"/>
          <w:b/>
        </w:rPr>
      </w:pPr>
      <w:r>
        <w:rPr>
          <w:rFonts w:ascii="Arial" w:hAnsi="Arial" w:cs="Arial"/>
          <w:b/>
        </w:rPr>
        <w:t xml:space="preserve">Abstract: </w:t>
      </w:r>
    </w:p>
    <w:p w14:paraId="308E9830" w14:textId="77777777" w:rsidR="00094632" w:rsidRDefault="00094632" w:rsidP="00094632">
      <w:r>
        <w:t>9.5.9, 9.5.10, 9.5.11, 9.5.12</w:t>
      </w:r>
    </w:p>
    <w:p w14:paraId="69712C3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9744C" w14:textId="77777777" w:rsidR="00094632" w:rsidRDefault="00094632" w:rsidP="00094632">
      <w:pPr>
        <w:pStyle w:val="Heading4"/>
      </w:pPr>
      <w:bookmarkStart w:id="368" w:name="_Toc146566620"/>
      <w:bookmarkStart w:id="369" w:name="_Toc150626438"/>
      <w:r>
        <w:t>9.5.1</w:t>
      </w:r>
      <w:r>
        <w:tab/>
        <w:t>Study on requirements and use cases for network verified UE location for NTN in NR [RAN SI: FS_NR_NTN_netw_verif_UE_loc]</w:t>
      </w:r>
      <w:bookmarkEnd w:id="368"/>
      <w:bookmarkEnd w:id="369"/>
    </w:p>
    <w:p w14:paraId="26AF644C" w14:textId="77777777" w:rsidR="00094632" w:rsidRDefault="00094632" w:rsidP="00094632">
      <w:pPr>
        <w:pStyle w:val="Heading4"/>
      </w:pPr>
      <w:bookmarkStart w:id="370" w:name="_Toc146566621"/>
      <w:bookmarkStart w:id="371" w:name="_Toc150626439"/>
      <w:r>
        <w:t>9.5.2</w:t>
      </w:r>
      <w:r>
        <w:tab/>
        <w:t>Study on UE support of regionally-defined subsets of an NR band [RAN SI: FS_NR_subset_band_support]</w:t>
      </w:r>
      <w:bookmarkEnd w:id="370"/>
      <w:bookmarkEnd w:id="371"/>
    </w:p>
    <w:p w14:paraId="31A78589" w14:textId="77777777" w:rsidR="00094632" w:rsidRDefault="00094632" w:rsidP="00094632">
      <w:pPr>
        <w:pStyle w:val="Heading4"/>
      </w:pPr>
      <w:bookmarkStart w:id="372" w:name="_Toc146566622"/>
      <w:bookmarkStart w:id="373" w:name="_Toc150626440"/>
      <w:r>
        <w:t>9.5.3</w:t>
      </w:r>
      <w:r>
        <w:tab/>
        <w:t>Study on NR network-controlled repeaters [RAN1 SI: FS_NR_netcon_repeater]</w:t>
      </w:r>
      <w:bookmarkEnd w:id="372"/>
      <w:bookmarkEnd w:id="373"/>
    </w:p>
    <w:p w14:paraId="02BAAF04" w14:textId="77777777" w:rsidR="00094632" w:rsidRDefault="00094632" w:rsidP="00094632">
      <w:pPr>
        <w:pStyle w:val="Heading4"/>
      </w:pPr>
      <w:bookmarkStart w:id="374" w:name="_Toc146566623"/>
      <w:bookmarkStart w:id="375" w:name="_Toc150626441"/>
      <w:r>
        <w:t>9.5.4</w:t>
      </w:r>
      <w:r>
        <w:tab/>
        <w:t>Study on further NR RedCap UE complexity reduction [RAN1 SI: FS_NR_redcap_enh]</w:t>
      </w:r>
      <w:bookmarkEnd w:id="374"/>
      <w:bookmarkEnd w:id="375"/>
    </w:p>
    <w:p w14:paraId="4ED8E28D" w14:textId="77777777" w:rsidR="00094632" w:rsidRDefault="00094632" w:rsidP="00094632">
      <w:pPr>
        <w:pStyle w:val="Heading4"/>
      </w:pPr>
      <w:bookmarkStart w:id="376" w:name="_Toc146566624"/>
      <w:bookmarkStart w:id="377" w:name="_Toc150626442"/>
      <w:r>
        <w:t>9.5.5</w:t>
      </w:r>
      <w:r>
        <w:tab/>
        <w:t>Study on network energy savings for NR [RAN1 SI: FS_Netw_Energy_NR]</w:t>
      </w:r>
      <w:bookmarkEnd w:id="376"/>
      <w:bookmarkEnd w:id="377"/>
    </w:p>
    <w:p w14:paraId="71781A9B" w14:textId="77777777" w:rsidR="00094632" w:rsidRDefault="00094632" w:rsidP="00094632">
      <w:pPr>
        <w:pStyle w:val="Heading4"/>
      </w:pPr>
      <w:bookmarkStart w:id="378" w:name="_Toc146566625"/>
      <w:bookmarkStart w:id="379" w:name="_Toc150626443"/>
      <w:r>
        <w:t>9.5.6</w:t>
      </w:r>
      <w:r>
        <w:tab/>
        <w:t>Study on expanded and improved NR positioning [RAN1 SI: FS_NR_pos_enh2]</w:t>
      </w:r>
      <w:bookmarkEnd w:id="378"/>
      <w:bookmarkEnd w:id="379"/>
    </w:p>
    <w:p w14:paraId="27A1A5EB" w14:textId="77777777" w:rsidR="00094632" w:rsidRDefault="00094632" w:rsidP="00094632">
      <w:pPr>
        <w:pStyle w:val="Heading4"/>
      </w:pPr>
      <w:bookmarkStart w:id="380" w:name="_Toc146566626"/>
      <w:bookmarkStart w:id="381" w:name="_Toc150626444"/>
      <w:r>
        <w:t>9.5.7</w:t>
      </w:r>
      <w:r>
        <w:tab/>
        <w:t>Study on XR enhancements for NR [RAN2 SI: FS_NR_XR_enh]</w:t>
      </w:r>
      <w:bookmarkEnd w:id="380"/>
      <w:bookmarkEnd w:id="381"/>
    </w:p>
    <w:p w14:paraId="7F66FAB7" w14:textId="77777777" w:rsidR="00094632" w:rsidRDefault="00094632" w:rsidP="00094632">
      <w:pPr>
        <w:pStyle w:val="Heading4"/>
      </w:pPr>
      <w:bookmarkStart w:id="382" w:name="_Toc146566627"/>
      <w:bookmarkStart w:id="383" w:name="_Toc150626445"/>
      <w:r>
        <w:t>9.5.8</w:t>
      </w:r>
      <w:r>
        <w:tab/>
        <w:t>Study on enhancement for resiliency of gNB-CU-CP [RAN3 SI: FS_gNB_CU_CP_resiliency]</w:t>
      </w:r>
      <w:bookmarkEnd w:id="382"/>
      <w:bookmarkEnd w:id="383"/>
    </w:p>
    <w:p w14:paraId="2CAD3039" w14:textId="77777777" w:rsidR="00094632" w:rsidRDefault="00094632" w:rsidP="00094632">
      <w:pPr>
        <w:pStyle w:val="Heading4"/>
      </w:pPr>
      <w:bookmarkStart w:id="384" w:name="_Toc146566628"/>
      <w:bookmarkStart w:id="385" w:name="_Toc150626446"/>
      <w:r>
        <w:t>9.5.9</w:t>
      </w:r>
      <w:r>
        <w:tab/>
        <w:t>Study on efficient utilization of licensed spectrum that is not aligned with existing NR channel BWs [RAN4 SI: FS_NR_eff_BW_util]</w:t>
      </w:r>
      <w:bookmarkEnd w:id="384"/>
      <w:bookmarkEnd w:id="385"/>
    </w:p>
    <w:p w14:paraId="0B1FCA5C" w14:textId="77777777" w:rsidR="00094632" w:rsidRDefault="00094632" w:rsidP="00094632">
      <w:pPr>
        <w:pStyle w:val="Heading4"/>
      </w:pPr>
      <w:bookmarkStart w:id="386" w:name="_Toc146566629"/>
      <w:bookmarkStart w:id="387" w:name="_Toc150626447"/>
      <w:r>
        <w:t>9.5.10</w:t>
      </w:r>
      <w:r>
        <w:tab/>
        <w:t>Study on enhancement for 700/800/900MHz band combinations for NR [RAN4 SI: FS_NR_700800900_combo_enh]</w:t>
      </w:r>
      <w:bookmarkEnd w:id="386"/>
      <w:bookmarkEnd w:id="387"/>
    </w:p>
    <w:p w14:paraId="5DA2E21E" w14:textId="77777777" w:rsidR="00094632" w:rsidRDefault="00094632" w:rsidP="00094632">
      <w:pPr>
        <w:pStyle w:val="Heading4"/>
      </w:pPr>
      <w:bookmarkStart w:id="388" w:name="_Toc146566630"/>
      <w:bookmarkStart w:id="389" w:name="_Toc150626448"/>
      <w:r>
        <w:t>9.5.11</w:t>
      </w:r>
      <w:r>
        <w:tab/>
        <w:t>Study on enhanced test methods for FR2 NR UEs [RAN4 SI: FS_FR2_enhTestMethods]</w:t>
      </w:r>
      <w:bookmarkEnd w:id="388"/>
      <w:bookmarkEnd w:id="389"/>
    </w:p>
    <w:p w14:paraId="4CC989AA" w14:textId="77777777" w:rsidR="00094632" w:rsidRDefault="00094632" w:rsidP="00094632">
      <w:pPr>
        <w:pStyle w:val="Heading4"/>
      </w:pPr>
      <w:bookmarkStart w:id="390" w:name="_Toc146566631"/>
      <w:bookmarkStart w:id="391" w:name="_Toc150626449"/>
      <w:r>
        <w:t>9.5.12</w:t>
      </w:r>
      <w:r>
        <w:tab/>
        <w:t>Study on NR BS RF requirement evolution [RAN4 SI: FS_NR_BS_RF_evo]</w:t>
      </w:r>
      <w:bookmarkEnd w:id="390"/>
      <w:bookmarkEnd w:id="391"/>
    </w:p>
    <w:p w14:paraId="6AB326C2" w14:textId="77777777" w:rsidR="00094632" w:rsidRDefault="00094632" w:rsidP="00094632">
      <w:pPr>
        <w:rPr>
          <w:rFonts w:ascii="Arial" w:hAnsi="Arial" w:cs="Arial"/>
          <w:b/>
          <w:sz w:val="24"/>
        </w:rPr>
      </w:pPr>
      <w:r>
        <w:rPr>
          <w:rFonts w:ascii="Arial" w:hAnsi="Arial" w:cs="Arial"/>
          <w:b/>
          <w:color w:val="0000FF"/>
          <w:sz w:val="24"/>
        </w:rPr>
        <w:t>RP-232506</w:t>
      </w:r>
      <w:r>
        <w:rPr>
          <w:rFonts w:ascii="Arial" w:hAnsi="Arial" w:cs="Arial"/>
          <w:b/>
          <w:color w:val="0000FF"/>
          <w:sz w:val="24"/>
        </w:rPr>
        <w:tab/>
      </w:r>
      <w:r>
        <w:rPr>
          <w:rFonts w:ascii="Arial" w:hAnsi="Arial" w:cs="Arial"/>
          <w:b/>
          <w:sz w:val="24"/>
        </w:rPr>
        <w:t xml:space="preserve">RAN4 CRs to Study on NR base station (BS) RF requirement evolution </w:t>
      </w:r>
    </w:p>
    <w:p w14:paraId="75E2BEC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EFF57" w14:textId="77777777" w:rsidR="00094632" w:rsidRDefault="00094632" w:rsidP="00094632">
      <w:pPr>
        <w:rPr>
          <w:rFonts w:ascii="Arial" w:hAnsi="Arial" w:cs="Arial"/>
          <w:b/>
        </w:rPr>
      </w:pPr>
      <w:r>
        <w:rPr>
          <w:rFonts w:ascii="Arial" w:hAnsi="Arial" w:cs="Arial"/>
          <w:b/>
        </w:rPr>
        <w:t xml:space="preserve">Abstract: </w:t>
      </w:r>
    </w:p>
    <w:p w14:paraId="38567510" w14:textId="77777777" w:rsidR="00094632" w:rsidRDefault="00094632" w:rsidP="00094632">
      <w:r>
        <w:t>moved from AI 14 to AI 9.5.12</w:t>
      </w:r>
    </w:p>
    <w:p w14:paraId="67D5B31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44FC0" w14:textId="77777777" w:rsidR="00094632" w:rsidRDefault="00094632" w:rsidP="00094632">
      <w:pPr>
        <w:pStyle w:val="Heading3"/>
      </w:pPr>
      <w:bookmarkStart w:id="392" w:name="_Toc146566632"/>
      <w:bookmarkStart w:id="393" w:name="_Toc150626450"/>
      <w:r>
        <w:t>9.6</w:t>
      </w:r>
      <w:r>
        <w:tab/>
        <w:t>Closed REL-18 NR or NR+LTE WIs</w:t>
      </w:r>
      <w:bookmarkEnd w:id="392"/>
      <w:bookmarkEnd w:id="393"/>
    </w:p>
    <w:p w14:paraId="33B43CC9" w14:textId="77777777" w:rsidR="00094632" w:rsidRDefault="00094632" w:rsidP="00094632">
      <w:pPr>
        <w:rPr>
          <w:rFonts w:ascii="Arial" w:hAnsi="Arial" w:cs="Arial"/>
          <w:b/>
          <w:sz w:val="24"/>
        </w:rPr>
      </w:pPr>
      <w:r>
        <w:rPr>
          <w:rFonts w:ascii="Arial" w:hAnsi="Arial" w:cs="Arial"/>
          <w:b/>
          <w:color w:val="0000FF"/>
          <w:sz w:val="24"/>
        </w:rPr>
        <w:t>RP-232524</w:t>
      </w:r>
      <w:r>
        <w:rPr>
          <w:rFonts w:ascii="Arial" w:hAnsi="Arial" w:cs="Arial"/>
          <w:b/>
          <w:color w:val="0000FF"/>
          <w:sz w:val="24"/>
        </w:rPr>
        <w:tab/>
      </w:r>
      <w:r>
        <w:rPr>
          <w:rFonts w:ascii="Arial" w:hAnsi="Arial" w:cs="Arial"/>
          <w:b/>
          <w:sz w:val="24"/>
        </w:rPr>
        <w:t>RAN4 CRs to Closed REL-18 NR or NR+LTE WIs</w:t>
      </w:r>
    </w:p>
    <w:p w14:paraId="248CC22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018240" w14:textId="77777777" w:rsidR="00094632" w:rsidRDefault="00094632" w:rsidP="00094632">
      <w:pPr>
        <w:rPr>
          <w:rFonts w:ascii="Arial" w:hAnsi="Arial" w:cs="Arial"/>
          <w:b/>
        </w:rPr>
      </w:pPr>
      <w:r>
        <w:rPr>
          <w:rFonts w:ascii="Arial" w:hAnsi="Arial" w:cs="Arial"/>
          <w:b/>
        </w:rPr>
        <w:t xml:space="preserve">Abstract: </w:t>
      </w:r>
    </w:p>
    <w:p w14:paraId="1FEEA58C" w14:textId="77777777" w:rsidR="00094632" w:rsidRDefault="00094632" w:rsidP="00094632">
      <w:r>
        <w:t>9.6.1, 9.6.2, 9.6.3</w:t>
      </w:r>
    </w:p>
    <w:p w14:paraId="2151AC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4106" w14:textId="77777777" w:rsidR="00094632" w:rsidRDefault="00094632" w:rsidP="00094632">
      <w:pPr>
        <w:pStyle w:val="Heading4"/>
      </w:pPr>
      <w:bookmarkStart w:id="394" w:name="_Toc146566633"/>
      <w:bookmarkStart w:id="395" w:name="_Toc150626451"/>
      <w:r>
        <w:t>9.6.1</w:t>
      </w:r>
      <w:r>
        <w:tab/>
        <w:t>APT 600MHz NR band [RAN4 WI: NR_600MHz_APT]</w:t>
      </w:r>
      <w:bookmarkEnd w:id="394"/>
      <w:bookmarkEnd w:id="395"/>
    </w:p>
    <w:p w14:paraId="0F665C0C" w14:textId="77777777" w:rsidR="00094632" w:rsidRDefault="00094632" w:rsidP="00094632">
      <w:pPr>
        <w:pStyle w:val="Heading4"/>
      </w:pPr>
      <w:bookmarkStart w:id="396" w:name="_Toc146566634"/>
      <w:bookmarkStart w:id="397" w:name="_Toc150626452"/>
      <w:r>
        <w:t>9.6.2</w:t>
      </w:r>
      <w:r>
        <w:tab/>
        <w:t>Introduction of NR TDD band in 1670-1675 MHz (n54) [RAN4 WI: NR_TDD_n54]</w:t>
      </w:r>
      <w:bookmarkEnd w:id="396"/>
      <w:bookmarkEnd w:id="397"/>
    </w:p>
    <w:p w14:paraId="64E5FC2B" w14:textId="77777777" w:rsidR="00094632" w:rsidRDefault="00094632" w:rsidP="00094632">
      <w:pPr>
        <w:pStyle w:val="Heading4"/>
      </w:pPr>
      <w:bookmarkStart w:id="398" w:name="_Toc146566635"/>
      <w:bookmarkStart w:id="399" w:name="_Toc150626453"/>
      <w:r>
        <w:t>9.6.3</w:t>
      </w:r>
      <w:r>
        <w:tab/>
        <w:t>Core part: Enh. of NR shared spectrum bands [RAN4 WI: NR_unlic_enh-Core]</w:t>
      </w:r>
      <w:bookmarkEnd w:id="398"/>
      <w:bookmarkEnd w:id="399"/>
    </w:p>
    <w:p w14:paraId="6607E638" w14:textId="77777777" w:rsidR="00094632" w:rsidRDefault="00094632" w:rsidP="00094632">
      <w:pPr>
        <w:pStyle w:val="Heading3"/>
      </w:pPr>
      <w:bookmarkStart w:id="400" w:name="_Toc146566636"/>
      <w:bookmarkStart w:id="401" w:name="_Toc150626454"/>
      <w:r>
        <w:t>9.7</w:t>
      </w:r>
      <w:r>
        <w:tab/>
        <w:t>Small Technical Enhancements and Improvements for REL-18 [TEI18]</w:t>
      </w:r>
      <w:bookmarkEnd w:id="400"/>
      <w:bookmarkEnd w:id="401"/>
    </w:p>
    <w:p w14:paraId="5817E210" w14:textId="77777777" w:rsidR="00094632" w:rsidRDefault="00094632" w:rsidP="00094632">
      <w:pPr>
        <w:rPr>
          <w:rFonts w:ascii="Arial" w:hAnsi="Arial" w:cs="Arial"/>
          <w:b/>
          <w:sz w:val="24"/>
        </w:rPr>
      </w:pPr>
      <w:r>
        <w:rPr>
          <w:rFonts w:ascii="Arial" w:hAnsi="Arial" w:cs="Arial"/>
          <w:b/>
          <w:color w:val="0000FF"/>
          <w:sz w:val="24"/>
        </w:rPr>
        <w:t>RP-232525</w:t>
      </w:r>
      <w:r>
        <w:rPr>
          <w:rFonts w:ascii="Arial" w:hAnsi="Arial" w:cs="Arial"/>
          <w:b/>
          <w:color w:val="0000FF"/>
          <w:sz w:val="24"/>
        </w:rPr>
        <w:tab/>
      </w:r>
      <w:r>
        <w:rPr>
          <w:rFonts w:ascii="Arial" w:hAnsi="Arial" w:cs="Arial"/>
          <w:b/>
          <w:sz w:val="24"/>
        </w:rPr>
        <w:t>RAN4 CRs to NR TEI18</w:t>
      </w:r>
    </w:p>
    <w:p w14:paraId="274852F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A458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16BB9" w14:textId="77777777" w:rsidR="00094632" w:rsidRDefault="00094632" w:rsidP="00094632">
      <w:pPr>
        <w:pStyle w:val="Heading3"/>
      </w:pPr>
      <w:bookmarkStart w:id="402" w:name="_Toc146566637"/>
      <w:bookmarkStart w:id="403" w:name="_Toc150626455"/>
      <w:r>
        <w:t>9.8</w:t>
      </w:r>
      <w:r>
        <w:tab/>
        <w:t>NR UE capabilities</w:t>
      </w:r>
      <w:bookmarkEnd w:id="402"/>
      <w:bookmarkEnd w:id="403"/>
    </w:p>
    <w:p w14:paraId="33BE91D1" w14:textId="77777777" w:rsidR="00094632" w:rsidRDefault="00094632" w:rsidP="00094632">
      <w:pPr>
        <w:pStyle w:val="Heading3"/>
      </w:pPr>
      <w:bookmarkStart w:id="404" w:name="_Toc146566638"/>
      <w:bookmarkStart w:id="405" w:name="_Toc150626456"/>
      <w:r>
        <w:t>9.9</w:t>
      </w:r>
      <w:r>
        <w:tab/>
        <w:t>Other NR documents</w:t>
      </w:r>
      <w:bookmarkEnd w:id="404"/>
      <w:bookmarkEnd w:id="405"/>
    </w:p>
    <w:p w14:paraId="30ECD133" w14:textId="77777777" w:rsidR="00094632" w:rsidRDefault="00094632" w:rsidP="00094632">
      <w:pPr>
        <w:rPr>
          <w:rFonts w:ascii="Arial" w:hAnsi="Arial" w:cs="Arial"/>
          <w:b/>
          <w:sz w:val="24"/>
        </w:rPr>
      </w:pPr>
      <w:r>
        <w:rPr>
          <w:rFonts w:ascii="Arial" w:hAnsi="Arial" w:cs="Arial"/>
          <w:b/>
          <w:color w:val="0000FF"/>
          <w:sz w:val="24"/>
        </w:rPr>
        <w:t>RP-232002</w:t>
      </w:r>
      <w:r>
        <w:rPr>
          <w:rFonts w:ascii="Arial" w:hAnsi="Arial" w:cs="Arial"/>
          <w:b/>
          <w:color w:val="0000FF"/>
          <w:sz w:val="24"/>
        </w:rPr>
        <w:tab/>
      </w:r>
      <w:r>
        <w:rPr>
          <w:rFonts w:ascii="Arial" w:hAnsi="Arial" w:cs="Arial"/>
          <w:b/>
          <w:sz w:val="24"/>
        </w:rPr>
        <w:t>Views on release-independence for NR NTN bands</w:t>
      </w:r>
    </w:p>
    <w:p w14:paraId="082255F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47ABCF" w14:textId="77777777" w:rsidR="00094632" w:rsidRDefault="00094632" w:rsidP="00094632">
      <w:pPr>
        <w:rPr>
          <w:rFonts w:ascii="Arial" w:hAnsi="Arial" w:cs="Arial"/>
          <w:b/>
        </w:rPr>
      </w:pPr>
      <w:r>
        <w:rPr>
          <w:rFonts w:ascii="Arial" w:hAnsi="Arial" w:cs="Arial"/>
          <w:b/>
        </w:rPr>
        <w:t xml:space="preserve">Discussion: </w:t>
      </w:r>
    </w:p>
    <w:p w14:paraId="6096F2F2" w14:textId="77777777" w:rsidR="00094632" w:rsidRDefault="00094632" w:rsidP="00094632">
      <w:r>
        <w:t>Propose 1: Specify NR NTN release-independent features in TS 38.307.</w:t>
      </w:r>
    </w:p>
    <w:p w14:paraId="19F32A73" w14:textId="77777777" w:rsidR="00094632" w:rsidRDefault="00094632" w:rsidP="00094632">
      <w:r>
        <w:t>Proposal 2: Include Rel-17 FR1 NR NTN bands, power class and UE channel bandwidth from Rel-17 TS 38.307. The draft CR for FR1 NR NTN bands release independent is captured in Annex.</w:t>
      </w:r>
    </w:p>
    <w:p w14:paraId="20B02CE9" w14:textId="77777777" w:rsidR="00094632" w:rsidRDefault="00094632" w:rsidP="00094632">
      <w:r>
        <w:t>Proposal 3: Include Rel-18 FR2 NR NTN bands, power class and UE channel bandwidth from Rel-18 TS 38.307.</w:t>
      </w:r>
    </w:p>
    <w:p w14:paraId="21B7A3CA" w14:textId="77777777" w:rsidR="00094632" w:rsidRDefault="00094632" w:rsidP="00094632">
      <w:r>
        <w:t>Huawei: 38.307 REL-17 says that it applies to REL-16</w:t>
      </w:r>
    </w:p>
    <w:p w14:paraId="1D133841" w14:textId="77777777" w:rsidR="00094632" w:rsidRDefault="00094632" w:rsidP="00094632">
      <w:r>
        <w:t>MCC: this is not possible, REL-17 specs apply to REL-17 UEs</w:t>
      </w:r>
    </w:p>
    <w:p w14:paraId="0561CE1D" w14:textId="77777777" w:rsidR="00094632" w:rsidRDefault="00094632" w:rsidP="00094632">
      <w:r>
        <w:t>conclusion: proposal 1 is endorsed</w:t>
      </w:r>
    </w:p>
    <w:p w14:paraId="142CE0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8219C" w14:textId="77777777" w:rsidR="00094632" w:rsidRDefault="00094632" w:rsidP="00094632">
      <w:pPr>
        <w:pStyle w:val="Heading2"/>
      </w:pPr>
      <w:bookmarkStart w:id="406" w:name="_Toc146566639"/>
      <w:bookmarkStart w:id="407" w:name="_Toc150626457"/>
      <w:r>
        <w:lastRenderedPageBreak/>
        <w:t>10</w:t>
      </w:r>
      <w:r>
        <w:tab/>
        <w:t>LTE</w:t>
      </w:r>
      <w:bookmarkEnd w:id="406"/>
      <w:bookmarkEnd w:id="407"/>
    </w:p>
    <w:p w14:paraId="051E1EA3" w14:textId="77777777" w:rsidR="00094632" w:rsidRDefault="00094632" w:rsidP="00094632">
      <w:r>
        <w:t>NOTE: This agenda item covers open/closed/new REL-18 LTE WIs/SIs. LTE UE conformance aspects are covered under AI 13 and maintenance of closed REL-8 to REL-17 WIs/SIs is covered under AI 14. Open/new WIs/SIs that affect LTE and NR are covered under AI 9.</w:t>
      </w:r>
    </w:p>
    <w:p w14:paraId="6F8A1932" w14:textId="77777777" w:rsidR="00094632" w:rsidRDefault="00094632" w:rsidP="00094632">
      <w:pPr>
        <w:pStyle w:val="Heading3"/>
      </w:pPr>
      <w:bookmarkStart w:id="408" w:name="_Toc146566640"/>
      <w:bookmarkStart w:id="409" w:name="_Toc150626458"/>
      <w:r>
        <w:t>10.1</w:t>
      </w:r>
      <w:r>
        <w:tab/>
        <w:t>New WI/SI proposals for LTE for REL-18</w:t>
      </w:r>
      <w:bookmarkEnd w:id="408"/>
      <w:bookmarkEnd w:id="409"/>
    </w:p>
    <w:p w14:paraId="1FF58608" w14:textId="77777777" w:rsidR="00094632" w:rsidRDefault="00094632" w:rsidP="00094632">
      <w:r>
        <w:t>NOTE: For RAN1/2/3/4, only new RAN4 spectrum related items are expected in RAN #101 (this excludes WIs for completed corresponding SIs).</w:t>
      </w:r>
    </w:p>
    <w:p w14:paraId="2923A5EB" w14:textId="77777777" w:rsidR="00094632" w:rsidRDefault="00094632" w:rsidP="00094632">
      <w:pPr>
        <w:pStyle w:val="Heading4"/>
      </w:pPr>
      <w:bookmarkStart w:id="410" w:name="_Toc146566641"/>
      <w:bookmarkStart w:id="411" w:name="_Toc150626459"/>
      <w:r>
        <w:t>10.1.1</w:t>
      </w:r>
      <w:r>
        <w:tab/>
        <w:t>Proposals led by RAN1</w:t>
      </w:r>
      <w:bookmarkEnd w:id="410"/>
      <w:bookmarkEnd w:id="411"/>
    </w:p>
    <w:p w14:paraId="57A0E703" w14:textId="77777777" w:rsidR="00094632" w:rsidRDefault="00094632" w:rsidP="00094632">
      <w:pPr>
        <w:pStyle w:val="Heading4"/>
      </w:pPr>
      <w:bookmarkStart w:id="412" w:name="_Toc146566642"/>
      <w:bookmarkStart w:id="413" w:name="_Toc150626460"/>
      <w:r>
        <w:t>10.1.2</w:t>
      </w:r>
      <w:r>
        <w:tab/>
        <w:t>Proposals led by RAN2</w:t>
      </w:r>
      <w:bookmarkEnd w:id="412"/>
      <w:bookmarkEnd w:id="413"/>
    </w:p>
    <w:p w14:paraId="52CB323C" w14:textId="77777777" w:rsidR="00094632" w:rsidRDefault="00094632" w:rsidP="00094632">
      <w:pPr>
        <w:pStyle w:val="Heading4"/>
      </w:pPr>
      <w:bookmarkStart w:id="414" w:name="_Toc146566643"/>
      <w:bookmarkStart w:id="415" w:name="_Toc150626461"/>
      <w:r>
        <w:t>10.1.3</w:t>
      </w:r>
      <w:r>
        <w:tab/>
        <w:t>Proposals led by RAN3</w:t>
      </w:r>
      <w:bookmarkEnd w:id="414"/>
      <w:bookmarkEnd w:id="415"/>
    </w:p>
    <w:p w14:paraId="585300F6" w14:textId="77777777" w:rsidR="00094632" w:rsidRDefault="00094632" w:rsidP="00094632">
      <w:pPr>
        <w:pStyle w:val="Heading4"/>
      </w:pPr>
      <w:bookmarkStart w:id="416" w:name="_Toc146566644"/>
      <w:bookmarkStart w:id="417" w:name="_Toc150626462"/>
      <w:r>
        <w:t>10.1.4</w:t>
      </w:r>
      <w:r>
        <w:tab/>
        <w:t>Proposals led by RAN4 (not spectrum related)</w:t>
      </w:r>
      <w:bookmarkEnd w:id="416"/>
      <w:bookmarkEnd w:id="417"/>
    </w:p>
    <w:p w14:paraId="0358BD0E" w14:textId="77777777" w:rsidR="00094632" w:rsidRDefault="00094632" w:rsidP="00094632">
      <w:pPr>
        <w:pStyle w:val="Heading4"/>
      </w:pPr>
      <w:bookmarkStart w:id="418" w:name="_Toc146566645"/>
      <w:bookmarkStart w:id="419" w:name="_Toc150626463"/>
      <w:r>
        <w:t>10.1.5</w:t>
      </w:r>
      <w:r>
        <w:tab/>
        <w:t>Proposals led by RAN4 (spectrum related)</w:t>
      </w:r>
      <w:bookmarkEnd w:id="418"/>
      <w:bookmarkEnd w:id="419"/>
    </w:p>
    <w:p w14:paraId="7E5973D6" w14:textId="77777777" w:rsidR="00094632" w:rsidRDefault="00094632" w:rsidP="00094632">
      <w:pPr>
        <w:rPr>
          <w:rFonts w:ascii="Arial" w:hAnsi="Arial" w:cs="Arial"/>
          <w:b/>
          <w:sz w:val="24"/>
        </w:rPr>
      </w:pPr>
      <w:r>
        <w:rPr>
          <w:rFonts w:ascii="Arial" w:hAnsi="Arial" w:cs="Arial"/>
          <w:b/>
          <w:color w:val="0000FF"/>
          <w:sz w:val="24"/>
        </w:rPr>
        <w:t>RP-231633</w:t>
      </w:r>
      <w:r>
        <w:rPr>
          <w:rFonts w:ascii="Arial" w:hAnsi="Arial" w:cs="Arial"/>
          <w:b/>
          <w:color w:val="0000FF"/>
          <w:sz w:val="24"/>
        </w:rPr>
        <w:tab/>
      </w:r>
      <w:r>
        <w:rPr>
          <w:rFonts w:ascii="Arial" w:hAnsi="Arial" w:cs="Arial"/>
          <w:b/>
          <w:sz w:val="24"/>
        </w:rPr>
        <w:t>New WID on High Power UE (Power Class 2) for LTE FDD Single Band</w:t>
      </w:r>
    </w:p>
    <w:p w14:paraId="48BDC9F5"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33F9A787" w14:textId="77777777" w:rsidR="00094632" w:rsidRDefault="00094632" w:rsidP="00094632">
      <w:pPr>
        <w:rPr>
          <w:rFonts w:ascii="Arial" w:hAnsi="Arial" w:cs="Arial"/>
          <w:b/>
        </w:rPr>
      </w:pPr>
      <w:r>
        <w:rPr>
          <w:rFonts w:ascii="Arial" w:hAnsi="Arial" w:cs="Arial"/>
          <w:b/>
        </w:rPr>
        <w:t xml:space="preserve">Abstract: </w:t>
      </w:r>
    </w:p>
    <w:p w14:paraId="0B9CB2A0" w14:textId="77777777" w:rsidR="00094632" w:rsidRDefault="00094632" w:rsidP="00094632">
      <w:r>
        <w:t>compare RP-231037</w:t>
      </w:r>
    </w:p>
    <w:p w14:paraId="157D49AB" w14:textId="77777777" w:rsidR="00094632" w:rsidRDefault="00094632" w:rsidP="00094632">
      <w:pPr>
        <w:rPr>
          <w:rFonts w:ascii="Arial" w:hAnsi="Arial" w:cs="Arial"/>
          <w:b/>
        </w:rPr>
      </w:pPr>
      <w:r>
        <w:rPr>
          <w:rFonts w:ascii="Arial" w:hAnsi="Arial" w:cs="Arial"/>
          <w:b/>
        </w:rPr>
        <w:t xml:space="preserve">Discussion: </w:t>
      </w:r>
    </w:p>
    <w:p w14:paraId="027FD8AD" w14:textId="77777777" w:rsidR="00094632" w:rsidRDefault="00094632" w:rsidP="00094632">
      <w:r>
        <w:t>revised after offline discussion, see RP-232668</w:t>
      </w:r>
    </w:p>
    <w:p w14:paraId="7DA817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RP-232676</w:t>
      </w:r>
      <w:r>
        <w:rPr>
          <w:color w:val="993300"/>
          <w:u w:val="single"/>
        </w:rPr>
        <w:t>.</w:t>
      </w:r>
    </w:p>
    <w:p w14:paraId="348BFBE6" w14:textId="77777777" w:rsidR="00094632" w:rsidRDefault="00094632" w:rsidP="00094632">
      <w:pPr>
        <w:rPr>
          <w:rFonts w:ascii="Arial" w:hAnsi="Arial" w:cs="Arial"/>
          <w:b/>
          <w:sz w:val="24"/>
        </w:rPr>
      </w:pPr>
      <w:r>
        <w:rPr>
          <w:rFonts w:ascii="Arial" w:hAnsi="Arial" w:cs="Arial"/>
          <w:b/>
          <w:color w:val="0000FF"/>
          <w:sz w:val="24"/>
        </w:rPr>
        <w:t>RP-232676</w:t>
      </w:r>
      <w:r>
        <w:rPr>
          <w:rFonts w:ascii="Arial" w:hAnsi="Arial" w:cs="Arial"/>
          <w:b/>
          <w:color w:val="0000FF"/>
          <w:sz w:val="24"/>
        </w:rPr>
        <w:tab/>
      </w:r>
      <w:r>
        <w:rPr>
          <w:rFonts w:ascii="Arial" w:hAnsi="Arial" w:cs="Arial"/>
          <w:b/>
          <w:sz w:val="24"/>
        </w:rPr>
        <w:t>New WID on High Power UE (Power Class 2) for LTE FDD Single Band</w:t>
      </w:r>
    </w:p>
    <w:p w14:paraId="794B65DE"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5C8FE225" w14:textId="77777777" w:rsidR="00094632" w:rsidRDefault="00094632" w:rsidP="00094632">
      <w:pPr>
        <w:rPr>
          <w:color w:val="808080"/>
        </w:rPr>
      </w:pPr>
      <w:r>
        <w:rPr>
          <w:color w:val="808080"/>
        </w:rPr>
        <w:t>(Replaces RP-231633)</w:t>
      </w:r>
    </w:p>
    <w:p w14:paraId="16E37F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DBDCB" w14:textId="77777777" w:rsidR="00094632" w:rsidRDefault="00094632" w:rsidP="00094632">
      <w:pPr>
        <w:rPr>
          <w:rFonts w:ascii="Arial" w:hAnsi="Arial" w:cs="Arial"/>
          <w:b/>
          <w:sz w:val="24"/>
        </w:rPr>
      </w:pPr>
      <w:r>
        <w:rPr>
          <w:rFonts w:ascii="Arial" w:hAnsi="Arial" w:cs="Arial"/>
          <w:b/>
          <w:color w:val="0000FF"/>
          <w:sz w:val="24"/>
        </w:rPr>
        <w:t>RP-231757</w:t>
      </w:r>
      <w:r>
        <w:rPr>
          <w:rFonts w:ascii="Arial" w:hAnsi="Arial" w:cs="Arial"/>
          <w:b/>
          <w:color w:val="0000FF"/>
          <w:sz w:val="24"/>
        </w:rPr>
        <w:tab/>
      </w:r>
      <w:r>
        <w:rPr>
          <w:rFonts w:ascii="Arial" w:hAnsi="Arial" w:cs="Arial"/>
          <w:b/>
          <w:sz w:val="24"/>
        </w:rPr>
        <w:t>High Power UE (Power Class 2) for LTE FDD Band14</w:t>
      </w:r>
    </w:p>
    <w:p w14:paraId="1456F3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14:paraId="66C979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EB6E" w14:textId="77777777" w:rsidR="00094632" w:rsidRDefault="00094632" w:rsidP="00094632">
      <w:pPr>
        <w:pStyle w:val="Heading3"/>
      </w:pPr>
      <w:bookmarkStart w:id="420" w:name="_Toc146566646"/>
      <w:bookmarkStart w:id="421" w:name="_Toc150626464"/>
      <w:r>
        <w:t>10.2</w:t>
      </w:r>
      <w:r>
        <w:tab/>
        <w:t>Open REL-18 LTE WIs (not spectrum related)</w:t>
      </w:r>
      <w:bookmarkEnd w:id="420"/>
      <w:bookmarkEnd w:id="421"/>
    </w:p>
    <w:p w14:paraId="2D93C1EA" w14:textId="77777777" w:rsidR="00094632" w:rsidRDefault="00094632" w:rsidP="00094632">
      <w:pPr>
        <w:pStyle w:val="Heading4"/>
      </w:pPr>
      <w:bookmarkStart w:id="422" w:name="_Toc146566647"/>
      <w:bookmarkStart w:id="423" w:name="_Toc150626465"/>
      <w:r>
        <w:t>10.2.1</w:t>
      </w:r>
      <w:r>
        <w:tab/>
        <w:t>IoT NTN enhancements [RAN2 WI: IoT_NTN_enh]</w:t>
      </w:r>
      <w:bookmarkEnd w:id="422"/>
      <w:bookmarkEnd w:id="423"/>
    </w:p>
    <w:p w14:paraId="1882F784" w14:textId="77777777" w:rsidR="00094632" w:rsidRDefault="00094632" w:rsidP="00094632">
      <w:pPr>
        <w:rPr>
          <w:rFonts w:ascii="Arial" w:hAnsi="Arial" w:cs="Arial"/>
          <w:b/>
          <w:sz w:val="24"/>
        </w:rPr>
      </w:pPr>
      <w:r>
        <w:rPr>
          <w:rFonts w:ascii="Arial" w:hAnsi="Arial" w:cs="Arial"/>
          <w:b/>
          <w:color w:val="0000FF"/>
          <w:sz w:val="24"/>
        </w:rPr>
        <w:t>RP-232310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735E3DB2"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171BF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9EB7" w14:textId="77777777" w:rsidR="00094632" w:rsidRDefault="00094632" w:rsidP="00094632">
      <w:pPr>
        <w:rPr>
          <w:rFonts w:ascii="Arial" w:hAnsi="Arial" w:cs="Arial"/>
          <w:b/>
          <w:sz w:val="24"/>
        </w:rPr>
      </w:pPr>
      <w:r>
        <w:rPr>
          <w:rFonts w:ascii="Arial" w:hAnsi="Arial" w:cs="Arial"/>
          <w:b/>
          <w:color w:val="0000FF"/>
          <w:sz w:val="24"/>
        </w:rPr>
        <w:t>RP-232475</w:t>
      </w:r>
      <w:r>
        <w:rPr>
          <w:rFonts w:ascii="Arial" w:hAnsi="Arial" w:cs="Arial"/>
          <w:b/>
          <w:color w:val="0000FF"/>
          <w:sz w:val="24"/>
        </w:rPr>
        <w:tab/>
      </w:r>
      <w:r>
        <w:rPr>
          <w:rFonts w:ascii="Arial" w:hAnsi="Arial" w:cs="Arial"/>
          <w:b/>
          <w:sz w:val="24"/>
        </w:rPr>
        <w:t>Introduction of Rel-18 - IoT NTN enhancements</w:t>
      </w:r>
    </w:p>
    <w:p w14:paraId="76217F4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1D10AE" w14:textId="77777777" w:rsidR="00094632" w:rsidRDefault="00094632" w:rsidP="00094632">
      <w:pPr>
        <w:rPr>
          <w:rFonts w:ascii="Arial" w:hAnsi="Arial" w:cs="Arial"/>
          <w:b/>
        </w:rPr>
      </w:pPr>
      <w:r>
        <w:rPr>
          <w:rFonts w:ascii="Arial" w:hAnsi="Arial" w:cs="Arial"/>
          <w:b/>
        </w:rPr>
        <w:t xml:space="preserve">Discussion: </w:t>
      </w:r>
    </w:p>
    <w:p w14:paraId="3C15D939" w14:textId="77777777" w:rsidR="00094632" w:rsidRDefault="00094632" w:rsidP="00094632">
      <w:r>
        <w:t>MCC: late submission</w:t>
      </w:r>
    </w:p>
    <w:p w14:paraId="2D3B3C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FBD7" w14:textId="77777777" w:rsidR="00094632" w:rsidRDefault="00094632" w:rsidP="00094632">
      <w:pPr>
        <w:pStyle w:val="Heading4"/>
      </w:pPr>
      <w:bookmarkStart w:id="424" w:name="_Toc146566648"/>
      <w:bookmarkStart w:id="425" w:name="_Toc150626466"/>
      <w:r>
        <w:t>10.2.2</w:t>
      </w:r>
      <w:r>
        <w:tab/>
        <w:t>Core part: Enhanced LTE Support for UAV [RAN2 WI: LTE_UAV_enh-Core]]</w:t>
      </w:r>
      <w:bookmarkEnd w:id="424"/>
      <w:bookmarkEnd w:id="425"/>
    </w:p>
    <w:p w14:paraId="325F4AFC" w14:textId="77777777" w:rsidR="00094632" w:rsidRDefault="00094632" w:rsidP="00094632">
      <w:pPr>
        <w:rPr>
          <w:rFonts w:ascii="Arial" w:hAnsi="Arial" w:cs="Arial"/>
          <w:b/>
          <w:sz w:val="24"/>
        </w:rPr>
      </w:pPr>
      <w:r>
        <w:rPr>
          <w:rFonts w:ascii="Arial" w:hAnsi="Arial" w:cs="Arial"/>
          <w:b/>
          <w:color w:val="0000FF"/>
          <w:sz w:val="24"/>
        </w:rPr>
        <w:t>RP-231865</w:t>
      </w:r>
      <w:r>
        <w:rPr>
          <w:rFonts w:ascii="Arial" w:hAnsi="Arial" w:cs="Arial"/>
          <w:b/>
          <w:color w:val="0000FF"/>
          <w:sz w:val="24"/>
        </w:rPr>
        <w:tab/>
      </w:r>
      <w:r>
        <w:rPr>
          <w:rFonts w:ascii="Arial" w:hAnsi="Arial" w:cs="Arial"/>
          <w:b/>
          <w:sz w:val="24"/>
        </w:rPr>
        <w:t>Status Report for Rel-18 WI on Enhanced LTE Support for UAV (Uncrewed Aerial Vehicles); rapporteur: Nokia</w:t>
      </w:r>
    </w:p>
    <w:p w14:paraId="0CCC844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CFAA23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8B7F" w14:textId="77777777" w:rsidR="00094632" w:rsidRDefault="00094632" w:rsidP="00094632">
      <w:pPr>
        <w:pStyle w:val="Heading3"/>
      </w:pPr>
      <w:bookmarkStart w:id="426" w:name="_Toc146566649"/>
      <w:bookmarkStart w:id="427" w:name="_Toc150626467"/>
      <w:r>
        <w:t>10.3</w:t>
      </w:r>
      <w:r>
        <w:tab/>
        <w:t>Open REL-18 LTE WIs (spectrum related)</w:t>
      </w:r>
      <w:bookmarkEnd w:id="426"/>
      <w:bookmarkEnd w:id="427"/>
    </w:p>
    <w:p w14:paraId="52AA6DB6" w14:textId="77777777" w:rsidR="00094632" w:rsidRDefault="00094632" w:rsidP="00094632">
      <w:pPr>
        <w:pStyle w:val="Heading4"/>
      </w:pPr>
      <w:bookmarkStart w:id="428" w:name="_Toc146566650"/>
      <w:bookmarkStart w:id="429" w:name="_Toc150626468"/>
      <w:r>
        <w:t>10.3.1</w:t>
      </w:r>
      <w:r>
        <w:tab/>
        <w:t>Core part: New bands and BW allocation for 5G terrestrial broadcast - part 2 [RAN4 WI: LTE_terr_bcast_bands_part2-Core]</w:t>
      </w:r>
      <w:bookmarkEnd w:id="428"/>
      <w:bookmarkEnd w:id="429"/>
    </w:p>
    <w:p w14:paraId="6F3FD281" w14:textId="77777777" w:rsidR="00094632" w:rsidRDefault="00094632" w:rsidP="00094632">
      <w:pPr>
        <w:rPr>
          <w:rFonts w:ascii="Arial" w:hAnsi="Arial" w:cs="Arial"/>
          <w:b/>
          <w:sz w:val="24"/>
        </w:rPr>
      </w:pPr>
      <w:r>
        <w:rPr>
          <w:rFonts w:ascii="Arial" w:hAnsi="Arial" w:cs="Arial"/>
          <w:b/>
          <w:color w:val="0000FF"/>
          <w:sz w:val="24"/>
        </w:rPr>
        <w:t>RP-232588</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7E7B949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FFB307" w14:textId="77777777" w:rsidR="00094632" w:rsidRDefault="00094632" w:rsidP="00094632">
      <w:pPr>
        <w:rPr>
          <w:rFonts w:ascii="Arial" w:hAnsi="Arial" w:cs="Arial"/>
          <w:b/>
        </w:rPr>
      </w:pPr>
      <w:r>
        <w:rPr>
          <w:rFonts w:ascii="Arial" w:hAnsi="Arial" w:cs="Arial"/>
          <w:b/>
        </w:rPr>
        <w:t xml:space="preserve">Abstract: </w:t>
      </w:r>
    </w:p>
    <w:p w14:paraId="1D83F57A" w14:textId="77777777" w:rsidR="00094632" w:rsidRDefault="00094632" w:rsidP="00094632">
      <w:r>
        <w:t>late Tdoc request</w:t>
      </w:r>
    </w:p>
    <w:p w14:paraId="6A6D0C4E" w14:textId="77777777" w:rsidR="00094632" w:rsidRDefault="00094632" w:rsidP="00094632">
      <w:pPr>
        <w:rPr>
          <w:rFonts w:ascii="Arial" w:hAnsi="Arial" w:cs="Arial"/>
          <w:b/>
        </w:rPr>
      </w:pPr>
      <w:r>
        <w:rPr>
          <w:rFonts w:ascii="Arial" w:hAnsi="Arial" w:cs="Arial"/>
          <w:b/>
        </w:rPr>
        <w:t xml:space="preserve">Discussion: </w:t>
      </w:r>
    </w:p>
    <w:p w14:paraId="747DF502" w14:textId="77777777" w:rsidR="00094632" w:rsidRDefault="00094632" w:rsidP="00094632">
      <w:r>
        <w:t>MCC: wrong Tdoc number on the Tdoc</w:t>
      </w:r>
    </w:p>
    <w:p w14:paraId="1F2D446A" w14:textId="77777777" w:rsidR="00094632" w:rsidRDefault="00094632" w:rsidP="00094632">
      <w:r>
        <w:t>conclusion: Core part WI is completed</w:t>
      </w:r>
    </w:p>
    <w:p w14:paraId="26A6658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2EAA0" w14:textId="77777777" w:rsidR="00094632" w:rsidRDefault="00094632" w:rsidP="00094632">
      <w:pPr>
        <w:rPr>
          <w:rFonts w:ascii="Arial" w:hAnsi="Arial" w:cs="Arial"/>
          <w:b/>
          <w:sz w:val="24"/>
        </w:rPr>
      </w:pPr>
      <w:r>
        <w:rPr>
          <w:rFonts w:ascii="Arial" w:hAnsi="Arial" w:cs="Arial"/>
          <w:b/>
          <w:color w:val="0000FF"/>
          <w:sz w:val="24"/>
        </w:rPr>
        <w:t>RP-232507</w:t>
      </w:r>
      <w:r>
        <w:rPr>
          <w:rFonts w:ascii="Arial" w:hAnsi="Arial" w:cs="Arial"/>
          <w:b/>
          <w:color w:val="0000FF"/>
          <w:sz w:val="24"/>
        </w:rPr>
        <w:tab/>
      </w:r>
      <w:r>
        <w:rPr>
          <w:rFonts w:ascii="Arial" w:hAnsi="Arial" w:cs="Arial"/>
          <w:b/>
          <w:sz w:val="24"/>
        </w:rPr>
        <w:t>RAN4 CRs to New bands and bandwidth allocation for 5G terrestrial broadcast - part 2</w:t>
      </w:r>
    </w:p>
    <w:p w14:paraId="173FE78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A0D8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0B138" w14:textId="77777777" w:rsidR="00094632" w:rsidRDefault="00094632" w:rsidP="00094632">
      <w:pPr>
        <w:rPr>
          <w:rFonts w:ascii="Arial" w:hAnsi="Arial" w:cs="Arial"/>
          <w:b/>
          <w:sz w:val="24"/>
        </w:rPr>
      </w:pPr>
      <w:r>
        <w:rPr>
          <w:rFonts w:ascii="Arial" w:hAnsi="Arial" w:cs="Arial"/>
          <w:b/>
          <w:color w:val="0000FF"/>
          <w:sz w:val="24"/>
        </w:rPr>
        <w:t>RP-232589</w:t>
      </w:r>
      <w:r>
        <w:rPr>
          <w:rFonts w:ascii="Arial" w:hAnsi="Arial" w:cs="Arial"/>
          <w:b/>
          <w:color w:val="0000FF"/>
          <w:sz w:val="24"/>
        </w:rPr>
        <w:tab/>
      </w:r>
      <w:r>
        <w:rPr>
          <w:rFonts w:ascii="Arial" w:hAnsi="Arial" w:cs="Arial"/>
          <w:b/>
          <w:sz w:val="24"/>
        </w:rPr>
        <w:t>TR 36.792 v1.0.0 Summary of regulatory requirements on unwanted emissions for transmission over broadcast bands in UHF spectrum</w:t>
      </w:r>
    </w:p>
    <w:p w14:paraId="1BEBB0E0"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36.792 v1.0.0</w:t>
      </w:r>
      <w:r>
        <w:rPr>
          <w:i/>
        </w:rPr>
        <w:br/>
      </w:r>
      <w:r>
        <w:rPr>
          <w:i/>
        </w:rPr>
        <w:tab/>
      </w:r>
      <w:r>
        <w:rPr>
          <w:i/>
        </w:rPr>
        <w:tab/>
      </w:r>
      <w:r>
        <w:rPr>
          <w:i/>
        </w:rPr>
        <w:tab/>
      </w:r>
      <w:r>
        <w:rPr>
          <w:i/>
        </w:rPr>
        <w:tab/>
      </w:r>
      <w:r>
        <w:rPr>
          <w:i/>
        </w:rPr>
        <w:tab/>
        <w:t>Source: Qualcomm Incorporated</w:t>
      </w:r>
    </w:p>
    <w:p w14:paraId="3BED3AD8" w14:textId="77777777" w:rsidR="00094632" w:rsidRDefault="00094632" w:rsidP="00094632">
      <w:pPr>
        <w:rPr>
          <w:rFonts w:ascii="Arial" w:hAnsi="Arial" w:cs="Arial"/>
          <w:b/>
        </w:rPr>
      </w:pPr>
      <w:r>
        <w:rPr>
          <w:rFonts w:ascii="Arial" w:hAnsi="Arial" w:cs="Arial"/>
          <w:b/>
        </w:rPr>
        <w:lastRenderedPageBreak/>
        <w:t xml:space="preserve">Abstract: </w:t>
      </w:r>
    </w:p>
    <w:p w14:paraId="16F75686" w14:textId="77777777" w:rsidR="00094632" w:rsidRDefault="00094632" w:rsidP="00094632">
      <w:r>
        <w:t>late Tdoc request; RAN4 TR 36.792 is provided for 1-step approval.</w:t>
      </w:r>
    </w:p>
    <w:p w14:paraId="29BF154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0A415" w14:textId="77777777" w:rsidR="00094632" w:rsidRDefault="00094632" w:rsidP="00094632">
      <w:pPr>
        <w:rPr>
          <w:rFonts w:ascii="Arial" w:hAnsi="Arial" w:cs="Arial"/>
          <w:b/>
          <w:sz w:val="24"/>
        </w:rPr>
      </w:pPr>
      <w:r>
        <w:rPr>
          <w:rFonts w:ascii="Arial" w:hAnsi="Arial" w:cs="Arial"/>
          <w:b/>
          <w:color w:val="0000FF"/>
          <w:sz w:val="24"/>
        </w:rPr>
        <w:t>RP-232590</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07C3783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0E6E356" w14:textId="77777777" w:rsidR="00094632" w:rsidRDefault="00094632" w:rsidP="00094632">
      <w:pPr>
        <w:rPr>
          <w:rFonts w:ascii="Arial" w:hAnsi="Arial" w:cs="Arial"/>
          <w:b/>
        </w:rPr>
      </w:pPr>
      <w:r>
        <w:rPr>
          <w:rFonts w:ascii="Arial" w:hAnsi="Arial" w:cs="Arial"/>
          <w:b/>
        </w:rPr>
        <w:t xml:space="preserve">Abstract: </w:t>
      </w:r>
    </w:p>
    <w:p w14:paraId="64AC5DE4" w14:textId="77777777" w:rsidR="00094632" w:rsidRDefault="00094632" w:rsidP="00094632">
      <w:r>
        <w:t>late Tdoc request; last approved WID: RP-231216</w:t>
      </w:r>
    </w:p>
    <w:p w14:paraId="439AD3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5A13A" w14:textId="77777777" w:rsidR="00094632" w:rsidRDefault="00094632" w:rsidP="00094632">
      <w:pPr>
        <w:pStyle w:val="Heading4"/>
      </w:pPr>
      <w:bookmarkStart w:id="430" w:name="_Toc146566651"/>
      <w:bookmarkStart w:id="431" w:name="_Toc150626469"/>
      <w:r>
        <w:t>10.3.2</w:t>
      </w:r>
      <w:r>
        <w:tab/>
        <w:t>Additional LTE bands for UE categories M1/M2/NB1/NB2 in Rel-18 [RAN4 WI: LTE_bands_R18_M1_M2_NB1_NB2]</w:t>
      </w:r>
      <w:bookmarkEnd w:id="430"/>
      <w:bookmarkEnd w:id="431"/>
    </w:p>
    <w:p w14:paraId="5E26E30B" w14:textId="77777777" w:rsidR="00094632" w:rsidRDefault="00094632" w:rsidP="00094632">
      <w:pPr>
        <w:rPr>
          <w:rFonts w:ascii="Arial" w:hAnsi="Arial" w:cs="Arial"/>
          <w:b/>
          <w:sz w:val="24"/>
        </w:rPr>
      </w:pPr>
      <w:r>
        <w:rPr>
          <w:rFonts w:ascii="Arial" w:hAnsi="Arial" w:cs="Arial"/>
          <w:b/>
          <w:color w:val="0000FF"/>
          <w:sz w:val="24"/>
        </w:rPr>
        <w:t>RP-231880</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14E106F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445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F4764" w14:textId="77777777" w:rsidR="00094632" w:rsidRDefault="00094632" w:rsidP="00094632">
      <w:pPr>
        <w:rPr>
          <w:rFonts w:ascii="Arial" w:hAnsi="Arial" w:cs="Arial"/>
          <w:b/>
          <w:sz w:val="24"/>
        </w:rPr>
      </w:pPr>
      <w:r>
        <w:rPr>
          <w:rFonts w:ascii="Arial" w:hAnsi="Arial" w:cs="Arial"/>
          <w:b/>
          <w:color w:val="0000FF"/>
          <w:sz w:val="24"/>
        </w:rPr>
        <w:t>RP-232508</w:t>
      </w:r>
      <w:r>
        <w:rPr>
          <w:rFonts w:ascii="Arial" w:hAnsi="Arial" w:cs="Arial"/>
          <w:b/>
          <w:color w:val="0000FF"/>
          <w:sz w:val="24"/>
        </w:rPr>
        <w:tab/>
      </w:r>
      <w:r>
        <w:rPr>
          <w:rFonts w:ascii="Arial" w:hAnsi="Arial" w:cs="Arial"/>
          <w:b/>
          <w:sz w:val="24"/>
        </w:rPr>
        <w:t>RAN4 CRs to Additional LTE bands for UE categories M1/M2/NB1/NB2 in Rel-18</w:t>
      </w:r>
    </w:p>
    <w:p w14:paraId="3EE2996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2CD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BD202" w14:textId="77777777" w:rsidR="00094632" w:rsidRDefault="00094632" w:rsidP="00094632">
      <w:pPr>
        <w:pStyle w:val="Heading4"/>
      </w:pPr>
      <w:bookmarkStart w:id="432" w:name="_Toc146566652"/>
      <w:bookmarkStart w:id="433" w:name="_Toc150626470"/>
      <w:r>
        <w:t>10.3.3</w:t>
      </w:r>
      <w:r>
        <w:tab/>
        <w:t>Introduction of the Extended L-band (UL 1668-1675MHz, DL 1518-1525MHz) for IoT NTN [RAN4 WI: IoT_NTN_extLband]</w:t>
      </w:r>
      <w:bookmarkEnd w:id="432"/>
      <w:bookmarkEnd w:id="433"/>
    </w:p>
    <w:p w14:paraId="21F4645B" w14:textId="77777777" w:rsidR="00094632" w:rsidRDefault="00094632" w:rsidP="00094632">
      <w:pPr>
        <w:rPr>
          <w:rFonts w:ascii="Arial" w:hAnsi="Arial" w:cs="Arial"/>
          <w:b/>
          <w:sz w:val="24"/>
        </w:rPr>
      </w:pPr>
      <w:r>
        <w:rPr>
          <w:rFonts w:ascii="Arial" w:hAnsi="Arial" w:cs="Arial"/>
          <w:b/>
          <w:color w:val="0000FF"/>
          <w:sz w:val="24"/>
        </w:rPr>
        <w:t>RP-232459</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37BAB16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358F8C" w14:textId="77777777" w:rsidR="00094632" w:rsidRDefault="00094632" w:rsidP="00094632">
      <w:pPr>
        <w:rPr>
          <w:rFonts w:ascii="Arial" w:hAnsi="Arial" w:cs="Arial"/>
          <w:b/>
        </w:rPr>
      </w:pPr>
      <w:r>
        <w:rPr>
          <w:rFonts w:ascii="Arial" w:hAnsi="Arial" w:cs="Arial"/>
          <w:b/>
        </w:rPr>
        <w:t xml:space="preserve">Discussion: </w:t>
      </w:r>
    </w:p>
    <w:p w14:paraId="71D0A561" w14:textId="77777777" w:rsidR="00094632" w:rsidRDefault="00094632" w:rsidP="00094632">
      <w:r>
        <w:t>MCC: shifting target from Sep.23 to March 24 will shift it beyond REL-18 freeze (in Dec.23) and therefore shift the WI to REL-19, is this intended?</w:t>
      </w:r>
    </w:p>
    <w:p w14:paraId="6C656AEE" w14:textId="77777777" w:rsidR="00094632" w:rsidRDefault="00094632" w:rsidP="00094632">
      <w:r>
        <w:t>Inmarsat: no, intends to keep it in REL-18, will update target to Dec.23 and if not possible by then, we would bring an exception sheet</w:t>
      </w:r>
    </w:p>
    <w:p w14:paraId="09C40D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RP-232609</w:t>
      </w:r>
      <w:r>
        <w:rPr>
          <w:color w:val="993300"/>
          <w:u w:val="single"/>
        </w:rPr>
        <w:t>.</w:t>
      </w:r>
    </w:p>
    <w:p w14:paraId="41467D4E" w14:textId="77777777" w:rsidR="00094632" w:rsidRDefault="00094632" w:rsidP="00094632">
      <w:pPr>
        <w:rPr>
          <w:rFonts w:ascii="Arial" w:hAnsi="Arial" w:cs="Arial"/>
          <w:b/>
          <w:sz w:val="24"/>
        </w:rPr>
      </w:pPr>
      <w:r>
        <w:rPr>
          <w:rFonts w:ascii="Arial" w:hAnsi="Arial" w:cs="Arial"/>
          <w:b/>
          <w:color w:val="0000FF"/>
          <w:sz w:val="24"/>
        </w:rPr>
        <w:t>RP-232609</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4841EDB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4490076" w14:textId="77777777" w:rsidR="00094632" w:rsidRDefault="00094632" w:rsidP="00094632">
      <w:pPr>
        <w:rPr>
          <w:color w:val="808080"/>
        </w:rPr>
      </w:pPr>
      <w:r>
        <w:rPr>
          <w:color w:val="808080"/>
        </w:rPr>
        <w:t>(Replaces RP-232459)</w:t>
      </w:r>
    </w:p>
    <w:p w14:paraId="1FA38231" w14:textId="77777777" w:rsidR="00094632" w:rsidRDefault="00094632" w:rsidP="00094632">
      <w:pPr>
        <w:rPr>
          <w:rFonts w:ascii="Arial" w:hAnsi="Arial" w:cs="Arial"/>
          <w:b/>
        </w:rPr>
      </w:pPr>
      <w:r>
        <w:rPr>
          <w:rFonts w:ascii="Arial" w:hAnsi="Arial" w:cs="Arial"/>
          <w:b/>
        </w:rPr>
        <w:lastRenderedPageBreak/>
        <w:t xml:space="preserve">Discussion: </w:t>
      </w:r>
    </w:p>
    <w:p w14:paraId="5EC644AD" w14:textId="77777777" w:rsidR="00094632" w:rsidRDefault="00094632" w:rsidP="00094632">
      <w:r>
        <w:t>MCC: late submission</w:t>
      </w:r>
    </w:p>
    <w:p w14:paraId="7745877F" w14:textId="77777777" w:rsidR="00094632" w:rsidRDefault="00094632" w:rsidP="00094632">
      <w:r>
        <w:t>conclusion: Core: 30%, Dec.23, Perf.: 0%, June 24</w:t>
      </w:r>
    </w:p>
    <w:p w14:paraId="416C0D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E8C70" w14:textId="77777777" w:rsidR="00094632" w:rsidRDefault="00094632" w:rsidP="00094632">
      <w:pPr>
        <w:rPr>
          <w:rFonts w:ascii="Arial" w:hAnsi="Arial" w:cs="Arial"/>
          <w:b/>
          <w:sz w:val="24"/>
        </w:rPr>
      </w:pPr>
      <w:r>
        <w:rPr>
          <w:rFonts w:ascii="Arial" w:hAnsi="Arial" w:cs="Arial"/>
          <w:b/>
          <w:color w:val="0000FF"/>
          <w:sz w:val="24"/>
        </w:rPr>
        <w:t>RP-232463</w:t>
      </w:r>
      <w:r>
        <w:rPr>
          <w:rFonts w:ascii="Arial" w:hAnsi="Arial" w:cs="Arial"/>
          <w:b/>
          <w:color w:val="0000FF"/>
          <w:sz w:val="24"/>
        </w:rPr>
        <w:tab/>
      </w:r>
      <w:r>
        <w:rPr>
          <w:rFonts w:ascii="Arial" w:hAnsi="Arial" w:cs="Arial"/>
          <w:b/>
          <w:sz w:val="24"/>
        </w:rPr>
        <w:t>Revised WID for IoT_NTN_extLband</w:t>
      </w:r>
    </w:p>
    <w:p w14:paraId="056E939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7E208E5F" w14:textId="77777777" w:rsidR="00094632" w:rsidRDefault="00094632" w:rsidP="00094632">
      <w:pPr>
        <w:rPr>
          <w:rFonts w:ascii="Arial" w:hAnsi="Arial" w:cs="Arial"/>
          <w:b/>
        </w:rPr>
      </w:pPr>
      <w:r>
        <w:rPr>
          <w:rFonts w:ascii="Arial" w:hAnsi="Arial" w:cs="Arial"/>
          <w:b/>
        </w:rPr>
        <w:t xml:space="preserve">Abstract: </w:t>
      </w:r>
    </w:p>
    <w:p w14:paraId="4202CB25" w14:textId="77777777" w:rsidR="00094632" w:rsidRDefault="00094632" w:rsidP="00094632">
      <w:r>
        <w:t>last approved WID: RP-231487</w:t>
      </w:r>
    </w:p>
    <w:p w14:paraId="0038355E" w14:textId="77777777" w:rsidR="00094632" w:rsidRDefault="00094632" w:rsidP="00094632">
      <w:pPr>
        <w:rPr>
          <w:rFonts w:ascii="Arial" w:hAnsi="Arial" w:cs="Arial"/>
          <w:b/>
        </w:rPr>
      </w:pPr>
      <w:r>
        <w:rPr>
          <w:rFonts w:ascii="Arial" w:hAnsi="Arial" w:cs="Arial"/>
          <w:b/>
        </w:rPr>
        <w:t xml:space="preserve">Discussion: </w:t>
      </w:r>
    </w:p>
    <w:p w14:paraId="07641258" w14:textId="77777777" w:rsidR="00094632" w:rsidRDefault="00094632" w:rsidP="00094632">
      <w:r>
        <w:t>Inmarsat: will need to correct target date</w:t>
      </w:r>
    </w:p>
    <w:p w14:paraId="252080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RP-232664</w:t>
      </w:r>
      <w:r>
        <w:rPr>
          <w:color w:val="993300"/>
          <w:u w:val="single"/>
        </w:rPr>
        <w:t>.</w:t>
      </w:r>
    </w:p>
    <w:p w14:paraId="6AEDAD9D" w14:textId="77777777" w:rsidR="00094632" w:rsidRDefault="00094632" w:rsidP="00094632">
      <w:pPr>
        <w:rPr>
          <w:rFonts w:ascii="Arial" w:hAnsi="Arial" w:cs="Arial"/>
          <w:b/>
          <w:sz w:val="24"/>
        </w:rPr>
      </w:pPr>
      <w:r>
        <w:rPr>
          <w:rFonts w:ascii="Arial" w:hAnsi="Arial" w:cs="Arial"/>
          <w:b/>
          <w:color w:val="0000FF"/>
          <w:sz w:val="24"/>
        </w:rPr>
        <w:t>RP-232664</w:t>
      </w:r>
      <w:r>
        <w:rPr>
          <w:rFonts w:ascii="Arial" w:hAnsi="Arial" w:cs="Arial"/>
          <w:b/>
          <w:color w:val="0000FF"/>
          <w:sz w:val="24"/>
        </w:rPr>
        <w:tab/>
      </w:r>
      <w:r>
        <w:rPr>
          <w:rFonts w:ascii="Arial" w:hAnsi="Arial" w:cs="Arial"/>
          <w:b/>
          <w:sz w:val="24"/>
        </w:rPr>
        <w:t>Revised WID for IoT_NTN_extLband</w:t>
      </w:r>
    </w:p>
    <w:p w14:paraId="3B2A40C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5F04FC1F" w14:textId="77777777" w:rsidR="00094632" w:rsidRDefault="00094632" w:rsidP="00094632">
      <w:pPr>
        <w:rPr>
          <w:color w:val="808080"/>
        </w:rPr>
      </w:pPr>
      <w:r>
        <w:rPr>
          <w:color w:val="808080"/>
        </w:rPr>
        <w:t>(Replaces RP-232463)</w:t>
      </w:r>
    </w:p>
    <w:p w14:paraId="5D491092" w14:textId="77777777" w:rsidR="00094632" w:rsidRDefault="00094632" w:rsidP="00094632">
      <w:pPr>
        <w:rPr>
          <w:rFonts w:ascii="Arial" w:hAnsi="Arial" w:cs="Arial"/>
          <w:b/>
        </w:rPr>
      </w:pPr>
      <w:r>
        <w:rPr>
          <w:rFonts w:ascii="Arial" w:hAnsi="Arial" w:cs="Arial"/>
          <w:b/>
        </w:rPr>
        <w:t xml:space="preserve">Abstract: </w:t>
      </w:r>
    </w:p>
    <w:p w14:paraId="570D8CAD" w14:textId="77777777" w:rsidR="00094632" w:rsidRDefault="00094632" w:rsidP="00094632">
      <w:r>
        <w:t>last approved WID: RP-231487</w:t>
      </w:r>
    </w:p>
    <w:p w14:paraId="3DDAA84F" w14:textId="77777777" w:rsidR="00094632" w:rsidRDefault="00094632" w:rsidP="00094632">
      <w:pPr>
        <w:rPr>
          <w:rFonts w:ascii="Arial" w:hAnsi="Arial" w:cs="Arial"/>
          <w:b/>
        </w:rPr>
      </w:pPr>
      <w:r>
        <w:rPr>
          <w:rFonts w:ascii="Arial" w:hAnsi="Arial" w:cs="Arial"/>
          <w:b/>
        </w:rPr>
        <w:t xml:space="preserve">Discussion: </w:t>
      </w:r>
    </w:p>
    <w:p w14:paraId="0877A1EA" w14:textId="77777777" w:rsidR="00094632" w:rsidRDefault="00094632" w:rsidP="00094632">
      <w:r>
        <w:t>MCC: not based on last approved WID RP-231487 and Core part target RAN #104 would shift the WI into REL-19 and contradict the status report in RP-232609 which claims Core part target is Dec.23</w:t>
      </w:r>
    </w:p>
    <w:p w14:paraId="708B3E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RP-232686</w:t>
      </w:r>
      <w:r>
        <w:rPr>
          <w:color w:val="993300"/>
          <w:u w:val="single"/>
        </w:rPr>
        <w:t>.</w:t>
      </w:r>
    </w:p>
    <w:p w14:paraId="28F7683F" w14:textId="77777777" w:rsidR="00094632" w:rsidRDefault="00094632" w:rsidP="00094632">
      <w:pPr>
        <w:rPr>
          <w:rFonts w:ascii="Arial" w:hAnsi="Arial" w:cs="Arial"/>
          <w:b/>
          <w:sz w:val="24"/>
        </w:rPr>
      </w:pPr>
      <w:r>
        <w:rPr>
          <w:rFonts w:ascii="Arial" w:hAnsi="Arial" w:cs="Arial"/>
          <w:b/>
          <w:color w:val="0000FF"/>
          <w:sz w:val="24"/>
        </w:rPr>
        <w:t>RP-232686</w:t>
      </w:r>
      <w:r>
        <w:rPr>
          <w:rFonts w:ascii="Arial" w:hAnsi="Arial" w:cs="Arial"/>
          <w:b/>
          <w:color w:val="0000FF"/>
          <w:sz w:val="24"/>
        </w:rPr>
        <w:tab/>
      </w:r>
      <w:r>
        <w:rPr>
          <w:rFonts w:ascii="Arial" w:hAnsi="Arial" w:cs="Arial"/>
          <w:b/>
          <w:sz w:val="24"/>
        </w:rPr>
        <w:t>Revised WID for IoT_NTN_extLband</w:t>
      </w:r>
    </w:p>
    <w:p w14:paraId="3667092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29D64BCC" w14:textId="77777777" w:rsidR="00094632" w:rsidRDefault="00094632" w:rsidP="00094632">
      <w:pPr>
        <w:rPr>
          <w:color w:val="808080"/>
        </w:rPr>
      </w:pPr>
      <w:r>
        <w:rPr>
          <w:color w:val="808080"/>
        </w:rPr>
        <w:t>(Replaces RP-232664)</w:t>
      </w:r>
    </w:p>
    <w:p w14:paraId="1D26A0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CF47" w14:textId="77777777" w:rsidR="00094632" w:rsidRDefault="00094632" w:rsidP="00094632">
      <w:pPr>
        <w:pStyle w:val="Heading4"/>
      </w:pPr>
      <w:bookmarkStart w:id="434" w:name="_Toc146566653"/>
      <w:bookmarkStart w:id="435" w:name="_Toc150626471"/>
      <w:r>
        <w:t>10.3.4</w:t>
      </w:r>
      <w:r>
        <w:tab/>
        <w:t>Introduction of FDD LTE band (L+S band) for IoT NTN operation [RAN4 WI: IoT_NTN_FDD_LS_band]</w:t>
      </w:r>
      <w:bookmarkEnd w:id="434"/>
      <w:bookmarkEnd w:id="435"/>
    </w:p>
    <w:p w14:paraId="56D7BF51" w14:textId="77777777" w:rsidR="00094632" w:rsidRDefault="00094632" w:rsidP="00094632">
      <w:pPr>
        <w:rPr>
          <w:rFonts w:ascii="Arial" w:hAnsi="Arial" w:cs="Arial"/>
          <w:b/>
          <w:sz w:val="24"/>
        </w:rPr>
      </w:pPr>
      <w:r>
        <w:rPr>
          <w:rFonts w:ascii="Arial" w:hAnsi="Arial" w:cs="Arial"/>
          <w:b/>
          <w:color w:val="0000FF"/>
          <w:sz w:val="24"/>
        </w:rPr>
        <w:t>RP-232313</w:t>
      </w:r>
      <w:r>
        <w:rPr>
          <w:rFonts w:ascii="Arial" w:hAnsi="Arial" w:cs="Arial"/>
          <w:b/>
          <w:color w:val="0000FF"/>
          <w:sz w:val="24"/>
        </w:rPr>
        <w:tab/>
      </w:r>
      <w:r>
        <w:rPr>
          <w:rFonts w:ascii="Arial" w:hAnsi="Arial" w:cs="Arial"/>
          <w:b/>
          <w:sz w:val="24"/>
        </w:rPr>
        <w:t>Status Report for WI Introduction of FDD LTE band (L+S band) for IoT NTN operation; rapporteur: MediaTek</w:t>
      </w:r>
    </w:p>
    <w:p w14:paraId="2DD36F4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FC8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1066" w14:textId="77777777" w:rsidR="00094632" w:rsidRDefault="00094632" w:rsidP="00094632">
      <w:pPr>
        <w:pStyle w:val="Heading4"/>
      </w:pPr>
      <w:bookmarkStart w:id="436" w:name="_Toc146566654"/>
      <w:bookmarkStart w:id="437" w:name="_Toc150626472"/>
      <w:r>
        <w:lastRenderedPageBreak/>
        <w:t>10.3.5</w:t>
      </w:r>
      <w:r>
        <w:tab/>
        <w:t>LTE Carrier Aggregation related basket WIs for REL-18</w:t>
      </w:r>
      <w:bookmarkEnd w:id="436"/>
      <w:bookmarkEnd w:id="437"/>
    </w:p>
    <w:p w14:paraId="7A2DE57A" w14:textId="77777777" w:rsidR="00094632" w:rsidRDefault="00094632" w:rsidP="00094632">
      <w:pPr>
        <w:pStyle w:val="Heading5"/>
      </w:pPr>
      <w:bookmarkStart w:id="438" w:name="_Toc146566655"/>
      <w:bookmarkStart w:id="439" w:name="_Toc150626473"/>
      <w:r>
        <w:t>10.3.5.1</w:t>
      </w:r>
      <w:r>
        <w:tab/>
        <w:t>Rel-18 LTE-Adv. CA for x bands (2&lt;=x&lt;= 6) DL with y bands (y=1, 2) UL [RAN4 WI: LTE_CA_R18_xBDL_yBUL]</w:t>
      </w:r>
      <w:bookmarkEnd w:id="438"/>
      <w:bookmarkEnd w:id="439"/>
    </w:p>
    <w:p w14:paraId="4DC98403" w14:textId="77777777" w:rsidR="00094632" w:rsidRDefault="00094632" w:rsidP="00094632">
      <w:pPr>
        <w:rPr>
          <w:rFonts w:ascii="Arial" w:hAnsi="Arial" w:cs="Arial"/>
          <w:b/>
          <w:sz w:val="24"/>
        </w:rPr>
      </w:pPr>
      <w:r>
        <w:rPr>
          <w:rFonts w:ascii="Arial" w:hAnsi="Arial" w:cs="Arial"/>
          <w:b/>
          <w:color w:val="0000FF"/>
          <w:sz w:val="24"/>
        </w:rPr>
        <w:t>RP-232367</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46DA495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3BAD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1917E" w14:textId="77777777" w:rsidR="00094632" w:rsidRDefault="00094632" w:rsidP="00094632">
      <w:pPr>
        <w:rPr>
          <w:rFonts w:ascii="Arial" w:hAnsi="Arial" w:cs="Arial"/>
          <w:b/>
          <w:sz w:val="24"/>
        </w:rPr>
      </w:pPr>
      <w:r>
        <w:rPr>
          <w:rFonts w:ascii="Arial" w:hAnsi="Arial" w:cs="Arial"/>
          <w:b/>
          <w:color w:val="0000FF"/>
          <w:sz w:val="24"/>
        </w:rPr>
        <w:t>RP-232509</w:t>
      </w:r>
      <w:r>
        <w:rPr>
          <w:rFonts w:ascii="Arial" w:hAnsi="Arial" w:cs="Arial"/>
          <w:b/>
          <w:color w:val="0000FF"/>
          <w:sz w:val="24"/>
        </w:rPr>
        <w:tab/>
      </w:r>
      <w:r>
        <w:rPr>
          <w:rFonts w:ascii="Arial" w:hAnsi="Arial" w:cs="Arial"/>
          <w:b/>
          <w:sz w:val="24"/>
        </w:rPr>
        <w:t>RAN4 CRs to Rel-18 LTE-Advanced CA for x bands (2&lt;=x&lt;= 6) DL with y bands (y=1, 2) UL</w:t>
      </w:r>
    </w:p>
    <w:p w14:paraId="58B786F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C14C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A1EDC" w14:textId="77777777" w:rsidR="00094632" w:rsidRDefault="00094632" w:rsidP="00094632">
      <w:pPr>
        <w:rPr>
          <w:rFonts w:ascii="Arial" w:hAnsi="Arial" w:cs="Arial"/>
          <w:b/>
          <w:sz w:val="24"/>
        </w:rPr>
      </w:pPr>
      <w:r>
        <w:rPr>
          <w:rFonts w:ascii="Arial" w:hAnsi="Arial" w:cs="Arial"/>
          <w:b/>
          <w:color w:val="0000FF"/>
          <w:sz w:val="24"/>
        </w:rPr>
        <w:t>RP-232368</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289ED0CA"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BC9A64" w14:textId="77777777" w:rsidR="00094632" w:rsidRDefault="00094632" w:rsidP="00094632">
      <w:pPr>
        <w:rPr>
          <w:rFonts w:ascii="Arial" w:hAnsi="Arial" w:cs="Arial"/>
          <w:b/>
        </w:rPr>
      </w:pPr>
      <w:r>
        <w:rPr>
          <w:rFonts w:ascii="Arial" w:hAnsi="Arial" w:cs="Arial"/>
          <w:b/>
        </w:rPr>
        <w:t xml:space="preserve">Abstract: </w:t>
      </w:r>
    </w:p>
    <w:p w14:paraId="317BD355" w14:textId="77777777" w:rsidR="00094632" w:rsidRDefault="00094632" w:rsidP="00094632">
      <w:r>
        <w:t>last approved WID: RP-231130</w:t>
      </w:r>
    </w:p>
    <w:p w14:paraId="766738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D1757" w14:textId="77777777" w:rsidR="00094632" w:rsidRDefault="00094632" w:rsidP="00094632">
      <w:pPr>
        <w:pStyle w:val="Heading3"/>
      </w:pPr>
      <w:bookmarkStart w:id="440" w:name="_Toc146566656"/>
      <w:bookmarkStart w:id="441" w:name="_Toc150626474"/>
      <w:r>
        <w:t>10.4</w:t>
      </w:r>
      <w:r>
        <w:tab/>
        <w:t>Closed REL-18 LTE SIs</w:t>
      </w:r>
      <w:bookmarkEnd w:id="440"/>
      <w:bookmarkEnd w:id="441"/>
    </w:p>
    <w:p w14:paraId="6CD56ACD" w14:textId="77777777" w:rsidR="00094632" w:rsidRDefault="00094632" w:rsidP="00094632">
      <w:pPr>
        <w:pStyle w:val="Heading3"/>
      </w:pPr>
      <w:bookmarkStart w:id="442" w:name="_Toc146566657"/>
      <w:bookmarkStart w:id="443" w:name="_Toc150626475"/>
      <w:r>
        <w:t>10.5</w:t>
      </w:r>
      <w:r>
        <w:tab/>
        <w:t>Closed REL-18 LTE WIs</w:t>
      </w:r>
      <w:bookmarkEnd w:id="442"/>
      <w:bookmarkEnd w:id="443"/>
    </w:p>
    <w:p w14:paraId="526F2099" w14:textId="77777777" w:rsidR="00094632" w:rsidRDefault="00094632" w:rsidP="00094632">
      <w:pPr>
        <w:pStyle w:val="Heading4"/>
      </w:pPr>
      <w:bookmarkStart w:id="444" w:name="_Toc146566658"/>
      <w:bookmarkStart w:id="445" w:name="_Toc150626476"/>
      <w:r>
        <w:t>10.5.1</w:t>
      </w:r>
      <w:r>
        <w:tab/>
        <w:t>NB-IoT/eMTC core &amp; perf. requirements for NTN [RAN4 WI: LTE_NBIOT_eMTC_NTN_req]</w:t>
      </w:r>
      <w:bookmarkEnd w:id="444"/>
      <w:bookmarkEnd w:id="445"/>
    </w:p>
    <w:p w14:paraId="0C427D9A" w14:textId="77777777" w:rsidR="00094632" w:rsidRDefault="00094632" w:rsidP="00094632">
      <w:pPr>
        <w:rPr>
          <w:rFonts w:ascii="Arial" w:hAnsi="Arial" w:cs="Arial"/>
          <w:b/>
          <w:sz w:val="24"/>
        </w:rPr>
      </w:pPr>
      <w:r>
        <w:rPr>
          <w:rFonts w:ascii="Arial" w:hAnsi="Arial" w:cs="Arial"/>
          <w:b/>
          <w:color w:val="0000FF"/>
          <w:sz w:val="24"/>
        </w:rPr>
        <w:t>RP-232510</w:t>
      </w:r>
      <w:r>
        <w:rPr>
          <w:rFonts w:ascii="Arial" w:hAnsi="Arial" w:cs="Arial"/>
          <w:b/>
          <w:color w:val="0000FF"/>
          <w:sz w:val="24"/>
        </w:rPr>
        <w:tab/>
      </w:r>
      <w:r>
        <w:rPr>
          <w:rFonts w:ascii="Arial" w:hAnsi="Arial" w:cs="Arial"/>
          <w:b/>
          <w:sz w:val="24"/>
        </w:rPr>
        <w:t>RAN4 CRs to NB-IoT / eMTC core &amp; performance requirements for NTN</w:t>
      </w:r>
    </w:p>
    <w:p w14:paraId="6DD945A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50EC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65CCE" w14:textId="77777777" w:rsidR="00094632" w:rsidRDefault="00094632" w:rsidP="00094632">
      <w:pPr>
        <w:pStyle w:val="Heading4"/>
      </w:pPr>
      <w:bookmarkStart w:id="446" w:name="_Toc146566659"/>
      <w:bookmarkStart w:id="447" w:name="_Toc150626477"/>
      <w:r>
        <w:lastRenderedPageBreak/>
        <w:t>10.5.2</w:t>
      </w:r>
      <w:r>
        <w:tab/>
        <w:t>Introduction of LTE TDD band in 1670-1675 MHz [RAN4 WI: LTE_TDD_1670_1675MHz]</w:t>
      </w:r>
      <w:bookmarkEnd w:id="446"/>
      <w:bookmarkEnd w:id="447"/>
    </w:p>
    <w:p w14:paraId="47A316F7" w14:textId="77777777" w:rsidR="00094632" w:rsidRDefault="00094632" w:rsidP="00094632">
      <w:pPr>
        <w:pStyle w:val="Heading4"/>
      </w:pPr>
      <w:bookmarkStart w:id="448" w:name="_Toc146566660"/>
      <w:bookmarkStart w:id="449" w:name="_Toc150626478"/>
      <w:r>
        <w:t>10.5.3</w:t>
      </w:r>
      <w:r>
        <w:tab/>
        <w:t>Core part: LTE intra-band contiguous CA for band 8 [RAN4 WI: LTE_CA_intra_B8-Core]</w:t>
      </w:r>
      <w:bookmarkEnd w:id="448"/>
      <w:bookmarkEnd w:id="449"/>
    </w:p>
    <w:p w14:paraId="56B4CA2F" w14:textId="77777777" w:rsidR="00094632" w:rsidRDefault="00094632" w:rsidP="00094632">
      <w:pPr>
        <w:pStyle w:val="Heading4"/>
      </w:pPr>
      <w:bookmarkStart w:id="450" w:name="_Toc146566661"/>
      <w:bookmarkStart w:id="451" w:name="_Toc150626479"/>
      <w:r>
        <w:t>10.5.4</w:t>
      </w:r>
      <w:r>
        <w:tab/>
        <w:t>Core part: MPR for LTE intra-band CA with a CC gap larger than 35MHz [RAN4 WI: LTE_intra_CA_MPR_35MHz_gap-Core]</w:t>
      </w:r>
      <w:bookmarkEnd w:id="450"/>
      <w:bookmarkEnd w:id="451"/>
    </w:p>
    <w:p w14:paraId="70BD5FB6" w14:textId="77777777" w:rsidR="00094632" w:rsidRDefault="00094632" w:rsidP="00094632">
      <w:pPr>
        <w:pStyle w:val="Heading4"/>
      </w:pPr>
      <w:bookmarkStart w:id="452" w:name="_Toc146566662"/>
      <w:bookmarkStart w:id="453" w:name="_Toc150626480"/>
      <w:r>
        <w:t>10.5.5</w:t>
      </w:r>
      <w:r>
        <w:tab/>
        <w:t>Introduction of 900MHz LTE band in the US [RAN4 WI: LTE_900MHz_US]</w:t>
      </w:r>
      <w:bookmarkEnd w:id="452"/>
      <w:bookmarkEnd w:id="453"/>
    </w:p>
    <w:p w14:paraId="2C0DC5E0" w14:textId="77777777" w:rsidR="00094632" w:rsidRDefault="00094632" w:rsidP="00094632">
      <w:pPr>
        <w:rPr>
          <w:rFonts w:ascii="Arial" w:hAnsi="Arial" w:cs="Arial"/>
          <w:b/>
          <w:sz w:val="24"/>
        </w:rPr>
      </w:pPr>
      <w:r>
        <w:rPr>
          <w:rFonts w:ascii="Arial" w:hAnsi="Arial" w:cs="Arial"/>
          <w:b/>
          <w:color w:val="0000FF"/>
          <w:sz w:val="24"/>
        </w:rPr>
        <w:t>RP-232436</w:t>
      </w:r>
      <w:r>
        <w:rPr>
          <w:rFonts w:ascii="Arial" w:hAnsi="Arial" w:cs="Arial"/>
          <w:b/>
          <w:color w:val="0000FF"/>
          <w:sz w:val="24"/>
        </w:rPr>
        <w:tab/>
      </w:r>
      <w:r>
        <w:rPr>
          <w:rFonts w:ascii="Arial" w:hAnsi="Arial" w:cs="Arial"/>
          <w:b/>
          <w:sz w:val="24"/>
        </w:rPr>
        <w:t>Status report for WI Introduction of 900MHz LTE band in the US; rapporteur: Anterix</w:t>
      </w:r>
    </w:p>
    <w:p w14:paraId="276CE67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30129" w14:textId="77777777" w:rsidR="00094632" w:rsidRDefault="00094632" w:rsidP="00094632">
      <w:pPr>
        <w:rPr>
          <w:rFonts w:ascii="Arial" w:hAnsi="Arial" w:cs="Arial"/>
          <w:b/>
        </w:rPr>
      </w:pPr>
      <w:r>
        <w:rPr>
          <w:rFonts w:ascii="Arial" w:hAnsi="Arial" w:cs="Arial"/>
          <w:b/>
        </w:rPr>
        <w:t xml:space="preserve">Abstract: </w:t>
      </w:r>
    </w:p>
    <w:p w14:paraId="14E03AC5" w14:textId="77777777" w:rsidR="00094632" w:rsidRDefault="00094632" w:rsidP="00094632">
      <w:r>
        <w:t>WI LTE_900MHz_US was completed at RAN #100 and there are no WI status reports for completed WIs, therefore this Tdoc is withdrawn</w:t>
      </w:r>
    </w:p>
    <w:p w14:paraId="793B45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45F97" w14:textId="77777777" w:rsidR="00094632" w:rsidRDefault="00094632" w:rsidP="00094632">
      <w:pPr>
        <w:rPr>
          <w:rFonts w:ascii="Arial" w:hAnsi="Arial" w:cs="Arial"/>
          <w:b/>
          <w:sz w:val="24"/>
        </w:rPr>
      </w:pPr>
      <w:r>
        <w:rPr>
          <w:rFonts w:ascii="Arial" w:hAnsi="Arial" w:cs="Arial"/>
          <w:b/>
          <w:color w:val="0000FF"/>
          <w:sz w:val="24"/>
        </w:rPr>
        <w:t>RP-232511</w:t>
      </w:r>
      <w:r>
        <w:rPr>
          <w:rFonts w:ascii="Arial" w:hAnsi="Arial" w:cs="Arial"/>
          <w:b/>
          <w:color w:val="0000FF"/>
          <w:sz w:val="24"/>
        </w:rPr>
        <w:tab/>
      </w:r>
      <w:r>
        <w:rPr>
          <w:rFonts w:ascii="Arial" w:hAnsi="Arial" w:cs="Arial"/>
          <w:b/>
          <w:sz w:val="24"/>
        </w:rPr>
        <w:t>RAN4 CRs to Introduction of 900 MHz LTE band in the US</w:t>
      </w:r>
    </w:p>
    <w:p w14:paraId="47040D2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788C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D3CFC" w14:textId="77777777" w:rsidR="00094632" w:rsidRDefault="00094632" w:rsidP="00094632">
      <w:pPr>
        <w:pStyle w:val="Heading3"/>
      </w:pPr>
      <w:bookmarkStart w:id="454" w:name="_Toc146566663"/>
      <w:bookmarkStart w:id="455" w:name="_Toc150626481"/>
      <w:r>
        <w:t>10.6</w:t>
      </w:r>
      <w:r>
        <w:tab/>
        <w:t>Small Technical Enhancements and Improvements for REL-18 [TEI18]</w:t>
      </w:r>
      <w:bookmarkEnd w:id="454"/>
      <w:bookmarkEnd w:id="455"/>
    </w:p>
    <w:p w14:paraId="5ED933BD" w14:textId="77777777" w:rsidR="00094632" w:rsidRDefault="00094632" w:rsidP="00094632">
      <w:pPr>
        <w:pStyle w:val="Heading3"/>
      </w:pPr>
      <w:bookmarkStart w:id="456" w:name="_Toc146566664"/>
      <w:bookmarkStart w:id="457" w:name="_Toc150626482"/>
      <w:r>
        <w:t>10.7</w:t>
      </w:r>
      <w:r>
        <w:tab/>
        <w:t>LTE UE capabilities/UE categories</w:t>
      </w:r>
      <w:bookmarkEnd w:id="456"/>
      <w:bookmarkEnd w:id="457"/>
    </w:p>
    <w:p w14:paraId="4DA2B4BC" w14:textId="77777777" w:rsidR="00094632" w:rsidRDefault="00094632" w:rsidP="00094632">
      <w:pPr>
        <w:pStyle w:val="Heading2"/>
      </w:pPr>
      <w:bookmarkStart w:id="458" w:name="_Toc146566665"/>
      <w:bookmarkStart w:id="459" w:name="_Toc150626483"/>
      <w:r>
        <w:t>11</w:t>
      </w:r>
      <w:r>
        <w:tab/>
        <w:t>UMTS</w:t>
      </w:r>
      <w:bookmarkEnd w:id="458"/>
      <w:bookmarkEnd w:id="459"/>
    </w:p>
    <w:p w14:paraId="75FC74FF" w14:textId="77777777" w:rsidR="00094632" w:rsidRDefault="00094632" w:rsidP="00094632">
      <w:r>
        <w:t>NOTE: This agenda item covers UMTS topics of all releases except UMTS UE conformance aspects which are covered under AI13. Topics affecting UMTS and LTE are covered under AI 10.</w:t>
      </w:r>
    </w:p>
    <w:p w14:paraId="71215FA2" w14:textId="77777777" w:rsidR="00094632" w:rsidRDefault="00094632" w:rsidP="00094632">
      <w:pPr>
        <w:pStyle w:val="Heading2"/>
      </w:pPr>
      <w:bookmarkStart w:id="460" w:name="_Toc146566666"/>
      <w:bookmarkStart w:id="461" w:name="_Toc150626484"/>
      <w:r>
        <w:t>12</w:t>
      </w:r>
      <w:r>
        <w:tab/>
        <w:t>GERAN</w:t>
      </w:r>
      <w:bookmarkEnd w:id="460"/>
      <w:bookmarkEnd w:id="461"/>
    </w:p>
    <w:p w14:paraId="285EB394" w14:textId="77777777" w:rsidR="00094632" w:rsidRDefault="00094632" w:rsidP="00094632">
      <w:r>
        <w:t>NOTE: This agenda item covers GERAN topics of all releases except GERAN MS conformance aspects which are covered under AI13. Topics affecting GERAN and UMTS are covered under AI 11.</w:t>
      </w:r>
    </w:p>
    <w:p w14:paraId="541BF3A1" w14:textId="77777777" w:rsidR="00094632" w:rsidRDefault="00094632" w:rsidP="00094632">
      <w:pPr>
        <w:pStyle w:val="Heading2"/>
      </w:pPr>
      <w:bookmarkStart w:id="462" w:name="_Toc146566667"/>
      <w:bookmarkStart w:id="463" w:name="_Toc150626485"/>
      <w:r>
        <w:t>13</w:t>
      </w:r>
      <w:r>
        <w:tab/>
        <w:t>New and open RAN5 UE Conformance testing WIs and SIs</w:t>
      </w:r>
      <w:bookmarkEnd w:id="462"/>
      <w:bookmarkEnd w:id="463"/>
    </w:p>
    <w:p w14:paraId="4F5E508A" w14:textId="77777777" w:rsidR="00094632" w:rsidRDefault="00094632" w:rsidP="00094632">
      <w:r>
        <w:t>NOTE: For closed WIs/SIs and TEIx_Test with x&lt;=17 see agenda item 14.</w:t>
      </w:r>
    </w:p>
    <w:p w14:paraId="70448AEF" w14:textId="77777777" w:rsidR="00094632" w:rsidRDefault="00094632" w:rsidP="00094632">
      <w:pPr>
        <w:pStyle w:val="Heading3"/>
      </w:pPr>
      <w:bookmarkStart w:id="464" w:name="_Toc146566668"/>
      <w:bookmarkStart w:id="465" w:name="_Toc150626486"/>
      <w:r>
        <w:t>13.1</w:t>
      </w:r>
      <w:r>
        <w:tab/>
        <w:t>New WI/SI proposals for UE conformance testing (led by RAN5)</w:t>
      </w:r>
      <w:bookmarkEnd w:id="464"/>
      <w:bookmarkEnd w:id="465"/>
    </w:p>
    <w:p w14:paraId="1092D3A3" w14:textId="77777777" w:rsidR="00094632" w:rsidRDefault="00094632" w:rsidP="00094632">
      <w:pPr>
        <w:rPr>
          <w:rFonts w:ascii="Arial" w:hAnsi="Arial" w:cs="Arial"/>
          <w:b/>
          <w:sz w:val="24"/>
        </w:rPr>
      </w:pPr>
      <w:r>
        <w:rPr>
          <w:rFonts w:ascii="Arial" w:hAnsi="Arial" w:cs="Arial"/>
          <w:b/>
          <w:color w:val="0000FF"/>
          <w:sz w:val="24"/>
        </w:rPr>
        <w:t>RP-231827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2</w:t>
      </w:r>
    </w:p>
    <w:p w14:paraId="6BCDBB66"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4E9B382E" w14:textId="77777777" w:rsidR="00094632" w:rsidRDefault="00094632" w:rsidP="00094632">
      <w:pPr>
        <w:rPr>
          <w:rFonts w:ascii="Arial" w:hAnsi="Arial" w:cs="Arial"/>
          <w:b/>
        </w:rPr>
      </w:pPr>
      <w:r>
        <w:rPr>
          <w:rFonts w:ascii="Arial" w:hAnsi="Arial" w:cs="Arial"/>
          <w:b/>
        </w:rPr>
        <w:t xml:space="preserve">Abstract: </w:t>
      </w:r>
    </w:p>
    <w:p w14:paraId="33C72DEE" w14:textId="77777777" w:rsidR="00094632" w:rsidRDefault="00094632" w:rsidP="00094632">
      <w:r>
        <w:t>tested: CT1 REL-17 WI ATSSS_Ph2; compare R5-235261</w:t>
      </w:r>
    </w:p>
    <w:p w14:paraId="7B39C8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F6877" w14:textId="77777777" w:rsidR="00094632" w:rsidRDefault="00094632" w:rsidP="00094632">
      <w:pPr>
        <w:rPr>
          <w:rFonts w:ascii="Arial" w:hAnsi="Arial" w:cs="Arial"/>
          <w:b/>
          <w:sz w:val="24"/>
        </w:rPr>
      </w:pPr>
      <w:r>
        <w:rPr>
          <w:rFonts w:ascii="Arial" w:hAnsi="Arial" w:cs="Arial"/>
          <w:b/>
          <w:color w:val="0000FF"/>
          <w:sz w:val="24"/>
        </w:rPr>
        <w:t>RP-232260</w:t>
      </w:r>
      <w:r>
        <w:rPr>
          <w:rFonts w:ascii="Arial" w:hAnsi="Arial" w:cs="Arial"/>
          <w:b/>
          <w:color w:val="0000FF"/>
          <w:sz w:val="24"/>
        </w:rPr>
        <w:tab/>
      </w:r>
      <w:r>
        <w:rPr>
          <w:rFonts w:ascii="Arial" w:hAnsi="Arial" w:cs="Arial"/>
          <w:b/>
          <w:sz w:val="24"/>
        </w:rPr>
        <w:t>New WID on UE Conformance -  Rel-17 LTE CA Configurations</w:t>
      </w:r>
    </w:p>
    <w:p w14:paraId="19E793B2"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6419CDE2" w14:textId="77777777" w:rsidR="00094632" w:rsidRDefault="00094632" w:rsidP="00094632">
      <w:pPr>
        <w:rPr>
          <w:rFonts w:ascii="Arial" w:hAnsi="Arial" w:cs="Arial"/>
          <w:b/>
        </w:rPr>
      </w:pPr>
      <w:r>
        <w:rPr>
          <w:rFonts w:ascii="Arial" w:hAnsi="Arial" w:cs="Arial"/>
          <w:b/>
        </w:rPr>
        <w:t xml:space="preserve">Abstract: </w:t>
      </w:r>
    </w:p>
    <w:p w14:paraId="4CFC361C" w14:textId="77777777" w:rsidR="00094632" w:rsidRDefault="00094632" w:rsidP="00094632">
      <w:r>
        <w:t>tested: RAN4 REL-17 WIs: LTE_CA_R17_2BDL_1BUL, LTE_CA_R17_3BDL_1BUL, LTE_CA_R17_xBDL_1BUL; LTE_CA_R17_2BDL_2BUL; LTE_CA_R17_xBDL_2BUL; endorsed in R5-235262 at RAN5 #100</w:t>
      </w:r>
    </w:p>
    <w:p w14:paraId="02B4B6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2718D" w14:textId="77777777" w:rsidR="00094632" w:rsidRDefault="00094632" w:rsidP="00094632">
      <w:pPr>
        <w:rPr>
          <w:rFonts w:ascii="Arial" w:hAnsi="Arial" w:cs="Arial"/>
          <w:b/>
          <w:sz w:val="24"/>
        </w:rPr>
      </w:pPr>
      <w:r>
        <w:rPr>
          <w:rFonts w:ascii="Arial" w:hAnsi="Arial" w:cs="Arial"/>
          <w:b/>
          <w:color w:val="0000FF"/>
          <w:sz w:val="24"/>
        </w:rPr>
        <w:t>RP-232362</w:t>
      </w:r>
      <w:r>
        <w:rPr>
          <w:rFonts w:ascii="Arial" w:hAnsi="Arial" w:cs="Arial"/>
          <w:b/>
          <w:color w:val="0000FF"/>
          <w:sz w:val="24"/>
        </w:rPr>
        <w:tab/>
      </w:r>
      <w:r>
        <w:rPr>
          <w:rFonts w:ascii="Arial" w:hAnsi="Arial" w:cs="Arial"/>
          <w:b/>
          <w:sz w:val="24"/>
        </w:rPr>
        <w:t>New WID on UE Conformance - Signal level Enhanced Network Selection</w:t>
      </w:r>
    </w:p>
    <w:p w14:paraId="638B164C"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9E35DEA" w14:textId="77777777" w:rsidR="00094632" w:rsidRDefault="00094632" w:rsidP="00094632">
      <w:pPr>
        <w:rPr>
          <w:rFonts w:ascii="Arial" w:hAnsi="Arial" w:cs="Arial"/>
          <w:b/>
        </w:rPr>
      </w:pPr>
      <w:r>
        <w:rPr>
          <w:rFonts w:ascii="Arial" w:hAnsi="Arial" w:cs="Arial"/>
          <w:b/>
        </w:rPr>
        <w:t xml:space="preserve">Abstract: </w:t>
      </w:r>
    </w:p>
    <w:p w14:paraId="5296C0F5" w14:textId="77777777" w:rsidR="00094632" w:rsidRDefault="00094632" w:rsidP="00094632">
      <w:r>
        <w:t>tested: REL-18 CT1 WI SENSE; compare: R5-235263</w:t>
      </w:r>
    </w:p>
    <w:p w14:paraId="7C7566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85A1F" w14:textId="77777777" w:rsidR="00094632" w:rsidRDefault="00094632" w:rsidP="00094632">
      <w:pPr>
        <w:pStyle w:val="Heading3"/>
      </w:pPr>
      <w:bookmarkStart w:id="466" w:name="_Toc146566669"/>
      <w:bookmarkStart w:id="467" w:name="_Toc150626487"/>
      <w:r>
        <w:t>13.2</w:t>
      </w:r>
      <w:r>
        <w:tab/>
        <w:t>Open Rel-16 WIs</w:t>
      </w:r>
      <w:bookmarkEnd w:id="466"/>
      <w:bookmarkEnd w:id="467"/>
    </w:p>
    <w:p w14:paraId="58A61A52" w14:textId="77777777" w:rsidR="00094632" w:rsidRDefault="00094632" w:rsidP="00094632">
      <w:pPr>
        <w:pStyle w:val="Heading4"/>
      </w:pPr>
      <w:bookmarkStart w:id="468" w:name="_Toc146566670"/>
      <w:bookmarkStart w:id="469" w:name="_Toc150626488"/>
      <w:r>
        <w:t>13.2.1</w:t>
      </w:r>
      <w:r>
        <w:tab/>
        <w:t>UE Conf. Test Aspects - Rel-16 NR CA and DC; and NR and LTE DC Configurations [NR_CADC_NR_LTE_DC_R16-UEConTest]</w:t>
      </w:r>
      <w:bookmarkEnd w:id="468"/>
      <w:bookmarkEnd w:id="469"/>
    </w:p>
    <w:p w14:paraId="774CAB6E" w14:textId="77777777" w:rsidR="00094632" w:rsidRDefault="00094632" w:rsidP="00094632">
      <w:pPr>
        <w:rPr>
          <w:rFonts w:ascii="Arial" w:hAnsi="Arial" w:cs="Arial"/>
          <w:b/>
          <w:sz w:val="24"/>
        </w:rPr>
      </w:pPr>
      <w:r>
        <w:rPr>
          <w:rFonts w:ascii="Arial" w:hAnsi="Arial" w:cs="Arial"/>
          <w:b/>
          <w:color w:val="0000FF"/>
          <w:sz w:val="24"/>
        </w:rPr>
        <w:t>RP-232240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53598D8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9743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6FA9F" w14:textId="77777777" w:rsidR="00094632" w:rsidRDefault="00094632" w:rsidP="00094632">
      <w:pPr>
        <w:rPr>
          <w:rFonts w:ascii="Arial" w:hAnsi="Arial" w:cs="Arial"/>
          <w:b/>
          <w:sz w:val="24"/>
        </w:rPr>
      </w:pPr>
      <w:r>
        <w:rPr>
          <w:rFonts w:ascii="Arial" w:hAnsi="Arial" w:cs="Arial"/>
          <w:b/>
          <w:color w:val="0000FF"/>
          <w:sz w:val="24"/>
        </w:rPr>
        <w:t>RP-231634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9C9786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D15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CB94A" w14:textId="77777777" w:rsidR="00094632" w:rsidRDefault="00094632" w:rsidP="00094632">
      <w:pPr>
        <w:rPr>
          <w:rFonts w:ascii="Arial" w:hAnsi="Arial" w:cs="Arial"/>
          <w:b/>
          <w:sz w:val="24"/>
        </w:rPr>
      </w:pPr>
      <w:r>
        <w:rPr>
          <w:rFonts w:ascii="Arial" w:hAnsi="Arial" w:cs="Arial"/>
          <w:b/>
          <w:color w:val="0000FF"/>
          <w:sz w:val="24"/>
        </w:rPr>
        <w:t>RP-231635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7A1CF63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E8DD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58172" w14:textId="77777777" w:rsidR="00094632" w:rsidRDefault="00094632" w:rsidP="00094632">
      <w:pPr>
        <w:pStyle w:val="Heading4"/>
      </w:pPr>
      <w:bookmarkStart w:id="470" w:name="_Toc146566671"/>
      <w:bookmarkStart w:id="471" w:name="_Toc150626489"/>
      <w:r>
        <w:t>13.2.2</w:t>
      </w:r>
      <w:r>
        <w:tab/>
        <w:t>UE Conf. Test Aspects - RF requirements for NR FR1 [RAN5 WI: NR_RF_FR1-UEConTest]</w:t>
      </w:r>
      <w:bookmarkEnd w:id="470"/>
      <w:bookmarkEnd w:id="471"/>
    </w:p>
    <w:p w14:paraId="16B3DFAA" w14:textId="77777777" w:rsidR="00094632" w:rsidRDefault="00094632" w:rsidP="00094632">
      <w:pPr>
        <w:rPr>
          <w:rFonts w:ascii="Arial" w:hAnsi="Arial" w:cs="Arial"/>
          <w:b/>
          <w:sz w:val="24"/>
        </w:rPr>
      </w:pPr>
      <w:r>
        <w:rPr>
          <w:rFonts w:ascii="Arial" w:hAnsi="Arial" w:cs="Arial"/>
          <w:b/>
          <w:color w:val="0000FF"/>
          <w:sz w:val="24"/>
        </w:rPr>
        <w:t>RP-232347</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D9829C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880A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2562" w14:textId="77777777" w:rsidR="00094632" w:rsidRDefault="00094632" w:rsidP="00094632">
      <w:pPr>
        <w:rPr>
          <w:rFonts w:ascii="Arial" w:hAnsi="Arial" w:cs="Arial"/>
          <w:b/>
          <w:sz w:val="24"/>
        </w:rPr>
      </w:pPr>
      <w:r>
        <w:rPr>
          <w:rFonts w:ascii="Arial" w:hAnsi="Arial" w:cs="Arial"/>
          <w:b/>
          <w:color w:val="0000FF"/>
          <w:sz w:val="24"/>
        </w:rPr>
        <w:t>RP-231636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5A61B5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737A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FF269" w14:textId="77777777" w:rsidR="00094632" w:rsidRDefault="00094632" w:rsidP="00094632">
      <w:pPr>
        <w:pStyle w:val="Heading4"/>
      </w:pPr>
      <w:bookmarkStart w:id="472" w:name="_Toc146566672"/>
      <w:bookmarkStart w:id="473" w:name="_Toc150626490"/>
      <w:r>
        <w:t>13.2.3</w:t>
      </w:r>
      <w:r>
        <w:tab/>
        <w:t>UE Conf. Test Aspects - 5G V2X with NR sidelink [RAN5 WI: 5G_V2X_NRSL_eV2XARC-UEConTest]</w:t>
      </w:r>
      <w:bookmarkEnd w:id="472"/>
      <w:bookmarkEnd w:id="473"/>
    </w:p>
    <w:p w14:paraId="09A3A47A" w14:textId="77777777" w:rsidR="00094632" w:rsidRDefault="00094632" w:rsidP="00094632">
      <w:pPr>
        <w:rPr>
          <w:rFonts w:ascii="Arial" w:hAnsi="Arial" w:cs="Arial"/>
          <w:b/>
          <w:sz w:val="24"/>
        </w:rPr>
      </w:pPr>
      <w:r>
        <w:rPr>
          <w:rFonts w:ascii="Arial" w:hAnsi="Arial" w:cs="Arial"/>
          <w:b/>
          <w:color w:val="0000FF"/>
          <w:sz w:val="24"/>
        </w:rPr>
        <w:t>RP-232348</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5E9A4B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052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1778B" w14:textId="77777777" w:rsidR="00094632" w:rsidRDefault="00094632" w:rsidP="00094632">
      <w:pPr>
        <w:rPr>
          <w:rFonts w:ascii="Arial" w:hAnsi="Arial" w:cs="Arial"/>
          <w:b/>
          <w:sz w:val="24"/>
        </w:rPr>
      </w:pPr>
      <w:r>
        <w:rPr>
          <w:rFonts w:ascii="Arial" w:hAnsi="Arial" w:cs="Arial"/>
          <w:b/>
          <w:color w:val="0000FF"/>
          <w:sz w:val="24"/>
        </w:rPr>
        <w:t>RP-231637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7963D32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A880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ACFEA" w14:textId="77777777" w:rsidR="00094632" w:rsidRDefault="00094632" w:rsidP="00094632">
      <w:pPr>
        <w:pStyle w:val="Heading4"/>
      </w:pPr>
      <w:bookmarkStart w:id="474" w:name="_Toc146566673"/>
      <w:bookmarkStart w:id="475" w:name="_Toc150626491"/>
      <w:r>
        <w:t>13.2.4</w:t>
      </w:r>
      <w:r>
        <w:tab/>
        <w:t>UE Conf. Test Aspects - Physical Layer Enh. for NR URLLC [RAN5 WI: NR_L1enh_URLLC-UEConTest]</w:t>
      </w:r>
      <w:bookmarkEnd w:id="474"/>
      <w:bookmarkEnd w:id="475"/>
    </w:p>
    <w:p w14:paraId="4D16FE00" w14:textId="77777777" w:rsidR="00094632" w:rsidRDefault="00094632" w:rsidP="00094632">
      <w:pPr>
        <w:rPr>
          <w:rFonts w:ascii="Arial" w:hAnsi="Arial" w:cs="Arial"/>
          <w:b/>
          <w:sz w:val="24"/>
        </w:rPr>
      </w:pPr>
      <w:r>
        <w:rPr>
          <w:rFonts w:ascii="Arial" w:hAnsi="Arial" w:cs="Arial"/>
          <w:b/>
          <w:color w:val="0000FF"/>
          <w:sz w:val="24"/>
        </w:rPr>
        <w:t>RP-232349</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061B367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0565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32AA" w14:textId="77777777" w:rsidR="00094632" w:rsidRDefault="00094632" w:rsidP="00094632">
      <w:pPr>
        <w:rPr>
          <w:rFonts w:ascii="Arial" w:hAnsi="Arial" w:cs="Arial"/>
          <w:b/>
          <w:sz w:val="24"/>
        </w:rPr>
      </w:pPr>
      <w:r>
        <w:rPr>
          <w:rFonts w:ascii="Arial" w:hAnsi="Arial" w:cs="Arial"/>
          <w:b/>
          <w:color w:val="0000FF"/>
          <w:sz w:val="24"/>
        </w:rPr>
        <w:t>RP-231638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5BD0700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66DF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F40CC" w14:textId="77777777" w:rsidR="00094632" w:rsidRDefault="00094632" w:rsidP="00094632">
      <w:pPr>
        <w:pStyle w:val="Heading4"/>
      </w:pPr>
      <w:bookmarkStart w:id="476" w:name="_Toc146566674"/>
      <w:bookmarkStart w:id="477" w:name="_Toc150626492"/>
      <w:r>
        <w:lastRenderedPageBreak/>
        <w:t>13.2.5</w:t>
      </w:r>
      <w:r>
        <w:tab/>
        <w:t>UE Conf. Test Aspects - NR positioning support [RAN5 WI: NR_pos-UEConTest]</w:t>
      </w:r>
      <w:bookmarkEnd w:id="476"/>
      <w:bookmarkEnd w:id="477"/>
    </w:p>
    <w:p w14:paraId="5F8582E3" w14:textId="77777777" w:rsidR="00094632" w:rsidRDefault="00094632" w:rsidP="00094632">
      <w:pPr>
        <w:rPr>
          <w:rFonts w:ascii="Arial" w:hAnsi="Arial" w:cs="Arial"/>
          <w:b/>
          <w:sz w:val="24"/>
        </w:rPr>
      </w:pPr>
      <w:r>
        <w:rPr>
          <w:rFonts w:ascii="Arial" w:hAnsi="Arial" w:cs="Arial"/>
          <w:b/>
          <w:color w:val="0000FF"/>
          <w:sz w:val="24"/>
        </w:rPr>
        <w:t>RP-231835</w:t>
      </w:r>
      <w:r>
        <w:rPr>
          <w:rFonts w:ascii="Arial" w:hAnsi="Arial" w:cs="Arial"/>
          <w:b/>
          <w:color w:val="0000FF"/>
          <w:sz w:val="24"/>
        </w:rPr>
        <w:tab/>
      </w:r>
      <w:r>
        <w:rPr>
          <w:rFonts w:ascii="Arial" w:hAnsi="Arial" w:cs="Arial"/>
          <w:b/>
          <w:sz w:val="24"/>
        </w:rPr>
        <w:t>Status report for WI UE Conformance Test Aspects - NR Positioning Support; rapporteur: CATT</w:t>
      </w:r>
    </w:p>
    <w:p w14:paraId="1FFB21D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4D4996" w14:textId="77777777" w:rsidR="00094632" w:rsidRDefault="00094632" w:rsidP="00094632">
      <w:pPr>
        <w:rPr>
          <w:rFonts w:ascii="Arial" w:hAnsi="Arial" w:cs="Arial"/>
          <w:b/>
        </w:rPr>
      </w:pPr>
      <w:r>
        <w:rPr>
          <w:rFonts w:ascii="Arial" w:hAnsi="Arial" w:cs="Arial"/>
          <w:b/>
        </w:rPr>
        <w:t xml:space="preserve">Discussion: </w:t>
      </w:r>
    </w:p>
    <w:p w14:paraId="300CC03B" w14:textId="77777777" w:rsidR="00094632" w:rsidRDefault="00094632" w:rsidP="00094632">
      <w:r>
        <w:t>conclusion: WI is completed</w:t>
      </w:r>
    </w:p>
    <w:p w14:paraId="74376E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56EA1" w14:textId="77777777" w:rsidR="00094632" w:rsidRDefault="00094632" w:rsidP="00094632">
      <w:pPr>
        <w:rPr>
          <w:rFonts w:ascii="Arial" w:hAnsi="Arial" w:cs="Arial"/>
          <w:b/>
          <w:sz w:val="24"/>
        </w:rPr>
      </w:pPr>
      <w:r>
        <w:rPr>
          <w:rFonts w:ascii="Arial" w:hAnsi="Arial" w:cs="Arial"/>
          <w:b/>
          <w:color w:val="0000FF"/>
          <w:sz w:val="24"/>
        </w:rPr>
        <w:t>RP-231639</w:t>
      </w:r>
      <w:r>
        <w:rPr>
          <w:rFonts w:ascii="Arial" w:hAnsi="Arial" w:cs="Arial"/>
          <w:b/>
          <w:color w:val="0000FF"/>
          <w:sz w:val="24"/>
        </w:rPr>
        <w:tab/>
      </w:r>
      <w:r>
        <w:rPr>
          <w:rFonts w:ascii="Arial" w:hAnsi="Arial" w:cs="Arial"/>
          <w:b/>
          <w:sz w:val="24"/>
        </w:rPr>
        <w:t>RAN5 agreed non TTCN CR(s) WI UE Conformance -NR positioning support (NR_pos-UEConTest)</w:t>
      </w:r>
    </w:p>
    <w:p w14:paraId="1E91D5A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BE46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901C1" w14:textId="77777777" w:rsidR="00094632" w:rsidRDefault="00094632" w:rsidP="00094632">
      <w:pPr>
        <w:pStyle w:val="Heading4"/>
      </w:pPr>
      <w:bookmarkStart w:id="478" w:name="_Toc146566675"/>
      <w:bookmarkStart w:id="479" w:name="_Toc150626493"/>
      <w:r>
        <w:t>13.2.6</w:t>
      </w:r>
      <w:r>
        <w:tab/>
        <w:t>UE Conf. Test Aspects - NR RF requirement enh. for FR2 [RAN5 WI: NR_RF_FR2_req_enh-UEConTest]</w:t>
      </w:r>
      <w:bookmarkEnd w:id="478"/>
      <w:bookmarkEnd w:id="479"/>
    </w:p>
    <w:p w14:paraId="61E5050E" w14:textId="77777777" w:rsidR="00094632" w:rsidRDefault="00094632" w:rsidP="00094632">
      <w:pPr>
        <w:rPr>
          <w:rFonts w:ascii="Arial" w:hAnsi="Arial" w:cs="Arial"/>
          <w:b/>
          <w:sz w:val="24"/>
        </w:rPr>
      </w:pPr>
      <w:r>
        <w:rPr>
          <w:rFonts w:ascii="Arial" w:hAnsi="Arial" w:cs="Arial"/>
          <w:b/>
          <w:color w:val="0000FF"/>
          <w:sz w:val="24"/>
        </w:rPr>
        <w:t>RP-231610</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9FFCF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D81814" w14:textId="77777777" w:rsidR="00094632" w:rsidRDefault="00094632" w:rsidP="00094632">
      <w:pPr>
        <w:rPr>
          <w:rFonts w:ascii="Arial" w:hAnsi="Arial" w:cs="Arial"/>
          <w:b/>
        </w:rPr>
      </w:pPr>
      <w:r>
        <w:rPr>
          <w:rFonts w:ascii="Arial" w:hAnsi="Arial" w:cs="Arial"/>
          <w:b/>
        </w:rPr>
        <w:t xml:space="preserve">Discussion: </w:t>
      </w:r>
    </w:p>
    <w:p w14:paraId="5E208976" w14:textId="77777777" w:rsidR="00094632" w:rsidRDefault="00094632" w:rsidP="00094632">
      <w:r>
        <w:t>conclusion: WI is completed</w:t>
      </w:r>
    </w:p>
    <w:p w14:paraId="214657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E393A" w14:textId="77777777" w:rsidR="00094632" w:rsidRDefault="00094632" w:rsidP="00094632">
      <w:pPr>
        <w:rPr>
          <w:rFonts w:ascii="Arial" w:hAnsi="Arial" w:cs="Arial"/>
          <w:b/>
          <w:sz w:val="24"/>
        </w:rPr>
      </w:pPr>
      <w:r>
        <w:rPr>
          <w:rFonts w:ascii="Arial" w:hAnsi="Arial" w:cs="Arial"/>
          <w:b/>
          <w:color w:val="0000FF"/>
          <w:sz w:val="24"/>
        </w:rPr>
        <w:t>RP-231640</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2B0634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16D3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D768C" w14:textId="77777777" w:rsidR="00094632" w:rsidRDefault="00094632" w:rsidP="00094632">
      <w:pPr>
        <w:pStyle w:val="Heading4"/>
      </w:pPr>
      <w:bookmarkStart w:id="480" w:name="_Toc146566676"/>
      <w:bookmarkStart w:id="481" w:name="_Toc150626494"/>
      <w:r>
        <w:t>13.2.7</w:t>
      </w:r>
      <w:r>
        <w:tab/>
        <w:t>UE Conf. Test Aspects - NR-based access to unlicensed spectrum [RAN5 WI: NR_unlic-UEConTest]</w:t>
      </w:r>
      <w:bookmarkEnd w:id="480"/>
      <w:bookmarkEnd w:id="481"/>
    </w:p>
    <w:p w14:paraId="2FA99421" w14:textId="77777777" w:rsidR="00094632" w:rsidRDefault="00094632" w:rsidP="00094632">
      <w:pPr>
        <w:rPr>
          <w:rFonts w:ascii="Arial" w:hAnsi="Arial" w:cs="Arial"/>
          <w:b/>
          <w:sz w:val="24"/>
        </w:rPr>
      </w:pPr>
      <w:r>
        <w:rPr>
          <w:rFonts w:ascii="Arial" w:hAnsi="Arial" w:cs="Arial"/>
          <w:b/>
          <w:color w:val="0000FF"/>
          <w:sz w:val="24"/>
        </w:rPr>
        <w:t>RP-232012</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17A4837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543F07" w14:textId="77777777" w:rsidR="00094632" w:rsidRDefault="00094632" w:rsidP="00094632">
      <w:pPr>
        <w:rPr>
          <w:rFonts w:ascii="Arial" w:hAnsi="Arial" w:cs="Arial"/>
          <w:b/>
        </w:rPr>
      </w:pPr>
      <w:r>
        <w:rPr>
          <w:rFonts w:ascii="Arial" w:hAnsi="Arial" w:cs="Arial"/>
          <w:b/>
        </w:rPr>
        <w:t xml:space="preserve">Abstract: </w:t>
      </w:r>
    </w:p>
    <w:p w14:paraId="4402BE5E" w14:textId="77777777" w:rsidR="00094632" w:rsidRDefault="00094632" w:rsidP="00094632">
      <w:r>
        <w:t>Compl: 60%; end date: Dec.23</w:t>
      </w:r>
    </w:p>
    <w:p w14:paraId="384DF9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36E5" w14:textId="77777777" w:rsidR="00094632" w:rsidRDefault="00094632" w:rsidP="00094632">
      <w:pPr>
        <w:rPr>
          <w:rFonts w:ascii="Arial" w:hAnsi="Arial" w:cs="Arial"/>
          <w:b/>
          <w:sz w:val="24"/>
        </w:rPr>
      </w:pPr>
      <w:r>
        <w:rPr>
          <w:rFonts w:ascii="Arial" w:hAnsi="Arial" w:cs="Arial"/>
          <w:b/>
          <w:color w:val="0000FF"/>
          <w:sz w:val="24"/>
        </w:rPr>
        <w:lastRenderedPageBreak/>
        <w:t>RP-231641</w:t>
      </w:r>
      <w:r>
        <w:rPr>
          <w:rFonts w:ascii="Arial" w:hAnsi="Arial" w:cs="Arial"/>
          <w:b/>
          <w:color w:val="0000FF"/>
          <w:sz w:val="24"/>
        </w:rPr>
        <w:tab/>
      </w:r>
      <w:r>
        <w:rPr>
          <w:rFonts w:ascii="Arial" w:hAnsi="Arial" w:cs="Arial"/>
          <w:b/>
          <w:sz w:val="24"/>
        </w:rPr>
        <w:t>RAN5 agreed non TTCN CR(s) WI UE Conformance - NR-based access to unlicensed spectrum</w:t>
      </w:r>
    </w:p>
    <w:p w14:paraId="0683ACB6" w14:textId="77777777" w:rsidR="00094632" w:rsidRDefault="00094632" w:rsidP="00094632">
      <w:pPr>
        <w:rPr>
          <w:rFonts w:ascii="Arial" w:hAnsi="Arial" w:cs="Arial"/>
          <w:b/>
          <w:sz w:val="24"/>
        </w:rPr>
      </w:pPr>
      <w:r>
        <w:rPr>
          <w:rFonts w:ascii="Arial" w:hAnsi="Arial" w:cs="Arial"/>
          <w:b/>
          <w:sz w:val="24"/>
        </w:rPr>
        <w:t>(NR_unlic-UEConTest)</w:t>
      </w:r>
    </w:p>
    <w:p w14:paraId="04857A7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B7F1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7FC1D" w14:textId="77777777" w:rsidR="00094632" w:rsidRDefault="00094632" w:rsidP="00094632">
      <w:pPr>
        <w:pStyle w:val="Heading4"/>
      </w:pPr>
      <w:bookmarkStart w:id="482" w:name="_Toc146566677"/>
      <w:bookmarkStart w:id="483" w:name="_Toc150626495"/>
      <w:r>
        <w:t>13.2.8</w:t>
      </w:r>
      <w:r>
        <w:tab/>
        <w:t>UE Conf. Test Aspects - NR RRM enhancements [RAN5 WI: NR_RRM_enh-UEConTest]</w:t>
      </w:r>
      <w:bookmarkEnd w:id="482"/>
      <w:bookmarkEnd w:id="483"/>
    </w:p>
    <w:p w14:paraId="134FA4C0" w14:textId="77777777" w:rsidR="00094632" w:rsidRDefault="00094632" w:rsidP="00094632">
      <w:pPr>
        <w:rPr>
          <w:rFonts w:ascii="Arial" w:hAnsi="Arial" w:cs="Arial"/>
          <w:b/>
          <w:sz w:val="24"/>
        </w:rPr>
      </w:pPr>
      <w:r>
        <w:rPr>
          <w:rFonts w:ascii="Arial" w:hAnsi="Arial" w:cs="Arial"/>
          <w:b/>
          <w:color w:val="0000FF"/>
          <w:sz w:val="24"/>
        </w:rPr>
        <w:t>RP-232587</w:t>
      </w:r>
      <w:r>
        <w:rPr>
          <w:rFonts w:ascii="Arial" w:hAnsi="Arial" w:cs="Arial"/>
          <w:b/>
          <w:color w:val="0000FF"/>
          <w:sz w:val="24"/>
        </w:rPr>
        <w:tab/>
      </w:r>
      <w:r>
        <w:rPr>
          <w:rFonts w:ascii="Arial" w:hAnsi="Arial" w:cs="Arial"/>
          <w:b/>
          <w:sz w:val="24"/>
        </w:rPr>
        <w:t>Status Report for WI UE Conformance Test Aspects – NR RRM enhancements; Rapporteur:Apple</w:t>
      </w:r>
    </w:p>
    <w:p w14:paraId="717026C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8C6FA4" w14:textId="77777777" w:rsidR="00094632" w:rsidRDefault="00094632" w:rsidP="00094632">
      <w:pPr>
        <w:rPr>
          <w:rFonts w:ascii="Arial" w:hAnsi="Arial" w:cs="Arial"/>
          <w:b/>
        </w:rPr>
      </w:pPr>
      <w:r>
        <w:rPr>
          <w:rFonts w:ascii="Arial" w:hAnsi="Arial" w:cs="Arial"/>
          <w:b/>
        </w:rPr>
        <w:t xml:space="preserve">Abstract: </w:t>
      </w:r>
    </w:p>
    <w:p w14:paraId="04A3CE35" w14:textId="77777777" w:rsidR="00094632" w:rsidRDefault="00094632" w:rsidP="00094632">
      <w:r>
        <w:t>End: 12/23; Compl.: 34%</w:t>
      </w:r>
    </w:p>
    <w:p w14:paraId="1B2A82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99BA3" w14:textId="77777777" w:rsidR="00094632" w:rsidRDefault="00094632" w:rsidP="00094632">
      <w:pPr>
        <w:rPr>
          <w:rFonts w:ascii="Arial" w:hAnsi="Arial" w:cs="Arial"/>
          <w:b/>
          <w:sz w:val="24"/>
        </w:rPr>
      </w:pPr>
      <w:r>
        <w:rPr>
          <w:rFonts w:ascii="Arial" w:hAnsi="Arial" w:cs="Arial"/>
          <w:b/>
          <w:color w:val="0000FF"/>
          <w:sz w:val="24"/>
        </w:rPr>
        <w:t>RP-231642</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504A4E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68F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E9A37" w14:textId="77777777" w:rsidR="00094632" w:rsidRDefault="00094632" w:rsidP="00094632">
      <w:pPr>
        <w:pStyle w:val="Heading4"/>
      </w:pPr>
      <w:bookmarkStart w:id="484" w:name="_Toc146566678"/>
      <w:bookmarkStart w:id="485" w:name="_Toc150626496"/>
      <w:r>
        <w:t>13.2.9</w:t>
      </w:r>
      <w:r>
        <w:tab/>
        <w:t>Conf. Test Aspects - Protocol enh. for Mission Critical Services for Rel-16 (MCPTT, MCVideo, MCData) [RAN5 WI: MCProtoc16_enh2MCPTT_eMCData2-ConTest]</w:t>
      </w:r>
      <w:bookmarkEnd w:id="484"/>
      <w:bookmarkEnd w:id="485"/>
    </w:p>
    <w:p w14:paraId="270F2206" w14:textId="77777777" w:rsidR="00094632" w:rsidRDefault="00094632" w:rsidP="00094632">
      <w:pPr>
        <w:rPr>
          <w:rFonts w:ascii="Arial" w:hAnsi="Arial" w:cs="Arial"/>
          <w:b/>
          <w:sz w:val="24"/>
        </w:rPr>
      </w:pPr>
      <w:r>
        <w:rPr>
          <w:rFonts w:ascii="Arial" w:hAnsi="Arial" w:cs="Arial"/>
          <w:b/>
          <w:color w:val="0000FF"/>
          <w:sz w:val="24"/>
        </w:rPr>
        <w:t>RP-231716</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0A9905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6EA72F" w14:textId="77777777" w:rsidR="00094632" w:rsidRDefault="00094632" w:rsidP="00094632">
      <w:pPr>
        <w:rPr>
          <w:rFonts w:ascii="Arial" w:hAnsi="Arial" w:cs="Arial"/>
          <w:b/>
        </w:rPr>
      </w:pPr>
      <w:r>
        <w:rPr>
          <w:rFonts w:ascii="Arial" w:hAnsi="Arial" w:cs="Arial"/>
          <w:b/>
        </w:rPr>
        <w:t xml:space="preserve">Abstract: </w:t>
      </w:r>
    </w:p>
    <w:p w14:paraId="4F1081FA" w14:textId="77777777" w:rsidR="00094632" w:rsidRDefault="00094632" w:rsidP="00094632">
      <w:r>
        <w:t>32% Complete</w:t>
      </w:r>
    </w:p>
    <w:p w14:paraId="47572D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25DEF" w14:textId="77777777" w:rsidR="00094632" w:rsidRDefault="00094632" w:rsidP="00094632">
      <w:pPr>
        <w:rPr>
          <w:rFonts w:ascii="Arial" w:hAnsi="Arial" w:cs="Arial"/>
          <w:b/>
          <w:sz w:val="24"/>
        </w:rPr>
      </w:pPr>
      <w:r>
        <w:rPr>
          <w:rFonts w:ascii="Arial" w:hAnsi="Arial" w:cs="Arial"/>
          <w:b/>
          <w:color w:val="0000FF"/>
          <w:sz w:val="24"/>
        </w:rPr>
        <w:t>RP-231643</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025A95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4784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62BC8" w14:textId="77777777" w:rsidR="00094632" w:rsidRDefault="00094632" w:rsidP="00094632">
      <w:pPr>
        <w:pStyle w:val="Heading3"/>
      </w:pPr>
      <w:bookmarkStart w:id="486" w:name="_Toc146566679"/>
      <w:bookmarkStart w:id="487" w:name="_Toc150626497"/>
      <w:r>
        <w:lastRenderedPageBreak/>
        <w:t>13.3</w:t>
      </w:r>
      <w:r>
        <w:tab/>
        <w:t>Open Rel-17 WIs</w:t>
      </w:r>
      <w:bookmarkEnd w:id="486"/>
      <w:bookmarkEnd w:id="487"/>
    </w:p>
    <w:p w14:paraId="056A8428" w14:textId="77777777" w:rsidR="00094632" w:rsidRDefault="00094632" w:rsidP="00094632">
      <w:pPr>
        <w:pStyle w:val="Heading4"/>
      </w:pPr>
      <w:bookmarkStart w:id="488" w:name="_Toc146566680"/>
      <w:bookmarkStart w:id="489" w:name="_Toc150626498"/>
      <w:r>
        <w:t>13.3.1</w:t>
      </w:r>
      <w:r>
        <w:tab/>
        <w:t>UE Conf. - Rel-17 NR CA and DC; and NR and LTE DC Configurations [RAN5 WI: NR_CADC_NR_LTE_DC_R17-UEConTest]</w:t>
      </w:r>
      <w:bookmarkEnd w:id="488"/>
      <w:bookmarkEnd w:id="489"/>
    </w:p>
    <w:p w14:paraId="625CA69B" w14:textId="77777777" w:rsidR="00094632" w:rsidRDefault="00094632" w:rsidP="00094632">
      <w:pPr>
        <w:rPr>
          <w:rFonts w:ascii="Arial" w:hAnsi="Arial" w:cs="Arial"/>
          <w:b/>
          <w:sz w:val="24"/>
        </w:rPr>
      </w:pPr>
      <w:r>
        <w:rPr>
          <w:rFonts w:ascii="Arial" w:hAnsi="Arial" w:cs="Arial"/>
          <w:b/>
          <w:color w:val="0000FF"/>
          <w:sz w:val="24"/>
        </w:rPr>
        <w:t>RP-232350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7706B5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D3AD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68B43" w14:textId="77777777" w:rsidR="00094632" w:rsidRDefault="00094632" w:rsidP="00094632">
      <w:pPr>
        <w:rPr>
          <w:rFonts w:ascii="Arial" w:hAnsi="Arial" w:cs="Arial"/>
          <w:b/>
          <w:sz w:val="24"/>
        </w:rPr>
      </w:pPr>
      <w:r>
        <w:rPr>
          <w:rFonts w:ascii="Arial" w:hAnsi="Arial" w:cs="Arial"/>
          <w:b/>
          <w:color w:val="0000FF"/>
          <w:sz w:val="24"/>
        </w:rPr>
        <w:t>RP-231644</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5B095F48" w14:textId="77777777" w:rsidR="00094632" w:rsidRDefault="00094632" w:rsidP="00094632">
      <w:pPr>
        <w:rPr>
          <w:rFonts w:ascii="Arial" w:hAnsi="Arial" w:cs="Arial"/>
          <w:b/>
          <w:sz w:val="24"/>
        </w:rPr>
      </w:pPr>
      <w:r>
        <w:rPr>
          <w:rFonts w:ascii="Arial" w:hAnsi="Arial" w:cs="Arial"/>
          <w:b/>
          <w:sz w:val="24"/>
        </w:rPr>
        <w:t>(NR_CADC_NR_LTE_DC_R17-UEConTest)</w:t>
      </w:r>
    </w:p>
    <w:p w14:paraId="1199341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70D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1D0F5" w14:textId="77777777" w:rsidR="00094632" w:rsidRDefault="00094632" w:rsidP="00094632">
      <w:pPr>
        <w:pStyle w:val="Heading4"/>
      </w:pPr>
      <w:bookmarkStart w:id="490" w:name="_Toc146566681"/>
      <w:bookmarkStart w:id="491" w:name="_Toc150626499"/>
      <w:r>
        <w:t>13.3.2</w:t>
      </w:r>
      <w:r>
        <w:tab/>
        <w:t>UE Conf. - Rel-17 High power UE for NR inter-band CA with 2 bands DL and x bands UL (x=1,2) [RAN5 WI: NR_PC2_CA_R17_2BDL_2BUL-UEConTest]</w:t>
      </w:r>
      <w:bookmarkEnd w:id="490"/>
      <w:bookmarkEnd w:id="491"/>
    </w:p>
    <w:p w14:paraId="2DFA0A11" w14:textId="77777777" w:rsidR="00094632" w:rsidRDefault="00094632" w:rsidP="00094632">
      <w:pPr>
        <w:rPr>
          <w:rFonts w:ascii="Arial" w:hAnsi="Arial" w:cs="Arial"/>
          <w:b/>
          <w:sz w:val="24"/>
        </w:rPr>
      </w:pPr>
      <w:r>
        <w:rPr>
          <w:rFonts w:ascii="Arial" w:hAnsi="Arial" w:cs="Arial"/>
          <w:b/>
          <w:color w:val="0000FF"/>
          <w:sz w:val="24"/>
        </w:rPr>
        <w:t>RP-232252</w:t>
      </w:r>
      <w:r>
        <w:rPr>
          <w:rFonts w:ascii="Arial" w:hAnsi="Arial" w:cs="Arial"/>
          <w:b/>
          <w:color w:val="0000FF"/>
          <w:sz w:val="24"/>
        </w:rPr>
        <w:tab/>
      </w:r>
      <w:r>
        <w:rPr>
          <w:rFonts w:ascii="Arial" w:hAnsi="Arial" w:cs="Arial"/>
          <w:b/>
          <w:sz w:val="24"/>
        </w:rPr>
        <w:t>Status report for WI UE Conformance - Rel-17 High power UE for NR inter-band Carrier Aggregation with 2 bands downlink and x bands uplink (x=1,2); rapporteur: China Telecom</w:t>
      </w:r>
    </w:p>
    <w:p w14:paraId="6C60F77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20FB4" w14:textId="77777777" w:rsidR="00094632" w:rsidRDefault="00094632" w:rsidP="00094632">
      <w:pPr>
        <w:rPr>
          <w:rFonts w:ascii="Arial" w:hAnsi="Arial" w:cs="Arial"/>
          <w:b/>
        </w:rPr>
      </w:pPr>
      <w:r>
        <w:rPr>
          <w:rFonts w:ascii="Arial" w:hAnsi="Arial" w:cs="Arial"/>
          <w:b/>
        </w:rPr>
        <w:t xml:space="preserve">Abstract: </w:t>
      </w:r>
    </w:p>
    <w:p w14:paraId="6D216240" w14:textId="77777777" w:rsidR="00094632" w:rsidRDefault="00094632" w:rsidP="00094632">
      <w:r>
        <w:t>WI 60%</w:t>
      </w:r>
    </w:p>
    <w:p w14:paraId="34C326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1F34E" w14:textId="77777777" w:rsidR="00094632" w:rsidRDefault="00094632" w:rsidP="00094632">
      <w:pPr>
        <w:rPr>
          <w:rFonts w:ascii="Arial" w:hAnsi="Arial" w:cs="Arial"/>
          <w:b/>
          <w:sz w:val="24"/>
        </w:rPr>
      </w:pPr>
      <w:r>
        <w:rPr>
          <w:rFonts w:ascii="Arial" w:hAnsi="Arial" w:cs="Arial"/>
          <w:b/>
          <w:color w:val="0000FF"/>
          <w:sz w:val="24"/>
        </w:rPr>
        <w:t>RP-231645</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6ECFDE96" w14:textId="77777777" w:rsidR="00094632" w:rsidRDefault="00094632" w:rsidP="00094632">
      <w:pPr>
        <w:rPr>
          <w:rFonts w:ascii="Arial" w:hAnsi="Arial" w:cs="Arial"/>
          <w:b/>
          <w:sz w:val="24"/>
        </w:rPr>
      </w:pPr>
      <w:r>
        <w:rPr>
          <w:rFonts w:ascii="Arial" w:hAnsi="Arial" w:cs="Arial"/>
          <w:b/>
          <w:sz w:val="24"/>
        </w:rPr>
        <w:t>(NR_PC2_CA_R17_2BDL_2BUL-UEConTest)</w:t>
      </w:r>
    </w:p>
    <w:p w14:paraId="379B05D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13D0C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6DA5" w14:textId="77777777" w:rsidR="00094632" w:rsidRDefault="00094632" w:rsidP="00094632">
      <w:pPr>
        <w:pStyle w:val="Heading4"/>
      </w:pPr>
      <w:bookmarkStart w:id="492" w:name="_Toc146566682"/>
      <w:bookmarkStart w:id="493" w:name="_Toc150626500"/>
      <w:r>
        <w:t>13.3.3</w:t>
      </w:r>
      <w:r>
        <w:tab/>
        <w:t>UE Conf. - Rel-17 PC2 UE for NR inter-band CA/DC with or without SUL configurations with x (6&gt;=x&gt;2) bands DL and y (y=1, 2) bands UL [New RAN5 WI: NR_UE_PC2_R17_CADC_SUL_xBDL_yBUL-UEConTest]</w:t>
      </w:r>
      <w:bookmarkEnd w:id="492"/>
      <w:bookmarkEnd w:id="493"/>
    </w:p>
    <w:p w14:paraId="3A043061" w14:textId="77777777" w:rsidR="00094632" w:rsidRDefault="00094632" w:rsidP="00094632">
      <w:pPr>
        <w:rPr>
          <w:rFonts w:ascii="Arial" w:hAnsi="Arial" w:cs="Arial"/>
          <w:b/>
          <w:sz w:val="24"/>
        </w:rPr>
      </w:pPr>
      <w:r>
        <w:rPr>
          <w:rFonts w:ascii="Arial" w:hAnsi="Arial" w:cs="Arial"/>
          <w:b/>
          <w:color w:val="0000FF"/>
          <w:sz w:val="24"/>
        </w:rPr>
        <w:t>RP-232358</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DC0C01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9738A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653E" w14:textId="77777777" w:rsidR="00094632" w:rsidRDefault="00094632" w:rsidP="00094632">
      <w:pPr>
        <w:rPr>
          <w:rFonts w:ascii="Arial" w:hAnsi="Arial" w:cs="Arial"/>
          <w:b/>
          <w:sz w:val="24"/>
        </w:rPr>
      </w:pPr>
      <w:r>
        <w:rPr>
          <w:rFonts w:ascii="Arial" w:hAnsi="Arial" w:cs="Arial"/>
          <w:b/>
          <w:color w:val="0000FF"/>
          <w:sz w:val="24"/>
        </w:rPr>
        <w:t>RP-231646</w:t>
      </w:r>
      <w:r>
        <w:rPr>
          <w:rFonts w:ascii="Arial" w:hAnsi="Arial" w:cs="Arial"/>
          <w:b/>
          <w:color w:val="0000FF"/>
          <w:sz w:val="24"/>
        </w:rPr>
        <w:tab/>
      </w:r>
      <w:r>
        <w:rPr>
          <w:rFonts w:ascii="Arial" w:hAnsi="Arial" w:cs="Arial"/>
          <w:b/>
          <w:sz w:val="24"/>
        </w:rPr>
        <w:t>RAN5 agreed non TTCN CR(s) WI UE Conformance - Rel-17 Power Class 2 UE for NR inter-band CA/DC with or without SUL configurations with x (6&gt;=x&gt;2) bands DL and y (y=1, 2) bands UL</w:t>
      </w:r>
    </w:p>
    <w:p w14:paraId="26E9B7B1" w14:textId="77777777" w:rsidR="00094632" w:rsidRDefault="00094632" w:rsidP="00094632">
      <w:pPr>
        <w:rPr>
          <w:rFonts w:ascii="Arial" w:hAnsi="Arial" w:cs="Arial"/>
          <w:b/>
          <w:sz w:val="24"/>
        </w:rPr>
      </w:pPr>
      <w:r>
        <w:rPr>
          <w:rFonts w:ascii="Arial" w:hAnsi="Arial" w:cs="Arial"/>
          <w:b/>
          <w:sz w:val="24"/>
        </w:rPr>
        <w:t>(NR_UE_PC2_R17_CADC_SUL_xBDL_yBUL-UEConTest)</w:t>
      </w:r>
    </w:p>
    <w:p w14:paraId="6F38D5A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69EF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9FE32" w14:textId="77777777" w:rsidR="00094632" w:rsidRDefault="00094632" w:rsidP="00094632">
      <w:pPr>
        <w:pStyle w:val="Heading4"/>
      </w:pPr>
      <w:bookmarkStart w:id="494" w:name="_Toc146566683"/>
      <w:bookmarkStart w:id="495" w:name="_Toc150626501"/>
      <w:r>
        <w:t>13.3.4</w:t>
      </w:r>
      <w:r>
        <w:tab/>
        <w:t>UE Conf. - PC2 for EN-DC with x LTE bands + y NR band(s) in DL and with 1 LTE band +1 TDD NR band in UL (either x= 2, 3, y=1 or x=1, 2, y=2) [RAN5 WI: ENDC_PC2_R17_xLTE_yNR-UEConTest]</w:t>
      </w:r>
      <w:bookmarkEnd w:id="494"/>
      <w:bookmarkEnd w:id="495"/>
    </w:p>
    <w:p w14:paraId="4B69A472" w14:textId="77777777" w:rsidR="00094632" w:rsidRDefault="00094632" w:rsidP="00094632">
      <w:pPr>
        <w:rPr>
          <w:rFonts w:ascii="Arial" w:hAnsi="Arial" w:cs="Arial"/>
          <w:b/>
          <w:sz w:val="24"/>
        </w:rPr>
      </w:pPr>
      <w:r>
        <w:rPr>
          <w:rFonts w:ascii="Arial" w:hAnsi="Arial" w:cs="Arial"/>
          <w:b/>
          <w:color w:val="0000FF"/>
          <w:sz w:val="24"/>
        </w:rPr>
        <w:t>RP-231733</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2ED692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CEEB41" w14:textId="77777777" w:rsidR="00094632" w:rsidRDefault="00094632" w:rsidP="00094632">
      <w:pPr>
        <w:rPr>
          <w:rFonts w:ascii="Arial" w:hAnsi="Arial" w:cs="Arial"/>
          <w:b/>
        </w:rPr>
      </w:pPr>
      <w:r>
        <w:rPr>
          <w:rFonts w:ascii="Arial" w:hAnsi="Arial" w:cs="Arial"/>
          <w:b/>
        </w:rPr>
        <w:t xml:space="preserve">Abstract: </w:t>
      </w:r>
    </w:p>
    <w:p w14:paraId="35240B0F" w14:textId="77777777" w:rsidR="00094632" w:rsidRDefault="00094632" w:rsidP="00094632">
      <w:r>
        <w:t>Test: 6%, Dec 23</w:t>
      </w:r>
    </w:p>
    <w:p w14:paraId="42C90E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31A0" w14:textId="77777777" w:rsidR="00094632" w:rsidRDefault="00094632" w:rsidP="00094632">
      <w:pPr>
        <w:pStyle w:val="Heading4"/>
      </w:pPr>
      <w:bookmarkStart w:id="496" w:name="_Toc146566684"/>
      <w:bookmarkStart w:id="497" w:name="_Toc150626502"/>
      <w:r>
        <w:t>13.3.5</w:t>
      </w:r>
      <w:r>
        <w:tab/>
        <w:t>UE Conf. - High power UE (PC2) for NR band n39 [RAN5 WI: NR_UE_PC2_n39-UEConTest]</w:t>
      </w:r>
      <w:bookmarkEnd w:id="496"/>
      <w:bookmarkEnd w:id="497"/>
    </w:p>
    <w:p w14:paraId="718EA768" w14:textId="77777777" w:rsidR="00094632" w:rsidRDefault="00094632" w:rsidP="00094632">
      <w:pPr>
        <w:rPr>
          <w:rFonts w:ascii="Arial" w:hAnsi="Arial" w:cs="Arial"/>
          <w:b/>
          <w:sz w:val="24"/>
        </w:rPr>
      </w:pPr>
      <w:r>
        <w:rPr>
          <w:rFonts w:ascii="Arial" w:hAnsi="Arial" w:cs="Arial"/>
          <w:b/>
          <w:color w:val="0000FF"/>
          <w:sz w:val="24"/>
        </w:rPr>
        <w:t>RP-232243</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08B92A4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97DC68" w14:textId="77777777" w:rsidR="00094632" w:rsidRDefault="00094632" w:rsidP="00094632">
      <w:pPr>
        <w:rPr>
          <w:rFonts w:ascii="Arial" w:hAnsi="Arial" w:cs="Arial"/>
          <w:b/>
        </w:rPr>
      </w:pPr>
      <w:r>
        <w:rPr>
          <w:rFonts w:ascii="Arial" w:hAnsi="Arial" w:cs="Arial"/>
          <w:b/>
        </w:rPr>
        <w:t xml:space="preserve">Discussion: </w:t>
      </w:r>
    </w:p>
    <w:p w14:paraId="56EF49DC" w14:textId="77777777" w:rsidR="00094632" w:rsidRDefault="00094632" w:rsidP="00094632">
      <w:r>
        <w:t>conclusion: WI is completed</w:t>
      </w:r>
    </w:p>
    <w:p w14:paraId="34F173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8D7A1" w14:textId="77777777" w:rsidR="00094632" w:rsidRDefault="00094632" w:rsidP="00094632">
      <w:pPr>
        <w:rPr>
          <w:rFonts w:ascii="Arial" w:hAnsi="Arial" w:cs="Arial"/>
          <w:b/>
          <w:sz w:val="24"/>
        </w:rPr>
      </w:pPr>
      <w:r>
        <w:rPr>
          <w:rFonts w:ascii="Arial" w:hAnsi="Arial" w:cs="Arial"/>
          <w:b/>
          <w:color w:val="0000FF"/>
          <w:sz w:val="24"/>
        </w:rPr>
        <w:t>RP-231647</w:t>
      </w:r>
      <w:r>
        <w:rPr>
          <w:rFonts w:ascii="Arial" w:hAnsi="Arial" w:cs="Arial"/>
          <w:b/>
          <w:color w:val="0000FF"/>
          <w:sz w:val="24"/>
        </w:rPr>
        <w:tab/>
      </w:r>
      <w:r>
        <w:rPr>
          <w:rFonts w:ascii="Arial" w:hAnsi="Arial" w:cs="Arial"/>
          <w:b/>
          <w:sz w:val="24"/>
        </w:rPr>
        <w:t>RAN5 agreed non TTCN CR(s) WI UE Conformance - High power UE (power class 2) for NR band n39</w:t>
      </w:r>
    </w:p>
    <w:p w14:paraId="72D4FDA6" w14:textId="77777777" w:rsidR="00094632" w:rsidRDefault="00094632" w:rsidP="00094632">
      <w:pPr>
        <w:rPr>
          <w:rFonts w:ascii="Arial" w:hAnsi="Arial" w:cs="Arial"/>
          <w:b/>
          <w:sz w:val="24"/>
        </w:rPr>
      </w:pPr>
      <w:r>
        <w:rPr>
          <w:rFonts w:ascii="Arial" w:hAnsi="Arial" w:cs="Arial"/>
          <w:b/>
          <w:sz w:val="24"/>
        </w:rPr>
        <w:t>(NR_UE_PC2_n39-UEConTest)</w:t>
      </w:r>
    </w:p>
    <w:p w14:paraId="7013B20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A29A8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F05FB" w14:textId="77777777" w:rsidR="00094632" w:rsidRDefault="00094632" w:rsidP="00094632">
      <w:pPr>
        <w:pStyle w:val="Heading4"/>
      </w:pPr>
      <w:bookmarkStart w:id="498" w:name="_Toc146566685"/>
      <w:bookmarkStart w:id="499" w:name="_Toc150626503"/>
      <w:r>
        <w:t>13.3.6</w:t>
      </w:r>
      <w:r>
        <w:tab/>
        <w:t>UE Conf. - Introduction of FR2 FWA UE with maximum TRP of 23dBm for band n257 and n258 [RAN5 WI: NR_FR2_FWA_Bn257_Bn258-UEConTest]</w:t>
      </w:r>
      <w:bookmarkEnd w:id="498"/>
      <w:bookmarkEnd w:id="499"/>
    </w:p>
    <w:p w14:paraId="7E655F52" w14:textId="77777777" w:rsidR="00094632" w:rsidRDefault="00094632" w:rsidP="00094632">
      <w:pPr>
        <w:rPr>
          <w:rFonts w:ascii="Arial" w:hAnsi="Arial" w:cs="Arial"/>
          <w:b/>
          <w:sz w:val="24"/>
        </w:rPr>
      </w:pPr>
      <w:r>
        <w:rPr>
          <w:rFonts w:ascii="Arial" w:hAnsi="Arial" w:cs="Arial"/>
          <w:b/>
          <w:color w:val="0000FF"/>
          <w:sz w:val="24"/>
        </w:rPr>
        <w:t>RP-232353</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206D7C9"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90EB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3766D" w14:textId="77777777" w:rsidR="00094632" w:rsidRDefault="00094632" w:rsidP="00094632">
      <w:pPr>
        <w:rPr>
          <w:rFonts w:ascii="Arial" w:hAnsi="Arial" w:cs="Arial"/>
          <w:b/>
          <w:sz w:val="24"/>
        </w:rPr>
      </w:pPr>
      <w:r>
        <w:rPr>
          <w:rFonts w:ascii="Arial" w:hAnsi="Arial" w:cs="Arial"/>
          <w:b/>
          <w:color w:val="0000FF"/>
          <w:sz w:val="24"/>
        </w:rPr>
        <w:t>RP-231648</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270333A7" w14:textId="77777777" w:rsidR="00094632" w:rsidRDefault="00094632" w:rsidP="00094632">
      <w:pPr>
        <w:rPr>
          <w:rFonts w:ascii="Arial" w:hAnsi="Arial" w:cs="Arial"/>
          <w:b/>
          <w:sz w:val="24"/>
        </w:rPr>
      </w:pPr>
      <w:r>
        <w:rPr>
          <w:rFonts w:ascii="Arial" w:hAnsi="Arial" w:cs="Arial"/>
          <w:b/>
          <w:sz w:val="24"/>
        </w:rPr>
        <w:t>(NR_FR2_FWA_Bn257_Bn258-UEConTest)</w:t>
      </w:r>
    </w:p>
    <w:p w14:paraId="40E1517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EFF9DE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A3017" w14:textId="77777777" w:rsidR="00094632" w:rsidRDefault="00094632" w:rsidP="00094632">
      <w:pPr>
        <w:pStyle w:val="Heading4"/>
      </w:pPr>
      <w:bookmarkStart w:id="500" w:name="_Toc146566686"/>
      <w:bookmarkStart w:id="501" w:name="_Toc150626504"/>
      <w:r>
        <w:t>13.3.7</w:t>
      </w:r>
      <w:r>
        <w:tab/>
        <w:t>UE Conf. - RF requirements enh. for NR FR1 [RAN5 WI: NR_RF_FR1_enh-UEConTest]</w:t>
      </w:r>
      <w:bookmarkEnd w:id="500"/>
      <w:bookmarkEnd w:id="501"/>
    </w:p>
    <w:p w14:paraId="51F3B586" w14:textId="77777777" w:rsidR="00094632" w:rsidRDefault="00094632" w:rsidP="00094632">
      <w:pPr>
        <w:rPr>
          <w:rFonts w:ascii="Arial" w:hAnsi="Arial" w:cs="Arial"/>
          <w:b/>
          <w:sz w:val="24"/>
        </w:rPr>
      </w:pPr>
      <w:r>
        <w:rPr>
          <w:rFonts w:ascii="Arial" w:hAnsi="Arial" w:cs="Arial"/>
          <w:b/>
          <w:color w:val="0000FF"/>
          <w:sz w:val="24"/>
        </w:rPr>
        <w:t>RP-232354</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D87C75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F769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51688" w14:textId="77777777" w:rsidR="00094632" w:rsidRDefault="00094632" w:rsidP="00094632">
      <w:pPr>
        <w:rPr>
          <w:rFonts w:ascii="Arial" w:hAnsi="Arial" w:cs="Arial"/>
          <w:b/>
          <w:sz w:val="24"/>
        </w:rPr>
      </w:pPr>
      <w:r>
        <w:rPr>
          <w:rFonts w:ascii="Arial" w:hAnsi="Arial" w:cs="Arial"/>
          <w:b/>
          <w:color w:val="0000FF"/>
          <w:sz w:val="24"/>
        </w:rPr>
        <w:t>RP-231649</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1A5E31AE" w14:textId="77777777" w:rsidR="00094632" w:rsidRDefault="00094632" w:rsidP="00094632">
      <w:pPr>
        <w:rPr>
          <w:rFonts w:ascii="Arial" w:hAnsi="Arial" w:cs="Arial"/>
          <w:b/>
          <w:sz w:val="24"/>
        </w:rPr>
      </w:pPr>
      <w:r>
        <w:rPr>
          <w:rFonts w:ascii="Arial" w:hAnsi="Arial" w:cs="Arial"/>
          <w:b/>
          <w:sz w:val="24"/>
        </w:rPr>
        <w:t>(NR_RF_FR1_enh-UEConTest)</w:t>
      </w:r>
    </w:p>
    <w:p w14:paraId="2AA4A49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C3B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EED5A" w14:textId="77777777" w:rsidR="00094632" w:rsidRDefault="00094632" w:rsidP="00094632">
      <w:pPr>
        <w:pStyle w:val="Heading4"/>
      </w:pPr>
      <w:bookmarkStart w:id="502" w:name="_Toc146566687"/>
      <w:bookmarkStart w:id="503" w:name="_Toc150626505"/>
      <w:r>
        <w:t>13.3.8</w:t>
      </w:r>
      <w:r>
        <w:tab/>
        <w:t>UE Conf. - Further enhancements of NR RF requirements for frequency range 2 (FR2) [RAN5 WI: NR_RF_FR2_req_enh2-UEConTest]</w:t>
      </w:r>
      <w:bookmarkEnd w:id="502"/>
      <w:bookmarkEnd w:id="503"/>
    </w:p>
    <w:p w14:paraId="22346BDD" w14:textId="77777777" w:rsidR="00094632" w:rsidRDefault="00094632" w:rsidP="00094632">
      <w:pPr>
        <w:rPr>
          <w:rFonts w:ascii="Arial" w:hAnsi="Arial" w:cs="Arial"/>
          <w:b/>
          <w:sz w:val="24"/>
        </w:rPr>
      </w:pPr>
      <w:r>
        <w:rPr>
          <w:rFonts w:ascii="Arial" w:hAnsi="Arial" w:cs="Arial"/>
          <w:b/>
          <w:color w:val="0000FF"/>
          <w:sz w:val="24"/>
        </w:rPr>
        <w:t>RP-231611</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501AD2C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14FFC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61757" w14:textId="77777777" w:rsidR="00094632" w:rsidRDefault="00094632" w:rsidP="00094632">
      <w:pPr>
        <w:rPr>
          <w:rFonts w:ascii="Arial" w:hAnsi="Arial" w:cs="Arial"/>
          <w:b/>
          <w:sz w:val="24"/>
        </w:rPr>
      </w:pPr>
      <w:r>
        <w:rPr>
          <w:rFonts w:ascii="Arial" w:hAnsi="Arial" w:cs="Arial"/>
          <w:b/>
          <w:color w:val="0000FF"/>
          <w:sz w:val="24"/>
        </w:rPr>
        <w:t>RP-231650</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6EDA43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5B046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57522" w14:textId="77777777" w:rsidR="00094632" w:rsidRDefault="00094632" w:rsidP="00094632">
      <w:pPr>
        <w:pStyle w:val="Heading4"/>
      </w:pPr>
      <w:bookmarkStart w:id="504" w:name="_Toc146566688"/>
      <w:bookmarkStart w:id="505" w:name="_Toc150626506"/>
      <w:r>
        <w:lastRenderedPageBreak/>
        <w:t>13.3.9</w:t>
      </w:r>
      <w:r>
        <w:tab/>
        <w:t>UE Conf. - UE RF requirements for Transparent Tx Diversity (TxD) for NR [RAN5 WI: NR_RF_TxD-UEConTest]</w:t>
      </w:r>
      <w:bookmarkEnd w:id="504"/>
      <w:bookmarkEnd w:id="505"/>
    </w:p>
    <w:p w14:paraId="2E2B6149" w14:textId="77777777" w:rsidR="00094632" w:rsidRDefault="00094632" w:rsidP="00094632">
      <w:pPr>
        <w:rPr>
          <w:rFonts w:ascii="Arial" w:hAnsi="Arial" w:cs="Arial"/>
          <w:b/>
          <w:sz w:val="24"/>
        </w:rPr>
      </w:pPr>
      <w:r>
        <w:rPr>
          <w:rFonts w:ascii="Arial" w:hAnsi="Arial" w:cs="Arial"/>
          <w:b/>
          <w:color w:val="0000FF"/>
          <w:sz w:val="24"/>
        </w:rPr>
        <w:t>RP-232351</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13FEF6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CF4F7B" w14:textId="77777777" w:rsidR="00094632" w:rsidRDefault="00094632" w:rsidP="00094632">
      <w:pPr>
        <w:rPr>
          <w:rFonts w:ascii="Arial" w:hAnsi="Arial" w:cs="Arial"/>
          <w:b/>
        </w:rPr>
      </w:pPr>
      <w:r>
        <w:rPr>
          <w:rFonts w:ascii="Arial" w:hAnsi="Arial" w:cs="Arial"/>
          <w:b/>
        </w:rPr>
        <w:t xml:space="preserve">Discussion: </w:t>
      </w:r>
    </w:p>
    <w:p w14:paraId="5828E318" w14:textId="77777777" w:rsidR="00094632" w:rsidRDefault="00094632" w:rsidP="00094632">
      <w:r>
        <w:t>conclusion: WI is completed</w:t>
      </w:r>
    </w:p>
    <w:p w14:paraId="339CFF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1EBB" w14:textId="77777777" w:rsidR="00094632" w:rsidRDefault="00094632" w:rsidP="00094632">
      <w:pPr>
        <w:rPr>
          <w:rFonts w:ascii="Arial" w:hAnsi="Arial" w:cs="Arial"/>
          <w:b/>
          <w:sz w:val="24"/>
        </w:rPr>
      </w:pPr>
      <w:r>
        <w:rPr>
          <w:rFonts w:ascii="Arial" w:hAnsi="Arial" w:cs="Arial"/>
          <w:b/>
          <w:color w:val="0000FF"/>
          <w:sz w:val="24"/>
        </w:rPr>
        <w:t>RP-231651</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77BEB31D" w14:textId="77777777" w:rsidR="00094632" w:rsidRDefault="00094632" w:rsidP="00094632">
      <w:pPr>
        <w:rPr>
          <w:rFonts w:ascii="Arial" w:hAnsi="Arial" w:cs="Arial"/>
          <w:b/>
          <w:sz w:val="24"/>
        </w:rPr>
      </w:pPr>
      <w:r>
        <w:rPr>
          <w:rFonts w:ascii="Arial" w:hAnsi="Arial" w:cs="Arial"/>
          <w:b/>
          <w:sz w:val="24"/>
        </w:rPr>
        <w:t>(NR_RF_TxD-UEConTest)</w:t>
      </w:r>
    </w:p>
    <w:p w14:paraId="69EA4EC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DE04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4A5D9" w14:textId="77777777" w:rsidR="00094632" w:rsidRDefault="00094632" w:rsidP="00094632">
      <w:pPr>
        <w:pStyle w:val="Heading4"/>
      </w:pPr>
      <w:bookmarkStart w:id="506" w:name="_Toc146566689"/>
      <w:bookmarkStart w:id="507" w:name="_Toc150626507"/>
      <w:r>
        <w:t>13.3.10</w:t>
      </w:r>
      <w:r>
        <w:tab/>
        <w:t>UE Conf. - Further enhancements on MIMO for NR [RAN5 WI: NR_feMIMO-UEConTest]</w:t>
      </w:r>
      <w:bookmarkEnd w:id="506"/>
      <w:bookmarkEnd w:id="507"/>
    </w:p>
    <w:p w14:paraId="4C3B5E5B" w14:textId="77777777" w:rsidR="00094632" w:rsidRDefault="00094632" w:rsidP="00094632">
      <w:pPr>
        <w:rPr>
          <w:rFonts w:ascii="Arial" w:hAnsi="Arial" w:cs="Arial"/>
          <w:b/>
          <w:sz w:val="24"/>
        </w:rPr>
      </w:pPr>
      <w:r>
        <w:rPr>
          <w:rFonts w:ascii="Arial" w:hAnsi="Arial" w:cs="Arial"/>
          <w:b/>
          <w:color w:val="0000FF"/>
          <w:sz w:val="24"/>
        </w:rPr>
        <w:t>RP-231728</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C9FB1D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752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91B3" w14:textId="77777777" w:rsidR="00094632" w:rsidRDefault="00094632" w:rsidP="00094632">
      <w:pPr>
        <w:rPr>
          <w:rFonts w:ascii="Arial" w:hAnsi="Arial" w:cs="Arial"/>
          <w:b/>
          <w:sz w:val="24"/>
        </w:rPr>
      </w:pPr>
      <w:r>
        <w:rPr>
          <w:rFonts w:ascii="Arial" w:hAnsi="Arial" w:cs="Arial"/>
          <w:b/>
          <w:color w:val="0000FF"/>
          <w:sz w:val="24"/>
        </w:rPr>
        <w:t>RP-231652</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387372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3FFA40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B8E2F" w14:textId="77777777" w:rsidR="00094632" w:rsidRDefault="00094632" w:rsidP="00094632">
      <w:pPr>
        <w:pStyle w:val="Heading4"/>
      </w:pPr>
      <w:bookmarkStart w:id="508" w:name="_Toc146566690"/>
      <w:bookmarkStart w:id="509" w:name="_Toc150626508"/>
      <w:r>
        <w:t>13.3.11</w:t>
      </w:r>
      <w:r>
        <w:tab/>
        <w:t>UE Conf. - MIMO OTA requirements for NR UEs [RAN5 WI: NR_MIMO_OTA-UEConTest]</w:t>
      </w:r>
      <w:bookmarkEnd w:id="508"/>
      <w:bookmarkEnd w:id="509"/>
    </w:p>
    <w:p w14:paraId="30AA9956" w14:textId="77777777" w:rsidR="00094632" w:rsidRDefault="00094632" w:rsidP="00094632">
      <w:pPr>
        <w:rPr>
          <w:rFonts w:ascii="Arial" w:hAnsi="Arial" w:cs="Arial"/>
          <w:b/>
          <w:sz w:val="24"/>
        </w:rPr>
      </w:pPr>
      <w:r>
        <w:rPr>
          <w:rFonts w:ascii="Arial" w:hAnsi="Arial" w:cs="Arial"/>
          <w:b/>
          <w:color w:val="0000FF"/>
          <w:sz w:val="24"/>
        </w:rPr>
        <w:t>RP-231969</w:t>
      </w:r>
      <w:r>
        <w:rPr>
          <w:rFonts w:ascii="Arial" w:hAnsi="Arial" w:cs="Arial"/>
          <w:b/>
          <w:color w:val="0000FF"/>
          <w:sz w:val="24"/>
        </w:rPr>
        <w:tab/>
      </w:r>
      <w:r>
        <w:rPr>
          <w:rFonts w:ascii="Arial" w:hAnsi="Arial" w:cs="Arial"/>
          <w:b/>
          <w:sz w:val="24"/>
        </w:rPr>
        <w:t>Status report for UE Conformance - Multiple Input Multiple Output (MIMO) Over-the-Air (OTA) requirements for NR UEs</w:t>
      </w:r>
    </w:p>
    <w:p w14:paraId="1BC9404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B2A0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0E62" w14:textId="77777777" w:rsidR="00094632" w:rsidRDefault="00094632" w:rsidP="00094632">
      <w:pPr>
        <w:pStyle w:val="Heading4"/>
      </w:pPr>
      <w:bookmarkStart w:id="510" w:name="_Toc146566691"/>
      <w:bookmarkStart w:id="511" w:name="_Toc150626509"/>
      <w:r>
        <w:lastRenderedPageBreak/>
        <w:t>13.3.12</w:t>
      </w:r>
      <w:r>
        <w:tab/>
        <w:t>UE Conf. - Introduction of UE TRP and TRS requirements and test methodologies for FR1 (NR SA and EN-DC) [RAN5 WI: NR_FR1_TRP_TRS-UEConTest]</w:t>
      </w:r>
      <w:bookmarkEnd w:id="510"/>
      <w:bookmarkEnd w:id="511"/>
    </w:p>
    <w:p w14:paraId="3B98ADC1" w14:textId="77777777" w:rsidR="00094632" w:rsidRDefault="00094632" w:rsidP="00094632">
      <w:pPr>
        <w:rPr>
          <w:rFonts w:ascii="Arial" w:hAnsi="Arial" w:cs="Arial"/>
          <w:b/>
          <w:sz w:val="24"/>
        </w:rPr>
      </w:pPr>
      <w:r>
        <w:rPr>
          <w:rFonts w:ascii="Arial" w:hAnsi="Arial" w:cs="Arial"/>
          <w:b/>
          <w:color w:val="0000FF"/>
          <w:sz w:val="24"/>
        </w:rPr>
        <w:t>RP-231968</w:t>
      </w:r>
      <w:r>
        <w:rPr>
          <w:rFonts w:ascii="Arial" w:hAnsi="Arial" w:cs="Arial"/>
          <w:b/>
          <w:color w:val="0000FF"/>
          <w:sz w:val="24"/>
        </w:rPr>
        <w:tab/>
      </w:r>
      <w:r>
        <w:rPr>
          <w:rFonts w:ascii="Arial" w:hAnsi="Arial" w:cs="Arial"/>
          <w:b/>
          <w:sz w:val="24"/>
        </w:rPr>
        <w:t>Status Report for UE Conformance - Introduction of UE TRP (Total Radiated Power) and TRS (Total Radiated Sensitivity) requirements and test methodologies for FR1 (NR SA and EN-DC)</w:t>
      </w:r>
    </w:p>
    <w:p w14:paraId="6B4E8B0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382A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7789" w14:textId="77777777" w:rsidR="00094632" w:rsidRDefault="00094632" w:rsidP="00094632">
      <w:pPr>
        <w:rPr>
          <w:rFonts w:ascii="Arial" w:hAnsi="Arial" w:cs="Arial"/>
          <w:b/>
          <w:sz w:val="24"/>
        </w:rPr>
      </w:pPr>
      <w:r>
        <w:rPr>
          <w:rFonts w:ascii="Arial" w:hAnsi="Arial" w:cs="Arial"/>
          <w:b/>
          <w:color w:val="0000FF"/>
          <w:sz w:val="24"/>
        </w:rPr>
        <w:t>RP-232571</w:t>
      </w:r>
      <w:r>
        <w:rPr>
          <w:rFonts w:ascii="Arial" w:hAnsi="Arial" w:cs="Arial"/>
          <w:b/>
          <w:color w:val="0000FF"/>
          <w:sz w:val="24"/>
        </w:rPr>
        <w:tab/>
      </w:r>
      <w:r>
        <w:rPr>
          <w:rFonts w:ascii="Arial" w:hAnsi="Arial" w:cs="Arial"/>
          <w:b/>
          <w:sz w:val="24"/>
        </w:rPr>
        <w:t>TS 38.561 v1.0.0 on NR; User Equipment (UE) conformance specification; UE TRP (Total Radiated Power) and TRS (Total Radiated Sensitivity) requirements and test methodologies for FR1 (NR SA and EN-DC)</w:t>
      </w:r>
    </w:p>
    <w:p w14:paraId="60B5A06E" w14:textId="77777777" w:rsidR="00094632" w:rsidRDefault="00094632" w:rsidP="0009463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32D877C0" w14:textId="77777777" w:rsidR="00094632" w:rsidRDefault="00094632" w:rsidP="00094632">
      <w:pPr>
        <w:rPr>
          <w:rFonts w:ascii="Arial" w:hAnsi="Arial" w:cs="Arial"/>
          <w:b/>
        </w:rPr>
      </w:pPr>
      <w:r>
        <w:rPr>
          <w:rFonts w:ascii="Arial" w:hAnsi="Arial" w:cs="Arial"/>
          <w:b/>
        </w:rPr>
        <w:t xml:space="preserve">Abstract: </w:t>
      </w:r>
    </w:p>
    <w:p w14:paraId="3576C7C8" w14:textId="77777777" w:rsidR="00094632" w:rsidRDefault="00094632" w:rsidP="00094632">
      <w:r>
        <w:t>RAN5 TS 38.561 is provided for information</w:t>
      </w:r>
    </w:p>
    <w:p w14:paraId="28DB24FD" w14:textId="77777777" w:rsidR="00094632" w:rsidRDefault="00094632" w:rsidP="00094632">
      <w:pPr>
        <w:rPr>
          <w:rFonts w:ascii="Arial" w:hAnsi="Arial" w:cs="Arial"/>
          <w:b/>
        </w:rPr>
      </w:pPr>
      <w:r>
        <w:rPr>
          <w:rFonts w:ascii="Arial" w:hAnsi="Arial" w:cs="Arial"/>
          <w:b/>
        </w:rPr>
        <w:t xml:space="preserve">Discussion: </w:t>
      </w:r>
    </w:p>
    <w:p w14:paraId="7A26D5DF" w14:textId="77777777" w:rsidR="00094632" w:rsidRDefault="00094632" w:rsidP="00094632">
      <w:r>
        <w:t>RAN5 chair: This was the TR for which Telecom Italia had comment</w:t>
      </w:r>
    </w:p>
    <w:p w14:paraId="3EE7D5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C5B6E" w14:textId="77777777" w:rsidR="00094632" w:rsidRDefault="00094632" w:rsidP="00094632">
      <w:pPr>
        <w:pStyle w:val="Heading4"/>
      </w:pPr>
      <w:bookmarkStart w:id="512" w:name="_Toc146566692"/>
      <w:bookmarkStart w:id="513" w:name="_Toc150626510"/>
      <w:r>
        <w:t>13.3.13</w:t>
      </w:r>
      <w:r>
        <w:tab/>
        <w:t>UE Conf. - Further enhancement on NR demodulation performance [RAN5 WI: NR_demod_enh2-UEConTest]</w:t>
      </w:r>
      <w:bookmarkEnd w:id="512"/>
      <w:bookmarkEnd w:id="513"/>
    </w:p>
    <w:p w14:paraId="124C7D28" w14:textId="77777777" w:rsidR="00094632" w:rsidRDefault="00094632" w:rsidP="00094632">
      <w:pPr>
        <w:rPr>
          <w:rFonts w:ascii="Arial" w:hAnsi="Arial" w:cs="Arial"/>
          <w:b/>
          <w:sz w:val="24"/>
        </w:rPr>
      </w:pPr>
      <w:r>
        <w:rPr>
          <w:rFonts w:ascii="Arial" w:hAnsi="Arial" w:cs="Arial"/>
          <w:b/>
          <w:color w:val="0000FF"/>
          <w:sz w:val="24"/>
        </w:rPr>
        <w:t>RP-232254</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1B6A141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92794C" w14:textId="77777777" w:rsidR="00094632" w:rsidRDefault="00094632" w:rsidP="00094632">
      <w:pPr>
        <w:rPr>
          <w:rFonts w:ascii="Arial" w:hAnsi="Arial" w:cs="Arial"/>
          <w:b/>
        </w:rPr>
      </w:pPr>
      <w:r>
        <w:rPr>
          <w:rFonts w:ascii="Arial" w:hAnsi="Arial" w:cs="Arial"/>
          <w:b/>
        </w:rPr>
        <w:t xml:space="preserve">Abstract: </w:t>
      </w:r>
    </w:p>
    <w:p w14:paraId="41442D81" w14:textId="77777777" w:rsidR="00094632" w:rsidRDefault="00094632" w:rsidP="00094632">
      <w:r>
        <w:t>WI 45%</w:t>
      </w:r>
    </w:p>
    <w:p w14:paraId="6F927F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4C362" w14:textId="77777777" w:rsidR="00094632" w:rsidRDefault="00094632" w:rsidP="00094632">
      <w:pPr>
        <w:rPr>
          <w:rFonts w:ascii="Arial" w:hAnsi="Arial" w:cs="Arial"/>
          <w:b/>
          <w:sz w:val="24"/>
        </w:rPr>
      </w:pPr>
      <w:r>
        <w:rPr>
          <w:rFonts w:ascii="Arial" w:hAnsi="Arial" w:cs="Arial"/>
          <w:b/>
          <w:color w:val="0000FF"/>
          <w:sz w:val="24"/>
        </w:rPr>
        <w:t>RP-231653</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308628B" w14:textId="77777777" w:rsidR="00094632" w:rsidRDefault="00094632" w:rsidP="00094632">
      <w:pPr>
        <w:rPr>
          <w:rFonts w:ascii="Arial" w:hAnsi="Arial" w:cs="Arial"/>
          <w:b/>
          <w:sz w:val="24"/>
        </w:rPr>
      </w:pPr>
      <w:r>
        <w:rPr>
          <w:rFonts w:ascii="Arial" w:hAnsi="Arial" w:cs="Arial"/>
          <w:b/>
          <w:sz w:val="24"/>
        </w:rPr>
        <w:t>(NR_demod_enh2-UEConTest)</w:t>
      </w:r>
    </w:p>
    <w:p w14:paraId="73B91D1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F9E47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B427E" w14:textId="77777777" w:rsidR="00094632" w:rsidRDefault="00094632" w:rsidP="00094632">
      <w:pPr>
        <w:pStyle w:val="Heading4"/>
      </w:pPr>
      <w:bookmarkStart w:id="514" w:name="_Toc146566693"/>
      <w:bookmarkStart w:id="515" w:name="_Toc150626511"/>
      <w:r>
        <w:t>13.3.14</w:t>
      </w:r>
      <w:r>
        <w:tab/>
        <w:t>UE Conf. - Introduction of DL 1024QAM for NR FR1 [RAN5 WI: NR_DL1024QAM_FR1-UEConTest]</w:t>
      </w:r>
      <w:bookmarkEnd w:id="514"/>
      <w:bookmarkEnd w:id="515"/>
    </w:p>
    <w:p w14:paraId="14A28895" w14:textId="77777777" w:rsidR="00094632" w:rsidRDefault="00094632" w:rsidP="00094632">
      <w:pPr>
        <w:rPr>
          <w:rFonts w:ascii="Arial" w:hAnsi="Arial" w:cs="Arial"/>
          <w:b/>
          <w:sz w:val="24"/>
        </w:rPr>
      </w:pPr>
      <w:r>
        <w:rPr>
          <w:rFonts w:ascii="Arial" w:hAnsi="Arial" w:cs="Arial"/>
          <w:b/>
          <w:color w:val="0000FF"/>
          <w:sz w:val="24"/>
        </w:rPr>
        <w:t>RP-232015</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3A5E876F"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7E75DB" w14:textId="77777777" w:rsidR="00094632" w:rsidRDefault="00094632" w:rsidP="00094632">
      <w:pPr>
        <w:rPr>
          <w:rFonts w:ascii="Arial" w:hAnsi="Arial" w:cs="Arial"/>
          <w:b/>
        </w:rPr>
      </w:pPr>
      <w:r>
        <w:rPr>
          <w:rFonts w:ascii="Arial" w:hAnsi="Arial" w:cs="Arial"/>
          <w:b/>
        </w:rPr>
        <w:t xml:space="preserve">Abstract: </w:t>
      </w:r>
    </w:p>
    <w:p w14:paraId="297C25CE" w14:textId="77777777" w:rsidR="00094632" w:rsidRDefault="00094632" w:rsidP="00094632">
      <w:r>
        <w:t>Compl: 90%; end date: Sep.23 =&gt; Dec.23</w:t>
      </w:r>
    </w:p>
    <w:p w14:paraId="1AC322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05095" w14:textId="77777777" w:rsidR="00094632" w:rsidRDefault="00094632" w:rsidP="00094632">
      <w:pPr>
        <w:rPr>
          <w:rFonts w:ascii="Arial" w:hAnsi="Arial" w:cs="Arial"/>
          <w:b/>
          <w:sz w:val="24"/>
        </w:rPr>
      </w:pPr>
      <w:r>
        <w:rPr>
          <w:rFonts w:ascii="Arial" w:hAnsi="Arial" w:cs="Arial"/>
          <w:b/>
          <w:color w:val="0000FF"/>
          <w:sz w:val="24"/>
        </w:rPr>
        <w:t>RP-231654</w:t>
      </w:r>
      <w:r>
        <w:rPr>
          <w:rFonts w:ascii="Arial" w:hAnsi="Arial" w:cs="Arial"/>
          <w:b/>
          <w:color w:val="0000FF"/>
          <w:sz w:val="24"/>
        </w:rPr>
        <w:tab/>
      </w:r>
      <w:r>
        <w:rPr>
          <w:rFonts w:ascii="Arial" w:hAnsi="Arial" w:cs="Arial"/>
          <w:b/>
          <w:sz w:val="24"/>
        </w:rPr>
        <w:t>RAN5 agreed non TTCN CR(s) WI UE Conformance - Introduction of DL 1024QAM for NR FR1</w:t>
      </w:r>
    </w:p>
    <w:p w14:paraId="662037BF" w14:textId="77777777" w:rsidR="00094632" w:rsidRDefault="00094632" w:rsidP="00094632">
      <w:pPr>
        <w:rPr>
          <w:rFonts w:ascii="Arial" w:hAnsi="Arial" w:cs="Arial"/>
          <w:b/>
          <w:sz w:val="24"/>
        </w:rPr>
      </w:pPr>
      <w:r>
        <w:rPr>
          <w:rFonts w:ascii="Arial" w:hAnsi="Arial" w:cs="Arial"/>
          <w:b/>
          <w:sz w:val="24"/>
        </w:rPr>
        <w:t>(NR_DL1024QAM_FR1-UEConTest)</w:t>
      </w:r>
    </w:p>
    <w:p w14:paraId="7D078F7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618F7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230C4" w14:textId="77777777" w:rsidR="00094632" w:rsidRDefault="00094632" w:rsidP="00094632">
      <w:pPr>
        <w:pStyle w:val="Heading4"/>
      </w:pPr>
      <w:bookmarkStart w:id="516" w:name="_Toc146566694"/>
      <w:bookmarkStart w:id="517" w:name="_Toc150626512"/>
      <w:r>
        <w:t>13.3.15</w:t>
      </w:r>
      <w:r>
        <w:tab/>
        <w:t>UE Conf. - NR coverage enhancements [RAN5 WI: NR_cov_enh-UEConTest]</w:t>
      </w:r>
      <w:bookmarkEnd w:id="516"/>
      <w:bookmarkEnd w:id="517"/>
    </w:p>
    <w:p w14:paraId="4E759A48" w14:textId="77777777" w:rsidR="00094632" w:rsidRDefault="00094632" w:rsidP="00094632">
      <w:pPr>
        <w:rPr>
          <w:rFonts w:ascii="Arial" w:hAnsi="Arial" w:cs="Arial"/>
          <w:b/>
          <w:sz w:val="24"/>
        </w:rPr>
      </w:pPr>
      <w:r>
        <w:rPr>
          <w:rFonts w:ascii="Arial" w:hAnsi="Arial" w:cs="Arial"/>
          <w:b/>
          <w:color w:val="0000FF"/>
          <w:sz w:val="24"/>
        </w:rPr>
        <w:t>RP-232253</w:t>
      </w:r>
      <w:r>
        <w:rPr>
          <w:rFonts w:ascii="Arial" w:hAnsi="Arial" w:cs="Arial"/>
          <w:b/>
          <w:color w:val="0000FF"/>
          <w:sz w:val="24"/>
        </w:rPr>
        <w:tab/>
      </w:r>
      <w:r>
        <w:rPr>
          <w:rFonts w:ascii="Arial" w:hAnsi="Arial" w:cs="Arial"/>
          <w:b/>
          <w:sz w:val="24"/>
        </w:rPr>
        <w:t>Status report of WI: UE Conformance - NR coverage enhancements; rapporteur: China Telecom</w:t>
      </w:r>
    </w:p>
    <w:p w14:paraId="10AC962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08E90D" w14:textId="77777777" w:rsidR="00094632" w:rsidRDefault="00094632" w:rsidP="00094632">
      <w:pPr>
        <w:rPr>
          <w:rFonts w:ascii="Arial" w:hAnsi="Arial" w:cs="Arial"/>
          <w:b/>
        </w:rPr>
      </w:pPr>
      <w:r>
        <w:rPr>
          <w:rFonts w:ascii="Arial" w:hAnsi="Arial" w:cs="Arial"/>
          <w:b/>
        </w:rPr>
        <w:t xml:space="preserve">Abstract: </w:t>
      </w:r>
    </w:p>
    <w:p w14:paraId="18E168DF" w14:textId="77777777" w:rsidR="00094632" w:rsidRDefault="00094632" w:rsidP="00094632">
      <w:r>
        <w:t>WI  91%</w:t>
      </w:r>
    </w:p>
    <w:p w14:paraId="1A8101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0B9E" w14:textId="77777777" w:rsidR="00094632" w:rsidRDefault="00094632" w:rsidP="00094632">
      <w:pPr>
        <w:rPr>
          <w:rFonts w:ascii="Arial" w:hAnsi="Arial" w:cs="Arial"/>
          <w:b/>
          <w:sz w:val="24"/>
        </w:rPr>
      </w:pPr>
      <w:r>
        <w:rPr>
          <w:rFonts w:ascii="Arial" w:hAnsi="Arial" w:cs="Arial"/>
          <w:b/>
          <w:color w:val="0000FF"/>
          <w:sz w:val="24"/>
        </w:rPr>
        <w:t>RP-231655</w:t>
      </w:r>
      <w:r>
        <w:rPr>
          <w:rFonts w:ascii="Arial" w:hAnsi="Arial" w:cs="Arial"/>
          <w:b/>
          <w:color w:val="0000FF"/>
          <w:sz w:val="24"/>
        </w:rPr>
        <w:tab/>
      </w:r>
      <w:r>
        <w:rPr>
          <w:rFonts w:ascii="Arial" w:hAnsi="Arial" w:cs="Arial"/>
          <w:b/>
          <w:sz w:val="24"/>
        </w:rPr>
        <w:t>RAN5 agreed non TTCN CR(s) WI UE Conformance - NR coverage enhancements (NR_cov_enh-UEConTest)</w:t>
      </w:r>
    </w:p>
    <w:p w14:paraId="4E689BE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E315E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1862B" w14:textId="77777777" w:rsidR="00094632" w:rsidRDefault="00094632" w:rsidP="00094632">
      <w:pPr>
        <w:pStyle w:val="Heading4"/>
      </w:pPr>
      <w:bookmarkStart w:id="518" w:name="_Toc146566695"/>
      <w:bookmarkStart w:id="519" w:name="_Toc150626513"/>
      <w:r>
        <w:t>13.3.16</w:t>
      </w:r>
      <w:r>
        <w:tab/>
        <w:t>UE Conf. - Multi-SIM devices for LTE/NR [RAN5 WI: LTE_NR_MUSIM_plus_CT1-UEConTest]</w:t>
      </w:r>
      <w:bookmarkEnd w:id="518"/>
      <w:bookmarkEnd w:id="519"/>
    </w:p>
    <w:p w14:paraId="40850D64" w14:textId="77777777" w:rsidR="00094632" w:rsidRDefault="00094632" w:rsidP="00094632">
      <w:pPr>
        <w:rPr>
          <w:rFonts w:ascii="Arial" w:hAnsi="Arial" w:cs="Arial"/>
          <w:b/>
          <w:sz w:val="24"/>
        </w:rPr>
      </w:pPr>
      <w:r>
        <w:rPr>
          <w:rFonts w:ascii="Arial" w:hAnsi="Arial" w:cs="Arial"/>
          <w:b/>
          <w:color w:val="0000FF"/>
          <w:sz w:val="24"/>
        </w:rPr>
        <w:t>RP-231824</w:t>
      </w:r>
      <w:r>
        <w:rPr>
          <w:rFonts w:ascii="Arial" w:hAnsi="Arial" w:cs="Arial"/>
          <w:b/>
          <w:color w:val="0000FF"/>
          <w:sz w:val="24"/>
        </w:rPr>
        <w:tab/>
      </w:r>
      <w:r>
        <w:rPr>
          <w:rFonts w:ascii="Arial" w:hAnsi="Arial" w:cs="Arial"/>
          <w:b/>
          <w:sz w:val="24"/>
        </w:rPr>
        <w:t>Status report for WI UE Conformance - Multi-SIM devices for LTE/NR; rapporteur: China Telecom</w:t>
      </w:r>
    </w:p>
    <w:p w14:paraId="4B5F932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9C8F71" w14:textId="77777777" w:rsidR="00094632" w:rsidRDefault="00094632" w:rsidP="00094632">
      <w:pPr>
        <w:rPr>
          <w:rFonts w:ascii="Arial" w:hAnsi="Arial" w:cs="Arial"/>
          <w:b/>
        </w:rPr>
      </w:pPr>
      <w:r>
        <w:rPr>
          <w:rFonts w:ascii="Arial" w:hAnsi="Arial" w:cs="Arial"/>
          <w:b/>
        </w:rPr>
        <w:t xml:space="preserve">Discussion: </w:t>
      </w:r>
    </w:p>
    <w:p w14:paraId="0D37A0D8" w14:textId="77777777" w:rsidR="00094632" w:rsidRDefault="00094632" w:rsidP="00094632">
      <w:r>
        <w:t>conclusion: WI is completed</w:t>
      </w:r>
    </w:p>
    <w:p w14:paraId="2A223A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145B" w14:textId="77777777" w:rsidR="00094632" w:rsidRDefault="00094632" w:rsidP="00094632">
      <w:pPr>
        <w:rPr>
          <w:rFonts w:ascii="Arial" w:hAnsi="Arial" w:cs="Arial"/>
          <w:b/>
          <w:sz w:val="24"/>
        </w:rPr>
      </w:pPr>
      <w:r>
        <w:rPr>
          <w:rFonts w:ascii="Arial" w:hAnsi="Arial" w:cs="Arial"/>
          <w:b/>
          <w:color w:val="0000FF"/>
          <w:sz w:val="24"/>
        </w:rPr>
        <w:t>RP-231656</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095CEDD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D1DBBB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6DDBB" w14:textId="77777777" w:rsidR="00094632" w:rsidRDefault="00094632" w:rsidP="00094632">
      <w:pPr>
        <w:pStyle w:val="Heading4"/>
      </w:pPr>
      <w:bookmarkStart w:id="520" w:name="_Toc146566696"/>
      <w:bookmarkStart w:id="521" w:name="_Toc150626514"/>
      <w:r>
        <w:t>13.3.17</w:t>
      </w:r>
      <w:r>
        <w:tab/>
        <w:t>UE Conf. - NR Multicast and Broadcast Services including CT and SA aspects [RAN5 WI: NR_MBS_5MBS_5MBUSA-UEConTest]</w:t>
      </w:r>
      <w:bookmarkEnd w:id="520"/>
      <w:bookmarkEnd w:id="521"/>
    </w:p>
    <w:p w14:paraId="6A6513A4" w14:textId="77777777" w:rsidR="00094632" w:rsidRDefault="00094632" w:rsidP="00094632">
      <w:pPr>
        <w:rPr>
          <w:rFonts w:ascii="Arial" w:hAnsi="Arial" w:cs="Arial"/>
          <w:b/>
          <w:sz w:val="24"/>
        </w:rPr>
      </w:pPr>
      <w:r>
        <w:rPr>
          <w:rFonts w:ascii="Arial" w:hAnsi="Arial" w:cs="Arial"/>
          <w:b/>
          <w:color w:val="0000FF"/>
          <w:sz w:val="24"/>
        </w:rPr>
        <w:t>RP-232352</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2AF6A1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E8519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E4A" w14:textId="77777777" w:rsidR="00094632" w:rsidRDefault="00094632" w:rsidP="00094632">
      <w:pPr>
        <w:rPr>
          <w:rFonts w:ascii="Arial" w:hAnsi="Arial" w:cs="Arial"/>
          <w:b/>
          <w:sz w:val="24"/>
        </w:rPr>
      </w:pPr>
      <w:r>
        <w:rPr>
          <w:rFonts w:ascii="Arial" w:hAnsi="Arial" w:cs="Arial"/>
          <w:b/>
          <w:color w:val="0000FF"/>
          <w:sz w:val="24"/>
        </w:rPr>
        <w:t>RP-231657</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6EE5044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E268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73807" w14:textId="77777777" w:rsidR="00094632" w:rsidRDefault="00094632" w:rsidP="00094632">
      <w:pPr>
        <w:pStyle w:val="Heading4"/>
      </w:pPr>
      <w:bookmarkStart w:id="522" w:name="_Toc146566697"/>
      <w:bookmarkStart w:id="523" w:name="_Toc150626515"/>
      <w:r>
        <w:t>13.3.18</w:t>
      </w:r>
      <w:r>
        <w:tab/>
        <w:t>UE Conf. - Enhancement of data collection for SON/MDT in NR standalone and MR-DC [RAN5 WI: NR_ENDC_SON_MDT_enh-UEConTest]</w:t>
      </w:r>
      <w:bookmarkEnd w:id="522"/>
      <w:bookmarkEnd w:id="523"/>
    </w:p>
    <w:p w14:paraId="358D2355" w14:textId="77777777" w:rsidR="00094632" w:rsidRDefault="00094632" w:rsidP="00094632">
      <w:pPr>
        <w:rPr>
          <w:rFonts w:ascii="Arial" w:hAnsi="Arial" w:cs="Arial"/>
          <w:b/>
          <w:sz w:val="24"/>
        </w:rPr>
      </w:pPr>
      <w:r>
        <w:rPr>
          <w:rFonts w:ascii="Arial" w:hAnsi="Arial" w:cs="Arial"/>
          <w:b/>
          <w:color w:val="0000FF"/>
          <w:sz w:val="24"/>
        </w:rPr>
        <w:t>RP-232241</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029155F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9B8F4B" w14:textId="77777777" w:rsidR="00094632" w:rsidRDefault="00094632" w:rsidP="00094632">
      <w:pPr>
        <w:rPr>
          <w:rFonts w:ascii="Arial" w:hAnsi="Arial" w:cs="Arial"/>
          <w:b/>
        </w:rPr>
      </w:pPr>
      <w:r>
        <w:rPr>
          <w:rFonts w:ascii="Arial" w:hAnsi="Arial" w:cs="Arial"/>
          <w:b/>
        </w:rPr>
        <w:t xml:space="preserve">Discussion: </w:t>
      </w:r>
    </w:p>
    <w:p w14:paraId="16D4EA52" w14:textId="77777777" w:rsidR="00094632" w:rsidRDefault="00094632" w:rsidP="00094632">
      <w:r>
        <w:t>conclusion: WI is completed</w:t>
      </w:r>
    </w:p>
    <w:p w14:paraId="012E0D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8CCCD" w14:textId="77777777" w:rsidR="00094632" w:rsidRDefault="00094632" w:rsidP="00094632">
      <w:pPr>
        <w:rPr>
          <w:rFonts w:ascii="Arial" w:hAnsi="Arial" w:cs="Arial"/>
          <w:b/>
          <w:sz w:val="24"/>
        </w:rPr>
      </w:pPr>
      <w:r>
        <w:rPr>
          <w:rFonts w:ascii="Arial" w:hAnsi="Arial" w:cs="Arial"/>
          <w:b/>
          <w:color w:val="0000FF"/>
          <w:sz w:val="24"/>
        </w:rPr>
        <w:t>RP-231658</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5865C47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32FE9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DB588" w14:textId="77777777" w:rsidR="00094632" w:rsidRDefault="00094632" w:rsidP="00094632">
      <w:pPr>
        <w:rPr>
          <w:rFonts w:ascii="Arial" w:hAnsi="Arial" w:cs="Arial"/>
          <w:b/>
          <w:sz w:val="24"/>
        </w:rPr>
      </w:pPr>
      <w:r>
        <w:rPr>
          <w:rFonts w:ascii="Arial" w:hAnsi="Arial" w:cs="Arial"/>
          <w:b/>
          <w:color w:val="0000FF"/>
          <w:sz w:val="24"/>
        </w:rPr>
        <w:t>RP-232426</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249A287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90EC255" w14:textId="77777777" w:rsidR="00094632" w:rsidRDefault="00094632" w:rsidP="00094632">
      <w:pPr>
        <w:rPr>
          <w:rFonts w:ascii="Arial" w:hAnsi="Arial" w:cs="Arial"/>
          <w:b/>
        </w:rPr>
      </w:pPr>
      <w:r>
        <w:rPr>
          <w:rFonts w:ascii="Arial" w:hAnsi="Arial" w:cs="Arial"/>
          <w:b/>
        </w:rPr>
        <w:t xml:space="preserve">Abstract: </w:t>
      </w:r>
    </w:p>
    <w:p w14:paraId="564208B3" w14:textId="77777777" w:rsidR="00094632" w:rsidRDefault="00094632" w:rsidP="00094632">
      <w:r>
        <w:t>last approved WID: RP-223069</w:t>
      </w:r>
    </w:p>
    <w:p w14:paraId="3E54A2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5430A" w14:textId="77777777" w:rsidR="00094632" w:rsidRDefault="00094632" w:rsidP="00094632">
      <w:pPr>
        <w:pStyle w:val="Heading4"/>
      </w:pPr>
      <w:bookmarkStart w:id="524" w:name="_Toc146566698"/>
      <w:bookmarkStart w:id="525" w:name="_Toc150626516"/>
      <w:r>
        <w:lastRenderedPageBreak/>
        <w:t>13.3.19</w:t>
      </w:r>
      <w:r>
        <w:tab/>
        <w:t>UE Conf. - Enhancement of RAN slicing for NR plus CT1 aspects [RAN5 WI: NR_slice-UEConTest]</w:t>
      </w:r>
      <w:bookmarkEnd w:id="524"/>
      <w:bookmarkEnd w:id="525"/>
    </w:p>
    <w:p w14:paraId="2949C980" w14:textId="77777777" w:rsidR="00094632" w:rsidRDefault="00094632" w:rsidP="00094632">
      <w:pPr>
        <w:rPr>
          <w:rFonts w:ascii="Arial" w:hAnsi="Arial" w:cs="Arial"/>
          <w:b/>
          <w:sz w:val="24"/>
        </w:rPr>
      </w:pPr>
      <w:r>
        <w:rPr>
          <w:rFonts w:ascii="Arial" w:hAnsi="Arial" w:cs="Arial"/>
          <w:b/>
          <w:color w:val="0000FF"/>
          <w:sz w:val="24"/>
        </w:rPr>
        <w:t>RP-232242</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0EC3F87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E985D" w14:textId="77777777" w:rsidR="00094632" w:rsidRDefault="00094632" w:rsidP="00094632">
      <w:pPr>
        <w:rPr>
          <w:rFonts w:ascii="Arial" w:hAnsi="Arial" w:cs="Arial"/>
          <w:b/>
        </w:rPr>
      </w:pPr>
      <w:r>
        <w:rPr>
          <w:rFonts w:ascii="Arial" w:hAnsi="Arial" w:cs="Arial"/>
          <w:b/>
        </w:rPr>
        <w:t xml:space="preserve">Discussion: </w:t>
      </w:r>
    </w:p>
    <w:p w14:paraId="23C7D9B0" w14:textId="77777777" w:rsidR="00094632" w:rsidRDefault="00094632" w:rsidP="00094632">
      <w:r>
        <w:t>conclusion: WI is completed</w:t>
      </w:r>
    </w:p>
    <w:p w14:paraId="44F70D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7BC6" w14:textId="77777777" w:rsidR="00094632" w:rsidRDefault="00094632" w:rsidP="00094632">
      <w:pPr>
        <w:rPr>
          <w:rFonts w:ascii="Arial" w:hAnsi="Arial" w:cs="Arial"/>
          <w:b/>
          <w:sz w:val="24"/>
        </w:rPr>
      </w:pPr>
      <w:r>
        <w:rPr>
          <w:rFonts w:ascii="Arial" w:hAnsi="Arial" w:cs="Arial"/>
          <w:b/>
          <w:color w:val="0000FF"/>
          <w:sz w:val="24"/>
        </w:rPr>
        <w:t>RP-231659</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435747A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649A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DA8FF" w14:textId="77777777" w:rsidR="00094632" w:rsidRDefault="00094632" w:rsidP="00094632">
      <w:pPr>
        <w:pStyle w:val="Heading4"/>
      </w:pPr>
      <w:bookmarkStart w:id="526" w:name="_Toc146566699"/>
      <w:bookmarkStart w:id="527" w:name="_Toc150626517"/>
      <w:r>
        <w:t>13.3.20</w:t>
      </w:r>
      <w:r>
        <w:tab/>
        <w:t>UE Conf. - Support of reduced capability NR devices [RAN5 WI: NR_redcap_plus_ARCH-UEConTest]</w:t>
      </w:r>
      <w:bookmarkEnd w:id="526"/>
      <w:bookmarkEnd w:id="527"/>
    </w:p>
    <w:p w14:paraId="41991E8C" w14:textId="77777777" w:rsidR="00094632" w:rsidRDefault="00094632" w:rsidP="00094632">
      <w:pPr>
        <w:rPr>
          <w:rFonts w:ascii="Arial" w:hAnsi="Arial" w:cs="Arial"/>
          <w:b/>
          <w:sz w:val="24"/>
        </w:rPr>
      </w:pPr>
      <w:r>
        <w:rPr>
          <w:rFonts w:ascii="Arial" w:hAnsi="Arial" w:cs="Arial"/>
          <w:b/>
          <w:color w:val="0000FF"/>
          <w:sz w:val="24"/>
        </w:rPr>
        <w:t>RP-231547</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A35A78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6857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6669" w14:textId="77777777" w:rsidR="00094632" w:rsidRDefault="00094632" w:rsidP="00094632">
      <w:pPr>
        <w:rPr>
          <w:rFonts w:ascii="Arial" w:hAnsi="Arial" w:cs="Arial"/>
          <w:b/>
          <w:sz w:val="24"/>
        </w:rPr>
      </w:pPr>
      <w:r>
        <w:rPr>
          <w:rFonts w:ascii="Arial" w:hAnsi="Arial" w:cs="Arial"/>
          <w:b/>
          <w:color w:val="0000FF"/>
          <w:sz w:val="24"/>
        </w:rPr>
        <w:t>RP-231660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1C4E85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5861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C58AB" w14:textId="77777777" w:rsidR="00094632" w:rsidRDefault="00094632" w:rsidP="00094632">
      <w:pPr>
        <w:rPr>
          <w:rFonts w:ascii="Arial" w:hAnsi="Arial" w:cs="Arial"/>
          <w:b/>
          <w:sz w:val="24"/>
        </w:rPr>
      </w:pPr>
      <w:r>
        <w:rPr>
          <w:rFonts w:ascii="Arial" w:hAnsi="Arial" w:cs="Arial"/>
          <w:b/>
          <w:color w:val="0000FF"/>
          <w:sz w:val="24"/>
        </w:rPr>
        <w:t>RP-231661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01028C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C8CE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16AC2" w14:textId="77777777" w:rsidR="00094632" w:rsidRDefault="00094632" w:rsidP="00094632">
      <w:pPr>
        <w:rPr>
          <w:rFonts w:ascii="Arial" w:hAnsi="Arial" w:cs="Arial"/>
          <w:b/>
          <w:sz w:val="24"/>
        </w:rPr>
      </w:pPr>
      <w:r>
        <w:rPr>
          <w:rFonts w:ascii="Arial" w:hAnsi="Arial" w:cs="Arial"/>
          <w:b/>
          <w:color w:val="0000FF"/>
          <w:sz w:val="24"/>
        </w:rPr>
        <w:t>RP-231662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C5957D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8B91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8E045" w14:textId="77777777" w:rsidR="00094632" w:rsidRDefault="00094632" w:rsidP="00094632">
      <w:pPr>
        <w:rPr>
          <w:rFonts w:ascii="Arial" w:hAnsi="Arial" w:cs="Arial"/>
          <w:b/>
          <w:sz w:val="24"/>
        </w:rPr>
      </w:pPr>
      <w:r>
        <w:rPr>
          <w:rFonts w:ascii="Arial" w:hAnsi="Arial" w:cs="Arial"/>
          <w:b/>
          <w:color w:val="0000FF"/>
          <w:sz w:val="24"/>
        </w:rPr>
        <w:t>RP-231663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D70AE5A"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DD93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22A10" w14:textId="77777777" w:rsidR="00094632" w:rsidRDefault="00094632" w:rsidP="00094632">
      <w:pPr>
        <w:rPr>
          <w:rFonts w:ascii="Arial" w:hAnsi="Arial" w:cs="Arial"/>
          <w:b/>
          <w:sz w:val="24"/>
        </w:rPr>
      </w:pPr>
      <w:r>
        <w:rPr>
          <w:rFonts w:ascii="Arial" w:hAnsi="Arial" w:cs="Arial"/>
          <w:b/>
          <w:color w:val="0000FF"/>
          <w:sz w:val="24"/>
        </w:rPr>
        <w:t>RP-231548</w:t>
      </w:r>
      <w:r>
        <w:rPr>
          <w:rFonts w:ascii="Arial" w:hAnsi="Arial" w:cs="Arial"/>
          <w:b/>
          <w:color w:val="0000FF"/>
          <w:sz w:val="24"/>
        </w:rPr>
        <w:tab/>
      </w:r>
      <w:r>
        <w:rPr>
          <w:rFonts w:ascii="Arial" w:hAnsi="Arial" w:cs="Arial"/>
          <w:b/>
          <w:sz w:val="24"/>
        </w:rPr>
        <w:t>Revised WID on UE Conformance – Support of reduced capability NR devices</w:t>
      </w:r>
    </w:p>
    <w:p w14:paraId="59F46FD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1172941F" w14:textId="77777777" w:rsidR="00094632" w:rsidRDefault="00094632" w:rsidP="00094632">
      <w:pPr>
        <w:rPr>
          <w:rFonts w:ascii="Arial" w:hAnsi="Arial" w:cs="Arial"/>
          <w:b/>
        </w:rPr>
      </w:pPr>
      <w:r>
        <w:rPr>
          <w:rFonts w:ascii="Arial" w:hAnsi="Arial" w:cs="Arial"/>
          <w:b/>
        </w:rPr>
        <w:t xml:space="preserve">Abstract: </w:t>
      </w:r>
    </w:p>
    <w:p w14:paraId="73A93204" w14:textId="77777777" w:rsidR="00094632" w:rsidRDefault="00094632" w:rsidP="00094632">
      <w:r>
        <w:t>last approved WID: RP-222136</w:t>
      </w:r>
    </w:p>
    <w:p w14:paraId="3CF0AB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41F5D" w14:textId="77777777" w:rsidR="00094632" w:rsidRDefault="00094632" w:rsidP="00094632">
      <w:pPr>
        <w:pStyle w:val="Heading4"/>
      </w:pPr>
      <w:bookmarkStart w:id="528" w:name="_Toc146566700"/>
      <w:bookmarkStart w:id="529" w:name="_Toc150626518"/>
      <w:r>
        <w:t>13.3.21</w:t>
      </w:r>
      <w:r>
        <w:tab/>
        <w:t>UE Conf. - NR small data transmissions in INACTIVE state [RAN5 WI: NR_SmallData_INACTIVE-UEConTest]</w:t>
      </w:r>
      <w:bookmarkEnd w:id="528"/>
      <w:bookmarkEnd w:id="529"/>
    </w:p>
    <w:p w14:paraId="6B642C9E" w14:textId="77777777" w:rsidR="00094632" w:rsidRDefault="00094632" w:rsidP="00094632">
      <w:pPr>
        <w:rPr>
          <w:rFonts w:ascii="Arial" w:hAnsi="Arial" w:cs="Arial"/>
          <w:b/>
          <w:sz w:val="24"/>
        </w:rPr>
      </w:pPr>
      <w:r>
        <w:rPr>
          <w:rFonts w:ascii="Arial" w:hAnsi="Arial" w:cs="Arial"/>
          <w:b/>
          <w:color w:val="0000FF"/>
          <w:sz w:val="24"/>
        </w:rPr>
        <w:t>RP-231999</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7D1090B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8CF5A0" w14:textId="77777777" w:rsidR="00094632" w:rsidRDefault="00094632" w:rsidP="00094632">
      <w:pPr>
        <w:rPr>
          <w:rFonts w:ascii="Arial" w:hAnsi="Arial" w:cs="Arial"/>
          <w:b/>
        </w:rPr>
      </w:pPr>
      <w:r>
        <w:rPr>
          <w:rFonts w:ascii="Arial" w:hAnsi="Arial" w:cs="Arial"/>
          <w:b/>
        </w:rPr>
        <w:t xml:space="preserve">Abstract: </w:t>
      </w:r>
    </w:p>
    <w:p w14:paraId="5DB7F508" w14:textId="77777777" w:rsidR="00094632" w:rsidRDefault="00094632" w:rsidP="00094632">
      <w:r>
        <w:t>Compl: 85%; End Date: Dec 2023</w:t>
      </w:r>
    </w:p>
    <w:p w14:paraId="754022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06E2" w14:textId="77777777" w:rsidR="00094632" w:rsidRDefault="00094632" w:rsidP="00094632">
      <w:pPr>
        <w:rPr>
          <w:rFonts w:ascii="Arial" w:hAnsi="Arial" w:cs="Arial"/>
          <w:b/>
          <w:sz w:val="24"/>
        </w:rPr>
      </w:pPr>
      <w:r>
        <w:rPr>
          <w:rFonts w:ascii="Arial" w:hAnsi="Arial" w:cs="Arial"/>
          <w:b/>
          <w:color w:val="0000FF"/>
          <w:sz w:val="24"/>
        </w:rPr>
        <w:t>RP-231664</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5696DD3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B2AF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908C9" w14:textId="77777777" w:rsidR="00094632" w:rsidRDefault="00094632" w:rsidP="00094632">
      <w:pPr>
        <w:pStyle w:val="Heading4"/>
      </w:pPr>
      <w:bookmarkStart w:id="530" w:name="_Toc146566701"/>
      <w:bookmarkStart w:id="531" w:name="_Toc150626519"/>
      <w:r>
        <w:t>13.3.22</w:t>
      </w:r>
      <w:r>
        <w:tab/>
        <w:t>UE Conf. - Enhancement of Private Network support for NG-RAN including CT aspects [RAN5 WI: NG_RAN_PRN_enh_plus_CT-UEConTest]</w:t>
      </w:r>
      <w:bookmarkEnd w:id="530"/>
      <w:bookmarkEnd w:id="531"/>
    </w:p>
    <w:p w14:paraId="3DD2A9DD" w14:textId="77777777" w:rsidR="00094632" w:rsidRDefault="00094632" w:rsidP="00094632">
      <w:pPr>
        <w:rPr>
          <w:rFonts w:ascii="Arial" w:hAnsi="Arial" w:cs="Arial"/>
          <w:b/>
          <w:sz w:val="24"/>
        </w:rPr>
      </w:pPr>
      <w:r>
        <w:rPr>
          <w:rFonts w:ascii="Arial" w:hAnsi="Arial" w:cs="Arial"/>
          <w:b/>
          <w:color w:val="0000FF"/>
          <w:sz w:val="24"/>
        </w:rPr>
        <w:t>RP-232258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55CB4885" w14:textId="77777777" w:rsidR="00094632" w:rsidRDefault="00094632" w:rsidP="00094632">
      <w:pPr>
        <w:rPr>
          <w:rFonts w:ascii="Arial" w:hAnsi="Arial" w:cs="Arial"/>
          <w:b/>
          <w:sz w:val="24"/>
        </w:rPr>
      </w:pPr>
      <w:r>
        <w:rPr>
          <w:rFonts w:ascii="Arial" w:hAnsi="Arial" w:cs="Arial"/>
          <w:b/>
          <w:sz w:val="24"/>
        </w:rPr>
        <w:t>rapporteur: China Telecom, Qualcomm</w:t>
      </w:r>
    </w:p>
    <w:p w14:paraId="72A9E9D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7D8B10" w14:textId="77777777" w:rsidR="00094632" w:rsidRDefault="00094632" w:rsidP="00094632">
      <w:pPr>
        <w:rPr>
          <w:rFonts w:ascii="Arial" w:hAnsi="Arial" w:cs="Arial"/>
          <w:b/>
        </w:rPr>
      </w:pPr>
      <w:r>
        <w:rPr>
          <w:rFonts w:ascii="Arial" w:hAnsi="Arial" w:cs="Arial"/>
          <w:b/>
        </w:rPr>
        <w:t xml:space="preserve">Abstract: </w:t>
      </w:r>
    </w:p>
    <w:p w14:paraId="1A4CE59E" w14:textId="77777777" w:rsidR="00094632" w:rsidRDefault="00094632" w:rsidP="00094632">
      <w:r>
        <w:t>WI 45%</w:t>
      </w:r>
    </w:p>
    <w:p w14:paraId="13119B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A8003" w14:textId="77777777" w:rsidR="00094632" w:rsidRDefault="00094632" w:rsidP="00094632">
      <w:pPr>
        <w:rPr>
          <w:rFonts w:ascii="Arial" w:hAnsi="Arial" w:cs="Arial"/>
          <w:b/>
          <w:sz w:val="24"/>
        </w:rPr>
      </w:pPr>
      <w:r>
        <w:rPr>
          <w:rFonts w:ascii="Arial" w:hAnsi="Arial" w:cs="Arial"/>
          <w:b/>
          <w:color w:val="0000FF"/>
          <w:sz w:val="24"/>
        </w:rPr>
        <w:t>RP-231665</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678DC0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2EE1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5D855" w14:textId="77777777" w:rsidR="00094632" w:rsidRDefault="00094632" w:rsidP="00094632">
      <w:pPr>
        <w:pStyle w:val="Heading4"/>
      </w:pPr>
      <w:bookmarkStart w:id="532" w:name="_Toc146566702"/>
      <w:bookmarkStart w:id="533" w:name="_Toc150626520"/>
      <w:r>
        <w:t>13.3.23</w:t>
      </w:r>
      <w:r>
        <w:tab/>
        <w:t>UE Conf. - Solutions for NR to support NTN plus CT aspects [RAN5 WI: NR_NTN_solutions_plus_CT-UEConTest]</w:t>
      </w:r>
      <w:bookmarkEnd w:id="532"/>
      <w:bookmarkEnd w:id="533"/>
    </w:p>
    <w:p w14:paraId="0388E9C8" w14:textId="77777777" w:rsidR="00094632" w:rsidRDefault="00094632" w:rsidP="00094632">
      <w:pPr>
        <w:rPr>
          <w:rFonts w:ascii="Arial" w:hAnsi="Arial" w:cs="Arial"/>
          <w:b/>
          <w:sz w:val="24"/>
        </w:rPr>
      </w:pPr>
      <w:r>
        <w:rPr>
          <w:rFonts w:ascii="Arial" w:hAnsi="Arial" w:cs="Arial"/>
          <w:b/>
          <w:color w:val="0000FF"/>
          <w:sz w:val="24"/>
        </w:rPr>
        <w:t>RP-232016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367D5A4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FD0740" w14:textId="77777777" w:rsidR="00094632" w:rsidRDefault="00094632" w:rsidP="00094632">
      <w:pPr>
        <w:rPr>
          <w:rFonts w:ascii="Arial" w:hAnsi="Arial" w:cs="Arial"/>
          <w:b/>
        </w:rPr>
      </w:pPr>
      <w:r>
        <w:rPr>
          <w:rFonts w:ascii="Arial" w:hAnsi="Arial" w:cs="Arial"/>
          <w:b/>
        </w:rPr>
        <w:t xml:space="preserve">Abstract: </w:t>
      </w:r>
    </w:p>
    <w:p w14:paraId="630BD13A" w14:textId="77777777" w:rsidR="00094632" w:rsidRDefault="00094632" w:rsidP="00094632">
      <w:r>
        <w:t>Compl: 50%; end date: Dec.23</w:t>
      </w:r>
    </w:p>
    <w:p w14:paraId="57669A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EF37B" w14:textId="77777777" w:rsidR="00094632" w:rsidRDefault="00094632" w:rsidP="00094632">
      <w:pPr>
        <w:rPr>
          <w:rFonts w:ascii="Arial" w:hAnsi="Arial" w:cs="Arial"/>
          <w:b/>
          <w:sz w:val="24"/>
        </w:rPr>
      </w:pPr>
      <w:r>
        <w:rPr>
          <w:rFonts w:ascii="Arial" w:hAnsi="Arial" w:cs="Arial"/>
          <w:b/>
          <w:color w:val="0000FF"/>
          <w:sz w:val="24"/>
        </w:rPr>
        <w:t>RP-231666</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223F645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FA23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DEA10" w14:textId="77777777" w:rsidR="00094632" w:rsidRDefault="00094632" w:rsidP="00094632">
      <w:pPr>
        <w:rPr>
          <w:rFonts w:ascii="Arial" w:hAnsi="Arial" w:cs="Arial"/>
          <w:b/>
          <w:sz w:val="24"/>
        </w:rPr>
      </w:pPr>
      <w:r>
        <w:rPr>
          <w:rFonts w:ascii="Arial" w:hAnsi="Arial" w:cs="Arial"/>
          <w:b/>
          <w:color w:val="0000FF"/>
          <w:sz w:val="24"/>
        </w:rPr>
        <w:t>RP-232043</w:t>
      </w:r>
      <w:r>
        <w:rPr>
          <w:rFonts w:ascii="Arial" w:hAnsi="Arial" w:cs="Arial"/>
          <w:b/>
          <w:color w:val="0000FF"/>
          <w:sz w:val="24"/>
        </w:rPr>
        <w:tab/>
      </w:r>
      <w:r>
        <w:rPr>
          <w:rFonts w:ascii="Arial" w:hAnsi="Arial" w:cs="Arial"/>
          <w:b/>
          <w:sz w:val="24"/>
        </w:rPr>
        <w:t>TS 38.521-5 v1.0.0 on NR; User Equipment (UE) conformance specification; Radio transmission and reception; Part 5: Satellite access Radio Frequency (RF) and performance</w:t>
      </w:r>
    </w:p>
    <w:p w14:paraId="51494480" w14:textId="77777777" w:rsidR="00094632" w:rsidRDefault="00094632" w:rsidP="0009463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Europe Inc. - Italy</w:t>
      </w:r>
    </w:p>
    <w:p w14:paraId="02D5B06E" w14:textId="77777777" w:rsidR="00094632" w:rsidRDefault="00094632" w:rsidP="00094632">
      <w:pPr>
        <w:rPr>
          <w:rFonts w:ascii="Arial" w:hAnsi="Arial" w:cs="Arial"/>
          <w:b/>
        </w:rPr>
      </w:pPr>
      <w:r>
        <w:rPr>
          <w:rFonts w:ascii="Arial" w:hAnsi="Arial" w:cs="Arial"/>
          <w:b/>
        </w:rPr>
        <w:t xml:space="preserve">Abstract: </w:t>
      </w:r>
    </w:p>
    <w:p w14:paraId="5ADE1BD7" w14:textId="77777777" w:rsidR="00094632" w:rsidRDefault="00094632" w:rsidP="00094632">
      <w:r>
        <w:t>RAN5 TS 38.521-5 is provided for information</w:t>
      </w:r>
    </w:p>
    <w:p w14:paraId="15DEE3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2811" w14:textId="77777777" w:rsidR="00094632" w:rsidRDefault="00094632" w:rsidP="00094632">
      <w:pPr>
        <w:pStyle w:val="Heading4"/>
      </w:pPr>
      <w:bookmarkStart w:id="534" w:name="_Toc146566703"/>
      <w:bookmarkStart w:id="535" w:name="_Toc150626521"/>
      <w:r>
        <w:t>13.3.24</w:t>
      </w:r>
      <w:r>
        <w:tab/>
        <w:t>UE Conf. - NB-IoT/eMTC support for NTN including EPS aspects [RAN5 WI: LTE_NBIOT_eMTC_NTN_plus_EPS-UEConTest]</w:t>
      </w:r>
      <w:bookmarkEnd w:id="534"/>
      <w:bookmarkEnd w:id="535"/>
    </w:p>
    <w:p w14:paraId="3386C75A" w14:textId="77777777" w:rsidR="00094632" w:rsidRDefault="00094632" w:rsidP="00094632">
      <w:pPr>
        <w:rPr>
          <w:rFonts w:ascii="Arial" w:hAnsi="Arial" w:cs="Arial"/>
          <w:b/>
          <w:sz w:val="24"/>
        </w:rPr>
      </w:pPr>
      <w:r>
        <w:rPr>
          <w:rFonts w:ascii="Arial" w:hAnsi="Arial" w:cs="Arial"/>
          <w:b/>
          <w:color w:val="0000FF"/>
          <w:sz w:val="24"/>
        </w:rPr>
        <w:t>RP-232307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49AA3D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CF2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590C" w14:textId="77777777" w:rsidR="00094632" w:rsidRDefault="00094632" w:rsidP="00094632">
      <w:pPr>
        <w:rPr>
          <w:rFonts w:ascii="Arial" w:hAnsi="Arial" w:cs="Arial"/>
          <w:b/>
          <w:sz w:val="24"/>
        </w:rPr>
      </w:pPr>
      <w:r>
        <w:rPr>
          <w:rFonts w:ascii="Arial" w:hAnsi="Arial" w:cs="Arial"/>
          <w:b/>
          <w:color w:val="0000FF"/>
          <w:sz w:val="24"/>
        </w:rPr>
        <w:t>RP-231667</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418E219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A63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716CF" w14:textId="77777777" w:rsidR="00094632" w:rsidRDefault="00094632" w:rsidP="00094632">
      <w:pPr>
        <w:rPr>
          <w:rFonts w:ascii="Arial" w:hAnsi="Arial" w:cs="Arial"/>
          <w:b/>
          <w:sz w:val="24"/>
        </w:rPr>
      </w:pPr>
      <w:r>
        <w:rPr>
          <w:rFonts w:ascii="Arial" w:hAnsi="Arial" w:cs="Arial"/>
          <w:b/>
          <w:color w:val="0000FF"/>
          <w:sz w:val="24"/>
        </w:rPr>
        <w:t>RP-232308</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0022CD4F" w14:textId="77777777" w:rsidR="00094632" w:rsidRDefault="00094632" w:rsidP="0009463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22AF576" w14:textId="77777777" w:rsidR="00094632" w:rsidRDefault="00094632" w:rsidP="00094632">
      <w:pPr>
        <w:rPr>
          <w:rFonts w:ascii="Arial" w:hAnsi="Arial" w:cs="Arial"/>
          <w:b/>
        </w:rPr>
      </w:pPr>
      <w:r>
        <w:rPr>
          <w:rFonts w:ascii="Arial" w:hAnsi="Arial" w:cs="Arial"/>
          <w:b/>
        </w:rPr>
        <w:t xml:space="preserve">Abstract: </w:t>
      </w:r>
    </w:p>
    <w:p w14:paraId="55179EB0" w14:textId="77777777" w:rsidR="00094632" w:rsidRDefault="00094632" w:rsidP="00094632">
      <w:r>
        <w:t>last approved WID: RP-231308; updating the completion date to December 2023</w:t>
      </w:r>
    </w:p>
    <w:p w14:paraId="062FA0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1058A" w14:textId="77777777" w:rsidR="00094632" w:rsidRDefault="00094632" w:rsidP="00094632">
      <w:pPr>
        <w:pStyle w:val="Heading4"/>
      </w:pPr>
      <w:bookmarkStart w:id="536" w:name="_Toc146566704"/>
      <w:bookmarkStart w:id="537" w:name="_Toc150626522"/>
      <w:r>
        <w:t>13.3.25</w:t>
      </w:r>
      <w:r>
        <w:tab/>
        <w:t>UE Conf. - Enhanced Industrial IoT and URLLC support for NR [RAN5 WI: NR_IIOT_URLLC_enh-UEConTest]</w:t>
      </w:r>
      <w:bookmarkEnd w:id="536"/>
      <w:bookmarkEnd w:id="537"/>
    </w:p>
    <w:p w14:paraId="2FAE77EB" w14:textId="77777777" w:rsidR="00094632" w:rsidRDefault="00094632" w:rsidP="00094632">
      <w:pPr>
        <w:rPr>
          <w:rFonts w:ascii="Arial" w:hAnsi="Arial" w:cs="Arial"/>
          <w:b/>
          <w:sz w:val="24"/>
        </w:rPr>
      </w:pPr>
      <w:r>
        <w:rPr>
          <w:rFonts w:ascii="Arial" w:hAnsi="Arial" w:cs="Arial"/>
          <w:b/>
          <w:color w:val="0000FF"/>
          <w:sz w:val="24"/>
        </w:rPr>
        <w:t>RP-231544</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533B44B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C812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FE435" w14:textId="77777777" w:rsidR="00094632" w:rsidRDefault="00094632" w:rsidP="00094632">
      <w:pPr>
        <w:rPr>
          <w:rFonts w:ascii="Arial" w:hAnsi="Arial" w:cs="Arial"/>
          <w:b/>
          <w:sz w:val="24"/>
        </w:rPr>
      </w:pPr>
      <w:r>
        <w:rPr>
          <w:rFonts w:ascii="Arial" w:hAnsi="Arial" w:cs="Arial"/>
          <w:b/>
          <w:color w:val="0000FF"/>
          <w:sz w:val="24"/>
        </w:rPr>
        <w:t>RP-231668</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5892946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531F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B085B" w14:textId="77777777" w:rsidR="00094632" w:rsidRDefault="00094632" w:rsidP="00094632">
      <w:pPr>
        <w:pStyle w:val="Heading4"/>
      </w:pPr>
      <w:bookmarkStart w:id="538" w:name="_Toc146566705"/>
      <w:bookmarkStart w:id="539" w:name="_Toc150626523"/>
      <w:r>
        <w:t>13.3.26</w:t>
      </w:r>
      <w:r>
        <w:tab/>
        <w:t>UE Conf. - NR support for high speed train scenario in FR2 [RAN5 WI: NR_HST_FR2-UEConTest]</w:t>
      </w:r>
      <w:bookmarkEnd w:id="538"/>
      <w:bookmarkEnd w:id="539"/>
    </w:p>
    <w:p w14:paraId="067C4A14" w14:textId="77777777" w:rsidR="00094632" w:rsidRDefault="00094632" w:rsidP="00094632">
      <w:pPr>
        <w:rPr>
          <w:rFonts w:ascii="Arial" w:hAnsi="Arial" w:cs="Arial"/>
          <w:b/>
          <w:sz w:val="24"/>
        </w:rPr>
      </w:pPr>
      <w:r>
        <w:rPr>
          <w:rFonts w:ascii="Arial" w:hAnsi="Arial" w:cs="Arial"/>
          <w:b/>
          <w:color w:val="0000FF"/>
          <w:sz w:val="24"/>
        </w:rPr>
        <w:t>RP-231729</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69328B8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F7E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BB80" w14:textId="77777777" w:rsidR="00094632" w:rsidRDefault="00094632" w:rsidP="00094632">
      <w:pPr>
        <w:rPr>
          <w:rFonts w:ascii="Arial" w:hAnsi="Arial" w:cs="Arial"/>
          <w:b/>
          <w:sz w:val="24"/>
        </w:rPr>
      </w:pPr>
      <w:r>
        <w:rPr>
          <w:rFonts w:ascii="Arial" w:hAnsi="Arial" w:cs="Arial"/>
          <w:b/>
          <w:color w:val="0000FF"/>
          <w:sz w:val="24"/>
        </w:rPr>
        <w:t>RP-231669</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534E0A5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F0B5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EB47" w14:textId="77777777" w:rsidR="00094632" w:rsidRDefault="00094632" w:rsidP="00094632">
      <w:pPr>
        <w:pStyle w:val="Heading4"/>
      </w:pPr>
      <w:bookmarkStart w:id="540" w:name="_Toc146566706"/>
      <w:bookmarkStart w:id="541" w:name="_Toc150626524"/>
      <w:r>
        <w:t>13.3.27</w:t>
      </w:r>
      <w:r>
        <w:tab/>
        <w:t>UE Conf. - NR SL enhancement [RAN5 WI: NR_SL_enh-UEConTest]</w:t>
      </w:r>
      <w:bookmarkEnd w:id="540"/>
      <w:bookmarkEnd w:id="541"/>
    </w:p>
    <w:p w14:paraId="04A205B2" w14:textId="77777777" w:rsidR="00094632" w:rsidRDefault="00094632" w:rsidP="00094632">
      <w:pPr>
        <w:rPr>
          <w:rFonts w:ascii="Arial" w:hAnsi="Arial" w:cs="Arial"/>
          <w:b/>
          <w:sz w:val="24"/>
        </w:rPr>
      </w:pPr>
      <w:r>
        <w:rPr>
          <w:rFonts w:ascii="Arial" w:hAnsi="Arial" w:cs="Arial"/>
          <w:b/>
          <w:color w:val="0000FF"/>
          <w:sz w:val="24"/>
        </w:rPr>
        <w:t>RP-231836</w:t>
      </w:r>
      <w:r>
        <w:rPr>
          <w:rFonts w:ascii="Arial" w:hAnsi="Arial" w:cs="Arial"/>
          <w:b/>
          <w:color w:val="0000FF"/>
          <w:sz w:val="24"/>
        </w:rPr>
        <w:tab/>
      </w:r>
      <w:r>
        <w:rPr>
          <w:rFonts w:ascii="Arial" w:hAnsi="Arial" w:cs="Arial"/>
          <w:b/>
          <w:sz w:val="24"/>
        </w:rPr>
        <w:t>Status report for WI UE Conformance - NR sidelink enhancement; rapporteur: CATT</w:t>
      </w:r>
    </w:p>
    <w:p w14:paraId="56C13DB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69EE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D33C5" w14:textId="77777777" w:rsidR="00094632" w:rsidRDefault="00094632" w:rsidP="00094632">
      <w:pPr>
        <w:pStyle w:val="Heading4"/>
      </w:pPr>
      <w:bookmarkStart w:id="542" w:name="_Toc146566707"/>
      <w:bookmarkStart w:id="543" w:name="_Toc150626525"/>
      <w:r>
        <w:lastRenderedPageBreak/>
        <w:t>13.3.28</w:t>
      </w:r>
      <w:r>
        <w:tab/>
        <w:t>UE Conf. - NR SL Relay [RAN5 WI: NR_SL_relay-UEConTest]</w:t>
      </w:r>
      <w:bookmarkEnd w:id="542"/>
      <w:bookmarkEnd w:id="543"/>
    </w:p>
    <w:p w14:paraId="5117F35E" w14:textId="77777777" w:rsidR="00094632" w:rsidRDefault="00094632" w:rsidP="00094632">
      <w:pPr>
        <w:rPr>
          <w:rFonts w:ascii="Arial" w:hAnsi="Arial" w:cs="Arial"/>
          <w:b/>
          <w:sz w:val="24"/>
        </w:rPr>
      </w:pPr>
      <w:r>
        <w:rPr>
          <w:rFonts w:ascii="Arial" w:hAnsi="Arial" w:cs="Arial"/>
          <w:b/>
          <w:color w:val="0000FF"/>
          <w:sz w:val="24"/>
        </w:rPr>
        <w:t>RP-231837</w:t>
      </w:r>
      <w:r>
        <w:rPr>
          <w:rFonts w:ascii="Arial" w:hAnsi="Arial" w:cs="Arial"/>
          <w:b/>
          <w:color w:val="0000FF"/>
          <w:sz w:val="24"/>
        </w:rPr>
        <w:tab/>
      </w:r>
      <w:r>
        <w:rPr>
          <w:rFonts w:ascii="Arial" w:hAnsi="Arial" w:cs="Arial"/>
          <w:b/>
          <w:sz w:val="24"/>
        </w:rPr>
        <w:t>Status report for WI UE Conformance - NR Sidelink Relay; rapporteur: CATT</w:t>
      </w:r>
    </w:p>
    <w:p w14:paraId="1EE03F1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E0CB9E" w14:textId="77777777" w:rsidR="00094632" w:rsidRDefault="00094632" w:rsidP="00094632">
      <w:pPr>
        <w:rPr>
          <w:rFonts w:ascii="Arial" w:hAnsi="Arial" w:cs="Arial"/>
          <w:b/>
        </w:rPr>
      </w:pPr>
      <w:r>
        <w:rPr>
          <w:rFonts w:ascii="Arial" w:hAnsi="Arial" w:cs="Arial"/>
          <w:b/>
        </w:rPr>
        <w:t xml:space="preserve">Discussion: </w:t>
      </w:r>
    </w:p>
    <w:p w14:paraId="19F02EB6" w14:textId="77777777" w:rsidR="00094632" w:rsidRDefault="00094632" w:rsidP="00094632">
      <w:r>
        <w:t>MCC: target date shifted by +9 months</w:t>
      </w:r>
    </w:p>
    <w:p w14:paraId="2E3CCC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DA19" w14:textId="77777777" w:rsidR="00094632" w:rsidRDefault="00094632" w:rsidP="00094632">
      <w:pPr>
        <w:rPr>
          <w:rFonts w:ascii="Arial" w:hAnsi="Arial" w:cs="Arial"/>
          <w:b/>
          <w:sz w:val="24"/>
        </w:rPr>
      </w:pPr>
      <w:r>
        <w:rPr>
          <w:rFonts w:ascii="Arial" w:hAnsi="Arial" w:cs="Arial"/>
          <w:b/>
          <w:color w:val="0000FF"/>
          <w:sz w:val="24"/>
        </w:rPr>
        <w:t>RP-231670</w:t>
      </w:r>
      <w:r>
        <w:rPr>
          <w:rFonts w:ascii="Arial" w:hAnsi="Arial" w:cs="Arial"/>
          <w:b/>
          <w:color w:val="0000FF"/>
          <w:sz w:val="24"/>
        </w:rPr>
        <w:tab/>
      </w:r>
      <w:r>
        <w:rPr>
          <w:rFonts w:ascii="Arial" w:hAnsi="Arial" w:cs="Arial"/>
          <w:b/>
          <w:sz w:val="24"/>
        </w:rPr>
        <w:t>RAN5 agreed non TTCN CR(s) WI UE Conformance - NR Sidelink Relay (NR_SL_relay-UEConTest)</w:t>
      </w:r>
    </w:p>
    <w:p w14:paraId="436AE31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9807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F7699" w14:textId="77777777" w:rsidR="00094632" w:rsidRDefault="00094632" w:rsidP="00094632">
      <w:pPr>
        <w:pStyle w:val="Heading4"/>
      </w:pPr>
      <w:bookmarkStart w:id="544" w:name="_Toc146566708"/>
      <w:bookmarkStart w:id="545" w:name="_Toc150626526"/>
      <w:r>
        <w:t>13.3.29</w:t>
      </w:r>
      <w:r>
        <w:tab/>
        <w:t>UE Conf. - UE power saving enhancements for NR [RAN5 WI: NR_UE_pow_sav_enh_plus_CT-UEConTest]</w:t>
      </w:r>
      <w:bookmarkEnd w:id="544"/>
      <w:bookmarkEnd w:id="545"/>
    </w:p>
    <w:p w14:paraId="6C2597A2" w14:textId="77777777" w:rsidR="00094632" w:rsidRDefault="00094632" w:rsidP="00094632">
      <w:pPr>
        <w:rPr>
          <w:rFonts w:ascii="Arial" w:hAnsi="Arial" w:cs="Arial"/>
          <w:b/>
          <w:sz w:val="24"/>
        </w:rPr>
      </w:pPr>
      <w:r>
        <w:rPr>
          <w:rFonts w:ascii="Arial" w:hAnsi="Arial" w:cs="Arial"/>
          <w:b/>
          <w:color w:val="0000FF"/>
          <w:sz w:val="24"/>
        </w:rPr>
        <w:t>RP-232305</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793709B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7C0E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5F137" w14:textId="77777777" w:rsidR="00094632" w:rsidRDefault="00094632" w:rsidP="00094632">
      <w:pPr>
        <w:rPr>
          <w:rFonts w:ascii="Arial" w:hAnsi="Arial" w:cs="Arial"/>
          <w:b/>
          <w:sz w:val="24"/>
        </w:rPr>
      </w:pPr>
      <w:r>
        <w:rPr>
          <w:rFonts w:ascii="Arial" w:hAnsi="Arial" w:cs="Arial"/>
          <w:b/>
          <w:color w:val="0000FF"/>
          <w:sz w:val="24"/>
        </w:rPr>
        <w:t>RP-231671</w:t>
      </w:r>
      <w:r>
        <w:rPr>
          <w:rFonts w:ascii="Arial" w:hAnsi="Arial" w:cs="Arial"/>
          <w:b/>
          <w:color w:val="0000FF"/>
          <w:sz w:val="24"/>
        </w:rPr>
        <w:tab/>
      </w:r>
      <w:r>
        <w:rPr>
          <w:rFonts w:ascii="Arial" w:hAnsi="Arial" w:cs="Arial"/>
          <w:b/>
          <w:sz w:val="24"/>
        </w:rPr>
        <w:t>RAN5 agreed non TTCN CR(s) WI UE Conformance - UE power saving enhancements for NR</w:t>
      </w:r>
    </w:p>
    <w:p w14:paraId="2D13B7A1" w14:textId="77777777" w:rsidR="00094632" w:rsidRDefault="00094632" w:rsidP="00094632">
      <w:pPr>
        <w:rPr>
          <w:rFonts w:ascii="Arial" w:hAnsi="Arial" w:cs="Arial"/>
          <w:b/>
          <w:sz w:val="24"/>
        </w:rPr>
      </w:pPr>
      <w:r>
        <w:rPr>
          <w:rFonts w:ascii="Arial" w:hAnsi="Arial" w:cs="Arial"/>
          <w:b/>
          <w:sz w:val="24"/>
        </w:rPr>
        <w:t>(NR_UE_pow_sav_enh_plus_CT-UEConTest)</w:t>
      </w:r>
    </w:p>
    <w:p w14:paraId="68785D7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A7D25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2698" w14:textId="77777777" w:rsidR="00094632" w:rsidRDefault="00094632" w:rsidP="00094632">
      <w:pPr>
        <w:pStyle w:val="Heading4"/>
      </w:pPr>
      <w:bookmarkStart w:id="546" w:name="_Toc146566709"/>
      <w:bookmarkStart w:id="547" w:name="_Toc150626527"/>
      <w:r>
        <w:t>13.3.30</w:t>
      </w:r>
      <w:r>
        <w:tab/>
        <w:t>UE Conf. - NR QoE management and optimizations for diverse services [RAN5 WI: NR_QoE-UEConTest]</w:t>
      </w:r>
      <w:bookmarkEnd w:id="546"/>
      <w:bookmarkEnd w:id="547"/>
    </w:p>
    <w:p w14:paraId="07A185D7" w14:textId="77777777" w:rsidR="00094632" w:rsidRDefault="00094632" w:rsidP="00094632">
      <w:pPr>
        <w:rPr>
          <w:rFonts w:ascii="Arial" w:hAnsi="Arial" w:cs="Arial"/>
          <w:b/>
          <w:sz w:val="24"/>
        </w:rPr>
      </w:pPr>
      <w:r>
        <w:rPr>
          <w:rFonts w:ascii="Arial" w:hAnsi="Arial" w:cs="Arial"/>
          <w:b/>
          <w:color w:val="0000FF"/>
          <w:sz w:val="24"/>
        </w:rPr>
        <w:t>RP-231734</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5A983CE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647149" w14:textId="77777777" w:rsidR="00094632" w:rsidRDefault="00094632" w:rsidP="00094632">
      <w:pPr>
        <w:rPr>
          <w:rFonts w:ascii="Arial" w:hAnsi="Arial" w:cs="Arial"/>
          <w:b/>
        </w:rPr>
      </w:pPr>
      <w:r>
        <w:rPr>
          <w:rFonts w:ascii="Arial" w:hAnsi="Arial" w:cs="Arial"/>
          <w:b/>
        </w:rPr>
        <w:t xml:space="preserve">Abstract: </w:t>
      </w:r>
    </w:p>
    <w:p w14:paraId="315AC66D" w14:textId="77777777" w:rsidR="00094632" w:rsidRDefault="00094632" w:rsidP="00094632">
      <w:r>
        <w:t>Test: 20%, March 24</w:t>
      </w:r>
    </w:p>
    <w:p w14:paraId="027B13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14D1" w14:textId="77777777" w:rsidR="00094632" w:rsidRDefault="00094632" w:rsidP="00094632">
      <w:pPr>
        <w:rPr>
          <w:rFonts w:ascii="Arial" w:hAnsi="Arial" w:cs="Arial"/>
          <w:b/>
          <w:sz w:val="24"/>
        </w:rPr>
      </w:pPr>
      <w:r>
        <w:rPr>
          <w:rFonts w:ascii="Arial" w:hAnsi="Arial" w:cs="Arial"/>
          <w:b/>
          <w:color w:val="0000FF"/>
          <w:sz w:val="24"/>
        </w:rPr>
        <w:t>RP-231672</w:t>
      </w:r>
      <w:r>
        <w:rPr>
          <w:rFonts w:ascii="Arial" w:hAnsi="Arial" w:cs="Arial"/>
          <w:b/>
          <w:color w:val="0000FF"/>
          <w:sz w:val="24"/>
        </w:rPr>
        <w:tab/>
      </w:r>
      <w:r>
        <w:rPr>
          <w:rFonts w:ascii="Arial" w:hAnsi="Arial" w:cs="Arial"/>
          <w:b/>
          <w:sz w:val="24"/>
        </w:rPr>
        <w:t>RAN5 agreed non TTCN CR(s) WI UE Conformance - NR QoE management and optimizations for diverse services</w:t>
      </w:r>
    </w:p>
    <w:p w14:paraId="2CA88293" w14:textId="77777777" w:rsidR="00094632" w:rsidRDefault="00094632" w:rsidP="00094632">
      <w:pPr>
        <w:rPr>
          <w:rFonts w:ascii="Arial" w:hAnsi="Arial" w:cs="Arial"/>
          <w:b/>
          <w:sz w:val="24"/>
        </w:rPr>
      </w:pPr>
      <w:r>
        <w:rPr>
          <w:rFonts w:ascii="Arial" w:hAnsi="Arial" w:cs="Arial"/>
          <w:b/>
          <w:sz w:val="24"/>
        </w:rPr>
        <w:t>(NR_QoE-UEConTest)</w:t>
      </w:r>
    </w:p>
    <w:p w14:paraId="57A61A6B"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A504C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829C2" w14:textId="77777777" w:rsidR="00094632" w:rsidRDefault="00094632" w:rsidP="00094632">
      <w:pPr>
        <w:pStyle w:val="Heading4"/>
      </w:pPr>
      <w:bookmarkStart w:id="548" w:name="_Toc146566710"/>
      <w:bookmarkStart w:id="549" w:name="_Toc150626528"/>
      <w:r>
        <w:t>13.3.31</w:t>
      </w:r>
      <w:r>
        <w:tab/>
        <w:t>UE Conf. - User Plane Integrity Protection support for EPC connected architectures (incl. CT/SA aspects) [RAN5 WI: UPIP_SEC_LTE-RAN-UEConTest]</w:t>
      </w:r>
      <w:bookmarkEnd w:id="548"/>
      <w:bookmarkEnd w:id="549"/>
    </w:p>
    <w:p w14:paraId="0986C196" w14:textId="77777777" w:rsidR="00094632" w:rsidRDefault="00094632" w:rsidP="00094632">
      <w:pPr>
        <w:rPr>
          <w:rFonts w:ascii="Arial" w:hAnsi="Arial" w:cs="Arial"/>
          <w:b/>
          <w:sz w:val="24"/>
        </w:rPr>
      </w:pPr>
      <w:r>
        <w:rPr>
          <w:rFonts w:ascii="Arial" w:hAnsi="Arial" w:cs="Arial"/>
          <w:b/>
          <w:color w:val="0000FF"/>
          <w:sz w:val="24"/>
        </w:rPr>
        <w:t>RP-231582</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11BD3D4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E3D5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FCF99" w14:textId="77777777" w:rsidR="00094632" w:rsidRDefault="00094632" w:rsidP="00094632">
      <w:pPr>
        <w:rPr>
          <w:rFonts w:ascii="Arial" w:hAnsi="Arial" w:cs="Arial"/>
          <w:b/>
          <w:sz w:val="24"/>
        </w:rPr>
      </w:pPr>
      <w:r>
        <w:rPr>
          <w:rFonts w:ascii="Arial" w:hAnsi="Arial" w:cs="Arial"/>
          <w:b/>
          <w:color w:val="0000FF"/>
          <w:sz w:val="24"/>
        </w:rPr>
        <w:t>RP-231673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204C1D5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0E5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8896" w14:textId="77777777" w:rsidR="00094632" w:rsidRDefault="00094632" w:rsidP="00094632">
      <w:pPr>
        <w:pStyle w:val="Heading4"/>
      </w:pPr>
      <w:bookmarkStart w:id="550" w:name="_Toc146566711"/>
      <w:bookmarkStart w:id="551" w:name="_Toc150626529"/>
      <w:r>
        <w:t>13.3.32</w:t>
      </w:r>
      <w:r>
        <w:tab/>
        <w:t>UE Conf. - NR Positioning Enhancements [RAN5 WI: NR_pos_enh-UEConTest]</w:t>
      </w:r>
      <w:bookmarkEnd w:id="550"/>
      <w:bookmarkEnd w:id="551"/>
    </w:p>
    <w:p w14:paraId="3981E817" w14:textId="77777777" w:rsidR="00094632" w:rsidRDefault="00094632" w:rsidP="00094632">
      <w:pPr>
        <w:rPr>
          <w:rFonts w:ascii="Arial" w:hAnsi="Arial" w:cs="Arial"/>
          <w:b/>
          <w:sz w:val="24"/>
        </w:rPr>
      </w:pPr>
      <w:r>
        <w:rPr>
          <w:rFonts w:ascii="Arial" w:hAnsi="Arial" w:cs="Arial"/>
          <w:b/>
          <w:color w:val="0000FF"/>
          <w:sz w:val="24"/>
        </w:rPr>
        <w:t>RP-231838</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47B18F1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CB9C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B190" w14:textId="77777777" w:rsidR="00094632" w:rsidRDefault="00094632" w:rsidP="00094632">
      <w:pPr>
        <w:rPr>
          <w:rFonts w:ascii="Arial" w:hAnsi="Arial" w:cs="Arial"/>
          <w:b/>
          <w:sz w:val="24"/>
        </w:rPr>
      </w:pPr>
      <w:r>
        <w:rPr>
          <w:rFonts w:ascii="Arial" w:hAnsi="Arial" w:cs="Arial"/>
          <w:b/>
          <w:color w:val="0000FF"/>
          <w:sz w:val="24"/>
        </w:rPr>
        <w:t>RP-231674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55CE2C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54B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E71D2" w14:textId="77777777" w:rsidR="00094632" w:rsidRDefault="00094632" w:rsidP="00094632">
      <w:pPr>
        <w:pStyle w:val="Heading4"/>
      </w:pPr>
      <w:bookmarkStart w:id="552" w:name="_Toc146566712"/>
      <w:bookmarkStart w:id="553" w:name="_Toc150626530"/>
      <w:r>
        <w:t>13.3.33</w:t>
      </w:r>
      <w:r>
        <w:tab/>
        <w:t>UE Conf. - DL interruption for NR and EN-DC band combinations to conduct dynamic Tx Switching in UL [RAN5 WI: DL_intrpt_combos_TxSW_R17-UEConTest]</w:t>
      </w:r>
      <w:bookmarkEnd w:id="552"/>
      <w:bookmarkEnd w:id="553"/>
    </w:p>
    <w:p w14:paraId="45C17CF3" w14:textId="77777777" w:rsidR="00094632" w:rsidRDefault="00094632" w:rsidP="00094632">
      <w:pPr>
        <w:rPr>
          <w:rFonts w:ascii="Arial" w:hAnsi="Arial" w:cs="Arial"/>
          <w:b/>
          <w:sz w:val="24"/>
        </w:rPr>
      </w:pPr>
      <w:r>
        <w:rPr>
          <w:rFonts w:ascii="Arial" w:hAnsi="Arial" w:cs="Arial"/>
          <w:b/>
          <w:color w:val="0000FF"/>
          <w:sz w:val="24"/>
        </w:rPr>
        <w:t>RP-232255</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2AE3533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FB3B44" w14:textId="77777777" w:rsidR="00094632" w:rsidRDefault="00094632" w:rsidP="00094632">
      <w:pPr>
        <w:rPr>
          <w:rFonts w:ascii="Arial" w:hAnsi="Arial" w:cs="Arial"/>
          <w:b/>
        </w:rPr>
      </w:pPr>
      <w:r>
        <w:rPr>
          <w:rFonts w:ascii="Arial" w:hAnsi="Arial" w:cs="Arial"/>
          <w:b/>
        </w:rPr>
        <w:t xml:space="preserve">Abstract: </w:t>
      </w:r>
    </w:p>
    <w:p w14:paraId="5A1D8FF2" w14:textId="77777777" w:rsidR="00094632" w:rsidRDefault="00094632" w:rsidP="00094632">
      <w:r>
        <w:t>WI  55%</w:t>
      </w:r>
    </w:p>
    <w:p w14:paraId="3B2814A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0710" w14:textId="77777777" w:rsidR="00094632" w:rsidRDefault="00094632" w:rsidP="00094632">
      <w:pPr>
        <w:pStyle w:val="Heading4"/>
      </w:pPr>
      <w:bookmarkStart w:id="554" w:name="_Toc146566713"/>
      <w:bookmarkStart w:id="555" w:name="_Toc150626531"/>
      <w:r>
        <w:t>13.3.34</w:t>
      </w:r>
      <w:r>
        <w:tab/>
        <w:t>UE Conf. - NR and MR-DC measurement gap enhancements [RAN5 WI: NR_MG_enh-UEConTest]</w:t>
      </w:r>
      <w:bookmarkEnd w:id="554"/>
      <w:bookmarkEnd w:id="555"/>
    </w:p>
    <w:p w14:paraId="07F4B3BA" w14:textId="77777777" w:rsidR="00094632" w:rsidRDefault="00094632" w:rsidP="00094632">
      <w:pPr>
        <w:rPr>
          <w:rFonts w:ascii="Arial" w:hAnsi="Arial" w:cs="Arial"/>
          <w:b/>
          <w:sz w:val="24"/>
        </w:rPr>
      </w:pPr>
      <w:r>
        <w:rPr>
          <w:rFonts w:ascii="Arial" w:hAnsi="Arial" w:cs="Arial"/>
          <w:b/>
          <w:color w:val="0000FF"/>
          <w:sz w:val="24"/>
        </w:rPr>
        <w:t>RP-232306</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519FA1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136273" w14:textId="77777777" w:rsidR="00094632" w:rsidRDefault="00094632" w:rsidP="00094632">
      <w:pPr>
        <w:rPr>
          <w:rFonts w:ascii="Arial" w:hAnsi="Arial" w:cs="Arial"/>
          <w:b/>
        </w:rPr>
      </w:pPr>
      <w:r>
        <w:rPr>
          <w:rFonts w:ascii="Arial" w:hAnsi="Arial" w:cs="Arial"/>
          <w:b/>
        </w:rPr>
        <w:t xml:space="preserve">Abstract: </w:t>
      </w:r>
    </w:p>
    <w:p w14:paraId="26B4CAD1" w14:textId="77777777" w:rsidR="00094632" w:rsidRDefault="00094632" w:rsidP="00094632">
      <w:r>
        <w:t>WI approved at RAN#98e</w:t>
      </w:r>
    </w:p>
    <w:p w14:paraId="00D583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FBFC" w14:textId="77777777" w:rsidR="00094632" w:rsidRDefault="00094632" w:rsidP="00094632">
      <w:pPr>
        <w:rPr>
          <w:rFonts w:ascii="Arial" w:hAnsi="Arial" w:cs="Arial"/>
          <w:b/>
          <w:sz w:val="24"/>
        </w:rPr>
      </w:pPr>
      <w:r>
        <w:rPr>
          <w:rFonts w:ascii="Arial" w:hAnsi="Arial" w:cs="Arial"/>
          <w:b/>
          <w:color w:val="0000FF"/>
          <w:sz w:val="24"/>
        </w:rPr>
        <w:t>RP-231675</w:t>
      </w:r>
      <w:r>
        <w:rPr>
          <w:rFonts w:ascii="Arial" w:hAnsi="Arial" w:cs="Arial"/>
          <w:b/>
          <w:color w:val="0000FF"/>
          <w:sz w:val="24"/>
        </w:rPr>
        <w:tab/>
      </w:r>
      <w:r>
        <w:rPr>
          <w:rFonts w:ascii="Arial" w:hAnsi="Arial" w:cs="Arial"/>
          <w:b/>
          <w:sz w:val="24"/>
        </w:rPr>
        <w:t>RAN5 agreed non TTCN CR(s) WI UE Conformance - NR and MR-DC measurement gap enhancements</w:t>
      </w:r>
    </w:p>
    <w:p w14:paraId="71E4A712" w14:textId="77777777" w:rsidR="00094632" w:rsidRDefault="00094632" w:rsidP="00094632">
      <w:pPr>
        <w:rPr>
          <w:rFonts w:ascii="Arial" w:hAnsi="Arial" w:cs="Arial"/>
          <w:b/>
          <w:sz w:val="24"/>
        </w:rPr>
      </w:pPr>
      <w:r>
        <w:rPr>
          <w:rFonts w:ascii="Arial" w:hAnsi="Arial" w:cs="Arial"/>
          <w:b/>
          <w:sz w:val="24"/>
        </w:rPr>
        <w:t>(NR_MG_enh-UEConTest)</w:t>
      </w:r>
    </w:p>
    <w:p w14:paraId="6BEA4F8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A5C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17AC9" w14:textId="77777777" w:rsidR="00094632" w:rsidRDefault="00094632" w:rsidP="00094632">
      <w:pPr>
        <w:pStyle w:val="Heading4"/>
      </w:pPr>
      <w:bookmarkStart w:id="556" w:name="_Toc146566714"/>
      <w:bookmarkStart w:id="557" w:name="_Toc150626532"/>
      <w:r>
        <w:t>13.3.35</w:t>
      </w:r>
      <w:r>
        <w:tab/>
        <w:t>UE Conf. - Increasing UE power high limit for CA and DC [RAN5 WI: Power_Limit_CA_DC-UEConTest]</w:t>
      </w:r>
      <w:bookmarkEnd w:id="556"/>
      <w:bookmarkEnd w:id="557"/>
    </w:p>
    <w:p w14:paraId="3CC036B4" w14:textId="77777777" w:rsidR="00094632" w:rsidRDefault="00094632" w:rsidP="00094632">
      <w:pPr>
        <w:rPr>
          <w:rFonts w:ascii="Arial" w:hAnsi="Arial" w:cs="Arial"/>
          <w:b/>
          <w:sz w:val="24"/>
        </w:rPr>
      </w:pPr>
      <w:r>
        <w:rPr>
          <w:rFonts w:ascii="Arial" w:hAnsi="Arial" w:cs="Arial"/>
          <w:b/>
          <w:color w:val="0000FF"/>
          <w:sz w:val="24"/>
        </w:rPr>
        <w:t>RP-232018</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34FF6E6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A7B05" w14:textId="77777777" w:rsidR="00094632" w:rsidRDefault="00094632" w:rsidP="00094632">
      <w:pPr>
        <w:rPr>
          <w:rFonts w:ascii="Arial" w:hAnsi="Arial" w:cs="Arial"/>
          <w:b/>
        </w:rPr>
      </w:pPr>
      <w:r>
        <w:rPr>
          <w:rFonts w:ascii="Arial" w:hAnsi="Arial" w:cs="Arial"/>
          <w:b/>
        </w:rPr>
        <w:t xml:space="preserve">Abstract: </w:t>
      </w:r>
    </w:p>
    <w:p w14:paraId="4C8E4B5A" w14:textId="77777777" w:rsidR="00094632" w:rsidRDefault="00094632" w:rsidP="00094632">
      <w:r>
        <w:t>Compl: 100%</w:t>
      </w:r>
    </w:p>
    <w:p w14:paraId="09EDA2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E84D7" w14:textId="77777777" w:rsidR="00094632" w:rsidRDefault="00094632" w:rsidP="00094632">
      <w:pPr>
        <w:rPr>
          <w:rFonts w:ascii="Arial" w:hAnsi="Arial" w:cs="Arial"/>
          <w:b/>
          <w:sz w:val="24"/>
        </w:rPr>
      </w:pPr>
      <w:r>
        <w:rPr>
          <w:rFonts w:ascii="Arial" w:hAnsi="Arial" w:cs="Arial"/>
          <w:b/>
          <w:color w:val="0000FF"/>
          <w:sz w:val="24"/>
        </w:rPr>
        <w:t>RP-231676</w:t>
      </w:r>
      <w:r>
        <w:rPr>
          <w:rFonts w:ascii="Arial" w:hAnsi="Arial" w:cs="Arial"/>
          <w:b/>
          <w:color w:val="0000FF"/>
          <w:sz w:val="24"/>
        </w:rPr>
        <w:tab/>
      </w:r>
      <w:r>
        <w:rPr>
          <w:rFonts w:ascii="Arial" w:hAnsi="Arial" w:cs="Arial"/>
          <w:b/>
          <w:sz w:val="24"/>
        </w:rPr>
        <w:t>RAN5 agreed non TTCN CR(s) WI UE Conformance - Increasing UE power high limit for CA and DC</w:t>
      </w:r>
    </w:p>
    <w:p w14:paraId="36EB2E2F" w14:textId="77777777" w:rsidR="00094632" w:rsidRDefault="00094632" w:rsidP="00094632">
      <w:pPr>
        <w:rPr>
          <w:rFonts w:ascii="Arial" w:hAnsi="Arial" w:cs="Arial"/>
          <w:b/>
          <w:sz w:val="24"/>
        </w:rPr>
      </w:pPr>
      <w:r>
        <w:rPr>
          <w:rFonts w:ascii="Arial" w:hAnsi="Arial" w:cs="Arial"/>
          <w:b/>
          <w:sz w:val="24"/>
        </w:rPr>
        <w:t>(Power_Limit_CA_DC-UEConTest)</w:t>
      </w:r>
    </w:p>
    <w:p w14:paraId="7757812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201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3A65D" w14:textId="77777777" w:rsidR="00094632" w:rsidRDefault="00094632" w:rsidP="00094632">
      <w:pPr>
        <w:pStyle w:val="Heading4"/>
      </w:pPr>
      <w:bookmarkStart w:id="558" w:name="_Toc146566715"/>
      <w:bookmarkStart w:id="559" w:name="_Toc150626533"/>
      <w:r>
        <w:t>13.3.36</w:t>
      </w:r>
      <w:r>
        <w:tab/>
        <w:t>UE Conf. - Further Multi-RAT DC enhancement [RAN5 WI: LTE_NR_DC_enh2-UEConTest]</w:t>
      </w:r>
      <w:bookmarkEnd w:id="558"/>
      <w:bookmarkEnd w:id="559"/>
    </w:p>
    <w:p w14:paraId="54420C3C" w14:textId="77777777" w:rsidR="00094632" w:rsidRDefault="00094632" w:rsidP="00094632">
      <w:pPr>
        <w:rPr>
          <w:rFonts w:ascii="Arial" w:hAnsi="Arial" w:cs="Arial"/>
          <w:b/>
          <w:sz w:val="24"/>
        </w:rPr>
      </w:pPr>
      <w:r>
        <w:rPr>
          <w:rFonts w:ascii="Arial" w:hAnsi="Arial" w:cs="Arial"/>
          <w:b/>
          <w:color w:val="0000FF"/>
          <w:sz w:val="24"/>
        </w:rPr>
        <w:t>RP-232355</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04DC3A7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BB5A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D12E8" w14:textId="77777777" w:rsidR="00094632" w:rsidRDefault="00094632" w:rsidP="00094632">
      <w:pPr>
        <w:rPr>
          <w:rFonts w:ascii="Arial" w:hAnsi="Arial" w:cs="Arial"/>
          <w:b/>
          <w:sz w:val="24"/>
        </w:rPr>
      </w:pPr>
      <w:r>
        <w:rPr>
          <w:rFonts w:ascii="Arial" w:hAnsi="Arial" w:cs="Arial"/>
          <w:b/>
          <w:color w:val="0000FF"/>
          <w:sz w:val="24"/>
        </w:rPr>
        <w:lastRenderedPageBreak/>
        <w:t>RP-231677</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564B183C" w14:textId="77777777" w:rsidR="00094632" w:rsidRDefault="00094632" w:rsidP="00094632">
      <w:pPr>
        <w:rPr>
          <w:rFonts w:ascii="Arial" w:hAnsi="Arial" w:cs="Arial"/>
          <w:b/>
          <w:sz w:val="24"/>
        </w:rPr>
      </w:pPr>
      <w:r>
        <w:rPr>
          <w:rFonts w:ascii="Arial" w:hAnsi="Arial" w:cs="Arial"/>
          <w:b/>
          <w:sz w:val="24"/>
        </w:rPr>
        <w:t>(LTE_NR_DC_enh2-UEConTest)</w:t>
      </w:r>
    </w:p>
    <w:p w14:paraId="19ED9A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B473F6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7D139" w14:textId="77777777" w:rsidR="00094632" w:rsidRDefault="00094632" w:rsidP="00094632">
      <w:pPr>
        <w:pStyle w:val="Heading4"/>
      </w:pPr>
      <w:bookmarkStart w:id="560" w:name="_Toc146566716"/>
      <w:bookmarkStart w:id="561" w:name="_Toc150626534"/>
      <w:r>
        <w:t>13.3.37</w:t>
      </w:r>
      <w:r>
        <w:tab/>
        <w:t>UE Conf. - Support of Uncrewed Aerial Systems Connectivity, Identification, and Tracking [RAN5 WI: ID_UAS-UEConTest]</w:t>
      </w:r>
      <w:bookmarkEnd w:id="560"/>
      <w:bookmarkEnd w:id="561"/>
    </w:p>
    <w:p w14:paraId="4F022EC7" w14:textId="77777777" w:rsidR="00094632" w:rsidRDefault="00094632" w:rsidP="00094632">
      <w:pPr>
        <w:rPr>
          <w:rFonts w:ascii="Arial" w:hAnsi="Arial" w:cs="Arial"/>
          <w:b/>
          <w:sz w:val="24"/>
        </w:rPr>
      </w:pPr>
      <w:r>
        <w:rPr>
          <w:rFonts w:ascii="Arial" w:hAnsi="Arial" w:cs="Arial"/>
          <w:b/>
          <w:color w:val="0000FF"/>
          <w:sz w:val="24"/>
        </w:rPr>
        <w:t>RP-231997</w:t>
      </w:r>
      <w:r>
        <w:rPr>
          <w:rFonts w:ascii="Arial" w:hAnsi="Arial" w:cs="Arial"/>
          <w:b/>
          <w:color w:val="0000FF"/>
          <w:sz w:val="24"/>
        </w:rPr>
        <w:tab/>
      </w:r>
      <w:r>
        <w:rPr>
          <w:rFonts w:ascii="Arial" w:hAnsi="Arial" w:cs="Arial"/>
          <w:b/>
          <w:sz w:val="24"/>
        </w:rPr>
        <w:t>Status report for WI UE Conformance Test Aspects - Rel-17 Support of Uncrewed Aerial Systems; rapporteur: Qualcomm</w:t>
      </w:r>
    </w:p>
    <w:p w14:paraId="21C9758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AF0287" w14:textId="77777777" w:rsidR="00094632" w:rsidRDefault="00094632" w:rsidP="00094632">
      <w:pPr>
        <w:rPr>
          <w:rFonts w:ascii="Arial" w:hAnsi="Arial" w:cs="Arial"/>
          <w:b/>
        </w:rPr>
      </w:pPr>
      <w:r>
        <w:rPr>
          <w:rFonts w:ascii="Arial" w:hAnsi="Arial" w:cs="Arial"/>
          <w:b/>
        </w:rPr>
        <w:t xml:space="preserve">Abstract: </w:t>
      </w:r>
    </w:p>
    <w:p w14:paraId="7D00D53F" w14:textId="77777777" w:rsidR="00094632" w:rsidRDefault="00094632" w:rsidP="00094632">
      <w:r>
        <w:t>Compl: 40%;</w:t>
      </w:r>
    </w:p>
    <w:p w14:paraId="2401DAC8" w14:textId="77777777" w:rsidR="00094632" w:rsidRDefault="00094632" w:rsidP="00094632">
      <w:r>
        <w:t>end date Dec 2024</w:t>
      </w:r>
    </w:p>
    <w:p w14:paraId="7632FF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1571F" w14:textId="77777777" w:rsidR="00094632" w:rsidRDefault="00094632" w:rsidP="00094632">
      <w:pPr>
        <w:rPr>
          <w:rFonts w:ascii="Arial" w:hAnsi="Arial" w:cs="Arial"/>
          <w:b/>
          <w:sz w:val="24"/>
        </w:rPr>
      </w:pPr>
      <w:r>
        <w:rPr>
          <w:rFonts w:ascii="Arial" w:hAnsi="Arial" w:cs="Arial"/>
          <w:b/>
          <w:color w:val="0000FF"/>
          <w:sz w:val="24"/>
        </w:rPr>
        <w:t>RP-231678</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20280F9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EBBB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A5498" w14:textId="77777777" w:rsidR="00094632" w:rsidRDefault="00094632" w:rsidP="00094632">
      <w:pPr>
        <w:pStyle w:val="Heading4"/>
      </w:pPr>
      <w:bookmarkStart w:id="562" w:name="_Toc146566717"/>
      <w:bookmarkStart w:id="563" w:name="_Toc150626535"/>
      <w:r>
        <w:t>13.3.38</w:t>
      </w:r>
      <w:r>
        <w:tab/>
        <w:t>UE Conf. - IMS voice service support and network usability guarantee for UE’s E-UTRA cap. disabled scenario in 5GS [New RAN5 WI: ING_5GS-UEConTest]</w:t>
      </w:r>
      <w:bookmarkEnd w:id="562"/>
      <w:bookmarkEnd w:id="563"/>
    </w:p>
    <w:p w14:paraId="390C31B9" w14:textId="77777777" w:rsidR="00094632" w:rsidRDefault="00094632" w:rsidP="00094632">
      <w:pPr>
        <w:rPr>
          <w:rFonts w:ascii="Arial" w:hAnsi="Arial" w:cs="Arial"/>
          <w:b/>
          <w:sz w:val="24"/>
        </w:rPr>
      </w:pPr>
      <w:r>
        <w:rPr>
          <w:rFonts w:ascii="Arial" w:hAnsi="Arial" w:cs="Arial"/>
          <w:b/>
          <w:color w:val="0000FF"/>
          <w:sz w:val="24"/>
        </w:rPr>
        <w:t>RP-231826</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23DC4C4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66A02C" w14:textId="77777777" w:rsidR="00094632" w:rsidRDefault="00094632" w:rsidP="00094632">
      <w:pPr>
        <w:rPr>
          <w:rFonts w:ascii="Arial" w:hAnsi="Arial" w:cs="Arial"/>
          <w:b/>
        </w:rPr>
      </w:pPr>
      <w:r>
        <w:rPr>
          <w:rFonts w:ascii="Arial" w:hAnsi="Arial" w:cs="Arial"/>
          <w:b/>
        </w:rPr>
        <w:t xml:space="preserve">Abstract: </w:t>
      </w:r>
    </w:p>
    <w:p w14:paraId="5D1B9F29" w14:textId="77777777" w:rsidR="00094632" w:rsidRDefault="00094632" w:rsidP="00094632">
      <w:r>
        <w:t>wrong REL in Tdoc request</w:t>
      </w:r>
    </w:p>
    <w:p w14:paraId="07B5C6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57314" w14:textId="77777777" w:rsidR="00094632" w:rsidRDefault="00094632" w:rsidP="00094632">
      <w:pPr>
        <w:pStyle w:val="Heading4"/>
      </w:pPr>
      <w:bookmarkStart w:id="564" w:name="_Toc146566718"/>
      <w:bookmarkStart w:id="565" w:name="_Toc150626536"/>
      <w:r>
        <w:t>13.3.39</w:t>
      </w:r>
      <w:r>
        <w:tab/>
        <w:t>UE Conf. - IMS Data Channel [New RAN5 WI: IMSProtoc17_dataCH-UEContest]</w:t>
      </w:r>
      <w:bookmarkEnd w:id="564"/>
      <w:bookmarkEnd w:id="565"/>
    </w:p>
    <w:p w14:paraId="119CB0D1" w14:textId="77777777" w:rsidR="00094632" w:rsidRDefault="00094632" w:rsidP="00094632">
      <w:pPr>
        <w:rPr>
          <w:rFonts w:ascii="Arial" w:hAnsi="Arial" w:cs="Arial"/>
          <w:b/>
          <w:sz w:val="24"/>
        </w:rPr>
      </w:pPr>
      <w:r>
        <w:rPr>
          <w:rFonts w:ascii="Arial" w:hAnsi="Arial" w:cs="Arial"/>
          <w:b/>
          <w:color w:val="0000FF"/>
          <w:sz w:val="24"/>
        </w:rPr>
        <w:t>RP-232356</w:t>
      </w:r>
      <w:r>
        <w:rPr>
          <w:rFonts w:ascii="Arial" w:hAnsi="Arial" w:cs="Arial"/>
          <w:b/>
          <w:color w:val="0000FF"/>
          <w:sz w:val="24"/>
        </w:rPr>
        <w:tab/>
      </w:r>
      <w:r>
        <w:rPr>
          <w:rFonts w:ascii="Arial" w:hAnsi="Arial" w:cs="Arial"/>
          <w:b/>
          <w:sz w:val="24"/>
        </w:rPr>
        <w:t>Status report for WI: UE Conformance - IMS Data Channel test; rapporteur: Huawei</w:t>
      </w:r>
    </w:p>
    <w:p w14:paraId="433800A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7D6EB1" w14:textId="77777777" w:rsidR="00094632" w:rsidRDefault="00094632" w:rsidP="00094632">
      <w:pPr>
        <w:rPr>
          <w:rFonts w:ascii="Arial" w:hAnsi="Arial" w:cs="Arial"/>
          <w:b/>
        </w:rPr>
      </w:pPr>
      <w:r>
        <w:rPr>
          <w:rFonts w:ascii="Arial" w:hAnsi="Arial" w:cs="Arial"/>
          <w:b/>
        </w:rPr>
        <w:lastRenderedPageBreak/>
        <w:t xml:space="preserve">Discussion: </w:t>
      </w:r>
    </w:p>
    <w:p w14:paraId="250C5159" w14:textId="77777777" w:rsidR="00094632" w:rsidRDefault="00094632" w:rsidP="00094632">
      <w:r>
        <w:t>MCC: +9 months</w:t>
      </w:r>
    </w:p>
    <w:p w14:paraId="64997D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4A22" w14:textId="77777777" w:rsidR="00094632" w:rsidRDefault="00094632" w:rsidP="00094632">
      <w:pPr>
        <w:rPr>
          <w:rFonts w:ascii="Arial" w:hAnsi="Arial" w:cs="Arial"/>
          <w:b/>
          <w:sz w:val="24"/>
        </w:rPr>
      </w:pPr>
      <w:r>
        <w:rPr>
          <w:rFonts w:ascii="Arial" w:hAnsi="Arial" w:cs="Arial"/>
          <w:b/>
          <w:color w:val="0000FF"/>
          <w:sz w:val="24"/>
        </w:rPr>
        <w:t>RP-232357</w:t>
      </w:r>
      <w:r>
        <w:rPr>
          <w:rFonts w:ascii="Arial" w:hAnsi="Arial" w:cs="Arial"/>
          <w:b/>
          <w:color w:val="0000FF"/>
          <w:sz w:val="24"/>
        </w:rPr>
        <w:tab/>
      </w:r>
      <w:r>
        <w:rPr>
          <w:rFonts w:ascii="Arial" w:hAnsi="Arial" w:cs="Arial"/>
          <w:b/>
          <w:sz w:val="24"/>
        </w:rPr>
        <w:t>Revised WID on UE Conformance- IMS Data Channel</w:t>
      </w:r>
    </w:p>
    <w:p w14:paraId="0F4EFD5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HiSilicon, Huawei, CMCC, China Telecom, China Unicom</w:t>
      </w:r>
    </w:p>
    <w:p w14:paraId="64594679" w14:textId="77777777" w:rsidR="00094632" w:rsidRDefault="00094632" w:rsidP="00094632">
      <w:pPr>
        <w:rPr>
          <w:rFonts w:ascii="Arial" w:hAnsi="Arial" w:cs="Arial"/>
          <w:b/>
        </w:rPr>
      </w:pPr>
      <w:r>
        <w:rPr>
          <w:rFonts w:ascii="Arial" w:hAnsi="Arial" w:cs="Arial"/>
          <w:b/>
        </w:rPr>
        <w:t xml:space="preserve">Abstract: </w:t>
      </w:r>
    </w:p>
    <w:p w14:paraId="4FF16A52" w14:textId="77777777" w:rsidR="00094632" w:rsidRDefault="00094632" w:rsidP="00094632">
      <w:r>
        <w:t>last approved WID: RP-231246</w:t>
      </w:r>
    </w:p>
    <w:p w14:paraId="7B88A7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D1F48" w14:textId="77777777" w:rsidR="00094632" w:rsidRDefault="00094632" w:rsidP="00094632">
      <w:pPr>
        <w:pStyle w:val="Heading3"/>
      </w:pPr>
      <w:bookmarkStart w:id="566" w:name="_Toc146566719"/>
      <w:bookmarkStart w:id="567" w:name="_Toc150626537"/>
      <w:r>
        <w:t>13.4</w:t>
      </w:r>
      <w:r>
        <w:tab/>
        <w:t>Open Rel-18 WIs</w:t>
      </w:r>
      <w:bookmarkEnd w:id="566"/>
      <w:bookmarkEnd w:id="567"/>
    </w:p>
    <w:p w14:paraId="5AC5DE01" w14:textId="77777777" w:rsidR="00094632" w:rsidRDefault="00094632" w:rsidP="00094632">
      <w:pPr>
        <w:pStyle w:val="Heading4"/>
      </w:pPr>
      <w:bookmarkStart w:id="568" w:name="_Toc146566720"/>
      <w:bookmarkStart w:id="569" w:name="_Toc150626538"/>
      <w:r>
        <w:t>13.4.1</w:t>
      </w:r>
      <w:r>
        <w:tab/>
        <w:t>UE Conf. - NB-IoT/eMTC core &amp; performance requirements for NTN [RAN5 WI: LTE_NBIOT_eMTC_NTN_req-UEConTest]</w:t>
      </w:r>
      <w:bookmarkEnd w:id="568"/>
      <w:bookmarkEnd w:id="569"/>
    </w:p>
    <w:p w14:paraId="73E2A5D3" w14:textId="77777777" w:rsidR="00094632" w:rsidRDefault="00094632" w:rsidP="00094632">
      <w:pPr>
        <w:rPr>
          <w:rFonts w:ascii="Arial" w:hAnsi="Arial" w:cs="Arial"/>
          <w:b/>
          <w:sz w:val="24"/>
        </w:rPr>
      </w:pPr>
      <w:r>
        <w:rPr>
          <w:rFonts w:ascii="Arial" w:hAnsi="Arial" w:cs="Arial"/>
          <w:b/>
          <w:color w:val="0000FF"/>
          <w:sz w:val="24"/>
        </w:rPr>
        <w:t>RP-232244</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59008B3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95E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4697A" w14:textId="77777777" w:rsidR="00094632" w:rsidRDefault="00094632" w:rsidP="00094632">
      <w:pPr>
        <w:rPr>
          <w:rFonts w:ascii="Arial" w:hAnsi="Arial" w:cs="Arial"/>
          <w:b/>
          <w:sz w:val="24"/>
        </w:rPr>
      </w:pPr>
      <w:r>
        <w:rPr>
          <w:rFonts w:ascii="Arial" w:hAnsi="Arial" w:cs="Arial"/>
          <w:b/>
          <w:color w:val="0000FF"/>
          <w:sz w:val="24"/>
        </w:rPr>
        <w:t>RP-231679</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ADF203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E304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C9A13" w14:textId="77777777" w:rsidR="00094632" w:rsidRDefault="00094632" w:rsidP="00094632">
      <w:pPr>
        <w:rPr>
          <w:rFonts w:ascii="Arial" w:hAnsi="Arial" w:cs="Arial"/>
          <w:b/>
          <w:sz w:val="24"/>
        </w:rPr>
      </w:pPr>
      <w:r>
        <w:rPr>
          <w:rFonts w:ascii="Arial" w:hAnsi="Arial" w:cs="Arial"/>
          <w:b/>
          <w:color w:val="0000FF"/>
          <w:sz w:val="24"/>
        </w:rPr>
        <w:t>RP-232309</w:t>
      </w:r>
      <w:r>
        <w:rPr>
          <w:rFonts w:ascii="Arial" w:hAnsi="Arial" w:cs="Arial"/>
          <w:b/>
          <w:color w:val="0000FF"/>
          <w:sz w:val="24"/>
        </w:rPr>
        <w:tab/>
      </w:r>
      <w:r>
        <w:rPr>
          <w:rFonts w:ascii="Arial" w:hAnsi="Arial" w:cs="Arial"/>
          <w:b/>
          <w:sz w:val="24"/>
        </w:rPr>
        <w:t>NTN testing issues between RAN4 and RAN5</w:t>
      </w:r>
    </w:p>
    <w:p w14:paraId="0BEF7DB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Rapporteur (MediaTek Inc.)</w:t>
      </w:r>
    </w:p>
    <w:p w14:paraId="7DB64212" w14:textId="77777777" w:rsidR="00094632" w:rsidRDefault="00094632" w:rsidP="00094632">
      <w:pPr>
        <w:rPr>
          <w:rFonts w:ascii="Arial" w:hAnsi="Arial" w:cs="Arial"/>
          <w:b/>
        </w:rPr>
      </w:pPr>
      <w:r>
        <w:rPr>
          <w:rFonts w:ascii="Arial" w:hAnsi="Arial" w:cs="Arial"/>
          <w:b/>
        </w:rPr>
        <w:t xml:space="preserve">Abstract: </w:t>
      </w:r>
    </w:p>
    <w:p w14:paraId="5411AB04" w14:textId="77777777" w:rsidR="00094632" w:rsidRDefault="00094632" w:rsidP="00094632">
      <w:r>
        <w:t>GSO, NGSO handling</w:t>
      </w:r>
    </w:p>
    <w:p w14:paraId="44DAA9AB" w14:textId="77777777" w:rsidR="00094632" w:rsidRDefault="00094632" w:rsidP="00094632"/>
    <w:p w14:paraId="13ABF092" w14:textId="77777777" w:rsidR="00094632" w:rsidRDefault="00094632" w:rsidP="00094632">
      <w:r>
        <w:t>Generic for NR and IoT NTN. Involves RAN4 and RAN5:</w:t>
      </w:r>
    </w:p>
    <w:p w14:paraId="4638D6A6" w14:textId="77777777" w:rsidR="00094632" w:rsidRDefault="00094632" w:rsidP="00094632">
      <w:r>
        <w:t>Relevant to 13.4.1, 13.3.23, 10.5.1, 9.3.2.7</w:t>
      </w:r>
    </w:p>
    <w:p w14:paraId="0D8F6E55" w14:textId="77777777" w:rsidR="00094632" w:rsidRDefault="00094632" w:rsidP="00094632">
      <w:pPr>
        <w:rPr>
          <w:rFonts w:ascii="Arial" w:hAnsi="Arial" w:cs="Arial"/>
          <w:b/>
        </w:rPr>
      </w:pPr>
      <w:r>
        <w:rPr>
          <w:rFonts w:ascii="Arial" w:hAnsi="Arial" w:cs="Arial"/>
          <w:b/>
        </w:rPr>
        <w:t xml:space="preserve">Discussion: </w:t>
      </w:r>
    </w:p>
    <w:p w14:paraId="5288660E" w14:textId="77777777" w:rsidR="00094632" w:rsidRDefault="00094632" w:rsidP="00094632">
      <w:r>
        <w:t>MCC: RAN5 #99 (May23) sent LS R5-233672 to RAN4; RAN4 #108 (Aug.23) replied in LSout R4-2314001 to RAN5 but this LS will only be handled in Nov.23 (both LSs were not sent to/cc RAN)</w:t>
      </w:r>
    </w:p>
    <w:p w14:paraId="55C003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971C3" w14:textId="77777777" w:rsidR="00094632" w:rsidRDefault="00094632" w:rsidP="00094632">
      <w:pPr>
        <w:rPr>
          <w:rFonts w:ascii="Arial" w:hAnsi="Arial" w:cs="Arial"/>
          <w:b/>
          <w:sz w:val="24"/>
        </w:rPr>
      </w:pPr>
      <w:r>
        <w:rPr>
          <w:rFonts w:ascii="Arial" w:hAnsi="Arial" w:cs="Arial"/>
          <w:b/>
          <w:color w:val="0000FF"/>
          <w:sz w:val="24"/>
        </w:rPr>
        <w:lastRenderedPageBreak/>
        <w:t>RP-232442</w:t>
      </w:r>
      <w:r>
        <w:rPr>
          <w:rFonts w:ascii="Arial" w:hAnsi="Arial" w:cs="Arial"/>
          <w:b/>
          <w:color w:val="0000FF"/>
          <w:sz w:val="24"/>
        </w:rPr>
        <w:tab/>
      </w:r>
      <w:r>
        <w:rPr>
          <w:rFonts w:ascii="Arial" w:hAnsi="Arial" w:cs="Arial"/>
          <w:b/>
          <w:sz w:val="24"/>
        </w:rPr>
        <w:t>NTN testing work for NGSO deployments</w:t>
      </w:r>
    </w:p>
    <w:p w14:paraId="169E12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Sateliot</w:t>
      </w:r>
    </w:p>
    <w:p w14:paraId="493B1E84" w14:textId="77777777" w:rsidR="00094632" w:rsidRDefault="00094632" w:rsidP="00094632">
      <w:pPr>
        <w:rPr>
          <w:rFonts w:ascii="Arial" w:hAnsi="Arial" w:cs="Arial"/>
          <w:b/>
        </w:rPr>
      </w:pPr>
      <w:r>
        <w:rPr>
          <w:rFonts w:ascii="Arial" w:hAnsi="Arial" w:cs="Arial"/>
          <w:b/>
        </w:rPr>
        <w:t xml:space="preserve">Discussion: </w:t>
      </w:r>
    </w:p>
    <w:p w14:paraId="7C0E7F9F" w14:textId="77777777" w:rsidR="00094632" w:rsidRDefault="00094632" w:rsidP="00094632">
      <w:r>
        <w:t>MCC: RAN5 #99 (May23) sent LS R5-233672 to RAN4; RAN4 #108 (Aug.23) replied in LSout R4-2314001 to RAN5 but this LS will only be handled in Nov.23 (both LSs were not sent to/cc RAN)</w:t>
      </w:r>
    </w:p>
    <w:p w14:paraId="5342F6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RP-232620</w:t>
      </w:r>
      <w:r>
        <w:rPr>
          <w:color w:val="993300"/>
          <w:u w:val="single"/>
        </w:rPr>
        <w:t>.</w:t>
      </w:r>
    </w:p>
    <w:p w14:paraId="4AF7F441" w14:textId="77777777" w:rsidR="00094632" w:rsidRDefault="00094632" w:rsidP="00094632">
      <w:pPr>
        <w:rPr>
          <w:rFonts w:ascii="Arial" w:hAnsi="Arial" w:cs="Arial"/>
          <w:b/>
          <w:sz w:val="24"/>
        </w:rPr>
      </w:pPr>
      <w:r>
        <w:rPr>
          <w:rFonts w:ascii="Arial" w:hAnsi="Arial" w:cs="Arial"/>
          <w:b/>
          <w:color w:val="0000FF"/>
          <w:sz w:val="24"/>
        </w:rPr>
        <w:t>RP-232620</w:t>
      </w:r>
      <w:r>
        <w:rPr>
          <w:rFonts w:ascii="Arial" w:hAnsi="Arial" w:cs="Arial"/>
          <w:b/>
          <w:color w:val="0000FF"/>
          <w:sz w:val="24"/>
        </w:rPr>
        <w:tab/>
      </w:r>
      <w:r>
        <w:rPr>
          <w:rFonts w:ascii="Arial" w:hAnsi="Arial" w:cs="Arial"/>
          <w:b/>
          <w:sz w:val="24"/>
        </w:rPr>
        <w:t>NTN testing work for NGSO deployments</w:t>
      </w:r>
    </w:p>
    <w:p w14:paraId="256234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Sateliot</w:t>
      </w:r>
    </w:p>
    <w:p w14:paraId="437E8F19" w14:textId="77777777" w:rsidR="00094632" w:rsidRDefault="00094632" w:rsidP="00094632">
      <w:pPr>
        <w:rPr>
          <w:color w:val="808080"/>
        </w:rPr>
      </w:pPr>
      <w:r>
        <w:rPr>
          <w:color w:val="808080"/>
        </w:rPr>
        <w:t>(Replaces RP-232442)</w:t>
      </w:r>
    </w:p>
    <w:p w14:paraId="69449356" w14:textId="77777777" w:rsidR="00094632" w:rsidRDefault="00094632" w:rsidP="00094632">
      <w:pPr>
        <w:rPr>
          <w:rFonts w:ascii="Arial" w:hAnsi="Arial" w:cs="Arial"/>
          <w:b/>
        </w:rPr>
      </w:pPr>
      <w:r>
        <w:rPr>
          <w:rFonts w:ascii="Arial" w:hAnsi="Arial" w:cs="Arial"/>
          <w:b/>
        </w:rPr>
        <w:t xml:space="preserve">Discussion: </w:t>
      </w:r>
    </w:p>
    <w:p w14:paraId="06D5419B" w14:textId="77777777" w:rsidR="00094632" w:rsidRDefault="00094632" w:rsidP="00094632">
      <w:r>
        <w:t>Apple: prefers Mediatek proposal</w:t>
      </w:r>
    </w:p>
    <w:p w14:paraId="3E429859" w14:textId="77777777" w:rsidR="00094632" w:rsidRDefault="00094632" w:rsidP="00094632">
      <w:r>
        <w:t>RAN4 chair: RAN5 is working on REL-17 functionality which was completed in RAN4, so maybe RAN5 can look at a simple solution based on the RAN4 LS and additional new work could be considered in a future WI</w:t>
      </w:r>
    </w:p>
    <w:p w14:paraId="1BDB5B49" w14:textId="77777777" w:rsidR="00094632" w:rsidRDefault="00094632" w:rsidP="00094632">
      <w:r>
        <w:t>RAN5 chair: publication of specs with missing MTC (but completed NB-IOT part) or NGSO parts (but completed GSO part) could be considered (we did this in the past)</w:t>
      </w:r>
    </w:p>
    <w:p w14:paraId="4949C7E6" w14:textId="77777777" w:rsidR="00094632" w:rsidRDefault="00094632" w:rsidP="00094632">
      <w:r>
        <w:t>RAN chair: further offline discussion</w:t>
      </w:r>
    </w:p>
    <w:p w14:paraId="2E86AE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6C195" w14:textId="77777777" w:rsidR="00094632" w:rsidRDefault="00094632" w:rsidP="00094632">
      <w:pPr>
        <w:rPr>
          <w:rFonts w:ascii="Arial" w:hAnsi="Arial" w:cs="Arial"/>
          <w:b/>
          <w:sz w:val="24"/>
        </w:rPr>
      </w:pPr>
      <w:r>
        <w:rPr>
          <w:rFonts w:ascii="Arial" w:hAnsi="Arial" w:cs="Arial"/>
          <w:b/>
          <w:color w:val="0000FF"/>
          <w:sz w:val="24"/>
        </w:rPr>
        <w:t>RP-232682</w:t>
      </w:r>
      <w:r>
        <w:rPr>
          <w:rFonts w:ascii="Arial" w:hAnsi="Arial" w:cs="Arial"/>
          <w:b/>
          <w:color w:val="0000FF"/>
          <w:sz w:val="24"/>
        </w:rPr>
        <w:tab/>
      </w:r>
      <w:r>
        <w:rPr>
          <w:rFonts w:ascii="Arial" w:hAnsi="Arial" w:cs="Arial"/>
          <w:b/>
          <w:sz w:val="24"/>
        </w:rPr>
        <w:t>Offline discussion summary on NTN testing</w:t>
      </w:r>
    </w:p>
    <w:p w14:paraId="6CCD5B26"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1D2EC1E9" w14:textId="77777777" w:rsidR="00094632" w:rsidRDefault="00094632" w:rsidP="00094632">
      <w:pPr>
        <w:rPr>
          <w:rFonts w:ascii="Arial" w:hAnsi="Arial" w:cs="Arial"/>
          <w:b/>
        </w:rPr>
      </w:pPr>
      <w:r>
        <w:rPr>
          <w:rFonts w:ascii="Arial" w:hAnsi="Arial" w:cs="Arial"/>
          <w:b/>
        </w:rPr>
        <w:t xml:space="preserve">Abstract: </w:t>
      </w:r>
    </w:p>
    <w:p w14:paraId="25D1B9EC" w14:textId="77777777" w:rsidR="00094632" w:rsidRDefault="00094632" w:rsidP="00094632">
      <w:r>
        <w:t>regarding RP-232442, RP-232620</w:t>
      </w:r>
    </w:p>
    <w:p w14:paraId="79D66800" w14:textId="77777777" w:rsidR="00094632" w:rsidRDefault="00094632" w:rsidP="00094632">
      <w:pPr>
        <w:rPr>
          <w:rFonts w:ascii="Arial" w:hAnsi="Arial" w:cs="Arial"/>
          <w:b/>
        </w:rPr>
      </w:pPr>
      <w:r>
        <w:rPr>
          <w:rFonts w:ascii="Arial" w:hAnsi="Arial" w:cs="Arial"/>
          <w:b/>
        </w:rPr>
        <w:t xml:space="preserve">Discussion: </w:t>
      </w:r>
    </w:p>
    <w:p w14:paraId="3160BCF7" w14:textId="77777777" w:rsidR="00094632" w:rsidRDefault="00094632" w:rsidP="00094632">
      <w:r>
        <w:t>Rohde &amp; Schwarz: supports the way forward</w:t>
      </w:r>
    </w:p>
    <w:p w14:paraId="673E1809" w14:textId="77777777" w:rsidR="00094632" w:rsidRDefault="00094632" w:rsidP="00094632">
      <w:r>
        <w:t>CATT: discussion in REL-19 already decided</w:t>
      </w:r>
    </w:p>
    <w:p w14:paraId="542CF5F9" w14:textId="77777777" w:rsidR="00094632" w:rsidRDefault="00094632" w:rsidP="00094632">
      <w:r>
        <w:t>RAN4 chair: no, but can be discussed</w:t>
      </w:r>
    </w:p>
    <w:p w14:paraId="5BE53017" w14:textId="77777777" w:rsidR="00094632" w:rsidRDefault="00094632" w:rsidP="00094632">
      <w:r>
        <w:t>RAN5 chair: indicates that TS 38.521-5 (NR NTN) and TS 36.521-4 (IoT NTN) will be brought for approval to RAN #102 with only GSO part completed and likely open issues in NGSO part. For TS 36.521-4, only NB-IoT part completed and eMTC part not completed.</w:t>
      </w:r>
    </w:p>
    <w:p w14:paraId="0272CC0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9208D" w14:textId="77777777" w:rsidR="00094632" w:rsidRDefault="00094632" w:rsidP="00094632">
      <w:pPr>
        <w:pStyle w:val="Heading4"/>
      </w:pPr>
      <w:bookmarkStart w:id="570" w:name="_Toc146566721"/>
      <w:bookmarkStart w:id="571" w:name="_Toc150626539"/>
      <w:r>
        <w:t>13.4.2</w:t>
      </w:r>
      <w:r>
        <w:tab/>
        <w:t>UE Conf. - Introduction of LTE TDD band in 1670 – 1675 MHz [RAN5 WI: LTE_TDD_1670_1675MHz-UEConTest]</w:t>
      </w:r>
      <w:bookmarkEnd w:id="570"/>
      <w:bookmarkEnd w:id="571"/>
    </w:p>
    <w:p w14:paraId="3E328110" w14:textId="77777777" w:rsidR="00094632" w:rsidRDefault="00094632" w:rsidP="00094632">
      <w:pPr>
        <w:rPr>
          <w:rFonts w:ascii="Arial" w:hAnsi="Arial" w:cs="Arial"/>
          <w:b/>
          <w:sz w:val="24"/>
        </w:rPr>
      </w:pPr>
      <w:r>
        <w:rPr>
          <w:rFonts w:ascii="Arial" w:hAnsi="Arial" w:cs="Arial"/>
          <w:b/>
          <w:color w:val="0000FF"/>
          <w:sz w:val="24"/>
        </w:rPr>
        <w:t>RP-231546</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328E2A5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FBB0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527CC" w14:textId="77777777" w:rsidR="00094632" w:rsidRDefault="00094632" w:rsidP="00094632">
      <w:pPr>
        <w:rPr>
          <w:rFonts w:ascii="Arial" w:hAnsi="Arial" w:cs="Arial"/>
          <w:b/>
          <w:sz w:val="24"/>
        </w:rPr>
      </w:pPr>
      <w:r>
        <w:rPr>
          <w:rFonts w:ascii="Arial" w:hAnsi="Arial" w:cs="Arial"/>
          <w:b/>
          <w:color w:val="0000FF"/>
          <w:sz w:val="24"/>
        </w:rPr>
        <w:lastRenderedPageBreak/>
        <w:t>RP-231680</w:t>
      </w:r>
      <w:r>
        <w:rPr>
          <w:rFonts w:ascii="Arial" w:hAnsi="Arial" w:cs="Arial"/>
          <w:b/>
          <w:color w:val="0000FF"/>
          <w:sz w:val="24"/>
        </w:rPr>
        <w:tab/>
      </w:r>
      <w:r>
        <w:rPr>
          <w:rFonts w:ascii="Arial" w:hAnsi="Arial" w:cs="Arial"/>
          <w:b/>
          <w:sz w:val="24"/>
        </w:rPr>
        <w:t>RAN5 agreed non TTCN CR(s) WI UE Conformance - Introduction of LTE TDD band in 1670 – 1675 MHz</w:t>
      </w:r>
    </w:p>
    <w:p w14:paraId="2CC4A63C" w14:textId="77777777" w:rsidR="00094632" w:rsidRDefault="00094632" w:rsidP="00094632">
      <w:pPr>
        <w:rPr>
          <w:rFonts w:ascii="Arial" w:hAnsi="Arial" w:cs="Arial"/>
          <w:b/>
          <w:sz w:val="24"/>
        </w:rPr>
      </w:pPr>
      <w:r>
        <w:rPr>
          <w:rFonts w:ascii="Arial" w:hAnsi="Arial" w:cs="Arial"/>
          <w:b/>
          <w:sz w:val="24"/>
        </w:rPr>
        <w:t>(LTE_TDD_1670_1675MHz-UEConTest)</w:t>
      </w:r>
    </w:p>
    <w:p w14:paraId="0F2A1F9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09DA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AEFB6" w14:textId="77777777" w:rsidR="00094632" w:rsidRDefault="00094632" w:rsidP="00094632">
      <w:pPr>
        <w:rPr>
          <w:rFonts w:ascii="Arial" w:hAnsi="Arial" w:cs="Arial"/>
          <w:b/>
          <w:sz w:val="24"/>
        </w:rPr>
      </w:pPr>
      <w:r>
        <w:rPr>
          <w:rFonts w:ascii="Arial" w:hAnsi="Arial" w:cs="Arial"/>
          <w:b/>
          <w:color w:val="0000FF"/>
          <w:sz w:val="24"/>
        </w:rPr>
        <w:t>RP-231545</w:t>
      </w:r>
      <w:r>
        <w:rPr>
          <w:rFonts w:ascii="Arial" w:hAnsi="Arial" w:cs="Arial"/>
          <w:b/>
          <w:color w:val="0000FF"/>
          <w:sz w:val="24"/>
        </w:rPr>
        <w:tab/>
      </w:r>
      <w:r>
        <w:rPr>
          <w:rFonts w:ascii="Arial" w:hAnsi="Arial" w:cs="Arial"/>
          <w:b/>
          <w:sz w:val="24"/>
        </w:rPr>
        <w:t>Revised WID: UE Conformance – Introduction of LTE TDD band in 1670 – 1675 MHz</w:t>
      </w:r>
    </w:p>
    <w:p w14:paraId="2D9AEF5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BDD78E3" w14:textId="77777777" w:rsidR="00094632" w:rsidRDefault="00094632" w:rsidP="00094632">
      <w:pPr>
        <w:rPr>
          <w:rFonts w:ascii="Arial" w:hAnsi="Arial" w:cs="Arial"/>
          <w:b/>
        </w:rPr>
      </w:pPr>
      <w:r>
        <w:rPr>
          <w:rFonts w:ascii="Arial" w:hAnsi="Arial" w:cs="Arial"/>
          <w:b/>
        </w:rPr>
        <w:t xml:space="preserve">Abstract: </w:t>
      </w:r>
    </w:p>
    <w:p w14:paraId="6A73557C" w14:textId="77777777" w:rsidR="00094632" w:rsidRDefault="00094632" w:rsidP="00094632">
      <w:r>
        <w:t>last approved WID: RP-230907</w:t>
      </w:r>
    </w:p>
    <w:p w14:paraId="65A358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CDA01" w14:textId="77777777" w:rsidR="00094632" w:rsidRDefault="00094632" w:rsidP="00094632">
      <w:pPr>
        <w:pStyle w:val="Heading4"/>
      </w:pPr>
      <w:bookmarkStart w:id="572" w:name="_Toc146566722"/>
      <w:bookmarkStart w:id="573" w:name="_Toc150626540"/>
      <w:r>
        <w:t>13.4.3</w:t>
      </w:r>
      <w:r>
        <w:tab/>
        <w:t>UE Conf. - Additional NR bands for UL-MIMO in Rel-18 [New RAN5 WI: NR_bands_UL_MIMO_R18-UEConTest]</w:t>
      </w:r>
      <w:bookmarkEnd w:id="572"/>
      <w:bookmarkEnd w:id="573"/>
    </w:p>
    <w:p w14:paraId="24944250" w14:textId="77777777" w:rsidR="00094632" w:rsidRDefault="00094632" w:rsidP="00094632">
      <w:pPr>
        <w:rPr>
          <w:rFonts w:ascii="Arial" w:hAnsi="Arial" w:cs="Arial"/>
          <w:b/>
          <w:sz w:val="24"/>
        </w:rPr>
      </w:pPr>
      <w:r>
        <w:rPr>
          <w:rFonts w:ascii="Arial" w:hAnsi="Arial" w:cs="Arial"/>
          <w:b/>
          <w:color w:val="0000FF"/>
          <w:sz w:val="24"/>
        </w:rPr>
        <w:t>RP-231550</w:t>
      </w:r>
      <w:r>
        <w:rPr>
          <w:rFonts w:ascii="Arial" w:hAnsi="Arial" w:cs="Arial"/>
          <w:b/>
          <w:color w:val="0000FF"/>
          <w:sz w:val="24"/>
        </w:rPr>
        <w:tab/>
      </w:r>
      <w:r>
        <w:rPr>
          <w:rFonts w:ascii="Arial" w:hAnsi="Arial" w:cs="Arial"/>
          <w:b/>
          <w:sz w:val="24"/>
        </w:rPr>
        <w:t>Status report for WI UE Conformance - Additional NR bands for UL-MIMO in Rel-18; rapporteur: China Unicom</w:t>
      </w:r>
    </w:p>
    <w:p w14:paraId="66C0CA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2F4A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3235" w14:textId="77777777" w:rsidR="00094632" w:rsidRDefault="00094632" w:rsidP="00094632">
      <w:pPr>
        <w:rPr>
          <w:rFonts w:ascii="Arial" w:hAnsi="Arial" w:cs="Arial"/>
          <w:b/>
          <w:sz w:val="24"/>
        </w:rPr>
      </w:pPr>
      <w:r>
        <w:rPr>
          <w:rFonts w:ascii="Arial" w:hAnsi="Arial" w:cs="Arial"/>
          <w:b/>
          <w:color w:val="0000FF"/>
          <w:sz w:val="24"/>
        </w:rPr>
        <w:t>RP-231681</w:t>
      </w:r>
      <w:r>
        <w:rPr>
          <w:rFonts w:ascii="Arial" w:hAnsi="Arial" w:cs="Arial"/>
          <w:b/>
          <w:color w:val="0000FF"/>
          <w:sz w:val="24"/>
        </w:rPr>
        <w:tab/>
      </w:r>
      <w:r>
        <w:rPr>
          <w:rFonts w:ascii="Arial" w:hAnsi="Arial" w:cs="Arial"/>
          <w:b/>
          <w:sz w:val="24"/>
        </w:rPr>
        <w:t>RAN5 agreed non TTCN CR(s) WI UE Conformance - Additional NR bands for UL-MIMO in Rel-18</w:t>
      </w:r>
    </w:p>
    <w:p w14:paraId="6F19177C" w14:textId="77777777" w:rsidR="00094632" w:rsidRDefault="00094632" w:rsidP="00094632">
      <w:pPr>
        <w:rPr>
          <w:rFonts w:ascii="Arial" w:hAnsi="Arial" w:cs="Arial"/>
          <w:b/>
          <w:sz w:val="24"/>
        </w:rPr>
      </w:pPr>
      <w:r>
        <w:rPr>
          <w:rFonts w:ascii="Arial" w:hAnsi="Arial" w:cs="Arial"/>
          <w:b/>
          <w:sz w:val="24"/>
        </w:rPr>
        <w:t>(NR_bands_UL_MIMO_R18-UEConTest)</w:t>
      </w:r>
    </w:p>
    <w:p w14:paraId="30A6D00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0A8790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37203" w14:textId="77777777" w:rsidR="00094632" w:rsidRDefault="00094632" w:rsidP="00094632">
      <w:pPr>
        <w:pStyle w:val="Heading4"/>
      </w:pPr>
      <w:bookmarkStart w:id="574" w:name="_Toc146566723"/>
      <w:bookmarkStart w:id="575" w:name="_Toc150626541"/>
      <w:r>
        <w:t>13.4.4</w:t>
      </w:r>
      <w:r>
        <w:tab/>
        <w:t>UE Conf. - Rel-18 NR CA and DC; and NR and LTE DC Configurations [New RAN5 WI: NR_CADC_NR_LTE_DC_R18-UEConTest]</w:t>
      </w:r>
      <w:bookmarkEnd w:id="574"/>
      <w:bookmarkEnd w:id="575"/>
    </w:p>
    <w:p w14:paraId="1DF99F8E" w14:textId="77777777" w:rsidR="00094632" w:rsidRDefault="00094632" w:rsidP="00094632">
      <w:pPr>
        <w:rPr>
          <w:rFonts w:ascii="Arial" w:hAnsi="Arial" w:cs="Arial"/>
          <w:b/>
          <w:sz w:val="24"/>
        </w:rPr>
      </w:pPr>
      <w:r>
        <w:rPr>
          <w:rFonts w:ascii="Arial" w:hAnsi="Arial" w:cs="Arial"/>
          <w:b/>
          <w:color w:val="0000FF"/>
          <w:sz w:val="24"/>
        </w:rPr>
        <w:t>RP-232359</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0C6AC27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B3D5DA" w14:textId="77777777" w:rsidR="00094632" w:rsidRDefault="00094632" w:rsidP="00094632">
      <w:pPr>
        <w:rPr>
          <w:rFonts w:ascii="Arial" w:hAnsi="Arial" w:cs="Arial"/>
          <w:b/>
        </w:rPr>
      </w:pPr>
      <w:r>
        <w:rPr>
          <w:rFonts w:ascii="Arial" w:hAnsi="Arial" w:cs="Arial"/>
          <w:b/>
        </w:rPr>
        <w:t xml:space="preserve">Abstract: </w:t>
      </w:r>
    </w:p>
    <w:p w14:paraId="6C1FFEFC" w14:textId="77777777" w:rsidR="00094632" w:rsidRDefault="00094632" w:rsidP="00094632">
      <w:r>
        <w:t>Tdoc request for wrong AI; moved from AI 13.4.8 to AI 13.4.4</w:t>
      </w:r>
    </w:p>
    <w:p w14:paraId="2285ED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8C9C" w14:textId="77777777" w:rsidR="00094632" w:rsidRDefault="00094632" w:rsidP="00094632">
      <w:pPr>
        <w:pStyle w:val="Heading4"/>
      </w:pPr>
      <w:bookmarkStart w:id="576" w:name="_Toc146566724"/>
      <w:bookmarkStart w:id="577" w:name="_Toc150626542"/>
      <w:r>
        <w:lastRenderedPageBreak/>
        <w:t>13.4.5</w:t>
      </w:r>
      <w:r>
        <w:tab/>
        <w:t>UE Conf. - New Rel-18 NR licensed bands and extension of existing NR bands [New RAN5 WI: NR_lic_bands_BW_R18-UEConTest]</w:t>
      </w:r>
      <w:bookmarkEnd w:id="576"/>
      <w:bookmarkEnd w:id="577"/>
    </w:p>
    <w:p w14:paraId="2E35F52B" w14:textId="77777777" w:rsidR="00094632" w:rsidRDefault="00094632" w:rsidP="00094632">
      <w:pPr>
        <w:rPr>
          <w:rFonts w:ascii="Arial" w:hAnsi="Arial" w:cs="Arial"/>
          <w:b/>
          <w:sz w:val="24"/>
        </w:rPr>
      </w:pPr>
      <w:r>
        <w:rPr>
          <w:rFonts w:ascii="Arial" w:hAnsi="Arial" w:cs="Arial"/>
          <w:b/>
          <w:color w:val="0000FF"/>
          <w:sz w:val="24"/>
        </w:rPr>
        <w:t>RP-232360</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70B4AC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1DF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399ED" w14:textId="77777777" w:rsidR="00094632" w:rsidRDefault="00094632" w:rsidP="00094632">
      <w:pPr>
        <w:rPr>
          <w:rFonts w:ascii="Arial" w:hAnsi="Arial" w:cs="Arial"/>
          <w:b/>
          <w:sz w:val="24"/>
        </w:rPr>
      </w:pPr>
      <w:r>
        <w:rPr>
          <w:rFonts w:ascii="Arial" w:hAnsi="Arial" w:cs="Arial"/>
          <w:b/>
          <w:color w:val="0000FF"/>
          <w:sz w:val="24"/>
        </w:rPr>
        <w:t>RP-232361</w:t>
      </w:r>
      <w:r>
        <w:rPr>
          <w:rFonts w:ascii="Arial" w:hAnsi="Arial" w:cs="Arial"/>
          <w:b/>
          <w:color w:val="0000FF"/>
          <w:sz w:val="24"/>
        </w:rPr>
        <w:tab/>
      </w:r>
      <w:r>
        <w:rPr>
          <w:rFonts w:ascii="Arial" w:hAnsi="Arial" w:cs="Arial"/>
          <w:b/>
          <w:sz w:val="24"/>
        </w:rPr>
        <w:t>Revised WID on UE Conformance - New Rel-18 NR licensed bands and extension of existing NR bands</w:t>
      </w:r>
    </w:p>
    <w:p w14:paraId="71D5057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w:t>
      </w:r>
    </w:p>
    <w:p w14:paraId="143EB312" w14:textId="77777777" w:rsidR="00094632" w:rsidRDefault="00094632" w:rsidP="00094632">
      <w:pPr>
        <w:rPr>
          <w:rFonts w:ascii="Arial" w:hAnsi="Arial" w:cs="Arial"/>
          <w:b/>
        </w:rPr>
      </w:pPr>
      <w:r>
        <w:rPr>
          <w:rFonts w:ascii="Arial" w:hAnsi="Arial" w:cs="Arial"/>
          <w:b/>
        </w:rPr>
        <w:t xml:space="preserve">Abstract: </w:t>
      </w:r>
    </w:p>
    <w:p w14:paraId="4468661F" w14:textId="77777777" w:rsidR="00094632" w:rsidRDefault="00094632" w:rsidP="00094632">
      <w:r>
        <w:t>last approved WID: RP-231249</w:t>
      </w:r>
    </w:p>
    <w:p w14:paraId="742290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C0B12" w14:textId="77777777" w:rsidR="00094632" w:rsidRDefault="00094632" w:rsidP="00094632">
      <w:pPr>
        <w:pStyle w:val="Heading4"/>
      </w:pPr>
      <w:bookmarkStart w:id="578" w:name="_Toc146566725"/>
      <w:bookmarkStart w:id="579" w:name="_Toc150626543"/>
      <w:r>
        <w:t>13.4.6</w:t>
      </w:r>
      <w:r>
        <w:tab/>
        <w:t>UE Conf. - High power UE (PC1.5) for NR FR1 TDD single band [New RAN5 WI: HPUE_NR_FR1_TDD_R18-UEConTest]</w:t>
      </w:r>
      <w:bookmarkEnd w:id="578"/>
      <w:bookmarkEnd w:id="579"/>
    </w:p>
    <w:p w14:paraId="1C41AA1A" w14:textId="77777777" w:rsidR="00094632" w:rsidRDefault="00094632" w:rsidP="00094632">
      <w:pPr>
        <w:rPr>
          <w:rFonts w:ascii="Arial" w:hAnsi="Arial" w:cs="Arial"/>
          <w:b/>
          <w:sz w:val="24"/>
        </w:rPr>
      </w:pPr>
      <w:r>
        <w:rPr>
          <w:rFonts w:ascii="Arial" w:hAnsi="Arial" w:cs="Arial"/>
          <w:b/>
          <w:color w:val="0000FF"/>
          <w:sz w:val="24"/>
        </w:rPr>
        <w:t>RP-232245</w:t>
      </w:r>
      <w:r>
        <w:rPr>
          <w:rFonts w:ascii="Arial" w:hAnsi="Arial" w:cs="Arial"/>
          <w:b/>
          <w:color w:val="0000FF"/>
          <w:sz w:val="24"/>
        </w:rPr>
        <w:tab/>
      </w:r>
      <w:r>
        <w:rPr>
          <w:rFonts w:ascii="Arial" w:hAnsi="Arial" w:cs="Arial"/>
          <w:b/>
          <w:sz w:val="24"/>
        </w:rPr>
        <w:t>Status report for WI UE Conformance Test Aspects - High power UE (power class 1.5) for NR FR1 TDD single band; rapporteur: CMCC</w:t>
      </w:r>
    </w:p>
    <w:p w14:paraId="1E2764F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5910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A9985" w14:textId="77777777" w:rsidR="00094632" w:rsidRDefault="00094632" w:rsidP="00094632">
      <w:pPr>
        <w:rPr>
          <w:rFonts w:ascii="Arial" w:hAnsi="Arial" w:cs="Arial"/>
          <w:b/>
          <w:sz w:val="24"/>
        </w:rPr>
      </w:pPr>
      <w:r>
        <w:rPr>
          <w:rFonts w:ascii="Arial" w:hAnsi="Arial" w:cs="Arial"/>
          <w:b/>
          <w:color w:val="0000FF"/>
          <w:sz w:val="24"/>
        </w:rPr>
        <w:t>RP-231682</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6705D6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7FBB38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F76F4" w14:textId="77777777" w:rsidR="00094632" w:rsidRDefault="00094632" w:rsidP="00094632">
      <w:pPr>
        <w:pStyle w:val="Heading4"/>
      </w:pPr>
      <w:bookmarkStart w:id="580" w:name="_Toc146566726"/>
      <w:bookmarkStart w:id="581" w:name="_Toc150626544"/>
      <w:r>
        <w:t>13.4.7</w:t>
      </w:r>
      <w:r>
        <w:tab/>
        <w:t>UE Conf. - High power UE (PC2) for NR FR1 FDD single band [New RAN5 WI: HPUE_NR_FR1_FDD_R18-UEConTest]</w:t>
      </w:r>
      <w:bookmarkEnd w:id="580"/>
      <w:bookmarkEnd w:id="581"/>
    </w:p>
    <w:p w14:paraId="51033DFD" w14:textId="77777777" w:rsidR="00094632" w:rsidRDefault="00094632" w:rsidP="00094632">
      <w:pPr>
        <w:rPr>
          <w:rFonts w:ascii="Arial" w:hAnsi="Arial" w:cs="Arial"/>
          <w:b/>
          <w:sz w:val="24"/>
        </w:rPr>
      </w:pPr>
      <w:r>
        <w:rPr>
          <w:rFonts w:ascii="Arial" w:hAnsi="Arial" w:cs="Arial"/>
          <w:b/>
          <w:color w:val="0000FF"/>
          <w:sz w:val="24"/>
        </w:rPr>
        <w:t>RP-231549</w:t>
      </w:r>
      <w:r>
        <w:rPr>
          <w:rFonts w:ascii="Arial" w:hAnsi="Arial" w:cs="Arial"/>
          <w:b/>
          <w:color w:val="0000FF"/>
          <w:sz w:val="24"/>
        </w:rPr>
        <w:tab/>
      </w:r>
      <w:r>
        <w:rPr>
          <w:rFonts w:ascii="Arial" w:hAnsi="Arial" w:cs="Arial"/>
          <w:b/>
          <w:sz w:val="24"/>
        </w:rPr>
        <w:t>Status report for WI UE Conformance - High power UE (power class 2) for NR FR1 FDD single band; rapporteur: China Unicom</w:t>
      </w:r>
    </w:p>
    <w:p w14:paraId="046DFA7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2E5B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2E19E" w14:textId="77777777" w:rsidR="00094632" w:rsidRDefault="00094632" w:rsidP="00094632">
      <w:pPr>
        <w:pStyle w:val="Heading4"/>
      </w:pPr>
      <w:bookmarkStart w:id="582" w:name="_Toc146566727"/>
      <w:bookmarkStart w:id="583" w:name="_Toc150626545"/>
      <w:r>
        <w:t>13.4.8</w:t>
      </w:r>
      <w:r>
        <w:tab/>
        <w:t>UE Conf. - Rel-18 High Power UE for NR CA and DC; and NR and LTE DC Configurations [New RAN5 WI: HPUE_NR_CADC_NR_LTE_DC_R18-UEConTest]</w:t>
      </w:r>
      <w:bookmarkEnd w:id="582"/>
      <w:bookmarkEnd w:id="583"/>
    </w:p>
    <w:p w14:paraId="4B163075" w14:textId="77777777" w:rsidR="00094632" w:rsidRDefault="00094632" w:rsidP="00094632">
      <w:pPr>
        <w:rPr>
          <w:rFonts w:ascii="Arial" w:hAnsi="Arial" w:cs="Arial"/>
          <w:b/>
          <w:sz w:val="24"/>
        </w:rPr>
      </w:pPr>
      <w:r>
        <w:rPr>
          <w:rFonts w:ascii="Arial" w:hAnsi="Arial" w:cs="Arial"/>
          <w:b/>
          <w:color w:val="0000FF"/>
          <w:sz w:val="24"/>
        </w:rPr>
        <w:t>RP-232259</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2D4DCBFA" w14:textId="77777777" w:rsidR="00094632" w:rsidRDefault="00094632" w:rsidP="00094632">
      <w:pPr>
        <w:rPr>
          <w:rFonts w:ascii="Arial" w:hAnsi="Arial" w:cs="Arial"/>
          <w:b/>
          <w:sz w:val="24"/>
        </w:rPr>
      </w:pPr>
      <w:r>
        <w:rPr>
          <w:rFonts w:ascii="Arial" w:hAnsi="Arial" w:cs="Arial"/>
          <w:b/>
          <w:sz w:val="24"/>
        </w:rPr>
        <w:lastRenderedPageBreak/>
        <w:t>rapporteur: China Telecom, Huawei</w:t>
      </w:r>
    </w:p>
    <w:p w14:paraId="1C96F6A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808342" w14:textId="77777777" w:rsidR="00094632" w:rsidRDefault="00094632" w:rsidP="00094632">
      <w:pPr>
        <w:rPr>
          <w:rFonts w:ascii="Arial" w:hAnsi="Arial" w:cs="Arial"/>
          <w:b/>
        </w:rPr>
      </w:pPr>
      <w:r>
        <w:rPr>
          <w:rFonts w:ascii="Arial" w:hAnsi="Arial" w:cs="Arial"/>
          <w:b/>
        </w:rPr>
        <w:t xml:space="preserve">Abstract: </w:t>
      </w:r>
    </w:p>
    <w:p w14:paraId="6B387615" w14:textId="77777777" w:rsidR="00094632" w:rsidRDefault="00094632" w:rsidP="00094632">
      <w:r>
        <w:t>WI  5%</w:t>
      </w:r>
    </w:p>
    <w:p w14:paraId="7016EE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1994" w14:textId="77777777" w:rsidR="00094632" w:rsidRDefault="00094632" w:rsidP="00094632">
      <w:pPr>
        <w:rPr>
          <w:rFonts w:ascii="Arial" w:hAnsi="Arial" w:cs="Arial"/>
          <w:b/>
          <w:sz w:val="24"/>
        </w:rPr>
      </w:pPr>
      <w:r>
        <w:rPr>
          <w:rFonts w:ascii="Arial" w:hAnsi="Arial" w:cs="Arial"/>
          <w:b/>
          <w:color w:val="0000FF"/>
          <w:sz w:val="24"/>
        </w:rPr>
        <w:t>RP-231683</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5D2E05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996DF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0B40" w14:textId="77777777" w:rsidR="00094632" w:rsidRDefault="00094632" w:rsidP="00094632">
      <w:pPr>
        <w:pStyle w:val="Heading4"/>
      </w:pPr>
      <w:bookmarkStart w:id="584" w:name="_Toc146566728"/>
      <w:bookmarkStart w:id="585" w:name="_Toc150626546"/>
      <w:r>
        <w:t>13.4.9</w:t>
      </w:r>
      <w:r>
        <w:tab/>
        <w:t>UE Conf. - High-power UE operation for fixed-wireless/vehicle-mounted use cases in LTE and NR bands in Rel-18 [New RAN5 WI: LTE_NR_HPUE_FWVM_R18-UEConTest]</w:t>
      </w:r>
      <w:bookmarkEnd w:id="584"/>
      <w:bookmarkEnd w:id="585"/>
    </w:p>
    <w:p w14:paraId="0E5D642E" w14:textId="77777777" w:rsidR="00094632" w:rsidRDefault="00094632" w:rsidP="00094632">
      <w:pPr>
        <w:rPr>
          <w:rFonts w:ascii="Arial" w:hAnsi="Arial" w:cs="Arial"/>
          <w:b/>
          <w:sz w:val="24"/>
        </w:rPr>
      </w:pPr>
      <w:r>
        <w:rPr>
          <w:rFonts w:ascii="Arial" w:hAnsi="Arial" w:cs="Arial"/>
          <w:b/>
          <w:color w:val="0000FF"/>
          <w:sz w:val="24"/>
        </w:rPr>
        <w:t>RP-231612</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rapporteur: Nokia</w:t>
      </w:r>
    </w:p>
    <w:p w14:paraId="2FD8E89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FC5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93D0" w14:textId="77777777" w:rsidR="00094632" w:rsidRDefault="00094632" w:rsidP="00094632">
      <w:pPr>
        <w:rPr>
          <w:rFonts w:ascii="Arial" w:hAnsi="Arial" w:cs="Arial"/>
          <w:b/>
          <w:sz w:val="24"/>
        </w:rPr>
      </w:pPr>
      <w:r>
        <w:rPr>
          <w:rFonts w:ascii="Arial" w:hAnsi="Arial" w:cs="Arial"/>
          <w:b/>
          <w:color w:val="0000FF"/>
          <w:sz w:val="24"/>
        </w:rPr>
        <w:t>RP-231684</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0B304EC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74C10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551EF" w14:textId="77777777" w:rsidR="00094632" w:rsidRDefault="00094632" w:rsidP="00094632">
      <w:pPr>
        <w:rPr>
          <w:rFonts w:ascii="Arial" w:hAnsi="Arial" w:cs="Arial"/>
          <w:b/>
          <w:sz w:val="24"/>
        </w:rPr>
      </w:pPr>
      <w:r>
        <w:rPr>
          <w:rFonts w:ascii="Arial" w:hAnsi="Arial" w:cs="Arial"/>
          <w:b/>
          <w:color w:val="0000FF"/>
          <w:sz w:val="24"/>
        </w:rPr>
        <w:t>RP-231613</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w:t>
      </w:r>
    </w:p>
    <w:p w14:paraId="78F5118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CADF108" w14:textId="77777777" w:rsidR="00094632" w:rsidRDefault="00094632" w:rsidP="00094632">
      <w:pPr>
        <w:rPr>
          <w:rFonts w:ascii="Arial" w:hAnsi="Arial" w:cs="Arial"/>
          <w:b/>
        </w:rPr>
      </w:pPr>
      <w:r>
        <w:rPr>
          <w:rFonts w:ascii="Arial" w:hAnsi="Arial" w:cs="Arial"/>
          <w:b/>
        </w:rPr>
        <w:t xml:space="preserve">Abstract: </w:t>
      </w:r>
    </w:p>
    <w:p w14:paraId="6804B850" w14:textId="77777777" w:rsidR="00094632" w:rsidRDefault="00094632" w:rsidP="00094632">
      <w:r>
        <w:t>last approved WID: RP-231429</w:t>
      </w:r>
    </w:p>
    <w:p w14:paraId="181FD1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FEA1A" w14:textId="77777777" w:rsidR="00094632" w:rsidRDefault="00094632" w:rsidP="00094632">
      <w:pPr>
        <w:pStyle w:val="Heading4"/>
      </w:pPr>
      <w:bookmarkStart w:id="586" w:name="_Toc146566729"/>
      <w:bookmarkStart w:id="587" w:name="_Toc150626547"/>
      <w:r>
        <w:t>13.4.10</w:t>
      </w:r>
      <w:r>
        <w:tab/>
        <w:t>Test - (Small) Technical Enhancements and Improvements for Rel-18 [TEI18_Test]</w:t>
      </w:r>
      <w:bookmarkEnd w:id="586"/>
      <w:bookmarkEnd w:id="587"/>
    </w:p>
    <w:p w14:paraId="52B4B0F3" w14:textId="77777777" w:rsidR="00094632" w:rsidRDefault="00094632" w:rsidP="00094632">
      <w:pPr>
        <w:pStyle w:val="Heading3"/>
      </w:pPr>
      <w:bookmarkStart w:id="588" w:name="_Toc146566730"/>
      <w:bookmarkStart w:id="589" w:name="_Toc150626548"/>
      <w:r>
        <w:t>13.5</w:t>
      </w:r>
      <w:r>
        <w:tab/>
        <w:t>R5s CRs from RAN5 electronic meeting ‘#2023-TTCN email’</w:t>
      </w:r>
      <w:bookmarkEnd w:id="588"/>
      <w:bookmarkEnd w:id="589"/>
    </w:p>
    <w:p w14:paraId="78F53B62" w14:textId="77777777" w:rsidR="00094632" w:rsidRDefault="00094632" w:rsidP="00094632">
      <w:pPr>
        <w:rPr>
          <w:rFonts w:ascii="Arial" w:hAnsi="Arial" w:cs="Arial"/>
          <w:b/>
          <w:sz w:val="24"/>
        </w:rPr>
      </w:pPr>
      <w:r>
        <w:rPr>
          <w:rFonts w:ascii="Arial" w:hAnsi="Arial" w:cs="Arial"/>
          <w:b/>
          <w:color w:val="0000FF"/>
          <w:sz w:val="24"/>
        </w:rPr>
        <w:t>RP-231685</w:t>
      </w:r>
      <w:r>
        <w:rPr>
          <w:rFonts w:ascii="Arial" w:hAnsi="Arial" w:cs="Arial"/>
          <w:b/>
          <w:color w:val="0000FF"/>
          <w:sz w:val="24"/>
        </w:rPr>
        <w:tab/>
      </w:r>
      <w:r>
        <w:rPr>
          <w:rFonts w:ascii="Arial" w:hAnsi="Arial" w:cs="Arial"/>
          <w:b/>
          <w:sz w:val="24"/>
        </w:rPr>
        <w:t>R5s CRs from RAN5 electronic meeting ‘#2023-TTCN email’ (batch 1)</w:t>
      </w:r>
    </w:p>
    <w:p w14:paraId="72F40806"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E4BD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5F3CC" w14:textId="77777777" w:rsidR="00094632" w:rsidRDefault="00094632" w:rsidP="00094632">
      <w:pPr>
        <w:rPr>
          <w:rFonts w:ascii="Arial" w:hAnsi="Arial" w:cs="Arial"/>
          <w:b/>
          <w:sz w:val="24"/>
        </w:rPr>
      </w:pPr>
      <w:r>
        <w:rPr>
          <w:rFonts w:ascii="Arial" w:hAnsi="Arial" w:cs="Arial"/>
          <w:b/>
          <w:color w:val="0000FF"/>
          <w:sz w:val="24"/>
        </w:rPr>
        <w:t>RP-231686</w:t>
      </w:r>
      <w:r>
        <w:rPr>
          <w:rFonts w:ascii="Arial" w:hAnsi="Arial" w:cs="Arial"/>
          <w:b/>
          <w:color w:val="0000FF"/>
          <w:sz w:val="24"/>
        </w:rPr>
        <w:tab/>
      </w:r>
      <w:r>
        <w:rPr>
          <w:rFonts w:ascii="Arial" w:hAnsi="Arial" w:cs="Arial"/>
          <w:b/>
          <w:sz w:val="24"/>
        </w:rPr>
        <w:t>R5s CRs from RAN5 electronic meeting ‘#2023-TTCN email’ (batch 2)</w:t>
      </w:r>
    </w:p>
    <w:p w14:paraId="5C76D1B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5950CC" w14:textId="77777777" w:rsidR="00094632" w:rsidRDefault="00094632" w:rsidP="00094632">
      <w:pPr>
        <w:rPr>
          <w:rFonts w:ascii="Arial" w:hAnsi="Arial" w:cs="Arial"/>
          <w:b/>
        </w:rPr>
      </w:pPr>
      <w:r>
        <w:rPr>
          <w:rFonts w:ascii="Arial" w:hAnsi="Arial" w:cs="Arial"/>
          <w:b/>
        </w:rPr>
        <w:t xml:space="preserve">Discussion: </w:t>
      </w:r>
    </w:p>
    <w:p w14:paraId="5E7D75BA" w14:textId="77777777" w:rsidR="00094632" w:rsidRDefault="00094632" w:rsidP="00094632">
      <w:r>
        <w:t>MCC TF160: By mistake R5s230526 was indicated as agreed although discussion is still ongoing on RAN5 level, so R5s230526 should not be approved so far and just postponed</w:t>
      </w:r>
    </w:p>
    <w:p w14:paraId="0E1A55B0" w14:textId="77777777" w:rsidR="00094632" w:rsidRDefault="00094632" w:rsidP="00094632">
      <w:r>
        <w:t>conclusion:</w:t>
      </w:r>
    </w:p>
    <w:p w14:paraId="2355F0BE" w14:textId="77777777" w:rsidR="00094632" w:rsidRDefault="00094632" w:rsidP="00094632">
      <w:r>
        <w:t>All CRs of RP-231686 are approved except:</w:t>
      </w:r>
    </w:p>
    <w:p w14:paraId="5B5F7175" w14:textId="144253FB" w:rsidR="00094632" w:rsidRDefault="00094632" w:rsidP="00094632">
      <w:r>
        <w:t>- R5s230526 is postponed</w:t>
      </w:r>
    </w:p>
    <w:p w14:paraId="77907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4E4627" w14:textId="77777777" w:rsidR="00094632" w:rsidRDefault="00094632" w:rsidP="00094632">
      <w:pPr>
        <w:rPr>
          <w:rFonts w:ascii="Arial" w:hAnsi="Arial" w:cs="Arial"/>
          <w:b/>
          <w:sz w:val="24"/>
        </w:rPr>
      </w:pPr>
      <w:r>
        <w:rPr>
          <w:rFonts w:ascii="Arial" w:hAnsi="Arial" w:cs="Arial"/>
          <w:b/>
          <w:color w:val="0000FF"/>
          <w:sz w:val="24"/>
        </w:rPr>
        <w:t>RP-231687</w:t>
      </w:r>
      <w:r>
        <w:rPr>
          <w:rFonts w:ascii="Arial" w:hAnsi="Arial" w:cs="Arial"/>
          <w:b/>
          <w:color w:val="0000FF"/>
          <w:sz w:val="24"/>
        </w:rPr>
        <w:tab/>
      </w:r>
      <w:r>
        <w:rPr>
          <w:rFonts w:ascii="Arial" w:hAnsi="Arial" w:cs="Arial"/>
          <w:b/>
          <w:sz w:val="24"/>
        </w:rPr>
        <w:t>R5s CRs from RAN5 electronic meeting ‘#2023-TTCN email’ (batch 3)</w:t>
      </w:r>
    </w:p>
    <w:p w14:paraId="61E644D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ECFE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98A85" w14:textId="77777777" w:rsidR="00094632" w:rsidRDefault="00094632" w:rsidP="00094632">
      <w:pPr>
        <w:pStyle w:val="Heading2"/>
      </w:pPr>
      <w:bookmarkStart w:id="590" w:name="_Toc146566731"/>
      <w:bookmarkStart w:id="591" w:name="_Toc150626549"/>
      <w:r>
        <w:t>14</w:t>
      </w:r>
      <w:r>
        <w:tab/>
        <w:t>Maintenance for closed WIs/SIs of REL-17 and earlier</w:t>
      </w:r>
      <w:bookmarkEnd w:id="590"/>
      <w:bookmarkEnd w:id="591"/>
    </w:p>
    <w:p w14:paraId="4743F94A" w14:textId="77777777" w:rsidR="00094632" w:rsidRDefault="00094632" w:rsidP="00094632">
      <w:r>
        <w:t>NOTE:</w:t>
      </w:r>
      <w:r>
        <w:tab/>
        <w:t>REL-4, REL-5, REL-6 and REL-7 were closed after RAN #65, i.e. no CRs to specifications of these releases will be considered anymore.</w:t>
      </w:r>
    </w:p>
    <w:p w14:paraId="15BF7828" w14:textId="77777777" w:rsidR="00094632" w:rsidRDefault="00094632" w:rsidP="00094632">
      <w:pPr>
        <w:rPr>
          <w:rFonts w:ascii="Arial" w:hAnsi="Arial" w:cs="Arial"/>
          <w:b/>
          <w:sz w:val="24"/>
        </w:rPr>
      </w:pPr>
      <w:r>
        <w:rPr>
          <w:rFonts w:ascii="Arial" w:hAnsi="Arial" w:cs="Arial"/>
          <w:b/>
          <w:color w:val="0000FF"/>
          <w:sz w:val="24"/>
        </w:rPr>
        <w:t>RP-232445</w:t>
      </w:r>
      <w:r>
        <w:rPr>
          <w:rFonts w:ascii="Arial" w:hAnsi="Arial" w:cs="Arial"/>
          <w:b/>
          <w:color w:val="0000FF"/>
          <w:sz w:val="24"/>
        </w:rPr>
        <w:tab/>
      </w:r>
      <w:r>
        <w:rPr>
          <w:rFonts w:ascii="Arial" w:hAnsi="Arial" w:cs="Arial"/>
          <w:b/>
          <w:sz w:val="24"/>
        </w:rPr>
        <w:t>Rel-17 maintenance of further enhancements on MIMO for NR</w:t>
      </w:r>
    </w:p>
    <w:p w14:paraId="6D715C1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E5C13B" w14:textId="77777777" w:rsidR="00094632" w:rsidRDefault="00094632" w:rsidP="00094632">
      <w:pPr>
        <w:rPr>
          <w:rFonts w:ascii="Arial" w:hAnsi="Arial" w:cs="Arial"/>
          <w:b/>
        </w:rPr>
      </w:pPr>
      <w:r>
        <w:rPr>
          <w:rFonts w:ascii="Arial" w:hAnsi="Arial" w:cs="Arial"/>
          <w:b/>
        </w:rPr>
        <w:t xml:space="preserve">Discussion: </w:t>
      </w:r>
    </w:p>
    <w:p w14:paraId="7932D22A" w14:textId="77777777" w:rsidR="00094632" w:rsidRDefault="00094632" w:rsidP="00094632">
      <w:r>
        <w:t>MCC: late submission</w:t>
      </w:r>
    </w:p>
    <w:p w14:paraId="2DB59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B24D" w14:textId="77777777" w:rsidR="00094632" w:rsidRDefault="00094632" w:rsidP="00094632">
      <w:pPr>
        <w:rPr>
          <w:rFonts w:ascii="Arial" w:hAnsi="Arial" w:cs="Arial"/>
          <w:b/>
          <w:sz w:val="24"/>
        </w:rPr>
      </w:pPr>
      <w:r>
        <w:rPr>
          <w:rFonts w:ascii="Arial" w:hAnsi="Arial" w:cs="Arial"/>
          <w:b/>
          <w:color w:val="0000FF"/>
          <w:sz w:val="24"/>
        </w:rPr>
        <w:t>RP-232446</w:t>
      </w:r>
      <w:r>
        <w:rPr>
          <w:rFonts w:ascii="Arial" w:hAnsi="Arial" w:cs="Arial"/>
          <w:b/>
          <w:color w:val="0000FF"/>
          <w:sz w:val="24"/>
        </w:rPr>
        <w:tab/>
      </w:r>
      <w:r>
        <w:rPr>
          <w:rFonts w:ascii="Arial" w:hAnsi="Arial" w:cs="Arial"/>
          <w:b/>
          <w:sz w:val="24"/>
        </w:rPr>
        <w:t>Rel-17 maintenance for extending NR operation to 71 GHz (Correction on HARQ-ACK timing for FR2-2)</w:t>
      </w:r>
    </w:p>
    <w:p w14:paraId="5C89FD4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C572D1" w14:textId="77777777" w:rsidR="00094632" w:rsidRDefault="00094632" w:rsidP="00094632">
      <w:pPr>
        <w:rPr>
          <w:rFonts w:ascii="Arial" w:hAnsi="Arial" w:cs="Arial"/>
          <w:b/>
        </w:rPr>
      </w:pPr>
      <w:r>
        <w:rPr>
          <w:rFonts w:ascii="Arial" w:hAnsi="Arial" w:cs="Arial"/>
          <w:b/>
        </w:rPr>
        <w:t xml:space="preserve">Discussion: </w:t>
      </w:r>
    </w:p>
    <w:p w14:paraId="15D28B5A" w14:textId="77777777" w:rsidR="00094632" w:rsidRDefault="00094632" w:rsidP="00094632">
      <w:r>
        <w:t>MCC: late submission</w:t>
      </w:r>
    </w:p>
    <w:p w14:paraId="4938C3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E58F7" w14:textId="77777777" w:rsidR="00094632" w:rsidRDefault="00094632" w:rsidP="00094632">
      <w:pPr>
        <w:rPr>
          <w:rFonts w:ascii="Arial" w:hAnsi="Arial" w:cs="Arial"/>
          <w:b/>
          <w:sz w:val="24"/>
        </w:rPr>
      </w:pPr>
      <w:r>
        <w:rPr>
          <w:rFonts w:ascii="Arial" w:hAnsi="Arial" w:cs="Arial"/>
          <w:b/>
          <w:color w:val="0000FF"/>
          <w:sz w:val="24"/>
        </w:rPr>
        <w:t>RP-232447</w:t>
      </w:r>
      <w:r>
        <w:rPr>
          <w:rFonts w:ascii="Arial" w:hAnsi="Arial" w:cs="Arial"/>
          <w:b/>
          <w:color w:val="0000FF"/>
          <w:sz w:val="24"/>
        </w:rPr>
        <w:tab/>
      </w:r>
      <w:r>
        <w:rPr>
          <w:rFonts w:ascii="Arial" w:hAnsi="Arial" w:cs="Arial"/>
          <w:b/>
          <w:sz w:val="24"/>
        </w:rPr>
        <w:t>Rel-17 maintenance of IIoT/URLLC enhancements in NR</w:t>
      </w:r>
    </w:p>
    <w:p w14:paraId="1E67BC3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AD7F6D" w14:textId="77777777" w:rsidR="00094632" w:rsidRDefault="00094632" w:rsidP="00094632">
      <w:pPr>
        <w:rPr>
          <w:rFonts w:ascii="Arial" w:hAnsi="Arial" w:cs="Arial"/>
          <w:b/>
        </w:rPr>
      </w:pPr>
      <w:r>
        <w:rPr>
          <w:rFonts w:ascii="Arial" w:hAnsi="Arial" w:cs="Arial"/>
          <w:b/>
        </w:rPr>
        <w:t xml:space="preserve">Discussion: </w:t>
      </w:r>
    </w:p>
    <w:p w14:paraId="76FE3776" w14:textId="77777777" w:rsidR="00094632" w:rsidRDefault="00094632" w:rsidP="00094632">
      <w:r>
        <w:lastRenderedPageBreak/>
        <w:t>MCC: late submission</w:t>
      </w:r>
    </w:p>
    <w:p w14:paraId="11A292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B0E53" w14:textId="77777777" w:rsidR="00094632" w:rsidRDefault="00094632" w:rsidP="00094632">
      <w:pPr>
        <w:rPr>
          <w:rFonts w:ascii="Arial" w:hAnsi="Arial" w:cs="Arial"/>
          <w:b/>
          <w:sz w:val="24"/>
        </w:rPr>
      </w:pPr>
      <w:r>
        <w:rPr>
          <w:rFonts w:ascii="Arial" w:hAnsi="Arial" w:cs="Arial"/>
          <w:b/>
          <w:color w:val="0000FF"/>
          <w:sz w:val="24"/>
        </w:rPr>
        <w:t>RP-232448</w:t>
      </w:r>
      <w:r>
        <w:rPr>
          <w:rFonts w:ascii="Arial" w:hAnsi="Arial" w:cs="Arial"/>
          <w:b/>
          <w:color w:val="0000FF"/>
          <w:sz w:val="24"/>
        </w:rPr>
        <w:tab/>
      </w:r>
      <w:r>
        <w:rPr>
          <w:rFonts w:ascii="Arial" w:hAnsi="Arial" w:cs="Arial"/>
          <w:b/>
          <w:sz w:val="24"/>
        </w:rPr>
        <w:t>Rel-17 maintenance of NR Sidelink enhancements (Correction on description of valid PSFCH occasion for scheme 2 in TS 38.213)</w:t>
      </w:r>
    </w:p>
    <w:p w14:paraId="68914E8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7EA314" w14:textId="77777777" w:rsidR="00094632" w:rsidRDefault="00094632" w:rsidP="00094632">
      <w:pPr>
        <w:rPr>
          <w:rFonts w:ascii="Arial" w:hAnsi="Arial" w:cs="Arial"/>
          <w:b/>
        </w:rPr>
      </w:pPr>
      <w:r>
        <w:rPr>
          <w:rFonts w:ascii="Arial" w:hAnsi="Arial" w:cs="Arial"/>
          <w:b/>
        </w:rPr>
        <w:t xml:space="preserve">Discussion: </w:t>
      </w:r>
    </w:p>
    <w:p w14:paraId="7A4310C7" w14:textId="77777777" w:rsidR="00094632" w:rsidRDefault="00094632" w:rsidP="00094632">
      <w:r>
        <w:t>MCC: late submission</w:t>
      </w:r>
    </w:p>
    <w:p w14:paraId="79E78C5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EDA2A" w14:textId="77777777" w:rsidR="00094632" w:rsidRDefault="00094632" w:rsidP="00094632">
      <w:pPr>
        <w:rPr>
          <w:rFonts w:ascii="Arial" w:hAnsi="Arial" w:cs="Arial"/>
          <w:b/>
          <w:sz w:val="24"/>
        </w:rPr>
      </w:pPr>
      <w:r>
        <w:rPr>
          <w:rFonts w:ascii="Arial" w:hAnsi="Arial" w:cs="Arial"/>
          <w:b/>
          <w:color w:val="0000FF"/>
          <w:sz w:val="24"/>
        </w:rPr>
        <w:t>RP-232449</w:t>
      </w:r>
      <w:r>
        <w:rPr>
          <w:rFonts w:ascii="Arial" w:hAnsi="Arial" w:cs="Arial"/>
          <w:b/>
          <w:color w:val="0000FF"/>
          <w:sz w:val="24"/>
        </w:rPr>
        <w:tab/>
      </w:r>
      <w:r>
        <w:rPr>
          <w:rFonts w:ascii="Arial" w:hAnsi="Arial" w:cs="Arial"/>
          <w:b/>
          <w:sz w:val="24"/>
        </w:rPr>
        <w:t>Rel-17 maintenance of multicast-broadcast services in NR</w:t>
      </w:r>
    </w:p>
    <w:p w14:paraId="460455E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602DD3" w14:textId="77777777" w:rsidR="00094632" w:rsidRDefault="00094632" w:rsidP="00094632">
      <w:pPr>
        <w:rPr>
          <w:rFonts w:ascii="Arial" w:hAnsi="Arial" w:cs="Arial"/>
          <w:b/>
        </w:rPr>
      </w:pPr>
      <w:r>
        <w:rPr>
          <w:rFonts w:ascii="Arial" w:hAnsi="Arial" w:cs="Arial"/>
          <w:b/>
        </w:rPr>
        <w:t xml:space="preserve">Discussion: </w:t>
      </w:r>
    </w:p>
    <w:p w14:paraId="17CAC641" w14:textId="77777777" w:rsidR="00094632" w:rsidRDefault="00094632" w:rsidP="00094632">
      <w:r>
        <w:t>MCC: late submission</w:t>
      </w:r>
    </w:p>
    <w:p w14:paraId="592473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D0334" w14:textId="77777777" w:rsidR="00094632" w:rsidRDefault="00094632" w:rsidP="00094632">
      <w:pPr>
        <w:rPr>
          <w:rFonts w:ascii="Arial" w:hAnsi="Arial" w:cs="Arial"/>
          <w:b/>
          <w:sz w:val="24"/>
        </w:rPr>
      </w:pPr>
      <w:r>
        <w:rPr>
          <w:rFonts w:ascii="Arial" w:hAnsi="Arial" w:cs="Arial"/>
          <w:b/>
          <w:color w:val="0000FF"/>
          <w:sz w:val="24"/>
        </w:rPr>
        <w:t>RP-232450</w:t>
      </w:r>
      <w:r>
        <w:rPr>
          <w:rFonts w:ascii="Arial" w:hAnsi="Arial" w:cs="Arial"/>
          <w:b/>
          <w:color w:val="0000FF"/>
          <w:sz w:val="24"/>
        </w:rPr>
        <w:tab/>
      </w:r>
      <w:r>
        <w:rPr>
          <w:rFonts w:ascii="Arial" w:hAnsi="Arial" w:cs="Arial"/>
          <w:b/>
          <w:sz w:val="24"/>
        </w:rPr>
        <w:t>Rel-17 maintenance of small data transmission in RRC_INACTIVE state for NR</w:t>
      </w:r>
    </w:p>
    <w:p w14:paraId="64F0C4A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4D738" w14:textId="77777777" w:rsidR="00094632" w:rsidRDefault="00094632" w:rsidP="00094632">
      <w:pPr>
        <w:rPr>
          <w:rFonts w:ascii="Arial" w:hAnsi="Arial" w:cs="Arial"/>
          <w:b/>
        </w:rPr>
      </w:pPr>
      <w:r>
        <w:rPr>
          <w:rFonts w:ascii="Arial" w:hAnsi="Arial" w:cs="Arial"/>
          <w:b/>
        </w:rPr>
        <w:t xml:space="preserve">Discussion: </w:t>
      </w:r>
    </w:p>
    <w:p w14:paraId="4BB13AB0" w14:textId="77777777" w:rsidR="00094632" w:rsidRDefault="00094632" w:rsidP="00094632">
      <w:r>
        <w:t>MCC: late submission</w:t>
      </w:r>
    </w:p>
    <w:p w14:paraId="692546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9EC46" w14:textId="77777777" w:rsidR="00094632" w:rsidRDefault="00094632" w:rsidP="00094632">
      <w:pPr>
        <w:rPr>
          <w:rFonts w:ascii="Arial" w:hAnsi="Arial" w:cs="Arial"/>
          <w:b/>
          <w:sz w:val="24"/>
        </w:rPr>
      </w:pPr>
      <w:r>
        <w:rPr>
          <w:rFonts w:ascii="Arial" w:hAnsi="Arial" w:cs="Arial"/>
          <w:b/>
          <w:color w:val="0000FF"/>
          <w:sz w:val="24"/>
        </w:rPr>
        <w:t>RP-232451</w:t>
      </w:r>
      <w:r>
        <w:rPr>
          <w:rFonts w:ascii="Arial" w:hAnsi="Arial" w:cs="Arial"/>
          <w:b/>
          <w:color w:val="0000FF"/>
          <w:sz w:val="24"/>
        </w:rPr>
        <w:tab/>
      </w:r>
      <w:r>
        <w:rPr>
          <w:rFonts w:ascii="Arial" w:hAnsi="Arial" w:cs="Arial"/>
          <w:b/>
          <w:sz w:val="24"/>
        </w:rPr>
        <w:t>Rel-16 maintenance of NR-based access to unlicensed spectrum</w:t>
      </w:r>
    </w:p>
    <w:p w14:paraId="55BA2EF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A99FE3" w14:textId="77777777" w:rsidR="00094632" w:rsidRDefault="00094632" w:rsidP="00094632">
      <w:pPr>
        <w:rPr>
          <w:rFonts w:ascii="Arial" w:hAnsi="Arial" w:cs="Arial"/>
          <w:b/>
        </w:rPr>
      </w:pPr>
      <w:r>
        <w:rPr>
          <w:rFonts w:ascii="Arial" w:hAnsi="Arial" w:cs="Arial"/>
          <w:b/>
        </w:rPr>
        <w:t xml:space="preserve">Discussion: </w:t>
      </w:r>
    </w:p>
    <w:p w14:paraId="2067AA99" w14:textId="77777777" w:rsidR="00094632" w:rsidRDefault="00094632" w:rsidP="00094632">
      <w:r>
        <w:t>MCC: late submission</w:t>
      </w:r>
    </w:p>
    <w:p w14:paraId="44086E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1390" w14:textId="77777777" w:rsidR="00094632" w:rsidRDefault="00094632" w:rsidP="00094632">
      <w:pPr>
        <w:rPr>
          <w:rFonts w:ascii="Arial" w:hAnsi="Arial" w:cs="Arial"/>
          <w:b/>
          <w:sz w:val="24"/>
        </w:rPr>
      </w:pPr>
      <w:r>
        <w:rPr>
          <w:rFonts w:ascii="Arial" w:hAnsi="Arial" w:cs="Arial"/>
          <w:b/>
          <w:color w:val="0000FF"/>
          <w:sz w:val="24"/>
        </w:rPr>
        <w:t>RP-232452</w:t>
      </w:r>
      <w:r>
        <w:rPr>
          <w:rFonts w:ascii="Arial" w:hAnsi="Arial" w:cs="Arial"/>
          <w:b/>
          <w:color w:val="0000FF"/>
          <w:sz w:val="24"/>
        </w:rPr>
        <w:tab/>
      </w:r>
      <w:r>
        <w:rPr>
          <w:rFonts w:ascii="Arial" w:hAnsi="Arial" w:cs="Arial"/>
          <w:b/>
          <w:sz w:val="24"/>
        </w:rPr>
        <w:t>Correction on PUCCH resource determination for DCI indicating SCell dormancy</w:t>
      </w:r>
    </w:p>
    <w:p w14:paraId="22792B4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7DB323" w14:textId="77777777" w:rsidR="00094632" w:rsidRDefault="00094632" w:rsidP="00094632">
      <w:pPr>
        <w:rPr>
          <w:rFonts w:ascii="Arial" w:hAnsi="Arial" w:cs="Arial"/>
          <w:b/>
        </w:rPr>
      </w:pPr>
      <w:r>
        <w:rPr>
          <w:rFonts w:ascii="Arial" w:hAnsi="Arial" w:cs="Arial"/>
          <w:b/>
        </w:rPr>
        <w:t xml:space="preserve">Discussion: </w:t>
      </w:r>
    </w:p>
    <w:p w14:paraId="7A4DFA9C" w14:textId="77777777" w:rsidR="00094632" w:rsidRDefault="00094632" w:rsidP="00094632">
      <w:r>
        <w:t>MCC: late submission</w:t>
      </w:r>
    </w:p>
    <w:p w14:paraId="1C943C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F3D57" w14:textId="77777777" w:rsidR="00094632" w:rsidRDefault="00094632" w:rsidP="00094632">
      <w:pPr>
        <w:rPr>
          <w:rFonts w:ascii="Arial" w:hAnsi="Arial" w:cs="Arial"/>
          <w:b/>
          <w:sz w:val="24"/>
        </w:rPr>
      </w:pPr>
      <w:r>
        <w:rPr>
          <w:rFonts w:ascii="Arial" w:hAnsi="Arial" w:cs="Arial"/>
          <w:b/>
          <w:color w:val="0000FF"/>
          <w:sz w:val="24"/>
        </w:rPr>
        <w:t>RP-232453</w:t>
      </w:r>
      <w:r>
        <w:rPr>
          <w:rFonts w:ascii="Arial" w:hAnsi="Arial" w:cs="Arial"/>
          <w:b/>
          <w:color w:val="0000FF"/>
          <w:sz w:val="24"/>
        </w:rPr>
        <w:tab/>
      </w:r>
      <w:r>
        <w:rPr>
          <w:rFonts w:ascii="Arial" w:hAnsi="Arial" w:cs="Arial"/>
          <w:b/>
          <w:sz w:val="24"/>
        </w:rPr>
        <w:t>TEI17 Small enhancements to Rel-17 (Correction on Type-2 HARQ-ACK codebook)</w:t>
      </w:r>
    </w:p>
    <w:p w14:paraId="12713549"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C15DC9B" w14:textId="77777777" w:rsidR="00094632" w:rsidRDefault="00094632" w:rsidP="00094632">
      <w:pPr>
        <w:rPr>
          <w:rFonts w:ascii="Arial" w:hAnsi="Arial" w:cs="Arial"/>
          <w:b/>
        </w:rPr>
      </w:pPr>
      <w:r>
        <w:rPr>
          <w:rFonts w:ascii="Arial" w:hAnsi="Arial" w:cs="Arial"/>
          <w:b/>
        </w:rPr>
        <w:t xml:space="preserve">Discussion: </w:t>
      </w:r>
    </w:p>
    <w:p w14:paraId="0DBCEACC" w14:textId="77777777" w:rsidR="00094632" w:rsidRDefault="00094632" w:rsidP="00094632">
      <w:r>
        <w:t>MCC: late submission</w:t>
      </w:r>
    </w:p>
    <w:p w14:paraId="238848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BD5DF" w14:textId="77777777" w:rsidR="00094632" w:rsidRDefault="00094632" w:rsidP="00094632">
      <w:pPr>
        <w:rPr>
          <w:rFonts w:ascii="Arial" w:hAnsi="Arial" w:cs="Arial"/>
          <w:b/>
          <w:sz w:val="24"/>
        </w:rPr>
      </w:pPr>
      <w:r>
        <w:rPr>
          <w:rFonts w:ascii="Arial" w:hAnsi="Arial" w:cs="Arial"/>
          <w:b/>
          <w:color w:val="0000FF"/>
          <w:sz w:val="24"/>
        </w:rPr>
        <w:t>RP-232454</w:t>
      </w:r>
      <w:r>
        <w:rPr>
          <w:rFonts w:ascii="Arial" w:hAnsi="Arial" w:cs="Arial"/>
          <w:b/>
          <w:color w:val="0000FF"/>
          <w:sz w:val="24"/>
        </w:rPr>
        <w:tab/>
      </w:r>
      <w:r>
        <w:rPr>
          <w:rFonts w:ascii="Arial" w:hAnsi="Arial" w:cs="Arial"/>
          <w:b/>
          <w:sz w:val="24"/>
        </w:rPr>
        <w:t>Correction on SRS identity for additional SRS symbols</w:t>
      </w:r>
    </w:p>
    <w:p w14:paraId="7E58A28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60F38F" w14:textId="77777777" w:rsidR="00094632" w:rsidRDefault="00094632" w:rsidP="00094632">
      <w:pPr>
        <w:rPr>
          <w:rFonts w:ascii="Arial" w:hAnsi="Arial" w:cs="Arial"/>
          <w:b/>
        </w:rPr>
      </w:pPr>
      <w:r>
        <w:rPr>
          <w:rFonts w:ascii="Arial" w:hAnsi="Arial" w:cs="Arial"/>
          <w:b/>
        </w:rPr>
        <w:t xml:space="preserve">Discussion: </w:t>
      </w:r>
    </w:p>
    <w:p w14:paraId="076C8401" w14:textId="77777777" w:rsidR="00094632" w:rsidRDefault="00094632" w:rsidP="00094632">
      <w:r>
        <w:t>MCC: late submission</w:t>
      </w:r>
    </w:p>
    <w:p w14:paraId="6910B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3B38" w14:textId="77777777" w:rsidR="00094632" w:rsidRDefault="00094632" w:rsidP="00094632">
      <w:pPr>
        <w:rPr>
          <w:rFonts w:ascii="Arial" w:hAnsi="Arial" w:cs="Arial"/>
          <w:b/>
          <w:sz w:val="24"/>
        </w:rPr>
      </w:pPr>
      <w:r>
        <w:rPr>
          <w:rFonts w:ascii="Arial" w:hAnsi="Arial" w:cs="Arial"/>
          <w:b/>
          <w:color w:val="0000FF"/>
          <w:sz w:val="24"/>
        </w:rPr>
        <w:t>RP-232455</w:t>
      </w:r>
      <w:r>
        <w:rPr>
          <w:rFonts w:ascii="Arial" w:hAnsi="Arial" w:cs="Arial"/>
          <w:b/>
          <w:color w:val="0000FF"/>
          <w:sz w:val="24"/>
        </w:rPr>
        <w:tab/>
      </w:r>
      <w:r>
        <w:rPr>
          <w:rFonts w:ascii="Arial" w:hAnsi="Arial" w:cs="Arial"/>
          <w:b/>
          <w:sz w:val="24"/>
        </w:rPr>
        <w:t>Correction to CORESET0 selection for new BWs of bands n79 and n104</w:t>
      </w:r>
    </w:p>
    <w:p w14:paraId="186AB8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2F027A" w14:textId="77777777" w:rsidR="00094632" w:rsidRDefault="00094632" w:rsidP="00094632">
      <w:pPr>
        <w:rPr>
          <w:rFonts w:ascii="Arial" w:hAnsi="Arial" w:cs="Arial"/>
          <w:b/>
        </w:rPr>
      </w:pPr>
      <w:r>
        <w:rPr>
          <w:rFonts w:ascii="Arial" w:hAnsi="Arial" w:cs="Arial"/>
          <w:b/>
        </w:rPr>
        <w:t xml:space="preserve">Discussion: </w:t>
      </w:r>
    </w:p>
    <w:p w14:paraId="137EDB7D" w14:textId="77777777" w:rsidR="00094632" w:rsidRDefault="00094632" w:rsidP="00094632">
      <w:r>
        <w:t>MCC: late submission</w:t>
      </w:r>
    </w:p>
    <w:p w14:paraId="04B703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6F50C" w14:textId="77777777" w:rsidR="00094632" w:rsidRDefault="00094632" w:rsidP="00094632">
      <w:pPr>
        <w:rPr>
          <w:rFonts w:ascii="Arial" w:hAnsi="Arial" w:cs="Arial"/>
          <w:b/>
          <w:sz w:val="24"/>
        </w:rPr>
      </w:pPr>
      <w:r>
        <w:rPr>
          <w:rFonts w:ascii="Arial" w:hAnsi="Arial" w:cs="Arial"/>
          <w:b/>
          <w:color w:val="0000FF"/>
          <w:sz w:val="24"/>
        </w:rPr>
        <w:t>RP-232456</w:t>
      </w:r>
      <w:r>
        <w:rPr>
          <w:rFonts w:ascii="Arial" w:hAnsi="Arial" w:cs="Arial"/>
          <w:b/>
          <w:color w:val="0000FF"/>
          <w:sz w:val="24"/>
        </w:rPr>
        <w:tab/>
      </w:r>
      <w:r>
        <w:rPr>
          <w:rFonts w:ascii="Arial" w:hAnsi="Arial" w:cs="Arial"/>
          <w:b/>
          <w:sz w:val="24"/>
        </w:rPr>
        <w:t>Rel-17 Maintenance on NR coverage enhancements</w:t>
      </w:r>
    </w:p>
    <w:p w14:paraId="17C3BE9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B72F8ED" w14:textId="77777777" w:rsidR="00094632" w:rsidRDefault="00094632" w:rsidP="00094632">
      <w:pPr>
        <w:rPr>
          <w:rFonts w:ascii="Arial" w:hAnsi="Arial" w:cs="Arial"/>
          <w:b/>
        </w:rPr>
      </w:pPr>
      <w:r>
        <w:rPr>
          <w:rFonts w:ascii="Arial" w:hAnsi="Arial" w:cs="Arial"/>
          <w:b/>
        </w:rPr>
        <w:t xml:space="preserve">Discussion: </w:t>
      </w:r>
    </w:p>
    <w:p w14:paraId="14C468AD" w14:textId="77777777" w:rsidR="00094632" w:rsidRDefault="00094632" w:rsidP="00094632">
      <w:r>
        <w:t>MCC: late submission</w:t>
      </w:r>
    </w:p>
    <w:p w14:paraId="4DF080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81FAB" w14:textId="77777777" w:rsidR="00094632" w:rsidRDefault="00094632" w:rsidP="00094632">
      <w:pPr>
        <w:rPr>
          <w:rFonts w:ascii="Arial" w:hAnsi="Arial" w:cs="Arial"/>
          <w:b/>
          <w:sz w:val="24"/>
        </w:rPr>
      </w:pPr>
      <w:r>
        <w:rPr>
          <w:rFonts w:ascii="Arial" w:hAnsi="Arial" w:cs="Arial"/>
          <w:b/>
          <w:color w:val="0000FF"/>
          <w:sz w:val="24"/>
        </w:rPr>
        <w:t>RP-232457</w:t>
      </w:r>
      <w:r>
        <w:rPr>
          <w:rFonts w:ascii="Arial" w:hAnsi="Arial" w:cs="Arial"/>
          <w:b/>
          <w:color w:val="0000FF"/>
          <w:sz w:val="24"/>
        </w:rPr>
        <w:tab/>
      </w:r>
      <w:r>
        <w:rPr>
          <w:rFonts w:ascii="Arial" w:hAnsi="Arial" w:cs="Arial"/>
          <w:b/>
          <w:sz w:val="24"/>
        </w:rPr>
        <w:t>Rel-17 Maintenance on UE Power Saving Enhancements</w:t>
      </w:r>
    </w:p>
    <w:p w14:paraId="6733956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F73F53" w14:textId="77777777" w:rsidR="00094632" w:rsidRDefault="00094632" w:rsidP="00094632">
      <w:pPr>
        <w:rPr>
          <w:rFonts w:ascii="Arial" w:hAnsi="Arial" w:cs="Arial"/>
          <w:b/>
        </w:rPr>
      </w:pPr>
      <w:r>
        <w:rPr>
          <w:rFonts w:ascii="Arial" w:hAnsi="Arial" w:cs="Arial"/>
          <w:b/>
        </w:rPr>
        <w:t xml:space="preserve">Discussion: </w:t>
      </w:r>
    </w:p>
    <w:p w14:paraId="684521C0" w14:textId="77777777" w:rsidR="00094632" w:rsidRDefault="00094632" w:rsidP="00094632">
      <w:r>
        <w:t>MCC: late submission</w:t>
      </w:r>
    </w:p>
    <w:p w14:paraId="3F2CB1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C5AB5" w14:textId="77777777" w:rsidR="00094632" w:rsidRDefault="00094632" w:rsidP="00094632">
      <w:pPr>
        <w:rPr>
          <w:rFonts w:ascii="Arial" w:hAnsi="Arial" w:cs="Arial"/>
          <w:b/>
          <w:sz w:val="24"/>
        </w:rPr>
      </w:pPr>
      <w:r>
        <w:rPr>
          <w:rFonts w:ascii="Arial" w:hAnsi="Arial" w:cs="Arial"/>
          <w:b/>
          <w:color w:val="0000FF"/>
          <w:sz w:val="24"/>
        </w:rPr>
        <w:t>RP-232530</w:t>
      </w:r>
      <w:r>
        <w:rPr>
          <w:rFonts w:ascii="Arial" w:hAnsi="Arial" w:cs="Arial"/>
          <w:b/>
          <w:color w:val="0000FF"/>
          <w:sz w:val="24"/>
        </w:rPr>
        <w:tab/>
      </w:r>
      <w:r>
        <w:rPr>
          <w:rFonts w:ascii="Arial" w:hAnsi="Arial" w:cs="Arial"/>
          <w:b/>
          <w:sz w:val="24"/>
        </w:rPr>
        <w:t>Alignment corrections/editorials for NR Rel-16 features</w:t>
      </w:r>
    </w:p>
    <w:p w14:paraId="79508E2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6A0AB8" w14:textId="77777777" w:rsidR="00094632" w:rsidRDefault="00094632" w:rsidP="00094632">
      <w:pPr>
        <w:rPr>
          <w:rFonts w:ascii="Arial" w:hAnsi="Arial" w:cs="Arial"/>
          <w:b/>
        </w:rPr>
      </w:pPr>
      <w:r>
        <w:rPr>
          <w:rFonts w:ascii="Arial" w:hAnsi="Arial" w:cs="Arial"/>
          <w:b/>
        </w:rPr>
        <w:t xml:space="preserve">Discussion: </w:t>
      </w:r>
    </w:p>
    <w:p w14:paraId="5929F043" w14:textId="77777777" w:rsidR="00094632" w:rsidRDefault="00094632" w:rsidP="00094632">
      <w:r>
        <w:t>MCC: late submission</w:t>
      </w:r>
    </w:p>
    <w:p w14:paraId="38F315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657AA" w14:textId="77777777" w:rsidR="00094632" w:rsidRDefault="00094632" w:rsidP="00094632">
      <w:pPr>
        <w:rPr>
          <w:rFonts w:ascii="Arial" w:hAnsi="Arial" w:cs="Arial"/>
          <w:b/>
          <w:sz w:val="24"/>
        </w:rPr>
      </w:pPr>
      <w:r>
        <w:rPr>
          <w:rFonts w:ascii="Arial" w:hAnsi="Arial" w:cs="Arial"/>
          <w:b/>
          <w:color w:val="0000FF"/>
          <w:sz w:val="24"/>
        </w:rPr>
        <w:t>RP-232531</w:t>
      </w:r>
      <w:r>
        <w:rPr>
          <w:rFonts w:ascii="Arial" w:hAnsi="Arial" w:cs="Arial"/>
          <w:b/>
          <w:color w:val="0000FF"/>
          <w:sz w:val="24"/>
        </w:rPr>
        <w:tab/>
      </w:r>
      <w:r>
        <w:rPr>
          <w:rFonts w:ascii="Arial" w:hAnsi="Arial" w:cs="Arial"/>
          <w:b/>
          <w:sz w:val="24"/>
        </w:rPr>
        <w:t>Alignment corrections/editorials for NR Rel-17 features</w:t>
      </w:r>
    </w:p>
    <w:p w14:paraId="02AE0AB3"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DD24C1" w14:textId="77777777" w:rsidR="00094632" w:rsidRDefault="00094632" w:rsidP="00094632">
      <w:pPr>
        <w:rPr>
          <w:rFonts w:ascii="Arial" w:hAnsi="Arial" w:cs="Arial"/>
          <w:b/>
        </w:rPr>
      </w:pPr>
      <w:r>
        <w:rPr>
          <w:rFonts w:ascii="Arial" w:hAnsi="Arial" w:cs="Arial"/>
          <w:b/>
        </w:rPr>
        <w:t xml:space="preserve">Discussion: </w:t>
      </w:r>
    </w:p>
    <w:p w14:paraId="63D7F500" w14:textId="77777777" w:rsidR="00094632" w:rsidRDefault="00094632" w:rsidP="00094632">
      <w:r>
        <w:t>MCC: late submission</w:t>
      </w:r>
    </w:p>
    <w:p w14:paraId="6EDEFF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19C46" w14:textId="77777777" w:rsidR="00094632" w:rsidRDefault="00094632" w:rsidP="00094632">
      <w:pPr>
        <w:rPr>
          <w:rFonts w:ascii="Arial" w:hAnsi="Arial" w:cs="Arial"/>
          <w:b/>
          <w:sz w:val="24"/>
        </w:rPr>
      </w:pPr>
      <w:r>
        <w:rPr>
          <w:rFonts w:ascii="Arial" w:hAnsi="Arial" w:cs="Arial"/>
          <w:b/>
          <w:color w:val="0000FF"/>
          <w:sz w:val="24"/>
        </w:rPr>
        <w:t>RP-232565</w:t>
      </w:r>
      <w:r>
        <w:rPr>
          <w:rFonts w:ascii="Arial" w:hAnsi="Arial" w:cs="Arial"/>
          <w:b/>
          <w:color w:val="0000FF"/>
          <w:sz w:val="24"/>
        </w:rPr>
        <w:tab/>
      </w:r>
      <w:r>
        <w:rPr>
          <w:rFonts w:ascii="Arial" w:hAnsi="Arial" w:cs="Arial"/>
          <w:b/>
          <w:sz w:val="24"/>
        </w:rPr>
        <w:t>Maintenance for closed WIs/SIs of REL-17 and earlier, set 1</w:t>
      </w:r>
    </w:p>
    <w:p w14:paraId="64D5331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152D4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7D529" w14:textId="77777777" w:rsidR="00094632" w:rsidRDefault="00094632" w:rsidP="00094632">
      <w:pPr>
        <w:rPr>
          <w:rFonts w:ascii="Arial" w:hAnsi="Arial" w:cs="Arial"/>
          <w:b/>
          <w:sz w:val="24"/>
        </w:rPr>
      </w:pPr>
      <w:r>
        <w:rPr>
          <w:rFonts w:ascii="Arial" w:hAnsi="Arial" w:cs="Arial"/>
          <w:b/>
          <w:color w:val="0000FF"/>
          <w:sz w:val="24"/>
        </w:rPr>
        <w:t>RP-232566</w:t>
      </w:r>
      <w:r>
        <w:rPr>
          <w:rFonts w:ascii="Arial" w:hAnsi="Arial" w:cs="Arial"/>
          <w:b/>
          <w:color w:val="0000FF"/>
          <w:sz w:val="24"/>
        </w:rPr>
        <w:tab/>
      </w:r>
      <w:r>
        <w:rPr>
          <w:rFonts w:ascii="Arial" w:hAnsi="Arial" w:cs="Arial"/>
          <w:b/>
          <w:sz w:val="24"/>
        </w:rPr>
        <w:t>Maintenance for closed WIs/SIs of REL-17 and earlier, set 2</w:t>
      </w:r>
    </w:p>
    <w:p w14:paraId="4D397F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D1CAA7" w14:textId="77777777" w:rsidR="00094632" w:rsidRDefault="00094632" w:rsidP="00094632">
      <w:pPr>
        <w:rPr>
          <w:rFonts w:ascii="Arial" w:hAnsi="Arial" w:cs="Arial"/>
          <w:b/>
        </w:rPr>
      </w:pPr>
      <w:r>
        <w:rPr>
          <w:rFonts w:ascii="Arial" w:hAnsi="Arial" w:cs="Arial"/>
          <w:b/>
        </w:rPr>
        <w:t xml:space="preserve">Discussion: </w:t>
      </w:r>
    </w:p>
    <w:p w14:paraId="58583D90" w14:textId="77777777" w:rsidR="00094632" w:rsidRDefault="00094632" w:rsidP="00094632">
      <w:r>
        <w:t>Nokia: The RAN2 Rel-16 CR R2-2309009 contained in CR pack RP-232566 CR is erroneously missing some changes that were included in the corresponding Rel-17 shadow CR R2-2309010. The revision of R2-2309009 is submitted as company CR in RP-232629 for approval in RAN#101.</w:t>
      </w:r>
    </w:p>
    <w:p w14:paraId="4C3E8F6F" w14:textId="77777777" w:rsidR="00094632" w:rsidRDefault="00094632" w:rsidP="00094632">
      <w:r>
        <w:t>conclusion:</w:t>
      </w:r>
    </w:p>
    <w:p w14:paraId="1711722A" w14:textId="77777777" w:rsidR="00094632" w:rsidRDefault="00094632" w:rsidP="00094632">
      <w:r>
        <w:t>all CRs of RP-232566 are approved except</w:t>
      </w:r>
    </w:p>
    <w:p w14:paraId="13556AC2" w14:textId="77777777" w:rsidR="00094632" w:rsidRDefault="00094632" w:rsidP="00094632">
      <w:r>
        <w:t>- R2-2309009 which is revised in RP-232629</w:t>
      </w:r>
    </w:p>
    <w:p w14:paraId="4EED62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E7BF89" w14:textId="77777777" w:rsidR="00094632" w:rsidRDefault="00094632" w:rsidP="00094632">
      <w:pPr>
        <w:rPr>
          <w:rFonts w:ascii="Arial" w:hAnsi="Arial" w:cs="Arial"/>
          <w:b/>
          <w:sz w:val="24"/>
        </w:rPr>
      </w:pPr>
      <w:r>
        <w:rPr>
          <w:rFonts w:ascii="Arial" w:hAnsi="Arial" w:cs="Arial"/>
          <w:b/>
          <w:color w:val="0000FF"/>
          <w:sz w:val="24"/>
        </w:rPr>
        <w:t>RP-232629</w:t>
      </w:r>
      <w:r>
        <w:rPr>
          <w:rFonts w:ascii="Arial" w:hAnsi="Arial" w:cs="Arial"/>
          <w:b/>
          <w:color w:val="0000FF"/>
          <w:sz w:val="24"/>
        </w:rPr>
        <w:tab/>
      </w:r>
      <w:r>
        <w:rPr>
          <w:rFonts w:ascii="Arial" w:hAnsi="Arial" w:cs="Arial"/>
          <w:b/>
          <w:sz w:val="24"/>
        </w:rPr>
        <w:t>Correction to NS-value utilization</w:t>
      </w:r>
    </w:p>
    <w:p w14:paraId="6CAB9CBF"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v16.12.0</w:t>
      </w:r>
      <w:r>
        <w:rPr>
          <w:i/>
        </w:rPr>
        <w:tab/>
        <w:t xml:space="preserve">  CR-4939  rev 2 Cat: F (Rel-16)</w:t>
      </w:r>
      <w:r>
        <w:rPr>
          <w:i/>
        </w:rPr>
        <w:br/>
      </w:r>
      <w:r>
        <w:rPr>
          <w:i/>
        </w:rPr>
        <w:br/>
      </w:r>
      <w:r>
        <w:rPr>
          <w:i/>
        </w:rPr>
        <w:tab/>
      </w:r>
      <w:r>
        <w:rPr>
          <w:i/>
        </w:rPr>
        <w:tab/>
      </w:r>
      <w:r>
        <w:rPr>
          <w:i/>
        </w:rPr>
        <w:tab/>
      </w:r>
      <w:r>
        <w:rPr>
          <w:i/>
        </w:rPr>
        <w:tab/>
      </w:r>
      <w:r>
        <w:rPr>
          <w:i/>
        </w:rPr>
        <w:tab/>
        <w:t>Source: Nokia, Nokia Shanghai Bell</w:t>
      </w:r>
    </w:p>
    <w:p w14:paraId="0EA92B26" w14:textId="77777777" w:rsidR="00094632" w:rsidRDefault="00094632" w:rsidP="00094632">
      <w:pPr>
        <w:rPr>
          <w:rFonts w:ascii="Arial" w:hAnsi="Arial" w:cs="Arial"/>
          <w:b/>
        </w:rPr>
      </w:pPr>
      <w:r>
        <w:rPr>
          <w:rFonts w:ascii="Arial" w:hAnsi="Arial" w:cs="Arial"/>
          <w:b/>
        </w:rPr>
        <w:t xml:space="preserve">Abstract: </w:t>
      </w:r>
    </w:p>
    <w:p w14:paraId="0AE909AE" w14:textId="77777777" w:rsidR="00094632" w:rsidRDefault="00094632" w:rsidP="00094632">
      <w:r>
        <w:t>company CR; replacing RAN2 agreed CR R2-2309009 of  RP-232566 fixing some indenting changes (Rel-17 shadow CR R2-2309010 in RP-232566 does not have this problem)</w:t>
      </w:r>
    </w:p>
    <w:p w14:paraId="292506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7D989" w14:textId="77777777" w:rsidR="00094632" w:rsidRDefault="00094632" w:rsidP="00094632">
      <w:pPr>
        <w:rPr>
          <w:rFonts w:ascii="Arial" w:hAnsi="Arial" w:cs="Arial"/>
          <w:b/>
          <w:sz w:val="24"/>
        </w:rPr>
      </w:pPr>
      <w:r>
        <w:rPr>
          <w:rFonts w:ascii="Arial" w:hAnsi="Arial" w:cs="Arial"/>
          <w:b/>
          <w:color w:val="0000FF"/>
          <w:sz w:val="24"/>
        </w:rPr>
        <w:t>RP-232567</w:t>
      </w:r>
      <w:r>
        <w:rPr>
          <w:rFonts w:ascii="Arial" w:hAnsi="Arial" w:cs="Arial"/>
          <w:b/>
          <w:color w:val="0000FF"/>
          <w:sz w:val="24"/>
        </w:rPr>
        <w:tab/>
      </w:r>
      <w:r>
        <w:rPr>
          <w:rFonts w:ascii="Arial" w:hAnsi="Arial" w:cs="Arial"/>
          <w:b/>
          <w:sz w:val="24"/>
        </w:rPr>
        <w:t>Maintenance for closed WIs/SIs of REL-17 and earlier, set 3</w:t>
      </w:r>
    </w:p>
    <w:p w14:paraId="6CE11F9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8658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C9D00" w14:textId="77777777" w:rsidR="00094632" w:rsidRDefault="00094632" w:rsidP="00094632">
      <w:pPr>
        <w:rPr>
          <w:rFonts w:ascii="Arial" w:hAnsi="Arial" w:cs="Arial"/>
          <w:b/>
          <w:sz w:val="24"/>
        </w:rPr>
      </w:pPr>
      <w:r>
        <w:rPr>
          <w:rFonts w:ascii="Arial" w:hAnsi="Arial" w:cs="Arial"/>
          <w:b/>
          <w:color w:val="0000FF"/>
          <w:sz w:val="24"/>
        </w:rPr>
        <w:t>RP-232568</w:t>
      </w:r>
      <w:r>
        <w:rPr>
          <w:rFonts w:ascii="Arial" w:hAnsi="Arial" w:cs="Arial"/>
          <w:b/>
          <w:color w:val="0000FF"/>
          <w:sz w:val="24"/>
        </w:rPr>
        <w:tab/>
      </w:r>
      <w:r>
        <w:rPr>
          <w:rFonts w:ascii="Arial" w:hAnsi="Arial" w:cs="Arial"/>
          <w:b/>
          <w:sz w:val="24"/>
        </w:rPr>
        <w:t>Maintenance for closed WIs/SIs of REL-17 and earlier, set 4</w:t>
      </w:r>
    </w:p>
    <w:p w14:paraId="474FDE4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0ECB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82759" w14:textId="77777777" w:rsidR="00094632" w:rsidRDefault="00094632" w:rsidP="00094632">
      <w:pPr>
        <w:rPr>
          <w:rFonts w:ascii="Arial" w:hAnsi="Arial" w:cs="Arial"/>
          <w:b/>
          <w:sz w:val="24"/>
        </w:rPr>
      </w:pPr>
      <w:r>
        <w:rPr>
          <w:rFonts w:ascii="Arial" w:hAnsi="Arial" w:cs="Arial"/>
          <w:b/>
          <w:color w:val="0000FF"/>
          <w:sz w:val="24"/>
        </w:rPr>
        <w:t>RP-232569</w:t>
      </w:r>
      <w:r>
        <w:rPr>
          <w:rFonts w:ascii="Arial" w:hAnsi="Arial" w:cs="Arial"/>
          <w:b/>
          <w:color w:val="0000FF"/>
          <w:sz w:val="24"/>
        </w:rPr>
        <w:tab/>
      </w:r>
      <w:r>
        <w:rPr>
          <w:rFonts w:ascii="Arial" w:hAnsi="Arial" w:cs="Arial"/>
          <w:b/>
          <w:sz w:val="24"/>
        </w:rPr>
        <w:t>Maintenance for closed WIs/SIs of REL-17 and earlier, set 5</w:t>
      </w:r>
    </w:p>
    <w:p w14:paraId="65FA856E"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DAFCA" w14:textId="77777777" w:rsidR="00094632" w:rsidRDefault="00094632" w:rsidP="00094632">
      <w:pPr>
        <w:rPr>
          <w:rFonts w:ascii="Arial" w:hAnsi="Arial" w:cs="Arial"/>
          <w:b/>
        </w:rPr>
      </w:pPr>
      <w:r>
        <w:rPr>
          <w:rFonts w:ascii="Arial" w:hAnsi="Arial" w:cs="Arial"/>
          <w:b/>
        </w:rPr>
        <w:t xml:space="preserve">Discussion: </w:t>
      </w:r>
    </w:p>
    <w:p w14:paraId="11ADC8A1" w14:textId="77777777" w:rsidR="00094632" w:rsidRDefault="00094632" w:rsidP="00094632">
      <w:r>
        <w:t>multiple versions of RP-232569 exist</w:t>
      </w:r>
    </w:p>
    <w:p w14:paraId="52F67F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558E3DEF" w14:textId="77777777" w:rsidR="00094632" w:rsidRDefault="00094632" w:rsidP="00094632">
      <w:pPr>
        <w:rPr>
          <w:rFonts w:ascii="Arial" w:hAnsi="Arial" w:cs="Arial"/>
          <w:b/>
          <w:sz w:val="24"/>
        </w:rPr>
      </w:pPr>
      <w:r>
        <w:rPr>
          <w:rFonts w:ascii="Arial" w:hAnsi="Arial" w:cs="Arial"/>
          <w:b/>
          <w:color w:val="0000FF"/>
          <w:sz w:val="24"/>
        </w:rPr>
        <w:t>RP-232667</w:t>
      </w:r>
      <w:r>
        <w:rPr>
          <w:rFonts w:ascii="Arial" w:hAnsi="Arial" w:cs="Arial"/>
          <w:b/>
          <w:color w:val="0000FF"/>
          <w:sz w:val="24"/>
        </w:rPr>
        <w:tab/>
      </w:r>
      <w:r>
        <w:rPr>
          <w:rFonts w:ascii="Arial" w:hAnsi="Arial" w:cs="Arial"/>
          <w:b/>
          <w:sz w:val="24"/>
        </w:rPr>
        <w:t>Maintenance for closed WIs/SIs of REL-17 and earlier, set 5</w:t>
      </w:r>
    </w:p>
    <w:p w14:paraId="4CEAEB5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53498F" w14:textId="77777777" w:rsidR="00094632" w:rsidRDefault="00094632" w:rsidP="00094632">
      <w:pPr>
        <w:rPr>
          <w:color w:val="808080"/>
        </w:rPr>
      </w:pPr>
      <w:r>
        <w:rPr>
          <w:color w:val="808080"/>
        </w:rPr>
        <w:t>(Replaces RP-232569)</w:t>
      </w:r>
    </w:p>
    <w:p w14:paraId="7539F4C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2E12" w14:textId="77777777" w:rsidR="00094632" w:rsidRDefault="00094632" w:rsidP="00094632">
      <w:pPr>
        <w:rPr>
          <w:rFonts w:ascii="Arial" w:hAnsi="Arial" w:cs="Arial"/>
          <w:b/>
          <w:sz w:val="24"/>
        </w:rPr>
      </w:pPr>
      <w:r>
        <w:rPr>
          <w:rFonts w:ascii="Arial" w:hAnsi="Arial" w:cs="Arial"/>
          <w:b/>
          <w:color w:val="0000FF"/>
          <w:sz w:val="24"/>
        </w:rPr>
        <w:t>RP-232570</w:t>
      </w:r>
      <w:r>
        <w:rPr>
          <w:rFonts w:ascii="Arial" w:hAnsi="Arial" w:cs="Arial"/>
          <w:b/>
          <w:color w:val="0000FF"/>
          <w:sz w:val="24"/>
        </w:rPr>
        <w:tab/>
      </w:r>
      <w:r>
        <w:rPr>
          <w:rFonts w:ascii="Arial" w:hAnsi="Arial" w:cs="Arial"/>
          <w:b/>
          <w:sz w:val="24"/>
        </w:rPr>
        <w:t>Maintenance for closed WIs/SIs of REL-17 and earlier, set 6</w:t>
      </w:r>
    </w:p>
    <w:p w14:paraId="50013B0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42A1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DBEC0" w14:textId="77777777" w:rsidR="00094632" w:rsidRDefault="00094632" w:rsidP="00094632">
      <w:pPr>
        <w:rPr>
          <w:rFonts w:ascii="Arial" w:hAnsi="Arial" w:cs="Arial"/>
          <w:b/>
          <w:sz w:val="24"/>
        </w:rPr>
      </w:pPr>
      <w:r>
        <w:rPr>
          <w:rFonts w:ascii="Arial" w:hAnsi="Arial" w:cs="Arial"/>
          <w:b/>
          <w:color w:val="0000FF"/>
          <w:sz w:val="24"/>
        </w:rPr>
        <w:t>RP-231894</w:t>
      </w:r>
      <w:r>
        <w:rPr>
          <w:rFonts w:ascii="Arial" w:hAnsi="Arial" w:cs="Arial"/>
          <w:b/>
          <w:color w:val="0000FF"/>
          <w:sz w:val="24"/>
        </w:rPr>
        <w:tab/>
      </w:r>
      <w:r>
        <w:rPr>
          <w:rFonts w:ascii="Arial" w:hAnsi="Arial" w:cs="Arial"/>
          <w:b/>
          <w:sz w:val="24"/>
        </w:rPr>
        <w:t>RAN3 CRs for maintenance for QoE</w:t>
      </w:r>
    </w:p>
    <w:p w14:paraId="60CB9B9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1E14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E07F9" w14:textId="77777777" w:rsidR="00094632" w:rsidRDefault="00094632" w:rsidP="00094632">
      <w:pPr>
        <w:rPr>
          <w:rFonts w:ascii="Arial" w:hAnsi="Arial" w:cs="Arial"/>
          <w:b/>
          <w:sz w:val="24"/>
        </w:rPr>
      </w:pPr>
      <w:r>
        <w:rPr>
          <w:rFonts w:ascii="Arial" w:hAnsi="Arial" w:cs="Arial"/>
          <w:b/>
          <w:color w:val="0000FF"/>
          <w:sz w:val="24"/>
        </w:rPr>
        <w:t>RP-231895</w:t>
      </w:r>
      <w:r>
        <w:rPr>
          <w:rFonts w:ascii="Arial" w:hAnsi="Arial" w:cs="Arial"/>
          <w:b/>
          <w:color w:val="0000FF"/>
          <w:sz w:val="24"/>
        </w:rPr>
        <w:tab/>
      </w:r>
      <w:r>
        <w:rPr>
          <w:rFonts w:ascii="Arial" w:hAnsi="Arial" w:cs="Arial"/>
          <w:b/>
          <w:sz w:val="24"/>
        </w:rPr>
        <w:t>RAN3 CRs for Separation of CP and UP for Split Option 2 of NR</w:t>
      </w:r>
    </w:p>
    <w:p w14:paraId="2C54C49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065B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0633E" w14:textId="77777777" w:rsidR="00094632" w:rsidRDefault="00094632" w:rsidP="00094632">
      <w:pPr>
        <w:rPr>
          <w:rFonts w:ascii="Arial" w:hAnsi="Arial" w:cs="Arial"/>
          <w:b/>
          <w:sz w:val="24"/>
        </w:rPr>
      </w:pPr>
      <w:r>
        <w:rPr>
          <w:rFonts w:ascii="Arial" w:hAnsi="Arial" w:cs="Arial"/>
          <w:b/>
          <w:color w:val="0000FF"/>
          <w:sz w:val="24"/>
        </w:rPr>
        <w:t>RP-231896</w:t>
      </w:r>
      <w:r>
        <w:rPr>
          <w:rFonts w:ascii="Arial" w:hAnsi="Arial" w:cs="Arial"/>
          <w:b/>
          <w:color w:val="0000FF"/>
          <w:sz w:val="24"/>
        </w:rPr>
        <w:tab/>
      </w:r>
      <w:r>
        <w:rPr>
          <w:rFonts w:ascii="Arial" w:hAnsi="Arial" w:cs="Arial"/>
          <w:b/>
          <w:sz w:val="24"/>
        </w:rPr>
        <w:t>RAN3 CRs for Integrated Access and Backhaul</w:t>
      </w:r>
    </w:p>
    <w:p w14:paraId="7FEC0F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1985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0ED5A" w14:textId="77777777" w:rsidR="00094632" w:rsidRDefault="00094632" w:rsidP="00094632">
      <w:pPr>
        <w:rPr>
          <w:rFonts w:ascii="Arial" w:hAnsi="Arial" w:cs="Arial"/>
          <w:b/>
          <w:sz w:val="24"/>
        </w:rPr>
      </w:pPr>
      <w:r>
        <w:rPr>
          <w:rFonts w:ascii="Arial" w:hAnsi="Arial" w:cs="Arial"/>
          <w:b/>
          <w:color w:val="0000FF"/>
          <w:sz w:val="24"/>
        </w:rPr>
        <w:t>RP-231897</w:t>
      </w:r>
      <w:r>
        <w:rPr>
          <w:rFonts w:ascii="Arial" w:hAnsi="Arial" w:cs="Arial"/>
          <w:b/>
          <w:color w:val="0000FF"/>
          <w:sz w:val="24"/>
        </w:rPr>
        <w:tab/>
      </w:r>
      <w:r>
        <w:rPr>
          <w:rFonts w:ascii="Arial" w:hAnsi="Arial" w:cs="Arial"/>
          <w:b/>
          <w:sz w:val="24"/>
        </w:rPr>
        <w:t>RAN3 CRs for NR multicast and broadcast services</w:t>
      </w:r>
    </w:p>
    <w:p w14:paraId="286E7C0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99B6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8582E" w14:textId="77777777" w:rsidR="00094632" w:rsidRDefault="00094632" w:rsidP="00094632">
      <w:pPr>
        <w:rPr>
          <w:rFonts w:ascii="Arial" w:hAnsi="Arial" w:cs="Arial"/>
          <w:b/>
          <w:sz w:val="24"/>
        </w:rPr>
      </w:pPr>
      <w:r>
        <w:rPr>
          <w:rFonts w:ascii="Arial" w:hAnsi="Arial" w:cs="Arial"/>
          <w:b/>
          <w:color w:val="0000FF"/>
          <w:sz w:val="24"/>
        </w:rPr>
        <w:t>RP-231898</w:t>
      </w:r>
      <w:r>
        <w:rPr>
          <w:rFonts w:ascii="Arial" w:hAnsi="Arial" w:cs="Arial"/>
          <w:b/>
          <w:color w:val="0000FF"/>
          <w:sz w:val="24"/>
        </w:rPr>
        <w:tab/>
      </w:r>
      <w:r>
        <w:rPr>
          <w:rFonts w:ascii="Arial" w:hAnsi="Arial" w:cs="Arial"/>
          <w:b/>
          <w:sz w:val="24"/>
        </w:rPr>
        <w:t>RAN3 CRs for NR mobility enhancements</w:t>
      </w:r>
    </w:p>
    <w:p w14:paraId="682BC32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E9FB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85815" w14:textId="77777777" w:rsidR="00094632" w:rsidRDefault="00094632" w:rsidP="00094632">
      <w:pPr>
        <w:rPr>
          <w:rFonts w:ascii="Arial" w:hAnsi="Arial" w:cs="Arial"/>
          <w:b/>
          <w:sz w:val="24"/>
        </w:rPr>
      </w:pPr>
      <w:r>
        <w:rPr>
          <w:rFonts w:ascii="Arial" w:hAnsi="Arial" w:cs="Arial"/>
          <w:b/>
          <w:color w:val="0000FF"/>
          <w:sz w:val="24"/>
        </w:rPr>
        <w:t>RP-231899</w:t>
      </w:r>
      <w:r>
        <w:rPr>
          <w:rFonts w:ascii="Arial" w:hAnsi="Arial" w:cs="Arial"/>
          <w:b/>
          <w:color w:val="0000FF"/>
          <w:sz w:val="24"/>
        </w:rPr>
        <w:tab/>
      </w:r>
      <w:r>
        <w:rPr>
          <w:rFonts w:ascii="Arial" w:hAnsi="Arial" w:cs="Arial"/>
          <w:b/>
          <w:sz w:val="24"/>
        </w:rPr>
        <w:t>RAN3 CR for New Radio Access Technology</w:t>
      </w:r>
    </w:p>
    <w:p w14:paraId="303800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7678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314F9" w14:textId="77777777" w:rsidR="00094632" w:rsidRDefault="00094632" w:rsidP="00094632">
      <w:pPr>
        <w:rPr>
          <w:rFonts w:ascii="Arial" w:hAnsi="Arial" w:cs="Arial"/>
          <w:b/>
          <w:sz w:val="24"/>
        </w:rPr>
      </w:pPr>
      <w:r>
        <w:rPr>
          <w:rFonts w:ascii="Arial" w:hAnsi="Arial" w:cs="Arial"/>
          <w:b/>
          <w:color w:val="0000FF"/>
          <w:sz w:val="24"/>
        </w:rPr>
        <w:lastRenderedPageBreak/>
        <w:t>RP-231900</w:t>
      </w:r>
      <w:r>
        <w:rPr>
          <w:rFonts w:ascii="Arial" w:hAnsi="Arial" w:cs="Arial"/>
          <w:b/>
          <w:color w:val="0000FF"/>
          <w:sz w:val="24"/>
        </w:rPr>
        <w:tab/>
      </w:r>
      <w:r>
        <w:rPr>
          <w:rFonts w:ascii="Arial" w:hAnsi="Arial" w:cs="Arial"/>
          <w:b/>
          <w:sz w:val="24"/>
        </w:rPr>
        <w:t>RAN3 CRs for NR positioning</w:t>
      </w:r>
    </w:p>
    <w:p w14:paraId="244869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8FE73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DF5C4" w14:textId="77777777" w:rsidR="00094632" w:rsidRDefault="00094632" w:rsidP="00094632">
      <w:pPr>
        <w:rPr>
          <w:rFonts w:ascii="Arial" w:hAnsi="Arial" w:cs="Arial"/>
          <w:b/>
          <w:sz w:val="24"/>
        </w:rPr>
      </w:pPr>
      <w:r>
        <w:rPr>
          <w:rFonts w:ascii="Arial" w:hAnsi="Arial" w:cs="Arial"/>
          <w:b/>
          <w:color w:val="0000FF"/>
          <w:sz w:val="24"/>
        </w:rPr>
        <w:t>RP-231901</w:t>
      </w:r>
      <w:r>
        <w:rPr>
          <w:rFonts w:ascii="Arial" w:hAnsi="Arial" w:cs="Arial"/>
          <w:b/>
          <w:color w:val="0000FF"/>
          <w:sz w:val="24"/>
        </w:rPr>
        <w:tab/>
      </w:r>
      <w:r>
        <w:rPr>
          <w:rFonts w:ascii="Arial" w:hAnsi="Arial" w:cs="Arial"/>
          <w:b/>
          <w:sz w:val="24"/>
        </w:rPr>
        <w:t>RAN3 CRs for NR Sidelink Relay</w:t>
      </w:r>
    </w:p>
    <w:p w14:paraId="40BA15B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DF68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4A18A" w14:textId="77777777" w:rsidR="00094632" w:rsidRDefault="00094632" w:rsidP="00094632">
      <w:pPr>
        <w:rPr>
          <w:rFonts w:ascii="Arial" w:hAnsi="Arial" w:cs="Arial"/>
          <w:b/>
          <w:sz w:val="24"/>
        </w:rPr>
      </w:pPr>
      <w:r>
        <w:rPr>
          <w:rFonts w:ascii="Arial" w:hAnsi="Arial" w:cs="Arial"/>
          <w:b/>
          <w:color w:val="0000FF"/>
          <w:sz w:val="24"/>
        </w:rPr>
        <w:t>RP-231902</w:t>
      </w:r>
      <w:r>
        <w:rPr>
          <w:rFonts w:ascii="Arial" w:hAnsi="Arial" w:cs="Arial"/>
          <w:b/>
          <w:color w:val="0000FF"/>
          <w:sz w:val="24"/>
        </w:rPr>
        <w:tab/>
      </w:r>
      <w:r>
        <w:rPr>
          <w:rFonts w:ascii="Arial" w:hAnsi="Arial" w:cs="Arial"/>
          <w:b/>
          <w:sz w:val="24"/>
        </w:rPr>
        <w:t>RAN3 CRs set for maintenance for closed Wis of REL-17 and earlier</w:t>
      </w:r>
    </w:p>
    <w:p w14:paraId="32A603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E018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10391" w14:textId="77777777" w:rsidR="00094632" w:rsidRDefault="00094632" w:rsidP="00094632">
      <w:pPr>
        <w:rPr>
          <w:rFonts w:ascii="Arial" w:hAnsi="Arial" w:cs="Arial"/>
          <w:b/>
          <w:sz w:val="24"/>
        </w:rPr>
      </w:pPr>
      <w:r>
        <w:rPr>
          <w:rFonts w:ascii="Arial" w:hAnsi="Arial" w:cs="Arial"/>
          <w:b/>
          <w:color w:val="0000FF"/>
          <w:sz w:val="24"/>
        </w:rPr>
        <w:t>RP-231903</w:t>
      </w:r>
      <w:r>
        <w:rPr>
          <w:rFonts w:ascii="Arial" w:hAnsi="Arial" w:cs="Arial"/>
          <w:b/>
          <w:color w:val="0000FF"/>
          <w:sz w:val="24"/>
        </w:rPr>
        <w:tab/>
      </w:r>
      <w:r>
        <w:rPr>
          <w:rFonts w:ascii="Arial" w:hAnsi="Arial" w:cs="Arial"/>
          <w:b/>
          <w:sz w:val="24"/>
        </w:rPr>
        <w:t>RAN3 CRs for Small Technical Enhancements and Improvements for REL-17</w:t>
      </w:r>
    </w:p>
    <w:p w14:paraId="0A92986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EDB9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63166" w14:textId="77777777" w:rsidR="00094632" w:rsidRDefault="00094632" w:rsidP="00094632">
      <w:pPr>
        <w:rPr>
          <w:rFonts w:ascii="Arial" w:hAnsi="Arial" w:cs="Arial"/>
          <w:b/>
          <w:sz w:val="24"/>
        </w:rPr>
      </w:pPr>
      <w:r>
        <w:rPr>
          <w:rFonts w:ascii="Arial" w:hAnsi="Arial" w:cs="Arial"/>
          <w:b/>
          <w:color w:val="0000FF"/>
          <w:sz w:val="24"/>
        </w:rPr>
        <w:t>RP-232484</w:t>
      </w:r>
      <w:r>
        <w:rPr>
          <w:rFonts w:ascii="Arial" w:hAnsi="Arial" w:cs="Arial"/>
          <w:b/>
          <w:color w:val="0000FF"/>
          <w:sz w:val="24"/>
        </w:rPr>
        <w:tab/>
      </w:r>
      <w:r>
        <w:rPr>
          <w:rFonts w:ascii="Arial" w:hAnsi="Arial" w:cs="Arial"/>
          <w:b/>
          <w:sz w:val="24"/>
        </w:rPr>
        <w:t>RAN4 CRs to Maintenance for Closed WIs/SIs for REL-17 and earlier - Batch 1</w:t>
      </w:r>
    </w:p>
    <w:p w14:paraId="65D1D1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5DEA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50910" w14:textId="77777777" w:rsidR="00094632" w:rsidRDefault="00094632" w:rsidP="00094632">
      <w:pPr>
        <w:rPr>
          <w:rFonts w:ascii="Arial" w:hAnsi="Arial" w:cs="Arial"/>
          <w:b/>
          <w:sz w:val="24"/>
        </w:rPr>
      </w:pPr>
      <w:r>
        <w:rPr>
          <w:rFonts w:ascii="Arial" w:hAnsi="Arial" w:cs="Arial"/>
          <w:b/>
          <w:color w:val="0000FF"/>
          <w:sz w:val="24"/>
        </w:rPr>
        <w:t>RP-232485</w:t>
      </w:r>
      <w:r>
        <w:rPr>
          <w:rFonts w:ascii="Arial" w:hAnsi="Arial" w:cs="Arial"/>
          <w:b/>
          <w:color w:val="0000FF"/>
          <w:sz w:val="24"/>
        </w:rPr>
        <w:tab/>
      </w:r>
      <w:r>
        <w:rPr>
          <w:rFonts w:ascii="Arial" w:hAnsi="Arial" w:cs="Arial"/>
          <w:b/>
          <w:sz w:val="24"/>
        </w:rPr>
        <w:t>RAN4 CRs to Maintenance for Closed WIs/SIs for REL-17 and earlier - Batch 2</w:t>
      </w:r>
    </w:p>
    <w:p w14:paraId="1169A0C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48B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B1BFF" w14:textId="77777777" w:rsidR="00094632" w:rsidRDefault="00094632" w:rsidP="00094632">
      <w:pPr>
        <w:rPr>
          <w:rFonts w:ascii="Arial" w:hAnsi="Arial" w:cs="Arial"/>
          <w:b/>
          <w:sz w:val="24"/>
        </w:rPr>
      </w:pPr>
      <w:r>
        <w:rPr>
          <w:rFonts w:ascii="Arial" w:hAnsi="Arial" w:cs="Arial"/>
          <w:b/>
          <w:color w:val="0000FF"/>
          <w:sz w:val="24"/>
        </w:rPr>
        <w:t>RP-232486</w:t>
      </w:r>
      <w:r>
        <w:rPr>
          <w:rFonts w:ascii="Arial" w:hAnsi="Arial" w:cs="Arial"/>
          <w:b/>
          <w:color w:val="0000FF"/>
          <w:sz w:val="24"/>
        </w:rPr>
        <w:tab/>
      </w:r>
      <w:r>
        <w:rPr>
          <w:rFonts w:ascii="Arial" w:hAnsi="Arial" w:cs="Arial"/>
          <w:b/>
          <w:sz w:val="24"/>
        </w:rPr>
        <w:t>RAN4 CRs to Maintenance for Closed WIs/SIs for REL-17 and earlier - Batch 3</w:t>
      </w:r>
    </w:p>
    <w:p w14:paraId="1B4DC6E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D447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46987" w14:textId="77777777" w:rsidR="00094632" w:rsidRDefault="00094632" w:rsidP="00094632">
      <w:pPr>
        <w:rPr>
          <w:rFonts w:ascii="Arial" w:hAnsi="Arial" w:cs="Arial"/>
          <w:b/>
          <w:sz w:val="24"/>
        </w:rPr>
      </w:pPr>
      <w:r>
        <w:rPr>
          <w:rFonts w:ascii="Arial" w:hAnsi="Arial" w:cs="Arial"/>
          <w:b/>
          <w:color w:val="0000FF"/>
          <w:sz w:val="24"/>
        </w:rPr>
        <w:t>RP-232487</w:t>
      </w:r>
      <w:r>
        <w:rPr>
          <w:rFonts w:ascii="Arial" w:hAnsi="Arial" w:cs="Arial"/>
          <w:b/>
          <w:color w:val="0000FF"/>
          <w:sz w:val="24"/>
        </w:rPr>
        <w:tab/>
      </w:r>
      <w:r>
        <w:rPr>
          <w:rFonts w:ascii="Arial" w:hAnsi="Arial" w:cs="Arial"/>
          <w:b/>
          <w:sz w:val="24"/>
        </w:rPr>
        <w:t>RAN4 CRs to Maintenance for Closed WIs/SIs for REL-17 and earlier - Batch 4</w:t>
      </w:r>
    </w:p>
    <w:p w14:paraId="651126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FDE6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7B7A2" w14:textId="77777777" w:rsidR="00094632" w:rsidRDefault="00094632" w:rsidP="00094632">
      <w:pPr>
        <w:rPr>
          <w:rFonts w:ascii="Arial" w:hAnsi="Arial" w:cs="Arial"/>
          <w:b/>
          <w:sz w:val="24"/>
        </w:rPr>
      </w:pPr>
      <w:r>
        <w:rPr>
          <w:rFonts w:ascii="Arial" w:hAnsi="Arial" w:cs="Arial"/>
          <w:b/>
          <w:color w:val="0000FF"/>
          <w:sz w:val="24"/>
        </w:rPr>
        <w:t>RP-232488</w:t>
      </w:r>
      <w:r>
        <w:rPr>
          <w:rFonts w:ascii="Arial" w:hAnsi="Arial" w:cs="Arial"/>
          <w:b/>
          <w:color w:val="0000FF"/>
          <w:sz w:val="24"/>
        </w:rPr>
        <w:tab/>
      </w:r>
      <w:r>
        <w:rPr>
          <w:rFonts w:ascii="Arial" w:hAnsi="Arial" w:cs="Arial"/>
          <w:b/>
          <w:sz w:val="24"/>
        </w:rPr>
        <w:t>RAN4 CRs to Maintenance for Closed WIs/SIs for REL-17 and earlier - Batch 5</w:t>
      </w:r>
    </w:p>
    <w:p w14:paraId="3BCCC880"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499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9B256" w14:textId="77777777" w:rsidR="00094632" w:rsidRDefault="00094632" w:rsidP="00094632">
      <w:pPr>
        <w:rPr>
          <w:rFonts w:ascii="Arial" w:hAnsi="Arial" w:cs="Arial"/>
          <w:b/>
          <w:sz w:val="24"/>
        </w:rPr>
      </w:pPr>
      <w:r>
        <w:rPr>
          <w:rFonts w:ascii="Arial" w:hAnsi="Arial" w:cs="Arial"/>
          <w:b/>
          <w:color w:val="0000FF"/>
          <w:sz w:val="24"/>
        </w:rPr>
        <w:t>RP-232489</w:t>
      </w:r>
      <w:r>
        <w:rPr>
          <w:rFonts w:ascii="Arial" w:hAnsi="Arial" w:cs="Arial"/>
          <w:b/>
          <w:color w:val="0000FF"/>
          <w:sz w:val="24"/>
        </w:rPr>
        <w:tab/>
      </w:r>
      <w:r>
        <w:rPr>
          <w:rFonts w:ascii="Arial" w:hAnsi="Arial" w:cs="Arial"/>
          <w:b/>
          <w:sz w:val="24"/>
        </w:rPr>
        <w:t>RAN4 CRs to Maintenance for Closed WIs/SIs for REL-17 and earlier - Batch 6</w:t>
      </w:r>
    </w:p>
    <w:p w14:paraId="1C3B51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A708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D3549" w14:textId="77777777" w:rsidR="00094632" w:rsidRDefault="00094632" w:rsidP="00094632">
      <w:pPr>
        <w:rPr>
          <w:rFonts w:ascii="Arial" w:hAnsi="Arial" w:cs="Arial"/>
          <w:b/>
          <w:sz w:val="24"/>
        </w:rPr>
      </w:pPr>
      <w:r>
        <w:rPr>
          <w:rFonts w:ascii="Arial" w:hAnsi="Arial" w:cs="Arial"/>
          <w:b/>
          <w:color w:val="0000FF"/>
          <w:sz w:val="24"/>
        </w:rPr>
        <w:t>RP-232490</w:t>
      </w:r>
      <w:r>
        <w:rPr>
          <w:rFonts w:ascii="Arial" w:hAnsi="Arial" w:cs="Arial"/>
          <w:b/>
          <w:color w:val="0000FF"/>
          <w:sz w:val="24"/>
        </w:rPr>
        <w:tab/>
      </w:r>
      <w:r>
        <w:rPr>
          <w:rFonts w:ascii="Arial" w:hAnsi="Arial" w:cs="Arial"/>
          <w:b/>
          <w:sz w:val="24"/>
        </w:rPr>
        <w:t>RAN4 CRs to Maintenance for Closed WIs/SIs for REL-17 and earlier - Batch 7</w:t>
      </w:r>
    </w:p>
    <w:p w14:paraId="7B222BC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F742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7ED6" w14:textId="77777777" w:rsidR="00094632" w:rsidRDefault="00094632" w:rsidP="00094632">
      <w:pPr>
        <w:rPr>
          <w:rFonts w:ascii="Arial" w:hAnsi="Arial" w:cs="Arial"/>
          <w:b/>
          <w:sz w:val="24"/>
        </w:rPr>
      </w:pPr>
      <w:r>
        <w:rPr>
          <w:rFonts w:ascii="Arial" w:hAnsi="Arial" w:cs="Arial"/>
          <w:b/>
          <w:color w:val="0000FF"/>
          <w:sz w:val="24"/>
        </w:rPr>
        <w:t>RP-232491</w:t>
      </w:r>
      <w:r>
        <w:rPr>
          <w:rFonts w:ascii="Arial" w:hAnsi="Arial" w:cs="Arial"/>
          <w:b/>
          <w:color w:val="0000FF"/>
          <w:sz w:val="24"/>
        </w:rPr>
        <w:tab/>
      </w:r>
      <w:r>
        <w:rPr>
          <w:rFonts w:ascii="Arial" w:hAnsi="Arial" w:cs="Arial"/>
          <w:b/>
          <w:sz w:val="24"/>
        </w:rPr>
        <w:t>RAN4 CRs to Maintenance for Closed WIs/SIs for REL-17 and earlier - Batch 8</w:t>
      </w:r>
    </w:p>
    <w:p w14:paraId="17A1DC1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449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9439B" w14:textId="77777777" w:rsidR="00094632" w:rsidRDefault="00094632" w:rsidP="00094632">
      <w:pPr>
        <w:rPr>
          <w:rFonts w:ascii="Arial" w:hAnsi="Arial" w:cs="Arial"/>
          <w:b/>
          <w:sz w:val="24"/>
        </w:rPr>
      </w:pPr>
      <w:r>
        <w:rPr>
          <w:rFonts w:ascii="Arial" w:hAnsi="Arial" w:cs="Arial"/>
          <w:b/>
          <w:color w:val="0000FF"/>
          <w:sz w:val="24"/>
        </w:rPr>
        <w:t>RP-232492</w:t>
      </w:r>
      <w:r>
        <w:rPr>
          <w:rFonts w:ascii="Arial" w:hAnsi="Arial" w:cs="Arial"/>
          <w:b/>
          <w:color w:val="0000FF"/>
          <w:sz w:val="24"/>
        </w:rPr>
        <w:tab/>
      </w:r>
      <w:r>
        <w:rPr>
          <w:rFonts w:ascii="Arial" w:hAnsi="Arial" w:cs="Arial"/>
          <w:b/>
          <w:sz w:val="24"/>
        </w:rPr>
        <w:t>RAN4 CRs to Maintenance for Closed WIs/SIs for REL-17 and earlier - Batch 9</w:t>
      </w:r>
    </w:p>
    <w:p w14:paraId="2373924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BEDE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CA6A2" w14:textId="77777777" w:rsidR="00094632" w:rsidRDefault="00094632" w:rsidP="00094632">
      <w:pPr>
        <w:rPr>
          <w:rFonts w:ascii="Arial" w:hAnsi="Arial" w:cs="Arial"/>
          <w:b/>
          <w:sz w:val="24"/>
        </w:rPr>
      </w:pPr>
      <w:r>
        <w:rPr>
          <w:rFonts w:ascii="Arial" w:hAnsi="Arial" w:cs="Arial"/>
          <w:b/>
          <w:color w:val="0000FF"/>
          <w:sz w:val="24"/>
        </w:rPr>
        <w:t>RP-232493</w:t>
      </w:r>
      <w:r>
        <w:rPr>
          <w:rFonts w:ascii="Arial" w:hAnsi="Arial" w:cs="Arial"/>
          <w:b/>
          <w:color w:val="0000FF"/>
          <w:sz w:val="24"/>
        </w:rPr>
        <w:tab/>
      </w:r>
      <w:r>
        <w:rPr>
          <w:rFonts w:ascii="Arial" w:hAnsi="Arial" w:cs="Arial"/>
          <w:b/>
          <w:sz w:val="24"/>
        </w:rPr>
        <w:t>RAN4 CRs to Maintenance for Closed WIs/SIs for REL-17 and earlier - Batch 10</w:t>
      </w:r>
    </w:p>
    <w:p w14:paraId="05118D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23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43C17" w14:textId="77777777" w:rsidR="00094632" w:rsidRDefault="00094632" w:rsidP="00094632">
      <w:pPr>
        <w:rPr>
          <w:rFonts w:ascii="Arial" w:hAnsi="Arial" w:cs="Arial"/>
          <w:b/>
          <w:sz w:val="24"/>
        </w:rPr>
      </w:pPr>
      <w:r>
        <w:rPr>
          <w:rFonts w:ascii="Arial" w:hAnsi="Arial" w:cs="Arial"/>
          <w:b/>
          <w:color w:val="0000FF"/>
          <w:sz w:val="24"/>
        </w:rPr>
        <w:t>RP-232494</w:t>
      </w:r>
      <w:r>
        <w:rPr>
          <w:rFonts w:ascii="Arial" w:hAnsi="Arial" w:cs="Arial"/>
          <w:b/>
          <w:color w:val="0000FF"/>
          <w:sz w:val="24"/>
        </w:rPr>
        <w:tab/>
      </w:r>
      <w:r>
        <w:rPr>
          <w:rFonts w:ascii="Arial" w:hAnsi="Arial" w:cs="Arial"/>
          <w:b/>
          <w:sz w:val="24"/>
        </w:rPr>
        <w:t>RAN4 CRs to Maintenance for Closed WIs/SIs for REL-17 and earlier - Batch 11</w:t>
      </w:r>
    </w:p>
    <w:p w14:paraId="30C2035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07EB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D7887" w14:textId="77777777" w:rsidR="00094632" w:rsidRDefault="00094632" w:rsidP="00094632">
      <w:pPr>
        <w:rPr>
          <w:rFonts w:ascii="Arial" w:hAnsi="Arial" w:cs="Arial"/>
          <w:b/>
          <w:sz w:val="24"/>
        </w:rPr>
      </w:pPr>
      <w:r>
        <w:rPr>
          <w:rFonts w:ascii="Arial" w:hAnsi="Arial" w:cs="Arial"/>
          <w:b/>
          <w:color w:val="0000FF"/>
          <w:sz w:val="24"/>
        </w:rPr>
        <w:t>RP-232495</w:t>
      </w:r>
      <w:r>
        <w:rPr>
          <w:rFonts w:ascii="Arial" w:hAnsi="Arial" w:cs="Arial"/>
          <w:b/>
          <w:color w:val="0000FF"/>
          <w:sz w:val="24"/>
        </w:rPr>
        <w:tab/>
      </w:r>
      <w:r>
        <w:rPr>
          <w:rFonts w:ascii="Arial" w:hAnsi="Arial" w:cs="Arial"/>
          <w:b/>
          <w:sz w:val="24"/>
        </w:rPr>
        <w:t>RAN4 CRs to Maintenance for Closed WIs/SIs for REL-17 and earlier - Batch 12</w:t>
      </w:r>
    </w:p>
    <w:p w14:paraId="2135AC3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1C4C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6B4E" w14:textId="77777777" w:rsidR="00094632" w:rsidRDefault="00094632" w:rsidP="00094632">
      <w:pPr>
        <w:rPr>
          <w:rFonts w:ascii="Arial" w:hAnsi="Arial" w:cs="Arial"/>
          <w:b/>
          <w:sz w:val="24"/>
        </w:rPr>
      </w:pPr>
      <w:r>
        <w:rPr>
          <w:rFonts w:ascii="Arial" w:hAnsi="Arial" w:cs="Arial"/>
          <w:b/>
          <w:color w:val="0000FF"/>
          <w:sz w:val="24"/>
        </w:rPr>
        <w:t>RP-232496</w:t>
      </w:r>
      <w:r>
        <w:rPr>
          <w:rFonts w:ascii="Arial" w:hAnsi="Arial" w:cs="Arial"/>
          <w:b/>
          <w:color w:val="0000FF"/>
          <w:sz w:val="24"/>
        </w:rPr>
        <w:tab/>
      </w:r>
      <w:r>
        <w:rPr>
          <w:rFonts w:ascii="Arial" w:hAnsi="Arial" w:cs="Arial"/>
          <w:b/>
          <w:sz w:val="24"/>
        </w:rPr>
        <w:t>RAN4 CRs to Maintenance for Closed WIs/SIs for REL-17 and earlier - Batch 13</w:t>
      </w:r>
    </w:p>
    <w:p w14:paraId="63E15A30"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4DCE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6A012" w14:textId="77777777" w:rsidR="00094632" w:rsidRDefault="00094632" w:rsidP="00094632">
      <w:pPr>
        <w:rPr>
          <w:rFonts w:ascii="Arial" w:hAnsi="Arial" w:cs="Arial"/>
          <w:b/>
          <w:sz w:val="24"/>
        </w:rPr>
      </w:pPr>
      <w:r>
        <w:rPr>
          <w:rFonts w:ascii="Arial" w:hAnsi="Arial" w:cs="Arial"/>
          <w:b/>
          <w:color w:val="0000FF"/>
          <w:sz w:val="24"/>
        </w:rPr>
        <w:t>RP-232497</w:t>
      </w:r>
      <w:r>
        <w:rPr>
          <w:rFonts w:ascii="Arial" w:hAnsi="Arial" w:cs="Arial"/>
          <w:b/>
          <w:color w:val="0000FF"/>
          <w:sz w:val="24"/>
        </w:rPr>
        <w:tab/>
      </w:r>
      <w:r>
        <w:rPr>
          <w:rFonts w:ascii="Arial" w:hAnsi="Arial" w:cs="Arial"/>
          <w:b/>
          <w:sz w:val="24"/>
        </w:rPr>
        <w:t>RAN4 CRs to Maintenance for Closed WIs/SIs for REL-17 and earlier - Batch 14</w:t>
      </w:r>
    </w:p>
    <w:p w14:paraId="1C37C8E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2405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91A61" w14:textId="77777777" w:rsidR="00094632" w:rsidRDefault="00094632" w:rsidP="00094632">
      <w:pPr>
        <w:rPr>
          <w:rFonts w:ascii="Arial" w:hAnsi="Arial" w:cs="Arial"/>
          <w:b/>
          <w:sz w:val="24"/>
        </w:rPr>
      </w:pPr>
      <w:r>
        <w:rPr>
          <w:rFonts w:ascii="Arial" w:hAnsi="Arial" w:cs="Arial"/>
          <w:b/>
          <w:color w:val="0000FF"/>
          <w:sz w:val="24"/>
        </w:rPr>
        <w:t>RP-232498</w:t>
      </w:r>
      <w:r>
        <w:rPr>
          <w:rFonts w:ascii="Arial" w:hAnsi="Arial" w:cs="Arial"/>
          <w:b/>
          <w:color w:val="0000FF"/>
          <w:sz w:val="24"/>
        </w:rPr>
        <w:tab/>
      </w:r>
      <w:r>
        <w:rPr>
          <w:rFonts w:ascii="Arial" w:hAnsi="Arial" w:cs="Arial"/>
          <w:b/>
          <w:sz w:val="24"/>
        </w:rPr>
        <w:t>RAN4 CRs to Maintenance for Closed WIs/SIs for REL-17 and earlier - Batch 15</w:t>
      </w:r>
    </w:p>
    <w:p w14:paraId="6A75BEB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2398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D5A28" w14:textId="77777777" w:rsidR="00094632" w:rsidRDefault="00094632" w:rsidP="00094632">
      <w:pPr>
        <w:rPr>
          <w:rFonts w:ascii="Arial" w:hAnsi="Arial" w:cs="Arial"/>
          <w:b/>
          <w:sz w:val="24"/>
        </w:rPr>
      </w:pPr>
      <w:r>
        <w:rPr>
          <w:rFonts w:ascii="Arial" w:hAnsi="Arial" w:cs="Arial"/>
          <w:b/>
          <w:color w:val="0000FF"/>
          <w:sz w:val="24"/>
        </w:rPr>
        <w:t>RP-232499</w:t>
      </w:r>
      <w:r>
        <w:rPr>
          <w:rFonts w:ascii="Arial" w:hAnsi="Arial" w:cs="Arial"/>
          <w:b/>
          <w:color w:val="0000FF"/>
          <w:sz w:val="24"/>
        </w:rPr>
        <w:tab/>
      </w:r>
      <w:r>
        <w:rPr>
          <w:rFonts w:ascii="Arial" w:hAnsi="Arial" w:cs="Arial"/>
          <w:b/>
          <w:sz w:val="24"/>
        </w:rPr>
        <w:t>RAN4 CRs to Maintenance for Closed WIs/SIs for REL-17 and earlier - Batch 16</w:t>
      </w:r>
    </w:p>
    <w:p w14:paraId="3198A89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879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B0667" w14:textId="77777777" w:rsidR="00094632" w:rsidRDefault="00094632" w:rsidP="00094632">
      <w:pPr>
        <w:rPr>
          <w:rFonts w:ascii="Arial" w:hAnsi="Arial" w:cs="Arial"/>
          <w:b/>
          <w:sz w:val="24"/>
        </w:rPr>
      </w:pPr>
      <w:r>
        <w:rPr>
          <w:rFonts w:ascii="Arial" w:hAnsi="Arial" w:cs="Arial"/>
          <w:b/>
          <w:color w:val="0000FF"/>
          <w:sz w:val="24"/>
        </w:rPr>
        <w:t>RP-232500</w:t>
      </w:r>
      <w:r>
        <w:rPr>
          <w:rFonts w:ascii="Arial" w:hAnsi="Arial" w:cs="Arial"/>
          <w:b/>
          <w:color w:val="0000FF"/>
          <w:sz w:val="24"/>
        </w:rPr>
        <w:tab/>
      </w:r>
      <w:r>
        <w:rPr>
          <w:rFonts w:ascii="Arial" w:hAnsi="Arial" w:cs="Arial"/>
          <w:b/>
          <w:sz w:val="24"/>
        </w:rPr>
        <w:t>RAN4 CRs to Maintenance for Closed WIs/SIs for REL-17 and earlier - Batch 17</w:t>
      </w:r>
    </w:p>
    <w:p w14:paraId="2BB1692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1C88F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F263F" w14:textId="77777777" w:rsidR="00094632" w:rsidRDefault="00094632" w:rsidP="00094632">
      <w:pPr>
        <w:rPr>
          <w:rFonts w:ascii="Arial" w:hAnsi="Arial" w:cs="Arial"/>
          <w:b/>
          <w:sz w:val="24"/>
        </w:rPr>
      </w:pPr>
      <w:r>
        <w:rPr>
          <w:rFonts w:ascii="Arial" w:hAnsi="Arial" w:cs="Arial"/>
          <w:b/>
          <w:color w:val="0000FF"/>
          <w:sz w:val="24"/>
        </w:rPr>
        <w:t>RP-232501</w:t>
      </w:r>
      <w:r>
        <w:rPr>
          <w:rFonts w:ascii="Arial" w:hAnsi="Arial" w:cs="Arial"/>
          <w:b/>
          <w:color w:val="0000FF"/>
          <w:sz w:val="24"/>
        </w:rPr>
        <w:tab/>
      </w:r>
      <w:r>
        <w:rPr>
          <w:rFonts w:ascii="Arial" w:hAnsi="Arial" w:cs="Arial"/>
          <w:b/>
          <w:sz w:val="24"/>
        </w:rPr>
        <w:t>RAN4 CRs to Maintenance for Closed WIs/SIs for REL-17 and earlier - Batch 18</w:t>
      </w:r>
    </w:p>
    <w:p w14:paraId="4D2B39C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5410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EB2B2" w14:textId="77777777" w:rsidR="00094632" w:rsidRDefault="00094632" w:rsidP="00094632">
      <w:pPr>
        <w:rPr>
          <w:rFonts w:ascii="Arial" w:hAnsi="Arial" w:cs="Arial"/>
          <w:b/>
          <w:sz w:val="24"/>
        </w:rPr>
      </w:pPr>
      <w:r>
        <w:rPr>
          <w:rFonts w:ascii="Arial" w:hAnsi="Arial" w:cs="Arial"/>
          <w:b/>
          <w:color w:val="0000FF"/>
          <w:sz w:val="24"/>
        </w:rPr>
        <w:t>RP-232502</w:t>
      </w:r>
      <w:r>
        <w:rPr>
          <w:rFonts w:ascii="Arial" w:hAnsi="Arial" w:cs="Arial"/>
          <w:b/>
          <w:color w:val="0000FF"/>
          <w:sz w:val="24"/>
        </w:rPr>
        <w:tab/>
      </w:r>
      <w:r>
        <w:rPr>
          <w:rFonts w:ascii="Arial" w:hAnsi="Arial" w:cs="Arial"/>
          <w:b/>
          <w:sz w:val="24"/>
        </w:rPr>
        <w:t>RAN4 CRs to Maintenance for Closed WIs/SIs for REL-17 and earlier - Batch 19</w:t>
      </w:r>
    </w:p>
    <w:p w14:paraId="4B1A30A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C956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FB2F1" w14:textId="77777777" w:rsidR="00094632" w:rsidRDefault="00094632" w:rsidP="00094632">
      <w:pPr>
        <w:rPr>
          <w:rFonts w:ascii="Arial" w:hAnsi="Arial" w:cs="Arial"/>
          <w:b/>
          <w:sz w:val="24"/>
        </w:rPr>
      </w:pPr>
      <w:r>
        <w:rPr>
          <w:rFonts w:ascii="Arial" w:hAnsi="Arial" w:cs="Arial"/>
          <w:b/>
          <w:color w:val="0000FF"/>
          <w:sz w:val="24"/>
        </w:rPr>
        <w:t>RP-232503</w:t>
      </w:r>
      <w:r>
        <w:rPr>
          <w:rFonts w:ascii="Arial" w:hAnsi="Arial" w:cs="Arial"/>
          <w:b/>
          <w:color w:val="0000FF"/>
          <w:sz w:val="24"/>
        </w:rPr>
        <w:tab/>
      </w:r>
      <w:r>
        <w:rPr>
          <w:rFonts w:ascii="Arial" w:hAnsi="Arial" w:cs="Arial"/>
          <w:b/>
          <w:sz w:val="24"/>
        </w:rPr>
        <w:t>RAN4 CRs to Maintenance for Closed WIs/SIs for REL-17 and earlier - Batch 20</w:t>
      </w:r>
    </w:p>
    <w:p w14:paraId="508096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1B7D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41E3E" w14:textId="77777777" w:rsidR="00094632" w:rsidRDefault="00094632" w:rsidP="00094632">
      <w:pPr>
        <w:rPr>
          <w:rFonts w:ascii="Arial" w:hAnsi="Arial" w:cs="Arial"/>
          <w:b/>
          <w:sz w:val="24"/>
        </w:rPr>
      </w:pPr>
      <w:r>
        <w:rPr>
          <w:rFonts w:ascii="Arial" w:hAnsi="Arial" w:cs="Arial"/>
          <w:b/>
          <w:color w:val="0000FF"/>
          <w:sz w:val="24"/>
        </w:rPr>
        <w:t>RP-232504</w:t>
      </w:r>
      <w:r>
        <w:rPr>
          <w:rFonts w:ascii="Arial" w:hAnsi="Arial" w:cs="Arial"/>
          <w:b/>
          <w:color w:val="0000FF"/>
          <w:sz w:val="24"/>
        </w:rPr>
        <w:tab/>
      </w:r>
      <w:r>
        <w:rPr>
          <w:rFonts w:ascii="Arial" w:hAnsi="Arial" w:cs="Arial"/>
          <w:b/>
          <w:sz w:val="24"/>
        </w:rPr>
        <w:t>RAN4 CRs to Maintenance for Closed WIs/SIs for REL-17 and earlier - Batch 21</w:t>
      </w:r>
    </w:p>
    <w:p w14:paraId="3DF91527"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AD50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E925" w14:textId="77777777" w:rsidR="00094632" w:rsidRDefault="00094632" w:rsidP="00094632">
      <w:pPr>
        <w:rPr>
          <w:rFonts w:ascii="Arial" w:hAnsi="Arial" w:cs="Arial"/>
          <w:b/>
          <w:sz w:val="24"/>
        </w:rPr>
      </w:pPr>
      <w:r>
        <w:rPr>
          <w:rFonts w:ascii="Arial" w:hAnsi="Arial" w:cs="Arial"/>
          <w:b/>
          <w:color w:val="0000FF"/>
          <w:sz w:val="24"/>
        </w:rPr>
        <w:t>RP-232505</w:t>
      </w:r>
      <w:r>
        <w:rPr>
          <w:rFonts w:ascii="Arial" w:hAnsi="Arial" w:cs="Arial"/>
          <w:b/>
          <w:color w:val="0000FF"/>
          <w:sz w:val="24"/>
        </w:rPr>
        <w:tab/>
      </w:r>
      <w:r>
        <w:rPr>
          <w:rFonts w:ascii="Arial" w:hAnsi="Arial" w:cs="Arial"/>
          <w:b/>
          <w:sz w:val="24"/>
        </w:rPr>
        <w:t>RAN4 CRs to Maintenance for Closed WIs/SIs for REL-17 and earlier - Batch 22</w:t>
      </w:r>
    </w:p>
    <w:p w14:paraId="5DB7349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54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27BA2" w14:textId="77777777" w:rsidR="00094632" w:rsidRDefault="00094632" w:rsidP="00094632">
      <w:pPr>
        <w:rPr>
          <w:rFonts w:ascii="Arial" w:hAnsi="Arial" w:cs="Arial"/>
          <w:b/>
          <w:sz w:val="24"/>
        </w:rPr>
      </w:pPr>
      <w:r>
        <w:rPr>
          <w:rFonts w:ascii="Arial" w:hAnsi="Arial" w:cs="Arial"/>
          <w:b/>
          <w:color w:val="0000FF"/>
          <w:sz w:val="24"/>
        </w:rPr>
        <w:t>RP-231688</w:t>
      </w:r>
      <w:r>
        <w:rPr>
          <w:rFonts w:ascii="Arial" w:hAnsi="Arial" w:cs="Arial"/>
          <w:b/>
          <w:color w:val="0000FF"/>
          <w:sz w:val="24"/>
        </w:rPr>
        <w:tab/>
      </w:r>
      <w:r>
        <w:rPr>
          <w:rFonts w:ascii="Arial" w:hAnsi="Arial" w:cs="Arial"/>
          <w:b/>
          <w:sz w:val="24"/>
        </w:rPr>
        <w:t>Maintenance for closed WIs/SIs for REL-8 to Rel-13</w:t>
      </w:r>
    </w:p>
    <w:p w14:paraId="4B8DB19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E1FE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F1ACE" w14:textId="77777777" w:rsidR="00094632" w:rsidRDefault="00094632" w:rsidP="00094632">
      <w:pPr>
        <w:rPr>
          <w:rFonts w:ascii="Arial" w:hAnsi="Arial" w:cs="Arial"/>
          <w:b/>
          <w:sz w:val="24"/>
        </w:rPr>
      </w:pPr>
      <w:r>
        <w:rPr>
          <w:rFonts w:ascii="Arial" w:hAnsi="Arial" w:cs="Arial"/>
          <w:b/>
          <w:color w:val="0000FF"/>
          <w:sz w:val="24"/>
        </w:rPr>
        <w:t>RP-231689</w:t>
      </w:r>
      <w:r>
        <w:rPr>
          <w:rFonts w:ascii="Arial" w:hAnsi="Arial" w:cs="Arial"/>
          <w:b/>
          <w:color w:val="0000FF"/>
          <w:sz w:val="24"/>
        </w:rPr>
        <w:tab/>
      </w:r>
      <w:r>
        <w:rPr>
          <w:rFonts w:ascii="Arial" w:hAnsi="Arial" w:cs="Arial"/>
          <w:b/>
          <w:sz w:val="24"/>
        </w:rPr>
        <w:t>Maintenance for closed WIs/SIs for REL-14</w:t>
      </w:r>
    </w:p>
    <w:p w14:paraId="6AB418D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9DF4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855BA" w14:textId="77777777" w:rsidR="00094632" w:rsidRDefault="00094632" w:rsidP="00094632">
      <w:pPr>
        <w:rPr>
          <w:rFonts w:ascii="Arial" w:hAnsi="Arial" w:cs="Arial"/>
          <w:b/>
          <w:sz w:val="24"/>
        </w:rPr>
      </w:pPr>
      <w:r>
        <w:rPr>
          <w:rFonts w:ascii="Arial" w:hAnsi="Arial" w:cs="Arial"/>
          <w:b/>
          <w:color w:val="0000FF"/>
          <w:sz w:val="24"/>
        </w:rPr>
        <w:t>RP-231690</w:t>
      </w:r>
      <w:r>
        <w:rPr>
          <w:rFonts w:ascii="Arial" w:hAnsi="Arial" w:cs="Arial"/>
          <w:b/>
          <w:color w:val="0000FF"/>
          <w:sz w:val="24"/>
        </w:rPr>
        <w:tab/>
      </w:r>
      <w:r>
        <w:rPr>
          <w:rFonts w:ascii="Arial" w:hAnsi="Arial" w:cs="Arial"/>
          <w:b/>
          <w:sz w:val="24"/>
        </w:rPr>
        <w:t>Maintenance for closed WIs/SIs for REL-15 (batch 1)</w:t>
      </w:r>
    </w:p>
    <w:p w14:paraId="64ADA8B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2E87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24F6F" w14:textId="77777777" w:rsidR="00094632" w:rsidRDefault="00094632" w:rsidP="00094632">
      <w:pPr>
        <w:rPr>
          <w:rFonts w:ascii="Arial" w:hAnsi="Arial" w:cs="Arial"/>
          <w:b/>
          <w:sz w:val="24"/>
        </w:rPr>
      </w:pPr>
      <w:r>
        <w:rPr>
          <w:rFonts w:ascii="Arial" w:hAnsi="Arial" w:cs="Arial"/>
          <w:b/>
          <w:color w:val="0000FF"/>
          <w:sz w:val="24"/>
        </w:rPr>
        <w:t>RP-231691</w:t>
      </w:r>
      <w:r>
        <w:rPr>
          <w:rFonts w:ascii="Arial" w:hAnsi="Arial" w:cs="Arial"/>
          <w:b/>
          <w:color w:val="0000FF"/>
          <w:sz w:val="24"/>
        </w:rPr>
        <w:tab/>
      </w:r>
      <w:r>
        <w:rPr>
          <w:rFonts w:ascii="Arial" w:hAnsi="Arial" w:cs="Arial"/>
          <w:b/>
          <w:sz w:val="24"/>
        </w:rPr>
        <w:t>Maintenance for closed WIs/SIs for REL-15 (batch 2)</w:t>
      </w:r>
    </w:p>
    <w:p w14:paraId="14AE1E6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D04C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2EF58" w14:textId="77777777" w:rsidR="00094632" w:rsidRDefault="00094632" w:rsidP="00094632">
      <w:pPr>
        <w:rPr>
          <w:rFonts w:ascii="Arial" w:hAnsi="Arial" w:cs="Arial"/>
          <w:b/>
          <w:sz w:val="24"/>
        </w:rPr>
      </w:pPr>
      <w:r>
        <w:rPr>
          <w:rFonts w:ascii="Arial" w:hAnsi="Arial" w:cs="Arial"/>
          <w:b/>
          <w:color w:val="0000FF"/>
          <w:sz w:val="24"/>
        </w:rPr>
        <w:t>RP-231692</w:t>
      </w:r>
      <w:r>
        <w:rPr>
          <w:rFonts w:ascii="Arial" w:hAnsi="Arial" w:cs="Arial"/>
          <w:b/>
          <w:color w:val="0000FF"/>
          <w:sz w:val="24"/>
        </w:rPr>
        <w:tab/>
      </w:r>
      <w:r>
        <w:rPr>
          <w:rFonts w:ascii="Arial" w:hAnsi="Arial" w:cs="Arial"/>
          <w:b/>
          <w:sz w:val="24"/>
        </w:rPr>
        <w:t>Maintenance for closed WIs/SIs for REL-15 (batch 3)</w:t>
      </w:r>
    </w:p>
    <w:p w14:paraId="4744CA1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0923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855BC" w14:textId="77777777" w:rsidR="00094632" w:rsidRDefault="00094632" w:rsidP="00094632">
      <w:pPr>
        <w:rPr>
          <w:rFonts w:ascii="Arial" w:hAnsi="Arial" w:cs="Arial"/>
          <w:b/>
          <w:sz w:val="24"/>
        </w:rPr>
      </w:pPr>
      <w:r>
        <w:rPr>
          <w:rFonts w:ascii="Arial" w:hAnsi="Arial" w:cs="Arial"/>
          <w:b/>
          <w:color w:val="0000FF"/>
          <w:sz w:val="24"/>
        </w:rPr>
        <w:t>RP-231693</w:t>
      </w:r>
      <w:r>
        <w:rPr>
          <w:rFonts w:ascii="Arial" w:hAnsi="Arial" w:cs="Arial"/>
          <w:b/>
          <w:color w:val="0000FF"/>
          <w:sz w:val="24"/>
        </w:rPr>
        <w:tab/>
      </w:r>
      <w:r>
        <w:rPr>
          <w:rFonts w:ascii="Arial" w:hAnsi="Arial" w:cs="Arial"/>
          <w:b/>
          <w:sz w:val="24"/>
        </w:rPr>
        <w:t>Maintenance for closed WIs/SIs for REL-15 (batch 4)</w:t>
      </w:r>
    </w:p>
    <w:p w14:paraId="011DF0F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B18A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90E08" w14:textId="77777777" w:rsidR="00094632" w:rsidRDefault="00094632" w:rsidP="00094632">
      <w:pPr>
        <w:rPr>
          <w:rFonts w:ascii="Arial" w:hAnsi="Arial" w:cs="Arial"/>
          <w:b/>
          <w:sz w:val="24"/>
        </w:rPr>
      </w:pPr>
      <w:r>
        <w:rPr>
          <w:rFonts w:ascii="Arial" w:hAnsi="Arial" w:cs="Arial"/>
          <w:b/>
          <w:color w:val="0000FF"/>
          <w:sz w:val="24"/>
        </w:rPr>
        <w:t>RP-231694</w:t>
      </w:r>
      <w:r>
        <w:rPr>
          <w:rFonts w:ascii="Arial" w:hAnsi="Arial" w:cs="Arial"/>
          <w:b/>
          <w:color w:val="0000FF"/>
          <w:sz w:val="24"/>
        </w:rPr>
        <w:tab/>
      </w:r>
      <w:r>
        <w:rPr>
          <w:rFonts w:ascii="Arial" w:hAnsi="Arial" w:cs="Arial"/>
          <w:b/>
          <w:sz w:val="24"/>
        </w:rPr>
        <w:t>Maintenance for closed WIs/SIs for REL-15 (batch 5)</w:t>
      </w:r>
    </w:p>
    <w:p w14:paraId="0E3C2D6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A5F8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29450" w14:textId="77777777" w:rsidR="00094632" w:rsidRDefault="00094632" w:rsidP="00094632">
      <w:pPr>
        <w:rPr>
          <w:rFonts w:ascii="Arial" w:hAnsi="Arial" w:cs="Arial"/>
          <w:b/>
          <w:sz w:val="24"/>
        </w:rPr>
      </w:pPr>
      <w:r>
        <w:rPr>
          <w:rFonts w:ascii="Arial" w:hAnsi="Arial" w:cs="Arial"/>
          <w:b/>
          <w:color w:val="0000FF"/>
          <w:sz w:val="24"/>
        </w:rPr>
        <w:t>RP-231695</w:t>
      </w:r>
      <w:r>
        <w:rPr>
          <w:rFonts w:ascii="Arial" w:hAnsi="Arial" w:cs="Arial"/>
          <w:b/>
          <w:color w:val="0000FF"/>
          <w:sz w:val="24"/>
        </w:rPr>
        <w:tab/>
      </w:r>
      <w:r>
        <w:rPr>
          <w:rFonts w:ascii="Arial" w:hAnsi="Arial" w:cs="Arial"/>
          <w:b/>
          <w:sz w:val="24"/>
        </w:rPr>
        <w:t>Maintenance for closed WIs/SIs for REL-15 (batch 6)</w:t>
      </w:r>
    </w:p>
    <w:p w14:paraId="04409E21"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FEFC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7808A" w14:textId="77777777" w:rsidR="00094632" w:rsidRDefault="00094632" w:rsidP="00094632">
      <w:pPr>
        <w:rPr>
          <w:rFonts w:ascii="Arial" w:hAnsi="Arial" w:cs="Arial"/>
          <w:b/>
          <w:sz w:val="24"/>
        </w:rPr>
      </w:pPr>
      <w:r>
        <w:rPr>
          <w:rFonts w:ascii="Arial" w:hAnsi="Arial" w:cs="Arial"/>
          <w:b/>
          <w:color w:val="0000FF"/>
          <w:sz w:val="24"/>
        </w:rPr>
        <w:t>RP-231696</w:t>
      </w:r>
      <w:r>
        <w:rPr>
          <w:rFonts w:ascii="Arial" w:hAnsi="Arial" w:cs="Arial"/>
          <w:b/>
          <w:color w:val="0000FF"/>
          <w:sz w:val="24"/>
        </w:rPr>
        <w:tab/>
      </w:r>
      <w:r>
        <w:rPr>
          <w:rFonts w:ascii="Arial" w:hAnsi="Arial" w:cs="Arial"/>
          <w:b/>
          <w:sz w:val="24"/>
        </w:rPr>
        <w:t>Maintenance for closed WIs/SIs for REL-15 (batch 7)</w:t>
      </w:r>
    </w:p>
    <w:p w14:paraId="72AB32D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C9E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F1DC8" w14:textId="77777777" w:rsidR="00094632" w:rsidRDefault="00094632" w:rsidP="00094632">
      <w:pPr>
        <w:rPr>
          <w:rFonts w:ascii="Arial" w:hAnsi="Arial" w:cs="Arial"/>
          <w:b/>
          <w:sz w:val="24"/>
        </w:rPr>
      </w:pPr>
      <w:r>
        <w:rPr>
          <w:rFonts w:ascii="Arial" w:hAnsi="Arial" w:cs="Arial"/>
          <w:b/>
          <w:color w:val="0000FF"/>
          <w:sz w:val="24"/>
        </w:rPr>
        <w:t>RP-231697</w:t>
      </w:r>
      <w:r>
        <w:rPr>
          <w:rFonts w:ascii="Arial" w:hAnsi="Arial" w:cs="Arial"/>
          <w:b/>
          <w:color w:val="0000FF"/>
          <w:sz w:val="24"/>
        </w:rPr>
        <w:tab/>
      </w:r>
      <w:r>
        <w:rPr>
          <w:rFonts w:ascii="Arial" w:hAnsi="Arial" w:cs="Arial"/>
          <w:b/>
          <w:sz w:val="24"/>
        </w:rPr>
        <w:t>Maintenance for closed WIs/SIs for REL-15 (batch 8)</w:t>
      </w:r>
    </w:p>
    <w:p w14:paraId="3CC6693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BEF1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5D895" w14:textId="77777777" w:rsidR="00094632" w:rsidRDefault="00094632" w:rsidP="00094632">
      <w:pPr>
        <w:rPr>
          <w:rFonts w:ascii="Arial" w:hAnsi="Arial" w:cs="Arial"/>
          <w:b/>
          <w:sz w:val="24"/>
        </w:rPr>
      </w:pPr>
      <w:r>
        <w:rPr>
          <w:rFonts w:ascii="Arial" w:hAnsi="Arial" w:cs="Arial"/>
          <w:b/>
          <w:color w:val="0000FF"/>
          <w:sz w:val="24"/>
        </w:rPr>
        <w:t>RP-231698</w:t>
      </w:r>
      <w:r>
        <w:rPr>
          <w:rFonts w:ascii="Arial" w:hAnsi="Arial" w:cs="Arial"/>
          <w:b/>
          <w:color w:val="0000FF"/>
          <w:sz w:val="24"/>
        </w:rPr>
        <w:tab/>
      </w:r>
      <w:r>
        <w:rPr>
          <w:rFonts w:ascii="Arial" w:hAnsi="Arial" w:cs="Arial"/>
          <w:b/>
          <w:sz w:val="24"/>
        </w:rPr>
        <w:t>Maintenance for closed WIs/SIs for REL-16 (batch 1)</w:t>
      </w:r>
    </w:p>
    <w:p w14:paraId="36C292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6F0E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BC174" w14:textId="77777777" w:rsidR="00094632" w:rsidRDefault="00094632" w:rsidP="00094632">
      <w:pPr>
        <w:rPr>
          <w:rFonts w:ascii="Arial" w:hAnsi="Arial" w:cs="Arial"/>
          <w:b/>
          <w:sz w:val="24"/>
        </w:rPr>
      </w:pPr>
      <w:r>
        <w:rPr>
          <w:rFonts w:ascii="Arial" w:hAnsi="Arial" w:cs="Arial"/>
          <w:b/>
          <w:color w:val="0000FF"/>
          <w:sz w:val="24"/>
        </w:rPr>
        <w:t>RP-231699</w:t>
      </w:r>
      <w:r>
        <w:rPr>
          <w:rFonts w:ascii="Arial" w:hAnsi="Arial" w:cs="Arial"/>
          <w:b/>
          <w:color w:val="0000FF"/>
          <w:sz w:val="24"/>
        </w:rPr>
        <w:tab/>
      </w:r>
      <w:r>
        <w:rPr>
          <w:rFonts w:ascii="Arial" w:hAnsi="Arial" w:cs="Arial"/>
          <w:b/>
          <w:sz w:val="24"/>
        </w:rPr>
        <w:t>Maintenance for closed WIs/SIs for REL-16 (batch 2)</w:t>
      </w:r>
    </w:p>
    <w:p w14:paraId="7E5983E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267C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CBC60" w14:textId="77777777" w:rsidR="00094632" w:rsidRDefault="00094632" w:rsidP="00094632">
      <w:pPr>
        <w:rPr>
          <w:rFonts w:ascii="Arial" w:hAnsi="Arial" w:cs="Arial"/>
          <w:b/>
          <w:sz w:val="24"/>
        </w:rPr>
      </w:pPr>
      <w:r>
        <w:rPr>
          <w:rFonts w:ascii="Arial" w:hAnsi="Arial" w:cs="Arial"/>
          <w:b/>
          <w:color w:val="0000FF"/>
          <w:sz w:val="24"/>
        </w:rPr>
        <w:t>RP-231700</w:t>
      </w:r>
      <w:r>
        <w:rPr>
          <w:rFonts w:ascii="Arial" w:hAnsi="Arial" w:cs="Arial"/>
          <w:b/>
          <w:color w:val="0000FF"/>
          <w:sz w:val="24"/>
        </w:rPr>
        <w:tab/>
      </w:r>
      <w:r>
        <w:rPr>
          <w:rFonts w:ascii="Arial" w:hAnsi="Arial" w:cs="Arial"/>
          <w:b/>
          <w:sz w:val="24"/>
        </w:rPr>
        <w:t>Maintenance for closed WIs/SIs for REL-17 (batch 1)</w:t>
      </w:r>
    </w:p>
    <w:p w14:paraId="1823749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3B68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5BAF8" w14:textId="77777777" w:rsidR="00094632" w:rsidRDefault="00094632" w:rsidP="00094632">
      <w:pPr>
        <w:rPr>
          <w:rFonts w:ascii="Arial" w:hAnsi="Arial" w:cs="Arial"/>
          <w:b/>
          <w:sz w:val="24"/>
        </w:rPr>
      </w:pPr>
      <w:r>
        <w:rPr>
          <w:rFonts w:ascii="Arial" w:hAnsi="Arial" w:cs="Arial"/>
          <w:b/>
          <w:color w:val="0000FF"/>
          <w:sz w:val="24"/>
        </w:rPr>
        <w:t>RP-231701</w:t>
      </w:r>
      <w:r>
        <w:rPr>
          <w:rFonts w:ascii="Arial" w:hAnsi="Arial" w:cs="Arial"/>
          <w:b/>
          <w:color w:val="0000FF"/>
          <w:sz w:val="24"/>
        </w:rPr>
        <w:tab/>
      </w:r>
      <w:r>
        <w:rPr>
          <w:rFonts w:ascii="Arial" w:hAnsi="Arial" w:cs="Arial"/>
          <w:b/>
          <w:sz w:val="24"/>
        </w:rPr>
        <w:t>Maintenance for closed WIs/SIs for REL-17 (batch 2)</w:t>
      </w:r>
    </w:p>
    <w:p w14:paraId="5D5298A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63E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59C98" w14:textId="77777777" w:rsidR="00094632" w:rsidRDefault="00094632" w:rsidP="00094632">
      <w:pPr>
        <w:rPr>
          <w:rFonts w:ascii="Arial" w:hAnsi="Arial" w:cs="Arial"/>
          <w:b/>
          <w:sz w:val="24"/>
        </w:rPr>
      </w:pPr>
      <w:r>
        <w:rPr>
          <w:rFonts w:ascii="Arial" w:hAnsi="Arial" w:cs="Arial"/>
          <w:b/>
          <w:color w:val="0000FF"/>
          <w:sz w:val="24"/>
        </w:rPr>
        <w:t>RP-231951</w:t>
      </w:r>
      <w:r>
        <w:rPr>
          <w:rFonts w:ascii="Arial" w:hAnsi="Arial" w:cs="Arial"/>
          <w:b/>
          <w:color w:val="0000FF"/>
          <w:sz w:val="24"/>
        </w:rPr>
        <w:tab/>
      </w:r>
      <w:r>
        <w:rPr>
          <w:rFonts w:ascii="Arial" w:hAnsi="Arial" w:cs="Arial"/>
          <w:b/>
          <w:sz w:val="24"/>
        </w:rPr>
        <w:t>SCell PRACH power scaling for UL CA</w:t>
      </w:r>
    </w:p>
    <w:p w14:paraId="6CA528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Nokia, Nokia Shanghai Bell, Samsung, Intel, ZTE, Sanechips</w:t>
      </w:r>
    </w:p>
    <w:p w14:paraId="1712291B" w14:textId="77777777" w:rsidR="00094632" w:rsidRDefault="00094632" w:rsidP="00094632">
      <w:pPr>
        <w:rPr>
          <w:rFonts w:ascii="Arial" w:hAnsi="Arial" w:cs="Arial"/>
          <w:b/>
        </w:rPr>
      </w:pPr>
      <w:r>
        <w:rPr>
          <w:rFonts w:ascii="Arial" w:hAnsi="Arial" w:cs="Arial"/>
          <w:b/>
        </w:rPr>
        <w:t xml:space="preserve">Discussion: </w:t>
      </w:r>
    </w:p>
    <w:p w14:paraId="2EBFAFF9" w14:textId="77777777" w:rsidR="00094632" w:rsidRDefault="00094632" w:rsidP="00094632">
      <w:r>
        <w:t>Proposal</w:t>
      </w:r>
    </w:p>
    <w:p w14:paraId="0ACEC205" w14:textId="77777777" w:rsidR="00094632" w:rsidRDefault="00094632" w:rsidP="00094632">
      <w:r>
        <w:t>- Clarify in 38.213 sub-clause 7.5 that UE should prioritize PDCCH order triggered PRACH transmission on SCell over periodic/semi-persistent SRS transmission on PCell for power allocation in power limited case when there is overlap between them.</w:t>
      </w:r>
    </w:p>
    <w:p w14:paraId="38F5F622" w14:textId="77777777" w:rsidR="00094632" w:rsidRDefault="00094632" w:rsidP="00094632">
      <w:r>
        <w:t>- Agree to Rel16 CRs provided in RP-232386, RP-232387, RP-232388 and corresponding mirror CRs to Rel-17</w:t>
      </w:r>
    </w:p>
    <w:p w14:paraId="4EF058A8" w14:textId="77777777" w:rsidR="00094632" w:rsidRDefault="00094632" w:rsidP="00094632">
      <w:r>
        <w:t>RAN chair: which companies have problems with the proposal? Huawei and LG</w:t>
      </w:r>
    </w:p>
    <w:p w14:paraId="75860ADB" w14:textId="77777777" w:rsidR="00094632" w:rsidRDefault="00094632" w:rsidP="00094632">
      <w:r>
        <w:t>Huawei: from RAN2 guidance RRC parameter has to be introduced, also power inconsistence we be caused</w:t>
      </w:r>
    </w:p>
    <w:p w14:paraId="325B6DFE" w14:textId="77777777" w:rsidR="00094632" w:rsidRDefault="00094632" w:rsidP="00094632">
      <w:r>
        <w:lastRenderedPageBreak/>
        <w:t>LG: can not remember RAN1 discussion</w:t>
      </w:r>
    </w:p>
    <w:p w14:paraId="78977B9E" w14:textId="77777777" w:rsidR="00094632" w:rsidRDefault="00094632" w:rsidP="00094632">
      <w:r>
        <w:t>RAN chair: suggests some offline discussion</w:t>
      </w:r>
    </w:p>
    <w:p w14:paraId="666E4E23" w14:textId="77777777" w:rsidR="00094632" w:rsidRDefault="00094632" w:rsidP="00094632">
      <w:r>
        <w:t>Ericsson: option 3 seems to be agreeable now after offline discussion with CRs starting with REL-17</w:t>
      </w:r>
    </w:p>
    <w:p w14:paraId="30B88ABA" w14:textId="77777777" w:rsidR="00094632" w:rsidRDefault="00094632" w:rsidP="00094632">
      <w:r>
        <w:t>RAN chair: noone concerns about it? seems so</w:t>
      </w:r>
    </w:p>
    <w:p w14:paraId="32AEDEA2" w14:textId="77777777" w:rsidR="00094632" w:rsidRDefault="00094632" w:rsidP="00094632">
      <w:r>
        <w:t>conclusion: option 3 will be considered from REL-17 onwards</w:t>
      </w:r>
    </w:p>
    <w:p w14:paraId="799FB7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6209C" w14:textId="77777777" w:rsidR="00094632" w:rsidRDefault="00094632" w:rsidP="00094632">
      <w:pPr>
        <w:rPr>
          <w:rFonts w:ascii="Arial" w:hAnsi="Arial" w:cs="Arial"/>
          <w:b/>
          <w:sz w:val="24"/>
        </w:rPr>
      </w:pPr>
      <w:r>
        <w:rPr>
          <w:rFonts w:ascii="Arial" w:hAnsi="Arial" w:cs="Arial"/>
          <w:b/>
          <w:color w:val="0000FF"/>
          <w:sz w:val="24"/>
        </w:rPr>
        <w:t>RP-231952</w:t>
      </w:r>
      <w:r>
        <w:rPr>
          <w:rFonts w:ascii="Arial" w:hAnsi="Arial" w:cs="Arial"/>
          <w:b/>
          <w:color w:val="0000FF"/>
          <w:sz w:val="24"/>
        </w:rPr>
        <w:tab/>
      </w:r>
      <w:r>
        <w:rPr>
          <w:rFonts w:ascii="Arial" w:hAnsi="Arial" w:cs="Arial"/>
          <w:b/>
          <w:sz w:val="24"/>
        </w:rPr>
        <w:t>Draft CR to 38.213 on correction of SCell PRACH power scaling for UL CA</w:t>
      </w:r>
    </w:p>
    <w:p w14:paraId="405E055F"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38.213 v16.14.0</w:t>
      </w:r>
      <w:r>
        <w:rPr>
          <w:i/>
        </w:rPr>
        <w:br/>
      </w:r>
      <w:r>
        <w:rPr>
          <w:i/>
        </w:rPr>
        <w:tab/>
      </w:r>
      <w:r>
        <w:rPr>
          <w:i/>
        </w:rPr>
        <w:tab/>
      </w:r>
      <w:r>
        <w:rPr>
          <w:i/>
        </w:rPr>
        <w:tab/>
      </w:r>
      <w:r>
        <w:rPr>
          <w:i/>
        </w:rPr>
        <w:tab/>
      </w:r>
      <w:r>
        <w:rPr>
          <w:i/>
        </w:rPr>
        <w:tab/>
        <w:t>Source: Ericsson</w:t>
      </w:r>
    </w:p>
    <w:p w14:paraId="7200DB5C" w14:textId="77777777" w:rsidR="00094632" w:rsidRDefault="00094632" w:rsidP="00094632">
      <w:pPr>
        <w:rPr>
          <w:rFonts w:ascii="Arial" w:hAnsi="Arial" w:cs="Arial"/>
          <w:b/>
        </w:rPr>
      </w:pPr>
      <w:r>
        <w:rPr>
          <w:rFonts w:ascii="Arial" w:hAnsi="Arial" w:cs="Arial"/>
          <w:b/>
        </w:rPr>
        <w:t xml:space="preserve">Abstract: </w:t>
      </w:r>
    </w:p>
    <w:p w14:paraId="25EC4E10" w14:textId="77777777" w:rsidR="00094632" w:rsidRDefault="00094632" w:rsidP="00094632">
      <w:r>
        <w:t>see RP-232386 instead</w:t>
      </w:r>
    </w:p>
    <w:p w14:paraId="757B76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1AFA9" w14:textId="77777777" w:rsidR="00094632" w:rsidRDefault="00094632" w:rsidP="00094632">
      <w:pPr>
        <w:rPr>
          <w:rFonts w:ascii="Arial" w:hAnsi="Arial" w:cs="Arial"/>
          <w:b/>
          <w:sz w:val="24"/>
        </w:rPr>
      </w:pPr>
      <w:r>
        <w:rPr>
          <w:rFonts w:ascii="Arial" w:hAnsi="Arial" w:cs="Arial"/>
          <w:b/>
          <w:color w:val="0000FF"/>
          <w:sz w:val="24"/>
        </w:rPr>
        <w:t>RP-231953</w:t>
      </w:r>
      <w:r>
        <w:rPr>
          <w:rFonts w:ascii="Arial" w:hAnsi="Arial" w:cs="Arial"/>
          <w:b/>
          <w:color w:val="0000FF"/>
          <w:sz w:val="24"/>
        </w:rPr>
        <w:tab/>
      </w:r>
      <w:r>
        <w:rPr>
          <w:rFonts w:ascii="Arial" w:hAnsi="Arial" w:cs="Arial"/>
          <w:b/>
          <w:sz w:val="24"/>
        </w:rPr>
        <w:t>Draft CR to 38.306 for introduction of capacility for SCell PRACH power scaling for UL CA</w:t>
      </w:r>
    </w:p>
    <w:p w14:paraId="506C9E11"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38.306 v16.13.0</w:t>
      </w:r>
      <w:r>
        <w:rPr>
          <w:i/>
        </w:rPr>
        <w:br/>
      </w:r>
      <w:r>
        <w:rPr>
          <w:i/>
        </w:rPr>
        <w:tab/>
      </w:r>
      <w:r>
        <w:rPr>
          <w:i/>
        </w:rPr>
        <w:tab/>
      </w:r>
      <w:r>
        <w:rPr>
          <w:i/>
        </w:rPr>
        <w:tab/>
      </w:r>
      <w:r>
        <w:rPr>
          <w:i/>
        </w:rPr>
        <w:tab/>
      </w:r>
      <w:r>
        <w:rPr>
          <w:i/>
        </w:rPr>
        <w:tab/>
        <w:t>Source: Ericsson</w:t>
      </w:r>
    </w:p>
    <w:p w14:paraId="71F8CA70" w14:textId="77777777" w:rsidR="00094632" w:rsidRDefault="00094632" w:rsidP="00094632">
      <w:pPr>
        <w:rPr>
          <w:rFonts w:ascii="Arial" w:hAnsi="Arial" w:cs="Arial"/>
          <w:b/>
        </w:rPr>
      </w:pPr>
      <w:r>
        <w:rPr>
          <w:rFonts w:ascii="Arial" w:hAnsi="Arial" w:cs="Arial"/>
          <w:b/>
        </w:rPr>
        <w:t xml:space="preserve">Abstract: </w:t>
      </w:r>
    </w:p>
    <w:p w14:paraId="707B29D7" w14:textId="77777777" w:rsidR="00094632" w:rsidRDefault="00094632" w:rsidP="00094632">
      <w:r>
        <w:t>see RP-232387 instead</w:t>
      </w:r>
    </w:p>
    <w:p w14:paraId="400100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8A35F" w14:textId="77777777" w:rsidR="00094632" w:rsidRDefault="00094632" w:rsidP="00094632">
      <w:pPr>
        <w:rPr>
          <w:rFonts w:ascii="Arial" w:hAnsi="Arial" w:cs="Arial"/>
          <w:b/>
          <w:sz w:val="24"/>
        </w:rPr>
      </w:pPr>
      <w:r>
        <w:rPr>
          <w:rFonts w:ascii="Arial" w:hAnsi="Arial" w:cs="Arial"/>
          <w:b/>
          <w:color w:val="0000FF"/>
          <w:sz w:val="24"/>
        </w:rPr>
        <w:t>RP-231954</w:t>
      </w:r>
      <w:r>
        <w:rPr>
          <w:rFonts w:ascii="Arial" w:hAnsi="Arial" w:cs="Arial"/>
          <w:b/>
          <w:color w:val="0000FF"/>
          <w:sz w:val="24"/>
        </w:rPr>
        <w:tab/>
      </w:r>
      <w:r>
        <w:rPr>
          <w:rFonts w:ascii="Arial" w:hAnsi="Arial" w:cs="Arial"/>
          <w:b/>
          <w:sz w:val="24"/>
        </w:rPr>
        <w:t>Draft CR to 38.213 on correction of SCell PRACH power scaling for UL CA</w:t>
      </w:r>
    </w:p>
    <w:p w14:paraId="0C2018FB"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38.213 v17.6.0</w:t>
      </w:r>
      <w:r>
        <w:rPr>
          <w:i/>
        </w:rPr>
        <w:br/>
      </w:r>
      <w:r>
        <w:rPr>
          <w:i/>
        </w:rPr>
        <w:tab/>
      </w:r>
      <w:r>
        <w:rPr>
          <w:i/>
        </w:rPr>
        <w:tab/>
      </w:r>
      <w:r>
        <w:rPr>
          <w:i/>
        </w:rPr>
        <w:tab/>
      </w:r>
      <w:r>
        <w:rPr>
          <w:i/>
        </w:rPr>
        <w:tab/>
      </w:r>
      <w:r>
        <w:rPr>
          <w:i/>
        </w:rPr>
        <w:tab/>
        <w:t>Source: Ericsson</w:t>
      </w:r>
    </w:p>
    <w:p w14:paraId="466B01C4" w14:textId="77777777" w:rsidR="00094632" w:rsidRDefault="00094632" w:rsidP="00094632">
      <w:pPr>
        <w:rPr>
          <w:rFonts w:ascii="Arial" w:hAnsi="Arial" w:cs="Arial"/>
          <w:b/>
        </w:rPr>
      </w:pPr>
      <w:r>
        <w:rPr>
          <w:rFonts w:ascii="Arial" w:hAnsi="Arial" w:cs="Arial"/>
          <w:b/>
        </w:rPr>
        <w:t xml:space="preserve">Abstract: </w:t>
      </w:r>
    </w:p>
    <w:p w14:paraId="122FA478" w14:textId="77777777" w:rsidR="00094632" w:rsidRDefault="00094632" w:rsidP="00094632">
      <w:r>
        <w:t>see RP-232389 instead</w:t>
      </w:r>
    </w:p>
    <w:p w14:paraId="48C54C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DAA87" w14:textId="77777777" w:rsidR="00094632" w:rsidRDefault="00094632" w:rsidP="00094632">
      <w:pPr>
        <w:rPr>
          <w:rFonts w:ascii="Arial" w:hAnsi="Arial" w:cs="Arial"/>
          <w:b/>
          <w:sz w:val="24"/>
        </w:rPr>
      </w:pPr>
      <w:r>
        <w:rPr>
          <w:rFonts w:ascii="Arial" w:hAnsi="Arial" w:cs="Arial"/>
          <w:b/>
          <w:color w:val="0000FF"/>
          <w:sz w:val="24"/>
        </w:rPr>
        <w:t>RP-231955</w:t>
      </w:r>
      <w:r>
        <w:rPr>
          <w:rFonts w:ascii="Arial" w:hAnsi="Arial" w:cs="Arial"/>
          <w:b/>
          <w:color w:val="0000FF"/>
          <w:sz w:val="24"/>
        </w:rPr>
        <w:tab/>
      </w:r>
      <w:r>
        <w:rPr>
          <w:rFonts w:ascii="Arial" w:hAnsi="Arial" w:cs="Arial"/>
          <w:b/>
          <w:sz w:val="24"/>
        </w:rPr>
        <w:t>Draft CR to 38.306 for introduction of capacility for SCell PRACH power scaling for UL CA</w:t>
      </w:r>
    </w:p>
    <w:p w14:paraId="1123DBE8"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38.306 v17.5.0</w:t>
      </w:r>
      <w:r>
        <w:rPr>
          <w:i/>
        </w:rPr>
        <w:br/>
      </w:r>
      <w:r>
        <w:rPr>
          <w:i/>
        </w:rPr>
        <w:tab/>
      </w:r>
      <w:r>
        <w:rPr>
          <w:i/>
        </w:rPr>
        <w:tab/>
      </w:r>
      <w:r>
        <w:rPr>
          <w:i/>
        </w:rPr>
        <w:tab/>
      </w:r>
      <w:r>
        <w:rPr>
          <w:i/>
        </w:rPr>
        <w:tab/>
      </w:r>
      <w:r>
        <w:rPr>
          <w:i/>
        </w:rPr>
        <w:tab/>
        <w:t>Source: Ericsson</w:t>
      </w:r>
    </w:p>
    <w:p w14:paraId="27B8051C" w14:textId="77777777" w:rsidR="00094632" w:rsidRDefault="00094632" w:rsidP="00094632">
      <w:pPr>
        <w:rPr>
          <w:rFonts w:ascii="Arial" w:hAnsi="Arial" w:cs="Arial"/>
          <w:b/>
        </w:rPr>
      </w:pPr>
      <w:r>
        <w:rPr>
          <w:rFonts w:ascii="Arial" w:hAnsi="Arial" w:cs="Arial"/>
          <w:b/>
        </w:rPr>
        <w:t xml:space="preserve">Abstract: </w:t>
      </w:r>
    </w:p>
    <w:p w14:paraId="59A8D4FE" w14:textId="77777777" w:rsidR="00094632" w:rsidRDefault="00094632" w:rsidP="00094632">
      <w:r>
        <w:t>see RP-232390 instead</w:t>
      </w:r>
    </w:p>
    <w:p w14:paraId="3CFFFB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408EE" w14:textId="77777777" w:rsidR="00094632" w:rsidRDefault="00094632" w:rsidP="00094632">
      <w:pPr>
        <w:rPr>
          <w:rFonts w:ascii="Arial" w:hAnsi="Arial" w:cs="Arial"/>
          <w:b/>
          <w:sz w:val="24"/>
        </w:rPr>
      </w:pPr>
      <w:r>
        <w:rPr>
          <w:rFonts w:ascii="Arial" w:hAnsi="Arial" w:cs="Arial"/>
          <w:b/>
          <w:color w:val="0000FF"/>
          <w:sz w:val="24"/>
        </w:rPr>
        <w:t>RP-232386</w:t>
      </w:r>
      <w:r>
        <w:rPr>
          <w:rFonts w:ascii="Arial" w:hAnsi="Arial" w:cs="Arial"/>
          <w:b/>
          <w:color w:val="0000FF"/>
          <w:sz w:val="24"/>
        </w:rPr>
        <w:tab/>
      </w:r>
      <w:r>
        <w:rPr>
          <w:rFonts w:ascii="Arial" w:hAnsi="Arial" w:cs="Arial"/>
          <w:b/>
          <w:sz w:val="24"/>
        </w:rPr>
        <w:t>CR to 38.213 on correction of SCell PRACH power scaling for UL CA</w:t>
      </w:r>
    </w:p>
    <w:p w14:paraId="6FB75EF6" w14:textId="77777777" w:rsidR="00094632" w:rsidRDefault="00094632" w:rsidP="0009463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v16.14.0</w:t>
      </w:r>
      <w:r>
        <w:rPr>
          <w:i/>
        </w:rPr>
        <w:tab/>
        <w:t xml:space="preserve">  CR-0511  Cat: F (Rel-16)</w:t>
      </w:r>
      <w:r>
        <w:rPr>
          <w:i/>
        </w:rPr>
        <w:br/>
      </w:r>
      <w:r>
        <w:rPr>
          <w:i/>
        </w:rPr>
        <w:br/>
      </w:r>
      <w:r>
        <w:rPr>
          <w:i/>
        </w:rPr>
        <w:tab/>
      </w:r>
      <w:r>
        <w:rPr>
          <w:i/>
        </w:rPr>
        <w:tab/>
      </w:r>
      <w:r>
        <w:rPr>
          <w:i/>
        </w:rPr>
        <w:tab/>
      </w:r>
      <w:r>
        <w:rPr>
          <w:i/>
        </w:rPr>
        <w:tab/>
      </w:r>
      <w:r>
        <w:rPr>
          <w:i/>
        </w:rPr>
        <w:tab/>
        <w:t>Source: Ericsson, Nokia, Nokia Shanghai Bell, Samsung, Intel, ZTE, Sanechips</w:t>
      </w:r>
    </w:p>
    <w:p w14:paraId="68C2EEAA" w14:textId="77777777" w:rsidR="00094632" w:rsidRDefault="00094632" w:rsidP="00094632">
      <w:pPr>
        <w:rPr>
          <w:rFonts w:ascii="Arial" w:hAnsi="Arial" w:cs="Arial"/>
          <w:b/>
        </w:rPr>
      </w:pPr>
      <w:r>
        <w:rPr>
          <w:rFonts w:ascii="Arial" w:hAnsi="Arial" w:cs="Arial"/>
          <w:b/>
        </w:rPr>
        <w:t xml:space="preserve">Abstract: </w:t>
      </w:r>
    </w:p>
    <w:p w14:paraId="194ACDCC" w14:textId="77777777" w:rsidR="00094632" w:rsidRDefault="00094632" w:rsidP="00094632">
      <w:r>
        <w:t>company CR; Draft CR R1-2107986 was discussed at RAN1#114 was not agreed but objected by one company. Due to the urgency in resolving this issue, company CRs are brought for direct approval at RAN.</w:t>
      </w:r>
    </w:p>
    <w:p w14:paraId="65C5BD02" w14:textId="77777777" w:rsidR="00094632" w:rsidRDefault="00094632" w:rsidP="00094632">
      <w:pPr>
        <w:rPr>
          <w:rFonts w:ascii="Arial" w:hAnsi="Arial" w:cs="Arial"/>
          <w:b/>
        </w:rPr>
      </w:pPr>
      <w:r>
        <w:rPr>
          <w:rFonts w:ascii="Arial" w:hAnsi="Arial" w:cs="Arial"/>
          <w:b/>
        </w:rPr>
        <w:t xml:space="preserve">Discussion: </w:t>
      </w:r>
    </w:p>
    <w:p w14:paraId="6DF0F4E1" w14:textId="77777777" w:rsidR="00094632" w:rsidRDefault="00094632" w:rsidP="00094632">
      <w:r>
        <w:t>Huawei: we still prefer option 3</w:t>
      </w:r>
    </w:p>
    <w:p w14:paraId="4FEF3EF1" w14:textId="77777777" w:rsidR="00094632" w:rsidRDefault="00094632" w:rsidP="00094632">
      <w:r>
        <w:t>RAN chair: 8 companies support the CRs and 2 companies (Huawei and ZTE) are against it, could we go with the majority?</w:t>
      </w:r>
    </w:p>
    <w:p w14:paraId="284E9046" w14:textId="77777777" w:rsidR="00094632" w:rsidRDefault="00094632" w:rsidP="00094632">
      <w:r>
        <w:t>CMCC: for legacy UE it is better to follow REL-15 behaviour</w:t>
      </w:r>
    </w:p>
    <w:p w14:paraId="69019668" w14:textId="77777777" w:rsidR="00094632" w:rsidRDefault="00094632" w:rsidP="00094632">
      <w:r>
        <w:t>Ericsson: CR is for critical correction where RAN1 did a mistake and we need to solve it; in RAN1 there was only 1 company against option 3</w:t>
      </w:r>
    </w:p>
    <w:p w14:paraId="7CF410D5" w14:textId="77777777" w:rsidR="00094632" w:rsidRDefault="00094632" w:rsidP="00094632">
      <w:r>
        <w:t>RAN chair: what about considering the change for REL-17 and not for REL-16?</w:t>
      </w:r>
    </w:p>
    <w:p w14:paraId="3A36C1A7" w14:textId="77777777" w:rsidR="00094632" w:rsidRDefault="00094632" w:rsidP="00094632">
      <w:r>
        <w:t>Apple: we do not know the REL of the network?</w:t>
      </w:r>
    </w:p>
    <w:p w14:paraId="61AFEA53" w14:textId="77777777" w:rsidR="00094632" w:rsidRDefault="00094632" w:rsidP="00094632">
      <w:r>
        <w:t>Qualcomm: UE does not need to know it</w:t>
      </w:r>
    </w:p>
    <w:p w14:paraId="34BD5702" w14:textId="77777777" w:rsidR="00094632" w:rsidRDefault="00094632" w:rsidP="00094632">
      <w:r>
        <w:t>Qualcomm: make this REL-17 or make it for REL-16 or go for option 3, but we should not go back to RAN1 with the problem</w:t>
      </w:r>
    </w:p>
    <w:p w14:paraId="5EBFADEF" w14:textId="77777777" w:rsidR="00094632" w:rsidRDefault="00094632" w:rsidP="00094632">
      <w:r>
        <w:t>RAN chair: is it possible to consider the CR for REL-17 only?</w:t>
      </w:r>
    </w:p>
    <w:p w14:paraId="7A808B3A" w14:textId="77777777" w:rsidR="00094632" w:rsidRDefault="00094632" w:rsidP="00094632">
      <w:r>
        <w:t>CMCC: when there is no RRC configuration, then there is no difference for REL-16 or REL-17</w:t>
      </w:r>
    </w:p>
    <w:p w14:paraId="306A355E" w14:textId="77777777" w:rsidR="00094632" w:rsidRDefault="00094632" w:rsidP="00094632">
      <w:r>
        <w:t>Qualcomm: with REL-17 have more time to implement it</w:t>
      </w:r>
    </w:p>
    <w:p w14:paraId="758E3661" w14:textId="77777777" w:rsidR="00094632" w:rsidRDefault="00094632" w:rsidP="00094632">
      <w:r>
        <w:t>ZTE: maybe there are already on the market</w:t>
      </w:r>
    </w:p>
    <w:p w14:paraId="6BC92245" w14:textId="77777777" w:rsidR="00094632" w:rsidRDefault="00094632" w:rsidP="00094632">
      <w:r>
        <w:t>CMCC: suggests to check with network department whether there is a problem and decide at RAN #102</w:t>
      </w:r>
    </w:p>
    <w:p w14:paraId="1E3494CC" w14:textId="77777777" w:rsidR="00094632" w:rsidRDefault="00094632" w:rsidP="00094632">
      <w:r>
        <w:t>RAN chair: ok, let's then come back to the CRs at RAN #102</w:t>
      </w:r>
    </w:p>
    <w:p w14:paraId="623D26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C5E77" w14:textId="77777777" w:rsidR="00094632" w:rsidRDefault="00094632" w:rsidP="00094632">
      <w:pPr>
        <w:rPr>
          <w:rFonts w:ascii="Arial" w:hAnsi="Arial" w:cs="Arial"/>
          <w:b/>
          <w:sz w:val="24"/>
        </w:rPr>
      </w:pPr>
      <w:r>
        <w:rPr>
          <w:rFonts w:ascii="Arial" w:hAnsi="Arial" w:cs="Arial"/>
          <w:b/>
          <w:color w:val="0000FF"/>
          <w:sz w:val="24"/>
        </w:rPr>
        <w:t>RP-232387</w:t>
      </w:r>
      <w:r>
        <w:rPr>
          <w:rFonts w:ascii="Arial" w:hAnsi="Arial" w:cs="Arial"/>
          <w:b/>
          <w:color w:val="0000FF"/>
          <w:sz w:val="24"/>
        </w:rPr>
        <w:tab/>
      </w:r>
      <w:r>
        <w:rPr>
          <w:rFonts w:ascii="Arial" w:hAnsi="Arial" w:cs="Arial"/>
          <w:b/>
          <w:sz w:val="24"/>
        </w:rPr>
        <w:t>CR to 38.306 for introduction of capability for SCell PRACH power scaling for UL CA</w:t>
      </w:r>
    </w:p>
    <w:p w14:paraId="7890F6C9"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v16.13.0</w:t>
      </w:r>
      <w:r>
        <w:rPr>
          <w:i/>
        </w:rPr>
        <w:tab/>
        <w:t xml:space="preserve">  CR-0951  Cat: F (Rel-16)</w:t>
      </w:r>
      <w:r>
        <w:rPr>
          <w:i/>
        </w:rPr>
        <w:br/>
      </w:r>
      <w:r>
        <w:rPr>
          <w:i/>
        </w:rPr>
        <w:br/>
      </w:r>
      <w:r>
        <w:rPr>
          <w:i/>
        </w:rPr>
        <w:tab/>
      </w:r>
      <w:r>
        <w:rPr>
          <w:i/>
        </w:rPr>
        <w:tab/>
      </w:r>
      <w:r>
        <w:rPr>
          <w:i/>
        </w:rPr>
        <w:tab/>
      </w:r>
      <w:r>
        <w:rPr>
          <w:i/>
        </w:rPr>
        <w:tab/>
      </w:r>
      <w:r>
        <w:rPr>
          <w:i/>
        </w:rPr>
        <w:tab/>
        <w:t>Source: Ericsson, Nokia, Nokia Shanghai Bell, Samsung, Intel, ZTE, Sanechips</w:t>
      </w:r>
    </w:p>
    <w:p w14:paraId="6C586B03" w14:textId="77777777" w:rsidR="00094632" w:rsidRDefault="00094632" w:rsidP="00094632">
      <w:pPr>
        <w:rPr>
          <w:rFonts w:ascii="Arial" w:hAnsi="Arial" w:cs="Arial"/>
          <w:b/>
        </w:rPr>
      </w:pPr>
      <w:r>
        <w:rPr>
          <w:rFonts w:ascii="Arial" w:hAnsi="Arial" w:cs="Arial"/>
          <w:b/>
        </w:rPr>
        <w:t xml:space="preserve">Abstract: </w:t>
      </w:r>
    </w:p>
    <w:p w14:paraId="170E44CF" w14:textId="77777777" w:rsidR="00094632" w:rsidRDefault="00094632" w:rsidP="00094632">
      <w:r>
        <w:t>company CR; UE capability CR corresponding to 38.213 CR</w:t>
      </w:r>
    </w:p>
    <w:p w14:paraId="19727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49F450" w14:textId="77777777" w:rsidR="00094632" w:rsidRDefault="00094632" w:rsidP="00094632">
      <w:pPr>
        <w:rPr>
          <w:rFonts w:ascii="Arial" w:hAnsi="Arial" w:cs="Arial"/>
          <w:b/>
          <w:sz w:val="24"/>
        </w:rPr>
      </w:pPr>
      <w:r>
        <w:rPr>
          <w:rFonts w:ascii="Arial" w:hAnsi="Arial" w:cs="Arial"/>
          <w:b/>
          <w:color w:val="0000FF"/>
          <w:sz w:val="24"/>
        </w:rPr>
        <w:t>RP-232388</w:t>
      </w:r>
      <w:r>
        <w:rPr>
          <w:rFonts w:ascii="Arial" w:hAnsi="Arial" w:cs="Arial"/>
          <w:b/>
          <w:color w:val="0000FF"/>
          <w:sz w:val="24"/>
        </w:rPr>
        <w:tab/>
      </w:r>
      <w:r>
        <w:rPr>
          <w:rFonts w:ascii="Arial" w:hAnsi="Arial" w:cs="Arial"/>
          <w:b/>
          <w:sz w:val="24"/>
        </w:rPr>
        <w:t>CR to 38.331 for introduction of capability for SCell PRACH power scaling for UL CA</w:t>
      </w:r>
    </w:p>
    <w:p w14:paraId="6E2E7475"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v16.13.0</w:t>
      </w:r>
      <w:r>
        <w:rPr>
          <w:i/>
        </w:rPr>
        <w:tab/>
        <w:t xml:space="preserve">  CR-4304  Cat: F (Rel-16)</w:t>
      </w:r>
      <w:r>
        <w:rPr>
          <w:i/>
        </w:rPr>
        <w:br/>
      </w:r>
      <w:r>
        <w:rPr>
          <w:i/>
        </w:rPr>
        <w:br/>
      </w:r>
      <w:r>
        <w:rPr>
          <w:i/>
        </w:rPr>
        <w:tab/>
      </w:r>
      <w:r>
        <w:rPr>
          <w:i/>
        </w:rPr>
        <w:tab/>
      </w:r>
      <w:r>
        <w:rPr>
          <w:i/>
        </w:rPr>
        <w:tab/>
      </w:r>
      <w:r>
        <w:rPr>
          <w:i/>
        </w:rPr>
        <w:tab/>
      </w:r>
      <w:r>
        <w:rPr>
          <w:i/>
        </w:rPr>
        <w:tab/>
        <w:t>Source: Ericsson, Nokia, Nokia Shanghai Bell, Samsung, Intel, ZTE, Sanechips</w:t>
      </w:r>
    </w:p>
    <w:p w14:paraId="07368CB7" w14:textId="77777777" w:rsidR="00094632" w:rsidRDefault="00094632" w:rsidP="00094632">
      <w:pPr>
        <w:rPr>
          <w:rFonts w:ascii="Arial" w:hAnsi="Arial" w:cs="Arial"/>
          <w:b/>
        </w:rPr>
      </w:pPr>
      <w:r>
        <w:rPr>
          <w:rFonts w:ascii="Arial" w:hAnsi="Arial" w:cs="Arial"/>
          <w:b/>
        </w:rPr>
        <w:lastRenderedPageBreak/>
        <w:t xml:space="preserve">Abstract: </w:t>
      </w:r>
    </w:p>
    <w:p w14:paraId="52C104A6" w14:textId="77777777" w:rsidR="00094632" w:rsidRDefault="00094632" w:rsidP="00094632">
      <w:r>
        <w:t>company CR; RRC CR corresponding to 38.213 CR</w:t>
      </w:r>
    </w:p>
    <w:p w14:paraId="51DC28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113C8F" w14:textId="77777777" w:rsidR="00094632" w:rsidRDefault="00094632" w:rsidP="00094632">
      <w:pPr>
        <w:rPr>
          <w:rFonts w:ascii="Arial" w:hAnsi="Arial" w:cs="Arial"/>
          <w:b/>
          <w:sz w:val="24"/>
        </w:rPr>
      </w:pPr>
      <w:r>
        <w:rPr>
          <w:rFonts w:ascii="Arial" w:hAnsi="Arial" w:cs="Arial"/>
          <w:b/>
          <w:color w:val="0000FF"/>
          <w:sz w:val="24"/>
        </w:rPr>
        <w:t>RP-232389</w:t>
      </w:r>
      <w:r>
        <w:rPr>
          <w:rFonts w:ascii="Arial" w:hAnsi="Arial" w:cs="Arial"/>
          <w:b/>
          <w:color w:val="0000FF"/>
          <w:sz w:val="24"/>
        </w:rPr>
        <w:tab/>
      </w:r>
      <w:r>
        <w:rPr>
          <w:rFonts w:ascii="Arial" w:hAnsi="Arial" w:cs="Arial"/>
          <w:b/>
          <w:sz w:val="24"/>
        </w:rPr>
        <w:t>CR to 38.213 on correction of SCell PRACH power scaling for UL CA</w:t>
      </w:r>
    </w:p>
    <w:p w14:paraId="5E4CE6E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v17.6.0</w:t>
      </w:r>
      <w:r>
        <w:rPr>
          <w:i/>
        </w:rPr>
        <w:tab/>
        <w:t xml:space="preserve">  CR-0512  Cat: A (Rel-17)</w:t>
      </w:r>
      <w:r>
        <w:rPr>
          <w:i/>
        </w:rPr>
        <w:br/>
      </w:r>
      <w:r>
        <w:rPr>
          <w:i/>
        </w:rPr>
        <w:br/>
      </w:r>
      <w:r>
        <w:rPr>
          <w:i/>
        </w:rPr>
        <w:tab/>
      </w:r>
      <w:r>
        <w:rPr>
          <w:i/>
        </w:rPr>
        <w:tab/>
      </w:r>
      <w:r>
        <w:rPr>
          <w:i/>
        </w:rPr>
        <w:tab/>
      </w:r>
      <w:r>
        <w:rPr>
          <w:i/>
        </w:rPr>
        <w:tab/>
      </w:r>
      <w:r>
        <w:rPr>
          <w:i/>
        </w:rPr>
        <w:tab/>
        <w:t>Source: Ericsson, Nokia, Nokia Shanghai Bell, Samsung, Intel, ZTE, Sanechips</w:t>
      </w:r>
    </w:p>
    <w:p w14:paraId="47432B85" w14:textId="77777777" w:rsidR="00094632" w:rsidRDefault="00094632" w:rsidP="00094632">
      <w:pPr>
        <w:rPr>
          <w:rFonts w:ascii="Arial" w:hAnsi="Arial" w:cs="Arial"/>
          <w:b/>
        </w:rPr>
      </w:pPr>
      <w:r>
        <w:rPr>
          <w:rFonts w:ascii="Arial" w:hAnsi="Arial" w:cs="Arial"/>
          <w:b/>
        </w:rPr>
        <w:t xml:space="preserve">Abstract: </w:t>
      </w:r>
    </w:p>
    <w:p w14:paraId="76E973F7" w14:textId="77777777" w:rsidR="00094632" w:rsidRDefault="00094632" w:rsidP="00094632">
      <w:r>
        <w:t>company CR; shadow CR to Rel-16 CR</w:t>
      </w:r>
    </w:p>
    <w:p w14:paraId="7512C5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RP-232696</w:t>
      </w:r>
      <w:r>
        <w:rPr>
          <w:color w:val="993300"/>
          <w:u w:val="single"/>
        </w:rPr>
        <w:t>.</w:t>
      </w:r>
    </w:p>
    <w:p w14:paraId="6C1FCEA8" w14:textId="77777777" w:rsidR="00094632" w:rsidRDefault="00094632" w:rsidP="00094632">
      <w:pPr>
        <w:rPr>
          <w:rFonts w:ascii="Arial" w:hAnsi="Arial" w:cs="Arial"/>
          <w:b/>
          <w:sz w:val="24"/>
        </w:rPr>
      </w:pPr>
      <w:r>
        <w:rPr>
          <w:rFonts w:ascii="Arial" w:hAnsi="Arial" w:cs="Arial"/>
          <w:b/>
          <w:color w:val="0000FF"/>
          <w:sz w:val="24"/>
        </w:rPr>
        <w:t>RP-232696</w:t>
      </w:r>
      <w:r>
        <w:rPr>
          <w:rFonts w:ascii="Arial" w:hAnsi="Arial" w:cs="Arial"/>
          <w:b/>
          <w:color w:val="0000FF"/>
          <w:sz w:val="24"/>
        </w:rPr>
        <w:tab/>
      </w:r>
      <w:r>
        <w:rPr>
          <w:rFonts w:ascii="Arial" w:hAnsi="Arial" w:cs="Arial"/>
          <w:b/>
          <w:sz w:val="24"/>
        </w:rPr>
        <w:t>CR to 38.213 on correction of SCell PRACH power scaling for UL CA</w:t>
      </w:r>
    </w:p>
    <w:p w14:paraId="1B47F201"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v17.6.0</w:t>
      </w:r>
      <w:r>
        <w:rPr>
          <w:i/>
        </w:rPr>
        <w:tab/>
        <w:t xml:space="preserve">  CR-0512  rev 1 Cat: F (Rel-17)</w:t>
      </w:r>
      <w:r>
        <w:rPr>
          <w:i/>
        </w:rPr>
        <w:br/>
      </w:r>
      <w:r>
        <w:rPr>
          <w:i/>
        </w:rPr>
        <w:br/>
      </w:r>
      <w:r>
        <w:rPr>
          <w:i/>
        </w:rPr>
        <w:tab/>
      </w:r>
      <w:r>
        <w:rPr>
          <w:i/>
        </w:rPr>
        <w:tab/>
      </w:r>
      <w:r>
        <w:rPr>
          <w:i/>
        </w:rPr>
        <w:tab/>
      </w:r>
      <w:r>
        <w:rPr>
          <w:i/>
        </w:rPr>
        <w:tab/>
      </w:r>
      <w:r>
        <w:rPr>
          <w:i/>
        </w:rPr>
        <w:tab/>
        <w:t>Source: Ericsson, Nokia, Nokia Shanghai Bell, Samsung, Intel, ZTE, Sanechips</w:t>
      </w:r>
    </w:p>
    <w:p w14:paraId="321BC44A" w14:textId="77777777" w:rsidR="00094632" w:rsidRDefault="00094632" w:rsidP="00094632">
      <w:pPr>
        <w:rPr>
          <w:color w:val="808080"/>
        </w:rPr>
      </w:pPr>
      <w:r>
        <w:rPr>
          <w:color w:val="808080"/>
        </w:rPr>
        <w:t>(Replaces RP-232389)</w:t>
      </w:r>
    </w:p>
    <w:p w14:paraId="6E4620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68708" w14:textId="77777777" w:rsidR="00094632" w:rsidRDefault="00094632" w:rsidP="00094632">
      <w:pPr>
        <w:rPr>
          <w:rFonts w:ascii="Arial" w:hAnsi="Arial" w:cs="Arial"/>
          <w:b/>
          <w:sz w:val="24"/>
        </w:rPr>
      </w:pPr>
      <w:r>
        <w:rPr>
          <w:rFonts w:ascii="Arial" w:hAnsi="Arial" w:cs="Arial"/>
          <w:b/>
          <w:color w:val="0000FF"/>
          <w:sz w:val="24"/>
        </w:rPr>
        <w:t>RP-232390</w:t>
      </w:r>
      <w:r>
        <w:rPr>
          <w:rFonts w:ascii="Arial" w:hAnsi="Arial" w:cs="Arial"/>
          <w:b/>
          <w:color w:val="0000FF"/>
          <w:sz w:val="24"/>
        </w:rPr>
        <w:tab/>
      </w:r>
      <w:r>
        <w:rPr>
          <w:rFonts w:ascii="Arial" w:hAnsi="Arial" w:cs="Arial"/>
          <w:b/>
          <w:sz w:val="24"/>
        </w:rPr>
        <w:t>CR to 38.306 for introduction of capability for SCell PRACH power scaling for UL CA</w:t>
      </w:r>
    </w:p>
    <w:p w14:paraId="13B6E81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v17.5.0</w:t>
      </w:r>
      <w:r>
        <w:rPr>
          <w:i/>
        </w:rPr>
        <w:tab/>
        <w:t xml:space="preserve">  CR-0952  Cat: A (Rel-17)</w:t>
      </w:r>
      <w:r>
        <w:rPr>
          <w:i/>
        </w:rPr>
        <w:br/>
      </w:r>
      <w:r>
        <w:rPr>
          <w:i/>
        </w:rPr>
        <w:br/>
      </w:r>
      <w:r>
        <w:rPr>
          <w:i/>
        </w:rPr>
        <w:tab/>
      </w:r>
      <w:r>
        <w:rPr>
          <w:i/>
        </w:rPr>
        <w:tab/>
      </w:r>
      <w:r>
        <w:rPr>
          <w:i/>
        </w:rPr>
        <w:tab/>
      </w:r>
      <w:r>
        <w:rPr>
          <w:i/>
        </w:rPr>
        <w:tab/>
      </w:r>
      <w:r>
        <w:rPr>
          <w:i/>
        </w:rPr>
        <w:tab/>
        <w:t>Source: Ericsson, Nokia, Nokia Shanghai Bell, Samsung, Intel, ZTE, Sanechips</w:t>
      </w:r>
    </w:p>
    <w:p w14:paraId="6AF29E4F" w14:textId="77777777" w:rsidR="00094632" w:rsidRDefault="00094632" w:rsidP="00094632">
      <w:pPr>
        <w:rPr>
          <w:rFonts w:ascii="Arial" w:hAnsi="Arial" w:cs="Arial"/>
          <w:b/>
        </w:rPr>
      </w:pPr>
      <w:r>
        <w:rPr>
          <w:rFonts w:ascii="Arial" w:hAnsi="Arial" w:cs="Arial"/>
          <w:b/>
        </w:rPr>
        <w:t xml:space="preserve">Abstract: </w:t>
      </w:r>
    </w:p>
    <w:p w14:paraId="78B02260" w14:textId="77777777" w:rsidR="00094632" w:rsidRDefault="00094632" w:rsidP="00094632">
      <w:r>
        <w:t>company CR; Shadow CR to Rel-16 CR</w:t>
      </w:r>
    </w:p>
    <w:p w14:paraId="1823A9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RP-232697</w:t>
      </w:r>
      <w:r>
        <w:rPr>
          <w:color w:val="993300"/>
          <w:u w:val="single"/>
        </w:rPr>
        <w:t>.</w:t>
      </w:r>
    </w:p>
    <w:p w14:paraId="2B285BE6" w14:textId="77777777" w:rsidR="00094632" w:rsidRDefault="00094632" w:rsidP="00094632">
      <w:pPr>
        <w:rPr>
          <w:rFonts w:ascii="Arial" w:hAnsi="Arial" w:cs="Arial"/>
          <w:b/>
          <w:sz w:val="24"/>
        </w:rPr>
      </w:pPr>
      <w:r>
        <w:rPr>
          <w:rFonts w:ascii="Arial" w:hAnsi="Arial" w:cs="Arial"/>
          <w:b/>
          <w:color w:val="0000FF"/>
          <w:sz w:val="24"/>
        </w:rPr>
        <w:t>RP-232697</w:t>
      </w:r>
      <w:r>
        <w:rPr>
          <w:rFonts w:ascii="Arial" w:hAnsi="Arial" w:cs="Arial"/>
          <w:b/>
          <w:color w:val="0000FF"/>
          <w:sz w:val="24"/>
        </w:rPr>
        <w:tab/>
      </w:r>
      <w:r>
        <w:rPr>
          <w:rFonts w:ascii="Arial" w:hAnsi="Arial" w:cs="Arial"/>
          <w:b/>
          <w:sz w:val="24"/>
        </w:rPr>
        <w:t>CR to 38.306 for introduction of capability for SCell PRACH power scaling for UL CA</w:t>
      </w:r>
    </w:p>
    <w:p w14:paraId="465A461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v17.5.0</w:t>
      </w:r>
      <w:r>
        <w:rPr>
          <w:i/>
        </w:rPr>
        <w:tab/>
        <w:t xml:space="preserve">  CR-0952  rev 1 Cat: F (Rel-17)</w:t>
      </w:r>
      <w:r>
        <w:rPr>
          <w:i/>
        </w:rPr>
        <w:br/>
      </w:r>
      <w:r>
        <w:rPr>
          <w:i/>
        </w:rPr>
        <w:br/>
      </w:r>
      <w:r>
        <w:rPr>
          <w:i/>
        </w:rPr>
        <w:tab/>
      </w:r>
      <w:r>
        <w:rPr>
          <w:i/>
        </w:rPr>
        <w:tab/>
      </w:r>
      <w:r>
        <w:rPr>
          <w:i/>
        </w:rPr>
        <w:tab/>
      </w:r>
      <w:r>
        <w:rPr>
          <w:i/>
        </w:rPr>
        <w:tab/>
      </w:r>
      <w:r>
        <w:rPr>
          <w:i/>
        </w:rPr>
        <w:tab/>
        <w:t>Source: Ericsson, Nokia, Nokia Shanghai Bell, Samsung, Intel, ZTE, Sanechips</w:t>
      </w:r>
    </w:p>
    <w:p w14:paraId="103FE1C3" w14:textId="77777777" w:rsidR="00094632" w:rsidRDefault="00094632" w:rsidP="00094632">
      <w:pPr>
        <w:rPr>
          <w:color w:val="808080"/>
        </w:rPr>
      </w:pPr>
      <w:r>
        <w:rPr>
          <w:color w:val="808080"/>
        </w:rPr>
        <w:t>(Replaces RP-232390)</w:t>
      </w:r>
    </w:p>
    <w:p w14:paraId="7DC49D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D0E66" w14:textId="77777777" w:rsidR="00094632" w:rsidRDefault="00094632" w:rsidP="00094632">
      <w:pPr>
        <w:rPr>
          <w:rFonts w:ascii="Arial" w:hAnsi="Arial" w:cs="Arial"/>
          <w:b/>
          <w:sz w:val="24"/>
        </w:rPr>
      </w:pPr>
      <w:r>
        <w:rPr>
          <w:rFonts w:ascii="Arial" w:hAnsi="Arial" w:cs="Arial"/>
          <w:b/>
          <w:color w:val="0000FF"/>
          <w:sz w:val="24"/>
        </w:rPr>
        <w:t>RP-232391</w:t>
      </w:r>
      <w:r>
        <w:rPr>
          <w:rFonts w:ascii="Arial" w:hAnsi="Arial" w:cs="Arial"/>
          <w:b/>
          <w:color w:val="0000FF"/>
          <w:sz w:val="24"/>
        </w:rPr>
        <w:tab/>
      </w:r>
      <w:r>
        <w:rPr>
          <w:rFonts w:ascii="Arial" w:hAnsi="Arial" w:cs="Arial"/>
          <w:b/>
          <w:sz w:val="24"/>
        </w:rPr>
        <w:t>CR to 38.331 for introduction of capability for SCell PRACH power scaling for UL CA</w:t>
      </w:r>
    </w:p>
    <w:p w14:paraId="0D7E59B7"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v17.5.0</w:t>
      </w:r>
      <w:r>
        <w:rPr>
          <w:i/>
        </w:rPr>
        <w:tab/>
        <w:t xml:space="preserve">  CR-4305  Cat: A (Rel-17)</w:t>
      </w:r>
      <w:r>
        <w:rPr>
          <w:i/>
        </w:rPr>
        <w:br/>
      </w:r>
      <w:r>
        <w:rPr>
          <w:i/>
        </w:rPr>
        <w:br/>
      </w:r>
      <w:r>
        <w:rPr>
          <w:i/>
        </w:rPr>
        <w:tab/>
      </w:r>
      <w:r>
        <w:rPr>
          <w:i/>
        </w:rPr>
        <w:tab/>
      </w:r>
      <w:r>
        <w:rPr>
          <w:i/>
        </w:rPr>
        <w:tab/>
      </w:r>
      <w:r>
        <w:rPr>
          <w:i/>
        </w:rPr>
        <w:tab/>
      </w:r>
      <w:r>
        <w:rPr>
          <w:i/>
        </w:rPr>
        <w:tab/>
        <w:t>Source: Ericsson, Nokia, Nokia Shanghai Bell, Samsung, Intel, ZTE, Sanechips</w:t>
      </w:r>
    </w:p>
    <w:p w14:paraId="4344824B" w14:textId="77777777" w:rsidR="00094632" w:rsidRDefault="00094632" w:rsidP="00094632">
      <w:pPr>
        <w:rPr>
          <w:rFonts w:ascii="Arial" w:hAnsi="Arial" w:cs="Arial"/>
          <w:b/>
        </w:rPr>
      </w:pPr>
      <w:r>
        <w:rPr>
          <w:rFonts w:ascii="Arial" w:hAnsi="Arial" w:cs="Arial"/>
          <w:b/>
        </w:rPr>
        <w:t xml:space="preserve">Abstract: </w:t>
      </w:r>
    </w:p>
    <w:p w14:paraId="364755A8" w14:textId="77777777" w:rsidR="00094632" w:rsidRDefault="00094632" w:rsidP="00094632">
      <w:r>
        <w:lastRenderedPageBreak/>
        <w:t>company CR; shadow CR to Rel-16 CR</w:t>
      </w:r>
    </w:p>
    <w:p w14:paraId="69ADE2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RP-232698</w:t>
      </w:r>
      <w:r>
        <w:rPr>
          <w:color w:val="993300"/>
          <w:u w:val="single"/>
        </w:rPr>
        <w:t>.</w:t>
      </w:r>
    </w:p>
    <w:p w14:paraId="4EE1B07A" w14:textId="77777777" w:rsidR="00094632" w:rsidRDefault="00094632" w:rsidP="00094632">
      <w:pPr>
        <w:rPr>
          <w:rFonts w:ascii="Arial" w:hAnsi="Arial" w:cs="Arial"/>
          <w:b/>
          <w:sz w:val="24"/>
        </w:rPr>
      </w:pPr>
      <w:r>
        <w:rPr>
          <w:rFonts w:ascii="Arial" w:hAnsi="Arial" w:cs="Arial"/>
          <w:b/>
          <w:color w:val="0000FF"/>
          <w:sz w:val="24"/>
        </w:rPr>
        <w:t>RP-232698</w:t>
      </w:r>
      <w:r>
        <w:rPr>
          <w:rFonts w:ascii="Arial" w:hAnsi="Arial" w:cs="Arial"/>
          <w:b/>
          <w:color w:val="0000FF"/>
          <w:sz w:val="24"/>
        </w:rPr>
        <w:tab/>
      </w:r>
      <w:r>
        <w:rPr>
          <w:rFonts w:ascii="Arial" w:hAnsi="Arial" w:cs="Arial"/>
          <w:b/>
          <w:sz w:val="24"/>
        </w:rPr>
        <w:t>CR to 38.331 for introduction of capability for SCell PRACH power scaling for UL CA</w:t>
      </w:r>
    </w:p>
    <w:p w14:paraId="433C1D66"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v17.5.0</w:t>
      </w:r>
      <w:r>
        <w:rPr>
          <w:i/>
        </w:rPr>
        <w:tab/>
        <w:t xml:space="preserve">  CR-4305  rev 1 Cat: F (Rel-17)</w:t>
      </w:r>
      <w:r>
        <w:rPr>
          <w:i/>
        </w:rPr>
        <w:br/>
      </w:r>
      <w:r>
        <w:rPr>
          <w:i/>
        </w:rPr>
        <w:br/>
      </w:r>
      <w:r>
        <w:rPr>
          <w:i/>
        </w:rPr>
        <w:tab/>
      </w:r>
      <w:r>
        <w:rPr>
          <w:i/>
        </w:rPr>
        <w:tab/>
      </w:r>
      <w:r>
        <w:rPr>
          <w:i/>
        </w:rPr>
        <w:tab/>
      </w:r>
      <w:r>
        <w:rPr>
          <w:i/>
        </w:rPr>
        <w:tab/>
      </w:r>
      <w:r>
        <w:rPr>
          <w:i/>
        </w:rPr>
        <w:tab/>
        <w:t>Source: Ericsson, Nokia, Nokia Shanghai Bell, Samsung, Intel, ZTE, Sanechips</w:t>
      </w:r>
    </w:p>
    <w:p w14:paraId="7440AD2A" w14:textId="77777777" w:rsidR="00094632" w:rsidRDefault="00094632" w:rsidP="00094632">
      <w:pPr>
        <w:rPr>
          <w:color w:val="808080"/>
        </w:rPr>
      </w:pPr>
      <w:r>
        <w:rPr>
          <w:color w:val="808080"/>
        </w:rPr>
        <w:t>(Replaces RP-232391)</w:t>
      </w:r>
    </w:p>
    <w:p w14:paraId="70401F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B9CE4" w14:textId="77777777" w:rsidR="00094632" w:rsidRDefault="00094632" w:rsidP="00094632">
      <w:pPr>
        <w:rPr>
          <w:rFonts w:ascii="Arial" w:hAnsi="Arial" w:cs="Arial"/>
          <w:b/>
          <w:sz w:val="24"/>
        </w:rPr>
      </w:pPr>
      <w:r>
        <w:rPr>
          <w:rFonts w:ascii="Arial" w:hAnsi="Arial" w:cs="Arial"/>
          <w:b/>
          <w:color w:val="0000FF"/>
          <w:sz w:val="24"/>
        </w:rPr>
        <w:t>RP-232532</w:t>
      </w:r>
      <w:r>
        <w:rPr>
          <w:rFonts w:ascii="Arial" w:hAnsi="Arial" w:cs="Arial"/>
          <w:b/>
          <w:color w:val="0000FF"/>
          <w:sz w:val="24"/>
        </w:rPr>
        <w:tab/>
      </w:r>
      <w:r>
        <w:rPr>
          <w:rFonts w:ascii="Arial" w:hAnsi="Arial" w:cs="Arial"/>
          <w:b/>
          <w:sz w:val="24"/>
        </w:rPr>
        <w:t>Clarification on Carrier Re-configuration for NB-IoT NTN</w:t>
      </w:r>
    </w:p>
    <w:p w14:paraId="438EB2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36.331 v..</w:t>
      </w:r>
      <w:r>
        <w:rPr>
          <w:i/>
        </w:rPr>
        <w:br/>
      </w:r>
      <w:r>
        <w:rPr>
          <w:i/>
        </w:rPr>
        <w:tab/>
      </w:r>
      <w:r>
        <w:rPr>
          <w:i/>
        </w:rPr>
        <w:tab/>
      </w:r>
      <w:r>
        <w:rPr>
          <w:i/>
        </w:rPr>
        <w:tab/>
      </w:r>
      <w:r>
        <w:rPr>
          <w:i/>
        </w:rPr>
        <w:tab/>
      </w:r>
      <w:r>
        <w:rPr>
          <w:i/>
        </w:rPr>
        <w:tab/>
        <w:t>Source: Inmarsat</w:t>
      </w:r>
    </w:p>
    <w:p w14:paraId="54615EB0" w14:textId="77777777" w:rsidR="00094632" w:rsidRDefault="00094632" w:rsidP="00094632">
      <w:pPr>
        <w:rPr>
          <w:rFonts w:ascii="Arial" w:hAnsi="Arial" w:cs="Arial"/>
          <w:b/>
        </w:rPr>
      </w:pPr>
      <w:r>
        <w:rPr>
          <w:rFonts w:ascii="Arial" w:hAnsi="Arial" w:cs="Arial"/>
          <w:b/>
        </w:rPr>
        <w:t xml:space="preserve">Discussion: </w:t>
      </w:r>
    </w:p>
    <w:p w14:paraId="367A6F83" w14:textId="77777777" w:rsidR="00094632" w:rsidRDefault="00094632" w:rsidP="00094632">
      <w:r>
        <w:t>Proposal 1: RAN2 to clarify that, at least for NB-IoT NTN from Release-17, CarrierConfigDedicated-NB can be used by the network to arbitrarily specify a new Anchor carrier for the UE to switch to, that is different from the Anchor or Non-Anchor carrier where the UE performed its initial access.</w:t>
      </w:r>
    </w:p>
    <w:p w14:paraId="1214CBCF" w14:textId="77777777" w:rsidR="00094632" w:rsidRDefault="00094632" w:rsidP="00094632">
      <w:r>
        <w:t>ZTE: is a valid solution but there are some restriction (no reconfiguration during a call) and it is currently not supported, could be considered in future REL</w:t>
      </w:r>
    </w:p>
    <w:p w14:paraId="42DB882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35D11" w14:textId="77777777" w:rsidR="00094632" w:rsidRDefault="00094632" w:rsidP="00094632">
      <w:pPr>
        <w:pStyle w:val="Heading2"/>
      </w:pPr>
      <w:bookmarkStart w:id="592" w:name="_Toc146566732"/>
      <w:bookmarkStart w:id="593" w:name="_Toc150626550"/>
      <w:r>
        <w:t>15</w:t>
      </w:r>
      <w:r>
        <w:tab/>
        <w:t>Any other business</w:t>
      </w:r>
      <w:bookmarkEnd w:id="592"/>
      <w:bookmarkEnd w:id="593"/>
    </w:p>
    <w:p w14:paraId="4B163CA7" w14:textId="77777777" w:rsidR="00094632" w:rsidRDefault="00094632" w:rsidP="00094632">
      <w:pPr>
        <w:rPr>
          <w:rFonts w:ascii="Arial" w:hAnsi="Arial" w:cs="Arial"/>
          <w:b/>
          <w:sz w:val="24"/>
        </w:rPr>
      </w:pPr>
      <w:r>
        <w:rPr>
          <w:rFonts w:ascii="Arial" w:hAnsi="Arial" w:cs="Arial"/>
          <w:b/>
          <w:color w:val="0000FF"/>
          <w:sz w:val="24"/>
        </w:rPr>
        <w:t>RP-232699</w:t>
      </w:r>
      <w:r>
        <w:rPr>
          <w:rFonts w:ascii="Arial" w:hAnsi="Arial" w:cs="Arial"/>
          <w:b/>
          <w:color w:val="0000FF"/>
          <w:sz w:val="24"/>
        </w:rPr>
        <w:tab/>
      </w:r>
      <w:r>
        <w:rPr>
          <w:rFonts w:ascii="Arial" w:hAnsi="Arial" w:cs="Arial"/>
          <w:b/>
          <w:sz w:val="24"/>
        </w:rPr>
        <w:t>Status of time budgets for RAN1/2/3/4 ongoing and new WIs/SIs after RAN #101</w:t>
      </w:r>
    </w:p>
    <w:p w14:paraId="2F21A6AA"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390392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AB579" w14:textId="77777777" w:rsidR="00094632" w:rsidRDefault="00094632" w:rsidP="00094632">
      <w:pPr>
        <w:pStyle w:val="Heading2"/>
      </w:pPr>
      <w:bookmarkStart w:id="594" w:name="_Toc146566733"/>
      <w:bookmarkStart w:id="595" w:name="_Toc150626551"/>
      <w:r>
        <w:t>16</w:t>
      </w:r>
      <w:r>
        <w:tab/>
        <w:t>Closing of the meeting</w:t>
      </w:r>
      <w:bookmarkEnd w:id="594"/>
      <w:bookmarkEnd w:id="595"/>
    </w:p>
    <w:p w14:paraId="5680BA53" w14:textId="6D9FA7C9" w:rsidR="00094632" w:rsidRDefault="00094632" w:rsidP="00094632">
      <w:r>
        <w:t xml:space="preserve">3GPP RAN Chair Mr. Wanshi Chen (Qualcomm) closed the meeting RAN #101 on Sep.15th, 2023 at 12:00 thanking all participants for contributing to this meeting RAN #101 (esp. the moderators of the offline discussions) and the host TSDSI &amp; </w:t>
      </w:r>
      <w:r w:rsidRPr="00094632">
        <w:t xml:space="preserve">5GIF </w:t>
      </w:r>
      <w:r>
        <w:t>for the good organization of this meeting with Indian food and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96" w:name="_Toc527197946"/>
      <w:bookmarkStart w:id="597" w:name="_Toc2391489"/>
      <w:bookmarkStart w:id="598" w:name="_Toc25787743"/>
      <w:bookmarkStart w:id="599" w:name="_Toc25787943"/>
      <w:bookmarkStart w:id="600" w:name="_Toc27430638"/>
      <w:bookmarkStart w:id="601" w:name="_Toc33140370"/>
      <w:bookmarkStart w:id="602" w:name="_Toc34604901"/>
      <w:bookmarkStart w:id="603" w:name="_Toc34605094"/>
      <w:bookmarkStart w:id="604" w:name="_Toc35697894"/>
      <w:bookmarkStart w:id="605" w:name="_Toc42029389"/>
      <w:bookmarkStart w:id="606" w:name="_Toc62413604"/>
      <w:bookmarkStart w:id="607" w:name="_Toc67153282"/>
      <w:bookmarkStart w:id="608" w:name="_Toc74553800"/>
      <w:bookmarkStart w:id="609" w:name="_Toc82419000"/>
      <w:bookmarkStart w:id="610" w:name="_Toc82457097"/>
      <w:bookmarkStart w:id="611" w:name="_Toc108983247"/>
      <w:bookmarkStart w:id="612" w:name="_Toc111426708"/>
      <w:bookmarkStart w:id="613" w:name="_Toc116243015"/>
      <w:bookmarkStart w:id="614" w:name="_Toc116243267"/>
      <w:bookmarkStart w:id="615" w:name="_Toc124641683"/>
      <w:bookmarkStart w:id="616" w:name="_Toc124881019"/>
      <w:bookmarkStart w:id="617" w:name="_Toc150626552"/>
      <w:r>
        <w:lastRenderedPageBreak/>
        <w:t>Annex A:</w:t>
      </w:r>
      <w:r w:rsidR="000D4E1C">
        <w:tab/>
      </w:r>
      <w:r>
        <w:t>List of participants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EAAA97" w14:textId="692622D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094632">
        <w:t>1</w:t>
      </w:r>
      <w:r w:rsidR="0072396A">
        <w:t xml:space="preserve"> </w:t>
      </w:r>
      <w:r>
        <w:t>is</w:t>
      </w:r>
      <w:r w:rsidRPr="005740F2">
        <w:t xml:space="preserve"> attached to this report.</w:t>
      </w:r>
    </w:p>
    <w:p w14:paraId="0F9D74DE" w14:textId="6068F400" w:rsidR="00DC2F0C" w:rsidRDefault="00AB0E2A" w:rsidP="00AB0E2A">
      <w:pPr>
        <w:snapToGrid w:val="0"/>
      </w:pPr>
      <w:r w:rsidRPr="005740F2">
        <w:t xml:space="preserve">Total number of </w:t>
      </w:r>
      <w:r w:rsidR="00806E16">
        <w:t xml:space="preserve">registered </w:t>
      </w:r>
      <w:r w:rsidRPr="005740F2">
        <w:t xml:space="preserve">participants: </w:t>
      </w:r>
      <w:r w:rsidR="00094632">
        <w:t>1066</w:t>
      </w:r>
      <w:r w:rsidR="002D338B">
        <w:t xml:space="preserve"> (</w:t>
      </w:r>
      <w:r w:rsidR="00094632">
        <w:t>621</w:t>
      </w:r>
      <w:r w:rsidR="002D338B">
        <w:t xml:space="preserve"> f2f, </w:t>
      </w:r>
      <w:r w:rsidR="00094632">
        <w:t>445</w:t>
      </w:r>
      <w:r w:rsidR="002D338B">
        <w:t xml:space="preserve"> online)</w:t>
      </w:r>
      <w:r w:rsidR="00B74990" w:rsidRPr="006253C8">
        <w:t xml:space="preserve">; total number of checked in participants: </w:t>
      </w:r>
      <w:r w:rsidR="00094632">
        <w:t>325</w:t>
      </w:r>
      <w:r w:rsidR="00DC2F0C" w:rsidRPr="006253C8">
        <w:t>.</w:t>
      </w:r>
    </w:p>
    <w:p w14:paraId="4933B120" w14:textId="2FF1D56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094632">
        <w:t>Sep.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880829">
        <w:t>791</w:t>
      </w:r>
      <w:r w:rsidR="002D338B">
        <w:t xml:space="preserve"> (</w:t>
      </w:r>
      <w:r w:rsidR="00880829">
        <w:t>502</w:t>
      </w:r>
      <w:r w:rsidR="002D338B">
        <w:t xml:space="preserve"> f2f, </w:t>
      </w:r>
      <w:r w:rsidR="00C56B02">
        <w:t>2</w:t>
      </w:r>
      <w:r w:rsidR="00880829">
        <w:t>8</w:t>
      </w:r>
      <w:r w:rsidR="00C56B02">
        <w:t>9</w:t>
      </w:r>
      <w:r w:rsidR="002D338B">
        <w:t xml:space="preserve"> online)</w:t>
      </w:r>
      <w:r w:rsidR="00D203A3">
        <w:t>)</w:t>
      </w:r>
      <w:r>
        <w:t>.</w:t>
      </w:r>
    </w:p>
    <w:p w14:paraId="08FEFAA6" w14:textId="2AF720DB" w:rsidR="004A2402" w:rsidRDefault="004A2402" w:rsidP="00E52F26">
      <w:pPr>
        <w:snapToGrid w:val="0"/>
        <w:spacing w:after="0"/>
      </w:pPr>
      <w:r>
        <w:t>Note 2:</w:t>
      </w:r>
      <w:r>
        <w:tab/>
        <w:t>Since some people registered after the deadline, the total number of registrations was in the end 1066, i.e. we had 275 (119 f2f, 156 online) late registrations.</w:t>
      </w:r>
    </w:p>
    <w:p w14:paraId="5BE17AC1" w14:textId="77777777" w:rsidR="00E52F26" w:rsidRDefault="00E52F26" w:rsidP="00E52F26">
      <w:pPr>
        <w:snapToGrid w:val="0"/>
        <w:spacing w:after="0"/>
      </w:pPr>
    </w:p>
    <w:p w14:paraId="2129E786" w14:textId="6993D513" w:rsidR="00C52308" w:rsidRDefault="00FA1F2F" w:rsidP="00AB0E2A">
      <w:pPr>
        <w:snapToGrid w:val="0"/>
      </w:pPr>
      <w:r>
        <w:pict w14:anchorId="5B893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18" w:name="_Toc527197947"/>
      <w:bookmarkStart w:id="619" w:name="_Toc2391490"/>
      <w:bookmarkStart w:id="620" w:name="_Toc25787744"/>
      <w:bookmarkStart w:id="621" w:name="_Toc25787944"/>
      <w:bookmarkStart w:id="622" w:name="_Toc27430639"/>
      <w:bookmarkStart w:id="623" w:name="_Toc33140371"/>
      <w:bookmarkStart w:id="624" w:name="_Toc34604902"/>
      <w:bookmarkStart w:id="625" w:name="_Toc34605095"/>
      <w:bookmarkStart w:id="626" w:name="_Toc35697895"/>
      <w:bookmarkStart w:id="627" w:name="_Toc42029390"/>
      <w:bookmarkStart w:id="628" w:name="_Toc62413605"/>
      <w:bookmarkStart w:id="629" w:name="_Toc67153283"/>
      <w:bookmarkStart w:id="630" w:name="_Toc74553801"/>
      <w:bookmarkStart w:id="631" w:name="_Toc82419001"/>
      <w:bookmarkStart w:id="632" w:name="_Toc82457098"/>
      <w:bookmarkStart w:id="633" w:name="_Toc108983248"/>
      <w:bookmarkStart w:id="634" w:name="_Toc111426709"/>
      <w:bookmarkStart w:id="635" w:name="_Toc116243016"/>
      <w:bookmarkStart w:id="636" w:name="_Toc116243268"/>
      <w:bookmarkStart w:id="637" w:name="_Toc124641684"/>
      <w:bookmarkStart w:id="638" w:name="_Toc124881020"/>
      <w:bookmarkStart w:id="639" w:name="_Toc150626553"/>
      <w:r>
        <w:lastRenderedPageBreak/>
        <w:t>Annex B:</w:t>
      </w:r>
      <w:r w:rsidR="001A4219">
        <w:tab/>
      </w:r>
      <w:r>
        <w:t>List of contribution documents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5F964C5" w14:textId="3987E717" w:rsidR="00AB0E2A" w:rsidRPr="005740F2" w:rsidRDefault="00AB0E2A" w:rsidP="00AB0E2A">
      <w:pPr>
        <w:snapToGrid w:val="0"/>
      </w:pPr>
      <w:r>
        <w:t>The list of Tdocs of this RAN meeting #</w:t>
      </w:r>
      <w:r w:rsidR="00901355">
        <w:t>10</w:t>
      </w:r>
      <w:r w:rsidR="00500830">
        <w:t>1</w:t>
      </w:r>
      <w:r>
        <w:t xml:space="preserve"> is</w:t>
      </w:r>
      <w:r w:rsidRPr="005740F2">
        <w:t xml:space="preserve"> attached to this report.</w:t>
      </w:r>
    </w:p>
    <w:p w14:paraId="5B9BC72F" w14:textId="3483789F" w:rsidR="00AB0E2A" w:rsidRDefault="00AB0E2A" w:rsidP="00AB0E2A">
      <w:pPr>
        <w:snapToGrid w:val="0"/>
      </w:pPr>
      <w:r>
        <w:t xml:space="preserve">Total number of Tdocs: </w:t>
      </w:r>
      <w:r w:rsidR="00500830">
        <w:t>1199</w:t>
      </w:r>
      <w:r w:rsidRPr="00E25919">
        <w:t xml:space="preserve"> (RP-</w:t>
      </w:r>
      <w:r w:rsidR="00741B7D">
        <w:t>2</w:t>
      </w:r>
      <w:r w:rsidR="003C0297">
        <w:t>3</w:t>
      </w:r>
      <w:r w:rsidR="00500830">
        <w:t>1501</w:t>
      </w:r>
      <w:r w:rsidRPr="00E25919">
        <w:t xml:space="preserve"> - RP-</w:t>
      </w:r>
      <w:r w:rsidR="00741B7D">
        <w:t>2</w:t>
      </w:r>
      <w:r w:rsidR="003C0297">
        <w:t>3</w:t>
      </w:r>
      <w:r w:rsidR="00500830">
        <w:t>2699</w:t>
      </w:r>
      <w:r w:rsidRPr="00E25919">
        <w:t>) of which</w:t>
      </w:r>
      <w:r w:rsidR="0046517B">
        <w:t xml:space="preserve"> </w:t>
      </w:r>
      <w:r w:rsidR="00500830">
        <w:t>1162</w:t>
      </w:r>
      <w:r w:rsidR="00017A23">
        <w:t xml:space="preserve"> </w:t>
      </w:r>
      <w:r w:rsidRPr="00E25919">
        <w:t xml:space="preserve">Tdocs are available, i.e. </w:t>
      </w:r>
      <w:r w:rsidR="00500830">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FA9D7E0" w:rsidR="0090553A" w:rsidRDefault="00FA1F2F" w:rsidP="00AB0E2A">
      <w:pPr>
        <w:snapToGrid w:val="0"/>
      </w:pPr>
      <w:r>
        <w:pict w14:anchorId="0706D2FB">
          <v:shape id="_x0000_i1026" type="#_x0000_t75" style="width:727.8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40" w:name="_Toc527197948"/>
      <w:bookmarkStart w:id="641" w:name="_Toc2391491"/>
      <w:bookmarkStart w:id="642" w:name="_Toc25787745"/>
      <w:bookmarkStart w:id="643" w:name="_Toc25787945"/>
      <w:bookmarkStart w:id="644" w:name="_Toc27430640"/>
      <w:bookmarkStart w:id="645" w:name="_Toc33140372"/>
      <w:bookmarkStart w:id="646" w:name="_Toc34604903"/>
      <w:bookmarkStart w:id="647" w:name="_Toc34605096"/>
      <w:bookmarkStart w:id="648" w:name="_Toc35697896"/>
      <w:bookmarkStart w:id="649" w:name="_Toc42029391"/>
      <w:bookmarkStart w:id="650" w:name="_Toc62413606"/>
      <w:bookmarkStart w:id="651" w:name="_Toc67153284"/>
      <w:bookmarkStart w:id="652" w:name="_Toc74553802"/>
      <w:bookmarkStart w:id="653" w:name="_Toc82419002"/>
      <w:bookmarkStart w:id="654" w:name="_Toc82457099"/>
      <w:bookmarkStart w:id="655" w:name="_Toc108983249"/>
      <w:bookmarkStart w:id="656" w:name="_Toc111426710"/>
      <w:bookmarkStart w:id="657" w:name="_Toc116243017"/>
      <w:bookmarkStart w:id="658" w:name="_Toc116243269"/>
      <w:bookmarkStart w:id="659" w:name="_Toc124641685"/>
      <w:bookmarkStart w:id="660" w:name="_Toc124881021"/>
      <w:bookmarkStart w:id="661" w:name="_Toc150626554"/>
      <w:r>
        <w:lastRenderedPageBreak/>
        <w:t>Annex C:</w:t>
      </w:r>
      <w:r w:rsidR="006F08E7">
        <w:tab/>
      </w:r>
      <w:r>
        <w:t>Lists of liaison statements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0AB329C" w14:textId="29943E74" w:rsidR="002C6209" w:rsidRPr="00025D35" w:rsidRDefault="00AB0E2A" w:rsidP="009F471F">
      <w:r w:rsidRPr="00025D35">
        <w:t xml:space="preserve">In total </w:t>
      </w:r>
      <w:r w:rsidR="00235885">
        <w:t>2</w:t>
      </w:r>
      <w:r w:rsidR="002122D7">
        <w:t>2</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122D7">
        <w:t>1</w:t>
      </w:r>
      <w:r w:rsidRPr="00025D35">
        <w:t>.</w:t>
      </w:r>
      <w:r w:rsidR="00CC57B6" w:rsidRPr="00025D35">
        <w:t xml:space="preserve"> </w:t>
      </w:r>
      <w:r w:rsidR="00492039">
        <w:t xml:space="preserve">All </w:t>
      </w:r>
      <w:r w:rsidR="00235885">
        <w:t>2</w:t>
      </w:r>
      <w:r w:rsidR="002122D7">
        <w:t>2</w:t>
      </w:r>
      <w:r w:rsidRPr="00025D35">
        <w:t xml:space="preserve"> LSs/LTIs were treated</w:t>
      </w:r>
      <w:r w:rsidR="00FA2865">
        <w:t>.</w:t>
      </w:r>
    </w:p>
    <w:p w14:paraId="22C17EE3" w14:textId="28CBB0DC" w:rsidR="00AB0E2A" w:rsidRDefault="002122D7"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2D2DB2">
        <w:t>10</w:t>
      </w:r>
      <w:r>
        <w:t>1</w:t>
      </w:r>
      <w:r w:rsidR="009D3E09" w:rsidRPr="00025D35">
        <w:t>.</w:t>
      </w:r>
    </w:p>
    <w:p w14:paraId="742D99BC" w14:textId="77777777" w:rsidR="009630A0" w:rsidRDefault="009630A0" w:rsidP="00F77D9D">
      <w:pPr>
        <w:spacing w:after="0"/>
      </w:pPr>
    </w:p>
    <w:p w14:paraId="146FC83F" w14:textId="48455B55" w:rsidR="006912B6" w:rsidRDefault="00FA1F2F" w:rsidP="00F77D9D">
      <w:pPr>
        <w:spacing w:after="0"/>
      </w:pPr>
      <w:r>
        <w:pict w14:anchorId="315BBB68">
          <v:shape id="_x0000_i1027" type="#_x0000_t75" style="width:728.4pt;height:247.2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62" w:name="_Toc527197949"/>
      <w:bookmarkStart w:id="663" w:name="_Toc2391492"/>
      <w:bookmarkStart w:id="664" w:name="_Toc25787746"/>
      <w:bookmarkStart w:id="665" w:name="_Toc25787946"/>
      <w:bookmarkStart w:id="666" w:name="_Toc27430641"/>
      <w:bookmarkStart w:id="667" w:name="_Toc33140373"/>
      <w:bookmarkStart w:id="668" w:name="_Toc34604904"/>
      <w:bookmarkStart w:id="669" w:name="_Toc34605097"/>
      <w:bookmarkStart w:id="670" w:name="_Toc35697897"/>
      <w:bookmarkStart w:id="671" w:name="_Toc42029392"/>
      <w:bookmarkStart w:id="672" w:name="_Toc62413607"/>
      <w:bookmarkStart w:id="673" w:name="_Toc67153285"/>
      <w:bookmarkStart w:id="674" w:name="_Toc74553803"/>
      <w:bookmarkStart w:id="675" w:name="_Toc82419003"/>
      <w:bookmarkStart w:id="676" w:name="_Toc82457100"/>
      <w:bookmarkStart w:id="677" w:name="_Toc108983250"/>
      <w:bookmarkStart w:id="678" w:name="_Toc111426711"/>
      <w:bookmarkStart w:id="679" w:name="_Toc116243018"/>
      <w:bookmarkStart w:id="680" w:name="_Toc116243270"/>
      <w:bookmarkStart w:id="681" w:name="_Toc124641686"/>
      <w:bookmarkStart w:id="682" w:name="_Toc124881022"/>
      <w:bookmarkStart w:id="683" w:name="_Toc150626555"/>
      <w:r>
        <w:lastRenderedPageBreak/>
        <w:t xml:space="preserve">Annex </w:t>
      </w:r>
      <w:r w:rsidR="00AB0E2A" w:rsidRPr="00C915BA">
        <w:t>C1:</w:t>
      </w:r>
      <w:r>
        <w:tab/>
      </w:r>
      <w:r w:rsidR="00AB0E2A" w:rsidRPr="00C915BA">
        <w:t>Incoming liaison statements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287B83" w:rsidRPr="00C42B5F" w14:paraId="234B5C55" w14:textId="77777777" w:rsidTr="00651A9C">
        <w:trPr>
          <w:cantSplit/>
        </w:trPr>
        <w:tc>
          <w:tcPr>
            <w:tcW w:w="1097" w:type="dxa"/>
            <w:shd w:val="clear" w:color="auto" w:fill="auto"/>
          </w:tcPr>
          <w:p w14:paraId="1C590C43" w14:textId="69B6B9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RP-231517</w:t>
            </w:r>
          </w:p>
        </w:tc>
        <w:tc>
          <w:tcPr>
            <w:tcW w:w="1766" w:type="dxa"/>
            <w:shd w:val="clear" w:color="auto" w:fill="auto"/>
          </w:tcPr>
          <w:p w14:paraId="1F3837A4" w14:textId="21FC847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SP-230741</w:t>
            </w:r>
          </w:p>
        </w:tc>
        <w:tc>
          <w:tcPr>
            <w:tcW w:w="8222" w:type="dxa"/>
            <w:shd w:val="clear" w:color="auto" w:fill="auto"/>
          </w:tcPr>
          <w:p w14:paraId="4ABB4520" w14:textId="6F71E84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3GPP related Metaverse specifications and activities (SP-230741; to: Metaverse Standards Forum (MSF); cc: SA1, SA4, RAN, CT; contact: SA4 chair (Dolby))</w:t>
            </w:r>
          </w:p>
        </w:tc>
        <w:tc>
          <w:tcPr>
            <w:tcW w:w="1417" w:type="dxa"/>
            <w:shd w:val="clear" w:color="auto" w:fill="auto"/>
          </w:tcPr>
          <w:p w14:paraId="0D57BF75" w14:textId="7FE89D9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7A58B561" w14:textId="19F3AEA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334E30" w14:textId="1B71048D"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BA8E8C0" w14:textId="77777777" w:rsidTr="00651A9C">
        <w:trPr>
          <w:cantSplit/>
        </w:trPr>
        <w:tc>
          <w:tcPr>
            <w:tcW w:w="1097" w:type="dxa"/>
            <w:shd w:val="clear" w:color="auto" w:fill="auto"/>
          </w:tcPr>
          <w:p w14:paraId="20E912DA" w14:textId="39BFA54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RP-231518</w:t>
            </w:r>
          </w:p>
        </w:tc>
        <w:tc>
          <w:tcPr>
            <w:tcW w:w="1766" w:type="dxa"/>
            <w:shd w:val="clear" w:color="auto" w:fill="auto"/>
          </w:tcPr>
          <w:p w14:paraId="2884F915" w14:textId="0833510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WP5D_TEMP_899rev1</w:t>
            </w:r>
          </w:p>
        </w:tc>
        <w:tc>
          <w:tcPr>
            <w:tcW w:w="8222" w:type="dxa"/>
            <w:shd w:val="clear" w:color="auto" w:fill="auto"/>
          </w:tcPr>
          <w:p w14:paraId="105463D6" w14:textId="0D10D2D8"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OnGo Alliance, OMA, TIA, Telecom Engineering Centre India, TSDSI, TTA, TTC, UIC, Wi-Fi Alliance, WiMAX Forum, Wireless Innovation Forum, WWRF; cc: -; contact: Counsellor ITU-R SG5)</w:t>
            </w:r>
          </w:p>
        </w:tc>
        <w:tc>
          <w:tcPr>
            <w:tcW w:w="1417" w:type="dxa"/>
            <w:shd w:val="clear" w:color="auto" w:fill="auto"/>
          </w:tcPr>
          <w:p w14:paraId="1086CDFB" w14:textId="210A3CD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E98C35E" w14:textId="20CDAFD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58BB4EE" w14:textId="59C854D6"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2F2CF01A" w14:textId="77777777" w:rsidTr="00651A9C">
        <w:trPr>
          <w:cantSplit/>
        </w:trPr>
        <w:tc>
          <w:tcPr>
            <w:tcW w:w="1097" w:type="dxa"/>
            <w:shd w:val="clear" w:color="auto" w:fill="auto"/>
          </w:tcPr>
          <w:p w14:paraId="51F5AD3A" w14:textId="388511A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RP-231519</w:t>
            </w:r>
          </w:p>
        </w:tc>
        <w:tc>
          <w:tcPr>
            <w:tcW w:w="1766" w:type="dxa"/>
            <w:shd w:val="clear" w:color="auto" w:fill="auto"/>
          </w:tcPr>
          <w:p w14:paraId="5903784A" w14:textId="6402294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WP5D_TEMP_895rev1</w:t>
            </w:r>
          </w:p>
        </w:tc>
        <w:tc>
          <w:tcPr>
            <w:tcW w:w="8222" w:type="dxa"/>
            <w:shd w:val="clear" w:color="auto" w:fill="auto"/>
          </w:tcPr>
          <w:p w14:paraId="752A9023" w14:textId="41F64FD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7 (ITU-R WP5D_TEMP_895rev1; to: RAN, SA, ARIB, ATIS, CCSA, ETSI, TSDSI, TTA, TTC, IEEE, WiMax-Forum; cc: -; contact: Counsellor ITU-R SG5)</w:t>
            </w:r>
          </w:p>
        </w:tc>
        <w:tc>
          <w:tcPr>
            <w:tcW w:w="1417" w:type="dxa"/>
            <w:shd w:val="clear" w:color="auto" w:fill="auto"/>
          </w:tcPr>
          <w:p w14:paraId="7CE88612" w14:textId="216132F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F6C6E60" w14:textId="28EDC58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D3533B" w14:textId="44BF15DF" w:rsidR="00287B83" w:rsidRPr="00486CF9"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RP-232601</w:t>
            </w:r>
          </w:p>
        </w:tc>
      </w:tr>
      <w:tr w:rsidR="00287B83" w:rsidRPr="00C42B5F" w14:paraId="14824B58" w14:textId="77777777" w:rsidTr="00651A9C">
        <w:trPr>
          <w:cantSplit/>
        </w:trPr>
        <w:tc>
          <w:tcPr>
            <w:tcW w:w="1097" w:type="dxa"/>
            <w:shd w:val="clear" w:color="auto" w:fill="auto"/>
          </w:tcPr>
          <w:p w14:paraId="0BAA7D41" w14:textId="71B6D9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RP-231520</w:t>
            </w:r>
          </w:p>
        </w:tc>
        <w:tc>
          <w:tcPr>
            <w:tcW w:w="1766" w:type="dxa"/>
            <w:shd w:val="clear" w:color="auto" w:fill="auto"/>
          </w:tcPr>
          <w:p w14:paraId="2693EAE0" w14:textId="0EBCA37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WP5D_TEMP_917rev1</w:t>
            </w:r>
          </w:p>
        </w:tc>
        <w:tc>
          <w:tcPr>
            <w:tcW w:w="8222" w:type="dxa"/>
            <w:shd w:val="clear" w:color="auto" w:fill="auto"/>
          </w:tcPr>
          <w:p w14:paraId="13A65910" w14:textId="2706DB1B"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LS on the schedule for updating Recommendation ITU-R M.2150 to revision 3 (ITU-R WP5D_TEMP_917rev1; to: RAN, SA, ARIB, ATIS, CCSA, ETSI, TSDSI, TTA, TTC, 5GIF Independent Evaluation Group, 5GMF IMT-2020 Evaluation Group, ATIS WTSC IMT-2020 Evaluation Group, Beijing National Research Center for Information Science and Technology, Canadian Evaluation Group, Wireless World Research Forum, 5G Infrastructure Association (5G-IA/6G-IA), ChEG Chinese Evaluation Group, Telecom Centres of Excellence (India), TTA 5G Technology Evaluation Special Project Group, Trans-Pacific Evaluation Group, ETSI Evaluation Group, Africa Evaluation Group, Chinese Industry and Research Alliance of Telecommunications; cc: -; contact: Counsellor ITU-R SG5)</w:t>
            </w:r>
          </w:p>
        </w:tc>
        <w:tc>
          <w:tcPr>
            <w:tcW w:w="1417" w:type="dxa"/>
            <w:shd w:val="clear" w:color="auto" w:fill="auto"/>
          </w:tcPr>
          <w:p w14:paraId="6FB36B70" w14:textId="763A96D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512DA378" w14:textId="40BA971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EE50F21" w14:textId="51434278" w:rsidR="00287B83" w:rsidRPr="00486CF9"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RP-232602</w:t>
            </w:r>
          </w:p>
        </w:tc>
      </w:tr>
      <w:tr w:rsidR="00287B83" w:rsidRPr="00C42B5F" w14:paraId="0A5730F1" w14:textId="77777777" w:rsidTr="00651A9C">
        <w:trPr>
          <w:cantSplit/>
        </w:trPr>
        <w:tc>
          <w:tcPr>
            <w:tcW w:w="1097" w:type="dxa"/>
            <w:shd w:val="clear" w:color="auto" w:fill="auto"/>
          </w:tcPr>
          <w:p w14:paraId="639C27DD" w14:textId="1C59CBC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RP-231521</w:t>
            </w:r>
          </w:p>
        </w:tc>
        <w:tc>
          <w:tcPr>
            <w:tcW w:w="1766" w:type="dxa"/>
            <w:shd w:val="clear" w:color="auto" w:fill="auto"/>
          </w:tcPr>
          <w:p w14:paraId="78B22D9C" w14:textId="3BEACD5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WP4B_TEMP_41</w:t>
            </w:r>
          </w:p>
        </w:tc>
        <w:tc>
          <w:tcPr>
            <w:tcW w:w="8222" w:type="dxa"/>
            <w:shd w:val="clear" w:color="auto" w:fill="auto"/>
          </w:tcPr>
          <w:p w14:paraId="668CC230" w14:textId="39D4196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3GPP submission towards IMT-2020 Satellite (ITU-R WP4B_TEMP_41; to: RAN, SA, ATIS, ETSI; cc: -; contact: Counsellor ITU-R SG4)</w:t>
            </w:r>
          </w:p>
        </w:tc>
        <w:tc>
          <w:tcPr>
            <w:tcW w:w="1417" w:type="dxa"/>
            <w:shd w:val="clear" w:color="auto" w:fill="auto"/>
          </w:tcPr>
          <w:p w14:paraId="4102A9D7" w14:textId="18DEA6D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1E3A875B" w14:textId="30B3183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677743" w14:textId="756B77BF"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FB1A452" w14:textId="77777777" w:rsidTr="00651A9C">
        <w:trPr>
          <w:cantSplit/>
        </w:trPr>
        <w:tc>
          <w:tcPr>
            <w:tcW w:w="1097" w:type="dxa"/>
            <w:shd w:val="clear" w:color="auto" w:fill="auto"/>
          </w:tcPr>
          <w:p w14:paraId="06FA1A8D" w14:textId="12D4B28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RP-231522</w:t>
            </w:r>
          </w:p>
        </w:tc>
        <w:tc>
          <w:tcPr>
            <w:tcW w:w="1766" w:type="dxa"/>
            <w:shd w:val="clear" w:color="auto" w:fill="auto"/>
          </w:tcPr>
          <w:p w14:paraId="43D93551" w14:textId="04D1594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WP5D_TEMP_904rev1edited</w:t>
            </w:r>
          </w:p>
        </w:tc>
        <w:tc>
          <w:tcPr>
            <w:tcW w:w="8222" w:type="dxa"/>
            <w:shd w:val="clear" w:color="auto" w:fill="auto"/>
          </w:tcPr>
          <w:p w14:paraId="7EDF30B3" w14:textId="6E5AE52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finalisation of the DRAFT NEW REPORT ITU-R M.[IMT.MULTIMEDIA] (ITU-R WP5D_TEMP_904rev1edited; to: RAN, CT, SA, SA4, TSDSI, ETSI; cc: -; contact: Counsellor ITU-R SG5)</w:t>
            </w:r>
          </w:p>
        </w:tc>
        <w:tc>
          <w:tcPr>
            <w:tcW w:w="1417" w:type="dxa"/>
            <w:shd w:val="clear" w:color="auto" w:fill="auto"/>
          </w:tcPr>
          <w:p w14:paraId="535C3FC8" w14:textId="3015629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507C622" w14:textId="3F73B32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648BE19" w14:textId="36DDCAB5"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F005F54" w14:textId="77777777" w:rsidTr="00651A9C">
        <w:trPr>
          <w:cantSplit/>
        </w:trPr>
        <w:tc>
          <w:tcPr>
            <w:tcW w:w="1097" w:type="dxa"/>
            <w:shd w:val="clear" w:color="auto" w:fill="auto"/>
          </w:tcPr>
          <w:p w14:paraId="20516386" w14:textId="6BEFA8F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RP-231523</w:t>
            </w:r>
          </w:p>
        </w:tc>
        <w:tc>
          <w:tcPr>
            <w:tcW w:w="1766" w:type="dxa"/>
            <w:shd w:val="clear" w:color="auto" w:fill="auto"/>
          </w:tcPr>
          <w:p w14:paraId="6D63D64E" w14:textId="6432CB1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WP5D_TEMP_888rev2edited</w:t>
            </w:r>
          </w:p>
        </w:tc>
        <w:tc>
          <w:tcPr>
            <w:tcW w:w="8222" w:type="dxa"/>
            <w:shd w:val="clear" w:color="auto" w:fill="auto"/>
          </w:tcPr>
          <w:p w14:paraId="2A216B3E" w14:textId="0BA577B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finalisation of the DRAFT NEW REPORT ITU-R M.[IMT.APPLICATIONS] (ITU-R WP5D_TEMP_888rev2edited; to: RAN, CT, SA, TSDSI, ETSI; cc: -; contact: Counsellor SG5)</w:t>
            </w:r>
          </w:p>
        </w:tc>
        <w:tc>
          <w:tcPr>
            <w:tcW w:w="1417" w:type="dxa"/>
            <w:shd w:val="clear" w:color="auto" w:fill="auto"/>
          </w:tcPr>
          <w:p w14:paraId="5F1BFB91" w14:textId="65EF4D5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F8EE5E8" w14:textId="2877384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16D544" w14:textId="75B6400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AC067E0" w14:textId="77777777" w:rsidTr="00651A9C">
        <w:trPr>
          <w:cantSplit/>
        </w:trPr>
        <w:tc>
          <w:tcPr>
            <w:tcW w:w="1097" w:type="dxa"/>
            <w:shd w:val="clear" w:color="auto" w:fill="auto"/>
          </w:tcPr>
          <w:p w14:paraId="116DF9E4" w14:textId="2C2CEA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RP-231524</w:t>
            </w:r>
          </w:p>
        </w:tc>
        <w:tc>
          <w:tcPr>
            <w:tcW w:w="1766" w:type="dxa"/>
            <w:shd w:val="clear" w:color="auto" w:fill="auto"/>
          </w:tcPr>
          <w:p w14:paraId="43184B5D" w14:textId="5226B26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RT(23)090071</w:t>
            </w:r>
          </w:p>
        </w:tc>
        <w:tc>
          <w:tcPr>
            <w:tcW w:w="8222" w:type="dxa"/>
            <w:shd w:val="clear" w:color="auto" w:fill="auto"/>
          </w:tcPr>
          <w:p w14:paraId="160FF6B8" w14:textId="00A22A65"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Reply LS to R4-2305903 = RP-230845 on receiver narrowband blocking and intermodulation for 3 MHz channel bandwidth in the paired frequency bands 874.4-880.0 MHz and 919.4-925.0 MHz for Railway Mobile Radio (RMR) (RT(23)090071; to: RAN4; cc: RAN; contact: UIC)</w:t>
            </w:r>
          </w:p>
        </w:tc>
        <w:tc>
          <w:tcPr>
            <w:tcW w:w="1417" w:type="dxa"/>
            <w:shd w:val="clear" w:color="auto" w:fill="auto"/>
          </w:tcPr>
          <w:p w14:paraId="7D78B2B4" w14:textId="203B6A0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ETSI TC RT</w:t>
            </w:r>
          </w:p>
        </w:tc>
        <w:tc>
          <w:tcPr>
            <w:tcW w:w="1134" w:type="dxa"/>
            <w:shd w:val="clear" w:color="auto" w:fill="auto"/>
          </w:tcPr>
          <w:p w14:paraId="1A6C96A2" w14:textId="225F5AE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DB866A" w14:textId="6BC2D77B"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27BBC62" w14:textId="77777777" w:rsidTr="00651A9C">
        <w:trPr>
          <w:cantSplit/>
        </w:trPr>
        <w:tc>
          <w:tcPr>
            <w:tcW w:w="1097" w:type="dxa"/>
            <w:shd w:val="clear" w:color="auto" w:fill="auto"/>
          </w:tcPr>
          <w:p w14:paraId="0D59CBAF" w14:textId="0469678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RP-231525</w:t>
            </w:r>
          </w:p>
        </w:tc>
        <w:tc>
          <w:tcPr>
            <w:tcW w:w="1766" w:type="dxa"/>
            <w:shd w:val="clear" w:color="auto" w:fill="auto"/>
          </w:tcPr>
          <w:p w14:paraId="48E7B86A" w14:textId="5AB4710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GSMA_LS_TSGIoT52_006</w:t>
            </w:r>
          </w:p>
        </w:tc>
        <w:tc>
          <w:tcPr>
            <w:tcW w:w="8222" w:type="dxa"/>
            <w:shd w:val="clear" w:color="auto" w:fill="auto"/>
          </w:tcPr>
          <w:p w14:paraId="7C9A8B0D" w14:textId="5760864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announcing Study item for defining NTN-IoT test cases (GEO+LEO) (GSMA_LS_TSGIoT52_006; to: RAN, RAN4, RAN5, GCF SG, GCF CAG, GSMA FTDG; cc: -; contact: GSMA Terminals Director)</w:t>
            </w:r>
          </w:p>
        </w:tc>
        <w:tc>
          <w:tcPr>
            <w:tcW w:w="1417" w:type="dxa"/>
            <w:shd w:val="clear" w:color="auto" w:fill="auto"/>
          </w:tcPr>
          <w:p w14:paraId="4FD57C0A" w14:textId="2D0C849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4C047176" w14:textId="5446BE0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1818FEF" w14:textId="2CD1779B"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32C6C36" w14:textId="77777777" w:rsidTr="00651A9C">
        <w:trPr>
          <w:cantSplit/>
        </w:trPr>
        <w:tc>
          <w:tcPr>
            <w:tcW w:w="1097" w:type="dxa"/>
            <w:shd w:val="clear" w:color="auto" w:fill="auto"/>
          </w:tcPr>
          <w:p w14:paraId="7092D242" w14:textId="12DE867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RP-231526</w:t>
            </w:r>
          </w:p>
        </w:tc>
        <w:tc>
          <w:tcPr>
            <w:tcW w:w="1766" w:type="dxa"/>
            <w:shd w:val="clear" w:color="auto" w:fill="auto"/>
          </w:tcPr>
          <w:p w14:paraId="4B992EC7" w14:textId="7DD8B6F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450alliance_LS230811</w:t>
            </w:r>
          </w:p>
        </w:tc>
        <w:tc>
          <w:tcPr>
            <w:tcW w:w="8222" w:type="dxa"/>
            <w:shd w:val="clear" w:color="auto" w:fill="auto"/>
          </w:tcPr>
          <w:p w14:paraId="4EA46B6C" w14:textId="7DEF8BE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New WI: Introduction of NR bands n31 and n72 (450alliance_LS230811; to: RAN; cc: -; contact: Chair 450 MHz Alliance)</w:t>
            </w:r>
          </w:p>
        </w:tc>
        <w:tc>
          <w:tcPr>
            <w:tcW w:w="1417" w:type="dxa"/>
            <w:shd w:val="clear" w:color="auto" w:fill="auto"/>
          </w:tcPr>
          <w:p w14:paraId="14B9F3FD" w14:textId="69D7E27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450 MHz Alliance</w:t>
            </w:r>
          </w:p>
        </w:tc>
        <w:tc>
          <w:tcPr>
            <w:tcW w:w="1134" w:type="dxa"/>
            <w:shd w:val="clear" w:color="auto" w:fill="auto"/>
          </w:tcPr>
          <w:p w14:paraId="3CD1FE03" w14:textId="1A186B5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F0A8F68" w14:textId="7AE63AC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3F28F80" w14:textId="77777777" w:rsidTr="00651A9C">
        <w:trPr>
          <w:cantSplit/>
        </w:trPr>
        <w:tc>
          <w:tcPr>
            <w:tcW w:w="1097" w:type="dxa"/>
            <w:shd w:val="clear" w:color="auto" w:fill="auto"/>
          </w:tcPr>
          <w:p w14:paraId="2EE61C94" w14:textId="4825A52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RP-231527</w:t>
            </w:r>
          </w:p>
        </w:tc>
        <w:tc>
          <w:tcPr>
            <w:tcW w:w="1766" w:type="dxa"/>
            <w:shd w:val="clear" w:color="auto" w:fill="auto"/>
          </w:tcPr>
          <w:p w14:paraId="4CE3339B" w14:textId="673ED02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S3-234267</w:t>
            </w:r>
          </w:p>
        </w:tc>
        <w:tc>
          <w:tcPr>
            <w:tcW w:w="8222" w:type="dxa"/>
            <w:shd w:val="clear" w:color="auto" w:fill="auto"/>
          </w:tcPr>
          <w:p w14:paraId="433F92FB" w14:textId="6FC3ED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user consent for trace reporting (S3-234267; to: RAN3; cc: RAN2, SA5, SA1, RAN; contact: Ericsson)</w:t>
            </w:r>
          </w:p>
        </w:tc>
        <w:tc>
          <w:tcPr>
            <w:tcW w:w="1417" w:type="dxa"/>
            <w:shd w:val="clear" w:color="auto" w:fill="auto"/>
          </w:tcPr>
          <w:p w14:paraId="78F68092" w14:textId="4A806A0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1134" w:type="dxa"/>
            <w:shd w:val="clear" w:color="auto" w:fill="auto"/>
          </w:tcPr>
          <w:p w14:paraId="23AF55A1" w14:textId="3B70198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874CD3E" w14:textId="6D6959A7"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AF63E78" w14:textId="77777777" w:rsidTr="00651A9C">
        <w:trPr>
          <w:cantSplit/>
        </w:trPr>
        <w:tc>
          <w:tcPr>
            <w:tcW w:w="1097" w:type="dxa"/>
            <w:shd w:val="clear" w:color="auto" w:fill="auto"/>
          </w:tcPr>
          <w:p w14:paraId="2FAE22AB" w14:textId="1FE9B6D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RP-231528</w:t>
            </w:r>
          </w:p>
        </w:tc>
        <w:tc>
          <w:tcPr>
            <w:tcW w:w="1766" w:type="dxa"/>
            <w:shd w:val="clear" w:color="auto" w:fill="auto"/>
          </w:tcPr>
          <w:p w14:paraId="4674BA8F" w14:textId="6418403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AFA_LS230824</w:t>
            </w:r>
          </w:p>
        </w:tc>
        <w:tc>
          <w:tcPr>
            <w:tcW w:w="8222" w:type="dxa"/>
            <w:shd w:val="clear" w:color="auto" w:fill="auto"/>
          </w:tcPr>
          <w:p w14:paraId="0725E1E2" w14:textId="1163EC8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AirFuel Alliance Liaison to 3GPP (AFA_LS230824; to: RAN; cc: -; contact: President AirFuel Alliance)</w:t>
            </w:r>
          </w:p>
        </w:tc>
        <w:tc>
          <w:tcPr>
            <w:tcW w:w="1417" w:type="dxa"/>
            <w:shd w:val="clear" w:color="auto" w:fill="auto"/>
          </w:tcPr>
          <w:p w14:paraId="53575E16" w14:textId="41759E2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AirFuel Alliance</w:t>
            </w:r>
          </w:p>
        </w:tc>
        <w:tc>
          <w:tcPr>
            <w:tcW w:w="1134" w:type="dxa"/>
            <w:shd w:val="clear" w:color="auto" w:fill="auto"/>
          </w:tcPr>
          <w:p w14:paraId="59C15AAA" w14:textId="5841375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9C02271" w14:textId="7DA13D99"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6AFC2A9" w14:textId="77777777" w:rsidTr="00651A9C">
        <w:trPr>
          <w:cantSplit/>
        </w:trPr>
        <w:tc>
          <w:tcPr>
            <w:tcW w:w="1097" w:type="dxa"/>
            <w:shd w:val="clear" w:color="auto" w:fill="auto"/>
          </w:tcPr>
          <w:p w14:paraId="2D62D49C" w14:textId="3220C6B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RP-231529</w:t>
            </w:r>
          </w:p>
        </w:tc>
        <w:tc>
          <w:tcPr>
            <w:tcW w:w="1766" w:type="dxa"/>
            <w:shd w:val="clear" w:color="auto" w:fill="auto"/>
          </w:tcPr>
          <w:p w14:paraId="4383354B" w14:textId="2E75386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S2-2310000</w:t>
            </w:r>
          </w:p>
        </w:tc>
        <w:tc>
          <w:tcPr>
            <w:tcW w:w="8222" w:type="dxa"/>
            <w:shd w:val="clear" w:color="auto" w:fill="auto"/>
          </w:tcPr>
          <w:p w14:paraId="1BA0692C" w14:textId="62015E9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RP-231485 on support of no-transmit zones for UAVs (S2-2310000; to: RAN; cc: SA; contact: LG Electronics)</w:t>
            </w:r>
          </w:p>
        </w:tc>
        <w:tc>
          <w:tcPr>
            <w:tcW w:w="1417" w:type="dxa"/>
            <w:shd w:val="clear" w:color="auto" w:fill="auto"/>
          </w:tcPr>
          <w:p w14:paraId="73EF782D" w14:textId="6995E5B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4E24338" w14:textId="369BC10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7399256" w14:textId="2DC5000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0884290" w14:textId="77777777" w:rsidTr="00651A9C">
        <w:trPr>
          <w:cantSplit/>
        </w:trPr>
        <w:tc>
          <w:tcPr>
            <w:tcW w:w="1097" w:type="dxa"/>
            <w:shd w:val="clear" w:color="auto" w:fill="auto"/>
          </w:tcPr>
          <w:p w14:paraId="4B677108" w14:textId="399DC52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RP-231530</w:t>
            </w:r>
          </w:p>
        </w:tc>
        <w:tc>
          <w:tcPr>
            <w:tcW w:w="1766" w:type="dxa"/>
            <w:shd w:val="clear" w:color="auto" w:fill="auto"/>
          </w:tcPr>
          <w:p w14:paraId="5A682B94" w14:textId="74A21C5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R1-2308598</w:t>
            </w:r>
          </w:p>
        </w:tc>
        <w:tc>
          <w:tcPr>
            <w:tcW w:w="8222" w:type="dxa"/>
            <w:shd w:val="clear" w:color="auto" w:fill="auto"/>
          </w:tcPr>
          <w:p w14:paraId="695CA747" w14:textId="0A275E3A"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R4-2309895 = RP-230846 on required DCI signalling for advanced receiver on MU-MIMO scenario (R1-2308598; to: RAN4; cc: RAN; contact: Qualcomm)</w:t>
            </w:r>
          </w:p>
        </w:tc>
        <w:tc>
          <w:tcPr>
            <w:tcW w:w="1417" w:type="dxa"/>
            <w:shd w:val="clear" w:color="auto" w:fill="auto"/>
          </w:tcPr>
          <w:p w14:paraId="228A38D2" w14:textId="235698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BB28497" w14:textId="4C1ED6B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A956673" w14:textId="799E161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25AE55B0" w14:textId="77777777" w:rsidTr="00651A9C">
        <w:trPr>
          <w:cantSplit/>
        </w:trPr>
        <w:tc>
          <w:tcPr>
            <w:tcW w:w="1097" w:type="dxa"/>
            <w:shd w:val="clear" w:color="auto" w:fill="auto"/>
          </w:tcPr>
          <w:p w14:paraId="093950A9" w14:textId="4358F5A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RP-231531</w:t>
            </w:r>
          </w:p>
        </w:tc>
        <w:tc>
          <w:tcPr>
            <w:tcW w:w="1766" w:type="dxa"/>
            <w:shd w:val="clear" w:color="auto" w:fill="auto"/>
          </w:tcPr>
          <w:p w14:paraId="76D8160B" w14:textId="46D48AE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R4-2313581</w:t>
            </w:r>
          </w:p>
        </w:tc>
        <w:tc>
          <w:tcPr>
            <w:tcW w:w="8222" w:type="dxa"/>
            <w:shd w:val="clear" w:color="auto" w:fill="auto"/>
          </w:tcPr>
          <w:p w14:paraId="5AD29C1B" w14:textId="62E11F6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values in ReducedAggregatedBandwidth-r17 IE (TS 38.331) (R4-2313581; to: RAN2; cc: RAN; contact: Huawei)</w:t>
            </w:r>
          </w:p>
        </w:tc>
        <w:tc>
          <w:tcPr>
            <w:tcW w:w="1417" w:type="dxa"/>
            <w:shd w:val="clear" w:color="auto" w:fill="auto"/>
          </w:tcPr>
          <w:p w14:paraId="5CBB983D" w14:textId="717E6C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CC5399" w14:textId="1A0F08B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0AFDC96" w14:textId="40C1F6CD"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CCC5A88" w14:textId="77777777" w:rsidTr="00651A9C">
        <w:trPr>
          <w:cantSplit/>
        </w:trPr>
        <w:tc>
          <w:tcPr>
            <w:tcW w:w="1097" w:type="dxa"/>
            <w:shd w:val="clear" w:color="auto" w:fill="auto"/>
          </w:tcPr>
          <w:p w14:paraId="5D439556" w14:textId="20A2128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RP-231532</w:t>
            </w:r>
          </w:p>
        </w:tc>
        <w:tc>
          <w:tcPr>
            <w:tcW w:w="1766" w:type="dxa"/>
            <w:shd w:val="clear" w:color="auto" w:fill="auto"/>
          </w:tcPr>
          <w:p w14:paraId="04C4DB9D" w14:textId="04ACFB6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R4-2313910</w:t>
            </w:r>
          </w:p>
        </w:tc>
        <w:tc>
          <w:tcPr>
            <w:tcW w:w="8222" w:type="dxa"/>
            <w:shd w:val="clear" w:color="auto" w:fill="auto"/>
          </w:tcPr>
          <w:p w14:paraId="0F29C192" w14:textId="7B34EFF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CEPT_ECC_FM(23)082Annex33 = R4-2311003 on NR bandwidth smaller than 5 MHz at 900 MHz (R4-2313910; to: CEPT ECC WG FM; cc: RAN; contact: Nokia)</w:t>
            </w:r>
          </w:p>
        </w:tc>
        <w:tc>
          <w:tcPr>
            <w:tcW w:w="1417" w:type="dxa"/>
            <w:shd w:val="clear" w:color="auto" w:fill="auto"/>
          </w:tcPr>
          <w:p w14:paraId="4FF3C5F8" w14:textId="38E698E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5FEA351" w14:textId="01844BA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CC4DAB" w14:textId="6C25E1EC"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63097EA" w14:textId="77777777" w:rsidTr="00651A9C">
        <w:trPr>
          <w:cantSplit/>
        </w:trPr>
        <w:tc>
          <w:tcPr>
            <w:tcW w:w="1097" w:type="dxa"/>
            <w:shd w:val="clear" w:color="auto" w:fill="auto"/>
          </w:tcPr>
          <w:p w14:paraId="4EEB7445" w14:textId="690A284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RP-231533</w:t>
            </w:r>
          </w:p>
        </w:tc>
        <w:tc>
          <w:tcPr>
            <w:tcW w:w="1766" w:type="dxa"/>
            <w:shd w:val="clear" w:color="auto" w:fill="auto"/>
          </w:tcPr>
          <w:p w14:paraId="39D86251" w14:textId="45B7B6F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R4-2314484</w:t>
            </w:r>
          </w:p>
        </w:tc>
        <w:tc>
          <w:tcPr>
            <w:tcW w:w="8222" w:type="dxa"/>
            <w:shd w:val="clear" w:color="auto" w:fill="auto"/>
          </w:tcPr>
          <w:p w14:paraId="3D40A2CE" w14:textId="33F2B15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RAN4 RRM work scope for NR NTN Ka band (R4-2314484; to: RAN; cc: -; contact: Thales)</w:t>
            </w:r>
          </w:p>
        </w:tc>
        <w:tc>
          <w:tcPr>
            <w:tcW w:w="1417" w:type="dxa"/>
            <w:shd w:val="clear" w:color="auto" w:fill="auto"/>
          </w:tcPr>
          <w:p w14:paraId="73B28975" w14:textId="008941E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50386E" w14:textId="2CB0F2D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918F3A" w14:textId="0459179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65D65430" w14:textId="77777777" w:rsidTr="00651A9C">
        <w:trPr>
          <w:cantSplit/>
        </w:trPr>
        <w:tc>
          <w:tcPr>
            <w:tcW w:w="1097" w:type="dxa"/>
            <w:shd w:val="clear" w:color="auto" w:fill="auto"/>
          </w:tcPr>
          <w:p w14:paraId="2A997C4F" w14:textId="0F89C3B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RP-231534</w:t>
            </w:r>
          </w:p>
        </w:tc>
        <w:tc>
          <w:tcPr>
            <w:tcW w:w="1766" w:type="dxa"/>
            <w:shd w:val="clear" w:color="auto" w:fill="auto"/>
          </w:tcPr>
          <w:p w14:paraId="5D429B6B" w14:textId="33264F0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RISTA_LS230831</w:t>
            </w:r>
          </w:p>
        </w:tc>
        <w:tc>
          <w:tcPr>
            <w:tcW w:w="8222" w:type="dxa"/>
            <w:shd w:val="clear" w:color="auto" w:fill="auto"/>
          </w:tcPr>
          <w:p w14:paraId="5F5144F7" w14:textId="5FB2DEA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study for RIS channel model (RISTA_LS230831; to: RAN; cc: -; contact: RISTA Secretariat)</w:t>
            </w:r>
          </w:p>
        </w:tc>
        <w:tc>
          <w:tcPr>
            <w:tcW w:w="1417" w:type="dxa"/>
            <w:shd w:val="clear" w:color="auto" w:fill="auto"/>
          </w:tcPr>
          <w:p w14:paraId="4BCFA38D" w14:textId="6C148EB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RISTA (RIS Tech Alliance)</w:t>
            </w:r>
          </w:p>
        </w:tc>
        <w:tc>
          <w:tcPr>
            <w:tcW w:w="1134" w:type="dxa"/>
            <w:shd w:val="clear" w:color="auto" w:fill="auto"/>
          </w:tcPr>
          <w:p w14:paraId="77C240AB" w14:textId="6BB3BCC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37E843" w14:textId="68E9E0D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D1C2389" w14:textId="77777777" w:rsidTr="00651A9C">
        <w:trPr>
          <w:cantSplit/>
        </w:trPr>
        <w:tc>
          <w:tcPr>
            <w:tcW w:w="1097" w:type="dxa"/>
            <w:shd w:val="clear" w:color="auto" w:fill="auto"/>
          </w:tcPr>
          <w:p w14:paraId="712F51B7" w14:textId="511CAF1A"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RP-231535</w:t>
            </w:r>
          </w:p>
        </w:tc>
        <w:tc>
          <w:tcPr>
            <w:tcW w:w="1766" w:type="dxa"/>
            <w:shd w:val="clear" w:color="auto" w:fill="auto"/>
          </w:tcPr>
          <w:p w14:paraId="3F5ECB26" w14:textId="5476677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RIS(23)010004a1</w:t>
            </w:r>
          </w:p>
        </w:tc>
        <w:tc>
          <w:tcPr>
            <w:tcW w:w="8222" w:type="dxa"/>
            <w:shd w:val="clear" w:color="auto" w:fill="auto"/>
          </w:tcPr>
          <w:p w14:paraId="32A43969" w14:textId="46BA040C" w:rsidR="00287B83" w:rsidRDefault="00C66434" w:rsidP="00287B83">
            <w:pPr>
              <w:widowControl w:val="0"/>
              <w:spacing w:after="0"/>
              <w:contextualSpacing/>
              <w:rPr>
                <w:rFonts w:ascii="Arial" w:hAnsi="Arial" w:cs="Arial"/>
                <w:color w:val="000000"/>
                <w:sz w:val="18"/>
                <w:szCs w:val="18"/>
              </w:rPr>
            </w:pPr>
            <w:r w:rsidRPr="00C66434">
              <w:rPr>
                <w:rFonts w:ascii="Arial" w:hAnsi="Arial" w:cs="Arial"/>
                <w:color w:val="000000"/>
                <w:sz w:val="18"/>
                <w:szCs w:val="18"/>
              </w:rPr>
              <w:t>LS to Key SDOs on Publication of ETSI ISG RIS Group Reports (RIS(23)010004a1; to: RAN; cc: SA, ITU-R WP5D, ITU-R WP3K, ITU-R WP3J, ITU-R WP3M, ETSI ISG THz, ETSI ISG ENI, ETSI ISG MEC, ETSI ISG mWT, ETSI ISG SAI, ETSI ISG ZSM, ETSI ISG NFV, CCSA TC5; contact: Interdigital)</w:t>
            </w:r>
          </w:p>
        </w:tc>
        <w:tc>
          <w:tcPr>
            <w:tcW w:w="1417" w:type="dxa"/>
            <w:shd w:val="clear" w:color="auto" w:fill="auto"/>
          </w:tcPr>
          <w:p w14:paraId="613B4B5B" w14:textId="3AC91C4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3AC6D693" w14:textId="504D886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228A2F" w14:textId="6F6305F8"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13C53858" w14:textId="77777777" w:rsidTr="00651A9C">
        <w:trPr>
          <w:cantSplit/>
        </w:trPr>
        <w:tc>
          <w:tcPr>
            <w:tcW w:w="1097" w:type="dxa"/>
            <w:shd w:val="clear" w:color="auto" w:fill="auto"/>
          </w:tcPr>
          <w:p w14:paraId="2BBD66DA" w14:textId="72FDB51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RP-231536</w:t>
            </w:r>
          </w:p>
        </w:tc>
        <w:tc>
          <w:tcPr>
            <w:tcW w:w="1766" w:type="dxa"/>
            <w:shd w:val="clear" w:color="auto" w:fill="auto"/>
          </w:tcPr>
          <w:p w14:paraId="1C1F761D" w14:textId="0A19CD1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RT-230014</w:t>
            </w:r>
          </w:p>
        </w:tc>
        <w:tc>
          <w:tcPr>
            <w:tcW w:w="8222" w:type="dxa"/>
            <w:shd w:val="clear" w:color="auto" w:fill="auto"/>
          </w:tcPr>
          <w:p w14:paraId="7E0303DC" w14:textId="1ADD9D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 WP5D_TEMP_895rev1 = RP-231519 on the schedule for updating Recommendation ITU-R M.2012 to revision 7 (RT-230014; to: RAN; cc: -; contact: Novamint)</w:t>
            </w:r>
          </w:p>
        </w:tc>
        <w:tc>
          <w:tcPr>
            <w:tcW w:w="1417" w:type="dxa"/>
            <w:shd w:val="clear" w:color="auto" w:fill="auto"/>
          </w:tcPr>
          <w:p w14:paraId="54B7FA25" w14:textId="42F5251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31043496" w14:textId="519DE4D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9621B7D" w14:textId="44E8FCF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FA42D26" w14:textId="77777777" w:rsidTr="00651A9C">
        <w:trPr>
          <w:cantSplit/>
        </w:trPr>
        <w:tc>
          <w:tcPr>
            <w:tcW w:w="1097" w:type="dxa"/>
            <w:shd w:val="clear" w:color="auto" w:fill="auto"/>
          </w:tcPr>
          <w:p w14:paraId="5487CCF8" w14:textId="0D3D37B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RP-231537</w:t>
            </w:r>
          </w:p>
        </w:tc>
        <w:tc>
          <w:tcPr>
            <w:tcW w:w="1766" w:type="dxa"/>
            <w:shd w:val="clear" w:color="auto" w:fill="auto"/>
          </w:tcPr>
          <w:p w14:paraId="78CF2BFE" w14:textId="008E3DB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RT-230015</w:t>
            </w:r>
          </w:p>
        </w:tc>
        <w:tc>
          <w:tcPr>
            <w:tcW w:w="8222" w:type="dxa"/>
            <w:shd w:val="clear" w:color="auto" w:fill="auto"/>
          </w:tcPr>
          <w:p w14:paraId="3ED7B0AD" w14:textId="6BE1989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 WP5D_TEMP_917rev1 = RP-231520 on the schedule for updating Recommendation ITU-R M.2150 to revision 3 (RT-230015; to: RAN; cc: -; contact: Novamint)</w:t>
            </w:r>
          </w:p>
        </w:tc>
        <w:tc>
          <w:tcPr>
            <w:tcW w:w="1417" w:type="dxa"/>
            <w:shd w:val="clear" w:color="auto" w:fill="auto"/>
          </w:tcPr>
          <w:p w14:paraId="73A1AAFF" w14:textId="48A7211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1C29E3C9" w14:textId="4EAE0F2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E146645" w14:textId="393CA183"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14AF380E" w14:textId="77777777" w:rsidTr="00651A9C">
        <w:trPr>
          <w:cantSplit/>
        </w:trPr>
        <w:tc>
          <w:tcPr>
            <w:tcW w:w="1097" w:type="dxa"/>
            <w:shd w:val="clear" w:color="auto" w:fill="auto"/>
          </w:tcPr>
          <w:p w14:paraId="30139DC2" w14:textId="33EBC24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RP-231538</w:t>
            </w:r>
          </w:p>
        </w:tc>
        <w:tc>
          <w:tcPr>
            <w:tcW w:w="1766" w:type="dxa"/>
            <w:shd w:val="clear" w:color="auto" w:fill="auto"/>
          </w:tcPr>
          <w:p w14:paraId="7B97E235" w14:textId="7688714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5GAA_WG4-238273</w:t>
            </w:r>
          </w:p>
        </w:tc>
        <w:tc>
          <w:tcPr>
            <w:tcW w:w="8222" w:type="dxa"/>
            <w:shd w:val="clear" w:color="auto" w:fill="auto"/>
          </w:tcPr>
          <w:p w14:paraId="0CCDF714" w14:textId="6B6EDB6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5GAA Input to 3GPP RAN Rel-19 Workshop (5GAA_WG4-238273; to: RAN; cc: -; contact: Bosch)</w:t>
            </w:r>
          </w:p>
        </w:tc>
        <w:tc>
          <w:tcPr>
            <w:tcW w:w="1417" w:type="dxa"/>
            <w:shd w:val="clear" w:color="auto" w:fill="auto"/>
          </w:tcPr>
          <w:p w14:paraId="548C7C6D" w14:textId="16E3EF3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2C8E4A59" w14:textId="415BC62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9C70F9F" w14:textId="660CF102" w:rsidR="00287B83" w:rsidRPr="00486CF9" w:rsidRDefault="00287B83" w:rsidP="00287B83">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2838E879" w:rsidR="003D2067" w:rsidRDefault="001A4219" w:rsidP="003D2067">
      <w:pPr>
        <w:pStyle w:val="Heading3"/>
        <w:keepNext w:val="0"/>
        <w:keepLines w:val="0"/>
        <w:widowControl w:val="0"/>
      </w:pPr>
      <w:bookmarkStart w:id="684" w:name="_Toc527197950"/>
      <w:bookmarkStart w:id="685" w:name="_Toc2391493"/>
      <w:bookmarkStart w:id="686" w:name="_Toc25787747"/>
      <w:bookmarkStart w:id="687" w:name="_Toc25787947"/>
      <w:bookmarkStart w:id="688" w:name="_Toc27430642"/>
      <w:bookmarkStart w:id="689" w:name="_Toc33140374"/>
      <w:bookmarkStart w:id="690" w:name="_Toc34604905"/>
      <w:bookmarkStart w:id="691" w:name="_Toc34605098"/>
      <w:bookmarkStart w:id="692" w:name="_Toc35697898"/>
      <w:bookmarkStart w:id="693" w:name="_Toc42029393"/>
      <w:bookmarkStart w:id="694" w:name="_Toc62413608"/>
      <w:bookmarkStart w:id="695" w:name="_Toc67153286"/>
      <w:bookmarkStart w:id="696" w:name="_Toc74553804"/>
      <w:bookmarkStart w:id="697" w:name="_Toc82419004"/>
      <w:bookmarkStart w:id="698" w:name="_Toc82457101"/>
      <w:bookmarkStart w:id="699" w:name="_Toc108983251"/>
      <w:bookmarkStart w:id="700" w:name="_Toc111426712"/>
      <w:bookmarkStart w:id="701" w:name="_Toc116243019"/>
      <w:bookmarkStart w:id="702" w:name="_Toc116243271"/>
      <w:bookmarkStart w:id="703" w:name="_Toc124641687"/>
      <w:bookmarkStart w:id="704" w:name="_Toc124881023"/>
      <w:bookmarkStart w:id="705" w:name="_Toc150626556"/>
      <w:r>
        <w:t xml:space="preserve">Annex </w:t>
      </w:r>
      <w:r w:rsidR="003D2067" w:rsidRPr="00006071">
        <w:t>C2:</w:t>
      </w:r>
      <w:r>
        <w:tab/>
      </w:r>
      <w:r w:rsidR="003D2067" w:rsidRPr="00006071">
        <w:t>Outgoing liaison statements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B0014D" w:rsidRPr="00E11A58" w14:paraId="3B4D4417" w14:textId="77777777" w:rsidTr="00B0014D">
        <w:trPr>
          <w:cantSplit/>
        </w:trPr>
        <w:tc>
          <w:tcPr>
            <w:tcW w:w="0" w:type="auto"/>
            <w:shd w:val="clear" w:color="auto" w:fill="auto"/>
            <w:tcMar>
              <w:left w:w="28" w:type="dxa"/>
              <w:right w:w="28" w:type="dxa"/>
            </w:tcMar>
          </w:tcPr>
          <w:p w14:paraId="57FC768A" w14:textId="4339571F"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RP-232601</w:t>
            </w:r>
          </w:p>
        </w:tc>
        <w:tc>
          <w:tcPr>
            <w:tcW w:w="8083" w:type="dxa"/>
            <w:shd w:val="clear" w:color="auto" w:fill="auto"/>
            <w:tcMar>
              <w:left w:w="28" w:type="dxa"/>
              <w:right w:w="28" w:type="dxa"/>
            </w:tcMar>
          </w:tcPr>
          <w:p w14:paraId="0B5C6633" w14:textId="09D005F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Draft reply LS to ITU-R WP5D_TEMP_895rev1 = RP-231519 on the schedule for updating Recommendation ITU-R M.2012 to revision 7 (to: SA; cc: -; contact: Novamint)</w:t>
            </w:r>
          </w:p>
        </w:tc>
        <w:tc>
          <w:tcPr>
            <w:tcW w:w="1668" w:type="dxa"/>
            <w:shd w:val="clear" w:color="auto" w:fill="auto"/>
            <w:tcMar>
              <w:left w:w="28" w:type="dxa"/>
              <w:right w:w="28" w:type="dxa"/>
            </w:tcMar>
          </w:tcPr>
          <w:p w14:paraId="72C972BD" w14:textId="0C80EBE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SA</w:t>
            </w:r>
          </w:p>
        </w:tc>
        <w:tc>
          <w:tcPr>
            <w:tcW w:w="1451" w:type="dxa"/>
            <w:shd w:val="clear" w:color="auto" w:fill="auto"/>
            <w:tcMar>
              <w:left w:w="28" w:type="dxa"/>
              <w:right w:w="28" w:type="dxa"/>
            </w:tcMar>
          </w:tcPr>
          <w:p w14:paraId="3543B00D" w14:textId="48E6F8B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c>
          <w:tcPr>
            <w:tcW w:w="2268" w:type="dxa"/>
            <w:shd w:val="clear" w:color="auto" w:fill="auto"/>
            <w:tcMar>
              <w:left w:w="28" w:type="dxa"/>
              <w:right w:w="28" w:type="dxa"/>
            </w:tcMar>
          </w:tcPr>
          <w:p w14:paraId="00C5B213" w14:textId="5FDFC790"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ITU-R WP5D_TEMP_895rev1 = RP-231519</w:t>
            </w:r>
          </w:p>
        </w:tc>
      </w:tr>
      <w:tr w:rsidR="00B0014D" w:rsidRPr="00E11A58" w14:paraId="54893644" w14:textId="77777777" w:rsidTr="00B0014D">
        <w:trPr>
          <w:cantSplit/>
        </w:trPr>
        <w:tc>
          <w:tcPr>
            <w:tcW w:w="0" w:type="auto"/>
            <w:shd w:val="clear" w:color="auto" w:fill="auto"/>
            <w:tcMar>
              <w:left w:w="28" w:type="dxa"/>
              <w:right w:w="28" w:type="dxa"/>
            </w:tcMar>
          </w:tcPr>
          <w:p w14:paraId="6499D171" w14:textId="26F7C5AB"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RP-232602</w:t>
            </w:r>
          </w:p>
        </w:tc>
        <w:tc>
          <w:tcPr>
            <w:tcW w:w="8083" w:type="dxa"/>
            <w:shd w:val="clear" w:color="auto" w:fill="auto"/>
            <w:tcMar>
              <w:left w:w="28" w:type="dxa"/>
              <w:right w:w="28" w:type="dxa"/>
            </w:tcMar>
          </w:tcPr>
          <w:p w14:paraId="7C04D309" w14:textId="0A66E93F"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Draft reply LS to ITU-R WP5D_TEMP_917rev1 = RP-231520 on the schedule for updating Recommendation ITU-R M.2150 to revision 3 (to: SA; cc: -; contact: Novamint)</w:t>
            </w:r>
          </w:p>
        </w:tc>
        <w:tc>
          <w:tcPr>
            <w:tcW w:w="1668" w:type="dxa"/>
            <w:shd w:val="clear" w:color="auto" w:fill="auto"/>
            <w:tcMar>
              <w:left w:w="28" w:type="dxa"/>
              <w:right w:w="28" w:type="dxa"/>
            </w:tcMar>
          </w:tcPr>
          <w:p w14:paraId="6020EB31" w14:textId="290ECB3D"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SA</w:t>
            </w:r>
          </w:p>
        </w:tc>
        <w:tc>
          <w:tcPr>
            <w:tcW w:w="1451" w:type="dxa"/>
            <w:shd w:val="clear" w:color="auto" w:fill="auto"/>
            <w:tcMar>
              <w:left w:w="28" w:type="dxa"/>
              <w:right w:w="28" w:type="dxa"/>
            </w:tcMar>
          </w:tcPr>
          <w:p w14:paraId="69EB986E" w14:textId="3797A33A"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c>
          <w:tcPr>
            <w:tcW w:w="2268" w:type="dxa"/>
            <w:shd w:val="clear" w:color="auto" w:fill="auto"/>
            <w:tcMar>
              <w:left w:w="28" w:type="dxa"/>
              <w:right w:w="28" w:type="dxa"/>
            </w:tcMar>
          </w:tcPr>
          <w:p w14:paraId="0E43A7CE" w14:textId="4F5DA72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ITU-R WP5D_TEMP_917rev1 = RP-231520</w:t>
            </w:r>
          </w:p>
        </w:tc>
      </w:tr>
      <w:tr w:rsidR="00B0014D" w:rsidRPr="00E11A58" w14:paraId="749E47A6" w14:textId="77777777" w:rsidTr="00B0014D">
        <w:trPr>
          <w:cantSplit/>
        </w:trPr>
        <w:tc>
          <w:tcPr>
            <w:tcW w:w="0" w:type="auto"/>
            <w:shd w:val="clear" w:color="auto" w:fill="auto"/>
            <w:tcMar>
              <w:left w:w="28" w:type="dxa"/>
              <w:right w:w="28" w:type="dxa"/>
            </w:tcMar>
          </w:tcPr>
          <w:p w14:paraId="4F78F9FC" w14:textId="56E2A77C"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RP-232692</w:t>
            </w:r>
          </w:p>
        </w:tc>
        <w:tc>
          <w:tcPr>
            <w:tcW w:w="8083" w:type="dxa"/>
            <w:shd w:val="clear" w:color="auto" w:fill="auto"/>
            <w:tcMar>
              <w:left w:w="28" w:type="dxa"/>
              <w:right w:w="28" w:type="dxa"/>
            </w:tcMar>
          </w:tcPr>
          <w:p w14:paraId="6F1B1275" w14:textId="504026D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LS on signaling support for intra-band non-collocated NR-CA,EN-DC (to: RAN2; cc: RAN4; contact: KDDI)</w:t>
            </w:r>
          </w:p>
        </w:tc>
        <w:tc>
          <w:tcPr>
            <w:tcW w:w="1668" w:type="dxa"/>
            <w:shd w:val="clear" w:color="auto" w:fill="auto"/>
            <w:tcMar>
              <w:left w:w="28" w:type="dxa"/>
              <w:right w:w="28" w:type="dxa"/>
            </w:tcMar>
          </w:tcPr>
          <w:p w14:paraId="7CA01181" w14:textId="481F34C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RAN2</w:t>
            </w:r>
          </w:p>
        </w:tc>
        <w:tc>
          <w:tcPr>
            <w:tcW w:w="1451" w:type="dxa"/>
            <w:shd w:val="clear" w:color="auto" w:fill="auto"/>
            <w:tcMar>
              <w:left w:w="28" w:type="dxa"/>
              <w:right w:w="28" w:type="dxa"/>
            </w:tcMar>
          </w:tcPr>
          <w:p w14:paraId="23CC7D92" w14:textId="70380630"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RAN4</w:t>
            </w:r>
          </w:p>
        </w:tc>
        <w:tc>
          <w:tcPr>
            <w:tcW w:w="2268" w:type="dxa"/>
            <w:shd w:val="clear" w:color="auto" w:fill="auto"/>
            <w:tcMar>
              <w:left w:w="28" w:type="dxa"/>
              <w:right w:w="28" w:type="dxa"/>
            </w:tcMar>
          </w:tcPr>
          <w:p w14:paraId="76FA1FAE" w14:textId="3052481D"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06" w:name="_Toc527197951"/>
      <w:bookmarkStart w:id="707" w:name="_Toc2391494"/>
      <w:bookmarkStart w:id="708" w:name="_Toc25787748"/>
      <w:bookmarkStart w:id="709" w:name="_Toc25787948"/>
      <w:bookmarkStart w:id="710" w:name="_Toc27430643"/>
      <w:bookmarkStart w:id="711" w:name="_Toc33140375"/>
      <w:bookmarkStart w:id="712" w:name="_Toc34604906"/>
      <w:bookmarkStart w:id="713" w:name="_Toc34605099"/>
      <w:bookmarkStart w:id="714" w:name="_Toc35697899"/>
      <w:bookmarkStart w:id="715" w:name="_Toc42029394"/>
      <w:bookmarkStart w:id="716" w:name="_Toc62413609"/>
      <w:bookmarkStart w:id="717" w:name="_Toc67153287"/>
      <w:bookmarkStart w:id="718" w:name="_Toc74553805"/>
      <w:bookmarkStart w:id="719" w:name="_Toc82419005"/>
      <w:bookmarkStart w:id="720" w:name="_Toc82457102"/>
      <w:bookmarkStart w:id="721" w:name="_Toc108983252"/>
      <w:bookmarkStart w:id="722" w:name="_Toc111426713"/>
      <w:bookmarkStart w:id="723" w:name="_Toc116243020"/>
      <w:bookmarkStart w:id="724" w:name="_Toc116243272"/>
      <w:bookmarkStart w:id="725" w:name="_Toc124641688"/>
      <w:bookmarkStart w:id="726" w:name="_Toc124881024"/>
      <w:bookmarkStart w:id="727" w:name="_Toc150626557"/>
      <w:r>
        <w:lastRenderedPageBreak/>
        <w:t>Annex D:</w:t>
      </w:r>
      <w:r w:rsidR="001A4219">
        <w:tab/>
      </w:r>
      <w:r>
        <w:t>List of change requests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EB0EBF3" w14:textId="245211F5" w:rsidR="00AB0E2A" w:rsidRPr="00141C55" w:rsidRDefault="00A27737" w:rsidP="00AB0E2A">
      <w:pPr>
        <w:snapToGrid w:val="0"/>
      </w:pPr>
      <w:r>
        <w:t>19</w:t>
      </w:r>
      <w:r w:rsidR="006E7A9F">
        <w:t>20</w:t>
      </w:r>
      <w:r w:rsidR="00AB0E2A" w:rsidRPr="00A02946">
        <w:t xml:space="preserve"> CRs (incl. cat.A CRs and </w:t>
      </w:r>
      <w:r w:rsidR="006E7A9F">
        <w:t>12</w:t>
      </w:r>
      <w:r w:rsidR="00ED0506">
        <w:t xml:space="preserve"> </w:t>
      </w:r>
      <w:r w:rsidR="00AB0E2A" w:rsidRPr="00A02946">
        <w:t>company CR</w:t>
      </w:r>
      <w:r>
        <w:t>s</w:t>
      </w:r>
      <w:r w:rsidR="00AB0E2A" w:rsidRPr="00A02946">
        <w:t>) were handled at RAN #</w:t>
      </w:r>
      <w:r>
        <w:t>10</w:t>
      </w:r>
      <w:r w:rsidR="006E7A9F">
        <w:t>1</w:t>
      </w:r>
      <w:r w:rsidR="00ED0506">
        <w:t xml:space="preserve"> </w:t>
      </w:r>
      <w:r w:rsidR="00AB0E2A" w:rsidRPr="00A02946">
        <w:t xml:space="preserve">and </w:t>
      </w:r>
      <w:r>
        <w:t>19</w:t>
      </w:r>
      <w:r w:rsidR="006E7A9F">
        <w:t>10</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13D8E16C" w:rsidR="00D15FB3" w:rsidRDefault="00FA1F2F" w:rsidP="00945777">
      <w:pPr>
        <w:jc w:val="center"/>
      </w:pPr>
      <w:r>
        <w:pict w14:anchorId="4EE12A69">
          <v:shape id="_x0000_i1028" type="#_x0000_t75" style="width:552pt;height:336.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5617A23A" w:rsidR="004C1ED2" w:rsidRDefault="00FA1F2F" w:rsidP="00096339">
      <w:pPr>
        <w:jc w:val="center"/>
      </w:pPr>
      <w:r>
        <w:lastRenderedPageBreak/>
        <w:pict w14:anchorId="239B61E4">
          <v:shape id="_x0000_i1029" type="#_x0000_t75" style="width:727.2pt;height:264.6pt">
            <v:imagedata r:id="rId28" o:title=""/>
          </v:shape>
        </w:pict>
      </w:r>
    </w:p>
    <w:p w14:paraId="588736FB" w14:textId="11B7BE84"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0018D6">
        <w:t>144</w:t>
      </w:r>
      <w:r w:rsidR="00B7423F">
        <w:t xml:space="preserve"> CRs* at #</w:t>
      </w:r>
      <w:r w:rsidR="000018D6">
        <w:t>101</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D9325FC" w:rsidR="00AA696B" w:rsidRDefault="00FA1F2F" w:rsidP="005A7586">
      <w:pPr>
        <w:jc w:val="center"/>
      </w:pPr>
      <w:r>
        <w:lastRenderedPageBreak/>
        <w:pict w14:anchorId="7AA9D5B0">
          <v:shape id="_x0000_i1030" type="#_x0000_t75" style="width:728.4pt;height:293.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14849DB2" w:rsidR="0082475B" w:rsidRDefault="00FA1F2F" w:rsidP="00055503">
      <w:pPr>
        <w:jc w:val="center"/>
      </w:pPr>
      <w:r>
        <w:lastRenderedPageBreak/>
        <w:pict w14:anchorId="40DD3B63">
          <v:shape id="_x0000_i1031" type="#_x0000_t75" style="width:598.8pt;height:361.8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6F06B7E" w:rsidR="004E2DF3" w:rsidRDefault="00FA1F2F" w:rsidP="00602B6B">
      <w:pPr>
        <w:jc w:val="center"/>
      </w:pPr>
      <w:r>
        <w:pict w14:anchorId="30A7BDB0">
          <v:shape id="_x0000_i1032" type="#_x0000_t75" style="width:664.2pt;height:321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3888ADDD" w:rsidR="00DF7D4F" w:rsidRDefault="00FA1F2F" w:rsidP="00AB0E2A">
      <w:pPr>
        <w:pStyle w:val="TH"/>
      </w:pPr>
      <w:r>
        <w:lastRenderedPageBreak/>
        <w:pict w14:anchorId="4DD1E510">
          <v:shape id="_x0000_i1033" type="#_x0000_t75" style="width:618.6pt;height:391.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28" w:name="_Toc527197952"/>
      <w:bookmarkStart w:id="729" w:name="_Toc2391495"/>
      <w:bookmarkStart w:id="730" w:name="_Toc25787749"/>
      <w:bookmarkStart w:id="731" w:name="_Toc25787949"/>
      <w:bookmarkStart w:id="732" w:name="_Toc27430644"/>
      <w:bookmarkStart w:id="733" w:name="_Toc33140376"/>
      <w:bookmarkStart w:id="734" w:name="_Toc34604907"/>
      <w:bookmarkStart w:id="735" w:name="_Toc34605100"/>
      <w:bookmarkStart w:id="736" w:name="_Toc35697900"/>
      <w:bookmarkStart w:id="737" w:name="_Toc42029395"/>
      <w:bookmarkStart w:id="738" w:name="_Toc62413610"/>
      <w:bookmarkStart w:id="739" w:name="_Toc67153288"/>
      <w:bookmarkStart w:id="740" w:name="_Toc74553806"/>
      <w:bookmarkStart w:id="741" w:name="_Toc82419006"/>
      <w:bookmarkStart w:id="742" w:name="_Toc82457103"/>
      <w:bookmarkStart w:id="743" w:name="_Toc108983253"/>
      <w:bookmarkStart w:id="744" w:name="_Toc111426714"/>
      <w:bookmarkStart w:id="745" w:name="_Toc116243021"/>
      <w:bookmarkStart w:id="746" w:name="_Toc116243273"/>
      <w:bookmarkStart w:id="747" w:name="_Toc124641689"/>
      <w:bookmarkStart w:id="748" w:name="_Toc124881025"/>
      <w:bookmarkStart w:id="749" w:name="_Toc150626558"/>
      <w:r>
        <w:lastRenderedPageBreak/>
        <w:t>Annex E:</w:t>
      </w:r>
      <w:r w:rsidR="001A4219">
        <w:tab/>
      </w:r>
      <w:r>
        <w:t xml:space="preserve">List of draft Technical Specifications and </w:t>
      </w:r>
      <w:r w:rsidR="002D1A10">
        <w:t xml:space="preserve">Technical </w:t>
      </w:r>
      <w:r>
        <w:t>Reports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D80B52A" w14:textId="7FE07089" w:rsidR="00DD37B5" w:rsidRDefault="00C43945" w:rsidP="00AB0E2A">
      <w:r>
        <w:t>8</w:t>
      </w:r>
      <w:r w:rsidR="00AB6BEC" w:rsidRPr="00335925">
        <w:t xml:space="preserve"> </w:t>
      </w:r>
      <w:r w:rsidR="00AB6BEC">
        <w:t>noted</w:t>
      </w:r>
      <w:r w:rsidR="00AB6BEC" w:rsidRPr="00335925">
        <w:t xml:space="preserve"> </w:t>
      </w:r>
      <w:r w:rsidR="00AB6BEC">
        <w:t>TR</w:t>
      </w:r>
      <w:r>
        <w:t>s</w:t>
      </w:r>
      <w:r w:rsidR="00AB6BEC">
        <w:t xml:space="preserve"> and </w:t>
      </w:r>
      <w:r>
        <w:t>3</w:t>
      </w:r>
      <w:r w:rsidR="00AB6BEC">
        <w:t xml:space="preserve"> noted TS</w:t>
      </w:r>
      <w:r>
        <w:t>s</w:t>
      </w:r>
      <w:r w:rsidR="00AB0E2A" w:rsidRPr="00DD37B5">
        <w:t xml:space="preserve"> </w:t>
      </w:r>
      <w:r w:rsidR="00AB6BEC">
        <w:t>(considered for</w:t>
      </w:r>
      <w:r w:rsidR="00AB0E2A" w:rsidRPr="00DD37B5">
        <w:t xml:space="preserve"> information</w:t>
      </w:r>
      <w:r w:rsidR="00AB6BEC">
        <w:t>)</w:t>
      </w:r>
      <w:r w:rsidR="00253CB3">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596E48" w:rsidRPr="00D67231" w14:paraId="1BE161DB" w14:textId="77777777" w:rsidTr="00B774E2">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7E36FA0A"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E23555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8E6A7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E97FC81"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7BE921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4F7632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1A3D77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58DB33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212DA9"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C43945" w:rsidRPr="00BF20F4" w14:paraId="5DEC79C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7DD85" w14:textId="66B7008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5A2876" w14:textId="159D0FD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CEF4FB" w14:textId="4574A2A9"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993147" w14:textId="26911027"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v1.0.0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44071" w14:textId="26256B1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290C1D" w14:textId="0489BFF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7EF0" w14:textId="339687E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8CA52F" w14:textId="30E87798"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A00C5" w14:textId="6140D16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6974C3BF"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6F808" w14:textId="0EAECF7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15F9F6" w14:textId="635AAB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232EE8" w14:textId="2865C31A"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CB3A45" w14:textId="62FA898B"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v1.0.0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7478D" w14:textId="407B96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D0C7EF" w14:textId="603D1FC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930240" w14:textId="23F8F08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CA36C7" w14:textId="20315A9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A44EED" w14:textId="206C447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1EE71FD0"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A2DE15" w14:textId="748C6B1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2EA9F6" w14:textId="49F6337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3B3681" w14:textId="052146D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A6E1AE" w14:textId="68A8053D"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v1.0.0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2CC2DA" w14:textId="10DDF28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3BFBBE" w14:textId="2DAD875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3553A1" w14:textId="752F240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D63CC0" w14:textId="2C86C6B7"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E575DB" w14:textId="498212C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574729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C31301" w14:textId="1E16396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BCCFAD" w14:textId="55A4DC3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7F02B" w14:textId="30A1F65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RP-231925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459709" w14:textId="50751E55"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v1.0.0 UE RF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00007" w14:textId="381986D6"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DB228" w14:textId="46567F0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388969" w14:textId="7F55289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FC7C06" w14:textId="0102B69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2EEE2F" w14:textId="6022BBC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3764078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A0536C" w14:textId="2F8BB39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AD33BE" w14:textId="1D75806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A6F43C" w14:textId="3FCC7D89"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RP-232009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F49783" w14:textId="22F8C37E"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v1.0.0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653DDA" w14:textId="3C7080A1"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02B60D" w14:textId="430381B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0EF31B" w14:textId="78954D6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91193E" w14:textId="12C69001"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22F78" w14:textId="668F435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B35C221"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E608FF" w14:textId="211642C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F3ECB6" w14:textId="6E0DC481"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CCE64B" w14:textId="213889BE"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RP-232043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ABC5D3" w14:textId="110901B0"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v1.0.0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D13627" w14:textId="2192713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72B71" w14:textId="0A0F02C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A6D82" w14:textId="7CE99EE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7FDCE" w14:textId="2981AFE7"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5078C3" w14:textId="6F45FC5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3F77A833"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14F4C2" w14:textId="6AEF9EF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FE7A83" w14:textId="05B2CE5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ECABB" w14:textId="37A29A46"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RP-232224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44B4A" w14:textId="740551E2"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38.896 v1.0.0 High power for FR1 for FDD single band(s) with power class 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E92A2E" w14:textId="0B233ED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03E773" w14:textId="622F968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D2FE39" w14:textId="56AF792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6F8335" w14:textId="24C70C5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09726E" w14:textId="0331D45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7ADA9F8B"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BD2028" w14:textId="29AB691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878E66" w14:textId="2FEC6C2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EC03C" w14:textId="1BFD22B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RP-232227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1AE30" w14:textId="592A1342"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38.850 v1.0.0 Rel-18 High power UE (power class 2) for FR1 NR FDD band in UL of NR inter-band CA/DC combinations with y bands downlink (y=2,3,4,5,6) and x bands uplink (x=1)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1452F5" w14:textId="3E31B51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BF73F1" w14:textId="13FC7B89"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CFD6D2" w14:textId="581C043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0E9EB" w14:textId="45DBB7AF"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A959E" w14:textId="1922836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A18AED2"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24D7AB" w14:textId="5C17BD3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72744B" w14:textId="15C1D2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E42B6C" w14:textId="47A8C5D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RP-232304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2C7B1" w14:textId="30BB8DFF"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37.718-11-11 v1.0.0 Rel-18 Dual Connectivity (DC) of 1 LTE band (1DL/1UL) and 1 NR band (1DL/1UL)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BBFF" w14:textId="264339E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A018A8" w14:textId="7C10B9E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DE918B" w14:textId="28B84668"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230EC" w14:textId="4071D0E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9BCD1E" w14:textId="6967446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18CC3ECA"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6F64E" w14:textId="39B8A04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3F464" w14:textId="7AEA853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B36E67" w14:textId="120631C8"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9F4999" w14:textId="12B07730"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v1.0.0 for the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746CE" w14:textId="16D9226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069A" w14:textId="2309016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E43E0" w14:textId="2B8803F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BE9AA7" w14:textId="1C0E01D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3FCDF0" w14:textId="606A45E9"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71C4DB30"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86611" w14:textId="6808F88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7330" w14:textId="3B340B3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1FF08C" w14:textId="569E4C10"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RP-232571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5C0B4A" w14:textId="11D8E5EB"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v1.0.0 on NR; User Equipment (UE) conformance specification; UE TRP (Total Radiated Power) and TRS (Total Radiated Sensitivity) requirements and test methodologies for FR1 (NR SA and EN-DC)</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2A0D52" w14:textId="48F9359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4DCACB" w14:textId="1B8AF90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BCF0" w14:textId="3D7FE9A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82324E" w14:textId="6F331496"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D0C28F" w14:textId="15A9C0C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C608764" w14:textId="77777777" w:rsidR="00596E48" w:rsidRDefault="00596E48" w:rsidP="00AB0E2A"/>
    <w:p w14:paraId="6DB2C32E" w14:textId="3768ED18" w:rsidR="007D26EF" w:rsidRDefault="00A27096" w:rsidP="00AB0E2A">
      <w:r>
        <w:t>3</w:t>
      </w:r>
      <w:r w:rsidR="00095643" w:rsidRPr="00335925">
        <w:t xml:space="preserve"> approved </w:t>
      </w:r>
      <w:r w:rsidR="009C1C45">
        <w:t>TR</w:t>
      </w:r>
      <w:r>
        <w:t>s</w:t>
      </w:r>
      <w:r w:rsidR="009C1C45">
        <w:t xml:space="preserve"> and </w:t>
      </w:r>
      <w:r>
        <w:t>0</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A27096" w:rsidRPr="00BF20F4" w14:paraId="64CAB9F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BE1" w14:textId="56C43EF4"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E70AF" w14:textId="7B7E2197"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25E3C9" w14:textId="30DBAB19"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A0534F" w14:textId="763FA0B1"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38.878 v1.0.0: NR demodulation performance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8EDDF" w14:textId="0204928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BA3444" w14:textId="0474F712"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73EDA4" w14:textId="1637145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709DB8" w14:textId="5A14B4F9"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NR_demod_enh3-Perf</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F8053" w14:textId="676FA1D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A27096" w:rsidRPr="00BF20F4" w14:paraId="163CB28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1051D7" w14:textId="409F998E"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081F1" w14:textId="45D2B321"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25D66A" w14:textId="3F2ECAF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RP-232589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9F6E83" w14:textId="012D0E45"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36.792 v1.0.0 Summary of regulatory requirements on unwanted emissions for transmission over broadcast bands in UHF spectrum</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F4E71" w14:textId="38892ACF"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50F708" w14:textId="013C147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1A74D" w14:textId="78E96F7E"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1C140F" w14:textId="2E672E4F"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3A4A2E" w14:textId="4768638A"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A27096" w:rsidRPr="00BF20F4" w14:paraId="26D9451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3CF2B" w14:textId="65C92C1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F74A6" w14:textId="72766599"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AB77B" w14:textId="4324842F"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RP-232695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3DC5D8" w14:textId="6AEFE49A"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v1.0.0 Study on Ambient IoT (Internet of Things)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BD958" w14:textId="1021C682"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DD1B2" w14:textId="7AC925B1"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D27382" w14:textId="11B7E78C"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5ED89" w14:textId="573A9D3B"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67A2A" w14:textId="7EAEC33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69223EEE" w:rsidR="00D7054A" w:rsidRDefault="00D7054A" w:rsidP="00AB0E2A"/>
    <w:p w14:paraId="7D17FE41" w14:textId="77777777" w:rsidR="00A27096" w:rsidRDefault="00A27096" w:rsidP="00AB0E2A"/>
    <w:p w14:paraId="425C2FE0" w14:textId="7F90B3EC" w:rsidR="00E02D92" w:rsidRDefault="00AB3F77" w:rsidP="001C35F4">
      <w:r>
        <w:lastRenderedPageBreak/>
        <w:t>3</w:t>
      </w:r>
      <w:r w:rsidR="00E02D92">
        <w:t xml:space="preserve"> </w:t>
      </w:r>
      <w:r w:rsidR="00E02D92" w:rsidRPr="003717FE">
        <w:t>agreed specification version</w:t>
      </w:r>
      <w:r w:rsidR="00CC2959">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A27096"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3C29979D"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22AA2B8B"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75552E3D"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RP-231703</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5FDBC395"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v0.21.0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CEB1AD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3271CA0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525F53A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2E198FA7"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25A8CCE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0.20.0</w:t>
            </w:r>
          </w:p>
        </w:tc>
      </w:tr>
      <w:tr w:rsidR="00A27096"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57C9FF47"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7B533190"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41A15B4C"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RP-232230</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6638415B"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v0.3.0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17303C98"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3414630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 ***</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4FAB33D6"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75F07AF8"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25AA815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0.3.0</w:t>
            </w:r>
          </w:p>
        </w:tc>
      </w:tr>
      <w:tr w:rsidR="00A27096" w:rsidRPr="00C1623A" w14:paraId="346DE365"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98387A" w14:textId="192FD8C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BB73CB" w14:textId="5B9BB6F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55F390" w14:textId="7FC6DA73"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RP-232645</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6D935C" w14:textId="0AB75AE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v0.1.0 on Study on self-evaluation towards the IMT-2020 submission of the 3GPP Satellite Radio Interface Technology</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BB052B" w14:textId="372608D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C206CF" w14:textId="492DBBD4"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8BF1EB" w14:textId="7A8B95C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CC791F" w14:textId="57FE8E8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4F6F4E" w14:textId="5BAE753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459CFB8E" w:rsidR="00E02D92" w:rsidRDefault="00E02D92" w:rsidP="001C35F4"/>
    <w:p w14:paraId="184AE3B7" w14:textId="16041837" w:rsidR="00EA678B" w:rsidRPr="003717FE" w:rsidRDefault="00A27096" w:rsidP="001C35F4">
      <w:r>
        <w:t>***: This version was revised in v1.0.0 which was approved (see table above).</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50" w:name="_Toc527197953"/>
      <w:bookmarkStart w:id="751" w:name="_Toc2391496"/>
      <w:bookmarkStart w:id="752" w:name="_Toc25787750"/>
      <w:bookmarkStart w:id="753" w:name="_Toc25787950"/>
      <w:bookmarkStart w:id="754" w:name="_Toc27430645"/>
      <w:bookmarkStart w:id="755" w:name="_Toc33140377"/>
      <w:bookmarkStart w:id="756" w:name="_Toc34604908"/>
      <w:bookmarkStart w:id="757" w:name="_Toc34605101"/>
      <w:bookmarkStart w:id="758" w:name="_Toc35697901"/>
      <w:bookmarkStart w:id="759" w:name="_Toc42029396"/>
      <w:bookmarkStart w:id="760" w:name="_Toc62413611"/>
      <w:bookmarkStart w:id="761" w:name="_Toc67153289"/>
      <w:bookmarkStart w:id="762" w:name="_Toc74553807"/>
      <w:bookmarkStart w:id="763" w:name="_Toc82419007"/>
      <w:bookmarkStart w:id="764" w:name="_Toc82457104"/>
      <w:bookmarkStart w:id="765" w:name="_Toc108983254"/>
      <w:bookmarkStart w:id="766" w:name="_Toc111426715"/>
      <w:bookmarkStart w:id="767" w:name="_Toc116243022"/>
      <w:bookmarkStart w:id="768" w:name="_Toc116243274"/>
      <w:bookmarkStart w:id="769" w:name="_Toc124641690"/>
      <w:bookmarkStart w:id="770" w:name="_Toc124881026"/>
      <w:bookmarkStart w:id="771" w:name="_Toc150626559"/>
      <w:r w:rsidRPr="00621702">
        <w:lastRenderedPageBreak/>
        <w:t>Annex F:</w:t>
      </w:r>
      <w:r w:rsidR="001A4219">
        <w:tab/>
      </w:r>
      <w:r w:rsidRPr="00621702">
        <w:t>List of approved new and revised Work Items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4D39E6D0" w14:textId="4FD49B77" w:rsidR="004E0703" w:rsidRDefault="00E304A5" w:rsidP="004E0703">
      <w:r w:rsidRPr="00621702">
        <w:t>0</w:t>
      </w:r>
      <w:r w:rsidR="004E0703" w:rsidRPr="00621702">
        <w:t xml:space="preserve"> new SI</w:t>
      </w:r>
      <w:r w:rsidR="003E23EF" w:rsidRPr="00621702">
        <w:t>D</w:t>
      </w:r>
      <w:r w:rsidR="00056FC2" w:rsidRPr="00621702">
        <w:t>s</w:t>
      </w:r>
      <w:r w:rsidR="004E0703" w:rsidRPr="00621702">
        <w:t>,</w:t>
      </w:r>
      <w:r w:rsidR="00621702" w:rsidRPr="00621702">
        <w:t xml:space="preserve"> 6</w:t>
      </w:r>
      <w:r w:rsidR="004E0703" w:rsidRPr="00621702">
        <w:t xml:space="preserve"> new WI</w:t>
      </w:r>
      <w:r w:rsidR="003E23EF" w:rsidRPr="00621702">
        <w:t>D</w:t>
      </w:r>
      <w:r w:rsidR="004E0703" w:rsidRPr="00621702">
        <w:t>s,</w:t>
      </w:r>
      <w:r w:rsidR="007B2283" w:rsidRPr="00621702">
        <w:t xml:space="preserve"> </w:t>
      </w:r>
      <w:r w:rsidR="000F2978" w:rsidRPr="00621702">
        <w:t>3</w:t>
      </w:r>
      <w:r w:rsidR="003377E6" w:rsidRPr="00621702">
        <w:t xml:space="preserve"> revised SI</w:t>
      </w:r>
      <w:r w:rsidR="00092BF6" w:rsidRPr="00621702">
        <w:t>D</w:t>
      </w:r>
      <w:r w:rsidR="003377E6" w:rsidRPr="00621702">
        <w:t>s,</w:t>
      </w:r>
      <w:r w:rsidR="000F2978" w:rsidRPr="00621702">
        <w:t xml:space="preserve"> </w:t>
      </w:r>
      <w:r w:rsidR="00621702">
        <w:t>44</w:t>
      </w:r>
      <w:r w:rsidR="00CC6DB0" w:rsidRPr="00621702">
        <w:t xml:space="preserve"> revised WI</w:t>
      </w:r>
      <w:r w:rsidR="00436521" w:rsidRPr="00621702">
        <w:t>D</w:t>
      </w:r>
      <w:r w:rsidR="00CC6DB0" w:rsidRPr="00621702">
        <w:t>s</w:t>
      </w:r>
      <w:r w:rsidR="00436521" w:rsidRPr="00621702">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482529" w:rsidRPr="002C4BE6" w14:paraId="6D7906DC"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45B354BD" w14:textId="4EC1D630"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RP-231827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0BC6A065" w14:textId="2DBA273C"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Access Traffic Steering, Switch and Splitting support in the 5G system architecture;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5E03EBFA" w14:textId="04B50B8A"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5780B2E1" w14:textId="30886734"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7F5B5280" w14:textId="7BEC06F6"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70964B74"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01BBF6D4" w14:textId="28D3F9BD"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RP-232260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22F8E45B" w14:textId="61A365D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Rel-17 LTE CA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415D4505" w14:textId="6756DA66"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322DA6B9" w14:textId="0A055F16"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1C61D788" w14:textId="0B1D954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2BBF99F6"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24E53CE5" w14:textId="08F486CF"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RP-232362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095DF28A" w14:textId="22D10FE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Signal level Enhanced Network Selection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742E4756" w14:textId="00692AD8"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2E7398B7" w14:textId="5D9D4448"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23B682AB" w14:textId="7551779D"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429AB642"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1BE63814" w14:textId="5166BB1E"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6A022933" w14:textId="7EA433A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 new basket WI for 3Tx inter-band UL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6FF3681F" w14:textId="4D4BCC28"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67EE66A5" w14:textId="6FE3EBAD"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3FE4ABAC" w14:textId="15D54130"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r w:rsidR="00482529" w:rsidRPr="002C4BE6" w14:paraId="3193E014"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593FC27F" w14:textId="3132934C"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7E156530" w14:textId="207C3C43"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High Power UE (Power Class 2) for LTE FDD Single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15D7E797" w14:textId="2FCC463C"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16DC36CB" w14:textId="4AAF4449"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192EC04C" w14:textId="40DB923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r w:rsidR="00482529" w:rsidRPr="002C4BE6" w14:paraId="49A95C78"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4BE7D6A0" w14:textId="42851ED3"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RP-232691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1821939D" w14:textId="72EF8B4E" w:rsidR="00482529" w:rsidRPr="00482529" w:rsidRDefault="00621702" w:rsidP="00482529">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I</w:t>
            </w:r>
            <w:r w:rsidR="00482529" w:rsidRPr="00482529">
              <w:rPr>
                <w:rFonts w:ascii="Arial" w:hAnsi="Arial" w:cs="Arial"/>
                <w:color w:val="000000"/>
                <w:sz w:val="18"/>
                <w:szCs w:val="18"/>
              </w:rPr>
              <w:t xml:space="preserve">ntroduction of NR bands n31 and n72 </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5B28BF8E" w14:textId="75019921"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45499C67" w14:textId="595C6C9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3401F1E3" w14:textId="49BEC26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9813C1" w:rsidRPr="00560407" w14:paraId="4281C6A9" w14:textId="77777777" w:rsidTr="00374F04">
        <w:tc>
          <w:tcPr>
            <w:tcW w:w="1171" w:type="dxa"/>
            <w:tcBorders>
              <w:top w:val="nil"/>
              <w:left w:val="single" w:sz="4" w:space="0" w:color="auto"/>
              <w:bottom w:val="single" w:sz="4" w:space="0" w:color="auto"/>
              <w:right w:val="single" w:sz="4" w:space="0" w:color="auto"/>
            </w:tcBorders>
            <w:shd w:val="clear" w:color="auto" w:fill="auto"/>
          </w:tcPr>
          <w:p w14:paraId="08C5B0EF" w14:textId="67F15FDA"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RP-231945</w:t>
            </w:r>
          </w:p>
        </w:tc>
        <w:tc>
          <w:tcPr>
            <w:tcW w:w="5229" w:type="dxa"/>
            <w:tcBorders>
              <w:top w:val="nil"/>
              <w:left w:val="nil"/>
              <w:bottom w:val="single" w:sz="4" w:space="0" w:color="auto"/>
              <w:right w:val="single" w:sz="4" w:space="0" w:color="auto"/>
            </w:tcBorders>
            <w:shd w:val="clear" w:color="auto" w:fill="auto"/>
          </w:tcPr>
          <w:p w14:paraId="2321731A" w14:textId="31F70D0E"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self-evaluation towards the IMT-2020 submission of the 3GPP Satellite Radio Interface Technology</w:t>
            </w:r>
          </w:p>
        </w:tc>
        <w:tc>
          <w:tcPr>
            <w:tcW w:w="1156" w:type="dxa"/>
            <w:tcBorders>
              <w:top w:val="nil"/>
              <w:left w:val="nil"/>
              <w:bottom w:val="single" w:sz="4" w:space="0" w:color="auto"/>
              <w:right w:val="single" w:sz="4" w:space="0" w:color="auto"/>
            </w:tcBorders>
            <w:shd w:val="clear" w:color="auto" w:fill="auto"/>
          </w:tcPr>
          <w:p w14:paraId="554981B6" w14:textId="6DBCAA46"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79DD379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36AB695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68F5DAD7"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9813C1" w:rsidRPr="00560407" w14:paraId="46F80515"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41670BE6" w14:textId="3AD963F1"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RP-232404</w:t>
            </w:r>
          </w:p>
        </w:tc>
        <w:tc>
          <w:tcPr>
            <w:tcW w:w="5229" w:type="dxa"/>
            <w:tcBorders>
              <w:top w:val="single" w:sz="4" w:space="0" w:color="auto"/>
              <w:left w:val="nil"/>
              <w:bottom w:val="single" w:sz="4" w:space="0" w:color="auto"/>
              <w:right w:val="single" w:sz="4" w:space="0" w:color="auto"/>
            </w:tcBorders>
            <w:shd w:val="clear" w:color="auto" w:fill="auto"/>
          </w:tcPr>
          <w:p w14:paraId="29404023" w14:textId="40DBD55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revision:Study on Ambient IoT (Internet of Things) in RAN</w:t>
            </w:r>
          </w:p>
        </w:tc>
        <w:tc>
          <w:tcPr>
            <w:tcW w:w="1156" w:type="dxa"/>
            <w:tcBorders>
              <w:top w:val="single" w:sz="4" w:space="0" w:color="auto"/>
              <w:left w:val="nil"/>
              <w:bottom w:val="single" w:sz="4" w:space="0" w:color="auto"/>
              <w:right w:val="single" w:sz="4" w:space="0" w:color="auto"/>
            </w:tcBorders>
            <w:shd w:val="clear" w:color="auto" w:fill="auto"/>
          </w:tcPr>
          <w:p w14:paraId="20E9406E" w14:textId="4C952F32"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2F597AE7" w14:textId="124065E9"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4B925FD4"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49732D18"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9813C1" w:rsidRPr="00560407" w14:paraId="484660D0"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30DEA9D0" w14:textId="6295CCD4"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RP-232672</w:t>
            </w:r>
          </w:p>
        </w:tc>
        <w:tc>
          <w:tcPr>
            <w:tcW w:w="5229" w:type="dxa"/>
            <w:tcBorders>
              <w:top w:val="single" w:sz="4" w:space="0" w:color="auto"/>
              <w:left w:val="nil"/>
              <w:bottom w:val="single" w:sz="4" w:space="0" w:color="auto"/>
              <w:right w:val="single" w:sz="4" w:space="0" w:color="auto"/>
            </w:tcBorders>
            <w:shd w:val="clear" w:color="auto" w:fill="auto"/>
          </w:tcPr>
          <w:p w14:paraId="6925586B" w14:textId="27DFDC6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low-power wake-up signal and receiver for NR; rapporteur: vivo</w:t>
            </w:r>
          </w:p>
        </w:tc>
        <w:tc>
          <w:tcPr>
            <w:tcW w:w="1156" w:type="dxa"/>
            <w:tcBorders>
              <w:top w:val="single" w:sz="4" w:space="0" w:color="auto"/>
              <w:left w:val="nil"/>
              <w:bottom w:val="single" w:sz="4" w:space="0" w:color="auto"/>
              <w:right w:val="single" w:sz="4" w:space="0" w:color="auto"/>
            </w:tcBorders>
            <w:shd w:val="clear" w:color="auto" w:fill="auto"/>
          </w:tcPr>
          <w:p w14:paraId="58BDE220" w14:textId="5217FB4B"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0798DCFD" w14:textId="7D1040D6"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0E6296F4" w14:textId="739454B7"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5B53A" w14:textId="1C82DDCE"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DC75E3"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0B283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RP-231545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3B722A7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Introduction of LTE TDD band in 1670 – 1675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25D2D31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23F81E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00C445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04A52A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4F6F2CF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RP-231548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771BD04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Support of reduced capability NR devices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011233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3253301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3C69516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2F63C5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21AA02A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1233AA7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631E5D4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1EEC8D4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73F4067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LTE_NR_HPUE_FWVM_R18-UEConTest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73A9469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4005173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RP-231615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1E57B0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High-power UE operation for fixed-wireless/vehicle-mounted use cases in LTE bands and NR bands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2508043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3F964A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03A2FA8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1E7132C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77B4F4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741B4D2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566C26A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0E13281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0FF5AAE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5EAA7B1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4D4128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57B6D0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1B771D3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43A81D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238DCC0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11D8D2E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461ECD4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26B5872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1D0E36F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455F4E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745D6F0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3F7A01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46A75C4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1D8BB81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1422B30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123A2D5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5CEA45B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2282230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758776D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68E652F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6709D78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7F9E0AF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6D16A28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1866134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1EFF270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3D87DD0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for Core part 4Rx handheld UE for low NR bands (1GHz) and/or 3Tx for NR inter-band UL Carrier Aggregation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2038227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248E70B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0787F02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05140A4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6CDB8CB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3DB29F3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08933E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13BF50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2D890C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7DC45E2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715D4EB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RP-231738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23A0C9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NR_CADC_R18_yBDL_xBUL (y=4,5,6,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6A63B33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0DDE8E9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2E10C8E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54F88A3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5DDBCF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RP-231829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54AF7C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NR Multicast and Broadcast Services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6B549A8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27B8C16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75E135A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5BD45DA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C75E3"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7D1A823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7D01BBE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4691D9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6460E55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744BB29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17103A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6490F3A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27DFED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54B03B9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07EBA23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75BC04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49113C5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35447F7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1FDBCCD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4E4EBD5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3DC3370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0523FC9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509ED56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786E678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RP-231860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3E8670F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46A8CC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54BA7F1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1A9F2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3FCF39C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0BE84E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RP-232216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6A25C69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for FR1 for FDD single band(s) with PC2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463FFD3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1FE33FC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6C13036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3077145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6352FF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020E91B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03F857E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6951AEA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7DA7580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17E863F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494F3A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RP-232256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7F8A805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7F6AA2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38D8F20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75CA77E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7367701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6244677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RP-232302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754322B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2B97AD6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74E544F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1A9419D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3EB1149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2A70C95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RP-232357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43E9D81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IMS Data Channel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7D12D18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55FC06B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409ABE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IMSProtoc17_dataCH-UEContest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0B853FB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11E9173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362D198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Rel-18 NR licensed bands and extension of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7B39743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662C147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441A9D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NR_lic_bands_BW_R18-UEConTest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4C0625E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22E8D0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588196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Further RF requirements enhancement for NR and EN-DC in frequency range 1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7E84074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2A17F47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740AC37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5BF9693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0A46842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4E489A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52691F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25F0BC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1F855B6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5A114A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645E2BC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0BC3076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5400C4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3C6D1B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40D090D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1C5079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565B435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063442B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1DF050F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275E7E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6F316AF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55E21A3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5E1493B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56737D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27B1665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5BAF577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70BB5DD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5F0C441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749C324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2742333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31B3F2B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5F741F1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04DA8F4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4FB848C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6BCDB36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RP-232426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4D68ECA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4D4AD7E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4B494C4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55FF07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33DCC6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37A7DA9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3D7986D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Enhancements on NR and MR-DC Measurement Gaps and Measurements without Gaps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7A375BA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38C3ABD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45A474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511D10A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6315920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4D9077A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3A4A27D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49E7407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47A0FB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05DD81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1DC735D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RP-232636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7E69F89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 of FDD NR bands using the uplink from n28 and the downlink of n75 and n76</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427361A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5F75E33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489A7A8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695AE3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5EC3A1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12132E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Mobile IAB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04F5692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55CF91C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171830E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1618A47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DC75E3"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4A6A834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733B4C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30 MHz Channel Bandwidth for NR NTN in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44EDFC4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78F518D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6DC8095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NR_NTN_CBW_30MHz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2E1C136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0621D99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5BA5815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7760FB9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5EA0C72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590490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1F28C2A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C75E3"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79C0BB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71F017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22B07D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67B9376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78F5DA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6208DD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C75E3"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093217A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61C155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50FEC8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596537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1B0AC70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078321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C75E3"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4CB2AF6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7DFF9E1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Complete the specification support for BandWidth Part operation without restriction in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525FCCF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4047E57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213A109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4B9B6A5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244A69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55C82A7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7B12F6A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218CED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36891E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455F94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7ED7B37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340C0D4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 for 700/800/900MHz band combinations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4D6565B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45FC9F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076FD4E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6847677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1658963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5F86D9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535F4F7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0A77691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22072BF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082E545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7466242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0D86063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IoT_NTN_extLband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69A97D9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2642FA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729A276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EE6BF9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154FB7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2E4642D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Carrier Aggregation (CA) band combinations with two SUL cells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587DEC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71ED446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3666B71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1D8A5D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lastRenderedPageBreak/>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 xml:space="preserve">the REL-15 ASN.1 freeze in Sep.18 (option 4, option 7; NR-NR DC to be </w:t>
      </w:r>
      <w:r>
        <w:lastRenderedPageBreak/>
        <w:t>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72" w:name="_Toc527197954"/>
      <w:bookmarkStart w:id="773" w:name="_Toc2391497"/>
      <w:bookmarkStart w:id="774" w:name="_Toc25787751"/>
      <w:bookmarkStart w:id="775" w:name="_Toc25787951"/>
      <w:bookmarkStart w:id="776" w:name="_Toc27430646"/>
      <w:bookmarkStart w:id="777" w:name="_Toc33140378"/>
      <w:bookmarkStart w:id="778" w:name="_Toc34604909"/>
      <w:bookmarkStart w:id="779" w:name="_Toc34605102"/>
      <w:bookmarkStart w:id="780" w:name="_Toc35697902"/>
      <w:bookmarkStart w:id="781" w:name="_Toc42029397"/>
      <w:bookmarkStart w:id="782" w:name="_Toc62413612"/>
      <w:bookmarkStart w:id="783" w:name="_Toc67153290"/>
      <w:bookmarkStart w:id="784" w:name="_Toc74553808"/>
      <w:bookmarkStart w:id="785" w:name="_Toc82419008"/>
      <w:bookmarkStart w:id="786" w:name="_Toc82457105"/>
      <w:bookmarkStart w:id="787" w:name="_Toc108983255"/>
      <w:bookmarkStart w:id="788" w:name="_Toc111426716"/>
      <w:bookmarkStart w:id="789" w:name="_Toc116243023"/>
      <w:bookmarkStart w:id="790" w:name="_Toc116243275"/>
      <w:bookmarkStart w:id="791" w:name="_Toc124641691"/>
      <w:bookmarkStart w:id="792" w:name="_Toc124881027"/>
      <w:bookmarkStart w:id="793" w:name="_Toc150626560"/>
      <w:r>
        <w:lastRenderedPageBreak/>
        <w:t>Annex G:</w:t>
      </w:r>
      <w:r w:rsidR="001A4219">
        <w:tab/>
      </w:r>
      <w:r>
        <w:t>List of RAN meetings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1469D1" w14:paraId="0356CF61" w14:textId="77777777" w:rsidTr="00A11BAC">
        <w:trPr>
          <w:trHeight w:val="70"/>
          <w:tblCellSpacing w:w="0" w:type="dxa"/>
        </w:trPr>
        <w:tc>
          <w:tcPr>
            <w:tcW w:w="2987" w:type="dxa"/>
            <w:shd w:val="clear" w:color="auto" w:fill="D9D9D9"/>
          </w:tcPr>
          <w:p w14:paraId="704DD228" w14:textId="3C1D00B8" w:rsidR="00F53EBB" w:rsidRPr="001469D1" w:rsidRDefault="003E5B52" w:rsidP="00AB0E2A">
            <w:pPr>
              <w:pStyle w:val="Doc-title"/>
              <w:adjustRightInd w:val="0"/>
              <w:snapToGrid w:val="0"/>
              <w:rPr>
                <w:rFonts w:cs="Arial"/>
                <w:b/>
                <w:bCs/>
                <w:lang w:val="en-US"/>
              </w:rPr>
            </w:pPr>
            <w:r w:rsidRPr="001469D1">
              <w:rPr>
                <w:rFonts w:cs="Arial"/>
                <w:b/>
                <w:bCs/>
                <w:lang w:val="en-US"/>
              </w:rPr>
              <w:t>RAN #101</w:t>
            </w:r>
            <w:r w:rsidR="004E48CD" w:rsidRPr="001469D1">
              <w:rPr>
                <w:rFonts w:cs="Arial"/>
                <w:b/>
                <w:bCs/>
                <w:lang w:val="en-US"/>
              </w:rPr>
              <w:t xml:space="preserve"> **</w:t>
            </w:r>
            <w:r w:rsidR="00DA1D41" w:rsidRPr="001469D1">
              <w:rPr>
                <w:rFonts w:cs="Arial"/>
                <w:b/>
                <w:bCs/>
                <w:lang w:val="en-US"/>
              </w:rPr>
              <w:t xml:space="preserve"> &amp;12</w:t>
            </w:r>
            <w:r w:rsidR="00680E43" w:rsidRPr="001469D1">
              <w:rPr>
                <w:rFonts w:cs="Arial"/>
                <w:b/>
                <w:bCs/>
                <w:lang w:val="en-US"/>
              </w:rPr>
              <w:t xml:space="preserve">, </w:t>
            </w:r>
            <w:r w:rsidR="00BC292B" w:rsidRPr="001469D1">
              <w:rPr>
                <w:rFonts w:cs="Arial"/>
                <w:b/>
                <w:bCs/>
                <w:lang w:val="en-US"/>
              </w:rPr>
              <w:t xml:space="preserve">&amp;15, </w:t>
            </w:r>
            <w:r w:rsidR="00680E43" w:rsidRPr="001469D1">
              <w:rPr>
                <w:rFonts w:cs="Arial"/>
                <w:b/>
                <w:bCs/>
                <w:lang w:val="en-US"/>
              </w:rPr>
              <w:t>&amp;1</w:t>
            </w:r>
            <w:r w:rsidR="00231AAA" w:rsidRPr="001469D1">
              <w:rPr>
                <w:rFonts w:cs="Arial"/>
                <w:b/>
                <w:bCs/>
                <w:lang w:val="en-US"/>
              </w:rPr>
              <w:t>6</w:t>
            </w:r>
            <w:r w:rsidR="00A72A03" w:rsidRPr="001469D1">
              <w:rPr>
                <w:rFonts w:cs="Arial"/>
                <w:b/>
                <w:bCs/>
                <w:lang w:val="en-US"/>
              </w:rPr>
              <w:t>, &amp;17</w:t>
            </w:r>
          </w:p>
        </w:tc>
        <w:tc>
          <w:tcPr>
            <w:tcW w:w="2552" w:type="dxa"/>
            <w:shd w:val="clear" w:color="auto" w:fill="D9D9D9"/>
          </w:tcPr>
          <w:p w14:paraId="74843C4B" w14:textId="6D7DD53B" w:rsidR="00F53EBB" w:rsidRPr="001469D1" w:rsidRDefault="00C56687" w:rsidP="00AB0E2A">
            <w:pPr>
              <w:pStyle w:val="Doc-title"/>
              <w:adjustRightInd w:val="0"/>
              <w:snapToGrid w:val="0"/>
              <w:rPr>
                <w:rFonts w:cs="Arial"/>
                <w:b/>
                <w:bCs/>
              </w:rPr>
            </w:pPr>
            <w:r w:rsidRPr="001469D1">
              <w:rPr>
                <w:rFonts w:cs="Arial"/>
                <w:b/>
                <w:bCs/>
              </w:rPr>
              <w:t>11 Sep. - 1</w:t>
            </w:r>
            <w:r w:rsidR="003D62A5" w:rsidRPr="001469D1">
              <w:rPr>
                <w:rFonts w:cs="Arial"/>
                <w:b/>
                <w:bCs/>
              </w:rPr>
              <w:t>5</w:t>
            </w:r>
            <w:r w:rsidRPr="001469D1">
              <w:rPr>
                <w:rFonts w:cs="Arial"/>
                <w:b/>
                <w:bCs/>
              </w:rPr>
              <w:t xml:space="preserve"> Sep. 2023</w:t>
            </w:r>
          </w:p>
        </w:tc>
        <w:tc>
          <w:tcPr>
            <w:tcW w:w="2835" w:type="dxa"/>
            <w:shd w:val="clear" w:color="auto" w:fill="D9D9D9"/>
          </w:tcPr>
          <w:p w14:paraId="1009FB84" w14:textId="08657D51" w:rsidR="00F53EBB" w:rsidRPr="001469D1" w:rsidRDefault="003D62A5" w:rsidP="00AB0E2A">
            <w:pPr>
              <w:pStyle w:val="Doc-title"/>
              <w:adjustRightInd w:val="0"/>
              <w:snapToGrid w:val="0"/>
              <w:rPr>
                <w:rFonts w:cs="Arial"/>
                <w:b/>
                <w:bCs/>
              </w:rPr>
            </w:pPr>
            <w:r w:rsidRPr="001469D1">
              <w:rPr>
                <w:rFonts w:cs="Arial"/>
                <w:b/>
                <w:bCs/>
              </w:rPr>
              <w:t>Bangalore</w:t>
            </w:r>
            <w:r w:rsidR="00C409B8" w:rsidRPr="001469D1">
              <w:rPr>
                <w:rFonts w:cs="Arial"/>
                <w:b/>
                <w:bCs/>
              </w:rPr>
              <w:t xml:space="preserve">, </w:t>
            </w:r>
            <w:r w:rsidR="00BF254E" w:rsidRPr="001469D1">
              <w:rPr>
                <w:rFonts w:cs="Arial"/>
                <w:b/>
                <w:bCs/>
              </w:rPr>
              <w:t>India</w:t>
            </w:r>
          </w:p>
        </w:tc>
        <w:tc>
          <w:tcPr>
            <w:tcW w:w="1275" w:type="dxa"/>
            <w:shd w:val="clear" w:color="auto" w:fill="D9D9D9"/>
          </w:tcPr>
          <w:p w14:paraId="6A02AA94" w14:textId="6F807D45" w:rsidR="00F53EBB" w:rsidRPr="001469D1" w:rsidRDefault="00BF254E" w:rsidP="00AB0E2A">
            <w:pPr>
              <w:pStyle w:val="Doc-title"/>
              <w:adjustRightInd w:val="0"/>
              <w:snapToGrid w:val="0"/>
              <w:rPr>
                <w:rFonts w:cs="Arial"/>
                <w:b/>
                <w:bCs/>
              </w:rPr>
            </w:pPr>
            <w:r w:rsidRPr="001469D1">
              <w:rPr>
                <w:rFonts w:cs="Arial"/>
                <w:b/>
                <w:bCs/>
              </w:rPr>
              <w:t>TSDSI</w:t>
            </w:r>
            <w:r w:rsidR="00A57CA7">
              <w:rPr>
                <w:rFonts w:cs="Arial"/>
                <w:b/>
                <w:bCs/>
              </w:rPr>
              <w:t>, 5GIF</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3773DA0" w:rsidR="00F53EBB" w:rsidRPr="00680E43" w:rsidRDefault="003D62A5" w:rsidP="00AB0E2A">
            <w:pPr>
              <w:pStyle w:val="Doc-title"/>
              <w:adjustRightInd w:val="0"/>
              <w:snapToGrid w:val="0"/>
              <w:rPr>
                <w:rFonts w:cs="Arial"/>
              </w:rPr>
            </w:pPr>
            <w:r>
              <w:rPr>
                <w:rFonts w:cs="Arial"/>
              </w:rPr>
              <w:t>Edinburgh, Scotland</w:t>
            </w:r>
          </w:p>
        </w:tc>
        <w:tc>
          <w:tcPr>
            <w:tcW w:w="1275" w:type="dxa"/>
            <w:shd w:val="clear" w:color="auto" w:fill="D9D9D9"/>
          </w:tcPr>
          <w:p w14:paraId="68397F28" w14:textId="7CCF4002" w:rsidR="00F53EBB" w:rsidRPr="00680E43" w:rsidRDefault="00D9308B" w:rsidP="00AB0E2A">
            <w:pPr>
              <w:pStyle w:val="Doc-title"/>
              <w:adjustRightInd w:val="0"/>
              <w:snapToGrid w:val="0"/>
              <w:rPr>
                <w:rFonts w:cs="Arial"/>
              </w:rPr>
            </w:pPr>
            <w:r>
              <w:rPr>
                <w:rFonts w:cs="Arial"/>
              </w:rPr>
              <w:t>ETSI/</w:t>
            </w:r>
            <w:r w:rsidR="00852F47"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4CDC16B0" w:rsidR="00F93394" w:rsidRDefault="00BC292B" w:rsidP="00AB0E2A">
            <w:pPr>
              <w:pStyle w:val="Doc-title"/>
              <w:adjustRightInd w:val="0"/>
              <w:snapToGrid w:val="0"/>
              <w:rPr>
                <w:rFonts w:cs="Arial"/>
              </w:rPr>
            </w:pPr>
            <w:r>
              <w:rPr>
                <w:rFonts w:cs="Arial"/>
              </w:rPr>
              <w:t>tbd,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7BF7FDFE" w:rsidR="00F93394" w:rsidRDefault="004012F6" w:rsidP="00AB0E2A">
            <w:pPr>
              <w:pStyle w:val="Doc-title"/>
              <w:adjustRightInd w:val="0"/>
              <w:snapToGrid w:val="0"/>
              <w:rPr>
                <w:rFonts w:cs="Arial"/>
              </w:rPr>
            </w:pPr>
            <w:r>
              <w:rPr>
                <w:rFonts w:cs="Arial"/>
              </w:rPr>
              <w:t>tbd</w:t>
            </w:r>
            <w:r w:rsidR="00241B77">
              <w:rPr>
                <w:rFonts w:cs="Arial"/>
              </w:rPr>
              <w:t xml:space="preserve">, </w:t>
            </w:r>
            <w:r w:rsidR="001469D1">
              <w:rPr>
                <w:rFonts w:cs="Arial"/>
              </w:rPr>
              <w:t>Europe</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1176019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043CDC0E" w:rsidR="001469D1" w:rsidRDefault="001469D1" w:rsidP="00AB0E2A">
            <w:pPr>
              <w:pStyle w:val="Doc-title"/>
              <w:adjustRightInd w:val="0"/>
              <w:snapToGrid w:val="0"/>
              <w:rPr>
                <w:rFonts w:cs="Arial"/>
              </w:rPr>
            </w:pPr>
            <w:r>
              <w:rPr>
                <w:rFonts w:cs="Arial"/>
              </w:rPr>
              <w:t>tbd, China (tbc)</w:t>
            </w:r>
          </w:p>
        </w:tc>
        <w:tc>
          <w:tcPr>
            <w:tcW w:w="1275" w:type="dxa"/>
            <w:shd w:val="clear" w:color="auto" w:fill="D9D9D9"/>
          </w:tcPr>
          <w:p w14:paraId="7B2F9125" w14:textId="69E7D545" w:rsidR="001469D1" w:rsidRDefault="001469D1" w:rsidP="00AB0E2A">
            <w:pPr>
              <w:pStyle w:val="Doc-title"/>
              <w:adjustRightInd w:val="0"/>
              <w:snapToGrid w:val="0"/>
              <w:rPr>
                <w:rFonts w:cs="Arial"/>
              </w:rPr>
            </w:pPr>
            <w:r>
              <w:rPr>
                <w:rFonts w:cs="Arial"/>
              </w:rPr>
              <w:t>CCSA</w:t>
            </w:r>
          </w:p>
        </w:tc>
      </w:tr>
      <w:tr w:rsidR="001469D1" w:rsidRPr="0094717B" w14:paraId="6579A9A5" w14:textId="77777777">
        <w:trPr>
          <w:trHeight w:val="70"/>
          <w:tblCellSpacing w:w="0" w:type="dxa"/>
        </w:trPr>
        <w:tc>
          <w:tcPr>
            <w:tcW w:w="2987" w:type="dxa"/>
            <w:shd w:val="clear" w:color="auto" w:fill="D9D9D9"/>
          </w:tcPr>
          <w:p w14:paraId="537FFAA0" w14:textId="139CB3C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E7CB05F" w:rsidR="001469D1" w:rsidRDefault="001469D1" w:rsidP="00AB0E2A">
            <w:pPr>
              <w:pStyle w:val="Doc-title"/>
              <w:adjustRightInd w:val="0"/>
              <w:snapToGrid w:val="0"/>
              <w:rPr>
                <w:rFonts w:cs="Arial"/>
              </w:rPr>
            </w:pPr>
            <w:r>
              <w:rPr>
                <w:rFonts w:cs="Arial"/>
              </w:rPr>
              <w:t>tbd, Europe</w:t>
            </w:r>
          </w:p>
        </w:tc>
        <w:tc>
          <w:tcPr>
            <w:tcW w:w="1275" w:type="dxa"/>
            <w:shd w:val="clear" w:color="auto" w:fill="D9D9D9"/>
          </w:tcPr>
          <w:p w14:paraId="32118720" w14:textId="79DC0397" w:rsidR="001469D1"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75DD29E5" w14:textId="5A673B30" w:rsidR="00AB0E2A" w:rsidRDefault="00AB0E2A" w:rsidP="00AB0E2A">
      <w:pPr>
        <w:pStyle w:val="Heading2"/>
      </w:pPr>
      <w:bookmarkStart w:id="794" w:name="_Toc527197955"/>
      <w:bookmarkStart w:id="795" w:name="_Toc2391498"/>
      <w:bookmarkStart w:id="796" w:name="_Toc25787752"/>
      <w:bookmarkStart w:id="797" w:name="_Toc25787952"/>
      <w:bookmarkStart w:id="798" w:name="_Toc27430647"/>
      <w:bookmarkStart w:id="799" w:name="_Toc33140379"/>
      <w:bookmarkStart w:id="800" w:name="_Toc34604910"/>
      <w:bookmarkStart w:id="801" w:name="_Toc34605103"/>
      <w:bookmarkStart w:id="802" w:name="_Toc35697903"/>
      <w:bookmarkStart w:id="803" w:name="_Toc42029398"/>
      <w:bookmarkStart w:id="804" w:name="_Toc62413613"/>
      <w:bookmarkStart w:id="805" w:name="_Toc67153291"/>
      <w:bookmarkStart w:id="806" w:name="_Toc74553809"/>
      <w:bookmarkStart w:id="807" w:name="_Toc82419009"/>
      <w:bookmarkStart w:id="808" w:name="_Toc82457106"/>
      <w:bookmarkStart w:id="809" w:name="_Toc108983256"/>
      <w:bookmarkStart w:id="810" w:name="_Toc111426717"/>
      <w:bookmarkStart w:id="811" w:name="_Toc116243024"/>
      <w:bookmarkStart w:id="812" w:name="_Toc116243276"/>
      <w:bookmarkStart w:id="813" w:name="_Toc124641692"/>
      <w:bookmarkStart w:id="814" w:name="_Toc124881028"/>
      <w:bookmarkStart w:id="815" w:name="_Toc150626561"/>
      <w:r>
        <w:t xml:space="preserve">Annex </w:t>
      </w:r>
      <w:r w:rsidR="00E048C0">
        <w:t>H</w:t>
      </w:r>
      <w:r>
        <w:t>:</w:t>
      </w:r>
      <w:r w:rsidR="001A4219">
        <w:tab/>
      </w:r>
      <w:r>
        <w:t>List of action items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09D399E" w14:textId="77777777" w:rsidR="00AB0E2A" w:rsidRDefault="00AB0E2A" w:rsidP="00AB0E2A">
      <w:r>
        <w:t>Nothing to report</w:t>
      </w:r>
    </w:p>
    <w:p w14:paraId="36A15C37" w14:textId="20E2EFE0" w:rsidR="00AB0E2A" w:rsidRDefault="00AB0E2A" w:rsidP="00AB0E2A">
      <w:pPr>
        <w:pStyle w:val="Heading2"/>
      </w:pPr>
      <w:bookmarkStart w:id="816" w:name="_Toc527197956"/>
      <w:bookmarkStart w:id="817" w:name="_Toc2391499"/>
      <w:bookmarkStart w:id="818" w:name="_Toc25787753"/>
      <w:bookmarkStart w:id="819" w:name="_Toc25787953"/>
      <w:bookmarkStart w:id="820" w:name="_Toc27430648"/>
      <w:bookmarkStart w:id="821" w:name="_Toc33140380"/>
      <w:bookmarkStart w:id="822" w:name="_Toc34604911"/>
      <w:bookmarkStart w:id="823" w:name="_Toc34605104"/>
      <w:bookmarkStart w:id="824" w:name="_Toc35697904"/>
      <w:bookmarkStart w:id="825" w:name="_Toc42029399"/>
      <w:bookmarkStart w:id="826" w:name="_Toc62413614"/>
      <w:bookmarkStart w:id="827" w:name="_Toc67153292"/>
      <w:bookmarkStart w:id="828" w:name="_Toc74553810"/>
      <w:bookmarkStart w:id="829" w:name="_Toc82419010"/>
      <w:bookmarkStart w:id="830" w:name="_Toc82457107"/>
      <w:bookmarkStart w:id="831" w:name="_Toc108983257"/>
      <w:bookmarkStart w:id="832" w:name="_Toc111426718"/>
      <w:bookmarkStart w:id="833" w:name="_Toc116243025"/>
      <w:bookmarkStart w:id="834" w:name="_Toc116243277"/>
      <w:bookmarkStart w:id="835" w:name="_Toc124641693"/>
      <w:bookmarkStart w:id="836" w:name="_Toc124881029"/>
      <w:bookmarkStart w:id="837" w:name="_Toc150626562"/>
      <w:r>
        <w:t xml:space="preserve">Annex </w:t>
      </w:r>
      <w:r w:rsidR="00E048C0">
        <w:t>I</w:t>
      </w:r>
      <w:r>
        <w:t>:</w:t>
      </w:r>
      <w:r w:rsidR="001A4219">
        <w:tab/>
      </w:r>
      <w:r>
        <w:t>List of email discussions after RAN #</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00031FD2">
        <w:t>10</w:t>
      </w:r>
      <w:r w:rsidR="008E191F">
        <w:t>1</w:t>
      </w:r>
      <w:bookmarkEnd w:id="837"/>
    </w:p>
    <w:p w14:paraId="694E7EA8" w14:textId="7B87A31E" w:rsidR="003E121C" w:rsidRDefault="003E121C" w:rsidP="00570CCE">
      <w:pPr>
        <w:spacing w:after="0"/>
      </w:pPr>
      <w:r>
        <w:t>RP-2</w:t>
      </w:r>
      <w:r w:rsidR="00D0604A">
        <w:t>3</w:t>
      </w:r>
      <w:r w:rsidR="008E191F">
        <w:t>2699</w:t>
      </w:r>
      <w:r>
        <w:tab/>
      </w:r>
      <w:r w:rsidRPr="003E121C">
        <w:t>Status of time budgets for RAN1/2/3/4 ongoing and new WIs/SIs after RAN #</w:t>
      </w:r>
      <w:r w:rsidR="00031FD2">
        <w:t>10</w:t>
      </w:r>
      <w:r w:rsidR="008E191F">
        <w:t>1</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160A6EA1" w:rsidR="00570CCE" w:rsidRDefault="00570CCE" w:rsidP="00570CCE">
      <w:pPr>
        <w:spacing w:after="0"/>
      </w:pPr>
      <w:r>
        <w:tab/>
      </w:r>
      <w:r>
        <w:tab/>
      </w:r>
      <w:r>
        <w:tab/>
      </w:r>
      <w:r>
        <w:tab/>
        <w:t xml:space="preserve">The discussion was kicked off by the RAN4 Chair on </w:t>
      </w:r>
      <w:r w:rsidR="00031FD2">
        <w:t>2</w:t>
      </w:r>
      <w:r w:rsidR="008E191F">
        <w:t>6</w:t>
      </w:r>
      <w:r>
        <w:t>.0</w:t>
      </w:r>
      <w:r w:rsidR="008E191F">
        <w:t>9</w:t>
      </w:r>
      <w:r>
        <w:t>.202</w:t>
      </w:r>
      <w:r w:rsidR="00085D99">
        <w:t>3</w:t>
      </w:r>
      <w:r>
        <w:t xml:space="preserve"> on the RAN email reflector.</w:t>
      </w:r>
    </w:p>
    <w:p w14:paraId="2A0FF2F3" w14:textId="1BD23084" w:rsidR="00570CCE" w:rsidRDefault="00570CCE" w:rsidP="00DF5F16">
      <w:r>
        <w:tab/>
      </w:r>
      <w:r>
        <w:tab/>
      </w:r>
      <w:r>
        <w:tab/>
      </w:r>
      <w:r>
        <w:tab/>
        <w:t xml:space="preserve">The final version </w:t>
      </w:r>
      <w:r w:rsidR="0066368B">
        <w:t>RP-23</w:t>
      </w:r>
      <w:r w:rsidR="008E191F">
        <w:t>2699</w:t>
      </w:r>
      <w:r w:rsidR="0066368B">
        <w:t xml:space="preserve"> </w:t>
      </w:r>
      <w:r>
        <w:t xml:space="preserve">was </w:t>
      </w:r>
      <w:r w:rsidRPr="00E71710">
        <w:t xml:space="preserve">provided </w:t>
      </w:r>
      <w:r w:rsidRPr="0066368B">
        <w:t xml:space="preserve">on </w:t>
      </w:r>
      <w:r w:rsidR="00F7078A">
        <w:t>17.10</w:t>
      </w:r>
      <w:r w:rsidRPr="0066368B">
        <w:t>.202</w:t>
      </w:r>
      <w:r w:rsidR="00085D99" w:rsidRPr="0066368B">
        <w:t>3</w:t>
      </w:r>
      <w:r w:rsidRPr="0066368B">
        <w:t xml:space="preserve"> an</w:t>
      </w:r>
      <w:r w:rsidRPr="00E71710">
        <w:t>d RP-2</w:t>
      </w:r>
      <w:r w:rsidR="00C84D64">
        <w:t>3</w:t>
      </w:r>
      <w:r w:rsidR="008E191F">
        <w:t>2699</w:t>
      </w:r>
      <w:r>
        <w:t xml:space="preserve"> was considered endorsed.</w:t>
      </w:r>
    </w:p>
    <w:p w14:paraId="7515C7BA" w14:textId="0689B9D0" w:rsidR="00415E44" w:rsidRDefault="00415E44" w:rsidP="00415E44">
      <w:pPr>
        <w:pStyle w:val="Heading2"/>
      </w:pPr>
      <w:bookmarkStart w:id="838" w:name="_Toc108983258"/>
      <w:bookmarkStart w:id="839" w:name="_Toc111426719"/>
      <w:bookmarkStart w:id="840" w:name="_Toc116243026"/>
      <w:bookmarkStart w:id="841" w:name="_Toc116243278"/>
      <w:bookmarkStart w:id="842" w:name="_Toc124641694"/>
      <w:bookmarkStart w:id="843" w:name="_Toc124881030"/>
      <w:bookmarkStart w:id="844" w:name="_Toc150626563"/>
      <w:r>
        <w:t>Annex J:</w:t>
      </w:r>
      <w:r w:rsidR="001A4219">
        <w:tab/>
      </w:r>
      <w:r w:rsidR="0005191B">
        <w:t>Voting list</w:t>
      </w:r>
      <w:bookmarkEnd w:id="838"/>
      <w:bookmarkEnd w:id="839"/>
      <w:bookmarkEnd w:id="840"/>
      <w:bookmarkEnd w:id="841"/>
      <w:bookmarkEnd w:id="842"/>
      <w:bookmarkEnd w:id="843"/>
      <w:bookmarkEnd w:id="84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lastRenderedPageBreak/>
        <w:t>Therefore a corresponding voting list is attached to this report.</w:t>
      </w:r>
    </w:p>
    <w:p w14:paraId="0B5DAC06" w14:textId="00A9F250" w:rsidR="007C2036" w:rsidRDefault="0024143F" w:rsidP="00C16A77">
      <w:pPr>
        <w:ind w:left="564" w:hanging="564"/>
      </w:pPr>
      <w:r>
        <w:t>Note:</w:t>
      </w:r>
      <w:r w:rsidR="00D3004E">
        <w:tab/>
      </w:r>
      <w:r>
        <w:t xml:space="preserve">For </w:t>
      </w:r>
      <w:r w:rsidR="00044E16">
        <w:t>R</w:t>
      </w:r>
      <w:r>
        <w:t>AN #</w:t>
      </w:r>
      <w:r w:rsidR="00A200B0">
        <w:t>10</w:t>
      </w:r>
      <w:r w:rsidR="004D4D32">
        <w:t>1</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45" w:name="_Toc527197957"/>
      <w:bookmarkStart w:id="846" w:name="_Toc2391500"/>
      <w:bookmarkStart w:id="847" w:name="_Toc25787754"/>
      <w:bookmarkStart w:id="848" w:name="_Toc25787954"/>
      <w:bookmarkStart w:id="849" w:name="_Toc27430649"/>
      <w:bookmarkStart w:id="850" w:name="_Toc33140381"/>
      <w:bookmarkStart w:id="851" w:name="_Toc34604912"/>
      <w:bookmarkStart w:id="852" w:name="_Toc34605105"/>
      <w:bookmarkStart w:id="853" w:name="_Toc35697905"/>
      <w:bookmarkStart w:id="854" w:name="_Toc42029400"/>
      <w:bookmarkStart w:id="855" w:name="_Toc62413615"/>
      <w:bookmarkStart w:id="856" w:name="_Toc67153293"/>
      <w:bookmarkStart w:id="857" w:name="_Toc74553811"/>
      <w:bookmarkStart w:id="858" w:name="_Toc82419011"/>
      <w:bookmarkStart w:id="859" w:name="_Toc82457108"/>
      <w:bookmarkStart w:id="860" w:name="_Toc108983259"/>
      <w:bookmarkStart w:id="861" w:name="_Toc111426720"/>
      <w:bookmarkStart w:id="862" w:name="_Toc116243027"/>
      <w:bookmarkStart w:id="863" w:name="_Toc116243279"/>
      <w:bookmarkStart w:id="864" w:name="_Toc124641695"/>
      <w:bookmarkStart w:id="865" w:name="_Toc124881031"/>
      <w:bookmarkStart w:id="866" w:name="_Toc150626564"/>
      <w:r>
        <w:lastRenderedPageBreak/>
        <w:t xml:space="preserve">Annex </w:t>
      </w:r>
      <w:r w:rsidR="00415E44">
        <w:t>K</w:t>
      </w:r>
      <w:r>
        <w:t>:</w:t>
      </w:r>
      <w:r w:rsidR="001A4219">
        <w:tab/>
      </w:r>
      <w:r>
        <w:t>History</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92B05F9" w:rsidR="00AB0E2A" w:rsidRDefault="00586B86" w:rsidP="00AB0E2A">
            <w:pPr>
              <w:pStyle w:val="TAL"/>
              <w:snapToGrid w:val="0"/>
              <w:spacing w:before="120" w:after="120"/>
              <w:jc w:val="center"/>
            </w:pPr>
            <w:r>
              <w:t>1</w:t>
            </w:r>
            <w:r w:rsidR="004D4D32">
              <w:t>5</w:t>
            </w:r>
            <w:r w:rsidR="00AB0E2A">
              <w:t>.</w:t>
            </w:r>
            <w:r w:rsidR="002E293B">
              <w:t>0</w:t>
            </w:r>
            <w:r w:rsidR="004D4D32">
              <w:t>9</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45A765A" w:rsidR="00AB0E2A" w:rsidRDefault="00AB0E2A" w:rsidP="00AB0E2A">
            <w:pPr>
              <w:pStyle w:val="TAL"/>
              <w:snapToGrid w:val="0"/>
              <w:spacing w:before="120" w:after="120"/>
            </w:pPr>
            <w:r w:rsidRPr="008B51CD">
              <w:t>Draft report of RAN #</w:t>
            </w:r>
            <w:r w:rsidR="00586B86">
              <w:t>10</w:t>
            </w:r>
            <w:r w:rsidR="004D4D32">
              <w:t>1</w:t>
            </w:r>
            <w:r w:rsidRPr="008B51CD">
              <w:t xml:space="preserve"> provided</w:t>
            </w:r>
            <w:r w:rsidR="004A3AB0">
              <w:t xml:space="preserve"> </w:t>
            </w:r>
            <w:r w:rsidRPr="008B51CD">
              <w:t>after RAN #</w:t>
            </w:r>
            <w:r w:rsidR="00586B86">
              <w:t>10</w:t>
            </w:r>
            <w:r w:rsidR="004D4D32">
              <w:t>1</w:t>
            </w:r>
          </w:p>
        </w:tc>
      </w:tr>
      <w:tr w:rsidR="007F2F91" w14:paraId="51237E38" w14:textId="77777777" w:rsidTr="00AB0E2A">
        <w:trPr>
          <w:cantSplit/>
        </w:trPr>
        <w:tc>
          <w:tcPr>
            <w:tcW w:w="1134" w:type="dxa"/>
            <w:shd w:val="solid" w:color="FFFFFF" w:fill="auto"/>
          </w:tcPr>
          <w:p w14:paraId="79D55F15" w14:textId="7BBB75E5" w:rsidR="007F2F91" w:rsidRPr="008E09D4" w:rsidRDefault="00272ACF" w:rsidP="00AB0E2A">
            <w:pPr>
              <w:pStyle w:val="TAL"/>
              <w:snapToGrid w:val="0"/>
              <w:spacing w:before="120" w:after="120"/>
              <w:jc w:val="center"/>
            </w:pPr>
            <w:r w:rsidRPr="00272ACF">
              <w:t>11</w:t>
            </w:r>
            <w:r w:rsidR="00576A68" w:rsidRPr="00272ACF">
              <w:t>.</w:t>
            </w:r>
            <w:r w:rsidRPr="00272ACF">
              <w:t>11</w:t>
            </w:r>
            <w:r w:rsidR="00576A68" w:rsidRPr="00272ACF">
              <w:t>.</w:t>
            </w:r>
            <w:r w:rsidR="00576A68" w:rsidRPr="00E71710">
              <w:t>202</w:t>
            </w:r>
            <w:r w:rsidR="00E04A31" w:rsidRPr="00E71710">
              <w:t>3</w:t>
            </w:r>
          </w:p>
        </w:tc>
        <w:tc>
          <w:tcPr>
            <w:tcW w:w="1701" w:type="dxa"/>
            <w:shd w:val="solid" w:color="FFFFFF" w:fill="auto"/>
          </w:tcPr>
          <w:p w14:paraId="09AD920F" w14:textId="4DFAFC27" w:rsidR="007F2F91" w:rsidRPr="00CD52AC" w:rsidRDefault="00576A68" w:rsidP="00AB0E2A">
            <w:pPr>
              <w:pStyle w:val="TAL"/>
              <w:snapToGrid w:val="0"/>
              <w:spacing w:before="120" w:after="120"/>
              <w:jc w:val="center"/>
            </w:pPr>
            <w:r>
              <w:t>RP-2</w:t>
            </w:r>
            <w:r w:rsidR="00E04A31">
              <w:t>3</w:t>
            </w:r>
            <w:r w:rsidR="004D4D32">
              <w:t>2702</w:t>
            </w:r>
          </w:p>
        </w:tc>
        <w:tc>
          <w:tcPr>
            <w:tcW w:w="6521" w:type="dxa"/>
            <w:shd w:val="solid" w:color="FFFFFF" w:fill="auto"/>
          </w:tcPr>
          <w:p w14:paraId="62C8EC70" w14:textId="7EADFFEB" w:rsidR="007F2F91" w:rsidRPr="008B51CD" w:rsidRDefault="00666DC4" w:rsidP="00AB0E2A">
            <w:pPr>
              <w:pStyle w:val="TAL"/>
              <w:snapToGrid w:val="0"/>
              <w:spacing w:before="120" w:after="120"/>
            </w:pPr>
            <w:r w:rsidRPr="008B51CD">
              <w:t>Draft report of RAN #</w:t>
            </w:r>
            <w:r w:rsidR="00586B86">
              <w:t>10</w:t>
            </w:r>
            <w:r w:rsidR="004D4D32">
              <w:t>1</w:t>
            </w:r>
            <w:r w:rsidRPr="008B51CD">
              <w:t xml:space="preserve"> provided</w:t>
            </w:r>
            <w:r>
              <w:t xml:space="preserve"> for approval to RAN #</w:t>
            </w:r>
            <w:r w:rsidR="00AF6171">
              <w:t>10</w:t>
            </w:r>
            <w:r w:rsidR="004D4D32">
              <w:t>2</w:t>
            </w:r>
          </w:p>
        </w:tc>
      </w:tr>
      <w:tr w:rsidR="00FE73AD" w14:paraId="14D6813D" w14:textId="77777777" w:rsidTr="00AB0E2A">
        <w:trPr>
          <w:cantSplit/>
        </w:trPr>
        <w:tc>
          <w:tcPr>
            <w:tcW w:w="1134" w:type="dxa"/>
            <w:shd w:val="solid" w:color="FFFFFF" w:fill="auto"/>
          </w:tcPr>
          <w:p w14:paraId="0064A948" w14:textId="2F8BB11B" w:rsidR="00FE73AD" w:rsidRPr="00A72627" w:rsidRDefault="00FE73AD" w:rsidP="00AB0E2A">
            <w:pPr>
              <w:pStyle w:val="TAL"/>
              <w:snapToGrid w:val="0"/>
              <w:spacing w:before="120" w:after="120"/>
              <w:jc w:val="center"/>
            </w:pPr>
          </w:p>
        </w:tc>
        <w:tc>
          <w:tcPr>
            <w:tcW w:w="1701" w:type="dxa"/>
            <w:shd w:val="solid" w:color="FFFFFF" w:fill="auto"/>
          </w:tcPr>
          <w:p w14:paraId="30BEDDFD" w14:textId="34941238" w:rsidR="00FE73AD" w:rsidRPr="00A72627" w:rsidRDefault="00FE73AD" w:rsidP="00AB0E2A">
            <w:pPr>
              <w:pStyle w:val="TAL"/>
              <w:snapToGrid w:val="0"/>
              <w:spacing w:before="120" w:after="120"/>
              <w:jc w:val="center"/>
            </w:pPr>
          </w:p>
        </w:tc>
        <w:tc>
          <w:tcPr>
            <w:tcW w:w="6521" w:type="dxa"/>
            <w:shd w:val="solid" w:color="FFFFFF" w:fill="auto"/>
          </w:tcPr>
          <w:p w14:paraId="2556FA8C" w14:textId="54BB6810" w:rsidR="00FE73AD" w:rsidRPr="008B51CD" w:rsidRDefault="00FE73AD"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7ACD" w14:textId="77777777" w:rsidR="00E11080" w:rsidRDefault="00E11080">
      <w:pPr>
        <w:spacing w:after="0"/>
      </w:pPr>
      <w:r>
        <w:separator/>
      </w:r>
    </w:p>
  </w:endnote>
  <w:endnote w:type="continuationSeparator" w:id="0">
    <w:p w14:paraId="3A514C95" w14:textId="77777777" w:rsidR="00E11080" w:rsidRDefault="00E11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17C6C" w14:textId="77777777" w:rsidR="00E11080" w:rsidRDefault="00E11080">
      <w:pPr>
        <w:spacing w:after="0"/>
      </w:pPr>
      <w:r>
        <w:separator/>
      </w:r>
    </w:p>
  </w:footnote>
  <w:footnote w:type="continuationSeparator" w:id="0">
    <w:p w14:paraId="6DEC1FF3" w14:textId="77777777" w:rsidR="00E11080" w:rsidRDefault="00E110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734C8230" w:rsidR="008C1599" w:rsidRDefault="00B256C6" w:rsidP="00401DFE">
    <w:pPr>
      <w:pStyle w:val="Header"/>
      <w:jc w:val="center"/>
    </w:pPr>
    <w:r w:rsidRPr="00672699">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Pr>
        <w:b w:val="0"/>
      </w:rPr>
      <w:t>10</w:t>
    </w:r>
    <w:r w:rsidR="00AC5636">
      <w:rPr>
        <w:b w:val="0"/>
      </w:rPr>
      <w:t>1</w:t>
    </w:r>
    <w:r w:rsidR="008C1599">
      <w:rPr>
        <w:b w:val="0"/>
      </w:rPr>
      <w:t xml:space="preserve">, </w:t>
    </w:r>
    <w:r w:rsidR="00AC5636">
      <w:rPr>
        <w:b w:val="0"/>
      </w:rPr>
      <w:t>Bangalore, India</w:t>
    </w:r>
    <w:r w:rsidR="00E15C88">
      <w:rPr>
        <w:b w:val="0"/>
      </w:rPr>
      <w:t xml:space="preserve">, </w:t>
    </w:r>
    <w:r w:rsidR="00AC5636">
      <w:rPr>
        <w:b w:val="0"/>
      </w:rPr>
      <w:t>September 11</w:t>
    </w:r>
    <w:r>
      <w:rPr>
        <w:b w:val="0"/>
      </w:rPr>
      <w:t>-1</w:t>
    </w:r>
    <w:r w:rsidR="00AC5636">
      <w:rPr>
        <w:b w:val="0"/>
      </w:rPr>
      <w:t>5</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5138"/>
    <w:rsid w:val="00025A55"/>
    <w:rsid w:val="00025D35"/>
    <w:rsid w:val="00026765"/>
    <w:rsid w:val="0002710E"/>
    <w:rsid w:val="00030393"/>
    <w:rsid w:val="000303B9"/>
    <w:rsid w:val="00030957"/>
    <w:rsid w:val="00030FE7"/>
    <w:rsid w:val="00031479"/>
    <w:rsid w:val="000317F9"/>
    <w:rsid w:val="00031B52"/>
    <w:rsid w:val="00031FD2"/>
    <w:rsid w:val="000328D3"/>
    <w:rsid w:val="00032D6C"/>
    <w:rsid w:val="00032DD3"/>
    <w:rsid w:val="00032FC4"/>
    <w:rsid w:val="00032FCF"/>
    <w:rsid w:val="00033142"/>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23FA"/>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5176"/>
    <w:rsid w:val="0008566C"/>
    <w:rsid w:val="000856BD"/>
    <w:rsid w:val="00085752"/>
    <w:rsid w:val="00085D99"/>
    <w:rsid w:val="00086208"/>
    <w:rsid w:val="000869F2"/>
    <w:rsid w:val="00086E04"/>
    <w:rsid w:val="00087229"/>
    <w:rsid w:val="000900AE"/>
    <w:rsid w:val="00090E99"/>
    <w:rsid w:val="0009156F"/>
    <w:rsid w:val="00091C88"/>
    <w:rsid w:val="000929BF"/>
    <w:rsid w:val="00092BF6"/>
    <w:rsid w:val="00093069"/>
    <w:rsid w:val="0009429F"/>
    <w:rsid w:val="0009439D"/>
    <w:rsid w:val="00094632"/>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42"/>
    <w:rsid w:val="000A7786"/>
    <w:rsid w:val="000A7B4C"/>
    <w:rsid w:val="000A7E3E"/>
    <w:rsid w:val="000B036D"/>
    <w:rsid w:val="000B0E68"/>
    <w:rsid w:val="000B1A36"/>
    <w:rsid w:val="000B2550"/>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4E44"/>
    <w:rsid w:val="00125111"/>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2DA"/>
    <w:rsid w:val="001E34B1"/>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B83"/>
    <w:rsid w:val="002903C7"/>
    <w:rsid w:val="002904BC"/>
    <w:rsid w:val="00290F8A"/>
    <w:rsid w:val="002912E8"/>
    <w:rsid w:val="00291367"/>
    <w:rsid w:val="00291857"/>
    <w:rsid w:val="0029241D"/>
    <w:rsid w:val="00292CE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50CC"/>
    <w:rsid w:val="002D5B6F"/>
    <w:rsid w:val="002D5E65"/>
    <w:rsid w:val="002D6025"/>
    <w:rsid w:val="002D64A7"/>
    <w:rsid w:val="002D6DA2"/>
    <w:rsid w:val="002E0068"/>
    <w:rsid w:val="002E02A7"/>
    <w:rsid w:val="002E1587"/>
    <w:rsid w:val="002E1F46"/>
    <w:rsid w:val="002E293B"/>
    <w:rsid w:val="002E355D"/>
    <w:rsid w:val="002E3FD9"/>
    <w:rsid w:val="002E4E5C"/>
    <w:rsid w:val="002E511C"/>
    <w:rsid w:val="002E533C"/>
    <w:rsid w:val="002E6001"/>
    <w:rsid w:val="002E600E"/>
    <w:rsid w:val="002E6761"/>
    <w:rsid w:val="002E7C7B"/>
    <w:rsid w:val="002E7ED6"/>
    <w:rsid w:val="002F005E"/>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7F1"/>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54"/>
    <w:rsid w:val="003571EC"/>
    <w:rsid w:val="003572D0"/>
    <w:rsid w:val="00362741"/>
    <w:rsid w:val="003628E7"/>
    <w:rsid w:val="00362C6F"/>
    <w:rsid w:val="00362E45"/>
    <w:rsid w:val="00363B6D"/>
    <w:rsid w:val="00364179"/>
    <w:rsid w:val="00364D15"/>
    <w:rsid w:val="00364F75"/>
    <w:rsid w:val="00365746"/>
    <w:rsid w:val="00365AE4"/>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4D8E"/>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7813"/>
    <w:rsid w:val="004F7882"/>
    <w:rsid w:val="00500830"/>
    <w:rsid w:val="00500A88"/>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5464"/>
    <w:rsid w:val="00585984"/>
    <w:rsid w:val="00585B1A"/>
    <w:rsid w:val="00586B86"/>
    <w:rsid w:val="00587040"/>
    <w:rsid w:val="0058721D"/>
    <w:rsid w:val="00590D1E"/>
    <w:rsid w:val="00591953"/>
    <w:rsid w:val="00591F84"/>
    <w:rsid w:val="00592663"/>
    <w:rsid w:val="00592904"/>
    <w:rsid w:val="00593E75"/>
    <w:rsid w:val="00594028"/>
    <w:rsid w:val="0059433F"/>
    <w:rsid w:val="00594D9E"/>
    <w:rsid w:val="00595340"/>
    <w:rsid w:val="0059586C"/>
    <w:rsid w:val="00595CFE"/>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29E"/>
    <w:rsid w:val="00620685"/>
    <w:rsid w:val="006207D8"/>
    <w:rsid w:val="00621017"/>
    <w:rsid w:val="00621702"/>
    <w:rsid w:val="00621843"/>
    <w:rsid w:val="00621E10"/>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68B"/>
    <w:rsid w:val="00663DB8"/>
    <w:rsid w:val="006643A4"/>
    <w:rsid w:val="00665197"/>
    <w:rsid w:val="0066549A"/>
    <w:rsid w:val="00666603"/>
    <w:rsid w:val="00666648"/>
    <w:rsid w:val="00666A6D"/>
    <w:rsid w:val="00666DC4"/>
    <w:rsid w:val="0066744C"/>
    <w:rsid w:val="0067040F"/>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C70"/>
    <w:rsid w:val="006C0FDB"/>
    <w:rsid w:val="006C27B9"/>
    <w:rsid w:val="006C2B1E"/>
    <w:rsid w:val="006C3266"/>
    <w:rsid w:val="006C3701"/>
    <w:rsid w:val="006C4681"/>
    <w:rsid w:val="006C4E84"/>
    <w:rsid w:val="006C5595"/>
    <w:rsid w:val="006C63E4"/>
    <w:rsid w:val="006C68CC"/>
    <w:rsid w:val="006C7402"/>
    <w:rsid w:val="006D0FDF"/>
    <w:rsid w:val="006D1112"/>
    <w:rsid w:val="006D152F"/>
    <w:rsid w:val="006D21DC"/>
    <w:rsid w:val="006D2B24"/>
    <w:rsid w:val="006D51CD"/>
    <w:rsid w:val="006D6385"/>
    <w:rsid w:val="006D6474"/>
    <w:rsid w:val="006D69FB"/>
    <w:rsid w:val="006D6D48"/>
    <w:rsid w:val="006D6EFD"/>
    <w:rsid w:val="006D7018"/>
    <w:rsid w:val="006D7039"/>
    <w:rsid w:val="006D7327"/>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BAC"/>
    <w:rsid w:val="00747F24"/>
    <w:rsid w:val="007501B5"/>
    <w:rsid w:val="00750B5D"/>
    <w:rsid w:val="0075160C"/>
    <w:rsid w:val="007524B3"/>
    <w:rsid w:val="00752ADE"/>
    <w:rsid w:val="00752AEF"/>
    <w:rsid w:val="00753524"/>
    <w:rsid w:val="007541D7"/>
    <w:rsid w:val="00756030"/>
    <w:rsid w:val="0075678C"/>
    <w:rsid w:val="00756D41"/>
    <w:rsid w:val="00757114"/>
    <w:rsid w:val="007573A9"/>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015"/>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2774"/>
    <w:rsid w:val="008B3722"/>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0E54"/>
    <w:rsid w:val="008F1236"/>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30A0"/>
    <w:rsid w:val="00963D8E"/>
    <w:rsid w:val="00963E25"/>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5F8"/>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945"/>
    <w:rsid w:val="00BB3A4C"/>
    <w:rsid w:val="00BB40AC"/>
    <w:rsid w:val="00BB4637"/>
    <w:rsid w:val="00BB479A"/>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DA"/>
    <w:rsid w:val="00C45F17"/>
    <w:rsid w:val="00C462F9"/>
    <w:rsid w:val="00C4683B"/>
    <w:rsid w:val="00C47342"/>
    <w:rsid w:val="00C47BAB"/>
    <w:rsid w:val="00C47C0B"/>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863"/>
    <w:rsid w:val="00D32D83"/>
    <w:rsid w:val="00D32DD9"/>
    <w:rsid w:val="00D33054"/>
    <w:rsid w:val="00D33BF4"/>
    <w:rsid w:val="00D33FAB"/>
    <w:rsid w:val="00D348FA"/>
    <w:rsid w:val="00D34C31"/>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4500"/>
    <w:rsid w:val="00D55589"/>
    <w:rsid w:val="00D5571B"/>
    <w:rsid w:val="00D56073"/>
    <w:rsid w:val="00D5665F"/>
    <w:rsid w:val="00D60845"/>
    <w:rsid w:val="00D610CB"/>
    <w:rsid w:val="00D61884"/>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E92"/>
    <w:rsid w:val="00F5501B"/>
    <w:rsid w:val="00F556DC"/>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F2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A1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A1F2F"/>
    <w:pPr>
      <w:pBdr>
        <w:top w:val="none" w:sz="0" w:space="0" w:color="auto"/>
      </w:pBdr>
      <w:spacing w:before="180"/>
      <w:outlineLvl w:val="1"/>
    </w:pPr>
    <w:rPr>
      <w:sz w:val="32"/>
    </w:rPr>
  </w:style>
  <w:style w:type="paragraph" w:styleId="Heading3">
    <w:name w:val="heading 3"/>
    <w:basedOn w:val="Heading2"/>
    <w:next w:val="Normal"/>
    <w:qFormat/>
    <w:rsid w:val="00FA1F2F"/>
    <w:pPr>
      <w:spacing w:before="120"/>
      <w:outlineLvl w:val="2"/>
    </w:pPr>
    <w:rPr>
      <w:sz w:val="28"/>
    </w:rPr>
  </w:style>
  <w:style w:type="paragraph" w:styleId="Heading4">
    <w:name w:val="heading 4"/>
    <w:basedOn w:val="Heading3"/>
    <w:next w:val="Normal"/>
    <w:qFormat/>
    <w:rsid w:val="00FA1F2F"/>
    <w:pPr>
      <w:ind w:left="1418" w:hanging="1418"/>
      <w:outlineLvl w:val="3"/>
    </w:pPr>
    <w:rPr>
      <w:sz w:val="24"/>
    </w:rPr>
  </w:style>
  <w:style w:type="paragraph" w:styleId="Heading5">
    <w:name w:val="heading 5"/>
    <w:basedOn w:val="Heading4"/>
    <w:next w:val="Normal"/>
    <w:qFormat/>
    <w:rsid w:val="00FA1F2F"/>
    <w:pPr>
      <w:ind w:left="1701" w:hanging="1701"/>
      <w:outlineLvl w:val="4"/>
    </w:pPr>
    <w:rPr>
      <w:sz w:val="22"/>
    </w:rPr>
  </w:style>
  <w:style w:type="paragraph" w:styleId="Heading6">
    <w:name w:val="heading 6"/>
    <w:basedOn w:val="H6"/>
    <w:next w:val="Normal"/>
    <w:qFormat/>
    <w:rsid w:val="00FA1F2F"/>
    <w:pPr>
      <w:outlineLvl w:val="5"/>
    </w:pPr>
  </w:style>
  <w:style w:type="paragraph" w:styleId="Heading7">
    <w:name w:val="heading 7"/>
    <w:basedOn w:val="H6"/>
    <w:next w:val="Normal"/>
    <w:qFormat/>
    <w:rsid w:val="00FA1F2F"/>
    <w:pPr>
      <w:outlineLvl w:val="6"/>
    </w:pPr>
  </w:style>
  <w:style w:type="paragraph" w:styleId="Heading8">
    <w:name w:val="heading 8"/>
    <w:basedOn w:val="Heading1"/>
    <w:next w:val="Normal"/>
    <w:qFormat/>
    <w:rsid w:val="00FA1F2F"/>
    <w:pPr>
      <w:ind w:left="0" w:firstLine="0"/>
      <w:outlineLvl w:val="7"/>
    </w:pPr>
  </w:style>
  <w:style w:type="paragraph" w:styleId="Heading9">
    <w:name w:val="heading 9"/>
    <w:basedOn w:val="Heading8"/>
    <w:next w:val="Normal"/>
    <w:qFormat/>
    <w:rsid w:val="00FA1F2F"/>
    <w:pPr>
      <w:outlineLvl w:val="8"/>
    </w:pPr>
  </w:style>
  <w:style w:type="character" w:default="1" w:styleId="DefaultParagraphFont">
    <w:name w:val="Default Paragraph Font"/>
    <w:semiHidden/>
    <w:rsid w:val="00FA1F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F2F"/>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A1F2F"/>
    <w:pPr>
      <w:ind w:left="1985" w:hanging="1985"/>
      <w:outlineLvl w:val="9"/>
    </w:pPr>
    <w:rPr>
      <w:sz w:val="20"/>
    </w:rPr>
  </w:style>
  <w:style w:type="paragraph" w:styleId="TOC8">
    <w:name w:val="toc 8"/>
    <w:basedOn w:val="TOC1"/>
    <w:uiPriority w:val="39"/>
    <w:rsid w:val="00FA1F2F"/>
    <w:pPr>
      <w:spacing w:before="180"/>
      <w:ind w:left="2693" w:hanging="2693"/>
    </w:pPr>
    <w:rPr>
      <w:b/>
    </w:rPr>
  </w:style>
  <w:style w:type="paragraph" w:styleId="TOC1">
    <w:name w:val="toc 1"/>
    <w:uiPriority w:val="39"/>
    <w:rsid w:val="00FA1F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1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A1F2F"/>
    <w:pPr>
      <w:ind w:left="1701" w:hanging="1701"/>
    </w:pPr>
  </w:style>
  <w:style w:type="paragraph" w:styleId="TOC4">
    <w:name w:val="toc 4"/>
    <w:basedOn w:val="TOC3"/>
    <w:uiPriority w:val="39"/>
    <w:rsid w:val="00FA1F2F"/>
    <w:pPr>
      <w:ind w:left="1418" w:hanging="1418"/>
    </w:pPr>
  </w:style>
  <w:style w:type="paragraph" w:styleId="TOC3">
    <w:name w:val="toc 3"/>
    <w:basedOn w:val="TOC2"/>
    <w:uiPriority w:val="39"/>
    <w:rsid w:val="00FA1F2F"/>
    <w:pPr>
      <w:ind w:left="1134" w:hanging="1134"/>
    </w:pPr>
  </w:style>
  <w:style w:type="paragraph" w:styleId="TOC2">
    <w:name w:val="toc 2"/>
    <w:basedOn w:val="TOC1"/>
    <w:uiPriority w:val="39"/>
    <w:rsid w:val="00FA1F2F"/>
    <w:pPr>
      <w:keepNext w:val="0"/>
      <w:spacing w:before="0"/>
      <w:ind w:left="851" w:hanging="851"/>
    </w:pPr>
    <w:rPr>
      <w:sz w:val="20"/>
    </w:rPr>
  </w:style>
  <w:style w:type="paragraph" w:styleId="Index2">
    <w:name w:val="index 2"/>
    <w:basedOn w:val="Index1"/>
    <w:semiHidden/>
    <w:rsid w:val="00FA1F2F"/>
    <w:pPr>
      <w:ind w:left="284"/>
    </w:pPr>
  </w:style>
  <w:style w:type="paragraph" w:styleId="Index1">
    <w:name w:val="index 1"/>
    <w:basedOn w:val="Normal"/>
    <w:semiHidden/>
    <w:rsid w:val="00FA1F2F"/>
    <w:pPr>
      <w:keepLines/>
      <w:spacing w:after="0"/>
    </w:pPr>
  </w:style>
  <w:style w:type="paragraph" w:customStyle="1" w:styleId="ZH">
    <w:name w:val="ZH"/>
    <w:rsid w:val="00FA1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1F2F"/>
    <w:pPr>
      <w:outlineLvl w:val="9"/>
    </w:pPr>
  </w:style>
  <w:style w:type="paragraph" w:styleId="ListNumber2">
    <w:name w:val="List Number 2"/>
    <w:basedOn w:val="ListNumber"/>
    <w:semiHidden/>
    <w:rsid w:val="00FA1F2F"/>
    <w:pPr>
      <w:ind w:left="851"/>
    </w:pPr>
  </w:style>
  <w:style w:type="paragraph" w:styleId="ListNumber">
    <w:name w:val="List Number"/>
    <w:basedOn w:val="List"/>
    <w:semiHidden/>
    <w:rsid w:val="00FA1F2F"/>
  </w:style>
  <w:style w:type="paragraph" w:styleId="List">
    <w:name w:val="List"/>
    <w:basedOn w:val="Normal"/>
    <w:semiHidden/>
    <w:rsid w:val="00FA1F2F"/>
    <w:pPr>
      <w:ind w:left="568" w:hanging="284"/>
    </w:pPr>
  </w:style>
  <w:style w:type="paragraph" w:styleId="Header">
    <w:name w:val="header"/>
    <w:semiHidden/>
    <w:rsid w:val="00FA1F2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1F2F"/>
    <w:rPr>
      <w:b/>
      <w:position w:val="6"/>
      <w:sz w:val="16"/>
    </w:rPr>
  </w:style>
  <w:style w:type="paragraph" w:styleId="FootnoteText">
    <w:name w:val="footnote text"/>
    <w:basedOn w:val="Normal"/>
    <w:semiHidden/>
    <w:rsid w:val="00FA1F2F"/>
    <w:pPr>
      <w:keepLines/>
      <w:spacing w:after="0"/>
      <w:ind w:left="454" w:hanging="454"/>
    </w:pPr>
    <w:rPr>
      <w:sz w:val="16"/>
    </w:rPr>
  </w:style>
  <w:style w:type="paragraph" w:customStyle="1" w:styleId="TAH">
    <w:name w:val="TAH"/>
    <w:basedOn w:val="TAC"/>
    <w:rsid w:val="00FA1F2F"/>
    <w:rPr>
      <w:b/>
    </w:rPr>
  </w:style>
  <w:style w:type="paragraph" w:customStyle="1" w:styleId="TAC">
    <w:name w:val="TAC"/>
    <w:basedOn w:val="TAL"/>
    <w:rsid w:val="00FA1F2F"/>
    <w:pPr>
      <w:jc w:val="center"/>
    </w:pPr>
  </w:style>
  <w:style w:type="paragraph" w:customStyle="1" w:styleId="TAL">
    <w:name w:val="TAL"/>
    <w:basedOn w:val="Normal"/>
    <w:link w:val="TALChar"/>
    <w:rsid w:val="00FA1F2F"/>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A1F2F"/>
    <w:pPr>
      <w:keepNext w:val="0"/>
      <w:spacing w:before="0" w:after="240"/>
    </w:pPr>
  </w:style>
  <w:style w:type="paragraph" w:customStyle="1" w:styleId="TH">
    <w:name w:val="TH"/>
    <w:basedOn w:val="Normal"/>
    <w:link w:val="THChar"/>
    <w:rsid w:val="00FA1F2F"/>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A1F2F"/>
    <w:pPr>
      <w:keepLines/>
      <w:ind w:left="1135" w:hanging="851"/>
    </w:pPr>
  </w:style>
  <w:style w:type="paragraph" w:styleId="TOC9">
    <w:name w:val="toc 9"/>
    <w:basedOn w:val="TOC8"/>
    <w:uiPriority w:val="39"/>
    <w:rsid w:val="00FA1F2F"/>
    <w:pPr>
      <w:ind w:left="1418" w:hanging="1418"/>
    </w:pPr>
  </w:style>
  <w:style w:type="paragraph" w:customStyle="1" w:styleId="EX">
    <w:name w:val="EX"/>
    <w:basedOn w:val="Normal"/>
    <w:rsid w:val="00FA1F2F"/>
    <w:pPr>
      <w:keepLines/>
      <w:ind w:left="1702" w:hanging="1418"/>
    </w:pPr>
  </w:style>
  <w:style w:type="paragraph" w:customStyle="1" w:styleId="FP">
    <w:name w:val="FP"/>
    <w:basedOn w:val="Normal"/>
    <w:rsid w:val="00FA1F2F"/>
    <w:pPr>
      <w:spacing w:after="0"/>
    </w:pPr>
  </w:style>
  <w:style w:type="paragraph" w:customStyle="1" w:styleId="LD">
    <w:name w:val="LD"/>
    <w:rsid w:val="00FA1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1F2F"/>
    <w:pPr>
      <w:spacing w:after="0"/>
    </w:pPr>
  </w:style>
  <w:style w:type="paragraph" w:customStyle="1" w:styleId="EW">
    <w:name w:val="EW"/>
    <w:basedOn w:val="EX"/>
    <w:rsid w:val="00FA1F2F"/>
    <w:pPr>
      <w:spacing w:after="0"/>
    </w:pPr>
  </w:style>
  <w:style w:type="paragraph" w:styleId="TOC6">
    <w:name w:val="toc 6"/>
    <w:basedOn w:val="TOC5"/>
    <w:next w:val="Normal"/>
    <w:uiPriority w:val="39"/>
    <w:rsid w:val="00FA1F2F"/>
    <w:pPr>
      <w:ind w:left="1985" w:hanging="1985"/>
    </w:pPr>
  </w:style>
  <w:style w:type="paragraph" w:styleId="TOC7">
    <w:name w:val="toc 7"/>
    <w:basedOn w:val="TOC6"/>
    <w:next w:val="Normal"/>
    <w:uiPriority w:val="39"/>
    <w:rsid w:val="00FA1F2F"/>
    <w:pPr>
      <w:ind w:left="2268" w:hanging="2268"/>
    </w:pPr>
  </w:style>
  <w:style w:type="paragraph" w:styleId="ListBullet2">
    <w:name w:val="List Bullet 2"/>
    <w:basedOn w:val="ListBullet"/>
    <w:semiHidden/>
    <w:rsid w:val="00FA1F2F"/>
    <w:pPr>
      <w:ind w:left="851"/>
    </w:pPr>
  </w:style>
  <w:style w:type="paragraph" w:styleId="ListBullet">
    <w:name w:val="List Bullet"/>
    <w:basedOn w:val="List"/>
    <w:semiHidden/>
    <w:rsid w:val="00FA1F2F"/>
  </w:style>
  <w:style w:type="paragraph" w:styleId="ListBullet3">
    <w:name w:val="List Bullet 3"/>
    <w:basedOn w:val="ListBullet2"/>
    <w:semiHidden/>
    <w:rsid w:val="00FA1F2F"/>
    <w:pPr>
      <w:ind w:left="1135"/>
    </w:pPr>
  </w:style>
  <w:style w:type="paragraph" w:customStyle="1" w:styleId="EQ">
    <w:name w:val="EQ"/>
    <w:basedOn w:val="Normal"/>
    <w:next w:val="Normal"/>
    <w:rsid w:val="00FA1F2F"/>
    <w:pPr>
      <w:keepLines/>
      <w:tabs>
        <w:tab w:val="center" w:pos="4536"/>
        <w:tab w:val="right" w:pos="9072"/>
      </w:tabs>
    </w:pPr>
    <w:rPr>
      <w:noProof/>
    </w:rPr>
  </w:style>
  <w:style w:type="paragraph" w:customStyle="1" w:styleId="NF">
    <w:name w:val="NF"/>
    <w:basedOn w:val="NO"/>
    <w:rsid w:val="00FA1F2F"/>
    <w:pPr>
      <w:keepNext/>
      <w:spacing w:after="0"/>
    </w:pPr>
    <w:rPr>
      <w:rFonts w:ascii="Arial" w:hAnsi="Arial"/>
      <w:sz w:val="18"/>
    </w:rPr>
  </w:style>
  <w:style w:type="paragraph" w:customStyle="1" w:styleId="PL">
    <w:name w:val="PL"/>
    <w:rsid w:val="00FA1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1F2F"/>
    <w:pPr>
      <w:jc w:val="right"/>
    </w:pPr>
  </w:style>
  <w:style w:type="paragraph" w:customStyle="1" w:styleId="TAN">
    <w:name w:val="TAN"/>
    <w:basedOn w:val="TAL"/>
    <w:rsid w:val="00FA1F2F"/>
    <w:pPr>
      <w:ind w:left="851" w:hanging="851"/>
    </w:pPr>
  </w:style>
  <w:style w:type="paragraph" w:customStyle="1" w:styleId="ZA">
    <w:name w:val="ZA"/>
    <w:rsid w:val="00FA1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1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1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1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1F2F"/>
    <w:pPr>
      <w:framePr w:wrap="notBeside" w:y="16161"/>
    </w:pPr>
  </w:style>
  <w:style w:type="character" w:customStyle="1" w:styleId="ZGSM">
    <w:name w:val="ZGSM"/>
    <w:rsid w:val="00FA1F2F"/>
  </w:style>
  <w:style w:type="paragraph" w:styleId="List2">
    <w:name w:val="List 2"/>
    <w:basedOn w:val="List"/>
    <w:semiHidden/>
    <w:rsid w:val="00FA1F2F"/>
    <w:pPr>
      <w:ind w:left="851"/>
    </w:pPr>
  </w:style>
  <w:style w:type="paragraph" w:customStyle="1" w:styleId="ZG">
    <w:name w:val="ZG"/>
    <w:rsid w:val="00FA1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1F2F"/>
    <w:pPr>
      <w:ind w:left="1135"/>
    </w:pPr>
  </w:style>
  <w:style w:type="paragraph" w:styleId="List4">
    <w:name w:val="List 4"/>
    <w:basedOn w:val="List3"/>
    <w:semiHidden/>
    <w:rsid w:val="00FA1F2F"/>
    <w:pPr>
      <w:ind w:left="1418"/>
    </w:pPr>
  </w:style>
  <w:style w:type="paragraph" w:styleId="List5">
    <w:name w:val="List 5"/>
    <w:basedOn w:val="List4"/>
    <w:semiHidden/>
    <w:rsid w:val="00FA1F2F"/>
    <w:pPr>
      <w:ind w:left="1702"/>
    </w:pPr>
  </w:style>
  <w:style w:type="paragraph" w:customStyle="1" w:styleId="EditorsNote">
    <w:name w:val="Editor's Note"/>
    <w:basedOn w:val="NO"/>
    <w:rsid w:val="00FA1F2F"/>
    <w:rPr>
      <w:color w:val="FF0000"/>
    </w:rPr>
  </w:style>
  <w:style w:type="paragraph" w:styleId="ListBullet4">
    <w:name w:val="List Bullet 4"/>
    <w:basedOn w:val="ListBullet3"/>
    <w:semiHidden/>
    <w:rsid w:val="00FA1F2F"/>
    <w:pPr>
      <w:ind w:left="1418"/>
    </w:pPr>
  </w:style>
  <w:style w:type="paragraph" w:styleId="ListBullet5">
    <w:name w:val="List Bullet 5"/>
    <w:basedOn w:val="ListBullet4"/>
    <w:semiHidden/>
    <w:rsid w:val="00FA1F2F"/>
    <w:pPr>
      <w:ind w:left="1702"/>
    </w:pPr>
  </w:style>
  <w:style w:type="paragraph" w:customStyle="1" w:styleId="B1">
    <w:name w:val="B1"/>
    <w:basedOn w:val="List"/>
    <w:rsid w:val="00FA1F2F"/>
  </w:style>
  <w:style w:type="paragraph" w:customStyle="1" w:styleId="B2">
    <w:name w:val="B2"/>
    <w:basedOn w:val="List2"/>
    <w:rsid w:val="00FA1F2F"/>
  </w:style>
  <w:style w:type="paragraph" w:customStyle="1" w:styleId="B3">
    <w:name w:val="B3"/>
    <w:basedOn w:val="List3"/>
    <w:rsid w:val="00FA1F2F"/>
  </w:style>
  <w:style w:type="paragraph" w:customStyle="1" w:styleId="B4">
    <w:name w:val="B4"/>
    <w:basedOn w:val="List4"/>
    <w:rsid w:val="00FA1F2F"/>
  </w:style>
  <w:style w:type="paragraph" w:customStyle="1" w:styleId="B5">
    <w:name w:val="B5"/>
    <w:basedOn w:val="List5"/>
    <w:rsid w:val="00FA1F2F"/>
  </w:style>
  <w:style w:type="paragraph" w:styleId="Footer">
    <w:name w:val="footer"/>
    <w:basedOn w:val="Header"/>
    <w:link w:val="FooterChar"/>
    <w:rsid w:val="00FA1F2F"/>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A1F2F"/>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1/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20217</TotalTime>
  <Pages>239</Pages>
  <Words>60749</Words>
  <Characters>346272</Characters>
  <Application>Microsoft Office Word</Application>
  <DocSecurity>0</DocSecurity>
  <Lines>2885</Lines>
  <Paragraphs>812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406209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3769</cp:revision>
  <cp:lastPrinted>1899-12-31T23:00:00Z</cp:lastPrinted>
  <dcterms:created xsi:type="dcterms:W3CDTF">2019-03-30T21:44:00Z</dcterms:created>
  <dcterms:modified xsi:type="dcterms:W3CDTF">2023-11-11T19:16:00Z</dcterms:modified>
</cp:coreProperties>
</file>