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BD72" w14:textId="59EF2AE9" w:rsidR="00547C46" w:rsidRPr="00547C46" w:rsidRDefault="00547C46" w:rsidP="00547C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7C46">
        <w:rPr>
          <w:b/>
          <w:noProof/>
          <w:sz w:val="24"/>
        </w:rPr>
        <w:t>3GPP TSG RAN WG4 Meeting #10</w:t>
      </w:r>
      <w:r w:rsidR="00EF4F6A">
        <w:rPr>
          <w:b/>
          <w:noProof/>
          <w:sz w:val="24"/>
        </w:rPr>
        <w:t>7</w:t>
      </w:r>
      <w:r w:rsidRPr="00547C46">
        <w:rPr>
          <w:b/>
          <w:noProof/>
          <w:sz w:val="24"/>
        </w:rPr>
        <w:tab/>
        <w:t>R4-</w:t>
      </w:r>
      <w:r w:rsidR="00BD07E5" w:rsidRPr="00BD07E5">
        <w:rPr>
          <w:b/>
          <w:noProof/>
          <w:sz w:val="24"/>
        </w:rPr>
        <w:t>2310139</w:t>
      </w:r>
    </w:p>
    <w:p w14:paraId="6B6ACC8C" w14:textId="0EDC91C4" w:rsidR="00856094" w:rsidRPr="00B66DD7" w:rsidRDefault="00EF4F6A" w:rsidP="0085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547C46" w:rsidRPr="00547C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May</w:t>
      </w:r>
      <w:r w:rsidR="00C668CB">
        <w:rPr>
          <w:b/>
          <w:noProof/>
          <w:sz w:val="24"/>
        </w:rPr>
        <w:t xml:space="preserve"> </w:t>
      </w:r>
      <w:r w:rsidR="00547C46" w:rsidRPr="00547C46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47C46" w:rsidRPr="00547C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FE03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813F7">
        <w:rPr>
          <w:b/>
          <w:noProof/>
          <w:sz w:val="24"/>
        </w:rPr>
        <w:t xml:space="preserve"> </w:t>
      </w:r>
      <w:r w:rsidR="00547C46" w:rsidRPr="00547C46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7AC40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1D7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632085" w:rsidP="00D938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FEADD" w:rsidR="001E41F3" w:rsidRPr="00DA5A56" w:rsidRDefault="00E464FA" w:rsidP="002951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0A008" w:rsidR="001E41F3" w:rsidRPr="00EC7A6D" w:rsidRDefault="00EF4F6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C7A6D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D65DE" w:rsidR="001E41F3" w:rsidRPr="00410371" w:rsidRDefault="00632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0092" w:rsidRPr="00011E89">
              <w:rPr>
                <w:b/>
                <w:sz w:val="28"/>
              </w:rPr>
              <w:t>1</w:t>
            </w:r>
            <w:r w:rsidR="00263DEC" w:rsidRPr="00011E89">
              <w:rPr>
                <w:b/>
                <w:sz w:val="28"/>
              </w:rPr>
              <w:t>7</w:t>
            </w:r>
            <w:r w:rsidR="00730092" w:rsidRPr="00011E89">
              <w:rPr>
                <w:b/>
                <w:sz w:val="28"/>
              </w:rPr>
              <w:t>.</w:t>
            </w:r>
            <w:r w:rsidR="00011E89" w:rsidRPr="00011E89">
              <w:rPr>
                <w:b/>
                <w:sz w:val="28"/>
              </w:rPr>
              <w:t>9</w:t>
            </w:r>
            <w:r w:rsidR="00753916" w:rsidRPr="00011E8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9964CF" w:rsidRPr="00011E8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FF460" w:rsidR="00F25D98" w:rsidRDefault="00C553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EC5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53EF52" w:rsidR="001E41F3" w:rsidRDefault="0079102B">
            <w:pPr>
              <w:pStyle w:val="CRCoverPage"/>
              <w:spacing w:after="0"/>
              <w:ind w:left="100"/>
              <w:rPr>
                <w:noProof/>
              </w:rPr>
            </w:pPr>
            <w:r w:rsidRPr="0079102B">
              <w:t xml:space="preserve">CR on </w:t>
            </w:r>
            <w:r w:rsidR="008F4330">
              <w:t xml:space="preserve">maintenance of </w:t>
            </w:r>
            <w:r w:rsidR="009B4578">
              <w:t>FeMIMO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700A7" w:rsidR="001E41F3" w:rsidRDefault="006320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B44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D07E5">
              <w:rPr>
                <w:noProof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632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B44F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28767" w:rsidR="001E41F3" w:rsidRDefault="0092790C">
            <w:pPr>
              <w:pStyle w:val="CRCoverPage"/>
              <w:spacing w:after="0"/>
              <w:ind w:left="100"/>
              <w:rPr>
                <w:noProof/>
              </w:rPr>
            </w:pPr>
            <w:r w:rsidRPr="0092790C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0B572" w:rsidR="001E41F3" w:rsidRDefault="00F12E70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67B63">
              <w:t xml:space="preserve"> </w:t>
            </w:r>
            <w:r w:rsidR="00950069">
              <w:t>202</w:t>
            </w:r>
            <w:r w:rsidR="003941F9">
              <w:t>3</w:t>
            </w:r>
            <w:r w:rsidR="00950069">
              <w:t>-</w:t>
            </w:r>
            <w:r w:rsidR="003941F9">
              <w:t>05</w:t>
            </w:r>
            <w:r w:rsidR="00950069">
              <w:t>-</w:t>
            </w:r>
            <w:r w:rsidR="009E4FFD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DB5C4E" w:rsidR="001E41F3" w:rsidRPr="006D67AA" w:rsidRDefault="006D67A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D67A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A4F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33BBD" w14:textId="14D26123" w:rsidR="00507667" w:rsidRDefault="00F04416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F161C">
              <w:rPr>
                <w:noProof/>
              </w:rPr>
              <w:t>wo</w:t>
            </w:r>
            <w:r w:rsidR="00426C7B">
              <w:rPr>
                <w:noProof/>
              </w:rPr>
              <w:t xml:space="preserve"> changes prop</w:t>
            </w:r>
            <w:r w:rsidR="00396A41">
              <w:rPr>
                <w:noProof/>
              </w:rPr>
              <w:t>o</w:t>
            </w:r>
            <w:r w:rsidR="00426C7B">
              <w:rPr>
                <w:noProof/>
              </w:rPr>
              <w:t>sed.</w:t>
            </w:r>
          </w:p>
          <w:p w14:paraId="241BB9D1" w14:textId="23AD2077" w:rsidR="00684D7B" w:rsidRDefault="00632DF0" w:rsidP="00426C7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When NSC SSB period</w:t>
            </w:r>
            <w:r w:rsidR="00EA660D">
              <w:rPr>
                <w:noProof/>
              </w:rPr>
              <w:t>i</w:t>
            </w:r>
            <w:r>
              <w:rPr>
                <w:noProof/>
              </w:rPr>
              <w:t>city is same as</w:t>
            </w:r>
            <w:r w:rsidR="00EA660D">
              <w:rPr>
                <w:noProof/>
              </w:rPr>
              <w:t xml:space="preserve"> SMTC periodicity, sharing factor is not defined.</w:t>
            </w:r>
            <w:r>
              <w:rPr>
                <w:noProof/>
              </w:rPr>
              <w:t xml:space="preserve"> </w:t>
            </w:r>
          </w:p>
          <w:p w14:paraId="708AA7DE" w14:textId="3E13B236" w:rsidR="005531B2" w:rsidRDefault="00B0105E" w:rsidP="006600B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rules are </w:t>
            </w:r>
            <w:r w:rsidR="00883602">
              <w:rPr>
                <w:noProof/>
              </w:rPr>
              <w:t>FFS when concurrent gaps are configured</w:t>
            </w:r>
          </w:p>
        </w:tc>
      </w:tr>
      <w:tr w:rsidR="00425C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7BF8E" w14:textId="41418DF4" w:rsidR="009838B4" w:rsidRDefault="00EA660D" w:rsidP="00426C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</w:t>
            </w:r>
            <w:r w:rsidR="00704934">
              <w:rPr>
                <w:noProof/>
              </w:rPr>
              <w:t>c</w:t>
            </w:r>
            <w:r>
              <w:rPr>
                <w:noProof/>
              </w:rPr>
              <w:t xml:space="preserve">ed sharing factor </w:t>
            </w:r>
            <w:r w:rsidR="00772509">
              <w:rPr>
                <w:noProof/>
              </w:rPr>
              <w:t>when NSC SSB periodicity is same as SMTC periodicity.</w:t>
            </w:r>
          </w:p>
          <w:p w14:paraId="31C656EC" w14:textId="58BBB84C" w:rsidR="008A4CCC" w:rsidRDefault="00883602" w:rsidP="006600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rules are clarified when concurrent gaps are configured </w:t>
            </w:r>
          </w:p>
        </w:tc>
      </w:tr>
      <w:tr w:rsidR="00425C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5DF0F" w:rsidR="00154C46" w:rsidRDefault="00426C7B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is not complete</w:t>
            </w:r>
            <w:r w:rsidR="00704934">
              <w:rPr>
                <w:noProof/>
              </w:rPr>
              <w:t>.</w:t>
            </w:r>
          </w:p>
        </w:tc>
      </w:tr>
      <w:tr w:rsidR="00425C9A" w14:paraId="034AF533" w14:textId="77777777" w:rsidTr="00547111">
        <w:tc>
          <w:tcPr>
            <w:tcW w:w="2694" w:type="dxa"/>
            <w:gridSpan w:val="2"/>
          </w:tcPr>
          <w:p w14:paraId="39D9EB5B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FFAB2" w:rsidR="00425C9A" w:rsidRDefault="0071777D" w:rsidP="0024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3E38">
              <w:rPr>
                <w:noProof/>
              </w:rPr>
              <w:t xml:space="preserve"> 9.5.4, </w:t>
            </w:r>
            <w:r>
              <w:rPr>
                <w:noProof/>
              </w:rPr>
              <w:t>9.13.4</w:t>
            </w:r>
          </w:p>
        </w:tc>
      </w:tr>
      <w:tr w:rsidR="00425C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C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</w:p>
        </w:tc>
      </w:tr>
      <w:tr w:rsidR="00425C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C9A" w:rsidRPr="008863B9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C9A" w:rsidRPr="008863B9" w:rsidRDefault="00425C9A" w:rsidP="00425C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C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385AD9" w:rsidR="00425C9A" w:rsidRDefault="00EF4F6A" w:rsidP="00425C9A">
            <w:pPr>
              <w:pStyle w:val="CRCoverPage"/>
              <w:spacing w:after="0"/>
              <w:ind w:left="100"/>
              <w:rPr>
                <w:noProof/>
              </w:rPr>
            </w:pPr>
            <w:r w:rsidRPr="00547C46">
              <w:rPr>
                <w:b/>
                <w:noProof/>
                <w:sz w:val="24"/>
              </w:rPr>
              <w:t>R4-2</w:t>
            </w:r>
            <w:r>
              <w:rPr>
                <w:b/>
                <w:noProof/>
                <w:sz w:val="24"/>
              </w:rPr>
              <w:t>309582</w:t>
            </w:r>
          </w:p>
        </w:tc>
      </w:tr>
    </w:tbl>
    <w:p w14:paraId="1557EA72" w14:textId="103FE2C5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C3DB97" w14:textId="0637BA2B" w:rsidR="00A86255" w:rsidRDefault="00A86255" w:rsidP="00A86255">
      <w:pPr>
        <w:ind w:left="3408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lastRenderedPageBreak/>
        <w:t xml:space="preserve">&lt;Start of Change </w:t>
      </w:r>
      <w:r w:rsidR="008E6A8B">
        <w:rPr>
          <w:rFonts w:eastAsia="SimSun"/>
          <w:noProof/>
          <w:color w:val="FF0000"/>
          <w:sz w:val="36"/>
          <w:lang w:eastAsia="zh-CN"/>
        </w:rPr>
        <w:t>1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1C8FF9F7" w14:textId="77777777" w:rsidR="00EB317F" w:rsidRPr="009C5807" w:rsidRDefault="00EB317F" w:rsidP="00EB317F">
      <w:pPr>
        <w:pStyle w:val="Heading3"/>
      </w:pPr>
      <w:r w:rsidRPr="009C5807">
        <w:t>9.5.4</w:t>
      </w:r>
      <w:r w:rsidRPr="009C5807">
        <w:tab/>
        <w:t>L1-RSRP measurement requirements</w:t>
      </w:r>
    </w:p>
    <w:p w14:paraId="5A7532A6" w14:textId="77777777" w:rsidR="00EB317F" w:rsidRPr="009C5807" w:rsidRDefault="00EB317F" w:rsidP="00EB317F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5D24F3CD" w14:textId="77777777" w:rsidR="00EB317F" w:rsidRPr="009C5807" w:rsidRDefault="00EB317F" w:rsidP="00EB317F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6DA9F615" w14:textId="77777777" w:rsidR="00EB317F" w:rsidRPr="009C5807" w:rsidRDefault="00EB317F" w:rsidP="00EB317F">
      <w:pPr>
        <w:rPr>
          <w:rFonts w:eastAsia="?? ??"/>
        </w:rPr>
      </w:pPr>
      <w:r w:rsidRPr="00320CAB">
        <w:rPr>
          <w:rFonts w:eastAsia="?? ??"/>
        </w:rPr>
        <w:t xml:space="preserve">The value of </w:t>
      </w:r>
      <w:r w:rsidRPr="00320CAB">
        <w:rPr>
          <w:sz w:val="22"/>
        </w:rPr>
        <w:t>T</w:t>
      </w:r>
      <w:r w:rsidRPr="00320CAB">
        <w:rPr>
          <w:sz w:val="22"/>
          <w:vertAlign w:val="subscript"/>
        </w:rPr>
        <w:t>L1-RSRP</w:t>
      </w:r>
      <w:r w:rsidRPr="00320CAB">
        <w:rPr>
          <w:vertAlign w:val="subscript"/>
        </w:rPr>
        <w:t>_Measurement_Period_SSB</w:t>
      </w:r>
      <w:r w:rsidRPr="00320CAB">
        <w:rPr>
          <w:rFonts w:eastAsia="?? ??"/>
        </w:rPr>
        <w:t xml:space="preserve"> is defined in Table 9.5.4.1-1 for FR1. </w:t>
      </w:r>
      <w:r w:rsidRPr="00320CAB">
        <w:rPr>
          <w:lang w:eastAsia="zh-CN"/>
        </w:rPr>
        <w:t xml:space="preserve">The </w:t>
      </w:r>
      <w:r w:rsidRPr="00320CAB">
        <w:rPr>
          <w:rFonts w:eastAsia="?? ??"/>
        </w:rPr>
        <w:t xml:space="preserve">value of </w:t>
      </w:r>
      <w:r w:rsidRPr="00320CAB">
        <w:rPr>
          <w:sz w:val="22"/>
        </w:rPr>
        <w:t>T</w:t>
      </w:r>
      <w:r w:rsidRPr="00320CAB">
        <w:rPr>
          <w:sz w:val="22"/>
          <w:vertAlign w:val="subscript"/>
        </w:rPr>
        <w:t>L1-RSRP</w:t>
      </w:r>
      <w:r w:rsidRPr="00320CAB">
        <w:rPr>
          <w:vertAlign w:val="subscript"/>
        </w:rPr>
        <w:t>_Measurement_Period_SSB</w:t>
      </w:r>
      <w:r w:rsidRPr="00320CAB">
        <w:rPr>
          <w:rFonts w:eastAsia="?? ??"/>
        </w:rPr>
        <w:t xml:space="preserve"> is defined in Table 9.5.4.1-2 for FR2 </w:t>
      </w:r>
      <w:r w:rsidRPr="00320CAB">
        <w:rPr>
          <w:lang w:eastAsia="zh-CN"/>
        </w:rPr>
        <w:t xml:space="preserve">when </w:t>
      </w:r>
      <w:r w:rsidRPr="00320CAB">
        <w:rPr>
          <w:i/>
          <w:iCs/>
          <w:lang w:eastAsia="zh-CN"/>
        </w:rPr>
        <w:t>highSpeedMeasFlagFR2-r17</w:t>
      </w:r>
      <w:r w:rsidRPr="00320CAB">
        <w:rPr>
          <w:lang w:eastAsia="zh-CN"/>
        </w:rPr>
        <w:t xml:space="preserve"> </w:t>
      </w:r>
      <w:r w:rsidRPr="00320CAB">
        <w:rPr>
          <w:rFonts w:eastAsia="?? ??"/>
        </w:rPr>
        <w:t>is not configured</w:t>
      </w:r>
      <w:r w:rsidRPr="00320CAB">
        <w:rPr>
          <w:lang w:eastAsia="zh-CN"/>
        </w:rPr>
        <w:t xml:space="preserve">, and defined in Table 9.5.4.1-3 </w:t>
      </w:r>
      <w:r w:rsidRPr="00320CAB">
        <w:rPr>
          <w:rFonts w:eastAsia="?? ??"/>
        </w:rPr>
        <w:t>for FR2</w:t>
      </w:r>
      <w:r w:rsidRPr="00320CAB">
        <w:rPr>
          <w:lang w:eastAsia="zh-CN"/>
        </w:rPr>
        <w:t xml:space="preserve"> power class 6 UE when</w:t>
      </w:r>
      <w:r w:rsidRPr="00320CAB">
        <w:rPr>
          <w:rFonts w:eastAsia="?? ??"/>
        </w:rPr>
        <w:t xml:space="preserve"> </w:t>
      </w:r>
      <w:r w:rsidRPr="00320CAB">
        <w:rPr>
          <w:i/>
          <w:iCs/>
          <w:lang w:eastAsia="zh-CN"/>
        </w:rPr>
        <w:t>highSpeedMeasFlagFR2-r17</w:t>
      </w:r>
      <w:r w:rsidRPr="00320CAB">
        <w:rPr>
          <w:lang w:eastAsia="zh-CN"/>
        </w:rPr>
        <w:t xml:space="preserve"> </w:t>
      </w:r>
      <w:r w:rsidRPr="00320CAB">
        <w:rPr>
          <w:rFonts w:eastAsia="?? ??"/>
        </w:rPr>
        <w:t>is configured, where</w:t>
      </w:r>
    </w:p>
    <w:p w14:paraId="2C527213" w14:textId="77777777" w:rsidR="00EB317F" w:rsidRPr="009C5807" w:rsidRDefault="00EB317F" w:rsidP="00EB317F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71EF12D9" w14:textId="77777777" w:rsidR="00EB317F" w:rsidRPr="009C5807" w:rsidRDefault="00EB317F" w:rsidP="00EB317F">
      <w:pPr>
        <w:pStyle w:val="B1"/>
      </w:pPr>
      <w:r w:rsidRPr="009C5807">
        <w:t>-</w:t>
      </w:r>
      <w:r w:rsidRPr="009C5807">
        <w:tab/>
        <w:t>N= 8</w:t>
      </w:r>
      <w:r>
        <w:t xml:space="preserve">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</w:t>
      </w:r>
      <w:r w:rsidRPr="009C5807">
        <w:t>.</w:t>
      </w:r>
    </w:p>
    <w:p w14:paraId="7BB307C3" w14:textId="77777777" w:rsidR="00EB317F" w:rsidRPr="008B40E7" w:rsidRDefault="00EB317F" w:rsidP="00EB317F">
      <w:pPr>
        <w:ind w:leftChars="42" w:left="368" w:hanging="284"/>
        <w:rPr>
          <w:rFonts w:eastAsia="SimSun"/>
        </w:rPr>
      </w:pPr>
      <w:r w:rsidRPr="008B40E7">
        <w:rPr>
          <w:rFonts w:eastAsia="SimSun" w:hint="eastAsia"/>
        </w:rPr>
        <w:t>W</w:t>
      </w:r>
      <w:r w:rsidRPr="008B40E7">
        <w:rPr>
          <w:rFonts w:eastAsia="SimSun"/>
        </w:rPr>
        <w:t xml:space="preserve">hen </w:t>
      </w:r>
      <w:r w:rsidRPr="0084207A">
        <w:rPr>
          <w:rFonts w:eastAsia="SimSun"/>
        </w:rPr>
        <w:t xml:space="preserve">UE supports concurrent measurement gap and </w:t>
      </w:r>
      <w:r w:rsidRPr="008B40E7">
        <w:rPr>
          <w:rFonts w:eastAsia="SimSun"/>
        </w:rPr>
        <w:t>concurrent gaps are configured,</w:t>
      </w:r>
    </w:p>
    <w:p w14:paraId="1E3DCAA3" w14:textId="77777777" w:rsidR="00EB317F" w:rsidRPr="008B40E7" w:rsidRDefault="00EB317F" w:rsidP="00EB317F">
      <w:pPr>
        <w:pStyle w:val="B1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  <w:t>P value for SSB resource to be measured is defined as</w:t>
      </w:r>
    </w:p>
    <w:p w14:paraId="4393A05D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/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proofErr w:type="spellEnd"/>
      <w:r w:rsidRPr="008B40E7">
        <w:rPr>
          <w:rFonts w:eastAsia="SimSun"/>
        </w:rPr>
        <w:t xml:space="preserve"> in FR1</w:t>
      </w:r>
    </w:p>
    <w:p w14:paraId="117BDEC3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  <w:t>P</w:t>
      </w:r>
      <w:r w:rsidRPr="008B40E7">
        <w:rPr>
          <w:rFonts w:eastAsia="SimSun"/>
          <w:vertAlign w:val="subscript"/>
        </w:rPr>
        <w:t>sharing factor</w:t>
      </w:r>
      <w:r w:rsidRPr="008B40E7">
        <w:rPr>
          <w:rFonts w:eastAsia="SimSun"/>
        </w:rPr>
        <w:t xml:space="preserve"> *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/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proofErr w:type="spellEnd"/>
      <w:r w:rsidRPr="008B40E7">
        <w:rPr>
          <w:rFonts w:eastAsia="SimSun"/>
        </w:rPr>
        <w:t xml:space="preserve"> in FR2 with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proofErr w:type="spellEnd"/>
      <w:r w:rsidRPr="008B40E7">
        <w:rPr>
          <w:rFonts w:eastAsia="SimSun"/>
        </w:rPr>
        <w:t xml:space="preserve"> = 0</w:t>
      </w:r>
    </w:p>
    <w:p w14:paraId="581DA38C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/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proofErr w:type="spellEnd"/>
      <w:r w:rsidRPr="008B40E7">
        <w:rPr>
          <w:rFonts w:eastAsia="SimSun"/>
        </w:rPr>
        <w:t xml:space="preserve"> in FR2 with </w:t>
      </w:r>
      <w:proofErr w:type="spellStart"/>
      <w:r w:rsidRPr="008B40E7">
        <w:rPr>
          <w:rFonts w:eastAsia="SimSun"/>
        </w:rPr>
        <w:t>Navailable</w:t>
      </w:r>
      <w:proofErr w:type="spellEnd"/>
      <w:r w:rsidRPr="008B40E7">
        <w:rPr>
          <w:rFonts w:eastAsia="SimSun"/>
        </w:rPr>
        <w:t xml:space="preserve"> &gt; 0</w:t>
      </w:r>
    </w:p>
    <w:p w14:paraId="0418215B" w14:textId="77777777" w:rsidR="00EB317F" w:rsidRPr="008B40E7" w:rsidRDefault="00EB317F" w:rsidP="00EB317F">
      <w:pPr>
        <w:pStyle w:val="B1"/>
        <w:rPr>
          <w:rFonts w:eastAsia="SimSun"/>
          <w:lang w:eastAsia="zh-C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r w:rsidRPr="008B40E7">
        <w:rPr>
          <w:rFonts w:eastAsia="SimSun"/>
          <w:lang w:eastAsia="zh-CN"/>
        </w:rPr>
        <w:t xml:space="preserve">For a window W of duration </w:t>
      </w:r>
      <w:proofErr w:type="gramStart"/>
      <w:r w:rsidRPr="008B40E7">
        <w:rPr>
          <w:rFonts w:eastAsia="SimSun"/>
          <w:lang w:eastAsia="zh-CN"/>
        </w:rPr>
        <w:t>max(</w:t>
      </w:r>
      <w:proofErr w:type="gramEnd"/>
      <w:r w:rsidRPr="008B40E7">
        <w:rPr>
          <w:rFonts w:eastAsia="SimSun"/>
          <w:lang w:eastAsia="zh-CN"/>
        </w:rPr>
        <w:t>T</w:t>
      </w:r>
      <w:r w:rsidRPr="008B40E7">
        <w:rPr>
          <w:rFonts w:eastAsia="SimSun"/>
          <w:vertAlign w:val="subscript"/>
          <w:lang w:eastAsia="zh-CN"/>
        </w:rPr>
        <w:t xml:space="preserve">L1,  </w:t>
      </w:r>
      <w:r w:rsidRPr="008B40E7">
        <w:rPr>
          <w:rFonts w:eastAsia="SimSun"/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8B40E7">
        <w:rPr>
          <w:rFonts w:eastAsia="SimSun"/>
        </w:rPr>
        <w:t>SSB</w:t>
      </w:r>
      <w:r w:rsidRPr="008B40E7">
        <w:rPr>
          <w:rFonts w:eastAsia="SimSun"/>
          <w:lang w:eastAsia="zh-CN"/>
        </w:rPr>
        <w:t xml:space="preserve"> resource occasion: </w:t>
      </w:r>
    </w:p>
    <w:p w14:paraId="2CC45E53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is the total number of SSB resource occasions within the window, including those overlapped with </w:t>
      </w:r>
      <w:r w:rsidRPr="008B40E7">
        <w:rPr>
          <w:rFonts w:eastAsia="SimSun"/>
          <w:bCs/>
          <w:lang w:eastAsia="zh-CN"/>
        </w:rPr>
        <w:t>measurement gap</w:t>
      </w:r>
      <w:r w:rsidRPr="008B40E7">
        <w:rPr>
          <w:rFonts w:eastAsia="SimSun"/>
        </w:rPr>
        <w:t xml:space="preserve"> occasions or SMTC occasions within the window, and</w:t>
      </w:r>
    </w:p>
    <w:p w14:paraId="04636DD3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proofErr w:type="spellEnd"/>
      <w:r w:rsidRPr="008B40E7">
        <w:rPr>
          <w:rFonts w:eastAsia="SimSun"/>
        </w:rPr>
        <w:t xml:space="preserve"> is the number of SSB resource occasions that are not overlapped with any </w:t>
      </w:r>
      <w:r w:rsidRPr="008B40E7">
        <w:rPr>
          <w:rFonts w:eastAsia="SimSun"/>
          <w:bCs/>
          <w:lang w:eastAsia="zh-CN"/>
        </w:rPr>
        <w:t>measurement gap</w:t>
      </w:r>
      <w:r w:rsidRPr="008B40E7">
        <w:rPr>
          <w:rFonts w:eastAsia="SimSun"/>
        </w:rPr>
        <w:t xml:space="preserve"> occasion within the window W</w:t>
      </w:r>
    </w:p>
    <w:p w14:paraId="7578D8B1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proofErr w:type="spellEnd"/>
      <w:r w:rsidRPr="008B40E7">
        <w:rPr>
          <w:rFonts w:eastAsia="SimSun"/>
        </w:rPr>
        <w:t xml:space="preserve"> is the number of SSB resource occasions that are not overlapped with any </w:t>
      </w:r>
      <w:r w:rsidRPr="008B40E7">
        <w:rPr>
          <w:rFonts w:eastAsia="SimSun"/>
          <w:bCs/>
          <w:lang w:eastAsia="zh-CN"/>
        </w:rPr>
        <w:t>measurement gap</w:t>
      </w:r>
      <w:r w:rsidRPr="008B40E7">
        <w:rPr>
          <w:rFonts w:eastAsia="SimSun"/>
        </w:rPr>
        <w:t xml:space="preserve"> occasion nor any SMTC occasion within the window W</w:t>
      </w:r>
    </w:p>
    <w:p w14:paraId="381E027A" w14:textId="77777777" w:rsidR="00EB317F" w:rsidRPr="008B40E7" w:rsidRDefault="00EB317F" w:rsidP="00EB317F">
      <w:pPr>
        <w:pStyle w:val="B2"/>
        <w:rPr>
          <w:rFonts w:eastAsia="SimSun"/>
        </w:rPr>
      </w:pPr>
      <w:r w:rsidRPr="008B40E7">
        <w:rPr>
          <w:rFonts w:eastAsia="SimSun"/>
          <w:bCs/>
          <w:lang w:eastAsia="zh-CN"/>
        </w:rPr>
        <w:t>-</w:t>
      </w:r>
      <w:r w:rsidRPr="008B40E7">
        <w:rPr>
          <w:rFonts w:eastAsia="SimSun"/>
          <w:bCs/>
          <w:lang w:eastAsia="zh-CN"/>
        </w:rPr>
        <w:tab/>
        <w:t>T</w:t>
      </w:r>
      <w:r w:rsidRPr="008B40E7">
        <w:rPr>
          <w:rFonts w:eastAsia="SimSun"/>
          <w:bCs/>
          <w:vertAlign w:val="subscript"/>
          <w:lang w:eastAsia="zh-CN"/>
        </w:rPr>
        <w:t xml:space="preserve">L1 </w:t>
      </w:r>
      <w:r w:rsidRPr="008B40E7">
        <w:rPr>
          <w:rFonts w:eastAsia="SimSun"/>
          <w:bCs/>
          <w:lang w:eastAsia="zh-CN"/>
        </w:rPr>
        <w:t xml:space="preserve">is periodicity of the target </w:t>
      </w:r>
      <w:r w:rsidRPr="008B40E7">
        <w:rPr>
          <w:rFonts w:eastAsia="SimSun"/>
        </w:rPr>
        <w:t>SSB</w:t>
      </w:r>
      <w:r w:rsidRPr="008B40E7">
        <w:rPr>
          <w:rFonts w:eastAsia="SimSun"/>
          <w:bCs/>
          <w:lang w:eastAsia="zh-CN"/>
        </w:rPr>
        <w:t>.</w:t>
      </w:r>
    </w:p>
    <w:p w14:paraId="7251C5AE" w14:textId="77777777" w:rsidR="00EB317F" w:rsidRPr="003C773E" w:rsidRDefault="00EB317F" w:rsidP="00EB317F">
      <w:pPr>
        <w:rPr>
          <w:rFonts w:eastAsia="SimSun"/>
        </w:rPr>
      </w:pPr>
      <w:r>
        <w:rPr>
          <w:rFonts w:eastAsia="SimSun"/>
        </w:rPr>
        <w:t>Otherwise, f</w:t>
      </w:r>
      <w:r w:rsidRPr="003C773E">
        <w:rPr>
          <w:rFonts w:eastAsia="?? ??"/>
        </w:rPr>
        <w:t xml:space="preserve">or a UE not supporting </w:t>
      </w:r>
      <w:r w:rsidRPr="003A4D48">
        <w:rPr>
          <w:i/>
          <w:iCs/>
        </w:rPr>
        <w:t>concurrentMeasGap-r17</w:t>
      </w:r>
      <w:r w:rsidRPr="003C773E">
        <w:rPr>
          <w:rFonts w:eastAsia="?? ??"/>
        </w:rPr>
        <w:t xml:space="preserve"> or w</w:t>
      </w:r>
      <w:r w:rsidRPr="003C773E">
        <w:rPr>
          <w:rFonts w:eastAsia="SimSun"/>
        </w:rPr>
        <w:t xml:space="preserve">hen </w:t>
      </w:r>
      <w:r w:rsidRPr="003C773E">
        <w:rPr>
          <w:rFonts w:eastAsia="?? ??"/>
        </w:rPr>
        <w:t>concurrent gaps are not configured,</w:t>
      </w:r>
    </w:p>
    <w:p w14:paraId="4619895D" w14:textId="77777777" w:rsidR="00EB317F" w:rsidRPr="008B40E7" w:rsidRDefault="00EB317F" w:rsidP="00EB317F">
      <w:pPr>
        <w:rPr>
          <w:rFonts w:eastAsia="?? ??"/>
        </w:rPr>
      </w:pPr>
      <w:r w:rsidRPr="008B40E7">
        <w:rPr>
          <w:rFonts w:eastAsia="?? ??"/>
        </w:rPr>
        <w:t>For FR1,</w:t>
      </w:r>
      <w:r w:rsidRPr="008B40E7" w:rsidDel="008B40E7">
        <w:rPr>
          <w:rFonts w:eastAsia="?? ??"/>
        </w:rPr>
        <w:t xml:space="preserve"> </w:t>
      </w:r>
    </w:p>
    <w:p w14:paraId="5CB79704" w14:textId="77777777" w:rsidR="00EB317F" w:rsidRPr="009C5807" w:rsidRDefault="00EB317F" w:rsidP="00EB317F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in the monitored cell there are </w:t>
      </w:r>
      <w:proofErr w:type="gramStart"/>
      <w:r>
        <w:rPr>
          <w:rFonts w:hint="eastAsia"/>
          <w:lang w:eastAsia="zh-TW"/>
        </w:rPr>
        <w:t>GAP</w:t>
      </w:r>
      <w:r>
        <w:t xml:space="preserve">s </w:t>
      </w:r>
      <w:r w:rsidRPr="00625F7E">
        <w:t xml:space="preserve"> </w:t>
      </w:r>
      <w:r w:rsidRPr="009C5807">
        <w:t>configured</w:t>
      </w:r>
      <w:proofErr w:type="gramEnd"/>
      <w:r w:rsidRPr="009C5807">
        <w:t xml:space="preserve"> for intra-frequency, inter-frequency or inter-RAT measurements, which are overlapping with some but not all occasions of the SSB; and</w:t>
      </w:r>
    </w:p>
    <w:p w14:paraId="0A295351" w14:textId="77777777" w:rsidR="00EB317F" w:rsidRPr="009C5807" w:rsidRDefault="00EB317F" w:rsidP="00EB317F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 xml:space="preserve">s </w:t>
      </w:r>
      <w:r w:rsidRPr="009C5807">
        <w:t>overlapping with any occasion of the SSB.</w:t>
      </w:r>
    </w:p>
    <w:p w14:paraId="6E6DFC40" w14:textId="77777777" w:rsidR="00EB317F" w:rsidRPr="008B40E7" w:rsidRDefault="00EB317F" w:rsidP="00EB317F">
      <w:pPr>
        <w:rPr>
          <w:rFonts w:eastAsia="?? ??"/>
        </w:rPr>
      </w:pPr>
      <w:r w:rsidRPr="008B40E7">
        <w:rPr>
          <w:rFonts w:eastAsia="?? ??"/>
        </w:rPr>
        <w:t>For FR2,</w:t>
      </w:r>
    </w:p>
    <w:p w14:paraId="0C731B70" w14:textId="77777777" w:rsidR="00EB317F" w:rsidRPr="00E21911" w:rsidRDefault="00EB317F" w:rsidP="00EB317F">
      <w:pPr>
        <w:ind w:left="568" w:hanging="284"/>
      </w:pPr>
      <w:r w:rsidRPr="00E21911">
        <w:tab/>
        <w:t>P</w:t>
      </w:r>
      <w:r w:rsidRPr="00E21911">
        <w:rPr>
          <w:vertAlign w:val="subscript"/>
        </w:rPr>
        <w:t>1</w:t>
      </w:r>
      <w:r w:rsidRPr="00E21911"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21911">
        <w:t>, when SSB is not overlapped with measurement gap and SSB is partially overlapped with SMTC occasion (T</w:t>
      </w:r>
      <w:r w:rsidRPr="00E21911">
        <w:rPr>
          <w:vertAlign w:val="subscript"/>
        </w:rPr>
        <w:t>SSB</w:t>
      </w:r>
      <w:r w:rsidRPr="00E21911">
        <w:t xml:space="preserve"> &lt;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).</w:t>
      </w:r>
    </w:p>
    <w:p w14:paraId="36F058A7" w14:textId="00C63F33" w:rsidR="00EB317F" w:rsidRPr="00E21911" w:rsidRDefault="00EB317F" w:rsidP="00EB317F">
      <w:pPr>
        <w:ind w:left="568" w:hanging="284"/>
      </w:pPr>
      <w:r w:rsidRPr="00E21911">
        <w:t>-</w:t>
      </w:r>
      <w:r w:rsidRPr="00E21911">
        <w:tab/>
        <w:t xml:space="preserve">P is </w:t>
      </w:r>
      <w:ins w:id="1" w:author="Ericsson- Venkat" w:date="2023-05-25T04:51:00Z">
        <w:r w:rsidR="00995C0D">
          <w:t>P</w:t>
        </w:r>
        <w:r w:rsidR="00995C0D" w:rsidRPr="00F6493E">
          <w:rPr>
            <w:vertAlign w:val="subscript"/>
          </w:rPr>
          <w:t>L1_sharing</w:t>
        </w:r>
        <w:r w:rsidR="00995C0D">
          <w:t>*</w:t>
        </w:r>
      </w:ins>
      <w:r w:rsidRPr="00E21911">
        <w:t>P</w:t>
      </w:r>
      <w:r w:rsidRPr="00E21911">
        <w:rPr>
          <w:vertAlign w:val="subscript"/>
        </w:rPr>
        <w:t>sharing factor</w:t>
      </w:r>
      <w:r w:rsidRPr="00E21911">
        <w:t>, when SSB is not overlapped with measurement gap and SSB is fully overlapped with SMTC period (T</w:t>
      </w:r>
      <w:r w:rsidRPr="00E21911">
        <w:rPr>
          <w:vertAlign w:val="subscript"/>
        </w:rPr>
        <w:t>SSB</w:t>
      </w:r>
      <w:r w:rsidRPr="00E21911">
        <w:t xml:space="preserve"> =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).</w:t>
      </w:r>
    </w:p>
    <w:p w14:paraId="3D85C4A7" w14:textId="77777777" w:rsidR="00EB317F" w:rsidRPr="009C5807" w:rsidRDefault="00EB317F" w:rsidP="00EB317F">
      <w:pPr>
        <w:pStyle w:val="B1"/>
      </w:pPr>
      <w:r w:rsidRPr="00E21911">
        <w:t>-</w:t>
      </w:r>
      <w:r w:rsidRPr="00E21911">
        <w:tab/>
        <w:t>P</w:t>
      </w:r>
      <w:r w:rsidRPr="00E21911">
        <w:rPr>
          <w:vertAlign w:val="subscript"/>
        </w:rPr>
        <w:t>1</w:t>
      </w:r>
      <w:r w:rsidRPr="00E21911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21911">
        <w:t>, when SSB is partially overlapped with GAP and SSB is partially overlapped with SMTC occasion (T</w:t>
      </w:r>
      <w:r w:rsidRPr="00E21911">
        <w:rPr>
          <w:vertAlign w:val="subscript"/>
        </w:rPr>
        <w:t>SSB</w:t>
      </w:r>
      <w:r w:rsidRPr="00E21911">
        <w:t xml:space="preserve"> &lt;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) and SMTC occasion is not overlapped with GAP and</w:t>
      </w:r>
    </w:p>
    <w:p w14:paraId="4FD6072B" w14:textId="77777777" w:rsidR="00EB317F" w:rsidRPr="009C5807" w:rsidRDefault="00EB317F" w:rsidP="00EB317F">
      <w:pPr>
        <w:pStyle w:val="B2"/>
      </w:pPr>
      <w:r w:rsidRPr="009C5807">
        <w:lastRenderedPageBreak/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proofErr w:type="spellStart"/>
      <w:r w:rsidRPr="00115E3F">
        <w:t>xRP</w:t>
      </w:r>
      <w:proofErr w:type="spellEnd"/>
      <w:r w:rsidRPr="009C5807">
        <w:t xml:space="preserve"> or</w:t>
      </w:r>
    </w:p>
    <w:p w14:paraId="60DDE7EB" w14:textId="77777777" w:rsidR="00EB317F" w:rsidRPr="009C5807" w:rsidRDefault="00EB317F" w:rsidP="00EB317F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C170068" w14:textId="212B4054" w:rsidR="00EB317F" w:rsidRPr="009C5807" w:rsidRDefault="00EB317F" w:rsidP="00EB317F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9C5807">
        <w:t xml:space="preserve">, when SSB is partially overlapped with </w:t>
      </w:r>
      <w:r>
        <w:t>GAP</w:t>
      </w:r>
      <w:r w:rsidRPr="009C5807">
        <w:t xml:space="preserve">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r>
        <w:t>GAP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59776E0C" w14:textId="77777777" w:rsidR="00EB317F" w:rsidRPr="009C5807" w:rsidRDefault="00EB317F" w:rsidP="00EB317F">
      <w:pPr>
        <w:pStyle w:val="B1"/>
      </w:pPr>
      <w:r w:rsidRPr="00E21911">
        <w:t>-</w:t>
      </w:r>
      <w:r w:rsidRPr="00E21911">
        <w:tab/>
        <w:t>P</w:t>
      </w:r>
      <w:r w:rsidRPr="00E21911">
        <w:rPr>
          <w:vertAlign w:val="subscript"/>
        </w:rPr>
        <w:t>1</w:t>
      </w:r>
      <w:r w:rsidRPr="00E21911"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,xRP)</m:t>
                </m:r>
              </m:den>
            </m:f>
          </m:den>
        </m:f>
      </m:oMath>
      <w:r w:rsidRPr="00E21911">
        <w:t>, when SSB is partially overlapped with GAP (T</w:t>
      </w:r>
      <w:r w:rsidRPr="00E21911">
        <w:rPr>
          <w:vertAlign w:val="subscript"/>
        </w:rPr>
        <w:t>SSB</w:t>
      </w:r>
      <w:r w:rsidRPr="00E21911">
        <w:t xml:space="preserve"> &lt;</w:t>
      </w:r>
      <w:r w:rsidRPr="00E21911" w:rsidDel="00265199">
        <w:t xml:space="preserve"> </w:t>
      </w:r>
      <w:proofErr w:type="spellStart"/>
      <w:r w:rsidRPr="00E21911">
        <w:t>xRP</w:t>
      </w:r>
      <w:proofErr w:type="spellEnd"/>
      <w:r w:rsidRPr="00E21911">
        <w:t>) and SSB is partially overlapped with SMTC occasion (T</w:t>
      </w:r>
      <w:r w:rsidRPr="00E21911">
        <w:rPr>
          <w:vertAlign w:val="subscript"/>
        </w:rPr>
        <w:t>SSB</w:t>
      </w:r>
      <w:r w:rsidRPr="00E21911">
        <w:t xml:space="preserve"> &lt;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) and SMTC occasion is partially or fully overlapped with GAP.</w:t>
      </w:r>
    </w:p>
    <w:p w14:paraId="55C59B26" w14:textId="7B832DA6" w:rsidR="00EB317F" w:rsidRDefault="00EB317F" w:rsidP="00EB317F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ins w:id="2" w:author="Ericsson- Venkat" w:date="2023-05-25T04:52:00Z">
                <w:rPr>
                  <w:rFonts w:ascii="Cambria Math" w:hAnsi="Cambria Math"/>
                  <w:i/>
                  <w:vertAlign w:val="subscript"/>
                </w:rPr>
              </w:ins>
            </m:ctrlPr>
          </m:sSubPr>
          <m:e>
            <m:r>
              <w:ins w:id="3" w:author="Ericsson- Venkat" w:date="2023-05-25T04:5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" w:author="Ericsson- Venkat" w:date="2023-05-25T04:52:00Z">
                <w:rPr>
                  <w:rFonts w:ascii="Cambria Math" w:hAnsi="Cambria Math"/>
                  <w:vertAlign w:val="subscript"/>
                </w:rPr>
                <m:t>L1_sharing</m:t>
              </w:ins>
            </m:r>
          </m:sub>
        </m:sSub>
        <m:r>
          <w:ins w:id="5" w:author="Ericsson- Venkat" w:date="2023-05-25T04:52:00Z">
            <w:rPr>
              <w:rFonts w:ascii="MS Mincho" w:eastAsia="MS Mincho" w:hAnsi="MS Mincho" w:cs="MS Mincho" w:hint="eastAsia"/>
              <w:vertAlign w:val="subscript"/>
              <w:lang w:eastAsia="zh-CN"/>
            </w:rPr>
            <m:t>*</m:t>
          </w:ins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r>
        <w:t>GAP</w:t>
      </w:r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</w:p>
    <w:p w14:paraId="18DDE403" w14:textId="1F13F16E" w:rsidR="00EB317F" w:rsidRPr="009C5807" w:rsidDel="00C26D6B" w:rsidRDefault="00EB317F" w:rsidP="00EB317F">
      <w:pPr>
        <w:pStyle w:val="B1"/>
        <w:rPr>
          <w:moveFrom w:id="6" w:author="Ericsson- Venkat" w:date="2023-05-25T05:10:00Z"/>
        </w:rPr>
      </w:pPr>
      <w:moveFromRangeStart w:id="7" w:author="Ericsson- Venkat" w:date="2023-05-25T05:10:00Z" w:name="move135883859"/>
      <w:moveFrom w:id="8" w:author="Ericsson- Venkat" w:date="2023-05-25T05:10:00Z">
        <w:r w:rsidDel="00C26D6B">
          <w:t>-</w:t>
        </w:r>
        <w:r w:rsidDel="00C26D6B">
          <w:tab/>
        </w:r>
        <w:r w:rsidRPr="009C5807" w:rsidDel="00C26D6B">
          <w:t>P</w:t>
        </w:r>
        <w:r w:rsidRPr="009C5807" w:rsidDel="00C26D6B">
          <w:rPr>
            <w:vertAlign w:val="subscript"/>
          </w:rPr>
          <w:t>sharing factor</w:t>
        </w:r>
        <w:r w:rsidRPr="009C5807" w:rsidDel="00C26D6B">
          <w:t xml:space="preserve"> = 1</w:t>
        </w:r>
        <w:r w:rsidDel="00C26D6B">
          <w:t xml:space="preserve">, if the </w:t>
        </w:r>
        <w:r w:rsidRPr="00DD3199" w:rsidDel="00C26D6B">
          <w:t xml:space="preserve">SSB configured for L1-RSRP </w:t>
        </w:r>
        <w:r w:rsidDel="00C26D6B">
          <w:t>measurement</w:t>
        </w:r>
        <w:r w:rsidRPr="00DD3199" w:rsidDel="00C26D6B">
          <w:t xml:space="preserve"> outside measurement gap</w:t>
        </w:r>
        <w:r w:rsidDel="00C26D6B">
          <w:t xml:space="preserve"> is</w:t>
        </w:r>
      </w:moveFrom>
    </w:p>
    <w:p w14:paraId="13810D73" w14:textId="2C02E3BD" w:rsidR="00EB317F" w:rsidDel="00C26D6B" w:rsidRDefault="00EB317F" w:rsidP="00EB317F">
      <w:pPr>
        <w:pStyle w:val="B2"/>
        <w:rPr>
          <w:moveFrom w:id="9" w:author="Ericsson- Venkat" w:date="2023-05-25T05:10:00Z"/>
        </w:rPr>
      </w:pPr>
      <w:moveFrom w:id="10" w:author="Ericsson- Venkat" w:date="2023-05-25T05:10:00Z">
        <w:r w:rsidRPr="00DD3199" w:rsidDel="00C26D6B">
          <w:t>-</w:t>
        </w:r>
        <w:r w:rsidRPr="00DD3199" w:rsidDel="00C26D6B">
          <w:tab/>
          <w:t xml:space="preserve">not overlapped </w:t>
        </w:r>
        <w:r w:rsidDel="00C26D6B">
          <w:t>with</w:t>
        </w:r>
        <w:r w:rsidRPr="00DD3199" w:rsidDel="00C26D6B">
          <w:t xml:space="preserve"> the SSB symbols indicated by </w:t>
        </w:r>
        <w:r w:rsidRPr="00BD11B3" w:rsidDel="00C26D6B">
          <w:rPr>
            <w:i/>
          </w:rPr>
          <w:t>SSB-ToMeasure</w:t>
        </w:r>
        <w:r w:rsidRPr="00DD3199" w:rsidDel="00C26D6B">
          <w:t xml:space="preserve"> and 1 </w:t>
        </w:r>
        <w:r w:rsidDel="00C26D6B">
          <w:t xml:space="preserve">data </w:t>
        </w:r>
        <w:r w:rsidRPr="00DD3199" w:rsidDel="00C26D6B">
          <w:t xml:space="preserve">symbol before each consecutive SSB symbols indicated by </w:t>
        </w:r>
        <w:r w:rsidRPr="00BD11B3" w:rsidDel="00C26D6B">
          <w:rPr>
            <w:i/>
          </w:rPr>
          <w:t>SSB-ToMeasure</w:t>
        </w:r>
        <w:r w:rsidRPr="00DD3199" w:rsidDel="00C26D6B">
          <w:t xml:space="preserve"> and 1 </w:t>
        </w:r>
        <w:r w:rsidDel="00C26D6B">
          <w:t xml:space="preserve">data </w:t>
        </w:r>
        <w:r w:rsidRPr="00DD3199" w:rsidDel="00C26D6B">
          <w:t xml:space="preserve">symbol after each consecutive SSB symbols indicated by </w:t>
        </w:r>
        <w:r w:rsidRPr="00BD11B3" w:rsidDel="00C26D6B">
          <w:rPr>
            <w:i/>
          </w:rPr>
          <w:t>SSB-ToMeasure</w:t>
        </w:r>
        <w:r w:rsidRPr="00DD3199" w:rsidDel="00C26D6B">
          <w:t xml:space="preserve">, given that </w:t>
        </w:r>
        <w:r w:rsidRPr="00BD11B3" w:rsidDel="00C26D6B">
          <w:rPr>
            <w:i/>
          </w:rPr>
          <w:t>SSB-ToMeasure</w:t>
        </w:r>
        <w:r w:rsidRPr="00DD3199" w:rsidDel="00C26D6B">
          <w:t xml:space="preserve"> is configured</w:t>
        </w:r>
        <w:r w:rsidDel="00C26D6B">
          <w:t xml:space="preserve">, </w:t>
        </w:r>
        <w:r w:rsidDel="00C26D6B">
          <w:rPr>
            <w:rFonts w:hint="eastAsia"/>
            <w:lang w:eastAsia="zh-CN"/>
          </w:rPr>
          <w:t>where</w:t>
        </w:r>
        <w:r w:rsidDel="00C26D6B">
          <w:rPr>
            <w:lang w:eastAsia="zh-CN"/>
          </w:rPr>
          <w:t xml:space="preserve"> </w:t>
        </w:r>
        <w:r w:rsidDel="00C26D6B">
          <w:rPr>
            <w:rFonts w:hint="eastAsia"/>
            <w:lang w:eastAsia="zh-CN"/>
          </w:rPr>
          <w:t xml:space="preserve">the </w:t>
        </w:r>
        <w:r w:rsidRPr="003F1684" w:rsidDel="00C26D6B">
          <w:rPr>
            <w:i/>
          </w:rPr>
          <w:t>SSB-ToMeasure</w:t>
        </w:r>
        <w:r w:rsidDel="00C26D6B">
          <w:t xml:space="preserve"> is </w:t>
        </w:r>
        <w:r w:rsidRPr="00F42376" w:rsidDel="00C26D6B">
          <w:t xml:space="preserve">the union </w:t>
        </w:r>
        <w:r w:rsidDel="00C26D6B">
          <w:t xml:space="preserve">set </w:t>
        </w:r>
        <w:r w:rsidRPr="00F42376" w:rsidDel="00C26D6B">
          <w:t>of</w:t>
        </w:r>
        <w:r w:rsidRPr="00F42376" w:rsidDel="00C26D6B">
          <w:rPr>
            <w:rStyle w:val="apple-converted-space"/>
          </w:rPr>
          <w:t xml:space="preserve"> </w:t>
        </w:r>
        <w:r w:rsidRPr="00F42376" w:rsidDel="00C26D6B">
          <w:rPr>
            <w:i/>
            <w:iCs/>
          </w:rPr>
          <w:t>SSB-ToMeasure</w:t>
        </w:r>
        <w:r w:rsidRPr="00F42376" w:rsidDel="00C26D6B">
          <w:t xml:space="preserve"> from all </w:t>
        </w:r>
        <w:r w:rsidDel="00C26D6B">
          <w:t>the configured measurement objects</w:t>
        </w:r>
        <w:r w:rsidRPr="00F42376" w:rsidDel="00C26D6B">
          <w:t xml:space="preserve"> </w:t>
        </w:r>
        <w:r w:rsidDel="00C26D6B">
          <w:t>merged on the same serving carrier, and,</w:t>
        </w:r>
      </w:moveFrom>
    </w:p>
    <w:p w14:paraId="58EDBDC2" w14:textId="50B81A17" w:rsidR="00EB317F" w:rsidRPr="009C5807" w:rsidDel="00C26D6B" w:rsidRDefault="00EB317F" w:rsidP="00EB317F">
      <w:pPr>
        <w:pStyle w:val="B2"/>
        <w:rPr>
          <w:moveFrom w:id="11" w:author="Ericsson- Venkat" w:date="2023-05-25T05:10:00Z"/>
        </w:rPr>
      </w:pPr>
      <w:moveFrom w:id="12" w:author="Ericsson- Venkat" w:date="2023-05-25T05:10:00Z">
        <w:r w:rsidDel="00C26D6B">
          <w:t>-</w:t>
        </w:r>
        <w:r w:rsidDel="00C26D6B">
          <w:tab/>
          <w:t xml:space="preserve">not overlapped with the RSSI symbols indicated by </w:t>
        </w:r>
        <w:r w:rsidRPr="002764DF" w:rsidDel="00C26D6B">
          <w:rPr>
            <w:i/>
          </w:rPr>
          <w:t>ss-RSSI-Measurement</w:t>
        </w:r>
        <w:r w:rsidDel="00C26D6B">
          <w:t xml:space="preserve"> and 1data symbol before each RSSI symbol indicated by </w:t>
        </w:r>
        <w:r w:rsidRPr="002764DF" w:rsidDel="00C26D6B">
          <w:rPr>
            <w:i/>
          </w:rPr>
          <w:t>ss-RSSI-Measurement</w:t>
        </w:r>
        <w:r w:rsidDel="00C26D6B">
          <w:t xml:space="preserve"> and 1 data symbol after each RSSI symbol indicated by </w:t>
        </w:r>
        <w:r w:rsidRPr="002764DF" w:rsidDel="00C26D6B">
          <w:rPr>
            <w:i/>
          </w:rPr>
          <w:t>ss-RSSI-Measurement</w:t>
        </w:r>
        <w:r w:rsidDel="00C26D6B">
          <w:t xml:space="preserve">, given that </w:t>
        </w:r>
        <w:r w:rsidRPr="002764DF" w:rsidDel="00C26D6B">
          <w:rPr>
            <w:i/>
          </w:rPr>
          <w:t>ss-RSSI-Measurement</w:t>
        </w:r>
        <w:r w:rsidDel="00C26D6B">
          <w:t xml:space="preserve"> is configured,</w:t>
        </w:r>
      </w:moveFrom>
    </w:p>
    <w:p w14:paraId="3395922B" w14:textId="52A0419F" w:rsidR="00EB317F" w:rsidRPr="009C5807" w:rsidDel="007332C1" w:rsidRDefault="00EB317F" w:rsidP="00EB317F">
      <w:pPr>
        <w:pStyle w:val="B1"/>
      </w:pPr>
      <w:moveFrom w:id="13" w:author="Ericsson- Venkat" w:date="2023-05-25T05:10:00Z">
        <w:r w:rsidRPr="009C5807" w:rsidDel="00C26D6B">
          <w:t>-</w:t>
        </w:r>
        <w:r w:rsidRPr="009C5807" w:rsidDel="00C26D6B">
          <w:tab/>
          <w:t>P</w:t>
        </w:r>
        <w:r w:rsidRPr="009C5807" w:rsidDel="00C26D6B">
          <w:rPr>
            <w:vertAlign w:val="subscript"/>
          </w:rPr>
          <w:t xml:space="preserve">sharing factor </w:t>
        </w:r>
        <w:r w:rsidRPr="009C5807" w:rsidDel="00C26D6B">
          <w:rPr>
            <w:lang w:val="en-US"/>
          </w:rPr>
          <w:t>= 3, otherwise.</w:t>
        </w:r>
      </w:moveFrom>
      <w:moveFromRangeEnd w:id="7"/>
    </w:p>
    <w:p w14:paraId="0C155B88" w14:textId="2872391E" w:rsidR="00EB317F" w:rsidRDefault="00EB317F" w:rsidP="00EB317F">
      <w:pPr>
        <w:pStyle w:val="B1"/>
        <w:rPr>
          <w:lang w:val="en-US" w:eastAsia="zh-CN"/>
        </w:rPr>
      </w:pPr>
      <w:r w:rsidRPr="00E21911">
        <w:t>-</w:t>
      </w:r>
      <w:r w:rsidRPr="00E21911">
        <w:tab/>
      </w:r>
      <w:r w:rsidRPr="00E21911">
        <w:rPr>
          <w:rFonts w:hint="eastAsia"/>
          <w:lang w:val="en-US" w:eastAsia="zh-CN"/>
        </w:rPr>
        <w:t>I</w:t>
      </w:r>
      <w:r w:rsidRPr="00E21911">
        <w:rPr>
          <w:lang w:val="en-US" w:eastAsia="zh-CN"/>
        </w:rPr>
        <w:t>f SSB resource from the cell with different PCI is configured for L1-RSRP measurement, and P</w:t>
      </w:r>
      <w:r w:rsidRPr="00E21911">
        <w:rPr>
          <w:vertAlign w:val="subscript"/>
          <w:lang w:val="en-US" w:eastAsia="zh-CN"/>
        </w:rPr>
        <w:t>2</w:t>
      </w:r>
      <w:r w:rsidRPr="00E21911">
        <w:t xml:space="preserve"> is valid </w:t>
      </w:r>
      <w:proofErr w:type="spellStart"/>
      <w:r w:rsidRPr="00E21911">
        <w:t>accoding</w:t>
      </w:r>
      <w:proofErr w:type="spellEnd"/>
      <w:r w:rsidRPr="00E21911">
        <w:t xml:space="preserve"> to 9.13.4.1, and any symbol of the SSBs from serving cell and cell with different PCI are overlapping or adjacent (in time domain)</w:t>
      </w:r>
    </w:p>
    <w:p w14:paraId="2A653711" w14:textId="77777777" w:rsidR="00EB317F" w:rsidRPr="00C56671" w:rsidRDefault="00EB317F" w:rsidP="00EB317F">
      <w:pPr>
        <w:pStyle w:val="B2"/>
      </w:pPr>
      <w:r w:rsidRPr="00C56671">
        <w:t>-</w:t>
      </w:r>
      <w:r>
        <w:tab/>
      </w:r>
      <w:r w:rsidRPr="00C56671">
        <w:t xml:space="preserve">P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CDP</m:t>
                    </m:r>
                  </m:sub>
                </m:sSub>
              </m:den>
            </m:f>
          </m:den>
        </m:f>
      </m:oMath>
      <w:r w:rsidRPr="00C56671">
        <w:t xml:space="preserve"> ,   if </w:t>
      </w:r>
      <w:bookmarkStart w:id="14" w:name="_Hlk110854102"/>
      <w:r w:rsidRPr="00C56671">
        <w:t>P</w:t>
      </w:r>
      <w:r w:rsidRPr="00C56671">
        <w:rPr>
          <w:vertAlign w:val="subscript"/>
        </w:rPr>
        <w:t>1</w:t>
      </w:r>
      <w:r w:rsidRPr="00C56671">
        <w:t>*T</w:t>
      </w:r>
      <w:r w:rsidRPr="00C56671">
        <w:rPr>
          <w:vertAlign w:val="subscript"/>
        </w:rPr>
        <w:t>SSB</w:t>
      </w:r>
      <w:r w:rsidRPr="00C56671">
        <w:t xml:space="preserve"> &lt; P</w:t>
      </w:r>
      <w:r w:rsidRPr="00C56671">
        <w:rPr>
          <w:vertAlign w:val="subscript"/>
        </w:rPr>
        <w:t>2</w:t>
      </w:r>
      <w:r w:rsidRPr="00C56671">
        <w:t>*T</w:t>
      </w:r>
      <w:r w:rsidRPr="00C56671">
        <w:rPr>
          <w:vertAlign w:val="subscript"/>
        </w:rPr>
        <w:t>SSB_CDP</w:t>
      </w:r>
      <w:bookmarkEnd w:id="14"/>
      <w:r w:rsidRPr="00C56671">
        <w:t>.</w:t>
      </w:r>
    </w:p>
    <w:p w14:paraId="07FE45AB" w14:textId="77777777" w:rsidR="00EB317F" w:rsidRPr="008A7648" w:rsidRDefault="00EB317F" w:rsidP="00EB317F">
      <w:pPr>
        <w:pStyle w:val="B2"/>
      </w:pPr>
      <w:r w:rsidRPr="008A7648">
        <w:t>-</w:t>
      </w:r>
      <w:r>
        <w:tab/>
      </w:r>
      <w:r w:rsidRPr="008A7648">
        <w:t xml:space="preserve">P = </w:t>
      </w:r>
      <w:r>
        <w:t>P</w:t>
      </w:r>
      <w:r w:rsidRPr="008A7648">
        <w:rPr>
          <w:vertAlign w:val="subscript"/>
        </w:rPr>
        <w:t>1</w:t>
      </w:r>
      <w:r w:rsidRPr="008A7648">
        <w:t>, if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>SSB</w:t>
      </w:r>
      <w:r w:rsidRPr="008A7648">
        <w:t xml:space="preserve"> &gt; 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8A7648">
        <w:t>.</w:t>
      </w:r>
    </w:p>
    <w:p w14:paraId="40C37754" w14:textId="77777777" w:rsidR="00EB317F" w:rsidRPr="00F0221F" w:rsidRDefault="00EB317F" w:rsidP="00EB317F">
      <w:pPr>
        <w:pStyle w:val="B2"/>
        <w:rPr>
          <w:b/>
          <w:bCs/>
        </w:rPr>
      </w:pPr>
      <w:r w:rsidRPr="008A7648">
        <w:t>-</w:t>
      </w:r>
      <w:r>
        <w:tab/>
      </w:r>
      <w:r w:rsidRPr="008A7648">
        <w:t>P = 2</w:t>
      </w:r>
      <w:r w:rsidRPr="00C56671">
        <w:t>*</w:t>
      </w:r>
      <w:r>
        <w:t>P</w:t>
      </w:r>
      <w:r w:rsidRPr="008A7648">
        <w:rPr>
          <w:vertAlign w:val="subscript"/>
        </w:rPr>
        <w:t>1</w:t>
      </w:r>
      <w:r w:rsidRPr="008A7648">
        <w:t>, if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 xml:space="preserve">SSB </w:t>
      </w:r>
      <w:r w:rsidRPr="008A7648">
        <w:t>= 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8A7648">
        <w:t>.</w:t>
      </w:r>
    </w:p>
    <w:p w14:paraId="25C5B2ED" w14:textId="77777777" w:rsidR="00EB317F" w:rsidRDefault="00EB317F" w:rsidP="00632085">
      <w:pPr>
        <w:pStyle w:val="B1"/>
        <w:rPr>
          <w:vertAlign w:val="subscript"/>
        </w:rPr>
      </w:pPr>
      <w:r w:rsidRPr="00E21911">
        <w:t>-</w:t>
      </w:r>
      <w:r w:rsidRPr="00E21911">
        <w:tab/>
        <w:t>Otherwise, P = P</w:t>
      </w:r>
      <w:r w:rsidRPr="00E21911">
        <w:rPr>
          <w:vertAlign w:val="subscript"/>
        </w:rPr>
        <w:t>1</w:t>
      </w:r>
    </w:p>
    <w:p w14:paraId="2C6DE6AC" w14:textId="77777777" w:rsidR="00EB317F" w:rsidRPr="009C5807" w:rsidRDefault="00EB317F" w:rsidP="00EB317F">
      <w:pPr>
        <w:pStyle w:val="B1"/>
        <w:ind w:leftChars="42" w:left="368"/>
      </w:pPr>
      <w:r w:rsidRPr="009C5807">
        <w:t>Where:</w:t>
      </w:r>
    </w:p>
    <w:p w14:paraId="0F370D49" w14:textId="77777777" w:rsidR="00EB317F" w:rsidRPr="00DD3199" w:rsidRDefault="00EB317F" w:rsidP="00EB317F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r>
        <w:t xml:space="preserve"> of the serving cell</w:t>
      </w:r>
    </w:p>
    <w:p w14:paraId="4E0550DB" w14:textId="77777777" w:rsidR="00EB317F" w:rsidRPr="00DD3199" w:rsidRDefault="00EB317F" w:rsidP="00EB317F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3CFBC943" w14:textId="77777777" w:rsidR="00EB317F" w:rsidRPr="00DD3199" w:rsidRDefault="00EB317F" w:rsidP="00EB317F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>SSB periodicity of the cell with PCI different from serving cell</w:t>
      </w:r>
    </w:p>
    <w:p w14:paraId="2264D1CE" w14:textId="77777777" w:rsidR="00EB317F" w:rsidRPr="00625F7E" w:rsidRDefault="00EB317F" w:rsidP="00EB317F">
      <w:pPr>
        <w:pStyle w:val="B1"/>
      </w:pPr>
      <w:r w:rsidRPr="00115E3F">
        <w:t>-</w:t>
      </w:r>
      <w:r w:rsidRPr="00115E3F"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SSB configured for L1-RSRP measurement outside gap is</w:t>
      </w:r>
    </w:p>
    <w:p w14:paraId="10D183BC" w14:textId="77777777" w:rsidR="00EB317F" w:rsidRPr="00625F7E" w:rsidRDefault="00EB317F" w:rsidP="00EB317F">
      <w:pPr>
        <w:pStyle w:val="B2"/>
      </w:pPr>
      <w:r>
        <w:t>-</w:t>
      </w: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the union set of</w:t>
      </w:r>
      <w:r w:rsidRPr="00625F7E">
        <w:rPr>
          <w:rStyle w:val="apple-converted-space"/>
        </w:rPr>
        <w:t xml:space="preserve"> </w:t>
      </w:r>
      <w:r w:rsidRPr="00625F7E">
        <w:rPr>
          <w:i/>
          <w:iCs/>
        </w:rPr>
        <w:t>SSB-</w:t>
      </w:r>
      <w:proofErr w:type="spellStart"/>
      <w:r w:rsidRPr="00625F7E">
        <w:rPr>
          <w:i/>
          <w:iCs/>
        </w:rPr>
        <w:t>ToMeasure</w:t>
      </w:r>
      <w:proofErr w:type="spellEnd"/>
      <w:r w:rsidRPr="00625F7E">
        <w:t> from all the configured measurement objects merged on the same serving carrier, and,</w:t>
      </w:r>
    </w:p>
    <w:p w14:paraId="50B78A1A" w14:textId="77777777" w:rsidR="00EB317F" w:rsidRPr="00625F7E" w:rsidRDefault="00EB317F" w:rsidP="00EB317F">
      <w:pPr>
        <w:pStyle w:val="B2"/>
      </w:pPr>
      <w:r>
        <w:t>-</w:t>
      </w: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2C39FA3D" w14:textId="77777777" w:rsidR="00EB317F" w:rsidRPr="00476A1D" w:rsidRDefault="00EB317F" w:rsidP="00EB317F">
      <w:pPr>
        <w:pStyle w:val="B1"/>
      </w:pPr>
      <w:r w:rsidRPr="00476A1D">
        <w:lastRenderedPageBreak/>
        <w:t>-</w:t>
      </w:r>
      <w:r w:rsidRPr="00476A1D"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3, otherwise.</w:t>
      </w:r>
    </w:p>
    <w:p w14:paraId="395F8C57" w14:textId="77777777" w:rsidR="0010034E" w:rsidRPr="00625F7E" w:rsidRDefault="0010034E" w:rsidP="0010034E">
      <w:pPr>
        <w:pStyle w:val="B1"/>
        <w:rPr>
          <w:ins w:id="15" w:author="Ericsson- Venkat" w:date="2023-05-25T04:50:00Z"/>
          <w:lang w:eastAsia="zh-CN"/>
        </w:rPr>
      </w:pPr>
      <w:ins w:id="16" w:author="Ericsson- Venkat" w:date="2023-05-25T04:50:00Z">
        <w:r w:rsidRPr="00115E3F">
          <w:t>-</w:t>
        </w:r>
        <w:r w:rsidRPr="00115E3F">
          <w:tab/>
        </w:r>
        <w:r w:rsidRPr="00625F7E">
          <w:t>P</w:t>
        </w:r>
        <w:r w:rsidRPr="0010034E">
          <w:rPr>
            <w:vertAlign w:val="subscript"/>
          </w:rPr>
          <w:t>L1_</w:t>
        </w:r>
        <w:r w:rsidRPr="00625F7E">
          <w:rPr>
            <w:vertAlign w:val="subscript"/>
          </w:rPr>
          <w:t>sharing</w:t>
        </w:r>
        <w:r w:rsidRPr="00625F7E">
          <w:t xml:space="preserve"> = </w:t>
        </w:r>
        <w:r>
          <w:t>2</w:t>
        </w:r>
        <w:r w:rsidRPr="00625F7E">
          <w:rPr>
            <w:rFonts w:hint="eastAsia"/>
            <w:lang w:eastAsia="zh-CN"/>
          </w:rPr>
          <w:t>,</w:t>
        </w:r>
        <w:r w:rsidRPr="00625F7E">
          <w:rPr>
            <w:lang w:eastAsia="zh-CN"/>
          </w:rPr>
          <w:t xml:space="preserve"> </w:t>
        </w:r>
        <w:r w:rsidRPr="00625F7E">
          <w:t xml:space="preserve">if </w:t>
        </w:r>
        <w:r>
          <w:t>S</w:t>
        </w:r>
        <w:r w:rsidRPr="00E21911">
          <w:rPr>
            <w:lang w:val="en-US" w:eastAsia="zh-CN"/>
          </w:rPr>
          <w:t xml:space="preserve">SB resource from the cell with different PCI is configured for L1-RSRP measurement, and </w:t>
        </w:r>
        <w:proofErr w:type="spellStart"/>
        <w:r w:rsidRPr="00625F7E">
          <w:t>P</w:t>
        </w:r>
        <w:r w:rsidRPr="00625F7E">
          <w:rPr>
            <w:vertAlign w:val="subscript"/>
          </w:rPr>
          <w:t>sharing</w:t>
        </w:r>
        <w:r>
          <w:rPr>
            <w:vertAlign w:val="subscript"/>
          </w:rPr>
          <w:t>_</w:t>
        </w:r>
        <w:proofErr w:type="gramStart"/>
        <w:r w:rsidRPr="00625F7E">
          <w:rPr>
            <w:vertAlign w:val="subscript"/>
          </w:rPr>
          <w:t>factor</w:t>
        </w:r>
        <w:r>
          <w:rPr>
            <w:vertAlign w:val="subscript"/>
          </w:rPr>
          <w:t>,CDP</w:t>
        </w:r>
        <w:proofErr w:type="spellEnd"/>
        <w:proofErr w:type="gramEnd"/>
        <w:r w:rsidRPr="00625F7E">
          <w:t xml:space="preserve"> is</w:t>
        </w:r>
        <w:r w:rsidRPr="004E08C7">
          <w:t xml:space="preserve"> </w:t>
        </w:r>
        <w:r>
          <w:t>used in 9.13.4.1, and any symbol of the SSBs from serving cell and cell with different PCI are overlapping or adjacent (in time domain)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625F7E">
          <w:t>P</w:t>
        </w:r>
        <w:r w:rsidRPr="00604744">
          <w:rPr>
            <w:vertAlign w:val="subscript"/>
          </w:rPr>
          <w:t>L1_</w:t>
        </w:r>
        <w:r w:rsidRPr="00625F7E">
          <w:rPr>
            <w:vertAlign w:val="subscript"/>
          </w:rPr>
          <w:t>sharing</w:t>
        </w:r>
        <w:r w:rsidRPr="00625F7E">
          <w:t xml:space="preserve"> = </w:t>
        </w:r>
        <w:r>
          <w:t>1</w:t>
        </w:r>
        <w:r w:rsidRPr="00625F7E"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otherwise.</w:t>
        </w:r>
      </w:ins>
    </w:p>
    <w:p w14:paraId="4741B420" w14:textId="77777777" w:rsidR="00EB317F" w:rsidRPr="00115E3F" w:rsidRDefault="00EB317F" w:rsidP="0010034E">
      <w:pPr>
        <w:pStyle w:val="B1"/>
      </w:pPr>
      <w:r w:rsidRPr="00121C00">
        <w:t>-</w:t>
      </w:r>
      <w:r w:rsidRPr="00121C00">
        <w:tab/>
      </w:r>
      <w:r w:rsidRPr="00187267">
        <w:t>T</w:t>
      </w:r>
      <w:r w:rsidRPr="0010034E">
        <w:t>SSB</w:t>
      </w:r>
      <w:r w:rsidRPr="00115E3F">
        <w:t xml:space="preserve"> = </w:t>
      </w:r>
      <w:proofErr w:type="spellStart"/>
      <w:r w:rsidRPr="00115E3F">
        <w:t>ssb-periodicityServingCell</w:t>
      </w:r>
      <w:proofErr w:type="spellEnd"/>
    </w:p>
    <w:p w14:paraId="3EA811C8" w14:textId="77777777" w:rsidR="00EB317F" w:rsidRPr="00115E3F" w:rsidRDefault="00EB317F" w:rsidP="0010034E">
      <w:pPr>
        <w:pStyle w:val="B1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0034E">
        <w:t>SMTCperiod</w:t>
      </w:r>
      <w:proofErr w:type="spellEnd"/>
      <w:r w:rsidRPr="00115E3F">
        <w:t xml:space="preserve"> = the configured SMTC period</w:t>
      </w:r>
    </w:p>
    <w:p w14:paraId="50BEFD8C" w14:textId="77777777" w:rsidR="00EB317F" w:rsidRPr="00115E3F" w:rsidRDefault="00EB317F" w:rsidP="00EB317F">
      <w:pPr>
        <w:pStyle w:val="B1"/>
      </w:pPr>
      <w:r w:rsidRPr="00115E3F">
        <w:t>-</w:t>
      </w:r>
      <w:r w:rsidRPr="00115E3F">
        <w:tab/>
        <w:t>If the UE is configured with Pre-MG, an SSB or an SMTC occasion is only considered to be overlapped by the Pre-MG if the Pre-MG is activated.</w:t>
      </w:r>
    </w:p>
    <w:p w14:paraId="4A11C02C" w14:textId="77777777" w:rsidR="00EB317F" w:rsidRPr="00636344" w:rsidRDefault="00EB317F" w:rsidP="00EB317F">
      <w:pPr>
        <w:ind w:left="568" w:hanging="284"/>
      </w:pPr>
      <w:r w:rsidRPr="00636344">
        <w:t>-</w:t>
      </w:r>
      <w:r w:rsidRPr="00636344">
        <w:tab/>
        <w:t>When a measurement gap is configured</w:t>
      </w:r>
      <w:r>
        <w:rPr>
          <w:rFonts w:eastAsia="SimSun"/>
        </w:rPr>
        <w:t xml:space="preserve"> and the measurement gap is not NCSG</w:t>
      </w:r>
      <w:r w:rsidRPr="00636344">
        <w:t xml:space="preserve">, </w:t>
      </w:r>
    </w:p>
    <w:p w14:paraId="2606296F" w14:textId="77777777" w:rsidR="00EB317F" w:rsidRPr="00636344" w:rsidRDefault="00EB317F" w:rsidP="00EB317F">
      <w:pPr>
        <w:ind w:left="851" w:hanging="284"/>
      </w:pPr>
      <w:r w:rsidRPr="00636344">
        <w:t>-</w:t>
      </w:r>
      <w:r w:rsidRPr="00636344">
        <w:tab/>
        <w:t xml:space="preserve">an SSB or an SMTC occasion is considered to be overlapped with the GAP if it overlaps a measurement gap occasion, and </w:t>
      </w:r>
    </w:p>
    <w:p w14:paraId="55704BCF" w14:textId="77777777" w:rsidR="00EB317F" w:rsidRPr="00636344" w:rsidRDefault="00EB317F" w:rsidP="00EB317F">
      <w:pPr>
        <w:ind w:left="851" w:hanging="284"/>
      </w:pPr>
      <w:r w:rsidRPr="00636344">
        <w:rPr>
          <w:lang w:eastAsia="zh-TW"/>
        </w:rPr>
        <w:t>-</w:t>
      </w:r>
      <w:r w:rsidRPr="00636344">
        <w:rPr>
          <w:lang w:eastAsia="zh-TW"/>
        </w:rPr>
        <w:tab/>
      </w:r>
      <w:proofErr w:type="spellStart"/>
      <w:r w:rsidRPr="00636344">
        <w:rPr>
          <w:lang w:eastAsia="zh-TW"/>
        </w:rPr>
        <w:t>xRP</w:t>
      </w:r>
      <w:proofErr w:type="spellEnd"/>
      <w:r w:rsidRPr="00636344">
        <w:rPr>
          <w:lang w:eastAsia="zh-TW"/>
        </w:rPr>
        <w:t xml:space="preserve"> = MGRP</w:t>
      </w:r>
    </w:p>
    <w:p w14:paraId="50191EC9" w14:textId="77777777" w:rsidR="00EB317F" w:rsidRPr="00115E3F" w:rsidRDefault="00EB317F" w:rsidP="00EB317F">
      <w:pPr>
        <w:pStyle w:val="B1"/>
      </w:pPr>
      <w:r w:rsidRPr="00636344">
        <w:t>-</w:t>
      </w:r>
      <w:r w:rsidRPr="00636344">
        <w:tab/>
      </w:r>
      <w:r>
        <w:rPr>
          <w:rFonts w:eastAsia="SimSun"/>
        </w:rPr>
        <w:t>Otherwise, w</w:t>
      </w:r>
      <w:r w:rsidRPr="00636344">
        <w:t xml:space="preserve">hen NCSG </w:t>
      </w:r>
      <w:r>
        <w:rPr>
          <w:rFonts w:eastAsia="SimSun"/>
        </w:rPr>
        <w:t xml:space="preserve">measurement gap </w:t>
      </w:r>
      <w:r w:rsidRPr="00636344">
        <w:t>is configured,</w:t>
      </w:r>
    </w:p>
    <w:p w14:paraId="6EBEF602" w14:textId="77777777" w:rsidR="00EB317F" w:rsidRPr="00115E3F" w:rsidRDefault="00EB317F" w:rsidP="00EB317F">
      <w:pPr>
        <w:pStyle w:val="B2"/>
      </w:pPr>
      <w:r>
        <w:t>-</w:t>
      </w:r>
      <w:r>
        <w:tab/>
      </w:r>
      <w:r w:rsidRPr="00115E3F">
        <w:t xml:space="preserve">an SSB or an SMTC occasion is considered to be overlapped with the </w:t>
      </w:r>
      <w:r>
        <w:t>GAP</w:t>
      </w:r>
      <w:r w:rsidRPr="00115E3F">
        <w:t xml:space="preserve"> if </w:t>
      </w:r>
    </w:p>
    <w:p w14:paraId="2EF0A7A2" w14:textId="77777777" w:rsidR="00EB317F" w:rsidRPr="00625F7E" w:rsidRDefault="00EB317F" w:rsidP="00EB317F">
      <w:pPr>
        <w:pStyle w:val="B3"/>
      </w:pPr>
      <w:r>
        <w:t>-</w:t>
      </w:r>
      <w:r>
        <w:tab/>
      </w:r>
      <w:r w:rsidRPr="00625F7E">
        <w:t xml:space="preserve">it overlaps the VIL1 or VIL2 of NCSG, or </w:t>
      </w:r>
    </w:p>
    <w:p w14:paraId="615BC3E5" w14:textId="77777777" w:rsidR="00EB317F" w:rsidRPr="00625F7E" w:rsidRDefault="00EB317F" w:rsidP="00EB317F">
      <w:pPr>
        <w:pStyle w:val="B3"/>
      </w:pPr>
      <w:r>
        <w:t>-</w:t>
      </w: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1877246D" w14:textId="77777777" w:rsidR="00EB317F" w:rsidRPr="00476A1D" w:rsidRDefault="00EB317F" w:rsidP="00EB317F">
      <w:pPr>
        <w:pStyle w:val="B1"/>
      </w:pPr>
      <w:r>
        <w:t>-</w:t>
      </w:r>
      <w:r>
        <w:tab/>
      </w:r>
      <w:r w:rsidRPr="00625F7E">
        <w:t>and</w:t>
      </w:r>
    </w:p>
    <w:p w14:paraId="2DBD2338" w14:textId="77777777" w:rsidR="00EB317F" w:rsidRPr="00625F7E" w:rsidRDefault="00EB317F" w:rsidP="00EB317F">
      <w:pPr>
        <w:pStyle w:val="B3"/>
      </w:pPr>
      <w:r>
        <w:t>-</w:t>
      </w:r>
      <w:r>
        <w:tab/>
      </w:r>
      <w:proofErr w:type="spellStart"/>
      <w:r w:rsidRPr="00625F7E">
        <w:t>xRP</w:t>
      </w:r>
      <w:proofErr w:type="spellEnd"/>
      <w:r w:rsidRPr="00625F7E">
        <w:t xml:space="preserve"> = VIRP</w:t>
      </w:r>
    </w:p>
    <w:p w14:paraId="4BFCE8F8" w14:textId="77777777" w:rsidR="00EB317F" w:rsidRPr="00476A1D" w:rsidRDefault="00EB317F" w:rsidP="00EB317F">
      <w:pPr>
        <w:pStyle w:val="B1"/>
      </w:pPr>
      <w:r>
        <w:t>-</w:t>
      </w:r>
      <w:r>
        <w:tab/>
      </w:r>
      <w:r w:rsidRPr="00625F7E">
        <w:t>When concurrent gaps are configured, an SSB or an SMTC occasion is not considered to be overlapped by a gap occasion if the gap occasion is dropped according to 9.1.</w:t>
      </w:r>
      <w:r>
        <w:t>8</w:t>
      </w:r>
      <w:r w:rsidRPr="00625F7E">
        <w:t>.</w:t>
      </w:r>
    </w:p>
    <w:p w14:paraId="408252D4" w14:textId="77777777" w:rsidR="00EB317F" w:rsidRPr="009C5807" w:rsidRDefault="00EB317F" w:rsidP="00EB317F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62B05599" w14:textId="77777777" w:rsidR="00EB317F" w:rsidRDefault="00EB317F" w:rsidP="00EB317F">
      <w:r w:rsidRPr="009C5807">
        <w:t xml:space="preserve">Longer evaluation period would be expected if the combination of SSB, SMTC occasion and </w:t>
      </w:r>
      <w:r>
        <w:t>GAP</w:t>
      </w:r>
      <w:r w:rsidRPr="009C5807">
        <w:t xml:space="preserve"> configurations does not meet pervious conditions.</w:t>
      </w:r>
    </w:p>
    <w:p w14:paraId="21D0AC78" w14:textId="77777777" w:rsidR="00EB317F" w:rsidRPr="00A5585E" w:rsidRDefault="00EB317F" w:rsidP="00EB317F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D7541EC" w14:textId="77777777" w:rsidR="00EB317F" w:rsidRPr="009C5807" w:rsidRDefault="00EB317F" w:rsidP="00EB317F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766EDBC3" w14:textId="77777777" w:rsidR="00EB317F" w:rsidRPr="009C5807" w:rsidRDefault="00EB317F" w:rsidP="00EB317F">
      <w:pPr>
        <w:pStyle w:val="TH"/>
      </w:pPr>
      <w:r w:rsidRPr="009C5807">
        <w:lastRenderedPageBreak/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B317F" w:rsidRPr="009C5807" w14:paraId="12370DAE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D0A9" w14:textId="77777777" w:rsidR="00EB317F" w:rsidRPr="009C5807" w:rsidRDefault="00EB317F" w:rsidP="00A103A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B0F1" w14:textId="77777777" w:rsidR="00EB317F" w:rsidRPr="009C5807" w:rsidRDefault="00EB317F" w:rsidP="00A103A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EB317F" w:rsidRPr="00C14182" w14:paraId="6F52CBF2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9710" w14:textId="77777777" w:rsidR="00EB317F" w:rsidRPr="009C5807" w:rsidRDefault="00EB317F" w:rsidP="00A103A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2C42" w14:textId="77777777" w:rsidR="00EB317F" w:rsidRPr="007C55F6" w:rsidRDefault="00EB317F" w:rsidP="00A103A0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Report</w:t>
            </w:r>
            <w:r w:rsidRPr="007C55F6">
              <w:rPr>
                <w:lang w:val="fr-FR"/>
              </w:rPr>
              <w:t>, ceil(M*P)*T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EB317F" w:rsidRPr="009C5807" w14:paraId="355CF5C1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F94D" w14:textId="77777777" w:rsidR="00EB317F" w:rsidRPr="009C5807" w:rsidRDefault="00EB317F" w:rsidP="00A103A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D883" w14:textId="77777777" w:rsidR="00EB317F" w:rsidRPr="009C5807" w:rsidRDefault="00EB317F" w:rsidP="00A103A0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EB317F" w:rsidRPr="009C5807" w14:paraId="3113A309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B0A0" w14:textId="77777777" w:rsidR="00EB317F" w:rsidRPr="009C5807" w:rsidRDefault="00EB317F" w:rsidP="00A103A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B6D9" w14:textId="77777777" w:rsidR="00EB317F" w:rsidRPr="009C5807" w:rsidRDefault="00EB317F" w:rsidP="00A103A0">
            <w:pPr>
              <w:pStyle w:val="TAC"/>
            </w:pPr>
            <w:r w:rsidRPr="009C5807">
              <w:t>ceil(M*</w:t>
            </w:r>
            <w:proofErr w:type="gramStart"/>
            <w:r w:rsidRPr="009C5807">
              <w:t>P)*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EB317F" w:rsidRPr="009C5807" w14:paraId="58E1583F" w14:textId="77777777" w:rsidTr="00A103A0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6204" w14:textId="77777777" w:rsidR="00EB317F" w:rsidRPr="006C2B33" w:rsidRDefault="00EB317F" w:rsidP="00A103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1:</w:t>
            </w:r>
            <w:r w:rsidRPr="006C2B33">
              <w:rPr>
                <w:rFonts w:ascii="Arial" w:hAnsi="Arial"/>
                <w:sz w:val="18"/>
              </w:rPr>
              <w:tab/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6C2B33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6C2B33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the periodicity of the SSB-Index configured for L1-RSRP measurement.</w:t>
            </w:r>
            <w:r w:rsidRPr="006C2B33">
              <w:rPr>
                <w:rFonts w:ascii="Arial" w:hAnsi="Arial" w:cs="v4.2.0"/>
                <w:sz w:val="18"/>
              </w:rPr>
              <w:t xml:space="preserve"> 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6C2B33">
              <w:rPr>
                <w:rFonts w:ascii="Arial" w:hAnsi="Arial"/>
                <w:sz w:val="18"/>
              </w:rPr>
              <w:t xml:space="preserve"> is the DRX cycle length. </w:t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6C2B3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2E5713D0" w14:textId="77777777" w:rsidR="00EB317F" w:rsidRPr="00200CBE" w:rsidRDefault="00EB317F" w:rsidP="00A103A0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200CBE">
              <w:rPr>
                <w:rFonts w:ascii="Arial" w:eastAsia="CG Times (WN)" w:hAnsi="Arial"/>
                <w:sz w:val="18"/>
                <w:lang w:eastAsia="x-none"/>
              </w:rPr>
              <w:t>Note 2: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ab/>
              <w:t>K = 1 when T</w:t>
            </w:r>
            <w:r w:rsidRPr="00200CBE">
              <w:rPr>
                <w:rFonts w:ascii="Arial" w:eastAsia="CG Times (WN)" w:hAnsi="Arial"/>
                <w:sz w:val="18"/>
                <w:vertAlign w:val="subscript"/>
                <w:lang w:eastAsia="x-none"/>
              </w:rPr>
              <w:t>SSB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≤ 40 ms and </w:t>
            </w:r>
            <w:r w:rsidRPr="00200CBE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 xml:space="preserve">highSpeedMeasFlag-r16 or </w:t>
            </w:r>
            <w:r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>highSpeedMeasCA-Scell-r17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are configured; otherwise K = 1.5.</w:t>
            </w:r>
          </w:p>
          <w:p w14:paraId="5D9FDCAA" w14:textId="77777777" w:rsidR="00EB317F" w:rsidRPr="000C77DD" w:rsidRDefault="00EB317F" w:rsidP="00A103A0">
            <w:pPr>
              <w:pStyle w:val="TAN"/>
            </w:pPr>
            <w:r w:rsidRPr="006C2B33">
              <w:t>Note 3:</w:t>
            </w:r>
            <w:r w:rsidRPr="006C2B33">
              <w:tab/>
            </w:r>
            <w:r w:rsidRPr="006C2B33">
              <w:rPr>
                <w:rFonts w:eastAsia="Malgun Gothic"/>
                <w:lang w:val="en-US" w:eastAsia="zh-CN"/>
              </w:rPr>
              <w:t xml:space="preserve">When </w:t>
            </w:r>
            <w:r w:rsidRPr="006C2B33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6C2B33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6C2B33">
              <w:t xml:space="preserve">UE supporting either </w:t>
            </w:r>
            <w:r w:rsidRPr="006C2B33">
              <w:rPr>
                <w:i/>
                <w:iCs/>
              </w:rPr>
              <w:t xml:space="preserve">measurementEnhancement-r16 </w:t>
            </w:r>
            <w:r w:rsidRPr="006C2B33">
              <w:t>or</w:t>
            </w:r>
            <w:r w:rsidRPr="006C2B33">
              <w:rPr>
                <w:i/>
                <w:iCs/>
              </w:rPr>
              <w:t xml:space="preserve"> </w:t>
            </w:r>
            <w:proofErr w:type="spellStart"/>
            <w:r w:rsidRPr="006C2B33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6C2B33">
              <w:rPr>
                <w:i/>
                <w:iCs/>
              </w:rPr>
              <w:t>-</w:t>
            </w:r>
            <w:r w:rsidRPr="006C2B33">
              <w:rPr>
                <w:i/>
                <w:iCs/>
                <w:lang w:val="en-US"/>
              </w:rPr>
              <w:t>M</w:t>
            </w:r>
            <w:r w:rsidRPr="006C2B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. or measurementEnhancementCA-r17</w:t>
            </w:r>
          </w:p>
        </w:tc>
      </w:tr>
    </w:tbl>
    <w:p w14:paraId="580357B4" w14:textId="77777777" w:rsidR="00EB317F" w:rsidRPr="009C5807" w:rsidRDefault="00EB317F" w:rsidP="00EB317F">
      <w:pPr>
        <w:rPr>
          <w:rFonts w:eastAsia="?? ??"/>
        </w:rPr>
      </w:pPr>
    </w:p>
    <w:p w14:paraId="13488709" w14:textId="77777777" w:rsidR="00EB317F" w:rsidRPr="009C5807" w:rsidRDefault="00EB317F" w:rsidP="00EB317F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B317F" w:rsidRPr="009C5807" w14:paraId="2F022DDF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144C" w14:textId="77777777" w:rsidR="00EB317F" w:rsidRPr="009C5807" w:rsidRDefault="00EB317F" w:rsidP="00A103A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9201" w14:textId="77777777" w:rsidR="00EB317F" w:rsidRPr="009C5807" w:rsidRDefault="00EB317F" w:rsidP="00A103A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EB317F" w:rsidRPr="00C14182" w14:paraId="42379906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8115" w14:textId="77777777" w:rsidR="00EB317F" w:rsidRPr="009C5807" w:rsidRDefault="00EB317F" w:rsidP="00A103A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B787" w14:textId="77777777" w:rsidR="00EB317F" w:rsidRPr="007C55F6" w:rsidRDefault="00EB317F" w:rsidP="00A103A0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EB317F" w:rsidRPr="00C14182" w14:paraId="0FF1F0CF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5E9B" w14:textId="77777777" w:rsidR="00EB317F" w:rsidRPr="009C5807" w:rsidRDefault="00EB317F" w:rsidP="00A103A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61F0" w14:textId="77777777" w:rsidR="00EB317F" w:rsidRPr="007C55F6" w:rsidRDefault="00EB317F" w:rsidP="00A103A0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B317F" w:rsidRPr="00C14182" w14:paraId="1E5FCAA9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E6A7" w14:textId="77777777" w:rsidR="00EB317F" w:rsidRPr="009C5807" w:rsidRDefault="00EB317F" w:rsidP="00A103A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6A03" w14:textId="77777777" w:rsidR="00EB317F" w:rsidRPr="007C55F6" w:rsidRDefault="00EB317F" w:rsidP="00A103A0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B317F" w:rsidRPr="009C5807" w14:paraId="66B827F9" w14:textId="77777777" w:rsidTr="00A103A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7981" w14:textId="77777777" w:rsidR="00EB317F" w:rsidRPr="009C5807" w:rsidRDefault="00EB317F" w:rsidP="00A103A0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</w:tc>
      </w:tr>
    </w:tbl>
    <w:p w14:paraId="41E25AB1" w14:textId="77777777" w:rsidR="00EB317F" w:rsidRDefault="00EB317F" w:rsidP="00EB317F">
      <w:pPr>
        <w:rPr>
          <w:rFonts w:eastAsia="?? ??"/>
        </w:rPr>
      </w:pPr>
    </w:p>
    <w:p w14:paraId="23BE0CF9" w14:textId="77777777" w:rsidR="00EB317F" w:rsidRDefault="00EB317F" w:rsidP="00EB317F">
      <w:pPr>
        <w:pStyle w:val="TH"/>
      </w:pPr>
      <w:r w:rsidRPr="00320CAB">
        <w:t>Table 9.5.4.1-</w:t>
      </w:r>
      <w:r w:rsidRPr="00320CAB">
        <w:rPr>
          <w:lang w:eastAsia="zh-CN"/>
        </w:rPr>
        <w:t>3</w:t>
      </w:r>
      <w:r w:rsidRPr="00320CAB">
        <w:t>: Measurement period T</w:t>
      </w:r>
      <w:r w:rsidRPr="00320CAB">
        <w:rPr>
          <w:vertAlign w:val="subscript"/>
        </w:rPr>
        <w:t>L1-RSRP_Measurement_Period_SSB</w:t>
      </w:r>
      <w:r w:rsidRPr="00320CAB">
        <w:t xml:space="preserve"> configured with </w:t>
      </w:r>
      <w:r w:rsidRPr="00320CAB">
        <w:rPr>
          <w:i/>
          <w:iCs/>
          <w:lang w:eastAsia="zh-CN"/>
        </w:rPr>
        <w:t>h</w:t>
      </w:r>
      <w:r w:rsidRPr="00320CAB">
        <w:rPr>
          <w:i/>
          <w:iCs/>
        </w:rPr>
        <w:t>ighSpeedMeasFlagFR2-r17</w:t>
      </w:r>
      <w:r w:rsidRPr="00320CAB">
        <w:rPr>
          <w:lang w:eastAsia="zh-CN"/>
        </w:rPr>
        <w:t xml:space="preserve"> </w:t>
      </w:r>
      <w:r w:rsidRPr="00320CAB">
        <w:t>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B317F" w14:paraId="472A1850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69AC" w14:textId="77777777" w:rsidR="00EB317F" w:rsidRDefault="00EB317F" w:rsidP="00A103A0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D4AF" w14:textId="77777777" w:rsidR="00EB317F" w:rsidRDefault="00EB317F" w:rsidP="00A103A0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(ms) </w:t>
            </w:r>
          </w:p>
        </w:tc>
      </w:tr>
      <w:tr w:rsidR="00EB317F" w14:paraId="083C431B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8DA1" w14:textId="77777777" w:rsidR="00EB317F" w:rsidRDefault="00EB317F" w:rsidP="00A103A0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27C9" w14:textId="77777777" w:rsidR="00EB317F" w:rsidRDefault="00EB317F" w:rsidP="00A103A0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EB317F" w14:paraId="39007374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2AAB" w14:textId="77777777" w:rsidR="00EB317F" w:rsidRDefault="00EB317F" w:rsidP="00A103A0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</w:t>
            </w:r>
            <w:r>
              <w:t>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9D03" w14:textId="77777777" w:rsidR="00EB317F" w:rsidRDefault="00EB317F" w:rsidP="00A103A0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 w:eastAsia="zh-CN"/>
              </w:rPr>
              <w:t>max(T</w:t>
            </w:r>
            <w:r>
              <w:rPr>
                <w:rFonts w:cs="v4.2.0"/>
                <w:vertAlign w:val="subscript"/>
                <w:lang w:val="fr-FR" w:eastAsia="zh-CN"/>
              </w:rPr>
              <w:t>Report</w:t>
            </w:r>
            <w:r>
              <w:rPr>
                <w:rFonts w:cs="v4.2.0"/>
                <w:lang w:val="fr-FR" w:eastAsia="zh-CN"/>
              </w:rPr>
              <w:t>, ceil(M*P*N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 w:eastAsia="zh-CN"/>
              </w:rPr>
              <w:t>*</w:t>
            </w:r>
            <w:r>
              <w:rPr>
                <w:rFonts w:cs="Arial"/>
                <w:szCs w:val="18"/>
                <w:lang w:val="en-US" w:eastAsia="zh-CN"/>
              </w:rPr>
              <w:t>M2</w:t>
            </w:r>
            <w:r>
              <w:rPr>
                <w:rFonts w:cs="v4.2.0"/>
                <w:lang w:val="fr-FR" w:eastAsia="zh-CN"/>
              </w:rPr>
              <w:t>)*max(T</w:t>
            </w:r>
            <w:r>
              <w:rPr>
                <w:rFonts w:cs="v4.2.0"/>
                <w:vertAlign w:val="subscript"/>
                <w:lang w:val="fr-FR" w:eastAsia="zh-CN"/>
              </w:rPr>
              <w:t>DRX</w:t>
            </w:r>
            <w:r>
              <w:rPr>
                <w:rFonts w:cs="v4.2.0"/>
                <w:lang w:val="fr-FR" w:eastAsia="zh-CN"/>
              </w:rPr>
              <w:t>,T</w:t>
            </w:r>
            <w:r>
              <w:rPr>
                <w:rFonts w:cs="v4.2.0"/>
                <w:vertAlign w:val="subscript"/>
                <w:lang w:val="fr-FR" w:eastAsia="zh-CN"/>
              </w:rPr>
              <w:t>SSB</w:t>
            </w:r>
            <w:r>
              <w:rPr>
                <w:rFonts w:cs="v4.2.0"/>
                <w:lang w:val="fr-FR" w:eastAsia="zh-CN"/>
              </w:rPr>
              <w:t>))</w:t>
            </w:r>
            <w:r>
              <w:rPr>
                <w:rFonts w:cs="v4.2.0" w:hint="eastAsia"/>
                <w:lang w:val="en-US" w:eastAsia="zh-CN"/>
              </w:rPr>
              <w:t xml:space="preserve"> </w:t>
            </w:r>
          </w:p>
        </w:tc>
      </w:tr>
      <w:tr w:rsidR="00EB317F" w14:paraId="44EE4923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EA2D" w14:textId="77777777" w:rsidR="00EB317F" w:rsidRDefault="00EB317F" w:rsidP="00A103A0">
            <w:pPr>
              <w:pStyle w:val="TAC"/>
              <w:rPr>
                <w:lang w:val="en-US" w:eastAsia="zh-CN"/>
              </w:rPr>
            </w:pPr>
            <w:r>
              <w:t xml:space="preserve">80ms&lt; DRX </w:t>
            </w:r>
            <w:r>
              <w:rPr>
                <w:rFonts w:cs="Arial" w:hint="eastAsia"/>
              </w:rPr>
              <w:t>≤</w:t>
            </w:r>
            <w: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B3A9" w14:textId="77777777" w:rsidR="00EB317F" w:rsidRDefault="00EB317F" w:rsidP="00A103A0">
            <w:pPr>
              <w:pStyle w:val="TAC"/>
              <w:rPr>
                <w:rFonts w:cs="v4.2.0"/>
                <w:lang w:val="fr-FR" w:eastAsia="zh-CN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ceil(1.5*M*P*N)*max(T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EB317F" w14:paraId="3D428958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AF64" w14:textId="77777777" w:rsidR="00EB317F" w:rsidRDefault="00EB317F" w:rsidP="00A103A0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437B" w14:textId="77777777" w:rsidR="00EB317F" w:rsidRDefault="00EB317F" w:rsidP="00A103A0">
            <w:pPr>
              <w:pStyle w:val="TAC"/>
              <w:rPr>
                <w:rFonts w:cs="v4.2.0"/>
                <w:lang w:val="fr-FR" w:eastAsia="zh-CN"/>
              </w:rPr>
            </w:pPr>
            <w:r>
              <w:rPr>
                <w:rFonts w:cs="v4.2.0"/>
                <w:lang w:val="fr-FR"/>
              </w:rPr>
              <w:t>ceil(1.5*M*P*N)*T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B317F" w14:paraId="0BAE6FE1" w14:textId="77777777" w:rsidTr="00A103A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CFA2" w14:textId="77777777" w:rsidR="00EB317F" w:rsidRPr="00320CAB" w:rsidRDefault="00EB317F" w:rsidP="00A103A0">
            <w:pPr>
              <w:pStyle w:val="TAN"/>
            </w:pPr>
            <w:r w:rsidRPr="00320CAB">
              <w:t>Note</w:t>
            </w:r>
            <w:r w:rsidRPr="00320CAB">
              <w:rPr>
                <w:lang w:eastAsia="zh-CN"/>
              </w:rPr>
              <w:t>1</w:t>
            </w:r>
            <w:r w:rsidRPr="00320CAB">
              <w:t>:</w:t>
            </w:r>
            <w:r w:rsidRPr="00320CAB">
              <w:tab/>
            </w:r>
            <w:r w:rsidRPr="00320CAB">
              <w:rPr>
                <w:rFonts w:cs="v4.2.0"/>
              </w:rPr>
              <w:t>T</w:t>
            </w:r>
            <w:r w:rsidRPr="00320CAB">
              <w:rPr>
                <w:rFonts w:cs="v4.2.0"/>
                <w:vertAlign w:val="subscript"/>
              </w:rPr>
              <w:t>SSB</w:t>
            </w:r>
            <w:r w:rsidRPr="00320CAB">
              <w:t xml:space="preserve"> = </w:t>
            </w:r>
            <w:proofErr w:type="spellStart"/>
            <w:r w:rsidRPr="00320CAB">
              <w:t>ssb-periodicityServingCell</w:t>
            </w:r>
            <w:proofErr w:type="spellEnd"/>
            <w:r w:rsidRPr="00320CAB">
              <w:t xml:space="preserve"> is the periodicity of the SSB-Index configured for L1-RSRP measurement.</w:t>
            </w:r>
            <w:r w:rsidRPr="00320CAB">
              <w:rPr>
                <w:rFonts w:cs="v4.2.0"/>
              </w:rPr>
              <w:t xml:space="preserve"> T</w:t>
            </w:r>
            <w:r w:rsidRPr="00320CAB">
              <w:rPr>
                <w:rFonts w:cs="v4.2.0"/>
                <w:vertAlign w:val="subscript"/>
              </w:rPr>
              <w:t>DRX</w:t>
            </w:r>
            <w:r w:rsidRPr="00320CAB">
              <w:t xml:space="preserve"> is the DRX cycle length. </w:t>
            </w:r>
            <w:r w:rsidRPr="00320CAB">
              <w:rPr>
                <w:rFonts w:cs="v4.2.0"/>
              </w:rPr>
              <w:t>T</w:t>
            </w:r>
            <w:r w:rsidRPr="00320CAB">
              <w:rPr>
                <w:rFonts w:cs="v4.2.0"/>
                <w:vertAlign w:val="subscript"/>
              </w:rPr>
              <w:t>Report</w:t>
            </w:r>
            <w:r w:rsidRPr="00320CAB">
              <w:t xml:space="preserve"> is configured periodicity for reporting.</w:t>
            </w:r>
          </w:p>
          <w:p w14:paraId="40794B73" w14:textId="77777777" w:rsidR="00EB317F" w:rsidRPr="00320CAB" w:rsidRDefault="00EB317F" w:rsidP="00A103A0">
            <w:pPr>
              <w:pStyle w:val="TAN"/>
              <w:rPr>
                <w:lang w:eastAsia="zh-CN"/>
              </w:rPr>
            </w:pPr>
            <w:r w:rsidRPr="00320CAB">
              <w:rPr>
                <w:lang w:eastAsia="zh-CN"/>
              </w:rPr>
              <w:t>Note 2:</w:t>
            </w:r>
            <w:r w:rsidRPr="00320CAB">
              <w:tab/>
            </w:r>
            <w:r w:rsidRPr="00320CAB">
              <w:rPr>
                <w:lang w:eastAsia="zh-CN"/>
              </w:rPr>
              <w:t xml:space="preserve">N1 = 2 when </w:t>
            </w:r>
            <w:r w:rsidRPr="00320CAB">
              <w:rPr>
                <w:i/>
                <w:iCs/>
                <w:lang w:eastAsia="zh-CN"/>
              </w:rPr>
              <w:t>h</w:t>
            </w:r>
            <w:r w:rsidRPr="00320CAB">
              <w:rPr>
                <w:i/>
                <w:iCs/>
              </w:rPr>
              <w:t>ighSpeedMeasFlagFR2-r17</w:t>
            </w:r>
            <w:r w:rsidRPr="00320CAB">
              <w:rPr>
                <w:lang w:eastAsia="zh-CN"/>
              </w:rPr>
              <w:t xml:space="preserve"> = set1; N1 = 6 when </w:t>
            </w:r>
            <w:r w:rsidRPr="00320CAB">
              <w:rPr>
                <w:i/>
                <w:iCs/>
                <w:lang w:eastAsia="zh-CN"/>
              </w:rPr>
              <w:t>h</w:t>
            </w:r>
            <w:r w:rsidRPr="00320CAB">
              <w:rPr>
                <w:i/>
                <w:iCs/>
              </w:rPr>
              <w:t>ighSpeedMeasFlagFR2-r17</w:t>
            </w:r>
            <w:r w:rsidRPr="00320CAB">
              <w:rPr>
                <w:lang w:eastAsia="zh-CN"/>
              </w:rPr>
              <w:t xml:space="preserve"> = [set2].</w:t>
            </w:r>
          </w:p>
          <w:p w14:paraId="08504D34" w14:textId="77777777" w:rsidR="00EB317F" w:rsidRDefault="00EB317F" w:rsidP="00A103A0">
            <w:pPr>
              <w:pStyle w:val="TAN"/>
              <w:rPr>
                <w:lang w:val="en-US" w:eastAsia="zh-CN"/>
              </w:rPr>
            </w:pPr>
            <w:r w:rsidRPr="00320CAB">
              <w:rPr>
                <w:lang w:eastAsia="zh-CN"/>
              </w:rPr>
              <w:t>Note 3:</w:t>
            </w:r>
            <w:r w:rsidRPr="00320CAB">
              <w:tab/>
            </w:r>
            <w:r w:rsidRPr="00320CAB">
              <w:rPr>
                <w:rFonts w:cs="Arial"/>
                <w:szCs w:val="18"/>
                <w:lang w:eastAsia="zh-CN"/>
              </w:rPr>
              <w:t>M2 = 1.5 if SMTC periodicity &gt; 40 ms; otherwise M2 = 1</w:t>
            </w:r>
          </w:p>
        </w:tc>
      </w:tr>
    </w:tbl>
    <w:p w14:paraId="3E06AFC1" w14:textId="77777777" w:rsidR="00EB317F" w:rsidRPr="009C5807" w:rsidRDefault="00EB317F" w:rsidP="00EB317F">
      <w:pPr>
        <w:rPr>
          <w:rFonts w:eastAsia="?? ??"/>
        </w:rPr>
      </w:pPr>
    </w:p>
    <w:p w14:paraId="5783CC96" w14:textId="05064FC6" w:rsidR="00083E8B" w:rsidRDefault="00083E8B" w:rsidP="00083E8B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 xml:space="preserve">&lt;End of Change </w:t>
      </w:r>
      <w:r w:rsidR="00444021">
        <w:rPr>
          <w:rFonts w:eastAsia="SimSun"/>
          <w:noProof/>
          <w:color w:val="FF0000"/>
          <w:sz w:val="36"/>
          <w:lang w:eastAsia="zh-CN"/>
        </w:rPr>
        <w:t>1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71BDFB3F" w14:textId="2E5942D1" w:rsidR="00642FA3" w:rsidRDefault="00284238" w:rsidP="00284238">
      <w:pPr>
        <w:ind w:left="3408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 xml:space="preserve">&lt;Start of Change </w:t>
      </w:r>
      <w:r w:rsidR="00444021">
        <w:rPr>
          <w:rFonts w:eastAsia="SimSun"/>
          <w:noProof/>
          <w:color w:val="FF0000"/>
          <w:sz w:val="36"/>
          <w:lang w:eastAsia="zh-CN"/>
        </w:rPr>
        <w:t>2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125A1E6F" w14:textId="77777777" w:rsidR="002C7929" w:rsidRPr="009C5807" w:rsidRDefault="002C7929" w:rsidP="002C7929">
      <w:pPr>
        <w:pStyle w:val="Heading3"/>
      </w:pPr>
      <w:r>
        <w:t>9.13.4</w:t>
      </w:r>
      <w:r w:rsidRPr="009C5807">
        <w:tab/>
        <w:t>L1-RSRP measurement requirements</w:t>
      </w:r>
    </w:p>
    <w:p w14:paraId="264E45FE" w14:textId="77777777" w:rsidR="002C7929" w:rsidRPr="009C5807" w:rsidRDefault="002C7929" w:rsidP="002C7929">
      <w:pPr>
        <w:pStyle w:val="Heading4"/>
      </w:pPr>
      <w:r>
        <w:t>9.13.4</w:t>
      </w:r>
      <w:r w:rsidRPr="009C5807">
        <w:t>.1</w:t>
      </w:r>
      <w:r w:rsidRPr="009C5807">
        <w:tab/>
      </w:r>
      <w:r>
        <w:t xml:space="preserve">Inter-cell </w:t>
      </w:r>
      <w:r w:rsidRPr="009C5807">
        <w:t>SSB based L1-RSRP Reporting</w:t>
      </w:r>
    </w:p>
    <w:p w14:paraId="23DFE78F" w14:textId="77777777" w:rsidR="002C7929" w:rsidRDefault="002C7929" w:rsidP="002C7929">
      <w:r w:rsidRPr="000C0BDC">
        <w:t>If a cell with PCI different from serving cell is known according 9.13.2, the UE shall be capable of performing L1-RSRP</w:t>
      </w:r>
      <w:r w:rsidRPr="000C0BDC">
        <w:rPr>
          <w:rFonts w:eastAsia="?? ??"/>
        </w:rPr>
        <w:t xml:space="preserve"> </w:t>
      </w:r>
      <w:r w:rsidRPr="000C0BDC">
        <w:t xml:space="preserve">measurements based </w:t>
      </w:r>
      <w:r w:rsidRPr="000C0BDC">
        <w:rPr>
          <w:rFonts w:eastAsia="?? ??"/>
        </w:rPr>
        <w:t xml:space="preserve">on the configured SSB </w:t>
      </w:r>
      <w:r w:rsidRPr="000C0BDC">
        <w:rPr>
          <w:rFonts w:cs="Arial"/>
        </w:rPr>
        <w:t xml:space="preserve">resource for </w:t>
      </w:r>
      <w:r w:rsidRPr="000C0BDC">
        <w:t>L1-RSRP computation, and the UE physical layer shall be capable of reporting L1-RSRP measured over the measurement period of T</w:t>
      </w:r>
      <w:r w:rsidRPr="000C0BDC">
        <w:rPr>
          <w:vertAlign w:val="subscript"/>
        </w:rPr>
        <w:t>L1-RSRP_Measurement_Period_SSB_CDP</w:t>
      </w:r>
      <w:r w:rsidRPr="000C0BDC">
        <w:t>.</w:t>
      </w:r>
      <w:r>
        <w:t xml:space="preserve"> The requirements specified in this clause are only applicable when</w:t>
      </w:r>
    </w:p>
    <w:p w14:paraId="5FC31AF6" w14:textId="77777777" w:rsidR="002C7929" w:rsidRDefault="002C7929" w:rsidP="002C7929">
      <w:pPr>
        <w:pStyle w:val="B1"/>
      </w:pPr>
      <w:r w:rsidRPr="000C0BDC">
        <w:t>-</w:t>
      </w:r>
      <w:r w:rsidRPr="000C0BDC">
        <w:tab/>
      </w:r>
      <w:r w:rsidRPr="00865553">
        <w:rPr>
          <w:i/>
        </w:rPr>
        <w:t>highSpeedMeasFlag-r16</w:t>
      </w:r>
      <w:r w:rsidRPr="00561B24">
        <w:t xml:space="preserve"> is </w:t>
      </w:r>
      <w:r>
        <w:t xml:space="preserve">not </w:t>
      </w:r>
      <w:r w:rsidRPr="00561B24">
        <w:t>configured</w:t>
      </w:r>
      <w:r>
        <w:t xml:space="preserve">, and </w:t>
      </w:r>
    </w:p>
    <w:p w14:paraId="5AEE2A2E" w14:textId="77777777" w:rsidR="002C7929" w:rsidRDefault="002C7929" w:rsidP="002C7929">
      <w:pPr>
        <w:pStyle w:val="B1"/>
        <w:rPr>
          <w:lang w:eastAsia="zh-CN"/>
        </w:rPr>
      </w:pPr>
      <w:r w:rsidRPr="000C0BDC">
        <w:t>-</w:t>
      </w:r>
      <w:r w:rsidRPr="000C0BDC">
        <w:tab/>
      </w:r>
      <w:r w:rsidRPr="000C0BDC">
        <w:rPr>
          <w:i/>
          <w:lang w:eastAsia="zh-CN"/>
        </w:rPr>
        <w:t>highSpeedMeasFlagFR2-r17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is not configured, and </w:t>
      </w:r>
    </w:p>
    <w:p w14:paraId="7DD5063E" w14:textId="77777777" w:rsidR="002C7929" w:rsidRPr="009C5807" w:rsidRDefault="002C7929" w:rsidP="002C7929">
      <w:pPr>
        <w:pStyle w:val="B1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775DD">
        <w:rPr>
          <w:lang w:eastAsia="zh-CN"/>
        </w:rPr>
        <w:t xml:space="preserve">highSpeedMeasCA-Scell-r17 </w:t>
      </w:r>
      <w:r>
        <w:rPr>
          <w:lang w:eastAsia="zh-CN"/>
        </w:rPr>
        <w:t>is not configured</w:t>
      </w:r>
    </w:p>
    <w:p w14:paraId="705D6910" w14:textId="62830B6A" w:rsidR="002C7929" w:rsidRDefault="002C7929" w:rsidP="0010034E">
      <w:pPr>
        <w:pStyle w:val="B1"/>
        <w:rPr>
          <w:i/>
          <w:lang w:eastAsia="zh-CN"/>
        </w:rPr>
      </w:pPr>
      <w:r w:rsidRPr="00865553">
        <w:rPr>
          <w:i/>
          <w:lang w:eastAsia="zh-CN"/>
        </w:rPr>
        <w:lastRenderedPageBreak/>
        <w:t xml:space="preserve">Editor’s Note: FFS </w:t>
      </w:r>
      <w:r w:rsidRPr="00CE00FA">
        <w:rPr>
          <w:i/>
          <w:lang w:eastAsia="zh-CN"/>
        </w:rPr>
        <w:t xml:space="preserve">the requirements applicability when L1-RSRP measurement resources </w:t>
      </w:r>
      <w:r w:rsidRPr="00774EA9">
        <w:rPr>
          <w:iCs/>
          <w:lang w:eastAsia="zh-CN"/>
        </w:rPr>
        <w:t>are overlapped with concurrent gaps</w:t>
      </w:r>
      <w:r w:rsidRPr="00865553">
        <w:rPr>
          <w:i/>
          <w:lang w:eastAsia="zh-CN"/>
        </w:rPr>
        <w:t>.</w:t>
      </w:r>
    </w:p>
    <w:p w14:paraId="4A94846C" w14:textId="77777777" w:rsidR="002C7929" w:rsidRPr="009C5807" w:rsidRDefault="002C7929" w:rsidP="002C7929">
      <w:pPr>
        <w:rPr>
          <w:rFonts w:eastAsia="?? ??"/>
        </w:rPr>
      </w:pPr>
      <w:r w:rsidRPr="000C0BDC">
        <w:rPr>
          <w:rFonts w:eastAsia="?? ??"/>
        </w:rPr>
        <w:t xml:space="preserve">The 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9.13.4.1-1 for FR1, </w:t>
      </w:r>
      <w:proofErr w:type="gramStart"/>
      <w:r w:rsidRPr="000C0BDC">
        <w:rPr>
          <w:rFonts w:hint="eastAsia"/>
          <w:lang w:eastAsia="zh-CN"/>
        </w:rPr>
        <w:t>The</w:t>
      </w:r>
      <w:proofErr w:type="gramEnd"/>
      <w:r w:rsidRPr="000C0BDC">
        <w:rPr>
          <w:rFonts w:hint="eastAsia"/>
          <w:lang w:eastAsia="zh-CN"/>
        </w:rPr>
        <w:t xml:space="preserve"> </w:t>
      </w:r>
      <w:r w:rsidRPr="000C0BDC">
        <w:rPr>
          <w:rFonts w:eastAsia="?? ??"/>
        </w:rPr>
        <w:t xml:space="preserve">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9.13.4.1-2 for FR2 </w:t>
      </w:r>
      <w:r w:rsidRPr="000C0BDC">
        <w:rPr>
          <w:rFonts w:hint="eastAsia"/>
          <w:lang w:eastAsia="zh-CN"/>
        </w:rPr>
        <w:t xml:space="preserve">when </w:t>
      </w:r>
      <w:r w:rsidRPr="000C0BDC">
        <w:rPr>
          <w:i/>
          <w:iCs/>
          <w:lang w:eastAsia="zh-CN"/>
        </w:rPr>
        <w:t>highSpeedMeasFlagFR2-r17</w:t>
      </w:r>
      <w:r w:rsidRPr="000C0BDC">
        <w:rPr>
          <w:lang w:eastAsia="zh-CN"/>
        </w:rPr>
        <w:t xml:space="preserve"> </w:t>
      </w:r>
      <w:r w:rsidRPr="000C0BDC">
        <w:rPr>
          <w:rFonts w:eastAsia="?? ??"/>
        </w:rPr>
        <w:t>is not configured, where</w:t>
      </w:r>
    </w:p>
    <w:p w14:paraId="3EA8F595" w14:textId="77777777" w:rsidR="002C7929" w:rsidRPr="009C5807" w:rsidRDefault="002C7929" w:rsidP="002C7929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72E22081" w14:textId="77777777" w:rsidR="002C7929" w:rsidRPr="009C5807" w:rsidRDefault="002C7929" w:rsidP="002C7929">
      <w:pPr>
        <w:pStyle w:val="B1"/>
      </w:pPr>
      <w:r w:rsidRPr="009C5807">
        <w:t>-</w:t>
      </w:r>
      <w:r w:rsidRPr="009C5807">
        <w:tab/>
        <w:t>N= 8.</w:t>
      </w:r>
    </w:p>
    <w:p w14:paraId="6805EAB9" w14:textId="77777777" w:rsidR="002C7929" w:rsidRPr="009C5807" w:rsidRDefault="002C7929" w:rsidP="002C792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60AB0C5" w14:textId="77777777" w:rsidR="002C7929" w:rsidRPr="009C5807" w:rsidRDefault="002C7929" w:rsidP="002C792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SSB; and</w:t>
      </w:r>
    </w:p>
    <w:p w14:paraId="232C4F2F" w14:textId="77777777" w:rsidR="002C7929" w:rsidRPr="009C5807" w:rsidRDefault="002C7929" w:rsidP="002C7929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75E67AD7" w14:textId="77777777" w:rsidR="002C7929" w:rsidRPr="009C5807" w:rsidRDefault="002C7929" w:rsidP="002C792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75BE39D2" w14:textId="77777777" w:rsidR="00E17603" w:rsidRPr="00E21911" w:rsidRDefault="00E17603" w:rsidP="00E17603">
      <w:pPr>
        <w:ind w:left="568" w:hanging="284"/>
        <w:rPr>
          <w:ins w:id="17" w:author="Ericsson- Venkat" w:date="2023-05-25T05:05:00Z"/>
        </w:rPr>
      </w:pPr>
      <w:ins w:id="18" w:author="Ericsson- Venkat" w:date="2023-05-25T05:05:00Z">
        <w:r w:rsidRPr="00E21911">
          <w:t>-</w:t>
        </w:r>
        <w:r w:rsidRPr="00E21911">
          <w:tab/>
          <w:t xml:space="preserve">P is </w:t>
        </w:r>
        <w:r>
          <w:t>P</w:t>
        </w:r>
        <w:r w:rsidRPr="00F6493E">
          <w:rPr>
            <w:vertAlign w:val="subscript"/>
          </w:rPr>
          <w:t>L1_sharing</w:t>
        </w:r>
        <w:r>
          <w:t>*</w:t>
        </w:r>
        <w:r w:rsidRPr="00E21911">
          <w:t>P</w:t>
        </w:r>
        <w:r w:rsidRPr="00E21911">
          <w:rPr>
            <w:vertAlign w:val="subscript"/>
          </w:rPr>
          <w:t>sharing factor</w:t>
        </w:r>
        <w:r>
          <w:rPr>
            <w:vertAlign w:val="subscript"/>
          </w:rPr>
          <w:t>, CDP</w:t>
        </w:r>
        <w:r w:rsidRPr="00E21911">
          <w:t>, when SSB is not overlapped with measurement gap and SSB is fully overlapped with SMTC period (T</w:t>
        </w:r>
        <w:r w:rsidRPr="00E21911">
          <w:rPr>
            <w:vertAlign w:val="subscript"/>
          </w:rPr>
          <w:t>SSB</w:t>
        </w:r>
        <w:r>
          <w:rPr>
            <w:vertAlign w:val="subscript"/>
          </w:rPr>
          <w:t>_CDP</w:t>
        </w:r>
        <w:r w:rsidRPr="00E21911">
          <w:t xml:space="preserve"> = </w:t>
        </w:r>
        <w:proofErr w:type="spellStart"/>
        <w:r w:rsidRPr="00E21911">
          <w:t>T</w:t>
        </w:r>
        <w:r w:rsidRPr="00E21911">
          <w:rPr>
            <w:vertAlign w:val="subscript"/>
          </w:rPr>
          <w:t>SMTCperiod</w:t>
        </w:r>
        <w:proofErr w:type="spellEnd"/>
        <w:r w:rsidRPr="00E21911">
          <w:t>)</w:t>
        </w:r>
        <w:r>
          <w:t xml:space="preserve">, and </w:t>
        </w:r>
        <w:r w:rsidRPr="00E21911">
          <w:t>T</w:t>
        </w:r>
        <w:r w:rsidRPr="00E21911">
          <w:rPr>
            <w:vertAlign w:val="subscript"/>
          </w:rPr>
          <w:t>SSB</w:t>
        </w:r>
        <w:r>
          <w:rPr>
            <w:vertAlign w:val="subscript"/>
          </w:rPr>
          <w:t>_SC</w:t>
        </w:r>
        <w:r w:rsidRPr="00E21911">
          <w:t xml:space="preserve"> = </w:t>
        </w:r>
        <w:proofErr w:type="spellStart"/>
        <w:r w:rsidRPr="00E21911">
          <w:t>T</w:t>
        </w:r>
        <w:r w:rsidRPr="00E21911">
          <w:rPr>
            <w:vertAlign w:val="subscript"/>
          </w:rPr>
          <w:t>SMTCperiod</w:t>
        </w:r>
        <w:proofErr w:type="spellEnd"/>
        <w:r w:rsidRPr="00E21911">
          <w:t>.</w:t>
        </w:r>
      </w:ins>
    </w:p>
    <w:p w14:paraId="0E5F143F" w14:textId="15E81F30" w:rsidR="00187267" w:rsidRDefault="00E17603" w:rsidP="00187267">
      <w:pPr>
        <w:pStyle w:val="B1"/>
        <w:rPr>
          <w:ins w:id="19" w:author="vivo-Yanliang SUN" w:date="2023-05-24T22:58:00Z"/>
        </w:rPr>
      </w:pPr>
      <w:ins w:id="20" w:author="Ericsson- Venkat" w:date="2023-05-25T05:05:00Z">
        <w:r w:rsidRPr="009C5807">
          <w:t>-</w:t>
        </w:r>
        <w:r w:rsidRPr="009C5807">
          <w:tab/>
          <w:t xml:space="preserve">P is </w:t>
        </w:r>
      </w:ins>
      <m:oMath>
        <m:r>
          <w:ins w:id="21" w:author="Ericsson- Venkat" w:date="2023-05-25T05:05:00Z"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22" w:author="Ericsson- Venkat" w:date="2023-05-25T05:05:00Z">
                <w:rPr>
                  <w:rFonts w:ascii="Cambria Math" w:hAnsi="Cambria Math"/>
                  <w:i/>
                  <w:vertAlign w:val="subscript"/>
                </w:rPr>
              </w:ins>
            </m:ctrlPr>
          </m:sSubPr>
          <m:e>
            <m:r>
              <w:ins w:id="23" w:author="Ericsson- Venkat" w:date="2023-05-25T05:05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4" w:author="Ericsson- Venkat" w:date="2023-05-25T05:05:00Z">
                <w:rPr>
                  <w:rFonts w:ascii="Cambria Math" w:hAnsi="Cambria Math"/>
                  <w:vertAlign w:val="subscript"/>
                </w:rPr>
                <m:t>L1_sharing</m:t>
              </w:ins>
            </m:r>
          </m:sub>
        </m:sSub>
        <m:r>
          <w:ins w:id="25" w:author="Ericsson- Venkat" w:date="2023-05-25T05:05:00Z">
            <w:rPr>
              <w:rFonts w:ascii="MS Mincho" w:eastAsia="MS Mincho" w:hAnsi="MS Mincho" w:cs="MS Mincho" w:hint="eastAsia"/>
              <w:vertAlign w:val="subscript"/>
              <w:lang w:eastAsia="zh-CN"/>
            </w:rPr>
            <m:t>*</m:t>
          </w:ins>
        </m:r>
        <m:f>
          <m:fPr>
            <m:ctrlPr>
              <w:ins w:id="26" w:author="Ericsson- Venkat" w:date="2023-05-25T05:05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27" w:author="Ericsson- Venkat" w:date="2023-05-25T05:0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8" w:author="Ericsson- Venkat" w:date="2023-05-25T05:05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29" w:author="Ericsson- Venkat" w:date="2023-05-25T05:05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</m:num>
          <m:den>
            <m:r>
              <w:ins w:id="30" w:author="Ericsson- Venkat" w:date="2023-05-25T05:05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1" w:author="Ericsson- Venkat" w:date="2023-05-25T05:05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2" w:author="Ericsson- Venkat" w:date="2023-05-25T05:0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3" w:author="Ericsson- Venkat" w:date="2023-05-25T05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4" w:author="Ericsson- Venkat" w:date="2023-05-25T05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35" w:author="Ericsson- Venkat" w:date="2023-05-25T05:05:00Z">
                    <m:rPr>
                      <m:sty m:val="p"/>
                    </m:rPr>
                    <w:rPr>
                      <w:rFonts w:ascii="Cambria Math" w:hAnsi="Cambria Math"/>
                    </w:rPr>
                    <m:t>xRP</m:t>
                  </w:ins>
                </m:r>
              </m:den>
            </m:f>
          </m:den>
        </m:f>
      </m:oMath>
      <w:ins w:id="36" w:author="Ericsson- Venkat" w:date="2023-05-25T05:05:00Z">
        <w:r w:rsidRPr="009C5807">
          <w:t>, when SSB is partially overlapped with measurement gap and SSB is fully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=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) and SMTC occasion is partially overlapped with </w:t>
        </w:r>
        <w:r>
          <w:t>GAP</w:t>
        </w:r>
        <w:r w:rsidRPr="009C5807">
          <w:t xml:space="preserve"> (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&lt; </w:t>
        </w:r>
        <w:proofErr w:type="spellStart"/>
        <w:r w:rsidRPr="00115E3F">
          <w:t>xRP</w:t>
        </w:r>
        <w:proofErr w:type="spellEnd"/>
        <w:r w:rsidRPr="009C5807">
          <w:t>)</w:t>
        </w:r>
        <w:r>
          <w:t xml:space="preserve">, and </w:t>
        </w:r>
        <w:r w:rsidRPr="00E21911">
          <w:t>T</w:t>
        </w:r>
        <w:r w:rsidRPr="00E21911">
          <w:rPr>
            <w:vertAlign w:val="subscript"/>
          </w:rPr>
          <w:t>SSB</w:t>
        </w:r>
        <w:r>
          <w:rPr>
            <w:vertAlign w:val="subscript"/>
          </w:rPr>
          <w:t>_SC</w:t>
        </w:r>
        <w:r w:rsidRPr="00E21911">
          <w:t xml:space="preserve"> = </w:t>
        </w:r>
        <w:proofErr w:type="spellStart"/>
        <w:r w:rsidRPr="00E21911">
          <w:t>T</w:t>
        </w:r>
        <w:r w:rsidRPr="00E21911">
          <w:rPr>
            <w:vertAlign w:val="subscript"/>
          </w:rPr>
          <w:t>SMTCperiod</w:t>
        </w:r>
        <w:proofErr w:type="spellEnd"/>
        <w:r w:rsidRPr="00E21911">
          <w:t>.</w:t>
        </w:r>
      </w:ins>
    </w:p>
    <w:p w14:paraId="26036FDC" w14:textId="430CC796" w:rsidR="002C7929" w:rsidRPr="000C0BDC" w:rsidRDefault="002C7929" w:rsidP="002C7929">
      <w:pPr>
        <w:ind w:left="568" w:hanging="284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0C0BDC">
        <w:t>, when SSB is not overlapped with measurement gap and SSB is partially overlapped with SMTC occasion (T</w:t>
      </w:r>
      <w:r w:rsidRPr="000C0BDC">
        <w:rPr>
          <w:vertAlign w:val="subscript"/>
        </w:rPr>
        <w:t>SSB_CDP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). </w:t>
      </w:r>
    </w:p>
    <w:p w14:paraId="6CE7182C" w14:textId="77777777" w:rsidR="002C7929" w:rsidRPr="009C5807" w:rsidRDefault="002C7929" w:rsidP="002C7929">
      <w:pPr>
        <w:pStyle w:val="B1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0C0BDC">
        <w:t>, when SSB is partially overlapped with measurement gap and SSB is partially overlapped with SMTC occasion (T</w:t>
      </w:r>
      <w:r w:rsidRPr="000C0BDC">
        <w:rPr>
          <w:vertAlign w:val="subscript"/>
        </w:rPr>
        <w:t>SSB</w:t>
      </w:r>
      <w:r w:rsidRPr="000C0BDC">
        <w:rPr>
          <w:vertAlign w:val="subscript"/>
          <w:lang w:eastAsia="zh-CN"/>
        </w:rPr>
        <w:t>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>) and SMTC occasion is not overlapped with measurement gap and</w:t>
      </w:r>
    </w:p>
    <w:p w14:paraId="7897343C" w14:textId="77777777" w:rsidR="002C7929" w:rsidRPr="000C0BDC" w:rsidRDefault="002C7929" w:rsidP="002C7929">
      <w:pPr>
        <w:pStyle w:val="B2"/>
      </w:pPr>
      <w:r w:rsidRPr="000C0BDC">
        <w:t>-</w:t>
      </w:r>
      <w:r w:rsidRPr="000C0BDC">
        <w:tab/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 </w:t>
      </w:r>
      <w:r w:rsidRPr="000C0BDC">
        <w:rPr>
          <w:rFonts w:hint="eastAsia"/>
        </w:rPr>
        <w:t>≠</w:t>
      </w:r>
      <w:r w:rsidRPr="000C0BDC">
        <w:t xml:space="preserve"> MGRP or</w:t>
      </w:r>
    </w:p>
    <w:p w14:paraId="5BBBE37F" w14:textId="77777777" w:rsidR="002C7929" w:rsidRPr="009C5807" w:rsidRDefault="002C7929" w:rsidP="002C7929">
      <w:pPr>
        <w:pStyle w:val="B2"/>
      </w:pPr>
      <w:r w:rsidRPr="000C0BDC">
        <w:t>-</w:t>
      </w:r>
      <w:r w:rsidRPr="000C0BDC">
        <w:tab/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 = MGRP and T</w:t>
      </w:r>
      <w:r w:rsidRPr="000C0BDC">
        <w:rPr>
          <w:vertAlign w:val="subscript"/>
        </w:rPr>
        <w:t>SSB_CDP</w:t>
      </w:r>
      <w:r w:rsidRPr="000C0BDC">
        <w:t xml:space="preserve"> &lt; 0.5*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</w:p>
    <w:p w14:paraId="52136929" w14:textId="77777777" w:rsidR="002C7929" w:rsidRDefault="002C7929" w:rsidP="002C7929">
      <w:pPr>
        <w:pStyle w:val="B1"/>
        <w:rPr>
          <w:ins w:id="37" w:author="Ericsson - Zhixun Tang" w:date="2023-05-15T19:29:00Z"/>
        </w:rPr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vertAlign w:val="subscript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min(T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,MGRP)</m:t>
                </m:r>
              </m:den>
            </m:f>
          </m:den>
        </m:f>
      </m:oMath>
      <w:r w:rsidRPr="000C0BDC">
        <w:t>,when SSB is partially overlapped with measurement gap (T</w:t>
      </w:r>
      <w:r w:rsidRPr="000C0BDC">
        <w:rPr>
          <w:vertAlign w:val="subscript"/>
        </w:rPr>
        <w:t>SSB_CDP</w:t>
      </w:r>
      <w:r w:rsidRPr="000C0BDC">
        <w:t xml:space="preserve"> &lt;MGRP) and SSB is partially overlapped with SMTC occasion (T</w:t>
      </w:r>
      <w:r w:rsidRPr="000C0BDC">
        <w:rPr>
          <w:vertAlign w:val="subscript"/>
        </w:rPr>
        <w:t>SSB_CDP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>) and SMTC occasion is partially or fully overlapped with measurement gap.</w:t>
      </w:r>
    </w:p>
    <w:p w14:paraId="15C2ED6A" w14:textId="4983FFA3" w:rsidR="000F1C76" w:rsidRDefault="000F1C76" w:rsidP="002C7929">
      <w:pPr>
        <w:pStyle w:val="B1"/>
      </w:pPr>
    </w:p>
    <w:p w14:paraId="4DB6248F" w14:textId="76F994B5" w:rsidR="002C7929" w:rsidRDefault="002C7929" w:rsidP="002C7929">
      <w:pPr>
        <w:pStyle w:val="B1"/>
        <w:rPr>
          <w:lang w:val="en-US" w:eastAsia="zh-CN"/>
        </w:rPr>
      </w:pPr>
      <w:r w:rsidRPr="009C5807">
        <w:t>-</w:t>
      </w:r>
      <w:r w:rsidRPr="009C5807">
        <w:tab/>
      </w:r>
      <w:del w:id="38" w:author="Ericsson - Zhixun Tang" w:date="2023-05-15T19:23:00Z">
        <w:r>
          <w:delText>[</w:delText>
        </w:r>
      </w:del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f </w:t>
      </w:r>
      <w:r w:rsidRPr="001D2A9C">
        <w:rPr>
          <w:lang w:val="en-US" w:eastAsia="zh-CN"/>
        </w:rPr>
        <w:t xml:space="preserve">SSB </w:t>
      </w:r>
      <w:r>
        <w:rPr>
          <w:lang w:val="en-US" w:eastAsia="zh-CN"/>
        </w:rPr>
        <w:t xml:space="preserve">resource </w:t>
      </w:r>
      <w:r w:rsidRPr="001D2A9C">
        <w:rPr>
          <w:lang w:val="en-US" w:eastAsia="zh-CN"/>
        </w:rPr>
        <w:t xml:space="preserve">from </w:t>
      </w:r>
      <w:r>
        <w:rPr>
          <w:lang w:val="en-US" w:eastAsia="zh-CN"/>
        </w:rPr>
        <w:t>serving cell</w:t>
      </w:r>
      <w:r w:rsidRPr="001D2A9C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1D2A9C">
        <w:rPr>
          <w:lang w:val="en-US" w:eastAsia="zh-CN"/>
        </w:rPr>
        <w:t>configured for L1-RSRP measurement</w:t>
      </w:r>
      <w:r>
        <w:rPr>
          <w:lang w:val="en-US" w:eastAsia="zh-CN"/>
        </w:rPr>
        <w:t>s,</w:t>
      </w:r>
      <w:r w:rsidRPr="001D2A9C">
        <w:rPr>
          <w:lang w:val="en-US" w:eastAsia="zh-CN"/>
        </w:rPr>
        <w:t xml:space="preserve"> </w:t>
      </w:r>
      <w:r>
        <w:rPr>
          <w:lang w:val="en-US" w:eastAsia="zh-CN"/>
        </w:rPr>
        <w:t>and P</w:t>
      </w:r>
      <w:r>
        <w:rPr>
          <w:vertAlign w:val="subscript"/>
          <w:lang w:val="en-US" w:eastAsia="zh-CN"/>
        </w:rPr>
        <w:t>1</w:t>
      </w:r>
      <w:r w:rsidRPr="00CF3092">
        <w:t xml:space="preserve"> </w:t>
      </w:r>
      <w:r w:rsidRPr="00A146C5">
        <w:t xml:space="preserve">is </w:t>
      </w:r>
      <w:r>
        <w:t xml:space="preserve">valid </w:t>
      </w:r>
      <w:proofErr w:type="spellStart"/>
      <w:r>
        <w:t>accoding</w:t>
      </w:r>
      <w:proofErr w:type="spellEnd"/>
      <w:r>
        <w:t xml:space="preserve"> to</w:t>
      </w:r>
      <w:r w:rsidRPr="00A146C5">
        <w:t xml:space="preserve"> 9.</w:t>
      </w:r>
      <w:r>
        <w:t>5</w:t>
      </w:r>
      <w:r w:rsidRPr="00A146C5">
        <w:t>.4.1</w:t>
      </w:r>
      <w:r>
        <w:t>, and any symbol of the SSBs from serving cell and cell with different PCI are overlapping or adjacent (in time domain)</w:t>
      </w:r>
    </w:p>
    <w:p w14:paraId="5FA5538B" w14:textId="77777777" w:rsidR="002C7929" w:rsidRPr="00A146C5" w:rsidRDefault="002C7929" w:rsidP="002C7929">
      <w:pPr>
        <w:pStyle w:val="B2"/>
      </w:pPr>
      <w:bookmarkStart w:id="39" w:name="_Hlk112190686"/>
      <w:r w:rsidRPr="00A146C5">
        <w:t>-</w:t>
      </w:r>
      <w:r>
        <w:tab/>
      </w:r>
      <w:r w:rsidRPr="00A146C5">
        <w:t xml:space="preserve">P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SSB_SC</m:t>
                    </m:r>
                  </m:sub>
                </m:sSub>
              </m:den>
            </m:f>
          </m:den>
        </m:f>
      </m:oMath>
      <w:r w:rsidRPr="00A146C5">
        <w:t xml:space="preserve"> ,   if P</w:t>
      </w:r>
      <w:r w:rsidRPr="00A146C5">
        <w:rPr>
          <w:vertAlign w:val="subscript"/>
        </w:rPr>
        <w:t>2</w:t>
      </w:r>
      <w:r w:rsidRPr="00A146C5">
        <w:t>*T</w:t>
      </w:r>
      <w:r w:rsidRPr="00A146C5">
        <w:rPr>
          <w:vertAlign w:val="subscript"/>
        </w:rPr>
        <w:t xml:space="preserve">SSB_CDP </w:t>
      </w:r>
      <w:r w:rsidRPr="00A146C5">
        <w:t>&lt; P</w:t>
      </w:r>
      <w:r w:rsidRPr="00A146C5">
        <w:rPr>
          <w:vertAlign w:val="subscript"/>
        </w:rPr>
        <w:t>1</w:t>
      </w:r>
      <w:r w:rsidRPr="00A146C5">
        <w:t>*T</w:t>
      </w:r>
      <w:r w:rsidRPr="00A146C5">
        <w:rPr>
          <w:vertAlign w:val="subscript"/>
        </w:rPr>
        <w:t>SSB_SC</w:t>
      </w:r>
      <w:r w:rsidRPr="00FC7F0F">
        <w:t>.</w:t>
      </w:r>
    </w:p>
    <w:p w14:paraId="6482F447" w14:textId="77777777" w:rsidR="002C7929" w:rsidRPr="00611AE9" w:rsidRDefault="002C7929" w:rsidP="002C7929">
      <w:pPr>
        <w:pStyle w:val="B2"/>
      </w:pPr>
      <w:r w:rsidRPr="00611AE9">
        <w:t>-</w:t>
      </w:r>
      <w:r>
        <w:tab/>
      </w:r>
      <w:r w:rsidRPr="00DA6B91">
        <w:t xml:space="preserve">P = </w:t>
      </w:r>
      <w:r w:rsidRPr="00A146C5">
        <w:t>P</w:t>
      </w:r>
      <w:r w:rsidRPr="00A146C5">
        <w:rPr>
          <w:vertAlign w:val="subscript"/>
        </w:rPr>
        <w:t>2</w:t>
      </w:r>
      <w:r w:rsidRPr="00DA6B91">
        <w:t xml:space="preserve">, if </w:t>
      </w:r>
      <w:r w:rsidRPr="008A7648">
        <w:t>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8A7648">
        <w:t>&gt;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>SSB_SC</w:t>
      </w:r>
      <w:r w:rsidRPr="00611AE9">
        <w:t>.</w:t>
      </w:r>
    </w:p>
    <w:p w14:paraId="0EE24081" w14:textId="77777777" w:rsidR="002C7929" w:rsidRDefault="002C7929" w:rsidP="002C7929">
      <w:pPr>
        <w:pStyle w:val="B2"/>
        <w:rPr>
          <w:ins w:id="40" w:author="Ericsson- Venkat" w:date="2023-05-14T13:06:00Z"/>
        </w:rPr>
      </w:pPr>
      <w:r w:rsidRPr="00DA6B91">
        <w:t>-</w:t>
      </w:r>
      <w:r>
        <w:tab/>
      </w:r>
      <w:r w:rsidRPr="00DA6B91">
        <w:t>P = 2</w:t>
      </w:r>
      <w:r>
        <w:t>*P</w:t>
      </w:r>
      <w:r w:rsidRPr="008A7648">
        <w:rPr>
          <w:vertAlign w:val="subscript"/>
        </w:rPr>
        <w:t>2</w:t>
      </w:r>
      <w:r w:rsidRPr="00DA6B91">
        <w:t xml:space="preserve">, </w:t>
      </w:r>
      <w:r w:rsidRPr="008A7648">
        <w:t>if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 xml:space="preserve">SSB_SC </w:t>
      </w:r>
      <w:r w:rsidRPr="008A7648">
        <w:t>= 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611AE9">
        <w:t>.</w:t>
      </w:r>
    </w:p>
    <w:p w14:paraId="52EE7AB0" w14:textId="0A6BE6E1" w:rsidR="00C4542A" w:rsidRDefault="00AC1669" w:rsidP="002C7929">
      <w:pPr>
        <w:rPr>
          <w:ins w:id="41" w:author="vivo-Yanliang SUN" w:date="2023-05-24T22:31:00Z"/>
          <w:vertAlign w:val="subscript"/>
        </w:rPr>
      </w:pPr>
      <w:ins w:id="42" w:author="vivo-Yanliang SUN" w:date="2023-05-24T22:31:00Z">
        <w:r>
          <w:tab/>
        </w:r>
      </w:ins>
      <w:bookmarkEnd w:id="39"/>
      <w:r w:rsidR="002C7929" w:rsidRPr="009C5807">
        <w:t>-</w:t>
      </w:r>
      <w:r w:rsidR="002C7929" w:rsidRPr="009C5807">
        <w:tab/>
      </w:r>
      <w:r w:rsidR="002C7929">
        <w:t xml:space="preserve">Otherwise, </w:t>
      </w:r>
      <w:del w:id="43" w:author="Ericsson - Zhixun Tang" w:date="2023-05-15T19:23:00Z">
        <w:r w:rsidR="002C7929">
          <w:delText>]</w:delText>
        </w:r>
      </w:del>
      <w:r w:rsidR="002C7929">
        <w:t>P = P</w:t>
      </w:r>
      <w:r w:rsidR="002C7929">
        <w:rPr>
          <w:vertAlign w:val="subscript"/>
        </w:rPr>
        <w:t>2</w:t>
      </w:r>
    </w:p>
    <w:p w14:paraId="18D1603E" w14:textId="1460717D" w:rsidR="002C7929" w:rsidRPr="00930BA6" w:rsidRDefault="002C7929" w:rsidP="002C7929">
      <w:r w:rsidRPr="009C5807">
        <w:t>Where:</w:t>
      </w:r>
    </w:p>
    <w:p w14:paraId="3365FA06" w14:textId="77777777" w:rsidR="002C7929" w:rsidRPr="00DD3199" w:rsidRDefault="002C7929" w:rsidP="002C7929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 xml:space="preserve">SSB </w:t>
      </w:r>
      <w:r>
        <w:rPr>
          <w:rFonts w:hint="eastAsia"/>
          <w:lang w:eastAsia="zh-CN"/>
        </w:rPr>
        <w:t>perio</w:t>
      </w:r>
      <w:r>
        <w:t>dicity of the cell with PCI different from serving cell</w:t>
      </w:r>
    </w:p>
    <w:p w14:paraId="6A35874D" w14:textId="77777777" w:rsidR="002C7929" w:rsidRDefault="002C7929" w:rsidP="002C7929">
      <w:pPr>
        <w:pStyle w:val="B1"/>
      </w:pPr>
      <w:r>
        <w:lastRenderedPageBreak/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22948DFC" w14:textId="77777777" w:rsidR="002C7929" w:rsidRDefault="002C7929" w:rsidP="002C7929">
      <w:pPr>
        <w:pStyle w:val="B1"/>
        <w:rPr>
          <w:ins w:id="44" w:author="Ericsson- Venkat" w:date="2023-05-25T05:10:00Z"/>
        </w:rPr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_SC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r>
        <w:t xml:space="preserve"> of the serving cell</w:t>
      </w:r>
    </w:p>
    <w:p w14:paraId="15DA5EA3" w14:textId="77777777" w:rsidR="00C26D6B" w:rsidRPr="009C5807" w:rsidDel="007332C1" w:rsidRDefault="00C26D6B" w:rsidP="00C26D6B">
      <w:pPr>
        <w:pStyle w:val="B1"/>
        <w:rPr>
          <w:moveTo w:id="45" w:author="Ericsson- Venkat" w:date="2023-05-25T05:10:00Z"/>
        </w:rPr>
      </w:pPr>
      <w:moveToRangeStart w:id="46" w:author="Ericsson- Venkat" w:date="2023-05-25T05:10:00Z" w:name="move135883859"/>
      <w:moveTo w:id="47" w:author="Ericsson- Venkat" w:date="2023-05-25T05:10:00Z">
        <w:r w:rsidDel="007332C1">
          <w:t>-</w:t>
        </w:r>
        <w:r w:rsidDel="007332C1">
          <w:tab/>
        </w:r>
        <w:r w:rsidRPr="009C5807" w:rsidDel="007332C1">
          <w:t>P</w:t>
        </w:r>
        <w:r w:rsidRPr="009C5807" w:rsidDel="007332C1">
          <w:rPr>
            <w:vertAlign w:val="subscript"/>
          </w:rPr>
          <w:t>sharing factor</w:t>
        </w:r>
        <w:r w:rsidRPr="009C5807" w:rsidDel="007332C1">
          <w:t xml:space="preserve"> = 1</w:t>
        </w:r>
        <w:r w:rsidDel="007332C1">
          <w:t xml:space="preserve">, if the </w:t>
        </w:r>
        <w:r w:rsidRPr="00DD3199" w:rsidDel="007332C1">
          <w:t xml:space="preserve">SSB configured for L1-RSRP </w:t>
        </w:r>
        <w:r w:rsidDel="007332C1">
          <w:t>measurement</w:t>
        </w:r>
        <w:r w:rsidRPr="00DD3199" w:rsidDel="007332C1">
          <w:t xml:space="preserve"> outside measurement gap</w:t>
        </w:r>
        <w:r w:rsidDel="007332C1">
          <w:t xml:space="preserve"> is</w:t>
        </w:r>
      </w:moveTo>
    </w:p>
    <w:p w14:paraId="756D554C" w14:textId="77777777" w:rsidR="00C26D6B" w:rsidDel="007332C1" w:rsidRDefault="00C26D6B" w:rsidP="00C26D6B">
      <w:pPr>
        <w:pStyle w:val="B2"/>
        <w:rPr>
          <w:moveTo w:id="48" w:author="Ericsson- Venkat" w:date="2023-05-25T05:10:00Z"/>
        </w:rPr>
      </w:pPr>
      <w:moveTo w:id="49" w:author="Ericsson- Venkat" w:date="2023-05-25T05:10:00Z">
        <w:r w:rsidRPr="00DD3199" w:rsidDel="007332C1">
          <w:t>-</w:t>
        </w:r>
        <w:r w:rsidRPr="00DD3199" w:rsidDel="007332C1">
          <w:tab/>
          <w:t xml:space="preserve">not overlapped </w:t>
        </w:r>
        <w:r w:rsidDel="007332C1">
          <w:t>with</w:t>
        </w:r>
        <w:r w:rsidRPr="00DD3199" w:rsidDel="007332C1">
          <w:t xml:space="preserve"> the SSB symbols indicated by </w:t>
        </w:r>
        <w:r w:rsidRPr="00BD11B3" w:rsidDel="007332C1">
          <w:rPr>
            <w:i/>
          </w:rPr>
          <w:t>SSB-</w:t>
        </w:r>
        <w:proofErr w:type="spellStart"/>
        <w:r w:rsidRPr="00BD11B3" w:rsidDel="007332C1">
          <w:rPr>
            <w:i/>
          </w:rPr>
          <w:t>ToMeasure</w:t>
        </w:r>
        <w:proofErr w:type="spellEnd"/>
        <w:r w:rsidRPr="00DD3199" w:rsidDel="007332C1">
          <w:t xml:space="preserve"> and 1 </w:t>
        </w:r>
        <w:r w:rsidDel="007332C1">
          <w:t xml:space="preserve">data </w:t>
        </w:r>
        <w:r w:rsidRPr="00DD3199" w:rsidDel="007332C1">
          <w:t xml:space="preserve">symbol before each consecutive SSB symbols indicated by </w:t>
        </w:r>
        <w:r w:rsidRPr="00BD11B3" w:rsidDel="007332C1">
          <w:rPr>
            <w:i/>
          </w:rPr>
          <w:t>SSB-</w:t>
        </w:r>
        <w:proofErr w:type="spellStart"/>
        <w:r w:rsidRPr="00BD11B3" w:rsidDel="007332C1">
          <w:rPr>
            <w:i/>
          </w:rPr>
          <w:t>ToMeasure</w:t>
        </w:r>
        <w:proofErr w:type="spellEnd"/>
        <w:r w:rsidRPr="00DD3199" w:rsidDel="007332C1">
          <w:t xml:space="preserve"> and 1 </w:t>
        </w:r>
        <w:r w:rsidDel="007332C1">
          <w:t xml:space="preserve">data </w:t>
        </w:r>
        <w:r w:rsidRPr="00DD3199" w:rsidDel="007332C1">
          <w:t xml:space="preserve">symbol after each consecutive SSB symbols indicated by </w:t>
        </w:r>
        <w:r w:rsidRPr="00BD11B3" w:rsidDel="007332C1">
          <w:rPr>
            <w:i/>
          </w:rPr>
          <w:t>SSB-</w:t>
        </w:r>
        <w:proofErr w:type="spellStart"/>
        <w:r w:rsidRPr="00BD11B3" w:rsidDel="007332C1">
          <w:rPr>
            <w:i/>
          </w:rPr>
          <w:t>ToMeasure</w:t>
        </w:r>
        <w:proofErr w:type="spellEnd"/>
        <w:r w:rsidRPr="00DD3199" w:rsidDel="007332C1">
          <w:t xml:space="preserve">, given that </w:t>
        </w:r>
        <w:r w:rsidRPr="00BD11B3" w:rsidDel="007332C1">
          <w:rPr>
            <w:i/>
          </w:rPr>
          <w:t>SSB-</w:t>
        </w:r>
        <w:proofErr w:type="spellStart"/>
        <w:r w:rsidRPr="00BD11B3" w:rsidDel="007332C1">
          <w:rPr>
            <w:i/>
          </w:rPr>
          <w:t>ToMeasure</w:t>
        </w:r>
        <w:proofErr w:type="spellEnd"/>
        <w:r w:rsidRPr="00DD3199" w:rsidDel="007332C1">
          <w:t xml:space="preserve"> is configured</w:t>
        </w:r>
        <w:r w:rsidDel="007332C1">
          <w:t xml:space="preserve">, </w:t>
        </w:r>
        <w:r w:rsidDel="007332C1">
          <w:rPr>
            <w:rFonts w:hint="eastAsia"/>
            <w:lang w:eastAsia="zh-CN"/>
          </w:rPr>
          <w:t>where</w:t>
        </w:r>
        <w:r w:rsidDel="007332C1">
          <w:rPr>
            <w:lang w:eastAsia="zh-CN"/>
          </w:rPr>
          <w:t xml:space="preserve"> </w:t>
        </w:r>
        <w:r w:rsidDel="007332C1">
          <w:rPr>
            <w:rFonts w:hint="eastAsia"/>
            <w:lang w:eastAsia="zh-CN"/>
          </w:rPr>
          <w:t xml:space="preserve">the </w:t>
        </w:r>
        <w:r w:rsidRPr="003F1684" w:rsidDel="007332C1">
          <w:rPr>
            <w:i/>
          </w:rPr>
          <w:t>SSB-</w:t>
        </w:r>
        <w:proofErr w:type="spellStart"/>
        <w:r w:rsidRPr="003F1684" w:rsidDel="007332C1">
          <w:rPr>
            <w:i/>
          </w:rPr>
          <w:t>ToMeasure</w:t>
        </w:r>
        <w:proofErr w:type="spellEnd"/>
        <w:r w:rsidDel="007332C1">
          <w:t xml:space="preserve"> is </w:t>
        </w:r>
        <w:r w:rsidRPr="00F42376" w:rsidDel="007332C1">
          <w:t xml:space="preserve">the union </w:t>
        </w:r>
        <w:r w:rsidDel="007332C1">
          <w:t xml:space="preserve">set </w:t>
        </w:r>
        <w:r w:rsidRPr="00F42376" w:rsidDel="007332C1">
          <w:t>of</w:t>
        </w:r>
        <w:r w:rsidRPr="00F42376" w:rsidDel="007332C1">
          <w:rPr>
            <w:rStyle w:val="apple-converted-space"/>
          </w:rPr>
          <w:t xml:space="preserve"> </w:t>
        </w:r>
        <w:r w:rsidRPr="00F42376" w:rsidDel="007332C1">
          <w:rPr>
            <w:i/>
            <w:iCs/>
          </w:rPr>
          <w:t>SSB-</w:t>
        </w:r>
        <w:proofErr w:type="spellStart"/>
        <w:r w:rsidRPr="00F42376" w:rsidDel="007332C1">
          <w:rPr>
            <w:i/>
            <w:iCs/>
          </w:rPr>
          <w:t>ToMeasure</w:t>
        </w:r>
        <w:proofErr w:type="spellEnd"/>
        <w:r w:rsidRPr="00F42376" w:rsidDel="007332C1">
          <w:t xml:space="preserve"> from all </w:t>
        </w:r>
        <w:r w:rsidDel="007332C1">
          <w:t>the configured measurement objects</w:t>
        </w:r>
        <w:r w:rsidRPr="00F42376" w:rsidDel="007332C1">
          <w:t xml:space="preserve"> </w:t>
        </w:r>
        <w:r w:rsidDel="007332C1">
          <w:t>merged on the same serving carrier, and,</w:t>
        </w:r>
      </w:moveTo>
    </w:p>
    <w:p w14:paraId="7E6E4CC0" w14:textId="77777777" w:rsidR="00C26D6B" w:rsidRPr="009C5807" w:rsidDel="007332C1" w:rsidRDefault="00C26D6B" w:rsidP="00C26D6B">
      <w:pPr>
        <w:pStyle w:val="B2"/>
        <w:rPr>
          <w:moveTo w:id="50" w:author="Ericsson- Venkat" w:date="2023-05-25T05:10:00Z"/>
        </w:rPr>
      </w:pPr>
      <w:moveTo w:id="51" w:author="Ericsson- Venkat" w:date="2023-05-25T05:10:00Z">
        <w:r w:rsidDel="007332C1">
          <w:t>-</w:t>
        </w:r>
        <w:r w:rsidDel="007332C1">
          <w:tab/>
          <w:t xml:space="preserve">not overlapped with the RSSI symbols indicated by </w:t>
        </w:r>
        <w:r w:rsidRPr="002764DF" w:rsidDel="007332C1">
          <w:rPr>
            <w:i/>
          </w:rPr>
          <w:t>ss-RSSI-Measurement</w:t>
        </w:r>
        <w:r w:rsidDel="007332C1">
          <w:t xml:space="preserve"> and 1data symbol before each RSSI symbol indicated by </w:t>
        </w:r>
        <w:r w:rsidRPr="002764DF" w:rsidDel="007332C1">
          <w:rPr>
            <w:i/>
          </w:rPr>
          <w:t>ss-RSSI-Measurement</w:t>
        </w:r>
        <w:r w:rsidDel="007332C1">
          <w:t xml:space="preserve"> and 1 data symbol after each RSSI symbol indicated by </w:t>
        </w:r>
        <w:r w:rsidRPr="002764DF" w:rsidDel="007332C1">
          <w:rPr>
            <w:i/>
          </w:rPr>
          <w:t>ss-RSSI-Measurement</w:t>
        </w:r>
        <w:r w:rsidDel="007332C1">
          <w:t xml:space="preserve">, given that </w:t>
        </w:r>
        <w:r w:rsidRPr="002764DF" w:rsidDel="007332C1">
          <w:rPr>
            <w:i/>
          </w:rPr>
          <w:t>ss-RSSI-Measurement</w:t>
        </w:r>
        <w:r w:rsidDel="007332C1">
          <w:t xml:space="preserve"> is configured,</w:t>
        </w:r>
      </w:moveTo>
    </w:p>
    <w:p w14:paraId="2790285C" w14:textId="68836399" w:rsidR="00C26D6B" w:rsidRDefault="00C26D6B" w:rsidP="00C26D6B">
      <w:pPr>
        <w:pStyle w:val="B1"/>
        <w:rPr>
          <w:ins w:id="52" w:author="Ericsson- Venkat" w:date="2023-05-15T16:37:00Z"/>
        </w:rPr>
      </w:pPr>
      <w:moveTo w:id="53" w:author="Ericsson- Venkat" w:date="2023-05-25T05:10:00Z">
        <w:r w:rsidRPr="009C5807" w:rsidDel="007332C1">
          <w:t>-</w:t>
        </w:r>
        <w:r w:rsidRPr="009C5807" w:rsidDel="007332C1">
          <w:tab/>
          <w:t>P</w:t>
        </w:r>
        <w:r w:rsidRPr="009C5807" w:rsidDel="007332C1">
          <w:rPr>
            <w:vertAlign w:val="subscript"/>
          </w:rPr>
          <w:t xml:space="preserve">sharing factor </w:t>
        </w:r>
        <w:r w:rsidRPr="009C5807" w:rsidDel="007332C1">
          <w:rPr>
            <w:lang w:val="en-US"/>
          </w:rPr>
          <w:t>= 3, otherwise.</w:t>
        </w:r>
      </w:moveTo>
      <w:moveToRangeEnd w:id="46"/>
    </w:p>
    <w:p w14:paraId="5D8C6B85" w14:textId="63CF9975" w:rsidR="00DB6AA9" w:rsidRPr="00DB6AA9" w:rsidRDefault="00A2329F" w:rsidP="002C7929">
      <w:pPr>
        <w:pStyle w:val="B1"/>
      </w:pPr>
      <w:ins w:id="54" w:author="Ericsson- Venkat" w:date="2023-05-25T05:09:00Z">
        <w:r w:rsidRPr="00115E3F">
          <w:t>-</w:t>
        </w:r>
        <w:r w:rsidRPr="00115E3F">
          <w:tab/>
        </w:r>
        <w:r w:rsidRPr="00625F7E">
          <w:t>P</w:t>
        </w:r>
        <w:r w:rsidRPr="00604744">
          <w:rPr>
            <w:vertAlign w:val="subscript"/>
          </w:rPr>
          <w:t>L1_</w:t>
        </w:r>
        <w:r w:rsidRPr="00625F7E">
          <w:rPr>
            <w:vertAlign w:val="subscript"/>
          </w:rPr>
          <w:t>sharing</w:t>
        </w:r>
        <w:r w:rsidRPr="00625F7E">
          <w:t xml:space="preserve"> = </w:t>
        </w:r>
        <w:r>
          <w:t>2</w:t>
        </w:r>
        <w:r w:rsidRPr="00625F7E">
          <w:rPr>
            <w:rFonts w:hint="eastAsia"/>
            <w:lang w:eastAsia="zh-CN"/>
          </w:rPr>
          <w:t>,</w:t>
        </w:r>
        <w:r w:rsidRPr="00625F7E">
          <w:rPr>
            <w:lang w:eastAsia="zh-CN"/>
          </w:rPr>
          <w:t xml:space="preserve"> </w:t>
        </w:r>
        <w:r w:rsidRPr="00625F7E">
          <w:t xml:space="preserve">if </w:t>
        </w:r>
        <w:r w:rsidRPr="001D2A9C">
          <w:rPr>
            <w:lang w:val="en-US" w:eastAsia="zh-CN"/>
          </w:rPr>
          <w:t xml:space="preserve">SSB </w:t>
        </w:r>
        <w:r>
          <w:rPr>
            <w:lang w:val="en-US" w:eastAsia="zh-CN"/>
          </w:rPr>
          <w:t xml:space="preserve">resource </w:t>
        </w:r>
        <w:r w:rsidRPr="001D2A9C">
          <w:rPr>
            <w:lang w:val="en-US" w:eastAsia="zh-CN"/>
          </w:rPr>
          <w:t xml:space="preserve">from </w:t>
        </w:r>
        <w:r>
          <w:rPr>
            <w:lang w:val="en-US" w:eastAsia="zh-CN"/>
          </w:rPr>
          <w:t>serving cell</w:t>
        </w:r>
        <w:r w:rsidRPr="001D2A9C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</w:t>
        </w:r>
        <w:r w:rsidRPr="001D2A9C">
          <w:rPr>
            <w:lang w:val="en-US" w:eastAsia="zh-CN"/>
          </w:rPr>
          <w:t>configured for L1-RSRP measurement</w:t>
        </w:r>
        <w:r>
          <w:rPr>
            <w:lang w:val="en-US" w:eastAsia="zh-CN"/>
          </w:rPr>
          <w:t xml:space="preserve">s, and </w:t>
        </w:r>
        <w:proofErr w:type="spellStart"/>
        <w:r w:rsidRPr="00625F7E">
          <w:t>P</w:t>
        </w:r>
        <w:r w:rsidRPr="00625F7E">
          <w:rPr>
            <w:vertAlign w:val="subscript"/>
          </w:rPr>
          <w:t>sharing</w:t>
        </w:r>
        <w:r>
          <w:rPr>
            <w:vertAlign w:val="subscript"/>
          </w:rPr>
          <w:t>_</w:t>
        </w:r>
        <w:r w:rsidRPr="00625F7E">
          <w:rPr>
            <w:vertAlign w:val="subscript"/>
          </w:rPr>
          <w:t>factor</w:t>
        </w:r>
        <w:proofErr w:type="spellEnd"/>
        <w:r w:rsidRPr="00625F7E">
          <w:t xml:space="preserve"> is</w:t>
        </w:r>
        <w:r w:rsidRPr="004E08C7">
          <w:t xml:space="preserve"> </w:t>
        </w:r>
        <w:r>
          <w:t>used in 9.5.4.1, and any symbol of the SSBs from serving cell and cell with different PCI are overlapping or adjacent (in time domain)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625F7E">
          <w:t>P</w:t>
        </w:r>
        <w:r w:rsidRPr="00604744">
          <w:rPr>
            <w:vertAlign w:val="subscript"/>
          </w:rPr>
          <w:t>L1_</w:t>
        </w:r>
        <w:r w:rsidRPr="00625F7E">
          <w:rPr>
            <w:vertAlign w:val="subscript"/>
          </w:rPr>
          <w:t>sharing</w:t>
        </w:r>
        <w:r w:rsidRPr="00625F7E">
          <w:t xml:space="preserve"> = </w:t>
        </w:r>
        <w:r>
          <w:t>1</w:t>
        </w:r>
        <w:r w:rsidRPr="00625F7E"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otherwise.</w:t>
        </w:r>
      </w:ins>
    </w:p>
    <w:p w14:paraId="3817BD70" w14:textId="77777777" w:rsidR="002C7929" w:rsidRPr="009C5807" w:rsidRDefault="002C7929" w:rsidP="002C7929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01CB30B5" w14:textId="77777777" w:rsidR="002C7929" w:rsidRDefault="002C7929" w:rsidP="002C7929">
      <w:r w:rsidRPr="009C5807">
        <w:t>Longer evaluation period would be expected if the combination of SSB, SMTC occasion and measurement gap configurations does not meet pervious conditions.</w:t>
      </w:r>
    </w:p>
    <w:p w14:paraId="6B183A03" w14:textId="77777777" w:rsidR="002C7929" w:rsidRPr="00A5585E" w:rsidRDefault="002C7929" w:rsidP="002C7929">
      <w:pPr>
        <w:rPr>
          <w:rFonts w:eastAsia="?? ??"/>
        </w:rPr>
      </w:pPr>
      <w:r w:rsidRPr="00A5585E">
        <w:rPr>
          <w:rFonts w:eastAsia="?? ??"/>
        </w:rPr>
        <w:t>For either an FR1 or FR2 cell</w:t>
      </w:r>
      <w:r w:rsidRPr="00062FB3">
        <w:t xml:space="preserve"> </w:t>
      </w:r>
      <w:r>
        <w:t>with PCI different from serving cell</w:t>
      </w:r>
      <w:r w:rsidRPr="00A5585E">
        <w:rPr>
          <w:rFonts w:eastAsia="?? ??"/>
        </w:rPr>
        <w:t xml:space="preserve">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B767004" w14:textId="77777777" w:rsidR="002C7929" w:rsidRPr="009C5807" w:rsidRDefault="002C7929" w:rsidP="002C7929">
      <w:r>
        <w:t>For either an FR1 or FR2 cell</w:t>
      </w:r>
      <w:r w:rsidRPr="00062FB3">
        <w:t xml:space="preserve"> </w:t>
      </w:r>
      <w:r>
        <w:t xml:space="preserve">with PCI different from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9B41BA7" w14:textId="77777777" w:rsidR="002C7929" w:rsidRPr="009C5807" w:rsidRDefault="002C7929" w:rsidP="002C7929">
      <w:pPr>
        <w:pStyle w:val="TH"/>
      </w:pPr>
      <w:r w:rsidRPr="009C5807">
        <w:t xml:space="preserve">Table </w:t>
      </w:r>
      <w:r>
        <w:t>9.13.4</w:t>
      </w:r>
      <w:r w:rsidRPr="009C5807">
        <w:t xml:space="preserve">.1-1: </w:t>
      </w:r>
      <w:r>
        <w:t>Inter-cell L1-RSRP m</w:t>
      </w:r>
      <w:r w:rsidRPr="009C5807">
        <w:t xml:space="preserve">easurement period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>
        <w:rPr>
          <w:vertAlign w:val="subscript"/>
        </w:rPr>
        <w:t>_CDP</w:t>
      </w:r>
      <w:r w:rsidRPr="009C5807">
        <w:t xml:space="preserve"> for </w:t>
      </w:r>
      <w:r>
        <w:t>known cells with different PCIs</w:t>
      </w:r>
      <w:r w:rsidRPr="009C5807"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C5807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C7929" w:rsidRPr="009C5807" w14:paraId="2CAD8F76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931B" w14:textId="77777777" w:rsidR="002C7929" w:rsidRPr="009C5807" w:rsidRDefault="002C7929" w:rsidP="00A103A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70E9" w14:textId="77777777" w:rsidR="002C7929" w:rsidRPr="009C5807" w:rsidRDefault="002C7929" w:rsidP="00A103A0">
            <w:pPr>
              <w:pStyle w:val="TAH"/>
            </w:pPr>
            <w:r w:rsidRPr="009C5807">
              <w:rPr>
                <w:sz w:val="22"/>
              </w:rPr>
              <w:t>T</w:t>
            </w:r>
            <w:r w:rsidRPr="009C5807">
              <w:rPr>
                <w:sz w:val="22"/>
                <w:vertAlign w:val="subscript"/>
              </w:rPr>
              <w:t>L1-RSRP</w:t>
            </w:r>
            <w:r w:rsidRPr="009C5807">
              <w:rPr>
                <w:vertAlign w:val="subscript"/>
              </w:rPr>
              <w:t>_Measurement_Period_SSB</w:t>
            </w:r>
            <w:r>
              <w:rPr>
                <w:vertAlign w:val="subscript"/>
              </w:rPr>
              <w:t>_CDP</w:t>
            </w:r>
            <w:r w:rsidRPr="009C5807">
              <w:t xml:space="preserve"> (ms) </w:t>
            </w:r>
          </w:p>
        </w:tc>
      </w:tr>
      <w:tr w:rsidR="002C7929" w:rsidRPr="009C5807" w14:paraId="1C5C94E9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5C3D" w14:textId="77777777" w:rsidR="002C7929" w:rsidRPr="009C5807" w:rsidRDefault="002C7929" w:rsidP="00A103A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56BE" w14:textId="77777777" w:rsidR="002C7929" w:rsidRPr="009C5807" w:rsidRDefault="002C7929" w:rsidP="00A103A0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r w:rsidRPr="009C5807">
              <w:t>, ceil(M*P)*T</w:t>
            </w:r>
            <w:r w:rsidRPr="009C5807">
              <w:rPr>
                <w:vertAlign w:val="subscript"/>
              </w:rPr>
              <w:t>SSB</w:t>
            </w:r>
            <w:r>
              <w:rPr>
                <w:vertAlign w:val="subscript"/>
              </w:rPr>
              <w:t>_CDP</w:t>
            </w:r>
            <w:r w:rsidRPr="009C5807">
              <w:t>)</w:t>
            </w:r>
          </w:p>
        </w:tc>
      </w:tr>
      <w:tr w:rsidR="002C7929" w:rsidRPr="009C5807" w14:paraId="2968A2DE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78FA" w14:textId="77777777" w:rsidR="002C7929" w:rsidRPr="009C5807" w:rsidRDefault="002C7929" w:rsidP="00A103A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C97E" w14:textId="77777777" w:rsidR="002C7929" w:rsidRPr="009C5807" w:rsidRDefault="002C7929" w:rsidP="00A103A0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>
              <w:rPr>
                <w:vertAlign w:val="subscript"/>
              </w:rPr>
              <w:t>_CDP</w:t>
            </w:r>
            <w:r w:rsidRPr="009C5807">
              <w:t>))</w:t>
            </w:r>
          </w:p>
        </w:tc>
      </w:tr>
      <w:tr w:rsidR="002C7929" w:rsidRPr="009C5807" w14:paraId="7BC2462A" w14:textId="77777777" w:rsidTr="00A103A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EC0D" w14:textId="77777777" w:rsidR="002C7929" w:rsidRPr="009C5807" w:rsidRDefault="002C7929" w:rsidP="00A103A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7A8C" w14:textId="77777777" w:rsidR="002C7929" w:rsidRPr="009C5807" w:rsidRDefault="002C7929" w:rsidP="00A103A0">
            <w:pPr>
              <w:pStyle w:val="TAC"/>
            </w:pPr>
            <w:r w:rsidRPr="009C5807">
              <w:t>ceil(M*</w:t>
            </w:r>
            <w:proofErr w:type="gramStart"/>
            <w:r w:rsidRPr="009C5807">
              <w:t>P)*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2C7929" w:rsidRPr="009C5807" w14:paraId="10BBFCE9" w14:textId="77777777" w:rsidTr="00A103A0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BC75" w14:textId="77777777" w:rsidR="002C7929" w:rsidRPr="000C0BDC" w:rsidRDefault="002C7929" w:rsidP="00A103A0">
            <w:pPr>
              <w:pStyle w:val="TAN"/>
            </w:pPr>
            <w:r w:rsidRPr="000C0BDC">
              <w:t>Note 1:</w:t>
            </w:r>
            <w:r w:rsidRPr="000C0BDC">
              <w:tab/>
            </w:r>
            <w:r w:rsidRPr="000C0BDC">
              <w:rPr>
                <w:rFonts w:cs="v4.2.0"/>
              </w:rPr>
              <w:t>T</w:t>
            </w:r>
            <w:r w:rsidRPr="000C0BDC">
              <w:rPr>
                <w:rFonts w:cs="v4.2.0"/>
                <w:vertAlign w:val="subscript"/>
              </w:rPr>
              <w:t xml:space="preserve">SSB_CDP </w:t>
            </w:r>
            <w:r w:rsidRPr="000C0BDC">
              <w:t>is the periodicity of the SSB-Index configured for inter-cell L1-RSRP measurement.</w:t>
            </w:r>
            <w:r w:rsidRPr="000C0BDC">
              <w:rPr>
                <w:rFonts w:cs="v4.2.0"/>
              </w:rPr>
              <w:t xml:space="preserve"> T</w:t>
            </w:r>
            <w:r w:rsidRPr="000C0BDC">
              <w:rPr>
                <w:rFonts w:cs="v4.2.0"/>
                <w:vertAlign w:val="subscript"/>
              </w:rPr>
              <w:t>DRX</w:t>
            </w:r>
            <w:r w:rsidRPr="000C0BDC">
              <w:t xml:space="preserve"> is the DRX cycle length. </w:t>
            </w:r>
            <w:r w:rsidRPr="000C0BDC">
              <w:rPr>
                <w:rFonts w:cs="v4.2.0"/>
              </w:rPr>
              <w:t>T</w:t>
            </w:r>
            <w:r w:rsidRPr="000C0BDC">
              <w:rPr>
                <w:rFonts w:cs="v4.2.0"/>
                <w:vertAlign w:val="subscript"/>
              </w:rPr>
              <w:t>Report</w:t>
            </w:r>
            <w:r w:rsidRPr="000C0BDC">
              <w:t xml:space="preserve"> is configured periodicity for reporting.</w:t>
            </w:r>
          </w:p>
          <w:p w14:paraId="21ECB071" w14:textId="77777777" w:rsidR="002C7929" w:rsidRPr="000C0BDC" w:rsidRDefault="002C7929" w:rsidP="00A103A0">
            <w:pPr>
              <w:pStyle w:val="TAN"/>
            </w:pPr>
            <w:r w:rsidRPr="000C0BDC">
              <w:t>Note 2:</w:t>
            </w:r>
            <w:r w:rsidRPr="000C0BDC">
              <w:tab/>
              <w:t>K = 1.5.</w:t>
            </w:r>
          </w:p>
          <w:p w14:paraId="1039B406" w14:textId="77777777" w:rsidR="002C7929" w:rsidRPr="00807E93" w:rsidRDefault="002C7929" w:rsidP="00A103A0">
            <w:pPr>
              <w:pStyle w:val="TAN"/>
              <w:rPr>
                <w:i/>
              </w:rPr>
            </w:pPr>
            <w:r w:rsidRPr="000C0BDC" w:rsidDel="005D22C0">
              <w:t xml:space="preserve"> </w:t>
            </w:r>
          </w:p>
        </w:tc>
      </w:tr>
    </w:tbl>
    <w:p w14:paraId="16E22900" w14:textId="77777777" w:rsidR="002C7929" w:rsidRPr="009C5807" w:rsidRDefault="002C7929" w:rsidP="002C7929">
      <w:pPr>
        <w:rPr>
          <w:rFonts w:eastAsia="?? ??"/>
        </w:rPr>
      </w:pPr>
    </w:p>
    <w:p w14:paraId="7D4B9ADF" w14:textId="77777777" w:rsidR="002C7929" w:rsidRPr="009C5807" w:rsidRDefault="002C7929" w:rsidP="002C7929">
      <w:pPr>
        <w:pStyle w:val="TH"/>
      </w:pPr>
      <w:r w:rsidRPr="009C5807">
        <w:t xml:space="preserve">Table </w:t>
      </w:r>
      <w:r>
        <w:t>9.13.4</w:t>
      </w:r>
      <w:r w:rsidRPr="009C5807">
        <w:t xml:space="preserve">.1-2: </w:t>
      </w:r>
      <w:r>
        <w:t>Inter-cell L1-RSRP m</w:t>
      </w:r>
      <w:r w:rsidRPr="009C5807">
        <w:t xml:space="preserve">easurement period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>
        <w:rPr>
          <w:vertAlign w:val="subscript"/>
        </w:rPr>
        <w:t>_CDP</w:t>
      </w:r>
      <w:r w:rsidRPr="009C5807">
        <w:t xml:space="preserve"> for </w:t>
      </w:r>
      <w:r>
        <w:t>known cells with different PCIs</w:t>
      </w:r>
      <w:r w:rsidRPr="009C5807"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C5807">
        <w:t>FR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C7929" w:rsidRPr="009C5807" w14:paraId="25E44C37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4DDA" w14:textId="77777777" w:rsidR="002C7929" w:rsidRPr="009C5807" w:rsidRDefault="002C7929" w:rsidP="00A103A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9350" w14:textId="77777777" w:rsidR="002C7929" w:rsidRPr="009C5807" w:rsidRDefault="002C7929" w:rsidP="00A103A0">
            <w:pPr>
              <w:pStyle w:val="TAH"/>
            </w:pPr>
            <w:r w:rsidRPr="009C5807">
              <w:rPr>
                <w:sz w:val="22"/>
              </w:rPr>
              <w:t>T</w:t>
            </w:r>
            <w:r w:rsidRPr="009C5807">
              <w:rPr>
                <w:sz w:val="22"/>
                <w:vertAlign w:val="subscript"/>
              </w:rPr>
              <w:t>L1-RSRP</w:t>
            </w:r>
            <w:r w:rsidRPr="009C5807">
              <w:rPr>
                <w:vertAlign w:val="subscript"/>
              </w:rPr>
              <w:t>_Measurement_Period_SSB</w:t>
            </w:r>
            <w:r>
              <w:rPr>
                <w:vertAlign w:val="subscript"/>
              </w:rPr>
              <w:t>_CDP</w:t>
            </w:r>
            <w:r w:rsidRPr="009C5807">
              <w:t xml:space="preserve"> (ms) </w:t>
            </w:r>
          </w:p>
        </w:tc>
      </w:tr>
      <w:tr w:rsidR="002C7929" w:rsidRPr="009C5807" w14:paraId="0FE093A0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A00A" w14:textId="77777777" w:rsidR="002C7929" w:rsidRPr="009C5807" w:rsidRDefault="002C7929" w:rsidP="00A103A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731B" w14:textId="77777777" w:rsidR="002C7929" w:rsidRPr="009C5807" w:rsidRDefault="002C7929" w:rsidP="00A103A0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  <w:vertAlign w:val="subscript"/>
              </w:rPr>
              <w:t>_CDP</w:t>
            </w:r>
            <w:r w:rsidRPr="009C5807">
              <w:rPr>
                <w:rFonts w:cs="v4.2.0"/>
              </w:rPr>
              <w:t>)</w:t>
            </w:r>
          </w:p>
        </w:tc>
      </w:tr>
      <w:tr w:rsidR="002C7929" w:rsidRPr="009C5807" w14:paraId="73B3A71E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192C" w14:textId="77777777" w:rsidR="002C7929" w:rsidRPr="009C5807" w:rsidRDefault="002C7929" w:rsidP="00A103A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81BA" w14:textId="77777777" w:rsidR="002C7929" w:rsidRPr="009C5807" w:rsidRDefault="002C7929" w:rsidP="00A103A0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  <w:vertAlign w:val="subscript"/>
              </w:rPr>
              <w:t>_CDP</w:t>
            </w:r>
            <w:r w:rsidRPr="009C5807">
              <w:rPr>
                <w:rFonts w:cs="v4.2.0"/>
              </w:rPr>
              <w:t>))</w:t>
            </w:r>
          </w:p>
        </w:tc>
      </w:tr>
      <w:tr w:rsidR="002C7929" w:rsidRPr="009C5807" w14:paraId="2A38F0BD" w14:textId="77777777" w:rsidTr="00A103A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0EFA" w14:textId="77777777" w:rsidR="002C7929" w:rsidRPr="009C5807" w:rsidRDefault="002C7929" w:rsidP="00A103A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6803" w14:textId="77777777" w:rsidR="002C7929" w:rsidRPr="009C5807" w:rsidRDefault="002C7929" w:rsidP="00A103A0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>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2C7929" w:rsidRPr="009C5807" w14:paraId="55D1E88D" w14:textId="77777777" w:rsidTr="00A103A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5E98" w14:textId="77777777" w:rsidR="002C7929" w:rsidRPr="009C5807" w:rsidRDefault="002C7929" w:rsidP="00A103A0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SSB_CDP</w:t>
            </w:r>
            <w:r>
              <w:t xml:space="preserve"> is the periodicity of the SSB-Index configured for inter-cell L1-RSRP measurement.</w:t>
            </w:r>
            <w:r>
              <w:rPr>
                <w:rFonts w:cs="v4.2.0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</w:tc>
      </w:tr>
    </w:tbl>
    <w:p w14:paraId="73765219" w14:textId="193749EE" w:rsidR="00284238" w:rsidRPr="004677D5" w:rsidRDefault="00284238" w:rsidP="00284238">
      <w:pPr>
        <w:ind w:left="3408"/>
        <w:rPr>
          <w:rFonts w:eastAsia="Malgun Gothic"/>
          <w:lang w:eastAsia="ko-KR"/>
        </w:rPr>
      </w:pPr>
      <w:r>
        <w:rPr>
          <w:rFonts w:eastAsia="SimSun"/>
          <w:noProof/>
          <w:color w:val="FF0000"/>
          <w:sz w:val="36"/>
          <w:lang w:eastAsia="zh-CN"/>
        </w:rPr>
        <w:t xml:space="preserve">&lt;End of Change </w:t>
      </w:r>
      <w:r w:rsidR="00C9056A">
        <w:rPr>
          <w:rFonts w:eastAsia="SimSun"/>
          <w:noProof/>
          <w:color w:val="FF0000"/>
          <w:sz w:val="36"/>
          <w:lang w:eastAsia="zh-CN"/>
        </w:rPr>
        <w:t>2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sectPr w:rsidR="00284238" w:rsidRPr="004677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FE61F" w14:textId="77777777" w:rsidR="00617886" w:rsidRDefault="00617886">
      <w:r>
        <w:separator/>
      </w:r>
    </w:p>
  </w:endnote>
  <w:endnote w:type="continuationSeparator" w:id="0">
    <w:p w14:paraId="665969E8" w14:textId="77777777" w:rsidR="00617886" w:rsidRDefault="00617886">
      <w:r>
        <w:continuationSeparator/>
      </w:r>
    </w:p>
  </w:endnote>
  <w:endnote w:type="continuationNotice" w:id="1">
    <w:p w14:paraId="4752D6D7" w14:textId="77777777" w:rsidR="00617886" w:rsidRDefault="006178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4144C" w14:textId="77777777" w:rsidR="00617886" w:rsidRDefault="00617886">
      <w:r>
        <w:separator/>
      </w:r>
    </w:p>
  </w:footnote>
  <w:footnote w:type="continuationSeparator" w:id="0">
    <w:p w14:paraId="7CA0B786" w14:textId="77777777" w:rsidR="00617886" w:rsidRDefault="00617886">
      <w:r>
        <w:continuationSeparator/>
      </w:r>
    </w:p>
  </w:footnote>
  <w:footnote w:type="continuationNotice" w:id="1">
    <w:p w14:paraId="6986E212" w14:textId="77777777" w:rsidR="00617886" w:rsidRDefault="006178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103A0" w:rsidRDefault="00A103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103A0" w:rsidRDefault="00A103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103A0" w:rsidRDefault="00A103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103A0" w:rsidRDefault="00A10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1B8D"/>
    <w:multiLevelType w:val="hybridMultilevel"/>
    <w:tmpl w:val="4CDE64C4"/>
    <w:lvl w:ilvl="0" w:tplc="F8848860">
      <w:start w:val="129"/>
      <w:numFmt w:val="bullet"/>
      <w:lvlText w:val="-"/>
      <w:lvlJc w:val="left"/>
      <w:pPr>
        <w:ind w:left="9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215737EB"/>
    <w:multiLevelType w:val="hybridMultilevel"/>
    <w:tmpl w:val="E4C4E628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ED21DA1"/>
    <w:multiLevelType w:val="hybridMultilevel"/>
    <w:tmpl w:val="AA02B91E"/>
    <w:lvl w:ilvl="0" w:tplc="B5A8667A">
      <w:numFmt w:val="bullet"/>
      <w:lvlText w:val="-"/>
      <w:lvlJc w:val="left"/>
      <w:pPr>
        <w:ind w:left="630" w:hanging="360"/>
      </w:pPr>
      <w:rPr>
        <w:rFonts w:ascii="Times" w:eastAsia="Batang" w:hAnsi="Times" w:cs="Times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810" w:hanging="360"/>
      </w:pPr>
      <w:rPr>
        <w:rFonts w:ascii="Times" w:eastAsia="Batang" w:hAnsi="Times" w:cs="Time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649272F7"/>
    <w:multiLevelType w:val="hybridMultilevel"/>
    <w:tmpl w:val="80FCA378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306328045">
    <w:abstractNumId w:val="2"/>
  </w:num>
  <w:num w:numId="2" w16cid:durableId="941913227">
    <w:abstractNumId w:val="0"/>
  </w:num>
  <w:num w:numId="3" w16cid:durableId="1336810137">
    <w:abstractNumId w:val="1"/>
  </w:num>
  <w:num w:numId="4" w16cid:durableId="7302301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 Venkat">
    <w15:presenceInfo w15:providerId="None" w15:userId="Ericsson- Venkat"/>
  </w15:person>
  <w15:person w15:author="vivo-Yanliang SUN">
    <w15:presenceInfo w15:providerId="None" w15:userId="vivo-Yanliang SUN"/>
  </w15:person>
  <w15:person w15:author="Ericsson - Zhixun Tang">
    <w15:presenceInfo w15:providerId="None" w15:userId="Ericsson - Zhixun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0309B"/>
    <w:rsid w:val="00011E89"/>
    <w:rsid w:val="00021B73"/>
    <w:rsid w:val="00022E4A"/>
    <w:rsid w:val="00025636"/>
    <w:rsid w:val="00030991"/>
    <w:rsid w:val="0003292D"/>
    <w:rsid w:val="00032CA1"/>
    <w:rsid w:val="00042BC8"/>
    <w:rsid w:val="00043B28"/>
    <w:rsid w:val="000522AE"/>
    <w:rsid w:val="0006060A"/>
    <w:rsid w:val="0006502F"/>
    <w:rsid w:val="000759F7"/>
    <w:rsid w:val="00083E8B"/>
    <w:rsid w:val="00085C8D"/>
    <w:rsid w:val="00087F32"/>
    <w:rsid w:val="00097920"/>
    <w:rsid w:val="000A6394"/>
    <w:rsid w:val="000B59C6"/>
    <w:rsid w:val="000B6090"/>
    <w:rsid w:val="000B66A1"/>
    <w:rsid w:val="000B7FED"/>
    <w:rsid w:val="000C038A"/>
    <w:rsid w:val="000C3161"/>
    <w:rsid w:val="000C39FC"/>
    <w:rsid w:val="000C6598"/>
    <w:rsid w:val="000D44B3"/>
    <w:rsid w:val="000F1C76"/>
    <w:rsid w:val="000F31D8"/>
    <w:rsid w:val="0010034E"/>
    <w:rsid w:val="001019BE"/>
    <w:rsid w:val="00111A65"/>
    <w:rsid w:val="00122992"/>
    <w:rsid w:val="00124480"/>
    <w:rsid w:val="001259F0"/>
    <w:rsid w:val="00135C56"/>
    <w:rsid w:val="0013767C"/>
    <w:rsid w:val="00140A86"/>
    <w:rsid w:val="00141FF8"/>
    <w:rsid w:val="00144141"/>
    <w:rsid w:val="00145D43"/>
    <w:rsid w:val="00154C46"/>
    <w:rsid w:val="001661A0"/>
    <w:rsid w:val="00167766"/>
    <w:rsid w:val="00171891"/>
    <w:rsid w:val="00173F27"/>
    <w:rsid w:val="001745CB"/>
    <w:rsid w:val="001773F6"/>
    <w:rsid w:val="001804EA"/>
    <w:rsid w:val="001811AC"/>
    <w:rsid w:val="00185E1A"/>
    <w:rsid w:val="00187267"/>
    <w:rsid w:val="001877CF"/>
    <w:rsid w:val="001907F2"/>
    <w:rsid w:val="00192C46"/>
    <w:rsid w:val="001A08B3"/>
    <w:rsid w:val="001A2EC2"/>
    <w:rsid w:val="001A7B60"/>
    <w:rsid w:val="001A7E0F"/>
    <w:rsid w:val="001B44F8"/>
    <w:rsid w:val="001B52F0"/>
    <w:rsid w:val="001B77F8"/>
    <w:rsid w:val="001B7A65"/>
    <w:rsid w:val="001C2A92"/>
    <w:rsid w:val="001C54E3"/>
    <w:rsid w:val="001E031F"/>
    <w:rsid w:val="001E1080"/>
    <w:rsid w:val="001E41F3"/>
    <w:rsid w:val="001E6642"/>
    <w:rsid w:val="001E66E3"/>
    <w:rsid w:val="001F5B19"/>
    <w:rsid w:val="001F78DB"/>
    <w:rsid w:val="00204AC1"/>
    <w:rsid w:val="002109C7"/>
    <w:rsid w:val="00215196"/>
    <w:rsid w:val="00217406"/>
    <w:rsid w:val="00232F77"/>
    <w:rsid w:val="002337D6"/>
    <w:rsid w:val="00234609"/>
    <w:rsid w:val="002421F7"/>
    <w:rsid w:val="00243E38"/>
    <w:rsid w:val="00251919"/>
    <w:rsid w:val="0026004D"/>
    <w:rsid w:val="00263DEC"/>
    <w:rsid w:val="002640DD"/>
    <w:rsid w:val="002640F3"/>
    <w:rsid w:val="00273775"/>
    <w:rsid w:val="00275D12"/>
    <w:rsid w:val="00275F04"/>
    <w:rsid w:val="00282EF2"/>
    <w:rsid w:val="0028367B"/>
    <w:rsid w:val="00284238"/>
    <w:rsid w:val="00284FEB"/>
    <w:rsid w:val="002860C4"/>
    <w:rsid w:val="002931EE"/>
    <w:rsid w:val="00293996"/>
    <w:rsid w:val="00293DA5"/>
    <w:rsid w:val="0029430F"/>
    <w:rsid w:val="00295108"/>
    <w:rsid w:val="002A305A"/>
    <w:rsid w:val="002A4B68"/>
    <w:rsid w:val="002A618D"/>
    <w:rsid w:val="002B16FC"/>
    <w:rsid w:val="002B5741"/>
    <w:rsid w:val="002C7929"/>
    <w:rsid w:val="002D1D54"/>
    <w:rsid w:val="002D53FD"/>
    <w:rsid w:val="002E472E"/>
    <w:rsid w:val="002F2FE8"/>
    <w:rsid w:val="003013EB"/>
    <w:rsid w:val="00305409"/>
    <w:rsid w:val="00331B25"/>
    <w:rsid w:val="00334763"/>
    <w:rsid w:val="00336F02"/>
    <w:rsid w:val="0034482A"/>
    <w:rsid w:val="00345CD5"/>
    <w:rsid w:val="00347318"/>
    <w:rsid w:val="003609EF"/>
    <w:rsid w:val="0036231A"/>
    <w:rsid w:val="00374DD4"/>
    <w:rsid w:val="003813F7"/>
    <w:rsid w:val="00390089"/>
    <w:rsid w:val="003941F9"/>
    <w:rsid w:val="00395F3B"/>
    <w:rsid w:val="00396A41"/>
    <w:rsid w:val="00397562"/>
    <w:rsid w:val="003A2B58"/>
    <w:rsid w:val="003B159A"/>
    <w:rsid w:val="003C174B"/>
    <w:rsid w:val="003C763E"/>
    <w:rsid w:val="003D5550"/>
    <w:rsid w:val="003D6669"/>
    <w:rsid w:val="003D7C81"/>
    <w:rsid w:val="003E1A36"/>
    <w:rsid w:val="003E6BCE"/>
    <w:rsid w:val="003F74A9"/>
    <w:rsid w:val="004016A5"/>
    <w:rsid w:val="00405DE9"/>
    <w:rsid w:val="00410371"/>
    <w:rsid w:val="0041428C"/>
    <w:rsid w:val="004242F1"/>
    <w:rsid w:val="0042564F"/>
    <w:rsid w:val="00425C9A"/>
    <w:rsid w:val="00426C7B"/>
    <w:rsid w:val="004362CB"/>
    <w:rsid w:val="00444021"/>
    <w:rsid w:val="00447551"/>
    <w:rsid w:val="004524A6"/>
    <w:rsid w:val="00453B72"/>
    <w:rsid w:val="00460635"/>
    <w:rsid w:val="00462206"/>
    <w:rsid w:val="00464CD0"/>
    <w:rsid w:val="004677D5"/>
    <w:rsid w:val="00472955"/>
    <w:rsid w:val="0048119F"/>
    <w:rsid w:val="00482522"/>
    <w:rsid w:val="00484D66"/>
    <w:rsid w:val="00487941"/>
    <w:rsid w:val="004935DB"/>
    <w:rsid w:val="0049520A"/>
    <w:rsid w:val="00495958"/>
    <w:rsid w:val="004A6618"/>
    <w:rsid w:val="004B75B7"/>
    <w:rsid w:val="004C1681"/>
    <w:rsid w:val="004C438F"/>
    <w:rsid w:val="004C73CE"/>
    <w:rsid w:val="004E08C7"/>
    <w:rsid w:val="004E407A"/>
    <w:rsid w:val="004E79C9"/>
    <w:rsid w:val="004F51C3"/>
    <w:rsid w:val="00500EB7"/>
    <w:rsid w:val="00503F21"/>
    <w:rsid w:val="00503F8D"/>
    <w:rsid w:val="00505B11"/>
    <w:rsid w:val="00507667"/>
    <w:rsid w:val="005143CD"/>
    <w:rsid w:val="0051580D"/>
    <w:rsid w:val="00520B54"/>
    <w:rsid w:val="005223AC"/>
    <w:rsid w:val="00525989"/>
    <w:rsid w:val="00541A72"/>
    <w:rsid w:val="00546FEE"/>
    <w:rsid w:val="00547111"/>
    <w:rsid w:val="00547C46"/>
    <w:rsid w:val="00552835"/>
    <w:rsid w:val="005531B2"/>
    <w:rsid w:val="00563B52"/>
    <w:rsid w:val="005645A2"/>
    <w:rsid w:val="00567B63"/>
    <w:rsid w:val="005710F4"/>
    <w:rsid w:val="00575017"/>
    <w:rsid w:val="00584492"/>
    <w:rsid w:val="00586B7E"/>
    <w:rsid w:val="00590A1B"/>
    <w:rsid w:val="00592D74"/>
    <w:rsid w:val="005A61B7"/>
    <w:rsid w:val="005B625A"/>
    <w:rsid w:val="005C0D57"/>
    <w:rsid w:val="005C1BC5"/>
    <w:rsid w:val="005C487E"/>
    <w:rsid w:val="005C79C1"/>
    <w:rsid w:val="005D0A97"/>
    <w:rsid w:val="005D5055"/>
    <w:rsid w:val="005E2C44"/>
    <w:rsid w:val="005E39FA"/>
    <w:rsid w:val="005F06B5"/>
    <w:rsid w:val="005F356D"/>
    <w:rsid w:val="006120A0"/>
    <w:rsid w:val="00615DFB"/>
    <w:rsid w:val="00616214"/>
    <w:rsid w:val="00617886"/>
    <w:rsid w:val="00621188"/>
    <w:rsid w:val="00621B14"/>
    <w:rsid w:val="00623782"/>
    <w:rsid w:val="00623A56"/>
    <w:rsid w:val="00623CA4"/>
    <w:rsid w:val="00624578"/>
    <w:rsid w:val="006257ED"/>
    <w:rsid w:val="00626B20"/>
    <w:rsid w:val="00632085"/>
    <w:rsid w:val="006322EB"/>
    <w:rsid w:val="00632985"/>
    <w:rsid w:val="00632DF0"/>
    <w:rsid w:val="006400AB"/>
    <w:rsid w:val="00642471"/>
    <w:rsid w:val="00642FA3"/>
    <w:rsid w:val="006600B3"/>
    <w:rsid w:val="006632ED"/>
    <w:rsid w:val="00665C47"/>
    <w:rsid w:val="00677DE6"/>
    <w:rsid w:val="006801EE"/>
    <w:rsid w:val="00681F9F"/>
    <w:rsid w:val="00684D7B"/>
    <w:rsid w:val="0068503D"/>
    <w:rsid w:val="00687BFE"/>
    <w:rsid w:val="006913DC"/>
    <w:rsid w:val="00695808"/>
    <w:rsid w:val="00697331"/>
    <w:rsid w:val="006B0CEE"/>
    <w:rsid w:val="006B3D44"/>
    <w:rsid w:val="006B46FB"/>
    <w:rsid w:val="006B53BB"/>
    <w:rsid w:val="006C63FF"/>
    <w:rsid w:val="006D44F1"/>
    <w:rsid w:val="006D67AA"/>
    <w:rsid w:val="006D6F76"/>
    <w:rsid w:val="006E1C2F"/>
    <w:rsid w:val="006E21FB"/>
    <w:rsid w:val="006F296E"/>
    <w:rsid w:val="006F7CA7"/>
    <w:rsid w:val="00704934"/>
    <w:rsid w:val="00713671"/>
    <w:rsid w:val="00715477"/>
    <w:rsid w:val="007176FF"/>
    <w:rsid w:val="0071777D"/>
    <w:rsid w:val="00717A2B"/>
    <w:rsid w:val="0072484E"/>
    <w:rsid w:val="00730092"/>
    <w:rsid w:val="00730590"/>
    <w:rsid w:val="007332C1"/>
    <w:rsid w:val="007436C8"/>
    <w:rsid w:val="00745C58"/>
    <w:rsid w:val="00750A24"/>
    <w:rsid w:val="00753916"/>
    <w:rsid w:val="00761191"/>
    <w:rsid w:val="00771104"/>
    <w:rsid w:val="00772509"/>
    <w:rsid w:val="007734E4"/>
    <w:rsid w:val="00774EA9"/>
    <w:rsid w:val="00775870"/>
    <w:rsid w:val="0079102B"/>
    <w:rsid w:val="00792342"/>
    <w:rsid w:val="007927FC"/>
    <w:rsid w:val="007950AA"/>
    <w:rsid w:val="007977A8"/>
    <w:rsid w:val="007977C4"/>
    <w:rsid w:val="007A2F7F"/>
    <w:rsid w:val="007A3CDF"/>
    <w:rsid w:val="007A542D"/>
    <w:rsid w:val="007B13A8"/>
    <w:rsid w:val="007B242C"/>
    <w:rsid w:val="007B4964"/>
    <w:rsid w:val="007B512A"/>
    <w:rsid w:val="007C2097"/>
    <w:rsid w:val="007C2A7C"/>
    <w:rsid w:val="007C59C9"/>
    <w:rsid w:val="007D2D33"/>
    <w:rsid w:val="007D6A07"/>
    <w:rsid w:val="007E7B87"/>
    <w:rsid w:val="007F7259"/>
    <w:rsid w:val="00800CDB"/>
    <w:rsid w:val="00802D1E"/>
    <w:rsid w:val="00803ED1"/>
    <w:rsid w:val="008040A8"/>
    <w:rsid w:val="00806CD9"/>
    <w:rsid w:val="008077B5"/>
    <w:rsid w:val="008143AD"/>
    <w:rsid w:val="008242C0"/>
    <w:rsid w:val="0082748E"/>
    <w:rsid w:val="008279FA"/>
    <w:rsid w:val="00836566"/>
    <w:rsid w:val="00837B32"/>
    <w:rsid w:val="00840DC1"/>
    <w:rsid w:val="00841574"/>
    <w:rsid w:val="00842E0C"/>
    <w:rsid w:val="008469EA"/>
    <w:rsid w:val="00852EEA"/>
    <w:rsid w:val="00856094"/>
    <w:rsid w:val="0085722B"/>
    <w:rsid w:val="008626E7"/>
    <w:rsid w:val="0086388A"/>
    <w:rsid w:val="008642AF"/>
    <w:rsid w:val="00864FDF"/>
    <w:rsid w:val="00865852"/>
    <w:rsid w:val="00867574"/>
    <w:rsid w:val="00870E3D"/>
    <w:rsid w:val="00870EE7"/>
    <w:rsid w:val="00872130"/>
    <w:rsid w:val="00872A8C"/>
    <w:rsid w:val="00876B7C"/>
    <w:rsid w:val="00877C96"/>
    <w:rsid w:val="00883602"/>
    <w:rsid w:val="008863B9"/>
    <w:rsid w:val="00895309"/>
    <w:rsid w:val="008968ED"/>
    <w:rsid w:val="00896F9F"/>
    <w:rsid w:val="008A0370"/>
    <w:rsid w:val="008A45A6"/>
    <w:rsid w:val="008A4CCC"/>
    <w:rsid w:val="008B36F6"/>
    <w:rsid w:val="008C4835"/>
    <w:rsid w:val="008E0943"/>
    <w:rsid w:val="008E11EE"/>
    <w:rsid w:val="008E1D70"/>
    <w:rsid w:val="008E2D70"/>
    <w:rsid w:val="008E6A8B"/>
    <w:rsid w:val="008F0343"/>
    <w:rsid w:val="008F0C15"/>
    <w:rsid w:val="008F1043"/>
    <w:rsid w:val="008F2DA1"/>
    <w:rsid w:val="008F3789"/>
    <w:rsid w:val="008F4330"/>
    <w:rsid w:val="008F686C"/>
    <w:rsid w:val="008F7E04"/>
    <w:rsid w:val="0090122A"/>
    <w:rsid w:val="00901959"/>
    <w:rsid w:val="00902FEF"/>
    <w:rsid w:val="009056D0"/>
    <w:rsid w:val="00912774"/>
    <w:rsid w:val="009148DE"/>
    <w:rsid w:val="0092790C"/>
    <w:rsid w:val="00932423"/>
    <w:rsid w:val="00940E1F"/>
    <w:rsid w:val="00941E30"/>
    <w:rsid w:val="00945797"/>
    <w:rsid w:val="009466A1"/>
    <w:rsid w:val="00950069"/>
    <w:rsid w:val="00955748"/>
    <w:rsid w:val="009577A8"/>
    <w:rsid w:val="009605B3"/>
    <w:rsid w:val="009777D9"/>
    <w:rsid w:val="009838B4"/>
    <w:rsid w:val="00985628"/>
    <w:rsid w:val="00991B88"/>
    <w:rsid w:val="00991C48"/>
    <w:rsid w:val="00995C0D"/>
    <w:rsid w:val="009964CF"/>
    <w:rsid w:val="00997180"/>
    <w:rsid w:val="009A3453"/>
    <w:rsid w:val="009A3478"/>
    <w:rsid w:val="009A5753"/>
    <w:rsid w:val="009A579D"/>
    <w:rsid w:val="009B286A"/>
    <w:rsid w:val="009B4578"/>
    <w:rsid w:val="009B7447"/>
    <w:rsid w:val="009C1D00"/>
    <w:rsid w:val="009C509F"/>
    <w:rsid w:val="009E3297"/>
    <w:rsid w:val="009E4FFD"/>
    <w:rsid w:val="009F0FEB"/>
    <w:rsid w:val="009F25C0"/>
    <w:rsid w:val="009F6A6F"/>
    <w:rsid w:val="009F734F"/>
    <w:rsid w:val="00A031C4"/>
    <w:rsid w:val="00A04B5D"/>
    <w:rsid w:val="00A103A0"/>
    <w:rsid w:val="00A11B0B"/>
    <w:rsid w:val="00A1323C"/>
    <w:rsid w:val="00A1760F"/>
    <w:rsid w:val="00A2329F"/>
    <w:rsid w:val="00A23B90"/>
    <w:rsid w:val="00A246B6"/>
    <w:rsid w:val="00A26EDB"/>
    <w:rsid w:val="00A359AA"/>
    <w:rsid w:val="00A44E6A"/>
    <w:rsid w:val="00A47E70"/>
    <w:rsid w:val="00A50CF0"/>
    <w:rsid w:val="00A57B8B"/>
    <w:rsid w:val="00A609BE"/>
    <w:rsid w:val="00A66117"/>
    <w:rsid w:val="00A71692"/>
    <w:rsid w:val="00A73624"/>
    <w:rsid w:val="00A755C2"/>
    <w:rsid w:val="00A7671C"/>
    <w:rsid w:val="00A80379"/>
    <w:rsid w:val="00A80F0D"/>
    <w:rsid w:val="00A850D8"/>
    <w:rsid w:val="00A85AB6"/>
    <w:rsid w:val="00A86255"/>
    <w:rsid w:val="00A86B54"/>
    <w:rsid w:val="00A94BAE"/>
    <w:rsid w:val="00AA2CBC"/>
    <w:rsid w:val="00AC1669"/>
    <w:rsid w:val="00AC3BE1"/>
    <w:rsid w:val="00AC5820"/>
    <w:rsid w:val="00AC62EB"/>
    <w:rsid w:val="00AD1CD8"/>
    <w:rsid w:val="00AD2325"/>
    <w:rsid w:val="00AD399F"/>
    <w:rsid w:val="00AD503F"/>
    <w:rsid w:val="00AD5D90"/>
    <w:rsid w:val="00AD74C6"/>
    <w:rsid w:val="00AE1CF1"/>
    <w:rsid w:val="00AE2D97"/>
    <w:rsid w:val="00AE3EDE"/>
    <w:rsid w:val="00AE7262"/>
    <w:rsid w:val="00AE7911"/>
    <w:rsid w:val="00AF0099"/>
    <w:rsid w:val="00AF173A"/>
    <w:rsid w:val="00AF4307"/>
    <w:rsid w:val="00AF716C"/>
    <w:rsid w:val="00B0105E"/>
    <w:rsid w:val="00B02A43"/>
    <w:rsid w:val="00B04BC0"/>
    <w:rsid w:val="00B10BB1"/>
    <w:rsid w:val="00B1129A"/>
    <w:rsid w:val="00B13305"/>
    <w:rsid w:val="00B20D96"/>
    <w:rsid w:val="00B22A93"/>
    <w:rsid w:val="00B258BB"/>
    <w:rsid w:val="00B2776B"/>
    <w:rsid w:val="00B32CA6"/>
    <w:rsid w:val="00B353A7"/>
    <w:rsid w:val="00B457EB"/>
    <w:rsid w:val="00B47142"/>
    <w:rsid w:val="00B537A3"/>
    <w:rsid w:val="00B62D05"/>
    <w:rsid w:val="00B64FEF"/>
    <w:rsid w:val="00B67B97"/>
    <w:rsid w:val="00B743B5"/>
    <w:rsid w:val="00B74947"/>
    <w:rsid w:val="00B751AB"/>
    <w:rsid w:val="00B968C8"/>
    <w:rsid w:val="00B971F4"/>
    <w:rsid w:val="00BA3EC5"/>
    <w:rsid w:val="00BA4EA8"/>
    <w:rsid w:val="00BA51D9"/>
    <w:rsid w:val="00BB5DFC"/>
    <w:rsid w:val="00BC1126"/>
    <w:rsid w:val="00BC235A"/>
    <w:rsid w:val="00BC3122"/>
    <w:rsid w:val="00BC7B9D"/>
    <w:rsid w:val="00BD07E5"/>
    <w:rsid w:val="00BD1139"/>
    <w:rsid w:val="00BD279D"/>
    <w:rsid w:val="00BD28E5"/>
    <w:rsid w:val="00BD2BD6"/>
    <w:rsid w:val="00BD6BB8"/>
    <w:rsid w:val="00BE3D88"/>
    <w:rsid w:val="00BE75EB"/>
    <w:rsid w:val="00BF225C"/>
    <w:rsid w:val="00BF6955"/>
    <w:rsid w:val="00C01D2D"/>
    <w:rsid w:val="00C04A56"/>
    <w:rsid w:val="00C1680F"/>
    <w:rsid w:val="00C2079B"/>
    <w:rsid w:val="00C26D6B"/>
    <w:rsid w:val="00C31B40"/>
    <w:rsid w:val="00C443E0"/>
    <w:rsid w:val="00C4542A"/>
    <w:rsid w:val="00C522E3"/>
    <w:rsid w:val="00C5531E"/>
    <w:rsid w:val="00C61185"/>
    <w:rsid w:val="00C668CB"/>
    <w:rsid w:val="00C66BA2"/>
    <w:rsid w:val="00C67ED5"/>
    <w:rsid w:val="00C72637"/>
    <w:rsid w:val="00C74FA1"/>
    <w:rsid w:val="00C82ABA"/>
    <w:rsid w:val="00C9056A"/>
    <w:rsid w:val="00C95023"/>
    <w:rsid w:val="00C95985"/>
    <w:rsid w:val="00CA033E"/>
    <w:rsid w:val="00CA39BC"/>
    <w:rsid w:val="00CA6DDB"/>
    <w:rsid w:val="00CB346C"/>
    <w:rsid w:val="00CB4B42"/>
    <w:rsid w:val="00CB5488"/>
    <w:rsid w:val="00CC3003"/>
    <w:rsid w:val="00CC5026"/>
    <w:rsid w:val="00CC68D0"/>
    <w:rsid w:val="00CD12AC"/>
    <w:rsid w:val="00CD50D6"/>
    <w:rsid w:val="00CE00FA"/>
    <w:rsid w:val="00CE01A6"/>
    <w:rsid w:val="00CE3F41"/>
    <w:rsid w:val="00CF1916"/>
    <w:rsid w:val="00CF4440"/>
    <w:rsid w:val="00CF5613"/>
    <w:rsid w:val="00D03F9A"/>
    <w:rsid w:val="00D0683B"/>
    <w:rsid w:val="00D06D51"/>
    <w:rsid w:val="00D12E07"/>
    <w:rsid w:val="00D13FE7"/>
    <w:rsid w:val="00D16260"/>
    <w:rsid w:val="00D16DE5"/>
    <w:rsid w:val="00D17027"/>
    <w:rsid w:val="00D24991"/>
    <w:rsid w:val="00D2779E"/>
    <w:rsid w:val="00D32400"/>
    <w:rsid w:val="00D344E7"/>
    <w:rsid w:val="00D35C4E"/>
    <w:rsid w:val="00D4041C"/>
    <w:rsid w:val="00D42488"/>
    <w:rsid w:val="00D50255"/>
    <w:rsid w:val="00D5271C"/>
    <w:rsid w:val="00D66520"/>
    <w:rsid w:val="00D67FDF"/>
    <w:rsid w:val="00D700C6"/>
    <w:rsid w:val="00D70434"/>
    <w:rsid w:val="00D71B71"/>
    <w:rsid w:val="00D74D15"/>
    <w:rsid w:val="00D76576"/>
    <w:rsid w:val="00D836DA"/>
    <w:rsid w:val="00D852B5"/>
    <w:rsid w:val="00D91014"/>
    <w:rsid w:val="00D93812"/>
    <w:rsid w:val="00DA5A56"/>
    <w:rsid w:val="00DB6AA9"/>
    <w:rsid w:val="00DC357D"/>
    <w:rsid w:val="00DD72AE"/>
    <w:rsid w:val="00DE34CF"/>
    <w:rsid w:val="00DF48C5"/>
    <w:rsid w:val="00DF4D2D"/>
    <w:rsid w:val="00DF629E"/>
    <w:rsid w:val="00E12408"/>
    <w:rsid w:val="00E13F3D"/>
    <w:rsid w:val="00E17603"/>
    <w:rsid w:val="00E30AAC"/>
    <w:rsid w:val="00E34898"/>
    <w:rsid w:val="00E3597E"/>
    <w:rsid w:val="00E41E17"/>
    <w:rsid w:val="00E43F1D"/>
    <w:rsid w:val="00E464FA"/>
    <w:rsid w:val="00E477D2"/>
    <w:rsid w:val="00E53658"/>
    <w:rsid w:val="00E5543F"/>
    <w:rsid w:val="00E648F9"/>
    <w:rsid w:val="00E65396"/>
    <w:rsid w:val="00E801FC"/>
    <w:rsid w:val="00E8246B"/>
    <w:rsid w:val="00E924A1"/>
    <w:rsid w:val="00E972E9"/>
    <w:rsid w:val="00EA03B1"/>
    <w:rsid w:val="00EA2A8D"/>
    <w:rsid w:val="00EA660D"/>
    <w:rsid w:val="00EA7D6F"/>
    <w:rsid w:val="00EB09B7"/>
    <w:rsid w:val="00EB1945"/>
    <w:rsid w:val="00EB317F"/>
    <w:rsid w:val="00EB59BA"/>
    <w:rsid w:val="00EB6F30"/>
    <w:rsid w:val="00EC018B"/>
    <w:rsid w:val="00EC59B8"/>
    <w:rsid w:val="00EC76A4"/>
    <w:rsid w:val="00EC7A6D"/>
    <w:rsid w:val="00ED2113"/>
    <w:rsid w:val="00EE4CC0"/>
    <w:rsid w:val="00EE5598"/>
    <w:rsid w:val="00EE7D7C"/>
    <w:rsid w:val="00EF161C"/>
    <w:rsid w:val="00EF1898"/>
    <w:rsid w:val="00EF4F6A"/>
    <w:rsid w:val="00F04416"/>
    <w:rsid w:val="00F105C4"/>
    <w:rsid w:val="00F11B50"/>
    <w:rsid w:val="00F12E70"/>
    <w:rsid w:val="00F152F7"/>
    <w:rsid w:val="00F16A88"/>
    <w:rsid w:val="00F2188D"/>
    <w:rsid w:val="00F25D98"/>
    <w:rsid w:val="00F300FB"/>
    <w:rsid w:val="00F30124"/>
    <w:rsid w:val="00F337AD"/>
    <w:rsid w:val="00F35487"/>
    <w:rsid w:val="00F404E9"/>
    <w:rsid w:val="00F7076E"/>
    <w:rsid w:val="00F75D4E"/>
    <w:rsid w:val="00F77C72"/>
    <w:rsid w:val="00F80399"/>
    <w:rsid w:val="00F84750"/>
    <w:rsid w:val="00F97362"/>
    <w:rsid w:val="00FA6CEB"/>
    <w:rsid w:val="00FA7F27"/>
    <w:rsid w:val="00FB6386"/>
    <w:rsid w:val="00FC2C60"/>
    <w:rsid w:val="00FC4D80"/>
    <w:rsid w:val="00FD45AD"/>
    <w:rsid w:val="00FE0300"/>
    <w:rsid w:val="00FF7626"/>
    <w:rsid w:val="512C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E536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677D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722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85722B"/>
  </w:style>
  <w:style w:type="paragraph" w:styleId="Revision">
    <w:name w:val="Revision"/>
    <w:hidden/>
    <w:uiPriority w:val="99"/>
    <w:semiHidden/>
    <w:rsid w:val="0003099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8252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1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602E9C-7418-4826-80CF-F9BCD45CD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1310CD-5A82-4188-A1B3-F2BBD1752E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7</Pages>
  <Words>2570</Words>
  <Characters>16096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 Venkat</cp:lastModifiedBy>
  <cp:revision>29</cp:revision>
  <cp:lastPrinted>1899-12-31T23:00:00Z</cp:lastPrinted>
  <dcterms:created xsi:type="dcterms:W3CDTF">2023-05-25T02:51:00Z</dcterms:created>
  <dcterms:modified xsi:type="dcterms:W3CDTF">2023-05-26T03:51:00Z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