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6E3F" w:rsidRDefault="00AD6E3F" w:rsidP="00AD6E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C6-1901bc</w:t>
      </w:r>
    </w:p>
    <w:p w:rsidR="00AD6E3F" w:rsidRDefault="00AD6E3F" w:rsidP="00AD6E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659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59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659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65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AD6E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AD6E3F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659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65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1162" w:rsidRDefault="00921162">
      <w:r>
        <w:separator/>
      </w:r>
    </w:p>
  </w:endnote>
  <w:endnote w:type="continuationSeparator" w:id="0">
    <w:p w:rsidR="00921162" w:rsidRDefault="00921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1162" w:rsidRDefault="00921162">
      <w:r>
        <w:separator/>
      </w:r>
    </w:p>
  </w:footnote>
  <w:footnote w:type="continuationSeparator" w:id="0">
    <w:p w:rsidR="00921162" w:rsidRDefault="00921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0D2BF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7BFE"/>
    <w:rsid w:val="00305409"/>
    <w:rsid w:val="003609EF"/>
    <w:rsid w:val="0036231A"/>
    <w:rsid w:val="00374DD4"/>
    <w:rsid w:val="003E1A36"/>
    <w:rsid w:val="00410371"/>
    <w:rsid w:val="004242F1"/>
    <w:rsid w:val="004659F2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2116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6E3F"/>
    <w:rsid w:val="00B258BB"/>
    <w:rsid w:val="00B67B97"/>
    <w:rsid w:val="00B76E50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9896DD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A02C-F947-4688-882C-A1D27C823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998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21</cp:revision>
  <cp:lastPrinted>1899-12-31T23:00:00Z</cp:lastPrinted>
  <dcterms:created xsi:type="dcterms:W3CDTF">2015-08-19T09:34:00Z</dcterms:created>
  <dcterms:modified xsi:type="dcterms:W3CDTF">2019-03-25T17:37:00Z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