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0DB" w:rsidRDefault="006960DB" w:rsidP="00696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  <w:r>
          <w:rPr>
            <w:b/>
            <w:i/>
            <w:noProof/>
            <w:sz w:val="28"/>
          </w:rPr>
          <w:t>35</w:t>
        </w:r>
      </w:fldSimple>
    </w:p>
    <w:p w:rsidR="006A45BA" w:rsidRPr="006A45BA" w:rsidRDefault="00700817" w:rsidP="006960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960DB" w:rsidRPr="00BA51D9">
          <w:rPr>
            <w:b/>
            <w:noProof/>
            <w:sz w:val="24"/>
          </w:rPr>
          <w:t>Dubrovnik</w:t>
        </w:r>
      </w:fldSimple>
      <w:r w:rsidR="006960DB">
        <w:rPr>
          <w:b/>
          <w:noProof/>
          <w:sz w:val="24"/>
        </w:rPr>
        <w:t xml:space="preserve">, </w:t>
      </w:r>
      <w:fldSimple w:instr=" DOCPROPERTY  Country  \* MERGEFORMAT ">
        <w:r w:rsidR="006960DB" w:rsidRPr="00BA51D9">
          <w:rPr>
            <w:b/>
            <w:noProof/>
            <w:sz w:val="24"/>
          </w:rPr>
          <w:t>Croatia</w:t>
        </w:r>
      </w:fldSimple>
      <w:r w:rsidR="006960DB">
        <w:rPr>
          <w:b/>
          <w:noProof/>
          <w:sz w:val="24"/>
        </w:rPr>
        <w:t xml:space="preserve">, </w:t>
      </w:r>
      <w:fldSimple w:instr=" DOCPROPERTY  StartDate  \* MERGEFORMAT ">
        <w:r w:rsidR="006960DB" w:rsidRPr="00BA51D9">
          <w:rPr>
            <w:b/>
            <w:noProof/>
            <w:sz w:val="24"/>
          </w:rPr>
          <w:t>14th Feb 2017</w:t>
        </w:r>
      </w:fldSimple>
      <w:r w:rsidR="006960DB">
        <w:rPr>
          <w:b/>
          <w:noProof/>
          <w:sz w:val="24"/>
        </w:rPr>
        <w:t xml:space="preserve"> - </w:t>
      </w:r>
      <w:fldSimple w:instr=" DOCPROPERTY  EndDate  \* MERGEFORMAT ">
        <w:r w:rsidR="006960DB" w:rsidRPr="00BA51D9">
          <w:rPr>
            <w:b/>
            <w:noProof/>
            <w:sz w:val="24"/>
          </w:rPr>
          <w:t>17th Feb 2017</w:t>
        </w:r>
      </w:fldSimple>
      <w:r w:rsidR="006960DB">
        <w:rPr>
          <w:b/>
          <w:noProof/>
          <w:sz w:val="24"/>
        </w:rPr>
        <w:tab/>
      </w:r>
      <w:r w:rsidR="0033027D" w:rsidRPr="0033027D">
        <w:rPr>
          <w:b/>
          <w:noProof/>
          <w:sz w:val="24"/>
        </w:rPr>
        <w:tab/>
      </w:r>
      <w:r w:rsidR="00216ECF">
        <w:rPr>
          <w:rFonts w:eastAsia="Batang" w:cs="Arial"/>
          <w:sz w:val="18"/>
          <w:szCs w:val="18"/>
          <w:lang w:eastAsia="zh-CN"/>
        </w:rPr>
        <w:t>(C3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1D415A">
        <w:rPr>
          <w:rFonts w:eastAsia="Batang" w:cs="Arial"/>
          <w:sz w:val="18"/>
          <w:szCs w:val="18"/>
          <w:lang w:eastAsia="zh-CN"/>
        </w:rPr>
        <w:t>1122, C1-170741</w:t>
      </w:r>
      <w:r w:rsidR="006960DB">
        <w:rPr>
          <w:rFonts w:eastAsia="Batang" w:cs="Arial"/>
          <w:sz w:val="18"/>
          <w:szCs w:val="18"/>
          <w:lang w:eastAsia="zh-CN"/>
        </w:rPr>
        <w:t>, C4</w:t>
      </w:r>
      <w:r w:rsidR="00216ECF">
        <w:rPr>
          <w:rFonts w:eastAsia="Batang" w:cs="Arial"/>
          <w:sz w:val="18"/>
          <w:szCs w:val="18"/>
          <w:lang w:eastAsia="zh-CN"/>
        </w:rPr>
        <w:t>-17</w:t>
      </w:r>
      <w:r w:rsidR="006960DB">
        <w:rPr>
          <w:rFonts w:eastAsia="Batang" w:cs="Arial"/>
          <w:sz w:val="18"/>
          <w:szCs w:val="18"/>
          <w:lang w:eastAsia="zh-CN"/>
        </w:rPr>
        <w:t>1240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6653D5">
        <w:rPr>
          <w:rFonts w:ascii="Arial" w:eastAsia="Batang" w:hAnsi="Arial"/>
          <w:b/>
          <w:lang w:val="en-US" w:eastAsia="zh-CN"/>
        </w:rPr>
        <w:t>, Nokia, Alcatel-</w:t>
      </w:r>
      <w:r w:rsidR="006960DB">
        <w:rPr>
          <w:rFonts w:ascii="Arial" w:eastAsia="Batang" w:hAnsi="Arial"/>
          <w:b/>
          <w:lang w:val="en-US" w:eastAsia="zh-CN"/>
        </w:rPr>
        <w:t xml:space="preserve">Lucent </w:t>
      </w:r>
      <w:r w:rsidR="006653D5">
        <w:rPr>
          <w:rFonts w:ascii="Arial" w:eastAsia="Batang" w:hAnsi="Arial"/>
          <w:b/>
          <w:lang w:val="en-US" w:eastAsia="zh-CN"/>
        </w:rPr>
        <w:t>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5018D4">
        <w:rPr>
          <w:rFonts w:ascii="Arial" w:hAnsi="Arial" w:cs="Arial"/>
          <w:b/>
          <w:bCs/>
          <w:lang w:eastAsia="zh-CN"/>
        </w:rPr>
        <w:t xml:space="preserve">5G System </w:t>
      </w:r>
      <w:r w:rsidR="00936D6F">
        <w:rPr>
          <w:rFonts w:ascii="Arial" w:hAnsi="Arial" w:cs="Arial"/>
          <w:b/>
          <w:bCs/>
          <w:lang w:eastAsia="zh-CN"/>
        </w:rPr>
        <w:t xml:space="preserve">- </w:t>
      </w:r>
      <w:r w:rsidR="005018D4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76D80">
        <w:rPr>
          <w:rFonts w:ascii="Arial" w:eastAsia="Batang" w:hAnsi="Arial"/>
          <w:b/>
          <w:lang w:eastAsia="zh-CN"/>
        </w:rPr>
        <w:t>7.10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334E">
        <w:rPr>
          <w:rFonts w:eastAsia="宋体"/>
          <w:lang w:eastAsia="en-GB"/>
        </w:rPr>
        <w:t>CT</w:t>
      </w:r>
      <w:r w:rsidR="007D0A5A">
        <w:rPr>
          <w:rFonts w:eastAsia="宋体"/>
          <w:lang w:eastAsia="en-GB"/>
        </w:rPr>
        <w:t xml:space="preserve"> aspects on</w:t>
      </w:r>
      <w:r w:rsidR="007D0A5A" w:rsidRPr="00B31B31">
        <w:rPr>
          <w:rFonts w:eastAsia="宋体"/>
          <w:lang w:eastAsia="en-GB"/>
        </w:rPr>
        <w:t xml:space="preserve"> </w:t>
      </w:r>
      <w:r w:rsidR="006D7172">
        <w:rPr>
          <w:rFonts w:eastAsia="宋体"/>
          <w:lang w:eastAsia="en-GB"/>
        </w:rPr>
        <w:t xml:space="preserve">5G </w:t>
      </w:r>
      <w:r w:rsidR="007D0A5A" w:rsidRPr="00B31B31">
        <w:rPr>
          <w:rFonts w:eastAsia="宋体"/>
          <w:lang w:eastAsia="en-GB"/>
        </w:rPr>
        <w:t>System</w:t>
      </w:r>
      <w:r w:rsidR="006D7172">
        <w:rPr>
          <w:rFonts w:eastAsia="宋体"/>
          <w:lang w:eastAsia="en-GB"/>
        </w:rPr>
        <w:t xml:space="preserve"> </w:t>
      </w:r>
      <w:r w:rsidR="00470A31">
        <w:rPr>
          <w:rFonts w:eastAsia="宋体"/>
          <w:lang w:eastAsia="en-GB"/>
        </w:rPr>
        <w:t xml:space="preserve">- </w:t>
      </w:r>
      <w:r w:rsidR="006D7172">
        <w:rPr>
          <w:rFonts w:eastAsia="宋体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7172">
        <w:t>5GS_Ph1</w:t>
      </w:r>
      <w:r w:rsidR="00C26768"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700817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700817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700817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700817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700817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D0A5A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stud</w:t>
      </w:r>
      <w:r w:rsidR="00A529A7">
        <w:rPr>
          <w:lang w:eastAsia="zh-CN"/>
        </w:rPr>
        <w:t xml:space="preserve">y item </w:t>
      </w:r>
      <w:proofErr w:type="spellStart"/>
      <w:r w:rsidR="00A529A7">
        <w:rPr>
          <w:lang w:eastAsia="zh-CN"/>
        </w:rPr>
        <w:t>FS_NextGen</w:t>
      </w:r>
      <w:proofErr w:type="spellEnd"/>
      <w:r w:rsidR="00A529A7"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</w:t>
      </w:r>
      <w:r w:rsidR="00D22FB1">
        <w:rPr>
          <w:lang w:eastAsia="zh-CN"/>
        </w:rPr>
        <w:t xml:space="preserve"> </w:t>
      </w:r>
      <w:r w:rsidRPr="007D0A5A">
        <w:rPr>
          <w:lang w:eastAsia="zh-CN"/>
        </w:rPr>
        <w:t xml:space="preserve">specifications. </w:t>
      </w:r>
      <w:r w:rsidRPr="007D0A5A">
        <w:t xml:space="preserve">The conclusions of the TR </w:t>
      </w:r>
      <w:r w:rsidR="00D22FB1">
        <w:rPr>
          <w:lang w:eastAsia="zh-CN"/>
        </w:rPr>
        <w:t xml:space="preserve">23.799 </w:t>
      </w:r>
      <w:r w:rsidRPr="007D0A5A">
        <w:t>provide a good overview of what is to be continued into normative phase</w:t>
      </w:r>
      <w:r w:rsidRPr="007D0A5A">
        <w:rPr>
          <w:lang w:eastAsia="zh-CN"/>
        </w:rPr>
        <w:t xml:space="preserve"> and impacts to other working groups (e.g., on NAS protocols; </w:t>
      </w:r>
      <w:r w:rsidRPr="00F65529">
        <w:rPr>
          <w:lang w:eastAsia="zh-CN"/>
        </w:rPr>
        <w:t>CT1</w:t>
      </w:r>
      <w:r w:rsidR="00F65529" w:rsidRPr="00F65529">
        <w:rPr>
          <w:lang w:eastAsia="zh-CN"/>
        </w:rPr>
        <w:t xml:space="preserve">, </w:t>
      </w:r>
      <w:r w:rsidR="00F65529" w:rsidRPr="00F65529">
        <w:t>PCF interfaces; CT3, subscription data in NGS and network internal interfaces excluding PCF ones; CT4</w:t>
      </w:r>
      <w:r w:rsidRPr="00F65529">
        <w:rPr>
          <w:lang w:eastAsia="zh-CN"/>
        </w:rPr>
        <w:t>). A new</w:t>
      </w:r>
      <w:r w:rsidRPr="007D0A5A">
        <w:rPr>
          <w:lang w:eastAsia="zh-CN"/>
        </w:rPr>
        <w:t xml:space="preserve"> Rel-15 WID on 5G System</w:t>
      </w:r>
      <w:r w:rsidR="00A73894">
        <w:rPr>
          <w:lang w:eastAsia="zh-CN"/>
        </w:rPr>
        <w:t xml:space="preserve"> </w:t>
      </w:r>
      <w:r w:rsidRPr="007D0A5A">
        <w:rPr>
          <w:lang w:eastAsia="zh-CN"/>
        </w:rPr>
        <w:t xml:space="preserve">– </w:t>
      </w:r>
      <w:r w:rsidRPr="0003186F">
        <w:rPr>
          <w:lang w:eastAsia="zh-CN"/>
        </w:rPr>
        <w:t xml:space="preserve">Phase 1 </w:t>
      </w:r>
      <w:r w:rsidR="0003186F" w:rsidRPr="0003186F">
        <w:t>(5GS_Ph1) in SP-160958</w:t>
      </w:r>
      <w:r w:rsidR="0003186F" w:rsidRPr="00CB5C51">
        <w:rPr>
          <w:rFonts w:ascii="Arial" w:hAnsi="Arial" w:cs="Arial"/>
        </w:rPr>
        <w:t xml:space="preserve"> </w:t>
      </w:r>
      <w:r w:rsidRPr="007D0A5A">
        <w:rPr>
          <w:lang w:eastAsia="zh-CN"/>
        </w:rPr>
        <w:t xml:space="preserve">has been approved based on the TR 23.799 conclusions. </w:t>
      </w:r>
      <w:r>
        <w:rPr>
          <w:lang w:eastAsia="zh-CN"/>
        </w:rPr>
        <w:t xml:space="preserve">In addition, </w:t>
      </w:r>
      <w:r w:rsidRPr="007D0A5A">
        <w:rPr>
          <w:lang w:eastAsia="zh-CN"/>
        </w:rPr>
        <w:t>SA3 are working into the security aspects of NGS (</w:t>
      </w:r>
      <w:r w:rsidRPr="007D0A5A">
        <w:t>Study on Architecture and Security for Next Generation System FS_NSA in SP-160727</w:t>
      </w:r>
      <w:r w:rsidRPr="007D0A5A">
        <w:rPr>
          <w:lang w:eastAsia="zh-CN"/>
        </w:rPr>
        <w:t xml:space="preserve">). </w:t>
      </w:r>
      <w:r w:rsidR="00A529A7">
        <w:rPr>
          <w:lang w:eastAsia="zh-CN"/>
        </w:rPr>
        <w:t>RAN also work on the next generation access technologies (</w:t>
      </w:r>
      <w:r w:rsidR="00A529A7" w:rsidRPr="00A529A7">
        <w:rPr>
          <w:lang w:eastAsia="zh-CN"/>
        </w:rPr>
        <w:t>RP-160811</w:t>
      </w:r>
      <w:r w:rsidR="00A529A7">
        <w:rPr>
          <w:lang w:eastAsia="zh-CN"/>
        </w:rPr>
        <w:t xml:space="preserve">) and their study work is completed (TR 38.913). </w:t>
      </w:r>
      <w:r w:rsidRPr="007D0A5A">
        <w:rPr>
          <w:lang w:eastAsia="zh-CN"/>
        </w:rPr>
        <w:t xml:space="preserve">All this work impacts </w:t>
      </w:r>
      <w:r w:rsidR="00A529A7"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7D0A5A">
      <w:r>
        <w:t>The objective is to s</w:t>
      </w:r>
      <w:r w:rsidR="0003186F">
        <w:t>tudy</w:t>
      </w:r>
      <w:r>
        <w:t xml:space="preserve"> </w:t>
      </w:r>
      <w:r w:rsidR="00233849">
        <w:t xml:space="preserve">and later 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>aspects of the 5G system</w:t>
      </w:r>
      <w:r>
        <w:t xml:space="preserve"> work based on the </w:t>
      </w:r>
      <w:r w:rsidR="0024591F">
        <w:t xml:space="preserve">requirements work developed by SA1, </w:t>
      </w:r>
      <w:r>
        <w:t>archite</w:t>
      </w:r>
      <w:r w:rsidR="00A529A7">
        <w:t xml:space="preserve">cture work developed by SA2, </w:t>
      </w:r>
      <w:r>
        <w:t>security requirements developed by SA3</w:t>
      </w:r>
      <w:r w:rsidR="00233849">
        <w:t>,</w:t>
      </w:r>
      <w:r w:rsidR="00A529A7">
        <w:t xml:space="preserve"> and new radio access technologies developed by RAN</w:t>
      </w:r>
      <w:r>
        <w:t xml:space="preserve">. The main aspects are </w:t>
      </w:r>
      <w:r w:rsidR="00E02E71">
        <w:t xml:space="preserve">network selection, security management, </w:t>
      </w:r>
      <w:r>
        <w:t xml:space="preserve">mobility, </w:t>
      </w:r>
      <w:r w:rsidR="002266B8">
        <w:t>user and control plane protocols, subscription data, network function discovery and s</w:t>
      </w:r>
      <w:r w:rsidR="002266B8" w:rsidRPr="00BD51A8">
        <w:t>election</w:t>
      </w:r>
      <w:r w:rsidR="002266B8">
        <w:t xml:space="preserve">, network slicing, </w:t>
      </w:r>
      <w:proofErr w:type="spellStart"/>
      <w:r w:rsidR="008F097F">
        <w:t>QoS</w:t>
      </w:r>
      <w:proofErr w:type="spellEnd"/>
      <w:r w:rsidR="002266B8">
        <w:t xml:space="preserve"> </w:t>
      </w:r>
      <w:r w:rsidR="00E02E71">
        <w:t xml:space="preserve">and </w:t>
      </w:r>
      <w:r w:rsidR="008F097F">
        <w:t>policy control and charging</w:t>
      </w:r>
      <w:r>
        <w:t>.</w:t>
      </w:r>
    </w:p>
    <w:p w:rsidR="0003186F" w:rsidRPr="00B31B31" w:rsidRDefault="00F65529" w:rsidP="0003186F">
      <w:pPr>
        <w:rPr>
          <w:rFonts w:eastAsia="宋体"/>
          <w:lang w:eastAsia="en-GB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 w:rsidR="00E02E71"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E02E71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</w:t>
      </w:r>
      <w:r w:rsidR="00233849">
        <w:t>chines and procedures to the 5G system</w:t>
      </w:r>
      <w:r>
        <w:t xml:space="preserve"> via 3GPP access networks;</w:t>
      </w:r>
    </w:p>
    <w:p w:rsidR="00E02E71" w:rsidRDefault="00BD51A8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</w:t>
      </w:r>
      <w:r w:rsidR="00E02E71">
        <w:t xml:space="preserve">ccess </w:t>
      </w:r>
      <w:r w:rsidR="00D75F24">
        <w:t xml:space="preserve">procedures </w:t>
      </w:r>
      <w:r w:rsidR="00233849">
        <w:t>to the 5G system</w:t>
      </w:r>
      <w:r w:rsidR="00E02E71">
        <w:t xml:space="preserve"> via non-3GPP access networks;</w:t>
      </w:r>
    </w:p>
    <w:p w:rsidR="00A73894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197704" w:rsidRPr="00BD51A8" w:rsidRDefault="00197704" w:rsidP="00197704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D0A5A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</w:t>
      </w:r>
      <w:r w:rsidR="007D0A5A">
        <w:t xml:space="preserve">rotocol aspects of interoperability of </w:t>
      </w:r>
      <w:r w:rsidR="00233849">
        <w:t>the 5G system</w:t>
      </w:r>
      <w:r w:rsidR="007D0A5A">
        <w:t xml:space="preserve"> with the legacy architecture</w:t>
      </w:r>
      <w:r w:rsidR="008150EE">
        <w:t>;</w:t>
      </w:r>
    </w:p>
    <w:p w:rsidR="007D0A5A" w:rsidRDefault="00233849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</w:t>
      </w:r>
      <w:r w:rsidR="007D0A5A">
        <w:t xml:space="preserve"> and legacy networks</w:t>
      </w:r>
      <w:r w:rsidR="008150EE">
        <w:t>;</w:t>
      </w:r>
    </w:p>
    <w:p w:rsidR="008150EE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security aspects </w:t>
      </w:r>
      <w:r w:rsidR="00E02E71">
        <w:t xml:space="preserve">in the NAS layer </w:t>
      </w:r>
      <w:r>
        <w:t>for 3GPP and non-3GPP access networks;</w:t>
      </w:r>
    </w:p>
    <w:p w:rsidR="007D0A5A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7D0A5A">
        <w:t xml:space="preserve"> protocol </w:t>
      </w:r>
      <w:proofErr w:type="spellStart"/>
      <w:r w:rsidR="007D0A5A">
        <w:t>QoS</w:t>
      </w:r>
      <w:proofErr w:type="spellEnd"/>
      <w:r w:rsidR="007D0A5A">
        <w:t xml:space="preserve"> aspects</w:t>
      </w:r>
      <w:r w:rsidR="008150EE">
        <w:t>;</w:t>
      </w:r>
    </w:p>
    <w:p w:rsidR="00A73894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8150EE">
        <w:t xml:space="preserve"> </w:t>
      </w:r>
      <w:r w:rsidR="007D0A5A">
        <w:t xml:space="preserve">protocol aspects of co-existence of </w:t>
      </w:r>
      <w:r w:rsidR="008150EE">
        <w:t>5G</w:t>
      </w:r>
      <w:r w:rsidR="007D0A5A">
        <w:t xml:space="preserve"> </w:t>
      </w:r>
      <w:r w:rsidR="00233849">
        <w:t xml:space="preserve">radio access technologies </w:t>
      </w:r>
      <w:r w:rsidR="007D0A5A">
        <w:t>with other access networks</w:t>
      </w:r>
      <w:r w:rsidR="008150EE">
        <w:t>;</w:t>
      </w:r>
    </w:p>
    <w:p w:rsidR="007D0A5A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</w:t>
      </w:r>
      <w:r w:rsidR="008150EE">
        <w:t xml:space="preserve"> and</w:t>
      </w:r>
    </w:p>
    <w:p w:rsidR="007D0A5A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</w:t>
      </w:r>
      <w:r w:rsidR="007D0A5A">
        <w:t>mpact</w:t>
      </w:r>
      <w:r>
        <w:t>s</w:t>
      </w:r>
      <w:proofErr w:type="gramEnd"/>
      <w:r w:rsidR="007D0A5A">
        <w:t xml:space="preserve"> on </w:t>
      </w:r>
      <w:r>
        <w:t>network selection procedures for 3GPP and non-3GPP access networks.</w:t>
      </w:r>
    </w:p>
    <w:p w:rsidR="007D0A5A" w:rsidRDefault="007D0A5A" w:rsidP="007D0A5A"/>
    <w:p w:rsidR="00706123" w:rsidRPr="00B31B31" w:rsidRDefault="00706123" w:rsidP="00706123">
      <w:pPr>
        <w:rPr>
          <w:rFonts w:eastAsia="宋体"/>
          <w:lang w:eastAsia="en-GB"/>
        </w:rPr>
      </w:pPr>
      <w:r>
        <w:t>For CT3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706123" w:rsidRPr="00A50F3C" w:rsidRDefault="00FE6535" w:rsidP="0070612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="00706123" w:rsidRPr="00A50F3C">
        <w:t xml:space="preserve">Policy </w:t>
      </w:r>
      <w:r w:rsidR="008F097F">
        <w:t xml:space="preserve">Control </w:t>
      </w:r>
      <w:r w:rsidR="00706123" w:rsidRPr="00A50F3C">
        <w:t xml:space="preserve">and </w:t>
      </w:r>
      <w:r>
        <w:t>C</w:t>
      </w:r>
      <w:r w:rsidR="00706123" w:rsidRPr="00A50F3C">
        <w:t>harging (PCC)</w:t>
      </w:r>
      <w:r w:rsidR="00706123">
        <w:t xml:space="preserve"> aspects of </w:t>
      </w:r>
      <w:r>
        <w:t>the 5G system</w:t>
      </w:r>
      <w:r w:rsidR="00706123">
        <w:t>;</w:t>
      </w:r>
    </w:p>
    <w:p w:rsidR="00520F71" w:rsidRDefault="00743DB9">
      <w:pPr>
        <w:overflowPunct/>
        <w:autoSpaceDE/>
        <w:autoSpaceDN/>
        <w:adjustRightInd/>
        <w:spacing w:after="0"/>
        <w:ind w:left="720"/>
        <w:textAlignment w:val="auto"/>
      </w:pPr>
      <w:proofErr w:type="spellStart"/>
      <w:proofErr w:type="gramStart"/>
      <w:r>
        <w:t>s</w:t>
      </w:r>
      <w:r w:rsidR="00BB5D1A">
        <w:t>PCC</w:t>
      </w:r>
      <w:proofErr w:type="spellEnd"/>
      <w:proofErr w:type="gramEnd"/>
      <w:r w:rsidR="00BB5D1A">
        <w:t xml:space="preserve"> </w:t>
      </w:r>
      <w:r w:rsidR="00FE6535">
        <w:t xml:space="preserve">related </w:t>
      </w:r>
      <w:r w:rsidR="00216ECF">
        <w:t>u</w:t>
      </w:r>
      <w:r w:rsidR="00706123">
        <w:t xml:space="preserve">pgrades to </w:t>
      </w:r>
      <w:proofErr w:type="spellStart"/>
      <w:r w:rsidR="00706123">
        <w:t>QoS</w:t>
      </w:r>
      <w:proofErr w:type="spellEnd"/>
      <w:r w:rsidR="00706123">
        <w:t xml:space="preserve"> mechanisms; and</w:t>
      </w:r>
    </w:p>
    <w:p w:rsidR="00520F71" w:rsidRDefault="00216ECF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</w:t>
      </w:r>
      <w:r w:rsidR="00706123">
        <w:t>nterworking</w:t>
      </w:r>
      <w:r w:rsidR="00706123" w:rsidRPr="00A50F3C">
        <w:t xml:space="preserve"> between </w:t>
      </w:r>
      <w:r w:rsidR="00233849">
        <w:t>the 5G system</w:t>
      </w:r>
      <w:r w:rsidR="00706123" w:rsidRPr="00A50F3C">
        <w:t xml:space="preserve"> and </w:t>
      </w:r>
      <w:r w:rsidR="00FE6535">
        <w:t xml:space="preserve">external </w:t>
      </w:r>
      <w:r w:rsidR="00706123" w:rsidRPr="00A50F3C">
        <w:t>Packet Data Networks (PDN)</w:t>
      </w:r>
      <w:r w:rsidR="00BB5D1A">
        <w:t>; and</w:t>
      </w:r>
    </w:p>
    <w:p w:rsidR="00706123" w:rsidRDefault="00BB5D1A" w:rsidP="00BB5D1A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6653D5">
        <w:t>the 5G system</w:t>
      </w:r>
      <w:r>
        <w:t>;</w:t>
      </w:r>
      <w:r w:rsidR="00706123">
        <w:t>.</w:t>
      </w:r>
    </w:p>
    <w:p w:rsidR="00706123" w:rsidRDefault="00706123" w:rsidP="00706123"/>
    <w:p w:rsidR="00706123" w:rsidRPr="00B31B31" w:rsidRDefault="00706123" w:rsidP="00706123">
      <w:pPr>
        <w:rPr>
          <w:rFonts w:eastAsia="宋体"/>
          <w:lang w:eastAsia="en-GB"/>
        </w:rPr>
      </w:pPr>
      <w:r>
        <w:t>For CT4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E6535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706123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="00706123"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197704" w:rsidRPr="00BD51A8" w:rsidRDefault="00197704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 w:rsidR="00233849">
        <w:t>ubscription d</w:t>
      </w:r>
      <w:r w:rsidR="00706123" w:rsidRPr="00BD51A8">
        <w:t xml:space="preserve">ata in </w:t>
      </w:r>
      <w:r w:rsidR="00233849">
        <w:t>5G system</w:t>
      </w:r>
      <w:r w:rsidR="00706123" w:rsidRPr="00BD51A8">
        <w:t xml:space="preserve"> (</w:t>
      </w:r>
      <w:r w:rsidR="00BB5D1A">
        <w:t>UDM</w:t>
      </w:r>
      <w:r w:rsidR="00706123" w:rsidRPr="00BD51A8">
        <w:t>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</w:t>
      </w:r>
      <w:r w:rsidR="00706123" w:rsidRPr="00BD51A8">
        <w:t xml:space="preserve">umbering, addressing and identification in </w:t>
      </w:r>
      <w:r w:rsidR="006653D5">
        <w:t xml:space="preserve">the 5G system </w:t>
      </w:r>
      <w:r w:rsidR="00706123" w:rsidRPr="00BD51A8">
        <w:t>architecture;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 w:rsidR="00233849">
        <w:t xml:space="preserve">between the 5G system </w:t>
      </w:r>
      <w:r w:rsidRPr="00BD51A8">
        <w:t>with legacy networks (EPC)</w:t>
      </w:r>
      <w:r w:rsidR="00860A80">
        <w:t xml:space="preserve"> and co-existence with GPRS</w:t>
      </w:r>
      <w:r w:rsidRPr="00BD51A8">
        <w:t>;</w:t>
      </w:r>
    </w:p>
    <w:p w:rsidR="00706123" w:rsidRPr="00BD51A8" w:rsidRDefault="00706123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 w:rsidR="00233849"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 xml:space="preserve">interfaces from NFs to </w:t>
      </w:r>
      <w:r w:rsidR="008F097F">
        <w:t>data storage f</w:t>
      </w:r>
      <w:r>
        <w:t>unction;</w:t>
      </w:r>
    </w:p>
    <w:p w:rsidR="00FE6535" w:rsidRDefault="006653D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FE6535">
        <w:t>upport for Network internal exposure and interface to data storage function for structured data storage;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BD51A8" w:rsidRPr="00BD51A8" w:rsidRDefault="00233849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="00BD51A8" w:rsidRPr="00BD51A8">
        <w:t>election (including UP function selection);</w:t>
      </w:r>
    </w:p>
    <w:p w:rsidR="00FE6535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 w:rsidR="00FE6535">
        <w:t>; and</w:t>
      </w:r>
    </w:p>
    <w:p w:rsidR="00BD51A8" w:rsidRPr="00BD51A8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lastRenderedPageBreak/>
        <w:t>impacts</w:t>
      </w:r>
      <w:proofErr w:type="gramEnd"/>
      <w:r>
        <w:t xml:space="preserve"> due to virtualization</w:t>
      </w:r>
      <w:r w:rsidR="00BD51A8" w:rsidRPr="00BD51A8">
        <w:t>.</w:t>
      </w:r>
    </w:p>
    <w:p w:rsidR="00706123" w:rsidRDefault="00706123" w:rsidP="00706123">
      <w:pPr>
        <w:overflowPunct/>
        <w:autoSpaceDE/>
        <w:autoSpaceDN/>
        <w:adjustRightInd/>
        <w:spacing w:after="0"/>
        <w:textAlignment w:val="auto"/>
      </w:pPr>
    </w:p>
    <w:p w:rsidR="00216ECF" w:rsidRPr="00B31B31" w:rsidRDefault="00216ECF" w:rsidP="00216ECF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5722A" w:rsidRDefault="00D5722A" w:rsidP="00D5722A">
      <w:r>
        <w:t>The tasks for each CT WG will be updated when stage 2 normative work becomes available.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 xml:space="preserve">A single TR </w:t>
      </w:r>
      <w:r w:rsidR="00F65529"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 w:rsidR="00AB4060"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 w:rsidR="00AB4060"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 w:rsidR="00AB4060">
        <w:rPr>
          <w:rFonts w:eastAsia="宋体"/>
          <w:lang w:eastAsia="en-GB"/>
        </w:rPr>
        <w:t>l conclusions of the</w:t>
      </w:r>
      <w:r>
        <w:rPr>
          <w:rFonts w:eastAsia="宋体"/>
          <w:lang w:eastAsia="en-GB"/>
        </w:rPr>
        <w:t xml:space="preserve"> study </w:t>
      </w:r>
      <w:r w:rsidR="00AB4060">
        <w:rPr>
          <w:rFonts w:eastAsia="宋体"/>
          <w:lang w:eastAsia="en-GB"/>
        </w:rPr>
        <w:t xml:space="preserve">done by the WGs </w:t>
      </w:r>
      <w:r>
        <w:rPr>
          <w:rFonts w:eastAsia="宋体"/>
          <w:lang w:eastAsia="en-GB"/>
        </w:rPr>
        <w:t>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 xml:space="preserve">together with requirements from stage 1 and </w:t>
      </w:r>
      <w:r w:rsidR="00735F54">
        <w:rPr>
          <w:rFonts w:eastAsia="宋体"/>
          <w:lang w:eastAsia="en-GB"/>
        </w:rPr>
        <w:t xml:space="preserve">stage </w:t>
      </w:r>
      <w:r>
        <w:rPr>
          <w:rFonts w:eastAsia="宋体"/>
          <w:lang w:eastAsia="en-GB"/>
        </w:rPr>
        <w:t>2</w:t>
      </w:r>
      <w:r w:rsidRPr="00B31B31">
        <w:rPr>
          <w:rFonts w:eastAsia="宋体"/>
          <w:lang w:eastAsia="en-GB"/>
        </w:rPr>
        <w:t>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 w:rsidR="00AA4449">
        <w:rPr>
          <w:rFonts w:eastAsia="宋体"/>
          <w:lang w:eastAsia="en-GB"/>
        </w:rPr>
        <w:t xml:space="preserve"> part of the </w:t>
      </w:r>
      <w:r w:rsidR="00D5722A">
        <w:rPr>
          <w:rFonts w:eastAsia="宋体"/>
          <w:lang w:eastAsia="en-GB"/>
        </w:rPr>
        <w:t xml:space="preserve">stage 3 </w:t>
      </w:r>
      <w:r w:rsidR="00AA4449">
        <w:rPr>
          <w:rFonts w:eastAsia="宋体"/>
          <w:lang w:eastAsia="en-GB"/>
        </w:rPr>
        <w:t>work</w:t>
      </w:r>
      <w:r w:rsidRPr="00B31B31">
        <w:rPr>
          <w:rFonts w:eastAsia="宋体"/>
          <w:lang w:eastAsia="en-GB"/>
        </w:rPr>
        <w:t>, the</w:t>
      </w:r>
      <w:r w:rsidR="008150EE">
        <w:rPr>
          <w:rFonts w:eastAsia="宋体"/>
          <w:lang w:eastAsia="en-GB"/>
        </w:rPr>
        <w:t xml:space="preserve"> </w:t>
      </w:r>
      <w:r w:rsidR="00D5722A">
        <w:rPr>
          <w:rFonts w:eastAsia="宋体"/>
          <w:lang w:eastAsia="en-GB"/>
        </w:rPr>
        <w:t xml:space="preserve">stage 2 </w:t>
      </w:r>
      <w:r w:rsidR="008150EE">
        <w:t>5GS_Ph1</w:t>
      </w:r>
      <w:r w:rsidRPr="00B31B31">
        <w:rPr>
          <w:rFonts w:eastAsia="宋体"/>
          <w:lang w:eastAsia="en-GB"/>
        </w:rPr>
        <w:t xml:space="preserve"> wo</w:t>
      </w:r>
      <w:r w:rsidR="008150EE">
        <w:rPr>
          <w:rFonts w:eastAsia="宋体"/>
          <w:lang w:eastAsia="en-GB"/>
        </w:rPr>
        <w:t>rk shall be taken into account.</w:t>
      </w:r>
    </w:p>
    <w:p w:rsidR="00E02E71" w:rsidRDefault="007D0A5A" w:rsidP="007D0A5A">
      <w:r>
        <w:t xml:space="preserve">The </w:t>
      </w:r>
      <w:r w:rsidR="004B22EB">
        <w:t xml:space="preserve">study </w:t>
      </w:r>
      <w:r>
        <w:t xml:space="preserve">work </w:t>
      </w:r>
      <w:r w:rsidR="00D75F24">
        <w:t>will not overlap work developed by other groups, e.g., 5GS_Ph1</w:t>
      </w:r>
      <w:r w:rsidR="00D75F24" w:rsidRPr="00B31B31">
        <w:rPr>
          <w:rFonts w:eastAsia="宋体"/>
          <w:lang w:eastAsia="en-GB"/>
        </w:rPr>
        <w:t xml:space="preserve"> wo</w:t>
      </w:r>
      <w:r w:rsidR="00D75F24">
        <w:rPr>
          <w:rFonts w:eastAsia="宋体"/>
          <w:lang w:eastAsia="en-GB"/>
        </w:rPr>
        <w:t xml:space="preserve">rk, but be based on requirements work and conclusions on </w:t>
      </w:r>
      <w:r w:rsidR="00912988">
        <w:rPr>
          <w:rFonts w:eastAsia="宋体"/>
          <w:lang w:eastAsia="en-GB"/>
        </w:rPr>
        <w:t>the 5G system</w:t>
      </w:r>
      <w:r w:rsidR="00D75F24">
        <w:rPr>
          <w:rFonts w:eastAsia="宋体"/>
          <w:lang w:eastAsia="en-GB"/>
        </w:rP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3E0082" w:rsidRDefault="00FE6535" w:rsidP="00FE6535">
            <w:pPr>
              <w:pStyle w:val="TAL"/>
            </w:pPr>
            <w:r>
              <w:t>In</w:t>
            </w:r>
            <w:r w:rsidR="00BE356C">
              <w:t>ternal</w:t>
            </w:r>
            <w:r w:rsidR="003E0082">
              <w:t xml:space="preserve"> Technical Report of CT WG1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3E0082" w:rsidRDefault="003E0082" w:rsidP="008F097F">
            <w:pPr>
              <w:pStyle w:val="TAL"/>
            </w:pPr>
            <w:r>
              <w:t>CT#</w:t>
            </w:r>
            <w:r w:rsidR="007D0A5A">
              <w:t>7</w:t>
            </w:r>
            <w:r w:rsidR="008F097F">
              <w:t>7</w:t>
            </w:r>
            <w:r w:rsidR="007D0A5A">
              <w:t xml:space="preserve"> (</w:t>
            </w:r>
            <w:r w:rsidR="008F097F">
              <w:t>September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  <w:r>
              <w:t>CT#</w:t>
            </w:r>
            <w:r w:rsidR="007D0A5A">
              <w:t>78 (December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2186" w:type="dxa"/>
          </w:tcPr>
          <w:p w:rsidR="003E0082" w:rsidRDefault="003E0082" w:rsidP="003E0082">
            <w:pPr>
              <w:pStyle w:val="TAL"/>
            </w:pPr>
            <w:r>
              <w:t xml:space="preserve">Technical Report to be used as a place holder for all CT1 aspects of </w:t>
            </w:r>
            <w:r w:rsidR="005C42F2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and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WG3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</w:t>
            </w:r>
            <w:r w:rsidR="009801C4">
              <w:t>a</w:t>
            </w:r>
            <w:r>
              <w:t>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CT3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WG4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CT4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 w:rsidR="00F31B62"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5" w:name="_GoBack"/>
      <w:bookmarkEnd w:id="5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</w:t>
      </w:r>
      <w:r w:rsidR="008F4E00">
        <w:t>work</w:t>
      </w:r>
      <w:r>
        <w:t>:</w:t>
      </w:r>
    </w:p>
    <w:p w:rsidR="00126CA3" w:rsidRDefault="00126CA3" w:rsidP="00126CA3">
      <w:pPr>
        <w:spacing w:after="0"/>
        <w:ind w:left="1134" w:right="-99"/>
      </w:pPr>
      <w:r>
        <w:t>Zhang Hao (China Mobile)</w:t>
      </w:r>
    </w:p>
    <w:p w:rsidR="00126CA3" w:rsidRDefault="00126CA3" w:rsidP="00126CA3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912C43" w:rsidRDefault="00912C43" w:rsidP="003E0082">
      <w:pPr>
        <w:spacing w:after="0"/>
        <w:ind w:left="1134" w:right="-99"/>
      </w:pP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F097F">
        <w:t xml:space="preserve">work and </w:t>
      </w:r>
      <w:r>
        <w:t>TR:</w:t>
      </w:r>
    </w:p>
    <w:p w:rsidR="003E0082" w:rsidRDefault="003E0082" w:rsidP="003E0082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2C4895" w:rsidRDefault="003E0082" w:rsidP="002C489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2C4895" w:rsidRDefault="002C4895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Fernandez, Susana (Ericsson)</w:t>
      </w:r>
    </w:p>
    <w:p w:rsidR="002C4895" w:rsidRDefault="0035453D" w:rsidP="002C4895">
      <w:pPr>
        <w:spacing w:after="0"/>
        <w:ind w:left="1134" w:right="-99"/>
      </w:pPr>
      <w:proofErr w:type="spellStart"/>
      <w:r>
        <w:t>Susan</w:t>
      </w:r>
      <w:r w:rsidR="00126CA3">
        <w:t>a</w:t>
      </w:r>
      <w:r>
        <w:t>.Fernandez</w:t>
      </w:r>
      <w:proofErr w:type="spellEnd"/>
      <w:r>
        <w:t xml:space="preserve"> at ericsson.com</w:t>
      </w:r>
    </w:p>
    <w:p w:rsidR="0035453D" w:rsidRDefault="0035453D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Landais, Bruno (Nokia)</w:t>
      </w:r>
    </w:p>
    <w:p w:rsidR="00233849" w:rsidRDefault="0035453D" w:rsidP="002C4895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35453D" w:rsidRDefault="0035453D" w:rsidP="002C4895">
      <w:pPr>
        <w:spacing w:after="0"/>
        <w:ind w:left="1134" w:right="-99"/>
      </w:pPr>
    </w:p>
    <w:p w:rsidR="00233849" w:rsidRDefault="00233849" w:rsidP="00233849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F097F">
        <w:t>work</w:t>
      </w:r>
      <w:r>
        <w:t>:</w:t>
      </w:r>
    </w:p>
    <w:p w:rsidR="00233849" w:rsidRDefault="00233849" w:rsidP="00233849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Nokia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Alcatel-</w:t>
            </w:r>
            <w:r w:rsidR="008F097F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652941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4A5" w:rsidRDefault="006954A5">
      <w:r>
        <w:separator/>
      </w:r>
    </w:p>
  </w:endnote>
  <w:endnote w:type="continuationSeparator" w:id="0">
    <w:p w:rsidR="006954A5" w:rsidRDefault="00695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4A5" w:rsidRDefault="006954A5">
      <w:r>
        <w:separator/>
      </w:r>
    </w:p>
  </w:footnote>
  <w:footnote w:type="continuationSeparator" w:id="0">
    <w:p w:rsidR="006954A5" w:rsidRDefault="006954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B0519"/>
    <w:rsid w:val="000B61FD"/>
    <w:rsid w:val="000C5FE3"/>
    <w:rsid w:val="000D0BEF"/>
    <w:rsid w:val="000D122A"/>
    <w:rsid w:val="000E55AD"/>
    <w:rsid w:val="000F2D6B"/>
    <w:rsid w:val="00120541"/>
    <w:rsid w:val="001211F3"/>
    <w:rsid w:val="00125855"/>
    <w:rsid w:val="00126CA3"/>
    <w:rsid w:val="00154576"/>
    <w:rsid w:val="00155F6D"/>
    <w:rsid w:val="00174617"/>
    <w:rsid w:val="001759A7"/>
    <w:rsid w:val="00192491"/>
    <w:rsid w:val="00197704"/>
    <w:rsid w:val="001A4192"/>
    <w:rsid w:val="001C5C86"/>
    <w:rsid w:val="001C718D"/>
    <w:rsid w:val="001D415A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40E5"/>
    <w:rsid w:val="0026606E"/>
    <w:rsid w:val="00276403"/>
    <w:rsid w:val="002B2F91"/>
    <w:rsid w:val="002C4895"/>
    <w:rsid w:val="002D7742"/>
    <w:rsid w:val="002E6A7D"/>
    <w:rsid w:val="002E7A9E"/>
    <w:rsid w:val="0030045C"/>
    <w:rsid w:val="003205AD"/>
    <w:rsid w:val="0033027D"/>
    <w:rsid w:val="00335FB2"/>
    <w:rsid w:val="00344158"/>
    <w:rsid w:val="0035453D"/>
    <w:rsid w:val="0038516D"/>
    <w:rsid w:val="003869D7"/>
    <w:rsid w:val="00394C3B"/>
    <w:rsid w:val="003A1EB0"/>
    <w:rsid w:val="003C0F14"/>
    <w:rsid w:val="003C6DA6"/>
    <w:rsid w:val="003E0082"/>
    <w:rsid w:val="003F268E"/>
    <w:rsid w:val="003F7B3D"/>
    <w:rsid w:val="0040072C"/>
    <w:rsid w:val="00411698"/>
    <w:rsid w:val="00414164"/>
    <w:rsid w:val="0041789B"/>
    <w:rsid w:val="004260A5"/>
    <w:rsid w:val="00432283"/>
    <w:rsid w:val="0043745F"/>
    <w:rsid w:val="0044029F"/>
    <w:rsid w:val="004679B4"/>
    <w:rsid w:val="00470A31"/>
    <w:rsid w:val="00476D80"/>
    <w:rsid w:val="0048267C"/>
    <w:rsid w:val="004876B9"/>
    <w:rsid w:val="00493A79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0F71"/>
    <w:rsid w:val="0052386F"/>
    <w:rsid w:val="00552C2C"/>
    <w:rsid w:val="005555B7"/>
    <w:rsid w:val="005573BB"/>
    <w:rsid w:val="00557B2E"/>
    <w:rsid w:val="00561267"/>
    <w:rsid w:val="00574059"/>
    <w:rsid w:val="00590087"/>
    <w:rsid w:val="005A2891"/>
    <w:rsid w:val="005C1215"/>
    <w:rsid w:val="005C42F2"/>
    <w:rsid w:val="005C4F58"/>
    <w:rsid w:val="005C5E8D"/>
    <w:rsid w:val="005C78F2"/>
    <w:rsid w:val="005D057C"/>
    <w:rsid w:val="005D3FEC"/>
    <w:rsid w:val="005D44BE"/>
    <w:rsid w:val="005D69A6"/>
    <w:rsid w:val="00611EC4"/>
    <w:rsid w:val="00612542"/>
    <w:rsid w:val="00620B3F"/>
    <w:rsid w:val="006239E7"/>
    <w:rsid w:val="006418C6"/>
    <w:rsid w:val="00641ED8"/>
    <w:rsid w:val="00652941"/>
    <w:rsid w:val="00654893"/>
    <w:rsid w:val="006602B1"/>
    <w:rsid w:val="006636A8"/>
    <w:rsid w:val="00664170"/>
    <w:rsid w:val="006653D5"/>
    <w:rsid w:val="00671BBB"/>
    <w:rsid w:val="00682237"/>
    <w:rsid w:val="006954A5"/>
    <w:rsid w:val="006960DB"/>
    <w:rsid w:val="006A0EF8"/>
    <w:rsid w:val="006A45BA"/>
    <w:rsid w:val="006B4280"/>
    <w:rsid w:val="006B4B1C"/>
    <w:rsid w:val="006C4991"/>
    <w:rsid w:val="006D7172"/>
    <w:rsid w:val="006E0F19"/>
    <w:rsid w:val="006E1FDA"/>
    <w:rsid w:val="006E5E87"/>
    <w:rsid w:val="00700817"/>
    <w:rsid w:val="00702642"/>
    <w:rsid w:val="00703B41"/>
    <w:rsid w:val="00706123"/>
    <w:rsid w:val="00707673"/>
    <w:rsid w:val="007162BE"/>
    <w:rsid w:val="00722267"/>
    <w:rsid w:val="00735F54"/>
    <w:rsid w:val="00737C86"/>
    <w:rsid w:val="00743DB9"/>
    <w:rsid w:val="0075252A"/>
    <w:rsid w:val="007560F8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D3055"/>
    <w:rsid w:val="007F522E"/>
    <w:rsid w:val="007F7421"/>
    <w:rsid w:val="00801F7F"/>
    <w:rsid w:val="00804202"/>
    <w:rsid w:val="008150EE"/>
    <w:rsid w:val="00834A60"/>
    <w:rsid w:val="00843D9D"/>
    <w:rsid w:val="00860A80"/>
    <w:rsid w:val="00863E89"/>
    <w:rsid w:val="00872B3B"/>
    <w:rsid w:val="0088222A"/>
    <w:rsid w:val="008901F6"/>
    <w:rsid w:val="00892056"/>
    <w:rsid w:val="00896C03"/>
    <w:rsid w:val="008A0BFB"/>
    <w:rsid w:val="008A495D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36D6F"/>
    <w:rsid w:val="009437A2"/>
    <w:rsid w:val="00944B28"/>
    <w:rsid w:val="00967838"/>
    <w:rsid w:val="00972DBE"/>
    <w:rsid w:val="009801C4"/>
    <w:rsid w:val="00981E4C"/>
    <w:rsid w:val="00982CD6"/>
    <w:rsid w:val="00985B73"/>
    <w:rsid w:val="009870A7"/>
    <w:rsid w:val="00992266"/>
    <w:rsid w:val="00994A54"/>
    <w:rsid w:val="009A3BC4"/>
    <w:rsid w:val="009B1936"/>
    <w:rsid w:val="009C2DCC"/>
    <w:rsid w:val="009D5B4A"/>
    <w:rsid w:val="009E10C4"/>
    <w:rsid w:val="009E6C21"/>
    <w:rsid w:val="009F7959"/>
    <w:rsid w:val="00A01CFF"/>
    <w:rsid w:val="00A10539"/>
    <w:rsid w:val="00A129D2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6656B"/>
    <w:rsid w:val="00A70E1E"/>
    <w:rsid w:val="00A73894"/>
    <w:rsid w:val="00A74AA7"/>
    <w:rsid w:val="00A87118"/>
    <w:rsid w:val="00A9081F"/>
    <w:rsid w:val="00A9188C"/>
    <w:rsid w:val="00A97A52"/>
    <w:rsid w:val="00AA0D6A"/>
    <w:rsid w:val="00AA4449"/>
    <w:rsid w:val="00AA6861"/>
    <w:rsid w:val="00AB4060"/>
    <w:rsid w:val="00AB58BF"/>
    <w:rsid w:val="00AD77C4"/>
    <w:rsid w:val="00AE0822"/>
    <w:rsid w:val="00AE25BF"/>
    <w:rsid w:val="00B03C01"/>
    <w:rsid w:val="00B040A5"/>
    <w:rsid w:val="00B078D6"/>
    <w:rsid w:val="00B1248D"/>
    <w:rsid w:val="00B14709"/>
    <w:rsid w:val="00B3015C"/>
    <w:rsid w:val="00B32FC0"/>
    <w:rsid w:val="00B344D8"/>
    <w:rsid w:val="00B60C16"/>
    <w:rsid w:val="00B730E0"/>
    <w:rsid w:val="00B73847"/>
    <w:rsid w:val="00B73B4C"/>
    <w:rsid w:val="00B73F75"/>
    <w:rsid w:val="00B908EA"/>
    <w:rsid w:val="00BA3A53"/>
    <w:rsid w:val="00BA4095"/>
    <w:rsid w:val="00BA5B43"/>
    <w:rsid w:val="00BB5D1A"/>
    <w:rsid w:val="00BC642A"/>
    <w:rsid w:val="00BD4E7D"/>
    <w:rsid w:val="00BD51A8"/>
    <w:rsid w:val="00BE1F61"/>
    <w:rsid w:val="00BE356C"/>
    <w:rsid w:val="00BF7C9D"/>
    <w:rsid w:val="00C01E8C"/>
    <w:rsid w:val="00C03E01"/>
    <w:rsid w:val="00C26768"/>
    <w:rsid w:val="00C3799C"/>
    <w:rsid w:val="00C43D1E"/>
    <w:rsid w:val="00C44336"/>
    <w:rsid w:val="00C44445"/>
    <w:rsid w:val="00C50F7C"/>
    <w:rsid w:val="00C51704"/>
    <w:rsid w:val="00C5591F"/>
    <w:rsid w:val="00C57C50"/>
    <w:rsid w:val="00C6520A"/>
    <w:rsid w:val="00C715CA"/>
    <w:rsid w:val="00C7495D"/>
    <w:rsid w:val="00C75820"/>
    <w:rsid w:val="00C77CE9"/>
    <w:rsid w:val="00C8736E"/>
    <w:rsid w:val="00CB4236"/>
    <w:rsid w:val="00CC72A4"/>
    <w:rsid w:val="00CD3153"/>
    <w:rsid w:val="00CF0FB3"/>
    <w:rsid w:val="00D22FB1"/>
    <w:rsid w:val="00D31CC8"/>
    <w:rsid w:val="00D3334E"/>
    <w:rsid w:val="00D36870"/>
    <w:rsid w:val="00D5239F"/>
    <w:rsid w:val="00D5722A"/>
    <w:rsid w:val="00D71F40"/>
    <w:rsid w:val="00D75F24"/>
    <w:rsid w:val="00D77416"/>
    <w:rsid w:val="00D80FC6"/>
    <w:rsid w:val="00D8772D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51B63"/>
    <w:rsid w:val="00E52C57"/>
    <w:rsid w:val="00E57E7D"/>
    <w:rsid w:val="00E84CD8"/>
    <w:rsid w:val="00E90B85"/>
    <w:rsid w:val="00E91679"/>
    <w:rsid w:val="00E92452"/>
    <w:rsid w:val="00E94CC1"/>
    <w:rsid w:val="00EA62E5"/>
    <w:rsid w:val="00EB2CCC"/>
    <w:rsid w:val="00EC3039"/>
    <w:rsid w:val="00ED7A5B"/>
    <w:rsid w:val="00F14B43"/>
    <w:rsid w:val="00F16C1E"/>
    <w:rsid w:val="00F203C7"/>
    <w:rsid w:val="00F215E2"/>
    <w:rsid w:val="00F2665D"/>
    <w:rsid w:val="00F31B62"/>
    <w:rsid w:val="00F41A27"/>
    <w:rsid w:val="00F4338D"/>
    <w:rsid w:val="00F440D3"/>
    <w:rsid w:val="00F46EAF"/>
    <w:rsid w:val="00F62688"/>
    <w:rsid w:val="00F65529"/>
    <w:rsid w:val="00F921F1"/>
    <w:rsid w:val="00F95C29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3A2E4-DE62-413E-A160-BFE40182E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10559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3</cp:revision>
  <cp:lastPrinted>2000-02-29T10:31:00Z</cp:lastPrinted>
  <dcterms:created xsi:type="dcterms:W3CDTF">2017-02-07T16:44:00Z</dcterms:created>
  <dcterms:modified xsi:type="dcterms:W3CDTF">2017-02-07T16:46:00Z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