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2FE1B" w14:textId="4FA3FB33" w:rsidR="00A23880" w:rsidRDefault="00A23880" w:rsidP="00A238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C6-24000</w:t>
      </w:r>
      <w:r w:rsidR="009B7308">
        <w:rPr>
          <w:b/>
          <w:noProof/>
          <w:sz w:val="24"/>
        </w:rPr>
        <w:t>8</w:t>
      </w:r>
    </w:p>
    <w:p w14:paraId="002B4E92" w14:textId="77777777" w:rsidR="00A23880" w:rsidRDefault="00A23880" w:rsidP="00A23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871D4CA" w14:textId="77777777" w:rsidR="00A23880" w:rsidRPr="000F4E43" w:rsidRDefault="00A23880" w:rsidP="00A23880">
      <w:pPr>
        <w:pStyle w:val="Kopfzeile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7282DF10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proofErr w:type="gramStart"/>
      <w:r>
        <w:rPr>
          <w:b/>
        </w:rPr>
        <w:t>Current status</w:t>
      </w:r>
      <w:proofErr w:type="gramEnd"/>
      <w:r>
        <w:rPr>
          <w:b/>
        </w:rPr>
        <w:t xml:space="preserve"> of all CT WG6 work items</w:t>
      </w:r>
      <w:r w:rsidR="00FD2C61">
        <w:rPr>
          <w:b/>
        </w:rPr>
        <w:t xml:space="preserve"> </w:t>
      </w:r>
      <w:r w:rsidR="009B7308">
        <w:rPr>
          <w:b/>
        </w:rPr>
        <w:t>after</w:t>
      </w:r>
      <w:r w:rsidR="00A23880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A23880">
        <w:rPr>
          <w:b/>
        </w:rPr>
        <w:t>8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4B74C2F4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B72BFB" w:rsidRPr="004B38E3">
          <w:rPr>
            <w:rStyle w:val="Hyperlink"/>
            <w:b/>
          </w:rPr>
          <w:t>kimmo.kymalainen@etsi.org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31D6A3DF" w:rsidR="00B239D5" w:rsidRDefault="00B239D5" w:rsidP="00617347">
      <w:pPr>
        <w:rPr>
          <w:u w:val="single"/>
        </w:rPr>
      </w:pPr>
      <w:r w:rsidRPr="0043615E">
        <w:rPr>
          <w:u w:val="single"/>
        </w:rPr>
        <w:t xml:space="preserve">List of Active CT6 work </w:t>
      </w:r>
      <w:proofErr w:type="gramStart"/>
      <w:r w:rsidRPr="0043615E">
        <w:rPr>
          <w:u w:val="single"/>
        </w:rPr>
        <w:t>items</w:t>
      </w:r>
      <w:proofErr w:type="gramEnd"/>
    </w:p>
    <w:p w14:paraId="12596048" w14:textId="79C2CD59" w:rsidR="00F27385" w:rsidRPr="00F27385" w:rsidRDefault="00F27385" w:rsidP="00617347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REL-16 &amp; REL-17</w:t>
      </w:r>
    </w:p>
    <w:tbl>
      <w:tblPr>
        <w:tblW w:w="148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5302"/>
        <w:gridCol w:w="2193"/>
        <w:gridCol w:w="973"/>
        <w:gridCol w:w="843"/>
        <w:gridCol w:w="993"/>
        <w:gridCol w:w="1134"/>
        <w:gridCol w:w="1275"/>
        <w:gridCol w:w="1276"/>
      </w:tblGrid>
      <w:tr w:rsidR="00F27385" w:rsidRPr="00F27385" w14:paraId="6C067DB1" w14:textId="77777777" w:rsidTr="00F27385">
        <w:trPr>
          <w:trHeight w:val="268"/>
        </w:trPr>
        <w:tc>
          <w:tcPr>
            <w:tcW w:w="885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D4E00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lastRenderedPageBreak/>
              <w:t>UID</w:t>
            </w:r>
          </w:p>
        </w:tc>
        <w:tc>
          <w:tcPr>
            <w:tcW w:w="530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A2CF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Name</w:t>
            </w:r>
          </w:p>
        </w:tc>
        <w:tc>
          <w:tcPr>
            <w:tcW w:w="21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EFBD2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Acronym</w:t>
            </w:r>
          </w:p>
        </w:tc>
        <w:tc>
          <w:tcPr>
            <w:tcW w:w="97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38A7E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Release</w:t>
            </w:r>
          </w:p>
        </w:tc>
        <w:tc>
          <w:tcPr>
            <w:tcW w:w="84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D68B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6DF4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002A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</w:t>
            </w:r>
            <w:r w:rsidRPr="00F27385">
              <w:rPr>
                <w:b/>
                <w:bCs/>
                <w:u w:val="single"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3921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en-US"/>
              </w:rPr>
              <w:t>Status</w:t>
            </w:r>
            <w:r w:rsidRPr="00F27385">
              <w:rPr>
                <w:b/>
                <w:bCs/>
                <w:u w:val="single"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97939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b/>
                <w:bCs/>
                <w:u w:val="single"/>
                <w:lang w:val="fr-FR"/>
              </w:rPr>
              <w:t>Notes</w:t>
            </w:r>
          </w:p>
        </w:tc>
      </w:tr>
      <w:tr w:rsidR="00F27385" w:rsidRPr="00F27385" w14:paraId="4F92B1A1" w14:textId="77777777" w:rsidTr="00F27385">
        <w:trPr>
          <w:trHeight w:val="61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0EE1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910008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8A5BFE" w14:textId="77777777" w:rsidR="00F27385" w:rsidRPr="00F27385" w:rsidRDefault="00F27385" w:rsidP="00F27385">
            <w:pPr>
              <w:rPr>
                <w:u w:val="single"/>
              </w:rPr>
            </w:pPr>
            <w:r w:rsidRPr="000509A7">
              <w:rPr>
                <w:u w:val="single"/>
                <w:lang w:val="en-US"/>
              </w:rPr>
              <w:t>WID on CT aspects on UICC-terminal interface testing for UEs with non-removable UICCs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F7FA3D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nrUICC_UEConTest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7BD4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Rel-16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34C20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3743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8DF8E8" w14:textId="09ACD31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60%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92CC72" w14:textId="22C632B6" w:rsidR="00F27385" w:rsidRPr="00F27385" w:rsidRDefault="000339C6" w:rsidP="00F27385">
            <w:pPr>
              <w:rPr>
                <w:u w:val="single"/>
              </w:rPr>
            </w:pPr>
            <w:r>
              <w:rPr>
                <w:color w:val="FF0000"/>
                <w:u w:val="single"/>
              </w:rPr>
              <w:t>8</w:t>
            </w:r>
            <w:r w:rsidR="000509A7" w:rsidRPr="000509A7">
              <w:rPr>
                <w:color w:val="FF0000"/>
                <w:u w:val="single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6BA2E6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CP-210086</w:t>
            </w:r>
          </w:p>
        </w:tc>
      </w:tr>
      <w:tr w:rsidR="00F27385" w:rsidRPr="00F27385" w14:paraId="219D708C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55EA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920061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FC2AF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Enhancement for the 5G Control Plane Steering of Roaming for UE in CONNECTED mode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0935D2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  <w:lang w:val="en-US"/>
              </w:rPr>
              <w:t>eCPSOR_CON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2AF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BFA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3F5A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54AF7C" w14:textId="462B6F8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DD0662" w14:textId="2E226B50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E4AAB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CP-210148</w:t>
            </w:r>
          </w:p>
        </w:tc>
      </w:tr>
      <w:tr w:rsidR="00F27385" w:rsidRPr="00F27385" w14:paraId="4D39FFB2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369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920081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17A82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 aspects of Enhancement for Proximity based Services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B168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5G_ProSe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CB0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2E96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1580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ABF51D" w14:textId="0B61604A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74641" w14:textId="797B9681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100% 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E7F1AF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CP-212105</w:t>
            </w:r>
          </w:p>
        </w:tc>
      </w:tr>
      <w:tr w:rsidR="00F27385" w:rsidRPr="00F27385" w14:paraId="43F4E32C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132F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4E11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CT6 aspects of 5GC architecture for satellite networks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E14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5GSAT_ARCH-CT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2338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303CE7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9D48D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00B25B" w14:textId="31B7A1B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C71AC3" w14:textId="1549C6C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5A6C2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CP-210149</w:t>
            </w:r>
          </w:p>
        </w:tc>
      </w:tr>
      <w:tr w:rsidR="00F27385" w:rsidRPr="00F27385" w14:paraId="0E156BC1" w14:textId="77777777" w:rsidTr="00F27385"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BED3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920048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8950B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architecture enhancements for 3GPP support of advanced V2X services - Phase 2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E98918" w14:textId="77777777" w:rsidR="00F27385" w:rsidRPr="00F27385" w:rsidRDefault="00F27385" w:rsidP="00F27385">
            <w:pPr>
              <w:rPr>
                <w:u w:val="single"/>
              </w:rPr>
            </w:pPr>
            <w:proofErr w:type="gramStart"/>
            <w:r w:rsidRPr="00F27385">
              <w:rPr>
                <w:u w:val="single"/>
                <w:lang w:val="fr-FR"/>
              </w:rPr>
              <w:t>eV</w:t>
            </w:r>
            <w:proofErr w:type="gramEnd"/>
            <w:r w:rsidRPr="00F27385">
              <w:rPr>
                <w:u w:val="single"/>
                <w:lang w:val="fr-FR"/>
              </w:rPr>
              <w:t>2XARC_Ph2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D1BA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BEAB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DFD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F7DF6" w14:textId="6CC4CBF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503E2D" w14:textId="4A5B9A22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06E2F3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CP-211116</w:t>
            </w:r>
          </w:p>
        </w:tc>
      </w:tr>
      <w:tr w:rsidR="00F27385" w:rsidRPr="00F27385" w14:paraId="42E3EB83" w14:textId="77777777" w:rsidTr="00F27385">
        <w:trPr>
          <w:trHeight w:val="35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95B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930048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4709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 xml:space="preserve">CT4 aspects on CT aspects of Support for Minimization of service Interruption 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F3CA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MINT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67B3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15DF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FCCE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404CB" w14:textId="54D1A9AE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8C1E8" w14:textId="3734DC06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C392C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CP-212166</w:t>
            </w:r>
          </w:p>
        </w:tc>
      </w:tr>
      <w:tr w:rsidR="00F27385" w:rsidRPr="00F27385" w14:paraId="3A7F374A" w14:textId="77777777" w:rsidTr="00F27385">
        <w:trPr>
          <w:trHeight w:val="572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ED20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930046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5C8E1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IMS voice service support and network usability guarantee for UE’s E-UTRA capability disabled scenario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C4EF7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de-DE"/>
              </w:rPr>
              <w:t>ING_5GS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4590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8AB2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BAF52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91ABD6" w14:textId="0A67683B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22C9" w14:textId="01E9AB9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A953E2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CP-212231</w:t>
            </w:r>
          </w:p>
        </w:tc>
      </w:tr>
      <w:tr w:rsidR="00F27385" w:rsidRPr="00F27385" w14:paraId="0D1FB596" w14:textId="77777777" w:rsidTr="00F27385">
        <w:trPr>
          <w:trHeight w:val="590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8DDC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950046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E141EF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CT aspects of NB-IoT/</w:t>
            </w:r>
            <w:proofErr w:type="spellStart"/>
            <w:r w:rsidRPr="00F27385">
              <w:rPr>
                <w:u w:val="single"/>
              </w:rPr>
              <w:t>eMTC</w:t>
            </w:r>
            <w:proofErr w:type="spellEnd"/>
            <w:r w:rsidRPr="00F27385">
              <w:rPr>
                <w:u w:val="single"/>
              </w:rPr>
              <w:t xml:space="preserve"> Non-Terrestrial Networks in EPS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CAB4677" w14:textId="77777777" w:rsidR="00F27385" w:rsidRPr="00F27385" w:rsidRDefault="00F27385" w:rsidP="00F27385">
            <w:pPr>
              <w:rPr>
                <w:u w:val="single"/>
              </w:rPr>
            </w:pPr>
            <w:proofErr w:type="spellStart"/>
            <w:r w:rsidRPr="00F27385">
              <w:rPr>
                <w:u w:val="single"/>
              </w:rPr>
              <w:t>IoT_SAT_ARCH_EPS</w:t>
            </w:r>
            <w:proofErr w:type="spellEnd"/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BB1881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A7B5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B6EAE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31C095" w14:textId="3C16681D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B5F6E3" w14:textId="7C67CE43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4CD2560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CP-213079</w:t>
            </w:r>
          </w:p>
        </w:tc>
      </w:tr>
      <w:tr w:rsidR="00F27385" w:rsidRPr="00F27385" w14:paraId="5C29C108" w14:textId="77777777" w:rsidTr="00F27385">
        <w:trPr>
          <w:trHeight w:val="586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5E99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950044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5E7B13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CT6 aspects of Architecture Enhancement for NR Reduced Capability Devices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7D7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ARCH_NR_REDCAP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E17E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87C8C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EC919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A58D71" w14:textId="42A501B8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FEBDB" w14:textId="3560D275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3F8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fr-FR"/>
              </w:rPr>
              <w:t>CP-213210</w:t>
            </w:r>
          </w:p>
        </w:tc>
      </w:tr>
      <w:tr w:rsidR="00F27385" w:rsidRPr="00F27385" w14:paraId="2C8C73AA" w14:textId="77777777" w:rsidTr="00F27385">
        <w:trPr>
          <w:trHeight w:val="365"/>
        </w:trPr>
        <w:tc>
          <w:tcPr>
            <w:tcW w:w="88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48DF4984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lastRenderedPageBreak/>
              <w:t>950042</w:t>
            </w:r>
          </w:p>
        </w:tc>
        <w:tc>
          <w:tcPr>
            <w:tcW w:w="530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141F3A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Non-Seamless WLAN offload authentication in 5GS</w:t>
            </w:r>
          </w:p>
        </w:tc>
        <w:tc>
          <w:tcPr>
            <w:tcW w:w="21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53FEB87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NSWO_5G</w:t>
            </w:r>
          </w:p>
        </w:tc>
        <w:tc>
          <w:tcPr>
            <w:tcW w:w="97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81A4D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Rel-17</w:t>
            </w:r>
          </w:p>
        </w:tc>
        <w:tc>
          <w:tcPr>
            <w:tcW w:w="84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5F115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EAF3B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  <w:lang w:val="en-US"/>
              </w:rPr>
              <w:t>03/22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56D42" w14:textId="4F3FB9DF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DD5C82" w14:textId="5E76B57C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u w:val="single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2D7C6" w14:textId="77777777" w:rsidR="00F27385" w:rsidRPr="00F27385" w:rsidRDefault="00F27385" w:rsidP="00F27385">
            <w:pPr>
              <w:rPr>
                <w:u w:val="single"/>
              </w:rPr>
            </w:pPr>
            <w:r w:rsidRPr="00F27385">
              <w:rPr>
                <w:i/>
                <w:iCs/>
                <w:u w:val="single"/>
                <w:lang w:val="en-US"/>
              </w:rPr>
              <w:t>CP-220095</w:t>
            </w:r>
          </w:p>
        </w:tc>
      </w:tr>
    </w:tbl>
    <w:p w14:paraId="576D3535" w14:textId="414CB802" w:rsidR="00997308" w:rsidRDefault="00997308" w:rsidP="00F27385">
      <w:pPr>
        <w:rPr>
          <w:lang w:val="en-US"/>
        </w:rPr>
      </w:pPr>
    </w:p>
    <w:p w14:paraId="7B675B7F" w14:textId="21212BBC" w:rsidR="00F27385" w:rsidRPr="00F27385" w:rsidRDefault="00F27385" w:rsidP="00F27385">
      <w:pPr>
        <w:rPr>
          <w:b/>
          <w:bCs/>
          <w:u w:val="single"/>
        </w:rPr>
      </w:pPr>
      <w:r w:rsidRPr="00F27385">
        <w:rPr>
          <w:b/>
          <w:bCs/>
          <w:u w:val="single"/>
        </w:rPr>
        <w:t>REL-1</w:t>
      </w:r>
      <w:r>
        <w:rPr>
          <w:b/>
          <w:bCs/>
          <w:u w:val="single"/>
        </w:rPr>
        <w:t>8</w:t>
      </w:r>
    </w:p>
    <w:tbl>
      <w:tblPr>
        <w:tblW w:w="148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5234"/>
        <w:gridCol w:w="2127"/>
        <w:gridCol w:w="992"/>
        <w:gridCol w:w="850"/>
        <w:gridCol w:w="993"/>
        <w:gridCol w:w="1134"/>
        <w:gridCol w:w="1275"/>
        <w:gridCol w:w="1276"/>
      </w:tblGrid>
      <w:tr w:rsidR="00F27385" w:rsidRPr="00F27385" w14:paraId="2D763D4B" w14:textId="77777777" w:rsidTr="00F27385">
        <w:trPr>
          <w:trHeight w:val="268"/>
        </w:trPr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FB46D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UID</w:t>
            </w:r>
          </w:p>
        </w:tc>
        <w:tc>
          <w:tcPr>
            <w:tcW w:w="52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9608F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Name</w:t>
            </w:r>
          </w:p>
        </w:tc>
        <w:tc>
          <w:tcPr>
            <w:tcW w:w="2127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AA392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Acronym</w:t>
            </w:r>
          </w:p>
        </w:tc>
        <w:tc>
          <w:tcPr>
            <w:tcW w:w="992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602421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Release</w:t>
            </w:r>
          </w:p>
        </w:tc>
        <w:tc>
          <w:tcPr>
            <w:tcW w:w="850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6C2F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Group</w:t>
            </w:r>
          </w:p>
        </w:tc>
        <w:tc>
          <w:tcPr>
            <w:tcW w:w="993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2EB7B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End</w:t>
            </w:r>
          </w:p>
        </w:tc>
        <w:tc>
          <w:tcPr>
            <w:tcW w:w="1134" w:type="dxa"/>
            <w:tcBorders>
              <w:top w:val="nil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08E6C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</w:t>
            </w:r>
            <w:r w:rsidRPr="00F27385">
              <w:rPr>
                <w:b/>
                <w:bCs/>
                <w:lang w:val="en-US"/>
              </w:rPr>
              <w:t>old</w:t>
            </w:r>
          </w:p>
        </w:tc>
        <w:tc>
          <w:tcPr>
            <w:tcW w:w="1275" w:type="dxa"/>
            <w:tcBorders>
              <w:top w:val="nil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B49CAD" w14:textId="77777777" w:rsidR="00F27385" w:rsidRPr="00F27385" w:rsidRDefault="00F27385" w:rsidP="00F27385">
            <w:r w:rsidRPr="00F27385">
              <w:rPr>
                <w:b/>
                <w:bCs/>
                <w:lang w:val="en-US"/>
              </w:rPr>
              <w:t>Status</w:t>
            </w:r>
            <w:r w:rsidRPr="00F27385">
              <w:rPr>
                <w:b/>
                <w:bCs/>
                <w:lang w:val="fr-FR"/>
              </w:rPr>
              <w:t xml:space="preserve"> new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75B91A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EB71B6" w14:textId="77777777" w:rsidR="00F27385" w:rsidRPr="00F27385" w:rsidRDefault="00F27385" w:rsidP="00F27385">
            <w:r w:rsidRPr="00F27385">
              <w:rPr>
                <w:b/>
                <w:bCs/>
                <w:lang w:val="fr-FR"/>
              </w:rPr>
              <w:t>Notes</w:t>
            </w:r>
          </w:p>
        </w:tc>
      </w:tr>
      <w:tr w:rsidR="00757B45" w:rsidRPr="00F27385" w14:paraId="3E40092E" w14:textId="77777777" w:rsidTr="000F3175">
        <w:trPr>
          <w:trHeight w:val="586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A287C" w14:textId="77777777" w:rsidR="00F27385" w:rsidRPr="00F27385" w:rsidRDefault="00F27385" w:rsidP="00F27385">
            <w:r w:rsidRPr="00F27385">
              <w:rPr>
                <w:lang w:val="en-US"/>
              </w:rPr>
              <w:t>960003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28FE668" w14:textId="77777777" w:rsidR="00F27385" w:rsidRPr="00F27385" w:rsidRDefault="00F27385" w:rsidP="00F27385">
            <w:r w:rsidRPr="00F27385">
              <w:rPr>
                <w:lang w:val="en-US"/>
              </w:rPr>
              <w:t>WID on UE Conformance Test Aspects - CT6 aspects of 5G System (Rel16)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6D096" w14:textId="77777777" w:rsidR="00F27385" w:rsidRPr="00F27385" w:rsidRDefault="00F27385" w:rsidP="00F27385">
            <w:r w:rsidRPr="00F27385">
              <w:rPr>
                <w:lang w:val="en-US"/>
              </w:rPr>
              <w:t>UEConTest_R16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FC28" w14:textId="77777777" w:rsidR="00F27385" w:rsidRPr="00F27385" w:rsidRDefault="00F27385" w:rsidP="00F27385">
            <w:r w:rsidRPr="00F27385">
              <w:rPr>
                <w:lang w:val="en-US"/>
              </w:rPr>
              <w:t>Rel-16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2906E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4B9638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E960B" w14:textId="34C2C38D" w:rsidR="00F27385" w:rsidRPr="00F27385" w:rsidRDefault="00F27385" w:rsidP="00F27385">
            <w:r w:rsidRPr="00F27385">
              <w:rPr>
                <w:lang w:val="en-US"/>
              </w:rPr>
              <w:t>9</w:t>
            </w:r>
            <w:r>
              <w:rPr>
                <w:lang w:val="en-US"/>
              </w:rPr>
              <w:t>8</w:t>
            </w:r>
            <w:r w:rsidRPr="00F27385">
              <w:rPr>
                <w:lang w:val="en-US"/>
              </w:rPr>
              <w:t>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CC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5F0A93" w14:textId="4CF63F52" w:rsidR="00F27385" w:rsidRPr="00F27385" w:rsidRDefault="005B66F7" w:rsidP="00F27385">
            <w:r>
              <w:rPr>
                <w:color w:val="FF0000"/>
              </w:rPr>
              <w:t>100</w:t>
            </w:r>
            <w:r w:rsidR="000509A7" w:rsidRPr="000509A7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57681" w14:textId="77777777" w:rsidR="00F27385" w:rsidRPr="00F27385" w:rsidRDefault="00F27385" w:rsidP="00F27385">
            <w:r w:rsidRPr="00F27385">
              <w:rPr>
                <w:i/>
                <w:iCs/>
                <w:lang w:val="fr-FR"/>
              </w:rPr>
              <w:t>CP-221184</w:t>
            </w:r>
          </w:p>
        </w:tc>
      </w:tr>
      <w:tr w:rsidR="00F27385" w:rsidRPr="00F27385" w14:paraId="356A0561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9AD0D24" w14:textId="77777777" w:rsidR="00F27385" w:rsidRPr="00F27385" w:rsidRDefault="00F27385" w:rsidP="00F27385">
            <w:r w:rsidRPr="00F27385">
              <w:rPr>
                <w:lang w:val="en-US"/>
              </w:rPr>
              <w:t>960004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DDF957" w14:textId="77777777" w:rsidR="00F27385" w:rsidRPr="00F27385" w:rsidRDefault="00F27385" w:rsidP="00F27385">
            <w:r w:rsidRPr="00F27385">
              <w:rPr>
                <w:lang w:val="en-US"/>
              </w:rPr>
              <w:t>New SID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64B36195" w14:textId="77777777" w:rsidR="00F27385" w:rsidRPr="00F27385" w:rsidRDefault="00F27385" w:rsidP="00F27385">
            <w:r w:rsidRPr="00F27385">
              <w:t>FS_GBA_U_API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8F4F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D9F0C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3E91" w14:textId="77777777" w:rsidR="00F27385" w:rsidRPr="00F27385" w:rsidRDefault="00F27385" w:rsidP="00F27385">
            <w:r w:rsidRPr="00F27385">
              <w:rPr>
                <w:lang w:val="en-US"/>
              </w:rPr>
              <w:t>03/23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04CA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07121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0DE39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CP-2201185</w:t>
            </w:r>
          </w:p>
        </w:tc>
      </w:tr>
      <w:tr w:rsidR="00F27385" w:rsidRPr="00F27385" w14:paraId="2E8524DC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3F5D1774" w14:textId="77777777" w:rsidR="00F27385" w:rsidRPr="00F27385" w:rsidRDefault="00F27385" w:rsidP="00F27385">
            <w:r w:rsidRPr="00F27385">
              <w:rPr>
                <w:lang w:val="en-US"/>
              </w:rPr>
              <w:t>960005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59A656" w14:textId="77777777" w:rsidR="00F27385" w:rsidRPr="00F27385" w:rsidRDefault="00F27385" w:rsidP="00F27385">
            <w:r w:rsidRPr="00F27385">
              <w:rPr>
                <w:lang w:val="en-US"/>
              </w:rPr>
              <w:t>Study on new UICC 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14:paraId="174F3259" w14:textId="77777777" w:rsidR="00F27385" w:rsidRPr="00F27385" w:rsidRDefault="00F27385" w:rsidP="00F27385">
            <w:proofErr w:type="spellStart"/>
            <w:r w:rsidRPr="00F27385">
              <w:t>FS_NS_Slice</w:t>
            </w:r>
            <w:proofErr w:type="spellEnd"/>
            <w:r w:rsidRPr="00F27385">
              <w:t>-USIM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4B329C" w14:textId="77777777" w:rsidR="00F27385" w:rsidRPr="00F27385" w:rsidRDefault="00F27385" w:rsidP="00F27385">
            <w:r w:rsidRPr="00F27385">
              <w:rPr>
                <w:lang w:val="en-US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5FF0" w14:textId="77777777" w:rsidR="00F27385" w:rsidRPr="00F27385" w:rsidRDefault="00F27385" w:rsidP="00F27385">
            <w:r w:rsidRPr="00F27385">
              <w:rPr>
                <w:lang w:val="en-US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A6F26" w14:textId="77777777" w:rsidR="00F27385" w:rsidRPr="00F27385" w:rsidRDefault="00F27385" w:rsidP="00F27385">
            <w:r w:rsidRPr="00F27385">
              <w:rPr>
                <w:lang w:val="en-US"/>
              </w:rPr>
              <w:t>09/23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6F365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46DCB" w14:textId="77777777" w:rsidR="00F27385" w:rsidRPr="00F27385" w:rsidRDefault="00F27385" w:rsidP="00F27385">
            <w:r w:rsidRPr="00F27385"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4C136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CP-2201186</w:t>
            </w:r>
          </w:p>
        </w:tc>
      </w:tr>
      <w:tr w:rsidR="00F27385" w:rsidRPr="00F27385" w14:paraId="02DB3FBA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4E3E982" w14:textId="77777777" w:rsidR="00F27385" w:rsidRPr="00F27385" w:rsidRDefault="00F27385" w:rsidP="00F27385">
            <w:r w:rsidRPr="00F27385">
              <w:rPr>
                <w:lang w:val="de-DE"/>
              </w:rPr>
              <w:t>970057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81F50B" w14:textId="77777777" w:rsidR="00F27385" w:rsidRPr="00F27385" w:rsidRDefault="00F27385" w:rsidP="00F27385">
            <w:r w:rsidRPr="00F27385">
              <w:t xml:space="preserve">CT aspects of Signal level Enhanced Network </w:t>
            </w:r>
            <w:proofErr w:type="spellStart"/>
            <w:r w:rsidRPr="00F27385">
              <w:t>SElection</w:t>
            </w:r>
            <w:proofErr w:type="spellEnd"/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2A29882" w14:textId="77777777" w:rsidR="00F27385" w:rsidRPr="00F27385" w:rsidRDefault="00F27385" w:rsidP="00F27385">
            <w:r w:rsidRPr="00F27385">
              <w:t>SENSE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2C1BA9F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D21484B" w14:textId="77777777" w:rsidR="00F27385" w:rsidRPr="00F27385" w:rsidRDefault="00F27385" w:rsidP="00F27385">
            <w:r w:rsidRPr="00F27385"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DF399E" w14:textId="77777777" w:rsidR="00F27385" w:rsidRPr="00F27385" w:rsidRDefault="00F27385" w:rsidP="00F27385">
            <w:r w:rsidRPr="00F27385">
              <w:t>12/22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EB22A1B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062122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1C83B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CP-222237</w:t>
            </w:r>
          </w:p>
        </w:tc>
      </w:tr>
      <w:tr w:rsidR="00F27385" w:rsidRPr="00F27385" w14:paraId="164F2AD9" w14:textId="77777777" w:rsidTr="00757B4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0287034" w14:textId="77777777" w:rsidR="00F27385" w:rsidRPr="00F27385" w:rsidRDefault="00F27385" w:rsidP="00F27385">
            <w:r w:rsidRPr="00F27385">
              <w:rPr>
                <w:lang w:val="de-DE"/>
              </w:rPr>
              <w:t>980063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654620" w14:textId="77777777" w:rsidR="00F27385" w:rsidRPr="00F27385" w:rsidRDefault="00F27385" w:rsidP="00F27385">
            <w:r w:rsidRPr="00F27385">
              <w:t xml:space="preserve">CT aspects of </w:t>
            </w:r>
            <w:proofErr w:type="gramStart"/>
            <w:r w:rsidRPr="00F27385">
              <w:t>proximity based</w:t>
            </w:r>
            <w:proofErr w:type="gramEnd"/>
            <w:r w:rsidRPr="00F27385">
              <w:t xml:space="preserve"> services in 5GS Phase 2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A3FEBD4" w14:textId="77777777" w:rsidR="00F27385" w:rsidRPr="00F27385" w:rsidRDefault="00F27385" w:rsidP="00F27385">
            <w:r w:rsidRPr="00F27385">
              <w:t>5G_ProSe_Ph2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146F251" w14:textId="77777777" w:rsidR="00F27385" w:rsidRPr="00F27385" w:rsidRDefault="00F27385" w:rsidP="00F27385">
            <w:r w:rsidRPr="00F27385"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9CAE025" w14:textId="77777777" w:rsidR="00F27385" w:rsidRPr="00F27385" w:rsidRDefault="00F27385" w:rsidP="00F27385">
            <w:r w:rsidRPr="00F27385">
              <w:t>CT-wide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05D9A9" w14:textId="77777777" w:rsidR="00F27385" w:rsidRPr="00F27385" w:rsidRDefault="00F27385" w:rsidP="00F27385">
            <w:r w:rsidRPr="00F27385">
              <w:t>12/23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7C09A8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FF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F8B1CAB" w14:textId="767AE478" w:rsidR="00F27385" w:rsidRPr="00F27385" w:rsidRDefault="001F74C9" w:rsidP="00F27385">
            <w:r>
              <w:rPr>
                <w:color w:val="FF0000"/>
              </w:rPr>
              <w:t>90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78D2A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CP-223110</w:t>
            </w:r>
          </w:p>
        </w:tc>
      </w:tr>
      <w:tr w:rsidR="00F27385" w:rsidRPr="00F27385" w14:paraId="0885C6FB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25C7668" w14:textId="77777777" w:rsidR="00F27385" w:rsidRPr="00F27385" w:rsidRDefault="00F27385" w:rsidP="00F27385">
            <w:r w:rsidRPr="00F27385">
              <w:rPr>
                <w:lang w:val="de-DE"/>
              </w:rPr>
              <w:t>990062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0374B13" w14:textId="77777777" w:rsidR="00F27385" w:rsidRPr="00F27385" w:rsidRDefault="00F27385" w:rsidP="00F27385">
            <w:r w:rsidRPr="00F27385">
              <w:t>CT Aspect of Further Architecture Enhancement for UAV and UAM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47E2D5" w14:textId="77777777" w:rsidR="00F27385" w:rsidRPr="00F27385" w:rsidRDefault="00F27385" w:rsidP="00F27385">
            <w:r w:rsidRPr="00F27385">
              <w:t>UAS_Ph2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4D5D16E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9D050D0" w14:textId="77777777" w:rsidR="00F27385" w:rsidRPr="00F27385" w:rsidRDefault="00F27385" w:rsidP="00F27385">
            <w:r w:rsidRPr="00F27385">
              <w:rPr>
                <w:lang w:val="de-DE"/>
              </w:rPr>
              <w:t>CT-</w:t>
            </w:r>
            <w:proofErr w:type="spellStart"/>
            <w:r w:rsidRPr="00F27385">
              <w:rPr>
                <w:lang w:val="de-DE"/>
              </w:rPr>
              <w:t>wide</w:t>
            </w:r>
            <w:proofErr w:type="spellEnd"/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7B90C1C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1127220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BB11B4D" w14:textId="3360750C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0509A7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71458C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CP-230191</w:t>
            </w:r>
          </w:p>
        </w:tc>
      </w:tr>
      <w:tr w:rsidR="00F27385" w:rsidRPr="00F27385" w14:paraId="03A2DDBE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F2F4ABA" w14:textId="77777777" w:rsidR="00F27385" w:rsidRPr="00F27385" w:rsidRDefault="00F27385" w:rsidP="00F27385">
            <w:r w:rsidRPr="00F27385">
              <w:rPr>
                <w:lang w:val="de-DE"/>
              </w:rPr>
              <w:t>990004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52763F" w14:textId="77777777" w:rsidR="00F27385" w:rsidRPr="00F27385" w:rsidRDefault="00F27385" w:rsidP="00F27385">
            <w:r w:rsidRPr="00F27385">
              <w:t>Update UE conformance test specification to Rel-17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A8F1CF7" w14:textId="77777777" w:rsidR="00F27385" w:rsidRPr="00F27385" w:rsidRDefault="00F27385" w:rsidP="00F27385">
            <w:r w:rsidRPr="00F27385">
              <w:t>UEConTest_R17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F56ED8C" w14:textId="77777777" w:rsidR="00F27385" w:rsidRPr="00F27385" w:rsidRDefault="00F27385" w:rsidP="00F27385">
            <w:r w:rsidRPr="00F27385">
              <w:rPr>
                <w:lang w:val="de-DE"/>
              </w:rPr>
              <w:t>Rel-17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4E3E814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4B2767" w14:textId="77777777" w:rsidR="00F27385" w:rsidRPr="00F27385" w:rsidRDefault="00F27385" w:rsidP="00F27385">
            <w:r w:rsidRPr="00F27385">
              <w:rPr>
                <w:lang w:val="de-DE"/>
              </w:rPr>
              <w:t>04/24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C334F9E" w14:textId="77777777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78238E3" w14:textId="050CBACA" w:rsidR="00F27385" w:rsidRPr="00F27385" w:rsidRDefault="009B7308" w:rsidP="00F27385">
            <w:r>
              <w:rPr>
                <w:color w:val="FF0000"/>
              </w:rPr>
              <w:t>100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4A28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CP-230022</w:t>
            </w:r>
          </w:p>
        </w:tc>
      </w:tr>
      <w:tr w:rsidR="00F27385" w:rsidRPr="00F27385" w14:paraId="295E03B4" w14:textId="77777777" w:rsidTr="00F27385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A216325" w14:textId="77777777" w:rsidR="00F27385" w:rsidRPr="00F27385" w:rsidRDefault="00F27385" w:rsidP="00F27385">
            <w:r w:rsidRPr="00F27385">
              <w:rPr>
                <w:lang w:val="de-DE"/>
              </w:rPr>
              <w:t>990079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DE540DC" w14:textId="77777777" w:rsidR="00F27385" w:rsidRPr="00F27385" w:rsidRDefault="00F27385" w:rsidP="00F27385">
            <w:r w:rsidRPr="00F27385">
              <w:t>UE pre-configuration for 5MBS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EF5F72A" w14:textId="77777777" w:rsidR="00F27385" w:rsidRPr="00F27385" w:rsidRDefault="00F27385" w:rsidP="00F27385">
            <w:r w:rsidRPr="00F27385">
              <w:t>UEConfig5MBS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D17C56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3FD9ECC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3C1B46D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339BE8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F0D2BF" w14:textId="77777777" w:rsidR="00F27385" w:rsidRPr="00F27385" w:rsidRDefault="00F27385" w:rsidP="00F27385">
            <w:r w:rsidRPr="00F27385">
              <w:rPr>
                <w:lang w:val="en-US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1BD75" w14:textId="77777777" w:rsidR="00F27385" w:rsidRPr="00F27385" w:rsidRDefault="00F27385" w:rsidP="00F27385">
            <w:r w:rsidRPr="00F27385">
              <w:rPr>
                <w:i/>
                <w:iCs/>
                <w:lang w:val="en-US"/>
              </w:rPr>
              <w:t>CP-230201</w:t>
            </w:r>
          </w:p>
        </w:tc>
      </w:tr>
      <w:tr w:rsidR="00F27385" w:rsidRPr="00F27385" w14:paraId="13C2EC72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6C0CDD6" w14:textId="5B3D9FDE" w:rsidR="00F27385" w:rsidRPr="00F27385" w:rsidRDefault="00086B0D" w:rsidP="00F27385">
            <w:r>
              <w:t>1000022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DA53C1E" w14:textId="463472B7" w:rsidR="00F27385" w:rsidRPr="00F27385" w:rsidRDefault="00F27385" w:rsidP="00F27385">
            <w:r w:rsidRPr="00F27385">
              <w:t>CT aspects of MBS support for V2X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7003FA3" w14:textId="77777777" w:rsidR="00F27385" w:rsidRPr="00F27385" w:rsidRDefault="00F27385" w:rsidP="00F27385">
            <w:r w:rsidRPr="00F27385">
              <w:t>TEI18_MBS4V2X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F962A0D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ED82CC1" w14:textId="77777777" w:rsidR="00F27385" w:rsidRPr="00F27385" w:rsidRDefault="00F27385" w:rsidP="00F27385">
            <w:r w:rsidRPr="00F27385">
              <w:rPr>
                <w:lang w:val="de-DE"/>
              </w:rPr>
              <w:t>C1 / 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639E803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686BDB1" w14:textId="50C3B66D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1A27F9DB" w14:textId="34631FD7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5E5C11">
              <w:rPr>
                <w:color w:val="FF0000"/>
              </w:rPr>
              <w:t>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91623" w14:textId="77777777" w:rsidR="00F27385" w:rsidRPr="00F27385" w:rsidRDefault="00F27385" w:rsidP="00F27385">
            <w:r w:rsidRPr="00F27385">
              <w:rPr>
                <w:i/>
                <w:iCs/>
              </w:rPr>
              <w:t>CP-231290</w:t>
            </w:r>
          </w:p>
        </w:tc>
      </w:tr>
      <w:tr w:rsidR="00F27385" w:rsidRPr="00F27385" w14:paraId="7DA6EFA0" w14:textId="77777777" w:rsidTr="00E96B26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7F59FF1" w14:textId="77777777" w:rsidR="00F27385" w:rsidRPr="00F27385" w:rsidRDefault="00F27385" w:rsidP="00F27385">
            <w:r w:rsidRPr="00F27385">
              <w:rPr>
                <w:lang w:val="de-DE"/>
              </w:rPr>
              <w:lastRenderedPageBreak/>
              <w:t>1000002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505A1D0" w14:textId="3047EF0A" w:rsidR="00F27385" w:rsidRPr="00F27385" w:rsidRDefault="00F27385" w:rsidP="00F27385">
            <w:r w:rsidRPr="00F27385">
              <w:t>Application for NSSAA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41D8A6C" w14:textId="77777777" w:rsidR="00F27385" w:rsidRPr="00F27385" w:rsidRDefault="00F27385" w:rsidP="00F27385">
            <w:r w:rsidRPr="00F27385">
              <w:t>App-NSSAA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1C540D41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5F8D3D0B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86BC54F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697D3A45" w14:textId="7D3D7663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B05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431495A" w14:textId="47CA6544" w:rsidR="00F27385" w:rsidRPr="00531B86" w:rsidRDefault="00DE35A0" w:rsidP="00F27385">
            <w:pPr>
              <w:rPr>
                <w:color w:val="FF0000"/>
              </w:rPr>
            </w:pPr>
            <w:r>
              <w:rPr>
                <w:color w:val="FF0000"/>
              </w:rPr>
              <w:t>10</w:t>
            </w:r>
            <w:r w:rsidR="00086B0D" w:rsidRPr="00531B86">
              <w:rPr>
                <w:color w:val="FF0000"/>
              </w:rPr>
              <w:t>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D7C4D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CP-231097</w:t>
            </w:r>
          </w:p>
        </w:tc>
      </w:tr>
      <w:tr w:rsidR="00F27385" w:rsidRPr="00F27385" w14:paraId="650B8FF1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43BBA6" w14:textId="77777777" w:rsidR="00F27385" w:rsidRPr="00F27385" w:rsidRDefault="00F27385" w:rsidP="00F27385">
            <w:r w:rsidRPr="00F27385">
              <w:rPr>
                <w:lang w:val="de-DE"/>
              </w:rPr>
              <w:t>1000003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29827FC9" w14:textId="77777777" w:rsidR="00F27385" w:rsidRPr="00F27385" w:rsidRDefault="00F27385" w:rsidP="00F27385">
            <w:r w:rsidRPr="00F27385">
              <w:t>New WID on GBA_U Based APIs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E6D0981" w14:textId="77777777" w:rsidR="00F27385" w:rsidRPr="00F27385" w:rsidRDefault="00F27385" w:rsidP="00F27385">
            <w:r w:rsidRPr="00F27385">
              <w:t>GBA_U_APIs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08125848" w14:textId="77777777" w:rsidR="00F27385" w:rsidRPr="00F27385" w:rsidRDefault="00F27385" w:rsidP="00F27385"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42D18165" w14:textId="77777777" w:rsidR="00F27385" w:rsidRPr="00F27385" w:rsidRDefault="00F27385" w:rsidP="00F27385"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A5DE537" w14:textId="77777777" w:rsidR="00F27385" w:rsidRPr="00F27385" w:rsidRDefault="00F27385" w:rsidP="00F27385"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2F73E6" w14:textId="54EC2C06" w:rsidR="00F27385" w:rsidRPr="00F27385" w:rsidRDefault="00F27385" w:rsidP="00F27385"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A7E47BF" w14:textId="445D0355" w:rsidR="00F27385" w:rsidRPr="00531B86" w:rsidRDefault="009B7308" w:rsidP="00F27385">
            <w:pPr>
              <w:rPr>
                <w:color w:val="FF0000"/>
              </w:rPr>
            </w:pPr>
            <w:r>
              <w:rPr>
                <w:color w:val="FF0000"/>
              </w:rPr>
              <w:t>100</w:t>
            </w:r>
            <w:r w:rsidR="00086B0D" w:rsidRPr="00531B86">
              <w:rPr>
                <w:color w:val="FF0000"/>
              </w:rPr>
              <w:t>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35AB4" w14:textId="77777777" w:rsidR="00F27385" w:rsidRPr="00F27385" w:rsidRDefault="00F27385" w:rsidP="00F27385">
            <w:r w:rsidRPr="00F27385">
              <w:rPr>
                <w:i/>
                <w:iCs/>
                <w:lang w:val="de-DE"/>
              </w:rPr>
              <w:t>CP-231107</w:t>
            </w:r>
          </w:p>
        </w:tc>
      </w:tr>
      <w:tr w:rsidR="009B7308" w:rsidRPr="00F27385" w14:paraId="1A5D6129" w14:textId="77777777" w:rsidTr="009B7308">
        <w:trPr>
          <w:trHeight w:val="365"/>
        </w:trPr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1A11960" w14:textId="72CDCF68" w:rsidR="009B7308" w:rsidRPr="00F27385" w:rsidRDefault="009B7308" w:rsidP="009B7308">
            <w:pPr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52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3C573491" w14:textId="7C283127" w:rsidR="009B7308" w:rsidRPr="00F27385" w:rsidRDefault="009B7308" w:rsidP="009B7308">
            <w:r w:rsidRPr="009B7308">
              <w:t xml:space="preserve">CT aspects of Next Generation Real </w:t>
            </w:r>
            <w:proofErr w:type="gramStart"/>
            <w:r w:rsidRPr="009B7308">
              <w:t>time</w:t>
            </w:r>
            <w:proofErr w:type="gramEnd"/>
            <w:r w:rsidRPr="009B7308">
              <w:t xml:space="preserve"> Communication services</w:t>
            </w:r>
          </w:p>
        </w:tc>
        <w:tc>
          <w:tcPr>
            <w:tcW w:w="2127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78887D75" w14:textId="7A8414B1" w:rsidR="009B7308" w:rsidRPr="00F27385" w:rsidRDefault="009B7308" w:rsidP="009B7308">
            <w:r w:rsidRPr="009B7308">
              <w:t>NG_RTC</w:t>
            </w:r>
          </w:p>
        </w:tc>
        <w:tc>
          <w:tcPr>
            <w:tcW w:w="992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741E917" w14:textId="3E9171DA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Rel-18</w:t>
            </w:r>
          </w:p>
        </w:tc>
        <w:tc>
          <w:tcPr>
            <w:tcW w:w="850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697ED4D" w14:textId="6CC99F85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C6</w:t>
            </w:r>
          </w:p>
        </w:tc>
        <w:tc>
          <w:tcPr>
            <w:tcW w:w="993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2D776390" w14:textId="0DF99DAB" w:rsidR="009B7308" w:rsidRPr="009B7308" w:rsidRDefault="009B7308" w:rsidP="009B7308">
            <w:pPr>
              <w:rPr>
                <w:lang w:val="en-US"/>
              </w:rPr>
            </w:pPr>
            <w:r w:rsidRPr="00F27385">
              <w:rPr>
                <w:lang w:val="de-DE"/>
              </w:rPr>
              <w:t>03/24</w:t>
            </w:r>
          </w:p>
        </w:tc>
        <w:tc>
          <w:tcPr>
            <w:tcW w:w="1134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83354D1" w14:textId="3C224F69" w:rsidR="009B7308" w:rsidRPr="00F27385" w:rsidRDefault="009B7308" w:rsidP="009B7308">
            <w:pPr>
              <w:rPr>
                <w:lang w:val="en-US"/>
              </w:rPr>
            </w:pPr>
            <w:r w:rsidRPr="00F27385">
              <w:rPr>
                <w:lang w:val="en-US"/>
              </w:rPr>
              <w:t>0%</w:t>
            </w:r>
          </w:p>
        </w:tc>
        <w:tc>
          <w:tcPr>
            <w:tcW w:w="1275" w:type="dxa"/>
            <w:tcBorders>
              <w:top w:val="single" w:sz="8" w:space="0" w:color="B1BBCC"/>
              <w:left w:val="single" w:sz="8" w:space="0" w:color="B1BBCC"/>
              <w:bottom w:val="single" w:sz="8" w:space="0" w:color="B1BBCC"/>
              <w:right w:val="nil"/>
            </w:tcBorders>
            <w:shd w:val="clear" w:color="auto" w:fill="00FF00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449B708" w14:textId="4DC2DAF4" w:rsidR="009B7308" w:rsidRDefault="009B7308" w:rsidP="009B7308">
            <w:pPr>
              <w:rPr>
                <w:color w:val="FF0000"/>
              </w:rPr>
            </w:pPr>
            <w:r>
              <w:rPr>
                <w:color w:val="FF0000"/>
              </w:rPr>
              <w:t>100%</w:t>
            </w:r>
          </w:p>
        </w:tc>
        <w:tc>
          <w:tcPr>
            <w:tcW w:w="1276" w:type="dxa"/>
            <w:tcBorders>
              <w:top w:val="single" w:sz="8" w:space="0" w:color="B1BBCC"/>
              <w:left w:val="nil"/>
              <w:bottom w:val="single" w:sz="8" w:space="0" w:color="B1BBCC"/>
              <w:right w:val="single" w:sz="8" w:space="0" w:color="B1BBCC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FF9754" w14:textId="470314A3" w:rsidR="009B7308" w:rsidRPr="009B7308" w:rsidRDefault="009B7308" w:rsidP="009B7308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CP-233211</w:t>
            </w:r>
          </w:p>
        </w:tc>
      </w:tr>
    </w:tbl>
    <w:p w14:paraId="373BF520" w14:textId="77777777" w:rsidR="00F27385" w:rsidRDefault="00F27385" w:rsidP="00F27385">
      <w:pPr>
        <w:rPr>
          <w:lang w:val="en-US"/>
        </w:rPr>
      </w:pPr>
    </w:p>
    <w:p w14:paraId="13CD96D5" w14:textId="77777777" w:rsidR="0032491E" w:rsidRDefault="0032491E" w:rsidP="0032491E">
      <w:pPr>
        <w:rPr>
          <w:lang w:val="en-US"/>
        </w:rPr>
      </w:pPr>
    </w:p>
    <w:p w14:paraId="5B9A85B7" w14:textId="318A74F7" w:rsidR="0032491E" w:rsidRPr="0032491E" w:rsidRDefault="0032491E" w:rsidP="0032491E">
      <w:pPr>
        <w:tabs>
          <w:tab w:val="left" w:pos="13230"/>
        </w:tabs>
        <w:rPr>
          <w:lang w:val="en-US"/>
        </w:rPr>
      </w:pPr>
    </w:p>
    <w:sectPr w:rsidR="0032491E" w:rsidRPr="0032491E" w:rsidSect="00540272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418" w:right="1304" w:bottom="1418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320E7" w14:textId="77777777" w:rsidR="00540272" w:rsidRDefault="00540272">
      <w:r>
        <w:separator/>
      </w:r>
    </w:p>
  </w:endnote>
  <w:endnote w:type="continuationSeparator" w:id="0">
    <w:p w14:paraId="14F79F7C" w14:textId="77777777" w:rsidR="00540272" w:rsidRDefault="0054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48444C34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643433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643433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753E5" w14:textId="77777777" w:rsidR="00540272" w:rsidRDefault="00540272">
      <w:r>
        <w:separator/>
      </w:r>
    </w:p>
  </w:footnote>
  <w:footnote w:type="continuationSeparator" w:id="0">
    <w:p w14:paraId="227B5EF9" w14:textId="77777777" w:rsidR="00540272" w:rsidRDefault="0054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492601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7872255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3645242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31943032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177843392">
    <w:abstractNumId w:val="11"/>
  </w:num>
  <w:num w:numId="6" w16cid:durableId="799416990">
    <w:abstractNumId w:val="9"/>
  </w:num>
  <w:num w:numId="7" w16cid:durableId="206534202">
    <w:abstractNumId w:val="7"/>
  </w:num>
  <w:num w:numId="8" w16cid:durableId="1397900915">
    <w:abstractNumId w:val="6"/>
  </w:num>
  <w:num w:numId="9" w16cid:durableId="923996944">
    <w:abstractNumId w:val="5"/>
  </w:num>
  <w:num w:numId="10" w16cid:durableId="1363822426">
    <w:abstractNumId w:val="4"/>
  </w:num>
  <w:num w:numId="11" w16cid:durableId="1683779078">
    <w:abstractNumId w:val="8"/>
  </w:num>
  <w:num w:numId="12" w16cid:durableId="1052922013">
    <w:abstractNumId w:val="3"/>
  </w:num>
  <w:num w:numId="13" w16cid:durableId="1793669735">
    <w:abstractNumId w:val="2"/>
  </w:num>
  <w:num w:numId="14" w16cid:durableId="86967876">
    <w:abstractNumId w:val="1"/>
  </w:num>
  <w:num w:numId="15" w16cid:durableId="178592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339C6"/>
    <w:rsid w:val="0004288E"/>
    <w:rsid w:val="00042E42"/>
    <w:rsid w:val="000509A7"/>
    <w:rsid w:val="0005657D"/>
    <w:rsid w:val="000565EB"/>
    <w:rsid w:val="00056928"/>
    <w:rsid w:val="00057414"/>
    <w:rsid w:val="00060753"/>
    <w:rsid w:val="00076244"/>
    <w:rsid w:val="0008204F"/>
    <w:rsid w:val="00086B0D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175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678B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4C9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491E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157E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1B86"/>
    <w:rsid w:val="00534330"/>
    <w:rsid w:val="00535490"/>
    <w:rsid w:val="00540272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B66F7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5E5C11"/>
    <w:rsid w:val="00600205"/>
    <w:rsid w:val="00604C10"/>
    <w:rsid w:val="00617347"/>
    <w:rsid w:val="0062174D"/>
    <w:rsid w:val="006241E6"/>
    <w:rsid w:val="00627FB0"/>
    <w:rsid w:val="006327DA"/>
    <w:rsid w:val="0063411B"/>
    <w:rsid w:val="00643433"/>
    <w:rsid w:val="00645971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57B45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0015"/>
    <w:rsid w:val="008019DA"/>
    <w:rsid w:val="0081015D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B3288"/>
    <w:rsid w:val="008C0038"/>
    <w:rsid w:val="008C1876"/>
    <w:rsid w:val="008C4278"/>
    <w:rsid w:val="008D1F5F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308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23880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D77AE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2BFB"/>
    <w:rsid w:val="00B736B6"/>
    <w:rsid w:val="00B769C0"/>
    <w:rsid w:val="00B84567"/>
    <w:rsid w:val="00B97CBE"/>
    <w:rsid w:val="00BA38D9"/>
    <w:rsid w:val="00BA5B76"/>
    <w:rsid w:val="00BB0A1B"/>
    <w:rsid w:val="00BB39FC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5426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35A0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50582"/>
    <w:rsid w:val="00E6096D"/>
    <w:rsid w:val="00E65285"/>
    <w:rsid w:val="00E65623"/>
    <w:rsid w:val="00E65C5A"/>
    <w:rsid w:val="00E77C34"/>
    <w:rsid w:val="00E838F9"/>
    <w:rsid w:val="00E85588"/>
    <w:rsid w:val="00E941AF"/>
    <w:rsid w:val="00E96B26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27385"/>
    <w:rsid w:val="00F323D1"/>
    <w:rsid w:val="00F44571"/>
    <w:rsid w:val="00F45019"/>
    <w:rsid w:val="00F45E6F"/>
    <w:rsid w:val="00F51F49"/>
    <w:rsid w:val="00F55BAF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27385"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link w:val="KopfzeileZchn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72BFB"/>
    <w:rPr>
      <w:color w:val="605E5C"/>
      <w:shd w:val="clear" w:color="auto" w:fill="E1DFDD"/>
    </w:rPr>
  </w:style>
  <w:style w:type="character" w:customStyle="1" w:styleId="KopfzeileZchn">
    <w:name w:val="Kopfzeile Zchn"/>
    <w:basedOn w:val="Absatz-Standardschriftart"/>
    <w:link w:val="Kopfzeile"/>
    <w:rsid w:val="00A238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etsi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604F52-9F7D-471F-8A1E-05A453F17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4</Pages>
  <Words>562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3965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2024-02-29T15:22:00Z</dcterms:created>
  <dcterms:modified xsi:type="dcterms:W3CDTF">2024-02-29T15:22:00Z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