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8ECE9" w14:textId="0184817F" w:rsidR="00F27385" w:rsidRPr="006C2DB4" w:rsidRDefault="00F27385" w:rsidP="00F27385">
      <w:pPr>
        <w:tabs>
          <w:tab w:val="right" w:pos="9072"/>
        </w:tabs>
        <w:rPr>
          <w:rFonts w:cs="Arial"/>
          <w:b/>
          <w:sz w:val="24"/>
          <w:lang w:val="en-US"/>
        </w:rPr>
      </w:pPr>
      <w:bookmarkStart w:id="0" w:name="_Hlk143181239"/>
      <w:bookmarkStart w:id="1" w:name="_Hlk143181252"/>
      <w:r w:rsidRPr="006C2DB4">
        <w:rPr>
          <w:rFonts w:cs="Arial"/>
          <w:b/>
          <w:sz w:val="24"/>
          <w:lang w:val="en-US"/>
        </w:rPr>
        <w:t>3GPP TSG-CT WG6 #</w:t>
      </w:r>
      <w:r>
        <w:rPr>
          <w:rFonts w:cs="Arial"/>
          <w:b/>
          <w:sz w:val="24"/>
          <w:lang w:val="en-US"/>
        </w:rPr>
        <w:t>116</w:t>
      </w:r>
      <w:r w:rsidRPr="006C2DB4">
        <w:rPr>
          <w:rFonts w:cs="Arial"/>
          <w:b/>
          <w:sz w:val="24"/>
          <w:lang w:val="en-US"/>
        </w:rPr>
        <w:tab/>
        <w:t>C6-230</w:t>
      </w:r>
      <w:r>
        <w:rPr>
          <w:rFonts w:cs="Arial"/>
          <w:b/>
          <w:sz w:val="24"/>
          <w:lang w:val="en-US"/>
        </w:rPr>
        <w:t>40</w:t>
      </w:r>
      <w:r w:rsidR="000509A7">
        <w:rPr>
          <w:rFonts w:cs="Arial"/>
          <w:b/>
          <w:sz w:val="24"/>
          <w:lang w:val="en-US"/>
        </w:rPr>
        <w:t>8</w:t>
      </w:r>
    </w:p>
    <w:p w14:paraId="3A359E61" w14:textId="77777777" w:rsidR="00F27385" w:rsidRPr="00747BFD" w:rsidRDefault="00F27385" w:rsidP="00F27385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 xml:space="preserve">22– 25 August </w:t>
      </w:r>
      <w:r w:rsidRPr="00AE0B96">
        <w:rPr>
          <w:rFonts w:cs="Arial"/>
          <w:b/>
          <w:sz w:val="24"/>
        </w:rPr>
        <w:t>20</w:t>
      </w:r>
      <w:r>
        <w:rPr>
          <w:rFonts w:cs="Arial"/>
          <w:b/>
          <w:sz w:val="24"/>
        </w:rPr>
        <w:t>23, Goteborg, SE</w:t>
      </w:r>
      <w:bookmarkEnd w:id="0"/>
      <w:r w:rsidRPr="00747BFD">
        <w:rPr>
          <w:rFonts w:cs="Arial"/>
          <w:sz w:val="24"/>
        </w:rPr>
        <w:tab/>
        <w:t xml:space="preserve">  </w:t>
      </w:r>
    </w:p>
    <w:p w14:paraId="3609D31E" w14:textId="77777777" w:rsidR="00F27385" w:rsidRPr="00747BFD" w:rsidRDefault="00F27385" w:rsidP="00F27385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bookmarkEnd w:id="1"/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3D806246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proofErr w:type="gramStart"/>
      <w:r>
        <w:rPr>
          <w:b/>
        </w:rPr>
        <w:t>Current status</w:t>
      </w:r>
      <w:proofErr w:type="gramEnd"/>
      <w:r>
        <w:rPr>
          <w:b/>
        </w:rPr>
        <w:t xml:space="preserve"> of all CT WG6 work items</w:t>
      </w:r>
      <w:r w:rsidR="00FD2C61">
        <w:rPr>
          <w:b/>
        </w:rPr>
        <w:t xml:space="preserve"> </w:t>
      </w:r>
      <w:r w:rsidR="000509A7">
        <w:rPr>
          <w:b/>
        </w:rPr>
        <w:t>after</w:t>
      </w:r>
      <w:r w:rsidR="002B0601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D35426">
        <w:rPr>
          <w:b/>
        </w:rPr>
        <w:t>6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31D6A3DF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F27385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F2738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</w:rPr>
              <w:t>nrUICC_UEConTest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9ACD31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60%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2EDF9FED" w:rsidR="00F27385" w:rsidRPr="00F27385" w:rsidRDefault="000509A7" w:rsidP="00F27385">
            <w:pPr>
              <w:rPr>
                <w:u w:val="single"/>
              </w:rPr>
            </w:pPr>
            <w:r w:rsidRPr="000509A7">
              <w:rPr>
                <w:color w:val="FF0000"/>
                <w:u w:val="single"/>
              </w:rPr>
              <w:t>70%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F27385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  <w:lang w:val="en-US"/>
              </w:rPr>
              <w:t>eCPSOR_CON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F27385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proofErr w:type="gramStart"/>
            <w:r w:rsidRPr="00F27385">
              <w:rPr>
                <w:u w:val="single"/>
                <w:lang w:val="fr-FR"/>
              </w:rPr>
              <w:t>eV</w:t>
            </w:r>
            <w:proofErr w:type="gramEnd"/>
            <w:r w:rsidRPr="00F27385">
              <w:rPr>
                <w:u w:val="single"/>
                <w:lang w:val="fr-FR"/>
              </w:rPr>
              <w:t>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F27385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F27385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</w:t>
            </w:r>
            <w:proofErr w:type="spellStart"/>
            <w:r w:rsidRPr="00F27385">
              <w:rPr>
                <w:u w:val="single"/>
              </w:rPr>
              <w:t>eMTC</w:t>
            </w:r>
            <w:proofErr w:type="spellEnd"/>
            <w:r w:rsidRPr="00F27385">
              <w:rPr>
                <w:u w:val="single"/>
              </w:rPr>
              <w:t xml:space="preserve">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</w:rPr>
              <w:t>IoT_SAT_ARCH_EPS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F27385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F27385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414CB802" w:rsidR="00997308" w:rsidRDefault="00997308" w:rsidP="00F27385">
      <w:pPr>
        <w:rPr>
          <w:lang w:val="en-US"/>
        </w:rPr>
      </w:pP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F27385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0F3175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34C2C38D" w:rsidR="00F27385" w:rsidRPr="00F27385" w:rsidRDefault="00F27385" w:rsidP="00F27385">
            <w:r w:rsidRPr="00F27385">
              <w:rPr>
                <w:lang w:val="en-US"/>
              </w:rPr>
              <w:t>9</w:t>
            </w:r>
            <w:r>
              <w:rPr>
                <w:lang w:val="en-US"/>
              </w:rPr>
              <w:t>8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>
              <w:rPr>
                <w:color w:val="FF0000"/>
              </w:rPr>
              <w:t>100</w:t>
            </w:r>
            <w:r w:rsidR="000509A7" w:rsidRPr="000509A7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proofErr w:type="spellStart"/>
            <w:r w:rsidRPr="00F27385">
              <w:t>FS_NS_Slice</w:t>
            </w:r>
            <w:proofErr w:type="spellEnd"/>
            <w:r w:rsidRPr="00F27385">
              <w:t>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 xml:space="preserve">CT aspects of Signal level Enhanced Network </w:t>
            </w:r>
            <w:proofErr w:type="spellStart"/>
            <w:r w:rsidRPr="00F27385">
              <w:t>SElection</w:t>
            </w:r>
            <w:proofErr w:type="spellEnd"/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 xml:space="preserve">CT aspects of </w:t>
            </w:r>
            <w:proofErr w:type="gramStart"/>
            <w:r w:rsidRPr="00F27385">
              <w:t>proximity based</w:t>
            </w:r>
            <w:proofErr w:type="gramEnd"/>
            <w:r w:rsidRPr="00F27385">
              <w:t xml:space="preserve">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272556EC" w:rsidR="00F27385" w:rsidRPr="00F27385" w:rsidRDefault="00086B0D" w:rsidP="00F27385">
            <w:r w:rsidRPr="00531B86">
              <w:rPr>
                <w:color w:val="FF0000"/>
              </w:rPr>
              <w:t>85</w:t>
            </w:r>
            <w:r w:rsidR="000509A7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71EAA8D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2B8F36" w14:textId="77777777" w:rsidR="00F27385" w:rsidRPr="00F27385" w:rsidRDefault="00F27385" w:rsidP="00F27385">
            <w:r w:rsidRPr="00F27385">
              <w:rPr>
                <w:lang w:val="de-DE"/>
              </w:rPr>
              <w:t>990054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021F64B" w14:textId="77777777" w:rsidR="00F27385" w:rsidRPr="00F27385" w:rsidRDefault="00F27385" w:rsidP="00F27385">
            <w:r w:rsidRPr="00F27385">
              <w:t>5GC/EPC enhancement for satellite access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1F24F79" w14:textId="77777777" w:rsidR="00F27385" w:rsidRPr="00F27385" w:rsidRDefault="00F27385" w:rsidP="00F27385">
            <w:r w:rsidRPr="00F27385">
              <w:t>5GSAT_Ph2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DF9F97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8FA226C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F075669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78AD76E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4777645" w14:textId="3695BCC2" w:rsidR="00F27385" w:rsidRPr="00531B86" w:rsidRDefault="000509A7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110B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CP-230203</w:t>
            </w:r>
          </w:p>
        </w:tc>
      </w:tr>
      <w:tr w:rsidR="00F27385" w:rsidRPr="00F27385" w14:paraId="0885C6FB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</w:t>
            </w:r>
            <w:proofErr w:type="spellStart"/>
            <w:r w:rsidRPr="00F27385">
              <w:rPr>
                <w:lang w:val="de-DE"/>
              </w:rPr>
              <w:t>wide</w:t>
            </w:r>
            <w:proofErr w:type="spellEnd"/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649103E" w:rsidR="00F27385" w:rsidRPr="00531B86" w:rsidRDefault="000509A7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37929703" w:rsidR="00F27385" w:rsidRPr="00F27385" w:rsidRDefault="00086B0D" w:rsidP="00F27385">
            <w:r w:rsidRPr="00531B86">
              <w:rPr>
                <w:color w:val="FF0000"/>
              </w:rPr>
              <w:t>5%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77777777" w:rsidR="00F27385" w:rsidRPr="00F27385" w:rsidRDefault="00F27385" w:rsidP="00F27385">
            <w:r w:rsidRPr="00F27385">
              <w:t>New WID on 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50C3B66D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7CDEC669" w:rsidR="00F27385" w:rsidRPr="00531B86" w:rsidRDefault="005E5C11" w:rsidP="00F27385">
            <w:pPr>
              <w:rPr>
                <w:color w:val="FF0000"/>
              </w:rPr>
            </w:pPr>
            <w:r>
              <w:rPr>
                <w:color w:val="FF0000"/>
              </w:rPr>
              <w:t>0</w:t>
            </w:r>
            <w:r w:rsidR="00086B0D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77777777" w:rsidR="00F27385" w:rsidRPr="00F27385" w:rsidRDefault="00F27385" w:rsidP="00F27385">
            <w:r w:rsidRPr="00F27385">
              <w:t>New WID on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7777777" w:rsidR="00F27385" w:rsidRPr="00F27385" w:rsidRDefault="00F27385" w:rsidP="00F27385">
            <w:r w:rsidRPr="00F27385">
              <w:t>App-NSSAA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7D3D7663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5A188B49" w:rsidR="00F27385" w:rsidRPr="00531B86" w:rsidRDefault="00086B0D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90%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CP-231097</w:t>
            </w:r>
          </w:p>
        </w:tc>
      </w:tr>
      <w:tr w:rsidR="00F27385" w:rsidRPr="00F27385" w14:paraId="650B8FF1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54EC2C06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75F065F5" w:rsidR="00F27385" w:rsidRPr="00531B86" w:rsidRDefault="00086B0D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30%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F27385" w:rsidRPr="00F27385" w14:paraId="6B8AA8E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79E079E" w14:textId="032FC8F9" w:rsidR="00F27385" w:rsidRPr="00F27385" w:rsidRDefault="00086B0D" w:rsidP="00F27385">
            <w:r>
              <w:lastRenderedPageBreak/>
              <w:t>1000023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496DD90" w14:textId="77777777" w:rsidR="00F27385" w:rsidRPr="00F27385" w:rsidRDefault="00F27385" w:rsidP="00F27385">
            <w:r w:rsidRPr="00F27385">
              <w:t>New WID on Slice-based PLMN Selection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BEBAC0" w14:textId="77777777" w:rsidR="00F27385" w:rsidRPr="00F27385" w:rsidRDefault="00F27385" w:rsidP="00F27385">
            <w:proofErr w:type="spellStart"/>
            <w:r w:rsidRPr="00F27385">
              <w:t>SbPS</w:t>
            </w:r>
            <w:proofErr w:type="spellEnd"/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0F1EA2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17003F" w14:textId="77777777" w:rsidR="00F27385" w:rsidRPr="00F27385" w:rsidRDefault="00F27385" w:rsidP="00F27385">
            <w:r w:rsidRPr="00F27385">
              <w:rPr>
                <w:lang w:val="de-DE"/>
              </w:rPr>
              <w:t>C1 / C4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715118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40E840" w14:textId="57AD7B08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51AB39F" w14:textId="489C593F" w:rsidR="00F27385" w:rsidRPr="00531B86" w:rsidRDefault="00086B0D" w:rsidP="00F27385">
            <w:pPr>
              <w:rPr>
                <w:color w:val="FF0000"/>
              </w:rPr>
            </w:pPr>
            <w:r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9A278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CP-231291</w:t>
            </w:r>
          </w:p>
        </w:tc>
      </w:tr>
    </w:tbl>
    <w:p w14:paraId="373BF520" w14:textId="77777777" w:rsidR="00F27385" w:rsidRPr="00997308" w:rsidRDefault="00F27385" w:rsidP="00F27385">
      <w:pPr>
        <w:rPr>
          <w:lang w:val="en-US"/>
        </w:rPr>
      </w:pPr>
    </w:p>
    <w:sectPr w:rsidR="00F27385" w:rsidRPr="00997308" w:rsidSect="00F27385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0372B" w14:textId="77777777" w:rsidR="00BB39FC" w:rsidRDefault="00BB39FC">
      <w:r>
        <w:separator/>
      </w:r>
    </w:p>
  </w:endnote>
  <w:endnote w:type="continuationSeparator" w:id="0">
    <w:p w14:paraId="0B81F5BA" w14:textId="77777777" w:rsidR="00BB39FC" w:rsidRDefault="00BB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48444C34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64343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1B342" w14:textId="77777777" w:rsidR="00BB39FC" w:rsidRDefault="00BB39FC">
      <w:r>
        <w:separator/>
      </w:r>
    </w:p>
  </w:footnote>
  <w:footnote w:type="continuationSeparator" w:id="0">
    <w:p w14:paraId="6790D917" w14:textId="77777777" w:rsidR="00BB39FC" w:rsidRDefault="00BB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0601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1B86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B3288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0CB2"/>
    <w:rsid w:val="00B239D5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50582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72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4</Pages>
  <Words>582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4048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6</cp:revision>
  <cp:lastPrinted>2006-10-05T09:29:00Z</cp:lastPrinted>
  <dcterms:created xsi:type="dcterms:W3CDTF">2023-08-24T08:06:00Z</dcterms:created>
  <dcterms:modified xsi:type="dcterms:W3CDTF">2023-08-24T10:03:00Z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</Properties>
</file>