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B64E77" w:rsidR="001E41F3" w:rsidRDefault="001E41F3">
      <w:pPr>
        <w:pStyle w:val="CRCoverPage"/>
        <w:tabs>
          <w:tab w:val="right" w:pos="9639"/>
        </w:tabs>
        <w:spacing w:after="0"/>
        <w:rPr>
          <w:b/>
          <w:i/>
          <w:noProof/>
          <w:sz w:val="28"/>
        </w:rPr>
      </w:pPr>
      <w:r>
        <w:rPr>
          <w:b/>
          <w:noProof/>
          <w:sz w:val="24"/>
        </w:rPr>
        <w:t>3GPP TSG-</w:t>
      </w:r>
      <w:r w:rsidR="00D4568F">
        <w:fldChar w:fldCharType="begin"/>
      </w:r>
      <w:r w:rsidR="00D4568F">
        <w:instrText xml:space="preserve"> DOCPROPERTY  TSG/WGRef  \* MERGEFORMAT </w:instrText>
      </w:r>
      <w:r w:rsidR="00D4568F">
        <w:fldChar w:fldCharType="separate"/>
      </w:r>
      <w:r w:rsidR="003609EF">
        <w:rPr>
          <w:b/>
          <w:noProof/>
          <w:sz w:val="24"/>
        </w:rPr>
        <w:t>CT6</w:t>
      </w:r>
      <w:r w:rsidR="00D4568F">
        <w:rPr>
          <w:b/>
          <w:noProof/>
          <w:sz w:val="24"/>
        </w:rPr>
        <w:fldChar w:fldCharType="end"/>
      </w:r>
      <w:r w:rsidR="00C66BA2">
        <w:rPr>
          <w:b/>
          <w:noProof/>
          <w:sz w:val="24"/>
        </w:rPr>
        <w:t xml:space="preserve"> </w:t>
      </w:r>
      <w:r>
        <w:rPr>
          <w:b/>
          <w:noProof/>
          <w:sz w:val="24"/>
        </w:rPr>
        <w:t>Meeting #</w:t>
      </w:r>
      <w:r w:rsidR="00D4568F">
        <w:fldChar w:fldCharType="begin"/>
      </w:r>
      <w:r w:rsidR="00D4568F">
        <w:instrText xml:space="preserve"> DOCPROPERTY  MtgSeq  \* MERGEFORMAT </w:instrText>
      </w:r>
      <w:r w:rsidR="00D4568F">
        <w:fldChar w:fldCharType="separate"/>
      </w:r>
      <w:r w:rsidR="00EB09B7" w:rsidRPr="00EB09B7">
        <w:rPr>
          <w:b/>
          <w:noProof/>
          <w:sz w:val="24"/>
        </w:rPr>
        <w:t>113</w:t>
      </w:r>
      <w:r w:rsidR="00D4568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4568F">
        <w:fldChar w:fldCharType="begin"/>
      </w:r>
      <w:r w:rsidR="00D4568F">
        <w:instrText xml:space="preserve"> DOCPROPERTY  Tdoc#  \* MERGEFORMAT </w:instrText>
      </w:r>
      <w:r w:rsidR="00D4568F">
        <w:fldChar w:fldCharType="separate"/>
      </w:r>
      <w:r w:rsidR="00E13F3D" w:rsidRPr="00E13F3D">
        <w:rPr>
          <w:b/>
          <w:i/>
          <w:noProof/>
          <w:sz w:val="28"/>
        </w:rPr>
        <w:t>C6-2206</w:t>
      </w:r>
      <w:r w:rsidR="00CB41D9">
        <w:rPr>
          <w:b/>
          <w:i/>
          <w:noProof/>
          <w:sz w:val="28"/>
        </w:rPr>
        <w:t>59</w:t>
      </w:r>
      <w:r w:rsidR="00D4568F">
        <w:rPr>
          <w:b/>
          <w:i/>
          <w:noProof/>
          <w:sz w:val="28"/>
        </w:rPr>
        <w:fldChar w:fldCharType="end"/>
      </w:r>
    </w:p>
    <w:p w14:paraId="7CB45193" w14:textId="77777777" w:rsidR="001E41F3" w:rsidRDefault="00D456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56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D6376" w:rsidR="001E41F3" w:rsidRPr="00410371" w:rsidRDefault="00D4568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w:t>
            </w:r>
            <w:r>
              <w:rPr>
                <w:b/>
                <w:noProof/>
                <w:sz w:val="28"/>
              </w:rPr>
              <w:fldChar w:fldCharType="end"/>
            </w:r>
            <w:r w:rsidR="002C465F">
              <w:rPr>
                <w:b/>
                <w:noProof/>
                <w:sz w:val="28"/>
              </w:rPr>
              <w:t>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56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56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525A93" w:rsidR="00F25D98" w:rsidRDefault="00F00BFA"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6976FE" w:rsidR="00F25D98" w:rsidRDefault="00F00BFA"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3325D" w:rsidR="001E41F3" w:rsidRDefault="00D4568F">
            <w:pPr>
              <w:pStyle w:val="CRCoverPage"/>
              <w:spacing w:after="0"/>
              <w:ind w:left="100"/>
              <w:rPr>
                <w:noProof/>
              </w:rPr>
            </w:pPr>
            <w:r>
              <w:fldChar w:fldCharType="begin"/>
            </w:r>
            <w:r>
              <w:instrText xml:space="preserve"> DOCPROPERTY  CrTitle  \* MERGEFORMAT </w:instrText>
            </w:r>
            <w:r>
              <w:fldChar w:fldCharType="separate"/>
            </w:r>
            <w:r w:rsidR="002640DD">
              <w:t>Correction of test case 27.22.4.7.</w:t>
            </w:r>
            <w:r w:rsidR="00CB41D9">
              <w:t>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568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504D0C" w:rsidR="001E41F3" w:rsidRDefault="00393B8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568F">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4568F">
            <w:pPr>
              <w:pStyle w:val="CRCoverPage"/>
              <w:spacing w:after="0"/>
              <w:ind w:left="100"/>
              <w:rPr>
                <w:noProof/>
              </w:rPr>
            </w:pPr>
            <w:r>
              <w:fldChar w:fldCharType="begin"/>
            </w:r>
            <w:r>
              <w:instrText xml:space="preserve"> DOCPROPERTY  ResDate  \* MERGEFORMAT </w:instrText>
            </w:r>
            <w:r>
              <w:fldChar w:fldCharType="separate"/>
            </w:r>
            <w:r w:rsidR="00D24991">
              <w:rPr>
                <w:noProof/>
              </w:rPr>
              <w:t>2022-10-20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56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568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3B8F" w14:paraId="1256F52C" w14:textId="77777777" w:rsidTr="00547111">
        <w:tc>
          <w:tcPr>
            <w:tcW w:w="2694" w:type="dxa"/>
            <w:gridSpan w:val="2"/>
            <w:tcBorders>
              <w:top w:val="single" w:sz="4" w:space="0" w:color="auto"/>
              <w:left w:val="single" w:sz="4" w:space="0" w:color="auto"/>
            </w:tcBorders>
          </w:tcPr>
          <w:p w14:paraId="52C87DB0" w14:textId="77777777" w:rsidR="00393B8F" w:rsidRDefault="00393B8F" w:rsidP="00393B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ACBC2" w:rsidR="00393B8F" w:rsidRDefault="00A0048C" w:rsidP="00393B8F">
            <w:pPr>
              <w:pStyle w:val="CRCoverPage"/>
              <w:spacing w:after="0"/>
              <w:ind w:left="100"/>
              <w:rPr>
                <w:noProof/>
              </w:rPr>
            </w:pPr>
            <w:r>
              <w:rPr>
                <w:rFonts w:cs="Arial"/>
                <w:noProof/>
              </w:rPr>
              <w:t xml:space="preserve">The sequence number of </w:t>
            </w:r>
            <w:r w:rsidRPr="00A0048C">
              <w:rPr>
                <w:rFonts w:cs="Arial"/>
                <w:noProof/>
              </w:rPr>
              <w:t>TERMINAL RESPONSE</w:t>
            </w:r>
            <w:r>
              <w:rPr>
                <w:rFonts w:cs="Arial"/>
                <w:noProof/>
              </w:rPr>
              <w:t xml:space="preserve"> and title format need to be updated</w:t>
            </w:r>
            <w:r w:rsidR="00393B8F">
              <w:rPr>
                <w:rFonts w:cs="Arial"/>
                <w:noProof/>
              </w:rPr>
              <w:t>.</w:t>
            </w:r>
          </w:p>
        </w:tc>
      </w:tr>
      <w:tr w:rsidR="00393B8F" w14:paraId="4CA74D09" w14:textId="77777777" w:rsidTr="00547111">
        <w:tc>
          <w:tcPr>
            <w:tcW w:w="2694" w:type="dxa"/>
            <w:gridSpan w:val="2"/>
            <w:tcBorders>
              <w:left w:val="single" w:sz="4" w:space="0" w:color="auto"/>
            </w:tcBorders>
          </w:tcPr>
          <w:p w14:paraId="2D0866D6" w14:textId="77777777" w:rsidR="00393B8F" w:rsidRDefault="00393B8F" w:rsidP="00393B8F">
            <w:pPr>
              <w:pStyle w:val="CRCoverPage"/>
              <w:spacing w:after="0"/>
              <w:rPr>
                <w:b/>
                <w:i/>
                <w:noProof/>
                <w:sz w:val="8"/>
                <w:szCs w:val="8"/>
              </w:rPr>
            </w:pPr>
          </w:p>
        </w:tc>
        <w:tc>
          <w:tcPr>
            <w:tcW w:w="6946" w:type="dxa"/>
            <w:gridSpan w:val="9"/>
            <w:tcBorders>
              <w:right w:val="single" w:sz="4" w:space="0" w:color="auto"/>
            </w:tcBorders>
          </w:tcPr>
          <w:p w14:paraId="365DEF04" w14:textId="77777777" w:rsidR="00393B8F" w:rsidRDefault="00393B8F" w:rsidP="00393B8F">
            <w:pPr>
              <w:pStyle w:val="CRCoverPage"/>
              <w:spacing w:after="0"/>
              <w:rPr>
                <w:noProof/>
                <w:sz w:val="8"/>
                <w:szCs w:val="8"/>
              </w:rPr>
            </w:pPr>
          </w:p>
        </w:tc>
      </w:tr>
      <w:tr w:rsidR="00393B8F" w14:paraId="21016551" w14:textId="77777777" w:rsidTr="00547111">
        <w:tc>
          <w:tcPr>
            <w:tcW w:w="2694" w:type="dxa"/>
            <w:gridSpan w:val="2"/>
            <w:tcBorders>
              <w:left w:val="single" w:sz="4" w:space="0" w:color="auto"/>
            </w:tcBorders>
          </w:tcPr>
          <w:p w14:paraId="49433147" w14:textId="77777777" w:rsidR="00393B8F" w:rsidRDefault="00393B8F" w:rsidP="00393B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078B91" w:rsidR="00393B8F" w:rsidRDefault="00856221" w:rsidP="00393B8F">
            <w:pPr>
              <w:pStyle w:val="CRCoverPage"/>
              <w:spacing w:after="0"/>
              <w:ind w:left="100"/>
              <w:rPr>
                <w:noProof/>
              </w:rPr>
            </w:pPr>
            <w:r w:rsidRPr="00856221">
              <w:rPr>
                <w:rFonts w:cs="Arial"/>
                <w:noProof/>
              </w:rPr>
              <w:t>TERMINAL RESPONSE</w:t>
            </w:r>
            <w:r>
              <w:rPr>
                <w:rFonts w:cs="Arial"/>
                <w:noProof/>
              </w:rPr>
              <w:t xml:space="preserve"> and title format were corrected</w:t>
            </w:r>
            <w:r w:rsidR="00393B8F">
              <w:rPr>
                <w:rFonts w:cs="Arial"/>
                <w:noProof/>
              </w:rPr>
              <w:t>.</w:t>
            </w:r>
          </w:p>
        </w:tc>
      </w:tr>
      <w:tr w:rsidR="00393B8F" w14:paraId="1F886379" w14:textId="77777777" w:rsidTr="00547111">
        <w:tc>
          <w:tcPr>
            <w:tcW w:w="2694" w:type="dxa"/>
            <w:gridSpan w:val="2"/>
            <w:tcBorders>
              <w:left w:val="single" w:sz="4" w:space="0" w:color="auto"/>
            </w:tcBorders>
          </w:tcPr>
          <w:p w14:paraId="4D989623" w14:textId="77777777" w:rsidR="00393B8F" w:rsidRDefault="00393B8F" w:rsidP="00393B8F">
            <w:pPr>
              <w:pStyle w:val="CRCoverPage"/>
              <w:spacing w:after="0"/>
              <w:rPr>
                <w:b/>
                <w:i/>
                <w:noProof/>
                <w:sz w:val="8"/>
                <w:szCs w:val="8"/>
              </w:rPr>
            </w:pPr>
          </w:p>
        </w:tc>
        <w:tc>
          <w:tcPr>
            <w:tcW w:w="6946" w:type="dxa"/>
            <w:gridSpan w:val="9"/>
            <w:tcBorders>
              <w:right w:val="single" w:sz="4" w:space="0" w:color="auto"/>
            </w:tcBorders>
          </w:tcPr>
          <w:p w14:paraId="71C4A204" w14:textId="77777777" w:rsidR="00393B8F" w:rsidRDefault="00393B8F" w:rsidP="00393B8F">
            <w:pPr>
              <w:pStyle w:val="CRCoverPage"/>
              <w:spacing w:after="0"/>
              <w:rPr>
                <w:noProof/>
                <w:sz w:val="8"/>
                <w:szCs w:val="8"/>
              </w:rPr>
            </w:pPr>
          </w:p>
        </w:tc>
      </w:tr>
      <w:tr w:rsidR="00393B8F" w14:paraId="678D7BF9" w14:textId="77777777" w:rsidTr="00547111">
        <w:tc>
          <w:tcPr>
            <w:tcW w:w="2694" w:type="dxa"/>
            <w:gridSpan w:val="2"/>
            <w:tcBorders>
              <w:left w:val="single" w:sz="4" w:space="0" w:color="auto"/>
              <w:bottom w:val="single" w:sz="4" w:space="0" w:color="auto"/>
            </w:tcBorders>
          </w:tcPr>
          <w:p w14:paraId="4E5CE1B6" w14:textId="77777777" w:rsidR="00393B8F" w:rsidRDefault="00393B8F" w:rsidP="00393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2AEC5" w:rsidR="00393B8F" w:rsidRDefault="00856221" w:rsidP="00393B8F">
            <w:pPr>
              <w:pStyle w:val="CRCoverPage"/>
              <w:spacing w:after="0"/>
              <w:ind w:left="100"/>
              <w:rPr>
                <w:noProof/>
              </w:rPr>
            </w:pPr>
            <w:r>
              <w:rPr>
                <w:lang w:eastAsia="zh-CN"/>
              </w:rPr>
              <w:t>The sequence number will not align with test procedure</w:t>
            </w:r>
            <w:r w:rsidR="00393B8F">
              <w:rPr>
                <w:noProof/>
              </w:rPr>
              <w:t>.</w:t>
            </w:r>
          </w:p>
        </w:tc>
      </w:tr>
      <w:tr w:rsidR="00393B8F" w14:paraId="034AF533" w14:textId="77777777" w:rsidTr="00547111">
        <w:tc>
          <w:tcPr>
            <w:tcW w:w="2694" w:type="dxa"/>
            <w:gridSpan w:val="2"/>
          </w:tcPr>
          <w:p w14:paraId="39D9EB5B" w14:textId="77777777" w:rsidR="00393B8F" w:rsidRDefault="00393B8F" w:rsidP="00393B8F">
            <w:pPr>
              <w:pStyle w:val="CRCoverPage"/>
              <w:spacing w:after="0"/>
              <w:rPr>
                <w:b/>
                <w:i/>
                <w:noProof/>
                <w:sz w:val="8"/>
                <w:szCs w:val="8"/>
              </w:rPr>
            </w:pPr>
          </w:p>
        </w:tc>
        <w:tc>
          <w:tcPr>
            <w:tcW w:w="6946" w:type="dxa"/>
            <w:gridSpan w:val="9"/>
          </w:tcPr>
          <w:p w14:paraId="7826CB1C" w14:textId="77777777" w:rsidR="00393B8F" w:rsidRDefault="00393B8F" w:rsidP="00393B8F">
            <w:pPr>
              <w:pStyle w:val="CRCoverPage"/>
              <w:spacing w:after="0"/>
              <w:rPr>
                <w:noProof/>
                <w:sz w:val="8"/>
                <w:szCs w:val="8"/>
              </w:rPr>
            </w:pPr>
          </w:p>
        </w:tc>
      </w:tr>
      <w:tr w:rsidR="00393B8F" w14:paraId="6A17D7AC" w14:textId="77777777" w:rsidTr="00547111">
        <w:tc>
          <w:tcPr>
            <w:tcW w:w="2694" w:type="dxa"/>
            <w:gridSpan w:val="2"/>
            <w:tcBorders>
              <w:top w:val="single" w:sz="4" w:space="0" w:color="auto"/>
              <w:left w:val="single" w:sz="4" w:space="0" w:color="auto"/>
            </w:tcBorders>
          </w:tcPr>
          <w:p w14:paraId="6DAD5B19" w14:textId="77777777" w:rsidR="00393B8F" w:rsidRDefault="00393B8F" w:rsidP="00393B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09090" w:rsidR="00393B8F" w:rsidRDefault="00393B8F" w:rsidP="00393B8F">
            <w:pPr>
              <w:pStyle w:val="CRCoverPage"/>
              <w:spacing w:after="0"/>
              <w:ind w:left="100"/>
              <w:rPr>
                <w:noProof/>
              </w:rPr>
            </w:pPr>
            <w:r>
              <w:rPr>
                <w:rFonts w:cs="Arial"/>
                <w:lang w:val="en-US" w:eastAsia="zh-CN"/>
              </w:rPr>
              <w:t>27.22.4.7.</w:t>
            </w:r>
            <w:r w:rsidR="006B460A">
              <w:rPr>
                <w:rFonts w:cs="Arial"/>
                <w:lang w:val="en-US" w:eastAsia="zh-CN"/>
              </w:rPr>
              <w:t>6</w:t>
            </w:r>
          </w:p>
        </w:tc>
      </w:tr>
      <w:tr w:rsidR="00393B8F" w14:paraId="56E1E6C3" w14:textId="77777777" w:rsidTr="00547111">
        <w:tc>
          <w:tcPr>
            <w:tcW w:w="2694" w:type="dxa"/>
            <w:gridSpan w:val="2"/>
            <w:tcBorders>
              <w:left w:val="single" w:sz="4" w:space="0" w:color="auto"/>
            </w:tcBorders>
          </w:tcPr>
          <w:p w14:paraId="2FB9DE77" w14:textId="77777777" w:rsidR="00393B8F" w:rsidRDefault="00393B8F" w:rsidP="00393B8F">
            <w:pPr>
              <w:pStyle w:val="CRCoverPage"/>
              <w:spacing w:after="0"/>
              <w:rPr>
                <w:b/>
                <w:i/>
                <w:noProof/>
                <w:sz w:val="8"/>
                <w:szCs w:val="8"/>
              </w:rPr>
            </w:pPr>
          </w:p>
        </w:tc>
        <w:tc>
          <w:tcPr>
            <w:tcW w:w="6946" w:type="dxa"/>
            <w:gridSpan w:val="9"/>
            <w:tcBorders>
              <w:right w:val="single" w:sz="4" w:space="0" w:color="auto"/>
            </w:tcBorders>
          </w:tcPr>
          <w:p w14:paraId="0898542D" w14:textId="77777777" w:rsidR="00393B8F" w:rsidRDefault="00393B8F" w:rsidP="00393B8F">
            <w:pPr>
              <w:pStyle w:val="CRCoverPage"/>
              <w:spacing w:after="0"/>
              <w:rPr>
                <w:noProof/>
                <w:sz w:val="8"/>
                <w:szCs w:val="8"/>
              </w:rPr>
            </w:pPr>
          </w:p>
        </w:tc>
      </w:tr>
      <w:tr w:rsidR="00393B8F" w14:paraId="76F95A8B" w14:textId="77777777" w:rsidTr="00547111">
        <w:tc>
          <w:tcPr>
            <w:tcW w:w="2694" w:type="dxa"/>
            <w:gridSpan w:val="2"/>
            <w:tcBorders>
              <w:left w:val="single" w:sz="4" w:space="0" w:color="auto"/>
            </w:tcBorders>
          </w:tcPr>
          <w:p w14:paraId="335EAB52" w14:textId="77777777" w:rsidR="00393B8F" w:rsidRDefault="00393B8F" w:rsidP="00393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3B8F" w:rsidRDefault="00393B8F" w:rsidP="00393B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3B8F" w:rsidRDefault="00393B8F" w:rsidP="00393B8F">
            <w:pPr>
              <w:pStyle w:val="CRCoverPage"/>
              <w:spacing w:after="0"/>
              <w:jc w:val="center"/>
              <w:rPr>
                <w:b/>
                <w:caps/>
                <w:noProof/>
              </w:rPr>
            </w:pPr>
            <w:r>
              <w:rPr>
                <w:b/>
                <w:caps/>
                <w:noProof/>
              </w:rPr>
              <w:t>N</w:t>
            </w:r>
          </w:p>
        </w:tc>
        <w:tc>
          <w:tcPr>
            <w:tcW w:w="2977" w:type="dxa"/>
            <w:gridSpan w:val="4"/>
          </w:tcPr>
          <w:p w14:paraId="304CCBCB" w14:textId="77777777" w:rsidR="00393B8F" w:rsidRDefault="00393B8F" w:rsidP="00393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3B8F" w:rsidRDefault="00393B8F" w:rsidP="00393B8F">
            <w:pPr>
              <w:pStyle w:val="CRCoverPage"/>
              <w:spacing w:after="0"/>
              <w:ind w:left="99"/>
              <w:rPr>
                <w:noProof/>
              </w:rPr>
            </w:pPr>
          </w:p>
        </w:tc>
      </w:tr>
      <w:tr w:rsidR="00393B8F" w14:paraId="34ACE2EB" w14:textId="77777777" w:rsidTr="00547111">
        <w:tc>
          <w:tcPr>
            <w:tcW w:w="2694" w:type="dxa"/>
            <w:gridSpan w:val="2"/>
            <w:tcBorders>
              <w:left w:val="single" w:sz="4" w:space="0" w:color="auto"/>
            </w:tcBorders>
          </w:tcPr>
          <w:p w14:paraId="571382F3" w14:textId="77777777" w:rsidR="00393B8F" w:rsidRDefault="00393B8F" w:rsidP="00393B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3B8F" w:rsidRDefault="00393B8F" w:rsidP="00393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659670" w:rsidR="00393B8F" w:rsidRDefault="006B460A" w:rsidP="00393B8F">
            <w:pPr>
              <w:pStyle w:val="CRCoverPage"/>
              <w:spacing w:after="0"/>
              <w:jc w:val="center"/>
              <w:rPr>
                <w:b/>
                <w:caps/>
                <w:noProof/>
              </w:rPr>
            </w:pPr>
            <w:r>
              <w:rPr>
                <w:rFonts w:hint="eastAsia"/>
                <w:b/>
                <w:caps/>
                <w:noProof/>
              </w:rPr>
              <w:t>X</w:t>
            </w:r>
          </w:p>
        </w:tc>
        <w:tc>
          <w:tcPr>
            <w:tcW w:w="2977" w:type="dxa"/>
            <w:gridSpan w:val="4"/>
          </w:tcPr>
          <w:p w14:paraId="7DB274D8" w14:textId="77777777" w:rsidR="00393B8F" w:rsidRDefault="00393B8F" w:rsidP="00393B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3B8F" w:rsidRDefault="00393B8F" w:rsidP="00393B8F">
            <w:pPr>
              <w:pStyle w:val="CRCoverPage"/>
              <w:spacing w:after="0"/>
              <w:ind w:left="99"/>
              <w:rPr>
                <w:noProof/>
              </w:rPr>
            </w:pPr>
            <w:r>
              <w:rPr>
                <w:noProof/>
              </w:rPr>
              <w:t xml:space="preserve">TS/TR ... CR ... </w:t>
            </w:r>
          </w:p>
        </w:tc>
      </w:tr>
      <w:tr w:rsidR="00393B8F" w14:paraId="446DDBAC" w14:textId="77777777" w:rsidTr="00547111">
        <w:tc>
          <w:tcPr>
            <w:tcW w:w="2694" w:type="dxa"/>
            <w:gridSpan w:val="2"/>
            <w:tcBorders>
              <w:left w:val="single" w:sz="4" w:space="0" w:color="auto"/>
            </w:tcBorders>
          </w:tcPr>
          <w:p w14:paraId="678A1AA6" w14:textId="77777777" w:rsidR="00393B8F" w:rsidRDefault="00393B8F" w:rsidP="00393B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3B8F" w:rsidRDefault="00393B8F" w:rsidP="00393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FDE541" w:rsidR="00393B8F" w:rsidRDefault="006B460A" w:rsidP="00393B8F">
            <w:pPr>
              <w:pStyle w:val="CRCoverPage"/>
              <w:spacing w:after="0"/>
              <w:jc w:val="center"/>
              <w:rPr>
                <w:b/>
                <w:caps/>
                <w:noProof/>
              </w:rPr>
            </w:pPr>
            <w:r>
              <w:rPr>
                <w:rFonts w:hint="eastAsia"/>
                <w:b/>
                <w:caps/>
                <w:noProof/>
              </w:rPr>
              <w:t>X</w:t>
            </w:r>
          </w:p>
        </w:tc>
        <w:tc>
          <w:tcPr>
            <w:tcW w:w="2977" w:type="dxa"/>
            <w:gridSpan w:val="4"/>
          </w:tcPr>
          <w:p w14:paraId="1A4306D9" w14:textId="77777777" w:rsidR="00393B8F" w:rsidRDefault="00393B8F" w:rsidP="00393B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3B8F" w:rsidRDefault="00393B8F" w:rsidP="00393B8F">
            <w:pPr>
              <w:pStyle w:val="CRCoverPage"/>
              <w:spacing w:after="0"/>
              <w:ind w:left="99"/>
              <w:rPr>
                <w:noProof/>
              </w:rPr>
            </w:pPr>
            <w:r>
              <w:rPr>
                <w:noProof/>
              </w:rPr>
              <w:t xml:space="preserve">TS/TR ... CR ... </w:t>
            </w:r>
          </w:p>
        </w:tc>
      </w:tr>
      <w:tr w:rsidR="00393B8F" w14:paraId="55C714D2" w14:textId="77777777" w:rsidTr="00547111">
        <w:tc>
          <w:tcPr>
            <w:tcW w:w="2694" w:type="dxa"/>
            <w:gridSpan w:val="2"/>
            <w:tcBorders>
              <w:left w:val="single" w:sz="4" w:space="0" w:color="auto"/>
            </w:tcBorders>
          </w:tcPr>
          <w:p w14:paraId="45913E62" w14:textId="77777777" w:rsidR="00393B8F" w:rsidRDefault="00393B8F" w:rsidP="00393B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3B8F" w:rsidRDefault="00393B8F" w:rsidP="00393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50DE1A" w:rsidR="00393B8F" w:rsidRDefault="006B460A" w:rsidP="00393B8F">
            <w:pPr>
              <w:pStyle w:val="CRCoverPage"/>
              <w:spacing w:after="0"/>
              <w:jc w:val="center"/>
              <w:rPr>
                <w:b/>
                <w:caps/>
                <w:noProof/>
              </w:rPr>
            </w:pPr>
            <w:r>
              <w:rPr>
                <w:rFonts w:hint="eastAsia"/>
                <w:b/>
                <w:caps/>
                <w:noProof/>
              </w:rPr>
              <w:t>X</w:t>
            </w:r>
          </w:p>
        </w:tc>
        <w:tc>
          <w:tcPr>
            <w:tcW w:w="2977" w:type="dxa"/>
            <w:gridSpan w:val="4"/>
          </w:tcPr>
          <w:p w14:paraId="1B4FF921" w14:textId="77777777" w:rsidR="00393B8F" w:rsidRDefault="00393B8F" w:rsidP="00393B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3B8F" w:rsidRDefault="00393B8F" w:rsidP="00393B8F">
            <w:pPr>
              <w:pStyle w:val="CRCoverPage"/>
              <w:spacing w:after="0"/>
              <w:ind w:left="99"/>
              <w:rPr>
                <w:noProof/>
              </w:rPr>
            </w:pPr>
            <w:r>
              <w:rPr>
                <w:noProof/>
              </w:rPr>
              <w:t xml:space="preserve">TS/TR ... CR ... </w:t>
            </w:r>
          </w:p>
        </w:tc>
      </w:tr>
      <w:tr w:rsidR="00393B8F" w14:paraId="60DF82CC" w14:textId="77777777" w:rsidTr="008863B9">
        <w:tc>
          <w:tcPr>
            <w:tcW w:w="2694" w:type="dxa"/>
            <w:gridSpan w:val="2"/>
            <w:tcBorders>
              <w:left w:val="single" w:sz="4" w:space="0" w:color="auto"/>
            </w:tcBorders>
          </w:tcPr>
          <w:p w14:paraId="517696CD" w14:textId="77777777" w:rsidR="00393B8F" w:rsidRDefault="00393B8F" w:rsidP="00393B8F">
            <w:pPr>
              <w:pStyle w:val="CRCoverPage"/>
              <w:spacing w:after="0"/>
              <w:rPr>
                <w:b/>
                <w:i/>
                <w:noProof/>
              </w:rPr>
            </w:pPr>
          </w:p>
        </w:tc>
        <w:tc>
          <w:tcPr>
            <w:tcW w:w="6946" w:type="dxa"/>
            <w:gridSpan w:val="9"/>
            <w:tcBorders>
              <w:right w:val="single" w:sz="4" w:space="0" w:color="auto"/>
            </w:tcBorders>
          </w:tcPr>
          <w:p w14:paraId="4D84207F" w14:textId="77777777" w:rsidR="00393B8F" w:rsidRDefault="00393B8F" w:rsidP="00393B8F">
            <w:pPr>
              <w:pStyle w:val="CRCoverPage"/>
              <w:spacing w:after="0"/>
              <w:rPr>
                <w:noProof/>
              </w:rPr>
            </w:pPr>
          </w:p>
        </w:tc>
      </w:tr>
      <w:tr w:rsidR="00393B8F" w14:paraId="556B87B6" w14:textId="77777777" w:rsidTr="008863B9">
        <w:tc>
          <w:tcPr>
            <w:tcW w:w="2694" w:type="dxa"/>
            <w:gridSpan w:val="2"/>
            <w:tcBorders>
              <w:left w:val="single" w:sz="4" w:space="0" w:color="auto"/>
              <w:bottom w:val="single" w:sz="4" w:space="0" w:color="auto"/>
            </w:tcBorders>
          </w:tcPr>
          <w:p w14:paraId="79A9C411" w14:textId="77777777" w:rsidR="00393B8F" w:rsidRDefault="00393B8F" w:rsidP="00393B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3B8F" w:rsidRDefault="00393B8F" w:rsidP="00393B8F">
            <w:pPr>
              <w:pStyle w:val="CRCoverPage"/>
              <w:spacing w:after="0"/>
              <w:ind w:left="100"/>
              <w:rPr>
                <w:noProof/>
              </w:rPr>
            </w:pPr>
          </w:p>
        </w:tc>
      </w:tr>
      <w:tr w:rsidR="00393B8F" w:rsidRPr="008863B9" w14:paraId="45BFE792" w14:textId="77777777" w:rsidTr="008863B9">
        <w:tc>
          <w:tcPr>
            <w:tcW w:w="2694" w:type="dxa"/>
            <w:gridSpan w:val="2"/>
            <w:tcBorders>
              <w:top w:val="single" w:sz="4" w:space="0" w:color="auto"/>
              <w:bottom w:val="single" w:sz="4" w:space="0" w:color="auto"/>
            </w:tcBorders>
          </w:tcPr>
          <w:p w14:paraId="194242DD" w14:textId="77777777" w:rsidR="00393B8F" w:rsidRPr="008863B9" w:rsidRDefault="00393B8F" w:rsidP="00393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3B8F" w:rsidRPr="008863B9" w:rsidRDefault="00393B8F" w:rsidP="00393B8F">
            <w:pPr>
              <w:pStyle w:val="CRCoverPage"/>
              <w:spacing w:after="0"/>
              <w:ind w:left="100"/>
              <w:rPr>
                <w:noProof/>
                <w:sz w:val="8"/>
                <w:szCs w:val="8"/>
              </w:rPr>
            </w:pPr>
          </w:p>
        </w:tc>
      </w:tr>
      <w:tr w:rsidR="00393B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3B8F" w:rsidRDefault="00393B8F" w:rsidP="00393B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3B8F" w:rsidRDefault="00393B8F" w:rsidP="00393B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A79" w14:textId="77777777" w:rsidR="00E674BE" w:rsidRDefault="00E674BE" w:rsidP="00E674BE">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73D6F183" w14:textId="77777777" w:rsidR="00432D71" w:rsidRPr="00F1068F" w:rsidRDefault="00432D71" w:rsidP="00432D71">
      <w:pPr>
        <w:pStyle w:val="5"/>
      </w:pPr>
      <w:bookmarkStart w:id="3" w:name="_Toc114736853"/>
      <w:bookmarkStart w:id="4" w:name="_Toc51789398"/>
      <w:bookmarkStart w:id="5" w:name="_Toc90546869"/>
      <w:bookmarkEnd w:id="1"/>
      <w:bookmarkEnd w:id="2"/>
      <w:r>
        <w:t>27.22.4.7.6</w:t>
      </w:r>
      <w:r w:rsidRPr="00F1068F">
        <w:tab/>
        <w:t>REFRESH (IMSI changing procedure, NG-RAN)</w:t>
      </w:r>
      <w:bookmarkEnd w:id="3"/>
    </w:p>
    <w:p w14:paraId="17FC2C53" w14:textId="77777777" w:rsidR="00432D71" w:rsidRPr="001D1909" w:rsidRDefault="00432D71" w:rsidP="00D92FDD">
      <w:pPr>
        <w:pStyle w:val="H6"/>
        <w:pPrChange w:id="6" w:author="Daiwei Zhou (周代卫)" w:date="2022-11-08T11:58:00Z">
          <w:pPr>
            <w:pStyle w:val="6"/>
          </w:pPr>
        </w:pPrChange>
      </w:pPr>
      <w:bookmarkStart w:id="7" w:name="_Toc114736854"/>
      <w:bookmarkEnd w:id="4"/>
      <w:bookmarkEnd w:id="5"/>
      <w:r>
        <w:t>27.22.4.7.6.1</w:t>
      </w:r>
      <w:r>
        <w:tab/>
      </w:r>
      <w:r w:rsidRPr="001D1909">
        <w:t>Definition and applicability</w:t>
      </w:r>
      <w:bookmarkEnd w:id="7"/>
    </w:p>
    <w:p w14:paraId="403D17D6" w14:textId="77777777" w:rsidR="00432D71" w:rsidRPr="004D6208" w:rsidRDefault="00432D71" w:rsidP="00432D71">
      <w:r w:rsidRPr="004D6208">
        <w:t>See clause 3.2.2.</w:t>
      </w:r>
    </w:p>
    <w:p w14:paraId="02C8429D" w14:textId="77777777" w:rsidR="00432D71" w:rsidRPr="001D1909" w:rsidRDefault="00432D71" w:rsidP="00D92FDD">
      <w:pPr>
        <w:pStyle w:val="H6"/>
        <w:pPrChange w:id="8" w:author="Daiwei Zhou (周代卫)" w:date="2022-11-08T11:58:00Z">
          <w:pPr>
            <w:pStyle w:val="6"/>
          </w:pPr>
        </w:pPrChange>
      </w:pPr>
      <w:bookmarkStart w:id="9" w:name="_Toc114736855"/>
      <w:r>
        <w:t>27.22.4.7.6.2</w:t>
      </w:r>
      <w:r>
        <w:tab/>
      </w:r>
      <w:r w:rsidRPr="001D1909">
        <w:t>Conformance requirement</w:t>
      </w:r>
      <w:bookmarkEnd w:id="9"/>
    </w:p>
    <w:p w14:paraId="57B03AA7" w14:textId="77777777" w:rsidR="00432D71" w:rsidRPr="004D6208" w:rsidRDefault="00432D71" w:rsidP="00432D71">
      <w:r w:rsidRPr="004D6208">
        <w:t>The ME shall support the REFRESH command as defined in:</w:t>
      </w:r>
    </w:p>
    <w:p w14:paraId="1EC70CA9" w14:textId="77777777" w:rsidR="00432D71" w:rsidRPr="004D6208" w:rsidRDefault="00432D71" w:rsidP="00432D71">
      <w:pPr>
        <w:pStyle w:val="B1"/>
      </w:pPr>
      <w:r w:rsidRPr="004D6208">
        <w:t>-</w:t>
      </w:r>
      <w:r w:rsidRPr="004D6208">
        <w:tab/>
        <w:t>TS 31.111 [15] clause 6.1, clause 6.4.7, clause 6.4.7.1, clause 6, clause 6.6.13, clause 5.2, clause 8.6, clause 8.7 and clause 8.18.</w:t>
      </w:r>
    </w:p>
    <w:p w14:paraId="553D80C4" w14:textId="77777777" w:rsidR="00432D71" w:rsidRPr="004D6208" w:rsidRDefault="00432D71" w:rsidP="00432D71">
      <w:r w:rsidRPr="004D6208">
        <w:t>Additionally, the ME shall support the USIM Initialization and USIM application closure procedure as defined in:</w:t>
      </w:r>
    </w:p>
    <w:p w14:paraId="3381C315" w14:textId="77777777" w:rsidR="00432D71" w:rsidRPr="004D6208" w:rsidRDefault="00432D71" w:rsidP="00432D71">
      <w:pPr>
        <w:pStyle w:val="B1"/>
      </w:pPr>
      <w:r w:rsidRPr="004D6208">
        <w:t>-</w:t>
      </w:r>
      <w:r w:rsidRPr="004D6208">
        <w:tab/>
        <w:t xml:space="preserve">TS 31.102 [14] clause </w:t>
      </w:r>
      <w:r w:rsidRPr="004D6208">
        <w:rPr>
          <w:lang w:eastAsia="zh-CN"/>
        </w:rPr>
        <w:t>5</w:t>
      </w:r>
      <w:r w:rsidRPr="004D6208">
        <w:t>.1.</w:t>
      </w:r>
      <w:r w:rsidRPr="004D6208">
        <w:rPr>
          <w:lang w:eastAsia="zh-CN"/>
        </w:rPr>
        <w:t xml:space="preserve">2, </w:t>
      </w:r>
      <w:r w:rsidRPr="004D6208">
        <w:t>clause</w:t>
      </w:r>
      <w:r w:rsidRPr="004D6208">
        <w:rPr>
          <w:lang w:eastAsia="zh-CN"/>
        </w:rPr>
        <w:t xml:space="preserve"> 5.1.3</w:t>
      </w:r>
      <w:r w:rsidRPr="004D6208">
        <w:t xml:space="preserve"> and Annex I.</w:t>
      </w:r>
    </w:p>
    <w:p w14:paraId="1425DB57" w14:textId="77777777" w:rsidR="00432D71" w:rsidRPr="001D1909" w:rsidRDefault="00432D71" w:rsidP="00D92FDD">
      <w:pPr>
        <w:pStyle w:val="H6"/>
        <w:pPrChange w:id="10" w:author="Daiwei Zhou (周代卫)" w:date="2022-11-08T11:58:00Z">
          <w:pPr>
            <w:pStyle w:val="6"/>
          </w:pPr>
        </w:pPrChange>
      </w:pPr>
      <w:bookmarkStart w:id="11" w:name="_Toc114736856"/>
      <w:r>
        <w:t>27.22.4.7.6.3</w:t>
      </w:r>
      <w:r>
        <w:tab/>
      </w:r>
      <w:r w:rsidRPr="001D1909">
        <w:t>Test purpose</w:t>
      </w:r>
      <w:bookmarkEnd w:id="11"/>
    </w:p>
    <w:p w14:paraId="0B5C62DD" w14:textId="77777777" w:rsidR="00432D71" w:rsidRPr="004D6208" w:rsidRDefault="00432D71" w:rsidP="00432D71">
      <w:r w:rsidRPr="004D6208">
        <w:t>To verify that the ME performs the Proactive Command – REFRESH in accordance with the Command Qualifier and the IMSI changing procedure. This may require the ME to perform:</w:t>
      </w:r>
    </w:p>
    <w:p w14:paraId="72496BFC" w14:textId="77777777" w:rsidR="00432D71" w:rsidRPr="004D6208" w:rsidRDefault="00432D71" w:rsidP="00432D71">
      <w:pPr>
        <w:pStyle w:val="B1"/>
      </w:pPr>
      <w:r w:rsidRPr="004D6208">
        <w:t>-</w:t>
      </w:r>
      <w:r w:rsidRPr="004D6208">
        <w:tab/>
        <w:t>the USIM initialization</w:t>
      </w:r>
    </w:p>
    <w:p w14:paraId="05C08921" w14:textId="77777777" w:rsidR="00432D71" w:rsidRPr="004D6208" w:rsidRDefault="00432D71" w:rsidP="00432D71">
      <w:pPr>
        <w:pStyle w:val="B1"/>
      </w:pPr>
      <w:r w:rsidRPr="004D6208">
        <w:t>-</w:t>
      </w:r>
      <w:r w:rsidRPr="004D6208">
        <w:tab/>
        <w:t>a re-read of the contents and structure of the IMSI on the USIM</w:t>
      </w:r>
    </w:p>
    <w:p w14:paraId="46595DBA" w14:textId="77777777" w:rsidR="00432D71" w:rsidRPr="004D6208" w:rsidRDefault="00432D71" w:rsidP="00432D71">
      <w:pPr>
        <w:pStyle w:val="B1"/>
      </w:pPr>
      <w:r w:rsidRPr="004D6208">
        <w:t>-</w:t>
      </w:r>
      <w:r w:rsidRPr="004D6208">
        <w:tab/>
        <w:t>a restart of the card session</w:t>
      </w:r>
    </w:p>
    <w:p w14:paraId="6D6D7EE3" w14:textId="77777777" w:rsidR="00432D71" w:rsidRPr="004D6208" w:rsidRDefault="00432D71" w:rsidP="00432D71">
      <w:pPr>
        <w:pStyle w:val="B1"/>
      </w:pPr>
      <w:r w:rsidRPr="004D6208">
        <w:t>-</w:t>
      </w:r>
      <w:r w:rsidRPr="004D6208">
        <w:tab/>
        <w:t>a successful return of the result of the execution of the command in the TERMINAL RESPONSE command sent to the UICC.</w:t>
      </w:r>
    </w:p>
    <w:p w14:paraId="1CA9ADE6" w14:textId="77777777" w:rsidR="00432D71" w:rsidRPr="001D1909" w:rsidRDefault="00432D71" w:rsidP="00D92FDD">
      <w:pPr>
        <w:pStyle w:val="H6"/>
        <w:pPrChange w:id="12" w:author="Daiwei Zhou (周代卫)" w:date="2022-11-08T11:58:00Z">
          <w:pPr>
            <w:pStyle w:val="6"/>
          </w:pPr>
        </w:pPrChange>
      </w:pPr>
      <w:bookmarkStart w:id="13" w:name="_Toc114736857"/>
      <w:r>
        <w:t>27.22.4.7.6.4</w:t>
      </w:r>
      <w:r>
        <w:rPr>
          <w:lang w:eastAsia="zh-CN"/>
        </w:rPr>
        <w:tab/>
      </w:r>
      <w:r w:rsidRPr="001D1909">
        <w:t>Method of test</w:t>
      </w:r>
      <w:bookmarkEnd w:id="13"/>
    </w:p>
    <w:p w14:paraId="34810588" w14:textId="77777777" w:rsidR="00432D71" w:rsidRPr="001D1909" w:rsidRDefault="00432D71" w:rsidP="00892604">
      <w:pPr>
        <w:pStyle w:val="H6"/>
        <w:pPrChange w:id="14" w:author="Daiwei Zhou (周代卫)" w:date="2022-11-08T11:59:00Z">
          <w:pPr>
            <w:pStyle w:val="7"/>
          </w:pPr>
        </w:pPrChange>
      </w:pPr>
      <w:bookmarkStart w:id="15" w:name="_Toc114736858"/>
      <w:r>
        <w:t>27.22.4.7.6.4.1</w:t>
      </w:r>
      <w:r>
        <w:tab/>
      </w:r>
      <w:r w:rsidRPr="001D1909">
        <w:t>Initial conditions</w:t>
      </w:r>
      <w:bookmarkEnd w:id="15"/>
    </w:p>
    <w:p w14:paraId="54BDF5FE" w14:textId="77777777" w:rsidR="00432D71" w:rsidRPr="004D6208" w:rsidRDefault="00432D71" w:rsidP="00432D71">
      <w:pPr>
        <w:rPr>
          <w:lang w:eastAsia="zh-CN"/>
        </w:rPr>
      </w:pPr>
      <w:r w:rsidRPr="004D6208">
        <w:t xml:space="preserve">The ME is connected to the USIM Simulator and connected to the </w:t>
      </w:r>
      <w:r w:rsidRPr="004D6208">
        <w:rPr>
          <w:lang w:eastAsia="zh-CN"/>
        </w:rPr>
        <w:t>NG</w:t>
      </w:r>
      <w:r w:rsidRPr="004D6208">
        <w:t>-SS.</w:t>
      </w:r>
    </w:p>
    <w:p w14:paraId="1692E4F9" w14:textId="77777777" w:rsidR="00432D71" w:rsidRPr="004D6208" w:rsidRDefault="00432D71" w:rsidP="00432D71">
      <w:r w:rsidRPr="004D6208">
        <w:t>The NG-RAN parameters of the NG-SS are:</w:t>
      </w:r>
    </w:p>
    <w:p w14:paraId="1C66D3D0" w14:textId="77777777" w:rsidR="00432D71" w:rsidRPr="004D6208" w:rsidRDefault="00432D71" w:rsidP="00432D71">
      <w:pPr>
        <w:pStyle w:val="B1"/>
      </w:pPr>
      <w:r w:rsidRPr="004D6208">
        <w:t>-</w:t>
      </w:r>
      <w:r w:rsidRPr="004D6208">
        <w:tab/>
        <w:t>Mobile Country Code (MCC) = 001;</w:t>
      </w:r>
    </w:p>
    <w:p w14:paraId="2FD8A49C" w14:textId="77777777" w:rsidR="00432D71" w:rsidRPr="004D6208" w:rsidRDefault="00432D71" w:rsidP="00432D71">
      <w:pPr>
        <w:pStyle w:val="B1"/>
      </w:pPr>
      <w:r w:rsidRPr="004D6208">
        <w:t>-</w:t>
      </w:r>
      <w:r w:rsidRPr="004D6208">
        <w:tab/>
        <w:t>Mobile Network Code (MNC) = 01;</w:t>
      </w:r>
    </w:p>
    <w:p w14:paraId="252FCA8B" w14:textId="77777777" w:rsidR="00432D71" w:rsidRPr="004D6208" w:rsidRDefault="00432D71" w:rsidP="00432D71">
      <w:pPr>
        <w:pStyle w:val="B1"/>
      </w:pPr>
      <w:r w:rsidRPr="004D6208">
        <w:t>-</w:t>
      </w:r>
      <w:r w:rsidRPr="004D6208">
        <w:tab/>
        <w:t>Tracking Area Code (TAC) = 000001;</w:t>
      </w:r>
    </w:p>
    <w:p w14:paraId="3579F01E" w14:textId="77777777" w:rsidR="00432D71" w:rsidRPr="004D6208" w:rsidRDefault="00432D71" w:rsidP="00432D71">
      <w:pPr>
        <w:rPr>
          <w:lang w:eastAsia="zh-CN"/>
        </w:rPr>
      </w:pPr>
      <w:r w:rsidRPr="004D6208">
        <w:t>The default NG-RAN UICC is used</w:t>
      </w:r>
      <w:r w:rsidRPr="004D6208">
        <w:rPr>
          <w:lang w:eastAsia="zh-CN"/>
        </w:rPr>
        <w:t>.</w:t>
      </w:r>
    </w:p>
    <w:p w14:paraId="21FD7C87" w14:textId="77777777" w:rsidR="00432D71" w:rsidRPr="004D6208" w:rsidRDefault="00432D71" w:rsidP="00432D71">
      <w:r w:rsidRPr="004D6208">
        <w:t>Prior to this test the ME shall have been powered on and performed the PROFILE DOWNLOAD procedure.</w:t>
      </w:r>
    </w:p>
    <w:p w14:paraId="149F016A" w14:textId="77777777" w:rsidR="00432D71" w:rsidRPr="003C2840" w:rsidRDefault="00432D71" w:rsidP="00892604">
      <w:pPr>
        <w:pStyle w:val="H6"/>
        <w:pPrChange w:id="16" w:author="Daiwei Zhou (周代卫)" w:date="2022-11-08T11:59:00Z">
          <w:pPr>
            <w:pStyle w:val="7"/>
          </w:pPr>
        </w:pPrChange>
      </w:pPr>
      <w:bookmarkStart w:id="17" w:name="_Toc114736859"/>
      <w:r>
        <w:lastRenderedPageBreak/>
        <w:t>27.22.4.7.6</w:t>
      </w:r>
      <w:r w:rsidRPr="003C2840">
        <w:t>.4.2</w:t>
      </w:r>
      <w:r w:rsidRPr="003C2840">
        <w:tab/>
        <w:t>Procedure</w:t>
      </w:r>
      <w:bookmarkEnd w:id="17"/>
    </w:p>
    <w:p w14:paraId="33060617" w14:textId="77777777" w:rsidR="00432D71" w:rsidRPr="001D1909" w:rsidRDefault="00432D71" w:rsidP="00432D71">
      <w:pPr>
        <w:pStyle w:val="TH"/>
      </w:pPr>
      <w:r w:rsidRPr="001D1909">
        <w:t xml:space="preserve">Expected Sequence </w:t>
      </w:r>
      <w:r>
        <w:rPr>
          <w:lang w:eastAsia="zh-CN"/>
        </w:rPr>
        <w:t>6</w:t>
      </w:r>
      <w:r w:rsidRPr="001D1909">
        <w:t xml:space="preserve">.1 (REFRESH, </w:t>
      </w:r>
      <w:r w:rsidRPr="001D1909">
        <w:rPr>
          <w:snapToGrid w:val="0"/>
        </w:rPr>
        <w:t xml:space="preserve">UICC Reset for IMSI Changing procedure, </w:t>
      </w:r>
      <w:r w:rsidRPr="002A74D8">
        <w:rPr>
          <w:snapToGrid w:val="0"/>
        </w:rPr>
        <w:t>NG-RAN</w:t>
      </w:r>
      <w:r w:rsidRPr="001D1909">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432D71" w:rsidRPr="001D1909" w14:paraId="39739D72" w14:textId="77777777" w:rsidTr="0088134E">
        <w:trPr>
          <w:cantSplit/>
          <w:jc w:val="center"/>
        </w:trPr>
        <w:tc>
          <w:tcPr>
            <w:tcW w:w="737" w:type="dxa"/>
            <w:tcBorders>
              <w:top w:val="single" w:sz="4" w:space="0" w:color="auto"/>
              <w:bottom w:val="single" w:sz="4" w:space="0" w:color="auto"/>
              <w:right w:val="single" w:sz="4" w:space="0" w:color="auto"/>
            </w:tcBorders>
          </w:tcPr>
          <w:p w14:paraId="09247E3F" w14:textId="77777777" w:rsidR="00432D71" w:rsidRPr="001D1909" w:rsidRDefault="00432D71" w:rsidP="0088134E">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580BDADA" w14:textId="77777777" w:rsidR="00432D71" w:rsidRPr="001D1909" w:rsidRDefault="00432D71" w:rsidP="0088134E">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59D7BE3A" w14:textId="77777777" w:rsidR="00432D71" w:rsidRPr="001D1909" w:rsidRDefault="00432D71" w:rsidP="0088134E">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44A99987" w14:textId="77777777" w:rsidR="00432D71" w:rsidRPr="001D1909" w:rsidRDefault="00432D71" w:rsidP="0088134E">
            <w:pPr>
              <w:pStyle w:val="TAH"/>
            </w:pPr>
            <w:r w:rsidRPr="001D1909">
              <w:t>Comments</w:t>
            </w:r>
          </w:p>
        </w:tc>
      </w:tr>
      <w:tr w:rsidR="00432D71" w:rsidRPr="001D1909" w14:paraId="65849080" w14:textId="77777777" w:rsidTr="0088134E">
        <w:trPr>
          <w:cantSplit/>
          <w:jc w:val="center"/>
        </w:trPr>
        <w:tc>
          <w:tcPr>
            <w:tcW w:w="737" w:type="dxa"/>
            <w:tcBorders>
              <w:top w:val="single" w:sz="4" w:space="0" w:color="auto"/>
              <w:bottom w:val="nil"/>
              <w:right w:val="single" w:sz="4" w:space="0" w:color="auto"/>
            </w:tcBorders>
          </w:tcPr>
          <w:p w14:paraId="236BEA3E" w14:textId="77777777" w:rsidR="00432D71" w:rsidRPr="006762D8" w:rsidRDefault="00432D71" w:rsidP="0088134E">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7E061F77" w14:textId="77777777" w:rsidR="00432D71" w:rsidRPr="001D1909" w:rsidRDefault="00432D71" w:rsidP="0088134E">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4BF21B5B" w14:textId="77777777" w:rsidR="00432D71" w:rsidRPr="001D1909" w:rsidRDefault="00432D71" w:rsidP="0088134E">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2210471B" w14:textId="77777777" w:rsidR="00432D71" w:rsidRPr="001D1909" w:rsidRDefault="00432D71" w:rsidP="0088134E">
            <w:pPr>
              <w:pStyle w:val="TAL"/>
            </w:pPr>
          </w:p>
        </w:tc>
      </w:tr>
      <w:tr w:rsidR="00432D71" w:rsidRPr="001D1909" w14:paraId="31C72632" w14:textId="77777777" w:rsidTr="0088134E">
        <w:trPr>
          <w:cantSplit/>
          <w:jc w:val="center"/>
        </w:trPr>
        <w:tc>
          <w:tcPr>
            <w:tcW w:w="737" w:type="dxa"/>
            <w:tcBorders>
              <w:top w:val="nil"/>
              <w:bottom w:val="nil"/>
              <w:right w:val="single" w:sz="4" w:space="0" w:color="auto"/>
            </w:tcBorders>
          </w:tcPr>
          <w:p w14:paraId="29A87976" w14:textId="77777777" w:rsidR="00432D71" w:rsidRPr="001D1909" w:rsidRDefault="00432D71" w:rsidP="0088134E">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3F485A1E" w14:textId="77777777" w:rsidR="00432D71" w:rsidRPr="001D1909" w:rsidRDefault="00432D71" w:rsidP="0088134E">
            <w:pPr>
              <w:pStyle w:val="TAC"/>
              <w:rPr>
                <w:lang w:eastAsia="zh-CN"/>
              </w:rPr>
            </w:pPr>
            <w:r>
              <w:rPr>
                <w:rFonts w:hint="eastAsia"/>
                <w:lang w:eastAsia="zh-CN"/>
              </w:rPr>
              <w:t>UICC</w:t>
            </w:r>
            <w:r w:rsidRPr="001D1909">
              <w:t xml:space="preserve"> </w:t>
            </w:r>
            <w:r w:rsidRPr="001D1909">
              <w:sym w:font="Symbol" w:char="F0AE"/>
            </w:r>
            <w:r>
              <w:rPr>
                <w:rFonts w:hint="eastAsia"/>
                <w:lang w:eastAsia="zh-CN"/>
              </w:rPr>
              <w:t xml:space="preserve"> </w:t>
            </w:r>
            <w:r w:rsidRPr="006762D8">
              <w:rPr>
                <w:lang w:eastAsia="zh-CN"/>
              </w:rPr>
              <w:t>ME</w:t>
            </w:r>
          </w:p>
          <w:p w14:paraId="55B5F7DB" w14:textId="77777777" w:rsidR="00432D71" w:rsidRPr="001D1909" w:rsidRDefault="00432D71" w:rsidP="0088134E">
            <w:pPr>
              <w:pStyle w:val="TAC"/>
              <w:rPr>
                <w:lang w:eastAsia="zh-CN"/>
              </w:rPr>
            </w:pPr>
          </w:p>
        </w:tc>
        <w:tc>
          <w:tcPr>
            <w:tcW w:w="2892" w:type="dxa"/>
            <w:tcBorders>
              <w:left w:val="single" w:sz="4" w:space="0" w:color="auto"/>
              <w:right w:val="single" w:sz="4" w:space="0" w:color="auto"/>
            </w:tcBorders>
          </w:tcPr>
          <w:p w14:paraId="40F266EC" w14:textId="77777777" w:rsidR="00432D71" w:rsidRPr="001D1909" w:rsidRDefault="00432D71" w:rsidP="0088134E">
            <w:pPr>
              <w:pStyle w:val="TAL"/>
              <w:rPr>
                <w:lang w:eastAsia="zh-CN"/>
              </w:rPr>
            </w:pPr>
            <w:r w:rsidRPr="001D1909">
              <w:t>PROACTIVE COMMAND PENDING: REFRESH</w:t>
            </w:r>
            <w:r>
              <w:t xml:space="preserve"> 6.1</w:t>
            </w:r>
            <w:r w:rsidRPr="001D1909">
              <w:t>.1</w:t>
            </w:r>
            <w:r>
              <w:t xml:space="preserve"> or REFRESH 6.1.2</w:t>
            </w:r>
          </w:p>
        </w:tc>
        <w:tc>
          <w:tcPr>
            <w:tcW w:w="3776" w:type="dxa"/>
            <w:tcBorders>
              <w:left w:val="single" w:sz="4" w:space="0" w:color="auto"/>
              <w:right w:val="single" w:sz="4" w:space="0" w:color="auto"/>
            </w:tcBorders>
          </w:tcPr>
          <w:p w14:paraId="2E6347D3" w14:textId="77777777" w:rsidR="00432D71" w:rsidRPr="001D1909" w:rsidRDefault="00432D71" w:rsidP="0088134E">
            <w:pPr>
              <w:pStyle w:val="TAL"/>
            </w:pPr>
            <w:r w:rsidRPr="001D1909">
              <w:t>[To inform the ME that IMSI has changed]</w:t>
            </w:r>
          </w:p>
        </w:tc>
      </w:tr>
      <w:tr w:rsidR="00432D71" w:rsidRPr="001D1909" w14:paraId="11DCA82F" w14:textId="77777777" w:rsidTr="0088134E">
        <w:trPr>
          <w:cantSplit/>
          <w:jc w:val="center"/>
        </w:trPr>
        <w:tc>
          <w:tcPr>
            <w:tcW w:w="737" w:type="dxa"/>
            <w:tcBorders>
              <w:top w:val="nil"/>
              <w:bottom w:val="nil"/>
              <w:right w:val="single" w:sz="4" w:space="0" w:color="auto"/>
            </w:tcBorders>
          </w:tcPr>
          <w:p w14:paraId="40111D03" w14:textId="77777777" w:rsidR="00432D71" w:rsidRPr="001D1909" w:rsidRDefault="00432D71" w:rsidP="0088134E">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6B92D58D" w14:textId="77777777" w:rsidR="00432D71" w:rsidRPr="001D1909" w:rsidRDefault="00432D71" w:rsidP="0088134E">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7B177DC7" w14:textId="77777777" w:rsidR="00432D71" w:rsidRPr="001D1909" w:rsidRDefault="00432D71" w:rsidP="0088134E">
            <w:pPr>
              <w:pStyle w:val="TAL"/>
            </w:pPr>
            <w:r w:rsidRPr="001D1909">
              <w:t>FETCH</w:t>
            </w:r>
          </w:p>
        </w:tc>
        <w:tc>
          <w:tcPr>
            <w:tcW w:w="3776" w:type="dxa"/>
            <w:tcBorders>
              <w:left w:val="single" w:sz="4" w:space="0" w:color="auto"/>
              <w:right w:val="single" w:sz="4" w:space="0" w:color="auto"/>
            </w:tcBorders>
          </w:tcPr>
          <w:p w14:paraId="4F41295D" w14:textId="77777777" w:rsidR="00432D71" w:rsidRPr="001D1909" w:rsidRDefault="00432D71" w:rsidP="0088134E">
            <w:pPr>
              <w:pStyle w:val="TAL"/>
            </w:pPr>
          </w:p>
        </w:tc>
      </w:tr>
      <w:tr w:rsidR="00432D71" w:rsidRPr="001D1909" w14:paraId="754CA52C" w14:textId="77777777" w:rsidTr="0088134E">
        <w:trPr>
          <w:cantSplit/>
          <w:jc w:val="center"/>
        </w:trPr>
        <w:tc>
          <w:tcPr>
            <w:tcW w:w="737" w:type="dxa"/>
            <w:tcBorders>
              <w:top w:val="nil"/>
              <w:bottom w:val="nil"/>
              <w:right w:val="single" w:sz="4" w:space="0" w:color="auto"/>
            </w:tcBorders>
          </w:tcPr>
          <w:p w14:paraId="592CCCEB" w14:textId="77777777" w:rsidR="00432D71" w:rsidRPr="001D1909" w:rsidRDefault="00432D71" w:rsidP="0088134E">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26BE35E7" w14:textId="77777777" w:rsidR="00432D71" w:rsidRPr="001D1909" w:rsidRDefault="00432D71" w:rsidP="0088134E">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6A26B349" w14:textId="77777777" w:rsidR="00432D71" w:rsidRPr="001D1909" w:rsidRDefault="00432D71" w:rsidP="0088134E">
            <w:pPr>
              <w:pStyle w:val="TAL"/>
            </w:pPr>
            <w:r w:rsidRPr="001D1909">
              <w:t>PROACTIVE COMMAND: REFRESH</w:t>
            </w:r>
            <w:r>
              <w:t xml:space="preserve"> 6.1</w:t>
            </w:r>
            <w:r w:rsidRPr="001D1909">
              <w:t xml:space="preserve">.1 or </w:t>
            </w:r>
            <w:r>
              <w:t>REFRESH 6.1</w:t>
            </w:r>
            <w:r w:rsidRPr="001D1909">
              <w:t>.2</w:t>
            </w:r>
          </w:p>
        </w:tc>
        <w:tc>
          <w:tcPr>
            <w:tcW w:w="3776" w:type="dxa"/>
            <w:tcBorders>
              <w:left w:val="single" w:sz="4" w:space="0" w:color="auto"/>
              <w:right w:val="single" w:sz="4" w:space="0" w:color="auto"/>
            </w:tcBorders>
          </w:tcPr>
          <w:p w14:paraId="69B8E596" w14:textId="77777777" w:rsidR="00432D71" w:rsidRPr="001D1909" w:rsidRDefault="00432D71" w:rsidP="0088134E">
            <w:pPr>
              <w:pStyle w:val="TAL"/>
              <w:rPr>
                <w:rFonts w:cs="Arial"/>
                <w:szCs w:val="18"/>
              </w:rPr>
            </w:pPr>
            <w:r w:rsidRPr="001D1909">
              <w:rPr>
                <w:rFonts w:cs="Arial"/>
                <w:szCs w:val="18"/>
              </w:rPr>
              <w:t xml:space="preserve">IF terminal supports </w:t>
            </w:r>
            <w:r w:rsidRPr="001D1909">
              <w:t>PD_</w:t>
            </w:r>
            <w:r>
              <w:t>Refresh_Enforcement_Policy use</w:t>
            </w:r>
            <w:r>
              <w:rPr>
                <w:rFonts w:hint="eastAsia"/>
                <w:lang w:eastAsia="zh-CN"/>
              </w:rPr>
              <w:t xml:space="preserve"> </w:t>
            </w:r>
            <w:r w:rsidRPr="001D1909">
              <w:rPr>
                <w:rFonts w:cs="Arial"/>
                <w:szCs w:val="18"/>
              </w:rPr>
              <w:t>PROACTIVE COMMAND: REFRESH</w:t>
            </w:r>
            <w:r w:rsidRPr="001D1909">
              <w:t xml:space="preserve"> </w:t>
            </w:r>
            <w:r>
              <w:t>6.1</w:t>
            </w:r>
            <w:r w:rsidRPr="001D1909">
              <w:t>.2 ELSE</w:t>
            </w:r>
            <w:r>
              <w:br/>
              <w:t>REFRESH</w:t>
            </w:r>
            <w:r w:rsidRPr="001D1909">
              <w:t xml:space="preserve"> </w:t>
            </w:r>
            <w:r>
              <w:t>6.1</w:t>
            </w:r>
            <w:r w:rsidRPr="001D1909">
              <w:t>.1.</w:t>
            </w:r>
          </w:p>
        </w:tc>
      </w:tr>
      <w:tr w:rsidR="00432D71" w:rsidRPr="001D1909" w14:paraId="10F53424" w14:textId="77777777" w:rsidTr="0088134E">
        <w:trPr>
          <w:cantSplit/>
          <w:jc w:val="center"/>
        </w:trPr>
        <w:tc>
          <w:tcPr>
            <w:tcW w:w="737" w:type="dxa"/>
            <w:tcBorders>
              <w:top w:val="nil"/>
              <w:bottom w:val="nil"/>
              <w:right w:val="single" w:sz="4" w:space="0" w:color="auto"/>
            </w:tcBorders>
          </w:tcPr>
          <w:p w14:paraId="18698897" w14:textId="77777777" w:rsidR="00432D71" w:rsidRPr="001D1909" w:rsidRDefault="00432D71" w:rsidP="0088134E">
            <w:pPr>
              <w:pStyle w:val="TAC"/>
              <w:rPr>
                <w:lang w:eastAsia="zh-CN"/>
              </w:rPr>
            </w:pPr>
            <w:r>
              <w:rPr>
                <w:rFonts w:hint="eastAsia"/>
                <w:lang w:eastAsia="zh-CN"/>
              </w:rPr>
              <w:t>5</w:t>
            </w:r>
          </w:p>
        </w:tc>
        <w:tc>
          <w:tcPr>
            <w:tcW w:w="1232" w:type="dxa"/>
            <w:tcBorders>
              <w:top w:val="nil"/>
              <w:left w:val="single" w:sz="4" w:space="0" w:color="auto"/>
              <w:bottom w:val="nil"/>
              <w:right w:val="single" w:sz="4" w:space="0" w:color="auto"/>
            </w:tcBorders>
          </w:tcPr>
          <w:p w14:paraId="23A9C939" w14:textId="77777777" w:rsidR="00432D71" w:rsidRPr="001D1909" w:rsidRDefault="00432D71" w:rsidP="0088134E">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399444F" w14:textId="77777777" w:rsidR="00432D71" w:rsidRPr="001D1909" w:rsidRDefault="00432D71" w:rsidP="0088134E">
            <w:pPr>
              <w:pStyle w:val="TAL"/>
              <w:rPr>
                <w:lang w:eastAsia="zh-CN"/>
              </w:rPr>
            </w:pPr>
            <w:r w:rsidRPr="009373E0">
              <w:rPr>
                <w:lang w:eastAsia="zh-CN"/>
              </w:rPr>
              <w:t>Deregistration Request</w:t>
            </w:r>
          </w:p>
        </w:tc>
        <w:tc>
          <w:tcPr>
            <w:tcW w:w="3776" w:type="dxa"/>
            <w:tcBorders>
              <w:left w:val="single" w:sz="4" w:space="0" w:color="auto"/>
              <w:right w:val="single" w:sz="4" w:space="0" w:color="auto"/>
            </w:tcBorders>
          </w:tcPr>
          <w:p w14:paraId="69DE51CE" w14:textId="77777777" w:rsidR="00432D71" w:rsidRPr="00C02C8B" w:rsidRDefault="00432D71" w:rsidP="0088134E">
            <w:pPr>
              <w:pStyle w:val="TAL"/>
              <w:rPr>
                <w:lang w:eastAsia="zh-CN"/>
              </w:rPr>
            </w:pPr>
          </w:p>
        </w:tc>
      </w:tr>
      <w:tr w:rsidR="00432D71" w:rsidRPr="001D1909" w14:paraId="35A9531C" w14:textId="77777777" w:rsidTr="0088134E">
        <w:trPr>
          <w:cantSplit/>
          <w:jc w:val="center"/>
        </w:trPr>
        <w:tc>
          <w:tcPr>
            <w:tcW w:w="737" w:type="dxa"/>
            <w:tcBorders>
              <w:top w:val="nil"/>
              <w:bottom w:val="nil"/>
              <w:right w:val="single" w:sz="4" w:space="0" w:color="auto"/>
            </w:tcBorders>
          </w:tcPr>
          <w:p w14:paraId="29DDF690" w14:textId="77777777" w:rsidR="00432D71" w:rsidRPr="001D1909" w:rsidRDefault="00432D71" w:rsidP="0088134E">
            <w:pPr>
              <w:pStyle w:val="TAC"/>
              <w:rPr>
                <w:lang w:eastAsia="zh-CN"/>
              </w:rPr>
            </w:pPr>
            <w:r>
              <w:rPr>
                <w:rFonts w:hint="eastAsia"/>
                <w:lang w:eastAsia="zh-CN"/>
              </w:rPr>
              <w:t>6</w:t>
            </w:r>
          </w:p>
        </w:tc>
        <w:tc>
          <w:tcPr>
            <w:tcW w:w="1232" w:type="dxa"/>
            <w:tcBorders>
              <w:top w:val="nil"/>
              <w:left w:val="single" w:sz="4" w:space="0" w:color="auto"/>
              <w:bottom w:val="nil"/>
              <w:right w:val="single" w:sz="4" w:space="0" w:color="auto"/>
            </w:tcBorders>
          </w:tcPr>
          <w:p w14:paraId="4348AF9B" w14:textId="77777777" w:rsidR="00432D71" w:rsidRPr="001D1909" w:rsidRDefault="00432D71" w:rsidP="0088134E">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685971D" w14:textId="77777777" w:rsidR="00432D71" w:rsidRPr="001D1909" w:rsidRDefault="00432D71" w:rsidP="0088134E">
            <w:pPr>
              <w:pStyle w:val="TAL"/>
            </w:pPr>
            <w:r w:rsidRPr="001D1909">
              <w:t>STATUS[P1='02']</w:t>
            </w:r>
          </w:p>
        </w:tc>
        <w:tc>
          <w:tcPr>
            <w:tcW w:w="3776" w:type="dxa"/>
            <w:tcBorders>
              <w:left w:val="single" w:sz="4" w:space="0" w:color="auto"/>
              <w:right w:val="single" w:sz="4" w:space="0" w:color="auto"/>
            </w:tcBorders>
          </w:tcPr>
          <w:p w14:paraId="5E030A27" w14:textId="77777777" w:rsidR="00432D71" w:rsidRPr="001D1909" w:rsidRDefault="00432D71" w:rsidP="0088134E">
            <w:pPr>
              <w:pStyle w:val="TAL"/>
            </w:pPr>
            <w:r w:rsidRPr="001D1909">
              <w:t>ME indicates to USIM that the termination procedure is starting</w:t>
            </w:r>
          </w:p>
        </w:tc>
      </w:tr>
      <w:tr w:rsidR="00432D71" w:rsidRPr="001D1909" w14:paraId="1B610FFB" w14:textId="77777777" w:rsidTr="0088134E">
        <w:trPr>
          <w:cantSplit/>
          <w:jc w:val="center"/>
        </w:trPr>
        <w:tc>
          <w:tcPr>
            <w:tcW w:w="737" w:type="dxa"/>
            <w:tcBorders>
              <w:top w:val="nil"/>
              <w:bottom w:val="nil"/>
              <w:right w:val="single" w:sz="4" w:space="0" w:color="auto"/>
            </w:tcBorders>
          </w:tcPr>
          <w:p w14:paraId="3BE623F3" w14:textId="77777777" w:rsidR="00432D71" w:rsidRPr="001D1909" w:rsidRDefault="00432D71" w:rsidP="0088134E">
            <w:pPr>
              <w:pStyle w:val="TAC"/>
              <w:rPr>
                <w:lang w:eastAsia="zh-CN"/>
              </w:rPr>
            </w:pPr>
            <w:r>
              <w:rPr>
                <w:rFonts w:hint="eastAsia"/>
                <w:lang w:eastAsia="zh-CN"/>
              </w:rPr>
              <w:t>7</w:t>
            </w:r>
          </w:p>
        </w:tc>
        <w:tc>
          <w:tcPr>
            <w:tcW w:w="1232" w:type="dxa"/>
            <w:tcBorders>
              <w:top w:val="nil"/>
              <w:left w:val="single" w:sz="4" w:space="0" w:color="auto"/>
              <w:bottom w:val="nil"/>
              <w:right w:val="single" w:sz="4" w:space="0" w:color="auto"/>
            </w:tcBorders>
          </w:tcPr>
          <w:p w14:paraId="06FE05C3" w14:textId="77777777" w:rsidR="00432D71" w:rsidRPr="001D1909" w:rsidRDefault="00432D71" w:rsidP="0088134E">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A2FAD34" w14:textId="77777777" w:rsidR="00432D71" w:rsidRPr="001D1909" w:rsidRDefault="00432D71" w:rsidP="0088134E">
            <w:pPr>
              <w:pStyle w:val="TAL"/>
              <w:rPr>
                <w:lang w:eastAsia="zh-CN"/>
              </w:rPr>
            </w:pPr>
            <w:r>
              <w:t>ME performs UICC reset</w:t>
            </w:r>
            <w:r>
              <w:rPr>
                <w:rFonts w:hint="eastAsia"/>
                <w:lang w:eastAsia="zh-CN"/>
              </w:rPr>
              <w:t>.</w:t>
            </w:r>
          </w:p>
        </w:tc>
        <w:tc>
          <w:tcPr>
            <w:tcW w:w="3776" w:type="dxa"/>
            <w:tcBorders>
              <w:left w:val="single" w:sz="4" w:space="0" w:color="auto"/>
              <w:right w:val="single" w:sz="4" w:space="0" w:color="auto"/>
            </w:tcBorders>
          </w:tcPr>
          <w:p w14:paraId="721499E6" w14:textId="77777777" w:rsidR="00432D71" w:rsidRPr="001D1909" w:rsidRDefault="00432D71" w:rsidP="0088134E">
            <w:pPr>
              <w:pStyle w:val="TAL"/>
            </w:pPr>
            <w:r w:rsidRPr="001D1909">
              <w:t>Both cold and warm resets are allowed</w:t>
            </w:r>
          </w:p>
        </w:tc>
      </w:tr>
      <w:tr w:rsidR="00432D71" w:rsidRPr="001D1909" w14:paraId="7C6AFC19" w14:textId="77777777" w:rsidTr="0088134E">
        <w:trPr>
          <w:cantSplit/>
          <w:jc w:val="center"/>
        </w:trPr>
        <w:tc>
          <w:tcPr>
            <w:tcW w:w="737" w:type="dxa"/>
            <w:tcBorders>
              <w:top w:val="nil"/>
              <w:bottom w:val="nil"/>
              <w:right w:val="single" w:sz="4" w:space="0" w:color="auto"/>
            </w:tcBorders>
          </w:tcPr>
          <w:p w14:paraId="75AEDABC" w14:textId="77777777" w:rsidR="00432D71" w:rsidRPr="001D1909" w:rsidRDefault="00432D71" w:rsidP="0088134E">
            <w:pPr>
              <w:pStyle w:val="TAC"/>
              <w:rPr>
                <w:lang w:eastAsia="zh-CN"/>
              </w:rPr>
            </w:pPr>
            <w:r>
              <w:rPr>
                <w:rFonts w:hint="eastAsia"/>
                <w:lang w:eastAsia="zh-CN"/>
              </w:rPr>
              <w:t>8</w:t>
            </w:r>
          </w:p>
        </w:tc>
        <w:tc>
          <w:tcPr>
            <w:tcW w:w="1232" w:type="dxa"/>
            <w:tcBorders>
              <w:top w:val="nil"/>
              <w:left w:val="single" w:sz="4" w:space="0" w:color="auto"/>
              <w:bottom w:val="nil"/>
              <w:right w:val="single" w:sz="4" w:space="0" w:color="auto"/>
            </w:tcBorders>
          </w:tcPr>
          <w:p w14:paraId="500A543C" w14:textId="77777777" w:rsidR="00432D71" w:rsidRPr="001D1909" w:rsidRDefault="00432D71" w:rsidP="0088134E">
            <w:pPr>
              <w:pStyle w:val="TAC"/>
            </w:pPr>
            <w:r w:rsidRPr="001D1909">
              <w:t>UICC</w:t>
            </w:r>
          </w:p>
        </w:tc>
        <w:tc>
          <w:tcPr>
            <w:tcW w:w="2892" w:type="dxa"/>
            <w:tcBorders>
              <w:left w:val="single" w:sz="4" w:space="0" w:color="auto"/>
              <w:right w:val="single" w:sz="4" w:space="0" w:color="auto"/>
            </w:tcBorders>
          </w:tcPr>
          <w:p w14:paraId="374E580A" w14:textId="77777777" w:rsidR="00432D71" w:rsidRPr="001D1909" w:rsidRDefault="00432D71" w:rsidP="0088134E">
            <w:pPr>
              <w:pStyle w:val="TAL"/>
              <w:rPr>
                <w:lang w:eastAsia="zh-CN"/>
              </w:rPr>
            </w:pPr>
            <w:r w:rsidRPr="001D1909">
              <w:t>Update EF</w:t>
            </w:r>
            <w:r w:rsidRPr="008F3044">
              <w:rPr>
                <w:vertAlign w:val="subscript"/>
              </w:rPr>
              <w:t>IMSI</w:t>
            </w:r>
            <w:r w:rsidRPr="001D1909">
              <w:t xml:space="preserve"> and EF</w:t>
            </w:r>
            <w:r w:rsidRPr="008F3044">
              <w:rPr>
                <w:vertAlign w:val="subscript"/>
              </w:rPr>
              <w:t>5GS3GPPLOCI</w:t>
            </w:r>
            <w:r>
              <w:rPr>
                <w:rFonts w:hint="eastAsia"/>
                <w:lang w:eastAsia="zh-CN"/>
              </w:rPr>
              <w:t>.</w:t>
            </w:r>
          </w:p>
        </w:tc>
        <w:tc>
          <w:tcPr>
            <w:tcW w:w="3776" w:type="dxa"/>
            <w:tcBorders>
              <w:left w:val="single" w:sz="4" w:space="0" w:color="auto"/>
              <w:right w:val="single" w:sz="4" w:space="0" w:color="auto"/>
            </w:tcBorders>
          </w:tcPr>
          <w:p w14:paraId="53945418" w14:textId="77777777" w:rsidR="00432D71" w:rsidRPr="001D1909" w:rsidRDefault="00432D71" w:rsidP="0088134E">
            <w:pPr>
              <w:pStyle w:val="TAL"/>
              <w:rPr>
                <w:lang w:eastAsia="zh-CN"/>
              </w:rPr>
            </w:pPr>
            <w:r w:rsidRPr="001D1909">
              <w:t>The content of EF</w:t>
            </w:r>
            <w:r w:rsidRPr="008F3044">
              <w:rPr>
                <w:vertAlign w:val="subscript"/>
              </w:rPr>
              <w:t>IMSI</w:t>
            </w:r>
            <w:r w:rsidRPr="001D1909">
              <w:t xml:space="preserve"> has been changed to "246813579" and the </w:t>
            </w:r>
            <w:r>
              <w:rPr>
                <w:rFonts w:hint="eastAsia"/>
                <w:lang w:eastAsia="zh-CN"/>
              </w:rPr>
              <w:t>5G-</w:t>
            </w:r>
            <w:r w:rsidRPr="001D1909">
              <w:t>GUTI in EF</w:t>
            </w:r>
            <w:r w:rsidRPr="008F3044">
              <w:rPr>
                <w:vertAlign w:val="subscript"/>
              </w:rPr>
              <w:t>5GS3GPPLOCI</w:t>
            </w:r>
            <w:r w:rsidRPr="001D1909">
              <w:t xml:space="preserve"> is updated to 'FF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Pr>
                <w:rFonts w:hint="eastAsia"/>
                <w:lang w:eastAsia="zh-CN"/>
              </w:rPr>
              <w:t xml:space="preserve"> </w:t>
            </w:r>
            <w:proofErr w:type="spellStart"/>
            <w:r>
              <w:rPr>
                <w:rFonts w:hint="eastAsia"/>
                <w:lang w:eastAsia="zh-CN"/>
              </w:rPr>
              <w:t>FF</w:t>
            </w:r>
            <w:proofErr w:type="spellEnd"/>
            <w:r w:rsidRPr="001D1909">
              <w:t>'</w:t>
            </w:r>
            <w:r>
              <w:rPr>
                <w:rFonts w:hint="eastAsia"/>
                <w:lang w:eastAsia="zh-CN"/>
              </w:rPr>
              <w:t>.</w:t>
            </w:r>
          </w:p>
        </w:tc>
      </w:tr>
      <w:tr w:rsidR="00432D71" w:rsidRPr="001D1909" w14:paraId="6B349277" w14:textId="77777777" w:rsidTr="0088134E">
        <w:trPr>
          <w:cantSplit/>
          <w:jc w:val="center"/>
        </w:trPr>
        <w:tc>
          <w:tcPr>
            <w:tcW w:w="737" w:type="dxa"/>
            <w:tcBorders>
              <w:top w:val="nil"/>
              <w:bottom w:val="nil"/>
              <w:right w:val="single" w:sz="4" w:space="0" w:color="auto"/>
            </w:tcBorders>
          </w:tcPr>
          <w:p w14:paraId="2F56540D" w14:textId="77777777" w:rsidR="00432D71" w:rsidRPr="001D1909" w:rsidRDefault="00432D71" w:rsidP="0088134E">
            <w:pPr>
              <w:pStyle w:val="TAC"/>
              <w:rPr>
                <w:lang w:eastAsia="zh-CN"/>
              </w:rPr>
            </w:pPr>
            <w:r>
              <w:rPr>
                <w:rFonts w:hint="eastAsia"/>
                <w:lang w:eastAsia="zh-CN"/>
              </w:rPr>
              <w:t>9</w:t>
            </w:r>
          </w:p>
        </w:tc>
        <w:tc>
          <w:tcPr>
            <w:tcW w:w="1232" w:type="dxa"/>
            <w:tcBorders>
              <w:top w:val="nil"/>
              <w:left w:val="single" w:sz="4" w:space="0" w:color="auto"/>
              <w:bottom w:val="nil"/>
              <w:right w:val="single" w:sz="4" w:space="0" w:color="auto"/>
            </w:tcBorders>
          </w:tcPr>
          <w:p w14:paraId="1DE35210" w14:textId="77777777" w:rsidR="00432D71" w:rsidRPr="001D1909" w:rsidRDefault="00432D71" w:rsidP="0088134E">
            <w:pPr>
              <w:pStyle w:val="TAC"/>
            </w:pPr>
            <w:r>
              <w:t>ME</w:t>
            </w:r>
            <w:r w:rsidRPr="001D1909">
              <w:sym w:font="Symbol" w:char="F0AE"/>
            </w:r>
            <w:r w:rsidRPr="001D1909">
              <w:t>UICC</w:t>
            </w:r>
          </w:p>
        </w:tc>
        <w:tc>
          <w:tcPr>
            <w:tcW w:w="2892" w:type="dxa"/>
            <w:tcBorders>
              <w:left w:val="single" w:sz="4" w:space="0" w:color="auto"/>
              <w:right w:val="single" w:sz="4" w:space="0" w:color="auto"/>
            </w:tcBorders>
          </w:tcPr>
          <w:p w14:paraId="34CFF366" w14:textId="77777777" w:rsidR="00432D71" w:rsidRPr="001D1909" w:rsidRDefault="00432D71" w:rsidP="0088134E">
            <w:pPr>
              <w:pStyle w:val="TAL"/>
              <w:rPr>
                <w:lang w:eastAsia="zh-CN"/>
              </w:rPr>
            </w:pPr>
            <w:r w:rsidRPr="001D1909">
              <w:t>ME performs USIM Initialization, including send STATUS[P1='01'] and no TERMINAL RESPONSE shall be sent</w:t>
            </w:r>
            <w:r>
              <w:rPr>
                <w:rFonts w:hint="eastAsia"/>
                <w:lang w:eastAsia="zh-CN"/>
              </w:rPr>
              <w:t>.</w:t>
            </w:r>
          </w:p>
        </w:tc>
        <w:tc>
          <w:tcPr>
            <w:tcW w:w="3776" w:type="dxa"/>
            <w:tcBorders>
              <w:left w:val="single" w:sz="4" w:space="0" w:color="auto"/>
              <w:right w:val="single" w:sz="4" w:space="0" w:color="auto"/>
            </w:tcBorders>
          </w:tcPr>
          <w:p w14:paraId="28B963C0" w14:textId="77777777" w:rsidR="00432D71" w:rsidRPr="001D1909" w:rsidRDefault="00432D71" w:rsidP="0088134E">
            <w:pPr>
              <w:pStyle w:val="TAL"/>
            </w:pPr>
            <w:r w:rsidRPr="001D1909">
              <w:t>[ME resets and performs USIM initialization]</w:t>
            </w:r>
          </w:p>
        </w:tc>
      </w:tr>
      <w:tr w:rsidR="00432D71" w:rsidRPr="001D1909" w14:paraId="629DF2E3" w14:textId="77777777" w:rsidTr="0088134E">
        <w:trPr>
          <w:cantSplit/>
          <w:jc w:val="center"/>
        </w:trPr>
        <w:tc>
          <w:tcPr>
            <w:tcW w:w="737" w:type="dxa"/>
            <w:tcBorders>
              <w:top w:val="nil"/>
              <w:bottom w:val="nil"/>
              <w:right w:val="single" w:sz="4" w:space="0" w:color="auto"/>
            </w:tcBorders>
          </w:tcPr>
          <w:p w14:paraId="5AE3D7A4" w14:textId="77777777" w:rsidR="00432D71" w:rsidRPr="001D1909" w:rsidRDefault="00432D71" w:rsidP="0088134E">
            <w:pPr>
              <w:pStyle w:val="TAC"/>
              <w:rPr>
                <w:lang w:eastAsia="zh-CN"/>
              </w:rPr>
            </w:pPr>
            <w:r>
              <w:rPr>
                <w:rFonts w:hint="eastAsia"/>
                <w:lang w:eastAsia="zh-CN"/>
              </w:rPr>
              <w:t>10</w:t>
            </w:r>
          </w:p>
        </w:tc>
        <w:tc>
          <w:tcPr>
            <w:tcW w:w="1232" w:type="dxa"/>
            <w:tcBorders>
              <w:top w:val="nil"/>
              <w:left w:val="single" w:sz="4" w:space="0" w:color="auto"/>
              <w:bottom w:val="nil"/>
              <w:right w:val="single" w:sz="4" w:space="0" w:color="auto"/>
            </w:tcBorders>
          </w:tcPr>
          <w:p w14:paraId="71D48485" w14:textId="77777777" w:rsidR="00432D71" w:rsidRPr="001D1909" w:rsidRDefault="00432D71" w:rsidP="0088134E">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00ECC946" w14:textId="77777777" w:rsidR="00432D71" w:rsidRPr="008A0EF0" w:rsidRDefault="00432D71" w:rsidP="0088134E">
            <w:pPr>
              <w:pStyle w:val="TAL"/>
              <w:rPr>
                <w:lang w:eastAsia="zh-CN"/>
              </w:rPr>
            </w:pPr>
            <w:r w:rsidRPr="009373E0">
              <w:t>Registration Request</w:t>
            </w:r>
          </w:p>
        </w:tc>
        <w:tc>
          <w:tcPr>
            <w:tcW w:w="3776" w:type="dxa"/>
            <w:tcBorders>
              <w:left w:val="single" w:sz="4" w:space="0" w:color="auto"/>
              <w:right w:val="single" w:sz="4" w:space="0" w:color="auto"/>
            </w:tcBorders>
          </w:tcPr>
          <w:p w14:paraId="16F225B9" w14:textId="77777777" w:rsidR="00432D71" w:rsidRPr="001D1909" w:rsidRDefault="00432D71" w:rsidP="0088134E">
            <w:pPr>
              <w:pStyle w:val="TAL"/>
            </w:pPr>
            <w:r w:rsidRPr="001D1909">
              <w:t>The ME will register using IMSI "246813579" in NG-RAN.</w:t>
            </w:r>
          </w:p>
        </w:tc>
      </w:tr>
      <w:tr w:rsidR="00432D71" w:rsidRPr="001D1909" w14:paraId="7863F5C7" w14:textId="77777777" w:rsidTr="0088134E">
        <w:trPr>
          <w:cantSplit/>
          <w:jc w:val="center"/>
        </w:trPr>
        <w:tc>
          <w:tcPr>
            <w:tcW w:w="737" w:type="dxa"/>
            <w:tcBorders>
              <w:top w:val="nil"/>
              <w:bottom w:val="nil"/>
              <w:right w:val="single" w:sz="4" w:space="0" w:color="auto"/>
            </w:tcBorders>
          </w:tcPr>
          <w:p w14:paraId="607BDB26" w14:textId="77777777" w:rsidR="00432D71" w:rsidRPr="001D1909" w:rsidRDefault="00432D71" w:rsidP="0088134E">
            <w:pPr>
              <w:pStyle w:val="TAC"/>
              <w:rPr>
                <w:lang w:eastAsia="zh-CN"/>
              </w:rPr>
            </w:pPr>
            <w:r>
              <w:t>1</w:t>
            </w:r>
            <w:r>
              <w:rPr>
                <w:rFonts w:hint="eastAsia"/>
                <w:lang w:eastAsia="zh-CN"/>
              </w:rPr>
              <w:t>1</w:t>
            </w:r>
          </w:p>
        </w:tc>
        <w:tc>
          <w:tcPr>
            <w:tcW w:w="1232" w:type="dxa"/>
            <w:tcBorders>
              <w:top w:val="nil"/>
              <w:left w:val="single" w:sz="4" w:space="0" w:color="auto"/>
              <w:bottom w:val="nil"/>
              <w:right w:val="single" w:sz="4" w:space="0" w:color="auto"/>
            </w:tcBorders>
          </w:tcPr>
          <w:p w14:paraId="0A931986" w14:textId="77777777" w:rsidR="00432D71" w:rsidRPr="001D1909" w:rsidRDefault="00432D71" w:rsidP="0088134E">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4846DF8E" w14:textId="77777777" w:rsidR="00432D71" w:rsidRPr="001D1909" w:rsidRDefault="00432D71" w:rsidP="0088134E">
            <w:pPr>
              <w:pStyle w:val="TAL"/>
              <w:rPr>
                <w:rFonts w:cs="Arial"/>
                <w:szCs w:val="18"/>
                <w:lang w:eastAsia="zh-CN"/>
              </w:rPr>
            </w:pPr>
            <w:r w:rsidRPr="009373E0">
              <w:t>Registration</w:t>
            </w:r>
            <w:r w:rsidRPr="00DB2E09">
              <w:t xml:space="preserve"> A</w:t>
            </w:r>
            <w:r>
              <w:rPr>
                <w:rFonts w:hint="eastAsia"/>
                <w:lang w:eastAsia="zh-CN"/>
              </w:rPr>
              <w:t>cce</w:t>
            </w:r>
            <w:r>
              <w:rPr>
                <w:lang w:eastAsia="zh-CN"/>
              </w:rPr>
              <w:t>p</w:t>
            </w:r>
            <w:r>
              <w:rPr>
                <w:rFonts w:hint="eastAsia"/>
                <w:lang w:eastAsia="zh-CN"/>
              </w:rPr>
              <w:t>t</w:t>
            </w:r>
          </w:p>
        </w:tc>
        <w:tc>
          <w:tcPr>
            <w:tcW w:w="3776" w:type="dxa"/>
            <w:tcBorders>
              <w:left w:val="single" w:sz="4" w:space="0" w:color="auto"/>
              <w:right w:val="single" w:sz="4" w:space="0" w:color="auto"/>
            </w:tcBorders>
          </w:tcPr>
          <w:p w14:paraId="61FB1510" w14:textId="77777777" w:rsidR="00432D71" w:rsidRPr="001D1909" w:rsidRDefault="00432D71" w:rsidP="0088134E">
            <w:pPr>
              <w:pStyle w:val="TAL"/>
            </w:pPr>
          </w:p>
        </w:tc>
      </w:tr>
      <w:tr w:rsidR="00432D71" w:rsidRPr="001D1909" w14:paraId="03FB06F9" w14:textId="77777777" w:rsidTr="0088134E">
        <w:trPr>
          <w:cantSplit/>
          <w:trHeight w:val="680"/>
          <w:jc w:val="center"/>
        </w:trPr>
        <w:tc>
          <w:tcPr>
            <w:tcW w:w="737" w:type="dxa"/>
            <w:tcBorders>
              <w:top w:val="nil"/>
              <w:bottom w:val="single" w:sz="4" w:space="0" w:color="auto"/>
              <w:right w:val="single" w:sz="4" w:space="0" w:color="auto"/>
            </w:tcBorders>
          </w:tcPr>
          <w:p w14:paraId="2DD8D3DF" w14:textId="77777777" w:rsidR="00432D71" w:rsidRPr="001D1909" w:rsidRDefault="00432D71" w:rsidP="0088134E">
            <w:pPr>
              <w:pStyle w:val="TAC"/>
              <w:rPr>
                <w:lang w:eastAsia="zh-CN"/>
              </w:rPr>
            </w:pPr>
            <w:r>
              <w:rPr>
                <w:rFonts w:hint="eastAsia"/>
                <w:lang w:eastAsia="zh-CN"/>
              </w:rPr>
              <w:t>12</w:t>
            </w:r>
          </w:p>
        </w:tc>
        <w:tc>
          <w:tcPr>
            <w:tcW w:w="1232" w:type="dxa"/>
            <w:tcBorders>
              <w:top w:val="nil"/>
              <w:left w:val="single" w:sz="4" w:space="0" w:color="auto"/>
              <w:bottom w:val="single" w:sz="4" w:space="0" w:color="auto"/>
              <w:right w:val="single" w:sz="4" w:space="0" w:color="auto"/>
            </w:tcBorders>
          </w:tcPr>
          <w:p w14:paraId="7244E029" w14:textId="77777777" w:rsidR="00432D71" w:rsidRPr="001D1909" w:rsidRDefault="00432D71" w:rsidP="0088134E">
            <w:pPr>
              <w:pStyle w:val="TAC"/>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5758700A" w14:textId="77777777" w:rsidR="00432D71" w:rsidRPr="001D1909" w:rsidRDefault="00432D71" w:rsidP="0088134E">
            <w:pPr>
              <w:pStyle w:val="TAL"/>
              <w:rPr>
                <w:rFonts w:cs="Arial"/>
                <w:szCs w:val="18"/>
                <w:lang w:eastAsia="zh-CN"/>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76CF263E" w14:textId="77777777" w:rsidR="00432D71" w:rsidRPr="001D1909" w:rsidRDefault="00432D71" w:rsidP="0088134E">
            <w:pPr>
              <w:pStyle w:val="TAL"/>
            </w:pPr>
          </w:p>
        </w:tc>
      </w:tr>
    </w:tbl>
    <w:p w14:paraId="5047280B" w14:textId="77777777" w:rsidR="00432D71" w:rsidRDefault="00432D71" w:rsidP="00432D71">
      <w:pPr>
        <w:rPr>
          <w:lang w:eastAsia="zh-CN"/>
        </w:rPr>
      </w:pPr>
    </w:p>
    <w:p w14:paraId="54D80091" w14:textId="77777777" w:rsidR="00432D71" w:rsidRPr="004D6208" w:rsidRDefault="00432D71" w:rsidP="00432D71">
      <w:r w:rsidRPr="004D6208">
        <w:t xml:space="preserve">PROACTIVE COMMAND: REFRESH </w:t>
      </w:r>
      <w:r>
        <w:rPr>
          <w:lang w:eastAsia="zh-CN"/>
        </w:rPr>
        <w:t>6</w:t>
      </w:r>
      <w:r w:rsidRPr="004D6208">
        <w:t>.1.1</w:t>
      </w:r>
    </w:p>
    <w:p w14:paraId="7D9A9AF5" w14:textId="77777777" w:rsidR="00432D71" w:rsidRPr="004D6208" w:rsidRDefault="00432D71" w:rsidP="00432D71">
      <w:r w:rsidRPr="004D6208">
        <w:t>Logically:</w:t>
      </w:r>
    </w:p>
    <w:p w14:paraId="2F379281" w14:textId="77777777" w:rsidR="00432D71" w:rsidRPr="004D6208" w:rsidRDefault="00432D71" w:rsidP="00432D71">
      <w:pPr>
        <w:pStyle w:val="EW"/>
        <w:tabs>
          <w:tab w:val="left" w:pos="851"/>
        </w:tabs>
        <w:ind w:left="2835" w:hanging="2551"/>
      </w:pPr>
      <w:r w:rsidRPr="004D6208">
        <w:t>Command details</w:t>
      </w:r>
    </w:p>
    <w:p w14:paraId="01FC2F1E" w14:textId="77777777" w:rsidR="00432D71" w:rsidRPr="004D6208" w:rsidRDefault="00432D71" w:rsidP="00432D71">
      <w:pPr>
        <w:pStyle w:val="EW"/>
        <w:tabs>
          <w:tab w:val="left" w:pos="851"/>
        </w:tabs>
        <w:ind w:left="2835" w:hanging="2551"/>
      </w:pPr>
      <w:r w:rsidRPr="004D6208">
        <w:tab/>
        <w:t>Command number:</w:t>
      </w:r>
      <w:r w:rsidRPr="004D6208">
        <w:tab/>
        <w:t>1</w:t>
      </w:r>
    </w:p>
    <w:p w14:paraId="42A8339E" w14:textId="77777777" w:rsidR="00432D71" w:rsidRPr="004D6208" w:rsidRDefault="00432D71" w:rsidP="00432D71">
      <w:pPr>
        <w:pStyle w:val="EW"/>
        <w:tabs>
          <w:tab w:val="left" w:pos="851"/>
        </w:tabs>
        <w:ind w:left="2835" w:hanging="2551"/>
      </w:pPr>
      <w:r w:rsidRPr="004D6208">
        <w:tab/>
        <w:t>Command type:</w:t>
      </w:r>
      <w:r w:rsidRPr="004D6208">
        <w:tab/>
        <w:t>REFRESH</w:t>
      </w:r>
    </w:p>
    <w:p w14:paraId="49D10433" w14:textId="77777777" w:rsidR="00432D71" w:rsidRPr="004D6208" w:rsidRDefault="00432D71" w:rsidP="00432D71">
      <w:pPr>
        <w:pStyle w:val="EW"/>
        <w:tabs>
          <w:tab w:val="left" w:pos="851"/>
        </w:tabs>
        <w:ind w:left="2835" w:hanging="2551"/>
      </w:pPr>
      <w:r w:rsidRPr="004D6208">
        <w:tab/>
        <w:t>Command qualifier:</w:t>
      </w:r>
      <w:r w:rsidRPr="004D6208">
        <w:tab/>
        <w:t>UICC RESET</w:t>
      </w:r>
    </w:p>
    <w:p w14:paraId="729AF429" w14:textId="77777777" w:rsidR="00432D71" w:rsidRPr="004D6208" w:rsidRDefault="00432D71" w:rsidP="00432D71">
      <w:pPr>
        <w:pStyle w:val="EW"/>
        <w:tabs>
          <w:tab w:val="left" w:pos="851"/>
        </w:tabs>
        <w:ind w:left="2835" w:hanging="2551"/>
      </w:pPr>
      <w:r w:rsidRPr="004D6208">
        <w:t>Device identities</w:t>
      </w:r>
    </w:p>
    <w:p w14:paraId="3D95CEB8" w14:textId="77777777" w:rsidR="00432D71" w:rsidRPr="004D6208" w:rsidRDefault="00432D71" w:rsidP="00432D71">
      <w:pPr>
        <w:pStyle w:val="EW"/>
        <w:tabs>
          <w:tab w:val="left" w:pos="851"/>
        </w:tabs>
        <w:ind w:left="2835" w:hanging="2551"/>
      </w:pPr>
      <w:r w:rsidRPr="004D6208">
        <w:tab/>
        <w:t>Source device:</w:t>
      </w:r>
      <w:r w:rsidRPr="004D6208">
        <w:tab/>
        <w:t>UICC</w:t>
      </w:r>
    </w:p>
    <w:p w14:paraId="37282C35" w14:textId="77777777" w:rsidR="00432D71" w:rsidRPr="004D6208" w:rsidRDefault="00432D71" w:rsidP="00432D71">
      <w:pPr>
        <w:pStyle w:val="EX"/>
        <w:tabs>
          <w:tab w:val="left" w:pos="851"/>
        </w:tabs>
        <w:ind w:left="2835" w:hanging="2551"/>
      </w:pPr>
      <w:r w:rsidRPr="004D6208">
        <w:tab/>
        <w:t>Destination devic</w:t>
      </w:r>
      <w:del w:id="18" w:author="Daiwei Zhou (周代卫)" w:date="2022-11-08T11:27:00Z">
        <w:r w:rsidRPr="00F1068F" w:rsidDel="00AD01C1">
          <w:delText>27.22.4.7.</w:delText>
        </w:r>
        <w:r w:rsidDel="00AD01C1">
          <w:delText>6</w:delText>
        </w:r>
        <w:r w:rsidRPr="004D6208" w:rsidDel="00AD01C1">
          <w:delText xml:space="preserve"> </w:delText>
        </w:r>
      </w:del>
      <w:r w:rsidRPr="004D6208">
        <w:t>e:</w:t>
      </w:r>
      <w:r w:rsidRPr="004D6208">
        <w:tab/>
        <w:t>ME</w:t>
      </w:r>
    </w:p>
    <w:p w14:paraId="1B34AC0C" w14:textId="77777777" w:rsidR="00432D71" w:rsidRPr="004D6208" w:rsidRDefault="00432D71" w:rsidP="00432D71">
      <w:bookmarkStart w:id="19" w:name="MCCQCTEMPBM_00000061"/>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432D71" w:rsidRPr="001D1909" w14:paraId="004ABC81" w14:textId="77777777" w:rsidTr="0088134E">
        <w:trPr>
          <w:jc w:val="center"/>
        </w:trPr>
        <w:tc>
          <w:tcPr>
            <w:tcW w:w="1134" w:type="dxa"/>
            <w:tcBorders>
              <w:top w:val="single" w:sz="4" w:space="0" w:color="auto"/>
              <w:left w:val="single" w:sz="4" w:space="0" w:color="auto"/>
              <w:bottom w:val="single" w:sz="4" w:space="0" w:color="auto"/>
              <w:right w:val="single" w:sz="4" w:space="0" w:color="auto"/>
            </w:tcBorders>
          </w:tcPr>
          <w:bookmarkEnd w:id="19"/>
          <w:p w14:paraId="4EB90414" w14:textId="77777777" w:rsidR="00432D71" w:rsidRPr="001D1909" w:rsidRDefault="00432D71" w:rsidP="008813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ADE4431" w14:textId="77777777" w:rsidR="00432D71" w:rsidRPr="001D1909" w:rsidRDefault="00432D71" w:rsidP="008813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BEAC5DF" w14:textId="77777777" w:rsidR="00432D71" w:rsidRPr="001D1909" w:rsidRDefault="00432D71" w:rsidP="0088134E">
            <w:pPr>
              <w:pStyle w:val="TAC"/>
              <w:rPr>
                <w:rFonts w:cs="Arial"/>
                <w:szCs w:val="18"/>
              </w:rPr>
            </w:pPr>
            <w:r w:rsidRPr="001D1909">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8B5CD15" w14:textId="77777777" w:rsidR="00432D71" w:rsidRPr="001D1909" w:rsidRDefault="00432D71" w:rsidP="008813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898D00" w14:textId="77777777" w:rsidR="00432D71" w:rsidRPr="001D1909" w:rsidRDefault="00432D71" w:rsidP="008813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4F301D5" w14:textId="77777777" w:rsidR="00432D71" w:rsidRPr="001D1909" w:rsidRDefault="00432D71" w:rsidP="008813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99A1122" w14:textId="77777777" w:rsidR="00432D71" w:rsidRPr="001D1909" w:rsidRDefault="00432D71" w:rsidP="008813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6902D80" w14:textId="77777777" w:rsidR="00432D71" w:rsidRPr="001D1909" w:rsidRDefault="00432D71" w:rsidP="0088134E">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42E73C5" w14:textId="77777777" w:rsidR="00432D71" w:rsidRPr="001D1909" w:rsidRDefault="00432D71" w:rsidP="008813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51C3877" w14:textId="77777777" w:rsidR="00432D71" w:rsidRPr="001D1909" w:rsidRDefault="00432D71" w:rsidP="008813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AEF64A" w14:textId="77777777" w:rsidR="00432D71" w:rsidRPr="001D1909" w:rsidRDefault="00432D71" w:rsidP="008813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12B2C2E" w14:textId="77777777" w:rsidR="00432D71" w:rsidRPr="001D1909" w:rsidRDefault="00432D71" w:rsidP="0088134E">
            <w:pPr>
              <w:pStyle w:val="TAC"/>
              <w:rPr>
                <w:rFonts w:cs="Arial"/>
                <w:szCs w:val="18"/>
              </w:rPr>
            </w:pPr>
            <w:r w:rsidRPr="001D1909">
              <w:rPr>
                <w:rFonts w:cs="Arial"/>
                <w:szCs w:val="18"/>
              </w:rPr>
              <w:t>82</w:t>
            </w:r>
          </w:p>
        </w:tc>
      </w:tr>
    </w:tbl>
    <w:p w14:paraId="4E2E4188" w14:textId="77777777" w:rsidR="00432D71" w:rsidRPr="001D1909" w:rsidRDefault="00432D71" w:rsidP="00432D71"/>
    <w:p w14:paraId="5F94DFBD" w14:textId="77777777" w:rsidR="00432D71" w:rsidRPr="004D6208" w:rsidRDefault="00432D71" w:rsidP="00432D71">
      <w:r w:rsidRPr="004D6208">
        <w:t xml:space="preserve">PROACTIVE COMMAND: REFRESH </w:t>
      </w:r>
      <w:r>
        <w:rPr>
          <w:lang w:eastAsia="zh-CN"/>
        </w:rPr>
        <w:t>6</w:t>
      </w:r>
      <w:r w:rsidRPr="004D6208">
        <w:t>.1.2</w:t>
      </w:r>
    </w:p>
    <w:p w14:paraId="6D583C02" w14:textId="77777777" w:rsidR="00432D71" w:rsidRPr="004D6208" w:rsidRDefault="00432D71" w:rsidP="00432D71">
      <w:r w:rsidRPr="004D6208">
        <w:t>Logically:</w:t>
      </w:r>
    </w:p>
    <w:p w14:paraId="6D031D92" w14:textId="77777777" w:rsidR="00432D71" w:rsidRPr="004D6208" w:rsidRDefault="00432D71" w:rsidP="00432D71">
      <w:pPr>
        <w:pStyle w:val="EW"/>
        <w:tabs>
          <w:tab w:val="left" w:pos="851"/>
        </w:tabs>
        <w:ind w:left="2835" w:hanging="2551"/>
      </w:pPr>
      <w:r w:rsidRPr="004D6208">
        <w:t>Command details</w:t>
      </w:r>
    </w:p>
    <w:p w14:paraId="2B926C31" w14:textId="77777777" w:rsidR="00432D71" w:rsidRPr="004D6208" w:rsidRDefault="00432D71" w:rsidP="00432D71">
      <w:pPr>
        <w:pStyle w:val="EW"/>
        <w:tabs>
          <w:tab w:val="left" w:pos="851"/>
        </w:tabs>
        <w:ind w:left="2835" w:hanging="2551"/>
      </w:pPr>
      <w:r w:rsidRPr="004D6208">
        <w:tab/>
        <w:t>Command number:</w:t>
      </w:r>
      <w:r w:rsidRPr="004D6208">
        <w:tab/>
        <w:t>1</w:t>
      </w:r>
    </w:p>
    <w:p w14:paraId="2B4D5AE9" w14:textId="77777777" w:rsidR="00432D71" w:rsidRPr="004D6208" w:rsidRDefault="00432D71" w:rsidP="00432D71">
      <w:pPr>
        <w:pStyle w:val="EW"/>
        <w:tabs>
          <w:tab w:val="left" w:pos="851"/>
        </w:tabs>
        <w:ind w:left="2835" w:hanging="2551"/>
      </w:pPr>
      <w:r w:rsidRPr="004D6208">
        <w:tab/>
        <w:t>Command type:</w:t>
      </w:r>
      <w:r w:rsidRPr="004D6208">
        <w:tab/>
        <w:t>REFRESH</w:t>
      </w:r>
    </w:p>
    <w:p w14:paraId="51A55E95" w14:textId="77777777" w:rsidR="00432D71" w:rsidRPr="004D6208" w:rsidRDefault="00432D71" w:rsidP="00432D71">
      <w:pPr>
        <w:pStyle w:val="EW"/>
        <w:tabs>
          <w:tab w:val="left" w:pos="851"/>
        </w:tabs>
        <w:ind w:left="2835" w:hanging="2551"/>
      </w:pPr>
      <w:r w:rsidRPr="004D6208">
        <w:tab/>
        <w:t>Command qualifier:</w:t>
      </w:r>
      <w:r w:rsidRPr="004D6208">
        <w:tab/>
        <w:t>UICC RESET</w:t>
      </w:r>
    </w:p>
    <w:p w14:paraId="502A4DF9" w14:textId="77777777" w:rsidR="00432D71" w:rsidRPr="004D6208" w:rsidRDefault="00432D71" w:rsidP="00432D71">
      <w:pPr>
        <w:pStyle w:val="EW"/>
        <w:tabs>
          <w:tab w:val="left" w:pos="851"/>
        </w:tabs>
        <w:ind w:left="2835" w:hanging="2551"/>
      </w:pPr>
      <w:r w:rsidRPr="004D6208">
        <w:t>Device identities</w:t>
      </w:r>
    </w:p>
    <w:p w14:paraId="01FE2D1E" w14:textId="77777777" w:rsidR="00432D71" w:rsidRPr="004D6208" w:rsidRDefault="00432D71" w:rsidP="00432D71">
      <w:pPr>
        <w:pStyle w:val="EW"/>
        <w:tabs>
          <w:tab w:val="left" w:pos="851"/>
        </w:tabs>
        <w:ind w:left="2835" w:hanging="2551"/>
      </w:pPr>
      <w:r w:rsidRPr="004D6208">
        <w:tab/>
        <w:t>Source device:</w:t>
      </w:r>
      <w:r w:rsidRPr="004D6208">
        <w:tab/>
        <w:t>UICC</w:t>
      </w:r>
    </w:p>
    <w:p w14:paraId="0F157B58" w14:textId="77777777" w:rsidR="00432D71" w:rsidRPr="004D6208" w:rsidRDefault="00432D71" w:rsidP="00432D71">
      <w:pPr>
        <w:pStyle w:val="EX"/>
        <w:tabs>
          <w:tab w:val="left" w:pos="851"/>
        </w:tabs>
        <w:ind w:left="2835" w:hanging="2551"/>
      </w:pPr>
      <w:r w:rsidRPr="004D6208">
        <w:tab/>
        <w:t>Destination device:</w:t>
      </w:r>
      <w:r w:rsidRPr="004D6208">
        <w:tab/>
        <w:t>ME</w:t>
      </w:r>
    </w:p>
    <w:p w14:paraId="46298F3A" w14:textId="77777777" w:rsidR="00432D71" w:rsidRPr="004D6208" w:rsidRDefault="00432D71" w:rsidP="00432D71">
      <w:pPr>
        <w:pStyle w:val="EX"/>
        <w:tabs>
          <w:tab w:val="left" w:pos="851"/>
        </w:tabs>
        <w:ind w:left="2835" w:hanging="2551"/>
      </w:pPr>
      <w:r w:rsidRPr="004D6208">
        <w:t>Refresh enforcement policy: Force immediate REFRESH even if the terminal is busy on data call</w:t>
      </w:r>
    </w:p>
    <w:p w14:paraId="43686DA6" w14:textId="77777777" w:rsidR="00432D71" w:rsidRPr="004D6208" w:rsidRDefault="00432D71" w:rsidP="00432D71">
      <w:bookmarkStart w:id="20" w:name="MCCQCTEMPBM_00000062"/>
      <w:r w:rsidRPr="004D6208">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32D71" w:rsidRPr="001D1909" w14:paraId="3AC01F21" w14:textId="77777777" w:rsidTr="0088134E">
        <w:trPr>
          <w:jc w:val="center"/>
        </w:trPr>
        <w:tc>
          <w:tcPr>
            <w:tcW w:w="1134" w:type="dxa"/>
            <w:tcBorders>
              <w:top w:val="single" w:sz="4" w:space="0" w:color="auto"/>
              <w:left w:val="single" w:sz="4" w:space="0" w:color="auto"/>
              <w:bottom w:val="single" w:sz="4" w:space="0" w:color="auto"/>
              <w:right w:val="single" w:sz="4" w:space="0" w:color="auto"/>
            </w:tcBorders>
          </w:tcPr>
          <w:bookmarkEnd w:id="20"/>
          <w:p w14:paraId="18436162" w14:textId="77777777" w:rsidR="00432D71" w:rsidRPr="001D1909" w:rsidRDefault="00432D71" w:rsidP="008813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BFBAB8A" w14:textId="77777777" w:rsidR="00432D71" w:rsidRPr="001D1909" w:rsidRDefault="00432D71" w:rsidP="008813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0F0BD27" w14:textId="77777777" w:rsidR="00432D71" w:rsidRPr="001D1909" w:rsidRDefault="00432D71" w:rsidP="0088134E">
            <w:pPr>
              <w:pStyle w:val="TAC"/>
              <w:rPr>
                <w:rFonts w:cs="Arial"/>
                <w:szCs w:val="18"/>
              </w:rPr>
            </w:pPr>
            <w:r w:rsidRPr="001D1909">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E9549ED" w14:textId="77777777" w:rsidR="00432D71" w:rsidRPr="001D1909" w:rsidRDefault="00432D71" w:rsidP="008813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041CAE2" w14:textId="77777777" w:rsidR="00432D71" w:rsidRPr="001D1909" w:rsidRDefault="00432D71" w:rsidP="008813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7112C5F" w14:textId="77777777" w:rsidR="00432D71" w:rsidRPr="001D1909" w:rsidRDefault="00432D71" w:rsidP="008813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8E02469" w14:textId="77777777" w:rsidR="00432D71" w:rsidRPr="001D1909" w:rsidRDefault="00432D71" w:rsidP="008813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9E19933" w14:textId="77777777" w:rsidR="00432D71" w:rsidRPr="001D1909" w:rsidRDefault="00432D71" w:rsidP="0088134E">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EBF1730" w14:textId="77777777" w:rsidR="00432D71" w:rsidRPr="001D1909" w:rsidRDefault="00432D71" w:rsidP="008813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3E9683A" w14:textId="77777777" w:rsidR="00432D71" w:rsidRPr="001D1909" w:rsidRDefault="00432D71" w:rsidP="008813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C50401A" w14:textId="77777777" w:rsidR="00432D71" w:rsidRPr="001D1909" w:rsidRDefault="00432D71" w:rsidP="008813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B806C7" w14:textId="77777777" w:rsidR="00432D71" w:rsidRPr="001D1909" w:rsidRDefault="00432D71" w:rsidP="008813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7E8D855" w14:textId="77777777" w:rsidR="00432D71" w:rsidRPr="001D1909" w:rsidRDefault="00432D71" w:rsidP="0088134E">
            <w:pPr>
              <w:pStyle w:val="TAC"/>
              <w:rPr>
                <w:rFonts w:cs="Arial"/>
                <w:szCs w:val="18"/>
              </w:rPr>
            </w:pPr>
            <w:r w:rsidRPr="001D1909">
              <w:rPr>
                <w:rFonts w:cs="Arial"/>
                <w:szCs w:val="18"/>
              </w:rPr>
              <w:t>3A</w:t>
            </w:r>
          </w:p>
        </w:tc>
      </w:tr>
      <w:tr w:rsidR="00432D71" w:rsidRPr="001D1909" w14:paraId="0242F8E1" w14:textId="77777777" w:rsidTr="0088134E">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7776FE57" w14:textId="77777777" w:rsidR="00432D71" w:rsidRPr="001D1909" w:rsidRDefault="00432D71" w:rsidP="008813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084924" w14:textId="77777777" w:rsidR="00432D71" w:rsidRPr="001D1909" w:rsidRDefault="00432D71" w:rsidP="008813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EAB587" w14:textId="77777777" w:rsidR="00432D71" w:rsidRPr="001D1909" w:rsidRDefault="00432D71" w:rsidP="0088134E">
            <w:pPr>
              <w:pStyle w:val="TAC"/>
              <w:rPr>
                <w:rFonts w:cs="Arial"/>
                <w:szCs w:val="18"/>
              </w:rPr>
            </w:pPr>
            <w:r w:rsidRPr="001D1909">
              <w:rPr>
                <w:rFonts w:cs="Arial"/>
                <w:szCs w:val="18"/>
              </w:rPr>
              <w:t>02</w:t>
            </w:r>
          </w:p>
        </w:tc>
      </w:tr>
    </w:tbl>
    <w:p w14:paraId="5E527487" w14:textId="77777777" w:rsidR="00432D71" w:rsidRPr="001D1909" w:rsidRDefault="00432D71" w:rsidP="00432D71"/>
    <w:p w14:paraId="1C4D4001" w14:textId="77777777" w:rsidR="00432D71" w:rsidRPr="001D1909" w:rsidRDefault="00432D71" w:rsidP="00432D71">
      <w:pPr>
        <w:pStyle w:val="TH"/>
      </w:pPr>
      <w:r w:rsidRPr="001D1909">
        <w:t xml:space="preserve">Expected Sequence </w:t>
      </w:r>
      <w:r>
        <w:rPr>
          <w:lang w:eastAsia="zh-CN"/>
        </w:rPr>
        <w:t>6</w:t>
      </w:r>
      <w:r w:rsidRPr="001D1909">
        <w:t xml:space="preserve">.2 (REFRESH, </w:t>
      </w:r>
      <w:r w:rsidRPr="001D1909">
        <w:rPr>
          <w:snapToGrid w:val="0"/>
        </w:rPr>
        <w:t xml:space="preserve">3G Session Reset for IMSI Changing procedure, </w:t>
      </w:r>
      <w:r w:rsidRPr="002A74D8">
        <w:rPr>
          <w:snapToGrid w:val="0"/>
        </w:rPr>
        <w:t>NG-RAN</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432D71" w:rsidRPr="001D1909" w14:paraId="2310B0A0" w14:textId="77777777" w:rsidTr="0088134E">
        <w:trPr>
          <w:cantSplit/>
          <w:jc w:val="center"/>
        </w:trPr>
        <w:tc>
          <w:tcPr>
            <w:tcW w:w="737" w:type="dxa"/>
            <w:tcBorders>
              <w:top w:val="single" w:sz="4" w:space="0" w:color="auto"/>
              <w:left w:val="single" w:sz="4" w:space="0" w:color="auto"/>
              <w:bottom w:val="single" w:sz="4" w:space="0" w:color="auto"/>
              <w:right w:val="single" w:sz="4" w:space="0" w:color="auto"/>
            </w:tcBorders>
          </w:tcPr>
          <w:p w14:paraId="5A9D327D" w14:textId="77777777" w:rsidR="00432D71" w:rsidRPr="001D1909" w:rsidRDefault="00432D71" w:rsidP="0088134E">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5BA6D43A" w14:textId="77777777" w:rsidR="00432D71" w:rsidRPr="001D1909" w:rsidRDefault="00432D71" w:rsidP="0088134E">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2A28A7B6" w14:textId="77777777" w:rsidR="00432D71" w:rsidRPr="001D1909" w:rsidRDefault="00432D71" w:rsidP="0088134E">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74B6C782" w14:textId="77777777" w:rsidR="00432D71" w:rsidRPr="001D1909" w:rsidRDefault="00432D71" w:rsidP="0088134E">
            <w:pPr>
              <w:pStyle w:val="TAH"/>
            </w:pPr>
            <w:r w:rsidRPr="001D1909">
              <w:t>Comments</w:t>
            </w:r>
          </w:p>
        </w:tc>
      </w:tr>
      <w:tr w:rsidR="00432D71" w:rsidRPr="001D1909" w14:paraId="26226311" w14:textId="77777777" w:rsidTr="0088134E">
        <w:trPr>
          <w:cantSplit/>
          <w:jc w:val="center"/>
        </w:trPr>
        <w:tc>
          <w:tcPr>
            <w:tcW w:w="737" w:type="dxa"/>
            <w:tcBorders>
              <w:top w:val="single" w:sz="4" w:space="0" w:color="auto"/>
              <w:left w:val="single" w:sz="4" w:space="0" w:color="auto"/>
              <w:right w:val="single" w:sz="4" w:space="0" w:color="auto"/>
            </w:tcBorders>
          </w:tcPr>
          <w:p w14:paraId="5254C144" w14:textId="77777777" w:rsidR="00432D71" w:rsidRPr="001D1909" w:rsidRDefault="00432D71" w:rsidP="0088134E">
            <w:pPr>
              <w:pStyle w:val="TAC"/>
            </w:pPr>
            <w:r>
              <w:t>1</w:t>
            </w:r>
          </w:p>
        </w:tc>
        <w:tc>
          <w:tcPr>
            <w:tcW w:w="1232" w:type="dxa"/>
            <w:tcBorders>
              <w:top w:val="single" w:sz="4" w:space="0" w:color="auto"/>
              <w:left w:val="single" w:sz="4" w:space="0" w:color="auto"/>
              <w:right w:val="single" w:sz="4" w:space="0" w:color="auto"/>
            </w:tcBorders>
          </w:tcPr>
          <w:p w14:paraId="18873110" w14:textId="77777777" w:rsidR="00432D71" w:rsidRPr="001D1909" w:rsidRDefault="00432D71" w:rsidP="0088134E">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1571E0BF" w14:textId="77777777" w:rsidR="00432D71" w:rsidRPr="001D1909" w:rsidRDefault="00432D71" w:rsidP="0088134E">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4CC7C020" w14:textId="77777777" w:rsidR="00432D71" w:rsidRPr="001D1909" w:rsidRDefault="00432D71" w:rsidP="0088134E">
            <w:pPr>
              <w:pStyle w:val="TAL"/>
            </w:pPr>
          </w:p>
        </w:tc>
      </w:tr>
      <w:tr w:rsidR="00432D71" w:rsidRPr="001D1909" w14:paraId="0ED0EB2B" w14:textId="77777777" w:rsidTr="0088134E">
        <w:trPr>
          <w:cantSplit/>
          <w:jc w:val="center"/>
        </w:trPr>
        <w:tc>
          <w:tcPr>
            <w:tcW w:w="737" w:type="dxa"/>
            <w:tcBorders>
              <w:left w:val="single" w:sz="4" w:space="0" w:color="auto"/>
              <w:right w:val="single" w:sz="4" w:space="0" w:color="auto"/>
            </w:tcBorders>
          </w:tcPr>
          <w:p w14:paraId="103F5C0B" w14:textId="77777777" w:rsidR="00432D71" w:rsidRPr="001D1909" w:rsidRDefault="00432D71" w:rsidP="0088134E">
            <w:pPr>
              <w:pStyle w:val="TAC"/>
              <w:rPr>
                <w:lang w:eastAsia="zh-CN"/>
              </w:rPr>
            </w:pPr>
            <w:r>
              <w:rPr>
                <w:lang w:eastAsia="zh-CN"/>
              </w:rPr>
              <w:t>2</w:t>
            </w:r>
          </w:p>
        </w:tc>
        <w:tc>
          <w:tcPr>
            <w:tcW w:w="1232" w:type="dxa"/>
            <w:tcBorders>
              <w:left w:val="single" w:sz="4" w:space="0" w:color="auto"/>
              <w:right w:val="single" w:sz="4" w:space="0" w:color="auto"/>
            </w:tcBorders>
          </w:tcPr>
          <w:p w14:paraId="69BAD5CE" w14:textId="77777777" w:rsidR="00432D71" w:rsidRPr="001D1909" w:rsidRDefault="00432D71" w:rsidP="0088134E">
            <w:pPr>
              <w:pStyle w:val="TAC"/>
            </w:pPr>
            <w:r w:rsidRPr="001D1909">
              <w:t>UICC</w:t>
            </w:r>
            <w:r w:rsidRPr="001D1909">
              <w:sym w:font="Symbol" w:char="F0AE"/>
            </w:r>
            <w:r w:rsidRPr="001D1909">
              <w:t xml:space="preserve"> ME</w:t>
            </w:r>
          </w:p>
        </w:tc>
        <w:tc>
          <w:tcPr>
            <w:tcW w:w="2892" w:type="dxa"/>
            <w:tcBorders>
              <w:left w:val="single" w:sz="4" w:space="0" w:color="auto"/>
              <w:right w:val="single" w:sz="4" w:space="0" w:color="auto"/>
            </w:tcBorders>
          </w:tcPr>
          <w:p w14:paraId="3FA92870" w14:textId="77777777" w:rsidR="00432D71" w:rsidRPr="00195B05" w:rsidRDefault="00432D71" w:rsidP="0088134E">
            <w:pPr>
              <w:pStyle w:val="TAL"/>
              <w:rPr>
                <w:lang w:eastAsia="zh-CN"/>
              </w:rPr>
            </w:pPr>
            <w:r w:rsidRPr="001D1909">
              <w:t>PROACTIVE COMMAND PENDING: REFRESH</w:t>
            </w:r>
            <w:r>
              <w:t> 6.2</w:t>
            </w:r>
            <w:r w:rsidRPr="001D1909">
              <w:t>.1</w:t>
            </w:r>
            <w:r>
              <w:t xml:space="preserve"> or </w:t>
            </w:r>
            <w:r w:rsidRPr="001D1909">
              <w:t>REFRESH</w:t>
            </w:r>
            <w:r>
              <w:t> 6.2</w:t>
            </w:r>
            <w:r w:rsidRPr="001D1909">
              <w:t>.</w:t>
            </w:r>
            <w:r>
              <w:t>2</w:t>
            </w:r>
          </w:p>
        </w:tc>
        <w:tc>
          <w:tcPr>
            <w:tcW w:w="3776" w:type="dxa"/>
            <w:tcBorders>
              <w:left w:val="single" w:sz="4" w:space="0" w:color="auto"/>
              <w:right w:val="single" w:sz="4" w:space="0" w:color="auto"/>
            </w:tcBorders>
          </w:tcPr>
          <w:p w14:paraId="57811A0B" w14:textId="77777777" w:rsidR="00432D71" w:rsidRPr="001D1909" w:rsidRDefault="00432D71" w:rsidP="0088134E">
            <w:pPr>
              <w:pStyle w:val="TAL"/>
              <w:rPr>
                <w:b/>
              </w:rPr>
            </w:pPr>
            <w:r w:rsidRPr="001D1909">
              <w:t>[To inform the ME that IMSI has changed]</w:t>
            </w:r>
          </w:p>
        </w:tc>
      </w:tr>
      <w:tr w:rsidR="00432D71" w:rsidRPr="001D1909" w14:paraId="104BC8F4" w14:textId="77777777" w:rsidTr="0088134E">
        <w:trPr>
          <w:cantSplit/>
          <w:jc w:val="center"/>
        </w:trPr>
        <w:tc>
          <w:tcPr>
            <w:tcW w:w="737" w:type="dxa"/>
            <w:tcBorders>
              <w:left w:val="single" w:sz="4" w:space="0" w:color="auto"/>
              <w:right w:val="single" w:sz="4" w:space="0" w:color="auto"/>
            </w:tcBorders>
          </w:tcPr>
          <w:p w14:paraId="7FDA9BEC" w14:textId="77777777" w:rsidR="00432D71" w:rsidRPr="001D1909" w:rsidRDefault="00432D71" w:rsidP="0088134E">
            <w:pPr>
              <w:pStyle w:val="TAC"/>
              <w:rPr>
                <w:lang w:eastAsia="zh-CN"/>
              </w:rPr>
            </w:pPr>
            <w:r>
              <w:rPr>
                <w:lang w:eastAsia="zh-CN"/>
              </w:rPr>
              <w:t>3</w:t>
            </w:r>
          </w:p>
        </w:tc>
        <w:tc>
          <w:tcPr>
            <w:tcW w:w="1232" w:type="dxa"/>
            <w:tcBorders>
              <w:left w:val="single" w:sz="4" w:space="0" w:color="auto"/>
              <w:right w:val="single" w:sz="4" w:space="0" w:color="auto"/>
            </w:tcBorders>
          </w:tcPr>
          <w:p w14:paraId="009C9BA2" w14:textId="77777777" w:rsidR="00432D71" w:rsidRPr="001D1909" w:rsidRDefault="00432D71" w:rsidP="0088134E">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130B42BD" w14:textId="77777777" w:rsidR="00432D71" w:rsidRPr="001D1909" w:rsidRDefault="00432D71" w:rsidP="0088134E">
            <w:pPr>
              <w:pStyle w:val="TAL"/>
            </w:pPr>
            <w:r w:rsidRPr="001D1909">
              <w:t>FETCH</w:t>
            </w:r>
          </w:p>
        </w:tc>
        <w:tc>
          <w:tcPr>
            <w:tcW w:w="3776" w:type="dxa"/>
            <w:tcBorders>
              <w:left w:val="single" w:sz="4" w:space="0" w:color="auto"/>
              <w:right w:val="single" w:sz="4" w:space="0" w:color="auto"/>
            </w:tcBorders>
          </w:tcPr>
          <w:p w14:paraId="320BF892" w14:textId="77777777" w:rsidR="00432D71" w:rsidRPr="001D1909" w:rsidRDefault="00432D71" w:rsidP="0088134E">
            <w:pPr>
              <w:pStyle w:val="TAL"/>
            </w:pPr>
          </w:p>
        </w:tc>
      </w:tr>
      <w:tr w:rsidR="00432D71" w:rsidRPr="001D1909" w14:paraId="568EFF25" w14:textId="77777777" w:rsidTr="0088134E">
        <w:trPr>
          <w:cantSplit/>
          <w:jc w:val="center"/>
        </w:trPr>
        <w:tc>
          <w:tcPr>
            <w:tcW w:w="737" w:type="dxa"/>
            <w:tcBorders>
              <w:left w:val="single" w:sz="4" w:space="0" w:color="auto"/>
              <w:right w:val="single" w:sz="4" w:space="0" w:color="auto"/>
            </w:tcBorders>
          </w:tcPr>
          <w:p w14:paraId="4668F48C" w14:textId="77777777" w:rsidR="00432D71" w:rsidRPr="001D1909" w:rsidRDefault="00432D71" w:rsidP="0088134E">
            <w:pPr>
              <w:pStyle w:val="TAC"/>
              <w:rPr>
                <w:lang w:eastAsia="zh-CN"/>
              </w:rPr>
            </w:pPr>
            <w:r>
              <w:rPr>
                <w:lang w:eastAsia="zh-CN"/>
              </w:rPr>
              <w:t>4</w:t>
            </w:r>
          </w:p>
        </w:tc>
        <w:tc>
          <w:tcPr>
            <w:tcW w:w="1232" w:type="dxa"/>
            <w:tcBorders>
              <w:left w:val="single" w:sz="4" w:space="0" w:color="auto"/>
              <w:right w:val="single" w:sz="4" w:space="0" w:color="auto"/>
            </w:tcBorders>
          </w:tcPr>
          <w:p w14:paraId="437A6E05" w14:textId="77777777" w:rsidR="00432D71" w:rsidRPr="001D1909" w:rsidRDefault="00432D71" w:rsidP="0088134E">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4ADB9F2A" w14:textId="77777777" w:rsidR="00432D71" w:rsidRPr="001D1909" w:rsidRDefault="00432D71" w:rsidP="0088134E">
            <w:pPr>
              <w:pStyle w:val="TAL"/>
            </w:pPr>
            <w:r w:rsidRPr="001D1909">
              <w:t>PROACTIVE COMMAND: REFRESH</w:t>
            </w:r>
            <w:r>
              <w:t> 6.2</w:t>
            </w:r>
            <w:r w:rsidRPr="001D1909">
              <w:t xml:space="preserve">.1 or </w:t>
            </w:r>
            <w:r>
              <w:t>REFRESH 6.2</w:t>
            </w:r>
            <w:r w:rsidRPr="001D1909">
              <w:t>.2</w:t>
            </w:r>
          </w:p>
        </w:tc>
        <w:tc>
          <w:tcPr>
            <w:tcW w:w="3776" w:type="dxa"/>
            <w:tcBorders>
              <w:left w:val="single" w:sz="4" w:space="0" w:color="auto"/>
              <w:right w:val="single" w:sz="4" w:space="0" w:color="auto"/>
            </w:tcBorders>
          </w:tcPr>
          <w:p w14:paraId="6675F6EE" w14:textId="77777777" w:rsidR="00432D71" w:rsidRPr="001D1909" w:rsidRDefault="00432D71" w:rsidP="0088134E">
            <w:pPr>
              <w:pStyle w:val="TAL"/>
            </w:pPr>
            <w:r w:rsidRPr="001D1909">
              <w:t>IF terminal supports PD_Refresh_Enforcement_Policy use</w:t>
            </w:r>
            <w:r>
              <w:rPr>
                <w:rFonts w:hint="eastAsia"/>
                <w:lang w:eastAsia="zh-CN"/>
              </w:rPr>
              <w:t xml:space="preserve"> </w:t>
            </w:r>
            <w:r w:rsidRPr="001D1909">
              <w:t xml:space="preserve">PROACTIVE COMMAND:REFRESH </w:t>
            </w:r>
            <w:r>
              <w:t>6.2</w:t>
            </w:r>
            <w:r w:rsidRPr="001D1909">
              <w:t>.2</w:t>
            </w:r>
            <w:r>
              <w:t xml:space="preserve"> </w:t>
            </w:r>
            <w:r w:rsidRPr="001D1909">
              <w:t>ELSE</w:t>
            </w:r>
            <w:r>
              <w:br/>
              <w:t>REFRESH</w:t>
            </w:r>
            <w:r w:rsidRPr="001D1909">
              <w:t xml:space="preserve"> </w:t>
            </w:r>
            <w:r>
              <w:t>6.2</w:t>
            </w:r>
            <w:r w:rsidRPr="001D1909">
              <w:t>.1.</w:t>
            </w:r>
          </w:p>
        </w:tc>
      </w:tr>
      <w:tr w:rsidR="00432D71" w:rsidRPr="001D1909" w14:paraId="2CF78124" w14:textId="77777777" w:rsidTr="0088134E">
        <w:trPr>
          <w:cantSplit/>
          <w:jc w:val="center"/>
        </w:trPr>
        <w:tc>
          <w:tcPr>
            <w:tcW w:w="737" w:type="dxa"/>
            <w:tcBorders>
              <w:left w:val="single" w:sz="4" w:space="0" w:color="auto"/>
              <w:right w:val="single" w:sz="4" w:space="0" w:color="auto"/>
            </w:tcBorders>
          </w:tcPr>
          <w:p w14:paraId="46DF23DB" w14:textId="77777777" w:rsidR="00432D71" w:rsidRPr="001D1909" w:rsidRDefault="00432D71" w:rsidP="0088134E">
            <w:pPr>
              <w:pStyle w:val="TAC"/>
              <w:rPr>
                <w:lang w:eastAsia="zh-CN"/>
              </w:rPr>
            </w:pPr>
            <w:r>
              <w:rPr>
                <w:lang w:eastAsia="zh-CN"/>
              </w:rPr>
              <w:t>5</w:t>
            </w:r>
          </w:p>
        </w:tc>
        <w:tc>
          <w:tcPr>
            <w:tcW w:w="1232" w:type="dxa"/>
            <w:tcBorders>
              <w:left w:val="single" w:sz="4" w:space="0" w:color="auto"/>
              <w:right w:val="single" w:sz="4" w:space="0" w:color="auto"/>
            </w:tcBorders>
          </w:tcPr>
          <w:p w14:paraId="796F543C" w14:textId="77777777" w:rsidR="00432D71" w:rsidRPr="001D1909" w:rsidRDefault="00432D71" w:rsidP="0088134E">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3EFF6D2B" w14:textId="77777777" w:rsidR="00432D71" w:rsidRPr="001D1909" w:rsidRDefault="00432D71" w:rsidP="0088134E">
            <w:pPr>
              <w:pStyle w:val="TAL"/>
            </w:pPr>
            <w:r w:rsidRPr="009373E0">
              <w:rPr>
                <w:lang w:eastAsia="zh-CN"/>
              </w:rPr>
              <w:t>Deregistration Request</w:t>
            </w:r>
          </w:p>
        </w:tc>
        <w:tc>
          <w:tcPr>
            <w:tcW w:w="3776" w:type="dxa"/>
            <w:tcBorders>
              <w:left w:val="single" w:sz="4" w:space="0" w:color="auto"/>
              <w:right w:val="single" w:sz="4" w:space="0" w:color="auto"/>
            </w:tcBorders>
          </w:tcPr>
          <w:p w14:paraId="680BEFB2" w14:textId="77777777" w:rsidR="00432D71" w:rsidRPr="00784698" w:rsidRDefault="00432D71" w:rsidP="0088134E">
            <w:pPr>
              <w:pStyle w:val="TAL"/>
              <w:rPr>
                <w:lang w:eastAsia="zh-CN"/>
              </w:rPr>
            </w:pPr>
          </w:p>
        </w:tc>
      </w:tr>
      <w:tr w:rsidR="00432D71" w:rsidRPr="001D1909" w14:paraId="18E01172" w14:textId="77777777" w:rsidTr="0088134E">
        <w:trPr>
          <w:cantSplit/>
          <w:jc w:val="center"/>
        </w:trPr>
        <w:tc>
          <w:tcPr>
            <w:tcW w:w="737" w:type="dxa"/>
            <w:tcBorders>
              <w:left w:val="single" w:sz="4" w:space="0" w:color="auto"/>
              <w:right w:val="single" w:sz="4" w:space="0" w:color="auto"/>
            </w:tcBorders>
          </w:tcPr>
          <w:p w14:paraId="2E221720" w14:textId="77777777" w:rsidR="00432D71" w:rsidRPr="001D1909" w:rsidRDefault="00432D71" w:rsidP="0088134E">
            <w:pPr>
              <w:pStyle w:val="TAC"/>
              <w:rPr>
                <w:lang w:eastAsia="zh-CN"/>
              </w:rPr>
            </w:pPr>
            <w:r>
              <w:rPr>
                <w:lang w:eastAsia="zh-CN"/>
              </w:rPr>
              <w:t>6</w:t>
            </w:r>
          </w:p>
        </w:tc>
        <w:tc>
          <w:tcPr>
            <w:tcW w:w="1232" w:type="dxa"/>
            <w:tcBorders>
              <w:left w:val="single" w:sz="4" w:space="0" w:color="auto"/>
              <w:right w:val="single" w:sz="4" w:space="0" w:color="auto"/>
            </w:tcBorders>
          </w:tcPr>
          <w:p w14:paraId="6CDDE051" w14:textId="77777777" w:rsidR="00432D71" w:rsidRPr="001D1909" w:rsidRDefault="00432D71" w:rsidP="0088134E">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16F37E63" w14:textId="77777777" w:rsidR="00432D71" w:rsidRPr="001D1909" w:rsidRDefault="00432D71" w:rsidP="0088134E">
            <w:pPr>
              <w:pStyle w:val="TAL"/>
            </w:pPr>
            <w:r w:rsidRPr="001D1909">
              <w:t>STATUS[P1='02']</w:t>
            </w:r>
          </w:p>
        </w:tc>
        <w:tc>
          <w:tcPr>
            <w:tcW w:w="3776" w:type="dxa"/>
            <w:tcBorders>
              <w:left w:val="single" w:sz="4" w:space="0" w:color="auto"/>
              <w:right w:val="single" w:sz="4" w:space="0" w:color="auto"/>
            </w:tcBorders>
          </w:tcPr>
          <w:p w14:paraId="1644524A" w14:textId="77777777" w:rsidR="00432D71" w:rsidRPr="001D1909" w:rsidRDefault="00432D71" w:rsidP="0088134E">
            <w:pPr>
              <w:pStyle w:val="TAL"/>
              <w:rPr>
                <w:lang w:eastAsia="zh-CN"/>
              </w:rPr>
            </w:pPr>
            <w:r w:rsidRPr="001D1909">
              <w:t>If A.1/172 is supported, then the ME indicates to USIM that the termination procedure is starting, completes the 3G session termination procedure and resets the application via SELECT by DF name command with the AID.</w:t>
            </w:r>
          </w:p>
          <w:p w14:paraId="5615AECF" w14:textId="77777777" w:rsidR="00432D71" w:rsidRPr="001D1909" w:rsidRDefault="00432D71" w:rsidP="0088134E">
            <w:pPr>
              <w:pStyle w:val="TAL"/>
            </w:pPr>
            <w:r w:rsidRPr="001D1909">
              <w:t>The ME performs the USIM initialization.</w:t>
            </w:r>
          </w:p>
        </w:tc>
      </w:tr>
      <w:tr w:rsidR="00432D71" w:rsidRPr="001D1909" w14:paraId="37E23BC1" w14:textId="77777777" w:rsidTr="0088134E">
        <w:trPr>
          <w:cantSplit/>
          <w:jc w:val="center"/>
        </w:trPr>
        <w:tc>
          <w:tcPr>
            <w:tcW w:w="737" w:type="dxa"/>
            <w:tcBorders>
              <w:left w:val="single" w:sz="4" w:space="0" w:color="auto"/>
              <w:right w:val="single" w:sz="4" w:space="0" w:color="auto"/>
            </w:tcBorders>
          </w:tcPr>
          <w:p w14:paraId="6709F883" w14:textId="77777777" w:rsidR="00432D71" w:rsidRPr="001D1909" w:rsidRDefault="00432D71" w:rsidP="0088134E">
            <w:pPr>
              <w:pStyle w:val="TAC"/>
              <w:rPr>
                <w:lang w:eastAsia="zh-CN"/>
              </w:rPr>
            </w:pPr>
            <w:r>
              <w:rPr>
                <w:lang w:eastAsia="zh-CN"/>
              </w:rPr>
              <w:t>7</w:t>
            </w:r>
          </w:p>
        </w:tc>
        <w:tc>
          <w:tcPr>
            <w:tcW w:w="1232" w:type="dxa"/>
            <w:tcBorders>
              <w:left w:val="single" w:sz="4" w:space="0" w:color="auto"/>
              <w:right w:val="single" w:sz="4" w:space="0" w:color="auto"/>
            </w:tcBorders>
          </w:tcPr>
          <w:p w14:paraId="048F98FA" w14:textId="77777777" w:rsidR="00432D71" w:rsidRPr="001D1909" w:rsidRDefault="00432D71" w:rsidP="0088134E">
            <w:pPr>
              <w:pStyle w:val="TAC"/>
            </w:pPr>
            <w:r w:rsidRPr="001D1909">
              <w:t>UICC</w:t>
            </w:r>
          </w:p>
        </w:tc>
        <w:tc>
          <w:tcPr>
            <w:tcW w:w="2892" w:type="dxa"/>
            <w:tcBorders>
              <w:left w:val="single" w:sz="4" w:space="0" w:color="auto"/>
              <w:right w:val="single" w:sz="4" w:space="0" w:color="auto"/>
            </w:tcBorders>
          </w:tcPr>
          <w:p w14:paraId="13EC6B11" w14:textId="77777777" w:rsidR="00432D71" w:rsidRPr="008F3044" w:rsidRDefault="00432D71" w:rsidP="0088134E">
            <w:pPr>
              <w:pStyle w:val="TAL"/>
            </w:pPr>
            <w:r w:rsidRPr="001D1909">
              <w:t>Update EF</w:t>
            </w:r>
            <w:r w:rsidRPr="00C25873">
              <w:rPr>
                <w:vertAlign w:val="subscript"/>
              </w:rPr>
              <w:t>IMSI</w:t>
            </w:r>
            <w:r w:rsidRPr="001D1909">
              <w:t xml:space="preserve"> and EF</w:t>
            </w:r>
            <w:r w:rsidRPr="00C25873">
              <w:rPr>
                <w:vertAlign w:val="subscript"/>
              </w:rPr>
              <w:t>5GS3GPPLOCI</w:t>
            </w:r>
          </w:p>
        </w:tc>
        <w:tc>
          <w:tcPr>
            <w:tcW w:w="3776" w:type="dxa"/>
            <w:tcBorders>
              <w:left w:val="single" w:sz="4" w:space="0" w:color="auto"/>
              <w:right w:val="single" w:sz="4" w:space="0" w:color="auto"/>
            </w:tcBorders>
          </w:tcPr>
          <w:p w14:paraId="6FD42026" w14:textId="77777777" w:rsidR="00432D71" w:rsidRPr="001D1909" w:rsidRDefault="00432D71" w:rsidP="0088134E">
            <w:pPr>
              <w:pStyle w:val="TAL"/>
            </w:pPr>
            <w:r w:rsidRPr="001D1909">
              <w:t>The content of EF</w:t>
            </w:r>
            <w:r w:rsidRPr="00C25873">
              <w:rPr>
                <w:vertAlign w:val="subscript"/>
              </w:rPr>
              <w:t>IMSI</w:t>
            </w:r>
            <w:r w:rsidRPr="001D1909">
              <w:t xml:space="preserve"> has been updated to "246813579" and </w:t>
            </w:r>
            <w:r>
              <w:rPr>
                <w:rFonts w:hint="eastAsia"/>
                <w:lang w:eastAsia="zh-CN"/>
              </w:rPr>
              <w:t>5G-</w:t>
            </w:r>
            <w:r w:rsidRPr="001D1909">
              <w:t>GUTI in EF</w:t>
            </w:r>
            <w:r w:rsidRPr="00C25873">
              <w:rPr>
                <w:vertAlign w:val="subscript"/>
              </w:rPr>
              <w:t>5GS3GPPLOCI</w:t>
            </w:r>
            <w:r w:rsidRPr="001D1909">
              <w:t xml:space="preserve"> is updated to 'FF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sidRPr="001D1909">
              <w:t xml:space="preserve"> </w:t>
            </w:r>
            <w:proofErr w:type="spellStart"/>
            <w:r w:rsidRPr="001D1909">
              <w:t>FF</w:t>
            </w:r>
            <w:proofErr w:type="spellEnd"/>
            <w:r>
              <w:rPr>
                <w:rFonts w:hint="eastAsia"/>
                <w:lang w:eastAsia="zh-CN"/>
              </w:rPr>
              <w:t xml:space="preserve"> </w:t>
            </w:r>
            <w:proofErr w:type="spellStart"/>
            <w:r>
              <w:rPr>
                <w:rFonts w:hint="eastAsia"/>
                <w:lang w:eastAsia="zh-CN"/>
              </w:rPr>
              <w:t>FF</w:t>
            </w:r>
            <w:proofErr w:type="spellEnd"/>
            <w:r w:rsidRPr="001D1909">
              <w:t>'</w:t>
            </w:r>
          </w:p>
        </w:tc>
      </w:tr>
      <w:tr w:rsidR="00432D71" w:rsidRPr="001D1909" w14:paraId="78A23C4F" w14:textId="77777777" w:rsidTr="0088134E">
        <w:trPr>
          <w:cantSplit/>
          <w:jc w:val="center"/>
        </w:trPr>
        <w:tc>
          <w:tcPr>
            <w:tcW w:w="737" w:type="dxa"/>
            <w:tcBorders>
              <w:left w:val="single" w:sz="4" w:space="0" w:color="auto"/>
              <w:right w:val="single" w:sz="4" w:space="0" w:color="auto"/>
            </w:tcBorders>
          </w:tcPr>
          <w:p w14:paraId="7D1B2EF4" w14:textId="77777777" w:rsidR="00432D71" w:rsidRPr="001D1909" w:rsidRDefault="00432D71" w:rsidP="0088134E">
            <w:pPr>
              <w:pStyle w:val="TAC"/>
              <w:rPr>
                <w:lang w:eastAsia="zh-CN"/>
              </w:rPr>
            </w:pPr>
            <w:r>
              <w:rPr>
                <w:lang w:eastAsia="zh-CN"/>
              </w:rPr>
              <w:t>8</w:t>
            </w:r>
          </w:p>
        </w:tc>
        <w:tc>
          <w:tcPr>
            <w:tcW w:w="1232" w:type="dxa"/>
            <w:tcBorders>
              <w:left w:val="single" w:sz="4" w:space="0" w:color="auto"/>
              <w:right w:val="single" w:sz="4" w:space="0" w:color="auto"/>
            </w:tcBorders>
          </w:tcPr>
          <w:p w14:paraId="16E550A9" w14:textId="77777777" w:rsidR="00432D71" w:rsidRPr="001D1909" w:rsidRDefault="00432D71" w:rsidP="0088134E">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76542D59" w14:textId="77777777" w:rsidR="00432D71" w:rsidRPr="001D1909" w:rsidRDefault="00432D71" w:rsidP="0088134E">
            <w:pPr>
              <w:pStyle w:val="TAL"/>
            </w:pPr>
            <w:r w:rsidRPr="001D1909">
              <w:t xml:space="preserve">TERMINAL RESPONSE: REFRESH </w:t>
            </w:r>
            <w:r>
              <w:t>6.2</w:t>
            </w:r>
            <w:r w:rsidRPr="001D1909">
              <w:t>.1A</w:t>
            </w:r>
            <w:r>
              <w:rPr>
                <w:rFonts w:hint="eastAsia"/>
                <w:lang w:eastAsia="zh-CN"/>
              </w:rPr>
              <w:t xml:space="preserve"> o</w:t>
            </w:r>
            <w:r w:rsidRPr="001D1909">
              <w:t>r</w:t>
            </w:r>
            <w:r>
              <w:rPr>
                <w:rFonts w:hint="eastAsia"/>
                <w:lang w:eastAsia="zh-CN"/>
              </w:rPr>
              <w:t xml:space="preserve"> </w:t>
            </w:r>
            <w:r w:rsidRPr="001D1909">
              <w:t xml:space="preserve">TERMINAL RESPONSE: REFRESH </w:t>
            </w:r>
            <w:r>
              <w:t>6.2</w:t>
            </w:r>
            <w:r w:rsidRPr="001D1909">
              <w:t>.1B</w:t>
            </w:r>
          </w:p>
        </w:tc>
        <w:tc>
          <w:tcPr>
            <w:tcW w:w="3776" w:type="dxa"/>
            <w:tcBorders>
              <w:left w:val="single" w:sz="4" w:space="0" w:color="auto"/>
              <w:right w:val="single" w:sz="4" w:space="0" w:color="auto"/>
            </w:tcBorders>
          </w:tcPr>
          <w:p w14:paraId="165C93E4" w14:textId="77777777" w:rsidR="00432D71" w:rsidRPr="001D1909" w:rsidRDefault="00432D71" w:rsidP="0088134E">
            <w:pPr>
              <w:pStyle w:val="TAL"/>
            </w:pPr>
            <w:r w:rsidRPr="001D1909">
              <w:t>[normal ending]</w:t>
            </w:r>
          </w:p>
        </w:tc>
      </w:tr>
      <w:tr w:rsidR="00432D71" w:rsidRPr="001D1909" w14:paraId="399B2225" w14:textId="77777777" w:rsidTr="0088134E">
        <w:trPr>
          <w:cantSplit/>
          <w:jc w:val="center"/>
        </w:trPr>
        <w:tc>
          <w:tcPr>
            <w:tcW w:w="737" w:type="dxa"/>
            <w:tcBorders>
              <w:left w:val="single" w:sz="4" w:space="0" w:color="auto"/>
              <w:right w:val="single" w:sz="4" w:space="0" w:color="auto"/>
            </w:tcBorders>
          </w:tcPr>
          <w:p w14:paraId="02F0A288" w14:textId="77777777" w:rsidR="00432D71" w:rsidRPr="001D1909" w:rsidRDefault="00432D71" w:rsidP="0088134E">
            <w:pPr>
              <w:pStyle w:val="TAC"/>
              <w:rPr>
                <w:lang w:eastAsia="zh-CN"/>
              </w:rPr>
            </w:pPr>
            <w:r>
              <w:rPr>
                <w:lang w:eastAsia="zh-CN"/>
              </w:rPr>
              <w:t>9</w:t>
            </w:r>
          </w:p>
        </w:tc>
        <w:tc>
          <w:tcPr>
            <w:tcW w:w="1232" w:type="dxa"/>
            <w:tcBorders>
              <w:left w:val="single" w:sz="4" w:space="0" w:color="auto"/>
              <w:right w:val="single" w:sz="4" w:space="0" w:color="auto"/>
            </w:tcBorders>
          </w:tcPr>
          <w:p w14:paraId="6497EA62" w14:textId="77777777" w:rsidR="00432D71" w:rsidRPr="001D1909" w:rsidRDefault="00432D71" w:rsidP="0088134E">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3307AD89" w14:textId="77777777" w:rsidR="00432D71" w:rsidRPr="001D1909" w:rsidRDefault="00432D71" w:rsidP="0088134E">
            <w:pPr>
              <w:pStyle w:val="TAL"/>
            </w:pPr>
            <w:r w:rsidRPr="001D1909">
              <w:t>PROACTIVE UICC SESSION ENDED</w:t>
            </w:r>
          </w:p>
        </w:tc>
        <w:tc>
          <w:tcPr>
            <w:tcW w:w="3776" w:type="dxa"/>
            <w:tcBorders>
              <w:left w:val="single" w:sz="4" w:space="0" w:color="auto"/>
              <w:right w:val="single" w:sz="4" w:space="0" w:color="auto"/>
            </w:tcBorders>
          </w:tcPr>
          <w:p w14:paraId="48993BE2" w14:textId="77777777" w:rsidR="00432D71" w:rsidRPr="001D1909" w:rsidRDefault="00432D71" w:rsidP="0088134E">
            <w:pPr>
              <w:pStyle w:val="TAL"/>
            </w:pPr>
          </w:p>
        </w:tc>
      </w:tr>
      <w:tr w:rsidR="00432D71" w:rsidRPr="001D1909" w14:paraId="31D5441B" w14:textId="77777777" w:rsidTr="0088134E">
        <w:trPr>
          <w:cantSplit/>
          <w:jc w:val="center"/>
        </w:trPr>
        <w:tc>
          <w:tcPr>
            <w:tcW w:w="737" w:type="dxa"/>
            <w:tcBorders>
              <w:left w:val="single" w:sz="4" w:space="0" w:color="auto"/>
              <w:right w:val="single" w:sz="4" w:space="0" w:color="auto"/>
            </w:tcBorders>
          </w:tcPr>
          <w:p w14:paraId="0F79C581" w14:textId="77777777" w:rsidR="00432D71" w:rsidRPr="001D1909" w:rsidRDefault="00432D71" w:rsidP="0088134E">
            <w:pPr>
              <w:pStyle w:val="TAC"/>
              <w:rPr>
                <w:lang w:eastAsia="zh-CN"/>
              </w:rPr>
            </w:pPr>
            <w:r>
              <w:t>10</w:t>
            </w:r>
          </w:p>
        </w:tc>
        <w:tc>
          <w:tcPr>
            <w:tcW w:w="1232" w:type="dxa"/>
            <w:tcBorders>
              <w:left w:val="single" w:sz="4" w:space="0" w:color="auto"/>
              <w:right w:val="single" w:sz="4" w:space="0" w:color="auto"/>
            </w:tcBorders>
          </w:tcPr>
          <w:p w14:paraId="4D9A9418" w14:textId="77777777" w:rsidR="00432D71" w:rsidRPr="001D1909" w:rsidRDefault="00432D71" w:rsidP="0088134E">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3E303955" w14:textId="77777777" w:rsidR="00432D71" w:rsidRPr="001D1909" w:rsidRDefault="00432D71" w:rsidP="0088134E">
            <w:pPr>
              <w:pStyle w:val="TAL"/>
              <w:rPr>
                <w:rFonts w:cs="Arial"/>
                <w:szCs w:val="18"/>
              </w:rPr>
            </w:pPr>
            <w:r w:rsidRPr="009373E0">
              <w:t>Registration Request</w:t>
            </w:r>
          </w:p>
        </w:tc>
        <w:tc>
          <w:tcPr>
            <w:tcW w:w="3776" w:type="dxa"/>
            <w:tcBorders>
              <w:left w:val="single" w:sz="4" w:space="0" w:color="auto"/>
              <w:right w:val="single" w:sz="4" w:space="0" w:color="auto"/>
            </w:tcBorders>
          </w:tcPr>
          <w:p w14:paraId="5B1438D6" w14:textId="77777777" w:rsidR="00432D71" w:rsidRPr="001D1909" w:rsidRDefault="00432D71" w:rsidP="0088134E">
            <w:pPr>
              <w:pStyle w:val="TAL"/>
            </w:pPr>
            <w:r w:rsidRPr="001D1909">
              <w:t>The ME will register using IMSI "246813579" in NG-RAN.</w:t>
            </w:r>
          </w:p>
        </w:tc>
      </w:tr>
      <w:tr w:rsidR="00432D71" w:rsidRPr="001D1909" w14:paraId="5C7EC64A" w14:textId="77777777" w:rsidTr="0088134E">
        <w:trPr>
          <w:cantSplit/>
          <w:jc w:val="center"/>
        </w:trPr>
        <w:tc>
          <w:tcPr>
            <w:tcW w:w="737" w:type="dxa"/>
            <w:tcBorders>
              <w:left w:val="single" w:sz="4" w:space="0" w:color="auto"/>
              <w:right w:val="single" w:sz="4" w:space="0" w:color="auto"/>
            </w:tcBorders>
          </w:tcPr>
          <w:p w14:paraId="5DA29BE5" w14:textId="77777777" w:rsidR="00432D71" w:rsidRPr="001D1909" w:rsidRDefault="00432D71" w:rsidP="0088134E">
            <w:pPr>
              <w:pStyle w:val="TAC"/>
              <w:rPr>
                <w:lang w:eastAsia="zh-CN"/>
              </w:rPr>
            </w:pPr>
            <w:r>
              <w:t>11</w:t>
            </w:r>
          </w:p>
        </w:tc>
        <w:tc>
          <w:tcPr>
            <w:tcW w:w="1232" w:type="dxa"/>
            <w:tcBorders>
              <w:left w:val="single" w:sz="4" w:space="0" w:color="auto"/>
              <w:right w:val="single" w:sz="4" w:space="0" w:color="auto"/>
            </w:tcBorders>
          </w:tcPr>
          <w:p w14:paraId="42438319" w14:textId="77777777" w:rsidR="00432D71" w:rsidRPr="001D1909" w:rsidRDefault="00432D71" w:rsidP="0088134E">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330926EE" w14:textId="77777777" w:rsidR="00432D71" w:rsidRPr="001D1909" w:rsidRDefault="00432D71" w:rsidP="0088134E">
            <w:pPr>
              <w:pStyle w:val="TAL"/>
              <w:rPr>
                <w:rFonts w:cs="Arial"/>
                <w:szCs w:val="18"/>
              </w:rPr>
            </w:pPr>
            <w:r w:rsidRPr="009373E0">
              <w:t>Registration</w:t>
            </w:r>
            <w:r w:rsidRPr="00DB2E09">
              <w:t xml:space="preserve">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012751EE" w14:textId="77777777" w:rsidR="00432D71" w:rsidRPr="001D1909" w:rsidRDefault="00432D71" w:rsidP="0088134E">
            <w:pPr>
              <w:pStyle w:val="TAL"/>
            </w:pPr>
          </w:p>
        </w:tc>
      </w:tr>
      <w:tr w:rsidR="00432D71" w:rsidRPr="001D1909" w14:paraId="6AC0AFF6" w14:textId="77777777" w:rsidTr="0088134E">
        <w:trPr>
          <w:cantSplit/>
          <w:jc w:val="center"/>
        </w:trPr>
        <w:tc>
          <w:tcPr>
            <w:tcW w:w="737" w:type="dxa"/>
            <w:tcBorders>
              <w:left w:val="single" w:sz="4" w:space="0" w:color="auto"/>
              <w:bottom w:val="single" w:sz="4" w:space="0" w:color="auto"/>
              <w:right w:val="single" w:sz="4" w:space="0" w:color="auto"/>
            </w:tcBorders>
          </w:tcPr>
          <w:p w14:paraId="0689F2E2" w14:textId="77777777" w:rsidR="00432D71" w:rsidRPr="001D1909" w:rsidRDefault="00432D71" w:rsidP="0088134E">
            <w:pPr>
              <w:pStyle w:val="TAC"/>
              <w:rPr>
                <w:lang w:eastAsia="zh-CN"/>
              </w:rPr>
            </w:pPr>
            <w:r>
              <w:t>12</w:t>
            </w:r>
          </w:p>
        </w:tc>
        <w:tc>
          <w:tcPr>
            <w:tcW w:w="1232" w:type="dxa"/>
            <w:tcBorders>
              <w:left w:val="single" w:sz="4" w:space="0" w:color="auto"/>
              <w:bottom w:val="single" w:sz="4" w:space="0" w:color="auto"/>
              <w:right w:val="single" w:sz="4" w:space="0" w:color="auto"/>
            </w:tcBorders>
          </w:tcPr>
          <w:p w14:paraId="7537798D" w14:textId="77777777" w:rsidR="00432D71" w:rsidRPr="001D1909" w:rsidRDefault="00432D71" w:rsidP="0088134E">
            <w:pPr>
              <w:pStyle w:val="TAC"/>
              <w:rPr>
                <w:lang w:eastAsia="zh-CN"/>
              </w:rPr>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6C3F11ED" w14:textId="77777777" w:rsidR="00432D71" w:rsidRPr="001D1909" w:rsidRDefault="00432D71" w:rsidP="0088134E">
            <w:pPr>
              <w:pStyle w:val="TAL"/>
              <w:rPr>
                <w:rFonts w:cs="Arial"/>
                <w:szCs w:val="18"/>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4A9FAD1B" w14:textId="77777777" w:rsidR="00432D71" w:rsidRPr="001D1909" w:rsidRDefault="00432D71" w:rsidP="0088134E">
            <w:pPr>
              <w:pStyle w:val="TAL"/>
            </w:pPr>
          </w:p>
        </w:tc>
      </w:tr>
    </w:tbl>
    <w:p w14:paraId="7D2B5152" w14:textId="77777777" w:rsidR="00432D71" w:rsidRDefault="00432D71" w:rsidP="00432D71">
      <w:pPr>
        <w:rPr>
          <w:lang w:eastAsia="zh-CN"/>
        </w:rPr>
      </w:pPr>
    </w:p>
    <w:p w14:paraId="01DBB8A5" w14:textId="77777777" w:rsidR="00432D71" w:rsidRPr="004D6208" w:rsidRDefault="00432D71" w:rsidP="00432D71">
      <w:r w:rsidRPr="004D6208">
        <w:t xml:space="preserve">PROACTIVE COMMAND: REFRESH </w:t>
      </w:r>
      <w:r>
        <w:rPr>
          <w:lang w:eastAsia="zh-CN"/>
        </w:rPr>
        <w:t>6</w:t>
      </w:r>
      <w:r w:rsidRPr="004D6208">
        <w:t>.2.1</w:t>
      </w:r>
    </w:p>
    <w:p w14:paraId="65473D2C" w14:textId="77777777" w:rsidR="00432D71" w:rsidRPr="004D6208" w:rsidRDefault="00432D71" w:rsidP="00432D71">
      <w:r w:rsidRPr="004D6208">
        <w:t>Logically:</w:t>
      </w:r>
    </w:p>
    <w:p w14:paraId="7902B9C5" w14:textId="77777777" w:rsidR="00432D71" w:rsidRPr="004D6208" w:rsidRDefault="00432D71" w:rsidP="00432D71">
      <w:pPr>
        <w:pStyle w:val="EW"/>
        <w:tabs>
          <w:tab w:val="left" w:pos="851"/>
        </w:tabs>
        <w:ind w:left="2835" w:hanging="2551"/>
      </w:pPr>
      <w:r w:rsidRPr="004D6208">
        <w:t>Command details</w:t>
      </w:r>
    </w:p>
    <w:p w14:paraId="789DA3EA" w14:textId="77777777" w:rsidR="00432D71" w:rsidRPr="004D6208" w:rsidRDefault="00432D71" w:rsidP="00432D71">
      <w:pPr>
        <w:pStyle w:val="EW"/>
        <w:tabs>
          <w:tab w:val="left" w:pos="851"/>
        </w:tabs>
        <w:ind w:left="2835" w:hanging="2551"/>
      </w:pPr>
      <w:r w:rsidRPr="004D6208">
        <w:tab/>
        <w:t>Command number:</w:t>
      </w:r>
      <w:r w:rsidRPr="004D6208">
        <w:tab/>
        <w:t>1</w:t>
      </w:r>
    </w:p>
    <w:p w14:paraId="52A630D5" w14:textId="77777777" w:rsidR="00432D71" w:rsidRPr="004D6208" w:rsidRDefault="00432D71" w:rsidP="00432D71">
      <w:pPr>
        <w:pStyle w:val="EW"/>
        <w:tabs>
          <w:tab w:val="left" w:pos="851"/>
        </w:tabs>
        <w:ind w:left="2835" w:hanging="2551"/>
      </w:pPr>
      <w:r w:rsidRPr="004D6208">
        <w:tab/>
        <w:t>Command type:</w:t>
      </w:r>
      <w:r w:rsidRPr="004D6208">
        <w:tab/>
        <w:t>REFRESH</w:t>
      </w:r>
    </w:p>
    <w:p w14:paraId="4CAC39B7" w14:textId="77777777" w:rsidR="00432D71" w:rsidRPr="004D6208" w:rsidRDefault="00432D71" w:rsidP="00432D71">
      <w:pPr>
        <w:pStyle w:val="EW"/>
        <w:tabs>
          <w:tab w:val="left" w:pos="851"/>
        </w:tabs>
        <w:ind w:left="2835" w:hanging="2551"/>
      </w:pPr>
      <w:r w:rsidRPr="004D6208">
        <w:tab/>
        <w:t>Command qualifier:</w:t>
      </w:r>
      <w:r w:rsidRPr="004D6208">
        <w:tab/>
        <w:t>3G Session Reset</w:t>
      </w:r>
    </w:p>
    <w:p w14:paraId="062EEF43" w14:textId="77777777" w:rsidR="00432D71" w:rsidRPr="004D6208" w:rsidRDefault="00432D71" w:rsidP="00432D71">
      <w:pPr>
        <w:pStyle w:val="EW"/>
        <w:tabs>
          <w:tab w:val="left" w:pos="851"/>
        </w:tabs>
        <w:ind w:left="2835" w:hanging="2551"/>
      </w:pPr>
      <w:r w:rsidRPr="004D6208">
        <w:t>Device identities</w:t>
      </w:r>
    </w:p>
    <w:p w14:paraId="519D7F48" w14:textId="77777777" w:rsidR="00432D71" w:rsidRPr="004D6208" w:rsidRDefault="00432D71" w:rsidP="00432D71">
      <w:pPr>
        <w:pStyle w:val="EW"/>
        <w:tabs>
          <w:tab w:val="left" w:pos="851"/>
        </w:tabs>
        <w:ind w:left="2835" w:hanging="2551"/>
      </w:pPr>
      <w:r w:rsidRPr="004D6208">
        <w:tab/>
        <w:t>Source device:</w:t>
      </w:r>
      <w:r w:rsidRPr="004D6208">
        <w:tab/>
        <w:t>UICC</w:t>
      </w:r>
    </w:p>
    <w:p w14:paraId="2228D1DD" w14:textId="77777777" w:rsidR="00432D71" w:rsidRPr="004D6208" w:rsidRDefault="00432D71" w:rsidP="00432D71">
      <w:pPr>
        <w:pStyle w:val="EX"/>
        <w:tabs>
          <w:tab w:val="left" w:pos="851"/>
        </w:tabs>
        <w:ind w:left="2835" w:hanging="2551"/>
      </w:pPr>
      <w:r w:rsidRPr="004D6208">
        <w:tab/>
        <w:t>Destination device:</w:t>
      </w:r>
      <w:r w:rsidRPr="004D6208">
        <w:tab/>
        <w:t>ME</w:t>
      </w:r>
    </w:p>
    <w:p w14:paraId="1307C38F" w14:textId="77777777" w:rsidR="00432D71" w:rsidRPr="004D6208" w:rsidRDefault="00432D71" w:rsidP="00432D71">
      <w:pPr>
        <w:keepLines/>
        <w:tabs>
          <w:tab w:val="left" w:pos="851"/>
        </w:tabs>
        <w:spacing w:after="0"/>
        <w:ind w:left="2835" w:hanging="2551"/>
      </w:pPr>
      <w:r w:rsidRPr="004D6208">
        <w:t>File list</w:t>
      </w:r>
    </w:p>
    <w:p w14:paraId="2BE6083D" w14:textId="77777777" w:rsidR="00432D71" w:rsidRPr="004D6208" w:rsidRDefault="00432D71" w:rsidP="00432D71">
      <w:pPr>
        <w:keepLines/>
        <w:tabs>
          <w:tab w:val="left" w:pos="851"/>
        </w:tabs>
        <w:spacing w:after="0"/>
        <w:ind w:left="2835" w:hanging="2551"/>
      </w:pPr>
      <w:r w:rsidRPr="004D6208">
        <w:tab/>
        <w:t>Number of files:</w:t>
      </w:r>
      <w:r w:rsidRPr="004D6208">
        <w:tab/>
        <w:t>2</w:t>
      </w:r>
    </w:p>
    <w:p w14:paraId="32D6C3FC" w14:textId="77777777" w:rsidR="00432D71" w:rsidRPr="004D6208" w:rsidRDefault="00432D71" w:rsidP="00432D71">
      <w:pPr>
        <w:keepLines/>
        <w:tabs>
          <w:tab w:val="left" w:pos="851"/>
        </w:tabs>
        <w:spacing w:after="0"/>
        <w:ind w:left="2835" w:hanging="2551"/>
      </w:pPr>
      <w:r w:rsidRPr="004D6208">
        <w:tab/>
        <w:t>File:</w:t>
      </w:r>
      <w:r w:rsidRPr="004D6208">
        <w:tab/>
        <w:t>EF IMSI</w:t>
      </w:r>
    </w:p>
    <w:p w14:paraId="74295A62" w14:textId="77777777" w:rsidR="00432D71" w:rsidRPr="004D6208" w:rsidRDefault="00432D71" w:rsidP="00432D71">
      <w:pPr>
        <w:keepLines/>
        <w:tabs>
          <w:tab w:val="left" w:pos="851"/>
        </w:tabs>
        <w:spacing w:after="0"/>
        <w:ind w:left="2835" w:hanging="2551"/>
      </w:pPr>
      <w:r w:rsidRPr="004D6208">
        <w:tab/>
        <w:t>File:</w:t>
      </w:r>
      <w:r w:rsidRPr="004D6208">
        <w:tab/>
        <w:t>EF 5GS3GPPLOCI</w:t>
      </w:r>
    </w:p>
    <w:p w14:paraId="717D5883" w14:textId="77777777" w:rsidR="00432D71" w:rsidRPr="004D6208" w:rsidRDefault="00432D71" w:rsidP="00432D71">
      <w:bookmarkStart w:id="21" w:name="MCCQCTEMPBM_00000063"/>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32D71" w:rsidRPr="001D1909" w14:paraId="79E0AC0A" w14:textId="77777777" w:rsidTr="0088134E">
        <w:trPr>
          <w:jc w:val="center"/>
        </w:trPr>
        <w:tc>
          <w:tcPr>
            <w:tcW w:w="1134" w:type="dxa"/>
            <w:tcBorders>
              <w:top w:val="single" w:sz="4" w:space="0" w:color="auto"/>
              <w:left w:val="single" w:sz="4" w:space="0" w:color="auto"/>
              <w:bottom w:val="single" w:sz="4" w:space="0" w:color="auto"/>
              <w:right w:val="single" w:sz="4" w:space="0" w:color="auto"/>
            </w:tcBorders>
          </w:tcPr>
          <w:bookmarkEnd w:id="21"/>
          <w:p w14:paraId="70B97D9E" w14:textId="77777777" w:rsidR="00432D71" w:rsidRPr="001D1909" w:rsidRDefault="00432D71" w:rsidP="008813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715031F" w14:textId="77777777" w:rsidR="00432D71" w:rsidRPr="001D1909" w:rsidRDefault="00432D71" w:rsidP="008813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C258552" w14:textId="77777777" w:rsidR="00432D71" w:rsidRPr="00784698" w:rsidRDefault="00432D71" w:rsidP="0088134E">
            <w:pPr>
              <w:pStyle w:val="TAC"/>
              <w:rPr>
                <w:rFonts w:cs="Arial"/>
                <w:szCs w:val="18"/>
                <w:lang w:eastAsia="zh-CN"/>
              </w:rPr>
            </w:pPr>
            <w:r w:rsidRPr="001D1909">
              <w:rPr>
                <w:rFonts w:cs="Arial"/>
                <w:szCs w:val="18"/>
              </w:rPr>
              <w:t>1</w:t>
            </w:r>
            <w:r>
              <w:rPr>
                <w:rFonts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66785216" w14:textId="77777777" w:rsidR="00432D71" w:rsidRPr="001D1909" w:rsidRDefault="00432D71" w:rsidP="008813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F1F1C8" w14:textId="77777777" w:rsidR="00432D71" w:rsidRPr="001D1909" w:rsidRDefault="00432D71" w:rsidP="008813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D54CB0" w14:textId="77777777" w:rsidR="00432D71" w:rsidRPr="001D1909" w:rsidRDefault="00432D71" w:rsidP="008813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EBDD45" w14:textId="77777777" w:rsidR="00432D71" w:rsidRPr="001D1909" w:rsidRDefault="00432D71" w:rsidP="008813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C947808" w14:textId="77777777" w:rsidR="00432D71" w:rsidRPr="001D1909" w:rsidRDefault="00432D71" w:rsidP="0088134E">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6CDAE2F" w14:textId="77777777" w:rsidR="00432D71" w:rsidRPr="001D1909" w:rsidRDefault="00432D71" w:rsidP="008813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BA034C3" w14:textId="77777777" w:rsidR="00432D71" w:rsidRPr="001D1909" w:rsidRDefault="00432D71" w:rsidP="008813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C150810" w14:textId="77777777" w:rsidR="00432D71" w:rsidRPr="001D1909" w:rsidRDefault="00432D71" w:rsidP="008813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DE324E1" w14:textId="77777777" w:rsidR="00432D71" w:rsidRPr="001D1909" w:rsidRDefault="00432D71" w:rsidP="008813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0AA81F" w14:textId="77777777" w:rsidR="00432D71" w:rsidRPr="001D1909" w:rsidRDefault="00432D71" w:rsidP="0088134E">
            <w:pPr>
              <w:pStyle w:val="TAC"/>
              <w:rPr>
                <w:rFonts w:cs="Arial"/>
                <w:szCs w:val="18"/>
              </w:rPr>
            </w:pPr>
            <w:r w:rsidRPr="001D1909">
              <w:rPr>
                <w:rFonts w:cs="Arial"/>
                <w:szCs w:val="18"/>
              </w:rPr>
              <w:t>92</w:t>
            </w:r>
          </w:p>
        </w:tc>
      </w:tr>
      <w:tr w:rsidR="00432D71" w:rsidRPr="001D1909" w14:paraId="7B98D2A2" w14:textId="77777777" w:rsidTr="0088134E">
        <w:trPr>
          <w:jc w:val="center"/>
        </w:trPr>
        <w:tc>
          <w:tcPr>
            <w:tcW w:w="1134" w:type="dxa"/>
            <w:tcBorders>
              <w:top w:val="single" w:sz="4" w:space="0" w:color="auto"/>
              <w:right w:val="single" w:sz="4" w:space="0" w:color="auto"/>
            </w:tcBorders>
          </w:tcPr>
          <w:p w14:paraId="3B34E25C" w14:textId="77777777" w:rsidR="00432D71" w:rsidRPr="001D1909" w:rsidRDefault="00432D71" w:rsidP="008813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6DCBE75" w14:textId="77777777" w:rsidR="00432D71" w:rsidRPr="00CA53F8" w:rsidRDefault="00432D71" w:rsidP="0088134E">
            <w:pPr>
              <w:pStyle w:val="TAC"/>
              <w:rPr>
                <w:rFonts w:cs="Arial"/>
                <w:szCs w:val="18"/>
                <w:lang w:eastAsia="zh-CN"/>
              </w:rPr>
            </w:pPr>
            <w:r w:rsidRPr="001D1909">
              <w:rPr>
                <w:rFonts w:cs="Arial"/>
                <w:szCs w:val="18"/>
              </w:rPr>
              <w:t>0</w:t>
            </w:r>
            <w:r>
              <w:rPr>
                <w:rFonts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D8382F2" w14:textId="77777777" w:rsidR="00432D71" w:rsidRPr="001D1909" w:rsidRDefault="00432D71" w:rsidP="008813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9433BE2" w14:textId="77777777" w:rsidR="00432D71" w:rsidRPr="001D1909" w:rsidRDefault="00432D71" w:rsidP="0088134E">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735D08E4" w14:textId="77777777" w:rsidR="00432D71" w:rsidRPr="001D1909" w:rsidRDefault="00432D71" w:rsidP="0088134E">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32B1115" w14:textId="77777777" w:rsidR="00432D71" w:rsidRPr="001D1909" w:rsidRDefault="00432D71" w:rsidP="0088134E">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63B2F04" w14:textId="77777777" w:rsidR="00432D71" w:rsidRPr="001D1909" w:rsidRDefault="00432D71" w:rsidP="0088134E">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78784DF" w14:textId="77777777" w:rsidR="00432D71" w:rsidRPr="001D1909" w:rsidRDefault="00432D71" w:rsidP="0088134E">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5011F60" w14:textId="77777777" w:rsidR="00432D71" w:rsidRPr="001D1909" w:rsidRDefault="00432D71" w:rsidP="0088134E">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571D80D6" w14:textId="77777777" w:rsidR="00432D71" w:rsidRPr="001D1909" w:rsidRDefault="00432D71" w:rsidP="0088134E">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1E47F37" w14:textId="77777777" w:rsidR="00432D71" w:rsidRPr="001D1909" w:rsidRDefault="00432D71" w:rsidP="0088134E">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5F122EB" w14:textId="77777777" w:rsidR="00432D71" w:rsidRPr="001D1909" w:rsidRDefault="00432D71" w:rsidP="0088134E">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ED56538" w14:textId="77777777" w:rsidR="00432D71" w:rsidRPr="001D1909" w:rsidRDefault="00432D71" w:rsidP="0088134E">
            <w:pPr>
              <w:pStyle w:val="TAC"/>
              <w:rPr>
                <w:rFonts w:cs="Arial"/>
                <w:szCs w:val="18"/>
              </w:rPr>
            </w:pPr>
            <w:r w:rsidRPr="001D1909">
              <w:rPr>
                <w:rFonts w:cs="Arial"/>
                <w:szCs w:val="18"/>
              </w:rPr>
              <w:t>FF</w:t>
            </w:r>
          </w:p>
        </w:tc>
      </w:tr>
      <w:tr w:rsidR="00432D71" w:rsidRPr="001D1909" w14:paraId="5E1F0F81" w14:textId="77777777" w:rsidTr="0088134E">
        <w:trPr>
          <w:jc w:val="center"/>
        </w:trPr>
        <w:tc>
          <w:tcPr>
            <w:tcW w:w="1134" w:type="dxa"/>
            <w:tcBorders>
              <w:right w:val="single" w:sz="4" w:space="0" w:color="auto"/>
            </w:tcBorders>
          </w:tcPr>
          <w:p w14:paraId="30D58105" w14:textId="77777777" w:rsidR="00432D71" w:rsidRPr="001D1909" w:rsidRDefault="00432D71" w:rsidP="008813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9C37383" w14:textId="77777777" w:rsidR="00432D71" w:rsidRPr="00784698" w:rsidRDefault="00432D71" w:rsidP="0088134E">
            <w:pPr>
              <w:pStyle w:val="TAC"/>
              <w:rPr>
                <w:rFonts w:cs="Arial"/>
                <w:szCs w:val="18"/>
                <w:lang w:eastAsia="zh-CN"/>
              </w:rPr>
            </w:pPr>
            <w:r>
              <w:rPr>
                <w:rFonts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A332223" w14:textId="77777777" w:rsidR="00432D71" w:rsidRPr="00784698" w:rsidRDefault="00432D71" w:rsidP="0088134E">
            <w:pPr>
              <w:pStyle w:val="TAC"/>
              <w:rPr>
                <w:rFonts w:cs="Arial"/>
                <w:szCs w:val="18"/>
                <w:lang w:eastAsia="zh-CN"/>
              </w:rPr>
            </w:pPr>
            <w:r>
              <w:rPr>
                <w:rFonts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06B15F60" w14:textId="77777777" w:rsidR="00432D71" w:rsidRPr="00784698" w:rsidRDefault="00432D71" w:rsidP="0088134E">
            <w:pPr>
              <w:pStyle w:val="TAC"/>
              <w:rPr>
                <w:rFonts w:cs="Arial"/>
                <w:szCs w:val="18"/>
                <w:lang w:eastAsia="zh-CN"/>
              </w:rPr>
            </w:pPr>
            <w:r>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5DA4A45D" w14:textId="77777777" w:rsidR="00432D71" w:rsidRPr="00784698" w:rsidRDefault="00432D71" w:rsidP="0088134E">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1042705C" w14:textId="77777777" w:rsidR="00432D71" w:rsidRPr="001D1909" w:rsidRDefault="00432D71" w:rsidP="008813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DD3477" w14:textId="77777777" w:rsidR="00432D71" w:rsidRPr="001D1909" w:rsidRDefault="00432D71" w:rsidP="008813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432982A" w14:textId="77777777" w:rsidR="00432D71" w:rsidRPr="001D1909" w:rsidRDefault="00432D71" w:rsidP="008813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04626A" w14:textId="77777777" w:rsidR="00432D71" w:rsidRPr="001D1909" w:rsidRDefault="00432D71" w:rsidP="008813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407093" w14:textId="77777777" w:rsidR="00432D71" w:rsidRPr="001D1909" w:rsidRDefault="00432D71" w:rsidP="008813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E2B78BE" w14:textId="77777777" w:rsidR="00432D71" w:rsidRPr="001D1909" w:rsidRDefault="00432D71" w:rsidP="008813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C3D37D" w14:textId="77777777" w:rsidR="00432D71" w:rsidRPr="001D1909" w:rsidRDefault="00432D71" w:rsidP="008813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7951A4E" w14:textId="77777777" w:rsidR="00432D71" w:rsidRPr="001D1909" w:rsidRDefault="00432D71" w:rsidP="0088134E">
            <w:pPr>
              <w:pStyle w:val="TAC"/>
              <w:rPr>
                <w:rFonts w:cs="Arial"/>
                <w:szCs w:val="18"/>
              </w:rPr>
            </w:pPr>
          </w:p>
        </w:tc>
      </w:tr>
    </w:tbl>
    <w:p w14:paraId="68A2BAA7" w14:textId="77777777" w:rsidR="00432D71" w:rsidRPr="001D1909" w:rsidRDefault="00432D71" w:rsidP="00432D71">
      <w:pPr>
        <w:rPr>
          <w:rFonts w:ascii="Arial" w:hAnsi="Arial" w:cs="Arial"/>
          <w:sz w:val="18"/>
          <w:szCs w:val="18"/>
        </w:rPr>
      </w:pPr>
    </w:p>
    <w:p w14:paraId="45DF7CFF" w14:textId="77777777" w:rsidR="00432D71" w:rsidRPr="004D6208" w:rsidRDefault="00432D71" w:rsidP="00432D71">
      <w:r w:rsidRPr="004D6208">
        <w:t xml:space="preserve">PROACTIVE COMMAND: REFRESH </w:t>
      </w:r>
      <w:r>
        <w:rPr>
          <w:lang w:eastAsia="zh-CN"/>
        </w:rPr>
        <w:t>6</w:t>
      </w:r>
      <w:r w:rsidRPr="004D6208">
        <w:t>.2.2</w:t>
      </w:r>
    </w:p>
    <w:p w14:paraId="29CB24CB" w14:textId="77777777" w:rsidR="00432D71" w:rsidRPr="004D6208" w:rsidRDefault="00432D71" w:rsidP="00432D71">
      <w:r w:rsidRPr="004D6208">
        <w:lastRenderedPageBreak/>
        <w:t>Logically:</w:t>
      </w:r>
    </w:p>
    <w:p w14:paraId="714F57A2" w14:textId="77777777" w:rsidR="00432D71" w:rsidRPr="004D6208" w:rsidRDefault="00432D71" w:rsidP="00432D71">
      <w:pPr>
        <w:pStyle w:val="EW"/>
        <w:tabs>
          <w:tab w:val="left" w:pos="851"/>
        </w:tabs>
        <w:ind w:left="2835" w:hanging="2551"/>
      </w:pPr>
      <w:r w:rsidRPr="004D6208">
        <w:t>Command details</w:t>
      </w:r>
    </w:p>
    <w:p w14:paraId="0BE1E488" w14:textId="77777777" w:rsidR="00432D71" w:rsidRPr="004D6208" w:rsidRDefault="00432D71" w:rsidP="00432D71">
      <w:pPr>
        <w:pStyle w:val="EW"/>
        <w:tabs>
          <w:tab w:val="left" w:pos="851"/>
        </w:tabs>
        <w:ind w:left="2835" w:hanging="2551"/>
      </w:pPr>
      <w:r w:rsidRPr="004D6208">
        <w:tab/>
        <w:t>Command number:</w:t>
      </w:r>
      <w:r w:rsidRPr="004D6208">
        <w:tab/>
        <w:t>1</w:t>
      </w:r>
    </w:p>
    <w:p w14:paraId="7408E07D" w14:textId="77777777" w:rsidR="00432D71" w:rsidRPr="004D6208" w:rsidRDefault="00432D71" w:rsidP="00432D71">
      <w:pPr>
        <w:pStyle w:val="EW"/>
        <w:tabs>
          <w:tab w:val="left" w:pos="851"/>
        </w:tabs>
        <w:ind w:left="2835" w:hanging="2551"/>
      </w:pPr>
      <w:r w:rsidRPr="004D6208">
        <w:tab/>
        <w:t>Command type:</w:t>
      </w:r>
      <w:r w:rsidRPr="004D6208">
        <w:tab/>
        <w:t>REFRESH</w:t>
      </w:r>
    </w:p>
    <w:p w14:paraId="13990643" w14:textId="77777777" w:rsidR="00432D71" w:rsidRPr="004D6208" w:rsidRDefault="00432D71" w:rsidP="00432D71">
      <w:pPr>
        <w:pStyle w:val="EW"/>
        <w:tabs>
          <w:tab w:val="left" w:pos="851"/>
        </w:tabs>
        <w:ind w:left="2835" w:hanging="2551"/>
      </w:pPr>
      <w:r w:rsidRPr="004D6208">
        <w:tab/>
        <w:t>Command qualifier:</w:t>
      </w:r>
      <w:r w:rsidRPr="004D6208">
        <w:tab/>
        <w:t>3G Session Reset</w:t>
      </w:r>
    </w:p>
    <w:p w14:paraId="7091ECB6" w14:textId="77777777" w:rsidR="00432D71" w:rsidRPr="004D6208" w:rsidRDefault="00432D71" w:rsidP="00432D71">
      <w:pPr>
        <w:pStyle w:val="EW"/>
        <w:tabs>
          <w:tab w:val="left" w:pos="851"/>
        </w:tabs>
        <w:ind w:left="2835" w:hanging="2551"/>
      </w:pPr>
      <w:r w:rsidRPr="004D6208">
        <w:t>Device identities</w:t>
      </w:r>
    </w:p>
    <w:p w14:paraId="2933010C" w14:textId="77777777" w:rsidR="00432D71" w:rsidRPr="004D6208" w:rsidRDefault="00432D71" w:rsidP="00432D71">
      <w:pPr>
        <w:pStyle w:val="EW"/>
        <w:tabs>
          <w:tab w:val="left" w:pos="851"/>
        </w:tabs>
        <w:ind w:left="2835" w:hanging="2551"/>
      </w:pPr>
      <w:r w:rsidRPr="004D6208">
        <w:tab/>
        <w:t>Source device:</w:t>
      </w:r>
      <w:r w:rsidRPr="004D6208">
        <w:tab/>
        <w:t>UICC</w:t>
      </w:r>
    </w:p>
    <w:p w14:paraId="24BBF7D0" w14:textId="77777777" w:rsidR="00432D71" w:rsidRPr="004D6208" w:rsidRDefault="00432D71" w:rsidP="00432D71">
      <w:pPr>
        <w:pStyle w:val="EX"/>
        <w:tabs>
          <w:tab w:val="left" w:pos="851"/>
        </w:tabs>
        <w:ind w:left="2835" w:hanging="2551"/>
      </w:pPr>
      <w:r w:rsidRPr="004D6208">
        <w:tab/>
        <w:t>Destination device:</w:t>
      </w:r>
      <w:r w:rsidRPr="004D6208">
        <w:tab/>
        <w:t>ME</w:t>
      </w:r>
    </w:p>
    <w:p w14:paraId="5A1EA0DB" w14:textId="77777777" w:rsidR="00432D71" w:rsidRPr="004D6208" w:rsidRDefault="00432D71" w:rsidP="00432D71">
      <w:pPr>
        <w:keepLines/>
        <w:tabs>
          <w:tab w:val="left" w:pos="851"/>
        </w:tabs>
        <w:spacing w:after="0"/>
        <w:ind w:left="2835" w:hanging="2551"/>
      </w:pPr>
      <w:r w:rsidRPr="004D6208">
        <w:t>File list</w:t>
      </w:r>
    </w:p>
    <w:p w14:paraId="640DD789" w14:textId="77777777" w:rsidR="00432D71" w:rsidRPr="004D6208" w:rsidRDefault="00432D71" w:rsidP="00432D71">
      <w:pPr>
        <w:keepLines/>
        <w:tabs>
          <w:tab w:val="left" w:pos="851"/>
        </w:tabs>
        <w:spacing w:after="0"/>
        <w:ind w:left="2835" w:hanging="2551"/>
      </w:pPr>
      <w:r w:rsidRPr="004D6208">
        <w:tab/>
        <w:t>Number of files:</w:t>
      </w:r>
      <w:r w:rsidRPr="004D6208">
        <w:tab/>
        <w:t>2</w:t>
      </w:r>
    </w:p>
    <w:p w14:paraId="021284C8" w14:textId="77777777" w:rsidR="00432D71" w:rsidRPr="004D6208" w:rsidRDefault="00432D71" w:rsidP="00432D71">
      <w:pPr>
        <w:keepLines/>
        <w:tabs>
          <w:tab w:val="left" w:pos="851"/>
        </w:tabs>
        <w:spacing w:after="0"/>
        <w:ind w:left="2835" w:hanging="2551"/>
      </w:pPr>
      <w:r w:rsidRPr="004D6208">
        <w:tab/>
        <w:t>File:</w:t>
      </w:r>
      <w:r w:rsidRPr="004D6208">
        <w:tab/>
        <w:t>EF IMSI</w:t>
      </w:r>
    </w:p>
    <w:p w14:paraId="1B7C9040" w14:textId="77777777" w:rsidR="00432D71" w:rsidRPr="004D6208" w:rsidRDefault="00432D71" w:rsidP="00432D71">
      <w:pPr>
        <w:keepLines/>
        <w:tabs>
          <w:tab w:val="left" w:pos="851"/>
        </w:tabs>
        <w:spacing w:after="0"/>
        <w:ind w:left="2835" w:hanging="2551"/>
      </w:pPr>
      <w:r w:rsidRPr="004D6208">
        <w:tab/>
        <w:t>File:</w:t>
      </w:r>
      <w:r w:rsidRPr="004D6208">
        <w:tab/>
        <w:t>EF 5GS3GPPLOCI</w:t>
      </w:r>
    </w:p>
    <w:p w14:paraId="14B6A572" w14:textId="77777777" w:rsidR="00432D71" w:rsidRPr="004D6208" w:rsidRDefault="00432D71" w:rsidP="00432D71">
      <w:pPr>
        <w:pStyle w:val="EX"/>
        <w:tabs>
          <w:tab w:val="left" w:pos="851"/>
        </w:tabs>
        <w:ind w:left="2835" w:hanging="2551"/>
      </w:pPr>
      <w:r w:rsidRPr="004D6208">
        <w:t>Refresh enforcement policy: Force immediate REFRESH even if the terminal is busy on data call</w:t>
      </w:r>
    </w:p>
    <w:p w14:paraId="3DF5C7C1" w14:textId="77777777" w:rsidR="00432D71" w:rsidRPr="004D6208" w:rsidRDefault="00432D71" w:rsidP="00432D71">
      <w:bookmarkStart w:id="22" w:name="MCCQCTEMPBM_00000064"/>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32D71" w:rsidRPr="001D1909" w14:paraId="17D30CE5" w14:textId="77777777" w:rsidTr="0088134E">
        <w:trPr>
          <w:jc w:val="center"/>
        </w:trPr>
        <w:tc>
          <w:tcPr>
            <w:tcW w:w="1134" w:type="dxa"/>
            <w:tcBorders>
              <w:top w:val="single" w:sz="4" w:space="0" w:color="auto"/>
              <w:left w:val="single" w:sz="4" w:space="0" w:color="auto"/>
              <w:bottom w:val="single" w:sz="4" w:space="0" w:color="auto"/>
              <w:right w:val="single" w:sz="4" w:space="0" w:color="auto"/>
            </w:tcBorders>
          </w:tcPr>
          <w:bookmarkEnd w:id="22"/>
          <w:p w14:paraId="18FCF994" w14:textId="77777777" w:rsidR="00432D71" w:rsidRPr="001D1909" w:rsidRDefault="00432D71" w:rsidP="008813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BFF5AAA" w14:textId="77777777" w:rsidR="00432D71" w:rsidRPr="001D1909" w:rsidRDefault="00432D71" w:rsidP="008813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E45F291" w14:textId="77777777" w:rsidR="00432D71" w:rsidRPr="00CA53F8" w:rsidRDefault="00432D71" w:rsidP="0088134E">
            <w:pPr>
              <w:pStyle w:val="TAC"/>
              <w:rPr>
                <w:rFonts w:cs="Arial"/>
                <w:szCs w:val="18"/>
                <w:lang w:eastAsia="zh-CN"/>
              </w:rPr>
            </w:pPr>
            <w:r>
              <w:rPr>
                <w:rFonts w:cs="Arial"/>
                <w:szCs w:val="18"/>
              </w:rPr>
              <w:t>1</w:t>
            </w:r>
            <w:r>
              <w:rPr>
                <w:rFonts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6C77711A" w14:textId="77777777" w:rsidR="00432D71" w:rsidRPr="001D1909" w:rsidRDefault="00432D71" w:rsidP="008813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D3AD6C6" w14:textId="77777777" w:rsidR="00432D71" w:rsidRPr="001D1909" w:rsidRDefault="00432D71" w:rsidP="008813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54E4C2A" w14:textId="77777777" w:rsidR="00432D71" w:rsidRPr="001D1909" w:rsidRDefault="00432D71" w:rsidP="008813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CC9FC0" w14:textId="77777777" w:rsidR="00432D71" w:rsidRPr="001D1909" w:rsidRDefault="00432D71" w:rsidP="008813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19874F" w14:textId="77777777" w:rsidR="00432D71" w:rsidRPr="001D1909" w:rsidRDefault="00432D71" w:rsidP="0088134E">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E688D3B" w14:textId="77777777" w:rsidR="00432D71" w:rsidRPr="001D1909" w:rsidRDefault="00432D71" w:rsidP="008813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BFEFEBB" w14:textId="77777777" w:rsidR="00432D71" w:rsidRPr="001D1909" w:rsidRDefault="00432D71" w:rsidP="008813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07F1B95" w14:textId="77777777" w:rsidR="00432D71" w:rsidRPr="001D1909" w:rsidRDefault="00432D71" w:rsidP="008813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7520030" w14:textId="77777777" w:rsidR="00432D71" w:rsidRPr="001D1909" w:rsidRDefault="00432D71" w:rsidP="008813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FDE2234" w14:textId="77777777" w:rsidR="00432D71" w:rsidRPr="001D1909" w:rsidRDefault="00432D71" w:rsidP="0088134E">
            <w:pPr>
              <w:pStyle w:val="TAC"/>
              <w:rPr>
                <w:rFonts w:cs="Arial"/>
                <w:szCs w:val="18"/>
              </w:rPr>
            </w:pPr>
            <w:r w:rsidRPr="001D1909">
              <w:rPr>
                <w:rFonts w:cs="Arial"/>
                <w:szCs w:val="18"/>
              </w:rPr>
              <w:t>92</w:t>
            </w:r>
          </w:p>
        </w:tc>
      </w:tr>
      <w:tr w:rsidR="00432D71" w:rsidRPr="001D1909" w14:paraId="2C27A5D4" w14:textId="77777777" w:rsidTr="0088134E">
        <w:trPr>
          <w:jc w:val="center"/>
        </w:trPr>
        <w:tc>
          <w:tcPr>
            <w:tcW w:w="1134" w:type="dxa"/>
            <w:tcBorders>
              <w:top w:val="single" w:sz="4" w:space="0" w:color="auto"/>
              <w:right w:val="single" w:sz="4" w:space="0" w:color="auto"/>
            </w:tcBorders>
          </w:tcPr>
          <w:p w14:paraId="16A2652A" w14:textId="77777777" w:rsidR="00432D71" w:rsidRPr="001D1909" w:rsidRDefault="00432D71" w:rsidP="008813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0FCA08" w14:textId="77777777" w:rsidR="00432D71" w:rsidRPr="00CA53F8" w:rsidRDefault="00432D71" w:rsidP="0088134E">
            <w:pPr>
              <w:pStyle w:val="TAC"/>
              <w:rPr>
                <w:rFonts w:cs="Arial"/>
                <w:szCs w:val="18"/>
                <w:lang w:eastAsia="zh-CN"/>
              </w:rPr>
            </w:pPr>
            <w:r>
              <w:rPr>
                <w:rFonts w:cs="Arial"/>
                <w:szCs w:val="18"/>
              </w:rPr>
              <w:t>0</w:t>
            </w:r>
            <w:r>
              <w:rPr>
                <w:rFonts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4BC68393" w14:textId="77777777" w:rsidR="00432D71" w:rsidRPr="001D1909" w:rsidRDefault="00432D71" w:rsidP="008813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9B2832F" w14:textId="77777777" w:rsidR="00432D71" w:rsidRPr="001D1909" w:rsidRDefault="00432D71" w:rsidP="0088134E">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705F6150" w14:textId="77777777" w:rsidR="00432D71" w:rsidRPr="001D1909" w:rsidRDefault="00432D71" w:rsidP="0088134E">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6251F98" w14:textId="77777777" w:rsidR="00432D71" w:rsidRPr="001D1909" w:rsidRDefault="00432D71" w:rsidP="0088134E">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939C27E" w14:textId="77777777" w:rsidR="00432D71" w:rsidRPr="001D1909" w:rsidRDefault="00432D71" w:rsidP="0088134E">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27E71F10" w14:textId="77777777" w:rsidR="00432D71" w:rsidRPr="001D1909" w:rsidRDefault="00432D71" w:rsidP="0088134E">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89F60A2" w14:textId="77777777" w:rsidR="00432D71" w:rsidRPr="001D1909" w:rsidRDefault="00432D71" w:rsidP="0088134E">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454B0D0E" w14:textId="77777777" w:rsidR="00432D71" w:rsidRPr="001D1909" w:rsidRDefault="00432D71" w:rsidP="0088134E">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B40A2A2" w14:textId="77777777" w:rsidR="00432D71" w:rsidRPr="001D1909" w:rsidRDefault="00432D71" w:rsidP="0088134E">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9AC04CF" w14:textId="77777777" w:rsidR="00432D71" w:rsidRPr="001D1909" w:rsidRDefault="00432D71" w:rsidP="0088134E">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74138AA" w14:textId="77777777" w:rsidR="00432D71" w:rsidRPr="001D1909" w:rsidRDefault="00432D71" w:rsidP="0088134E">
            <w:pPr>
              <w:pStyle w:val="TAC"/>
              <w:rPr>
                <w:rFonts w:cs="Arial"/>
                <w:szCs w:val="18"/>
              </w:rPr>
            </w:pPr>
            <w:r w:rsidRPr="001D1909">
              <w:rPr>
                <w:rFonts w:cs="Arial"/>
                <w:szCs w:val="18"/>
              </w:rPr>
              <w:t>FF</w:t>
            </w:r>
          </w:p>
        </w:tc>
      </w:tr>
      <w:tr w:rsidR="00432D71" w:rsidRPr="001D1909" w14:paraId="5153B007" w14:textId="77777777" w:rsidTr="0088134E">
        <w:trPr>
          <w:jc w:val="center"/>
        </w:trPr>
        <w:tc>
          <w:tcPr>
            <w:tcW w:w="1134" w:type="dxa"/>
            <w:tcBorders>
              <w:right w:val="single" w:sz="4" w:space="0" w:color="auto"/>
            </w:tcBorders>
          </w:tcPr>
          <w:p w14:paraId="08118837" w14:textId="77777777" w:rsidR="00432D71" w:rsidRPr="001D1909" w:rsidRDefault="00432D71" w:rsidP="008813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A3636C" w14:textId="77777777" w:rsidR="00432D71" w:rsidRPr="00784698" w:rsidRDefault="00432D71" w:rsidP="0088134E">
            <w:pPr>
              <w:pStyle w:val="TAC"/>
              <w:rPr>
                <w:rFonts w:cs="Arial"/>
                <w:szCs w:val="18"/>
                <w:lang w:eastAsia="zh-CN"/>
              </w:rPr>
            </w:pPr>
            <w:r>
              <w:rPr>
                <w:rFonts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E29FDFA" w14:textId="77777777" w:rsidR="00432D71" w:rsidRPr="00784698" w:rsidRDefault="00432D71" w:rsidP="0088134E">
            <w:pPr>
              <w:pStyle w:val="TAC"/>
              <w:rPr>
                <w:rFonts w:cs="Arial"/>
                <w:szCs w:val="18"/>
                <w:lang w:eastAsia="zh-CN"/>
              </w:rPr>
            </w:pPr>
            <w:r>
              <w:rPr>
                <w:rFonts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3C012E32" w14:textId="77777777" w:rsidR="00432D71" w:rsidRPr="00784698" w:rsidRDefault="00432D71" w:rsidP="0088134E">
            <w:pPr>
              <w:pStyle w:val="TAC"/>
              <w:rPr>
                <w:rFonts w:cs="Arial"/>
                <w:szCs w:val="18"/>
                <w:lang w:eastAsia="zh-CN"/>
              </w:rPr>
            </w:pPr>
            <w:r>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4560DDB" w14:textId="77777777" w:rsidR="00432D71" w:rsidRPr="00784698" w:rsidRDefault="00432D71" w:rsidP="0088134E">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445E4E4B" w14:textId="77777777" w:rsidR="00432D71" w:rsidRPr="001D1909" w:rsidRDefault="00432D71" w:rsidP="0088134E">
            <w:pPr>
              <w:pStyle w:val="TAC"/>
              <w:rPr>
                <w:rFonts w:cs="Arial"/>
                <w:szCs w:val="18"/>
              </w:rPr>
            </w:pPr>
            <w:r w:rsidRPr="001D1909">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70EE74E0" w14:textId="77777777" w:rsidR="00432D71" w:rsidRPr="001D1909" w:rsidRDefault="00432D71" w:rsidP="008813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706A938" w14:textId="77777777" w:rsidR="00432D71" w:rsidRPr="001D1909" w:rsidRDefault="00432D71" w:rsidP="008813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59675EE" w14:textId="77777777" w:rsidR="00432D71" w:rsidRPr="001D1909" w:rsidRDefault="00432D71" w:rsidP="008813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36E1DD" w14:textId="77777777" w:rsidR="00432D71" w:rsidRPr="001D1909" w:rsidRDefault="00432D71" w:rsidP="008813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C8389D2" w14:textId="77777777" w:rsidR="00432D71" w:rsidRPr="001D1909" w:rsidRDefault="00432D71" w:rsidP="008813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4AE90C" w14:textId="77777777" w:rsidR="00432D71" w:rsidRPr="001D1909" w:rsidRDefault="00432D71" w:rsidP="008813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DB4E32" w14:textId="77777777" w:rsidR="00432D71" w:rsidRPr="001D1909" w:rsidRDefault="00432D71" w:rsidP="0088134E">
            <w:pPr>
              <w:pStyle w:val="TAC"/>
              <w:rPr>
                <w:rFonts w:cs="Arial"/>
                <w:szCs w:val="18"/>
              </w:rPr>
            </w:pPr>
          </w:p>
        </w:tc>
      </w:tr>
    </w:tbl>
    <w:p w14:paraId="1294CA8C" w14:textId="77777777" w:rsidR="00432D71" w:rsidRPr="001D1909" w:rsidRDefault="00432D71" w:rsidP="00432D71"/>
    <w:p w14:paraId="712B13B4" w14:textId="4C421069" w:rsidR="00432D71" w:rsidRPr="004D6208" w:rsidRDefault="00432D71" w:rsidP="00432D71">
      <w:r w:rsidRPr="004D6208">
        <w:t xml:space="preserve">TERMINAL RESPONSE: REFRESH </w:t>
      </w:r>
      <w:ins w:id="23" w:author="Daiwei Zhou (周代卫)" w:date="2022-11-08T11:37:00Z">
        <w:r w:rsidR="00AD01C1">
          <w:rPr>
            <w:lang w:eastAsia="zh-CN"/>
          </w:rPr>
          <w:t>6</w:t>
        </w:r>
      </w:ins>
      <w:del w:id="24" w:author="Daiwei Zhou (周代卫)" w:date="2022-11-08T11:37:00Z">
        <w:r w:rsidRPr="004D6208" w:rsidDel="00AD01C1">
          <w:rPr>
            <w:lang w:eastAsia="zh-CN"/>
          </w:rPr>
          <w:delText>x</w:delText>
        </w:r>
      </w:del>
      <w:r w:rsidRPr="004D6208">
        <w:t>.2.1A</w:t>
      </w:r>
    </w:p>
    <w:p w14:paraId="1C9FDF19" w14:textId="77777777" w:rsidR="00432D71" w:rsidRPr="004D6208" w:rsidRDefault="00432D71" w:rsidP="00432D71">
      <w:r w:rsidRPr="004D6208">
        <w:t>Logically:</w:t>
      </w:r>
    </w:p>
    <w:p w14:paraId="3C3E7B8D" w14:textId="77777777" w:rsidR="00432D71" w:rsidRPr="004D6208" w:rsidRDefault="00432D71" w:rsidP="00432D71">
      <w:pPr>
        <w:pStyle w:val="EW"/>
        <w:tabs>
          <w:tab w:val="left" w:pos="851"/>
        </w:tabs>
        <w:ind w:left="2835" w:hanging="2551"/>
      </w:pPr>
      <w:r w:rsidRPr="004D6208">
        <w:t>Command details</w:t>
      </w:r>
    </w:p>
    <w:p w14:paraId="4416B646" w14:textId="77777777" w:rsidR="00432D71" w:rsidRPr="004D6208" w:rsidRDefault="00432D71" w:rsidP="00432D71">
      <w:pPr>
        <w:pStyle w:val="EW"/>
        <w:tabs>
          <w:tab w:val="left" w:pos="851"/>
        </w:tabs>
        <w:ind w:left="2835" w:hanging="2551"/>
      </w:pPr>
      <w:r w:rsidRPr="004D6208">
        <w:tab/>
        <w:t>Command number:</w:t>
      </w:r>
      <w:r w:rsidRPr="004D6208">
        <w:tab/>
        <w:t>1</w:t>
      </w:r>
    </w:p>
    <w:p w14:paraId="365B8468" w14:textId="77777777" w:rsidR="00432D71" w:rsidRPr="004D6208" w:rsidRDefault="00432D71" w:rsidP="00432D71">
      <w:pPr>
        <w:pStyle w:val="EW"/>
        <w:tabs>
          <w:tab w:val="left" w:pos="851"/>
        </w:tabs>
        <w:ind w:left="2835" w:hanging="2551"/>
      </w:pPr>
      <w:r w:rsidRPr="004D6208">
        <w:tab/>
        <w:t>Command type:</w:t>
      </w:r>
      <w:r w:rsidRPr="004D6208">
        <w:tab/>
        <w:t>REFRESH</w:t>
      </w:r>
    </w:p>
    <w:p w14:paraId="6FF34F9D" w14:textId="77777777" w:rsidR="00432D71" w:rsidRPr="004D6208" w:rsidRDefault="00432D71" w:rsidP="00432D71">
      <w:pPr>
        <w:pStyle w:val="EW"/>
        <w:tabs>
          <w:tab w:val="left" w:pos="851"/>
        </w:tabs>
        <w:ind w:left="2835" w:hanging="2551"/>
      </w:pPr>
      <w:r w:rsidRPr="004D6208">
        <w:tab/>
        <w:t>Command qualifier:</w:t>
      </w:r>
      <w:r w:rsidRPr="004D6208">
        <w:tab/>
        <w:t>3G Session Reset</w:t>
      </w:r>
    </w:p>
    <w:p w14:paraId="64421EF6" w14:textId="77777777" w:rsidR="00432D71" w:rsidRPr="004D6208" w:rsidRDefault="00432D71" w:rsidP="00432D71">
      <w:pPr>
        <w:pStyle w:val="EW"/>
        <w:tabs>
          <w:tab w:val="left" w:pos="851"/>
        </w:tabs>
        <w:ind w:left="2835" w:hanging="2551"/>
      </w:pPr>
      <w:r w:rsidRPr="004D6208">
        <w:t>Device identities</w:t>
      </w:r>
    </w:p>
    <w:p w14:paraId="57AAB6FB" w14:textId="77777777" w:rsidR="00432D71" w:rsidRPr="004D6208" w:rsidRDefault="00432D71" w:rsidP="00432D71">
      <w:pPr>
        <w:pStyle w:val="EW"/>
        <w:tabs>
          <w:tab w:val="left" w:pos="851"/>
        </w:tabs>
        <w:ind w:left="2835" w:hanging="2551"/>
      </w:pPr>
      <w:r w:rsidRPr="004D6208">
        <w:tab/>
        <w:t>Source device:</w:t>
      </w:r>
      <w:r w:rsidRPr="004D6208">
        <w:tab/>
        <w:t>ME</w:t>
      </w:r>
    </w:p>
    <w:p w14:paraId="4B3A9F70" w14:textId="77777777" w:rsidR="00432D71" w:rsidRPr="004D6208" w:rsidRDefault="00432D71" w:rsidP="00432D71">
      <w:pPr>
        <w:pStyle w:val="EW"/>
        <w:tabs>
          <w:tab w:val="left" w:pos="851"/>
        </w:tabs>
        <w:ind w:left="2835" w:hanging="2551"/>
      </w:pPr>
      <w:r w:rsidRPr="004D6208">
        <w:tab/>
        <w:t>Destination device:</w:t>
      </w:r>
      <w:r w:rsidRPr="004D6208">
        <w:tab/>
        <w:t>UICC</w:t>
      </w:r>
    </w:p>
    <w:p w14:paraId="230366E1" w14:textId="77777777" w:rsidR="00432D71" w:rsidRPr="004D6208" w:rsidRDefault="00432D71" w:rsidP="00432D71">
      <w:pPr>
        <w:pStyle w:val="EW"/>
        <w:tabs>
          <w:tab w:val="left" w:pos="851"/>
        </w:tabs>
        <w:ind w:left="2835" w:hanging="2551"/>
      </w:pPr>
      <w:r w:rsidRPr="004D6208">
        <w:t>Result</w:t>
      </w:r>
    </w:p>
    <w:p w14:paraId="548E7B63" w14:textId="77777777" w:rsidR="00432D71" w:rsidRPr="004D6208" w:rsidRDefault="00432D71" w:rsidP="00432D71">
      <w:pPr>
        <w:pStyle w:val="EX"/>
        <w:tabs>
          <w:tab w:val="left" w:pos="851"/>
        </w:tabs>
        <w:ind w:left="2835" w:hanging="2551"/>
      </w:pPr>
      <w:r w:rsidRPr="004D6208">
        <w:tab/>
        <w:t>General Result:</w:t>
      </w:r>
      <w:r w:rsidRPr="004D6208">
        <w:tab/>
        <w:t>Command performed successfully</w:t>
      </w:r>
    </w:p>
    <w:p w14:paraId="792060E6" w14:textId="77777777" w:rsidR="00432D71" w:rsidRPr="004D6208" w:rsidRDefault="00432D71" w:rsidP="00432D71">
      <w:bookmarkStart w:id="25" w:name="MCCQCTEMPBM_00000065"/>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32D71" w:rsidRPr="001D1909" w14:paraId="49B2DE3C" w14:textId="77777777" w:rsidTr="0088134E">
        <w:trPr>
          <w:jc w:val="center"/>
        </w:trPr>
        <w:tc>
          <w:tcPr>
            <w:tcW w:w="1134" w:type="dxa"/>
            <w:tcBorders>
              <w:top w:val="single" w:sz="4" w:space="0" w:color="auto"/>
              <w:left w:val="single" w:sz="4" w:space="0" w:color="auto"/>
              <w:bottom w:val="single" w:sz="4" w:space="0" w:color="auto"/>
              <w:right w:val="single" w:sz="4" w:space="0" w:color="auto"/>
            </w:tcBorders>
          </w:tcPr>
          <w:bookmarkEnd w:id="25"/>
          <w:p w14:paraId="6A3252E2" w14:textId="77777777" w:rsidR="00432D71" w:rsidRPr="001D1909" w:rsidRDefault="00432D71" w:rsidP="008813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7A2A7B5" w14:textId="77777777" w:rsidR="00432D71" w:rsidRPr="001D1909" w:rsidRDefault="00432D71" w:rsidP="008813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6088B0B" w14:textId="77777777" w:rsidR="00432D71" w:rsidRPr="001D1909" w:rsidRDefault="00432D71" w:rsidP="008813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0CAF8FE" w14:textId="77777777" w:rsidR="00432D71" w:rsidRPr="001D1909" w:rsidRDefault="00432D71" w:rsidP="008813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BEF380" w14:textId="77777777" w:rsidR="00432D71" w:rsidRPr="001D1909" w:rsidRDefault="00432D71" w:rsidP="008813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905D6D" w14:textId="77777777" w:rsidR="00432D71" w:rsidRPr="001D1909" w:rsidRDefault="00432D71" w:rsidP="0088134E">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25CF609" w14:textId="77777777" w:rsidR="00432D71" w:rsidRPr="001D1909" w:rsidRDefault="00432D71" w:rsidP="008813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357B67F" w14:textId="77777777" w:rsidR="00432D71" w:rsidRPr="001D1909" w:rsidRDefault="00432D71" w:rsidP="008813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7011077" w14:textId="77777777" w:rsidR="00432D71" w:rsidRPr="001D1909" w:rsidRDefault="00432D71" w:rsidP="008813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EE14F1D" w14:textId="77777777" w:rsidR="00432D71" w:rsidRPr="001D1909" w:rsidRDefault="00432D71" w:rsidP="008813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A4F9FB" w14:textId="77777777" w:rsidR="00432D71" w:rsidRPr="001D1909" w:rsidRDefault="00432D71" w:rsidP="0088134E">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816E1FC" w14:textId="77777777" w:rsidR="00432D71" w:rsidRPr="001D1909" w:rsidRDefault="00432D71" w:rsidP="008813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0E8452E" w14:textId="77777777" w:rsidR="00432D71" w:rsidRPr="001D1909" w:rsidRDefault="00432D71" w:rsidP="0088134E">
            <w:pPr>
              <w:pStyle w:val="TAC"/>
              <w:rPr>
                <w:rFonts w:cs="Arial"/>
                <w:szCs w:val="18"/>
              </w:rPr>
            </w:pPr>
            <w:r w:rsidRPr="001D1909">
              <w:rPr>
                <w:rFonts w:cs="Arial"/>
                <w:szCs w:val="18"/>
              </w:rPr>
              <w:t>00</w:t>
            </w:r>
          </w:p>
        </w:tc>
      </w:tr>
    </w:tbl>
    <w:p w14:paraId="6E048C8B" w14:textId="77777777" w:rsidR="00432D71" w:rsidRPr="001D1909" w:rsidRDefault="00432D71" w:rsidP="00432D71"/>
    <w:p w14:paraId="3F90AE27" w14:textId="4A94ACDF" w:rsidR="00432D71" w:rsidRPr="004D6208" w:rsidRDefault="00432D71" w:rsidP="00432D71">
      <w:r w:rsidRPr="004D6208">
        <w:t xml:space="preserve">TERMINAL RESPONSE: REFRESH </w:t>
      </w:r>
      <w:ins w:id="26" w:author="Daiwei Zhou (周代卫)" w:date="2022-11-08T11:38:00Z">
        <w:r w:rsidR="00AD01C1">
          <w:rPr>
            <w:lang w:eastAsia="zh-CN"/>
          </w:rPr>
          <w:t>6</w:t>
        </w:r>
      </w:ins>
      <w:del w:id="27" w:author="Daiwei Zhou (周代卫)" w:date="2022-11-08T11:37:00Z">
        <w:r w:rsidRPr="004D6208" w:rsidDel="00AD01C1">
          <w:rPr>
            <w:lang w:eastAsia="zh-CN"/>
          </w:rPr>
          <w:delText>x</w:delText>
        </w:r>
      </w:del>
      <w:r w:rsidRPr="004D6208">
        <w:t>.2.1B</w:t>
      </w:r>
    </w:p>
    <w:p w14:paraId="2C75D92C" w14:textId="77777777" w:rsidR="00432D71" w:rsidRPr="004D6208" w:rsidRDefault="00432D71" w:rsidP="00432D71">
      <w:r w:rsidRPr="004D6208">
        <w:t>Logically:</w:t>
      </w:r>
    </w:p>
    <w:p w14:paraId="40194001" w14:textId="77777777" w:rsidR="00432D71" w:rsidRPr="004D6208" w:rsidRDefault="00432D71" w:rsidP="00432D71">
      <w:pPr>
        <w:pStyle w:val="EW"/>
        <w:tabs>
          <w:tab w:val="left" w:pos="851"/>
        </w:tabs>
        <w:ind w:left="2835" w:hanging="2551"/>
      </w:pPr>
      <w:r w:rsidRPr="004D6208">
        <w:t>Command details</w:t>
      </w:r>
    </w:p>
    <w:p w14:paraId="23B94A18" w14:textId="77777777" w:rsidR="00432D71" w:rsidRPr="004D6208" w:rsidRDefault="00432D71" w:rsidP="00432D71">
      <w:pPr>
        <w:pStyle w:val="EW"/>
        <w:tabs>
          <w:tab w:val="left" w:pos="851"/>
        </w:tabs>
        <w:ind w:left="2835" w:hanging="2551"/>
      </w:pPr>
      <w:r w:rsidRPr="004D6208">
        <w:tab/>
        <w:t>Command number:</w:t>
      </w:r>
      <w:r w:rsidRPr="004D6208">
        <w:tab/>
        <w:t>1</w:t>
      </w:r>
    </w:p>
    <w:p w14:paraId="165C4B7F" w14:textId="77777777" w:rsidR="00432D71" w:rsidRPr="004D6208" w:rsidRDefault="00432D71" w:rsidP="00432D71">
      <w:pPr>
        <w:pStyle w:val="EW"/>
        <w:tabs>
          <w:tab w:val="left" w:pos="851"/>
        </w:tabs>
        <w:ind w:left="2835" w:hanging="2551"/>
      </w:pPr>
      <w:r w:rsidRPr="004D6208">
        <w:tab/>
        <w:t>Command type:</w:t>
      </w:r>
      <w:r w:rsidRPr="004D6208">
        <w:tab/>
        <w:t>REFRESH</w:t>
      </w:r>
    </w:p>
    <w:p w14:paraId="6DC8F344" w14:textId="77777777" w:rsidR="00432D71" w:rsidRPr="004D6208" w:rsidRDefault="00432D71" w:rsidP="00432D71">
      <w:pPr>
        <w:pStyle w:val="EW"/>
        <w:tabs>
          <w:tab w:val="left" w:pos="851"/>
        </w:tabs>
        <w:ind w:left="2835" w:hanging="2551"/>
      </w:pPr>
      <w:r w:rsidRPr="004D6208">
        <w:tab/>
        <w:t>Command qualifier:</w:t>
      </w:r>
      <w:r w:rsidRPr="004D6208">
        <w:tab/>
        <w:t>3G Session Reset</w:t>
      </w:r>
    </w:p>
    <w:p w14:paraId="51297761" w14:textId="77777777" w:rsidR="00432D71" w:rsidRPr="004D6208" w:rsidRDefault="00432D71" w:rsidP="00432D71">
      <w:pPr>
        <w:pStyle w:val="EW"/>
        <w:tabs>
          <w:tab w:val="left" w:pos="851"/>
        </w:tabs>
        <w:ind w:left="2835" w:hanging="2551"/>
      </w:pPr>
      <w:r w:rsidRPr="004D6208">
        <w:t>Device identities</w:t>
      </w:r>
    </w:p>
    <w:p w14:paraId="3ED5B1DC" w14:textId="77777777" w:rsidR="00432D71" w:rsidRPr="004D6208" w:rsidRDefault="00432D71" w:rsidP="00432D71">
      <w:pPr>
        <w:pStyle w:val="EW"/>
        <w:tabs>
          <w:tab w:val="left" w:pos="851"/>
        </w:tabs>
        <w:ind w:left="2835" w:hanging="2551"/>
      </w:pPr>
      <w:r w:rsidRPr="004D6208">
        <w:tab/>
        <w:t>Source device:</w:t>
      </w:r>
      <w:r w:rsidRPr="004D6208">
        <w:tab/>
        <w:t>ME</w:t>
      </w:r>
    </w:p>
    <w:p w14:paraId="271514CC" w14:textId="77777777" w:rsidR="00432D71" w:rsidRPr="004D6208" w:rsidRDefault="00432D71" w:rsidP="00432D71">
      <w:pPr>
        <w:pStyle w:val="EW"/>
        <w:tabs>
          <w:tab w:val="left" w:pos="851"/>
        </w:tabs>
        <w:ind w:left="2835" w:hanging="2551"/>
      </w:pPr>
      <w:r w:rsidRPr="004D6208">
        <w:tab/>
        <w:t>Destination device:</w:t>
      </w:r>
      <w:r w:rsidRPr="004D6208">
        <w:tab/>
        <w:t>UICC</w:t>
      </w:r>
    </w:p>
    <w:p w14:paraId="6ECBA1B6" w14:textId="77777777" w:rsidR="00432D71" w:rsidRPr="004D6208" w:rsidRDefault="00432D71" w:rsidP="00432D71">
      <w:pPr>
        <w:pStyle w:val="EW"/>
        <w:tabs>
          <w:tab w:val="left" w:pos="851"/>
        </w:tabs>
        <w:ind w:left="2835" w:hanging="2551"/>
      </w:pPr>
      <w:r w:rsidRPr="004D6208">
        <w:t>Result</w:t>
      </w:r>
    </w:p>
    <w:p w14:paraId="1507A786" w14:textId="77777777" w:rsidR="00432D71" w:rsidRPr="004D6208" w:rsidRDefault="00432D71" w:rsidP="00432D71">
      <w:pPr>
        <w:pStyle w:val="EX"/>
        <w:tabs>
          <w:tab w:val="left" w:pos="851"/>
        </w:tabs>
        <w:ind w:left="2835" w:hanging="2551"/>
      </w:pPr>
      <w:r w:rsidRPr="004D6208">
        <w:tab/>
        <w:t>General Result:</w:t>
      </w:r>
      <w:r w:rsidRPr="004D6208">
        <w:tab/>
        <w:t>REFRESH performed with additional EFs read</w:t>
      </w:r>
    </w:p>
    <w:p w14:paraId="61B28270" w14:textId="77777777" w:rsidR="00432D71" w:rsidRPr="004D6208" w:rsidRDefault="00432D71" w:rsidP="00432D71">
      <w:bookmarkStart w:id="28" w:name="MCCQCTEMPBM_0000006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32D71" w:rsidRPr="001D1909" w14:paraId="28445631" w14:textId="77777777" w:rsidTr="0088134E">
        <w:trPr>
          <w:jc w:val="center"/>
        </w:trPr>
        <w:tc>
          <w:tcPr>
            <w:tcW w:w="1134" w:type="dxa"/>
            <w:tcBorders>
              <w:top w:val="single" w:sz="4" w:space="0" w:color="auto"/>
              <w:left w:val="single" w:sz="4" w:space="0" w:color="auto"/>
              <w:bottom w:val="single" w:sz="4" w:space="0" w:color="auto"/>
              <w:right w:val="single" w:sz="4" w:space="0" w:color="auto"/>
            </w:tcBorders>
          </w:tcPr>
          <w:bookmarkEnd w:id="28"/>
          <w:p w14:paraId="1842FCD3" w14:textId="77777777" w:rsidR="00432D71" w:rsidRPr="001D1909" w:rsidRDefault="00432D71" w:rsidP="008813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CE9E0F9" w14:textId="77777777" w:rsidR="00432D71" w:rsidRPr="001D1909" w:rsidRDefault="00432D71" w:rsidP="008813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368A4C0" w14:textId="77777777" w:rsidR="00432D71" w:rsidRPr="001D1909" w:rsidRDefault="00432D71" w:rsidP="008813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08509A1" w14:textId="77777777" w:rsidR="00432D71" w:rsidRPr="001D1909" w:rsidRDefault="00432D71" w:rsidP="008813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CF41F2" w14:textId="77777777" w:rsidR="00432D71" w:rsidRPr="001D1909" w:rsidRDefault="00432D71" w:rsidP="008813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21E6A8" w14:textId="77777777" w:rsidR="00432D71" w:rsidRPr="001D1909" w:rsidRDefault="00432D71" w:rsidP="0088134E">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B9AC413" w14:textId="77777777" w:rsidR="00432D71" w:rsidRPr="001D1909" w:rsidRDefault="00432D71" w:rsidP="008813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B60EF49" w14:textId="77777777" w:rsidR="00432D71" w:rsidRPr="001D1909" w:rsidRDefault="00432D71" w:rsidP="008813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0C889F5" w14:textId="77777777" w:rsidR="00432D71" w:rsidRPr="001D1909" w:rsidRDefault="00432D71" w:rsidP="008813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8612596" w14:textId="77777777" w:rsidR="00432D71" w:rsidRPr="001D1909" w:rsidRDefault="00432D71" w:rsidP="008813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1EBE46D" w14:textId="77777777" w:rsidR="00432D71" w:rsidRPr="001D1909" w:rsidRDefault="00432D71" w:rsidP="0088134E">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11A70A09" w14:textId="77777777" w:rsidR="00432D71" w:rsidRPr="001D1909" w:rsidRDefault="00432D71" w:rsidP="008813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038A5FA" w14:textId="77777777" w:rsidR="00432D71" w:rsidRPr="001D1909" w:rsidRDefault="00432D71" w:rsidP="0088134E">
            <w:pPr>
              <w:pStyle w:val="TAC"/>
              <w:rPr>
                <w:rFonts w:cs="Arial"/>
                <w:szCs w:val="18"/>
              </w:rPr>
            </w:pPr>
            <w:r w:rsidRPr="001D1909">
              <w:rPr>
                <w:rFonts w:cs="Arial"/>
                <w:szCs w:val="18"/>
              </w:rPr>
              <w:t>03</w:t>
            </w:r>
          </w:p>
        </w:tc>
      </w:tr>
    </w:tbl>
    <w:p w14:paraId="60AB5EA1" w14:textId="77777777" w:rsidR="00432D71" w:rsidRPr="001D1909" w:rsidRDefault="00432D71" w:rsidP="00432D71">
      <w:pPr>
        <w:rPr>
          <w:lang w:eastAsia="zh-CN"/>
        </w:rPr>
      </w:pPr>
    </w:p>
    <w:p w14:paraId="295A359C" w14:textId="77777777" w:rsidR="00432D71" w:rsidRPr="001D1909" w:rsidRDefault="00432D71" w:rsidP="00432D71">
      <w:pPr>
        <w:pStyle w:val="H6"/>
      </w:pPr>
      <w:r w:rsidRPr="001D1909">
        <w:t>27.22.4.7.</w:t>
      </w:r>
      <w:r>
        <w:t>6</w:t>
      </w:r>
      <w:r w:rsidRPr="001D1909">
        <w:t>.5</w:t>
      </w:r>
      <w:r w:rsidRPr="001D1909">
        <w:tab/>
        <w:t>Test requirement</w:t>
      </w:r>
    </w:p>
    <w:p w14:paraId="3A6524CA" w14:textId="10C7E18D" w:rsidR="00CE4096" w:rsidRPr="00432D71" w:rsidRDefault="00432D71" w:rsidP="00CE4096">
      <w:pPr>
        <w:rPr>
          <w:noProof/>
          <w:highlight w:val="green"/>
        </w:rPr>
      </w:pPr>
      <w:r w:rsidRPr="004D6208">
        <w:t xml:space="preserve">The ME shall operate in the manner defined in expected sequences </w:t>
      </w:r>
      <w:r>
        <w:rPr>
          <w:lang w:eastAsia="zh-CN"/>
        </w:rPr>
        <w:t>6</w:t>
      </w:r>
      <w:r w:rsidRPr="004D6208">
        <w:t xml:space="preserve">.1 to </w:t>
      </w:r>
      <w:r>
        <w:rPr>
          <w:lang w:eastAsia="zh-CN"/>
        </w:rPr>
        <w:t>6</w:t>
      </w:r>
      <w:r w:rsidRPr="004D6208">
        <w:t>.2.</w:t>
      </w:r>
    </w:p>
    <w:p w14:paraId="68C9CD36" w14:textId="0AB7708A" w:rsidR="001E41F3" w:rsidRDefault="00E674BE" w:rsidP="00E674BE">
      <w:pPr>
        <w:jc w:val="center"/>
        <w:rPr>
          <w:noProof/>
        </w:rPr>
      </w:pPr>
      <w:r w:rsidRPr="00DB12B9">
        <w:rPr>
          <w:noProof/>
          <w:highlight w:val="green"/>
        </w:rPr>
        <w:lastRenderedPageBreak/>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F0722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A8B77" w14:textId="77777777" w:rsidR="00D4568F" w:rsidRDefault="00D4568F">
      <w:r>
        <w:separator/>
      </w:r>
    </w:p>
  </w:endnote>
  <w:endnote w:type="continuationSeparator" w:id="0">
    <w:p w14:paraId="30E36E0E" w14:textId="77777777" w:rsidR="00D4568F" w:rsidRDefault="00D4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47299" w14:textId="77777777" w:rsidR="00D4568F" w:rsidRDefault="00D4568F">
      <w:r>
        <w:separator/>
      </w:r>
    </w:p>
  </w:footnote>
  <w:footnote w:type="continuationSeparator" w:id="0">
    <w:p w14:paraId="41BF93E9" w14:textId="77777777" w:rsidR="00D4568F" w:rsidRDefault="00D45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AAEEA" w14:textId="77777777" w:rsidR="00340A30" w:rsidRDefault="00D456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6433C" w14:textId="77777777" w:rsidR="00340A30" w:rsidRDefault="00BB633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8F5EC" w14:textId="77777777" w:rsidR="00340A30" w:rsidRDefault="00D4568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465F"/>
    <w:rsid w:val="002E472E"/>
    <w:rsid w:val="00305409"/>
    <w:rsid w:val="003609EF"/>
    <w:rsid w:val="0036231A"/>
    <w:rsid w:val="00374DD4"/>
    <w:rsid w:val="00393B8F"/>
    <w:rsid w:val="003E1A36"/>
    <w:rsid w:val="00410371"/>
    <w:rsid w:val="004242F1"/>
    <w:rsid w:val="00432D71"/>
    <w:rsid w:val="004B75B7"/>
    <w:rsid w:val="0051580D"/>
    <w:rsid w:val="00547111"/>
    <w:rsid w:val="00592D74"/>
    <w:rsid w:val="005E2C44"/>
    <w:rsid w:val="005F4457"/>
    <w:rsid w:val="00621188"/>
    <w:rsid w:val="006257ED"/>
    <w:rsid w:val="00665C47"/>
    <w:rsid w:val="00695808"/>
    <w:rsid w:val="006B460A"/>
    <w:rsid w:val="006B46FB"/>
    <w:rsid w:val="006E21FB"/>
    <w:rsid w:val="007176FF"/>
    <w:rsid w:val="00792342"/>
    <w:rsid w:val="007977A8"/>
    <w:rsid w:val="007B512A"/>
    <w:rsid w:val="007C2097"/>
    <w:rsid w:val="007D6A07"/>
    <w:rsid w:val="007F7259"/>
    <w:rsid w:val="008040A8"/>
    <w:rsid w:val="008279FA"/>
    <w:rsid w:val="00856221"/>
    <w:rsid w:val="008626E7"/>
    <w:rsid w:val="00870EE7"/>
    <w:rsid w:val="008863B9"/>
    <w:rsid w:val="00892604"/>
    <w:rsid w:val="008A45A6"/>
    <w:rsid w:val="008F3789"/>
    <w:rsid w:val="008F686C"/>
    <w:rsid w:val="009148DE"/>
    <w:rsid w:val="00941E30"/>
    <w:rsid w:val="009777D9"/>
    <w:rsid w:val="00991B88"/>
    <w:rsid w:val="009A5753"/>
    <w:rsid w:val="009A579D"/>
    <w:rsid w:val="009E3297"/>
    <w:rsid w:val="009F734F"/>
    <w:rsid w:val="00A0048C"/>
    <w:rsid w:val="00A246B6"/>
    <w:rsid w:val="00A47E70"/>
    <w:rsid w:val="00A50CF0"/>
    <w:rsid w:val="00A7671C"/>
    <w:rsid w:val="00AA2CBC"/>
    <w:rsid w:val="00AC5820"/>
    <w:rsid w:val="00AD01C1"/>
    <w:rsid w:val="00AD1CD8"/>
    <w:rsid w:val="00B258BB"/>
    <w:rsid w:val="00B67B97"/>
    <w:rsid w:val="00B76556"/>
    <w:rsid w:val="00B968C8"/>
    <w:rsid w:val="00BA3EC5"/>
    <w:rsid w:val="00BA51D9"/>
    <w:rsid w:val="00BB5DFC"/>
    <w:rsid w:val="00BB6333"/>
    <w:rsid w:val="00BD279D"/>
    <w:rsid w:val="00BD6BB8"/>
    <w:rsid w:val="00C66BA2"/>
    <w:rsid w:val="00C95985"/>
    <w:rsid w:val="00CB41D9"/>
    <w:rsid w:val="00CC1D7B"/>
    <w:rsid w:val="00CC5026"/>
    <w:rsid w:val="00CC68D0"/>
    <w:rsid w:val="00CE4096"/>
    <w:rsid w:val="00D03F9A"/>
    <w:rsid w:val="00D06D51"/>
    <w:rsid w:val="00D24991"/>
    <w:rsid w:val="00D4568F"/>
    <w:rsid w:val="00D50255"/>
    <w:rsid w:val="00D66520"/>
    <w:rsid w:val="00D92FDD"/>
    <w:rsid w:val="00DE34CF"/>
    <w:rsid w:val="00E13F3D"/>
    <w:rsid w:val="00E34898"/>
    <w:rsid w:val="00E674BE"/>
    <w:rsid w:val="00EB09B7"/>
    <w:rsid w:val="00EE7D7C"/>
    <w:rsid w:val="00F00BF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393B8F"/>
    <w:rPr>
      <w:rFonts w:ascii="Arial" w:hAnsi="Arial"/>
      <w:lang w:val="en-GB" w:eastAsia="en-US"/>
    </w:rPr>
  </w:style>
  <w:style w:type="character" w:customStyle="1" w:styleId="50">
    <w:name w:val="标题 5 字符"/>
    <w:basedOn w:val="a0"/>
    <w:link w:val="5"/>
    <w:rsid w:val="00E674BE"/>
    <w:rPr>
      <w:rFonts w:ascii="Arial" w:hAnsi="Arial"/>
      <w:sz w:val="22"/>
      <w:lang w:val="en-GB" w:eastAsia="en-US"/>
    </w:rPr>
  </w:style>
  <w:style w:type="character" w:customStyle="1" w:styleId="a5">
    <w:name w:val="页眉 字符"/>
    <w:basedOn w:val="a0"/>
    <w:link w:val="a4"/>
    <w:rsid w:val="00E674BE"/>
    <w:rPr>
      <w:rFonts w:ascii="Arial" w:hAnsi="Arial"/>
      <w:b/>
      <w:noProof/>
      <w:sz w:val="18"/>
      <w:lang w:val="en-GB" w:eastAsia="en-US"/>
    </w:rPr>
  </w:style>
  <w:style w:type="character" w:customStyle="1" w:styleId="H6Char1">
    <w:name w:val="H6 Char1"/>
    <w:link w:val="H6"/>
    <w:rsid w:val="00E674BE"/>
    <w:rPr>
      <w:rFonts w:ascii="Arial" w:hAnsi="Arial"/>
      <w:lang w:val="en-GB" w:eastAsia="en-US"/>
    </w:rPr>
  </w:style>
  <w:style w:type="character" w:customStyle="1" w:styleId="TALChar">
    <w:name w:val="TAL Char"/>
    <w:link w:val="TAL"/>
    <w:qFormat/>
    <w:rsid w:val="00E674BE"/>
    <w:rPr>
      <w:rFonts w:ascii="Arial" w:hAnsi="Arial"/>
      <w:sz w:val="18"/>
      <w:lang w:val="en-GB" w:eastAsia="en-US"/>
    </w:rPr>
  </w:style>
  <w:style w:type="character" w:customStyle="1" w:styleId="TACCar">
    <w:name w:val="TAC Car"/>
    <w:link w:val="TAC"/>
    <w:locked/>
    <w:rsid w:val="00E674BE"/>
    <w:rPr>
      <w:rFonts w:ascii="Arial" w:hAnsi="Arial"/>
      <w:sz w:val="18"/>
      <w:lang w:val="en-GB" w:eastAsia="en-US"/>
    </w:rPr>
  </w:style>
  <w:style w:type="character" w:customStyle="1" w:styleId="B1Char">
    <w:name w:val="B1 Char"/>
    <w:link w:val="B1"/>
    <w:qFormat/>
    <w:rsid w:val="00E674BE"/>
    <w:rPr>
      <w:rFonts w:ascii="Times New Roman" w:hAnsi="Times New Roman"/>
      <w:lang w:val="en-GB" w:eastAsia="en-US"/>
    </w:rPr>
  </w:style>
  <w:style w:type="character" w:customStyle="1" w:styleId="THChar">
    <w:name w:val="TH Char"/>
    <w:link w:val="TH"/>
    <w:qFormat/>
    <w:rsid w:val="00E674BE"/>
    <w:rPr>
      <w:rFonts w:ascii="Arial" w:hAnsi="Arial"/>
      <w:b/>
      <w:lang w:val="en-GB" w:eastAsia="en-US"/>
    </w:rPr>
  </w:style>
  <w:style w:type="character" w:customStyle="1" w:styleId="B2Char">
    <w:name w:val="B2 Char"/>
    <w:link w:val="B2"/>
    <w:qFormat/>
    <w:rsid w:val="00E674BE"/>
    <w:rPr>
      <w:rFonts w:ascii="Times New Roman" w:hAnsi="Times New Roman"/>
      <w:lang w:val="en-GB" w:eastAsia="en-US"/>
    </w:rPr>
  </w:style>
  <w:style w:type="character" w:customStyle="1" w:styleId="EXCar">
    <w:name w:val="EX Car"/>
    <w:link w:val="EX"/>
    <w:locked/>
    <w:rsid w:val="00E674BE"/>
    <w:rPr>
      <w:rFonts w:ascii="Times New Roman" w:hAnsi="Times New Roman"/>
      <w:lang w:val="en-GB" w:eastAsia="en-US"/>
    </w:rPr>
  </w:style>
  <w:style w:type="character" w:customStyle="1" w:styleId="EWChar">
    <w:name w:val="EW Char"/>
    <w:link w:val="EW"/>
    <w:locked/>
    <w:rsid w:val="00E674BE"/>
    <w:rPr>
      <w:rFonts w:ascii="Times New Roman" w:hAnsi="Times New Roman"/>
      <w:lang w:val="en-GB" w:eastAsia="en-US"/>
    </w:rPr>
  </w:style>
  <w:style w:type="character" w:customStyle="1" w:styleId="TAHCar">
    <w:name w:val="TAH Car"/>
    <w:link w:val="TAH"/>
    <w:uiPriority w:val="99"/>
    <w:qFormat/>
    <w:locked/>
    <w:rsid w:val="00432D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1298</Words>
  <Characters>7404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2022-11-08T03:24:00Z</dcterms:created>
  <dcterms:modified xsi:type="dcterms:W3CDTF">2022-11-08T04:06:00Z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113</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15th Nov 2022</vt:lpwstr>
  </property>
  <property fmtid="{D5CDD505-2E9C-101B-9397-08002B2CF9AE}" pid="8" name="EndDate">
    <vt:lpwstr>18th Nov 2022</vt:lpwstr>
  </property>
  <property fmtid="{D5CDD505-2E9C-101B-9397-08002B2CF9AE}" pid="9" name="Tdoc#">
    <vt:lpwstr>C6-220621</vt:lpwstr>
  </property>
  <property fmtid="{D5CDD505-2E9C-101B-9397-08002B2CF9AE}" pid="10" name="Spec#">
    <vt:lpwstr>31.124</vt:lpwstr>
  </property>
  <property fmtid="{D5CDD505-2E9C-101B-9397-08002B2CF9AE}" pid="11" name="Cr#">
    <vt:lpwstr>0655</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of NAI test case 27.22.4.7.7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2022-10-20</vt:lpwstr>
  </property>
  <property fmtid="{D5CDD505-2E9C-101B-9397-08002B2CF9AE}" pid="20" name="Release">
    <vt:lpwstr>Rel-16</vt:lpwstr>
  </property>
</Properties>
</file>