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59EE5" w14:textId="37BA4553" w:rsidR="00C76812" w:rsidRDefault="00C76812" w:rsidP="00C76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F93054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F93054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F93054">
        <w:rPr>
          <w:b/>
          <w:noProof/>
          <w:sz w:val="24"/>
        </w:rPr>
        <w:t>7</w:t>
      </w:r>
    </w:p>
    <w:p w14:paraId="7B7DACAD" w14:textId="25ED2BFA" w:rsidR="00C76812" w:rsidRDefault="00C76812" w:rsidP="00C76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93054">
        <w:rPr>
          <w:b/>
          <w:noProof/>
          <w:sz w:val="24"/>
        </w:rPr>
        <w:t>23</w:t>
      </w:r>
      <w:r w:rsidR="00F9305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</w:t>
      </w:r>
      <w:r w:rsidR="00F9305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9305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24800BC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F93054">
        <w:rPr>
          <w:b/>
        </w:rPr>
        <w:t>before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F93054">
        <w:rPr>
          <w:b/>
        </w:rPr>
        <w:t>2</w:t>
      </w:r>
      <w:r w:rsidR="009C4145">
        <w:rPr>
          <w:b/>
        </w:rPr>
        <w:t>e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0" w:name="bm420018"/>
            <w:bookmarkEnd w:id="0"/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DEF00E" w14:textId="0A409394" w:rsidR="002F2103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highlight w:val="yellow"/>
              </w:rPr>
              <w:t>6</w:t>
            </w:r>
            <w:r w:rsidR="00E85588" w:rsidRPr="00223035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7C8F2A" w14:textId="150303CA" w:rsidR="00E85588" w:rsidRDefault="00FD1172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8</w:t>
            </w:r>
            <w:r w:rsidR="00E85588" w:rsidRPr="00FD1172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5FFD3988" w:rsidR="00E85588" w:rsidRDefault="00FD1172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15</w:t>
            </w:r>
            <w:r w:rsidR="00E85588" w:rsidRPr="00FD1172">
              <w:rPr>
                <w:rFonts w:cs="Arial"/>
                <w:color w:val="FF0000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511E68D0" w:rsidR="009C2FEE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10</w:t>
            </w:r>
            <w:r w:rsidR="009C2FEE" w:rsidRPr="00FD1172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D0FA36" w14:textId="6FE7CCA1" w:rsidR="00925671" w:rsidRPr="00223035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80</w:t>
            </w:r>
            <w:r w:rsidR="00925671" w:rsidRPr="00FD1172">
              <w:rPr>
                <w:rFonts w:cs="Arial"/>
                <w:color w:val="FF0000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ACE28" w14:textId="77777777" w:rsidR="000F35D2" w:rsidRDefault="000F35D2" w:rsidP="009C2FEE">
            <w:pPr>
              <w:spacing w:after="0"/>
              <w:ind w:right="-99"/>
            </w:pPr>
            <w:r>
              <w:t>Ulrich Wiehe, Nokia</w:t>
            </w:r>
          </w:p>
          <w:p w14:paraId="7C456B86" w14:textId="132CA10B" w:rsidR="00FD1172" w:rsidRPr="00223035" w:rsidRDefault="00FD1172" w:rsidP="009C2FEE">
            <w:pPr>
              <w:spacing w:after="0"/>
              <w:ind w:right="-99"/>
            </w:pPr>
          </w:p>
        </w:tc>
      </w:tr>
      <w:tr w:rsidR="00FD1172" w:rsidRPr="00C01DE7" w14:paraId="39C4201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0F35D2" w:rsidRDefault="006B41D8" w:rsidP="009C2FEE">
            <w:pPr>
              <w:spacing w:after="0"/>
              <w:jc w:val="left"/>
            </w:pPr>
            <w:r>
              <w:rPr>
                <w:lang w:eastAsia="zh-CN"/>
              </w:rPr>
              <w:t>FS_</w:t>
            </w:r>
            <w:r>
              <w:rPr>
                <w:lang w:val="en-US" w:eastAsia="zh-CN"/>
              </w:rPr>
              <w:t>GBA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U_</w:t>
            </w:r>
            <w:r>
              <w:rPr>
                <w:lang w:eastAsia="zh-CN"/>
              </w:rPr>
              <w:t>API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0F35D2" w:rsidRDefault="00FD117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1855CD">
              <w:rPr>
                <w:rFonts w:ascii="Arial Narrow" w:hAnsi="Arial Narrow" w:cs="Arial"/>
              </w:rPr>
              <w:t>New SID on GBA_U Based APIs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61D0A918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Default="006B41D8" w:rsidP="009C2FEE">
            <w:pPr>
              <w:spacing w:after="0"/>
              <w:ind w:right="-99"/>
            </w:pPr>
            <w:r>
              <w:rPr>
                <w:lang w:eastAsia="zh-CN"/>
              </w:rPr>
              <w:t>Huo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Wei</w:t>
            </w:r>
            <w:r>
              <w:rPr>
                <w:lang w:val="en-US" w:eastAsia="zh-CN"/>
              </w:rPr>
              <w:t>j</w:t>
            </w:r>
            <w:r>
              <w:rPr>
                <w:lang w:eastAsia="zh-CN"/>
              </w:rPr>
              <w:t>ing</w:t>
            </w:r>
            <w:r>
              <w:t xml:space="preserve">, </w:t>
            </w:r>
            <w:r>
              <w:rPr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Default="006B41D8" w:rsidP="009C2FEE">
            <w:pPr>
              <w:spacing w:after="0"/>
              <w:jc w:val="left"/>
            </w:pPr>
            <w:r>
              <w:rPr>
                <w:lang w:val="fr-FR"/>
              </w:rPr>
              <w:t>UEConTest_R16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>
              <w:t>UE Conformance Test Aspects – Release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F168F" w14:textId="306F908C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72527C04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FD1172" w:rsidRPr="00C01DE7" w14:paraId="2603508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4E1C1" w14:textId="53418CDA" w:rsidR="00FD1172" w:rsidRDefault="00FD1172" w:rsidP="009C2FEE">
            <w:pPr>
              <w:spacing w:after="0"/>
              <w:jc w:val="left"/>
            </w:pPr>
            <w:r>
              <w:t>FS_</w:t>
            </w:r>
            <w:r w:rsidR="00774F73">
              <w:t>NS_</w:t>
            </w:r>
            <w:r w:rsidR="006B41D8">
              <w:rPr>
                <w:lang w:val="en-US"/>
              </w:rPr>
              <w:t>Slice</w:t>
            </w:r>
            <w:r w:rsidR="00524C78">
              <w:rPr>
                <w:lang w:val="en-US"/>
              </w:rPr>
              <w:t>-U</w:t>
            </w:r>
            <w:r w:rsidR="006B41D8">
              <w:rPr>
                <w:lang w:val="en-US"/>
              </w:rPr>
              <w:t>SIM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589B2" w14:textId="3AFEFB96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6B41D8">
              <w:rPr>
                <w:rFonts w:ascii="Arial Narrow" w:hAnsi="Arial Narrow" w:cs="Arial"/>
              </w:rPr>
              <w:t>Study on new UICC application for NSSAA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050AB" w14:textId="2D28E400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3BC9D" w14:textId="269E8D0D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</w:t>
            </w:r>
            <w:r w:rsidR="00524C78">
              <w:rPr>
                <w:rFonts w:cs="Arial"/>
                <w:szCs w:val="22"/>
              </w:rPr>
              <w:t>10</w:t>
            </w:r>
            <w:r w:rsidR="00774F73">
              <w:rPr>
                <w:rFonts w:cs="Arial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79CB0" w14:textId="61F78847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2FAFC" w14:textId="40FADCD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185AC" w14:textId="77777777" w:rsidR="00945756" w:rsidRDefault="00945756">
      <w:r>
        <w:separator/>
      </w:r>
    </w:p>
  </w:endnote>
  <w:endnote w:type="continuationSeparator" w:id="0">
    <w:p w14:paraId="162678C9" w14:textId="77777777" w:rsidR="00945756" w:rsidRDefault="0094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22BA25F7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3RQK4r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774F7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774F7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01C9" w14:textId="77777777" w:rsidR="00945756" w:rsidRDefault="00945756">
      <w:r>
        <w:separator/>
      </w:r>
    </w:p>
  </w:footnote>
  <w:footnote w:type="continuationSeparator" w:id="0">
    <w:p w14:paraId="676AC272" w14:textId="77777777" w:rsidR="00945756" w:rsidRDefault="00945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6DEB12-047D-453A-A381-C35A584332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2926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23.122_CR0920R1_(Rel-17)_eNPN</cp:lastModifiedBy>
  <cp:revision>7</cp:revision>
  <cp:lastPrinted>2006-10-05T09:29:00Z</cp:lastPrinted>
  <dcterms:created xsi:type="dcterms:W3CDTF">2022-05-20T13:39:00Z</dcterms:created>
  <dcterms:modified xsi:type="dcterms:W3CDTF">2022-06-28T12:40:00Z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2022-05-20T13:38:56Z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2e0fef09-76a6-435a-91fc-91456db7271a</vt:lpwstr>
  </property>
  <property fmtid="{D5CDD505-2E9C-101B-9397-08002B2CF9AE}" pid="9" name="MSIP_Label_69f169f0-5f77-4193-a879-a5b3030a45bd_ContentBits">
    <vt:lpwstr>2</vt:lpwstr>
  </property>
</Properties>
</file>