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59207" w14:textId="77777777" w:rsidR="004045C2" w:rsidRDefault="004045C2" w:rsidP="004045C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4F3F0FD" w14:textId="77777777" w:rsidR="004045C2" w:rsidRDefault="004045C2" w:rsidP="004045C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111e</w:t>
      </w:r>
    </w:p>
    <w:p w14:paraId="2FC159CC" w14:textId="77777777" w:rsidR="004045C2" w:rsidRDefault="004045C2" w:rsidP="004045C2">
      <w:pPr>
        <w:jc w:val="center"/>
        <w:rPr>
          <w:rFonts w:ascii="Arial" w:hAnsi="Arial" w:cs="Arial"/>
          <w:b/>
          <w:sz w:val="32"/>
        </w:rPr>
      </w:pPr>
      <w:r>
        <w:rPr>
          <w:rFonts w:ascii="Arial" w:hAnsi="Arial" w:cs="Arial"/>
          <w:b/>
          <w:sz w:val="32"/>
        </w:rPr>
        <w:t>Electronic, Meeting, 17/05/2022 to 20/05/2022</w:t>
      </w:r>
    </w:p>
    <w:p w14:paraId="0FDBA1C6" w14:textId="77777777" w:rsidR="004045C2" w:rsidRDefault="004045C2" w:rsidP="004045C2"/>
    <w:p w14:paraId="7AE3BF38" w14:textId="77777777" w:rsidR="004045C2" w:rsidRDefault="004045C2" w:rsidP="004045C2">
      <w:r>
        <w:t>Report generated on Wednesday, 2022-06-01 05:36  UTC</w:t>
      </w:r>
    </w:p>
    <w:p w14:paraId="3F3A2720" w14:textId="77777777" w:rsidR="004045C2" w:rsidRDefault="004045C2" w:rsidP="004045C2"/>
    <w:p w14:paraId="3BD252E5" w14:textId="0ED7491E" w:rsidR="004045C2" w:rsidRDefault="00922221" w:rsidP="00922221">
      <w:pPr>
        <w:pStyle w:val="Heading2"/>
      </w:pPr>
      <w:r>
        <w:br w:type="page"/>
      </w:r>
      <w:r w:rsidR="004045C2">
        <w:lastRenderedPageBreak/>
        <w:t>Contents:</w:t>
      </w:r>
    </w:p>
    <w:p w14:paraId="0D3199DB" w14:textId="07E0623D" w:rsidR="004045C2" w:rsidRDefault="004045C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_Toc104961496 \h </w:instrText>
      </w:r>
      <w:r>
        <w:fldChar w:fldCharType="separate"/>
      </w:r>
      <w:r>
        <w:t>4</w:t>
      </w:r>
      <w:r>
        <w:fldChar w:fldCharType="end"/>
      </w:r>
    </w:p>
    <w:p w14:paraId="42E8256C" w14:textId="4F06CDC8" w:rsidR="004045C2" w:rsidRDefault="004045C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_Toc104961497 \h </w:instrText>
      </w:r>
      <w:r>
        <w:fldChar w:fldCharType="separate"/>
      </w:r>
      <w:r>
        <w:t>4</w:t>
      </w:r>
      <w:r>
        <w:fldChar w:fldCharType="end"/>
      </w:r>
    </w:p>
    <w:p w14:paraId="5EF08948" w14:textId="7230463C" w:rsidR="004045C2" w:rsidRDefault="004045C2">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_Toc104961498 \h </w:instrText>
      </w:r>
      <w:r>
        <w:fldChar w:fldCharType="separate"/>
      </w:r>
      <w:r>
        <w:t>4</w:t>
      </w:r>
      <w:r>
        <w:fldChar w:fldCharType="end"/>
      </w:r>
    </w:p>
    <w:p w14:paraId="4CCF8252" w14:textId="2F69F9E7" w:rsidR="004045C2" w:rsidRDefault="004045C2">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_Toc104961499 \h </w:instrText>
      </w:r>
      <w:r>
        <w:fldChar w:fldCharType="separate"/>
      </w:r>
      <w:r>
        <w:t>4</w:t>
      </w:r>
      <w:r>
        <w:fldChar w:fldCharType="end"/>
      </w:r>
    </w:p>
    <w:p w14:paraId="4FC76499" w14:textId="59DA93F1" w:rsidR="004045C2" w:rsidRDefault="004045C2">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_Toc104961500 \h </w:instrText>
      </w:r>
      <w:r>
        <w:fldChar w:fldCharType="separate"/>
      </w:r>
      <w:r>
        <w:t>5</w:t>
      </w:r>
      <w:r>
        <w:fldChar w:fldCharType="end"/>
      </w:r>
    </w:p>
    <w:p w14:paraId="2F6B0F22" w14:textId="04D0B418" w:rsidR="004045C2" w:rsidRDefault="004045C2">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_Toc104961501 \h </w:instrText>
      </w:r>
      <w:r>
        <w:fldChar w:fldCharType="separate"/>
      </w:r>
      <w:r>
        <w:t>5</w:t>
      </w:r>
      <w:r>
        <w:fldChar w:fldCharType="end"/>
      </w:r>
    </w:p>
    <w:p w14:paraId="3930651E" w14:textId="1CF18A9C" w:rsidR="004045C2" w:rsidRDefault="004045C2">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_Toc104961502 \h </w:instrText>
      </w:r>
      <w:r>
        <w:fldChar w:fldCharType="separate"/>
      </w:r>
      <w:r>
        <w:t>5</w:t>
      </w:r>
      <w:r>
        <w:fldChar w:fldCharType="end"/>
      </w:r>
    </w:p>
    <w:p w14:paraId="10A3FA9B" w14:textId="16BDE816" w:rsidR="004045C2" w:rsidRDefault="004045C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_Toc104961503 \h </w:instrText>
      </w:r>
      <w:r>
        <w:fldChar w:fldCharType="separate"/>
      </w:r>
      <w:r>
        <w:t>5</w:t>
      </w:r>
      <w:r>
        <w:fldChar w:fldCharType="end"/>
      </w:r>
    </w:p>
    <w:p w14:paraId="7DD1C374" w14:textId="46928B5D" w:rsidR="004045C2" w:rsidRDefault="004045C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_Toc104961504 \h </w:instrText>
      </w:r>
      <w:r>
        <w:fldChar w:fldCharType="separate"/>
      </w:r>
      <w:r>
        <w:t>5</w:t>
      </w:r>
      <w:r>
        <w:fldChar w:fldCharType="end"/>
      </w:r>
    </w:p>
    <w:p w14:paraId="73442D5A" w14:textId="750E0FB6" w:rsidR="004045C2" w:rsidRDefault="004045C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_Toc104961505 \h </w:instrText>
      </w:r>
      <w:r>
        <w:fldChar w:fldCharType="separate"/>
      </w:r>
      <w:r>
        <w:t>5</w:t>
      </w:r>
      <w:r>
        <w:fldChar w:fldCharType="end"/>
      </w:r>
    </w:p>
    <w:p w14:paraId="198CCB69" w14:textId="46CA33EC" w:rsidR="004045C2" w:rsidRDefault="004045C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_Toc104961506 \h </w:instrText>
      </w:r>
      <w:r>
        <w:fldChar w:fldCharType="separate"/>
      </w:r>
      <w:r>
        <w:t>5</w:t>
      </w:r>
      <w:r>
        <w:fldChar w:fldCharType="end"/>
      </w:r>
    </w:p>
    <w:p w14:paraId="49643C68" w14:textId="21FA37AA" w:rsidR="004045C2" w:rsidRDefault="004045C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_Toc104961507 \h </w:instrText>
      </w:r>
      <w:r>
        <w:fldChar w:fldCharType="separate"/>
      </w:r>
      <w:r>
        <w:t>5</w:t>
      </w:r>
      <w:r>
        <w:fldChar w:fldCharType="end"/>
      </w:r>
    </w:p>
    <w:p w14:paraId="256E43A4" w14:textId="39CC6ED0" w:rsidR="004045C2" w:rsidRDefault="004045C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_Toc104961508 \h </w:instrText>
      </w:r>
      <w:r>
        <w:fldChar w:fldCharType="separate"/>
      </w:r>
      <w:r>
        <w:t>5</w:t>
      </w:r>
      <w:r>
        <w:fldChar w:fldCharType="end"/>
      </w:r>
    </w:p>
    <w:p w14:paraId="1225A699" w14:textId="6868D8D6" w:rsidR="004045C2" w:rsidRDefault="004045C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_Toc104961509 \h </w:instrText>
      </w:r>
      <w:r>
        <w:fldChar w:fldCharType="separate"/>
      </w:r>
      <w:r>
        <w:t>6</w:t>
      </w:r>
      <w:r>
        <w:fldChar w:fldCharType="end"/>
      </w:r>
    </w:p>
    <w:p w14:paraId="49750204" w14:textId="3C6EBA4C" w:rsidR="004045C2" w:rsidRDefault="004045C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_Toc104961510 \h </w:instrText>
      </w:r>
      <w:r>
        <w:fldChar w:fldCharType="separate"/>
      </w:r>
      <w:r>
        <w:t>6</w:t>
      </w:r>
      <w:r>
        <w:fldChar w:fldCharType="end"/>
      </w:r>
    </w:p>
    <w:p w14:paraId="28DB2367" w14:textId="6398CE5F" w:rsidR="004045C2" w:rsidRDefault="004045C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_Toc104961511 \h </w:instrText>
      </w:r>
      <w:r>
        <w:fldChar w:fldCharType="separate"/>
      </w:r>
      <w:r>
        <w:t>8</w:t>
      </w:r>
      <w:r>
        <w:fldChar w:fldCharType="end"/>
      </w:r>
    </w:p>
    <w:p w14:paraId="79E9F8FC" w14:textId="22C1C9C5" w:rsidR="004045C2" w:rsidRDefault="004045C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_Toc104961512 \h </w:instrText>
      </w:r>
      <w:r>
        <w:fldChar w:fldCharType="separate"/>
      </w:r>
      <w:r>
        <w:t>9</w:t>
      </w:r>
      <w:r>
        <w:fldChar w:fldCharType="end"/>
      </w:r>
    </w:p>
    <w:p w14:paraId="2001E232" w14:textId="050E01F5" w:rsidR="004045C2" w:rsidRDefault="004045C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_Toc104961513 \h </w:instrText>
      </w:r>
      <w:r>
        <w:fldChar w:fldCharType="separate"/>
      </w:r>
      <w:r>
        <w:t>10</w:t>
      </w:r>
      <w:r>
        <w:fldChar w:fldCharType="end"/>
      </w:r>
    </w:p>
    <w:p w14:paraId="034F5B61" w14:textId="6909E306" w:rsidR="004045C2" w:rsidRDefault="004045C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_Toc104961514 \h </w:instrText>
      </w:r>
      <w:r>
        <w:fldChar w:fldCharType="separate"/>
      </w:r>
      <w:r>
        <w:t>10</w:t>
      </w:r>
      <w:r>
        <w:fldChar w:fldCharType="end"/>
      </w:r>
    </w:p>
    <w:p w14:paraId="16714918" w14:textId="66B6A1A5" w:rsidR="004045C2" w:rsidRDefault="004045C2">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_Toc104961515 \h </w:instrText>
      </w:r>
      <w:r>
        <w:fldChar w:fldCharType="separate"/>
      </w:r>
      <w:r>
        <w:t>10</w:t>
      </w:r>
      <w:r>
        <w:fldChar w:fldCharType="end"/>
      </w:r>
    </w:p>
    <w:p w14:paraId="130DE1AF" w14:textId="5CA63917" w:rsidR="004045C2" w:rsidRDefault="004045C2">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_Toc104961516 \h </w:instrText>
      </w:r>
      <w:r>
        <w:fldChar w:fldCharType="separate"/>
      </w:r>
      <w:r>
        <w:t>10</w:t>
      </w:r>
      <w:r>
        <w:fldChar w:fldCharType="end"/>
      </w:r>
    </w:p>
    <w:p w14:paraId="1697B764" w14:textId="47112619" w:rsidR="004045C2" w:rsidRDefault="004045C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_Toc104961517 \h </w:instrText>
      </w:r>
      <w:r>
        <w:fldChar w:fldCharType="separate"/>
      </w:r>
      <w:r>
        <w:t>10</w:t>
      </w:r>
      <w:r>
        <w:fldChar w:fldCharType="end"/>
      </w:r>
    </w:p>
    <w:p w14:paraId="55632F60" w14:textId="5F155CEA" w:rsidR="004045C2" w:rsidRDefault="004045C2">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_Toc104961518 \h </w:instrText>
      </w:r>
      <w:r>
        <w:fldChar w:fldCharType="separate"/>
      </w:r>
      <w:r>
        <w:t>10</w:t>
      </w:r>
      <w:r>
        <w:fldChar w:fldCharType="end"/>
      </w:r>
    </w:p>
    <w:p w14:paraId="591D4A9E" w14:textId="58E9EC66" w:rsidR="004045C2" w:rsidRDefault="004045C2">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_Toc104961519 \h </w:instrText>
      </w:r>
      <w:r>
        <w:fldChar w:fldCharType="separate"/>
      </w:r>
      <w:r>
        <w:t>10</w:t>
      </w:r>
      <w:r>
        <w:fldChar w:fldCharType="end"/>
      </w:r>
    </w:p>
    <w:p w14:paraId="53C479F2" w14:textId="636F9D55" w:rsidR="004045C2" w:rsidRDefault="004045C2">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_Toc104961520 \h </w:instrText>
      </w:r>
      <w:r>
        <w:fldChar w:fldCharType="separate"/>
      </w:r>
      <w:r>
        <w:t>10</w:t>
      </w:r>
      <w:r>
        <w:fldChar w:fldCharType="end"/>
      </w:r>
    </w:p>
    <w:p w14:paraId="33871DFE" w14:textId="3E71A395" w:rsidR="004045C2" w:rsidRDefault="004045C2">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_Toc104961521 \h </w:instrText>
      </w:r>
      <w:r>
        <w:fldChar w:fldCharType="separate"/>
      </w:r>
      <w:r>
        <w:t>10</w:t>
      </w:r>
      <w:r>
        <w:fldChar w:fldCharType="end"/>
      </w:r>
    </w:p>
    <w:p w14:paraId="61967462" w14:textId="0C2F3AB9" w:rsidR="004045C2" w:rsidRDefault="004045C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_Toc104961522 \h </w:instrText>
      </w:r>
      <w:r>
        <w:fldChar w:fldCharType="separate"/>
      </w:r>
      <w:r>
        <w:t>10</w:t>
      </w:r>
      <w:r>
        <w:fldChar w:fldCharType="end"/>
      </w:r>
    </w:p>
    <w:p w14:paraId="63FBCF02" w14:textId="68FAA5D9" w:rsidR="004045C2" w:rsidRDefault="004045C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_Toc104961523 \h </w:instrText>
      </w:r>
      <w:r>
        <w:fldChar w:fldCharType="separate"/>
      </w:r>
      <w:r>
        <w:t>10</w:t>
      </w:r>
      <w:r>
        <w:fldChar w:fldCharType="end"/>
      </w:r>
    </w:p>
    <w:p w14:paraId="4E415FC9" w14:textId="2B57B2C7" w:rsidR="004045C2" w:rsidRDefault="004045C2">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_Toc104961524 \h </w:instrText>
      </w:r>
      <w:r>
        <w:fldChar w:fldCharType="separate"/>
      </w:r>
      <w:r>
        <w:t>10</w:t>
      </w:r>
      <w:r>
        <w:fldChar w:fldCharType="end"/>
      </w:r>
    </w:p>
    <w:p w14:paraId="3D04769D" w14:textId="21C5DDBC" w:rsidR="004045C2" w:rsidRDefault="004045C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_Toc104961525 \h </w:instrText>
      </w:r>
      <w:r>
        <w:fldChar w:fldCharType="separate"/>
      </w:r>
      <w:r>
        <w:t>10</w:t>
      </w:r>
      <w:r>
        <w:fldChar w:fldCharType="end"/>
      </w:r>
    </w:p>
    <w:p w14:paraId="6F4741A5" w14:textId="714AE828" w:rsidR="004045C2" w:rsidRDefault="004045C2">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_Toc104961526 \h </w:instrText>
      </w:r>
      <w:r>
        <w:fldChar w:fldCharType="separate"/>
      </w:r>
      <w:r>
        <w:t>10</w:t>
      </w:r>
      <w:r>
        <w:fldChar w:fldCharType="end"/>
      </w:r>
    </w:p>
    <w:p w14:paraId="1BAE4444" w14:textId="543F3E7C" w:rsidR="004045C2" w:rsidRDefault="004045C2">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_Toc104961527 \h </w:instrText>
      </w:r>
      <w:r>
        <w:fldChar w:fldCharType="separate"/>
      </w:r>
      <w:r>
        <w:t>10</w:t>
      </w:r>
      <w:r>
        <w:fldChar w:fldCharType="end"/>
      </w:r>
    </w:p>
    <w:p w14:paraId="077D98C8" w14:textId="41613926" w:rsidR="004045C2" w:rsidRDefault="004045C2">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_Toc104961528 \h </w:instrText>
      </w:r>
      <w:r>
        <w:fldChar w:fldCharType="separate"/>
      </w:r>
      <w:r>
        <w:t>10</w:t>
      </w:r>
      <w:r>
        <w:fldChar w:fldCharType="end"/>
      </w:r>
    </w:p>
    <w:p w14:paraId="785AED58" w14:textId="79BFB588" w:rsidR="004045C2" w:rsidRDefault="004045C2">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_Toc104961529 \h </w:instrText>
      </w:r>
      <w:r>
        <w:fldChar w:fldCharType="separate"/>
      </w:r>
      <w:r>
        <w:t>10</w:t>
      </w:r>
      <w:r>
        <w:fldChar w:fldCharType="end"/>
      </w:r>
    </w:p>
    <w:p w14:paraId="53504E1E" w14:textId="10A596BA" w:rsidR="004045C2" w:rsidRDefault="004045C2">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_Toc104961530 \h </w:instrText>
      </w:r>
      <w:r>
        <w:fldChar w:fldCharType="separate"/>
      </w:r>
      <w:r>
        <w:t>10</w:t>
      </w:r>
      <w:r>
        <w:fldChar w:fldCharType="end"/>
      </w:r>
    </w:p>
    <w:p w14:paraId="4AD1A632" w14:textId="697995C3" w:rsidR="004045C2" w:rsidRDefault="004045C2">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_Toc104961531 \h </w:instrText>
      </w:r>
      <w:r>
        <w:fldChar w:fldCharType="separate"/>
      </w:r>
      <w:r>
        <w:t>10</w:t>
      </w:r>
      <w:r>
        <w:fldChar w:fldCharType="end"/>
      </w:r>
    </w:p>
    <w:p w14:paraId="67E1A913" w14:textId="59B435E1" w:rsidR="004045C2" w:rsidRDefault="004045C2">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_Toc104961532 \h </w:instrText>
      </w:r>
      <w:r>
        <w:fldChar w:fldCharType="separate"/>
      </w:r>
      <w:r>
        <w:t>10</w:t>
      </w:r>
      <w:r>
        <w:fldChar w:fldCharType="end"/>
      </w:r>
    </w:p>
    <w:p w14:paraId="572020BB" w14:textId="7C5EE83B" w:rsidR="004045C2" w:rsidRDefault="004045C2">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_Toc104961533 \h </w:instrText>
      </w:r>
      <w:r>
        <w:fldChar w:fldCharType="separate"/>
      </w:r>
      <w:r>
        <w:t>10</w:t>
      </w:r>
      <w:r>
        <w:fldChar w:fldCharType="end"/>
      </w:r>
    </w:p>
    <w:p w14:paraId="0694962E" w14:textId="520B2354" w:rsidR="004045C2" w:rsidRDefault="004045C2">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_Toc104961534 \h </w:instrText>
      </w:r>
      <w:r>
        <w:fldChar w:fldCharType="separate"/>
      </w:r>
      <w:r>
        <w:t>10</w:t>
      </w:r>
      <w:r>
        <w:fldChar w:fldCharType="end"/>
      </w:r>
    </w:p>
    <w:p w14:paraId="0D5219F0" w14:textId="1050ECC5" w:rsidR="004045C2" w:rsidRDefault="004045C2">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_Toc104961535 \h </w:instrText>
      </w:r>
      <w:r>
        <w:fldChar w:fldCharType="separate"/>
      </w:r>
      <w:r>
        <w:t>11</w:t>
      </w:r>
      <w:r>
        <w:fldChar w:fldCharType="end"/>
      </w:r>
    </w:p>
    <w:p w14:paraId="21B9BAA5" w14:textId="599B0A8A" w:rsidR="004045C2" w:rsidRDefault="004045C2">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_Toc104961536 \h </w:instrText>
      </w:r>
      <w:r>
        <w:fldChar w:fldCharType="separate"/>
      </w:r>
      <w:r>
        <w:t>11</w:t>
      </w:r>
      <w:r>
        <w:fldChar w:fldCharType="end"/>
      </w:r>
    </w:p>
    <w:p w14:paraId="6D3A1718" w14:textId="0717DE7F" w:rsidR="004045C2" w:rsidRDefault="004045C2">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_Toc104961537 \h </w:instrText>
      </w:r>
      <w:r>
        <w:fldChar w:fldCharType="separate"/>
      </w:r>
      <w:r>
        <w:t>11</w:t>
      </w:r>
      <w:r>
        <w:fldChar w:fldCharType="end"/>
      </w:r>
    </w:p>
    <w:p w14:paraId="6894D4AC" w14:textId="147EDDA5" w:rsidR="004045C2" w:rsidRDefault="004045C2">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_Toc104961538 \h </w:instrText>
      </w:r>
      <w:r>
        <w:fldChar w:fldCharType="separate"/>
      </w:r>
      <w:r>
        <w:t>11</w:t>
      </w:r>
      <w:r>
        <w:fldChar w:fldCharType="end"/>
      </w:r>
    </w:p>
    <w:p w14:paraId="30AFCC7C" w14:textId="766CAC3C" w:rsidR="004045C2" w:rsidRDefault="004045C2">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_Toc104961539 \h </w:instrText>
      </w:r>
      <w:r>
        <w:fldChar w:fldCharType="separate"/>
      </w:r>
      <w:r>
        <w:t>11</w:t>
      </w:r>
      <w:r>
        <w:fldChar w:fldCharType="end"/>
      </w:r>
    </w:p>
    <w:p w14:paraId="63449081" w14:textId="6927E947" w:rsidR="004045C2" w:rsidRDefault="004045C2">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_Toc104961540 \h </w:instrText>
      </w:r>
      <w:r>
        <w:fldChar w:fldCharType="separate"/>
      </w:r>
      <w:r>
        <w:t>11</w:t>
      </w:r>
      <w:r>
        <w:fldChar w:fldCharType="end"/>
      </w:r>
    </w:p>
    <w:p w14:paraId="58688E70" w14:textId="0D5F306E" w:rsidR="004045C2" w:rsidRDefault="004045C2">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_Toc104961541 \h </w:instrText>
      </w:r>
      <w:r>
        <w:fldChar w:fldCharType="separate"/>
      </w:r>
      <w:r>
        <w:t>11</w:t>
      </w:r>
      <w:r>
        <w:fldChar w:fldCharType="end"/>
      </w:r>
    </w:p>
    <w:p w14:paraId="3E2D35E8" w14:textId="29E9307C" w:rsidR="004045C2" w:rsidRDefault="004045C2">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_Toc104961542 \h </w:instrText>
      </w:r>
      <w:r>
        <w:fldChar w:fldCharType="separate"/>
      </w:r>
      <w:r>
        <w:t>11</w:t>
      </w:r>
      <w:r>
        <w:fldChar w:fldCharType="end"/>
      </w:r>
    </w:p>
    <w:p w14:paraId="6779C93D" w14:textId="6944DE8C" w:rsidR="004045C2" w:rsidRDefault="004045C2">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_Toc104961543 \h </w:instrText>
      </w:r>
      <w:r>
        <w:fldChar w:fldCharType="separate"/>
      </w:r>
      <w:r>
        <w:t>11</w:t>
      </w:r>
      <w:r>
        <w:fldChar w:fldCharType="end"/>
      </w:r>
    </w:p>
    <w:p w14:paraId="462A1FB2" w14:textId="6C12D27D" w:rsidR="004045C2" w:rsidRDefault="004045C2">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_Toc104961544 \h </w:instrText>
      </w:r>
      <w:r>
        <w:fldChar w:fldCharType="separate"/>
      </w:r>
      <w:r>
        <w:t>11</w:t>
      </w:r>
      <w:r>
        <w:fldChar w:fldCharType="end"/>
      </w:r>
    </w:p>
    <w:p w14:paraId="590ED724" w14:textId="7F495166" w:rsidR="004045C2" w:rsidRDefault="004045C2">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_Toc104961545 \h </w:instrText>
      </w:r>
      <w:r>
        <w:fldChar w:fldCharType="separate"/>
      </w:r>
      <w:r>
        <w:t>11</w:t>
      </w:r>
      <w:r>
        <w:fldChar w:fldCharType="end"/>
      </w:r>
    </w:p>
    <w:p w14:paraId="29605400" w14:textId="476CF3D6" w:rsidR="004045C2" w:rsidRDefault="004045C2">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_Toc104961546 \h </w:instrText>
      </w:r>
      <w:r>
        <w:fldChar w:fldCharType="separate"/>
      </w:r>
      <w:r>
        <w:t>11</w:t>
      </w:r>
      <w:r>
        <w:fldChar w:fldCharType="end"/>
      </w:r>
    </w:p>
    <w:p w14:paraId="6F834842" w14:textId="028F403D" w:rsidR="004045C2" w:rsidRDefault="004045C2">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_Toc104961547 \h </w:instrText>
      </w:r>
      <w:r>
        <w:fldChar w:fldCharType="separate"/>
      </w:r>
      <w:r>
        <w:t>11</w:t>
      </w:r>
      <w:r>
        <w:fldChar w:fldCharType="end"/>
      </w:r>
    </w:p>
    <w:p w14:paraId="1A77F807" w14:textId="3A088792" w:rsidR="004045C2" w:rsidRDefault="004045C2">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_Toc104961548 \h </w:instrText>
      </w:r>
      <w:r>
        <w:fldChar w:fldCharType="separate"/>
      </w:r>
      <w:r>
        <w:t>11</w:t>
      </w:r>
      <w:r>
        <w:fldChar w:fldCharType="end"/>
      </w:r>
    </w:p>
    <w:p w14:paraId="0772D553" w14:textId="7685624F" w:rsidR="004045C2" w:rsidRDefault="004045C2">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_Toc104961549 \h </w:instrText>
      </w:r>
      <w:r>
        <w:fldChar w:fldCharType="separate"/>
      </w:r>
      <w:r>
        <w:t>11</w:t>
      </w:r>
      <w:r>
        <w:fldChar w:fldCharType="end"/>
      </w:r>
    </w:p>
    <w:p w14:paraId="5B6E8E25" w14:textId="5674EDEC" w:rsidR="004045C2" w:rsidRDefault="004045C2">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_Toc104961550 \h </w:instrText>
      </w:r>
      <w:r>
        <w:fldChar w:fldCharType="separate"/>
      </w:r>
      <w:r>
        <w:t>11</w:t>
      </w:r>
      <w:r>
        <w:fldChar w:fldCharType="end"/>
      </w:r>
    </w:p>
    <w:p w14:paraId="3B4FF5BD" w14:textId="21296668" w:rsidR="004045C2" w:rsidRDefault="004045C2">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_Toc104961551 \h </w:instrText>
      </w:r>
      <w:r>
        <w:fldChar w:fldCharType="separate"/>
      </w:r>
      <w:r>
        <w:t>11</w:t>
      </w:r>
      <w:r>
        <w:fldChar w:fldCharType="end"/>
      </w:r>
    </w:p>
    <w:p w14:paraId="05931467" w14:textId="6EDEF833" w:rsidR="004045C2" w:rsidRDefault="004045C2">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_Toc104961552 \h </w:instrText>
      </w:r>
      <w:r>
        <w:fldChar w:fldCharType="separate"/>
      </w:r>
      <w:r>
        <w:t>11</w:t>
      </w:r>
      <w:r>
        <w:fldChar w:fldCharType="end"/>
      </w:r>
    </w:p>
    <w:p w14:paraId="7682647E" w14:textId="67090636" w:rsidR="004045C2" w:rsidRDefault="004045C2">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_Toc104961553 \h </w:instrText>
      </w:r>
      <w:r>
        <w:fldChar w:fldCharType="separate"/>
      </w:r>
      <w:r>
        <w:t>11</w:t>
      </w:r>
      <w:r>
        <w:fldChar w:fldCharType="end"/>
      </w:r>
    </w:p>
    <w:p w14:paraId="03563501" w14:textId="33B944CA" w:rsidR="004045C2" w:rsidRDefault="004045C2">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_Toc104961554 \h </w:instrText>
      </w:r>
      <w:r>
        <w:fldChar w:fldCharType="separate"/>
      </w:r>
      <w:r>
        <w:t>11</w:t>
      </w:r>
      <w:r>
        <w:fldChar w:fldCharType="end"/>
      </w:r>
    </w:p>
    <w:p w14:paraId="1D3C2B53" w14:textId="62B2C8CE" w:rsidR="004045C2" w:rsidRDefault="004045C2">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_Toc104961555 \h </w:instrText>
      </w:r>
      <w:r>
        <w:fldChar w:fldCharType="separate"/>
      </w:r>
      <w:r>
        <w:t>11</w:t>
      </w:r>
      <w:r>
        <w:fldChar w:fldCharType="end"/>
      </w:r>
    </w:p>
    <w:p w14:paraId="2856DF54" w14:textId="42E25E80" w:rsidR="004045C2" w:rsidRDefault="004045C2">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_Toc104961556 \h </w:instrText>
      </w:r>
      <w:r>
        <w:fldChar w:fldCharType="separate"/>
      </w:r>
      <w:r>
        <w:t>12</w:t>
      </w:r>
      <w:r>
        <w:fldChar w:fldCharType="end"/>
      </w:r>
    </w:p>
    <w:p w14:paraId="27C25AA1" w14:textId="71A0A90A" w:rsidR="004045C2" w:rsidRDefault="004045C2">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_Toc104961557 \h </w:instrText>
      </w:r>
      <w:r>
        <w:fldChar w:fldCharType="separate"/>
      </w:r>
      <w:r>
        <w:t>12</w:t>
      </w:r>
      <w:r>
        <w:fldChar w:fldCharType="end"/>
      </w:r>
    </w:p>
    <w:p w14:paraId="661BA668" w14:textId="7AC42728" w:rsidR="004045C2" w:rsidRDefault="004045C2">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_Toc104961558 \h </w:instrText>
      </w:r>
      <w:r>
        <w:fldChar w:fldCharType="separate"/>
      </w:r>
      <w:r>
        <w:t>12</w:t>
      </w:r>
      <w:r>
        <w:fldChar w:fldCharType="end"/>
      </w:r>
    </w:p>
    <w:p w14:paraId="4DCBCE67" w14:textId="6C939258" w:rsidR="004045C2" w:rsidRDefault="004045C2">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_Toc104961559 \h </w:instrText>
      </w:r>
      <w:r>
        <w:fldChar w:fldCharType="separate"/>
      </w:r>
      <w:r>
        <w:t>12</w:t>
      </w:r>
      <w:r>
        <w:fldChar w:fldCharType="end"/>
      </w:r>
    </w:p>
    <w:p w14:paraId="1EBA3178" w14:textId="1A953155" w:rsidR="004045C2" w:rsidRDefault="004045C2">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_Toc104961560 \h </w:instrText>
      </w:r>
      <w:r>
        <w:fldChar w:fldCharType="separate"/>
      </w:r>
      <w:r>
        <w:t>12</w:t>
      </w:r>
      <w:r>
        <w:fldChar w:fldCharType="end"/>
      </w:r>
    </w:p>
    <w:p w14:paraId="68087938" w14:textId="22CD88DD" w:rsidR="004045C2" w:rsidRDefault="004045C2">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_Toc104961561 \h </w:instrText>
      </w:r>
      <w:r>
        <w:fldChar w:fldCharType="separate"/>
      </w:r>
      <w:r>
        <w:t>12</w:t>
      </w:r>
      <w:r>
        <w:fldChar w:fldCharType="end"/>
      </w:r>
    </w:p>
    <w:p w14:paraId="281F5521" w14:textId="37C21B99" w:rsidR="004045C2" w:rsidRDefault="004045C2">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_Toc104961562 \h </w:instrText>
      </w:r>
      <w:r>
        <w:fldChar w:fldCharType="separate"/>
      </w:r>
      <w:r>
        <w:t>12</w:t>
      </w:r>
      <w:r>
        <w:fldChar w:fldCharType="end"/>
      </w:r>
    </w:p>
    <w:p w14:paraId="55118929" w14:textId="6002EAAB" w:rsidR="004045C2" w:rsidRDefault="004045C2">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_Toc104961563 \h </w:instrText>
      </w:r>
      <w:r>
        <w:fldChar w:fldCharType="separate"/>
      </w:r>
      <w:r>
        <w:t>12</w:t>
      </w:r>
      <w:r>
        <w:fldChar w:fldCharType="end"/>
      </w:r>
    </w:p>
    <w:p w14:paraId="1CC7D040" w14:textId="52D2B438" w:rsidR="004045C2" w:rsidRDefault="004045C2">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_Toc104961564 \h </w:instrText>
      </w:r>
      <w:r>
        <w:fldChar w:fldCharType="separate"/>
      </w:r>
      <w:r>
        <w:t>12</w:t>
      </w:r>
      <w:r>
        <w:fldChar w:fldCharType="end"/>
      </w:r>
    </w:p>
    <w:p w14:paraId="388CDF5F" w14:textId="5FDDE269" w:rsidR="004045C2" w:rsidRDefault="004045C2">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_Toc104961565 \h </w:instrText>
      </w:r>
      <w:r>
        <w:fldChar w:fldCharType="separate"/>
      </w:r>
      <w:r>
        <w:t>12</w:t>
      </w:r>
      <w:r>
        <w:fldChar w:fldCharType="end"/>
      </w:r>
    </w:p>
    <w:p w14:paraId="0F621B3A" w14:textId="10DDAC24" w:rsidR="004045C2" w:rsidRDefault="004045C2">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_Toc104961566 \h </w:instrText>
      </w:r>
      <w:r>
        <w:fldChar w:fldCharType="separate"/>
      </w:r>
      <w:r>
        <w:t>12</w:t>
      </w:r>
      <w:r>
        <w:fldChar w:fldCharType="end"/>
      </w:r>
    </w:p>
    <w:p w14:paraId="41BB4022" w14:textId="37C1315C" w:rsidR="004045C2" w:rsidRDefault="004045C2">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_Toc104961567 \h </w:instrText>
      </w:r>
      <w:r>
        <w:fldChar w:fldCharType="separate"/>
      </w:r>
      <w:r>
        <w:t>12</w:t>
      </w:r>
      <w:r>
        <w:fldChar w:fldCharType="end"/>
      </w:r>
    </w:p>
    <w:p w14:paraId="47983DCE" w14:textId="6DB9525B" w:rsidR="004045C2" w:rsidRDefault="004045C2">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_Toc104961568 \h </w:instrText>
      </w:r>
      <w:r>
        <w:fldChar w:fldCharType="separate"/>
      </w:r>
      <w:r>
        <w:t>12</w:t>
      </w:r>
      <w:r>
        <w:fldChar w:fldCharType="end"/>
      </w:r>
    </w:p>
    <w:p w14:paraId="3687DF6E" w14:textId="3480B9DE" w:rsidR="004045C2" w:rsidRDefault="004045C2">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_Toc104961569 \h </w:instrText>
      </w:r>
      <w:r>
        <w:fldChar w:fldCharType="separate"/>
      </w:r>
      <w:r>
        <w:t>12</w:t>
      </w:r>
      <w:r>
        <w:fldChar w:fldCharType="end"/>
      </w:r>
    </w:p>
    <w:p w14:paraId="15933F67" w14:textId="73E27B70" w:rsidR="004045C2" w:rsidRDefault="004045C2">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_Toc104961570 \h </w:instrText>
      </w:r>
      <w:r>
        <w:fldChar w:fldCharType="separate"/>
      </w:r>
      <w:r>
        <w:t>12</w:t>
      </w:r>
      <w:r>
        <w:fldChar w:fldCharType="end"/>
      </w:r>
    </w:p>
    <w:p w14:paraId="4CF40DFC" w14:textId="1BAC3FD4" w:rsidR="004045C2" w:rsidRDefault="004045C2">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_Toc104961571 \h </w:instrText>
      </w:r>
      <w:r>
        <w:fldChar w:fldCharType="separate"/>
      </w:r>
      <w:r>
        <w:t>12</w:t>
      </w:r>
      <w:r>
        <w:fldChar w:fldCharType="end"/>
      </w:r>
    </w:p>
    <w:p w14:paraId="49C965E5" w14:textId="510F5D18" w:rsidR="004045C2" w:rsidRDefault="004045C2">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_Toc104961572 \h </w:instrText>
      </w:r>
      <w:r>
        <w:fldChar w:fldCharType="separate"/>
      </w:r>
      <w:r>
        <w:t>12</w:t>
      </w:r>
      <w:r>
        <w:fldChar w:fldCharType="end"/>
      </w:r>
    </w:p>
    <w:p w14:paraId="4E56EADE" w14:textId="65C86569" w:rsidR="004045C2" w:rsidRDefault="004045C2">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_Toc104961573 \h </w:instrText>
      </w:r>
      <w:r>
        <w:fldChar w:fldCharType="separate"/>
      </w:r>
      <w:r>
        <w:t>12</w:t>
      </w:r>
      <w:r>
        <w:fldChar w:fldCharType="end"/>
      </w:r>
    </w:p>
    <w:p w14:paraId="777D16F8" w14:textId="4FA032F1" w:rsidR="004045C2" w:rsidRDefault="004045C2">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_Toc104961574 \h </w:instrText>
      </w:r>
      <w:r>
        <w:fldChar w:fldCharType="separate"/>
      </w:r>
      <w:r>
        <w:t>12</w:t>
      </w:r>
      <w:r>
        <w:fldChar w:fldCharType="end"/>
      </w:r>
    </w:p>
    <w:p w14:paraId="14E71D82" w14:textId="2ABBDE26" w:rsidR="004045C2" w:rsidRDefault="004045C2">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_Toc104961575 \h </w:instrText>
      </w:r>
      <w:r>
        <w:fldChar w:fldCharType="separate"/>
      </w:r>
      <w:r>
        <w:t>12</w:t>
      </w:r>
      <w:r>
        <w:fldChar w:fldCharType="end"/>
      </w:r>
    </w:p>
    <w:p w14:paraId="0163CFFC" w14:textId="527A0821" w:rsidR="004045C2" w:rsidRDefault="004045C2">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_Toc104961576 \h </w:instrText>
      </w:r>
      <w:r>
        <w:fldChar w:fldCharType="separate"/>
      </w:r>
      <w:r>
        <w:t>12</w:t>
      </w:r>
      <w:r>
        <w:fldChar w:fldCharType="end"/>
      </w:r>
    </w:p>
    <w:p w14:paraId="6D2E9C29" w14:textId="725693CB" w:rsidR="004045C2" w:rsidRDefault="004045C2">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_Toc104961577 \h </w:instrText>
      </w:r>
      <w:r>
        <w:fldChar w:fldCharType="separate"/>
      </w:r>
      <w:r>
        <w:t>13</w:t>
      </w:r>
      <w:r>
        <w:fldChar w:fldCharType="end"/>
      </w:r>
    </w:p>
    <w:p w14:paraId="3029B1C7" w14:textId="1514CEC4" w:rsidR="004045C2" w:rsidRDefault="004045C2">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_Toc104961578 \h </w:instrText>
      </w:r>
      <w:r>
        <w:fldChar w:fldCharType="separate"/>
      </w:r>
      <w:r>
        <w:t>13</w:t>
      </w:r>
      <w:r>
        <w:fldChar w:fldCharType="end"/>
      </w:r>
    </w:p>
    <w:p w14:paraId="4A95FF6D" w14:textId="61A9D9CD" w:rsidR="004045C2" w:rsidRDefault="004045C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_Toc104961579 \h </w:instrText>
      </w:r>
      <w:r>
        <w:fldChar w:fldCharType="separate"/>
      </w:r>
      <w:r>
        <w:t>21</w:t>
      </w:r>
      <w:r>
        <w:fldChar w:fldCharType="end"/>
      </w:r>
    </w:p>
    <w:p w14:paraId="7774D428" w14:textId="6EB40520" w:rsidR="004045C2" w:rsidRDefault="004045C2">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_Toc104961580 \h </w:instrText>
      </w:r>
      <w:r>
        <w:fldChar w:fldCharType="separate"/>
      </w:r>
      <w:r>
        <w:t>21</w:t>
      </w:r>
      <w:r>
        <w:fldChar w:fldCharType="end"/>
      </w:r>
    </w:p>
    <w:p w14:paraId="57FC0162" w14:textId="0D3D0C3B" w:rsidR="004045C2" w:rsidRDefault="004045C2">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_Toc104961581 \h </w:instrText>
      </w:r>
      <w:r>
        <w:fldChar w:fldCharType="separate"/>
      </w:r>
      <w:r>
        <w:t>27</w:t>
      </w:r>
      <w:r>
        <w:fldChar w:fldCharType="end"/>
      </w:r>
    </w:p>
    <w:p w14:paraId="79CDFA5E" w14:textId="0D82A719" w:rsidR="004045C2" w:rsidRDefault="004045C2">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_Toc104961582 \h </w:instrText>
      </w:r>
      <w:r>
        <w:fldChar w:fldCharType="separate"/>
      </w:r>
      <w:r>
        <w:t>27</w:t>
      </w:r>
      <w:r>
        <w:fldChar w:fldCharType="end"/>
      </w:r>
    </w:p>
    <w:p w14:paraId="6E0AEC52" w14:textId="59C04861" w:rsidR="004045C2" w:rsidRDefault="004045C2">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_Toc104961583 \h </w:instrText>
      </w:r>
      <w:r>
        <w:fldChar w:fldCharType="separate"/>
      </w:r>
      <w:r>
        <w:t>27</w:t>
      </w:r>
      <w:r>
        <w:fldChar w:fldCharType="end"/>
      </w:r>
    </w:p>
    <w:p w14:paraId="3418EF84" w14:textId="3005B6B7" w:rsidR="004045C2" w:rsidRDefault="004045C2">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_Toc104961584 \h </w:instrText>
      </w:r>
      <w:r>
        <w:fldChar w:fldCharType="separate"/>
      </w:r>
      <w:r>
        <w:t>27</w:t>
      </w:r>
      <w:r>
        <w:fldChar w:fldCharType="end"/>
      </w:r>
    </w:p>
    <w:p w14:paraId="3BA959D2" w14:textId="0DCD65D3" w:rsidR="004045C2" w:rsidRDefault="004045C2">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_Toc104961585 \h </w:instrText>
      </w:r>
      <w:r>
        <w:fldChar w:fldCharType="separate"/>
      </w:r>
      <w:r>
        <w:t>27</w:t>
      </w:r>
      <w:r>
        <w:fldChar w:fldCharType="end"/>
      </w:r>
    </w:p>
    <w:p w14:paraId="6AE78FF9" w14:textId="294116A2" w:rsidR="004045C2" w:rsidRDefault="004045C2">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_Toc104961586 \h </w:instrText>
      </w:r>
      <w:r>
        <w:fldChar w:fldCharType="separate"/>
      </w:r>
      <w:r>
        <w:t>27</w:t>
      </w:r>
      <w:r>
        <w:fldChar w:fldCharType="end"/>
      </w:r>
    </w:p>
    <w:p w14:paraId="508B369F" w14:textId="386F0500" w:rsidR="004045C2" w:rsidRDefault="004045C2">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_Toc104961587 \h </w:instrText>
      </w:r>
      <w:r>
        <w:fldChar w:fldCharType="separate"/>
      </w:r>
      <w:r>
        <w:t>29</w:t>
      </w:r>
      <w:r>
        <w:fldChar w:fldCharType="end"/>
      </w:r>
    </w:p>
    <w:p w14:paraId="07BB52A6" w14:textId="5CBBB07F" w:rsidR="004045C2" w:rsidRDefault="004045C2">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_Toc104961588 \h </w:instrText>
      </w:r>
      <w:r>
        <w:fldChar w:fldCharType="separate"/>
      </w:r>
      <w:r>
        <w:t>33</w:t>
      </w:r>
      <w:r>
        <w:fldChar w:fldCharType="end"/>
      </w:r>
    </w:p>
    <w:p w14:paraId="385E5876" w14:textId="77423C2C" w:rsidR="004045C2" w:rsidRDefault="004045C2">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_Toc104961589 \h </w:instrText>
      </w:r>
      <w:r>
        <w:fldChar w:fldCharType="separate"/>
      </w:r>
      <w:r>
        <w:t>33</w:t>
      </w:r>
      <w:r>
        <w:fldChar w:fldCharType="end"/>
      </w:r>
    </w:p>
    <w:p w14:paraId="16747C83" w14:textId="651E7177" w:rsidR="004045C2" w:rsidRDefault="004045C2">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_Toc104961590 \h </w:instrText>
      </w:r>
      <w:r>
        <w:fldChar w:fldCharType="separate"/>
      </w:r>
      <w:r>
        <w:t>33</w:t>
      </w:r>
      <w:r>
        <w:fldChar w:fldCharType="end"/>
      </w:r>
    </w:p>
    <w:p w14:paraId="0DD978AC" w14:textId="4C7D3B24" w:rsidR="004045C2" w:rsidRDefault="004045C2">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_Toc104961591 \h </w:instrText>
      </w:r>
      <w:r>
        <w:fldChar w:fldCharType="separate"/>
      </w:r>
      <w:r>
        <w:t>35</w:t>
      </w:r>
      <w:r>
        <w:fldChar w:fldCharType="end"/>
      </w:r>
    </w:p>
    <w:p w14:paraId="6AF7121C" w14:textId="723E8F07" w:rsidR="004045C2" w:rsidRDefault="004045C2">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_Toc104961592 \h </w:instrText>
      </w:r>
      <w:r>
        <w:fldChar w:fldCharType="separate"/>
      </w:r>
      <w:r>
        <w:t>38</w:t>
      </w:r>
      <w:r>
        <w:fldChar w:fldCharType="end"/>
      </w:r>
    </w:p>
    <w:p w14:paraId="237E9BC8" w14:textId="052AD342" w:rsidR="004045C2" w:rsidRDefault="004045C2">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_Toc104961593 \h </w:instrText>
      </w:r>
      <w:r>
        <w:fldChar w:fldCharType="separate"/>
      </w:r>
      <w:r>
        <w:t>38</w:t>
      </w:r>
      <w:r>
        <w:fldChar w:fldCharType="end"/>
      </w:r>
    </w:p>
    <w:p w14:paraId="4B2B18CE" w14:textId="2ADD2E4D" w:rsidR="004045C2" w:rsidRDefault="004045C2">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_Toc104961594 \h </w:instrText>
      </w:r>
      <w:r>
        <w:fldChar w:fldCharType="separate"/>
      </w:r>
      <w:r>
        <w:t>38</w:t>
      </w:r>
      <w:r>
        <w:fldChar w:fldCharType="end"/>
      </w:r>
    </w:p>
    <w:p w14:paraId="4F6365CF" w14:textId="24EC41DA" w:rsidR="004045C2" w:rsidRDefault="004045C2">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_Toc104961595 \h </w:instrText>
      </w:r>
      <w:r>
        <w:fldChar w:fldCharType="separate"/>
      </w:r>
      <w:r>
        <w:t>38</w:t>
      </w:r>
      <w:r>
        <w:fldChar w:fldCharType="end"/>
      </w:r>
    </w:p>
    <w:p w14:paraId="3345A146" w14:textId="6666BDA8" w:rsidR="004045C2" w:rsidRDefault="004045C2">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_Toc104961596 \h </w:instrText>
      </w:r>
      <w:r>
        <w:fldChar w:fldCharType="separate"/>
      </w:r>
      <w:r>
        <w:t>40</w:t>
      </w:r>
      <w:r>
        <w:fldChar w:fldCharType="end"/>
      </w:r>
    </w:p>
    <w:p w14:paraId="1148C390" w14:textId="52D22E9A" w:rsidR="004045C2" w:rsidRDefault="004045C2">
      <w:pPr>
        <w:pStyle w:val="TOC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_Toc104961597 \h </w:instrText>
      </w:r>
      <w:r>
        <w:fldChar w:fldCharType="separate"/>
      </w:r>
      <w:r>
        <w:t>41</w:t>
      </w:r>
      <w:r>
        <w:fldChar w:fldCharType="end"/>
      </w:r>
    </w:p>
    <w:p w14:paraId="2F832994" w14:textId="3194A0C6" w:rsidR="004045C2" w:rsidRDefault="004045C2">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_Toc104961598 \h </w:instrText>
      </w:r>
      <w:r>
        <w:fldChar w:fldCharType="separate"/>
      </w:r>
      <w:r>
        <w:t>41</w:t>
      </w:r>
      <w:r>
        <w:fldChar w:fldCharType="end"/>
      </w:r>
    </w:p>
    <w:p w14:paraId="55DEEA6E" w14:textId="1D4DAEE4" w:rsidR="004045C2" w:rsidRDefault="004045C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_Toc104961599 \h </w:instrText>
      </w:r>
      <w:r>
        <w:fldChar w:fldCharType="separate"/>
      </w:r>
      <w:r>
        <w:t>43</w:t>
      </w:r>
      <w:r>
        <w:fldChar w:fldCharType="end"/>
      </w:r>
    </w:p>
    <w:p w14:paraId="63D46BBB" w14:textId="67A435CC" w:rsidR="004045C2" w:rsidRDefault="004045C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_Toc104961600 \h </w:instrText>
      </w:r>
      <w:r>
        <w:fldChar w:fldCharType="separate"/>
      </w:r>
      <w:r>
        <w:t>43</w:t>
      </w:r>
      <w:r>
        <w:fldChar w:fldCharType="end"/>
      </w:r>
    </w:p>
    <w:p w14:paraId="6735C2BE" w14:textId="7970B9FB" w:rsidR="004045C2" w:rsidRDefault="004045C2">
      <w:pPr>
        <w:pStyle w:val="TOC3"/>
        <w:rPr>
          <w:rFonts w:asciiTheme="minorHAnsi" w:eastAsiaTheme="minorEastAsia" w:hAnsiTheme="minorHAnsi" w:cstheme="minorBidi"/>
          <w:sz w:val="22"/>
          <w:szCs w:val="22"/>
        </w:rPr>
      </w:pPr>
      <w:r>
        <w:lastRenderedPageBreak/>
        <w:t>8.2</w:t>
      </w:r>
      <w:r>
        <w:rPr>
          <w:rFonts w:asciiTheme="minorHAnsi" w:eastAsiaTheme="minorEastAsia" w:hAnsiTheme="minorHAnsi" w:cstheme="minorBidi"/>
          <w:sz w:val="22"/>
          <w:szCs w:val="22"/>
        </w:rPr>
        <w:tab/>
      </w:r>
      <w:r>
        <w:t>Discussion documents</w:t>
      </w:r>
      <w:r>
        <w:tab/>
      </w:r>
      <w:r>
        <w:fldChar w:fldCharType="begin"/>
      </w:r>
      <w:r>
        <w:instrText xml:space="preserve"> PAGEREF _Toc104961601 \h </w:instrText>
      </w:r>
      <w:r>
        <w:fldChar w:fldCharType="separate"/>
      </w:r>
      <w:r>
        <w:t>43</w:t>
      </w:r>
      <w:r>
        <w:fldChar w:fldCharType="end"/>
      </w:r>
    </w:p>
    <w:p w14:paraId="147CDCC0" w14:textId="5B6ED731" w:rsidR="004045C2" w:rsidRDefault="004045C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_Toc104961602 \h </w:instrText>
      </w:r>
      <w:r>
        <w:fldChar w:fldCharType="separate"/>
      </w:r>
      <w:r>
        <w:t>43</w:t>
      </w:r>
      <w:r>
        <w:fldChar w:fldCharType="end"/>
      </w:r>
    </w:p>
    <w:p w14:paraId="152D708B" w14:textId="4AF40200" w:rsidR="004045C2" w:rsidRDefault="004045C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_Toc104961603 \h </w:instrText>
      </w:r>
      <w:r>
        <w:fldChar w:fldCharType="separate"/>
      </w:r>
      <w:r>
        <w:t>43</w:t>
      </w:r>
      <w:r>
        <w:fldChar w:fldCharType="end"/>
      </w:r>
    </w:p>
    <w:p w14:paraId="0B434038" w14:textId="127B446F" w:rsidR="004045C2" w:rsidRDefault="004045C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_Toc104961604 \h </w:instrText>
      </w:r>
      <w:r>
        <w:fldChar w:fldCharType="separate"/>
      </w:r>
      <w:r>
        <w:t>44</w:t>
      </w:r>
      <w:r>
        <w:fldChar w:fldCharType="end"/>
      </w:r>
    </w:p>
    <w:p w14:paraId="2E034EE8" w14:textId="7CDCCE87" w:rsidR="004045C2" w:rsidRDefault="004045C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_Toc104961605 \h </w:instrText>
      </w:r>
      <w:r>
        <w:fldChar w:fldCharType="separate"/>
      </w:r>
      <w:r>
        <w:t>44</w:t>
      </w:r>
      <w:r>
        <w:fldChar w:fldCharType="end"/>
      </w:r>
    </w:p>
    <w:p w14:paraId="03457E37" w14:textId="4FF6D45A" w:rsidR="004045C2" w:rsidRDefault="004045C2" w:rsidP="004045C2">
      <w:r>
        <w:fldChar w:fldCharType="end"/>
      </w:r>
    </w:p>
    <w:p w14:paraId="5E0DC24D" w14:textId="77777777" w:rsidR="00922221" w:rsidRDefault="004045C2" w:rsidP="00922221">
      <w:pPr>
        <w:pStyle w:val="Heading2"/>
      </w:pPr>
      <w:r>
        <w:br w:type="page"/>
      </w:r>
      <w:bookmarkStart w:id="0" w:name="_Toc93650015"/>
      <w:r w:rsidR="00922221">
        <w:lastRenderedPageBreak/>
        <w:t>1</w:t>
      </w:r>
      <w:r w:rsidR="00922221">
        <w:tab/>
        <w:t>Opening of the Meeting</w:t>
      </w:r>
      <w:bookmarkEnd w:id="0"/>
    </w:p>
    <w:p w14:paraId="50E3D98A" w14:textId="77777777" w:rsidR="00922221" w:rsidRDefault="00922221" w:rsidP="00922221">
      <w:r>
        <w:t xml:space="preserve">CT6 </w:t>
      </w:r>
      <w:proofErr w:type="spellStart"/>
      <w:r>
        <w:t>Chairm</w:t>
      </w:r>
      <w:proofErr w:type="spellEnd"/>
      <w:r>
        <w:t xml:space="preserve"> opened e-meeting on reflector. IPR call was made by the Chair.</w:t>
      </w:r>
    </w:p>
    <w:p w14:paraId="501D6D9B" w14:textId="77777777" w:rsidR="00922221" w:rsidRDefault="00922221" w:rsidP="00922221">
      <w:pPr>
        <w:pStyle w:val="Heading2"/>
      </w:pPr>
      <w:bookmarkStart w:id="1" w:name="_Toc93650016"/>
      <w:r>
        <w:t>2</w:t>
      </w:r>
      <w:r>
        <w:tab/>
        <w:t>Roll call of delegates</w:t>
      </w:r>
      <w:bookmarkEnd w:id="1"/>
    </w:p>
    <w:p w14:paraId="1402B16C" w14:textId="77777777" w:rsidR="00922221" w:rsidRDefault="00922221" w:rsidP="00922221">
      <w:pPr>
        <w:pStyle w:val="Heading3"/>
      </w:pPr>
      <w:bookmarkStart w:id="2" w:name="_Toc93650017"/>
      <w:r>
        <w:t>3.1</w:t>
      </w:r>
      <w:r>
        <w:tab/>
        <w:t>Agreement of the agenda and the scheduling</w:t>
      </w:r>
      <w:bookmarkEnd w:id="2"/>
    </w:p>
    <w:p w14:paraId="49134959" w14:textId="465D351B" w:rsidR="004045C2" w:rsidRDefault="004045C2" w:rsidP="00922221">
      <w:pPr>
        <w:pStyle w:val="Heading2"/>
        <w:rPr>
          <w:rFonts w:cs="Arial"/>
          <w:b/>
          <w:sz w:val="24"/>
        </w:rPr>
      </w:pPr>
      <w:r>
        <w:rPr>
          <w:rFonts w:cs="Arial"/>
          <w:b/>
          <w:color w:val="0000FF"/>
          <w:sz w:val="24"/>
        </w:rPr>
        <w:t>C6-220201</w:t>
      </w:r>
      <w:r>
        <w:rPr>
          <w:rFonts w:cs="Arial"/>
          <w:b/>
          <w:color w:val="0000FF"/>
          <w:sz w:val="24"/>
        </w:rPr>
        <w:tab/>
      </w:r>
      <w:r>
        <w:rPr>
          <w:rFonts w:cs="Arial"/>
          <w:b/>
          <w:sz w:val="24"/>
        </w:rPr>
        <w:t>CT WG6 meeting agenda with document allocation</w:t>
      </w:r>
    </w:p>
    <w:p w14:paraId="6D8630DB" w14:textId="77777777" w:rsidR="004045C2" w:rsidRDefault="004045C2" w:rsidP="004045C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BAA545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1EFB" w14:textId="6B3C551C" w:rsidR="004045C2" w:rsidRDefault="004045C2" w:rsidP="004045C2">
      <w:pPr>
        <w:rPr>
          <w:rFonts w:ascii="Arial" w:hAnsi="Arial" w:cs="Arial"/>
          <w:b/>
          <w:sz w:val="24"/>
        </w:rPr>
      </w:pPr>
      <w:r>
        <w:rPr>
          <w:rFonts w:ascii="Arial" w:hAnsi="Arial" w:cs="Arial"/>
          <w:b/>
          <w:color w:val="0000FF"/>
          <w:sz w:val="24"/>
        </w:rPr>
        <w:t>C6-220211</w:t>
      </w:r>
      <w:r>
        <w:rPr>
          <w:rFonts w:ascii="Arial" w:hAnsi="Arial" w:cs="Arial"/>
          <w:b/>
          <w:color w:val="0000FF"/>
          <w:sz w:val="24"/>
        </w:rPr>
        <w:tab/>
      </w:r>
      <w:r>
        <w:rPr>
          <w:rFonts w:ascii="Arial" w:hAnsi="Arial" w:cs="Arial"/>
          <w:b/>
          <w:sz w:val="24"/>
        </w:rPr>
        <w:t>CT WG6 meeting agenda (checked opening of the meeting)</w:t>
      </w:r>
    </w:p>
    <w:p w14:paraId="0D68C16E"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2B406B4"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1687" w14:textId="6FA7546F" w:rsidR="004045C2" w:rsidRDefault="004045C2" w:rsidP="004045C2">
      <w:pPr>
        <w:rPr>
          <w:rFonts w:ascii="Arial" w:hAnsi="Arial" w:cs="Arial"/>
          <w:b/>
          <w:sz w:val="24"/>
        </w:rPr>
      </w:pPr>
      <w:r>
        <w:rPr>
          <w:rFonts w:ascii="Arial" w:hAnsi="Arial" w:cs="Arial"/>
          <w:b/>
          <w:color w:val="0000FF"/>
          <w:sz w:val="24"/>
        </w:rPr>
        <w:t>C6-220214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DF7F383"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F4C6E5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F1C1E" w14:textId="01D929FD" w:rsidR="004045C2" w:rsidRDefault="004045C2" w:rsidP="004045C2">
      <w:pPr>
        <w:rPr>
          <w:rFonts w:ascii="Arial" w:hAnsi="Arial" w:cs="Arial"/>
          <w:b/>
          <w:sz w:val="24"/>
        </w:rPr>
      </w:pPr>
      <w:r>
        <w:rPr>
          <w:rFonts w:ascii="Arial" w:hAnsi="Arial" w:cs="Arial"/>
          <w:b/>
          <w:color w:val="0000FF"/>
          <w:sz w:val="24"/>
        </w:rPr>
        <w:t>C6-220215</w:t>
      </w:r>
      <w:r>
        <w:rPr>
          <w:rFonts w:ascii="Arial" w:hAnsi="Arial" w:cs="Arial"/>
          <w:b/>
          <w:color w:val="0000FF"/>
          <w:sz w:val="24"/>
        </w:rPr>
        <w:tab/>
      </w:r>
      <w:r>
        <w:rPr>
          <w:rFonts w:ascii="Arial" w:hAnsi="Arial" w:cs="Arial"/>
          <w:b/>
          <w:sz w:val="24"/>
        </w:rPr>
        <w:t>Chair notes after 1st day</w:t>
      </w:r>
    </w:p>
    <w:p w14:paraId="3DC32904"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31424A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8217" w14:textId="2679E3C2" w:rsidR="004045C2" w:rsidRDefault="004045C2" w:rsidP="004045C2">
      <w:pPr>
        <w:rPr>
          <w:rFonts w:ascii="Arial" w:hAnsi="Arial" w:cs="Arial"/>
          <w:b/>
          <w:sz w:val="24"/>
        </w:rPr>
      </w:pPr>
      <w:r>
        <w:rPr>
          <w:rFonts w:ascii="Arial" w:hAnsi="Arial" w:cs="Arial"/>
          <w:b/>
          <w:color w:val="0000FF"/>
          <w:sz w:val="24"/>
        </w:rPr>
        <w:t>C6-220216</w:t>
      </w:r>
      <w:r>
        <w:rPr>
          <w:rFonts w:ascii="Arial" w:hAnsi="Arial" w:cs="Arial"/>
          <w:b/>
          <w:color w:val="0000FF"/>
          <w:sz w:val="24"/>
        </w:rPr>
        <w:tab/>
      </w:r>
      <w:r>
        <w:rPr>
          <w:rFonts w:ascii="Arial" w:hAnsi="Arial" w:cs="Arial"/>
          <w:b/>
          <w:sz w:val="24"/>
        </w:rPr>
        <w:t>Chair notes after 2nd day</w:t>
      </w:r>
    </w:p>
    <w:p w14:paraId="154105F4"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D11BC3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523C" w14:textId="1F8B3A89" w:rsidR="004045C2" w:rsidRDefault="004045C2" w:rsidP="004045C2">
      <w:pPr>
        <w:rPr>
          <w:rFonts w:ascii="Arial" w:hAnsi="Arial" w:cs="Arial"/>
          <w:b/>
          <w:sz w:val="24"/>
        </w:rPr>
      </w:pPr>
      <w:r>
        <w:rPr>
          <w:rFonts w:ascii="Arial" w:hAnsi="Arial" w:cs="Arial"/>
          <w:b/>
          <w:color w:val="0000FF"/>
          <w:sz w:val="24"/>
        </w:rPr>
        <w:t>C6-220217</w:t>
      </w:r>
      <w:r>
        <w:rPr>
          <w:rFonts w:ascii="Arial" w:hAnsi="Arial" w:cs="Arial"/>
          <w:b/>
          <w:color w:val="0000FF"/>
          <w:sz w:val="24"/>
        </w:rPr>
        <w:tab/>
      </w:r>
      <w:r>
        <w:rPr>
          <w:rFonts w:ascii="Arial" w:hAnsi="Arial" w:cs="Arial"/>
          <w:b/>
          <w:sz w:val="24"/>
        </w:rPr>
        <w:t>Chair notes after 3rd day</w:t>
      </w:r>
    </w:p>
    <w:p w14:paraId="4AB2EF6A"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84F6FA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16287" w14:textId="5BBDF0A2" w:rsidR="004045C2" w:rsidRDefault="004045C2" w:rsidP="004045C2">
      <w:pPr>
        <w:rPr>
          <w:rFonts w:ascii="Arial" w:hAnsi="Arial" w:cs="Arial"/>
          <w:b/>
          <w:sz w:val="24"/>
        </w:rPr>
      </w:pPr>
      <w:r>
        <w:rPr>
          <w:rFonts w:ascii="Arial" w:hAnsi="Arial" w:cs="Arial"/>
          <w:b/>
          <w:color w:val="0000FF"/>
          <w:sz w:val="24"/>
        </w:rPr>
        <w:t>C6-220218</w:t>
      </w:r>
      <w:r>
        <w:rPr>
          <w:rFonts w:ascii="Arial" w:hAnsi="Arial" w:cs="Arial"/>
          <w:b/>
          <w:color w:val="0000FF"/>
          <w:sz w:val="24"/>
        </w:rPr>
        <w:tab/>
      </w:r>
      <w:r>
        <w:rPr>
          <w:rFonts w:ascii="Arial" w:hAnsi="Arial" w:cs="Arial"/>
          <w:b/>
          <w:sz w:val="24"/>
        </w:rPr>
        <w:t>Chair notes after end of the meeting</w:t>
      </w:r>
    </w:p>
    <w:p w14:paraId="1ED6E8F5"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0B0980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16581" w14:textId="77777777" w:rsidR="004045C2" w:rsidRDefault="004045C2" w:rsidP="004045C2">
      <w:pPr>
        <w:pStyle w:val="Heading3"/>
      </w:pPr>
      <w:bookmarkStart w:id="3" w:name="_Toc104961499"/>
      <w:r>
        <w:t>3.2</w:t>
      </w:r>
      <w:r>
        <w:tab/>
        <w:t>Call for IPRs and Statement of anti-trust compliance</w:t>
      </w:r>
      <w:bookmarkEnd w:id="3"/>
    </w:p>
    <w:p w14:paraId="20C5690B" w14:textId="50D48161" w:rsidR="004045C2" w:rsidRDefault="004045C2" w:rsidP="004045C2">
      <w:pPr>
        <w:rPr>
          <w:rFonts w:ascii="Arial" w:hAnsi="Arial" w:cs="Arial"/>
          <w:b/>
          <w:sz w:val="24"/>
        </w:rPr>
      </w:pPr>
      <w:r>
        <w:rPr>
          <w:rFonts w:ascii="Arial" w:hAnsi="Arial" w:cs="Arial"/>
          <w:b/>
          <w:color w:val="0000FF"/>
          <w:sz w:val="24"/>
        </w:rPr>
        <w:t>C6-220202</w:t>
      </w:r>
      <w:r>
        <w:rPr>
          <w:rFonts w:ascii="Arial" w:hAnsi="Arial" w:cs="Arial"/>
          <w:b/>
          <w:color w:val="0000FF"/>
          <w:sz w:val="24"/>
        </w:rPr>
        <w:tab/>
      </w:r>
      <w:r>
        <w:rPr>
          <w:rFonts w:ascii="Arial" w:hAnsi="Arial" w:cs="Arial"/>
          <w:b/>
          <w:sz w:val="24"/>
        </w:rPr>
        <w:t>Call for IPRs and Statement of anti-trust compliance</w:t>
      </w:r>
    </w:p>
    <w:p w14:paraId="621C7A00" w14:textId="77777777" w:rsidR="004045C2" w:rsidRDefault="004045C2" w:rsidP="004045C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5707EB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202E4" w14:textId="77777777" w:rsidR="004045C2" w:rsidRDefault="004045C2" w:rsidP="004045C2">
      <w:pPr>
        <w:pStyle w:val="Heading3"/>
      </w:pPr>
      <w:bookmarkStart w:id="4" w:name="_Toc104961500"/>
      <w:r>
        <w:t>3.3</w:t>
      </w:r>
      <w:r>
        <w:tab/>
        <w:t>Report of the previous CT6 meeting</w:t>
      </w:r>
      <w:bookmarkEnd w:id="4"/>
    </w:p>
    <w:p w14:paraId="03744B2C" w14:textId="4484AA11" w:rsidR="004045C2" w:rsidRDefault="004045C2" w:rsidP="004045C2">
      <w:pPr>
        <w:rPr>
          <w:rFonts w:ascii="Arial" w:hAnsi="Arial" w:cs="Arial"/>
          <w:b/>
          <w:sz w:val="24"/>
        </w:rPr>
      </w:pPr>
      <w:r>
        <w:rPr>
          <w:rFonts w:ascii="Arial" w:hAnsi="Arial" w:cs="Arial"/>
          <w:b/>
          <w:color w:val="0000FF"/>
          <w:sz w:val="24"/>
        </w:rPr>
        <w:t>C6-220203</w:t>
      </w:r>
      <w:r>
        <w:rPr>
          <w:rFonts w:ascii="Arial" w:hAnsi="Arial" w:cs="Arial"/>
          <w:b/>
          <w:color w:val="0000FF"/>
          <w:sz w:val="24"/>
        </w:rPr>
        <w:tab/>
      </w:r>
      <w:r>
        <w:rPr>
          <w:rFonts w:ascii="Arial" w:hAnsi="Arial" w:cs="Arial"/>
          <w:b/>
          <w:sz w:val="24"/>
        </w:rPr>
        <w:t>Draft Report of previous CT6 meeting</w:t>
      </w:r>
    </w:p>
    <w:p w14:paraId="5CC97D9D" w14:textId="77777777" w:rsidR="004045C2" w:rsidRDefault="004045C2" w:rsidP="004045C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73B61E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C6-220204</w:t>
      </w:r>
      <w:r>
        <w:rPr>
          <w:color w:val="993300"/>
          <w:u w:val="single"/>
        </w:rPr>
        <w:t>.</w:t>
      </w:r>
    </w:p>
    <w:p w14:paraId="307D2BB0" w14:textId="202CAA5A" w:rsidR="004045C2" w:rsidRDefault="004045C2" w:rsidP="004045C2">
      <w:pPr>
        <w:rPr>
          <w:rFonts w:ascii="Arial" w:hAnsi="Arial" w:cs="Arial"/>
          <w:b/>
          <w:sz w:val="24"/>
        </w:rPr>
      </w:pPr>
      <w:r>
        <w:rPr>
          <w:rFonts w:ascii="Arial" w:hAnsi="Arial" w:cs="Arial"/>
          <w:b/>
          <w:color w:val="0000FF"/>
          <w:sz w:val="24"/>
        </w:rPr>
        <w:t>C6-220204</w:t>
      </w:r>
      <w:r>
        <w:rPr>
          <w:rFonts w:ascii="Arial" w:hAnsi="Arial" w:cs="Arial"/>
          <w:b/>
          <w:color w:val="0000FF"/>
          <w:sz w:val="24"/>
        </w:rPr>
        <w:tab/>
      </w:r>
      <w:r>
        <w:rPr>
          <w:rFonts w:ascii="Arial" w:hAnsi="Arial" w:cs="Arial"/>
          <w:b/>
          <w:sz w:val="24"/>
        </w:rPr>
        <w:t>Approved Report of previous CT6 meeting</w:t>
      </w:r>
    </w:p>
    <w:p w14:paraId="1ED30622" w14:textId="77777777" w:rsidR="004045C2" w:rsidRDefault="004045C2" w:rsidP="004045C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D842FF5" w14:textId="77777777" w:rsidR="004045C2" w:rsidRDefault="004045C2" w:rsidP="004045C2">
      <w:pPr>
        <w:rPr>
          <w:color w:val="808080"/>
        </w:rPr>
      </w:pPr>
      <w:r>
        <w:rPr>
          <w:color w:val="808080"/>
        </w:rPr>
        <w:t>(Replaces C6-220203)</w:t>
      </w:r>
    </w:p>
    <w:p w14:paraId="63CCE8D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B236C" w14:textId="77777777" w:rsidR="004045C2" w:rsidRDefault="004045C2" w:rsidP="004045C2">
      <w:pPr>
        <w:pStyle w:val="Heading3"/>
      </w:pPr>
      <w:bookmarkStart w:id="5" w:name="_Toc104961501"/>
      <w:r>
        <w:t>3.4</w:t>
      </w:r>
      <w:r>
        <w:tab/>
        <w:t>Organizational matters</w:t>
      </w:r>
      <w:bookmarkEnd w:id="5"/>
    </w:p>
    <w:p w14:paraId="793D85A9" w14:textId="77777777" w:rsidR="004045C2" w:rsidRDefault="004045C2" w:rsidP="004045C2">
      <w:pPr>
        <w:pStyle w:val="Heading4"/>
      </w:pPr>
      <w:bookmarkStart w:id="6" w:name="_Toc104961502"/>
      <w:r>
        <w:t>3.4.1</w:t>
      </w:r>
      <w:r>
        <w:tab/>
        <w:t>Election of CT6 Vice Chair</w:t>
      </w:r>
      <w:bookmarkEnd w:id="6"/>
    </w:p>
    <w:p w14:paraId="7CB2D7DA" w14:textId="77777777" w:rsidR="004045C2" w:rsidRDefault="004045C2" w:rsidP="004045C2">
      <w:pPr>
        <w:pStyle w:val="Heading2"/>
      </w:pPr>
      <w:bookmarkStart w:id="7" w:name="_Toc104961503"/>
      <w:r>
        <w:t>4</w:t>
      </w:r>
      <w:r>
        <w:tab/>
        <w:t>Issues for early consideration</w:t>
      </w:r>
      <w:bookmarkEnd w:id="7"/>
    </w:p>
    <w:p w14:paraId="18B7515C" w14:textId="77777777" w:rsidR="004045C2" w:rsidRDefault="004045C2" w:rsidP="004045C2">
      <w:pPr>
        <w:pStyle w:val="Heading2"/>
      </w:pPr>
      <w:bookmarkStart w:id="8" w:name="_Toc104961504"/>
      <w:r>
        <w:t>5</w:t>
      </w:r>
      <w:r>
        <w:tab/>
        <w:t>Work item management</w:t>
      </w:r>
      <w:bookmarkEnd w:id="8"/>
    </w:p>
    <w:p w14:paraId="6C9003DA" w14:textId="240009C6" w:rsidR="004045C2" w:rsidRDefault="004045C2" w:rsidP="004045C2">
      <w:pPr>
        <w:rPr>
          <w:rFonts w:ascii="Arial" w:hAnsi="Arial" w:cs="Arial"/>
          <w:b/>
          <w:sz w:val="24"/>
        </w:rPr>
      </w:pPr>
      <w:r>
        <w:rPr>
          <w:rFonts w:ascii="Arial" w:hAnsi="Arial" w:cs="Arial"/>
          <w:b/>
          <w:color w:val="0000FF"/>
          <w:sz w:val="24"/>
        </w:rPr>
        <w:t>C6-220231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671BDDA"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194B2880" w14:textId="77777777" w:rsidR="004045C2" w:rsidRDefault="004045C2" w:rsidP="004045C2">
      <w:pPr>
        <w:rPr>
          <w:color w:val="808080"/>
        </w:rPr>
      </w:pPr>
      <w:r>
        <w:rPr>
          <w:color w:val="808080"/>
        </w:rPr>
        <w:t>(Replaces CP-220402)</w:t>
      </w:r>
    </w:p>
    <w:p w14:paraId="16491E3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3CF3E" w14:textId="77777777" w:rsidR="004045C2" w:rsidRDefault="004045C2" w:rsidP="004045C2">
      <w:pPr>
        <w:pStyle w:val="Heading3"/>
      </w:pPr>
      <w:bookmarkStart w:id="9" w:name="_Toc104961505"/>
      <w:r>
        <w:t>5.1</w:t>
      </w:r>
      <w:r>
        <w:tab/>
        <w:t>Report from TSG plenary meetings</w:t>
      </w:r>
      <w:bookmarkEnd w:id="9"/>
    </w:p>
    <w:p w14:paraId="3083BAA9" w14:textId="22528B8A" w:rsidR="004045C2" w:rsidRDefault="004045C2" w:rsidP="004045C2">
      <w:pPr>
        <w:rPr>
          <w:rFonts w:ascii="Arial" w:hAnsi="Arial" w:cs="Arial"/>
          <w:b/>
          <w:sz w:val="24"/>
        </w:rPr>
      </w:pPr>
      <w:r>
        <w:rPr>
          <w:rFonts w:ascii="Arial" w:hAnsi="Arial" w:cs="Arial"/>
          <w:b/>
          <w:color w:val="0000FF"/>
          <w:sz w:val="24"/>
        </w:rPr>
        <w:t>C6-220213</w:t>
      </w:r>
      <w:r>
        <w:rPr>
          <w:rFonts w:ascii="Arial" w:hAnsi="Arial" w:cs="Arial"/>
          <w:b/>
          <w:color w:val="0000FF"/>
          <w:sz w:val="24"/>
        </w:rPr>
        <w:tab/>
      </w:r>
      <w:r>
        <w:rPr>
          <w:rFonts w:ascii="Arial" w:hAnsi="Arial" w:cs="Arial"/>
          <w:b/>
          <w:sz w:val="24"/>
        </w:rPr>
        <w:t>Report from previous CT plenary (status presented to Plenary)</w:t>
      </w:r>
    </w:p>
    <w:p w14:paraId="1932F1C9"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B805E6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6B84" w14:textId="77777777" w:rsidR="004045C2" w:rsidRDefault="004045C2" w:rsidP="004045C2">
      <w:pPr>
        <w:pStyle w:val="Heading3"/>
      </w:pPr>
      <w:bookmarkStart w:id="10" w:name="_Toc104961506"/>
      <w:r>
        <w:lastRenderedPageBreak/>
        <w:t>5.2</w:t>
      </w:r>
      <w:r>
        <w:tab/>
        <w:t>Reports from CT6 ad hoc meetings</w:t>
      </w:r>
      <w:bookmarkEnd w:id="10"/>
    </w:p>
    <w:p w14:paraId="5FFF4B92" w14:textId="77777777" w:rsidR="004045C2" w:rsidRDefault="004045C2" w:rsidP="004045C2">
      <w:pPr>
        <w:pStyle w:val="Heading3"/>
      </w:pPr>
      <w:bookmarkStart w:id="11" w:name="_Toc104961507"/>
      <w:r>
        <w:t>5.3</w:t>
      </w:r>
      <w:r>
        <w:tab/>
        <w:t>Reports from CT6 splinter groups and/or joint sessions with other groups</w:t>
      </w:r>
      <w:bookmarkEnd w:id="11"/>
    </w:p>
    <w:p w14:paraId="71498F97" w14:textId="77777777" w:rsidR="004045C2" w:rsidRDefault="004045C2" w:rsidP="004045C2">
      <w:pPr>
        <w:pStyle w:val="Heading3"/>
      </w:pPr>
      <w:bookmarkStart w:id="12" w:name="_Toc104961508"/>
      <w:r>
        <w:t>5.4</w:t>
      </w:r>
      <w:r>
        <w:tab/>
        <w:t>Review of action list</w:t>
      </w:r>
      <w:bookmarkEnd w:id="12"/>
    </w:p>
    <w:p w14:paraId="53BFFF54" w14:textId="595F41D6" w:rsidR="004045C2" w:rsidRDefault="004045C2" w:rsidP="004045C2">
      <w:pPr>
        <w:rPr>
          <w:rFonts w:ascii="Arial" w:hAnsi="Arial" w:cs="Arial"/>
          <w:b/>
          <w:sz w:val="24"/>
        </w:rPr>
      </w:pPr>
      <w:r>
        <w:rPr>
          <w:rFonts w:ascii="Arial" w:hAnsi="Arial" w:cs="Arial"/>
          <w:b/>
          <w:color w:val="0000FF"/>
          <w:sz w:val="24"/>
        </w:rPr>
        <w:t>C6-220205</w:t>
      </w:r>
      <w:r>
        <w:rPr>
          <w:rFonts w:ascii="Arial" w:hAnsi="Arial" w:cs="Arial"/>
          <w:b/>
          <w:color w:val="0000FF"/>
          <w:sz w:val="24"/>
        </w:rPr>
        <w:tab/>
      </w:r>
      <w:r>
        <w:rPr>
          <w:rFonts w:ascii="Arial" w:hAnsi="Arial" w:cs="Arial"/>
          <w:b/>
          <w:sz w:val="24"/>
        </w:rPr>
        <w:t>Action list before CT6 meeting</w:t>
      </w:r>
    </w:p>
    <w:p w14:paraId="2CBBF8A6"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5D2023E4"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D8C54" w14:textId="01F75CE7" w:rsidR="004045C2" w:rsidRDefault="004045C2" w:rsidP="004045C2">
      <w:pPr>
        <w:rPr>
          <w:rFonts w:ascii="Arial" w:hAnsi="Arial" w:cs="Arial"/>
          <w:b/>
          <w:sz w:val="24"/>
        </w:rPr>
      </w:pPr>
      <w:r>
        <w:rPr>
          <w:rFonts w:ascii="Arial" w:hAnsi="Arial" w:cs="Arial"/>
          <w:b/>
          <w:color w:val="0000FF"/>
          <w:sz w:val="24"/>
        </w:rPr>
        <w:t>C6-220206</w:t>
      </w:r>
      <w:r>
        <w:rPr>
          <w:rFonts w:ascii="Arial" w:hAnsi="Arial" w:cs="Arial"/>
          <w:b/>
          <w:color w:val="0000FF"/>
          <w:sz w:val="24"/>
        </w:rPr>
        <w:tab/>
      </w:r>
      <w:r>
        <w:rPr>
          <w:rFonts w:ascii="Arial" w:hAnsi="Arial" w:cs="Arial"/>
          <w:b/>
          <w:sz w:val="24"/>
        </w:rPr>
        <w:t>Action list after CT6 meeting</w:t>
      </w:r>
    </w:p>
    <w:p w14:paraId="3B0EF146"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8C73CE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7158C" w14:textId="77777777" w:rsidR="004045C2" w:rsidRDefault="004045C2" w:rsidP="004045C2">
      <w:pPr>
        <w:pStyle w:val="Heading3"/>
      </w:pPr>
      <w:bookmarkStart w:id="13" w:name="_Toc104961509"/>
      <w:r>
        <w:t>5.5</w:t>
      </w:r>
      <w:r>
        <w:tab/>
        <w:t>Status of CT6 specifications, rapporteurs &amp; WIs</w:t>
      </w:r>
      <w:bookmarkEnd w:id="13"/>
    </w:p>
    <w:p w14:paraId="09B3C8A3" w14:textId="01CA18F1" w:rsidR="004045C2" w:rsidRDefault="004045C2" w:rsidP="004045C2">
      <w:pPr>
        <w:rPr>
          <w:rFonts w:ascii="Arial" w:hAnsi="Arial" w:cs="Arial"/>
          <w:b/>
          <w:sz w:val="24"/>
        </w:rPr>
      </w:pPr>
      <w:r>
        <w:rPr>
          <w:rFonts w:ascii="Arial" w:hAnsi="Arial" w:cs="Arial"/>
          <w:b/>
          <w:color w:val="0000FF"/>
          <w:sz w:val="24"/>
        </w:rPr>
        <w:t>C6-220207</w:t>
      </w:r>
      <w:r>
        <w:rPr>
          <w:rFonts w:ascii="Arial" w:hAnsi="Arial" w:cs="Arial"/>
          <w:b/>
          <w:color w:val="0000FF"/>
          <w:sz w:val="24"/>
        </w:rPr>
        <w:tab/>
      </w:r>
      <w:r>
        <w:rPr>
          <w:rFonts w:ascii="Arial" w:hAnsi="Arial" w:cs="Arial"/>
          <w:b/>
          <w:sz w:val="24"/>
        </w:rPr>
        <w:t>Status of CT6 work items, specifications and rapporteurs before CT6 meeting</w:t>
      </w:r>
    </w:p>
    <w:p w14:paraId="33270DB3"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53A49A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C6-220208</w:t>
      </w:r>
      <w:r>
        <w:rPr>
          <w:color w:val="993300"/>
          <w:u w:val="single"/>
        </w:rPr>
        <w:t>.</w:t>
      </w:r>
    </w:p>
    <w:p w14:paraId="412B8AC0" w14:textId="51CA6441" w:rsidR="004045C2" w:rsidRDefault="004045C2" w:rsidP="004045C2">
      <w:pPr>
        <w:rPr>
          <w:rFonts w:ascii="Arial" w:hAnsi="Arial" w:cs="Arial"/>
          <w:b/>
          <w:sz w:val="24"/>
        </w:rPr>
      </w:pPr>
      <w:r>
        <w:rPr>
          <w:rFonts w:ascii="Arial" w:hAnsi="Arial" w:cs="Arial"/>
          <w:b/>
          <w:color w:val="0000FF"/>
          <w:sz w:val="24"/>
        </w:rPr>
        <w:t>C6-220208</w:t>
      </w:r>
      <w:r>
        <w:rPr>
          <w:rFonts w:ascii="Arial" w:hAnsi="Arial" w:cs="Arial"/>
          <w:b/>
          <w:color w:val="0000FF"/>
          <w:sz w:val="24"/>
        </w:rPr>
        <w:tab/>
      </w:r>
      <w:r>
        <w:rPr>
          <w:rFonts w:ascii="Arial" w:hAnsi="Arial" w:cs="Arial"/>
          <w:b/>
          <w:sz w:val="24"/>
        </w:rPr>
        <w:t>Status of CT6 work items, specifications and rapporteurs after CT6 meeting</w:t>
      </w:r>
    </w:p>
    <w:p w14:paraId="5FF5DAF2"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B56F697" w14:textId="77777777" w:rsidR="004045C2" w:rsidRDefault="004045C2" w:rsidP="004045C2">
      <w:pPr>
        <w:rPr>
          <w:color w:val="808080"/>
        </w:rPr>
      </w:pPr>
      <w:r>
        <w:rPr>
          <w:color w:val="808080"/>
        </w:rPr>
        <w:t>(Replaces C6-220207)</w:t>
      </w:r>
    </w:p>
    <w:p w14:paraId="0BC23EB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C6-220308</w:t>
      </w:r>
      <w:r>
        <w:rPr>
          <w:color w:val="993300"/>
          <w:u w:val="single"/>
        </w:rPr>
        <w:t>.</w:t>
      </w:r>
    </w:p>
    <w:p w14:paraId="5C74EDB3" w14:textId="0443F8F8" w:rsidR="004045C2" w:rsidRDefault="004045C2" w:rsidP="004045C2">
      <w:pPr>
        <w:rPr>
          <w:rFonts w:ascii="Arial" w:hAnsi="Arial" w:cs="Arial"/>
          <w:b/>
          <w:sz w:val="24"/>
        </w:rPr>
      </w:pPr>
      <w:r>
        <w:rPr>
          <w:rFonts w:ascii="Arial" w:hAnsi="Arial" w:cs="Arial"/>
          <w:b/>
          <w:color w:val="0000FF"/>
          <w:sz w:val="24"/>
        </w:rPr>
        <w:t>C6-220308</w:t>
      </w:r>
      <w:r>
        <w:rPr>
          <w:rFonts w:ascii="Arial" w:hAnsi="Arial" w:cs="Arial"/>
          <w:b/>
          <w:color w:val="0000FF"/>
          <w:sz w:val="24"/>
        </w:rPr>
        <w:tab/>
      </w:r>
      <w:r>
        <w:rPr>
          <w:rFonts w:ascii="Arial" w:hAnsi="Arial" w:cs="Arial"/>
          <w:b/>
          <w:sz w:val="24"/>
        </w:rPr>
        <w:t>Status of CT6 work items, specifications and rapporteurs after CT6 meeting</w:t>
      </w:r>
    </w:p>
    <w:p w14:paraId="56786BBA"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89A7B45" w14:textId="77777777" w:rsidR="004045C2" w:rsidRDefault="004045C2" w:rsidP="004045C2">
      <w:pPr>
        <w:rPr>
          <w:color w:val="808080"/>
        </w:rPr>
      </w:pPr>
      <w:r>
        <w:rPr>
          <w:color w:val="808080"/>
        </w:rPr>
        <w:t>(Replaces C6-220208)</w:t>
      </w:r>
    </w:p>
    <w:p w14:paraId="57902D5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089F1" w14:textId="77777777" w:rsidR="004045C2" w:rsidRDefault="004045C2" w:rsidP="004045C2">
      <w:pPr>
        <w:pStyle w:val="Heading3"/>
      </w:pPr>
      <w:bookmarkStart w:id="14" w:name="_Toc104961510"/>
      <w:r>
        <w:t>6.1</w:t>
      </w:r>
      <w:r>
        <w:tab/>
        <w:t>Incoming liaison statements / inputs from 3GPP groups</w:t>
      </w:r>
      <w:bookmarkEnd w:id="14"/>
    </w:p>
    <w:p w14:paraId="3EB2E563" w14:textId="152BB6C8" w:rsidR="004045C2" w:rsidRDefault="004045C2" w:rsidP="004045C2">
      <w:pPr>
        <w:rPr>
          <w:rFonts w:ascii="Arial" w:hAnsi="Arial" w:cs="Arial"/>
          <w:b/>
          <w:sz w:val="24"/>
        </w:rPr>
      </w:pPr>
      <w:r>
        <w:rPr>
          <w:rFonts w:ascii="Arial" w:hAnsi="Arial" w:cs="Arial"/>
          <w:b/>
          <w:color w:val="0000FF"/>
          <w:sz w:val="24"/>
        </w:rPr>
        <w:t>C6-220232</w:t>
      </w:r>
      <w:r>
        <w:rPr>
          <w:rFonts w:ascii="Arial" w:hAnsi="Arial" w:cs="Arial"/>
          <w:b/>
          <w:color w:val="0000FF"/>
          <w:sz w:val="24"/>
        </w:rPr>
        <w:tab/>
      </w:r>
      <w:r>
        <w:rPr>
          <w:rFonts w:ascii="Arial" w:hAnsi="Arial" w:cs="Arial"/>
          <w:b/>
          <w:sz w:val="24"/>
        </w:rPr>
        <w:t>LS from CT WG1: Reply LS on mandatory SSC modes supported by UE</w:t>
      </w:r>
    </w:p>
    <w:p w14:paraId="60480776"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C1-222033, to SA WG2, cc CT WG6</w:t>
      </w:r>
      <w:r>
        <w:rPr>
          <w:i/>
        </w:rPr>
        <w:br/>
      </w:r>
      <w:r>
        <w:rPr>
          <w:i/>
        </w:rPr>
        <w:tab/>
      </w:r>
      <w:r>
        <w:rPr>
          <w:i/>
        </w:rPr>
        <w:tab/>
      </w:r>
      <w:r>
        <w:rPr>
          <w:i/>
        </w:rPr>
        <w:tab/>
      </w:r>
      <w:r>
        <w:rPr>
          <w:i/>
        </w:rPr>
        <w:tab/>
      </w:r>
      <w:r>
        <w:rPr>
          <w:i/>
        </w:rPr>
        <w:tab/>
        <w:t>Source: CT WG1</w:t>
      </w:r>
    </w:p>
    <w:p w14:paraId="7D3BCC02" w14:textId="77777777" w:rsidR="004045C2" w:rsidRDefault="004045C2" w:rsidP="004045C2">
      <w:pPr>
        <w:rPr>
          <w:rFonts w:ascii="Arial" w:hAnsi="Arial" w:cs="Arial"/>
          <w:b/>
        </w:rPr>
      </w:pPr>
      <w:r>
        <w:rPr>
          <w:rFonts w:ascii="Arial" w:hAnsi="Arial" w:cs="Arial"/>
          <w:b/>
        </w:rPr>
        <w:t xml:space="preserve">Abstract: </w:t>
      </w:r>
    </w:p>
    <w:p w14:paraId="13FF19AE" w14:textId="77777777" w:rsidR="004045C2" w:rsidRDefault="004045C2" w:rsidP="004045C2">
      <w:r>
        <w:lastRenderedPageBreak/>
        <w:t>CT1 thanks SA2 for the LS on mandatory SSC modes supported by UE.</w:t>
      </w:r>
    </w:p>
    <w:p w14:paraId="69668059" w14:textId="77777777" w:rsidR="004045C2" w:rsidRDefault="004045C2" w:rsidP="004045C2">
      <w:r>
        <w:t>CT1 has discussed SSC mode related requirements in current specification under CT1 control, and concluded the following:</w:t>
      </w:r>
    </w:p>
    <w:p w14:paraId="4923A671" w14:textId="77777777" w:rsidR="004045C2" w:rsidRDefault="004045C2" w:rsidP="004045C2">
      <w:r>
        <w:t>•</w:t>
      </w:r>
      <w:r>
        <w:tab/>
        <w:t>support of at least one SSC mode is mandated;</w:t>
      </w:r>
    </w:p>
    <w:p w14:paraId="2048FCBF" w14:textId="77777777" w:rsidR="004045C2" w:rsidRDefault="004045C2" w:rsidP="004045C2">
      <w:r>
        <w:t>•</w:t>
      </w:r>
      <w:r>
        <w:tab/>
        <w:t>mandatory support for any specific SSC mode is not explicitly stated in CT1 stage 3 specification;</w:t>
      </w:r>
    </w:p>
    <w:p w14:paraId="5A661994" w14:textId="77777777" w:rsidR="004045C2" w:rsidRDefault="004045C2" w:rsidP="004045C2">
      <w:r>
        <w:t>•</w:t>
      </w:r>
      <w:r>
        <w:tab/>
        <w:t>functional requirements indicate that SSC mode 1 is the only SSC mode that is mandated to be supported by all UEs.</w:t>
      </w:r>
    </w:p>
    <w:p w14:paraId="3F5F4239" w14:textId="77777777" w:rsidR="004045C2" w:rsidRDefault="004045C2" w:rsidP="004045C2">
      <w:r>
        <w:t>CT1 further notes the recent LS from SA2 (S2-2201274 / C1-221751) with attached CRs that update stage 2 such that SSC mode 1 is mandatory to support for UEs supporting PDU connectivity, whereas SSC modes 2 and 3 are optional. These requirements are not captured in current CT1 specification, but CT1 intends to address these with corresponding updates in a future meeting.</w:t>
      </w:r>
    </w:p>
    <w:p w14:paraId="713B7E6D" w14:textId="77777777" w:rsidR="004045C2" w:rsidRDefault="004045C2" w:rsidP="004045C2">
      <w:pPr>
        <w:rPr>
          <w:rFonts w:ascii="Arial" w:hAnsi="Arial" w:cs="Arial"/>
          <w:b/>
        </w:rPr>
      </w:pPr>
      <w:r>
        <w:rPr>
          <w:rFonts w:ascii="Arial" w:hAnsi="Arial" w:cs="Arial"/>
          <w:b/>
        </w:rPr>
        <w:t xml:space="preserve">Discussion: </w:t>
      </w:r>
    </w:p>
    <w:p w14:paraId="246FA1C2" w14:textId="77777777" w:rsidR="004045C2" w:rsidRDefault="004045C2" w:rsidP="004045C2">
      <w:r>
        <w:t>No action to CT6. Can be noted.</w:t>
      </w:r>
    </w:p>
    <w:p w14:paraId="49B807F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FD4EC" w14:textId="18A4CE32" w:rsidR="004045C2" w:rsidRDefault="004045C2" w:rsidP="004045C2">
      <w:pPr>
        <w:rPr>
          <w:rFonts w:ascii="Arial" w:hAnsi="Arial" w:cs="Arial"/>
          <w:b/>
          <w:sz w:val="24"/>
        </w:rPr>
      </w:pPr>
      <w:r>
        <w:rPr>
          <w:rFonts w:ascii="Arial" w:hAnsi="Arial" w:cs="Arial"/>
          <w:b/>
          <w:color w:val="0000FF"/>
          <w:sz w:val="24"/>
        </w:rPr>
        <w:t>C6-220233</w:t>
      </w:r>
      <w:r>
        <w:rPr>
          <w:rFonts w:ascii="Arial" w:hAnsi="Arial" w:cs="Arial"/>
          <w:b/>
          <w:color w:val="0000FF"/>
          <w:sz w:val="24"/>
        </w:rPr>
        <w:tab/>
      </w:r>
      <w:r>
        <w:rPr>
          <w:rFonts w:ascii="Arial" w:hAnsi="Arial" w:cs="Arial"/>
          <w:b/>
          <w:sz w:val="24"/>
        </w:rPr>
        <w:t>LS from TSG CT: LS on parameters preconfigured in the UE to receive MBS service</w:t>
      </w:r>
    </w:p>
    <w:p w14:paraId="181870CB"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CP-220398, to SA WG2, cc CT WG1, CT WG4, SA WG4, RAN WG2, CT WG6</w:t>
      </w:r>
      <w:r>
        <w:rPr>
          <w:i/>
        </w:rPr>
        <w:br/>
      </w:r>
      <w:r>
        <w:rPr>
          <w:i/>
        </w:rPr>
        <w:tab/>
      </w:r>
      <w:r>
        <w:rPr>
          <w:i/>
        </w:rPr>
        <w:tab/>
      </w:r>
      <w:r>
        <w:rPr>
          <w:i/>
        </w:rPr>
        <w:tab/>
      </w:r>
      <w:r>
        <w:rPr>
          <w:i/>
        </w:rPr>
        <w:tab/>
      </w:r>
      <w:r>
        <w:rPr>
          <w:i/>
        </w:rPr>
        <w:tab/>
        <w:t>Source: TSG CT</w:t>
      </w:r>
    </w:p>
    <w:p w14:paraId="68A39392" w14:textId="77777777" w:rsidR="004045C2" w:rsidRDefault="004045C2" w:rsidP="004045C2">
      <w:pPr>
        <w:rPr>
          <w:rFonts w:ascii="Arial" w:hAnsi="Arial" w:cs="Arial"/>
          <w:b/>
        </w:rPr>
      </w:pPr>
      <w:r>
        <w:rPr>
          <w:rFonts w:ascii="Arial" w:hAnsi="Arial" w:cs="Arial"/>
          <w:b/>
        </w:rPr>
        <w:t xml:space="preserve">Abstract: </w:t>
      </w:r>
    </w:p>
    <w:p w14:paraId="63F3B575" w14:textId="77777777" w:rsidR="004045C2" w:rsidRDefault="004045C2" w:rsidP="004045C2">
      <w:r>
        <w:t xml:space="preserve">CT has an approved WID on 5MBS to define necessary CT WGs stage 3 details of the feature based on approved stage 2 requirements. UE </w:t>
      </w:r>
      <w:proofErr w:type="spellStart"/>
      <w:r>
        <w:t>preconfiguration</w:t>
      </w:r>
      <w:proofErr w:type="spellEnd"/>
      <w:r>
        <w:t xml:space="preserve"> for receiving MBS service is one of them. CT notes that the related requirement is in TS 23.247 subclause 7.3.1 stating that the UE can be preconfigured with needed configuration to receive MBS service and if this configuration exists, the UE does not need to interact with the network, quote:</w:t>
      </w:r>
    </w:p>
    <w:p w14:paraId="2FDAEDF6" w14:textId="77777777" w:rsidR="004045C2" w:rsidRDefault="004045C2" w:rsidP="004045C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75504959" w14:textId="77777777" w:rsidR="004045C2" w:rsidRDefault="004045C2" w:rsidP="004045C2">
      <w:r>
        <w:t>CT would like to ask SA2 the following questions to define the necessary stage 3 details:</w:t>
      </w:r>
    </w:p>
    <w:p w14:paraId="3608C112" w14:textId="77777777" w:rsidR="004045C2" w:rsidRDefault="004045C2" w:rsidP="004045C2">
      <w:r>
        <w:t>Question 1: Which parameters can be preconfigured in the UE to receive MBS service?</w:t>
      </w:r>
    </w:p>
    <w:p w14:paraId="201F68D6" w14:textId="77777777" w:rsidR="004045C2" w:rsidRDefault="004045C2" w:rsidP="004045C2">
      <w:r>
        <w:t>Question 2: How are these parameters used by the UE?</w:t>
      </w:r>
    </w:p>
    <w:p w14:paraId="2254B482" w14:textId="77777777" w:rsidR="004045C2" w:rsidRDefault="004045C2" w:rsidP="004045C2">
      <w:pPr>
        <w:rPr>
          <w:rFonts w:ascii="Arial" w:hAnsi="Arial" w:cs="Arial"/>
          <w:b/>
        </w:rPr>
      </w:pPr>
      <w:r>
        <w:rPr>
          <w:rFonts w:ascii="Arial" w:hAnsi="Arial" w:cs="Arial"/>
          <w:b/>
        </w:rPr>
        <w:t xml:space="preserve">Discussion: </w:t>
      </w:r>
    </w:p>
    <w:p w14:paraId="05E3D723" w14:textId="77777777" w:rsidR="004045C2" w:rsidRDefault="004045C2" w:rsidP="004045C2">
      <w:r>
        <w:t>No action to CT6. Can be noted.</w:t>
      </w:r>
    </w:p>
    <w:p w14:paraId="6EA0995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72311" w14:textId="43290EF6" w:rsidR="004045C2" w:rsidRDefault="004045C2" w:rsidP="004045C2">
      <w:pPr>
        <w:rPr>
          <w:rFonts w:ascii="Arial" w:hAnsi="Arial" w:cs="Arial"/>
          <w:b/>
          <w:sz w:val="24"/>
        </w:rPr>
      </w:pPr>
      <w:r>
        <w:rPr>
          <w:rFonts w:ascii="Arial" w:hAnsi="Arial" w:cs="Arial"/>
          <w:b/>
          <w:color w:val="0000FF"/>
          <w:sz w:val="24"/>
        </w:rPr>
        <w:t>C6-220234</w:t>
      </w:r>
      <w:r>
        <w:rPr>
          <w:rFonts w:ascii="Arial" w:hAnsi="Arial" w:cs="Arial"/>
          <w:b/>
          <w:color w:val="0000FF"/>
          <w:sz w:val="24"/>
        </w:rPr>
        <w:tab/>
      </w:r>
      <w:r>
        <w:rPr>
          <w:rFonts w:ascii="Arial" w:hAnsi="Arial" w:cs="Arial"/>
          <w:b/>
          <w:sz w:val="24"/>
        </w:rPr>
        <w:t>LS from SA WG3: Reply LS on Reply LS on MINT functionality for Disaster Roaming</w:t>
      </w:r>
    </w:p>
    <w:p w14:paraId="05156250"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 WG2, cc SA WG5, CT WG1, CT WG4, CT WG6, RAN WG2, TSG SA, TSG CT, TSG RAN</w:t>
      </w:r>
      <w:r>
        <w:rPr>
          <w:i/>
        </w:rPr>
        <w:br/>
      </w:r>
      <w:r>
        <w:rPr>
          <w:i/>
        </w:rPr>
        <w:tab/>
      </w:r>
      <w:r>
        <w:rPr>
          <w:i/>
        </w:rPr>
        <w:tab/>
      </w:r>
      <w:r>
        <w:rPr>
          <w:i/>
        </w:rPr>
        <w:tab/>
      </w:r>
      <w:r>
        <w:rPr>
          <w:i/>
        </w:rPr>
        <w:tab/>
      </w:r>
      <w:r>
        <w:rPr>
          <w:i/>
        </w:rPr>
        <w:tab/>
        <w:t>Source: SA WG3</w:t>
      </w:r>
    </w:p>
    <w:p w14:paraId="016BECAC" w14:textId="77777777" w:rsidR="004045C2" w:rsidRDefault="004045C2" w:rsidP="004045C2">
      <w:pPr>
        <w:rPr>
          <w:rFonts w:ascii="Arial" w:hAnsi="Arial" w:cs="Arial"/>
          <w:b/>
        </w:rPr>
      </w:pPr>
      <w:r>
        <w:rPr>
          <w:rFonts w:ascii="Arial" w:hAnsi="Arial" w:cs="Arial"/>
          <w:b/>
        </w:rPr>
        <w:t xml:space="preserve">Abstract: </w:t>
      </w:r>
    </w:p>
    <w:p w14:paraId="0D2B2F45" w14:textId="77777777" w:rsidR="004045C2" w:rsidRDefault="004045C2" w:rsidP="004045C2">
      <w:r>
        <w:t xml:space="preserve">SA3 thanks SA2 for the reply LS(S3 220499/S2-2201514) on MINT functionality for Disaster Roaming. </w:t>
      </w:r>
    </w:p>
    <w:p w14:paraId="50C6E0ED" w14:textId="77777777" w:rsidR="004045C2" w:rsidRDefault="004045C2" w:rsidP="004045C2">
      <w:r>
        <w:lastRenderedPageBreak/>
        <w:t>SA3 would like to inform SA2 that based on SA2 decision, SA3 agreed the attached CR for TS 33.501, which updates the initiation procedures of the primary authentication and corresponding services provided by AUSF and UDM.</w:t>
      </w:r>
    </w:p>
    <w:p w14:paraId="0AF39C65" w14:textId="77777777" w:rsidR="004045C2" w:rsidRDefault="004045C2" w:rsidP="004045C2">
      <w:pPr>
        <w:rPr>
          <w:rFonts w:ascii="Arial" w:hAnsi="Arial" w:cs="Arial"/>
          <w:b/>
        </w:rPr>
      </w:pPr>
      <w:r>
        <w:rPr>
          <w:rFonts w:ascii="Arial" w:hAnsi="Arial" w:cs="Arial"/>
          <w:b/>
        </w:rPr>
        <w:t xml:space="preserve">Discussion: </w:t>
      </w:r>
    </w:p>
    <w:p w14:paraId="6E4B72F2" w14:textId="77777777" w:rsidR="004045C2" w:rsidRDefault="004045C2" w:rsidP="004045C2">
      <w:r>
        <w:t>No action to CT6. Can be noted.</w:t>
      </w:r>
    </w:p>
    <w:p w14:paraId="04CD0B1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FC2B8" w14:textId="554ECBF4" w:rsidR="004045C2" w:rsidRDefault="004045C2" w:rsidP="004045C2">
      <w:pPr>
        <w:rPr>
          <w:rFonts w:ascii="Arial" w:hAnsi="Arial" w:cs="Arial"/>
          <w:b/>
          <w:sz w:val="24"/>
        </w:rPr>
      </w:pPr>
      <w:r>
        <w:rPr>
          <w:rFonts w:ascii="Arial" w:hAnsi="Arial" w:cs="Arial"/>
          <w:b/>
          <w:color w:val="0000FF"/>
          <w:sz w:val="24"/>
        </w:rPr>
        <w:t>C6-220235</w:t>
      </w:r>
      <w:r>
        <w:rPr>
          <w:rFonts w:ascii="Arial" w:hAnsi="Arial" w:cs="Arial"/>
          <w:b/>
          <w:color w:val="0000FF"/>
          <w:sz w:val="24"/>
        </w:rPr>
        <w:tab/>
      </w:r>
      <w:r>
        <w:rPr>
          <w:rFonts w:ascii="Arial" w:hAnsi="Arial" w:cs="Arial"/>
          <w:b/>
          <w:sz w:val="24"/>
        </w:rPr>
        <w:t>LS from SA WG5: LS on MINT functionality for Disaster Roaming</w:t>
      </w:r>
    </w:p>
    <w:p w14:paraId="5F570B22"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S5-222575, to SA WG2, cc TSG SA, SA WG3, TSG CT, CT WG1, CT WG4, CT WG6, TSG RAN, RAN WG2</w:t>
      </w:r>
      <w:r>
        <w:rPr>
          <w:i/>
        </w:rPr>
        <w:br/>
      </w:r>
      <w:r>
        <w:rPr>
          <w:i/>
        </w:rPr>
        <w:tab/>
      </w:r>
      <w:r>
        <w:rPr>
          <w:i/>
        </w:rPr>
        <w:tab/>
      </w:r>
      <w:r>
        <w:rPr>
          <w:i/>
        </w:rPr>
        <w:tab/>
      </w:r>
      <w:r>
        <w:rPr>
          <w:i/>
        </w:rPr>
        <w:tab/>
      </w:r>
      <w:r>
        <w:rPr>
          <w:i/>
        </w:rPr>
        <w:tab/>
        <w:t>Source: SA WG5</w:t>
      </w:r>
    </w:p>
    <w:p w14:paraId="70575B50" w14:textId="77777777" w:rsidR="004045C2" w:rsidRDefault="004045C2" w:rsidP="004045C2">
      <w:pPr>
        <w:rPr>
          <w:rFonts w:ascii="Arial" w:hAnsi="Arial" w:cs="Arial"/>
          <w:b/>
        </w:rPr>
      </w:pPr>
      <w:r>
        <w:rPr>
          <w:rFonts w:ascii="Arial" w:hAnsi="Arial" w:cs="Arial"/>
          <w:b/>
        </w:rPr>
        <w:t xml:space="preserve">Abstract: </w:t>
      </w:r>
    </w:p>
    <w:p w14:paraId="3D370437" w14:textId="77777777" w:rsidR="004045C2" w:rsidRDefault="004045C2" w:rsidP="004045C2">
      <w:r>
        <w:t>SA5 thanks SA2 for their LS.</w:t>
      </w:r>
    </w:p>
    <w:p w14:paraId="3ABC879D" w14:textId="77777777" w:rsidR="004045C2" w:rsidRDefault="004045C2" w:rsidP="004045C2">
      <w:r>
        <w:t>There is currently no work item for MINT in SA5. Charging for roaming using home routed is already specified by SA5 and for roaming using local breakout there is an ongoing SA5 work item.</w:t>
      </w:r>
    </w:p>
    <w:p w14:paraId="698769C4" w14:textId="77777777" w:rsidR="004045C2" w:rsidRDefault="004045C2" w:rsidP="004045C2">
      <w:r>
        <w:t>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p>
    <w:p w14:paraId="6AFC0348" w14:textId="77777777" w:rsidR="004045C2" w:rsidRDefault="004045C2" w:rsidP="004045C2">
      <w:pPr>
        <w:rPr>
          <w:rFonts w:ascii="Arial" w:hAnsi="Arial" w:cs="Arial"/>
          <w:b/>
        </w:rPr>
      </w:pPr>
      <w:r>
        <w:rPr>
          <w:rFonts w:ascii="Arial" w:hAnsi="Arial" w:cs="Arial"/>
          <w:b/>
        </w:rPr>
        <w:t xml:space="preserve">Discussion: </w:t>
      </w:r>
    </w:p>
    <w:p w14:paraId="463D9341" w14:textId="77777777" w:rsidR="004045C2" w:rsidRDefault="004045C2" w:rsidP="004045C2">
      <w:r>
        <w:t>No action to CT6. Can be noted.</w:t>
      </w:r>
    </w:p>
    <w:p w14:paraId="3070930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E887" w14:textId="77777777" w:rsidR="004045C2" w:rsidRDefault="004045C2" w:rsidP="004045C2">
      <w:pPr>
        <w:pStyle w:val="Heading3"/>
      </w:pPr>
      <w:bookmarkStart w:id="15" w:name="_Toc104961511"/>
      <w:r>
        <w:t>6.2</w:t>
      </w:r>
      <w:r>
        <w:tab/>
        <w:t>Incoming liaison statements / inputs from other groups</w:t>
      </w:r>
      <w:bookmarkEnd w:id="15"/>
    </w:p>
    <w:p w14:paraId="4AF32476" w14:textId="167C64B6" w:rsidR="004045C2" w:rsidRDefault="004045C2" w:rsidP="004045C2">
      <w:pPr>
        <w:rPr>
          <w:rFonts w:ascii="Arial" w:hAnsi="Arial" w:cs="Arial"/>
          <w:b/>
          <w:sz w:val="24"/>
        </w:rPr>
      </w:pPr>
      <w:r>
        <w:rPr>
          <w:rFonts w:ascii="Arial" w:hAnsi="Arial" w:cs="Arial"/>
          <w:b/>
          <w:color w:val="0000FF"/>
          <w:sz w:val="24"/>
        </w:rPr>
        <w:t>C6-220236</w:t>
      </w:r>
      <w:r>
        <w:rPr>
          <w:rFonts w:ascii="Arial" w:hAnsi="Arial" w:cs="Arial"/>
          <w:b/>
          <w:color w:val="0000FF"/>
          <w:sz w:val="24"/>
        </w:rPr>
        <w:tab/>
      </w:r>
      <w:r>
        <w:rPr>
          <w:rFonts w:ascii="Arial" w:hAnsi="Arial" w:cs="Arial"/>
          <w:b/>
          <w:sz w:val="24"/>
        </w:rPr>
        <w:t>LS from EUWENA: LS on presentation of EUWENA and involvement in 3GPP on Non Public Network</w:t>
      </w:r>
    </w:p>
    <w:p w14:paraId="7F382288"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Presentation_EUWENA_March2022, to TSG SA, TSG RAN, TSG CT, cc SA WG1, SA WG2, SA WG6, RAN WG1, RAN WG2, RAN WG3, RAN WG4, CT WG1, CT WG6</w:t>
      </w:r>
      <w:r>
        <w:rPr>
          <w:i/>
        </w:rPr>
        <w:br/>
      </w:r>
      <w:r>
        <w:rPr>
          <w:i/>
        </w:rPr>
        <w:tab/>
      </w:r>
      <w:r>
        <w:rPr>
          <w:i/>
        </w:rPr>
        <w:tab/>
      </w:r>
      <w:r>
        <w:rPr>
          <w:i/>
        </w:rPr>
        <w:tab/>
      </w:r>
      <w:r>
        <w:rPr>
          <w:i/>
        </w:rPr>
        <w:tab/>
      </w:r>
      <w:r>
        <w:rPr>
          <w:i/>
        </w:rPr>
        <w:tab/>
        <w:t>Source: EUWENA</w:t>
      </w:r>
    </w:p>
    <w:p w14:paraId="1B085651" w14:textId="77777777" w:rsidR="004045C2" w:rsidRDefault="004045C2" w:rsidP="004045C2">
      <w:pPr>
        <w:rPr>
          <w:rFonts w:ascii="Arial" w:hAnsi="Arial" w:cs="Arial"/>
          <w:b/>
        </w:rPr>
      </w:pPr>
      <w:r>
        <w:rPr>
          <w:rFonts w:ascii="Arial" w:hAnsi="Arial" w:cs="Arial"/>
          <w:b/>
        </w:rPr>
        <w:t xml:space="preserve">Abstract: </w:t>
      </w:r>
    </w:p>
    <w:p w14:paraId="31BA28C9" w14:textId="77777777" w:rsidR="004045C2" w:rsidRDefault="004045C2" w:rsidP="004045C2">
      <w:r>
        <w:t>Introduction from EUWENA about their intent.</w:t>
      </w:r>
    </w:p>
    <w:p w14:paraId="2A06CF3B" w14:textId="77777777" w:rsidR="004045C2" w:rsidRDefault="004045C2" w:rsidP="004045C2">
      <w:r>
        <w:t>Also propose to actively contribute to several 3GPP groups, including CT6</w:t>
      </w:r>
    </w:p>
    <w:p w14:paraId="1D1774E5" w14:textId="77777777" w:rsidR="004045C2" w:rsidRDefault="004045C2" w:rsidP="004045C2">
      <w:pPr>
        <w:rPr>
          <w:rFonts w:ascii="Arial" w:hAnsi="Arial" w:cs="Arial"/>
          <w:b/>
        </w:rPr>
      </w:pPr>
      <w:r>
        <w:rPr>
          <w:rFonts w:ascii="Arial" w:hAnsi="Arial" w:cs="Arial"/>
          <w:b/>
        </w:rPr>
        <w:t xml:space="preserve">Discussion: </w:t>
      </w:r>
    </w:p>
    <w:p w14:paraId="2BDDC2E7" w14:textId="77777777" w:rsidR="004045C2" w:rsidRDefault="004045C2" w:rsidP="004045C2">
      <w:r>
        <w:t>No action to CT6. Can be noted.</w:t>
      </w:r>
    </w:p>
    <w:p w14:paraId="5F67160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069C4" w14:textId="512C3298" w:rsidR="004045C2" w:rsidRDefault="004045C2" w:rsidP="004045C2">
      <w:pPr>
        <w:rPr>
          <w:rFonts w:ascii="Arial" w:hAnsi="Arial" w:cs="Arial"/>
          <w:b/>
          <w:sz w:val="24"/>
        </w:rPr>
      </w:pPr>
      <w:r>
        <w:rPr>
          <w:rFonts w:ascii="Arial" w:hAnsi="Arial" w:cs="Arial"/>
          <w:b/>
          <w:color w:val="0000FF"/>
          <w:sz w:val="24"/>
        </w:rPr>
        <w:t>C6-220237</w:t>
      </w:r>
      <w:r>
        <w:rPr>
          <w:rFonts w:ascii="Arial" w:hAnsi="Arial" w:cs="Arial"/>
          <w:b/>
          <w:color w:val="0000FF"/>
          <w:sz w:val="24"/>
        </w:rPr>
        <w:tab/>
      </w:r>
      <w:r>
        <w:rPr>
          <w:rFonts w:ascii="Arial" w:hAnsi="Arial" w:cs="Arial"/>
          <w:b/>
          <w:sz w:val="24"/>
        </w:rPr>
        <w:t>LS to 3GPP CT WG6 on alignment of TERMINAL PROFILE bytes and tag assignment</w:t>
      </w:r>
    </w:p>
    <w:p w14:paraId="71675117"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SET(22)000063r2, to CT WG6, cc ETSI TC SET WG TEC</w:t>
      </w:r>
      <w:r>
        <w:rPr>
          <w:i/>
        </w:rPr>
        <w:br/>
      </w:r>
      <w:r>
        <w:rPr>
          <w:i/>
        </w:rPr>
        <w:tab/>
      </w:r>
      <w:r>
        <w:rPr>
          <w:i/>
        </w:rPr>
        <w:tab/>
      </w:r>
      <w:r>
        <w:rPr>
          <w:i/>
        </w:rPr>
        <w:tab/>
      </w:r>
      <w:r>
        <w:rPr>
          <w:i/>
        </w:rPr>
        <w:tab/>
      </w:r>
      <w:r>
        <w:rPr>
          <w:i/>
        </w:rPr>
        <w:tab/>
        <w:t>Source: ETSI TC SET</w:t>
      </w:r>
    </w:p>
    <w:p w14:paraId="20A88610" w14:textId="77777777" w:rsidR="004045C2" w:rsidRDefault="004045C2" w:rsidP="004045C2">
      <w:pPr>
        <w:rPr>
          <w:rFonts w:ascii="Arial" w:hAnsi="Arial" w:cs="Arial"/>
          <w:b/>
        </w:rPr>
      </w:pPr>
      <w:r>
        <w:rPr>
          <w:rFonts w:ascii="Arial" w:hAnsi="Arial" w:cs="Arial"/>
          <w:b/>
        </w:rPr>
        <w:t xml:space="preserve">Abstract: </w:t>
      </w:r>
    </w:p>
    <w:p w14:paraId="36529603" w14:textId="77777777" w:rsidR="004045C2" w:rsidRDefault="004045C2" w:rsidP="004045C2">
      <w:r>
        <w:lastRenderedPageBreak/>
        <w:t>ETSI TC SET thanks 3GPP CT WG6 for their liaison statements on the alignment of TERMINAL PROFILE bytes, introduction of Satellite NG-RAN and alignment of tag naming.</w:t>
      </w:r>
    </w:p>
    <w:p w14:paraId="0BD735FF" w14:textId="77777777" w:rsidR="004045C2" w:rsidRDefault="004045C2" w:rsidP="004045C2">
      <w:r>
        <w:t>Considering that 3GPP CT WG6 has allocated a terminal profile byte not assigned to 3GPP in year 2020, SET agreed to reserve the thirty-ninth byte of the TERMINAL PROFILE to 3GPP to avoid backward compatibility issues. ETSI SET accepted CR 315r1 against ETSI TS 102 223 Rel-17 (see SET(22)000039r1).</w:t>
      </w:r>
    </w:p>
    <w:p w14:paraId="2F8A33BC" w14:textId="77777777" w:rsidR="004045C2" w:rsidRDefault="004045C2" w:rsidP="004045C2">
      <w:r>
        <w:t>ETSI SET aligned the naming and usage of tags in ETSI TS 101 220 Rel-17 in CR 152 (see SET(22)000034).</w:t>
      </w:r>
    </w:p>
    <w:p w14:paraId="77E0EB11" w14:textId="77777777" w:rsidR="004045C2" w:rsidRDefault="004045C2" w:rsidP="004045C2">
      <w:r>
        <w:t>The request related to Satellite NG-RAN is covered in both CRs.</w:t>
      </w:r>
    </w:p>
    <w:p w14:paraId="4064AD7A" w14:textId="77777777" w:rsidR="004045C2" w:rsidRDefault="004045C2" w:rsidP="004045C2">
      <w:r>
        <w:t>To avoid inconsistencies between ETSI and 3GPP specifications, ETSI TC SET kindly asks 3GPP CT WG6 to exchange information about assignment of tags and identifiers in a timely manner.</w:t>
      </w:r>
    </w:p>
    <w:p w14:paraId="08057EA9" w14:textId="77777777" w:rsidR="004045C2" w:rsidRDefault="004045C2" w:rsidP="004045C2">
      <w:r>
        <w:t>ETSI TC SET is looking forward to the continued fruitful cooperation with 3GPP CT WG6.</w:t>
      </w:r>
    </w:p>
    <w:p w14:paraId="1CDA212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DD71F" w14:textId="2BAF32FC" w:rsidR="004045C2" w:rsidRDefault="004045C2" w:rsidP="004045C2">
      <w:pPr>
        <w:rPr>
          <w:rFonts w:ascii="Arial" w:hAnsi="Arial" w:cs="Arial"/>
          <w:b/>
          <w:sz w:val="24"/>
        </w:rPr>
      </w:pPr>
      <w:r>
        <w:rPr>
          <w:rFonts w:ascii="Arial" w:hAnsi="Arial" w:cs="Arial"/>
          <w:b/>
          <w:color w:val="0000FF"/>
          <w:sz w:val="24"/>
        </w:rPr>
        <w:t>C6-220238</w:t>
      </w:r>
      <w:r>
        <w:rPr>
          <w:rFonts w:ascii="Arial" w:hAnsi="Arial" w:cs="Arial"/>
          <w:b/>
          <w:color w:val="0000FF"/>
          <w:sz w:val="24"/>
        </w:rPr>
        <w:tab/>
      </w:r>
      <w:r>
        <w:rPr>
          <w:rFonts w:ascii="Arial" w:hAnsi="Arial" w:cs="Arial"/>
          <w:b/>
          <w:sz w:val="24"/>
        </w:rPr>
        <w:t>Answer to: LS to provide an update on agreed Test Methods for non-removable UICCs within 3GPP CT WG6, asking ETSI SET to proceed in standardizing the required Toolkit Test Events for test configuration.</w:t>
      </w:r>
    </w:p>
    <w:p w14:paraId="747F8EC4" w14:textId="77777777" w:rsidR="004045C2" w:rsidRDefault="004045C2" w:rsidP="004045C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SET(22)000078r1, to CT WG6, cc ETSI TC SET REQ, ETSI TC SET TEC</w:t>
      </w:r>
      <w:r>
        <w:rPr>
          <w:i/>
        </w:rPr>
        <w:br/>
      </w:r>
      <w:r>
        <w:rPr>
          <w:i/>
        </w:rPr>
        <w:tab/>
      </w:r>
      <w:r>
        <w:rPr>
          <w:i/>
        </w:rPr>
        <w:tab/>
      </w:r>
      <w:r>
        <w:rPr>
          <w:i/>
        </w:rPr>
        <w:tab/>
      </w:r>
      <w:r>
        <w:rPr>
          <w:i/>
        </w:rPr>
        <w:tab/>
      </w:r>
      <w:r>
        <w:rPr>
          <w:i/>
        </w:rPr>
        <w:tab/>
        <w:t>Source: ETSI TC SET</w:t>
      </w:r>
    </w:p>
    <w:p w14:paraId="5AAB5C1D" w14:textId="77777777" w:rsidR="004045C2" w:rsidRDefault="004045C2" w:rsidP="004045C2">
      <w:pPr>
        <w:rPr>
          <w:rFonts w:ascii="Arial" w:hAnsi="Arial" w:cs="Arial"/>
          <w:b/>
        </w:rPr>
      </w:pPr>
      <w:r>
        <w:rPr>
          <w:rFonts w:ascii="Arial" w:hAnsi="Arial" w:cs="Arial"/>
          <w:b/>
        </w:rPr>
        <w:t xml:space="preserve">Abstract: </w:t>
      </w:r>
    </w:p>
    <w:p w14:paraId="546BC3FD" w14:textId="77777777" w:rsidR="004045C2" w:rsidRDefault="004045C2" w:rsidP="004045C2">
      <w:r>
        <w:t>ETSI TC SET would like to thank 3GPP CT WG6 for the LS on the update of Test Methods for devices with non-removable UICCs.</w:t>
      </w:r>
    </w:p>
    <w:p w14:paraId="7B403B06" w14:textId="77777777" w:rsidR="004045C2" w:rsidRDefault="004045C2" w:rsidP="004045C2">
      <w:r>
        <w:t xml:space="preserve">ETSI TC SET would also like to inform 3GPP CT WG6 that it has reviewed the LS in document C6-220198, as well as the attachment C6-220197. ETSI SET groups will start work to address the actions listed in C6 220198 when the respective new work items are available and accepted and contributions from the interested companies provided. </w:t>
      </w:r>
    </w:p>
    <w:p w14:paraId="693D7E8A" w14:textId="77777777" w:rsidR="004045C2" w:rsidRDefault="004045C2" w:rsidP="004045C2">
      <w:r>
        <w:t>ETSI TC SET is looking forward to a continued fruitful collaboration with 3GPP CT WG6.</w:t>
      </w:r>
    </w:p>
    <w:p w14:paraId="060D7D3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A029F" w14:textId="77777777" w:rsidR="004045C2" w:rsidRDefault="004045C2" w:rsidP="004045C2">
      <w:pPr>
        <w:pStyle w:val="Heading3"/>
      </w:pPr>
      <w:bookmarkStart w:id="16" w:name="_Toc104961512"/>
      <w:r>
        <w:t>6.3</w:t>
      </w:r>
      <w:r>
        <w:tab/>
        <w:t>Outgoing liaison statements</w:t>
      </w:r>
      <w:bookmarkEnd w:id="16"/>
    </w:p>
    <w:p w14:paraId="7B43C91B" w14:textId="1DDCB2BA" w:rsidR="004045C2" w:rsidRDefault="004045C2" w:rsidP="004045C2">
      <w:pPr>
        <w:rPr>
          <w:rFonts w:ascii="Arial" w:hAnsi="Arial" w:cs="Arial"/>
          <w:b/>
          <w:sz w:val="24"/>
        </w:rPr>
      </w:pPr>
      <w:r>
        <w:rPr>
          <w:rFonts w:ascii="Arial" w:hAnsi="Arial" w:cs="Arial"/>
          <w:b/>
          <w:color w:val="0000FF"/>
          <w:sz w:val="24"/>
        </w:rPr>
        <w:t>C6-220288</w:t>
      </w:r>
      <w:r>
        <w:rPr>
          <w:rFonts w:ascii="Arial" w:hAnsi="Arial" w:cs="Arial"/>
          <w:b/>
          <w:color w:val="0000FF"/>
          <w:sz w:val="24"/>
        </w:rPr>
        <w:tab/>
      </w:r>
      <w:r>
        <w:rPr>
          <w:rFonts w:ascii="Arial" w:hAnsi="Arial" w:cs="Arial"/>
          <w:b/>
          <w:sz w:val="24"/>
        </w:rPr>
        <w:t>LS on Satellite E-UTRAN on PLMN selector with Access Technology</w:t>
      </w:r>
    </w:p>
    <w:p w14:paraId="705BE1CE" w14:textId="77777777" w:rsidR="004045C2" w:rsidRDefault="004045C2" w:rsidP="004045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CT6</w:t>
      </w:r>
    </w:p>
    <w:p w14:paraId="66E099D4" w14:textId="77777777" w:rsidR="004045C2" w:rsidRDefault="004045C2" w:rsidP="004045C2">
      <w:pPr>
        <w:rPr>
          <w:rFonts w:ascii="Arial" w:hAnsi="Arial" w:cs="Arial"/>
          <w:b/>
        </w:rPr>
      </w:pPr>
      <w:r>
        <w:rPr>
          <w:rFonts w:ascii="Arial" w:hAnsi="Arial" w:cs="Arial"/>
          <w:b/>
        </w:rPr>
        <w:t xml:space="preserve">Discussion: </w:t>
      </w:r>
    </w:p>
    <w:p w14:paraId="5CC19513" w14:textId="77777777" w:rsidR="004045C2" w:rsidRDefault="004045C2" w:rsidP="004045C2">
      <w:r>
        <w:t xml:space="preserve">Draft </w:t>
      </w:r>
      <w:proofErr w:type="spellStart"/>
      <w:r>
        <w:t>availalble</w:t>
      </w:r>
      <w:proofErr w:type="spellEnd"/>
    </w:p>
    <w:p w14:paraId="33191A37" w14:textId="77777777" w:rsidR="004045C2" w:rsidRDefault="004045C2" w:rsidP="004045C2">
      <w:r>
        <w:t>Needs to be revised to add revised CR</w:t>
      </w:r>
    </w:p>
    <w:p w14:paraId="7920D5D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C6-220305</w:t>
      </w:r>
      <w:r>
        <w:rPr>
          <w:color w:val="993300"/>
          <w:u w:val="single"/>
        </w:rPr>
        <w:t>.</w:t>
      </w:r>
    </w:p>
    <w:p w14:paraId="36C14A4F" w14:textId="2A843080" w:rsidR="004045C2" w:rsidRDefault="004045C2" w:rsidP="004045C2">
      <w:pPr>
        <w:rPr>
          <w:rFonts w:ascii="Arial" w:hAnsi="Arial" w:cs="Arial"/>
          <w:b/>
          <w:sz w:val="24"/>
        </w:rPr>
      </w:pPr>
      <w:r>
        <w:rPr>
          <w:rFonts w:ascii="Arial" w:hAnsi="Arial" w:cs="Arial"/>
          <w:b/>
          <w:color w:val="0000FF"/>
          <w:sz w:val="24"/>
        </w:rPr>
        <w:t>C6-220305</w:t>
      </w:r>
      <w:r>
        <w:rPr>
          <w:rFonts w:ascii="Arial" w:hAnsi="Arial" w:cs="Arial"/>
          <w:b/>
          <w:color w:val="0000FF"/>
          <w:sz w:val="24"/>
        </w:rPr>
        <w:tab/>
      </w:r>
      <w:r>
        <w:rPr>
          <w:rFonts w:ascii="Arial" w:hAnsi="Arial" w:cs="Arial"/>
          <w:b/>
          <w:sz w:val="24"/>
        </w:rPr>
        <w:t>LS on Satellite E-UTRAN on PLMN selector with Access Technology</w:t>
      </w:r>
    </w:p>
    <w:p w14:paraId="1A61D649" w14:textId="77777777" w:rsidR="004045C2" w:rsidRDefault="004045C2" w:rsidP="004045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CT6</w:t>
      </w:r>
    </w:p>
    <w:p w14:paraId="11C17A31" w14:textId="77777777" w:rsidR="004045C2" w:rsidRDefault="004045C2" w:rsidP="004045C2">
      <w:pPr>
        <w:rPr>
          <w:color w:val="808080"/>
        </w:rPr>
      </w:pPr>
      <w:r>
        <w:rPr>
          <w:color w:val="808080"/>
        </w:rPr>
        <w:t>(Replaces C6-220288)</w:t>
      </w:r>
    </w:p>
    <w:p w14:paraId="378C4F05" w14:textId="77777777" w:rsidR="004045C2" w:rsidRDefault="004045C2" w:rsidP="004045C2">
      <w:pPr>
        <w:rPr>
          <w:rFonts w:ascii="Arial" w:hAnsi="Arial" w:cs="Arial"/>
          <w:b/>
        </w:rPr>
      </w:pPr>
      <w:r>
        <w:rPr>
          <w:rFonts w:ascii="Arial" w:hAnsi="Arial" w:cs="Arial"/>
          <w:b/>
        </w:rPr>
        <w:t xml:space="preserve">Discussion: </w:t>
      </w:r>
    </w:p>
    <w:p w14:paraId="16C86C09" w14:textId="77777777" w:rsidR="004045C2" w:rsidRDefault="004045C2" w:rsidP="004045C2">
      <w:r>
        <w:lastRenderedPageBreak/>
        <w:t xml:space="preserve">Revision of C6-220288 draft </w:t>
      </w:r>
      <w:proofErr w:type="spellStart"/>
      <w:r>
        <w:t>availalble</w:t>
      </w:r>
      <w:proofErr w:type="spellEnd"/>
    </w:p>
    <w:p w14:paraId="7657FFB5" w14:textId="77777777" w:rsidR="004045C2" w:rsidRDefault="004045C2" w:rsidP="004045C2">
      <w:r>
        <w:t>Needs to be revised to add revised CR</w:t>
      </w:r>
    </w:p>
    <w:p w14:paraId="04BCC174"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52996" w14:textId="77777777" w:rsidR="004045C2" w:rsidRDefault="004045C2" w:rsidP="004045C2">
      <w:pPr>
        <w:pStyle w:val="Heading3"/>
      </w:pPr>
      <w:bookmarkStart w:id="17" w:name="_Toc104961513"/>
      <w:r>
        <w:lastRenderedPageBreak/>
        <w:t>7.1</w:t>
      </w:r>
      <w:r>
        <w:tab/>
        <w:t>Rel-6 and earlier</w:t>
      </w:r>
      <w:bookmarkEnd w:id="17"/>
    </w:p>
    <w:p w14:paraId="7A7067F2" w14:textId="77777777" w:rsidR="004045C2" w:rsidRDefault="004045C2" w:rsidP="004045C2">
      <w:pPr>
        <w:pStyle w:val="Heading3"/>
      </w:pPr>
      <w:bookmarkStart w:id="18" w:name="_Toc104961514"/>
      <w:r>
        <w:t>7.2</w:t>
      </w:r>
      <w:r>
        <w:tab/>
        <w:t>Rel-7</w:t>
      </w:r>
      <w:bookmarkEnd w:id="18"/>
    </w:p>
    <w:p w14:paraId="4469177D" w14:textId="77777777" w:rsidR="004045C2" w:rsidRDefault="004045C2" w:rsidP="004045C2">
      <w:pPr>
        <w:pStyle w:val="Heading4"/>
      </w:pPr>
      <w:bookmarkStart w:id="19" w:name="_Toc104961515"/>
      <w:r>
        <w:t>7.2.1</w:t>
      </w:r>
      <w:r>
        <w:tab/>
        <w:t>TEI 7</w:t>
      </w:r>
      <w:bookmarkEnd w:id="19"/>
    </w:p>
    <w:p w14:paraId="1B95F424" w14:textId="77777777" w:rsidR="004045C2" w:rsidRDefault="004045C2" w:rsidP="004045C2">
      <w:pPr>
        <w:pStyle w:val="Heading4"/>
      </w:pPr>
      <w:bookmarkStart w:id="20" w:name="_Toc104961516"/>
      <w:r>
        <w:t>7.2.2</w:t>
      </w:r>
      <w:r>
        <w:tab/>
        <w:t>Contributions to other Rel-7 work items</w:t>
      </w:r>
      <w:bookmarkEnd w:id="20"/>
    </w:p>
    <w:p w14:paraId="0A39845B" w14:textId="77777777" w:rsidR="004045C2" w:rsidRDefault="004045C2" w:rsidP="004045C2">
      <w:pPr>
        <w:pStyle w:val="Heading3"/>
      </w:pPr>
      <w:bookmarkStart w:id="21" w:name="_Toc104961517"/>
      <w:r>
        <w:t>7.3</w:t>
      </w:r>
      <w:r>
        <w:tab/>
        <w:t>Rel-8</w:t>
      </w:r>
      <w:bookmarkEnd w:id="21"/>
    </w:p>
    <w:p w14:paraId="576F0BCB" w14:textId="77777777" w:rsidR="004045C2" w:rsidRDefault="004045C2" w:rsidP="004045C2">
      <w:pPr>
        <w:pStyle w:val="Heading4"/>
      </w:pPr>
      <w:bookmarkStart w:id="22" w:name="_Toc104961518"/>
      <w:r>
        <w:t>7.3.1</w:t>
      </w:r>
      <w:r>
        <w:tab/>
        <w:t>TEI 8</w:t>
      </w:r>
      <w:bookmarkEnd w:id="22"/>
    </w:p>
    <w:p w14:paraId="3C59A0D0" w14:textId="77777777" w:rsidR="004045C2" w:rsidRDefault="004045C2" w:rsidP="004045C2">
      <w:pPr>
        <w:pStyle w:val="Heading4"/>
      </w:pPr>
      <w:bookmarkStart w:id="23" w:name="_Toc104961519"/>
      <w:r>
        <w:t>7.3.2</w:t>
      </w:r>
      <w:r>
        <w:tab/>
        <w:t>Testing the interworking of LTE Terminals with the USIM (SAES-USIM_LTE-Test) (COMPLETED CT#50)</w:t>
      </w:r>
      <w:bookmarkEnd w:id="23"/>
    </w:p>
    <w:p w14:paraId="6D9C3183" w14:textId="77777777" w:rsidR="004045C2" w:rsidRDefault="004045C2" w:rsidP="004045C2">
      <w:pPr>
        <w:pStyle w:val="Heading4"/>
      </w:pPr>
      <w:bookmarkStart w:id="24" w:name="_Toc104961520"/>
      <w:r>
        <w:t>7.3.3</w:t>
      </w:r>
      <w:r>
        <w:tab/>
        <w:t>Testing the interworking of ISIM Terminals with the IP Multimedia Subsystem (</w:t>
      </w:r>
      <w:proofErr w:type="spellStart"/>
      <w:r>
        <w:t>ISIM_IMS_Test</w:t>
      </w:r>
      <w:proofErr w:type="spellEnd"/>
      <w:r>
        <w:t>) (COMPLETED CT#52)</w:t>
      </w:r>
      <w:bookmarkEnd w:id="24"/>
    </w:p>
    <w:p w14:paraId="3D424D7D" w14:textId="77777777" w:rsidR="004045C2" w:rsidRDefault="004045C2" w:rsidP="004045C2">
      <w:pPr>
        <w:pStyle w:val="Heading4"/>
      </w:pPr>
      <w:bookmarkStart w:id="25" w:name="_Toc104961521"/>
      <w:r>
        <w:t>7.3.4</w:t>
      </w:r>
      <w:r>
        <w:tab/>
        <w:t>Contributions to other Rel-8 work items</w:t>
      </w:r>
      <w:bookmarkEnd w:id="25"/>
    </w:p>
    <w:p w14:paraId="26528AE1" w14:textId="77777777" w:rsidR="004045C2" w:rsidRDefault="004045C2" w:rsidP="004045C2">
      <w:pPr>
        <w:pStyle w:val="Heading3"/>
      </w:pPr>
      <w:bookmarkStart w:id="26" w:name="_Toc104961522"/>
      <w:r>
        <w:t>7.4</w:t>
      </w:r>
      <w:r>
        <w:tab/>
        <w:t>Rel-9</w:t>
      </w:r>
      <w:bookmarkEnd w:id="26"/>
    </w:p>
    <w:p w14:paraId="5D759247" w14:textId="77777777" w:rsidR="004045C2" w:rsidRDefault="004045C2" w:rsidP="004045C2">
      <w:pPr>
        <w:pStyle w:val="Heading4"/>
      </w:pPr>
      <w:bookmarkStart w:id="27" w:name="_Toc104961523"/>
      <w:r>
        <w:t>7.4.1</w:t>
      </w:r>
      <w:r>
        <w:tab/>
        <w:t>TEI 9</w:t>
      </w:r>
      <w:bookmarkEnd w:id="27"/>
    </w:p>
    <w:p w14:paraId="0DA828C2" w14:textId="77777777" w:rsidR="004045C2" w:rsidRDefault="004045C2" w:rsidP="004045C2">
      <w:pPr>
        <w:pStyle w:val="Heading4"/>
      </w:pPr>
      <w:bookmarkStart w:id="28" w:name="_Toc104961524"/>
      <w:r>
        <w:t>7.4.2</w:t>
      </w:r>
      <w:r>
        <w:tab/>
        <w:t>Contributions to other Rel-9 work items</w:t>
      </w:r>
      <w:bookmarkEnd w:id="28"/>
    </w:p>
    <w:p w14:paraId="61BE62BD" w14:textId="77777777" w:rsidR="004045C2" w:rsidRDefault="004045C2" w:rsidP="004045C2">
      <w:pPr>
        <w:pStyle w:val="Heading3"/>
      </w:pPr>
      <w:bookmarkStart w:id="29" w:name="_Toc104961525"/>
      <w:r>
        <w:t>7.5</w:t>
      </w:r>
      <w:r>
        <w:tab/>
        <w:t>Rel-10</w:t>
      </w:r>
      <w:bookmarkEnd w:id="29"/>
    </w:p>
    <w:p w14:paraId="02B6940D" w14:textId="77777777" w:rsidR="004045C2" w:rsidRDefault="004045C2" w:rsidP="004045C2">
      <w:pPr>
        <w:pStyle w:val="Heading4"/>
      </w:pPr>
      <w:bookmarkStart w:id="30" w:name="_Toc104961526"/>
      <w:r>
        <w:t>7.5.1</w:t>
      </w:r>
      <w:r>
        <w:tab/>
        <w:t>TEI 10</w:t>
      </w:r>
      <w:bookmarkEnd w:id="30"/>
    </w:p>
    <w:p w14:paraId="7652650F" w14:textId="77777777" w:rsidR="004045C2" w:rsidRDefault="004045C2" w:rsidP="004045C2">
      <w:pPr>
        <w:pStyle w:val="Heading4"/>
      </w:pPr>
      <w:bookmarkStart w:id="31" w:name="_Toc104961527"/>
      <w:r>
        <w:t>7.5.2</w:t>
      </w:r>
      <w:r>
        <w:tab/>
        <w:t>Study on UICC access to IMS (CT#50) COMPLETED CT#51</w:t>
      </w:r>
      <w:bookmarkEnd w:id="31"/>
    </w:p>
    <w:p w14:paraId="4782FCE7" w14:textId="77777777" w:rsidR="004045C2" w:rsidRDefault="004045C2" w:rsidP="004045C2">
      <w:pPr>
        <w:pStyle w:val="Heading4"/>
      </w:pPr>
      <w:bookmarkStart w:id="32" w:name="_Toc104961528"/>
      <w:r>
        <w:t>7.5.3</w:t>
      </w:r>
      <w:r>
        <w:tab/>
        <w:t>Communication Control for IMS by USIM (CC_IMS_USIM) (CT#51) COMPLETED CT#51</w:t>
      </w:r>
      <w:bookmarkEnd w:id="32"/>
    </w:p>
    <w:p w14:paraId="655A969F" w14:textId="77777777" w:rsidR="004045C2" w:rsidRDefault="004045C2" w:rsidP="004045C2">
      <w:pPr>
        <w:pStyle w:val="Heading4"/>
      </w:pPr>
      <w:bookmarkStart w:id="33" w:name="_Toc104961529"/>
      <w:r>
        <w:t>7.5.4</w:t>
      </w:r>
      <w:r>
        <w:tab/>
        <w:t>USAT using AT-commands (USAT_AT) (CT#51) COMPLETED CT#51</w:t>
      </w:r>
      <w:bookmarkEnd w:id="33"/>
    </w:p>
    <w:p w14:paraId="4952D57C" w14:textId="77777777" w:rsidR="004045C2" w:rsidRDefault="004045C2" w:rsidP="004045C2">
      <w:pPr>
        <w:pStyle w:val="Heading4"/>
      </w:pPr>
      <w:bookmarkStart w:id="34" w:name="_Toc104961530"/>
      <w:r>
        <w:t>7.5.5</w:t>
      </w:r>
      <w:r>
        <w:tab/>
        <w:t>SCWS Launch functionality (SCWS_L) (CT#51) COMPLETED CT#51</w:t>
      </w:r>
      <w:bookmarkEnd w:id="34"/>
    </w:p>
    <w:p w14:paraId="46A20D55" w14:textId="77777777" w:rsidR="004045C2" w:rsidRDefault="004045C2" w:rsidP="004045C2">
      <w:pPr>
        <w:pStyle w:val="Heading4"/>
      </w:pPr>
      <w:bookmarkStart w:id="35" w:name="_Toc104961531"/>
      <w:r>
        <w:t>7.5.6</w:t>
      </w:r>
      <w:r>
        <w:tab/>
        <w:t>UICC access to IMS Specification (IMS-UICC-S) (CT#51) COMPLETED CT#51</w:t>
      </w:r>
      <w:bookmarkEnd w:id="35"/>
    </w:p>
    <w:p w14:paraId="0AEEFEA2" w14:textId="77777777" w:rsidR="004045C2" w:rsidRDefault="004045C2" w:rsidP="004045C2">
      <w:pPr>
        <w:pStyle w:val="Heading4"/>
      </w:pPr>
      <w:bookmarkStart w:id="36" w:name="_Toc104961532"/>
      <w:r>
        <w:t>7.5.7</w:t>
      </w:r>
      <w:r>
        <w:tab/>
        <w:t>CT6 part of Stage 3 for Network Improvements for Machine-Type Communication (NIMTC) COMPLETED CT#52</w:t>
      </w:r>
      <w:bookmarkEnd w:id="36"/>
    </w:p>
    <w:p w14:paraId="7D374F0A" w14:textId="77777777" w:rsidR="004045C2" w:rsidRDefault="004045C2" w:rsidP="004045C2">
      <w:pPr>
        <w:pStyle w:val="Heading4"/>
      </w:pPr>
      <w:bookmarkStart w:id="37" w:name="_Toc104961533"/>
      <w:r>
        <w:t>7.5.8</w:t>
      </w:r>
      <w:r>
        <w:tab/>
        <w:t>Testing Terminal support of Rel-10 features of USIM, ISIM and USAT (USIM_R10_Test) (CT#58 (dec 2012))</w:t>
      </w:r>
      <w:bookmarkEnd w:id="37"/>
    </w:p>
    <w:p w14:paraId="2B36827F" w14:textId="77777777" w:rsidR="004045C2" w:rsidRDefault="004045C2" w:rsidP="004045C2">
      <w:pPr>
        <w:pStyle w:val="Heading4"/>
      </w:pPr>
      <w:bookmarkStart w:id="38" w:name="_Toc104961534"/>
      <w:r>
        <w:t>7.5.9</w:t>
      </w:r>
      <w:r>
        <w:tab/>
        <w:t>Contributions to other Rel-10 work items</w:t>
      </w:r>
      <w:bookmarkEnd w:id="38"/>
    </w:p>
    <w:p w14:paraId="581058BA" w14:textId="77777777" w:rsidR="004045C2" w:rsidRDefault="004045C2" w:rsidP="004045C2">
      <w:pPr>
        <w:pStyle w:val="Heading3"/>
      </w:pPr>
      <w:bookmarkStart w:id="39" w:name="_Toc104961535"/>
      <w:r>
        <w:lastRenderedPageBreak/>
        <w:t>7.6</w:t>
      </w:r>
      <w:r>
        <w:tab/>
        <w:t>Rel-11</w:t>
      </w:r>
      <w:bookmarkEnd w:id="39"/>
    </w:p>
    <w:p w14:paraId="6597935F" w14:textId="77777777" w:rsidR="004045C2" w:rsidRDefault="004045C2" w:rsidP="004045C2">
      <w:pPr>
        <w:pStyle w:val="Heading4"/>
      </w:pPr>
      <w:bookmarkStart w:id="40" w:name="_Toc104961536"/>
      <w:r>
        <w:t>7.6.1</w:t>
      </w:r>
      <w:r>
        <w:tab/>
        <w:t>TEI 11</w:t>
      </w:r>
      <w:bookmarkEnd w:id="40"/>
    </w:p>
    <w:p w14:paraId="5309487E" w14:textId="77777777" w:rsidR="004045C2" w:rsidRDefault="004045C2" w:rsidP="004045C2">
      <w:pPr>
        <w:pStyle w:val="Heading4"/>
      </w:pPr>
      <w:bookmarkStart w:id="41" w:name="_Toc104961537"/>
      <w:r>
        <w:t>7.6.2</w:t>
      </w:r>
      <w:r>
        <w:tab/>
        <w:t>Definition of the UICC Application for Hosting Party Module (HPM_UICC) (COMPLETED CT#55)</w:t>
      </w:r>
      <w:bookmarkEnd w:id="41"/>
    </w:p>
    <w:p w14:paraId="73851CAD" w14:textId="77777777" w:rsidR="004045C2" w:rsidRDefault="004045C2" w:rsidP="004045C2">
      <w:pPr>
        <w:pStyle w:val="Heading4"/>
      </w:pPr>
      <w:bookmarkStart w:id="42" w:name="_Toc104961538"/>
      <w:r>
        <w:t>7.6.3</w:t>
      </w:r>
      <w:r>
        <w:tab/>
        <w:t>Stage 3 for System Improvements to Machine-Type Communications (SIMTC-CS, SIMTC-RAN_OC, SIMTC-Reach, SIMTC-Sig, SIMTC-</w:t>
      </w:r>
      <w:proofErr w:type="spellStart"/>
      <w:r>
        <w:t>CN_Pow</w:t>
      </w:r>
      <w:proofErr w:type="spellEnd"/>
      <w:r>
        <w:t>) (COMPLETED CT#59)</w:t>
      </w:r>
      <w:bookmarkEnd w:id="42"/>
    </w:p>
    <w:p w14:paraId="1BA42414" w14:textId="77777777" w:rsidR="004045C2" w:rsidRDefault="004045C2" w:rsidP="004045C2">
      <w:pPr>
        <w:pStyle w:val="Heading4"/>
      </w:pPr>
      <w:bookmarkStart w:id="43" w:name="_Toc104961539"/>
      <w:r>
        <w:t>7.6.4</w:t>
      </w:r>
      <w:r>
        <w:tab/>
        <w:t>Testing for the IP Multimedia Services Identity Module (ISIM) application support in ME (ISIM_R11_Test) (CT#63)</w:t>
      </w:r>
      <w:bookmarkEnd w:id="43"/>
    </w:p>
    <w:p w14:paraId="029D9A1F" w14:textId="77777777" w:rsidR="004045C2" w:rsidRDefault="004045C2" w:rsidP="004045C2">
      <w:pPr>
        <w:pStyle w:val="Heading4"/>
      </w:pPr>
      <w:bookmarkStart w:id="44" w:name="_Toc104961540"/>
      <w:r>
        <w:t>7.6.5</w:t>
      </w:r>
      <w:r>
        <w:tab/>
        <w:t>Contributions to other Rel-11 work items</w:t>
      </w:r>
      <w:bookmarkEnd w:id="44"/>
    </w:p>
    <w:p w14:paraId="52F03214" w14:textId="77777777" w:rsidR="004045C2" w:rsidRDefault="004045C2" w:rsidP="004045C2">
      <w:pPr>
        <w:pStyle w:val="Heading3"/>
      </w:pPr>
      <w:bookmarkStart w:id="45" w:name="_Toc104961541"/>
      <w:r>
        <w:t>7.7</w:t>
      </w:r>
      <w:r>
        <w:tab/>
        <w:t>Rel-12</w:t>
      </w:r>
      <w:bookmarkEnd w:id="45"/>
    </w:p>
    <w:p w14:paraId="0CC06684" w14:textId="77777777" w:rsidR="004045C2" w:rsidRDefault="004045C2" w:rsidP="004045C2">
      <w:pPr>
        <w:pStyle w:val="Heading4"/>
      </w:pPr>
      <w:bookmarkStart w:id="46" w:name="_Toc104961542"/>
      <w:r>
        <w:t>7.7.1</w:t>
      </w:r>
      <w:r>
        <w:tab/>
        <w:t>TEI 12</w:t>
      </w:r>
      <w:bookmarkEnd w:id="46"/>
    </w:p>
    <w:p w14:paraId="72C33906" w14:textId="77777777" w:rsidR="004045C2" w:rsidRDefault="004045C2" w:rsidP="004045C2">
      <w:pPr>
        <w:pStyle w:val="Heading4"/>
      </w:pPr>
      <w:bookmarkStart w:id="47" w:name="_Toc104961543"/>
      <w:r>
        <w:t>7.7.2</w:t>
      </w:r>
      <w:r>
        <w:tab/>
        <w:t>CT6 part of CT aspects of Proximity-based Services (</w:t>
      </w:r>
      <w:proofErr w:type="spellStart"/>
      <w:r>
        <w:t>ProSe</w:t>
      </w:r>
      <w:proofErr w:type="spellEnd"/>
      <w:r>
        <w:t>-CT)</w:t>
      </w:r>
      <w:bookmarkEnd w:id="47"/>
    </w:p>
    <w:p w14:paraId="410AE2F9" w14:textId="77777777" w:rsidR="004045C2" w:rsidRDefault="004045C2" w:rsidP="004045C2">
      <w:pPr>
        <w:pStyle w:val="Heading4"/>
      </w:pPr>
      <w:bookmarkStart w:id="48" w:name="_Toc104961544"/>
      <w:r>
        <w:t>7.7.3</w:t>
      </w:r>
      <w:r>
        <w:tab/>
        <w:t>IMS impacts on UICC Application Aspects (</w:t>
      </w:r>
      <w:proofErr w:type="spellStart"/>
      <w:r>
        <w:t>IMS_UApAs</w:t>
      </w:r>
      <w:proofErr w:type="spellEnd"/>
      <w:r>
        <w:t>) (CT#63)</w:t>
      </w:r>
      <w:bookmarkEnd w:id="48"/>
    </w:p>
    <w:p w14:paraId="24DF2135" w14:textId="77777777" w:rsidR="004045C2" w:rsidRDefault="004045C2" w:rsidP="004045C2">
      <w:pPr>
        <w:pStyle w:val="Heading3"/>
      </w:pPr>
      <w:bookmarkStart w:id="49" w:name="_Toc104961545"/>
      <w:r>
        <w:t>7.8</w:t>
      </w:r>
      <w:r>
        <w:tab/>
        <w:t>Rel-13</w:t>
      </w:r>
      <w:bookmarkEnd w:id="49"/>
    </w:p>
    <w:p w14:paraId="5481FB92" w14:textId="77777777" w:rsidR="004045C2" w:rsidRDefault="004045C2" w:rsidP="004045C2">
      <w:pPr>
        <w:pStyle w:val="Heading4"/>
      </w:pPr>
      <w:bookmarkStart w:id="50" w:name="_Toc104961546"/>
      <w:r>
        <w:t>7.8.1</w:t>
      </w:r>
      <w:r>
        <w:tab/>
        <w:t>TEI13</w:t>
      </w:r>
      <w:bookmarkEnd w:id="50"/>
    </w:p>
    <w:p w14:paraId="374EA5AC" w14:textId="77777777" w:rsidR="004045C2" w:rsidRDefault="004045C2" w:rsidP="004045C2">
      <w:pPr>
        <w:pStyle w:val="Heading4"/>
      </w:pPr>
      <w:bookmarkStart w:id="51" w:name="_Toc104961547"/>
      <w:r>
        <w:t>7.8.2</w:t>
      </w:r>
      <w:r>
        <w:tab/>
        <w:t>Review of Dedicated 3GPP UICC features (</w:t>
      </w:r>
      <w:proofErr w:type="spellStart"/>
      <w:r>
        <w:t>Red_UCe</w:t>
      </w:r>
      <w:proofErr w:type="spellEnd"/>
      <w:r>
        <w:t>)</w:t>
      </w:r>
      <w:bookmarkEnd w:id="51"/>
    </w:p>
    <w:p w14:paraId="4C4F44DE" w14:textId="77777777" w:rsidR="004045C2" w:rsidRDefault="004045C2" w:rsidP="004045C2">
      <w:pPr>
        <w:pStyle w:val="Heading4"/>
      </w:pPr>
      <w:bookmarkStart w:id="52" w:name="_Toc104961548"/>
      <w:r>
        <w:t>7.8.3</w:t>
      </w:r>
      <w:r>
        <w:tab/>
        <w:t>CT6 aspects for MCPTT protocol aspects (MCPTT-CT)</w:t>
      </w:r>
      <w:bookmarkEnd w:id="52"/>
    </w:p>
    <w:p w14:paraId="7D2409D5" w14:textId="77777777" w:rsidR="004045C2" w:rsidRDefault="004045C2" w:rsidP="004045C2">
      <w:pPr>
        <w:pStyle w:val="Heading4"/>
      </w:pPr>
      <w:bookmarkStart w:id="53" w:name="_Toc104961549"/>
      <w:r>
        <w:t>7.8.4</w:t>
      </w:r>
      <w:r>
        <w:tab/>
        <w:t>CT aspects for IOPS (IOPS-CT)</w:t>
      </w:r>
      <w:bookmarkEnd w:id="53"/>
    </w:p>
    <w:p w14:paraId="35C592A4" w14:textId="77777777" w:rsidR="004045C2" w:rsidRDefault="004045C2" w:rsidP="004045C2">
      <w:pPr>
        <w:pStyle w:val="Heading4"/>
      </w:pPr>
      <w:bookmarkStart w:id="54" w:name="_Toc104961550"/>
      <w:r>
        <w:t>7.8.5</w:t>
      </w:r>
      <w:r>
        <w:tab/>
        <w:t>CT6 aspects for the enhancements to Proximity-based Services (</w:t>
      </w:r>
      <w:proofErr w:type="spellStart"/>
      <w:r>
        <w:t>eProSe</w:t>
      </w:r>
      <w:proofErr w:type="spellEnd"/>
      <w:r>
        <w:t>-Ext-CT)</w:t>
      </w:r>
      <w:bookmarkEnd w:id="54"/>
    </w:p>
    <w:p w14:paraId="0879B94C" w14:textId="77777777" w:rsidR="004045C2" w:rsidRDefault="004045C2" w:rsidP="004045C2">
      <w:pPr>
        <w:pStyle w:val="Heading4"/>
      </w:pPr>
      <w:bookmarkStart w:id="55" w:name="_Toc104961551"/>
      <w:r>
        <w:t>7.8.6</w:t>
      </w:r>
      <w:r>
        <w:tab/>
        <w:t>CT6 part of stage 3 for Application specific Congestion Control for Data Communication (ACDC-CT)</w:t>
      </w:r>
      <w:bookmarkEnd w:id="55"/>
    </w:p>
    <w:p w14:paraId="12FCF2AF" w14:textId="77777777" w:rsidR="004045C2" w:rsidRDefault="004045C2" w:rsidP="004045C2">
      <w:pPr>
        <w:pStyle w:val="Heading4"/>
      </w:pPr>
      <w:bookmarkStart w:id="56" w:name="_Toc104961552"/>
      <w:r>
        <w:t>7.8.7</w:t>
      </w:r>
      <w:r>
        <w:tab/>
        <w:t>CT6 aspects of extended DRX cycle for Power Consumption optimization (</w:t>
      </w:r>
      <w:proofErr w:type="spellStart"/>
      <w:r>
        <w:t>eDRX</w:t>
      </w:r>
      <w:proofErr w:type="spellEnd"/>
      <w:r>
        <w:t>-CT)</w:t>
      </w:r>
      <w:bookmarkEnd w:id="56"/>
    </w:p>
    <w:p w14:paraId="75B8D2FA" w14:textId="77777777" w:rsidR="004045C2" w:rsidRDefault="004045C2" w:rsidP="004045C2">
      <w:pPr>
        <w:pStyle w:val="Heading4"/>
      </w:pPr>
      <w:bookmarkStart w:id="57" w:name="_Toc104961553"/>
      <w:r>
        <w:t>7.8.8</w:t>
      </w:r>
      <w:r>
        <w:tab/>
        <w:t>CT6 aspects of Support of Emergency Services over WLAN phase 1 (SEW1-CT)</w:t>
      </w:r>
      <w:bookmarkEnd w:id="57"/>
    </w:p>
    <w:p w14:paraId="0756AA66" w14:textId="77777777" w:rsidR="004045C2" w:rsidRDefault="004045C2" w:rsidP="004045C2">
      <w:pPr>
        <w:pStyle w:val="Heading4"/>
      </w:pPr>
      <w:bookmarkStart w:id="58" w:name="_Toc104961554"/>
      <w:r>
        <w:t>7.8.9</w:t>
      </w:r>
      <w:r>
        <w:tab/>
        <w:t xml:space="preserve">CT6 aspects of </w:t>
      </w:r>
      <w:proofErr w:type="spellStart"/>
      <w:r>
        <w:t>CIoT</w:t>
      </w:r>
      <w:proofErr w:type="spellEnd"/>
      <w:r>
        <w:t xml:space="preserve"> (CIoT-CT)</w:t>
      </w:r>
      <w:bookmarkEnd w:id="58"/>
    </w:p>
    <w:p w14:paraId="304418F3" w14:textId="77777777" w:rsidR="004045C2" w:rsidRDefault="004045C2" w:rsidP="004045C2">
      <w:pPr>
        <w:pStyle w:val="Heading3"/>
      </w:pPr>
      <w:bookmarkStart w:id="59" w:name="_Toc104961555"/>
      <w:r>
        <w:t>7.9</w:t>
      </w:r>
      <w:r>
        <w:tab/>
        <w:t>Rel-14</w:t>
      </w:r>
      <w:bookmarkEnd w:id="59"/>
    </w:p>
    <w:p w14:paraId="5E8E8475" w14:textId="77777777" w:rsidR="004045C2" w:rsidRDefault="004045C2" w:rsidP="004045C2">
      <w:pPr>
        <w:pStyle w:val="Heading4"/>
      </w:pPr>
      <w:bookmarkStart w:id="60" w:name="_Toc104961556"/>
      <w:r>
        <w:lastRenderedPageBreak/>
        <w:t>7.9.1</w:t>
      </w:r>
      <w:r>
        <w:tab/>
        <w:t>TEI14 (TEI14)</w:t>
      </w:r>
      <w:bookmarkEnd w:id="60"/>
    </w:p>
    <w:p w14:paraId="6C257BD1" w14:textId="77777777" w:rsidR="004045C2" w:rsidRDefault="004045C2" w:rsidP="004045C2">
      <w:pPr>
        <w:pStyle w:val="Heading4"/>
      </w:pPr>
      <w:bookmarkStart w:id="61" w:name="_Toc104961557"/>
      <w:r>
        <w:t>7.9.2</w:t>
      </w:r>
      <w:r>
        <w:tab/>
        <w:t>Study on UICC power optimization for MTC (FS_UICC_MTC_OPT)</w:t>
      </w:r>
      <w:bookmarkEnd w:id="61"/>
    </w:p>
    <w:p w14:paraId="642A73A2" w14:textId="77777777" w:rsidR="004045C2" w:rsidRDefault="004045C2" w:rsidP="004045C2">
      <w:pPr>
        <w:pStyle w:val="Heading4"/>
      </w:pPr>
      <w:bookmarkStart w:id="62" w:name="_Toc104961558"/>
      <w:r>
        <w:t>7.9.3</w:t>
      </w:r>
      <w:r>
        <w:tab/>
        <w:t xml:space="preserve">CT aspects of evolution to and interworking with </w:t>
      </w:r>
      <w:proofErr w:type="spellStart"/>
      <w:r>
        <w:t>eCall</w:t>
      </w:r>
      <w:proofErr w:type="spellEnd"/>
      <w:r>
        <w:t xml:space="preserve"> in IMS (EIEI-CT)</w:t>
      </w:r>
      <w:bookmarkEnd w:id="62"/>
    </w:p>
    <w:p w14:paraId="46E69D36" w14:textId="77777777" w:rsidR="004045C2" w:rsidRDefault="004045C2" w:rsidP="004045C2">
      <w:pPr>
        <w:pStyle w:val="Heading4"/>
      </w:pPr>
      <w:bookmarkStart w:id="63" w:name="_Toc104961559"/>
      <w:r>
        <w:t>7.9.4</w:t>
      </w:r>
      <w:r>
        <w:tab/>
        <w:t>Improved operator control using new UE configuration parameters (</w:t>
      </w:r>
      <w:proofErr w:type="spellStart"/>
      <w:r>
        <w:t>IOC_UE_conf</w:t>
      </w:r>
      <w:proofErr w:type="spellEnd"/>
      <w:r>
        <w:t>)</w:t>
      </w:r>
      <w:bookmarkEnd w:id="63"/>
    </w:p>
    <w:p w14:paraId="1B4C8544" w14:textId="77777777" w:rsidR="004045C2" w:rsidRDefault="004045C2" w:rsidP="004045C2">
      <w:pPr>
        <w:pStyle w:val="Heading4"/>
      </w:pPr>
      <w:bookmarkStart w:id="64" w:name="_Toc104961560"/>
      <w:r>
        <w:t>7.9.5</w:t>
      </w:r>
      <w:r>
        <w:tab/>
        <w:t>CT6 aspects of Support of Emergency services over WLAN – phase 2 (SEW2-CT)</w:t>
      </w:r>
      <w:bookmarkEnd w:id="64"/>
    </w:p>
    <w:p w14:paraId="0544C08D" w14:textId="77777777" w:rsidR="004045C2" w:rsidRDefault="004045C2" w:rsidP="004045C2">
      <w:pPr>
        <w:pStyle w:val="Heading4"/>
      </w:pPr>
      <w:bookmarkStart w:id="65" w:name="_Toc104961561"/>
      <w:r>
        <w:t>7.9.6</w:t>
      </w:r>
      <w:r>
        <w:tab/>
        <w:t>CT6 aspects of Protocol enhancements for MCPTT over LTE (MCPTTProtoc1)</w:t>
      </w:r>
      <w:bookmarkEnd w:id="65"/>
    </w:p>
    <w:p w14:paraId="232E0B79" w14:textId="77777777" w:rsidR="004045C2" w:rsidRDefault="004045C2" w:rsidP="004045C2">
      <w:pPr>
        <w:pStyle w:val="Heading4"/>
      </w:pPr>
      <w:bookmarkStart w:id="66" w:name="_Toc104961562"/>
      <w:r>
        <w:t>7.9.7</w:t>
      </w:r>
      <w:r>
        <w:tab/>
        <w:t>CT6 aspects of Enhancements of Dedicated Core Networks selection mechanism (</w:t>
      </w:r>
      <w:proofErr w:type="spellStart"/>
      <w:r>
        <w:t>eDECOR</w:t>
      </w:r>
      <w:proofErr w:type="spellEnd"/>
      <w:r>
        <w:t>-CT)</w:t>
      </w:r>
      <w:bookmarkEnd w:id="66"/>
    </w:p>
    <w:p w14:paraId="5F4AC8EB" w14:textId="77777777" w:rsidR="004045C2" w:rsidRDefault="004045C2" w:rsidP="004045C2">
      <w:pPr>
        <w:pStyle w:val="Heading4"/>
      </w:pPr>
      <w:bookmarkStart w:id="67" w:name="_Toc104961563"/>
      <w:r>
        <w:t>7.9.8</w:t>
      </w:r>
      <w:r>
        <w:tab/>
        <w:t>CT6 aspects of V2X services (V2X-CT)</w:t>
      </w:r>
      <w:bookmarkEnd w:id="67"/>
    </w:p>
    <w:p w14:paraId="62892393" w14:textId="77777777" w:rsidR="004045C2" w:rsidRDefault="004045C2" w:rsidP="004045C2">
      <w:pPr>
        <w:pStyle w:val="Heading4"/>
      </w:pPr>
      <w:bookmarkStart w:id="68" w:name="_Toc104961564"/>
      <w:r>
        <w:t>7.9.9</w:t>
      </w:r>
      <w:r>
        <w:tab/>
        <w:t>Enhancements for Mission Critical Push To Talk – CT aspects (MCImp-eMCPTT-CT)</w:t>
      </w:r>
      <w:bookmarkEnd w:id="68"/>
    </w:p>
    <w:p w14:paraId="5EED45B6" w14:textId="77777777" w:rsidR="004045C2" w:rsidRDefault="004045C2" w:rsidP="004045C2">
      <w:pPr>
        <w:pStyle w:val="Heading4"/>
      </w:pPr>
      <w:bookmarkStart w:id="69" w:name="_Toc104961565"/>
      <w:r>
        <w:t>7.9.10</w:t>
      </w:r>
      <w:r>
        <w:tab/>
        <w:t>Mission Critical Data – CT aspects (</w:t>
      </w:r>
      <w:proofErr w:type="spellStart"/>
      <w:r>
        <w:t>MCImp</w:t>
      </w:r>
      <w:proofErr w:type="spellEnd"/>
      <w:r>
        <w:t>-MCDATA-CT)</w:t>
      </w:r>
      <w:bookmarkEnd w:id="69"/>
    </w:p>
    <w:p w14:paraId="1C5BBB86" w14:textId="77777777" w:rsidR="004045C2" w:rsidRDefault="004045C2" w:rsidP="004045C2">
      <w:pPr>
        <w:pStyle w:val="Heading4"/>
      </w:pPr>
      <w:bookmarkStart w:id="70" w:name="_Toc104961566"/>
      <w:r>
        <w:t>7.9.11</w:t>
      </w:r>
      <w:r>
        <w:tab/>
        <w:t>Mission Critical Video – CT aspects (</w:t>
      </w:r>
      <w:proofErr w:type="spellStart"/>
      <w:r>
        <w:t>MCImp</w:t>
      </w:r>
      <w:proofErr w:type="spellEnd"/>
      <w:r>
        <w:t>-MCVIDEO-CT)</w:t>
      </w:r>
      <w:bookmarkEnd w:id="70"/>
    </w:p>
    <w:p w14:paraId="57C5B3EC" w14:textId="77777777" w:rsidR="004045C2" w:rsidRDefault="004045C2" w:rsidP="004045C2">
      <w:pPr>
        <w:pStyle w:val="Heading4"/>
      </w:pPr>
      <w:bookmarkStart w:id="71" w:name="_Toc104961567"/>
      <w:r>
        <w:t>7.9.12</w:t>
      </w:r>
      <w:r>
        <w:tab/>
        <w:t>CT aspects of 3GPP PS data off function (PS_DATA_OFF-CT)</w:t>
      </w:r>
      <w:bookmarkEnd w:id="71"/>
    </w:p>
    <w:p w14:paraId="13F173E2" w14:textId="77777777" w:rsidR="004045C2" w:rsidRDefault="004045C2" w:rsidP="004045C2">
      <w:pPr>
        <w:pStyle w:val="Heading4"/>
      </w:pPr>
      <w:bookmarkStart w:id="72" w:name="_Toc104961568"/>
      <w:r>
        <w:t>7.9.13</w:t>
      </w:r>
      <w:r>
        <w:tab/>
        <w:t>CT aspects of system architecture enhancements for TV service (</w:t>
      </w:r>
      <w:proofErr w:type="spellStart"/>
      <w:r>
        <w:t>AE_enTV</w:t>
      </w:r>
      <w:proofErr w:type="spellEnd"/>
      <w:r>
        <w:t>-CT)</w:t>
      </w:r>
      <w:bookmarkEnd w:id="72"/>
    </w:p>
    <w:p w14:paraId="1CAEF033" w14:textId="77777777" w:rsidR="004045C2" w:rsidRDefault="004045C2" w:rsidP="004045C2">
      <w:pPr>
        <w:pStyle w:val="Heading3"/>
      </w:pPr>
      <w:bookmarkStart w:id="73" w:name="_Toc104961569"/>
      <w:r>
        <w:t>7.10</w:t>
      </w:r>
      <w:r>
        <w:tab/>
        <w:t>Rel-15</w:t>
      </w:r>
      <w:bookmarkEnd w:id="73"/>
    </w:p>
    <w:p w14:paraId="32E321D9" w14:textId="77777777" w:rsidR="004045C2" w:rsidRDefault="004045C2" w:rsidP="004045C2">
      <w:pPr>
        <w:pStyle w:val="Heading4"/>
      </w:pPr>
      <w:bookmarkStart w:id="74" w:name="_Toc104961570"/>
      <w:r>
        <w:t>7.10.1</w:t>
      </w:r>
      <w:r>
        <w:tab/>
        <w:t>TEI15</w:t>
      </w:r>
      <w:bookmarkEnd w:id="74"/>
    </w:p>
    <w:p w14:paraId="765C48C7" w14:textId="77777777" w:rsidR="004045C2" w:rsidRDefault="004045C2" w:rsidP="004045C2">
      <w:pPr>
        <w:pStyle w:val="Heading4"/>
      </w:pPr>
      <w:bookmarkStart w:id="75" w:name="_Toc104961571"/>
      <w:r>
        <w:t>7.10.2</w:t>
      </w:r>
      <w:r>
        <w:tab/>
        <w:t>Study on Technical Requirements for a new secure platform for 3GPP applications (FS_NG_SP)</w:t>
      </w:r>
      <w:bookmarkEnd w:id="75"/>
    </w:p>
    <w:p w14:paraId="1BFDF151" w14:textId="77777777" w:rsidR="004045C2" w:rsidRDefault="004045C2" w:rsidP="004045C2">
      <w:pPr>
        <w:pStyle w:val="Heading4"/>
      </w:pPr>
      <w:bookmarkStart w:id="76" w:name="_Toc104961572"/>
      <w:r>
        <w:t>7.10.3</w:t>
      </w:r>
      <w:r>
        <w:tab/>
        <w:t>CT6 aspects of Signalling reduction to enable light connection for LTE (LTE_LIGHT_CON-CT)</w:t>
      </w:r>
      <w:bookmarkEnd w:id="76"/>
    </w:p>
    <w:p w14:paraId="6B339974" w14:textId="77777777" w:rsidR="004045C2" w:rsidRDefault="004045C2" w:rsidP="004045C2">
      <w:pPr>
        <w:pStyle w:val="Heading4"/>
      </w:pPr>
      <w:bookmarkStart w:id="77" w:name="_Toc104961573"/>
      <w:r>
        <w:t>7.10.4</w:t>
      </w:r>
      <w:r>
        <w:tab/>
        <w:t>CT6 aspects of PS Data Off Phase 2 (PS_DATA_OFF2-CT)</w:t>
      </w:r>
      <w:bookmarkEnd w:id="77"/>
    </w:p>
    <w:p w14:paraId="5F47DDD2" w14:textId="77777777" w:rsidR="004045C2" w:rsidRDefault="004045C2" w:rsidP="004045C2">
      <w:pPr>
        <w:pStyle w:val="Heading4"/>
      </w:pPr>
      <w:bookmarkStart w:id="78" w:name="_Toc104961574"/>
      <w:r>
        <w:t>7.10.5</w:t>
      </w:r>
      <w:r>
        <w:tab/>
        <w:t xml:space="preserve">CT6 aspects of </w:t>
      </w:r>
      <w:proofErr w:type="spellStart"/>
      <w:r>
        <w:t>VoWLAN</w:t>
      </w:r>
      <w:proofErr w:type="spellEnd"/>
      <w:r>
        <w:t xml:space="preserve"> (</w:t>
      </w:r>
      <w:proofErr w:type="spellStart"/>
      <w:r>
        <w:t>VoWLAN</w:t>
      </w:r>
      <w:proofErr w:type="spellEnd"/>
      <w:r>
        <w:t>-CT)</w:t>
      </w:r>
      <w:bookmarkEnd w:id="78"/>
    </w:p>
    <w:p w14:paraId="52C7064D" w14:textId="77777777" w:rsidR="004045C2" w:rsidRDefault="004045C2" w:rsidP="004045C2">
      <w:pPr>
        <w:pStyle w:val="Heading4"/>
      </w:pPr>
      <w:bookmarkStart w:id="79" w:name="_Toc104961575"/>
      <w:r>
        <w:t>7.10.6</w:t>
      </w:r>
      <w:r>
        <w:tab/>
        <w:t>CT6 aspects on 5G System - Phase 1 (5GS_Ph1-CT – Study phase)</w:t>
      </w:r>
      <w:bookmarkEnd w:id="79"/>
    </w:p>
    <w:p w14:paraId="7A3D80CA" w14:textId="77777777" w:rsidR="004045C2" w:rsidRDefault="004045C2" w:rsidP="004045C2">
      <w:pPr>
        <w:pStyle w:val="Heading4"/>
      </w:pPr>
      <w:bookmarkStart w:id="80" w:name="_Toc104961576"/>
      <w:r>
        <w:t>7.10.7</w:t>
      </w:r>
      <w:r>
        <w:tab/>
        <w:t>CT6 aspects on 5G System - Phase 1 (5GS_Ph1-CT – normative phase)</w:t>
      </w:r>
      <w:bookmarkEnd w:id="80"/>
    </w:p>
    <w:p w14:paraId="48BA739D" w14:textId="77777777" w:rsidR="004045C2" w:rsidRDefault="004045C2" w:rsidP="004045C2">
      <w:pPr>
        <w:pStyle w:val="Heading4"/>
      </w:pPr>
      <w:bookmarkStart w:id="81" w:name="_Toc104961577"/>
      <w:r>
        <w:lastRenderedPageBreak/>
        <w:t>7.10.8</w:t>
      </w:r>
      <w:r>
        <w:tab/>
        <w:t>Enhancement to MC-Video – CT6 aspects (</w:t>
      </w:r>
      <w:proofErr w:type="spellStart"/>
      <w:r>
        <w:t>eMCVideo</w:t>
      </w:r>
      <w:proofErr w:type="spellEnd"/>
      <w:r>
        <w:t>-CT)</w:t>
      </w:r>
      <w:bookmarkEnd w:id="81"/>
    </w:p>
    <w:p w14:paraId="6DA29A84" w14:textId="77777777" w:rsidR="004045C2" w:rsidRDefault="004045C2" w:rsidP="004045C2">
      <w:pPr>
        <w:pStyle w:val="Heading4"/>
      </w:pPr>
      <w:bookmarkStart w:id="82" w:name="_Toc104961578"/>
      <w:r>
        <w:t>7.10.9</w:t>
      </w:r>
      <w:r>
        <w:tab/>
        <w:t>UE Conformance Test Aspects - CT6 aspects of 5G System Phase 1 (5GS_Ph1_UEConTest)</w:t>
      </w:r>
      <w:bookmarkEnd w:id="82"/>
    </w:p>
    <w:p w14:paraId="2C4559FF" w14:textId="4BF1054A" w:rsidR="004045C2" w:rsidRDefault="004045C2" w:rsidP="004045C2">
      <w:pPr>
        <w:rPr>
          <w:rFonts w:ascii="Arial" w:hAnsi="Arial" w:cs="Arial"/>
          <w:b/>
          <w:sz w:val="24"/>
        </w:rPr>
      </w:pPr>
      <w:r>
        <w:rPr>
          <w:rFonts w:ascii="Arial" w:hAnsi="Arial" w:cs="Arial"/>
          <w:b/>
          <w:color w:val="0000FF"/>
          <w:sz w:val="24"/>
        </w:rPr>
        <w:t>C6-220241</w:t>
      </w:r>
      <w:r>
        <w:rPr>
          <w:rFonts w:ascii="Arial" w:hAnsi="Arial" w:cs="Arial"/>
          <w:b/>
          <w:color w:val="0000FF"/>
          <w:sz w:val="24"/>
        </w:rPr>
        <w:tab/>
      </w:r>
      <w:r>
        <w:rPr>
          <w:rFonts w:ascii="Arial" w:hAnsi="Arial" w:cs="Arial"/>
          <w:b/>
          <w:sz w:val="24"/>
        </w:rPr>
        <w:t>Correction_for_ODAC_TCs_5.4.10_5.4.11_5.4.12</w:t>
      </w:r>
    </w:p>
    <w:p w14:paraId="10A4878B"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CR-0485  rev  Cat: A (Rel-16)</w:t>
      </w:r>
      <w:r>
        <w:rPr>
          <w:i/>
        </w:rPr>
        <w:br/>
      </w:r>
      <w:r>
        <w:rPr>
          <w:i/>
        </w:rPr>
        <w:br/>
      </w:r>
      <w:r>
        <w:rPr>
          <w:i/>
        </w:rPr>
        <w:tab/>
      </w:r>
      <w:r>
        <w:rPr>
          <w:i/>
        </w:rPr>
        <w:tab/>
      </w:r>
      <w:r>
        <w:rPr>
          <w:i/>
        </w:rPr>
        <w:tab/>
      </w:r>
      <w:r>
        <w:rPr>
          <w:i/>
        </w:rPr>
        <w:tab/>
      </w:r>
      <w:r>
        <w:rPr>
          <w:i/>
        </w:rPr>
        <w:tab/>
        <w:t>Source: Qualcomm Technologies Ireland</w:t>
      </w:r>
    </w:p>
    <w:p w14:paraId="7A8A521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4D640" w14:textId="54BB3199" w:rsidR="004045C2" w:rsidRDefault="004045C2" w:rsidP="004045C2">
      <w:pPr>
        <w:rPr>
          <w:rFonts w:ascii="Arial" w:hAnsi="Arial" w:cs="Arial"/>
          <w:b/>
          <w:sz w:val="24"/>
        </w:rPr>
      </w:pPr>
      <w:r>
        <w:rPr>
          <w:rFonts w:ascii="Arial" w:hAnsi="Arial" w:cs="Arial"/>
          <w:b/>
          <w:color w:val="0000FF"/>
          <w:sz w:val="24"/>
        </w:rPr>
        <w:t>C6-220243</w:t>
      </w:r>
      <w:r>
        <w:rPr>
          <w:rFonts w:ascii="Arial" w:hAnsi="Arial" w:cs="Arial"/>
          <w:b/>
          <w:color w:val="0000FF"/>
          <w:sz w:val="24"/>
        </w:rPr>
        <w:tab/>
      </w:r>
      <w:r>
        <w:rPr>
          <w:rFonts w:ascii="Arial" w:hAnsi="Arial" w:cs="Arial"/>
          <w:b/>
          <w:sz w:val="24"/>
        </w:rPr>
        <w:t>Correction for ODAC TCs 5.4.10 and 5.4.11 and 5.4.12</w:t>
      </w:r>
    </w:p>
    <w:p w14:paraId="1F4EB6AA"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CR-0486  rev  Cat: F (Rel-16)</w:t>
      </w:r>
      <w:r>
        <w:rPr>
          <w:i/>
        </w:rPr>
        <w:br/>
      </w:r>
      <w:r>
        <w:rPr>
          <w:i/>
        </w:rPr>
        <w:br/>
      </w:r>
      <w:r>
        <w:rPr>
          <w:i/>
        </w:rPr>
        <w:tab/>
      </w:r>
      <w:r>
        <w:rPr>
          <w:i/>
        </w:rPr>
        <w:tab/>
      </w:r>
      <w:r>
        <w:rPr>
          <w:i/>
        </w:rPr>
        <w:tab/>
      </w:r>
      <w:r>
        <w:rPr>
          <w:i/>
        </w:rPr>
        <w:tab/>
      </w:r>
      <w:r>
        <w:rPr>
          <w:i/>
        </w:rPr>
        <w:tab/>
        <w:t>Source: Qualcomm Technologies Ireland</w:t>
      </w:r>
    </w:p>
    <w:p w14:paraId="20201F34" w14:textId="77777777" w:rsidR="004045C2" w:rsidRDefault="004045C2" w:rsidP="004045C2">
      <w:pPr>
        <w:rPr>
          <w:rFonts w:ascii="Arial" w:hAnsi="Arial" w:cs="Arial"/>
          <w:b/>
        </w:rPr>
      </w:pPr>
      <w:r>
        <w:rPr>
          <w:rFonts w:ascii="Arial" w:hAnsi="Arial" w:cs="Arial"/>
          <w:b/>
        </w:rPr>
        <w:t xml:space="preserve">Discussion: </w:t>
      </w:r>
    </w:p>
    <w:p w14:paraId="0E20EBF7" w14:textId="77777777" w:rsidR="004045C2" w:rsidRDefault="004045C2" w:rsidP="004045C2">
      <w:r>
        <w:t>MCC:</w:t>
      </w:r>
    </w:p>
    <w:p w14:paraId="1864E854" w14:textId="77777777" w:rsidR="004045C2" w:rsidRDefault="004045C2" w:rsidP="004045C2">
      <w:r>
        <w:t>What is the CR category? It reads F on the cover page but the Tdoc is reserved for category A.</w:t>
      </w:r>
    </w:p>
    <w:p w14:paraId="74B5E81E" w14:textId="77777777" w:rsidR="004045C2" w:rsidRDefault="004045C2" w:rsidP="004045C2">
      <w:r>
        <w:t>Thales:</w:t>
      </w:r>
    </w:p>
    <w:p w14:paraId="0DAF213C" w14:textId="77777777" w:rsidR="004045C2" w:rsidRDefault="004045C2" w:rsidP="004045C2">
      <w:r>
        <w:t>Clause 5.4.10.4.1</w:t>
      </w:r>
    </w:p>
    <w:p w14:paraId="52D4B3D6" w14:textId="77777777" w:rsidR="004045C2" w:rsidRDefault="004045C2" w:rsidP="004045C2">
      <w:r>
        <w:t>5.4.10.4.1            Initial conditions</w:t>
      </w:r>
    </w:p>
    <w:p w14:paraId="1D065ED0" w14:textId="77777777" w:rsidR="004045C2" w:rsidRDefault="004045C2" w:rsidP="004045C2">
      <w:r>
        <w:t>Is it normal that for new VPLMN cells the values between brackets are all duplicated (e.g. for first one ('01 01 01 01’, '01 01 01 01’) ) ?</w:t>
      </w:r>
    </w:p>
    <w:p w14:paraId="1F891F42" w14:textId="77777777" w:rsidR="004045C2" w:rsidRDefault="004045C2" w:rsidP="004045C2">
      <w:r>
        <w:t>Qualcomm:</w:t>
      </w:r>
    </w:p>
    <w:p w14:paraId="71540BBE" w14:textId="77777777" w:rsidR="004045C2" w:rsidRDefault="004045C2" w:rsidP="004045C2">
      <w:r>
        <w:t>Thanks for reviewing the CR.</w:t>
      </w:r>
    </w:p>
    <w:p w14:paraId="5BD0CB0E" w14:textId="77777777" w:rsidR="004045C2" w:rsidRDefault="004045C2" w:rsidP="004045C2">
      <w:r>
        <w:t>Yes, that is correct, it is duplicated.</w:t>
      </w:r>
    </w:p>
    <w:p w14:paraId="5DD38F2B" w14:textId="77777777" w:rsidR="004045C2" w:rsidRDefault="004045C2" w:rsidP="004045C2">
      <w:r>
        <w:t xml:space="preserve"> </w:t>
      </w:r>
    </w:p>
    <w:p w14:paraId="59BC024E" w14:textId="77777777" w:rsidR="004045C2" w:rsidRDefault="004045C2" w:rsidP="004045C2">
      <w:r>
        <w:t>As mentioned in the cover letter, according to 23.501 clauses 5.15.2 and 5.15.6, if ME uses non-standard (having both SST and SD) in a roaming scenario (VPLMN) network shall provide the mapped S-NSSAIs in the Allowed S-NSSAI list. Hence all three TCs shall include mapped S-NSSAIs in the Allowed S-NSSAI list for the sequences applicable to VPLMN.</w:t>
      </w:r>
    </w:p>
    <w:p w14:paraId="59884D63" w14:textId="77777777" w:rsidR="004045C2" w:rsidRDefault="004045C2" w:rsidP="004045C2">
      <w:r>
        <w:t xml:space="preserve"> </w:t>
      </w:r>
    </w:p>
    <w:p w14:paraId="3B8E4C03" w14:textId="77777777" w:rsidR="004045C2" w:rsidRDefault="004045C2" w:rsidP="004045C2">
      <w:r>
        <w:t>I have included mapped S-NSSAIs same as the HPLMN S-NSSAIs to avoid making more changes to the TCs.</w:t>
      </w:r>
    </w:p>
    <w:p w14:paraId="55F3C01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C6-220275</w:t>
      </w:r>
      <w:r>
        <w:rPr>
          <w:color w:val="993300"/>
          <w:u w:val="single"/>
        </w:rPr>
        <w:t>.</w:t>
      </w:r>
    </w:p>
    <w:p w14:paraId="2C6AA3B5" w14:textId="37BEC168" w:rsidR="004045C2" w:rsidRDefault="004045C2" w:rsidP="004045C2">
      <w:pPr>
        <w:rPr>
          <w:rFonts w:ascii="Arial" w:hAnsi="Arial" w:cs="Arial"/>
          <w:b/>
          <w:sz w:val="24"/>
        </w:rPr>
      </w:pPr>
      <w:r>
        <w:rPr>
          <w:rFonts w:ascii="Arial" w:hAnsi="Arial" w:cs="Arial"/>
          <w:b/>
          <w:color w:val="0000FF"/>
          <w:sz w:val="24"/>
        </w:rPr>
        <w:t>C6-220244</w:t>
      </w:r>
      <w:r>
        <w:rPr>
          <w:rFonts w:ascii="Arial" w:hAnsi="Arial" w:cs="Arial"/>
          <w:b/>
          <w:color w:val="0000FF"/>
          <w:sz w:val="24"/>
        </w:rPr>
        <w:tab/>
      </w:r>
      <w:r>
        <w:rPr>
          <w:rFonts w:ascii="Arial" w:hAnsi="Arial" w:cs="Arial"/>
          <w:b/>
          <w:sz w:val="24"/>
        </w:rPr>
        <w:t>Correction to TC 5.5.2</w:t>
      </w:r>
    </w:p>
    <w:p w14:paraId="641729E5"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v16.7.0</w:t>
      </w:r>
      <w:r>
        <w:rPr>
          <w:i/>
        </w:rPr>
        <w:tab/>
        <w:t xml:space="preserve">  CR-0487  rev  Cat: F (Rel-16)</w:t>
      </w:r>
      <w:r>
        <w:rPr>
          <w:i/>
        </w:rPr>
        <w:br/>
      </w:r>
      <w:r>
        <w:rPr>
          <w:i/>
        </w:rPr>
        <w:br/>
      </w:r>
      <w:r>
        <w:rPr>
          <w:i/>
        </w:rPr>
        <w:tab/>
      </w:r>
      <w:r>
        <w:rPr>
          <w:i/>
        </w:rPr>
        <w:tab/>
      </w:r>
      <w:r>
        <w:rPr>
          <w:i/>
        </w:rPr>
        <w:tab/>
      </w:r>
      <w:r>
        <w:rPr>
          <w:i/>
        </w:rPr>
        <w:tab/>
      </w:r>
      <w:r>
        <w:rPr>
          <w:i/>
        </w:rPr>
        <w:tab/>
        <w:t>Source: China Telecommunications</w:t>
      </w:r>
    </w:p>
    <w:p w14:paraId="435CE530" w14:textId="77777777" w:rsidR="004045C2" w:rsidRDefault="004045C2" w:rsidP="004045C2">
      <w:pPr>
        <w:rPr>
          <w:rFonts w:ascii="Arial" w:hAnsi="Arial" w:cs="Arial"/>
          <w:b/>
        </w:rPr>
      </w:pPr>
      <w:r>
        <w:rPr>
          <w:rFonts w:ascii="Arial" w:hAnsi="Arial" w:cs="Arial"/>
          <w:b/>
        </w:rPr>
        <w:t xml:space="preserve">Discussion: </w:t>
      </w:r>
    </w:p>
    <w:p w14:paraId="403013E3" w14:textId="77777777" w:rsidR="004045C2" w:rsidRDefault="004045C2" w:rsidP="004045C2">
      <w:r>
        <w:t>Last change is not really clear and needs further clarification. Comprion having an issue.</w:t>
      </w:r>
    </w:p>
    <w:p w14:paraId="7F2CC646" w14:textId="77777777" w:rsidR="004045C2" w:rsidRDefault="004045C2" w:rsidP="004045C2">
      <w:r>
        <w:lastRenderedPageBreak/>
        <w:t>China Telecoms:</w:t>
      </w:r>
    </w:p>
    <w:p w14:paraId="36A16B79" w14:textId="77777777" w:rsidR="004045C2" w:rsidRDefault="004045C2" w:rsidP="004045C2">
      <w:r>
        <w:t>As to CR C6-220244, it is based on the issue raised by the test staff, who is confused when the test result of most UEs shows "244020" or "244030". They have discussed this issue with me, although we finally decide that the UE can pass the test, I still think the description of TC 5.5.2 can be improved. That is the reason that I submit this CR.</w:t>
      </w:r>
    </w:p>
    <w:p w14:paraId="738D3FBD" w14:textId="77777777" w:rsidR="004045C2" w:rsidRDefault="004045C2" w:rsidP="004045C2">
      <w:r>
        <w:t>If you have any question or advice, please let me know.</w:t>
      </w:r>
    </w:p>
    <w:p w14:paraId="1984C1F9" w14:textId="77777777" w:rsidR="004045C2" w:rsidRDefault="004045C2" w:rsidP="004045C2">
      <w:r>
        <w:t>Comprion:</w:t>
      </w:r>
    </w:p>
    <w:p w14:paraId="778E3411" w14:textId="77777777" w:rsidR="004045C2" w:rsidRDefault="004045C2" w:rsidP="004045C2">
      <w:r>
        <w:t xml:space="preserve">From how the test case is structured I expect some handling and verification to be different. </w:t>
      </w:r>
    </w:p>
    <w:p w14:paraId="6244110F" w14:textId="77777777" w:rsidR="004045C2" w:rsidRDefault="004045C2" w:rsidP="004045C2">
      <w:r>
        <w:t>I suppose a MCC/MNC that needs to be shown shall be in accordance to TS 24.501, Table 9.11.3.8.1: 5GS tracking area identity information element</w:t>
      </w:r>
    </w:p>
    <w:p w14:paraId="1F9EE70A" w14:textId="77777777" w:rsidR="004045C2" w:rsidRDefault="004045C2" w:rsidP="004045C2">
      <w:r>
        <w:t>Reading the text there I don’t expect that displaying something like ‘244-020’ is an option at all (if there is no ‘00’ record identifier coding for names taken from a different source.</w:t>
      </w:r>
    </w:p>
    <w:p w14:paraId="5947100C" w14:textId="77777777" w:rsidR="004045C2" w:rsidRDefault="004045C2" w:rsidP="004045C2">
      <w:r>
        <w:t xml:space="preserve">=&gt; The record identifier for record 3 is coded ‘00’ so I expect something different from the MCC/MNC there, … </w:t>
      </w:r>
    </w:p>
    <w:p w14:paraId="1C612BCC" w14:textId="77777777" w:rsidR="004045C2" w:rsidRDefault="004045C2" w:rsidP="004045C2">
      <w:r>
        <w:t>So for me the provided procedure and the expected results do not match and the test shall be modified anyhow, … nothing I blame on your modifications.</w:t>
      </w:r>
    </w:p>
    <w:p w14:paraId="29690252" w14:textId="77777777" w:rsidR="004045C2" w:rsidRDefault="004045C2" w:rsidP="004045C2">
      <w:r>
        <w:t>I hope to get some feedback from our developers so that I can prepare a draft to get that fixed.</w:t>
      </w:r>
    </w:p>
    <w:p w14:paraId="34D2DBA7" w14:textId="77777777" w:rsidR="004045C2" w:rsidRDefault="004045C2" w:rsidP="004045C2">
      <w:r>
        <w:t>China Telecoms:</w:t>
      </w:r>
    </w:p>
    <w:p w14:paraId="20CFE65E" w14:textId="77777777" w:rsidR="004045C2" w:rsidRDefault="004045C2" w:rsidP="004045C2">
      <w:r>
        <w:t>Thank you for your clarification.</w:t>
      </w:r>
    </w:p>
    <w:p w14:paraId="49D04F00" w14:textId="77777777" w:rsidR="004045C2" w:rsidRDefault="004045C2" w:rsidP="004045C2">
      <w:r>
        <w:t>So our common understanding is that the current Test Case is ambiguous and need to be fix.</w:t>
      </w:r>
    </w:p>
    <w:p w14:paraId="0836970A" w14:textId="77777777" w:rsidR="004045C2" w:rsidRDefault="004045C2" w:rsidP="004045C2">
      <w:r>
        <w:t xml:space="preserve">Thanks for your effort to prepare a new draft. </w:t>
      </w:r>
    </w:p>
    <w:p w14:paraId="2554B34B" w14:textId="77777777" w:rsidR="004045C2" w:rsidRDefault="004045C2" w:rsidP="004045C2">
      <w:r>
        <w:t>Will your CR be ready before the end of this meeting?</w:t>
      </w:r>
    </w:p>
    <w:p w14:paraId="677DEAB8" w14:textId="77777777" w:rsidR="004045C2" w:rsidRDefault="004045C2" w:rsidP="004045C2">
      <w:r>
        <w:t>If yes, I hope that C6-220244 can be merged with yours.</w:t>
      </w:r>
    </w:p>
    <w:p w14:paraId="48F564CB" w14:textId="77777777" w:rsidR="004045C2" w:rsidRDefault="004045C2" w:rsidP="004045C2">
      <w:r>
        <w:t>If not, can we just agree on other changes of C6-220244 excluding the changes in clause 5.5.2.4.3 Acceptance criteria, which you will take care of later.</w:t>
      </w:r>
    </w:p>
    <w:p w14:paraId="77A409A0" w14:textId="77777777" w:rsidR="004045C2" w:rsidRDefault="004045C2" w:rsidP="004045C2">
      <w:r>
        <w:t>What is your opinion?</w:t>
      </w:r>
    </w:p>
    <w:p w14:paraId="34610943" w14:textId="77777777" w:rsidR="004045C2" w:rsidRDefault="004045C2" w:rsidP="004045C2">
      <w:r>
        <w:t>Apple:</w:t>
      </w:r>
    </w:p>
    <w:p w14:paraId="59BC2849" w14:textId="77777777" w:rsidR="004045C2" w:rsidRDefault="004045C2" w:rsidP="004045C2">
      <w:r>
        <w:t>Since in CR - the main point of concern is the ambiguity during testing - how a displayed PLMN name is formatted when displayed on UI.  ( In the absence of this specific data configured in USIM , Its ok for an UE manufacturer to make that formatting choice and the current spec doesn't mandate the UI requirement here )</w:t>
      </w:r>
    </w:p>
    <w:p w14:paraId="33D2C481" w14:textId="77777777" w:rsidR="004045C2" w:rsidRDefault="004045C2" w:rsidP="004045C2">
      <w:r>
        <w:t>Hence some UE’s may display currently registered MCC-MNC as in current test spec with a “-", while some other UE’s (as you raised in this CR) that display it with no “-“.</w:t>
      </w:r>
    </w:p>
    <w:p w14:paraId="020FA09B" w14:textId="77777777" w:rsidR="004045C2" w:rsidRDefault="004045C2" w:rsidP="004045C2">
      <w:r>
        <w:t xml:space="preserve">There can be some other UE’s that introduce a “.” as a separator between the MCC.MNC - to bring a distinction between the 3 digit MCC, and 3 digit MNC. Some might just introduce a space “ “ for that purpose. Hence “if" we need a CR to reduce this ambiguity and avoid future concerns - </w:t>
      </w:r>
    </w:p>
    <w:p w14:paraId="50D98B94" w14:textId="77777777" w:rsidR="004045C2" w:rsidRDefault="004045C2" w:rsidP="004045C2">
      <w:r>
        <w:t>May I propose a generic statement as below , with a Note?</w:t>
      </w:r>
    </w:p>
    <w:p w14:paraId="73CAEBB2" w14:textId="77777777" w:rsidR="004045C2" w:rsidRDefault="004045C2" w:rsidP="004045C2">
      <w:r>
        <w:t>5.5.2.4.3              Acceptance criteria</w:t>
      </w:r>
    </w:p>
    <w:p w14:paraId="32434EB1" w14:textId="77777777" w:rsidR="004045C2" w:rsidRDefault="004045C2" w:rsidP="004045C2">
      <w:r>
        <w:t>1)  After step f, ME shall not display "ABCD" instead displays the registered MCC and MNC (for example - "244-020"), or anything else configured by ME as Operator 5G PLMN name.</w:t>
      </w:r>
    </w:p>
    <w:p w14:paraId="25964839" w14:textId="77777777" w:rsidR="004045C2" w:rsidRDefault="004045C2" w:rsidP="004045C2">
      <w:r>
        <w:t>2)  After step m, ME shall not display "PLMN 5G", "ABCD" or "CCCDDD" instead displays the registered MCC and MNC (for example "244-030”), or anything else configured by ME as Operator 5G PLMN name.</w:t>
      </w:r>
    </w:p>
    <w:p w14:paraId="4530A93A" w14:textId="77777777" w:rsidR="004045C2" w:rsidRDefault="004045C2" w:rsidP="004045C2">
      <w:r>
        <w:t>Note:- the displayed MCC and MNC may be formatted with or without a separator and is left to the UE manufacturer.</w:t>
      </w:r>
    </w:p>
    <w:p w14:paraId="7DD15449" w14:textId="77777777" w:rsidR="004045C2" w:rsidRDefault="004045C2" w:rsidP="004045C2">
      <w:r>
        <w:lastRenderedPageBreak/>
        <w:t>Thanks you very much for your comment.</w:t>
      </w:r>
    </w:p>
    <w:p w14:paraId="113008CE" w14:textId="77777777" w:rsidR="004045C2" w:rsidRDefault="004045C2" w:rsidP="004045C2">
      <w:r>
        <w:t>That is exactly what I thought.  There should be a more general description of the PLMN NAME , so I try to replace the "244-020" with "MCC+MNC combination as "244-020" or "244020"".</w:t>
      </w:r>
    </w:p>
    <w:p w14:paraId="5FE08D98" w14:textId="77777777" w:rsidR="004045C2" w:rsidRDefault="004045C2" w:rsidP="004045C2">
      <w:r>
        <w:t>Your statement is fine for me.</w:t>
      </w:r>
    </w:p>
    <w:p w14:paraId="127B646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C6-220290</w:t>
      </w:r>
      <w:r>
        <w:rPr>
          <w:color w:val="993300"/>
          <w:u w:val="single"/>
        </w:rPr>
        <w:t>.</w:t>
      </w:r>
    </w:p>
    <w:p w14:paraId="2C0E728C" w14:textId="3FE379EF" w:rsidR="004045C2" w:rsidRDefault="004045C2" w:rsidP="004045C2">
      <w:pPr>
        <w:rPr>
          <w:rFonts w:ascii="Arial" w:hAnsi="Arial" w:cs="Arial"/>
          <w:b/>
          <w:sz w:val="24"/>
        </w:rPr>
      </w:pPr>
      <w:r>
        <w:rPr>
          <w:rFonts w:ascii="Arial" w:hAnsi="Arial" w:cs="Arial"/>
          <w:b/>
          <w:color w:val="0000FF"/>
          <w:sz w:val="24"/>
        </w:rPr>
        <w:t>C6-220252</w:t>
      </w:r>
      <w:r>
        <w:rPr>
          <w:rFonts w:ascii="Arial" w:hAnsi="Arial" w:cs="Arial"/>
          <w:b/>
          <w:color w:val="0000FF"/>
          <w:sz w:val="24"/>
        </w:rPr>
        <w:tab/>
      </w:r>
      <w:r>
        <w:rPr>
          <w:rFonts w:ascii="Arial" w:hAnsi="Arial" w:cs="Arial"/>
          <w:b/>
          <w:sz w:val="24"/>
        </w:rPr>
        <w:t>Test Cases to cover USIM with non-IMSI SUPI Type</w:t>
      </w:r>
    </w:p>
    <w:p w14:paraId="4B39B3C6"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CR-0488  rev  Cat: C (Rel-17)</w:t>
      </w:r>
      <w:r>
        <w:rPr>
          <w:i/>
        </w:rPr>
        <w:br/>
      </w:r>
      <w:r>
        <w:rPr>
          <w:i/>
        </w:rPr>
        <w:br/>
      </w:r>
      <w:r>
        <w:rPr>
          <w:i/>
        </w:rPr>
        <w:tab/>
      </w:r>
      <w:r>
        <w:rPr>
          <w:i/>
        </w:rPr>
        <w:tab/>
      </w:r>
      <w:r>
        <w:rPr>
          <w:i/>
        </w:rPr>
        <w:tab/>
      </w:r>
      <w:r>
        <w:rPr>
          <w:i/>
        </w:rPr>
        <w:tab/>
      </w:r>
      <w:r>
        <w:rPr>
          <w:i/>
        </w:rPr>
        <w:tab/>
        <w:t>Source: THALES</w:t>
      </w:r>
    </w:p>
    <w:p w14:paraId="01CBFC5A" w14:textId="77777777" w:rsidR="004045C2" w:rsidRDefault="004045C2" w:rsidP="004045C2">
      <w:pPr>
        <w:rPr>
          <w:rFonts w:ascii="Arial" w:hAnsi="Arial" w:cs="Arial"/>
          <w:b/>
        </w:rPr>
      </w:pPr>
      <w:r>
        <w:rPr>
          <w:rFonts w:ascii="Arial" w:hAnsi="Arial" w:cs="Arial"/>
          <w:b/>
        </w:rPr>
        <w:t xml:space="preserve">Abstract: </w:t>
      </w:r>
    </w:p>
    <w:p w14:paraId="5CC93736" w14:textId="77777777" w:rsidR="004045C2" w:rsidRDefault="004045C2" w:rsidP="004045C2">
      <w:r>
        <w:t>Add Test Cases related to USIM with non-IMSI SUPI Type</w:t>
      </w:r>
    </w:p>
    <w:p w14:paraId="7D61A24F" w14:textId="77777777" w:rsidR="004045C2" w:rsidRDefault="004045C2" w:rsidP="004045C2">
      <w:pPr>
        <w:rPr>
          <w:rFonts w:ascii="Arial" w:hAnsi="Arial" w:cs="Arial"/>
          <w:b/>
        </w:rPr>
      </w:pPr>
      <w:r>
        <w:rPr>
          <w:rFonts w:ascii="Arial" w:hAnsi="Arial" w:cs="Arial"/>
          <w:b/>
        </w:rPr>
        <w:t xml:space="preserve">Discussion: </w:t>
      </w:r>
    </w:p>
    <w:p w14:paraId="05839388" w14:textId="77777777" w:rsidR="004045C2" w:rsidRDefault="004045C2" w:rsidP="004045C2">
      <w:r>
        <w:t>Comprion: Thales:</w:t>
      </w:r>
    </w:p>
    <w:p w14:paraId="02C70CE0" w14:textId="77777777" w:rsidR="004045C2" w:rsidRDefault="004045C2" w:rsidP="004045C2">
      <w:r>
        <w:t>1.</w:t>
      </w:r>
      <w:r>
        <w:tab/>
        <w:t xml:space="preserve">In clause 4.1: Is there any additional value to add a sentence about the USIM AID? In order to provide an open specification I suggest to not add a sentence that would exclude the toolkit, Java card, ... USIMs </w:t>
      </w:r>
    </w:p>
    <w:p w14:paraId="2544C3FD" w14:textId="77777777" w:rsidR="004045C2" w:rsidRDefault="004045C2" w:rsidP="004045C2">
      <w:r>
        <w:t>Yes, this is to clarify the requirement we pushed during to have dedicated USIM AID depending of IMSI or SUPI as NAI (NSI, CLI, GCI).</w:t>
      </w:r>
    </w:p>
    <w:p w14:paraId="6FFE0C77" w14:textId="77777777" w:rsidR="004045C2" w:rsidRDefault="004045C2" w:rsidP="004045C2">
      <w:r>
        <w:t>ETSI defined since a very long time the USIM AID PIX then clarifying reference to ETSI 101.220 on PIX to use should not be an issue on all already implemented tests.</w:t>
      </w:r>
    </w:p>
    <w:p w14:paraId="16662CEF" w14:textId="77777777" w:rsidR="004045C2" w:rsidRDefault="004045C2" w:rsidP="004045C2">
      <w:r>
        <w:t>2.</w:t>
      </w:r>
      <w:r>
        <w:tab/>
        <w:t xml:space="preserve">In clause 4.9.1: Addition of service n°130, explicitly set to not available. =&gt; Why? I don't see the advantage of setting such a restriction. I think it is sufficient to keep the current 16 byte coding where there is no coding for service n°130 at all =&gt; not available. To avoid backward compatibility issues byte 17 shall be made available and set to available in the newly defined 5G-NR UICC - non-IMSI SUPI </w:t>
      </w:r>
    </w:p>
    <w:p w14:paraId="087216BC" w14:textId="77777777" w:rsidR="004045C2" w:rsidRDefault="004045C2" w:rsidP="004045C2">
      <w:r>
        <w:t xml:space="preserve">Ok to remove it on next revision for backward compatibility reason. </w:t>
      </w:r>
    </w:p>
    <w:p w14:paraId="69120095" w14:textId="77777777" w:rsidR="004045C2" w:rsidRDefault="004045C2" w:rsidP="004045C2">
      <w:r>
        <w:t>3.</w:t>
      </w:r>
      <w:r>
        <w:tab/>
        <w:t>the 4.x clauses do not have change marks - shouldn't that be new text?</w:t>
      </w:r>
    </w:p>
    <w:p w14:paraId="7A19A5A2" w14:textId="77777777" w:rsidR="004045C2" w:rsidRDefault="004045C2" w:rsidP="004045C2">
      <w:r>
        <w:t>Track changes were missed and all section to be in track change.</w:t>
      </w:r>
    </w:p>
    <w:p w14:paraId="64C4691C" w14:textId="77777777" w:rsidR="004045C2" w:rsidRDefault="004045C2" w:rsidP="004045C2">
      <w:r>
        <w:t>I will correct it on the next revision.</w:t>
      </w:r>
    </w:p>
    <w:p w14:paraId="7450F1BE" w14:textId="77777777" w:rsidR="004045C2" w:rsidRDefault="004045C2" w:rsidP="004045C2">
      <w:r>
        <w:t>4.</w:t>
      </w:r>
      <w:r>
        <w:tab/>
        <w:t>for the USIM AID in clause 4.x the same doubt as above exists.</w:t>
      </w:r>
    </w:p>
    <w:p w14:paraId="14E5F6CE" w14:textId="77777777" w:rsidR="004045C2" w:rsidRDefault="004045C2" w:rsidP="004045C2">
      <w:r>
        <w:t>This is to clarify the requirement we pushed initially on TS 31.102 (then was reported to ETSI 101.220 later) for specific USIM PIX AID for SUPI in NAI format.</w:t>
      </w:r>
    </w:p>
    <w:p w14:paraId="10D0753D" w14:textId="77777777" w:rsidR="004045C2" w:rsidRDefault="004045C2" w:rsidP="004045C2">
      <w:r>
        <w:t>5.</w:t>
      </w:r>
      <w:r>
        <w:tab/>
        <w:t>Name changes on existing 5.3.x test cases: I don't see the value of changing the names, but some the generation of problems. The ‘old’ names are already in use at GCF/PTCRB. – so, they all need to be informed and will be forced to update their test case lists to differentiate between tests that are already in their lists and tests that might not even become relevant for them.</w:t>
      </w:r>
    </w:p>
    <w:p w14:paraId="17B7581C" w14:textId="77777777" w:rsidR="004045C2" w:rsidRDefault="004045C2" w:rsidP="004045C2">
      <w:r>
        <w:t>=&gt; suggestion change solely the title of 5.3 to include SUPI type IMSI and ad a new clause 5.x for SUPI type NSI (5.y for GCI, 5.z for GLI)</w:t>
      </w:r>
    </w:p>
    <w:p w14:paraId="179FDF0C" w14:textId="77777777" w:rsidR="004045C2" w:rsidRDefault="004045C2" w:rsidP="004045C2">
      <w:r>
        <w:t>OK if this has an impact to GCF/PTCRB I will revert to existing name on 5.3.</w:t>
      </w:r>
    </w:p>
    <w:p w14:paraId="7AE498DA" w14:textId="77777777" w:rsidR="004045C2" w:rsidRDefault="004045C2" w:rsidP="004045C2">
      <w:r>
        <w:t>I will only update the 5.3 with SUPI Type IMSI clarification and include new test Case into an added 5.x clause dedicated to SUPI type NSI.</w:t>
      </w:r>
    </w:p>
    <w:p w14:paraId="5364635F" w14:textId="77777777" w:rsidR="004045C2" w:rsidRDefault="004045C2" w:rsidP="004045C2">
      <w:r>
        <w:t>6.</w:t>
      </w:r>
      <w:r>
        <w:tab/>
        <w:t>If you adjust the services and introduce new service lists for different EF_UST configurations, please take into consideration that I suggest to align the look of these lists with what we have in TS 31.102 (similar to what I suggest in CR C6-220229 for TS 31.124).</w:t>
      </w:r>
    </w:p>
    <w:p w14:paraId="7014E539" w14:textId="77777777" w:rsidR="004045C2" w:rsidRDefault="004045C2" w:rsidP="004045C2">
      <w:r>
        <w:lastRenderedPageBreak/>
        <w:t>OK I will do it</w:t>
      </w:r>
    </w:p>
    <w:p w14:paraId="1C34648A" w14:textId="77777777" w:rsidR="004045C2" w:rsidRDefault="004045C2" w:rsidP="004045C2">
      <w:r>
        <w:t>7.</w:t>
      </w:r>
      <w:r>
        <w:tab/>
        <w:t>Clause 5.3.x.5: I wonder If the given SUCI calculation is correct – I doubt as the expected coding contains a HNI with MCC/MNC 246/081.</w:t>
      </w:r>
    </w:p>
    <w:p w14:paraId="592838C6" w14:textId="77777777" w:rsidR="004045C2" w:rsidRDefault="004045C2" w:rsidP="004045C2">
      <w:r>
        <w:t>Let me check from other specification and updated if needed on the next revision.</w:t>
      </w:r>
    </w:p>
    <w:p w14:paraId="46267F21" w14:textId="77777777" w:rsidR="004045C2" w:rsidRDefault="004045C2" w:rsidP="004045C2">
      <w:r>
        <w:t>Qualcomm:</w:t>
      </w:r>
    </w:p>
    <w:p w14:paraId="58966C19" w14:textId="77777777" w:rsidR="004045C2" w:rsidRDefault="004045C2" w:rsidP="004045C2">
      <w:r>
        <w:t xml:space="preserve">Agree with the comment, a new clause 5.x can be defined for SUPI type NSI. </w:t>
      </w:r>
    </w:p>
    <w:p w14:paraId="369996C4" w14:textId="77777777" w:rsidR="004045C2" w:rsidRDefault="004045C2" w:rsidP="004045C2">
      <w:r>
        <w:t>Service no 130 can be introduced in the new clause 5.x. May need a few of TCs for service 130 not set as well under the same clause.</w:t>
      </w:r>
    </w:p>
    <w:p w14:paraId="6616C1DF" w14:textId="77777777" w:rsidR="004045C2" w:rsidRDefault="004045C2" w:rsidP="004045C2">
      <w:r>
        <w:t>OK, see my comment in previous answer to Arne.</w:t>
      </w:r>
    </w:p>
    <w:p w14:paraId="4D910CCE" w14:textId="77777777" w:rsidR="004045C2" w:rsidRDefault="004045C2" w:rsidP="004045C2">
      <w:r>
        <w:t>Existing TCs should be intact.</w:t>
      </w:r>
    </w:p>
    <w:p w14:paraId="68E31956" w14:textId="77777777" w:rsidR="004045C2" w:rsidRDefault="004045C2" w:rsidP="004045C2">
      <w:r>
        <w:t>BTW, do we need to redefine EF-</w:t>
      </w:r>
      <w:proofErr w:type="spellStart"/>
      <w:r>
        <w:t>SUCI_Cal_Info</w:t>
      </w:r>
      <w:proofErr w:type="spellEnd"/>
      <w:r>
        <w:t xml:space="preserve"> and EF-RI? Existing definitions should be fine.</w:t>
      </w:r>
    </w:p>
    <w:p w14:paraId="5D278635" w14:textId="77777777" w:rsidR="004045C2" w:rsidRDefault="004045C2" w:rsidP="004045C2">
      <w:r>
        <w:t>Yes, because this is defined only in clause 4.9 which is USIM with IMSI and we need it for next Test Case (Profile A and Profile B to be specified later).</w:t>
      </w:r>
    </w:p>
    <w:p w14:paraId="57AA31DE" w14:textId="77777777" w:rsidR="004045C2" w:rsidRDefault="004045C2" w:rsidP="004045C2">
      <w:r>
        <w:t>Qualcomm:</w:t>
      </w:r>
    </w:p>
    <w:p w14:paraId="5E24A071" w14:textId="77777777" w:rsidR="004045C2" w:rsidRDefault="004045C2" w:rsidP="004045C2">
      <w:r>
        <w:t>OK, will wait for the revision of the CR.</w:t>
      </w:r>
    </w:p>
    <w:p w14:paraId="6C7691F5" w14:textId="77777777" w:rsidR="004045C2" w:rsidRDefault="004045C2" w:rsidP="004045C2">
      <w:r>
        <w:t>Hopefully, you will have 5.x defined for SUPI in NAI format TCs.</w:t>
      </w:r>
    </w:p>
    <w:p w14:paraId="3A6B255B" w14:textId="77777777" w:rsidR="004045C2" w:rsidRDefault="004045C2" w:rsidP="004045C2">
      <w:r>
        <w:t>Regarding the format of the SUCI coding. If should be as below.</w:t>
      </w:r>
    </w:p>
    <w:p w14:paraId="73151FD7" w14:textId="77777777" w:rsidR="004045C2" w:rsidRDefault="004045C2" w:rsidP="004045C2">
      <w:r>
        <w:t>SUPI format:           1</w:t>
      </w:r>
    </w:p>
    <w:p w14:paraId="42EFD2A9" w14:textId="77777777" w:rsidR="004045C2" w:rsidRDefault="004045C2" w:rsidP="004045C2">
      <w:r>
        <w:t>Home Network Identifier:     246/081</w:t>
      </w:r>
    </w:p>
    <w:p w14:paraId="6AFB415B" w14:textId="77777777" w:rsidR="004045C2" w:rsidRDefault="004045C2" w:rsidP="004045C2">
      <w:r>
        <w:t>Routing indicator:   17</w:t>
      </w:r>
    </w:p>
    <w:p w14:paraId="653BFBE1" w14:textId="77777777" w:rsidR="004045C2" w:rsidRDefault="004045C2" w:rsidP="004045C2">
      <w:r>
        <w:t>Protection scheme id:             00</w:t>
      </w:r>
    </w:p>
    <w:p w14:paraId="730B251C" w14:textId="77777777" w:rsidR="004045C2" w:rsidRDefault="004045C2" w:rsidP="004045C2">
      <w:r>
        <w:t>Home network public key Id:  0</w:t>
      </w:r>
    </w:p>
    <w:p w14:paraId="76A27EF1" w14:textId="77777777" w:rsidR="004045C2" w:rsidRDefault="004045C2" w:rsidP="004045C2">
      <w:r>
        <w:t>Scheme output:             user17@example.com</w:t>
      </w:r>
    </w:p>
    <w:p w14:paraId="617A9C6F" w14:textId="77777777" w:rsidR="004045C2" w:rsidRDefault="004045C2" w:rsidP="004045C2">
      <w:r>
        <w:t>Comprion:</w:t>
      </w:r>
    </w:p>
    <w:p w14:paraId="47DE0237" w14:textId="77777777" w:rsidR="004045C2" w:rsidRDefault="004045C2" w:rsidP="004045C2">
      <w:r>
        <w:t>Please find some corrections in the doc: ftp://marquordt@www.3gpp.org/tsg_ct/WG6_Smartcard_Ex-T3/CT6-111e/Inbox/Draft/draft%20C6-220285%20-%20Test%20Cases%20to%20cover%20USIM%20with%20non-IMSI%20SUPI%20Type.docx</w:t>
      </w:r>
    </w:p>
    <w:p w14:paraId="06DFA9BD" w14:textId="77777777" w:rsidR="004045C2" w:rsidRDefault="004045C2" w:rsidP="004045C2">
      <w:r>
        <w:t xml:space="preserve">Unfortunately I </w:t>
      </w:r>
      <w:proofErr w:type="spellStart"/>
      <w:r>
        <w:t>didn’r</w:t>
      </w:r>
      <w:proofErr w:type="spellEnd"/>
      <w:r>
        <w:t xml:space="preserve"> fix all – an appropriate coding for the new UST bits is still needed.</w:t>
      </w:r>
    </w:p>
    <w:p w14:paraId="2E4ED798" w14:textId="77777777" w:rsidR="004045C2" w:rsidRDefault="004045C2" w:rsidP="004045C2">
      <w:r>
        <w:t>Thales:</w:t>
      </w:r>
    </w:p>
    <w:p w14:paraId="36105098" w14:textId="77777777" w:rsidR="004045C2" w:rsidRDefault="004045C2" w:rsidP="004045C2">
      <w:r>
        <w:t>OK to remove the yellow part highlighted (as you suspect it was proposed to clarify the location of 5.x clause).</w:t>
      </w:r>
    </w:p>
    <w:p w14:paraId="486A0B15" w14:textId="77777777" w:rsidR="004045C2" w:rsidRDefault="004045C2" w:rsidP="004045C2">
      <w:r>
        <w:t>I will fix the UST description (and coding) to follow coding from your CR on 31.124 (C6-220229).</w:t>
      </w:r>
    </w:p>
    <w:p w14:paraId="2C85B81C" w14:textId="77777777" w:rsidR="004045C2" w:rsidRDefault="004045C2" w:rsidP="004045C2">
      <w:r>
        <w:t>Qualcomm:</w:t>
      </w:r>
    </w:p>
    <w:p w14:paraId="6A94BE86" w14:textId="77777777" w:rsidR="004045C2" w:rsidRDefault="004045C2" w:rsidP="004045C2">
      <w:r>
        <w:t>New CR looks fine. A couple of comments.</w:t>
      </w:r>
    </w:p>
    <w:p w14:paraId="1C858C74" w14:textId="77777777" w:rsidR="004045C2" w:rsidRDefault="004045C2" w:rsidP="004045C2">
      <w:r>
        <w:t>Comment 1:</w:t>
      </w:r>
    </w:p>
    <w:p w14:paraId="5FEAEF1A" w14:textId="77777777" w:rsidR="004045C2" w:rsidRDefault="004045C2" w:rsidP="004045C2">
      <w:r>
        <w:t>xxx</w:t>
      </w:r>
      <w:r>
        <w:tab/>
        <w:t>SUCI calculation by ME using null scheme - SUPI Type NSI</w:t>
      </w:r>
      <w:r>
        <w:tab/>
        <w:t>Rel-16</w:t>
      </w:r>
      <w:r>
        <w:tab/>
        <w:t>5.3.x</w:t>
      </w:r>
      <w:r>
        <w:tab/>
        <w:t>N/A</w:t>
      </w:r>
      <w:r>
        <w:tab/>
        <w:t>N/A</w:t>
      </w:r>
      <w:r>
        <w:tab/>
        <w:t>N/A</w:t>
      </w:r>
      <w:r>
        <w:tab/>
        <w:t>N/A</w:t>
      </w:r>
      <w:r>
        <w:tab/>
        <w:t>N/A</w:t>
      </w:r>
      <w:r>
        <w:tab/>
        <w:t>N/A</w:t>
      </w:r>
      <w:r>
        <w:tab/>
        <w:t>N/A</w:t>
      </w:r>
      <w:r>
        <w:tab/>
        <w:t>N/A</w:t>
      </w:r>
      <w:r>
        <w:tab/>
        <w:t>N/A</w:t>
      </w:r>
      <w:r>
        <w:tab/>
        <w:t>N/A</w:t>
      </w:r>
      <w:r>
        <w:tab/>
        <w:t>N/A</w:t>
      </w:r>
      <w:r>
        <w:tab/>
        <w:t>N/A</w:t>
      </w:r>
      <w:r>
        <w:tab/>
        <w:t>N/A</w:t>
      </w:r>
      <w:r>
        <w:tab/>
      </w:r>
      <w:proofErr w:type="spellStart"/>
      <w:r>
        <w:t>Cxxx</w:t>
      </w:r>
      <w:proofErr w:type="spellEnd"/>
      <w:r>
        <w:tab/>
        <w:t>NG-SS</w:t>
      </w:r>
    </w:p>
    <w:p w14:paraId="20859559" w14:textId="77777777" w:rsidR="004045C2" w:rsidRDefault="004045C2" w:rsidP="004045C2">
      <w:r>
        <w:t>You may change the TC# above.</w:t>
      </w:r>
    </w:p>
    <w:p w14:paraId="25BD0325" w14:textId="77777777" w:rsidR="004045C2" w:rsidRDefault="004045C2" w:rsidP="004045C2">
      <w:r>
        <w:lastRenderedPageBreak/>
        <w:t>Comment 2:</w:t>
      </w:r>
    </w:p>
    <w:p w14:paraId="150C6BB6" w14:textId="77777777" w:rsidR="004045C2" w:rsidRDefault="004045C2" w:rsidP="004045C2">
      <w:r>
        <w:t>7.1</w:t>
      </w:r>
      <w:r>
        <w:tab/>
        <w:t>4.x        Definition of 5G-NR UICC – non-IMSI SUPI Type</w:t>
      </w:r>
    </w:p>
    <w:p w14:paraId="6F9482EC" w14:textId="77777777" w:rsidR="004045C2" w:rsidRDefault="004045C2" w:rsidP="004045C2">
      <w:r>
        <w:t>Do we need to redefine all the EFs?</w:t>
      </w:r>
    </w:p>
    <w:p w14:paraId="639E0C8A" w14:textId="77777777" w:rsidR="004045C2" w:rsidRDefault="004045C2" w:rsidP="004045C2">
      <w:r>
        <w:t>Better use the similar text as used in other sections and include only ET-UST, EF-IMSI and EF-SUPI_NAI.</w:t>
      </w:r>
    </w:p>
    <w:p w14:paraId="18950FFA" w14:textId="77777777" w:rsidR="004045C2" w:rsidRDefault="004045C2" w:rsidP="004045C2">
      <w:r>
        <w:t>In general, the values of the 5G-NR UICC are identical to the default UICC, with the following exceptions:</w:t>
      </w:r>
    </w:p>
    <w:p w14:paraId="79CE7116" w14:textId="77777777" w:rsidR="004045C2" w:rsidRDefault="004045C2" w:rsidP="004045C2">
      <w:r>
        <w:t>Comment 3:</w:t>
      </w:r>
    </w:p>
    <w:p w14:paraId="36F9A2D8" w14:textId="77777777" w:rsidR="004045C2" w:rsidRDefault="004045C2" w:rsidP="004045C2">
      <w:r>
        <w:t>Do we need the below TC in the CR?</w:t>
      </w:r>
    </w:p>
    <w:p w14:paraId="024B5696" w14:textId="77777777" w:rsidR="004045C2" w:rsidRDefault="004045C2" w:rsidP="004045C2">
      <w:r>
        <w:t>5.5.2    Display of registered 5G PLMN name from ME</w:t>
      </w:r>
    </w:p>
    <w:p w14:paraId="38941AA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C6-220285</w:t>
      </w:r>
      <w:r>
        <w:rPr>
          <w:color w:val="993300"/>
          <w:u w:val="single"/>
        </w:rPr>
        <w:t>.</w:t>
      </w:r>
    </w:p>
    <w:p w14:paraId="14C9AD3A" w14:textId="018449D5" w:rsidR="004045C2" w:rsidRDefault="004045C2" w:rsidP="004045C2">
      <w:pPr>
        <w:rPr>
          <w:rFonts w:ascii="Arial" w:hAnsi="Arial" w:cs="Arial"/>
          <w:b/>
          <w:sz w:val="24"/>
        </w:rPr>
      </w:pPr>
      <w:r>
        <w:rPr>
          <w:rFonts w:ascii="Arial" w:hAnsi="Arial" w:cs="Arial"/>
          <w:b/>
          <w:color w:val="0000FF"/>
          <w:sz w:val="24"/>
        </w:rPr>
        <w:t>C6-220271</w:t>
      </w:r>
      <w:r>
        <w:rPr>
          <w:rFonts w:ascii="Arial" w:hAnsi="Arial" w:cs="Arial"/>
          <w:b/>
          <w:color w:val="0000FF"/>
          <w:sz w:val="24"/>
        </w:rPr>
        <w:tab/>
      </w:r>
      <w:r>
        <w:rPr>
          <w:rFonts w:ascii="Arial" w:hAnsi="Arial" w:cs="Arial"/>
          <w:b/>
          <w:sz w:val="24"/>
        </w:rPr>
        <w:t>Update of USAT 27.22.14 SOR related testcase</w:t>
      </w:r>
    </w:p>
    <w:p w14:paraId="7E1F05B4"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CR-0629  rev 1 Cat: F (Rel-16)</w:t>
      </w:r>
      <w:r>
        <w:rPr>
          <w:i/>
        </w:rPr>
        <w:br/>
      </w:r>
      <w:r>
        <w:rPr>
          <w:i/>
        </w:rPr>
        <w:br/>
      </w:r>
      <w:r>
        <w:rPr>
          <w:i/>
        </w:rPr>
        <w:tab/>
      </w:r>
      <w:r>
        <w:rPr>
          <w:i/>
        </w:rPr>
        <w:tab/>
      </w:r>
      <w:r>
        <w:rPr>
          <w:i/>
        </w:rPr>
        <w:tab/>
      </w:r>
      <w:r>
        <w:rPr>
          <w:i/>
        </w:rPr>
        <w:tab/>
      </w:r>
      <w:r>
        <w:rPr>
          <w:i/>
        </w:rPr>
        <w:tab/>
        <w:t>Source: Keysight Technologies UK Ltd</w:t>
      </w:r>
    </w:p>
    <w:p w14:paraId="0F7CFD0A" w14:textId="77777777" w:rsidR="004045C2" w:rsidRDefault="004045C2" w:rsidP="004045C2">
      <w:pPr>
        <w:rPr>
          <w:color w:val="808080"/>
        </w:rPr>
      </w:pPr>
      <w:r>
        <w:rPr>
          <w:color w:val="808080"/>
        </w:rPr>
        <w:t>(Replaces C6-220169)</w:t>
      </w:r>
    </w:p>
    <w:p w14:paraId="3D135737" w14:textId="77777777" w:rsidR="004045C2" w:rsidRDefault="004045C2" w:rsidP="004045C2">
      <w:pPr>
        <w:rPr>
          <w:rFonts w:ascii="Arial" w:hAnsi="Arial" w:cs="Arial"/>
          <w:b/>
        </w:rPr>
      </w:pPr>
      <w:r>
        <w:rPr>
          <w:rFonts w:ascii="Arial" w:hAnsi="Arial" w:cs="Arial"/>
          <w:b/>
        </w:rPr>
        <w:t xml:space="preserve">Discussion: </w:t>
      </w:r>
    </w:p>
    <w:p w14:paraId="384DCC97" w14:textId="77777777" w:rsidR="004045C2" w:rsidRDefault="004045C2" w:rsidP="004045C2">
      <w:r>
        <w:t>Qualcomm:</w:t>
      </w:r>
    </w:p>
    <w:p w14:paraId="1311A543" w14:textId="77777777" w:rsidR="004045C2" w:rsidRDefault="004045C2" w:rsidP="004045C2">
      <w:r>
        <w:t xml:space="preserve">If we want not to verify the last step in the </w:t>
      </w:r>
      <w:proofErr w:type="spellStart"/>
      <w:r>
        <w:t>seqs</w:t>
      </w:r>
      <w:proofErr w:type="spellEnd"/>
      <w:r>
        <w:t xml:space="preserve"> 2.1, 2.3 and 3.x while the complete TC including the last step is verified in the </w:t>
      </w:r>
      <w:proofErr w:type="spellStart"/>
      <w:r>
        <w:t>seq</w:t>
      </w:r>
      <w:proofErr w:type="spellEnd"/>
      <w:r>
        <w:t xml:space="preserve"> 2.3, we have to modify the Test Purpose. </w:t>
      </w:r>
    </w:p>
    <w:p w14:paraId="0E64E790" w14:textId="77777777" w:rsidR="004045C2" w:rsidRDefault="004045C2" w:rsidP="004045C2">
      <w:r>
        <w:t xml:space="preserve">C6-220242 was uploaded to include that change. Pls check the Test Purpose in that CR. Do you still need the highlighted text in </w:t>
      </w:r>
      <w:proofErr w:type="spellStart"/>
      <w:r>
        <w:t>seq</w:t>
      </w:r>
      <w:proofErr w:type="spellEnd"/>
      <w:r>
        <w:t xml:space="preserve"> 2.3?</w:t>
      </w:r>
    </w:p>
    <w:p w14:paraId="303854B7" w14:textId="77777777" w:rsidR="004045C2" w:rsidRDefault="004045C2" w:rsidP="004045C2">
      <w:r>
        <w:t>Keysight:</w:t>
      </w:r>
    </w:p>
    <w:p w14:paraId="0D6E6ABA" w14:textId="77777777" w:rsidR="004045C2" w:rsidRDefault="004045C2" w:rsidP="004045C2">
      <w:r>
        <w:t xml:space="preserve">I’ve uploaded the doc as in the draft, so the reviewers have the whole picture regards the change. </w:t>
      </w:r>
    </w:p>
    <w:p w14:paraId="2DB0067F" w14:textId="77777777" w:rsidR="004045C2" w:rsidRDefault="004045C2" w:rsidP="004045C2">
      <w:r>
        <w:t>I can remove the duplicated change and refer to your CR in revision if the Timer change is agreed; or withdrawn in whole if not agreed. So it shall post no impact on your CR</w:t>
      </w:r>
    </w:p>
    <w:p w14:paraId="7CAAB431" w14:textId="77777777" w:rsidR="004045C2" w:rsidRDefault="004045C2" w:rsidP="004045C2">
      <w:r>
        <w:t>Keysight:</w:t>
      </w:r>
    </w:p>
    <w:p w14:paraId="289504E8" w14:textId="77777777" w:rsidR="004045C2" w:rsidRDefault="004045C2" w:rsidP="004045C2">
      <w:r>
        <w:t xml:space="preserve">On the </w:t>
      </w:r>
      <w:proofErr w:type="spellStart"/>
      <w:r>
        <w:t>seq</w:t>
      </w:r>
      <w:proofErr w:type="spellEnd"/>
      <w:r>
        <w:t xml:space="preserve"> 2.3 step 14, you have note as highlighted below, which was in your original CR C6-210330.</w:t>
      </w:r>
    </w:p>
    <w:p w14:paraId="1BD4FAA4" w14:textId="77777777" w:rsidR="004045C2" w:rsidRDefault="004045C2" w:rsidP="004045C2">
      <w:r>
        <w:t xml:space="preserve">Before step 14, the ME is already registered on Cell1, may you help me understand what this note actually mean for the test step? </w:t>
      </w:r>
      <w:proofErr w:type="spellStart"/>
      <w:r>
        <w:t>Eg.</w:t>
      </w:r>
      <w:proofErr w:type="spellEnd"/>
      <w:r>
        <w:t xml:space="preserve"> Are we expecting the UE initialises another registration on cell 1 before go on to cell 2? If so, what type of registration we are expecting?</w:t>
      </w:r>
    </w:p>
    <w:p w14:paraId="1FF33CF9" w14:textId="77777777" w:rsidR="004045C2" w:rsidRDefault="004045C2" w:rsidP="004045C2">
      <w:r>
        <w:t>Keysight:</w:t>
      </w:r>
    </w:p>
    <w:p w14:paraId="10DFB364" w14:textId="77777777" w:rsidR="004045C2" w:rsidRDefault="004045C2" w:rsidP="004045C2">
      <w:r>
        <w:t>Thanks for your comment.</w:t>
      </w:r>
    </w:p>
    <w:p w14:paraId="57464205" w14:textId="77777777" w:rsidR="004045C2" w:rsidRDefault="004045C2" w:rsidP="004045C2">
      <w:r>
        <w:t>Yes, C6-220271 is mostly overlap with your C6-220242. And I totally agree with your C6-220242, which has more complete reference. I am fine to go with the wording in C6-220242. I can remove those duplicated changes (where exact wording may slightly differ), and refer to C6-220242 once it was agreed.</w:t>
      </w:r>
    </w:p>
    <w:p w14:paraId="15C7902E" w14:textId="77777777" w:rsidR="004045C2" w:rsidRDefault="004045C2" w:rsidP="004045C2">
      <w:r>
        <w:t xml:space="preserve">There is one extra change in C6-220271 though, </w:t>
      </w:r>
      <w:proofErr w:type="spellStart"/>
      <w:r>
        <w:t>ie</w:t>
      </w:r>
      <w:proofErr w:type="spellEnd"/>
      <w:r>
        <w:t xml:space="preserve"> the adding of HPPLMN timer.</w:t>
      </w:r>
    </w:p>
    <w:p w14:paraId="1FE04DF8" w14:textId="77777777" w:rsidR="004045C2" w:rsidRDefault="004045C2" w:rsidP="004045C2">
      <w:r>
        <w:t>I added such checking as per referred 23.122 [29] clause 4.4.6 with below clause, for completeness, and hopefully also remove any ambiguity in the required testcase implementation.</w:t>
      </w:r>
    </w:p>
    <w:p w14:paraId="76D82723" w14:textId="77777777" w:rsidR="004045C2" w:rsidRDefault="004045C2" w:rsidP="004045C2">
      <w:r>
        <w:t>d)            attempt to obtain service on a higher priority PLMN as specified in subclause 4.4.3.3 by acting as if timer T that controls periodic attempts has expired.</w:t>
      </w:r>
    </w:p>
    <w:p w14:paraId="0B245B13" w14:textId="77777777" w:rsidR="004045C2" w:rsidRDefault="004045C2" w:rsidP="004045C2">
      <w:r>
        <w:lastRenderedPageBreak/>
        <w:t>Please let me know if you have any comment on the extra change.</w:t>
      </w:r>
    </w:p>
    <w:p w14:paraId="39077823" w14:textId="77777777" w:rsidR="004045C2" w:rsidRDefault="004045C2" w:rsidP="004045C2">
      <w:r>
        <w:t>Qualcomm:</w:t>
      </w:r>
    </w:p>
    <w:p w14:paraId="719A9630" w14:textId="77777777" w:rsidR="004045C2" w:rsidRDefault="004045C2" w:rsidP="004045C2">
      <w:r>
        <w:t>I believe you are referring to step 17 and not step 14.</w:t>
      </w:r>
    </w:p>
    <w:p w14:paraId="2C5809EA" w14:textId="77777777" w:rsidR="004045C2" w:rsidRDefault="004045C2" w:rsidP="004045C2">
      <w:r>
        <w:t>Actually it was a typo to include cell 1 in the note. It should be Cell 2.</w:t>
      </w:r>
    </w:p>
    <w:p w14:paraId="6668959B" w14:textId="77777777" w:rsidR="004045C2" w:rsidRDefault="004045C2" w:rsidP="004045C2">
      <w:r>
        <w:t xml:space="preserve">Device may register to the new cell before the 6 mints timer expiry. I think this step was in legacy </w:t>
      </w:r>
      <w:proofErr w:type="spellStart"/>
      <w:r>
        <w:t>SoR</w:t>
      </w:r>
      <w:proofErr w:type="spellEnd"/>
      <w:r>
        <w:t xml:space="preserve"> TCs as well. Can you correct it in your CR? </w:t>
      </w:r>
    </w:p>
    <w:p w14:paraId="1EAD9D2A" w14:textId="77777777" w:rsidR="004045C2" w:rsidRDefault="004045C2" w:rsidP="004045C2">
      <w:r>
        <w:t>Qualcomm:</w:t>
      </w:r>
    </w:p>
    <w:p w14:paraId="2AE532FC" w14:textId="77777777" w:rsidR="004045C2" w:rsidRDefault="004045C2" w:rsidP="004045C2">
      <w:r>
        <w:t xml:space="preserve">As I mentioned in the previous response, I was thinking Test Purpose change for </w:t>
      </w:r>
      <w:proofErr w:type="spellStart"/>
      <w:r>
        <w:t>Seq</w:t>
      </w:r>
      <w:proofErr w:type="spellEnd"/>
      <w:r>
        <w:t xml:space="preserve"> 2.3 is sufficient and no need to refer to it is again in the Test Step.</w:t>
      </w:r>
    </w:p>
    <w:p w14:paraId="37A947EA" w14:textId="77777777" w:rsidR="004045C2" w:rsidRDefault="004045C2" w:rsidP="004045C2">
      <w:r>
        <w:t>But if you feel it gives more clarity I’m fine with keeping the reference to 23.122 again.</w:t>
      </w:r>
    </w:p>
    <w:p w14:paraId="3ACB23DD" w14:textId="77777777" w:rsidR="004045C2" w:rsidRDefault="004045C2" w:rsidP="004045C2">
      <w:r>
        <w:t>Keysight:</w:t>
      </w:r>
    </w:p>
    <w:p w14:paraId="0BF8BB2A" w14:textId="77777777" w:rsidR="004045C2" w:rsidRDefault="004045C2" w:rsidP="004045C2">
      <w:r>
        <w:t>Yes, it is now step 17 (step 14 was in original CR C6-210330)</w:t>
      </w:r>
    </w:p>
    <w:p w14:paraId="1CAD7CD4" w14:textId="77777777" w:rsidR="004045C2" w:rsidRDefault="004045C2" w:rsidP="004045C2">
      <w:r>
        <w:t xml:space="preserve">In C6-220271, I have already removed the note, and stated the timer as below. I do not see the same note in other 27.22.14.x SOR sequences though. Which legacy </w:t>
      </w:r>
      <w:proofErr w:type="spellStart"/>
      <w:r>
        <w:t>SoR</w:t>
      </w:r>
      <w:proofErr w:type="spellEnd"/>
      <w:r>
        <w:t xml:space="preserve"> TCs you are referring to ?</w:t>
      </w:r>
    </w:p>
    <w:p w14:paraId="35321566" w14:textId="77777777" w:rsidR="004045C2" w:rsidRDefault="004045C2" w:rsidP="004045C2">
      <w:r>
        <w:t>I understand you commented on the reflector to remove the first line “As specified …”, which is fine for me.</w:t>
      </w:r>
    </w:p>
    <w:p w14:paraId="06EB8089" w14:textId="77777777" w:rsidR="004045C2" w:rsidRDefault="004045C2" w:rsidP="004045C2">
      <w:r>
        <w:t>Qualcomm:</w:t>
      </w:r>
    </w:p>
    <w:p w14:paraId="6A64D453" w14:textId="77777777" w:rsidR="004045C2" w:rsidRDefault="004045C2" w:rsidP="004045C2">
      <w:r>
        <w:t xml:space="preserve">Legacy SOR we under REFRESH TCs. </w:t>
      </w:r>
      <w:proofErr w:type="spellStart"/>
      <w:r>
        <w:t>Eg</w:t>
      </w:r>
      <w:proofErr w:type="spellEnd"/>
      <w:r>
        <w:t xml:space="preserve"> 27.22.4.7.3.4.2.</w:t>
      </w:r>
    </w:p>
    <w:p w14:paraId="5B3FCB6D" w14:textId="77777777" w:rsidR="004045C2" w:rsidRDefault="004045C2" w:rsidP="004045C2">
      <w:r>
        <w:t>Keysight:</w:t>
      </w:r>
    </w:p>
    <w:p w14:paraId="7D36C9E4" w14:textId="77777777" w:rsidR="004045C2" w:rsidRDefault="004045C2" w:rsidP="004045C2">
      <w:r>
        <w:t>For 27.22.4.7.3.4.2 etc. I guess we’d better cover it in a different CR?</w:t>
      </w:r>
    </w:p>
    <w:p w14:paraId="32C80E01" w14:textId="77777777" w:rsidR="004045C2" w:rsidRDefault="004045C2" w:rsidP="004045C2">
      <w:r>
        <w:t>I can help draft it for this meeting, if later doc is allowed by  @KRUSE Heiko?</w:t>
      </w:r>
    </w:p>
    <w:p w14:paraId="5BC16DE7" w14:textId="77777777" w:rsidR="004045C2" w:rsidRDefault="004045C2" w:rsidP="004045C2">
      <w:r>
        <w:t>Chairman:</w:t>
      </w:r>
    </w:p>
    <w:p w14:paraId="360FEA1E" w14:textId="77777777" w:rsidR="004045C2" w:rsidRDefault="004045C2" w:rsidP="004045C2">
      <w:r>
        <w:t>No problem</w:t>
      </w:r>
    </w:p>
    <w:p w14:paraId="4C36F14A" w14:textId="77777777" w:rsidR="004045C2" w:rsidRDefault="004045C2" w:rsidP="004045C2">
      <w:r>
        <w:t>Qualcomm:</w:t>
      </w:r>
    </w:p>
    <w:p w14:paraId="3562E133" w14:textId="77777777" w:rsidR="004045C2" w:rsidRDefault="004045C2" w:rsidP="004045C2">
      <w:r>
        <w:t>What changes do you plan to include in a new CR?</w:t>
      </w:r>
    </w:p>
    <w:p w14:paraId="25C3249E" w14:textId="77777777" w:rsidR="004045C2" w:rsidRDefault="004045C2" w:rsidP="004045C2">
      <w:r>
        <w:t>Were you able to check the v2 of the merged doc? I included the change we discussed below.</w:t>
      </w:r>
    </w:p>
    <w:p w14:paraId="770526C5" w14:textId="77777777" w:rsidR="004045C2" w:rsidRDefault="004045C2" w:rsidP="004045C2">
      <w:r>
        <w:t>If any change is needed we can include it in the merged doc.</w:t>
      </w:r>
    </w:p>
    <w:p w14:paraId="612638E6" w14:textId="77777777" w:rsidR="004045C2" w:rsidRDefault="004045C2" w:rsidP="004045C2">
      <w:r>
        <w:t>Keysight:</w:t>
      </w:r>
    </w:p>
    <w:p w14:paraId="49D160A9" w14:textId="77777777" w:rsidR="004045C2" w:rsidRDefault="004045C2" w:rsidP="004045C2">
      <w:r>
        <w:t>I saw you already included the timer constraint from C6-220271.</w:t>
      </w:r>
    </w:p>
    <w:p w14:paraId="4E9B494D" w14:textId="77777777" w:rsidR="004045C2" w:rsidRDefault="004045C2" w:rsidP="004045C2">
      <w:r>
        <w:t xml:space="preserve">I am fine on other changes. </w:t>
      </w:r>
    </w:p>
    <w:p w14:paraId="24AACCD3" w14:textId="77777777" w:rsidR="004045C2" w:rsidRDefault="004045C2" w:rsidP="004045C2">
      <w:r>
        <w:t>If it is OK, may you add Keysight to co-source?</w:t>
      </w:r>
    </w:p>
    <w:p w14:paraId="296BE75B" w14:textId="77777777" w:rsidR="004045C2" w:rsidRDefault="004045C2" w:rsidP="004045C2">
      <w:r>
        <w:t>Qualcomm:</w:t>
      </w:r>
    </w:p>
    <w:p w14:paraId="65E2091E" w14:textId="77777777" w:rsidR="004045C2" w:rsidRDefault="004045C2" w:rsidP="004045C2">
      <w:r>
        <w:t>I think Arne can add Keysight when he creates the final doc.</w:t>
      </w:r>
    </w:p>
    <w:p w14:paraId="1EF3D02A" w14:textId="77777777" w:rsidR="004045C2" w:rsidRDefault="004045C2" w:rsidP="004045C2">
      <w:r>
        <w:t>Keysight:</w:t>
      </w:r>
    </w:p>
    <w:p w14:paraId="41C72833" w14:textId="77777777" w:rsidR="004045C2" w:rsidRDefault="004045C2" w:rsidP="004045C2">
      <w:r>
        <w:t xml:space="preserve">&gt;&gt;  Legacy SOR we under REFRESH TCs. </w:t>
      </w:r>
      <w:proofErr w:type="spellStart"/>
      <w:r>
        <w:t>Eg</w:t>
      </w:r>
      <w:proofErr w:type="spellEnd"/>
      <w:r>
        <w:t xml:space="preserve"> 27.22.4.7.3.4.2</w:t>
      </w:r>
    </w:p>
    <w:p w14:paraId="247808C3" w14:textId="77777777" w:rsidR="004045C2" w:rsidRDefault="004045C2" w:rsidP="004045C2">
      <w:r>
        <w:t xml:space="preserve">I’ve searched through the 31.124, found a  few similar instances, where only two might need update. </w:t>
      </w:r>
    </w:p>
    <w:p w14:paraId="6EE306A8" w14:textId="77777777" w:rsidR="004045C2" w:rsidRDefault="004045C2" w:rsidP="004045C2">
      <w:r>
        <w:t>I put it into a draft (Cat. D) for your review, not sure it is necessary though.</w:t>
      </w:r>
    </w:p>
    <w:p w14:paraId="48D9D856" w14:textId="77777777" w:rsidR="004045C2" w:rsidRDefault="004045C2" w:rsidP="004045C2">
      <w:r>
        <w:lastRenderedPageBreak/>
        <w:t xml:space="preserve">27.22.4.7.3.4.2 - </w:t>
      </w:r>
    </w:p>
    <w:p w14:paraId="750E5764" w14:textId="77777777" w:rsidR="004045C2" w:rsidRDefault="004045C2" w:rsidP="004045C2">
      <w:proofErr w:type="spellStart"/>
      <w:r>
        <w:t>seq</w:t>
      </w:r>
      <w:proofErr w:type="spellEnd"/>
      <w:r>
        <w:t xml:space="preserve"> 3.1 step 20, 28 - OK</w:t>
      </w:r>
    </w:p>
    <w:p w14:paraId="048CDE6F" w14:textId="77777777" w:rsidR="004045C2" w:rsidRDefault="004045C2" w:rsidP="004045C2">
      <w:proofErr w:type="spellStart"/>
      <w:r>
        <w:t>seq</w:t>
      </w:r>
      <w:proofErr w:type="spellEnd"/>
      <w:r>
        <w:t xml:space="preserve"> 3.2 step 13, 21 - might need clarification        </w:t>
      </w:r>
    </w:p>
    <w:p w14:paraId="03E359CC" w14:textId="77777777" w:rsidR="004045C2" w:rsidRDefault="004045C2" w:rsidP="004045C2">
      <w:proofErr w:type="spellStart"/>
      <w:r>
        <w:t>seq</w:t>
      </w:r>
      <w:proofErr w:type="spellEnd"/>
      <w:r>
        <w:t xml:space="preserve"> 3.3 step 20, 28 - OK</w:t>
      </w:r>
    </w:p>
    <w:p w14:paraId="3094BD97" w14:textId="77777777" w:rsidR="004045C2" w:rsidRDefault="004045C2" w:rsidP="004045C2">
      <w:r>
        <w:t>Qualcomm:</w:t>
      </w:r>
    </w:p>
    <w:p w14:paraId="07906E7F" w14:textId="77777777" w:rsidR="004045C2" w:rsidRDefault="004045C2" w:rsidP="004045C2">
      <w:r>
        <w:t>When it is referring to First or Second USS, it refers to UMTS and GSM respectively and it is aligned with step #1.</w:t>
      </w:r>
    </w:p>
    <w:p w14:paraId="4FEF9B5C" w14:textId="77777777" w:rsidR="004045C2" w:rsidRDefault="004045C2" w:rsidP="004045C2">
      <w:r>
        <w:t>Hence I do not see any need for making any change.</w:t>
      </w:r>
    </w:p>
    <w:p w14:paraId="37CA6BE4" w14:textId="77777777" w:rsidR="004045C2" w:rsidRDefault="004045C2" w:rsidP="004045C2">
      <w:r>
        <w:t>Also, those TCs were there for a long time and no issue was reported.</w:t>
      </w:r>
    </w:p>
    <w:p w14:paraId="05A997DF" w14:textId="77777777" w:rsidR="004045C2" w:rsidRDefault="004045C2" w:rsidP="004045C2">
      <w:r>
        <w:t>Keysight:</w:t>
      </w:r>
    </w:p>
    <w:p w14:paraId="264B93C6" w14:textId="77777777" w:rsidR="004045C2" w:rsidRDefault="004045C2" w:rsidP="004045C2">
      <w:r>
        <w:t>Agree. We can conclude there is no other change needed in legacy testcases</w:t>
      </w:r>
    </w:p>
    <w:p w14:paraId="4CA1A3F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12487" w14:textId="649EF68C" w:rsidR="004045C2" w:rsidRDefault="004045C2" w:rsidP="004045C2">
      <w:pPr>
        <w:rPr>
          <w:rFonts w:ascii="Arial" w:hAnsi="Arial" w:cs="Arial"/>
          <w:b/>
          <w:sz w:val="24"/>
        </w:rPr>
      </w:pPr>
      <w:r>
        <w:rPr>
          <w:rFonts w:ascii="Arial" w:hAnsi="Arial" w:cs="Arial"/>
          <w:b/>
          <w:color w:val="0000FF"/>
          <w:sz w:val="24"/>
        </w:rPr>
        <w:t>C6-220274</w:t>
      </w:r>
      <w:r>
        <w:rPr>
          <w:rFonts w:ascii="Arial" w:hAnsi="Arial" w:cs="Arial"/>
          <w:b/>
          <w:color w:val="0000FF"/>
          <w:sz w:val="24"/>
        </w:rPr>
        <w:tab/>
      </w:r>
      <w:r>
        <w:rPr>
          <w:rFonts w:ascii="Arial" w:hAnsi="Arial" w:cs="Arial"/>
          <w:b/>
          <w:sz w:val="24"/>
        </w:rPr>
        <w:t>Correction of the Applicability Table B.1 and Annex Table E.1</w:t>
      </w:r>
    </w:p>
    <w:p w14:paraId="5376A116"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CR-0636  rev  Cat: F (Rel-16)</w:t>
      </w:r>
      <w:r>
        <w:rPr>
          <w:i/>
        </w:rPr>
        <w:br/>
      </w:r>
      <w:r>
        <w:rPr>
          <w:i/>
        </w:rPr>
        <w:br/>
      </w:r>
      <w:r>
        <w:rPr>
          <w:i/>
        </w:rPr>
        <w:tab/>
      </w:r>
      <w:r>
        <w:rPr>
          <w:i/>
        </w:rPr>
        <w:tab/>
      </w:r>
      <w:r>
        <w:rPr>
          <w:i/>
        </w:rPr>
        <w:tab/>
      </w:r>
      <w:r>
        <w:rPr>
          <w:i/>
        </w:rPr>
        <w:tab/>
      </w:r>
      <w:r>
        <w:rPr>
          <w:i/>
        </w:rPr>
        <w:tab/>
        <w:t>Source: Keysight Technologies UK Ltd</w:t>
      </w:r>
    </w:p>
    <w:p w14:paraId="104D6548" w14:textId="77777777" w:rsidR="004045C2" w:rsidRDefault="004045C2" w:rsidP="004045C2">
      <w:pPr>
        <w:rPr>
          <w:rFonts w:ascii="Arial" w:hAnsi="Arial" w:cs="Arial"/>
          <w:b/>
        </w:rPr>
      </w:pPr>
      <w:r>
        <w:rPr>
          <w:rFonts w:ascii="Arial" w:hAnsi="Arial" w:cs="Arial"/>
          <w:b/>
        </w:rPr>
        <w:t xml:space="preserve">Discussion: </w:t>
      </w:r>
    </w:p>
    <w:p w14:paraId="39715B75" w14:textId="77777777" w:rsidR="004045C2" w:rsidRDefault="004045C2" w:rsidP="004045C2">
      <w:r>
        <w:t>Merged with 273 into 277</w:t>
      </w:r>
    </w:p>
    <w:p w14:paraId="6E67726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C6-220277</w:t>
      </w:r>
      <w:r>
        <w:rPr>
          <w:color w:val="993300"/>
          <w:u w:val="single"/>
        </w:rPr>
        <w:t>.</w:t>
      </w:r>
    </w:p>
    <w:p w14:paraId="41655863" w14:textId="59094C8A" w:rsidR="004045C2" w:rsidRDefault="004045C2" w:rsidP="004045C2">
      <w:pPr>
        <w:rPr>
          <w:rFonts w:ascii="Arial" w:hAnsi="Arial" w:cs="Arial"/>
          <w:b/>
          <w:sz w:val="24"/>
        </w:rPr>
      </w:pPr>
      <w:r>
        <w:rPr>
          <w:rFonts w:ascii="Arial" w:hAnsi="Arial" w:cs="Arial"/>
          <w:b/>
          <w:color w:val="0000FF"/>
          <w:sz w:val="24"/>
        </w:rPr>
        <w:t>C6-220275</w:t>
      </w:r>
      <w:r>
        <w:rPr>
          <w:rFonts w:ascii="Arial" w:hAnsi="Arial" w:cs="Arial"/>
          <w:b/>
          <w:color w:val="0000FF"/>
          <w:sz w:val="24"/>
        </w:rPr>
        <w:tab/>
      </w:r>
      <w:r>
        <w:rPr>
          <w:rFonts w:ascii="Arial" w:hAnsi="Arial" w:cs="Arial"/>
          <w:b/>
          <w:sz w:val="24"/>
        </w:rPr>
        <w:t>Correction for ODAC TCs 5.4.10 and 5.4.11 and 5.4.12</w:t>
      </w:r>
    </w:p>
    <w:p w14:paraId="79B19841"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CR-0486  rev 1 Cat: F (Rel-16)</w:t>
      </w:r>
      <w:r>
        <w:rPr>
          <w:i/>
        </w:rPr>
        <w:br/>
      </w:r>
      <w:r>
        <w:rPr>
          <w:i/>
        </w:rPr>
        <w:br/>
      </w:r>
      <w:r>
        <w:rPr>
          <w:i/>
        </w:rPr>
        <w:tab/>
      </w:r>
      <w:r>
        <w:rPr>
          <w:i/>
        </w:rPr>
        <w:tab/>
      </w:r>
      <w:r>
        <w:rPr>
          <w:i/>
        </w:rPr>
        <w:tab/>
      </w:r>
      <w:r>
        <w:rPr>
          <w:i/>
        </w:rPr>
        <w:tab/>
      </w:r>
      <w:r>
        <w:rPr>
          <w:i/>
        </w:rPr>
        <w:tab/>
        <w:t>Source: Qualcomm Technologies Ireland</w:t>
      </w:r>
    </w:p>
    <w:p w14:paraId="6595141E" w14:textId="77777777" w:rsidR="004045C2" w:rsidRDefault="004045C2" w:rsidP="004045C2">
      <w:pPr>
        <w:rPr>
          <w:color w:val="808080"/>
        </w:rPr>
      </w:pPr>
      <w:r>
        <w:rPr>
          <w:color w:val="808080"/>
        </w:rPr>
        <w:t>(Replaces C6-220243)</w:t>
      </w:r>
    </w:p>
    <w:p w14:paraId="43C0D487" w14:textId="77777777" w:rsidR="004045C2" w:rsidRDefault="004045C2" w:rsidP="004045C2">
      <w:pPr>
        <w:rPr>
          <w:rFonts w:ascii="Arial" w:hAnsi="Arial" w:cs="Arial"/>
          <w:b/>
        </w:rPr>
      </w:pPr>
      <w:r>
        <w:rPr>
          <w:rFonts w:ascii="Arial" w:hAnsi="Arial" w:cs="Arial"/>
          <w:b/>
        </w:rPr>
        <w:t xml:space="preserve">Abstract: </w:t>
      </w:r>
    </w:p>
    <w:p w14:paraId="19774EE4" w14:textId="77777777" w:rsidR="004045C2" w:rsidRDefault="004045C2" w:rsidP="004045C2">
      <w:r>
        <w:t>Corrected 23.501 references</w:t>
      </w:r>
    </w:p>
    <w:p w14:paraId="4337CDD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1CED" w14:textId="71FBBCE1" w:rsidR="004045C2" w:rsidRDefault="004045C2" w:rsidP="004045C2">
      <w:pPr>
        <w:rPr>
          <w:rFonts w:ascii="Arial" w:hAnsi="Arial" w:cs="Arial"/>
          <w:b/>
          <w:sz w:val="24"/>
        </w:rPr>
      </w:pPr>
      <w:r>
        <w:rPr>
          <w:rFonts w:ascii="Arial" w:hAnsi="Arial" w:cs="Arial"/>
          <w:b/>
          <w:color w:val="0000FF"/>
          <w:sz w:val="24"/>
        </w:rPr>
        <w:t>C6-220277</w:t>
      </w:r>
      <w:r>
        <w:rPr>
          <w:rFonts w:ascii="Arial" w:hAnsi="Arial" w:cs="Arial"/>
          <w:b/>
          <w:color w:val="0000FF"/>
          <w:sz w:val="24"/>
        </w:rPr>
        <w:tab/>
      </w:r>
      <w:r>
        <w:rPr>
          <w:rFonts w:ascii="Arial" w:hAnsi="Arial" w:cs="Arial"/>
          <w:b/>
          <w:sz w:val="24"/>
        </w:rPr>
        <w:t>Correction of the Applicability Table B.1 and Annex Table E.1</w:t>
      </w:r>
    </w:p>
    <w:p w14:paraId="67641C75"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CR-0636  rev 1 Cat: F (Rel-16)</w:t>
      </w:r>
      <w:r>
        <w:rPr>
          <w:i/>
        </w:rPr>
        <w:br/>
      </w:r>
      <w:r>
        <w:rPr>
          <w:i/>
        </w:rPr>
        <w:br/>
      </w:r>
      <w:r>
        <w:rPr>
          <w:i/>
        </w:rPr>
        <w:tab/>
      </w:r>
      <w:r>
        <w:rPr>
          <w:i/>
        </w:rPr>
        <w:tab/>
      </w:r>
      <w:r>
        <w:rPr>
          <w:i/>
        </w:rPr>
        <w:tab/>
      </w:r>
      <w:r>
        <w:rPr>
          <w:i/>
        </w:rPr>
        <w:tab/>
      </w:r>
      <w:r>
        <w:rPr>
          <w:i/>
        </w:rPr>
        <w:tab/>
        <w:t>Source: Keysight Technologies UK Ltd, Apple GmbH</w:t>
      </w:r>
    </w:p>
    <w:p w14:paraId="73150AB5" w14:textId="77777777" w:rsidR="004045C2" w:rsidRDefault="004045C2" w:rsidP="004045C2">
      <w:pPr>
        <w:rPr>
          <w:color w:val="808080"/>
        </w:rPr>
      </w:pPr>
      <w:r>
        <w:rPr>
          <w:color w:val="808080"/>
        </w:rPr>
        <w:t>(Replaces C6-220274)</w:t>
      </w:r>
    </w:p>
    <w:p w14:paraId="30ABCE7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9E644" w14:textId="15B4B558" w:rsidR="004045C2" w:rsidRDefault="004045C2" w:rsidP="004045C2">
      <w:pPr>
        <w:rPr>
          <w:rFonts w:ascii="Arial" w:hAnsi="Arial" w:cs="Arial"/>
          <w:b/>
          <w:sz w:val="24"/>
        </w:rPr>
      </w:pPr>
      <w:r>
        <w:rPr>
          <w:rFonts w:ascii="Arial" w:hAnsi="Arial" w:cs="Arial"/>
          <w:b/>
          <w:color w:val="0000FF"/>
          <w:sz w:val="24"/>
        </w:rPr>
        <w:t>C6-220285</w:t>
      </w:r>
      <w:r>
        <w:rPr>
          <w:rFonts w:ascii="Arial" w:hAnsi="Arial" w:cs="Arial"/>
          <w:b/>
          <w:color w:val="0000FF"/>
          <w:sz w:val="24"/>
        </w:rPr>
        <w:tab/>
      </w:r>
      <w:r>
        <w:rPr>
          <w:rFonts w:ascii="Arial" w:hAnsi="Arial" w:cs="Arial"/>
          <w:b/>
          <w:sz w:val="24"/>
        </w:rPr>
        <w:t>Test Cases to cover USIM with non-IMSI SUPI Type</w:t>
      </w:r>
    </w:p>
    <w:p w14:paraId="547E6DC3"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CR-0488  rev 1 Cat: C (Rel-17)</w:t>
      </w:r>
      <w:r>
        <w:rPr>
          <w:i/>
        </w:rPr>
        <w:br/>
      </w:r>
      <w:r>
        <w:rPr>
          <w:i/>
        </w:rPr>
        <w:br/>
      </w:r>
      <w:r>
        <w:rPr>
          <w:i/>
        </w:rPr>
        <w:tab/>
      </w:r>
      <w:r>
        <w:rPr>
          <w:i/>
        </w:rPr>
        <w:tab/>
      </w:r>
      <w:r>
        <w:rPr>
          <w:i/>
        </w:rPr>
        <w:tab/>
      </w:r>
      <w:r>
        <w:rPr>
          <w:i/>
        </w:rPr>
        <w:tab/>
      </w:r>
      <w:r>
        <w:rPr>
          <w:i/>
        </w:rPr>
        <w:tab/>
        <w:t>Source: THALES</w:t>
      </w:r>
    </w:p>
    <w:p w14:paraId="3AF18BB3" w14:textId="77777777" w:rsidR="004045C2" w:rsidRDefault="004045C2" w:rsidP="004045C2">
      <w:pPr>
        <w:rPr>
          <w:color w:val="808080"/>
        </w:rPr>
      </w:pPr>
      <w:r>
        <w:rPr>
          <w:color w:val="808080"/>
        </w:rPr>
        <w:lastRenderedPageBreak/>
        <w:t>(Replaces C6-220252)</w:t>
      </w:r>
    </w:p>
    <w:p w14:paraId="2BD21BEB" w14:textId="77777777" w:rsidR="004045C2" w:rsidRDefault="004045C2" w:rsidP="004045C2">
      <w:pPr>
        <w:rPr>
          <w:rFonts w:ascii="Arial" w:hAnsi="Arial" w:cs="Arial"/>
          <w:b/>
        </w:rPr>
      </w:pPr>
      <w:r>
        <w:rPr>
          <w:rFonts w:ascii="Arial" w:hAnsi="Arial" w:cs="Arial"/>
          <w:b/>
        </w:rPr>
        <w:t xml:space="preserve">Abstract: </w:t>
      </w:r>
    </w:p>
    <w:p w14:paraId="45E68C98" w14:textId="77777777" w:rsidR="004045C2" w:rsidRDefault="004045C2" w:rsidP="004045C2">
      <w:r>
        <w:t xml:space="preserve">Add Test Cases related to USIM with non-IMSI SUPI Type </w:t>
      </w:r>
    </w:p>
    <w:p w14:paraId="4E15454D" w14:textId="77777777" w:rsidR="004045C2" w:rsidRDefault="004045C2" w:rsidP="004045C2">
      <w:r>
        <w:t>Revision to take into account comments received from Comprion and Qualcomm during the meeting.</w:t>
      </w:r>
    </w:p>
    <w:p w14:paraId="0D9AD58B" w14:textId="77777777" w:rsidR="004045C2" w:rsidRDefault="004045C2" w:rsidP="004045C2">
      <w:pPr>
        <w:rPr>
          <w:rFonts w:ascii="Arial" w:hAnsi="Arial" w:cs="Arial"/>
          <w:b/>
        </w:rPr>
      </w:pPr>
      <w:r>
        <w:rPr>
          <w:rFonts w:ascii="Arial" w:hAnsi="Arial" w:cs="Arial"/>
          <w:b/>
        </w:rPr>
        <w:t xml:space="preserve">Discussion: </w:t>
      </w:r>
    </w:p>
    <w:p w14:paraId="5864D3D4" w14:textId="77777777" w:rsidR="004045C2" w:rsidRDefault="004045C2" w:rsidP="004045C2">
      <w:r>
        <w:t>Comprion:</w:t>
      </w:r>
    </w:p>
    <w:p w14:paraId="5E09D141" w14:textId="77777777" w:rsidR="004045C2" w:rsidRDefault="004045C2" w:rsidP="004045C2">
      <w:r>
        <w:t>I apologize for not getting that earlier, …</w:t>
      </w:r>
    </w:p>
    <w:p w14:paraId="53B8E58A" w14:textId="77777777" w:rsidR="004045C2" w:rsidRDefault="004045C2" w:rsidP="004045C2">
      <w:r>
        <w:t>Anyhow, for proper operation of the test an appropriate EF_AD with and MNC length in the IMSI set to ‘0’ may be needed.</w:t>
      </w:r>
    </w:p>
    <w:p w14:paraId="0BA6779A" w14:textId="77777777" w:rsidR="004045C2" w:rsidRDefault="004045C2" w:rsidP="004045C2">
      <w:r>
        <w:t>I assume you need to revise the CR again to add it to the initial conditions.</w:t>
      </w:r>
    </w:p>
    <w:p w14:paraId="60688A65" w14:textId="77777777" w:rsidR="004045C2" w:rsidRDefault="004045C2" w:rsidP="004045C2">
      <w:r>
        <w:t>Thales:</w:t>
      </w:r>
    </w:p>
    <w:p w14:paraId="730BA92B" w14:textId="77777777" w:rsidR="004045C2" w:rsidRDefault="004045C2" w:rsidP="004045C2">
      <w:r>
        <w:t>this CR is first of a long list of CRs related to SUPI Type non-IMSI.</w:t>
      </w:r>
    </w:p>
    <w:p w14:paraId="59A49D32" w14:textId="77777777" w:rsidR="004045C2" w:rsidRDefault="004045C2" w:rsidP="004045C2">
      <w:r>
        <w:t>Can we address the EF_AD requirement (MNC length IMSI is ‘0’ in service 130 is available) in a later CR ?</w:t>
      </w:r>
    </w:p>
    <w:p w14:paraId="05A03E68" w14:textId="77777777" w:rsidR="004045C2" w:rsidRDefault="004045C2" w:rsidP="004045C2">
      <w:r>
        <w:t>Comprion:</w:t>
      </w:r>
    </w:p>
    <w:p w14:paraId="22E0BC1B" w14:textId="77777777" w:rsidR="004045C2" w:rsidRDefault="004045C2" w:rsidP="004045C2">
      <w:r>
        <w:t>From the implementation point of view I intend to say no.</w:t>
      </w:r>
    </w:p>
    <w:p w14:paraId="153F1644" w14:textId="77777777" w:rsidR="004045C2" w:rsidRDefault="004045C2" w:rsidP="004045C2">
      <w:r>
        <w:t>If TS 31.102 requires the MNC to be set to 0 if service n°130 is available we might assume that a test implementation is doing that, …</w:t>
      </w:r>
    </w:p>
    <w:p w14:paraId="072A978C" w14:textId="77777777" w:rsidR="004045C2" w:rsidRDefault="004045C2" w:rsidP="004045C2">
      <w:r>
        <w:t xml:space="preserve">However, experience shows that such correlations are quickly overlooked. What might lead to unpredictable ME </w:t>
      </w:r>
      <w:proofErr w:type="spellStart"/>
      <w:r>
        <w:t>behavior</w:t>
      </w:r>
      <w:proofErr w:type="spellEnd"/>
      <w:r>
        <w:t>!</w:t>
      </w:r>
    </w:p>
    <w:p w14:paraId="54F0F610" w14:textId="77777777" w:rsidR="004045C2" w:rsidRDefault="004045C2" w:rsidP="004045C2">
      <w:r>
        <w:t>I assume an appropriate EF_AD can easily be added to the new 4.x clause.</w:t>
      </w:r>
    </w:p>
    <w:p w14:paraId="57698851" w14:textId="77777777" w:rsidR="004045C2" w:rsidRDefault="004045C2" w:rsidP="004045C2">
      <w:r>
        <w:t xml:space="preserve">For your convenience I add an example derived from another EF_AD defined in TS 31.121 and using a MNC length of ‘0’: </w:t>
      </w:r>
    </w:p>
    <w:p w14:paraId="2BD47530" w14:textId="77777777" w:rsidR="004045C2" w:rsidRDefault="004045C2" w:rsidP="004045C2">
      <w:r>
        <w:t>4.x.6   EFAD (Administrative Data)</w:t>
      </w:r>
    </w:p>
    <w:p w14:paraId="7746F316" w14:textId="77777777" w:rsidR="004045C2" w:rsidRDefault="004045C2" w:rsidP="004045C2">
      <w:r>
        <w:t>Logically:</w:t>
      </w:r>
    </w:p>
    <w:p w14:paraId="64DF89AB" w14:textId="77777777" w:rsidR="004045C2" w:rsidRDefault="004045C2" w:rsidP="004045C2">
      <w:r>
        <w:t>Normal operation + specific facilities;</w:t>
      </w:r>
    </w:p>
    <w:p w14:paraId="22DCFD1E" w14:textId="77777777" w:rsidR="004045C2" w:rsidRDefault="004045C2" w:rsidP="004045C2">
      <w:r>
        <w:t>Ciphering indicator feature disabled;</w:t>
      </w:r>
    </w:p>
    <w:p w14:paraId="47BE7BCA" w14:textId="77777777" w:rsidR="004045C2" w:rsidRDefault="004045C2" w:rsidP="004045C2">
      <w:r>
        <w:t>For every PLMN not included in EF_OCSGL or any PLMN for which a CSG display indicator tag is not present, only the available CSGs found in the Operator CSG list shall be displayed;</w:t>
      </w:r>
    </w:p>
    <w:p w14:paraId="34B7C237" w14:textId="77777777" w:rsidR="004045C2" w:rsidRDefault="004045C2" w:rsidP="004045C2">
      <w:r>
        <w:t xml:space="preserve">the ME is not authorized for </w:t>
      </w:r>
      <w:proofErr w:type="spellStart"/>
      <w:r>
        <w:t>ProSe</w:t>
      </w:r>
      <w:proofErr w:type="spellEnd"/>
      <w:r>
        <w:t xml:space="preserve"> services for Public Safety usage without contacting the </w:t>
      </w:r>
      <w:proofErr w:type="spellStart"/>
      <w:r>
        <w:t>ProSe</w:t>
      </w:r>
      <w:proofErr w:type="spellEnd"/>
      <w:r>
        <w:t xml:space="preserve"> Function;</w:t>
      </w:r>
    </w:p>
    <w:p w14:paraId="5C5FBDE3" w14:textId="77777777" w:rsidR="004045C2" w:rsidRDefault="004045C2" w:rsidP="004045C2">
      <w:r>
        <w:t>the ME is not authorized to modify the polling interval and/or disable the UICC interface during extended DRX cycle;</w:t>
      </w:r>
    </w:p>
    <w:p w14:paraId="2AA1D7AC" w14:textId="77777777" w:rsidR="004045C2" w:rsidRDefault="004045C2" w:rsidP="004045C2">
      <w:r>
        <w:t>Length of MNC in the IMSI: 0.</w:t>
      </w:r>
    </w:p>
    <w:p w14:paraId="0D728195" w14:textId="77777777" w:rsidR="004045C2" w:rsidRDefault="004045C2" w:rsidP="004045C2">
      <w:r>
        <w:t>Thales:</w:t>
      </w:r>
    </w:p>
    <w:p w14:paraId="0219786D" w14:textId="77777777" w:rsidR="004045C2" w:rsidRDefault="004045C2" w:rsidP="004045C2">
      <w:r>
        <w:t xml:space="preserve">I will revise the CR to add the EFAD into clause 4.x </w:t>
      </w:r>
    </w:p>
    <w:p w14:paraId="41523304" w14:textId="77777777" w:rsidR="004045C2" w:rsidRDefault="004045C2" w:rsidP="004045C2">
      <w:r>
        <w:t>Ajantha,</w:t>
      </w:r>
    </w:p>
    <w:p w14:paraId="71698181" w14:textId="77777777" w:rsidR="004045C2" w:rsidRDefault="004045C2" w:rsidP="004045C2">
      <w:r>
        <w:t>is CR ok for you with this change ?</w:t>
      </w:r>
    </w:p>
    <w:p w14:paraId="209E336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C6-220298</w:t>
      </w:r>
      <w:r>
        <w:rPr>
          <w:color w:val="993300"/>
          <w:u w:val="single"/>
        </w:rPr>
        <w:t>.</w:t>
      </w:r>
    </w:p>
    <w:p w14:paraId="509DA678" w14:textId="2099371D" w:rsidR="004045C2" w:rsidRDefault="004045C2" w:rsidP="004045C2">
      <w:pPr>
        <w:rPr>
          <w:rFonts w:ascii="Arial" w:hAnsi="Arial" w:cs="Arial"/>
          <w:b/>
          <w:sz w:val="24"/>
        </w:rPr>
      </w:pPr>
      <w:r>
        <w:rPr>
          <w:rFonts w:ascii="Arial" w:hAnsi="Arial" w:cs="Arial"/>
          <w:b/>
          <w:color w:val="0000FF"/>
          <w:sz w:val="24"/>
        </w:rPr>
        <w:t>C6-220290</w:t>
      </w:r>
      <w:r>
        <w:rPr>
          <w:rFonts w:ascii="Arial" w:hAnsi="Arial" w:cs="Arial"/>
          <w:b/>
          <w:color w:val="0000FF"/>
          <w:sz w:val="24"/>
        </w:rPr>
        <w:tab/>
      </w:r>
      <w:r>
        <w:rPr>
          <w:rFonts w:ascii="Arial" w:hAnsi="Arial" w:cs="Arial"/>
          <w:b/>
          <w:sz w:val="24"/>
        </w:rPr>
        <w:t>Correction to TC 5.5.2</w:t>
      </w:r>
    </w:p>
    <w:p w14:paraId="00D71D16" w14:textId="77777777" w:rsidR="004045C2" w:rsidRDefault="004045C2" w:rsidP="004045C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v16.7.0</w:t>
      </w:r>
      <w:r>
        <w:rPr>
          <w:i/>
        </w:rPr>
        <w:tab/>
        <w:t xml:space="preserve">  CR-0487  rev 1 Cat: F (Rel-16)</w:t>
      </w:r>
      <w:r>
        <w:rPr>
          <w:i/>
        </w:rPr>
        <w:br/>
      </w:r>
      <w:r>
        <w:rPr>
          <w:i/>
        </w:rPr>
        <w:br/>
      </w:r>
      <w:r>
        <w:rPr>
          <w:i/>
        </w:rPr>
        <w:tab/>
      </w:r>
      <w:r>
        <w:rPr>
          <w:i/>
        </w:rPr>
        <w:tab/>
      </w:r>
      <w:r>
        <w:rPr>
          <w:i/>
        </w:rPr>
        <w:tab/>
      </w:r>
      <w:r>
        <w:rPr>
          <w:i/>
        </w:rPr>
        <w:tab/>
      </w:r>
      <w:r>
        <w:rPr>
          <w:i/>
        </w:rPr>
        <w:tab/>
        <w:t>Source: China Telecommunications</w:t>
      </w:r>
    </w:p>
    <w:p w14:paraId="6CF48B4E" w14:textId="77777777" w:rsidR="004045C2" w:rsidRDefault="004045C2" w:rsidP="004045C2">
      <w:pPr>
        <w:rPr>
          <w:color w:val="808080"/>
        </w:rPr>
      </w:pPr>
      <w:r>
        <w:rPr>
          <w:color w:val="808080"/>
        </w:rPr>
        <w:t>(Replaces C6-220244)</w:t>
      </w:r>
    </w:p>
    <w:p w14:paraId="09D61990"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07FC" w14:textId="6115B4A7" w:rsidR="004045C2" w:rsidRDefault="004045C2" w:rsidP="004045C2">
      <w:pPr>
        <w:rPr>
          <w:rFonts w:ascii="Arial" w:hAnsi="Arial" w:cs="Arial"/>
          <w:b/>
          <w:sz w:val="24"/>
        </w:rPr>
      </w:pPr>
      <w:r>
        <w:rPr>
          <w:rFonts w:ascii="Arial" w:hAnsi="Arial" w:cs="Arial"/>
          <w:b/>
          <w:color w:val="0000FF"/>
          <w:sz w:val="24"/>
        </w:rPr>
        <w:t>C6-220298</w:t>
      </w:r>
      <w:r>
        <w:rPr>
          <w:rFonts w:ascii="Arial" w:hAnsi="Arial" w:cs="Arial"/>
          <w:b/>
          <w:color w:val="0000FF"/>
          <w:sz w:val="24"/>
        </w:rPr>
        <w:tab/>
      </w:r>
      <w:r>
        <w:rPr>
          <w:rFonts w:ascii="Arial" w:hAnsi="Arial" w:cs="Arial"/>
          <w:b/>
          <w:sz w:val="24"/>
        </w:rPr>
        <w:t>Test Cases to cover USIM with non-IMSI SUPI Type</w:t>
      </w:r>
    </w:p>
    <w:p w14:paraId="2A90B492"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v16.7.0</w:t>
      </w:r>
      <w:r>
        <w:rPr>
          <w:i/>
        </w:rPr>
        <w:tab/>
        <w:t xml:space="preserve">  CR-0488  rev 2 Cat: C (Rel-17)</w:t>
      </w:r>
      <w:r>
        <w:rPr>
          <w:i/>
        </w:rPr>
        <w:br/>
      </w:r>
      <w:r>
        <w:rPr>
          <w:i/>
        </w:rPr>
        <w:br/>
      </w:r>
      <w:r>
        <w:rPr>
          <w:i/>
        </w:rPr>
        <w:tab/>
      </w:r>
      <w:r>
        <w:rPr>
          <w:i/>
        </w:rPr>
        <w:tab/>
      </w:r>
      <w:r>
        <w:rPr>
          <w:i/>
        </w:rPr>
        <w:tab/>
      </w:r>
      <w:r>
        <w:rPr>
          <w:i/>
        </w:rPr>
        <w:tab/>
      </w:r>
      <w:r>
        <w:rPr>
          <w:i/>
        </w:rPr>
        <w:tab/>
        <w:t>Source: THALES</w:t>
      </w:r>
    </w:p>
    <w:p w14:paraId="28994A0E" w14:textId="77777777" w:rsidR="004045C2" w:rsidRDefault="004045C2" w:rsidP="004045C2">
      <w:pPr>
        <w:rPr>
          <w:color w:val="808080"/>
        </w:rPr>
      </w:pPr>
      <w:r>
        <w:rPr>
          <w:color w:val="808080"/>
        </w:rPr>
        <w:t>(Replaces C6-220285)</w:t>
      </w:r>
    </w:p>
    <w:p w14:paraId="64741439" w14:textId="77777777" w:rsidR="004045C2" w:rsidRDefault="004045C2" w:rsidP="004045C2">
      <w:pPr>
        <w:rPr>
          <w:rFonts w:ascii="Arial" w:hAnsi="Arial" w:cs="Arial"/>
          <w:b/>
        </w:rPr>
      </w:pPr>
      <w:r>
        <w:rPr>
          <w:rFonts w:ascii="Arial" w:hAnsi="Arial" w:cs="Arial"/>
          <w:b/>
        </w:rPr>
        <w:t xml:space="preserve">Abstract: </w:t>
      </w:r>
    </w:p>
    <w:p w14:paraId="1FC5F095" w14:textId="77777777" w:rsidR="004045C2" w:rsidRDefault="004045C2" w:rsidP="004045C2">
      <w:r>
        <w:t xml:space="preserve">Add Test Cases related to USIM with non-IMSI SUPI Type </w:t>
      </w:r>
    </w:p>
    <w:p w14:paraId="4F38FEB4" w14:textId="77777777" w:rsidR="004045C2" w:rsidRDefault="004045C2" w:rsidP="004045C2">
      <w:r>
        <w:t>Revision to take into account comments received from Comprion and Qualcomm during the meeting.</w:t>
      </w:r>
    </w:p>
    <w:p w14:paraId="2BCB769B" w14:textId="77777777" w:rsidR="004045C2" w:rsidRDefault="004045C2" w:rsidP="004045C2">
      <w:r>
        <w:t>Revision to add clarification on EF_AD configuration</w:t>
      </w:r>
    </w:p>
    <w:p w14:paraId="739EFD83" w14:textId="77777777" w:rsidR="004045C2" w:rsidRDefault="004045C2" w:rsidP="004045C2">
      <w:pPr>
        <w:rPr>
          <w:rFonts w:ascii="Arial" w:hAnsi="Arial" w:cs="Arial"/>
          <w:b/>
        </w:rPr>
      </w:pPr>
      <w:r>
        <w:rPr>
          <w:rFonts w:ascii="Arial" w:hAnsi="Arial" w:cs="Arial"/>
          <w:b/>
        </w:rPr>
        <w:t xml:space="preserve">Discussion: </w:t>
      </w:r>
    </w:p>
    <w:p w14:paraId="358FCD46" w14:textId="77777777" w:rsidR="004045C2" w:rsidRDefault="004045C2" w:rsidP="004045C2">
      <w:r>
        <w:t>Qualcomm:</w:t>
      </w:r>
    </w:p>
    <w:p w14:paraId="15DF0BAE" w14:textId="77777777" w:rsidR="004045C2" w:rsidRDefault="004045C2" w:rsidP="004045C2">
      <w:r>
        <w:t>Sorry for the late response.</w:t>
      </w:r>
    </w:p>
    <w:p w14:paraId="46ABD96D" w14:textId="77777777" w:rsidR="004045C2" w:rsidRDefault="004045C2" w:rsidP="004045C2">
      <w:r>
        <w:t xml:space="preserve">I was also checking the validity of the TC. </w:t>
      </w:r>
    </w:p>
    <w:p w14:paraId="6F1A3E95" w14:textId="77777777" w:rsidR="004045C2" w:rsidRDefault="004045C2" w:rsidP="004045C2">
      <w:r>
        <w:t xml:space="preserve">Do we have a use case currently for the NSI-based identity in 5G? I can see one use case in SNPN. Once a proper use case is incorporated into the TC I think the MNC issue will not exist. </w:t>
      </w:r>
    </w:p>
    <w:p w14:paraId="0FEDA17A" w14:textId="77777777" w:rsidR="004045C2" w:rsidRDefault="004045C2" w:rsidP="004045C2">
      <w:r>
        <w:t>I would recommend not making any change to the handling of the MNC length. Instead, try to use a practical scenario for the TC if any. BTW, that is one reason we did not come up with TCs for the NSI-based identity yet.</w:t>
      </w:r>
    </w:p>
    <w:p w14:paraId="60C46192" w14:textId="77777777" w:rsidR="004045C2" w:rsidRDefault="004045C2" w:rsidP="004045C2">
      <w:r>
        <w:t>Wanted to wait for real use cases specified in the specifications or by the MNOs. If you see any end-to-end usage clearly defined in the specification yes, we can look at how the TC should be drafted.</w:t>
      </w:r>
    </w:p>
    <w:p w14:paraId="730D0638" w14:textId="77777777" w:rsidR="004045C2" w:rsidRDefault="004045C2" w:rsidP="004045C2">
      <w:r>
        <w:t>For the current TC, I would also say, No</w:t>
      </w:r>
    </w:p>
    <w:p w14:paraId="03C04D19" w14:textId="77777777" w:rsidR="004045C2" w:rsidRDefault="004045C2" w:rsidP="004045C2">
      <w:r>
        <w:t>Needs further clarifications and corrections.</w:t>
      </w:r>
    </w:p>
    <w:p w14:paraId="0C22873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F1102" w14:textId="77777777" w:rsidR="004045C2" w:rsidRDefault="004045C2" w:rsidP="004045C2">
      <w:pPr>
        <w:pStyle w:val="Heading3"/>
      </w:pPr>
      <w:bookmarkStart w:id="83" w:name="_Toc104961579"/>
      <w:r>
        <w:t>7.11</w:t>
      </w:r>
      <w:r>
        <w:tab/>
        <w:t>Rel-16</w:t>
      </w:r>
      <w:bookmarkEnd w:id="83"/>
    </w:p>
    <w:p w14:paraId="111116D8" w14:textId="77777777" w:rsidR="004045C2" w:rsidRDefault="004045C2" w:rsidP="004045C2">
      <w:pPr>
        <w:pStyle w:val="Heading4"/>
      </w:pPr>
      <w:bookmarkStart w:id="84" w:name="_Toc104961580"/>
      <w:r>
        <w:t>7.11.1</w:t>
      </w:r>
      <w:r>
        <w:tab/>
        <w:t>TEI16</w:t>
      </w:r>
      <w:bookmarkEnd w:id="84"/>
    </w:p>
    <w:p w14:paraId="18C0445C" w14:textId="52DD281D" w:rsidR="004045C2" w:rsidRDefault="004045C2" w:rsidP="004045C2">
      <w:pPr>
        <w:rPr>
          <w:rFonts w:ascii="Arial" w:hAnsi="Arial" w:cs="Arial"/>
          <w:b/>
          <w:sz w:val="24"/>
        </w:rPr>
      </w:pPr>
      <w:r>
        <w:rPr>
          <w:rFonts w:ascii="Arial" w:hAnsi="Arial" w:cs="Arial"/>
          <w:b/>
          <w:color w:val="0000FF"/>
          <w:sz w:val="24"/>
        </w:rPr>
        <w:t>C6-220219</w:t>
      </w:r>
      <w:r>
        <w:rPr>
          <w:rFonts w:ascii="Arial" w:hAnsi="Arial" w:cs="Arial"/>
          <w:b/>
          <w:color w:val="0000FF"/>
          <w:sz w:val="24"/>
        </w:rPr>
        <w:tab/>
      </w:r>
      <w:r>
        <w:rPr>
          <w:rFonts w:ascii="Arial" w:hAnsi="Arial" w:cs="Arial"/>
          <w:b/>
          <w:sz w:val="24"/>
        </w:rPr>
        <w:t>SSC mode corrections for BIP test cases</w:t>
      </w:r>
    </w:p>
    <w:p w14:paraId="3A61E4CE"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CR-0630  rev  Cat: F (Rel-16)</w:t>
      </w:r>
      <w:r>
        <w:rPr>
          <w:i/>
        </w:rPr>
        <w:br/>
      </w:r>
      <w:r>
        <w:rPr>
          <w:i/>
        </w:rPr>
        <w:br/>
      </w:r>
      <w:r>
        <w:rPr>
          <w:i/>
        </w:rPr>
        <w:tab/>
      </w:r>
      <w:r>
        <w:rPr>
          <w:i/>
        </w:rPr>
        <w:tab/>
      </w:r>
      <w:r>
        <w:rPr>
          <w:i/>
        </w:rPr>
        <w:tab/>
      </w:r>
      <w:r>
        <w:rPr>
          <w:i/>
        </w:rPr>
        <w:tab/>
      </w:r>
      <w:r>
        <w:rPr>
          <w:i/>
        </w:rPr>
        <w:tab/>
        <w:t>Source: Apple GmbH</w:t>
      </w:r>
    </w:p>
    <w:p w14:paraId="3169C66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BFC6" w14:textId="2E1328C0" w:rsidR="004045C2" w:rsidRDefault="004045C2" w:rsidP="004045C2">
      <w:pPr>
        <w:rPr>
          <w:rFonts w:ascii="Arial" w:hAnsi="Arial" w:cs="Arial"/>
          <w:b/>
          <w:sz w:val="24"/>
        </w:rPr>
      </w:pPr>
      <w:r>
        <w:rPr>
          <w:rFonts w:ascii="Arial" w:hAnsi="Arial" w:cs="Arial"/>
          <w:b/>
          <w:color w:val="0000FF"/>
          <w:sz w:val="24"/>
        </w:rPr>
        <w:t>C6-220224</w:t>
      </w:r>
      <w:r>
        <w:rPr>
          <w:rFonts w:ascii="Arial" w:hAnsi="Arial" w:cs="Arial"/>
          <w:b/>
          <w:color w:val="0000FF"/>
          <w:sz w:val="24"/>
        </w:rPr>
        <w:tab/>
      </w:r>
      <w:r>
        <w:rPr>
          <w:rFonts w:ascii="Arial" w:hAnsi="Arial" w:cs="Arial"/>
          <w:b/>
          <w:sz w:val="24"/>
        </w:rPr>
        <w:t>Correction of incorrect references in tests</w:t>
      </w:r>
    </w:p>
    <w:p w14:paraId="39746CA7" w14:textId="77777777" w:rsidR="004045C2" w:rsidRDefault="004045C2" w:rsidP="004045C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v16.7.0</w:t>
      </w:r>
      <w:r>
        <w:rPr>
          <w:i/>
        </w:rPr>
        <w:tab/>
        <w:t xml:space="preserve">  CR-0484  rev 1 Cat: D (Rel-16)</w:t>
      </w:r>
      <w:r>
        <w:rPr>
          <w:i/>
        </w:rPr>
        <w:br/>
      </w:r>
      <w:r>
        <w:rPr>
          <w:i/>
        </w:rPr>
        <w:br/>
      </w:r>
      <w:r>
        <w:rPr>
          <w:i/>
        </w:rPr>
        <w:tab/>
      </w:r>
      <w:r>
        <w:rPr>
          <w:i/>
        </w:rPr>
        <w:tab/>
      </w:r>
      <w:r>
        <w:rPr>
          <w:i/>
        </w:rPr>
        <w:tab/>
      </w:r>
      <w:r>
        <w:rPr>
          <w:i/>
        </w:rPr>
        <w:tab/>
      </w:r>
      <w:r>
        <w:rPr>
          <w:i/>
        </w:rPr>
        <w:tab/>
        <w:t>Source: Comprion GmbH</w:t>
      </w:r>
    </w:p>
    <w:p w14:paraId="3B951568" w14:textId="77777777" w:rsidR="004045C2" w:rsidRDefault="004045C2" w:rsidP="004045C2">
      <w:pPr>
        <w:rPr>
          <w:color w:val="808080"/>
        </w:rPr>
      </w:pPr>
      <w:r>
        <w:rPr>
          <w:color w:val="808080"/>
        </w:rPr>
        <w:t>(Replaces C6-220223)</w:t>
      </w:r>
    </w:p>
    <w:p w14:paraId="738AB51C"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F0C9E" w14:textId="6175E0DB" w:rsidR="004045C2" w:rsidRDefault="004045C2" w:rsidP="004045C2">
      <w:pPr>
        <w:rPr>
          <w:rFonts w:ascii="Arial" w:hAnsi="Arial" w:cs="Arial"/>
          <w:b/>
          <w:sz w:val="24"/>
        </w:rPr>
      </w:pPr>
      <w:r>
        <w:rPr>
          <w:rFonts w:ascii="Arial" w:hAnsi="Arial" w:cs="Arial"/>
          <w:b/>
          <w:color w:val="0000FF"/>
          <w:sz w:val="24"/>
        </w:rPr>
        <w:t>C6-220225</w:t>
      </w:r>
      <w:r>
        <w:rPr>
          <w:rFonts w:ascii="Arial" w:hAnsi="Arial" w:cs="Arial"/>
          <w:b/>
          <w:color w:val="0000FF"/>
          <w:sz w:val="24"/>
        </w:rPr>
        <w:tab/>
      </w:r>
      <w:r>
        <w:rPr>
          <w:rFonts w:ascii="Arial" w:hAnsi="Arial" w:cs="Arial"/>
          <w:b/>
          <w:sz w:val="24"/>
        </w:rPr>
        <w:t>EF5GSN3GPPNSC clause correction</w:t>
      </w:r>
    </w:p>
    <w:p w14:paraId="77F65A00"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v16.10.0</w:t>
      </w:r>
      <w:r>
        <w:rPr>
          <w:i/>
        </w:rPr>
        <w:tab/>
        <w:t xml:space="preserve">  CR-0950  rev  Cat: D (Rel-16)</w:t>
      </w:r>
      <w:r>
        <w:rPr>
          <w:i/>
        </w:rPr>
        <w:br/>
      </w:r>
      <w:r>
        <w:rPr>
          <w:i/>
        </w:rPr>
        <w:br/>
      </w:r>
      <w:r>
        <w:rPr>
          <w:i/>
        </w:rPr>
        <w:tab/>
      </w:r>
      <w:r>
        <w:rPr>
          <w:i/>
        </w:rPr>
        <w:tab/>
      </w:r>
      <w:r>
        <w:rPr>
          <w:i/>
        </w:rPr>
        <w:tab/>
      </w:r>
      <w:r>
        <w:rPr>
          <w:i/>
        </w:rPr>
        <w:tab/>
      </w:r>
      <w:r>
        <w:rPr>
          <w:i/>
        </w:rPr>
        <w:tab/>
        <w:t>Source: THALES</w:t>
      </w:r>
    </w:p>
    <w:p w14:paraId="12B231D1" w14:textId="77777777" w:rsidR="004045C2" w:rsidRDefault="004045C2" w:rsidP="004045C2">
      <w:pPr>
        <w:rPr>
          <w:rFonts w:ascii="Arial" w:hAnsi="Arial" w:cs="Arial"/>
          <w:b/>
        </w:rPr>
      </w:pPr>
      <w:r>
        <w:rPr>
          <w:rFonts w:ascii="Arial" w:hAnsi="Arial" w:cs="Arial"/>
          <w:b/>
        </w:rPr>
        <w:t xml:space="preserve">Abstract: </w:t>
      </w:r>
    </w:p>
    <w:p w14:paraId="4FD914F9" w14:textId="77777777" w:rsidR="004045C2" w:rsidRDefault="004045C2" w:rsidP="004045C2">
      <w:r>
        <w:t>Clause 4.4.11.5 update on 5GS non-3GPP access NAS security context wording</w:t>
      </w:r>
    </w:p>
    <w:p w14:paraId="53516249" w14:textId="77777777" w:rsidR="004045C2" w:rsidRDefault="004045C2" w:rsidP="004045C2">
      <w:pPr>
        <w:rPr>
          <w:rFonts w:ascii="Arial" w:hAnsi="Arial" w:cs="Arial"/>
          <w:b/>
        </w:rPr>
      </w:pPr>
      <w:r>
        <w:rPr>
          <w:rFonts w:ascii="Arial" w:hAnsi="Arial" w:cs="Arial"/>
          <w:b/>
        </w:rPr>
        <w:t xml:space="preserve">Discussion: </w:t>
      </w:r>
    </w:p>
    <w:p w14:paraId="189C135D" w14:textId="77777777" w:rsidR="004045C2" w:rsidRDefault="004045C2" w:rsidP="004045C2">
      <w:r>
        <w:t>Clause 4.4.11.5 update on 5GS non-3GPP access NAS security context wording.</w:t>
      </w:r>
    </w:p>
    <w:p w14:paraId="249B9A94" w14:textId="77777777" w:rsidR="004045C2" w:rsidRDefault="004045C2" w:rsidP="004045C2">
      <w:r>
        <w:t>Wrong work item code ??? eCPSOR_CON</w:t>
      </w:r>
    </w:p>
    <w:p w14:paraId="6330C50C"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C6-220254</w:t>
      </w:r>
      <w:r>
        <w:rPr>
          <w:color w:val="993300"/>
          <w:u w:val="single"/>
        </w:rPr>
        <w:t>.</w:t>
      </w:r>
    </w:p>
    <w:p w14:paraId="02402F38" w14:textId="0F606B14" w:rsidR="004045C2" w:rsidRDefault="004045C2" w:rsidP="004045C2">
      <w:pPr>
        <w:rPr>
          <w:rFonts w:ascii="Arial" w:hAnsi="Arial" w:cs="Arial"/>
          <w:b/>
          <w:sz w:val="24"/>
        </w:rPr>
      </w:pPr>
      <w:r>
        <w:rPr>
          <w:rFonts w:ascii="Arial" w:hAnsi="Arial" w:cs="Arial"/>
          <w:b/>
          <w:color w:val="0000FF"/>
          <w:sz w:val="24"/>
        </w:rPr>
        <w:t>C6-220227</w:t>
      </w:r>
      <w:r>
        <w:rPr>
          <w:rFonts w:ascii="Arial" w:hAnsi="Arial" w:cs="Arial"/>
          <w:b/>
          <w:color w:val="0000FF"/>
          <w:sz w:val="24"/>
        </w:rPr>
        <w:tab/>
      </w:r>
      <w:r>
        <w:rPr>
          <w:rFonts w:ascii="Arial" w:hAnsi="Arial" w:cs="Arial"/>
          <w:b/>
          <w:sz w:val="24"/>
        </w:rPr>
        <w:t>Correction of TC 27.22.14.2</w:t>
      </w:r>
    </w:p>
    <w:p w14:paraId="2DE8D60B"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CR-0631  rev  Cat: C (Rel-16)</w:t>
      </w:r>
      <w:r>
        <w:rPr>
          <w:i/>
        </w:rPr>
        <w:br/>
      </w:r>
      <w:r>
        <w:rPr>
          <w:i/>
        </w:rPr>
        <w:br/>
      </w:r>
      <w:r>
        <w:rPr>
          <w:i/>
        </w:rPr>
        <w:tab/>
      </w:r>
      <w:r>
        <w:rPr>
          <w:i/>
        </w:rPr>
        <w:tab/>
      </w:r>
      <w:r>
        <w:rPr>
          <w:i/>
        </w:rPr>
        <w:tab/>
      </w:r>
      <w:r>
        <w:rPr>
          <w:i/>
        </w:rPr>
        <w:tab/>
      </w:r>
      <w:r>
        <w:rPr>
          <w:i/>
        </w:rPr>
        <w:tab/>
        <w:t>Source: Comprion GmbH</w:t>
      </w:r>
    </w:p>
    <w:p w14:paraId="2EC632B2" w14:textId="77777777" w:rsidR="004045C2" w:rsidRDefault="004045C2" w:rsidP="004045C2">
      <w:pPr>
        <w:rPr>
          <w:rFonts w:ascii="Arial" w:hAnsi="Arial" w:cs="Arial"/>
          <w:b/>
        </w:rPr>
      </w:pPr>
      <w:r>
        <w:rPr>
          <w:rFonts w:ascii="Arial" w:hAnsi="Arial" w:cs="Arial"/>
          <w:b/>
        </w:rPr>
        <w:t xml:space="preserve">Abstract: </w:t>
      </w:r>
    </w:p>
    <w:p w14:paraId="2FAAE4C3" w14:textId="77777777" w:rsidR="004045C2" w:rsidRDefault="004045C2" w:rsidP="004045C2">
      <w:r>
        <w:t>When adding a new sequence unneeded dependencies where created</w:t>
      </w:r>
    </w:p>
    <w:p w14:paraId="6A7CFFD0" w14:textId="77777777" w:rsidR="004045C2" w:rsidRDefault="004045C2" w:rsidP="004045C2">
      <w:pPr>
        <w:rPr>
          <w:rFonts w:ascii="Arial" w:hAnsi="Arial" w:cs="Arial"/>
          <w:b/>
        </w:rPr>
      </w:pPr>
      <w:r>
        <w:rPr>
          <w:rFonts w:ascii="Arial" w:hAnsi="Arial" w:cs="Arial"/>
          <w:b/>
        </w:rPr>
        <w:t xml:space="preserve">Discussion: </w:t>
      </w:r>
    </w:p>
    <w:p w14:paraId="2C7258B9" w14:textId="77777777" w:rsidR="004045C2" w:rsidRDefault="004045C2" w:rsidP="004045C2">
      <w:r>
        <w:t>Thales:</w:t>
      </w:r>
    </w:p>
    <w:p w14:paraId="76492972" w14:textId="77777777" w:rsidR="004045C2" w:rsidRDefault="004045C2" w:rsidP="004045C2">
      <w:r>
        <w:t>UST configuration</w:t>
      </w:r>
    </w:p>
    <w:p w14:paraId="61E13F71" w14:textId="77777777" w:rsidR="004045C2" w:rsidRDefault="004045C2" w:rsidP="004045C2">
      <w:r>
        <w:t>I do not understood the need to differentiate the UST configuration between sequence 2.1/2.2 and sequence 2.3.</w:t>
      </w:r>
    </w:p>
    <w:p w14:paraId="0AABB1DC" w14:textId="77777777" w:rsidR="004045C2" w:rsidRDefault="004045C2" w:rsidP="004045C2">
      <w:r>
        <w:t>Can you clarify please ?</w:t>
      </w:r>
    </w:p>
    <w:p w14:paraId="75DA9857" w14:textId="77777777" w:rsidR="004045C2" w:rsidRDefault="004045C2" w:rsidP="004045C2">
      <w:r>
        <w:t>OTA keys</w:t>
      </w:r>
    </w:p>
    <w:p w14:paraId="49FD76E6" w14:textId="77777777" w:rsidR="004045C2" w:rsidRDefault="004045C2" w:rsidP="004045C2">
      <w:r>
        <w:t xml:space="preserve">The OTA keys </w:t>
      </w:r>
      <w:proofErr w:type="spellStart"/>
      <w:r>
        <w:t>defintion</w:t>
      </w:r>
      <w:proofErr w:type="spellEnd"/>
      <w:r>
        <w:t xml:space="preserve"> must be common to all test sequences, all are involved on SMS-PP format present in each sequence.</w:t>
      </w:r>
    </w:p>
    <w:p w14:paraId="435548A8" w14:textId="77777777" w:rsidR="004045C2" w:rsidRDefault="004045C2" w:rsidP="004045C2">
      <w:r>
        <w:t>Comprion:</w:t>
      </w:r>
    </w:p>
    <w:p w14:paraId="46DB3977" w14:textId="77777777" w:rsidR="004045C2" w:rsidRDefault="004045C2" w:rsidP="004045C2">
      <w:r>
        <w:t>When restructuring the test in C6-220227 I intended to use common OTA keys. If I look at it ‘Simple Markup’ it looks as if is like that. The differentiation for sequence specific  conditions is done later in the text.</w:t>
      </w:r>
    </w:p>
    <w:p w14:paraId="09CA7A77" w14:textId="77777777" w:rsidR="004045C2" w:rsidRDefault="004045C2" w:rsidP="004045C2">
      <w:r>
        <w:t xml:space="preserve">I split the UST settings as I see adding a specific requirement to a service that is not relevant in a test case as an unneeded limitation. In </w:t>
      </w:r>
      <w:proofErr w:type="spellStart"/>
      <w:r>
        <w:t>Seq</w:t>
      </w:r>
      <w:proofErr w:type="spellEnd"/>
      <w:r>
        <w:t xml:space="preserve"> 2.1/2.2 the only service in addition to the services available as default is service n°42. Thus you can run it even with test cards not having any coding or available byte 15 or 16.</w:t>
      </w:r>
    </w:p>
    <w:p w14:paraId="2E05743D" w14:textId="77777777" w:rsidR="004045C2" w:rsidRDefault="004045C2" w:rsidP="004045C2">
      <w:r>
        <w:t>Insisting on keeping these byte even if not needed will cause backward compatibility issues.</w:t>
      </w:r>
    </w:p>
    <w:p w14:paraId="46C0517F" w14:textId="77777777" w:rsidR="004045C2" w:rsidRDefault="004045C2" w:rsidP="004045C2">
      <w:r>
        <w:t>(similar to what I wrote in my remarks to CR C6-220252 – there the new introduction of a bit in byte 17 will also require implementations providing 16 bytes in EF_UST only to be made redundant, updated and revalidated)</w:t>
      </w:r>
    </w:p>
    <w:p w14:paraId="2BA2DFD8" w14:textId="77777777" w:rsidR="004045C2" w:rsidRDefault="004045C2" w:rsidP="004045C2">
      <w:r>
        <w:lastRenderedPageBreak/>
        <w:t>Qualcomm:</w:t>
      </w:r>
    </w:p>
    <w:p w14:paraId="10A5568B" w14:textId="77777777" w:rsidR="004045C2" w:rsidRDefault="004045C2" w:rsidP="004045C2">
      <w:r>
        <w:t>Agree with the changes in the EF-FPLMN and EF-</w:t>
      </w:r>
      <w:proofErr w:type="spellStart"/>
      <w:r>
        <w:t>OPLMNwACT</w:t>
      </w:r>
      <w:proofErr w:type="spellEnd"/>
      <w:r>
        <w:t xml:space="preserve"> in C6-220227. </w:t>
      </w:r>
    </w:p>
    <w:p w14:paraId="7168C343" w14:textId="77777777" w:rsidR="004045C2" w:rsidRDefault="004045C2" w:rsidP="004045C2">
      <w:r>
        <w:t>However, I agree with the comment, no need to differentiate the UST configuration between sequence 2.1/2.2 and sequence 2.3. It should be common.</w:t>
      </w:r>
    </w:p>
    <w:p w14:paraId="125D814B" w14:textId="77777777" w:rsidR="004045C2" w:rsidRDefault="004045C2" w:rsidP="004045C2">
      <w:r>
        <w:t xml:space="preserve">Also, I believe no need to add the 2nd cell to the </w:t>
      </w:r>
      <w:proofErr w:type="spellStart"/>
      <w:r>
        <w:t>seq</w:t>
      </w:r>
      <w:proofErr w:type="spellEnd"/>
      <w:r>
        <w:t xml:space="preserve"> 2.1/2.2 since the last step in those TCs can’t be verified without expanding the TCs similar to </w:t>
      </w:r>
      <w:proofErr w:type="spellStart"/>
      <w:r>
        <w:t>seq</w:t>
      </w:r>
      <w:proofErr w:type="spellEnd"/>
      <w:r>
        <w:t xml:space="preserve"> 2.3. </w:t>
      </w:r>
    </w:p>
    <w:p w14:paraId="332203E1" w14:textId="77777777" w:rsidR="004045C2" w:rsidRDefault="004045C2" w:rsidP="004045C2">
      <w:r>
        <w:t>C6-220242 has some changes proposed. After checking that pls let us know if we still need the above changes.</w:t>
      </w:r>
    </w:p>
    <w:p w14:paraId="636DC836" w14:textId="77777777" w:rsidR="004045C2" w:rsidRDefault="004045C2" w:rsidP="004045C2">
      <w:r>
        <w:t>Comprion:</w:t>
      </w:r>
    </w:p>
    <w:p w14:paraId="1D576F50" w14:textId="77777777" w:rsidR="004045C2" w:rsidRDefault="004045C2" w:rsidP="004045C2">
      <w:r>
        <w:t>As I was trying to merge C6-220227 and C6-220242 I did not follow the discussions about aligning the QCT CR with C6-220271 from Keysight, …</w:t>
      </w:r>
    </w:p>
    <w:p w14:paraId="09C63DC7" w14:textId="77777777" w:rsidR="004045C2" w:rsidRDefault="004045C2" w:rsidP="004045C2">
      <w:r>
        <w:t>I apologize for not preparing something like that before the call.</w:t>
      </w:r>
    </w:p>
    <w:p w14:paraId="51D346B7" w14:textId="77777777" w:rsidR="004045C2" w:rsidRDefault="004045C2" w:rsidP="004045C2">
      <w:r>
        <w:t>I uploaded a draft for discussion joining C6-220227 and C6-220242 to the drafts folder for the present meeting – Please find C6-220227+C6-220242.zip in the Drafts.</w:t>
      </w:r>
    </w:p>
    <w:p w14:paraId="7A8A84D6" w14:textId="77777777" w:rsidR="004045C2" w:rsidRDefault="004045C2" w:rsidP="004045C2">
      <w:r>
        <w:t xml:space="preserve">I tried to consider Herve’s and </w:t>
      </w:r>
      <w:proofErr w:type="spellStart"/>
      <w:r>
        <w:t>Ajantha’s</w:t>
      </w:r>
      <w:proofErr w:type="spellEnd"/>
      <w:r>
        <w:t xml:space="preserve"> remarks – nevertheless it contains grouped initial conditions as some are common (without header) and some are valid for named sequences only.</w:t>
      </w:r>
    </w:p>
    <w:p w14:paraId="7E4C1C95" w14:textId="77777777" w:rsidR="004045C2" w:rsidRDefault="004045C2" w:rsidP="004045C2">
      <w:r>
        <w:t xml:space="preserve">I kept the EF_USTs separate as services assigned within higher bits might not have been used in former implementations – thus adding them no for just having a common setup will set unneeded constraints and require new implementation and validation. </w:t>
      </w:r>
    </w:p>
    <w:p w14:paraId="208431AB" w14:textId="77777777" w:rsidR="004045C2" w:rsidRDefault="004045C2" w:rsidP="004045C2">
      <w:r>
        <w:t>I don’t agree to the Notes voiding the verification of some test steps as FPLMN related data is available when the step is executed and can be verified – thus I changed the note to partly, …</w:t>
      </w:r>
    </w:p>
    <w:p w14:paraId="5BCBAC0A" w14:textId="77777777" w:rsidR="004045C2" w:rsidRDefault="004045C2" w:rsidP="004045C2">
      <w:r>
        <w:t xml:space="preserve">For some other sections I took over from </w:t>
      </w:r>
      <w:proofErr w:type="spellStart"/>
      <w:r>
        <w:t>Ajanthas</w:t>
      </w:r>
      <w:proofErr w:type="spellEnd"/>
      <w:r>
        <w:t xml:space="preserve"> CR I added Comments I like the group to take into account when reviewing the CR.</w:t>
      </w:r>
    </w:p>
    <w:p w14:paraId="0B0BA0BC" w14:textId="77777777" w:rsidR="004045C2" w:rsidRDefault="004045C2" w:rsidP="004045C2">
      <w:r>
        <w:t>Keysight:</w:t>
      </w:r>
    </w:p>
    <w:p w14:paraId="2B0AC45B" w14:textId="77777777" w:rsidR="004045C2" w:rsidRDefault="004045C2" w:rsidP="004045C2">
      <w:r>
        <w:t xml:space="preserve">Thanks for sharing the draft. </w:t>
      </w:r>
    </w:p>
    <w:p w14:paraId="6D8663A5" w14:textId="77777777" w:rsidR="004045C2" w:rsidRDefault="004045C2" w:rsidP="004045C2">
      <w:r>
        <w:t>One comments on the change for last step (Steering of Roaming procedure) of 2.1, 2.2, 3.1, 3.2, where you updated the Comments with note “Note: This test step can only be partly verified as no higher priority PLMN is provided”</w:t>
      </w:r>
    </w:p>
    <w:p w14:paraId="1F7A1E2E" w14:textId="77777777" w:rsidR="004045C2" w:rsidRDefault="004045C2" w:rsidP="004045C2">
      <w:r>
        <w:t xml:space="preserve">May you help clarify what exact steps/messages to be verified for such? so there </w:t>
      </w:r>
      <w:proofErr w:type="spellStart"/>
      <w:r>
        <w:t>wont</w:t>
      </w:r>
      <w:proofErr w:type="spellEnd"/>
      <w:r>
        <w:t xml:space="preserve"> be arbitrary in the test implementation</w:t>
      </w:r>
    </w:p>
    <w:p w14:paraId="41FDEEC6" w14:textId="77777777" w:rsidR="004045C2" w:rsidRDefault="004045C2" w:rsidP="004045C2">
      <w:r>
        <w:t>For C6-220271 from Keysight, I was planning to remove the duplicated changes and refer to C6-220242 directly. However with the merged  C6-220227 + C6-220242, it would not be possible to do so due to the rearrange of the paragraphs.</w:t>
      </w:r>
    </w:p>
    <w:p w14:paraId="047D5583" w14:textId="77777777" w:rsidR="004045C2" w:rsidRDefault="004045C2" w:rsidP="004045C2">
      <w:r>
        <w:t>Is it possible for you to review  C6-220271 (you are on the other email with the discussion details / history ) as well, and see if it can be merged together as well?</w:t>
      </w:r>
    </w:p>
    <w:p w14:paraId="3BB49A6D" w14:textId="77777777" w:rsidR="004045C2" w:rsidRDefault="004045C2" w:rsidP="004045C2">
      <w:r>
        <w:t>Comprion:</w:t>
      </w:r>
    </w:p>
    <w:p w14:paraId="65140429" w14:textId="77777777" w:rsidR="004045C2" w:rsidRDefault="004045C2" w:rsidP="004045C2">
      <w:r>
        <w:t>I’ll probably not manage to merge the CRs today. But I blocked some time to do it tomorrow morning my time.</w:t>
      </w:r>
    </w:p>
    <w:p w14:paraId="66035EB6" w14:textId="77777777" w:rsidR="004045C2" w:rsidRDefault="004045C2" w:rsidP="004045C2">
      <w:r>
        <w:t>Unfortunately that will make it hard for Ajantha to review the doc before the meeting.</w:t>
      </w:r>
    </w:p>
    <w:p w14:paraId="75B7FCE4" w14:textId="77777777" w:rsidR="004045C2" w:rsidRDefault="004045C2" w:rsidP="004045C2">
      <w:r>
        <w:t>Nevertheless, we will probably be able to have something agreeable by Thursday.</w:t>
      </w:r>
    </w:p>
    <w:p w14:paraId="3E0E6DF4" w14:textId="77777777" w:rsidR="004045C2" w:rsidRDefault="004045C2" w:rsidP="004045C2">
      <w:r>
        <w:t>Qualcomm:</w:t>
      </w:r>
    </w:p>
    <w:p w14:paraId="02765010" w14:textId="77777777" w:rsidR="004045C2" w:rsidRDefault="004045C2" w:rsidP="004045C2">
      <w:r>
        <w:t>Modified Arne’s merged document and uploaded C6-220227+220242 - v2.zip into the draft folder.</w:t>
      </w:r>
    </w:p>
    <w:p w14:paraId="22678E47" w14:textId="77777777" w:rsidR="004045C2" w:rsidRDefault="004045C2" w:rsidP="004045C2">
      <w:r>
        <w:t xml:space="preserve">Pls review and comment. </w:t>
      </w:r>
    </w:p>
    <w:p w14:paraId="57070F0B" w14:textId="77777777" w:rsidR="004045C2" w:rsidRDefault="004045C2" w:rsidP="004045C2">
      <w:r>
        <w:t>Comprion:</w:t>
      </w:r>
    </w:p>
    <w:p w14:paraId="129C6376" w14:textId="77777777" w:rsidR="004045C2" w:rsidRDefault="004045C2" w:rsidP="004045C2">
      <w:r>
        <w:lastRenderedPageBreak/>
        <w:t xml:space="preserve">I apologize for my late input but I </w:t>
      </w:r>
      <w:proofErr w:type="spellStart"/>
      <w:r>
        <w:t>I</w:t>
      </w:r>
      <w:proofErr w:type="spellEnd"/>
      <w:r>
        <w:t xml:space="preserve"> didn’t get response from our development before this morning after sending a reminder, …</w:t>
      </w:r>
    </w:p>
    <w:p w14:paraId="67342F44" w14:textId="77777777" w:rsidR="004045C2" w:rsidRDefault="004045C2" w:rsidP="004045C2">
      <w:r>
        <w:t>Please find a version with some comments, suggestions and modification in the drafts folder:</w:t>
      </w:r>
    </w:p>
    <w:p w14:paraId="0BFF9B94" w14:textId="77777777" w:rsidR="004045C2" w:rsidRDefault="004045C2" w:rsidP="004045C2">
      <w:r>
        <w:t>ftp://marquordt@www.3gpp.org/tsg_ct/WG6_Smartcard_Ex-T3/CT6-111e/Inbox/Draft/C6-220227%2B220242%20-%20v2_AM.docx</w:t>
      </w:r>
    </w:p>
    <w:p w14:paraId="6A6A21A2" w14:textId="77777777" w:rsidR="004045C2" w:rsidRDefault="004045C2" w:rsidP="004045C2">
      <w:r>
        <w:t>Qualcomm:</w:t>
      </w:r>
    </w:p>
    <w:p w14:paraId="07337A7E" w14:textId="77777777" w:rsidR="004045C2" w:rsidRDefault="004045C2" w:rsidP="004045C2">
      <w:r>
        <w:t xml:space="preserve">Thanks for the updated doc. </w:t>
      </w:r>
    </w:p>
    <w:p w14:paraId="56B6D690" w14:textId="77777777" w:rsidR="004045C2" w:rsidRDefault="004045C2" w:rsidP="004045C2">
      <w:r>
        <w:t xml:space="preserve">Since there are a lot of changes being tracked in the doc I checked with no markup. TCs are fine now. </w:t>
      </w:r>
    </w:p>
    <w:p w14:paraId="0708D2B7" w14:textId="77777777" w:rsidR="004045C2" w:rsidRDefault="004045C2" w:rsidP="004045C2">
      <w:r>
        <w:t xml:space="preserve">Only one additional Note as in </w:t>
      </w:r>
      <w:proofErr w:type="spellStart"/>
      <w:r>
        <w:t>seqs</w:t>
      </w:r>
      <w:proofErr w:type="spellEnd"/>
      <w:r>
        <w:t xml:space="preserve"> 3.x was included for the last step in </w:t>
      </w:r>
      <w:proofErr w:type="spellStart"/>
      <w:r>
        <w:t>seqs</w:t>
      </w:r>
      <w:proofErr w:type="spellEnd"/>
      <w:r>
        <w:t xml:space="preserve"> 2.1 and 2.2. Check my comments to describe the change.</w:t>
      </w:r>
    </w:p>
    <w:p w14:paraId="22B2008F" w14:textId="77777777" w:rsidR="004045C2" w:rsidRDefault="004045C2" w:rsidP="004045C2">
      <w:r>
        <w:t>Uploaded C6-220227+220242 - v2_AM_ADS.docx.</w:t>
      </w:r>
    </w:p>
    <w:p w14:paraId="3E62DAB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C6-220300</w:t>
      </w:r>
      <w:r>
        <w:rPr>
          <w:color w:val="993300"/>
          <w:u w:val="single"/>
        </w:rPr>
        <w:t>.</w:t>
      </w:r>
    </w:p>
    <w:p w14:paraId="00F88DB3" w14:textId="7A598C6D" w:rsidR="004045C2" w:rsidRDefault="004045C2" w:rsidP="004045C2">
      <w:pPr>
        <w:rPr>
          <w:rFonts w:ascii="Arial" w:hAnsi="Arial" w:cs="Arial"/>
          <w:b/>
          <w:sz w:val="24"/>
        </w:rPr>
      </w:pPr>
      <w:r>
        <w:rPr>
          <w:rFonts w:ascii="Arial" w:hAnsi="Arial" w:cs="Arial"/>
          <w:b/>
          <w:color w:val="0000FF"/>
          <w:sz w:val="24"/>
        </w:rPr>
        <w:t>C6-220228</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5E28BB45"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CR-0632  rev  Cat: F (Rel-16)</w:t>
      </w:r>
      <w:r>
        <w:rPr>
          <w:i/>
        </w:rPr>
        <w:br/>
      </w:r>
      <w:r>
        <w:rPr>
          <w:i/>
        </w:rPr>
        <w:br/>
      </w:r>
      <w:r>
        <w:rPr>
          <w:i/>
        </w:rPr>
        <w:tab/>
      </w:r>
      <w:r>
        <w:rPr>
          <w:i/>
        </w:rPr>
        <w:tab/>
      </w:r>
      <w:r>
        <w:rPr>
          <w:i/>
        </w:rPr>
        <w:tab/>
      </w:r>
      <w:r>
        <w:rPr>
          <w:i/>
        </w:rPr>
        <w:tab/>
      </w:r>
      <w:r>
        <w:rPr>
          <w:i/>
        </w:rPr>
        <w:tab/>
        <w:t>Source: Comprion GmbH</w:t>
      </w:r>
    </w:p>
    <w:p w14:paraId="6D9CC136" w14:textId="77777777" w:rsidR="004045C2" w:rsidRDefault="004045C2" w:rsidP="004045C2">
      <w:pPr>
        <w:rPr>
          <w:rFonts w:ascii="Arial" w:hAnsi="Arial" w:cs="Arial"/>
          <w:b/>
        </w:rPr>
      </w:pPr>
      <w:r>
        <w:rPr>
          <w:rFonts w:ascii="Arial" w:hAnsi="Arial" w:cs="Arial"/>
          <w:b/>
        </w:rPr>
        <w:t xml:space="preserve">Abstract: </w:t>
      </w:r>
    </w:p>
    <w:p w14:paraId="5B072286" w14:textId="77777777" w:rsidR="004045C2" w:rsidRDefault="004045C2" w:rsidP="004045C2">
      <w:r>
        <w:t>The current procedure is missing steps needed for the correct handling of the proactive commands</w:t>
      </w:r>
    </w:p>
    <w:p w14:paraId="74838375" w14:textId="77777777" w:rsidR="004045C2" w:rsidRDefault="004045C2" w:rsidP="004045C2">
      <w:pPr>
        <w:rPr>
          <w:rFonts w:ascii="Arial" w:hAnsi="Arial" w:cs="Arial"/>
          <w:b/>
        </w:rPr>
      </w:pPr>
      <w:r>
        <w:rPr>
          <w:rFonts w:ascii="Arial" w:hAnsi="Arial" w:cs="Arial"/>
          <w:b/>
        </w:rPr>
        <w:t xml:space="preserve">Discussion: </w:t>
      </w:r>
    </w:p>
    <w:p w14:paraId="4EB8854B" w14:textId="77777777" w:rsidR="004045C2" w:rsidRDefault="004045C2" w:rsidP="004045C2">
      <w:r>
        <w:t>Qualcomm:</w:t>
      </w:r>
    </w:p>
    <w:p w14:paraId="4CB8C9BB" w14:textId="77777777" w:rsidR="004045C2" w:rsidRDefault="004045C2" w:rsidP="004045C2">
      <w:r>
        <w:t>I have already uploaded the changes in the CR 220242. I did not include the HPPLMN timer update. I also updated the Conformance requirement to clarify 23.122 clause 4.4.6 requirement applicability.</w:t>
      </w:r>
    </w:p>
    <w:p w14:paraId="4E3DDA5C" w14:textId="77777777" w:rsidR="004045C2" w:rsidRDefault="004045C2" w:rsidP="004045C2">
      <w:r>
        <w:t>I think your CR can keep only the HPPLMN timer update.</w:t>
      </w:r>
    </w:p>
    <w:p w14:paraId="2A0D33C2" w14:textId="77777777" w:rsidR="004045C2" w:rsidRDefault="004045C2" w:rsidP="004045C2">
      <w:r>
        <w:t>(see C6-220271)</w:t>
      </w:r>
    </w:p>
    <w:p w14:paraId="00C4AE98" w14:textId="77777777" w:rsidR="004045C2" w:rsidRDefault="004045C2" w:rsidP="004045C2">
      <w:r>
        <w:t>Keysight:</w:t>
      </w:r>
    </w:p>
    <w:p w14:paraId="5E0BF730" w14:textId="77777777" w:rsidR="004045C2" w:rsidRDefault="004045C2" w:rsidP="004045C2">
      <w:r>
        <w:t xml:space="preserve">I’ve just saw you CR. </w:t>
      </w:r>
    </w:p>
    <w:p w14:paraId="61190F7B" w14:textId="77777777" w:rsidR="004045C2" w:rsidRDefault="004045C2" w:rsidP="004045C2">
      <w:r>
        <w:t>If you agree with the HPPLMN timer change, maybe we can merge it into your CR, and I can withdraw mine?</w:t>
      </w:r>
    </w:p>
    <w:p w14:paraId="0B7FEC3B" w14:textId="77777777" w:rsidR="004045C2" w:rsidRDefault="004045C2" w:rsidP="004045C2">
      <w:r>
        <w:t>Qualcomm:</w:t>
      </w:r>
    </w:p>
    <w:p w14:paraId="77CED86F" w14:textId="77777777" w:rsidR="004045C2" w:rsidRDefault="004045C2" w:rsidP="004045C2">
      <w:r>
        <w:t>We can have 2 CRs with different changes. You can change your CR to include only the HPPLMN timer change. (271?)</w:t>
      </w:r>
    </w:p>
    <w:p w14:paraId="67427449"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D2270" w14:textId="3C46F303" w:rsidR="004045C2" w:rsidRDefault="004045C2" w:rsidP="004045C2">
      <w:pPr>
        <w:rPr>
          <w:rFonts w:ascii="Arial" w:hAnsi="Arial" w:cs="Arial"/>
          <w:b/>
          <w:sz w:val="24"/>
        </w:rPr>
      </w:pPr>
      <w:r>
        <w:rPr>
          <w:rFonts w:ascii="Arial" w:hAnsi="Arial" w:cs="Arial"/>
          <w:b/>
          <w:color w:val="0000FF"/>
          <w:sz w:val="24"/>
        </w:rPr>
        <w:t>C6-220229</w:t>
      </w:r>
      <w:r>
        <w:rPr>
          <w:rFonts w:ascii="Arial" w:hAnsi="Arial" w:cs="Arial"/>
          <w:b/>
          <w:color w:val="0000FF"/>
          <w:sz w:val="24"/>
        </w:rPr>
        <w:tab/>
      </w:r>
      <w:r>
        <w:rPr>
          <w:rFonts w:ascii="Arial" w:hAnsi="Arial" w:cs="Arial"/>
          <w:b/>
          <w:sz w:val="24"/>
        </w:rPr>
        <w:t>Alignment of EF_UST descriptions in 27.22.2x clauses</w:t>
      </w:r>
    </w:p>
    <w:p w14:paraId="0F2CDEC1"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CR-0633  rev  Cat: D (Rel-16)</w:t>
      </w:r>
      <w:r>
        <w:rPr>
          <w:i/>
        </w:rPr>
        <w:br/>
      </w:r>
      <w:r>
        <w:rPr>
          <w:i/>
        </w:rPr>
        <w:br/>
      </w:r>
      <w:r>
        <w:rPr>
          <w:i/>
        </w:rPr>
        <w:tab/>
      </w:r>
      <w:r>
        <w:rPr>
          <w:i/>
        </w:rPr>
        <w:tab/>
      </w:r>
      <w:r>
        <w:rPr>
          <w:i/>
        </w:rPr>
        <w:tab/>
      </w:r>
      <w:r>
        <w:rPr>
          <w:i/>
        </w:rPr>
        <w:tab/>
      </w:r>
      <w:r>
        <w:rPr>
          <w:i/>
        </w:rPr>
        <w:tab/>
        <w:t>Source: Comprion GmbH</w:t>
      </w:r>
    </w:p>
    <w:p w14:paraId="559D2544" w14:textId="77777777" w:rsidR="004045C2" w:rsidRDefault="004045C2" w:rsidP="004045C2">
      <w:pPr>
        <w:rPr>
          <w:rFonts w:ascii="Arial" w:hAnsi="Arial" w:cs="Arial"/>
          <w:b/>
        </w:rPr>
      </w:pPr>
      <w:r>
        <w:rPr>
          <w:rFonts w:ascii="Arial" w:hAnsi="Arial" w:cs="Arial"/>
          <w:b/>
        </w:rPr>
        <w:t xml:space="preserve">Abstract: </w:t>
      </w:r>
    </w:p>
    <w:p w14:paraId="34D4DEFF" w14:textId="77777777" w:rsidR="004045C2" w:rsidRDefault="004045C2" w:rsidP="004045C2">
      <w:r>
        <w:t>The listing of services available in EF_UST shall be in accordance to the listing in TS 31.102</w:t>
      </w:r>
    </w:p>
    <w:p w14:paraId="56F46DE7" w14:textId="77777777" w:rsidR="004045C2" w:rsidRDefault="004045C2" w:rsidP="004045C2">
      <w:pPr>
        <w:rPr>
          <w:rFonts w:ascii="Arial" w:hAnsi="Arial" w:cs="Arial"/>
          <w:b/>
        </w:rPr>
      </w:pPr>
      <w:r>
        <w:rPr>
          <w:rFonts w:ascii="Arial" w:hAnsi="Arial" w:cs="Arial"/>
          <w:b/>
        </w:rPr>
        <w:lastRenderedPageBreak/>
        <w:t xml:space="preserve">Discussion: </w:t>
      </w:r>
    </w:p>
    <w:p w14:paraId="17F58BCD" w14:textId="77777777" w:rsidR="004045C2" w:rsidRDefault="004045C2" w:rsidP="004045C2">
      <w:r>
        <w:t>The listing of services available in EF_UST shall be in accordance to the listing in TS 31.102.</w:t>
      </w:r>
    </w:p>
    <w:p w14:paraId="52C92A1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599DA" w14:textId="7BF54193" w:rsidR="004045C2" w:rsidRDefault="004045C2" w:rsidP="004045C2">
      <w:pPr>
        <w:rPr>
          <w:rFonts w:ascii="Arial" w:hAnsi="Arial" w:cs="Arial"/>
          <w:b/>
          <w:sz w:val="24"/>
        </w:rPr>
      </w:pPr>
      <w:r>
        <w:rPr>
          <w:rFonts w:ascii="Arial" w:hAnsi="Arial" w:cs="Arial"/>
          <w:b/>
          <w:color w:val="0000FF"/>
          <w:sz w:val="24"/>
        </w:rPr>
        <w:t>C6-220242</w:t>
      </w:r>
      <w:r>
        <w:rPr>
          <w:rFonts w:ascii="Arial" w:hAnsi="Arial" w:cs="Arial"/>
          <w:b/>
          <w:color w:val="0000FF"/>
          <w:sz w:val="24"/>
        </w:rPr>
        <w:tab/>
      </w:r>
      <w:r>
        <w:rPr>
          <w:rFonts w:ascii="Arial" w:hAnsi="Arial" w:cs="Arial"/>
          <w:b/>
          <w:sz w:val="24"/>
        </w:rPr>
        <w:t>Editorial change for SOR TCs 27.22.14.2 and 27.22.14.3</w:t>
      </w:r>
    </w:p>
    <w:p w14:paraId="329B3717" w14:textId="77777777" w:rsidR="004045C2" w:rsidRDefault="004045C2" w:rsidP="004045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v16.7.0</w:t>
      </w:r>
      <w:r>
        <w:rPr>
          <w:i/>
        </w:rPr>
        <w:tab/>
        <w:t xml:space="preserve">  CR-0634  rev  Cat: D (Rel-16)</w:t>
      </w:r>
      <w:r>
        <w:rPr>
          <w:i/>
        </w:rPr>
        <w:br/>
      </w:r>
      <w:r>
        <w:rPr>
          <w:i/>
        </w:rPr>
        <w:br/>
      </w:r>
      <w:r>
        <w:rPr>
          <w:i/>
        </w:rPr>
        <w:tab/>
      </w:r>
      <w:r>
        <w:rPr>
          <w:i/>
        </w:rPr>
        <w:tab/>
      </w:r>
      <w:r>
        <w:rPr>
          <w:i/>
        </w:rPr>
        <w:tab/>
      </w:r>
      <w:r>
        <w:rPr>
          <w:i/>
        </w:rPr>
        <w:tab/>
      </w:r>
      <w:r>
        <w:rPr>
          <w:i/>
        </w:rPr>
        <w:tab/>
        <w:t>Source: Qualcomm Technologies Ireland</w:t>
      </w:r>
    </w:p>
    <w:p w14:paraId="3CD0B9D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195EC" w14:textId="578FF981" w:rsidR="004045C2" w:rsidRDefault="004045C2" w:rsidP="004045C2">
      <w:pPr>
        <w:rPr>
          <w:rFonts w:ascii="Arial" w:hAnsi="Arial" w:cs="Arial"/>
          <w:b/>
          <w:sz w:val="24"/>
        </w:rPr>
      </w:pPr>
      <w:r>
        <w:rPr>
          <w:rFonts w:ascii="Arial" w:hAnsi="Arial" w:cs="Arial"/>
          <w:b/>
          <w:color w:val="0000FF"/>
          <w:sz w:val="24"/>
        </w:rPr>
        <w:t>C6-220254</w:t>
      </w:r>
      <w:r>
        <w:rPr>
          <w:rFonts w:ascii="Arial" w:hAnsi="Arial" w:cs="Arial"/>
          <w:b/>
          <w:color w:val="0000FF"/>
          <w:sz w:val="24"/>
        </w:rPr>
        <w:tab/>
      </w:r>
      <w:r>
        <w:rPr>
          <w:rFonts w:ascii="Arial" w:hAnsi="Arial" w:cs="Arial"/>
          <w:b/>
          <w:sz w:val="24"/>
        </w:rPr>
        <w:t>EF5GSN3GPPNSC clause correction</w:t>
      </w:r>
    </w:p>
    <w:p w14:paraId="405CB9DB"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v16.10.0</w:t>
      </w:r>
      <w:r>
        <w:rPr>
          <w:i/>
        </w:rPr>
        <w:tab/>
        <w:t xml:space="preserve">  CR-0950  rev 1 Cat: D (Rel-16)</w:t>
      </w:r>
      <w:r>
        <w:rPr>
          <w:i/>
        </w:rPr>
        <w:br/>
      </w:r>
      <w:r>
        <w:rPr>
          <w:i/>
        </w:rPr>
        <w:br/>
      </w:r>
      <w:r>
        <w:rPr>
          <w:i/>
        </w:rPr>
        <w:tab/>
      </w:r>
      <w:r>
        <w:rPr>
          <w:i/>
        </w:rPr>
        <w:tab/>
      </w:r>
      <w:r>
        <w:rPr>
          <w:i/>
        </w:rPr>
        <w:tab/>
      </w:r>
      <w:r>
        <w:rPr>
          <w:i/>
        </w:rPr>
        <w:tab/>
      </w:r>
      <w:r>
        <w:rPr>
          <w:i/>
        </w:rPr>
        <w:tab/>
        <w:t>Source: THALES</w:t>
      </w:r>
    </w:p>
    <w:p w14:paraId="43A03B72" w14:textId="77777777" w:rsidR="004045C2" w:rsidRDefault="004045C2" w:rsidP="004045C2">
      <w:pPr>
        <w:rPr>
          <w:color w:val="808080"/>
        </w:rPr>
      </w:pPr>
      <w:r>
        <w:rPr>
          <w:color w:val="808080"/>
        </w:rPr>
        <w:t>(Replaces C6-220225)</w:t>
      </w:r>
    </w:p>
    <w:p w14:paraId="50C20A4B" w14:textId="77777777" w:rsidR="004045C2" w:rsidRDefault="004045C2" w:rsidP="004045C2">
      <w:pPr>
        <w:rPr>
          <w:rFonts w:ascii="Arial" w:hAnsi="Arial" w:cs="Arial"/>
          <w:b/>
        </w:rPr>
      </w:pPr>
      <w:r>
        <w:rPr>
          <w:rFonts w:ascii="Arial" w:hAnsi="Arial" w:cs="Arial"/>
          <w:b/>
        </w:rPr>
        <w:t xml:space="preserve">Abstract: </w:t>
      </w:r>
    </w:p>
    <w:p w14:paraId="25275BFA" w14:textId="77777777" w:rsidR="004045C2" w:rsidRDefault="004045C2" w:rsidP="004045C2">
      <w:r>
        <w:t>Clause 4.4.11.5 update on 5GS non-3GPP access NAS security context wording</w:t>
      </w:r>
    </w:p>
    <w:p w14:paraId="11CA7A6F" w14:textId="77777777" w:rsidR="004045C2" w:rsidRDefault="004045C2" w:rsidP="004045C2">
      <w:r>
        <w:t>Update the WI in cover sheet to the correct one.</w:t>
      </w:r>
    </w:p>
    <w:p w14:paraId="34E019D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3BC94" w14:textId="17776095" w:rsidR="004045C2" w:rsidRDefault="004045C2" w:rsidP="004045C2">
      <w:pPr>
        <w:rPr>
          <w:rFonts w:ascii="Arial" w:hAnsi="Arial" w:cs="Arial"/>
          <w:b/>
          <w:sz w:val="24"/>
        </w:rPr>
      </w:pPr>
      <w:r>
        <w:rPr>
          <w:rFonts w:ascii="Arial" w:hAnsi="Arial" w:cs="Arial"/>
          <w:b/>
          <w:color w:val="0000FF"/>
          <w:sz w:val="24"/>
        </w:rPr>
        <w:t>C6-220255</w:t>
      </w:r>
      <w:r>
        <w:rPr>
          <w:rFonts w:ascii="Arial" w:hAnsi="Arial" w:cs="Arial"/>
          <w:b/>
          <w:color w:val="0000FF"/>
          <w:sz w:val="24"/>
        </w:rPr>
        <w:tab/>
      </w:r>
      <w:r>
        <w:rPr>
          <w:rFonts w:ascii="Arial" w:hAnsi="Arial" w:cs="Arial"/>
          <w:b/>
          <w:sz w:val="24"/>
        </w:rPr>
        <w:t>EF5GSN3GPPNSC clause correction (</w:t>
      </w:r>
      <w:proofErr w:type="spellStart"/>
      <w:r>
        <w:rPr>
          <w:rFonts w:ascii="Arial" w:hAnsi="Arial" w:cs="Arial"/>
          <w:b/>
          <w:sz w:val="24"/>
        </w:rPr>
        <w:t>Rel</w:t>
      </w:r>
      <w:proofErr w:type="spellEnd"/>
      <w:r>
        <w:rPr>
          <w:rFonts w:ascii="Arial" w:hAnsi="Arial" w:cs="Arial"/>
          <w:b/>
          <w:sz w:val="24"/>
        </w:rPr>
        <w:t xml:space="preserve"> 17)</w:t>
      </w:r>
    </w:p>
    <w:p w14:paraId="2D9A4B13"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CR-0955  rev 1 Cat: A (Rel-17)</w:t>
      </w:r>
      <w:r>
        <w:rPr>
          <w:i/>
        </w:rPr>
        <w:br/>
      </w:r>
      <w:r>
        <w:rPr>
          <w:i/>
        </w:rPr>
        <w:br/>
      </w:r>
      <w:r>
        <w:rPr>
          <w:i/>
        </w:rPr>
        <w:tab/>
      </w:r>
      <w:r>
        <w:rPr>
          <w:i/>
        </w:rPr>
        <w:tab/>
      </w:r>
      <w:r>
        <w:rPr>
          <w:i/>
        </w:rPr>
        <w:tab/>
      </w:r>
      <w:r>
        <w:rPr>
          <w:i/>
        </w:rPr>
        <w:tab/>
      </w:r>
      <w:r>
        <w:rPr>
          <w:i/>
        </w:rPr>
        <w:tab/>
        <w:t>Source: THALES</w:t>
      </w:r>
    </w:p>
    <w:p w14:paraId="6EEFB8AA" w14:textId="77777777" w:rsidR="004045C2" w:rsidRDefault="004045C2" w:rsidP="004045C2">
      <w:pPr>
        <w:rPr>
          <w:color w:val="808080"/>
        </w:rPr>
      </w:pPr>
      <w:r>
        <w:rPr>
          <w:color w:val="808080"/>
        </w:rPr>
        <w:t>(Replaces C6-220249)</w:t>
      </w:r>
    </w:p>
    <w:p w14:paraId="069AE0FC" w14:textId="77777777" w:rsidR="004045C2" w:rsidRDefault="004045C2" w:rsidP="004045C2">
      <w:pPr>
        <w:rPr>
          <w:rFonts w:ascii="Arial" w:hAnsi="Arial" w:cs="Arial"/>
          <w:b/>
        </w:rPr>
      </w:pPr>
      <w:r>
        <w:rPr>
          <w:rFonts w:ascii="Arial" w:hAnsi="Arial" w:cs="Arial"/>
          <w:b/>
        </w:rPr>
        <w:t xml:space="preserve">Abstract: </w:t>
      </w:r>
    </w:p>
    <w:p w14:paraId="21DB8949" w14:textId="77777777" w:rsidR="004045C2" w:rsidRDefault="004045C2" w:rsidP="004045C2">
      <w:r>
        <w:t xml:space="preserve">Rel17 </w:t>
      </w:r>
      <w:proofErr w:type="spellStart"/>
      <w:r>
        <w:t>miror</w:t>
      </w:r>
      <w:proofErr w:type="spellEnd"/>
      <w:r>
        <w:t xml:space="preserve"> of CR0950 </w:t>
      </w:r>
    </w:p>
    <w:p w14:paraId="55B84DB9" w14:textId="77777777" w:rsidR="004045C2" w:rsidRDefault="004045C2" w:rsidP="004045C2">
      <w:r>
        <w:t>WI updated on the Cover page</w:t>
      </w:r>
    </w:p>
    <w:p w14:paraId="1F062AF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0E37B" w14:textId="459F548B" w:rsidR="004045C2" w:rsidRDefault="004045C2" w:rsidP="004045C2">
      <w:pPr>
        <w:rPr>
          <w:rFonts w:ascii="Arial" w:hAnsi="Arial" w:cs="Arial"/>
          <w:b/>
          <w:sz w:val="24"/>
        </w:rPr>
      </w:pPr>
      <w:r>
        <w:rPr>
          <w:rFonts w:ascii="Arial" w:hAnsi="Arial" w:cs="Arial"/>
          <w:b/>
          <w:color w:val="0000FF"/>
          <w:sz w:val="24"/>
        </w:rPr>
        <w:t>C6-220272</w:t>
      </w:r>
      <w:r>
        <w:rPr>
          <w:rFonts w:ascii="Arial" w:hAnsi="Arial" w:cs="Arial"/>
          <w:b/>
          <w:color w:val="0000FF"/>
          <w:sz w:val="24"/>
        </w:rPr>
        <w:tab/>
      </w:r>
      <w:r>
        <w:rPr>
          <w:rFonts w:ascii="Arial" w:hAnsi="Arial" w:cs="Arial"/>
          <w:b/>
          <w:sz w:val="24"/>
        </w:rPr>
        <w:t>SSC Mode corrections for 16.x URSP test cases</w:t>
      </w:r>
    </w:p>
    <w:p w14:paraId="40CAF646"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v16.7.0</w:t>
      </w:r>
      <w:r>
        <w:rPr>
          <w:i/>
        </w:rPr>
        <w:tab/>
        <w:t xml:space="preserve">  CR-0489  rev  Cat: F (Rel-16)</w:t>
      </w:r>
      <w:r>
        <w:rPr>
          <w:i/>
        </w:rPr>
        <w:br/>
      </w:r>
      <w:r>
        <w:rPr>
          <w:i/>
        </w:rPr>
        <w:br/>
      </w:r>
      <w:r>
        <w:rPr>
          <w:i/>
        </w:rPr>
        <w:tab/>
      </w:r>
      <w:r>
        <w:rPr>
          <w:i/>
        </w:rPr>
        <w:tab/>
      </w:r>
      <w:r>
        <w:rPr>
          <w:i/>
        </w:rPr>
        <w:tab/>
      </w:r>
      <w:r>
        <w:rPr>
          <w:i/>
        </w:rPr>
        <w:tab/>
      </w:r>
      <w:r>
        <w:rPr>
          <w:i/>
        </w:rPr>
        <w:tab/>
        <w:t>Source: Apple GmbH</w:t>
      </w:r>
    </w:p>
    <w:p w14:paraId="79BED1B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B2826" w14:textId="36CE6517" w:rsidR="004045C2" w:rsidRDefault="004045C2" w:rsidP="004045C2">
      <w:pPr>
        <w:rPr>
          <w:rFonts w:ascii="Arial" w:hAnsi="Arial" w:cs="Arial"/>
          <w:b/>
          <w:sz w:val="24"/>
        </w:rPr>
      </w:pPr>
      <w:r>
        <w:rPr>
          <w:rFonts w:ascii="Arial" w:hAnsi="Arial" w:cs="Arial"/>
          <w:b/>
          <w:color w:val="0000FF"/>
          <w:sz w:val="24"/>
        </w:rPr>
        <w:t>C6-220273</w:t>
      </w:r>
      <w:r>
        <w:rPr>
          <w:rFonts w:ascii="Arial" w:hAnsi="Arial" w:cs="Arial"/>
          <w:b/>
          <w:color w:val="0000FF"/>
          <w:sz w:val="24"/>
        </w:rPr>
        <w:tab/>
      </w:r>
      <w:r>
        <w:rPr>
          <w:rFonts w:ascii="Arial" w:hAnsi="Arial" w:cs="Arial"/>
          <w:b/>
          <w:sz w:val="24"/>
        </w:rPr>
        <w:t>Correction to Applicability table for 27.22.4.29 test case</w:t>
      </w:r>
    </w:p>
    <w:p w14:paraId="65453BA2"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CR-0635  rev  Cat: F (Rel-16)</w:t>
      </w:r>
      <w:r>
        <w:rPr>
          <w:i/>
        </w:rPr>
        <w:br/>
      </w:r>
      <w:r>
        <w:rPr>
          <w:i/>
        </w:rPr>
        <w:br/>
      </w:r>
      <w:r>
        <w:rPr>
          <w:i/>
        </w:rPr>
        <w:tab/>
      </w:r>
      <w:r>
        <w:rPr>
          <w:i/>
        </w:rPr>
        <w:tab/>
      </w:r>
      <w:r>
        <w:rPr>
          <w:i/>
        </w:rPr>
        <w:tab/>
      </w:r>
      <w:r>
        <w:rPr>
          <w:i/>
        </w:rPr>
        <w:tab/>
      </w:r>
      <w:r>
        <w:rPr>
          <w:i/>
        </w:rPr>
        <w:tab/>
        <w:t>Source: Apple GmbH</w:t>
      </w:r>
    </w:p>
    <w:p w14:paraId="1F70C96C" w14:textId="77777777" w:rsidR="004045C2" w:rsidRDefault="004045C2" w:rsidP="004045C2">
      <w:pPr>
        <w:rPr>
          <w:rFonts w:ascii="Arial" w:hAnsi="Arial" w:cs="Arial"/>
          <w:b/>
        </w:rPr>
      </w:pPr>
      <w:r>
        <w:rPr>
          <w:rFonts w:ascii="Arial" w:hAnsi="Arial" w:cs="Arial"/>
          <w:b/>
        </w:rPr>
        <w:t xml:space="preserve">Abstract: </w:t>
      </w:r>
    </w:p>
    <w:p w14:paraId="2D2A147E" w14:textId="77777777" w:rsidR="004045C2" w:rsidRDefault="004045C2" w:rsidP="004045C2">
      <w:r>
        <w:lastRenderedPageBreak/>
        <w:t>Correction required</w:t>
      </w:r>
    </w:p>
    <w:p w14:paraId="1BB3405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08EB83" w14:textId="4F947ABD" w:rsidR="004045C2" w:rsidRDefault="004045C2" w:rsidP="004045C2">
      <w:pPr>
        <w:rPr>
          <w:rFonts w:ascii="Arial" w:hAnsi="Arial" w:cs="Arial"/>
          <w:b/>
          <w:sz w:val="24"/>
        </w:rPr>
      </w:pPr>
      <w:r>
        <w:rPr>
          <w:rFonts w:ascii="Arial" w:hAnsi="Arial" w:cs="Arial"/>
          <w:b/>
          <w:color w:val="0000FF"/>
          <w:sz w:val="24"/>
        </w:rPr>
        <w:t>C6-220276</w:t>
      </w:r>
      <w:r>
        <w:rPr>
          <w:rFonts w:ascii="Arial" w:hAnsi="Arial" w:cs="Arial"/>
          <w:b/>
          <w:color w:val="0000FF"/>
          <w:sz w:val="24"/>
        </w:rPr>
        <w:tab/>
      </w:r>
      <w:r>
        <w:rPr>
          <w:rFonts w:ascii="Arial" w:hAnsi="Arial" w:cs="Arial"/>
          <w:b/>
          <w:sz w:val="24"/>
        </w:rPr>
        <w:t>Correction of settings in Table E.1</w:t>
      </w:r>
    </w:p>
    <w:p w14:paraId="6F610991"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CR-0637  rev  Cat: F (Rel-16)</w:t>
      </w:r>
      <w:r>
        <w:rPr>
          <w:i/>
        </w:rPr>
        <w:br/>
      </w:r>
      <w:r>
        <w:rPr>
          <w:i/>
        </w:rPr>
        <w:br/>
      </w:r>
      <w:r>
        <w:rPr>
          <w:i/>
        </w:rPr>
        <w:tab/>
      </w:r>
      <w:r>
        <w:rPr>
          <w:i/>
        </w:rPr>
        <w:tab/>
      </w:r>
      <w:r>
        <w:rPr>
          <w:i/>
        </w:rPr>
        <w:tab/>
      </w:r>
      <w:r>
        <w:rPr>
          <w:i/>
        </w:rPr>
        <w:tab/>
      </w:r>
      <w:r>
        <w:rPr>
          <w:i/>
        </w:rPr>
        <w:tab/>
        <w:t>Source: Comprion GmbH</w:t>
      </w:r>
    </w:p>
    <w:p w14:paraId="6B2938E6" w14:textId="77777777" w:rsidR="004045C2" w:rsidRDefault="004045C2" w:rsidP="004045C2">
      <w:pPr>
        <w:rPr>
          <w:rFonts w:ascii="Arial" w:hAnsi="Arial" w:cs="Arial"/>
          <w:b/>
        </w:rPr>
      </w:pPr>
      <w:r>
        <w:rPr>
          <w:rFonts w:ascii="Arial" w:hAnsi="Arial" w:cs="Arial"/>
          <w:b/>
        </w:rPr>
        <w:t xml:space="preserve">Abstract: </w:t>
      </w:r>
    </w:p>
    <w:p w14:paraId="5DD0395D" w14:textId="77777777" w:rsidR="004045C2" w:rsidRDefault="004045C2" w:rsidP="004045C2">
      <w:r>
        <w:t>Correction of an exception erroneously set to O.1</w:t>
      </w:r>
    </w:p>
    <w:p w14:paraId="12370C5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58EB0" w14:textId="1A8BD27A" w:rsidR="004045C2" w:rsidRDefault="004045C2" w:rsidP="004045C2">
      <w:pPr>
        <w:rPr>
          <w:rFonts w:ascii="Arial" w:hAnsi="Arial" w:cs="Arial"/>
          <w:b/>
          <w:sz w:val="24"/>
        </w:rPr>
      </w:pPr>
      <w:r>
        <w:rPr>
          <w:rFonts w:ascii="Arial" w:hAnsi="Arial" w:cs="Arial"/>
          <w:b/>
          <w:color w:val="0000FF"/>
          <w:sz w:val="24"/>
        </w:rPr>
        <w:t>C6-220300</w:t>
      </w:r>
      <w:r>
        <w:rPr>
          <w:rFonts w:ascii="Arial" w:hAnsi="Arial" w:cs="Arial"/>
          <w:b/>
          <w:color w:val="0000FF"/>
          <w:sz w:val="24"/>
        </w:rPr>
        <w:tab/>
      </w:r>
      <w:r>
        <w:rPr>
          <w:rFonts w:ascii="Arial" w:hAnsi="Arial" w:cs="Arial"/>
          <w:b/>
          <w:sz w:val="24"/>
        </w:rPr>
        <w:t>Correction of TC 27.22.14.2</w:t>
      </w:r>
    </w:p>
    <w:p w14:paraId="651B55EC"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CR-0631  rev 1 Cat: C (Rel-16)</w:t>
      </w:r>
      <w:r>
        <w:rPr>
          <w:i/>
        </w:rPr>
        <w:br/>
      </w:r>
      <w:r>
        <w:rPr>
          <w:i/>
        </w:rPr>
        <w:br/>
      </w:r>
      <w:r>
        <w:rPr>
          <w:i/>
        </w:rPr>
        <w:tab/>
      </w:r>
      <w:r>
        <w:rPr>
          <w:i/>
        </w:rPr>
        <w:tab/>
      </w:r>
      <w:r>
        <w:rPr>
          <w:i/>
        </w:rPr>
        <w:tab/>
      </w:r>
      <w:r>
        <w:rPr>
          <w:i/>
        </w:rPr>
        <w:tab/>
      </w:r>
      <w:r>
        <w:rPr>
          <w:i/>
        </w:rPr>
        <w:tab/>
        <w:t>Source: Comprion GmbH, Qualcomm Technologies Ireland, Keysight Technologies UK Ltd.</w:t>
      </w:r>
    </w:p>
    <w:p w14:paraId="21C7D164" w14:textId="77777777" w:rsidR="004045C2" w:rsidRDefault="004045C2" w:rsidP="004045C2">
      <w:pPr>
        <w:rPr>
          <w:color w:val="808080"/>
        </w:rPr>
      </w:pPr>
      <w:r>
        <w:rPr>
          <w:color w:val="808080"/>
        </w:rPr>
        <w:t>(Replaces C6-220227)</w:t>
      </w:r>
    </w:p>
    <w:p w14:paraId="0E3E5027" w14:textId="77777777" w:rsidR="004045C2" w:rsidRDefault="004045C2" w:rsidP="004045C2">
      <w:pPr>
        <w:rPr>
          <w:rFonts w:ascii="Arial" w:hAnsi="Arial" w:cs="Arial"/>
          <w:b/>
        </w:rPr>
      </w:pPr>
      <w:r>
        <w:rPr>
          <w:rFonts w:ascii="Arial" w:hAnsi="Arial" w:cs="Arial"/>
          <w:b/>
        </w:rPr>
        <w:t xml:space="preserve">Abstract: </w:t>
      </w:r>
    </w:p>
    <w:p w14:paraId="1252B12D" w14:textId="77777777" w:rsidR="004045C2" w:rsidRDefault="004045C2" w:rsidP="004045C2">
      <w:r>
        <w:t>When adding a new sequence unneeded dependencies where created</w:t>
      </w:r>
    </w:p>
    <w:p w14:paraId="4B362C54"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C6-220302</w:t>
      </w:r>
      <w:r>
        <w:rPr>
          <w:color w:val="993300"/>
          <w:u w:val="single"/>
        </w:rPr>
        <w:t>.</w:t>
      </w:r>
    </w:p>
    <w:p w14:paraId="01164AAC" w14:textId="065A220A" w:rsidR="004045C2" w:rsidRDefault="004045C2" w:rsidP="004045C2">
      <w:pPr>
        <w:rPr>
          <w:rFonts w:ascii="Arial" w:hAnsi="Arial" w:cs="Arial"/>
          <w:b/>
          <w:sz w:val="24"/>
        </w:rPr>
      </w:pPr>
      <w:r>
        <w:rPr>
          <w:rFonts w:ascii="Arial" w:hAnsi="Arial" w:cs="Arial"/>
          <w:b/>
          <w:color w:val="0000FF"/>
          <w:sz w:val="24"/>
        </w:rPr>
        <w:t>C6-220302</w:t>
      </w:r>
      <w:r>
        <w:rPr>
          <w:rFonts w:ascii="Arial" w:hAnsi="Arial" w:cs="Arial"/>
          <w:b/>
          <w:color w:val="0000FF"/>
          <w:sz w:val="24"/>
        </w:rPr>
        <w:tab/>
      </w:r>
      <w:r>
        <w:rPr>
          <w:rFonts w:ascii="Arial" w:hAnsi="Arial" w:cs="Arial"/>
          <w:b/>
          <w:sz w:val="24"/>
        </w:rPr>
        <w:t>Correction of TC 27.22.14.2</w:t>
      </w:r>
    </w:p>
    <w:p w14:paraId="51267EC2"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CR-0631  rev 2 Cat: C (Rel-16)</w:t>
      </w:r>
      <w:r>
        <w:rPr>
          <w:i/>
        </w:rPr>
        <w:br/>
      </w:r>
      <w:r>
        <w:rPr>
          <w:i/>
        </w:rPr>
        <w:br/>
      </w:r>
      <w:r>
        <w:rPr>
          <w:i/>
        </w:rPr>
        <w:tab/>
      </w:r>
      <w:r>
        <w:rPr>
          <w:i/>
        </w:rPr>
        <w:tab/>
      </w:r>
      <w:r>
        <w:rPr>
          <w:i/>
        </w:rPr>
        <w:tab/>
      </w:r>
      <w:r>
        <w:rPr>
          <w:i/>
        </w:rPr>
        <w:tab/>
      </w:r>
      <w:r>
        <w:rPr>
          <w:i/>
        </w:rPr>
        <w:tab/>
        <w:t>Source: Comprion GmbH, Qualcomm Technologies Ireland, Keysight Technologies UK Ltd.</w:t>
      </w:r>
    </w:p>
    <w:p w14:paraId="57FF0F0F" w14:textId="77777777" w:rsidR="004045C2" w:rsidRDefault="004045C2" w:rsidP="004045C2">
      <w:pPr>
        <w:rPr>
          <w:color w:val="808080"/>
        </w:rPr>
      </w:pPr>
      <w:r>
        <w:rPr>
          <w:color w:val="808080"/>
        </w:rPr>
        <w:t>(Replaces C6-220300)</w:t>
      </w:r>
    </w:p>
    <w:p w14:paraId="4776D853" w14:textId="77777777" w:rsidR="004045C2" w:rsidRDefault="004045C2" w:rsidP="004045C2">
      <w:pPr>
        <w:rPr>
          <w:rFonts w:ascii="Arial" w:hAnsi="Arial" w:cs="Arial"/>
          <w:b/>
        </w:rPr>
      </w:pPr>
      <w:r>
        <w:rPr>
          <w:rFonts w:ascii="Arial" w:hAnsi="Arial" w:cs="Arial"/>
          <w:b/>
        </w:rPr>
        <w:t xml:space="preserve">Abstract: </w:t>
      </w:r>
    </w:p>
    <w:p w14:paraId="376FEE64" w14:textId="77777777" w:rsidR="004045C2" w:rsidRDefault="004045C2" w:rsidP="004045C2">
      <w:r>
        <w:t>When adding a new sequence unneeded dependencies where created</w:t>
      </w:r>
    </w:p>
    <w:p w14:paraId="65ACEF6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C6-220303</w:t>
      </w:r>
      <w:r>
        <w:rPr>
          <w:color w:val="993300"/>
          <w:u w:val="single"/>
        </w:rPr>
        <w:t>.</w:t>
      </w:r>
    </w:p>
    <w:p w14:paraId="4AD8913B" w14:textId="7E7076CD" w:rsidR="004045C2" w:rsidRDefault="004045C2" w:rsidP="004045C2">
      <w:pPr>
        <w:rPr>
          <w:rFonts w:ascii="Arial" w:hAnsi="Arial" w:cs="Arial"/>
          <w:b/>
          <w:sz w:val="24"/>
        </w:rPr>
      </w:pPr>
      <w:r>
        <w:rPr>
          <w:rFonts w:ascii="Arial" w:hAnsi="Arial" w:cs="Arial"/>
          <w:b/>
          <w:color w:val="0000FF"/>
          <w:sz w:val="24"/>
        </w:rPr>
        <w:t>C6-220303</w:t>
      </w:r>
      <w:r>
        <w:rPr>
          <w:rFonts w:ascii="Arial" w:hAnsi="Arial" w:cs="Arial"/>
          <w:b/>
          <w:color w:val="0000FF"/>
          <w:sz w:val="24"/>
        </w:rPr>
        <w:tab/>
      </w:r>
      <w:r>
        <w:rPr>
          <w:rFonts w:ascii="Arial" w:hAnsi="Arial" w:cs="Arial"/>
          <w:b/>
          <w:sz w:val="24"/>
        </w:rPr>
        <w:t>Correction of TC 27.22.14.2</w:t>
      </w:r>
    </w:p>
    <w:p w14:paraId="46558EC2"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v16.7.0</w:t>
      </w:r>
      <w:r>
        <w:rPr>
          <w:i/>
        </w:rPr>
        <w:tab/>
        <w:t xml:space="preserve">  CR-0631  rev 3 Cat: C (Rel-16)</w:t>
      </w:r>
      <w:r>
        <w:rPr>
          <w:i/>
        </w:rPr>
        <w:br/>
      </w:r>
      <w:r>
        <w:rPr>
          <w:i/>
        </w:rPr>
        <w:br/>
      </w:r>
      <w:r>
        <w:rPr>
          <w:i/>
        </w:rPr>
        <w:tab/>
      </w:r>
      <w:r>
        <w:rPr>
          <w:i/>
        </w:rPr>
        <w:tab/>
      </w:r>
      <w:r>
        <w:rPr>
          <w:i/>
        </w:rPr>
        <w:tab/>
      </w:r>
      <w:r>
        <w:rPr>
          <w:i/>
        </w:rPr>
        <w:tab/>
      </w:r>
      <w:r>
        <w:rPr>
          <w:i/>
        </w:rPr>
        <w:tab/>
        <w:t>Source: Comprion GmbH, Qualcomm Technologies Ireland, Keysight Technologies UK Ltd.</w:t>
      </w:r>
    </w:p>
    <w:p w14:paraId="088C0186" w14:textId="77777777" w:rsidR="004045C2" w:rsidRDefault="004045C2" w:rsidP="004045C2">
      <w:pPr>
        <w:rPr>
          <w:color w:val="808080"/>
        </w:rPr>
      </w:pPr>
      <w:r>
        <w:rPr>
          <w:color w:val="808080"/>
        </w:rPr>
        <w:t>(Replaces C6-220302)</w:t>
      </w:r>
    </w:p>
    <w:p w14:paraId="23A8F47A" w14:textId="77777777" w:rsidR="004045C2" w:rsidRDefault="004045C2" w:rsidP="004045C2">
      <w:pPr>
        <w:rPr>
          <w:rFonts w:ascii="Arial" w:hAnsi="Arial" w:cs="Arial"/>
          <w:b/>
        </w:rPr>
      </w:pPr>
      <w:r>
        <w:rPr>
          <w:rFonts w:ascii="Arial" w:hAnsi="Arial" w:cs="Arial"/>
          <w:b/>
        </w:rPr>
        <w:t xml:space="preserve">Abstract: </w:t>
      </w:r>
    </w:p>
    <w:p w14:paraId="5674670A" w14:textId="77777777" w:rsidR="004045C2" w:rsidRDefault="004045C2" w:rsidP="004045C2">
      <w:r>
        <w:t>When adding a new sequence unneeded dependencies where created</w:t>
      </w:r>
    </w:p>
    <w:p w14:paraId="7969E2D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C9846" w14:textId="77777777" w:rsidR="004045C2" w:rsidRDefault="004045C2" w:rsidP="004045C2">
      <w:pPr>
        <w:pStyle w:val="Heading4"/>
      </w:pPr>
      <w:bookmarkStart w:id="85" w:name="_Toc104961581"/>
      <w:r>
        <w:lastRenderedPageBreak/>
        <w:t>7.11.2</w:t>
      </w:r>
      <w:r>
        <w:tab/>
        <w:t>CT aspects of System enhancements for Provision of Access to Restricted Local Operator Services by Unauthenticated UEs (PARLOS)</w:t>
      </w:r>
      <w:bookmarkEnd w:id="85"/>
    </w:p>
    <w:p w14:paraId="12EB7B27" w14:textId="77777777" w:rsidR="004045C2" w:rsidRDefault="004045C2" w:rsidP="004045C2">
      <w:pPr>
        <w:pStyle w:val="Heading4"/>
      </w:pPr>
      <w:bookmarkStart w:id="86" w:name="_Toc104961582"/>
      <w:r>
        <w:t>7.11.3</w:t>
      </w:r>
      <w:r>
        <w:tab/>
        <w:t>Cellular IoT support and evolution for the 5G System (5G_CIoT)</w:t>
      </w:r>
      <w:bookmarkEnd w:id="86"/>
    </w:p>
    <w:p w14:paraId="2ABDEE8C" w14:textId="77777777" w:rsidR="004045C2" w:rsidRDefault="004045C2" w:rsidP="004045C2">
      <w:pPr>
        <w:pStyle w:val="Heading4"/>
      </w:pPr>
      <w:bookmarkStart w:id="87" w:name="_Toc104961583"/>
      <w:r>
        <w:t>7.11.4</w:t>
      </w:r>
      <w:r>
        <w:tab/>
        <w:t>CT aspects of architecture enhancements for 3GPP support of advanced V2X services (eV2XARC)</w:t>
      </w:r>
      <w:bookmarkEnd w:id="87"/>
    </w:p>
    <w:p w14:paraId="3B8A7FBF" w14:textId="571E88FA" w:rsidR="004045C2" w:rsidRDefault="004045C2" w:rsidP="004045C2">
      <w:pPr>
        <w:rPr>
          <w:rFonts w:ascii="Arial" w:hAnsi="Arial" w:cs="Arial"/>
          <w:b/>
          <w:sz w:val="24"/>
        </w:rPr>
      </w:pPr>
      <w:r>
        <w:rPr>
          <w:rFonts w:ascii="Arial" w:hAnsi="Arial" w:cs="Arial"/>
          <w:b/>
          <w:color w:val="0000FF"/>
          <w:sz w:val="24"/>
        </w:rPr>
        <w:t>C6-220247</w:t>
      </w:r>
      <w:r>
        <w:rPr>
          <w:rFonts w:ascii="Arial" w:hAnsi="Arial" w:cs="Arial"/>
          <w:b/>
          <w:color w:val="0000FF"/>
          <w:sz w:val="24"/>
        </w:rPr>
        <w:tab/>
      </w:r>
      <w:r>
        <w:rPr>
          <w:rFonts w:ascii="Arial" w:hAnsi="Arial" w:cs="Arial"/>
          <w:b/>
          <w:sz w:val="24"/>
        </w:rPr>
        <w:t>Adding NR-PC5 unicast security policies for V2X services</w:t>
      </w:r>
    </w:p>
    <w:p w14:paraId="379F4494"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v16.10.0</w:t>
      </w:r>
      <w:r>
        <w:rPr>
          <w:i/>
        </w:rPr>
        <w:tab/>
        <w:t xml:space="preserve">  CR-0954  rev  Cat: F (Rel-16)</w:t>
      </w:r>
      <w:r>
        <w:rPr>
          <w:i/>
        </w:rPr>
        <w:br/>
      </w:r>
      <w:r>
        <w:rPr>
          <w:i/>
        </w:rPr>
        <w:br/>
      </w:r>
      <w:r>
        <w:rPr>
          <w:i/>
        </w:rPr>
        <w:tab/>
      </w:r>
      <w:r>
        <w:rPr>
          <w:i/>
        </w:rPr>
        <w:tab/>
      </w:r>
      <w:r>
        <w:rPr>
          <w:i/>
        </w:rPr>
        <w:tab/>
      </w:r>
      <w:r>
        <w:rPr>
          <w:i/>
        </w:rPr>
        <w:tab/>
      </w:r>
      <w:r>
        <w:rPr>
          <w:i/>
        </w:rPr>
        <w:tab/>
        <w:t>Source: Huawei, HiSilicon /Christian</w:t>
      </w:r>
    </w:p>
    <w:p w14:paraId="26E01E37" w14:textId="77777777" w:rsidR="004045C2" w:rsidRDefault="004045C2" w:rsidP="004045C2">
      <w:pPr>
        <w:rPr>
          <w:rFonts w:ascii="Arial" w:hAnsi="Arial" w:cs="Arial"/>
          <w:b/>
        </w:rPr>
      </w:pPr>
      <w:r>
        <w:rPr>
          <w:rFonts w:ascii="Arial" w:hAnsi="Arial" w:cs="Arial"/>
          <w:b/>
        </w:rPr>
        <w:t xml:space="preserve">Discussion: </w:t>
      </w:r>
    </w:p>
    <w:p w14:paraId="6F80086D" w14:textId="77777777" w:rsidR="004045C2" w:rsidRDefault="004045C2" w:rsidP="004045C2">
      <w:r>
        <w:t>Also numbering of tables and figures to be aligned.</w:t>
      </w:r>
    </w:p>
    <w:p w14:paraId="74C163A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C6-220297</w:t>
      </w:r>
      <w:r>
        <w:rPr>
          <w:color w:val="993300"/>
          <w:u w:val="single"/>
        </w:rPr>
        <w:t>.</w:t>
      </w:r>
    </w:p>
    <w:p w14:paraId="4979BCEE" w14:textId="41BC691D" w:rsidR="004045C2" w:rsidRDefault="004045C2" w:rsidP="004045C2">
      <w:pPr>
        <w:rPr>
          <w:rFonts w:ascii="Arial" w:hAnsi="Arial" w:cs="Arial"/>
          <w:b/>
          <w:sz w:val="24"/>
        </w:rPr>
      </w:pPr>
      <w:r>
        <w:rPr>
          <w:rFonts w:ascii="Arial" w:hAnsi="Arial" w:cs="Arial"/>
          <w:b/>
          <w:color w:val="0000FF"/>
          <w:sz w:val="24"/>
        </w:rPr>
        <w:t>C6-220297</w:t>
      </w:r>
      <w:r>
        <w:rPr>
          <w:rFonts w:ascii="Arial" w:hAnsi="Arial" w:cs="Arial"/>
          <w:b/>
          <w:color w:val="0000FF"/>
          <w:sz w:val="24"/>
        </w:rPr>
        <w:tab/>
      </w:r>
      <w:r>
        <w:rPr>
          <w:rFonts w:ascii="Arial" w:hAnsi="Arial" w:cs="Arial"/>
          <w:b/>
          <w:sz w:val="24"/>
        </w:rPr>
        <w:t>Adding NR-PC5 unicast security policies for V2X services</w:t>
      </w:r>
    </w:p>
    <w:p w14:paraId="381476F8"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v16.10.0</w:t>
      </w:r>
      <w:r>
        <w:rPr>
          <w:i/>
        </w:rPr>
        <w:tab/>
        <w:t xml:space="preserve">  CR-0954  rev 1 Cat: F (Rel-16)</w:t>
      </w:r>
      <w:r>
        <w:rPr>
          <w:i/>
        </w:rPr>
        <w:br/>
      </w:r>
      <w:r>
        <w:rPr>
          <w:i/>
        </w:rPr>
        <w:br/>
      </w:r>
      <w:r>
        <w:rPr>
          <w:i/>
        </w:rPr>
        <w:tab/>
      </w:r>
      <w:r>
        <w:rPr>
          <w:i/>
        </w:rPr>
        <w:tab/>
      </w:r>
      <w:r>
        <w:rPr>
          <w:i/>
        </w:rPr>
        <w:tab/>
      </w:r>
      <w:r>
        <w:rPr>
          <w:i/>
        </w:rPr>
        <w:tab/>
      </w:r>
      <w:r>
        <w:rPr>
          <w:i/>
        </w:rPr>
        <w:tab/>
        <w:t>Source: Huawei, HiSilicon /Christian</w:t>
      </w:r>
    </w:p>
    <w:p w14:paraId="146CD17A" w14:textId="77777777" w:rsidR="004045C2" w:rsidRDefault="004045C2" w:rsidP="004045C2">
      <w:pPr>
        <w:rPr>
          <w:color w:val="808080"/>
        </w:rPr>
      </w:pPr>
      <w:r>
        <w:rPr>
          <w:color w:val="808080"/>
        </w:rPr>
        <w:t>(Replaces C6-220247)</w:t>
      </w:r>
    </w:p>
    <w:p w14:paraId="0BE5F31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4BDD5" w14:textId="77777777" w:rsidR="004045C2" w:rsidRDefault="004045C2" w:rsidP="004045C2">
      <w:pPr>
        <w:pStyle w:val="Heading4"/>
      </w:pPr>
      <w:bookmarkStart w:id="88" w:name="_Toc104961584"/>
      <w:r>
        <w:t>7.11.5</w:t>
      </w:r>
      <w:r>
        <w:tab/>
        <w:t>CT aspects of wireless and wireline convergence for the 5G system architecture (5WWC)</w:t>
      </w:r>
      <w:bookmarkEnd w:id="88"/>
    </w:p>
    <w:p w14:paraId="48407F03" w14:textId="77777777" w:rsidR="004045C2" w:rsidRDefault="004045C2" w:rsidP="004045C2">
      <w:pPr>
        <w:pStyle w:val="Heading4"/>
      </w:pPr>
      <w:bookmarkStart w:id="89" w:name="_Toc104961585"/>
      <w:r>
        <w:t>7.11.6</w:t>
      </w:r>
      <w:r>
        <w:tab/>
        <w:t>Multi-device and multi-identity (</w:t>
      </w:r>
      <w:proofErr w:type="spellStart"/>
      <w:r>
        <w:t>MuD</w:t>
      </w:r>
      <w:proofErr w:type="spellEnd"/>
      <w:r>
        <w:t>)</w:t>
      </w:r>
      <w:bookmarkEnd w:id="89"/>
    </w:p>
    <w:p w14:paraId="7F6F34B8" w14:textId="77777777" w:rsidR="004045C2" w:rsidRDefault="004045C2" w:rsidP="004045C2">
      <w:pPr>
        <w:pStyle w:val="Heading3"/>
      </w:pPr>
      <w:bookmarkStart w:id="90" w:name="_Toc104961586"/>
      <w:r>
        <w:t>7.12</w:t>
      </w:r>
      <w:r>
        <w:tab/>
        <w:t>Rel-17</w:t>
      </w:r>
      <w:bookmarkEnd w:id="90"/>
    </w:p>
    <w:p w14:paraId="741950A1" w14:textId="33D8BA40" w:rsidR="004045C2" w:rsidRDefault="004045C2" w:rsidP="004045C2">
      <w:pPr>
        <w:rPr>
          <w:rFonts w:ascii="Arial" w:hAnsi="Arial" w:cs="Arial"/>
          <w:b/>
          <w:sz w:val="24"/>
        </w:rPr>
      </w:pPr>
      <w:r>
        <w:rPr>
          <w:rFonts w:ascii="Arial" w:hAnsi="Arial" w:cs="Arial"/>
          <w:b/>
          <w:color w:val="0000FF"/>
          <w:sz w:val="24"/>
        </w:rPr>
        <w:t>C6-220239</w:t>
      </w:r>
      <w:r>
        <w:rPr>
          <w:rFonts w:ascii="Arial" w:hAnsi="Arial" w:cs="Arial"/>
          <w:b/>
          <w:color w:val="0000FF"/>
          <w:sz w:val="24"/>
        </w:rPr>
        <w:tab/>
      </w:r>
      <w:r>
        <w:rPr>
          <w:rFonts w:ascii="Arial" w:hAnsi="Arial" w:cs="Arial"/>
          <w:b/>
          <w:sz w:val="24"/>
        </w:rPr>
        <w:t>Addition of a USIM file for configuration of warning messages reception in SNPNs</w:t>
      </w:r>
    </w:p>
    <w:p w14:paraId="1C8C0040"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CR-0951  rev  Cat: B (Rel-17)</w:t>
      </w:r>
      <w:r>
        <w:rPr>
          <w:i/>
        </w:rPr>
        <w:br/>
      </w:r>
      <w:r>
        <w:rPr>
          <w:i/>
        </w:rPr>
        <w:br/>
      </w:r>
      <w:r>
        <w:rPr>
          <w:i/>
        </w:rPr>
        <w:tab/>
      </w:r>
      <w:r>
        <w:rPr>
          <w:i/>
        </w:rPr>
        <w:tab/>
      </w:r>
      <w:r>
        <w:rPr>
          <w:i/>
        </w:rPr>
        <w:tab/>
      </w:r>
      <w:r>
        <w:rPr>
          <w:i/>
        </w:rPr>
        <w:tab/>
      </w:r>
      <w:r>
        <w:rPr>
          <w:i/>
        </w:rPr>
        <w:tab/>
        <w:t>Source: Qualcomm Technologies Ireland</w:t>
      </w:r>
    </w:p>
    <w:p w14:paraId="065D7C6E" w14:textId="77777777" w:rsidR="004045C2" w:rsidRDefault="004045C2" w:rsidP="004045C2">
      <w:pPr>
        <w:rPr>
          <w:rFonts w:ascii="Arial" w:hAnsi="Arial" w:cs="Arial"/>
          <w:b/>
        </w:rPr>
      </w:pPr>
      <w:r>
        <w:rPr>
          <w:rFonts w:ascii="Arial" w:hAnsi="Arial" w:cs="Arial"/>
          <w:b/>
        </w:rPr>
        <w:t xml:space="preserve">Abstract: </w:t>
      </w:r>
    </w:p>
    <w:p w14:paraId="4F6DC2D6" w14:textId="77777777" w:rsidR="004045C2" w:rsidRDefault="004045C2" w:rsidP="004045C2">
      <w:r>
        <w:t>A new USIM file to be introduced to store the configuration for warning messages reception in SNPNs.</w:t>
      </w:r>
    </w:p>
    <w:p w14:paraId="499B2CD8" w14:textId="77777777" w:rsidR="004045C2" w:rsidRDefault="004045C2" w:rsidP="004045C2">
      <w:pPr>
        <w:rPr>
          <w:rFonts w:ascii="Arial" w:hAnsi="Arial" w:cs="Arial"/>
          <w:b/>
        </w:rPr>
      </w:pPr>
      <w:r>
        <w:rPr>
          <w:rFonts w:ascii="Arial" w:hAnsi="Arial" w:cs="Arial"/>
          <w:b/>
        </w:rPr>
        <w:t xml:space="preserve">Discussion: </w:t>
      </w:r>
    </w:p>
    <w:p w14:paraId="5D86BF1F" w14:textId="77777777" w:rsidR="004045C2" w:rsidRDefault="004045C2" w:rsidP="004045C2">
      <w:r>
        <w:t xml:space="preserve"> new USIM file to be introduced to store the configuration for warning messages reception in SNPNs.</w:t>
      </w:r>
    </w:p>
    <w:p w14:paraId="77538BBD" w14:textId="77777777" w:rsidR="004045C2" w:rsidRDefault="004045C2" w:rsidP="004045C2">
      <w:r>
        <w:t>Thales:</w:t>
      </w:r>
    </w:p>
    <w:p w14:paraId="2E4080DC" w14:textId="77777777" w:rsidR="004045C2" w:rsidRDefault="004045C2" w:rsidP="004045C2">
      <w:r>
        <w:t>Location of SNPN services</w:t>
      </w:r>
    </w:p>
    <w:p w14:paraId="33E8BAD2" w14:textId="77777777" w:rsidR="004045C2" w:rsidRDefault="004045C2" w:rsidP="004045C2">
      <w:r>
        <w:t>Do you see any further files to be introduced for SNPNs requiring to create a dedicated DFSNPN to contain all files ?</w:t>
      </w:r>
    </w:p>
    <w:p w14:paraId="2E79420E" w14:textId="77777777" w:rsidR="004045C2" w:rsidRDefault="004045C2" w:rsidP="004045C2">
      <w:r>
        <w:lastRenderedPageBreak/>
        <w:t xml:space="preserve">If yes, as for 5GS </w:t>
      </w:r>
      <w:proofErr w:type="spellStart"/>
      <w:r>
        <w:t>ProSe</w:t>
      </w:r>
      <w:proofErr w:type="spellEnd"/>
      <w:r>
        <w:t xml:space="preserve"> services were introduced into DF5GProSe under DF5GS, does it make sense to have DFSNPN also under DF5GS instead of to have it directly under ADFUSIM ?</w:t>
      </w:r>
    </w:p>
    <w:p w14:paraId="67C6D9C9" w14:textId="77777777" w:rsidR="004045C2" w:rsidRDefault="004045C2" w:rsidP="004045C2">
      <w:r>
        <w:t xml:space="preserve"> </w:t>
      </w:r>
    </w:p>
    <w:p w14:paraId="0EA997A9" w14:textId="77777777" w:rsidR="004045C2" w:rsidRDefault="004045C2" w:rsidP="004045C2">
      <w:r>
        <w:t>Clause 4.3</w:t>
      </w:r>
    </w:p>
    <w:p w14:paraId="731431D0" w14:textId="77777777" w:rsidR="004045C2" w:rsidRDefault="004045C2" w:rsidP="004045C2">
      <w:r>
        <w:t>If services is kept under ADFUSIM, this clause should be updated to contain the DFSNPN as other DFs under ADFUSIM.</w:t>
      </w:r>
    </w:p>
    <w:p w14:paraId="56B6F5F4" w14:textId="77777777" w:rsidR="004045C2" w:rsidRDefault="004045C2" w:rsidP="004045C2">
      <w:r>
        <w:t xml:space="preserve"> </w:t>
      </w:r>
    </w:p>
    <w:p w14:paraId="48839AC2" w14:textId="77777777" w:rsidR="004045C2" w:rsidRDefault="004045C2" w:rsidP="004045C2">
      <w:r>
        <w:t>New Clause 4.4.XX.2</w:t>
      </w:r>
    </w:p>
    <w:p w14:paraId="2E031663" w14:textId="77777777" w:rsidR="004045C2" w:rsidRDefault="004045C2" w:rsidP="004045C2">
      <w:r>
        <w:t>EF word to remove (highlight in red below) in clause name.</w:t>
      </w:r>
    </w:p>
    <w:p w14:paraId="60E54CDC" w14:textId="77777777" w:rsidR="004045C2" w:rsidRDefault="004045C2" w:rsidP="004045C2">
      <w:r>
        <w:t>File size and description (highlight in red below) to be future proof under the description of all other last introduced files in 31.102.</w:t>
      </w:r>
    </w:p>
    <w:p w14:paraId="58DA04EF" w14:textId="77777777" w:rsidR="004045C2" w:rsidRDefault="004045C2" w:rsidP="004045C2">
      <w:r>
        <w:t>4.4.XX.2         EFPWS_SNPN (Public Warning System in SNPNs EF)</w:t>
      </w:r>
    </w:p>
    <w:p w14:paraId="6A2B462D" w14:textId="77777777" w:rsidR="004045C2" w:rsidRDefault="004045C2" w:rsidP="004045C2">
      <w:r>
        <w:t xml:space="preserve">If service </w:t>
      </w:r>
      <w:proofErr w:type="spellStart"/>
      <w:r>
        <w:t>n°xxx</w:t>
      </w:r>
      <w:proofErr w:type="spellEnd"/>
      <w:r>
        <w:t xml:space="preserve"> is "available", this file shall be present. This EF contains the configuration parameters for PWS in SNPNs, as defined in TS 23.122 [31].</w:t>
      </w:r>
    </w:p>
    <w:p w14:paraId="661BE68F" w14:textId="77777777" w:rsidR="004045C2" w:rsidRDefault="004045C2" w:rsidP="004045C2">
      <w:r>
        <w:t>Qualcomm:</w:t>
      </w:r>
    </w:p>
    <w:p w14:paraId="65BB7448" w14:textId="77777777" w:rsidR="004045C2" w:rsidRDefault="004045C2" w:rsidP="004045C2">
      <w:r>
        <w:t>Location of SNPN services</w:t>
      </w:r>
    </w:p>
    <w:p w14:paraId="4B2595C0" w14:textId="77777777" w:rsidR="004045C2" w:rsidRDefault="004045C2" w:rsidP="004045C2">
      <w:r>
        <w:t>Do you see any further files to be introduced for SNPNs requiring to create a dedicated DFSNPN to contain all files ?</w:t>
      </w:r>
    </w:p>
    <w:p w14:paraId="2BC7A286" w14:textId="77777777" w:rsidR="004045C2" w:rsidRDefault="004045C2" w:rsidP="004045C2">
      <w:r>
        <w:t xml:space="preserve">If yes, as for 5GS </w:t>
      </w:r>
      <w:proofErr w:type="spellStart"/>
      <w:r>
        <w:t>ProSe</w:t>
      </w:r>
      <w:proofErr w:type="spellEnd"/>
      <w:r>
        <w:t xml:space="preserve"> services were introduced into DF5GProSe under DF5GS, does it make sense to have DFSNPN also under DF5GS instead of to have it directly under ADFUSIM ?</w:t>
      </w:r>
    </w:p>
    <w:p w14:paraId="799E09AB" w14:textId="77777777" w:rsidR="004045C2" w:rsidRDefault="004045C2" w:rsidP="004045C2">
      <w:r>
        <w:t>[</w:t>
      </w:r>
      <w:proofErr w:type="spellStart"/>
      <w:r>
        <w:t>Diwesh</w:t>
      </w:r>
      <w:proofErr w:type="spellEnd"/>
      <w:r>
        <w:t xml:space="preserve"> </w:t>
      </w:r>
      <w:proofErr w:type="spellStart"/>
      <w:r>
        <w:t>Johar</w:t>
      </w:r>
      <w:proofErr w:type="spellEnd"/>
      <w:r>
        <w:t>] As you know, SNPN is a use-case and is likely to be extended for 6G and beyond.</w:t>
      </w:r>
    </w:p>
    <w:p w14:paraId="1111FB91" w14:textId="77777777" w:rsidR="004045C2" w:rsidRDefault="004045C2" w:rsidP="004045C2">
      <w:r>
        <w:t>So thought of creating a separate DFSNPN under ADFUSIM instead of DF5GS.</w:t>
      </w:r>
    </w:p>
    <w:p w14:paraId="0455DE5B" w14:textId="77777777" w:rsidR="004045C2" w:rsidRDefault="004045C2" w:rsidP="004045C2">
      <w:r>
        <w:t xml:space="preserve"> </w:t>
      </w:r>
    </w:p>
    <w:p w14:paraId="4832C330" w14:textId="77777777" w:rsidR="004045C2" w:rsidRDefault="004045C2" w:rsidP="004045C2">
      <w:r>
        <w:t>Clause 4.3</w:t>
      </w:r>
    </w:p>
    <w:p w14:paraId="494B1AAD" w14:textId="77777777" w:rsidR="004045C2" w:rsidRDefault="004045C2" w:rsidP="004045C2">
      <w:r>
        <w:t>If services is kept under ADFUSIM, this clause should be updated to contain the DFSNPN as other DFs under ADFUSIM.</w:t>
      </w:r>
    </w:p>
    <w:p w14:paraId="1ECA5E1A" w14:textId="77777777" w:rsidR="004045C2" w:rsidRDefault="004045C2" w:rsidP="004045C2">
      <w:r>
        <w:t>[</w:t>
      </w:r>
      <w:proofErr w:type="spellStart"/>
      <w:r>
        <w:t>Diwesh</w:t>
      </w:r>
      <w:proofErr w:type="spellEnd"/>
      <w:r>
        <w:t xml:space="preserve"> </w:t>
      </w:r>
      <w:proofErr w:type="spellStart"/>
      <w:r>
        <w:t>Johar</w:t>
      </w:r>
      <w:proofErr w:type="spellEnd"/>
      <w:r>
        <w:t>] Sure, once we discuss and conclude in meeting, will change it accordingly.</w:t>
      </w:r>
    </w:p>
    <w:p w14:paraId="0E77463B" w14:textId="77777777" w:rsidR="004045C2" w:rsidRDefault="004045C2" w:rsidP="004045C2">
      <w:r>
        <w:t xml:space="preserve"> [</w:t>
      </w:r>
      <w:proofErr w:type="spellStart"/>
      <w:r>
        <w:t>Diwesh</w:t>
      </w:r>
      <w:proofErr w:type="spellEnd"/>
      <w:r>
        <w:t xml:space="preserve"> </w:t>
      </w:r>
      <w:proofErr w:type="spellStart"/>
      <w:r>
        <w:t>Johar</w:t>
      </w:r>
      <w:proofErr w:type="spellEnd"/>
      <w:r>
        <w:t>] EFPWS_SNPN structure is actually taken from legacy EFPWS to avoid [</w:t>
      </w:r>
      <w:proofErr w:type="spellStart"/>
      <w:r>
        <w:t>Diwesh</w:t>
      </w:r>
      <w:proofErr w:type="spellEnd"/>
      <w:r>
        <w:t xml:space="preserve"> </w:t>
      </w:r>
      <w:proofErr w:type="spellStart"/>
      <w:r>
        <w:t>Johar</w:t>
      </w:r>
      <w:proofErr w:type="spellEnd"/>
      <w:r>
        <w:t>] any functional issues.</w:t>
      </w:r>
    </w:p>
    <w:p w14:paraId="44A68C9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C6-220278</w:t>
      </w:r>
      <w:r>
        <w:rPr>
          <w:color w:val="993300"/>
          <w:u w:val="single"/>
        </w:rPr>
        <w:t>.</w:t>
      </w:r>
    </w:p>
    <w:p w14:paraId="1C6E02CB" w14:textId="67AB53B9" w:rsidR="004045C2" w:rsidRDefault="004045C2" w:rsidP="004045C2">
      <w:pPr>
        <w:rPr>
          <w:rFonts w:ascii="Arial" w:hAnsi="Arial" w:cs="Arial"/>
          <w:b/>
          <w:sz w:val="24"/>
        </w:rPr>
      </w:pPr>
      <w:r>
        <w:rPr>
          <w:rFonts w:ascii="Arial" w:hAnsi="Arial" w:cs="Arial"/>
          <w:b/>
          <w:color w:val="0000FF"/>
          <w:sz w:val="24"/>
        </w:rPr>
        <w:t>C6-220278</w:t>
      </w:r>
      <w:r>
        <w:rPr>
          <w:rFonts w:ascii="Arial" w:hAnsi="Arial" w:cs="Arial"/>
          <w:b/>
          <w:color w:val="0000FF"/>
          <w:sz w:val="24"/>
        </w:rPr>
        <w:tab/>
      </w:r>
      <w:r>
        <w:rPr>
          <w:rFonts w:ascii="Arial" w:hAnsi="Arial" w:cs="Arial"/>
          <w:b/>
          <w:sz w:val="24"/>
        </w:rPr>
        <w:t>Addition of a USIM file for configuration of warning messages reception in SNPNs</w:t>
      </w:r>
    </w:p>
    <w:p w14:paraId="35F4FBA1"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CR-0951  rev 1 Cat: B (Rel-17)</w:t>
      </w:r>
      <w:r>
        <w:rPr>
          <w:i/>
        </w:rPr>
        <w:br/>
      </w:r>
      <w:r>
        <w:rPr>
          <w:i/>
        </w:rPr>
        <w:br/>
      </w:r>
      <w:r>
        <w:rPr>
          <w:i/>
        </w:rPr>
        <w:tab/>
      </w:r>
      <w:r>
        <w:rPr>
          <w:i/>
        </w:rPr>
        <w:tab/>
      </w:r>
      <w:r>
        <w:rPr>
          <w:i/>
        </w:rPr>
        <w:tab/>
      </w:r>
      <w:r>
        <w:rPr>
          <w:i/>
        </w:rPr>
        <w:tab/>
      </w:r>
      <w:r>
        <w:rPr>
          <w:i/>
        </w:rPr>
        <w:tab/>
        <w:t>Source: Qualcomm Technologies Ireland</w:t>
      </w:r>
    </w:p>
    <w:p w14:paraId="72A2E053" w14:textId="77777777" w:rsidR="004045C2" w:rsidRDefault="004045C2" w:rsidP="004045C2">
      <w:pPr>
        <w:rPr>
          <w:color w:val="808080"/>
        </w:rPr>
      </w:pPr>
      <w:r>
        <w:rPr>
          <w:color w:val="808080"/>
        </w:rPr>
        <w:t>(Replaces C6-220239)</w:t>
      </w:r>
    </w:p>
    <w:p w14:paraId="1A934C4F" w14:textId="77777777" w:rsidR="004045C2" w:rsidRDefault="004045C2" w:rsidP="004045C2">
      <w:pPr>
        <w:rPr>
          <w:rFonts w:ascii="Arial" w:hAnsi="Arial" w:cs="Arial"/>
          <w:b/>
        </w:rPr>
      </w:pPr>
      <w:r>
        <w:rPr>
          <w:rFonts w:ascii="Arial" w:hAnsi="Arial" w:cs="Arial"/>
          <w:b/>
        </w:rPr>
        <w:t xml:space="preserve">Abstract: </w:t>
      </w:r>
    </w:p>
    <w:p w14:paraId="6A8C8360" w14:textId="77777777" w:rsidR="004045C2" w:rsidRDefault="004045C2" w:rsidP="004045C2">
      <w:r>
        <w:t>A new USIM file to be introduced to store the configuration for warning messages reception in SNPNs.</w:t>
      </w:r>
    </w:p>
    <w:p w14:paraId="25EFAC40" w14:textId="77777777" w:rsidR="004045C2" w:rsidRDefault="004045C2" w:rsidP="004045C2">
      <w:pPr>
        <w:rPr>
          <w:rFonts w:ascii="Arial" w:hAnsi="Arial" w:cs="Arial"/>
          <w:b/>
        </w:rPr>
      </w:pPr>
      <w:r>
        <w:rPr>
          <w:rFonts w:ascii="Arial" w:hAnsi="Arial" w:cs="Arial"/>
          <w:b/>
        </w:rPr>
        <w:t xml:space="preserve">Discussion: </w:t>
      </w:r>
    </w:p>
    <w:p w14:paraId="548F2F64" w14:textId="77777777" w:rsidR="004045C2" w:rsidRDefault="004045C2" w:rsidP="004045C2">
      <w:r>
        <w:lastRenderedPageBreak/>
        <w:t xml:space="preserve">Revision of C6-220239 </w:t>
      </w:r>
    </w:p>
    <w:p w14:paraId="42775842" w14:textId="77777777" w:rsidR="004045C2" w:rsidRDefault="004045C2" w:rsidP="004045C2">
      <w:r>
        <w:t>new USIM file to be introduced to store the configuration for warning messages reception in SNPNs.</w:t>
      </w:r>
    </w:p>
    <w:p w14:paraId="3531D0C0"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B30C" w14:textId="77777777" w:rsidR="004045C2" w:rsidRDefault="004045C2" w:rsidP="004045C2">
      <w:pPr>
        <w:pStyle w:val="Heading4"/>
      </w:pPr>
      <w:bookmarkStart w:id="91" w:name="_Toc104961587"/>
      <w:r>
        <w:t>7.12.1</w:t>
      </w:r>
      <w:r>
        <w:tab/>
        <w:t>TEI17</w:t>
      </w:r>
      <w:bookmarkEnd w:id="91"/>
    </w:p>
    <w:p w14:paraId="32B7BEFE" w14:textId="099AC818" w:rsidR="004045C2" w:rsidRDefault="004045C2" w:rsidP="004045C2">
      <w:pPr>
        <w:rPr>
          <w:rFonts w:ascii="Arial" w:hAnsi="Arial" w:cs="Arial"/>
          <w:b/>
          <w:sz w:val="24"/>
        </w:rPr>
      </w:pPr>
      <w:r>
        <w:rPr>
          <w:rFonts w:ascii="Arial" w:hAnsi="Arial" w:cs="Arial"/>
          <w:b/>
          <w:color w:val="0000FF"/>
          <w:sz w:val="24"/>
        </w:rPr>
        <w:t>C6-220223</w:t>
      </w:r>
      <w:r>
        <w:rPr>
          <w:rFonts w:ascii="Arial" w:hAnsi="Arial" w:cs="Arial"/>
          <w:b/>
          <w:color w:val="0000FF"/>
          <w:sz w:val="24"/>
        </w:rPr>
        <w:tab/>
      </w:r>
      <w:r>
        <w:rPr>
          <w:rFonts w:ascii="Arial" w:hAnsi="Arial" w:cs="Arial"/>
          <w:b/>
          <w:sz w:val="24"/>
        </w:rPr>
        <w:t>Correction of incorrect references in tests</w:t>
      </w:r>
    </w:p>
    <w:p w14:paraId="5922CA81"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v16.7.0</w:t>
      </w:r>
      <w:r>
        <w:rPr>
          <w:i/>
        </w:rPr>
        <w:tab/>
        <w:t xml:space="preserve">  CR-0484  rev  Cat: D (Rel-17)</w:t>
      </w:r>
      <w:r>
        <w:rPr>
          <w:i/>
        </w:rPr>
        <w:br/>
      </w:r>
      <w:r>
        <w:rPr>
          <w:i/>
        </w:rPr>
        <w:br/>
      </w:r>
      <w:r>
        <w:rPr>
          <w:i/>
        </w:rPr>
        <w:tab/>
      </w:r>
      <w:r>
        <w:rPr>
          <w:i/>
        </w:rPr>
        <w:tab/>
      </w:r>
      <w:r>
        <w:rPr>
          <w:i/>
        </w:rPr>
        <w:tab/>
      </w:r>
      <w:r>
        <w:rPr>
          <w:i/>
        </w:rPr>
        <w:tab/>
      </w:r>
      <w:r>
        <w:rPr>
          <w:i/>
        </w:rPr>
        <w:tab/>
        <w:t>Source: Comprion GmbH</w:t>
      </w:r>
    </w:p>
    <w:p w14:paraId="1E9AB581" w14:textId="77777777" w:rsidR="004045C2" w:rsidRDefault="004045C2" w:rsidP="004045C2">
      <w:pPr>
        <w:rPr>
          <w:rFonts w:ascii="Arial" w:hAnsi="Arial" w:cs="Arial"/>
          <w:b/>
        </w:rPr>
      </w:pPr>
      <w:r>
        <w:rPr>
          <w:rFonts w:ascii="Arial" w:hAnsi="Arial" w:cs="Arial"/>
          <w:b/>
        </w:rPr>
        <w:t xml:space="preserve">Discussion: </w:t>
      </w:r>
    </w:p>
    <w:p w14:paraId="032527D7" w14:textId="77777777" w:rsidR="004045C2" w:rsidRDefault="004045C2" w:rsidP="004045C2">
      <w:r>
        <w:t>MCC:</w:t>
      </w:r>
    </w:p>
    <w:p w14:paraId="227E58A0" w14:textId="77777777" w:rsidR="004045C2" w:rsidRDefault="004045C2" w:rsidP="004045C2">
      <w:r>
        <w:t>Is the work item code TEI17 correctly spelled on the work item code field?</w:t>
      </w:r>
    </w:p>
    <w:p w14:paraId="0724E82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C6-220224</w:t>
      </w:r>
      <w:r>
        <w:rPr>
          <w:color w:val="993300"/>
          <w:u w:val="single"/>
        </w:rPr>
        <w:t>.</w:t>
      </w:r>
    </w:p>
    <w:p w14:paraId="11FAE8CF" w14:textId="637CD9CD" w:rsidR="004045C2" w:rsidRDefault="004045C2" w:rsidP="004045C2">
      <w:pPr>
        <w:rPr>
          <w:rFonts w:ascii="Arial" w:hAnsi="Arial" w:cs="Arial"/>
          <w:b/>
          <w:sz w:val="24"/>
        </w:rPr>
      </w:pPr>
      <w:r>
        <w:rPr>
          <w:rFonts w:ascii="Arial" w:hAnsi="Arial" w:cs="Arial"/>
          <w:b/>
          <w:color w:val="0000FF"/>
          <w:sz w:val="24"/>
        </w:rPr>
        <w:t>C6-220240</w:t>
      </w:r>
      <w:r>
        <w:rPr>
          <w:rFonts w:ascii="Arial" w:hAnsi="Arial" w:cs="Arial"/>
          <w:b/>
          <w:color w:val="0000FF"/>
          <w:sz w:val="24"/>
        </w:rPr>
        <w:tab/>
      </w:r>
      <w:r>
        <w:rPr>
          <w:rFonts w:ascii="Arial" w:hAnsi="Arial" w:cs="Arial"/>
          <w:b/>
          <w:sz w:val="24"/>
        </w:rPr>
        <w:t>Support of enhanced 5G-AKA sequence number re-synchronization</w:t>
      </w:r>
    </w:p>
    <w:p w14:paraId="2F144603"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CR-0952  rev  Cat: F (Rel-17)</w:t>
      </w:r>
      <w:r>
        <w:rPr>
          <w:i/>
        </w:rPr>
        <w:br/>
      </w:r>
      <w:r>
        <w:rPr>
          <w:i/>
        </w:rPr>
        <w:br/>
      </w:r>
      <w:r>
        <w:rPr>
          <w:i/>
        </w:rPr>
        <w:tab/>
      </w:r>
      <w:r>
        <w:rPr>
          <w:i/>
        </w:rPr>
        <w:tab/>
      </w:r>
      <w:r>
        <w:rPr>
          <w:i/>
        </w:rPr>
        <w:tab/>
      </w:r>
      <w:r>
        <w:rPr>
          <w:i/>
        </w:rPr>
        <w:tab/>
      </w:r>
      <w:r>
        <w:rPr>
          <w:i/>
        </w:rPr>
        <w:tab/>
        <w:t>Source: IDEMIA</w:t>
      </w:r>
    </w:p>
    <w:p w14:paraId="0E902909" w14:textId="77777777" w:rsidR="004045C2" w:rsidRDefault="004045C2" w:rsidP="004045C2">
      <w:pPr>
        <w:rPr>
          <w:rFonts w:ascii="Arial" w:hAnsi="Arial" w:cs="Arial"/>
          <w:b/>
        </w:rPr>
      </w:pPr>
      <w:r>
        <w:rPr>
          <w:rFonts w:ascii="Arial" w:hAnsi="Arial" w:cs="Arial"/>
          <w:b/>
        </w:rPr>
        <w:t xml:space="preserve">Discussion: </w:t>
      </w:r>
    </w:p>
    <w:p w14:paraId="7B69A812" w14:textId="77777777" w:rsidR="004045C2" w:rsidRDefault="004045C2" w:rsidP="004045C2">
      <w:r>
        <w:t>THALES:</w:t>
      </w:r>
    </w:p>
    <w:p w14:paraId="01B36EE1" w14:textId="77777777" w:rsidR="004045C2" w:rsidRDefault="004045C2" w:rsidP="004045C2">
      <w:r>
        <w:t>implementation in an existing file (EFAD or other) will raise backward compatibility issue.</w:t>
      </w:r>
    </w:p>
    <w:p w14:paraId="7B56D55C" w14:textId="77777777" w:rsidR="004045C2" w:rsidRDefault="004045C2" w:rsidP="004045C2">
      <w:r>
        <w:t>Indeed for current card already deployed on the field, but not supporting enhanced 5G-AKA sequence number re-synchronization, could be updated with EFAD ‘support of the enhanced 5G-AKA re-synchronization mechanism’ enabled but without the possibility to compute correctly the f5* function.</w:t>
      </w:r>
    </w:p>
    <w:p w14:paraId="484CCEAA" w14:textId="77777777" w:rsidR="004045C2" w:rsidRDefault="004045C2" w:rsidP="004045C2">
      <w:r>
        <w:t>MNO network will assume the card, after update, will behave as requested, but it will not be the case.</w:t>
      </w:r>
    </w:p>
    <w:p w14:paraId="3FC5435F" w14:textId="77777777" w:rsidR="004045C2" w:rsidRDefault="004045C2" w:rsidP="004045C2">
      <w:r>
        <w:t>Consequently the resynchronization (based on f5*) will failed linked to network / card computation misalignment.</w:t>
      </w:r>
    </w:p>
    <w:p w14:paraId="715AA74B" w14:textId="77777777" w:rsidR="004045C2" w:rsidRDefault="004045C2" w:rsidP="004045C2">
      <w:r>
        <w:t>Perhaps it might be preferable to introduce new dedicated file which will be only included in card configuration supporting this feature (under control of card manufacturer) then OTA update requested by network will failed (file missing) on card not supporting it.</w:t>
      </w:r>
    </w:p>
    <w:p w14:paraId="0F16DC1F" w14:textId="77777777" w:rsidR="004045C2" w:rsidRDefault="004045C2" w:rsidP="004045C2">
      <w:r>
        <w:t>IDEMIA:</w:t>
      </w:r>
    </w:p>
    <w:p w14:paraId="776CCE54" w14:textId="77777777" w:rsidR="004045C2" w:rsidRDefault="004045C2" w:rsidP="004045C2">
      <w:r>
        <w:t>the MNO should know for which ICCID or IMSI the feature is supported on the USIM. Basically he has to order this feature and then he knows from which delivered batch it is supported by the USIM. He has to keep track of this in any case, as existing cards already in the field will not be able to support this.</w:t>
      </w:r>
    </w:p>
    <w:p w14:paraId="06E02730" w14:textId="77777777" w:rsidR="004045C2" w:rsidRDefault="004045C2" w:rsidP="004045C2">
      <w:r>
        <w:t xml:space="preserve">Therefore I do not see the issue of backwards compatibility. </w:t>
      </w:r>
    </w:p>
    <w:p w14:paraId="3C038D96" w14:textId="77777777" w:rsidR="004045C2" w:rsidRDefault="004045C2" w:rsidP="004045C2">
      <w:r>
        <w:t>A dedicated EF can also be a possibility. Although I thought the EF_AD is the best place just to keep the administrative kind of data in one file. And it is just something internal for the USIM. Nothing the ME needs to read or be aware of.</w:t>
      </w:r>
    </w:p>
    <w:p w14:paraId="287AE8A5" w14:textId="77777777" w:rsidR="004045C2" w:rsidRDefault="004045C2" w:rsidP="004045C2">
      <w:r>
        <w:t>If you still think a dedicated EF is a better solution, I can prepare a revised CR. Let me know.</w:t>
      </w:r>
    </w:p>
    <w:p w14:paraId="052096E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C6-220270</w:t>
      </w:r>
      <w:r>
        <w:rPr>
          <w:color w:val="993300"/>
          <w:u w:val="single"/>
        </w:rPr>
        <w:t>.</w:t>
      </w:r>
    </w:p>
    <w:p w14:paraId="47BC67E9" w14:textId="1D0BF6A9" w:rsidR="004045C2" w:rsidRDefault="004045C2" w:rsidP="004045C2">
      <w:pPr>
        <w:rPr>
          <w:rFonts w:ascii="Arial" w:hAnsi="Arial" w:cs="Arial"/>
          <w:b/>
          <w:sz w:val="24"/>
        </w:rPr>
      </w:pPr>
      <w:r>
        <w:rPr>
          <w:rFonts w:ascii="Arial" w:hAnsi="Arial" w:cs="Arial"/>
          <w:b/>
          <w:color w:val="0000FF"/>
          <w:sz w:val="24"/>
        </w:rPr>
        <w:t>C6-220248</w:t>
      </w:r>
      <w:r>
        <w:rPr>
          <w:rFonts w:ascii="Arial" w:hAnsi="Arial" w:cs="Arial"/>
          <w:b/>
          <w:color w:val="0000FF"/>
          <w:sz w:val="24"/>
        </w:rPr>
        <w:tab/>
      </w:r>
      <w:r>
        <w:rPr>
          <w:rFonts w:ascii="Arial" w:hAnsi="Arial" w:cs="Arial"/>
          <w:b/>
          <w:sz w:val="24"/>
        </w:rPr>
        <w:t>Correction on TERMINAL PROFILE Thirty-sixth byte coding (bit8 and bit7)</w:t>
      </w:r>
    </w:p>
    <w:p w14:paraId="32EC132F" w14:textId="77777777" w:rsidR="004045C2" w:rsidRDefault="004045C2" w:rsidP="004045C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v17.3.0</w:t>
      </w:r>
      <w:r>
        <w:rPr>
          <w:i/>
        </w:rPr>
        <w:tab/>
        <w:t xml:space="preserve">  CR-0770  rev  Cat: D (Rel-17)</w:t>
      </w:r>
      <w:r>
        <w:rPr>
          <w:i/>
        </w:rPr>
        <w:br/>
      </w:r>
      <w:r>
        <w:rPr>
          <w:i/>
        </w:rPr>
        <w:br/>
      </w:r>
      <w:r>
        <w:rPr>
          <w:i/>
        </w:rPr>
        <w:tab/>
      </w:r>
      <w:r>
        <w:rPr>
          <w:i/>
        </w:rPr>
        <w:tab/>
      </w:r>
      <w:r>
        <w:rPr>
          <w:i/>
        </w:rPr>
        <w:tab/>
      </w:r>
      <w:r>
        <w:rPr>
          <w:i/>
        </w:rPr>
        <w:tab/>
      </w:r>
      <w:r>
        <w:rPr>
          <w:i/>
        </w:rPr>
        <w:tab/>
        <w:t>Source: THALES</w:t>
      </w:r>
    </w:p>
    <w:p w14:paraId="56FA094F" w14:textId="77777777" w:rsidR="004045C2" w:rsidRDefault="004045C2" w:rsidP="004045C2">
      <w:pPr>
        <w:rPr>
          <w:rFonts w:ascii="Arial" w:hAnsi="Arial" w:cs="Arial"/>
          <w:b/>
        </w:rPr>
      </w:pPr>
      <w:r>
        <w:rPr>
          <w:rFonts w:ascii="Arial" w:hAnsi="Arial" w:cs="Arial"/>
          <w:b/>
        </w:rPr>
        <w:t xml:space="preserve">Abstract: </w:t>
      </w:r>
    </w:p>
    <w:p w14:paraId="390F8B35" w14:textId="77777777" w:rsidR="004045C2" w:rsidRDefault="004045C2" w:rsidP="004045C2">
      <w:r>
        <w:t>Correction on the bit7 and bit8 of Thirty-sixth byte in TERMINAL PROFILE to set it back the RFU</w:t>
      </w:r>
    </w:p>
    <w:p w14:paraId="26317C8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27E7E" w14:textId="08E78C75" w:rsidR="004045C2" w:rsidRDefault="004045C2" w:rsidP="004045C2">
      <w:pPr>
        <w:rPr>
          <w:rFonts w:ascii="Arial" w:hAnsi="Arial" w:cs="Arial"/>
          <w:b/>
          <w:sz w:val="24"/>
        </w:rPr>
      </w:pPr>
      <w:r>
        <w:rPr>
          <w:rFonts w:ascii="Arial" w:hAnsi="Arial" w:cs="Arial"/>
          <w:b/>
          <w:color w:val="0000FF"/>
          <w:sz w:val="24"/>
        </w:rPr>
        <w:t>C6-220249</w:t>
      </w:r>
      <w:r>
        <w:rPr>
          <w:rFonts w:ascii="Arial" w:hAnsi="Arial" w:cs="Arial"/>
          <w:b/>
          <w:color w:val="0000FF"/>
          <w:sz w:val="24"/>
        </w:rPr>
        <w:tab/>
      </w:r>
      <w:r>
        <w:rPr>
          <w:rFonts w:ascii="Arial" w:hAnsi="Arial" w:cs="Arial"/>
          <w:b/>
          <w:sz w:val="24"/>
        </w:rPr>
        <w:t>EF5GSN3GPPNSC clause correction (</w:t>
      </w:r>
      <w:proofErr w:type="spellStart"/>
      <w:r>
        <w:rPr>
          <w:rFonts w:ascii="Arial" w:hAnsi="Arial" w:cs="Arial"/>
          <w:b/>
          <w:sz w:val="24"/>
        </w:rPr>
        <w:t>Rel</w:t>
      </w:r>
      <w:proofErr w:type="spellEnd"/>
      <w:r>
        <w:rPr>
          <w:rFonts w:ascii="Arial" w:hAnsi="Arial" w:cs="Arial"/>
          <w:b/>
          <w:sz w:val="24"/>
        </w:rPr>
        <w:t xml:space="preserve"> 17)</w:t>
      </w:r>
    </w:p>
    <w:p w14:paraId="25419A28"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CR-0955  rev  Cat: A (Rel-17)</w:t>
      </w:r>
      <w:r>
        <w:rPr>
          <w:i/>
        </w:rPr>
        <w:br/>
      </w:r>
      <w:r>
        <w:rPr>
          <w:i/>
        </w:rPr>
        <w:br/>
      </w:r>
      <w:r>
        <w:rPr>
          <w:i/>
        </w:rPr>
        <w:tab/>
      </w:r>
      <w:r>
        <w:rPr>
          <w:i/>
        </w:rPr>
        <w:tab/>
      </w:r>
      <w:r>
        <w:rPr>
          <w:i/>
        </w:rPr>
        <w:tab/>
      </w:r>
      <w:r>
        <w:rPr>
          <w:i/>
        </w:rPr>
        <w:tab/>
      </w:r>
      <w:r>
        <w:rPr>
          <w:i/>
        </w:rPr>
        <w:tab/>
        <w:t>Source: THALES</w:t>
      </w:r>
    </w:p>
    <w:p w14:paraId="4EF5D5B0" w14:textId="77777777" w:rsidR="004045C2" w:rsidRDefault="004045C2" w:rsidP="004045C2">
      <w:pPr>
        <w:rPr>
          <w:rFonts w:ascii="Arial" w:hAnsi="Arial" w:cs="Arial"/>
          <w:b/>
        </w:rPr>
      </w:pPr>
      <w:r>
        <w:rPr>
          <w:rFonts w:ascii="Arial" w:hAnsi="Arial" w:cs="Arial"/>
          <w:b/>
        </w:rPr>
        <w:t xml:space="preserve">Abstract: </w:t>
      </w:r>
    </w:p>
    <w:p w14:paraId="33F48CA8" w14:textId="77777777" w:rsidR="004045C2" w:rsidRDefault="004045C2" w:rsidP="004045C2">
      <w:r>
        <w:t xml:space="preserve">Rel17 </w:t>
      </w:r>
      <w:proofErr w:type="spellStart"/>
      <w:r>
        <w:t>miror</w:t>
      </w:r>
      <w:proofErr w:type="spellEnd"/>
      <w:r>
        <w:t xml:space="preserve"> of CR0950</w:t>
      </w:r>
    </w:p>
    <w:p w14:paraId="62F64816" w14:textId="77777777" w:rsidR="004045C2" w:rsidRDefault="004045C2" w:rsidP="004045C2">
      <w:pPr>
        <w:rPr>
          <w:rFonts w:ascii="Arial" w:hAnsi="Arial" w:cs="Arial"/>
          <w:b/>
        </w:rPr>
      </w:pPr>
      <w:r>
        <w:rPr>
          <w:rFonts w:ascii="Arial" w:hAnsi="Arial" w:cs="Arial"/>
          <w:b/>
        </w:rPr>
        <w:t xml:space="preserve">Discussion: </w:t>
      </w:r>
    </w:p>
    <w:p w14:paraId="14313480" w14:textId="77777777" w:rsidR="004045C2" w:rsidRDefault="004045C2" w:rsidP="004045C2">
      <w:r>
        <w:t>Wrong work item code ??? eCPSOR_CON</w:t>
      </w:r>
    </w:p>
    <w:p w14:paraId="2BCF65F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C6-220255</w:t>
      </w:r>
      <w:r>
        <w:rPr>
          <w:color w:val="993300"/>
          <w:u w:val="single"/>
        </w:rPr>
        <w:t>.</w:t>
      </w:r>
    </w:p>
    <w:p w14:paraId="36040E77" w14:textId="1A7C9247" w:rsidR="004045C2" w:rsidRDefault="004045C2" w:rsidP="004045C2">
      <w:pPr>
        <w:rPr>
          <w:rFonts w:ascii="Arial" w:hAnsi="Arial" w:cs="Arial"/>
          <w:b/>
          <w:sz w:val="24"/>
        </w:rPr>
      </w:pPr>
      <w:r>
        <w:rPr>
          <w:rFonts w:ascii="Arial" w:hAnsi="Arial" w:cs="Arial"/>
          <w:b/>
          <w:color w:val="0000FF"/>
          <w:sz w:val="24"/>
        </w:rPr>
        <w:t>C6-220250</w:t>
      </w:r>
      <w:r>
        <w:rPr>
          <w:rFonts w:ascii="Arial" w:hAnsi="Arial" w:cs="Arial"/>
          <w:b/>
          <w:color w:val="0000FF"/>
          <w:sz w:val="24"/>
        </w:rPr>
        <w:tab/>
      </w:r>
      <w:r>
        <w:rPr>
          <w:rFonts w:ascii="Arial" w:hAnsi="Arial" w:cs="Arial"/>
          <w:b/>
          <w:sz w:val="24"/>
        </w:rPr>
        <w:t>Correction of the Applicability table</w:t>
      </w:r>
    </w:p>
    <w:p w14:paraId="7389D031"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v17.0.0</w:t>
      </w:r>
      <w:r>
        <w:rPr>
          <w:i/>
        </w:rPr>
        <w:tab/>
        <w:t xml:space="preserve">  CR-0073  rev  Cat: D (Rel-17)</w:t>
      </w:r>
      <w:r>
        <w:rPr>
          <w:i/>
        </w:rPr>
        <w:br/>
      </w:r>
      <w:r>
        <w:rPr>
          <w:i/>
        </w:rPr>
        <w:br/>
      </w:r>
      <w:r>
        <w:rPr>
          <w:i/>
        </w:rPr>
        <w:tab/>
      </w:r>
      <w:r>
        <w:rPr>
          <w:i/>
        </w:rPr>
        <w:tab/>
      </w:r>
      <w:r>
        <w:rPr>
          <w:i/>
        </w:rPr>
        <w:tab/>
      </w:r>
      <w:r>
        <w:rPr>
          <w:i/>
        </w:rPr>
        <w:tab/>
      </w:r>
      <w:r>
        <w:rPr>
          <w:i/>
        </w:rPr>
        <w:tab/>
        <w:t>Source: Comprion GmbH</w:t>
      </w:r>
    </w:p>
    <w:p w14:paraId="18402E69" w14:textId="77777777" w:rsidR="004045C2" w:rsidRDefault="004045C2" w:rsidP="004045C2">
      <w:pPr>
        <w:rPr>
          <w:rFonts w:ascii="Arial" w:hAnsi="Arial" w:cs="Arial"/>
          <w:b/>
        </w:rPr>
      </w:pPr>
      <w:r>
        <w:rPr>
          <w:rFonts w:ascii="Arial" w:hAnsi="Arial" w:cs="Arial"/>
          <w:b/>
        </w:rPr>
        <w:t xml:space="preserve">Abstract: </w:t>
      </w:r>
    </w:p>
    <w:p w14:paraId="6EE7CCEB" w14:textId="77777777" w:rsidR="004045C2" w:rsidRDefault="004045C2" w:rsidP="004045C2">
      <w:r>
        <w:t>The applicability table of TS 31.122 still shows a listing of UICC related test cases that are no longer specified in 3GPP but in ETSI TS 102 230-2 having a different numbering.</w:t>
      </w:r>
    </w:p>
    <w:p w14:paraId="484DFE00"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461F2" w14:textId="25653D47" w:rsidR="004045C2" w:rsidRDefault="004045C2" w:rsidP="004045C2">
      <w:pPr>
        <w:rPr>
          <w:rFonts w:ascii="Arial" w:hAnsi="Arial" w:cs="Arial"/>
          <w:b/>
          <w:sz w:val="24"/>
        </w:rPr>
      </w:pPr>
      <w:r>
        <w:rPr>
          <w:rFonts w:ascii="Arial" w:hAnsi="Arial" w:cs="Arial"/>
          <w:b/>
          <w:color w:val="0000FF"/>
          <w:sz w:val="24"/>
        </w:rPr>
        <w:t>C6-220257</w:t>
      </w:r>
      <w:r>
        <w:rPr>
          <w:rFonts w:ascii="Arial" w:hAnsi="Arial" w:cs="Arial"/>
          <w:b/>
          <w:color w:val="0000FF"/>
          <w:sz w:val="24"/>
        </w:rPr>
        <w:tab/>
      </w:r>
      <w:r>
        <w:rPr>
          <w:rFonts w:ascii="Arial" w:hAnsi="Arial" w:cs="Arial"/>
          <w:b/>
          <w:sz w:val="24"/>
        </w:rPr>
        <w:t>Simplification of TS 31.122</w:t>
      </w:r>
    </w:p>
    <w:p w14:paraId="76258138"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v17.0.0</w:t>
      </w:r>
      <w:r>
        <w:rPr>
          <w:i/>
        </w:rPr>
        <w:tab/>
        <w:t xml:space="preserve">  CR-0074  rev  Cat: F (Rel-17)</w:t>
      </w:r>
      <w:r>
        <w:rPr>
          <w:i/>
        </w:rPr>
        <w:br/>
      </w:r>
      <w:r>
        <w:rPr>
          <w:i/>
        </w:rPr>
        <w:br/>
      </w:r>
      <w:r>
        <w:rPr>
          <w:i/>
        </w:rPr>
        <w:tab/>
      </w:r>
      <w:r>
        <w:rPr>
          <w:i/>
        </w:rPr>
        <w:tab/>
      </w:r>
      <w:r>
        <w:rPr>
          <w:i/>
        </w:rPr>
        <w:tab/>
      </w:r>
      <w:r>
        <w:rPr>
          <w:i/>
        </w:rPr>
        <w:tab/>
      </w:r>
      <w:r>
        <w:rPr>
          <w:i/>
        </w:rPr>
        <w:tab/>
        <w:t>Source: Comprion GmbH</w:t>
      </w:r>
    </w:p>
    <w:p w14:paraId="0B36D09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C6-220280</w:t>
      </w:r>
      <w:r>
        <w:rPr>
          <w:color w:val="993300"/>
          <w:u w:val="single"/>
        </w:rPr>
        <w:t>.</w:t>
      </w:r>
    </w:p>
    <w:p w14:paraId="37EC8AFC" w14:textId="07A19434" w:rsidR="004045C2" w:rsidRDefault="004045C2" w:rsidP="004045C2">
      <w:pPr>
        <w:rPr>
          <w:rFonts w:ascii="Arial" w:hAnsi="Arial" w:cs="Arial"/>
          <w:b/>
          <w:sz w:val="24"/>
        </w:rPr>
      </w:pPr>
      <w:r>
        <w:rPr>
          <w:rFonts w:ascii="Arial" w:hAnsi="Arial" w:cs="Arial"/>
          <w:b/>
          <w:color w:val="0000FF"/>
          <w:sz w:val="24"/>
        </w:rPr>
        <w:t>C6-220258</w:t>
      </w:r>
      <w:r>
        <w:rPr>
          <w:rFonts w:ascii="Arial" w:hAnsi="Arial" w:cs="Arial"/>
          <w:b/>
          <w:color w:val="0000FF"/>
          <w:sz w:val="24"/>
        </w:rPr>
        <w:tab/>
      </w:r>
      <w:r>
        <w:rPr>
          <w:rFonts w:ascii="Arial" w:hAnsi="Arial" w:cs="Arial"/>
          <w:b/>
          <w:sz w:val="24"/>
        </w:rPr>
        <w:t>Update the Speed enhancement of USIM</w:t>
      </w:r>
    </w:p>
    <w:p w14:paraId="416A2EDE"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v17.0.0</w:t>
      </w:r>
      <w:r>
        <w:rPr>
          <w:i/>
        </w:rPr>
        <w:tab/>
        <w:t xml:space="preserve">  CR-0099  rev  Cat: B (Rel-17)</w:t>
      </w:r>
      <w:r>
        <w:rPr>
          <w:i/>
        </w:rPr>
        <w:br/>
      </w:r>
      <w:r>
        <w:rPr>
          <w:i/>
        </w:rPr>
        <w:br/>
      </w:r>
      <w:r>
        <w:rPr>
          <w:i/>
        </w:rPr>
        <w:tab/>
      </w:r>
      <w:r>
        <w:rPr>
          <w:i/>
        </w:rPr>
        <w:tab/>
      </w:r>
      <w:r>
        <w:rPr>
          <w:i/>
        </w:rPr>
        <w:tab/>
      </w:r>
      <w:r>
        <w:rPr>
          <w:i/>
        </w:rPr>
        <w:tab/>
      </w:r>
      <w:r>
        <w:rPr>
          <w:i/>
        </w:rPr>
        <w:tab/>
        <w:t>Source: China Mobile</w:t>
      </w:r>
    </w:p>
    <w:p w14:paraId="631C0E70" w14:textId="77777777" w:rsidR="004045C2" w:rsidRDefault="004045C2" w:rsidP="004045C2">
      <w:pPr>
        <w:rPr>
          <w:rFonts w:ascii="Arial" w:hAnsi="Arial" w:cs="Arial"/>
          <w:b/>
        </w:rPr>
      </w:pPr>
      <w:r>
        <w:rPr>
          <w:rFonts w:ascii="Arial" w:hAnsi="Arial" w:cs="Arial"/>
          <w:b/>
        </w:rPr>
        <w:t xml:space="preserve">Discussion: </w:t>
      </w:r>
    </w:p>
    <w:p w14:paraId="5672EC03" w14:textId="77777777" w:rsidR="004045C2" w:rsidRDefault="004045C2" w:rsidP="004045C2">
      <w:r>
        <w:t>Thales and Qualcomm proposing to extend the 2nd paragraph and add other applications for high speed transmission</w:t>
      </w:r>
    </w:p>
    <w:p w14:paraId="377924F7" w14:textId="77777777" w:rsidR="004045C2" w:rsidRDefault="004045C2" w:rsidP="004045C2">
      <w:r>
        <w:t>MCC:</w:t>
      </w:r>
    </w:p>
    <w:p w14:paraId="3D51D91E" w14:textId="77777777" w:rsidR="004045C2" w:rsidRDefault="004045C2" w:rsidP="004045C2">
      <w:r>
        <w:t>What is the current version? It reads 17.5.0 on the cover page but the Tdoc is reserved for version 17.0.0.</w:t>
      </w:r>
    </w:p>
    <w:p w14:paraId="2B112CB7" w14:textId="77777777" w:rsidR="004045C2" w:rsidRDefault="004045C2" w:rsidP="004045C2">
      <w:r>
        <w:lastRenderedPageBreak/>
        <w:t>What is the CR number? It reads 0952 on the cover page but the Tdoc is reserved for CR number 0099.</w:t>
      </w:r>
    </w:p>
    <w:p w14:paraId="40C6471F" w14:textId="77777777" w:rsidR="004045C2" w:rsidRDefault="004045C2" w:rsidP="004045C2">
      <w:r>
        <w:t>China Mobile:</w:t>
      </w:r>
    </w:p>
    <w:p w14:paraId="41BD4957" w14:textId="77777777" w:rsidR="004045C2" w:rsidRDefault="004045C2" w:rsidP="004045C2">
      <w:r>
        <w:t>About the CR- 220258 which focused on the speed enhancement of USIM from (512,32) to (512,64), could you please explain further the comment you mentioned?</w:t>
      </w:r>
    </w:p>
    <w:p w14:paraId="225AE6F2" w14:textId="77777777" w:rsidR="004045C2" w:rsidRDefault="004045C2" w:rsidP="004045C2">
      <w:r>
        <w:t>Thank you very much.</w:t>
      </w:r>
    </w:p>
    <w:p w14:paraId="705FF7A0" w14:textId="77777777" w:rsidR="004045C2" w:rsidRDefault="004045C2" w:rsidP="004045C2">
      <w:r>
        <w:t>Qualcomm:</w:t>
      </w:r>
    </w:p>
    <w:p w14:paraId="5191D243" w14:textId="77777777" w:rsidR="004045C2" w:rsidRDefault="004045C2" w:rsidP="004045C2">
      <w:r>
        <w:t>The suggested change could be something similar to below instead of removing the last sentence completely.</w:t>
      </w:r>
    </w:p>
    <w:p w14:paraId="38689C08" w14:textId="77777777" w:rsidR="004045C2" w:rsidRDefault="004045C2" w:rsidP="004045C2">
      <w:r>
        <w:t>6A.3.2    Speed enhancement</w:t>
      </w:r>
    </w:p>
    <w:p w14:paraId="6E4629F6" w14:textId="77777777" w:rsidR="004045C2" w:rsidRDefault="004045C2" w:rsidP="004045C2">
      <w:r>
        <w:t>The provisions of ETSI TS 102 221 [1] clause 6.3.2 apply.</w:t>
      </w:r>
    </w:p>
    <w:p w14:paraId="2255D7CB" w14:textId="77777777" w:rsidR="004045C2" w:rsidRDefault="004045C2" w:rsidP="004045C2">
      <w:r>
        <w:t>In addition, cards and terminals supporting an application based on the present specification shall support the transmission factor (F,D)=(512,32).</w:t>
      </w:r>
    </w:p>
    <w:p w14:paraId="57C43A59" w14:textId="77777777" w:rsidR="004045C2" w:rsidRDefault="004045C2" w:rsidP="004045C2">
      <w:r>
        <w:t>It is recommended that terminals and cards supporting Multimedia Message storage or any other high speed functionality (see TS 31.102 [2]) support the transmission factor (F,D)=(512,64) in addition to those specified in the present document.</w:t>
      </w:r>
    </w:p>
    <w:p w14:paraId="5300DB4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C6-220281</w:t>
      </w:r>
      <w:r>
        <w:rPr>
          <w:color w:val="993300"/>
          <w:u w:val="single"/>
        </w:rPr>
        <w:t>.</w:t>
      </w:r>
    </w:p>
    <w:p w14:paraId="5CBF3E9E" w14:textId="3FA56177" w:rsidR="004045C2" w:rsidRDefault="004045C2" w:rsidP="004045C2">
      <w:pPr>
        <w:rPr>
          <w:rFonts w:ascii="Arial" w:hAnsi="Arial" w:cs="Arial"/>
          <w:b/>
          <w:sz w:val="24"/>
        </w:rPr>
      </w:pPr>
      <w:r>
        <w:rPr>
          <w:rFonts w:ascii="Arial" w:hAnsi="Arial" w:cs="Arial"/>
          <w:b/>
          <w:color w:val="0000FF"/>
          <w:sz w:val="24"/>
        </w:rPr>
        <w:t>C6-220262</w:t>
      </w:r>
      <w:r>
        <w:rPr>
          <w:rFonts w:ascii="Arial" w:hAnsi="Arial" w:cs="Arial"/>
          <w:b/>
          <w:color w:val="0000FF"/>
          <w:sz w:val="24"/>
        </w:rPr>
        <w:tab/>
      </w:r>
      <w:r>
        <w:rPr>
          <w:rFonts w:ascii="Arial" w:hAnsi="Arial" w:cs="Arial"/>
          <w:b/>
          <w:sz w:val="24"/>
        </w:rPr>
        <w:t>Correction to 5GS non-3GPP Access NAS Security Context file</w:t>
      </w:r>
    </w:p>
    <w:p w14:paraId="178CB9D9"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CR-0957  rev  Cat: F (Rel-17)</w:t>
      </w:r>
      <w:r>
        <w:rPr>
          <w:i/>
        </w:rPr>
        <w:br/>
      </w:r>
      <w:r>
        <w:rPr>
          <w:i/>
        </w:rPr>
        <w:br/>
      </w:r>
      <w:r>
        <w:rPr>
          <w:i/>
        </w:rPr>
        <w:tab/>
      </w:r>
      <w:r>
        <w:rPr>
          <w:i/>
        </w:rPr>
        <w:tab/>
      </w:r>
      <w:r>
        <w:rPr>
          <w:i/>
        </w:rPr>
        <w:tab/>
      </w:r>
      <w:r>
        <w:rPr>
          <w:i/>
        </w:rPr>
        <w:tab/>
      </w:r>
      <w:r>
        <w:rPr>
          <w:i/>
        </w:rPr>
        <w:tab/>
        <w:t>Source: MediaTek Inc. / Marko</w:t>
      </w:r>
    </w:p>
    <w:p w14:paraId="19DFA1C3" w14:textId="77777777" w:rsidR="004045C2" w:rsidRDefault="004045C2" w:rsidP="004045C2">
      <w:pPr>
        <w:rPr>
          <w:rFonts w:ascii="Arial" w:hAnsi="Arial" w:cs="Arial"/>
          <w:b/>
        </w:rPr>
      </w:pPr>
      <w:r>
        <w:rPr>
          <w:rFonts w:ascii="Arial" w:hAnsi="Arial" w:cs="Arial"/>
          <w:b/>
        </w:rPr>
        <w:t xml:space="preserve">Discussion: </w:t>
      </w:r>
    </w:p>
    <w:p w14:paraId="3D972589" w14:textId="77777777" w:rsidR="004045C2" w:rsidRDefault="004045C2" w:rsidP="004045C2">
      <w:r>
        <w:t>Thales:</w:t>
      </w:r>
    </w:p>
    <w:p w14:paraId="7720626B" w14:textId="77777777" w:rsidR="004045C2" w:rsidRDefault="004045C2" w:rsidP="004045C2">
      <w:r>
        <w:t>Thales already issued two CRs related to the same corrections:</w:t>
      </w:r>
    </w:p>
    <w:p w14:paraId="52EF7F44" w14:textId="77777777" w:rsidR="004045C2" w:rsidRDefault="004045C2" w:rsidP="004045C2">
      <w:r>
        <w:t>-</w:t>
      </w:r>
      <w:r>
        <w:tab/>
        <w:t xml:space="preserve">Rel16: C6-220225 EF5GSN3GPPNSC clause correction  </w:t>
      </w:r>
    </w:p>
    <w:p w14:paraId="0F930A9C" w14:textId="77777777" w:rsidR="004045C2" w:rsidRDefault="004045C2" w:rsidP="004045C2">
      <w:r>
        <w:t>-</w:t>
      </w:r>
      <w:r>
        <w:tab/>
        <w:t xml:space="preserve">Rel17: C6-220249 EF5GSN3GPPNSC clause correction  </w:t>
      </w:r>
    </w:p>
    <w:p w14:paraId="1073878F" w14:textId="77777777" w:rsidR="004045C2" w:rsidRDefault="004045C2" w:rsidP="004045C2">
      <w:r>
        <w:t>MediaTek:</w:t>
      </w:r>
    </w:p>
    <w:p w14:paraId="75FFC0CF" w14:textId="77777777" w:rsidR="004045C2" w:rsidRDefault="004045C2" w:rsidP="004045C2">
      <w:r>
        <w:t>I’m fine merge my Rel-17 CR into your Rel-17 CR.</w:t>
      </w:r>
    </w:p>
    <w:p w14:paraId="70CC6AC5" w14:textId="77777777" w:rsidR="004045C2" w:rsidRDefault="004045C2" w:rsidP="004045C2">
      <w:r>
        <w:t>Comment to your CR:</w:t>
      </w:r>
    </w:p>
    <w:p w14:paraId="57E59BDD" w14:textId="77777777" w:rsidR="004045C2" w:rsidRDefault="004045C2" w:rsidP="004045C2">
      <w:r>
        <w:t>-</w:t>
      </w:r>
      <w:r>
        <w:tab/>
        <w:t>I think this change has nothing to do with CP SOR work item, thus I would suggest changing WI e.g. to “TEI17”.</w:t>
      </w:r>
    </w:p>
    <w:p w14:paraId="7C414627" w14:textId="77777777" w:rsidR="004045C2" w:rsidRDefault="004045C2" w:rsidP="004045C2">
      <w:r>
        <w:t>For this, could you kindly revise your CR and add MediaTek Inc. as co-signer in your Rel-16 and -17 CRs.</w:t>
      </w:r>
    </w:p>
    <w:p w14:paraId="34CF54D5" w14:textId="77777777" w:rsidR="004045C2" w:rsidRDefault="004045C2" w:rsidP="004045C2">
      <w:r>
        <w:t>Thales:</w:t>
      </w:r>
    </w:p>
    <w:p w14:paraId="50FC96B1" w14:textId="77777777" w:rsidR="004045C2" w:rsidRDefault="004045C2" w:rsidP="004045C2">
      <w:r>
        <w:t>thanks for your answer.</w:t>
      </w:r>
    </w:p>
    <w:p w14:paraId="09679475" w14:textId="77777777" w:rsidR="004045C2" w:rsidRDefault="004045C2" w:rsidP="004045C2">
      <w:r>
        <w:t>Unfortunately you lately answer and CR was already revised (C6-220255) to correct the TE17 after comment from chairman.</w:t>
      </w:r>
    </w:p>
    <w:p w14:paraId="361D0DA9" w14:textId="77777777" w:rsidR="004045C2" w:rsidRDefault="004045C2" w:rsidP="004045C2">
      <w:r>
        <w:t>Is co-signature a must for you (then I will revise again the both CRs to add MediaTek) ?</w:t>
      </w:r>
    </w:p>
    <w:p w14:paraId="4585F7E8" w14:textId="77777777" w:rsidR="004045C2" w:rsidRDefault="004045C2" w:rsidP="004045C2">
      <w:r>
        <w:t>See 254 and 255</w:t>
      </w:r>
    </w:p>
    <w:p w14:paraId="557B137D" w14:textId="77777777" w:rsidR="004045C2" w:rsidRDefault="004045C2" w:rsidP="004045C2">
      <w:r>
        <w:t>This document not needed anymore</w:t>
      </w:r>
    </w:p>
    <w:p w14:paraId="3B5B8AD2" w14:textId="77777777" w:rsidR="004045C2" w:rsidRDefault="004045C2" w:rsidP="004045C2">
      <w:proofErr w:type="spellStart"/>
      <w:r>
        <w:t>MediTek</w:t>
      </w:r>
      <w:proofErr w:type="spellEnd"/>
      <w:r>
        <w:t>:</w:t>
      </w:r>
    </w:p>
    <w:p w14:paraId="35DC335B" w14:textId="77777777" w:rsidR="004045C2" w:rsidRDefault="004045C2" w:rsidP="004045C2">
      <w:r>
        <w:lastRenderedPageBreak/>
        <w:t>it’s not that important to get co-signing in the CR. So, no need to revise.</w:t>
      </w:r>
    </w:p>
    <w:p w14:paraId="66D907B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8ED58" w14:textId="6707076D" w:rsidR="004045C2" w:rsidRDefault="004045C2" w:rsidP="004045C2">
      <w:pPr>
        <w:rPr>
          <w:rFonts w:ascii="Arial" w:hAnsi="Arial" w:cs="Arial"/>
          <w:b/>
          <w:sz w:val="24"/>
        </w:rPr>
      </w:pPr>
      <w:r>
        <w:rPr>
          <w:rFonts w:ascii="Arial" w:hAnsi="Arial" w:cs="Arial"/>
          <w:b/>
          <w:color w:val="0000FF"/>
          <w:sz w:val="24"/>
        </w:rPr>
        <w:t>C6-220270</w:t>
      </w:r>
      <w:r>
        <w:rPr>
          <w:rFonts w:ascii="Arial" w:hAnsi="Arial" w:cs="Arial"/>
          <w:b/>
          <w:color w:val="0000FF"/>
          <w:sz w:val="24"/>
        </w:rPr>
        <w:tab/>
      </w:r>
      <w:r>
        <w:rPr>
          <w:rFonts w:ascii="Arial" w:hAnsi="Arial" w:cs="Arial"/>
          <w:b/>
          <w:sz w:val="24"/>
        </w:rPr>
        <w:t>Support of enhanced 5G-AKA sequence number re-synchronization</w:t>
      </w:r>
    </w:p>
    <w:p w14:paraId="4B0A69CB"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CR-0952  rev 1 Cat: F (Rel-17)</w:t>
      </w:r>
      <w:r>
        <w:rPr>
          <w:i/>
        </w:rPr>
        <w:br/>
      </w:r>
      <w:r>
        <w:rPr>
          <w:i/>
        </w:rPr>
        <w:br/>
      </w:r>
      <w:r>
        <w:rPr>
          <w:i/>
        </w:rPr>
        <w:tab/>
      </w:r>
      <w:r>
        <w:rPr>
          <w:i/>
        </w:rPr>
        <w:tab/>
      </w:r>
      <w:r>
        <w:rPr>
          <w:i/>
        </w:rPr>
        <w:tab/>
      </w:r>
      <w:r>
        <w:rPr>
          <w:i/>
        </w:rPr>
        <w:tab/>
      </w:r>
      <w:r>
        <w:rPr>
          <w:i/>
        </w:rPr>
        <w:tab/>
        <w:t>Source: IDEMIA</w:t>
      </w:r>
    </w:p>
    <w:p w14:paraId="5604A299" w14:textId="77777777" w:rsidR="004045C2" w:rsidRDefault="004045C2" w:rsidP="004045C2">
      <w:pPr>
        <w:rPr>
          <w:color w:val="808080"/>
        </w:rPr>
      </w:pPr>
      <w:r>
        <w:rPr>
          <w:color w:val="808080"/>
        </w:rPr>
        <w:t>(Replaces C6-220240)</w:t>
      </w:r>
    </w:p>
    <w:p w14:paraId="676D7BDC"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C6-220286</w:t>
      </w:r>
      <w:r>
        <w:rPr>
          <w:color w:val="993300"/>
          <w:u w:val="single"/>
        </w:rPr>
        <w:t>.</w:t>
      </w:r>
    </w:p>
    <w:p w14:paraId="13B4D557" w14:textId="678B7563" w:rsidR="004045C2" w:rsidRDefault="004045C2" w:rsidP="004045C2">
      <w:pPr>
        <w:rPr>
          <w:rFonts w:ascii="Arial" w:hAnsi="Arial" w:cs="Arial"/>
          <w:b/>
          <w:sz w:val="24"/>
        </w:rPr>
      </w:pPr>
      <w:r>
        <w:rPr>
          <w:rFonts w:ascii="Arial" w:hAnsi="Arial" w:cs="Arial"/>
          <w:b/>
          <w:color w:val="0000FF"/>
          <w:sz w:val="24"/>
        </w:rPr>
        <w:t>C6-220280</w:t>
      </w:r>
      <w:r>
        <w:rPr>
          <w:rFonts w:ascii="Arial" w:hAnsi="Arial" w:cs="Arial"/>
          <w:b/>
          <w:color w:val="0000FF"/>
          <w:sz w:val="24"/>
        </w:rPr>
        <w:tab/>
      </w:r>
      <w:r>
        <w:rPr>
          <w:rFonts w:ascii="Arial" w:hAnsi="Arial" w:cs="Arial"/>
          <w:b/>
          <w:sz w:val="24"/>
        </w:rPr>
        <w:t>Simplification of TS 31.122</w:t>
      </w:r>
    </w:p>
    <w:p w14:paraId="5F4A206E"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v17.0.0</w:t>
      </w:r>
      <w:r>
        <w:rPr>
          <w:i/>
        </w:rPr>
        <w:tab/>
        <w:t xml:space="preserve">  CR-0074  rev 1 Cat: F (Rel-17)</w:t>
      </w:r>
      <w:r>
        <w:rPr>
          <w:i/>
        </w:rPr>
        <w:br/>
      </w:r>
      <w:r>
        <w:rPr>
          <w:i/>
        </w:rPr>
        <w:br/>
      </w:r>
      <w:r>
        <w:rPr>
          <w:i/>
        </w:rPr>
        <w:tab/>
      </w:r>
      <w:r>
        <w:rPr>
          <w:i/>
        </w:rPr>
        <w:tab/>
      </w:r>
      <w:r>
        <w:rPr>
          <w:i/>
        </w:rPr>
        <w:tab/>
      </w:r>
      <w:r>
        <w:rPr>
          <w:i/>
        </w:rPr>
        <w:tab/>
      </w:r>
      <w:r>
        <w:rPr>
          <w:i/>
        </w:rPr>
        <w:tab/>
        <w:t>Source: Comprion GmbH</w:t>
      </w:r>
    </w:p>
    <w:p w14:paraId="3A3BEB88" w14:textId="77777777" w:rsidR="004045C2" w:rsidRDefault="004045C2" w:rsidP="004045C2">
      <w:pPr>
        <w:rPr>
          <w:color w:val="808080"/>
        </w:rPr>
      </w:pPr>
      <w:r>
        <w:rPr>
          <w:color w:val="808080"/>
        </w:rPr>
        <w:t>(Replaces C6-220257)</w:t>
      </w:r>
    </w:p>
    <w:p w14:paraId="569E58C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4CE6" w14:textId="0B25AC5A" w:rsidR="004045C2" w:rsidRDefault="004045C2" w:rsidP="004045C2">
      <w:pPr>
        <w:rPr>
          <w:rFonts w:ascii="Arial" w:hAnsi="Arial" w:cs="Arial"/>
          <w:b/>
          <w:sz w:val="24"/>
        </w:rPr>
      </w:pPr>
      <w:r>
        <w:rPr>
          <w:rFonts w:ascii="Arial" w:hAnsi="Arial" w:cs="Arial"/>
          <w:b/>
          <w:color w:val="0000FF"/>
          <w:sz w:val="24"/>
        </w:rPr>
        <w:t>C6-220281</w:t>
      </w:r>
      <w:r>
        <w:rPr>
          <w:rFonts w:ascii="Arial" w:hAnsi="Arial" w:cs="Arial"/>
          <w:b/>
          <w:color w:val="0000FF"/>
          <w:sz w:val="24"/>
        </w:rPr>
        <w:tab/>
      </w:r>
      <w:r>
        <w:rPr>
          <w:rFonts w:ascii="Arial" w:hAnsi="Arial" w:cs="Arial"/>
          <w:b/>
          <w:sz w:val="24"/>
        </w:rPr>
        <w:t>Update the Speed enhancement of USIM</w:t>
      </w:r>
    </w:p>
    <w:p w14:paraId="55E2B2E7"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v17.0.0</w:t>
      </w:r>
      <w:r>
        <w:rPr>
          <w:i/>
        </w:rPr>
        <w:tab/>
        <w:t xml:space="preserve">  CR-0099  rev 1 Cat: B (Rel-17)</w:t>
      </w:r>
      <w:r>
        <w:rPr>
          <w:i/>
        </w:rPr>
        <w:br/>
      </w:r>
      <w:r>
        <w:rPr>
          <w:i/>
        </w:rPr>
        <w:br/>
      </w:r>
      <w:r>
        <w:rPr>
          <w:i/>
        </w:rPr>
        <w:tab/>
      </w:r>
      <w:r>
        <w:rPr>
          <w:i/>
        </w:rPr>
        <w:tab/>
      </w:r>
      <w:r>
        <w:rPr>
          <w:i/>
        </w:rPr>
        <w:tab/>
      </w:r>
      <w:r>
        <w:rPr>
          <w:i/>
        </w:rPr>
        <w:tab/>
      </w:r>
      <w:r>
        <w:rPr>
          <w:i/>
        </w:rPr>
        <w:tab/>
        <w:t>Source: China Mobile</w:t>
      </w:r>
    </w:p>
    <w:p w14:paraId="21742169" w14:textId="77777777" w:rsidR="004045C2" w:rsidRDefault="004045C2" w:rsidP="004045C2">
      <w:pPr>
        <w:rPr>
          <w:color w:val="808080"/>
        </w:rPr>
      </w:pPr>
      <w:r>
        <w:rPr>
          <w:color w:val="808080"/>
        </w:rPr>
        <w:t>(Replaces C6-220258)</w:t>
      </w:r>
    </w:p>
    <w:p w14:paraId="1B7747A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1A7E7" w14:textId="2E42ED44" w:rsidR="004045C2" w:rsidRDefault="004045C2" w:rsidP="004045C2">
      <w:pPr>
        <w:rPr>
          <w:rFonts w:ascii="Arial" w:hAnsi="Arial" w:cs="Arial"/>
          <w:b/>
          <w:sz w:val="24"/>
        </w:rPr>
      </w:pPr>
      <w:r>
        <w:rPr>
          <w:rFonts w:ascii="Arial" w:hAnsi="Arial" w:cs="Arial"/>
          <w:b/>
          <w:color w:val="0000FF"/>
          <w:sz w:val="24"/>
        </w:rPr>
        <w:t>C6-220286</w:t>
      </w:r>
      <w:r>
        <w:rPr>
          <w:rFonts w:ascii="Arial" w:hAnsi="Arial" w:cs="Arial"/>
          <w:b/>
          <w:color w:val="0000FF"/>
          <w:sz w:val="24"/>
        </w:rPr>
        <w:tab/>
      </w:r>
      <w:r>
        <w:rPr>
          <w:rFonts w:ascii="Arial" w:hAnsi="Arial" w:cs="Arial"/>
          <w:b/>
          <w:sz w:val="24"/>
        </w:rPr>
        <w:t>Support of enhanced 5G-AKA sequence number re-synchronization</w:t>
      </w:r>
    </w:p>
    <w:p w14:paraId="0862E0E2"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CR-0952  rev 2 Cat: F (Rel-17)</w:t>
      </w:r>
      <w:r>
        <w:rPr>
          <w:i/>
        </w:rPr>
        <w:br/>
      </w:r>
      <w:r>
        <w:rPr>
          <w:i/>
        </w:rPr>
        <w:br/>
      </w:r>
      <w:r>
        <w:rPr>
          <w:i/>
        </w:rPr>
        <w:tab/>
      </w:r>
      <w:r>
        <w:rPr>
          <w:i/>
        </w:rPr>
        <w:tab/>
      </w:r>
      <w:r>
        <w:rPr>
          <w:i/>
        </w:rPr>
        <w:tab/>
      </w:r>
      <w:r>
        <w:rPr>
          <w:i/>
        </w:rPr>
        <w:tab/>
      </w:r>
      <w:r>
        <w:rPr>
          <w:i/>
        </w:rPr>
        <w:tab/>
        <w:t>Source: IDEMIA</w:t>
      </w:r>
    </w:p>
    <w:p w14:paraId="180E9E07" w14:textId="77777777" w:rsidR="004045C2" w:rsidRDefault="004045C2" w:rsidP="004045C2">
      <w:pPr>
        <w:rPr>
          <w:color w:val="808080"/>
        </w:rPr>
      </w:pPr>
      <w:r>
        <w:rPr>
          <w:color w:val="808080"/>
        </w:rPr>
        <w:t>(Replaces C6-220270)</w:t>
      </w:r>
    </w:p>
    <w:p w14:paraId="2489CD0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C6-220292</w:t>
      </w:r>
      <w:r>
        <w:rPr>
          <w:color w:val="993300"/>
          <w:u w:val="single"/>
        </w:rPr>
        <w:t>.</w:t>
      </w:r>
    </w:p>
    <w:p w14:paraId="589517B4" w14:textId="3E6F93B4" w:rsidR="004045C2" w:rsidRDefault="004045C2" w:rsidP="004045C2">
      <w:pPr>
        <w:rPr>
          <w:rFonts w:ascii="Arial" w:hAnsi="Arial" w:cs="Arial"/>
          <w:b/>
          <w:sz w:val="24"/>
        </w:rPr>
      </w:pPr>
      <w:r>
        <w:rPr>
          <w:rFonts w:ascii="Arial" w:hAnsi="Arial" w:cs="Arial"/>
          <w:b/>
          <w:color w:val="0000FF"/>
          <w:sz w:val="24"/>
        </w:rPr>
        <w:t>C6-220292</w:t>
      </w:r>
      <w:r>
        <w:rPr>
          <w:rFonts w:ascii="Arial" w:hAnsi="Arial" w:cs="Arial"/>
          <w:b/>
          <w:color w:val="0000FF"/>
          <w:sz w:val="24"/>
        </w:rPr>
        <w:tab/>
      </w:r>
      <w:r>
        <w:rPr>
          <w:rFonts w:ascii="Arial" w:hAnsi="Arial" w:cs="Arial"/>
          <w:b/>
          <w:sz w:val="24"/>
        </w:rPr>
        <w:t>Support of enhanced 5G-AKA sequence number re-synchronization</w:t>
      </w:r>
    </w:p>
    <w:p w14:paraId="48F3F641"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CR-0952  rev 3 Cat: F (Rel-17)</w:t>
      </w:r>
      <w:r>
        <w:rPr>
          <w:i/>
        </w:rPr>
        <w:br/>
      </w:r>
      <w:r>
        <w:rPr>
          <w:i/>
        </w:rPr>
        <w:br/>
      </w:r>
      <w:r>
        <w:rPr>
          <w:i/>
        </w:rPr>
        <w:tab/>
      </w:r>
      <w:r>
        <w:rPr>
          <w:i/>
        </w:rPr>
        <w:tab/>
      </w:r>
      <w:r>
        <w:rPr>
          <w:i/>
        </w:rPr>
        <w:tab/>
      </w:r>
      <w:r>
        <w:rPr>
          <w:i/>
        </w:rPr>
        <w:tab/>
      </w:r>
      <w:r>
        <w:rPr>
          <w:i/>
        </w:rPr>
        <w:tab/>
        <w:t>Source: IDEMIA</w:t>
      </w:r>
    </w:p>
    <w:p w14:paraId="38E78BD5" w14:textId="77777777" w:rsidR="004045C2" w:rsidRDefault="004045C2" w:rsidP="004045C2">
      <w:pPr>
        <w:rPr>
          <w:color w:val="808080"/>
        </w:rPr>
      </w:pPr>
      <w:r>
        <w:rPr>
          <w:color w:val="808080"/>
        </w:rPr>
        <w:t>(Replaces C6-220286)</w:t>
      </w:r>
    </w:p>
    <w:p w14:paraId="74A2E2C5" w14:textId="77777777" w:rsidR="004045C2" w:rsidRDefault="004045C2" w:rsidP="004045C2">
      <w:pPr>
        <w:rPr>
          <w:rFonts w:ascii="Arial" w:hAnsi="Arial" w:cs="Arial"/>
          <w:b/>
        </w:rPr>
      </w:pPr>
      <w:r>
        <w:rPr>
          <w:rFonts w:ascii="Arial" w:hAnsi="Arial" w:cs="Arial"/>
          <w:b/>
        </w:rPr>
        <w:t xml:space="preserve">Discussion: </w:t>
      </w:r>
    </w:p>
    <w:p w14:paraId="3BEFDC20" w14:textId="77777777" w:rsidR="004045C2" w:rsidRDefault="004045C2" w:rsidP="004045C2">
      <w:r>
        <w:t>G+D:</w:t>
      </w:r>
    </w:p>
    <w:p w14:paraId="58418AA4" w14:textId="77777777" w:rsidR="004045C2" w:rsidRDefault="004045C2" w:rsidP="004045C2">
      <w:r>
        <w:t xml:space="preserve">I think that the statement in Annex A related to the “Change advised” for </w:t>
      </w:r>
      <w:proofErr w:type="spellStart"/>
      <w:r>
        <w:t>EF_eAKA</w:t>
      </w:r>
      <w:proofErr w:type="spellEnd"/>
      <w:r>
        <w:t xml:space="preserve"> shall be “Caution”. There is a change in the authentication procedure that impacts the part of the procedure when there is a synchronization failure that trigger a re-</w:t>
      </w:r>
      <w:proofErr w:type="spellStart"/>
      <w:r>
        <w:t>synchonisation</w:t>
      </w:r>
      <w:proofErr w:type="spellEnd"/>
      <w:r>
        <w:t>, and I think that such change cannot be done lightly as this action must be coordinated on the network side (HE/</w:t>
      </w:r>
      <w:proofErr w:type="spellStart"/>
      <w:r>
        <w:t>AuC</w:t>
      </w:r>
      <w:proofErr w:type="spellEnd"/>
      <w:r>
        <w:t>) very carefully.</w:t>
      </w:r>
    </w:p>
    <w:p w14:paraId="2BA7DD1F" w14:textId="77777777" w:rsidR="004045C2" w:rsidRDefault="004045C2" w:rsidP="004045C2">
      <w:r>
        <w:lastRenderedPageBreak/>
        <w:t>Idemia:</w:t>
      </w:r>
    </w:p>
    <w:p w14:paraId="2F9849EB" w14:textId="77777777" w:rsidR="004045C2" w:rsidRDefault="004045C2" w:rsidP="004045C2">
      <w:r>
        <w:t>actually the intention of this EF is to have the possibility for an MNO to activate the usage of the new synchronization mechanism on the USIM, when he is ready in the network, via an OTA update of the EF setting the bit to ‘1’. That is the reason for setting it to ‘YES’ and not ‘Caution’. The MNO should really know when he wants to activate this…</w:t>
      </w:r>
    </w:p>
    <w:p w14:paraId="7DB4BF6A" w14:textId="77777777" w:rsidR="004045C2" w:rsidRDefault="004045C2" w:rsidP="004045C2">
      <w:r>
        <w:t>But I have no issue in changing it, if you still believe it is necessary.</w:t>
      </w:r>
    </w:p>
    <w:p w14:paraId="0688C09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C6-220301</w:t>
      </w:r>
      <w:r>
        <w:rPr>
          <w:color w:val="993300"/>
          <w:u w:val="single"/>
        </w:rPr>
        <w:t>.</w:t>
      </w:r>
    </w:p>
    <w:p w14:paraId="59824697" w14:textId="40EDFAE8" w:rsidR="004045C2" w:rsidRDefault="004045C2" w:rsidP="004045C2">
      <w:pPr>
        <w:rPr>
          <w:rFonts w:ascii="Arial" w:hAnsi="Arial" w:cs="Arial"/>
          <w:b/>
          <w:sz w:val="24"/>
        </w:rPr>
      </w:pPr>
      <w:r>
        <w:rPr>
          <w:rFonts w:ascii="Arial" w:hAnsi="Arial" w:cs="Arial"/>
          <w:b/>
          <w:color w:val="0000FF"/>
          <w:sz w:val="24"/>
        </w:rPr>
        <w:t>C6-220301</w:t>
      </w:r>
      <w:r>
        <w:rPr>
          <w:rFonts w:ascii="Arial" w:hAnsi="Arial" w:cs="Arial"/>
          <w:b/>
          <w:color w:val="0000FF"/>
          <w:sz w:val="24"/>
        </w:rPr>
        <w:tab/>
      </w:r>
      <w:r>
        <w:rPr>
          <w:rFonts w:ascii="Arial" w:hAnsi="Arial" w:cs="Arial"/>
          <w:b/>
          <w:sz w:val="24"/>
        </w:rPr>
        <w:t>Support of enhanced 5G-AKA sequence number re-synchronization</w:t>
      </w:r>
    </w:p>
    <w:p w14:paraId="311A2118" w14:textId="77777777" w:rsidR="004045C2" w:rsidRDefault="004045C2" w:rsidP="004045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v17.5.0</w:t>
      </w:r>
      <w:r>
        <w:rPr>
          <w:i/>
        </w:rPr>
        <w:tab/>
        <w:t xml:space="preserve">  CR-0952  rev 4 Cat: F (Rel-17)</w:t>
      </w:r>
      <w:r>
        <w:rPr>
          <w:i/>
        </w:rPr>
        <w:br/>
      </w:r>
      <w:r>
        <w:rPr>
          <w:i/>
        </w:rPr>
        <w:br/>
      </w:r>
      <w:r>
        <w:rPr>
          <w:i/>
        </w:rPr>
        <w:tab/>
      </w:r>
      <w:r>
        <w:rPr>
          <w:i/>
        </w:rPr>
        <w:tab/>
      </w:r>
      <w:r>
        <w:rPr>
          <w:i/>
        </w:rPr>
        <w:tab/>
      </w:r>
      <w:r>
        <w:rPr>
          <w:i/>
        </w:rPr>
        <w:tab/>
      </w:r>
      <w:r>
        <w:rPr>
          <w:i/>
        </w:rPr>
        <w:tab/>
        <w:t>Source: IDEMIA</w:t>
      </w:r>
    </w:p>
    <w:p w14:paraId="54DAB5CC" w14:textId="77777777" w:rsidR="004045C2" w:rsidRDefault="004045C2" w:rsidP="004045C2">
      <w:pPr>
        <w:rPr>
          <w:color w:val="808080"/>
        </w:rPr>
      </w:pPr>
      <w:r>
        <w:rPr>
          <w:color w:val="808080"/>
        </w:rPr>
        <w:t>(Replaces C6-220292)</w:t>
      </w:r>
    </w:p>
    <w:p w14:paraId="7714F332"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86C59" w14:textId="77777777" w:rsidR="004045C2" w:rsidRDefault="004045C2" w:rsidP="004045C2">
      <w:pPr>
        <w:pStyle w:val="Heading4"/>
      </w:pPr>
      <w:bookmarkStart w:id="92" w:name="_Toc104961588"/>
      <w:r>
        <w:t>7.12.2</w:t>
      </w:r>
      <w:r>
        <w:tab/>
        <w:t>CT aspects on UICC-terminal interface testing for UEs with non-removable UICCs (</w:t>
      </w:r>
      <w:proofErr w:type="spellStart"/>
      <w:r>
        <w:t>nrUICC_UEConTest</w:t>
      </w:r>
      <w:proofErr w:type="spellEnd"/>
      <w:r>
        <w:t>)</w:t>
      </w:r>
      <w:bookmarkEnd w:id="92"/>
    </w:p>
    <w:p w14:paraId="04BF7F1C" w14:textId="15E7A39D" w:rsidR="004045C2" w:rsidRDefault="004045C2" w:rsidP="004045C2">
      <w:pPr>
        <w:rPr>
          <w:rFonts w:ascii="Arial" w:hAnsi="Arial" w:cs="Arial"/>
          <w:b/>
          <w:sz w:val="24"/>
        </w:rPr>
      </w:pPr>
      <w:r>
        <w:rPr>
          <w:rFonts w:ascii="Arial" w:hAnsi="Arial" w:cs="Arial"/>
          <w:b/>
          <w:color w:val="0000FF"/>
          <w:sz w:val="24"/>
        </w:rPr>
        <w:t>C6-220256</w:t>
      </w:r>
      <w:r>
        <w:rPr>
          <w:rFonts w:ascii="Arial" w:hAnsi="Arial" w:cs="Arial"/>
          <w:b/>
          <w:color w:val="0000FF"/>
          <w:sz w:val="24"/>
        </w:rPr>
        <w:tab/>
      </w:r>
      <w:r>
        <w:rPr>
          <w:rFonts w:ascii="Arial" w:hAnsi="Arial" w:cs="Arial"/>
          <w:b/>
          <w:sz w:val="24"/>
        </w:rPr>
        <w:t>TS 31.127 - new draft for review</w:t>
      </w:r>
    </w:p>
    <w:p w14:paraId="3F7A8066" w14:textId="77777777" w:rsidR="004045C2" w:rsidRDefault="004045C2" w:rsidP="004045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31.127 v0.1.3</w:t>
      </w:r>
      <w:r>
        <w:rPr>
          <w:i/>
        </w:rPr>
        <w:tab/>
        <w:t xml:space="preserve">  CR-  rev  Cat:  (Rel-17)</w:t>
      </w:r>
      <w:r>
        <w:rPr>
          <w:i/>
        </w:rPr>
        <w:br/>
      </w:r>
      <w:r>
        <w:rPr>
          <w:i/>
        </w:rPr>
        <w:br/>
      </w:r>
      <w:r>
        <w:rPr>
          <w:i/>
        </w:rPr>
        <w:tab/>
      </w:r>
      <w:r>
        <w:rPr>
          <w:i/>
        </w:rPr>
        <w:tab/>
      </w:r>
      <w:r>
        <w:rPr>
          <w:i/>
        </w:rPr>
        <w:tab/>
      </w:r>
      <w:r>
        <w:rPr>
          <w:i/>
        </w:rPr>
        <w:tab/>
      </w:r>
      <w:r>
        <w:rPr>
          <w:i/>
        </w:rPr>
        <w:tab/>
        <w:t>Source: Comprion GmbH</w:t>
      </w:r>
    </w:p>
    <w:p w14:paraId="23BC80E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C6-220279</w:t>
      </w:r>
      <w:r>
        <w:rPr>
          <w:color w:val="993300"/>
          <w:u w:val="single"/>
        </w:rPr>
        <w:t>.</w:t>
      </w:r>
    </w:p>
    <w:p w14:paraId="727C8E5B" w14:textId="21EAD4D1" w:rsidR="004045C2" w:rsidRDefault="004045C2" w:rsidP="004045C2">
      <w:pPr>
        <w:rPr>
          <w:rFonts w:ascii="Arial" w:hAnsi="Arial" w:cs="Arial"/>
          <w:b/>
          <w:sz w:val="24"/>
        </w:rPr>
      </w:pPr>
      <w:r>
        <w:rPr>
          <w:rFonts w:ascii="Arial" w:hAnsi="Arial" w:cs="Arial"/>
          <w:b/>
          <w:color w:val="0000FF"/>
          <w:sz w:val="24"/>
        </w:rPr>
        <w:t>C6-220279</w:t>
      </w:r>
      <w:r>
        <w:rPr>
          <w:rFonts w:ascii="Arial" w:hAnsi="Arial" w:cs="Arial"/>
          <w:b/>
          <w:color w:val="0000FF"/>
          <w:sz w:val="24"/>
        </w:rPr>
        <w:tab/>
      </w:r>
      <w:r>
        <w:rPr>
          <w:rFonts w:ascii="Arial" w:hAnsi="Arial" w:cs="Arial"/>
          <w:b/>
          <w:sz w:val="24"/>
        </w:rPr>
        <w:t>TS 31.127 - new draft for review</w:t>
      </w:r>
    </w:p>
    <w:p w14:paraId="717693CD" w14:textId="77777777" w:rsidR="004045C2" w:rsidRDefault="004045C2" w:rsidP="004045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31.127 v0.1.4</w:t>
      </w:r>
      <w:r>
        <w:rPr>
          <w:i/>
        </w:rPr>
        <w:tab/>
        <w:t xml:space="preserve">  CR-  rev  Cat:  (Rel-17)</w:t>
      </w:r>
      <w:r>
        <w:rPr>
          <w:i/>
        </w:rPr>
        <w:br/>
      </w:r>
      <w:r>
        <w:rPr>
          <w:i/>
        </w:rPr>
        <w:br/>
      </w:r>
      <w:r>
        <w:rPr>
          <w:i/>
        </w:rPr>
        <w:tab/>
      </w:r>
      <w:r>
        <w:rPr>
          <w:i/>
        </w:rPr>
        <w:tab/>
      </w:r>
      <w:r>
        <w:rPr>
          <w:i/>
        </w:rPr>
        <w:tab/>
      </w:r>
      <w:r>
        <w:rPr>
          <w:i/>
        </w:rPr>
        <w:tab/>
      </w:r>
      <w:r>
        <w:rPr>
          <w:i/>
        </w:rPr>
        <w:tab/>
        <w:t>Source: Comprion GmbH</w:t>
      </w:r>
    </w:p>
    <w:p w14:paraId="4092344A" w14:textId="77777777" w:rsidR="004045C2" w:rsidRDefault="004045C2" w:rsidP="004045C2">
      <w:pPr>
        <w:rPr>
          <w:color w:val="808080"/>
        </w:rPr>
      </w:pPr>
      <w:r>
        <w:rPr>
          <w:color w:val="808080"/>
        </w:rPr>
        <w:t>(Replaces C6-220256)</w:t>
      </w:r>
    </w:p>
    <w:p w14:paraId="64606DB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84C1" w14:textId="77777777" w:rsidR="004045C2" w:rsidRDefault="004045C2" w:rsidP="004045C2">
      <w:pPr>
        <w:pStyle w:val="Heading4"/>
      </w:pPr>
      <w:bookmarkStart w:id="93" w:name="_Toc104961589"/>
      <w:r>
        <w:t>7.12.3</w:t>
      </w:r>
      <w:r>
        <w:tab/>
        <w:t>Enhancement for the 5G Control Plane Steering of Roaming for UE in CONNECTED mode (eCPSOR_CON)</w:t>
      </w:r>
      <w:bookmarkEnd w:id="93"/>
    </w:p>
    <w:p w14:paraId="51712A91" w14:textId="77777777" w:rsidR="004045C2" w:rsidRDefault="004045C2" w:rsidP="004045C2">
      <w:pPr>
        <w:pStyle w:val="Heading4"/>
      </w:pPr>
      <w:bookmarkStart w:id="94" w:name="_Toc104961590"/>
      <w:r>
        <w:t>7.12.4</w:t>
      </w:r>
      <w:r>
        <w:tab/>
        <w:t>CT aspects of Enhancement for Proximity based Services in 5GS (5G_ProSe-CT)</w:t>
      </w:r>
      <w:bookmarkEnd w:id="94"/>
    </w:p>
    <w:p w14:paraId="48F30DAC" w14:textId="0AD460BA" w:rsidR="004045C2" w:rsidRDefault="004045C2" w:rsidP="004045C2">
      <w:pPr>
        <w:rPr>
          <w:rFonts w:ascii="Arial" w:hAnsi="Arial" w:cs="Arial"/>
          <w:b/>
          <w:sz w:val="24"/>
        </w:rPr>
      </w:pPr>
      <w:r>
        <w:rPr>
          <w:rFonts w:ascii="Arial" w:hAnsi="Arial" w:cs="Arial"/>
          <w:b/>
          <w:color w:val="0000FF"/>
          <w:sz w:val="24"/>
        </w:rPr>
        <w:t>C6-220222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w:t>
      </w:r>
    </w:p>
    <w:p w14:paraId="5CD10CB4" w14:textId="77777777" w:rsidR="004045C2" w:rsidRDefault="004045C2" w:rsidP="004045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v17.5.0</w:t>
      </w:r>
      <w:r>
        <w:rPr>
          <w:i/>
        </w:rPr>
        <w:tab/>
        <w:t xml:space="preserve">  CR-0949  rev  Cat: F (Rel-17)</w:t>
      </w:r>
      <w:r>
        <w:rPr>
          <w:i/>
        </w:rPr>
        <w:br/>
      </w:r>
      <w:r>
        <w:rPr>
          <w:i/>
        </w:rPr>
        <w:br/>
      </w:r>
      <w:r>
        <w:rPr>
          <w:i/>
        </w:rPr>
        <w:tab/>
      </w:r>
      <w:r>
        <w:rPr>
          <w:i/>
        </w:rPr>
        <w:tab/>
      </w:r>
      <w:r>
        <w:rPr>
          <w:i/>
        </w:rPr>
        <w:tab/>
      </w:r>
      <w:r>
        <w:rPr>
          <w:i/>
        </w:rPr>
        <w:tab/>
      </w:r>
      <w:r>
        <w:rPr>
          <w:i/>
        </w:rPr>
        <w:tab/>
        <w:t>Source: OPPO / Rae</w:t>
      </w:r>
    </w:p>
    <w:p w14:paraId="0BD51C7F" w14:textId="77777777" w:rsidR="004045C2" w:rsidRDefault="004045C2" w:rsidP="004045C2">
      <w:pPr>
        <w:rPr>
          <w:rFonts w:ascii="Arial" w:hAnsi="Arial" w:cs="Arial"/>
          <w:b/>
        </w:rPr>
      </w:pPr>
      <w:r>
        <w:rPr>
          <w:rFonts w:ascii="Arial" w:hAnsi="Arial" w:cs="Arial"/>
          <w:b/>
        </w:rPr>
        <w:t xml:space="preserve">Discussion: </w:t>
      </w:r>
    </w:p>
    <w:p w14:paraId="31354F25" w14:textId="77777777" w:rsidR="004045C2" w:rsidRDefault="004045C2" w:rsidP="004045C2">
      <w:r>
        <w:t>THALES:</w:t>
      </w:r>
    </w:p>
    <w:p w14:paraId="1A6B39E9" w14:textId="77777777" w:rsidR="004045C2" w:rsidRDefault="004045C2" w:rsidP="004045C2">
      <w:r>
        <w:t>Several comments:</w:t>
      </w:r>
    </w:p>
    <w:p w14:paraId="7B4D3B79" w14:textId="77777777" w:rsidR="004045C2" w:rsidRDefault="004045C2" w:rsidP="004045C2">
      <w:r>
        <w:lastRenderedPageBreak/>
        <w:t>Clause 4.4.11.16.4</w:t>
      </w:r>
    </w:p>
    <w:p w14:paraId="6D53070E" w14:textId="77777777" w:rsidR="004045C2" w:rsidRDefault="004045C2" w:rsidP="004045C2">
      <w:r>
        <w:t>Inconsistency on tag allocation.</w:t>
      </w:r>
    </w:p>
    <w:p w14:paraId="420058F3" w14:textId="77777777" w:rsidR="004045C2" w:rsidRDefault="004045C2" w:rsidP="004045C2">
      <w:r>
        <w:t>New tag ‘91’ is introduced related to ‘</w:t>
      </w:r>
      <w:proofErr w:type="spellStart"/>
      <w:r>
        <w:t>ProSe</w:t>
      </w:r>
      <w:proofErr w:type="spellEnd"/>
      <w:r>
        <w:t xml:space="preserve"> identifiers to NR Tx profile for broadcast and groupcast mapping rules’ (see below in orange) but later in the clause description is referring to wrong tag value ‘8A’ (see below in red).</w:t>
      </w:r>
    </w:p>
    <w:p w14:paraId="06DEE17D" w14:textId="77777777" w:rsidR="004045C2" w:rsidRDefault="004045C2" w:rsidP="004045C2">
      <w:r>
        <w:t xml:space="preserve">-           </w:t>
      </w:r>
      <w:proofErr w:type="spellStart"/>
      <w:r>
        <w:t>ProSe</w:t>
      </w:r>
      <w:proofErr w:type="spellEnd"/>
      <w:r>
        <w:t xml:space="preserve"> identifiers to NR Tx profile for broadcast and groupcast mapping rules Tag '8A91'</w:t>
      </w:r>
    </w:p>
    <w:p w14:paraId="7070F07A" w14:textId="77777777" w:rsidR="004045C2" w:rsidRDefault="004045C2" w:rsidP="004045C2">
      <w:r>
        <w:t>Clause 4.4.11.16.5</w:t>
      </w:r>
    </w:p>
    <w:p w14:paraId="54BCB668" w14:textId="77777777" w:rsidR="004045C2" w:rsidRDefault="004045C2" w:rsidP="004045C2">
      <w:r>
        <w:t>Inconsistency on tags allocation.</w:t>
      </w:r>
    </w:p>
    <w:p w14:paraId="05DB172E" w14:textId="77777777" w:rsidR="004045C2" w:rsidRDefault="004045C2" w:rsidP="004045C2">
      <w:r>
        <w:t>Two new tags ‘92’ and ‘93’ are introduced related to:</w:t>
      </w:r>
    </w:p>
    <w:p w14:paraId="5D2C79D0" w14:textId="77777777" w:rsidR="004045C2" w:rsidRDefault="004045C2" w:rsidP="004045C2">
      <w:r>
        <w:t>•</w:t>
      </w:r>
      <w:r>
        <w:tab/>
        <w:t xml:space="preserve">Tag 92: ‘Privacy timer’ </w:t>
      </w:r>
    </w:p>
    <w:p w14:paraId="49B2F516" w14:textId="77777777" w:rsidR="004045C2" w:rsidRDefault="004045C2" w:rsidP="004045C2">
      <w:r>
        <w:t>•</w:t>
      </w:r>
      <w:r>
        <w:tab/>
        <w:t>Tag 93: ‘5G PKMF addressing information Tag’</w:t>
      </w:r>
    </w:p>
    <w:p w14:paraId="1D4D46A8" w14:textId="77777777" w:rsidR="004045C2" w:rsidRDefault="004045C2" w:rsidP="004045C2">
      <w:r>
        <w:t>But later in the table description and tag decryption those refer to wrong tag values ‘91’ and ‘92’</w:t>
      </w:r>
    </w:p>
    <w:p w14:paraId="616B0CA7" w14:textId="77777777" w:rsidR="004045C2" w:rsidRDefault="004045C2" w:rsidP="004045C2">
      <w:r>
        <w:t>-           Privacy timer Tag '9192'</w:t>
      </w:r>
    </w:p>
    <w:p w14:paraId="70D7684C" w14:textId="77777777" w:rsidR="004045C2" w:rsidRDefault="004045C2" w:rsidP="004045C2">
      <w:r>
        <w:t>-           5G PKMF addressing information Tag '9293'</w:t>
      </w:r>
    </w:p>
    <w:p w14:paraId="465B6DA8" w14:textId="77777777" w:rsidR="004045C2" w:rsidRDefault="004045C2" w:rsidP="004045C2">
      <w:r>
        <w:t>Clause 4.4.11.16.6</w:t>
      </w:r>
    </w:p>
    <w:p w14:paraId="2EBF0D31" w14:textId="77777777" w:rsidR="004045C2" w:rsidRDefault="004045C2" w:rsidP="004045C2">
      <w:r>
        <w:t>Inconsistency on tags allocation.</w:t>
      </w:r>
    </w:p>
    <w:p w14:paraId="62365FF3" w14:textId="77777777" w:rsidR="004045C2" w:rsidRDefault="004045C2" w:rsidP="004045C2">
      <w:r>
        <w:t>Two new tags ‘92’ and ‘93’ are introduced related to:</w:t>
      </w:r>
    </w:p>
    <w:p w14:paraId="70CDF9F1" w14:textId="77777777" w:rsidR="004045C2" w:rsidRDefault="004045C2" w:rsidP="004045C2">
      <w:r>
        <w:t>•</w:t>
      </w:r>
      <w:r>
        <w:tab/>
        <w:t xml:space="preserve">Tag 92: ‘Privacy timer’ </w:t>
      </w:r>
    </w:p>
    <w:p w14:paraId="303303FB" w14:textId="77777777" w:rsidR="004045C2" w:rsidRDefault="004045C2" w:rsidP="004045C2">
      <w:r>
        <w:t>•</w:t>
      </w:r>
      <w:r>
        <w:tab/>
        <w:t>Tag 93: ‘5G PKMF addressing information Tag’</w:t>
      </w:r>
    </w:p>
    <w:p w14:paraId="3803B158" w14:textId="77777777" w:rsidR="004045C2" w:rsidRDefault="004045C2" w:rsidP="004045C2">
      <w:r>
        <w:t>But later:</w:t>
      </w:r>
    </w:p>
    <w:p w14:paraId="02A1F4A3" w14:textId="77777777" w:rsidR="004045C2" w:rsidRDefault="004045C2" w:rsidP="004045C2">
      <w:r>
        <w:t>- in the table description both tags are missing</w:t>
      </w:r>
    </w:p>
    <w:p w14:paraId="2B38BED0" w14:textId="77777777" w:rsidR="004045C2" w:rsidRDefault="004045C2" w:rsidP="004045C2">
      <w:r>
        <w:t>- in tag decryption those refer to wrong tag values ‘91’ and ‘92’</w:t>
      </w:r>
    </w:p>
    <w:p w14:paraId="17E37915" w14:textId="77777777" w:rsidR="004045C2" w:rsidRDefault="004045C2" w:rsidP="004045C2">
      <w:r>
        <w:t>Tag 92 and 93 missing in table</w:t>
      </w:r>
    </w:p>
    <w:p w14:paraId="42B59675" w14:textId="77777777" w:rsidR="004045C2" w:rsidRDefault="004045C2" w:rsidP="004045C2">
      <w:r>
        <w:t>-           Privacy timer Tag '9192'</w:t>
      </w:r>
    </w:p>
    <w:p w14:paraId="4EE42577" w14:textId="77777777" w:rsidR="004045C2" w:rsidRDefault="004045C2" w:rsidP="004045C2">
      <w:r>
        <w:t>-           5G PKMF addressing information Tag '9293'</w:t>
      </w:r>
    </w:p>
    <w:p w14:paraId="7D289526" w14:textId="77777777" w:rsidR="004045C2" w:rsidRDefault="004045C2" w:rsidP="004045C2">
      <w:r>
        <w:t>OPPO:</w:t>
      </w:r>
    </w:p>
    <w:p w14:paraId="1D7AE18B" w14:textId="77777777" w:rsidR="004045C2" w:rsidRDefault="004045C2" w:rsidP="004045C2">
      <w:r>
        <w:t>I took them on board as below:</w:t>
      </w:r>
    </w:p>
    <w:p w14:paraId="7787162C" w14:textId="77777777" w:rsidR="004045C2" w:rsidRDefault="004045C2" w:rsidP="004045C2">
      <w:r>
        <w:t>https://www.3gpp.org/ftp/tsg_ct/WG6_Smartcard_Ex-T3/CT6-111e/Inbox/Draft/draft-C6-220222_5G%20ProSe%20EFs%20update.docx</w:t>
      </w:r>
    </w:p>
    <w:p w14:paraId="56F10E1E" w14:textId="77777777" w:rsidR="004045C2" w:rsidRDefault="004045C2" w:rsidP="004045C2">
      <w:r>
        <w:t>Thales:</w:t>
      </w:r>
    </w:p>
    <w:p w14:paraId="2F9EC027" w14:textId="77777777" w:rsidR="004045C2" w:rsidRDefault="004045C2" w:rsidP="004045C2">
      <w:r>
        <w:t>I’m OK with the correction made on draft version.</w:t>
      </w:r>
    </w:p>
    <w:p w14:paraId="0DA5D40B" w14:textId="77777777" w:rsidR="004045C2" w:rsidRDefault="004045C2" w:rsidP="004045C2">
      <w:r>
        <w:t>Please don’t missed the CR traceability on cover page into below field:</w:t>
      </w:r>
    </w:p>
    <w:p w14:paraId="6BBB5A7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C6-220284</w:t>
      </w:r>
      <w:r>
        <w:rPr>
          <w:color w:val="993300"/>
          <w:u w:val="single"/>
        </w:rPr>
        <w:t>.</w:t>
      </w:r>
    </w:p>
    <w:p w14:paraId="108F7958" w14:textId="4B9D88F9" w:rsidR="004045C2" w:rsidRDefault="004045C2" w:rsidP="004045C2">
      <w:pPr>
        <w:rPr>
          <w:rFonts w:ascii="Arial" w:hAnsi="Arial" w:cs="Arial"/>
          <w:b/>
          <w:sz w:val="24"/>
        </w:rPr>
      </w:pPr>
      <w:r>
        <w:rPr>
          <w:rFonts w:ascii="Arial" w:hAnsi="Arial" w:cs="Arial"/>
          <w:b/>
          <w:color w:val="0000FF"/>
          <w:sz w:val="24"/>
        </w:rPr>
        <w:t>C6-220230</w:t>
      </w:r>
      <w:r>
        <w:rPr>
          <w:rFonts w:ascii="Arial" w:hAnsi="Arial" w:cs="Arial"/>
          <w:b/>
          <w:color w:val="0000FF"/>
          <w:sz w:val="24"/>
        </w:rPr>
        <w:tab/>
      </w:r>
      <w:r>
        <w:rPr>
          <w:rFonts w:ascii="Arial" w:hAnsi="Arial" w:cs="Arial"/>
          <w:b/>
          <w:sz w:val="24"/>
        </w:rPr>
        <w:t>CT aspects of Enhancement for Proximity based Services in 5GS</w:t>
      </w:r>
    </w:p>
    <w:p w14:paraId="2777AECB"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0B3FF7F3" w14:textId="77777777" w:rsidR="004045C2" w:rsidRDefault="004045C2" w:rsidP="004045C2">
      <w:pPr>
        <w:rPr>
          <w:color w:val="808080"/>
        </w:rPr>
      </w:pPr>
      <w:r>
        <w:rPr>
          <w:color w:val="808080"/>
        </w:rPr>
        <w:t>(Replaces CP-220311)</w:t>
      </w:r>
    </w:p>
    <w:p w14:paraId="20A0963B" w14:textId="77777777" w:rsidR="004045C2" w:rsidRDefault="004045C2" w:rsidP="004045C2">
      <w:pPr>
        <w:rPr>
          <w:rFonts w:ascii="Arial" w:hAnsi="Arial" w:cs="Arial"/>
          <w:b/>
        </w:rPr>
      </w:pPr>
      <w:r>
        <w:rPr>
          <w:rFonts w:ascii="Arial" w:hAnsi="Arial" w:cs="Arial"/>
          <w:b/>
        </w:rPr>
        <w:lastRenderedPageBreak/>
        <w:t xml:space="preserve">Discussion: </w:t>
      </w:r>
    </w:p>
    <w:p w14:paraId="3FCAB0D8" w14:textId="77777777" w:rsidR="004045C2" w:rsidRDefault="004045C2" w:rsidP="004045C2">
      <w:r>
        <w:t>May need another revision, as CT4 spec is added.</w:t>
      </w:r>
    </w:p>
    <w:p w14:paraId="3C4320DA" w14:textId="77777777" w:rsidR="004045C2" w:rsidRDefault="004045C2" w:rsidP="004045C2">
      <w:r>
        <w:t>CATT:</w:t>
      </w:r>
    </w:p>
    <w:p w14:paraId="3E90F479" w14:textId="77777777" w:rsidR="004045C2" w:rsidRDefault="004045C2" w:rsidP="004045C2">
      <w:r>
        <w:t>C6-220230 has to be revised due to the latest decision of requirements from SA3. The further revised WID C6-220291 has been uploaded, with the change of adding descriptions of a new TS in CT4 part. No impact to CT6 part.</w:t>
      </w:r>
    </w:p>
    <w:p w14:paraId="3FB61A5E" w14:textId="77777777" w:rsidR="004045C2" w:rsidRDefault="004045C2" w:rsidP="004045C2">
      <w:r>
        <w:t>The corresponding revised WID has been endorsed in yesterday’s CT4 CC, and also in CT3.</w:t>
      </w:r>
    </w:p>
    <w:p w14:paraId="561ED59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C6-220291</w:t>
      </w:r>
      <w:r>
        <w:rPr>
          <w:color w:val="993300"/>
          <w:u w:val="single"/>
        </w:rPr>
        <w:t>.</w:t>
      </w:r>
    </w:p>
    <w:p w14:paraId="759CA6F9" w14:textId="6419D91D" w:rsidR="004045C2" w:rsidRDefault="004045C2" w:rsidP="004045C2">
      <w:pPr>
        <w:rPr>
          <w:rFonts w:ascii="Arial" w:hAnsi="Arial" w:cs="Arial"/>
          <w:b/>
          <w:sz w:val="24"/>
        </w:rPr>
      </w:pPr>
      <w:r>
        <w:rPr>
          <w:rFonts w:ascii="Arial" w:hAnsi="Arial" w:cs="Arial"/>
          <w:b/>
          <w:color w:val="0000FF"/>
          <w:sz w:val="24"/>
        </w:rPr>
        <w:t>C6-220268</w:t>
      </w:r>
      <w:r>
        <w:rPr>
          <w:rFonts w:ascii="Arial" w:hAnsi="Arial" w:cs="Arial"/>
          <w:b/>
          <w:color w:val="0000FF"/>
          <w:sz w:val="24"/>
        </w:rPr>
        <w:tab/>
      </w:r>
      <w:r>
        <w:rPr>
          <w:rFonts w:ascii="Arial" w:hAnsi="Arial" w:cs="Arial"/>
          <w:b/>
          <w:sz w:val="24"/>
        </w:rPr>
        <w:t>5G_ProSe_WI_Exception-CT6</w:t>
      </w:r>
    </w:p>
    <w:p w14:paraId="43804B6D" w14:textId="77777777" w:rsidR="004045C2" w:rsidRDefault="004045C2" w:rsidP="004045C2">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OPPO, CATT / Rae</w:t>
      </w:r>
    </w:p>
    <w:p w14:paraId="7E55CED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0B6B" w14:textId="7DECA962" w:rsidR="004045C2" w:rsidRDefault="004045C2" w:rsidP="004045C2">
      <w:pPr>
        <w:rPr>
          <w:rFonts w:ascii="Arial" w:hAnsi="Arial" w:cs="Arial"/>
          <w:b/>
          <w:sz w:val="24"/>
        </w:rPr>
      </w:pPr>
      <w:r>
        <w:rPr>
          <w:rFonts w:ascii="Arial" w:hAnsi="Arial" w:cs="Arial"/>
          <w:b/>
          <w:color w:val="0000FF"/>
          <w:sz w:val="24"/>
        </w:rPr>
        <w:t>C6-220284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w:t>
      </w:r>
    </w:p>
    <w:p w14:paraId="5E6DB12C" w14:textId="77777777" w:rsidR="004045C2" w:rsidRDefault="004045C2" w:rsidP="004045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v17.5.0</w:t>
      </w:r>
      <w:r>
        <w:rPr>
          <w:i/>
        </w:rPr>
        <w:tab/>
        <w:t xml:space="preserve">  CR-0949  rev 1 Cat: F (Rel-17)</w:t>
      </w:r>
      <w:r>
        <w:rPr>
          <w:i/>
        </w:rPr>
        <w:br/>
      </w:r>
      <w:r>
        <w:rPr>
          <w:i/>
        </w:rPr>
        <w:br/>
      </w:r>
      <w:r>
        <w:rPr>
          <w:i/>
        </w:rPr>
        <w:tab/>
      </w:r>
      <w:r>
        <w:rPr>
          <w:i/>
        </w:rPr>
        <w:tab/>
      </w:r>
      <w:r>
        <w:rPr>
          <w:i/>
        </w:rPr>
        <w:tab/>
      </w:r>
      <w:r>
        <w:rPr>
          <w:i/>
        </w:rPr>
        <w:tab/>
      </w:r>
      <w:r>
        <w:rPr>
          <w:i/>
        </w:rPr>
        <w:tab/>
        <w:t>Source: OPPO / Rae</w:t>
      </w:r>
    </w:p>
    <w:p w14:paraId="06812BC8" w14:textId="77777777" w:rsidR="004045C2" w:rsidRDefault="004045C2" w:rsidP="004045C2">
      <w:pPr>
        <w:rPr>
          <w:color w:val="808080"/>
        </w:rPr>
      </w:pPr>
      <w:r>
        <w:rPr>
          <w:color w:val="808080"/>
        </w:rPr>
        <w:t>(Replaces C6-220222)</w:t>
      </w:r>
    </w:p>
    <w:p w14:paraId="2A1D0DA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B0584" w14:textId="138A65E6" w:rsidR="004045C2" w:rsidRDefault="004045C2" w:rsidP="004045C2">
      <w:pPr>
        <w:rPr>
          <w:rFonts w:ascii="Arial" w:hAnsi="Arial" w:cs="Arial"/>
          <w:b/>
          <w:sz w:val="24"/>
        </w:rPr>
      </w:pPr>
      <w:r>
        <w:rPr>
          <w:rFonts w:ascii="Arial" w:hAnsi="Arial" w:cs="Arial"/>
          <w:b/>
          <w:color w:val="0000FF"/>
          <w:sz w:val="24"/>
        </w:rPr>
        <w:t>C6-220291</w:t>
      </w:r>
      <w:r>
        <w:rPr>
          <w:rFonts w:ascii="Arial" w:hAnsi="Arial" w:cs="Arial"/>
          <w:b/>
          <w:color w:val="0000FF"/>
          <w:sz w:val="24"/>
        </w:rPr>
        <w:tab/>
      </w:r>
      <w:r>
        <w:rPr>
          <w:rFonts w:ascii="Arial" w:hAnsi="Arial" w:cs="Arial"/>
          <w:b/>
          <w:sz w:val="24"/>
        </w:rPr>
        <w:t>CT aspects of Enhancement for Proximity based Services in 5GS</w:t>
      </w:r>
    </w:p>
    <w:p w14:paraId="4809D726"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6D71BFB0" w14:textId="77777777" w:rsidR="004045C2" w:rsidRDefault="004045C2" w:rsidP="004045C2">
      <w:pPr>
        <w:rPr>
          <w:color w:val="808080"/>
        </w:rPr>
      </w:pPr>
      <w:r>
        <w:rPr>
          <w:color w:val="808080"/>
        </w:rPr>
        <w:t>(Replaces C6-220230)</w:t>
      </w:r>
    </w:p>
    <w:p w14:paraId="4AC2B78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91F82" w14:textId="77777777" w:rsidR="004045C2" w:rsidRDefault="004045C2" w:rsidP="004045C2">
      <w:pPr>
        <w:pStyle w:val="Heading4"/>
      </w:pPr>
      <w:bookmarkStart w:id="95" w:name="_Toc104961591"/>
      <w:r>
        <w:t>7.12.5</w:t>
      </w:r>
      <w:r>
        <w:tab/>
        <w:t>CT aspects of 5GC architecture for satellite networks (5GSAT_ARCH-CT)</w:t>
      </w:r>
      <w:bookmarkEnd w:id="95"/>
    </w:p>
    <w:p w14:paraId="3F73DBCE" w14:textId="2FF7F5E2" w:rsidR="004045C2" w:rsidRDefault="004045C2" w:rsidP="004045C2">
      <w:pPr>
        <w:rPr>
          <w:rFonts w:ascii="Arial" w:hAnsi="Arial" w:cs="Arial"/>
          <w:b/>
          <w:sz w:val="24"/>
        </w:rPr>
      </w:pPr>
      <w:r>
        <w:rPr>
          <w:rFonts w:ascii="Arial" w:hAnsi="Arial" w:cs="Arial"/>
          <w:b/>
          <w:color w:val="0000FF"/>
          <w:sz w:val="24"/>
        </w:rPr>
        <w:t>C6-220220</w:t>
      </w:r>
      <w:r>
        <w:rPr>
          <w:rFonts w:ascii="Arial" w:hAnsi="Arial" w:cs="Arial"/>
          <w:b/>
          <w:color w:val="0000FF"/>
          <w:sz w:val="24"/>
        </w:rPr>
        <w:tab/>
      </w:r>
      <w:r>
        <w:rPr>
          <w:rFonts w:ascii="Arial" w:hAnsi="Arial" w:cs="Arial"/>
          <w:b/>
          <w:sz w:val="24"/>
        </w:rPr>
        <w:t>Introducing multiplier coefficient to adjust high priority PLMN search timer</w:t>
      </w:r>
    </w:p>
    <w:p w14:paraId="3E0B813A" w14:textId="77777777" w:rsidR="004045C2" w:rsidRDefault="004045C2" w:rsidP="004045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v17.5.0</w:t>
      </w:r>
      <w:r>
        <w:rPr>
          <w:i/>
        </w:rPr>
        <w:tab/>
        <w:t xml:space="preserve">  CR-0948  rev  Cat: B (Rel-17)</w:t>
      </w:r>
      <w:r>
        <w:rPr>
          <w:i/>
        </w:rPr>
        <w:br/>
      </w:r>
      <w:r>
        <w:rPr>
          <w:i/>
        </w:rPr>
        <w:br/>
      </w:r>
      <w:r>
        <w:rPr>
          <w:i/>
        </w:rPr>
        <w:tab/>
      </w:r>
      <w:r>
        <w:rPr>
          <w:i/>
        </w:rPr>
        <w:tab/>
      </w:r>
      <w:r>
        <w:rPr>
          <w:i/>
        </w:rPr>
        <w:tab/>
      </w:r>
      <w:r>
        <w:rPr>
          <w:i/>
        </w:rPr>
        <w:tab/>
      </w:r>
      <w:r>
        <w:rPr>
          <w:i/>
        </w:rPr>
        <w:tab/>
        <w:t>Source: Vodafone GmbH</w:t>
      </w:r>
    </w:p>
    <w:p w14:paraId="1620A5B6" w14:textId="77777777" w:rsidR="004045C2" w:rsidRDefault="004045C2" w:rsidP="004045C2">
      <w:pPr>
        <w:rPr>
          <w:rFonts w:ascii="Arial" w:hAnsi="Arial" w:cs="Arial"/>
          <w:b/>
        </w:rPr>
      </w:pPr>
      <w:r>
        <w:rPr>
          <w:rFonts w:ascii="Arial" w:hAnsi="Arial" w:cs="Arial"/>
          <w:b/>
        </w:rPr>
        <w:t xml:space="preserve">Discussion: </w:t>
      </w:r>
    </w:p>
    <w:p w14:paraId="7D67AB7F" w14:textId="77777777" w:rsidR="004045C2" w:rsidRDefault="004045C2" w:rsidP="004045C2">
      <w:r>
        <w:t xml:space="preserve">I have received some comments on C6-220220 from </w:t>
      </w:r>
      <w:proofErr w:type="spellStart"/>
      <w:r>
        <w:t>Hervé</w:t>
      </w:r>
      <w:proofErr w:type="spellEnd"/>
      <w:r>
        <w:t xml:space="preserve"> and made the following changes accordingly.</w:t>
      </w:r>
    </w:p>
    <w:p w14:paraId="4CC1B8A5" w14:textId="77777777" w:rsidR="004045C2" w:rsidRDefault="004045C2" w:rsidP="004045C2">
      <w:r>
        <w:t>1.</w:t>
      </w:r>
      <w:r>
        <w:tab/>
        <w:t>In the new clause 4.4.11.xx</w:t>
      </w:r>
    </w:p>
    <w:p w14:paraId="1B5597B0" w14:textId="77777777" w:rsidR="004045C2" w:rsidRDefault="004045C2" w:rsidP="004045C2">
      <w:r>
        <w:t>a.</w:t>
      </w:r>
      <w:r>
        <w:tab/>
        <w:t xml:space="preserve">“Integer” to “as an unsigned byte” and </w:t>
      </w:r>
    </w:p>
    <w:p w14:paraId="144DD001" w14:textId="77777777" w:rsidR="004045C2" w:rsidRDefault="004045C2" w:rsidP="004045C2">
      <w:r>
        <w:t>b.</w:t>
      </w:r>
      <w:r>
        <w:tab/>
        <w:t>File size “1 byte” to “X bytes (X ≥ 1)”.</w:t>
      </w:r>
    </w:p>
    <w:p w14:paraId="3725BDA2" w14:textId="77777777" w:rsidR="004045C2" w:rsidRDefault="004045C2" w:rsidP="004045C2">
      <w:r>
        <w:t>2.</w:t>
      </w:r>
      <w:r>
        <w:tab/>
        <w:t xml:space="preserve">In clause 4.7: fix the </w:t>
      </w:r>
      <w:proofErr w:type="spellStart"/>
      <w:r>
        <w:t>FileID</w:t>
      </w:r>
      <w:proofErr w:type="spellEnd"/>
      <w:r>
        <w:t xml:space="preserve"> of EFDRI with the allocated value of '4F0F’         </w:t>
      </w:r>
    </w:p>
    <w:p w14:paraId="2574A9A6" w14:textId="77777777" w:rsidR="004045C2" w:rsidRDefault="004045C2" w:rsidP="004045C2">
      <w:r>
        <w:t>A draft version of C6-220269 can be found https://www.3gpp.org/ftp/tsg_ct/WG6_Smartcard_Ex-T3/CT6-111e/Inbox/Draft/Draft_C6-220269_was0220.zip</w:t>
      </w:r>
    </w:p>
    <w:p w14:paraId="39C62589"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C6-220269</w:t>
      </w:r>
      <w:r>
        <w:rPr>
          <w:color w:val="993300"/>
          <w:u w:val="single"/>
        </w:rPr>
        <w:t>.</w:t>
      </w:r>
    </w:p>
    <w:p w14:paraId="56A0B4AB" w14:textId="024D450A" w:rsidR="004045C2" w:rsidRDefault="004045C2" w:rsidP="004045C2">
      <w:pPr>
        <w:rPr>
          <w:rFonts w:ascii="Arial" w:hAnsi="Arial" w:cs="Arial"/>
          <w:b/>
          <w:sz w:val="24"/>
        </w:rPr>
      </w:pPr>
      <w:r>
        <w:rPr>
          <w:rFonts w:ascii="Arial" w:hAnsi="Arial" w:cs="Arial"/>
          <w:b/>
          <w:color w:val="0000FF"/>
          <w:sz w:val="24"/>
        </w:rPr>
        <w:lastRenderedPageBreak/>
        <w:t>C6-220245</w:t>
      </w:r>
      <w:r>
        <w:rPr>
          <w:rFonts w:ascii="Arial" w:hAnsi="Arial" w:cs="Arial"/>
          <w:b/>
          <w:color w:val="0000FF"/>
          <w:sz w:val="24"/>
        </w:rPr>
        <w:tab/>
      </w:r>
      <w:r>
        <w:rPr>
          <w:rFonts w:ascii="Arial" w:hAnsi="Arial" w:cs="Arial"/>
          <w:b/>
          <w:sz w:val="24"/>
        </w:rPr>
        <w:t>LS on location information for the Satellite NG-RAN.</w:t>
      </w:r>
    </w:p>
    <w:p w14:paraId="7665FFC1" w14:textId="77777777" w:rsidR="004045C2" w:rsidRDefault="004045C2" w:rsidP="004045C2">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CT WG1, SA2</w:t>
      </w:r>
      <w:r>
        <w:rPr>
          <w:i/>
        </w:rPr>
        <w:br/>
      </w:r>
      <w:r>
        <w:rPr>
          <w:i/>
        </w:rPr>
        <w:tab/>
      </w:r>
      <w:r>
        <w:rPr>
          <w:i/>
        </w:rPr>
        <w:tab/>
      </w:r>
      <w:r>
        <w:rPr>
          <w:i/>
        </w:rPr>
        <w:tab/>
      </w:r>
      <w:r>
        <w:rPr>
          <w:i/>
        </w:rPr>
        <w:tab/>
      </w:r>
      <w:r>
        <w:rPr>
          <w:i/>
        </w:rPr>
        <w:tab/>
        <w:t>Source: Qualcomm Technologies Ireland</w:t>
      </w:r>
    </w:p>
    <w:p w14:paraId="37747F95" w14:textId="77777777" w:rsidR="004045C2" w:rsidRDefault="004045C2" w:rsidP="004045C2">
      <w:pPr>
        <w:rPr>
          <w:rFonts w:ascii="Arial" w:hAnsi="Arial" w:cs="Arial"/>
          <w:b/>
        </w:rPr>
      </w:pPr>
      <w:r>
        <w:rPr>
          <w:rFonts w:ascii="Arial" w:hAnsi="Arial" w:cs="Arial"/>
          <w:b/>
        </w:rPr>
        <w:t xml:space="preserve">Discussion: </w:t>
      </w:r>
    </w:p>
    <w:p w14:paraId="7DC5218C" w14:textId="77777777" w:rsidR="004045C2" w:rsidRDefault="004045C2" w:rsidP="004045C2">
      <w:r>
        <w:t>Qualcomm:</w:t>
      </w:r>
    </w:p>
    <w:p w14:paraId="66F05076" w14:textId="77777777" w:rsidR="004045C2" w:rsidRDefault="004045C2" w:rsidP="004045C2">
      <w:r>
        <w:t>Uploaded a new version of LS-Out on location information for the Satellite NG-RAN with C6-220299.</w:t>
      </w:r>
    </w:p>
    <w:p w14:paraId="6D5EB034" w14:textId="77777777" w:rsidR="004045C2" w:rsidRDefault="004045C2" w:rsidP="004045C2">
      <w:r>
        <w:t>There are 2 main reasons for sending this LS Out.</w:t>
      </w:r>
    </w:p>
    <w:p w14:paraId="2A20DA6C" w14:textId="77777777" w:rsidR="004045C2" w:rsidRDefault="004045C2" w:rsidP="004045C2">
      <w:r>
        <w:t>1)</w:t>
      </w:r>
      <w:r>
        <w:tab/>
        <w:t>As per clause 9.3.3.53 of 3GPP TS 38.413 for NR NTN TAI Information. There can be up to 12 TACs broadcasted in the cell, for the UEs serving PLMN.</w:t>
      </w:r>
    </w:p>
    <w:p w14:paraId="3E1F600A" w14:textId="77777777" w:rsidR="004045C2" w:rsidRDefault="004045C2" w:rsidP="004045C2">
      <w:r>
        <w:t>Thus it is important to know at the ME level about its location precisely, so this information can be sent unambiguously to UICC.</w:t>
      </w:r>
    </w:p>
    <w:p w14:paraId="231E90D6" w14:textId="77777777" w:rsidR="004045C2" w:rsidRDefault="004045C2" w:rsidP="004045C2">
      <w:r>
        <w:t>9.3.3.53        NR NTN TAI Information</w:t>
      </w:r>
    </w:p>
    <w:p w14:paraId="51D1B561" w14:textId="77777777" w:rsidR="004045C2" w:rsidRDefault="004045C2" w:rsidP="004045C2">
      <w:r>
        <w:t>This IE contains the broadcast TAC(s) for the serving PLMN, and the TAI information derived from the actual UE location if available.</w:t>
      </w:r>
    </w:p>
    <w:p w14:paraId="1EE6117C" w14:textId="77777777" w:rsidR="004045C2" w:rsidRDefault="004045C2" w:rsidP="004045C2">
      <w:r>
        <w:t>2)</w:t>
      </w:r>
      <w:r>
        <w:tab/>
        <w:t>With C6-220078, two editor’s notes were added in TS.31.111, which are still open in latest TS.31.111 v 17.3.0</w:t>
      </w:r>
    </w:p>
    <w:p w14:paraId="44729E20" w14:textId="77777777" w:rsidR="004045C2" w:rsidRDefault="004045C2" w:rsidP="004045C2">
      <w:r>
        <w:t>8.19.4      Location Information for NG-RAN and Satellite NG-RAN</w:t>
      </w:r>
    </w:p>
    <w:p w14:paraId="4C36D696" w14:textId="77777777" w:rsidR="004045C2" w:rsidRDefault="004045C2" w:rsidP="004045C2">
      <w:r>
        <w:t>Editor’s note: Details of the information provided with Satellite NG-RAN are FFS</w:t>
      </w:r>
    </w:p>
    <w:p w14:paraId="3192E2A4" w14:textId="77777777" w:rsidR="004045C2" w:rsidRDefault="004045C2" w:rsidP="004045C2">
      <w:r>
        <w:t>8.27         Location status</w:t>
      </w:r>
    </w:p>
    <w:p w14:paraId="7D6D8F71" w14:textId="77777777" w:rsidR="004045C2" w:rsidRDefault="004045C2" w:rsidP="004045C2">
      <w:r>
        <w:t>See ETSI TS 102 223 [32] clause 8.27.</w:t>
      </w:r>
    </w:p>
    <w:p w14:paraId="73DDB6CF" w14:textId="77777777" w:rsidR="004045C2" w:rsidRDefault="004045C2" w:rsidP="004045C2">
      <w:r>
        <w:t xml:space="preserve">Editor’s note: It is FFS to specify the </w:t>
      </w:r>
      <w:proofErr w:type="spellStart"/>
      <w:r>
        <w:t>behavior</w:t>
      </w:r>
      <w:proofErr w:type="spellEnd"/>
      <w:r>
        <w:t xml:space="preserve"> in case of Satellite NG-RAN</w:t>
      </w:r>
    </w:p>
    <w:p w14:paraId="7557485A" w14:textId="77777777" w:rsidR="004045C2" w:rsidRDefault="004045C2" w:rsidP="004045C2">
      <w:r>
        <w:t>Therefore, it is better to get clarity from SA2 and CT1 on the precise location availability at ME level, which can be sent unambiguously for UICC usage</w:t>
      </w:r>
    </w:p>
    <w:p w14:paraId="74F95E3C"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C6-220294, C6-220299</w:t>
      </w:r>
      <w:r>
        <w:rPr>
          <w:color w:val="993300"/>
          <w:u w:val="single"/>
        </w:rPr>
        <w:t>.</w:t>
      </w:r>
    </w:p>
    <w:p w14:paraId="695E4EB5" w14:textId="1AC2FCE7" w:rsidR="004045C2" w:rsidRDefault="004045C2" w:rsidP="004045C2">
      <w:pPr>
        <w:rPr>
          <w:rFonts w:ascii="Arial" w:hAnsi="Arial" w:cs="Arial"/>
          <w:b/>
          <w:sz w:val="24"/>
        </w:rPr>
      </w:pPr>
      <w:r>
        <w:rPr>
          <w:rFonts w:ascii="Arial" w:hAnsi="Arial" w:cs="Arial"/>
          <w:b/>
          <w:color w:val="0000FF"/>
          <w:sz w:val="24"/>
        </w:rPr>
        <w:t>C6-220269</w:t>
      </w:r>
      <w:r>
        <w:rPr>
          <w:rFonts w:ascii="Arial" w:hAnsi="Arial" w:cs="Arial"/>
          <w:b/>
          <w:color w:val="0000FF"/>
          <w:sz w:val="24"/>
        </w:rPr>
        <w:tab/>
      </w:r>
      <w:r>
        <w:rPr>
          <w:rFonts w:ascii="Arial" w:hAnsi="Arial" w:cs="Arial"/>
          <w:b/>
          <w:sz w:val="24"/>
        </w:rPr>
        <w:t>Introducing multiplier coefficient to adjust high priority PLMN search timer</w:t>
      </w:r>
    </w:p>
    <w:p w14:paraId="54A4306A" w14:textId="77777777" w:rsidR="004045C2" w:rsidRDefault="004045C2" w:rsidP="004045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v17.5.0</w:t>
      </w:r>
      <w:r>
        <w:rPr>
          <w:i/>
        </w:rPr>
        <w:tab/>
        <w:t xml:space="preserve">  CR-0948  rev 1 Cat: B (Rel-17)</w:t>
      </w:r>
      <w:r>
        <w:rPr>
          <w:i/>
        </w:rPr>
        <w:br/>
      </w:r>
      <w:r>
        <w:rPr>
          <w:i/>
        </w:rPr>
        <w:br/>
      </w:r>
      <w:r>
        <w:rPr>
          <w:i/>
        </w:rPr>
        <w:tab/>
      </w:r>
      <w:r>
        <w:rPr>
          <w:i/>
        </w:rPr>
        <w:tab/>
      </w:r>
      <w:r>
        <w:rPr>
          <w:i/>
        </w:rPr>
        <w:tab/>
      </w:r>
      <w:r>
        <w:rPr>
          <w:i/>
        </w:rPr>
        <w:tab/>
      </w:r>
      <w:r>
        <w:rPr>
          <w:i/>
        </w:rPr>
        <w:tab/>
        <w:t>Source: Vodafone GmbH</w:t>
      </w:r>
    </w:p>
    <w:p w14:paraId="340B8CAB" w14:textId="77777777" w:rsidR="004045C2" w:rsidRDefault="004045C2" w:rsidP="004045C2">
      <w:pPr>
        <w:rPr>
          <w:color w:val="808080"/>
        </w:rPr>
      </w:pPr>
      <w:r>
        <w:rPr>
          <w:color w:val="808080"/>
        </w:rPr>
        <w:t>(Replaces C6-220220)</w:t>
      </w:r>
    </w:p>
    <w:p w14:paraId="069FA3C2" w14:textId="77777777" w:rsidR="004045C2" w:rsidRDefault="004045C2" w:rsidP="004045C2">
      <w:pPr>
        <w:rPr>
          <w:rFonts w:ascii="Arial" w:hAnsi="Arial" w:cs="Arial"/>
          <w:b/>
        </w:rPr>
      </w:pPr>
      <w:r>
        <w:rPr>
          <w:rFonts w:ascii="Arial" w:hAnsi="Arial" w:cs="Arial"/>
          <w:b/>
        </w:rPr>
        <w:t xml:space="preserve">Discussion: </w:t>
      </w:r>
    </w:p>
    <w:p w14:paraId="570ADCAB" w14:textId="77777777" w:rsidR="004045C2" w:rsidRDefault="004045C2" w:rsidP="004045C2">
      <w:r>
        <w:t xml:space="preserve">Revision of C6-220220 </w:t>
      </w:r>
    </w:p>
    <w:p w14:paraId="2D9305DC" w14:textId="77777777" w:rsidR="004045C2" w:rsidRDefault="004045C2" w:rsidP="004045C2">
      <w:r>
        <w:t>Some typos and need to clarify max value.</w:t>
      </w:r>
    </w:p>
    <w:p w14:paraId="09C01EF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C6-220282, C6-220283</w:t>
      </w:r>
      <w:r>
        <w:rPr>
          <w:color w:val="993300"/>
          <w:u w:val="single"/>
        </w:rPr>
        <w:t>.</w:t>
      </w:r>
    </w:p>
    <w:p w14:paraId="456CFB37" w14:textId="02CAB1A0" w:rsidR="004045C2" w:rsidRDefault="004045C2" w:rsidP="004045C2">
      <w:pPr>
        <w:rPr>
          <w:rFonts w:ascii="Arial" w:hAnsi="Arial" w:cs="Arial"/>
          <w:b/>
          <w:sz w:val="24"/>
        </w:rPr>
      </w:pPr>
      <w:r>
        <w:rPr>
          <w:rFonts w:ascii="Arial" w:hAnsi="Arial" w:cs="Arial"/>
          <w:b/>
          <w:color w:val="0000FF"/>
          <w:sz w:val="24"/>
        </w:rPr>
        <w:t>C6-220282</w:t>
      </w:r>
      <w:r>
        <w:rPr>
          <w:rFonts w:ascii="Arial" w:hAnsi="Arial" w:cs="Arial"/>
          <w:b/>
          <w:color w:val="0000FF"/>
          <w:sz w:val="24"/>
        </w:rPr>
        <w:tab/>
      </w:r>
      <w:r>
        <w:rPr>
          <w:rFonts w:ascii="Arial" w:hAnsi="Arial" w:cs="Arial"/>
          <w:b/>
          <w:sz w:val="24"/>
        </w:rPr>
        <w:t>Introducing multiplier coefficient to adjust high priority PLMN search timer</w:t>
      </w:r>
    </w:p>
    <w:p w14:paraId="369B8ECE"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CR-0948  rev 2 Cat: B (Rel-17)</w:t>
      </w:r>
      <w:r>
        <w:rPr>
          <w:i/>
        </w:rPr>
        <w:br/>
      </w:r>
      <w:r>
        <w:rPr>
          <w:i/>
        </w:rPr>
        <w:lastRenderedPageBreak/>
        <w:br/>
      </w:r>
      <w:r>
        <w:rPr>
          <w:i/>
        </w:rPr>
        <w:tab/>
      </w:r>
      <w:r>
        <w:rPr>
          <w:i/>
        </w:rPr>
        <w:tab/>
      </w:r>
      <w:r>
        <w:rPr>
          <w:i/>
        </w:rPr>
        <w:tab/>
      </w:r>
      <w:r>
        <w:rPr>
          <w:i/>
        </w:rPr>
        <w:tab/>
      </w:r>
      <w:r>
        <w:rPr>
          <w:i/>
        </w:rPr>
        <w:tab/>
        <w:t>Source: Vodafone GmbH</w:t>
      </w:r>
    </w:p>
    <w:p w14:paraId="225F485D" w14:textId="77777777" w:rsidR="004045C2" w:rsidRDefault="004045C2" w:rsidP="004045C2">
      <w:pPr>
        <w:rPr>
          <w:color w:val="808080"/>
        </w:rPr>
      </w:pPr>
      <w:r>
        <w:rPr>
          <w:color w:val="808080"/>
        </w:rPr>
        <w:t>(Replaces C6-220269)</w:t>
      </w:r>
    </w:p>
    <w:p w14:paraId="11AFED4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C6-220293</w:t>
      </w:r>
      <w:r>
        <w:rPr>
          <w:color w:val="993300"/>
          <w:u w:val="single"/>
        </w:rPr>
        <w:t>.</w:t>
      </w:r>
    </w:p>
    <w:p w14:paraId="350D0863" w14:textId="73FCB846" w:rsidR="004045C2" w:rsidRDefault="004045C2" w:rsidP="004045C2">
      <w:pPr>
        <w:rPr>
          <w:rFonts w:ascii="Arial" w:hAnsi="Arial" w:cs="Arial"/>
          <w:b/>
          <w:sz w:val="24"/>
        </w:rPr>
      </w:pPr>
      <w:r>
        <w:rPr>
          <w:rFonts w:ascii="Arial" w:hAnsi="Arial" w:cs="Arial"/>
          <w:b/>
          <w:color w:val="0000FF"/>
          <w:sz w:val="24"/>
        </w:rPr>
        <w:t>C6-220283</w:t>
      </w:r>
      <w:r>
        <w:rPr>
          <w:rFonts w:ascii="Arial" w:hAnsi="Arial" w:cs="Arial"/>
          <w:b/>
          <w:color w:val="0000FF"/>
          <w:sz w:val="24"/>
        </w:rPr>
        <w:tab/>
      </w:r>
      <w:r>
        <w:rPr>
          <w:rFonts w:ascii="Arial" w:hAnsi="Arial" w:cs="Arial"/>
          <w:b/>
          <w:sz w:val="24"/>
        </w:rPr>
        <w:t>Introducing multiplier coefficient to adjust high priority PLMN search timer</w:t>
      </w:r>
    </w:p>
    <w:p w14:paraId="578858E3"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CR-0948  rev 3 Cat: B (Rel-17)</w:t>
      </w:r>
      <w:r>
        <w:rPr>
          <w:i/>
        </w:rPr>
        <w:br/>
      </w:r>
      <w:r>
        <w:rPr>
          <w:i/>
        </w:rPr>
        <w:br/>
      </w:r>
      <w:r>
        <w:rPr>
          <w:i/>
        </w:rPr>
        <w:tab/>
      </w:r>
      <w:r>
        <w:rPr>
          <w:i/>
        </w:rPr>
        <w:tab/>
      </w:r>
      <w:r>
        <w:rPr>
          <w:i/>
        </w:rPr>
        <w:tab/>
      </w:r>
      <w:r>
        <w:rPr>
          <w:i/>
        </w:rPr>
        <w:tab/>
      </w:r>
      <w:r>
        <w:rPr>
          <w:i/>
        </w:rPr>
        <w:tab/>
        <w:t>Source: Vodafone GmbH</w:t>
      </w:r>
    </w:p>
    <w:p w14:paraId="7BB658E4" w14:textId="77777777" w:rsidR="004045C2" w:rsidRDefault="004045C2" w:rsidP="004045C2">
      <w:pPr>
        <w:rPr>
          <w:color w:val="808080"/>
        </w:rPr>
      </w:pPr>
      <w:r>
        <w:rPr>
          <w:color w:val="808080"/>
        </w:rPr>
        <w:t>(Replaces C6-220269)</w:t>
      </w:r>
    </w:p>
    <w:p w14:paraId="41589E5C"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365555" w14:textId="3486370F" w:rsidR="004045C2" w:rsidRDefault="004045C2" w:rsidP="004045C2">
      <w:pPr>
        <w:rPr>
          <w:rFonts w:ascii="Arial" w:hAnsi="Arial" w:cs="Arial"/>
          <w:b/>
          <w:sz w:val="24"/>
        </w:rPr>
      </w:pPr>
      <w:r>
        <w:rPr>
          <w:rFonts w:ascii="Arial" w:hAnsi="Arial" w:cs="Arial"/>
          <w:b/>
          <w:color w:val="0000FF"/>
          <w:sz w:val="24"/>
        </w:rPr>
        <w:t>C6-220293</w:t>
      </w:r>
      <w:r>
        <w:rPr>
          <w:rFonts w:ascii="Arial" w:hAnsi="Arial" w:cs="Arial"/>
          <w:b/>
          <w:color w:val="0000FF"/>
          <w:sz w:val="24"/>
        </w:rPr>
        <w:tab/>
      </w:r>
      <w:r>
        <w:rPr>
          <w:rFonts w:ascii="Arial" w:hAnsi="Arial" w:cs="Arial"/>
          <w:b/>
          <w:sz w:val="24"/>
        </w:rPr>
        <w:t>Introducing multiplier coefficient to adjust high priority PLMN search timer</w:t>
      </w:r>
    </w:p>
    <w:p w14:paraId="5A745687"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CR-0948  rev 4 Cat: B (Rel-17)</w:t>
      </w:r>
      <w:r>
        <w:rPr>
          <w:i/>
        </w:rPr>
        <w:br/>
      </w:r>
      <w:r>
        <w:rPr>
          <w:i/>
        </w:rPr>
        <w:br/>
      </w:r>
      <w:r>
        <w:rPr>
          <w:i/>
        </w:rPr>
        <w:tab/>
      </w:r>
      <w:r>
        <w:rPr>
          <w:i/>
        </w:rPr>
        <w:tab/>
      </w:r>
      <w:r>
        <w:rPr>
          <w:i/>
        </w:rPr>
        <w:tab/>
      </w:r>
      <w:r>
        <w:rPr>
          <w:i/>
        </w:rPr>
        <w:tab/>
      </w:r>
      <w:r>
        <w:rPr>
          <w:i/>
        </w:rPr>
        <w:tab/>
        <w:t>Source: Vodafone GmbH</w:t>
      </w:r>
    </w:p>
    <w:p w14:paraId="75113677" w14:textId="77777777" w:rsidR="004045C2" w:rsidRDefault="004045C2" w:rsidP="004045C2">
      <w:pPr>
        <w:rPr>
          <w:color w:val="808080"/>
        </w:rPr>
      </w:pPr>
      <w:r>
        <w:rPr>
          <w:color w:val="808080"/>
        </w:rPr>
        <w:t>(Replaces C6-220282)</w:t>
      </w:r>
    </w:p>
    <w:p w14:paraId="3E440AA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B19EA" w14:textId="27980DA5" w:rsidR="004045C2" w:rsidRDefault="004045C2" w:rsidP="004045C2">
      <w:pPr>
        <w:rPr>
          <w:rFonts w:ascii="Arial" w:hAnsi="Arial" w:cs="Arial"/>
          <w:b/>
          <w:sz w:val="24"/>
        </w:rPr>
      </w:pPr>
      <w:r>
        <w:rPr>
          <w:rFonts w:ascii="Arial" w:hAnsi="Arial" w:cs="Arial"/>
          <w:b/>
          <w:color w:val="0000FF"/>
          <w:sz w:val="24"/>
        </w:rPr>
        <w:t>C6-220294</w:t>
      </w:r>
      <w:r>
        <w:rPr>
          <w:rFonts w:ascii="Arial" w:hAnsi="Arial" w:cs="Arial"/>
          <w:b/>
          <w:color w:val="0000FF"/>
          <w:sz w:val="24"/>
        </w:rPr>
        <w:tab/>
      </w:r>
      <w:r>
        <w:rPr>
          <w:rFonts w:ascii="Arial" w:hAnsi="Arial" w:cs="Arial"/>
          <w:b/>
          <w:sz w:val="24"/>
        </w:rPr>
        <w:t>LS on location information for the Satellite NG-RAN.</w:t>
      </w:r>
    </w:p>
    <w:p w14:paraId="4797A9E9" w14:textId="77777777" w:rsidR="004045C2" w:rsidRDefault="004045C2" w:rsidP="004045C2">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CT WG1, SA2</w:t>
      </w:r>
      <w:r>
        <w:rPr>
          <w:i/>
        </w:rPr>
        <w:br/>
      </w:r>
      <w:r>
        <w:rPr>
          <w:i/>
        </w:rPr>
        <w:tab/>
      </w:r>
      <w:r>
        <w:rPr>
          <w:i/>
        </w:rPr>
        <w:tab/>
      </w:r>
      <w:r>
        <w:rPr>
          <w:i/>
        </w:rPr>
        <w:tab/>
      </w:r>
      <w:r>
        <w:rPr>
          <w:i/>
        </w:rPr>
        <w:tab/>
      </w:r>
      <w:r>
        <w:rPr>
          <w:i/>
        </w:rPr>
        <w:tab/>
        <w:t>Source: Qualcomm Technologies Ireland</w:t>
      </w:r>
    </w:p>
    <w:p w14:paraId="5A360B84" w14:textId="77777777" w:rsidR="004045C2" w:rsidRDefault="004045C2" w:rsidP="004045C2">
      <w:pPr>
        <w:rPr>
          <w:color w:val="808080"/>
        </w:rPr>
      </w:pPr>
      <w:r>
        <w:rPr>
          <w:color w:val="808080"/>
        </w:rPr>
        <w:t>(Replaces C6-220245)</w:t>
      </w:r>
    </w:p>
    <w:p w14:paraId="6B54BBE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03A47" w14:textId="4A2A288B" w:rsidR="004045C2" w:rsidRDefault="004045C2" w:rsidP="004045C2">
      <w:pPr>
        <w:rPr>
          <w:rFonts w:ascii="Arial" w:hAnsi="Arial" w:cs="Arial"/>
          <w:b/>
          <w:sz w:val="24"/>
        </w:rPr>
      </w:pPr>
      <w:r>
        <w:rPr>
          <w:rFonts w:ascii="Arial" w:hAnsi="Arial" w:cs="Arial"/>
          <w:b/>
          <w:color w:val="0000FF"/>
          <w:sz w:val="24"/>
        </w:rPr>
        <w:t>C6-220299</w:t>
      </w:r>
      <w:r>
        <w:rPr>
          <w:rFonts w:ascii="Arial" w:hAnsi="Arial" w:cs="Arial"/>
          <w:b/>
          <w:color w:val="0000FF"/>
          <w:sz w:val="24"/>
        </w:rPr>
        <w:tab/>
      </w:r>
      <w:r>
        <w:rPr>
          <w:rFonts w:ascii="Arial" w:hAnsi="Arial" w:cs="Arial"/>
          <w:b/>
          <w:sz w:val="24"/>
        </w:rPr>
        <w:t>LS on location information for the Satellite NG-RAN.</w:t>
      </w:r>
    </w:p>
    <w:p w14:paraId="2050005B" w14:textId="77777777" w:rsidR="004045C2" w:rsidRDefault="004045C2" w:rsidP="004045C2">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 xml:space="preserve">to CT WG1, SA2, cc </w:t>
      </w:r>
      <w:proofErr w:type="spellStart"/>
      <w:r>
        <w:rPr>
          <w:i/>
        </w:rPr>
        <w:t>djohar</w:t>
      </w:r>
      <w:proofErr w:type="spellEnd"/>
      <w:r>
        <w:rPr>
          <w:i/>
        </w:rPr>
        <w:t>(at)</w:t>
      </w:r>
      <w:proofErr w:type="spellStart"/>
      <w:r>
        <w:rPr>
          <w:i/>
        </w:rPr>
        <w:t>qti</w:t>
      </w:r>
      <w:proofErr w:type="spellEnd"/>
      <w:r>
        <w:rPr>
          <w:i/>
        </w:rPr>
        <w:t>(dot)</w:t>
      </w:r>
      <w:proofErr w:type="spellStart"/>
      <w:r>
        <w:rPr>
          <w:i/>
        </w:rPr>
        <w:t>qualcomm</w:t>
      </w:r>
      <w:proofErr w:type="spellEnd"/>
      <w:r>
        <w:rPr>
          <w:i/>
        </w:rPr>
        <w:t>(dot)com</w:t>
      </w:r>
      <w:r>
        <w:rPr>
          <w:i/>
        </w:rPr>
        <w:br/>
      </w:r>
      <w:r>
        <w:rPr>
          <w:i/>
        </w:rPr>
        <w:tab/>
      </w:r>
      <w:r>
        <w:rPr>
          <w:i/>
        </w:rPr>
        <w:tab/>
      </w:r>
      <w:r>
        <w:rPr>
          <w:i/>
        </w:rPr>
        <w:tab/>
      </w:r>
      <w:r>
        <w:rPr>
          <w:i/>
        </w:rPr>
        <w:tab/>
      </w:r>
      <w:r>
        <w:rPr>
          <w:i/>
        </w:rPr>
        <w:tab/>
        <w:t>Source: Qualcomm Technologies Ireland</w:t>
      </w:r>
    </w:p>
    <w:p w14:paraId="4F1ACB57" w14:textId="77777777" w:rsidR="004045C2" w:rsidRDefault="004045C2" w:rsidP="004045C2">
      <w:pPr>
        <w:rPr>
          <w:color w:val="808080"/>
        </w:rPr>
      </w:pPr>
      <w:r>
        <w:rPr>
          <w:color w:val="808080"/>
        </w:rPr>
        <w:t>(Replaces C6-220245)</w:t>
      </w:r>
    </w:p>
    <w:p w14:paraId="262DC96C" w14:textId="77777777" w:rsidR="004045C2" w:rsidRDefault="004045C2" w:rsidP="004045C2">
      <w:pPr>
        <w:rPr>
          <w:rFonts w:ascii="Arial" w:hAnsi="Arial" w:cs="Arial"/>
          <w:b/>
        </w:rPr>
      </w:pPr>
      <w:r>
        <w:rPr>
          <w:rFonts w:ascii="Arial" w:hAnsi="Arial" w:cs="Arial"/>
          <w:b/>
        </w:rPr>
        <w:t xml:space="preserve">Discussion: </w:t>
      </w:r>
    </w:p>
    <w:p w14:paraId="7E6FCCEE" w14:textId="77777777" w:rsidR="004045C2" w:rsidRDefault="004045C2" w:rsidP="004045C2">
      <w:r>
        <w:t xml:space="preserve">Revision of C6-220245 </w:t>
      </w:r>
    </w:p>
    <w:p w14:paraId="377EE493" w14:textId="77777777" w:rsidR="004045C2" w:rsidRDefault="004045C2" w:rsidP="004045C2">
      <w:r>
        <w:t>Still several other questions open and not clear if and how to handle.</w:t>
      </w:r>
    </w:p>
    <w:p w14:paraId="7E231F77" w14:textId="77777777" w:rsidR="004045C2" w:rsidRDefault="004045C2" w:rsidP="004045C2">
      <w:r>
        <w:t>Interested companies to work offline to create a more complete list of questions for next meeting.</w:t>
      </w:r>
    </w:p>
    <w:p w14:paraId="1E433015" w14:textId="77777777" w:rsidR="004045C2" w:rsidRDefault="004045C2" w:rsidP="004045C2">
      <w:r>
        <w:t>May also be required to contact RAN2 for specific parameters.</w:t>
      </w:r>
    </w:p>
    <w:p w14:paraId="41C02FF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711862" w14:textId="77777777" w:rsidR="004045C2" w:rsidRDefault="004045C2" w:rsidP="004045C2">
      <w:pPr>
        <w:pStyle w:val="Heading4"/>
      </w:pPr>
      <w:bookmarkStart w:id="96" w:name="_Toc104961592"/>
      <w:r>
        <w:lastRenderedPageBreak/>
        <w:t>7.12.6</w:t>
      </w:r>
      <w:r>
        <w:tab/>
        <w:t>CT aspects of architecture enhancements for 3GPP support of advanced V2X services - Phase 2 (eV2XARC_Ph2)</w:t>
      </w:r>
      <w:bookmarkEnd w:id="96"/>
    </w:p>
    <w:p w14:paraId="4E624060" w14:textId="4584F79D" w:rsidR="004045C2" w:rsidRDefault="004045C2" w:rsidP="004045C2">
      <w:pPr>
        <w:rPr>
          <w:rFonts w:ascii="Arial" w:hAnsi="Arial" w:cs="Arial"/>
          <w:b/>
          <w:sz w:val="24"/>
        </w:rPr>
      </w:pPr>
      <w:r>
        <w:rPr>
          <w:rFonts w:ascii="Arial" w:hAnsi="Arial" w:cs="Arial"/>
          <w:b/>
          <w:color w:val="0000FF"/>
          <w:sz w:val="24"/>
        </w:rPr>
        <w:t>C6-220246</w:t>
      </w:r>
      <w:r>
        <w:rPr>
          <w:rFonts w:ascii="Arial" w:hAnsi="Arial" w:cs="Arial"/>
          <w:b/>
          <w:color w:val="0000FF"/>
          <w:sz w:val="24"/>
        </w:rPr>
        <w:tab/>
      </w:r>
      <w:r>
        <w:rPr>
          <w:rFonts w:ascii="Arial" w:hAnsi="Arial" w:cs="Arial"/>
          <w:b/>
          <w:sz w:val="24"/>
        </w:rPr>
        <w:t xml:space="preserve">Support of PC5 DRX configuration </w:t>
      </w:r>
      <w:proofErr w:type="spellStart"/>
      <w:r>
        <w:rPr>
          <w:rFonts w:ascii="Arial" w:hAnsi="Arial" w:cs="Arial"/>
          <w:b/>
          <w:sz w:val="24"/>
        </w:rPr>
        <w:t>policis</w:t>
      </w:r>
      <w:proofErr w:type="spellEnd"/>
      <w:r>
        <w:rPr>
          <w:rFonts w:ascii="Arial" w:hAnsi="Arial" w:cs="Arial"/>
          <w:b/>
          <w:sz w:val="24"/>
        </w:rPr>
        <w:t xml:space="preserve"> and NR-PC5 unicast security policies for V2X services</w:t>
      </w:r>
    </w:p>
    <w:p w14:paraId="30E41878"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CR-0953  rev  Cat: C (Rel-17)</w:t>
      </w:r>
      <w:r>
        <w:rPr>
          <w:i/>
        </w:rPr>
        <w:br/>
      </w:r>
      <w:r>
        <w:rPr>
          <w:i/>
        </w:rPr>
        <w:br/>
      </w:r>
      <w:r>
        <w:rPr>
          <w:i/>
        </w:rPr>
        <w:tab/>
      </w:r>
      <w:r>
        <w:rPr>
          <w:i/>
        </w:rPr>
        <w:tab/>
      </w:r>
      <w:r>
        <w:rPr>
          <w:i/>
        </w:rPr>
        <w:tab/>
      </w:r>
      <w:r>
        <w:rPr>
          <w:i/>
        </w:rPr>
        <w:tab/>
      </w:r>
      <w:r>
        <w:rPr>
          <w:i/>
        </w:rPr>
        <w:tab/>
        <w:t>Source: Huawei, HiSilicon /Christian</w:t>
      </w:r>
    </w:p>
    <w:p w14:paraId="37D502FB" w14:textId="77777777" w:rsidR="004045C2" w:rsidRDefault="004045C2" w:rsidP="004045C2">
      <w:pPr>
        <w:rPr>
          <w:rFonts w:ascii="Arial" w:hAnsi="Arial" w:cs="Arial"/>
          <w:b/>
        </w:rPr>
      </w:pPr>
      <w:r>
        <w:rPr>
          <w:rFonts w:ascii="Arial" w:hAnsi="Arial" w:cs="Arial"/>
          <w:b/>
        </w:rPr>
        <w:t xml:space="preserve">Discussion: </w:t>
      </w:r>
    </w:p>
    <w:p w14:paraId="1235744D" w14:textId="77777777" w:rsidR="004045C2" w:rsidRDefault="004045C2" w:rsidP="004045C2">
      <w:r>
        <w:t>Align numbers of tables and figures.</w:t>
      </w:r>
    </w:p>
    <w:p w14:paraId="242DC95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C6-220296</w:t>
      </w:r>
      <w:r>
        <w:rPr>
          <w:color w:val="993300"/>
          <w:u w:val="single"/>
        </w:rPr>
        <w:t>.</w:t>
      </w:r>
    </w:p>
    <w:p w14:paraId="191C2099" w14:textId="7328F879" w:rsidR="004045C2" w:rsidRDefault="004045C2" w:rsidP="004045C2">
      <w:pPr>
        <w:rPr>
          <w:rFonts w:ascii="Arial" w:hAnsi="Arial" w:cs="Arial"/>
          <w:b/>
          <w:sz w:val="24"/>
        </w:rPr>
      </w:pPr>
      <w:r>
        <w:rPr>
          <w:rFonts w:ascii="Arial" w:hAnsi="Arial" w:cs="Arial"/>
          <w:b/>
          <w:color w:val="0000FF"/>
          <w:sz w:val="24"/>
        </w:rPr>
        <w:t>C6-220296</w:t>
      </w:r>
      <w:r>
        <w:rPr>
          <w:rFonts w:ascii="Arial" w:hAnsi="Arial" w:cs="Arial"/>
          <w:b/>
          <w:color w:val="0000FF"/>
          <w:sz w:val="24"/>
        </w:rPr>
        <w:tab/>
      </w:r>
      <w:r>
        <w:rPr>
          <w:rFonts w:ascii="Arial" w:hAnsi="Arial" w:cs="Arial"/>
          <w:b/>
          <w:sz w:val="24"/>
        </w:rPr>
        <w:t xml:space="preserve">Support of PC5 DRX configuration </w:t>
      </w:r>
      <w:proofErr w:type="spellStart"/>
      <w:r>
        <w:rPr>
          <w:rFonts w:ascii="Arial" w:hAnsi="Arial" w:cs="Arial"/>
          <w:b/>
          <w:sz w:val="24"/>
        </w:rPr>
        <w:t>policis</w:t>
      </w:r>
      <w:proofErr w:type="spellEnd"/>
      <w:r>
        <w:rPr>
          <w:rFonts w:ascii="Arial" w:hAnsi="Arial" w:cs="Arial"/>
          <w:b/>
          <w:sz w:val="24"/>
        </w:rPr>
        <w:t xml:space="preserve"> and NR-PC5 unicast security policies for V2X services</w:t>
      </w:r>
    </w:p>
    <w:p w14:paraId="7512944C"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CR-0953  rev 1 Cat: C (Rel-17)</w:t>
      </w:r>
      <w:r>
        <w:rPr>
          <w:i/>
        </w:rPr>
        <w:br/>
      </w:r>
      <w:r>
        <w:rPr>
          <w:i/>
        </w:rPr>
        <w:br/>
      </w:r>
      <w:r>
        <w:rPr>
          <w:i/>
        </w:rPr>
        <w:tab/>
      </w:r>
      <w:r>
        <w:rPr>
          <w:i/>
        </w:rPr>
        <w:tab/>
      </w:r>
      <w:r>
        <w:rPr>
          <w:i/>
        </w:rPr>
        <w:tab/>
      </w:r>
      <w:r>
        <w:rPr>
          <w:i/>
        </w:rPr>
        <w:tab/>
      </w:r>
      <w:r>
        <w:rPr>
          <w:i/>
        </w:rPr>
        <w:tab/>
        <w:t>Source: Huawei, HiSilicon /Christian</w:t>
      </w:r>
    </w:p>
    <w:p w14:paraId="209CC800" w14:textId="77777777" w:rsidR="004045C2" w:rsidRDefault="004045C2" w:rsidP="004045C2">
      <w:pPr>
        <w:rPr>
          <w:color w:val="808080"/>
        </w:rPr>
      </w:pPr>
      <w:r>
        <w:rPr>
          <w:color w:val="808080"/>
        </w:rPr>
        <w:t>(Replaces C6-220246)</w:t>
      </w:r>
    </w:p>
    <w:p w14:paraId="159AB1D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1597A" w14:textId="77777777" w:rsidR="004045C2" w:rsidRDefault="004045C2" w:rsidP="004045C2">
      <w:pPr>
        <w:pStyle w:val="Heading4"/>
      </w:pPr>
      <w:bookmarkStart w:id="97" w:name="_Toc104961593"/>
      <w:r>
        <w:t>7.12.7</w:t>
      </w:r>
      <w:r>
        <w:tab/>
        <w:t>CT aspects of Support for Minimization of service Interruption (MINT) (TARGET MAR 2022)</w:t>
      </w:r>
      <w:bookmarkEnd w:id="97"/>
    </w:p>
    <w:p w14:paraId="5C9FB31E" w14:textId="77777777" w:rsidR="004045C2" w:rsidRDefault="004045C2" w:rsidP="004045C2">
      <w:pPr>
        <w:pStyle w:val="Heading4"/>
      </w:pPr>
      <w:bookmarkStart w:id="98" w:name="_Toc104961594"/>
      <w:r>
        <w:t>7.12.8</w:t>
      </w:r>
      <w:r>
        <w:tab/>
        <w:t>IMS voice service support and network usability guarantee for UE’s E-UTRA capability disabled scenario in 5GS (ING_5GS) (TARGET MAR 2022)</w:t>
      </w:r>
      <w:bookmarkEnd w:id="98"/>
    </w:p>
    <w:p w14:paraId="32AE94B6" w14:textId="77777777" w:rsidR="004045C2" w:rsidRDefault="004045C2" w:rsidP="004045C2">
      <w:pPr>
        <w:pStyle w:val="Heading4"/>
      </w:pPr>
      <w:bookmarkStart w:id="99" w:name="_Toc104961595"/>
      <w:r>
        <w:t>7.12.9</w:t>
      </w:r>
      <w:r>
        <w:tab/>
        <w:t>CT aspects of NB-IoT/</w:t>
      </w:r>
      <w:proofErr w:type="spellStart"/>
      <w:r>
        <w:t>eMTC</w:t>
      </w:r>
      <w:proofErr w:type="spellEnd"/>
      <w:r>
        <w:t xml:space="preserve"> Non-Terrestrial Networks in EPS (IoT_SAT_ARCH_EPS) (TARGET MAR 2022)</w:t>
      </w:r>
      <w:bookmarkEnd w:id="99"/>
    </w:p>
    <w:p w14:paraId="05D137C4" w14:textId="2AA47C11" w:rsidR="004045C2" w:rsidRDefault="004045C2" w:rsidP="004045C2">
      <w:pPr>
        <w:rPr>
          <w:rFonts w:ascii="Arial" w:hAnsi="Arial" w:cs="Arial"/>
          <w:b/>
          <w:sz w:val="24"/>
        </w:rPr>
      </w:pPr>
      <w:r>
        <w:rPr>
          <w:rFonts w:ascii="Arial" w:hAnsi="Arial" w:cs="Arial"/>
          <w:b/>
          <w:color w:val="0000FF"/>
          <w:sz w:val="24"/>
        </w:rPr>
        <w:t>C6-220260</w:t>
      </w:r>
      <w:r>
        <w:rPr>
          <w:rFonts w:ascii="Arial" w:hAnsi="Arial" w:cs="Arial"/>
          <w:b/>
          <w:color w:val="0000FF"/>
          <w:sz w:val="24"/>
        </w:rPr>
        <w:tab/>
      </w:r>
      <w:r>
        <w:rPr>
          <w:rFonts w:ascii="Arial" w:hAnsi="Arial" w:cs="Arial"/>
          <w:b/>
          <w:sz w:val="24"/>
        </w:rPr>
        <w:t>Satellite E-UTRAN PLMN selector</w:t>
      </w:r>
    </w:p>
    <w:p w14:paraId="1117DBDC"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CR-0956  rev  Cat: B (Rel-17)</w:t>
      </w:r>
      <w:r>
        <w:rPr>
          <w:i/>
        </w:rPr>
        <w:br/>
      </w:r>
      <w:r>
        <w:rPr>
          <w:i/>
        </w:rPr>
        <w:br/>
      </w:r>
      <w:r>
        <w:rPr>
          <w:i/>
        </w:rPr>
        <w:tab/>
      </w:r>
      <w:r>
        <w:rPr>
          <w:i/>
        </w:rPr>
        <w:tab/>
      </w:r>
      <w:r>
        <w:rPr>
          <w:i/>
        </w:rPr>
        <w:tab/>
      </w:r>
      <w:r>
        <w:rPr>
          <w:i/>
        </w:rPr>
        <w:tab/>
      </w:r>
      <w:r>
        <w:rPr>
          <w:i/>
        </w:rPr>
        <w:tab/>
        <w:t>Source: MediaTek Inc. / Marko</w:t>
      </w:r>
    </w:p>
    <w:p w14:paraId="31033B45" w14:textId="77777777" w:rsidR="004045C2" w:rsidRDefault="004045C2" w:rsidP="004045C2">
      <w:pPr>
        <w:rPr>
          <w:rFonts w:ascii="Arial" w:hAnsi="Arial" w:cs="Arial"/>
          <w:b/>
        </w:rPr>
      </w:pPr>
      <w:r>
        <w:rPr>
          <w:rFonts w:ascii="Arial" w:hAnsi="Arial" w:cs="Arial"/>
          <w:b/>
        </w:rPr>
        <w:t xml:space="preserve">Discussion: </w:t>
      </w:r>
    </w:p>
    <w:p w14:paraId="43E05AF7" w14:textId="77777777" w:rsidR="004045C2" w:rsidRDefault="004045C2" w:rsidP="004045C2">
      <w:r>
        <w:t>Qualcomm:</w:t>
      </w:r>
    </w:p>
    <w:p w14:paraId="780835CD" w14:textId="77777777" w:rsidR="004045C2" w:rsidRDefault="004045C2" w:rsidP="004045C2">
      <w:r>
        <w:t>Recommending to send an LS to SA1 and CT1 to inform them about the new RAT type introduced by CT6 since there aren’t any stage 1 requitements from SA1 to support the new RAT types.</w:t>
      </w:r>
    </w:p>
    <w:p w14:paraId="4EA0A264" w14:textId="77777777" w:rsidR="004045C2" w:rsidRDefault="004045C2" w:rsidP="004045C2">
      <w:r>
        <w:t>MediaTek:</w:t>
      </w:r>
    </w:p>
    <w:p w14:paraId="2AFE6A65" w14:textId="77777777" w:rsidR="004045C2" w:rsidRDefault="004045C2" w:rsidP="004045C2">
      <w:r>
        <w:t>New RAT type “satellite E-UTRAN access” is in use in CT1 specifications 24.301 and 23.122 (PLMN selection), so we clearly need at least for one new RAT type “satellite E-UTRAN access” for PLMN selection. There is no need to ask this from SA1 anymore.</w:t>
      </w:r>
    </w:p>
    <w:p w14:paraId="0540A06D" w14:textId="77777777" w:rsidR="004045C2" w:rsidRDefault="004045C2" w:rsidP="004045C2">
      <w:r>
        <w:t>Is your concern/objection on proposed separate RAT type for NB-S1 mode and WB-S1 mode?</w:t>
      </w:r>
    </w:p>
    <w:p w14:paraId="79933249" w14:textId="77777777" w:rsidR="004045C2" w:rsidRDefault="004045C2" w:rsidP="004045C2">
      <w:r>
        <w:t>If so, we can consider of introducing only one new RAT type “satellite E-UTRAN access”.</w:t>
      </w:r>
    </w:p>
    <w:p w14:paraId="705E4CB6" w14:textId="77777777" w:rsidR="004045C2" w:rsidRDefault="004045C2" w:rsidP="004045C2">
      <w:r>
        <w:lastRenderedPageBreak/>
        <w:t>Please, let me know, thanks.</w:t>
      </w:r>
    </w:p>
    <w:p w14:paraId="7CBD72B5" w14:textId="77777777" w:rsidR="004045C2" w:rsidRDefault="004045C2" w:rsidP="004045C2">
      <w:r>
        <w:t>Qualcomm:</w:t>
      </w:r>
    </w:p>
    <w:p w14:paraId="3461B1C9" w14:textId="77777777" w:rsidR="004045C2" w:rsidRDefault="004045C2" w:rsidP="004045C2">
      <w:r>
        <w:t>Your current CRs are fine. If there are any new RAT types CT6 may have to inform SA1 and CT1 of them.</w:t>
      </w:r>
    </w:p>
    <w:p w14:paraId="2B2B8CE3" w14:textId="77777777" w:rsidR="004045C2" w:rsidRDefault="004045C2" w:rsidP="004045C2">
      <w:r>
        <w:t>Agreed to also send an LS to CT1 and SA1 in CC to inform about the agreement of this CR</w:t>
      </w:r>
    </w:p>
    <w:p w14:paraId="6D55AE63" w14:textId="77777777" w:rsidR="004045C2" w:rsidRDefault="004045C2" w:rsidP="004045C2">
      <w:proofErr w:type="spellStart"/>
      <w:r>
        <w:t>LSout</w:t>
      </w:r>
      <w:proofErr w:type="spellEnd"/>
      <w:r>
        <w:t xml:space="preserve"> in doc 288</w:t>
      </w:r>
    </w:p>
    <w:p w14:paraId="011FE5D7" w14:textId="77777777" w:rsidR="004045C2" w:rsidRDefault="004045C2" w:rsidP="004045C2">
      <w:proofErr w:type="spellStart"/>
      <w:r>
        <w:t>Agreeed</w:t>
      </w:r>
      <w:proofErr w:type="spellEnd"/>
      <w:r>
        <w:t xml:space="preserve"> to change use of bits and only use one bit</w:t>
      </w:r>
    </w:p>
    <w:p w14:paraId="6BCED031" w14:textId="77777777" w:rsidR="004045C2" w:rsidRDefault="004045C2" w:rsidP="004045C2">
      <w:r>
        <w:t>draft V2 with a table and example coding:</w:t>
      </w:r>
    </w:p>
    <w:p w14:paraId="070F0CD9" w14:textId="77777777" w:rsidR="004045C2" w:rsidRDefault="004045C2" w:rsidP="004045C2">
      <w:r>
        <w:t>https://www.3gpp.org/ftp/tsg_ct/WG6_Smartcard_Ex-T3/CT6-111e/Inbox/Draft/DRAFT_C6-220295%20was0260%20Satellite%20access%2031102%20v2.docx</w:t>
      </w:r>
    </w:p>
    <w:p w14:paraId="4DFACFEB" w14:textId="77777777" w:rsidR="004045C2" w:rsidRDefault="004045C2" w:rsidP="004045C2">
      <w:r>
        <w:t>Personally, prefer this version, so I will upload it soon, if no further comments received.</w:t>
      </w:r>
    </w:p>
    <w:p w14:paraId="15DBBE03"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C6-220295</w:t>
      </w:r>
      <w:r>
        <w:rPr>
          <w:color w:val="993300"/>
          <w:u w:val="single"/>
        </w:rPr>
        <w:t>.</w:t>
      </w:r>
    </w:p>
    <w:p w14:paraId="033865A8" w14:textId="5FFA7CE7" w:rsidR="004045C2" w:rsidRDefault="004045C2" w:rsidP="004045C2">
      <w:pPr>
        <w:rPr>
          <w:rFonts w:ascii="Arial" w:hAnsi="Arial" w:cs="Arial"/>
          <w:b/>
          <w:sz w:val="24"/>
        </w:rPr>
      </w:pPr>
      <w:r>
        <w:rPr>
          <w:rFonts w:ascii="Arial" w:hAnsi="Arial" w:cs="Arial"/>
          <w:b/>
          <w:color w:val="0000FF"/>
          <w:sz w:val="24"/>
        </w:rPr>
        <w:t>C6-220261</w:t>
      </w:r>
      <w:r>
        <w:rPr>
          <w:rFonts w:ascii="Arial" w:hAnsi="Arial" w:cs="Arial"/>
          <w:b/>
          <w:color w:val="0000FF"/>
          <w:sz w:val="24"/>
        </w:rPr>
        <w:tab/>
      </w:r>
      <w:r>
        <w:rPr>
          <w:rFonts w:ascii="Arial" w:hAnsi="Arial" w:cs="Arial"/>
          <w:b/>
          <w:sz w:val="24"/>
        </w:rPr>
        <w:t>Satellite E-UTRAN in USAT</w:t>
      </w:r>
    </w:p>
    <w:p w14:paraId="24CD2F4A"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v17.3.0</w:t>
      </w:r>
      <w:r>
        <w:rPr>
          <w:i/>
        </w:rPr>
        <w:tab/>
        <w:t xml:space="preserve">  CR-0771  rev  Cat: B (Rel-17)</w:t>
      </w:r>
      <w:r>
        <w:rPr>
          <w:i/>
        </w:rPr>
        <w:br/>
      </w:r>
      <w:r>
        <w:rPr>
          <w:i/>
        </w:rPr>
        <w:br/>
      </w:r>
      <w:r>
        <w:rPr>
          <w:i/>
        </w:rPr>
        <w:tab/>
      </w:r>
      <w:r>
        <w:rPr>
          <w:i/>
        </w:rPr>
        <w:tab/>
      </w:r>
      <w:r>
        <w:rPr>
          <w:i/>
        </w:rPr>
        <w:tab/>
      </w:r>
      <w:r>
        <w:rPr>
          <w:i/>
        </w:rPr>
        <w:tab/>
      </w:r>
      <w:r>
        <w:rPr>
          <w:i/>
        </w:rPr>
        <w:tab/>
        <w:t>Source: MediaTek Inc. / Marko</w:t>
      </w:r>
    </w:p>
    <w:p w14:paraId="6E736DFA" w14:textId="77777777" w:rsidR="004045C2" w:rsidRDefault="004045C2" w:rsidP="004045C2">
      <w:pPr>
        <w:rPr>
          <w:rFonts w:ascii="Arial" w:hAnsi="Arial" w:cs="Arial"/>
          <w:b/>
        </w:rPr>
      </w:pPr>
      <w:r>
        <w:rPr>
          <w:rFonts w:ascii="Arial" w:hAnsi="Arial" w:cs="Arial"/>
          <w:b/>
        </w:rPr>
        <w:t xml:space="preserve">Discussion: </w:t>
      </w:r>
    </w:p>
    <w:p w14:paraId="3AF8E104" w14:textId="77777777" w:rsidR="004045C2" w:rsidRDefault="004045C2" w:rsidP="004045C2">
      <w:r>
        <w:t>Identified that some more work is necessary. Basis can be the CR for introducing satellite NG-RAN in C6-220078</w:t>
      </w:r>
    </w:p>
    <w:p w14:paraId="7CDE5D2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C6-220289</w:t>
      </w:r>
      <w:r>
        <w:rPr>
          <w:color w:val="993300"/>
          <w:u w:val="single"/>
        </w:rPr>
        <w:t>.</w:t>
      </w:r>
    </w:p>
    <w:p w14:paraId="27968076" w14:textId="65E088AE" w:rsidR="004045C2" w:rsidRDefault="004045C2" w:rsidP="004045C2">
      <w:pPr>
        <w:rPr>
          <w:rFonts w:ascii="Arial" w:hAnsi="Arial" w:cs="Arial"/>
          <w:b/>
          <w:sz w:val="24"/>
        </w:rPr>
      </w:pPr>
      <w:r>
        <w:rPr>
          <w:rFonts w:ascii="Arial" w:hAnsi="Arial" w:cs="Arial"/>
          <w:b/>
          <w:color w:val="0000FF"/>
          <w:sz w:val="24"/>
        </w:rPr>
        <w:t>C6-220289</w:t>
      </w:r>
      <w:r>
        <w:rPr>
          <w:rFonts w:ascii="Arial" w:hAnsi="Arial" w:cs="Arial"/>
          <w:b/>
          <w:color w:val="0000FF"/>
          <w:sz w:val="24"/>
        </w:rPr>
        <w:tab/>
      </w:r>
      <w:r>
        <w:rPr>
          <w:rFonts w:ascii="Arial" w:hAnsi="Arial" w:cs="Arial"/>
          <w:b/>
          <w:sz w:val="24"/>
        </w:rPr>
        <w:t>Satellite E-UTRAN in USAT</w:t>
      </w:r>
    </w:p>
    <w:p w14:paraId="65C86644"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v17.3.0</w:t>
      </w:r>
      <w:r>
        <w:rPr>
          <w:i/>
        </w:rPr>
        <w:tab/>
        <w:t xml:space="preserve">  CR-0771  rev 1 Cat: B (Rel-17)</w:t>
      </w:r>
      <w:r>
        <w:rPr>
          <w:i/>
        </w:rPr>
        <w:br/>
      </w:r>
      <w:r>
        <w:rPr>
          <w:i/>
        </w:rPr>
        <w:br/>
      </w:r>
      <w:r>
        <w:rPr>
          <w:i/>
        </w:rPr>
        <w:tab/>
      </w:r>
      <w:r>
        <w:rPr>
          <w:i/>
        </w:rPr>
        <w:tab/>
      </w:r>
      <w:r>
        <w:rPr>
          <w:i/>
        </w:rPr>
        <w:tab/>
      </w:r>
      <w:r>
        <w:rPr>
          <w:i/>
        </w:rPr>
        <w:tab/>
      </w:r>
      <w:r>
        <w:rPr>
          <w:i/>
        </w:rPr>
        <w:tab/>
        <w:t>Source: MediaTek Inc. / Marko</w:t>
      </w:r>
    </w:p>
    <w:p w14:paraId="57238CD6" w14:textId="77777777" w:rsidR="004045C2" w:rsidRDefault="004045C2" w:rsidP="004045C2">
      <w:pPr>
        <w:rPr>
          <w:color w:val="808080"/>
        </w:rPr>
      </w:pPr>
      <w:r>
        <w:rPr>
          <w:color w:val="808080"/>
        </w:rPr>
        <w:t>(Replaces C6-220261)</w:t>
      </w:r>
    </w:p>
    <w:p w14:paraId="4605497C" w14:textId="77777777" w:rsidR="004045C2" w:rsidRDefault="004045C2" w:rsidP="004045C2">
      <w:pPr>
        <w:rPr>
          <w:rFonts w:ascii="Arial" w:hAnsi="Arial" w:cs="Arial"/>
          <w:b/>
        </w:rPr>
      </w:pPr>
      <w:r>
        <w:rPr>
          <w:rFonts w:ascii="Arial" w:hAnsi="Arial" w:cs="Arial"/>
          <w:b/>
        </w:rPr>
        <w:t xml:space="preserve">Discussion: </w:t>
      </w:r>
    </w:p>
    <w:p w14:paraId="79E1C726" w14:textId="77777777" w:rsidR="004045C2" w:rsidRDefault="004045C2" w:rsidP="004045C2">
      <w:r>
        <w:t xml:space="preserve">Revision of C6-220261 </w:t>
      </w:r>
    </w:p>
    <w:p w14:paraId="10E19995" w14:textId="77777777" w:rsidR="004045C2" w:rsidRDefault="004045C2" w:rsidP="004045C2">
      <w:r>
        <w:t>draft available</w:t>
      </w:r>
    </w:p>
    <w:p w14:paraId="21314A25" w14:textId="77777777" w:rsidR="004045C2" w:rsidRDefault="004045C2" w:rsidP="004045C2">
      <w:r>
        <w:t>need to add editor’s notes in 2 places.</w:t>
      </w:r>
    </w:p>
    <w:p w14:paraId="5230E853" w14:textId="77777777" w:rsidR="004045C2" w:rsidRDefault="004045C2" w:rsidP="004045C2">
      <w:r>
        <w:t>Network rejection to be added.</w:t>
      </w:r>
    </w:p>
    <w:p w14:paraId="61F3F806"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C6-220306</w:t>
      </w:r>
      <w:r>
        <w:rPr>
          <w:color w:val="993300"/>
          <w:u w:val="single"/>
        </w:rPr>
        <w:t>.</w:t>
      </w:r>
    </w:p>
    <w:p w14:paraId="71E8666E" w14:textId="13DFFB7C" w:rsidR="004045C2" w:rsidRDefault="004045C2" w:rsidP="004045C2">
      <w:pPr>
        <w:rPr>
          <w:rFonts w:ascii="Arial" w:hAnsi="Arial" w:cs="Arial"/>
          <w:b/>
          <w:sz w:val="24"/>
        </w:rPr>
      </w:pPr>
      <w:r>
        <w:rPr>
          <w:rFonts w:ascii="Arial" w:hAnsi="Arial" w:cs="Arial"/>
          <w:b/>
          <w:color w:val="0000FF"/>
          <w:sz w:val="24"/>
        </w:rPr>
        <w:t>C6-220295</w:t>
      </w:r>
      <w:r>
        <w:rPr>
          <w:rFonts w:ascii="Arial" w:hAnsi="Arial" w:cs="Arial"/>
          <w:b/>
          <w:color w:val="0000FF"/>
          <w:sz w:val="24"/>
        </w:rPr>
        <w:tab/>
      </w:r>
      <w:r>
        <w:rPr>
          <w:rFonts w:ascii="Arial" w:hAnsi="Arial" w:cs="Arial"/>
          <w:b/>
          <w:sz w:val="24"/>
        </w:rPr>
        <w:t>Satellite E-UTRAN PLMN selector</w:t>
      </w:r>
    </w:p>
    <w:p w14:paraId="5073D782"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CR-0956  rev 1 Cat: B (Rel-17)</w:t>
      </w:r>
      <w:r>
        <w:rPr>
          <w:i/>
        </w:rPr>
        <w:br/>
      </w:r>
      <w:r>
        <w:rPr>
          <w:i/>
        </w:rPr>
        <w:br/>
      </w:r>
      <w:r>
        <w:rPr>
          <w:i/>
        </w:rPr>
        <w:tab/>
      </w:r>
      <w:r>
        <w:rPr>
          <w:i/>
        </w:rPr>
        <w:tab/>
      </w:r>
      <w:r>
        <w:rPr>
          <w:i/>
        </w:rPr>
        <w:tab/>
      </w:r>
      <w:r>
        <w:rPr>
          <w:i/>
        </w:rPr>
        <w:tab/>
      </w:r>
      <w:r>
        <w:rPr>
          <w:i/>
        </w:rPr>
        <w:tab/>
        <w:t>Source: MediaTek Inc. / Marko</w:t>
      </w:r>
    </w:p>
    <w:p w14:paraId="5F2BCA8A" w14:textId="77777777" w:rsidR="004045C2" w:rsidRDefault="004045C2" w:rsidP="004045C2">
      <w:pPr>
        <w:rPr>
          <w:color w:val="808080"/>
        </w:rPr>
      </w:pPr>
      <w:r>
        <w:rPr>
          <w:color w:val="808080"/>
        </w:rPr>
        <w:t>(Replaces C6-220260)</w:t>
      </w:r>
    </w:p>
    <w:p w14:paraId="705105C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C6-220304</w:t>
      </w:r>
      <w:r>
        <w:rPr>
          <w:color w:val="993300"/>
          <w:u w:val="single"/>
        </w:rPr>
        <w:t>.</w:t>
      </w:r>
    </w:p>
    <w:p w14:paraId="12BF8038" w14:textId="0D0B9953" w:rsidR="004045C2" w:rsidRDefault="004045C2" w:rsidP="004045C2">
      <w:pPr>
        <w:rPr>
          <w:rFonts w:ascii="Arial" w:hAnsi="Arial" w:cs="Arial"/>
          <w:b/>
          <w:sz w:val="24"/>
        </w:rPr>
      </w:pPr>
      <w:r>
        <w:rPr>
          <w:rFonts w:ascii="Arial" w:hAnsi="Arial" w:cs="Arial"/>
          <w:b/>
          <w:color w:val="0000FF"/>
          <w:sz w:val="24"/>
        </w:rPr>
        <w:t>C6-220304</w:t>
      </w:r>
      <w:r>
        <w:rPr>
          <w:rFonts w:ascii="Arial" w:hAnsi="Arial" w:cs="Arial"/>
          <w:b/>
          <w:color w:val="0000FF"/>
          <w:sz w:val="24"/>
        </w:rPr>
        <w:tab/>
      </w:r>
      <w:r>
        <w:rPr>
          <w:rFonts w:ascii="Arial" w:hAnsi="Arial" w:cs="Arial"/>
          <w:b/>
          <w:sz w:val="24"/>
        </w:rPr>
        <w:t>Satellite E-UTRAN PLMN selector</w:t>
      </w:r>
    </w:p>
    <w:p w14:paraId="4DFF15B2" w14:textId="77777777" w:rsidR="004045C2" w:rsidRDefault="004045C2" w:rsidP="004045C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v17.5.0</w:t>
      </w:r>
      <w:r>
        <w:rPr>
          <w:i/>
        </w:rPr>
        <w:tab/>
        <w:t xml:space="preserve">  CR-0956  rev 2 Cat: B (Rel-17)</w:t>
      </w:r>
      <w:r>
        <w:rPr>
          <w:i/>
        </w:rPr>
        <w:br/>
      </w:r>
      <w:r>
        <w:rPr>
          <w:i/>
        </w:rPr>
        <w:br/>
      </w:r>
      <w:r>
        <w:rPr>
          <w:i/>
        </w:rPr>
        <w:tab/>
      </w:r>
      <w:r>
        <w:rPr>
          <w:i/>
        </w:rPr>
        <w:tab/>
      </w:r>
      <w:r>
        <w:rPr>
          <w:i/>
        </w:rPr>
        <w:tab/>
      </w:r>
      <w:r>
        <w:rPr>
          <w:i/>
        </w:rPr>
        <w:tab/>
      </w:r>
      <w:r>
        <w:rPr>
          <w:i/>
        </w:rPr>
        <w:tab/>
        <w:t>Source: MediaTek Inc. / Marko</w:t>
      </w:r>
    </w:p>
    <w:p w14:paraId="1289E1A2" w14:textId="77777777" w:rsidR="004045C2" w:rsidRDefault="004045C2" w:rsidP="004045C2">
      <w:pPr>
        <w:rPr>
          <w:color w:val="808080"/>
        </w:rPr>
      </w:pPr>
      <w:r>
        <w:rPr>
          <w:color w:val="808080"/>
        </w:rPr>
        <w:t>(Replaces C6-220295)</w:t>
      </w:r>
    </w:p>
    <w:p w14:paraId="5D5D06D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CA64" w14:textId="1ABC7524" w:rsidR="004045C2" w:rsidRDefault="004045C2" w:rsidP="004045C2">
      <w:pPr>
        <w:rPr>
          <w:rFonts w:ascii="Arial" w:hAnsi="Arial" w:cs="Arial"/>
          <w:b/>
          <w:sz w:val="24"/>
        </w:rPr>
      </w:pPr>
      <w:r>
        <w:rPr>
          <w:rFonts w:ascii="Arial" w:hAnsi="Arial" w:cs="Arial"/>
          <w:b/>
          <w:color w:val="0000FF"/>
          <w:sz w:val="24"/>
        </w:rPr>
        <w:t>C6-220306</w:t>
      </w:r>
      <w:r>
        <w:rPr>
          <w:rFonts w:ascii="Arial" w:hAnsi="Arial" w:cs="Arial"/>
          <w:b/>
          <w:color w:val="0000FF"/>
          <w:sz w:val="24"/>
        </w:rPr>
        <w:tab/>
      </w:r>
      <w:r>
        <w:rPr>
          <w:rFonts w:ascii="Arial" w:hAnsi="Arial" w:cs="Arial"/>
          <w:b/>
          <w:sz w:val="24"/>
        </w:rPr>
        <w:t>Satellite E-UTRAN in USAT</w:t>
      </w:r>
    </w:p>
    <w:p w14:paraId="4F07E6F1" w14:textId="77777777" w:rsidR="004045C2" w:rsidRDefault="004045C2" w:rsidP="004045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v17.3.0</w:t>
      </w:r>
      <w:r>
        <w:rPr>
          <w:i/>
        </w:rPr>
        <w:tab/>
        <w:t xml:space="preserve">  CR-0771  rev 2 Cat: B (Rel-17)</w:t>
      </w:r>
      <w:r>
        <w:rPr>
          <w:i/>
        </w:rPr>
        <w:br/>
      </w:r>
      <w:r>
        <w:rPr>
          <w:i/>
        </w:rPr>
        <w:br/>
      </w:r>
      <w:r>
        <w:rPr>
          <w:i/>
        </w:rPr>
        <w:tab/>
      </w:r>
      <w:r>
        <w:rPr>
          <w:i/>
        </w:rPr>
        <w:tab/>
      </w:r>
      <w:r>
        <w:rPr>
          <w:i/>
        </w:rPr>
        <w:tab/>
      </w:r>
      <w:r>
        <w:rPr>
          <w:i/>
        </w:rPr>
        <w:tab/>
      </w:r>
      <w:r>
        <w:rPr>
          <w:i/>
        </w:rPr>
        <w:tab/>
        <w:t>Source: MediaTek Inc. / Marko</w:t>
      </w:r>
    </w:p>
    <w:p w14:paraId="3C6EA08D" w14:textId="77777777" w:rsidR="004045C2" w:rsidRDefault="004045C2" w:rsidP="004045C2">
      <w:pPr>
        <w:rPr>
          <w:color w:val="808080"/>
        </w:rPr>
      </w:pPr>
      <w:r>
        <w:rPr>
          <w:color w:val="808080"/>
        </w:rPr>
        <w:t>(Replaces C6-220289)</w:t>
      </w:r>
    </w:p>
    <w:p w14:paraId="0242F3DE" w14:textId="77777777" w:rsidR="004045C2" w:rsidRDefault="004045C2" w:rsidP="004045C2">
      <w:pPr>
        <w:rPr>
          <w:rFonts w:ascii="Arial" w:hAnsi="Arial" w:cs="Arial"/>
          <w:b/>
        </w:rPr>
      </w:pPr>
      <w:r>
        <w:rPr>
          <w:rFonts w:ascii="Arial" w:hAnsi="Arial" w:cs="Arial"/>
          <w:b/>
        </w:rPr>
        <w:t xml:space="preserve">Discussion: </w:t>
      </w:r>
    </w:p>
    <w:p w14:paraId="4BCF1FDB" w14:textId="77777777" w:rsidR="004045C2" w:rsidRDefault="004045C2" w:rsidP="004045C2">
      <w:r>
        <w:t xml:space="preserve">Revision of C6-220289 revision of C6-220261 </w:t>
      </w:r>
    </w:p>
    <w:p w14:paraId="516F7E0C" w14:textId="77777777" w:rsidR="004045C2" w:rsidRDefault="004045C2" w:rsidP="004045C2">
      <w:r>
        <w:t>draft available</w:t>
      </w:r>
    </w:p>
    <w:p w14:paraId="5EE84EB5" w14:textId="77777777" w:rsidR="004045C2" w:rsidRDefault="004045C2" w:rsidP="004045C2">
      <w:r>
        <w:t>Clause 8.27 also needs to be updated for satellite</w:t>
      </w:r>
    </w:p>
    <w:p w14:paraId="45014D6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150A" w14:textId="77777777" w:rsidR="004045C2" w:rsidRDefault="004045C2" w:rsidP="004045C2">
      <w:pPr>
        <w:pStyle w:val="Heading4"/>
      </w:pPr>
      <w:bookmarkStart w:id="100" w:name="_Toc104961596"/>
      <w:r>
        <w:t>7.12.10</w:t>
      </w:r>
      <w:r>
        <w:tab/>
        <w:t>CT aspects of Architecture Enhancement for NR Reduced Capability Devices (ARCH_NR_REDCAP) (TARGET MAR 2022)</w:t>
      </w:r>
      <w:bookmarkEnd w:id="100"/>
    </w:p>
    <w:p w14:paraId="4AE6B580" w14:textId="7D526349" w:rsidR="004045C2" w:rsidRDefault="004045C2" w:rsidP="004045C2">
      <w:pPr>
        <w:rPr>
          <w:rFonts w:ascii="Arial" w:hAnsi="Arial" w:cs="Arial"/>
          <w:b/>
          <w:sz w:val="24"/>
        </w:rPr>
      </w:pPr>
      <w:r>
        <w:rPr>
          <w:rFonts w:ascii="Arial" w:hAnsi="Arial" w:cs="Arial"/>
          <w:b/>
          <w:color w:val="0000FF"/>
          <w:sz w:val="24"/>
        </w:rPr>
        <w:t>C6-220221</w:t>
      </w:r>
      <w:r>
        <w:rPr>
          <w:rFonts w:ascii="Arial" w:hAnsi="Arial" w:cs="Arial"/>
          <w:b/>
          <w:color w:val="0000FF"/>
          <w:sz w:val="24"/>
        </w:rPr>
        <w:tab/>
      </w:r>
      <w:r>
        <w:rPr>
          <w:rFonts w:ascii="Arial" w:hAnsi="Arial" w:cs="Arial"/>
          <w:b/>
          <w:sz w:val="24"/>
        </w:rPr>
        <w:t>CT aspects of Architecture Enhancement for NR Reduced Capability Devices</w:t>
      </w:r>
    </w:p>
    <w:p w14:paraId="14FE3238"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90F37D5" w14:textId="77777777" w:rsidR="004045C2" w:rsidRDefault="004045C2" w:rsidP="004045C2">
      <w:pPr>
        <w:rPr>
          <w:color w:val="808080"/>
        </w:rPr>
      </w:pPr>
      <w:r>
        <w:rPr>
          <w:color w:val="808080"/>
        </w:rPr>
        <w:t>(Replaces CP-220304)</w:t>
      </w:r>
    </w:p>
    <w:p w14:paraId="34E9166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C6-220226</w:t>
      </w:r>
      <w:r>
        <w:rPr>
          <w:color w:val="993300"/>
          <w:u w:val="single"/>
        </w:rPr>
        <w:t>.</w:t>
      </w:r>
    </w:p>
    <w:p w14:paraId="5CB7DD75" w14:textId="53247677" w:rsidR="004045C2" w:rsidRDefault="004045C2" w:rsidP="004045C2">
      <w:pPr>
        <w:rPr>
          <w:rFonts w:ascii="Arial" w:hAnsi="Arial" w:cs="Arial"/>
          <w:b/>
          <w:sz w:val="24"/>
        </w:rPr>
      </w:pPr>
      <w:r>
        <w:rPr>
          <w:rFonts w:ascii="Arial" w:hAnsi="Arial" w:cs="Arial"/>
          <w:b/>
          <w:color w:val="0000FF"/>
          <w:sz w:val="24"/>
        </w:rPr>
        <w:t>C6-220226</w:t>
      </w:r>
      <w:r>
        <w:rPr>
          <w:rFonts w:ascii="Arial" w:hAnsi="Arial" w:cs="Arial"/>
          <w:b/>
          <w:color w:val="0000FF"/>
          <w:sz w:val="24"/>
        </w:rPr>
        <w:tab/>
      </w:r>
      <w:r>
        <w:rPr>
          <w:rFonts w:ascii="Arial" w:hAnsi="Arial" w:cs="Arial"/>
          <w:b/>
          <w:sz w:val="24"/>
        </w:rPr>
        <w:t>CT aspects of Architecture Enhancement for NR Reduced Capability Devices</w:t>
      </w:r>
    </w:p>
    <w:p w14:paraId="1A2A192D"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1CA465E2" w14:textId="77777777" w:rsidR="004045C2" w:rsidRDefault="004045C2" w:rsidP="004045C2">
      <w:pPr>
        <w:rPr>
          <w:color w:val="808080"/>
        </w:rPr>
      </w:pPr>
      <w:r>
        <w:rPr>
          <w:color w:val="808080"/>
        </w:rPr>
        <w:t>(Replaces C6-220221)</w:t>
      </w:r>
    </w:p>
    <w:p w14:paraId="6550801E"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E1A353" w14:textId="3514B7C2" w:rsidR="004045C2" w:rsidRDefault="004045C2" w:rsidP="004045C2">
      <w:pPr>
        <w:rPr>
          <w:rFonts w:ascii="Arial" w:hAnsi="Arial" w:cs="Arial"/>
          <w:b/>
          <w:sz w:val="24"/>
        </w:rPr>
      </w:pPr>
      <w:r>
        <w:rPr>
          <w:rFonts w:ascii="Arial" w:hAnsi="Arial" w:cs="Arial"/>
          <w:b/>
          <w:color w:val="0000FF"/>
          <w:sz w:val="24"/>
        </w:rPr>
        <w:t>C6-220263</w:t>
      </w:r>
      <w:r>
        <w:rPr>
          <w:rFonts w:ascii="Arial" w:hAnsi="Arial" w:cs="Arial"/>
          <w:b/>
          <w:color w:val="0000FF"/>
          <w:sz w:val="24"/>
        </w:rPr>
        <w:tab/>
      </w:r>
      <w:r>
        <w:rPr>
          <w:rFonts w:ascii="Arial" w:hAnsi="Arial" w:cs="Arial"/>
          <w:b/>
          <w:sz w:val="24"/>
        </w:rPr>
        <w:t>Revised WID on CT aspects of Architecture Enhancement for NR Reduced Capability Devices</w:t>
      </w:r>
    </w:p>
    <w:p w14:paraId="5F2CD9C4" w14:textId="77777777" w:rsidR="004045C2" w:rsidRDefault="004045C2" w:rsidP="004045C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w:t>
      </w:r>
    </w:p>
    <w:p w14:paraId="7D4076E7" w14:textId="77777777" w:rsidR="004045C2" w:rsidRDefault="004045C2" w:rsidP="004045C2">
      <w:pPr>
        <w:rPr>
          <w:color w:val="808080"/>
        </w:rPr>
      </w:pPr>
      <w:r>
        <w:rPr>
          <w:color w:val="808080"/>
        </w:rPr>
        <w:t>(Replaces C6-210226)</w:t>
      </w:r>
    </w:p>
    <w:p w14:paraId="4F37C2B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A6DE8" w14:textId="47E50BE0" w:rsidR="004045C2" w:rsidRDefault="004045C2" w:rsidP="004045C2">
      <w:pPr>
        <w:rPr>
          <w:rFonts w:ascii="Arial" w:hAnsi="Arial" w:cs="Arial"/>
          <w:b/>
          <w:sz w:val="24"/>
        </w:rPr>
      </w:pPr>
      <w:r>
        <w:rPr>
          <w:rFonts w:ascii="Arial" w:hAnsi="Arial" w:cs="Arial"/>
          <w:b/>
          <w:color w:val="0000FF"/>
          <w:sz w:val="24"/>
        </w:rPr>
        <w:t>C6-220267</w:t>
      </w:r>
      <w:r>
        <w:rPr>
          <w:rFonts w:ascii="Arial" w:hAnsi="Arial" w:cs="Arial"/>
          <w:b/>
          <w:color w:val="0000FF"/>
          <w:sz w:val="24"/>
        </w:rPr>
        <w:tab/>
      </w:r>
      <w:r>
        <w:rPr>
          <w:rFonts w:ascii="Arial" w:hAnsi="Arial" w:cs="Arial"/>
          <w:b/>
          <w:sz w:val="24"/>
        </w:rPr>
        <w:t>Revised WID on CT aspects of Architecture Enhancement for NR Reduced Capability Devices</w:t>
      </w:r>
    </w:p>
    <w:p w14:paraId="29E34D99" w14:textId="77777777" w:rsidR="004045C2" w:rsidRDefault="004045C2" w:rsidP="004045C2">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6ABD9A83" w14:textId="77777777" w:rsidR="004045C2" w:rsidRDefault="004045C2" w:rsidP="004045C2">
      <w:pPr>
        <w:rPr>
          <w:color w:val="808080"/>
        </w:rPr>
      </w:pPr>
      <w:r>
        <w:rPr>
          <w:color w:val="808080"/>
        </w:rPr>
        <w:t>(Replaces C6-210226)</w:t>
      </w:r>
    </w:p>
    <w:p w14:paraId="7937558F" w14:textId="77777777" w:rsidR="004045C2" w:rsidRDefault="004045C2" w:rsidP="004045C2">
      <w:pPr>
        <w:rPr>
          <w:rFonts w:ascii="Arial" w:hAnsi="Arial" w:cs="Arial"/>
          <w:b/>
        </w:rPr>
      </w:pPr>
      <w:r>
        <w:rPr>
          <w:rFonts w:ascii="Arial" w:hAnsi="Arial" w:cs="Arial"/>
          <w:b/>
        </w:rPr>
        <w:t xml:space="preserve">Discussion: </w:t>
      </w:r>
    </w:p>
    <w:p w14:paraId="0301A998" w14:textId="77777777" w:rsidR="004045C2" w:rsidRDefault="004045C2" w:rsidP="004045C2">
      <w:r>
        <w:t>China Mobile:</w:t>
      </w:r>
    </w:p>
    <w:p w14:paraId="667BF562" w14:textId="77777777" w:rsidR="004045C2" w:rsidRDefault="004045C2" w:rsidP="004045C2">
      <w:r>
        <w:t xml:space="preserve">Would you please arrange a </w:t>
      </w:r>
      <w:proofErr w:type="spellStart"/>
      <w:r>
        <w:t>dicussion</w:t>
      </w:r>
      <w:proofErr w:type="spellEnd"/>
      <w:r>
        <w:t xml:space="preserve"> on the revision of </w:t>
      </w:r>
      <w:proofErr w:type="spellStart"/>
      <w:r>
        <w:t>New_WID</w:t>
      </w:r>
      <w:proofErr w:type="spellEnd"/>
      <w:r>
        <w:t xml:space="preserve"> on NR Reduced Capability Devices in today's CT6 CC? It will be very helpful to catch CT1/CT3/CT4 WID discussions today:)</w:t>
      </w:r>
    </w:p>
    <w:p w14:paraId="6C106EF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8DF01F" w14:textId="77777777" w:rsidR="004045C2" w:rsidRDefault="004045C2" w:rsidP="004045C2">
      <w:pPr>
        <w:pStyle w:val="Heading4"/>
      </w:pPr>
      <w:bookmarkStart w:id="101" w:name="_Toc104961597"/>
      <w:r>
        <w:t>7.12.11</w:t>
      </w:r>
      <w:r>
        <w:tab/>
        <w:t>Non-Seamless WLAN offload authentication in 5GS (NSWO_5G) (TARGET MAR 2022)</w:t>
      </w:r>
      <w:bookmarkEnd w:id="101"/>
    </w:p>
    <w:p w14:paraId="34E0B0FA" w14:textId="77777777" w:rsidR="004045C2" w:rsidRDefault="004045C2" w:rsidP="004045C2">
      <w:pPr>
        <w:pStyle w:val="Heading3"/>
      </w:pPr>
      <w:bookmarkStart w:id="102" w:name="_Toc104961598"/>
      <w:r>
        <w:t>7.13</w:t>
      </w:r>
      <w:r>
        <w:tab/>
        <w:t>New Work Items / Study Items</w:t>
      </w:r>
      <w:bookmarkEnd w:id="102"/>
    </w:p>
    <w:p w14:paraId="39055C5B" w14:textId="539509CB" w:rsidR="004045C2" w:rsidRDefault="004045C2" w:rsidP="004045C2">
      <w:pPr>
        <w:rPr>
          <w:rFonts w:ascii="Arial" w:hAnsi="Arial" w:cs="Arial"/>
          <w:b/>
          <w:sz w:val="24"/>
        </w:rPr>
      </w:pPr>
      <w:r>
        <w:rPr>
          <w:rFonts w:ascii="Arial" w:hAnsi="Arial" w:cs="Arial"/>
          <w:b/>
          <w:color w:val="0000FF"/>
          <w:sz w:val="24"/>
        </w:rPr>
        <w:t>C6-220251</w:t>
      </w:r>
      <w:r>
        <w:rPr>
          <w:rFonts w:ascii="Arial" w:hAnsi="Arial" w:cs="Arial"/>
          <w:b/>
          <w:color w:val="0000FF"/>
          <w:sz w:val="24"/>
        </w:rPr>
        <w:tab/>
      </w:r>
      <w:r>
        <w:rPr>
          <w:rFonts w:ascii="Arial" w:hAnsi="Arial" w:cs="Arial"/>
          <w:b/>
          <w:sz w:val="24"/>
        </w:rPr>
        <w:t>New SID on GBA_U Based APIs</w:t>
      </w:r>
    </w:p>
    <w:p w14:paraId="4902D60F"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49D8ED6D"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C6-220265, C6-220266</w:t>
      </w:r>
      <w:r>
        <w:rPr>
          <w:color w:val="993300"/>
          <w:u w:val="single"/>
        </w:rPr>
        <w:t>.</w:t>
      </w:r>
    </w:p>
    <w:p w14:paraId="17A59E5E" w14:textId="3EA08C81" w:rsidR="004045C2" w:rsidRDefault="004045C2" w:rsidP="004045C2">
      <w:pPr>
        <w:rPr>
          <w:rFonts w:ascii="Arial" w:hAnsi="Arial" w:cs="Arial"/>
          <w:b/>
          <w:sz w:val="24"/>
        </w:rPr>
      </w:pPr>
      <w:r>
        <w:rPr>
          <w:rFonts w:ascii="Arial" w:hAnsi="Arial" w:cs="Arial"/>
          <w:b/>
          <w:color w:val="0000FF"/>
          <w:sz w:val="24"/>
        </w:rPr>
        <w:t>C6-220253</w:t>
      </w:r>
      <w:r>
        <w:rPr>
          <w:rFonts w:ascii="Arial" w:hAnsi="Arial" w:cs="Arial"/>
          <w:b/>
          <w:color w:val="0000FF"/>
          <w:sz w:val="24"/>
        </w:rPr>
        <w:tab/>
      </w:r>
      <w:r>
        <w:rPr>
          <w:rFonts w:ascii="Arial" w:hAnsi="Arial" w:cs="Arial"/>
          <w:b/>
          <w:sz w:val="24"/>
        </w:rPr>
        <w:t>WID on UE Conformance Test Aspects - CT6 aspects of 5G System (Rel16)</w:t>
      </w:r>
    </w:p>
    <w:p w14:paraId="777F26EB" w14:textId="77777777" w:rsidR="004045C2" w:rsidRDefault="004045C2" w:rsidP="004045C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THALES</w:t>
      </w:r>
    </w:p>
    <w:p w14:paraId="2F940B80" w14:textId="77777777" w:rsidR="004045C2" w:rsidRDefault="004045C2" w:rsidP="004045C2">
      <w:pPr>
        <w:rPr>
          <w:rFonts w:ascii="Arial" w:hAnsi="Arial" w:cs="Arial"/>
          <w:b/>
        </w:rPr>
      </w:pPr>
      <w:r>
        <w:rPr>
          <w:rFonts w:ascii="Arial" w:hAnsi="Arial" w:cs="Arial"/>
          <w:b/>
        </w:rPr>
        <w:t xml:space="preserve">Abstract: </w:t>
      </w:r>
    </w:p>
    <w:p w14:paraId="0E82BD3F" w14:textId="77777777" w:rsidR="004045C2" w:rsidRDefault="004045C2" w:rsidP="004045C2">
      <w:r>
        <w:t>Address the Rel16 Test Compliance</w:t>
      </w:r>
    </w:p>
    <w:p w14:paraId="269F3220" w14:textId="77777777" w:rsidR="004045C2" w:rsidRDefault="004045C2" w:rsidP="004045C2">
      <w:pPr>
        <w:rPr>
          <w:rFonts w:ascii="Arial" w:hAnsi="Arial" w:cs="Arial"/>
          <w:b/>
        </w:rPr>
      </w:pPr>
      <w:r>
        <w:rPr>
          <w:rFonts w:ascii="Arial" w:hAnsi="Arial" w:cs="Arial"/>
          <w:b/>
        </w:rPr>
        <w:t xml:space="preserve">Discussion: </w:t>
      </w:r>
    </w:p>
    <w:p w14:paraId="35E59150" w14:textId="77777777" w:rsidR="004045C2" w:rsidRDefault="004045C2" w:rsidP="004045C2">
      <w:r>
        <w:t>First to have an offline discussion between Thales, Comprion, Qualcomm on content of the WID.</w:t>
      </w:r>
    </w:p>
    <w:p w14:paraId="1C008C3A" w14:textId="77777777" w:rsidR="004045C2" w:rsidRDefault="004045C2" w:rsidP="004045C2">
      <w:r>
        <w:t>Thales:</w:t>
      </w:r>
    </w:p>
    <w:p w14:paraId="37A11EE9" w14:textId="77777777" w:rsidR="004045C2" w:rsidRDefault="004045C2" w:rsidP="004045C2">
      <w:r>
        <w:t>as discussed during yesterday call, please find first version of ‘WID on UE Conformance Test Aspects - CT6 aspects of 5G System (Rel16) (C6-220253)’ for your reviews and comments.</w:t>
      </w:r>
    </w:p>
    <w:p w14:paraId="14DC2CDC" w14:textId="77777777" w:rsidR="004045C2" w:rsidRDefault="004045C2" w:rsidP="004045C2">
      <w:r>
        <w:t>https://www.3gpp.org/ftp/tsg_ct/WG6_Smartcard_Ex-T3/CT6-111e/Inbox/Draft/drafft%20C6-220253%20-%20WID%20on%20UE%20Conformance%20Test%20Aspects%20-%20CT6%20aspects%20of%205G%20System%20(Rel16).docx</w:t>
      </w:r>
    </w:p>
    <w:p w14:paraId="59F77620" w14:textId="77777777" w:rsidR="004045C2" w:rsidRDefault="004045C2" w:rsidP="004045C2">
      <w:r>
        <w:t>I add you both as secondary rapporteurs of this WID.</w:t>
      </w:r>
    </w:p>
    <w:p w14:paraId="6D6F6969" w14:textId="77777777" w:rsidR="004045C2" w:rsidRDefault="004045C2" w:rsidP="004045C2">
      <w:r>
        <w:t>Supporting company to be completed during the call.</w:t>
      </w:r>
    </w:p>
    <w:p w14:paraId="39D8E2E1" w14:textId="77777777" w:rsidR="004045C2" w:rsidRDefault="004045C2" w:rsidP="004045C2">
      <w:r>
        <w:t>Several changes discussed on first draft. New draft to be provided.</w:t>
      </w:r>
    </w:p>
    <w:p w14:paraId="0B94CB81" w14:textId="77777777" w:rsidR="004045C2" w:rsidRDefault="004045C2" w:rsidP="004045C2">
      <w:r>
        <w:t>Thales:</w:t>
      </w:r>
    </w:p>
    <w:p w14:paraId="3CB7F642" w14:textId="77777777" w:rsidR="004045C2" w:rsidRDefault="004045C2" w:rsidP="004045C2">
      <w:r>
        <w:t>updates discussed on today call on ‘WID on UE Conformance Test Aspects - CT6 aspects of 5G System (Rel16) (C6-220253)’ are integrated in version 2 uploaded to draft folder:</w:t>
      </w:r>
    </w:p>
    <w:p w14:paraId="58E43A19" w14:textId="77777777" w:rsidR="004045C2" w:rsidRDefault="004045C2" w:rsidP="004045C2">
      <w:r>
        <w:t>Qualcomm:</w:t>
      </w:r>
    </w:p>
    <w:p w14:paraId="780CE2EB" w14:textId="77777777" w:rsidR="004045C2" w:rsidRDefault="004045C2" w:rsidP="004045C2">
      <w:r>
        <w:t>Thanks for the doc describing the scope of the work.</w:t>
      </w:r>
    </w:p>
    <w:p w14:paraId="06890900" w14:textId="77777777" w:rsidR="004045C2" w:rsidRDefault="004045C2" w:rsidP="004045C2">
      <w:r>
        <w:t>Actually, when it was discussed in the meeting it was not very clear to me what would be the scope.</w:t>
      </w:r>
    </w:p>
    <w:p w14:paraId="644CDACB" w14:textId="77777777" w:rsidR="004045C2" w:rsidRDefault="004045C2" w:rsidP="004045C2">
      <w:r>
        <w:lastRenderedPageBreak/>
        <w:t xml:space="preserve">I see SUPI in NAI format is also included in different forms. In that context, as mentioned in the discussion related to the CR C6-220252, we need to understand end-to-end use cases before creating any TCs. </w:t>
      </w:r>
    </w:p>
    <w:p w14:paraId="43111F50" w14:textId="77777777" w:rsidR="004045C2" w:rsidRDefault="004045C2" w:rsidP="004045C2">
      <w:proofErr w:type="spellStart"/>
      <w:r>
        <w:t>Wrt</w:t>
      </w:r>
      <w:proofErr w:type="spellEnd"/>
      <w:r>
        <w:t xml:space="preserve">, URSP we have some TCs already. Yes, there is scope to expand. Also, we may look at if there are any RAN5 or any other protocol conformance TCs already in the test specifications for areas like, </w:t>
      </w:r>
      <w:proofErr w:type="spellStart"/>
      <w:r>
        <w:t>MuD</w:t>
      </w:r>
      <w:proofErr w:type="spellEnd"/>
      <w:r>
        <w:t xml:space="preserve"> and </w:t>
      </w:r>
      <w:proofErr w:type="spellStart"/>
      <w:r>
        <w:t>MiD</w:t>
      </w:r>
      <w:proofErr w:type="spellEnd"/>
      <w:r>
        <w:t xml:space="preserve"> services, V2X etc. If so, should be able to draft proper scenarios applicable for the USIM/USAT.</w:t>
      </w:r>
    </w:p>
    <w:p w14:paraId="46676F79" w14:textId="77777777" w:rsidR="004045C2" w:rsidRDefault="004045C2" w:rsidP="004045C2">
      <w:r>
        <w:t>If end to end use cases are defined in the specifications we can work on USIM/USAT TCs. But if the scenarios are not defined yet effort will not be very useful.</w:t>
      </w:r>
    </w:p>
    <w:p w14:paraId="031162B5" w14:textId="77777777" w:rsidR="004045C2" w:rsidRDefault="004045C2" w:rsidP="004045C2">
      <w:r>
        <w:t>IDEMIA:</w:t>
      </w:r>
    </w:p>
    <w:p w14:paraId="402C8799" w14:textId="77777777" w:rsidR="004045C2" w:rsidRDefault="004045C2" w:rsidP="004045C2">
      <w:r>
        <w:t>I am a bit lost….</w:t>
      </w:r>
    </w:p>
    <w:p w14:paraId="2301ABF2" w14:textId="77777777" w:rsidR="004045C2" w:rsidRDefault="004045C2" w:rsidP="004045C2">
      <w:r>
        <w:t xml:space="preserve">Actually the intention for this work item was, at least from my perspective, to have a proper “container” for the work we are already doing to enhance the test specifications to cover Rel-16 features. </w:t>
      </w:r>
    </w:p>
    <w:p w14:paraId="07B20DC3" w14:textId="77777777" w:rsidR="004045C2" w:rsidRDefault="004045C2" w:rsidP="004045C2">
      <w:r>
        <w:t>So far we are “mis-using” the existing work item on 5G Ph1 tests for this. As we have reported 100% completeness for the Rel-15 test, we need to have a new work item for Rel-16 tests. And then also as a next step one for Rel-17 tests.</w:t>
      </w:r>
    </w:p>
    <w:p w14:paraId="65BACF56" w14:textId="77777777" w:rsidR="004045C2" w:rsidRDefault="004045C2" w:rsidP="004045C2">
      <w:r>
        <w:t>Otherwise, how would you like to handle the enhancements to the test specifications from an organizational perspective?</w:t>
      </w:r>
    </w:p>
    <w:p w14:paraId="3C38EDC5" w14:textId="77777777" w:rsidR="004045C2" w:rsidRDefault="004045C2" w:rsidP="004045C2">
      <w:r>
        <w:t xml:space="preserve">I am open to alternatives, but we need to follow also the 3GPP rules. </w:t>
      </w:r>
    </w:p>
    <w:p w14:paraId="66E423CD" w14:textId="77777777" w:rsidR="004045C2" w:rsidRDefault="004045C2" w:rsidP="004045C2">
      <w:r>
        <w:t>Please let me know how you would like to organize the test enhancements</w:t>
      </w:r>
    </w:p>
    <w:p w14:paraId="21C57BB5" w14:textId="77777777" w:rsidR="004045C2" w:rsidRDefault="004045C2" w:rsidP="004045C2">
      <w:r>
        <w:t>And, by the way, NAI/NSI is an agreed REL-16 feature and therefore I believe there shall also be some tests to verify the correct implementations? And use cases are not our business but SA1 business and I am pretty sure there are use cases defined for private networks using NSI. So what do you expect here as use cases in the work on defining test cases?</w:t>
      </w:r>
    </w:p>
    <w:p w14:paraId="77263E51" w14:textId="77777777" w:rsidR="004045C2" w:rsidRDefault="004045C2" w:rsidP="004045C2">
      <w:r>
        <w:t>Qualcomm:</w:t>
      </w:r>
    </w:p>
    <w:p w14:paraId="38203E43" w14:textId="77777777" w:rsidR="004045C2" w:rsidRDefault="004045C2" w:rsidP="004045C2">
      <w:r>
        <w:t>I may not aware of the complete background of the proposed WI. Thanks for providing more info.</w:t>
      </w:r>
    </w:p>
    <w:p w14:paraId="76BE1620" w14:textId="77777777" w:rsidR="004045C2" w:rsidRDefault="004045C2" w:rsidP="004045C2">
      <w:r>
        <w:t xml:space="preserve">I did not mention it is not required. What I tried to say is, that we need to see defined end to end use cases to create new TCs. </w:t>
      </w:r>
    </w:p>
    <w:p w14:paraId="0E822FF1" w14:textId="77777777" w:rsidR="004045C2" w:rsidRDefault="004045C2" w:rsidP="004045C2">
      <w:r>
        <w:t xml:space="preserve"> </w:t>
      </w:r>
    </w:p>
    <w:p w14:paraId="090FDD4F" w14:textId="77777777" w:rsidR="004045C2" w:rsidRDefault="004045C2" w:rsidP="004045C2">
      <w:r>
        <w:t>Regarding SUPI based on NSI TCs, yes we should be able to use the SNPN use case and modify the proposed TC.</w:t>
      </w:r>
    </w:p>
    <w:p w14:paraId="0845B9C1"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AF533" w14:textId="415FF2A3" w:rsidR="004045C2" w:rsidRDefault="004045C2" w:rsidP="004045C2">
      <w:pPr>
        <w:rPr>
          <w:rFonts w:ascii="Arial" w:hAnsi="Arial" w:cs="Arial"/>
          <w:b/>
          <w:sz w:val="24"/>
        </w:rPr>
      </w:pPr>
      <w:r>
        <w:rPr>
          <w:rFonts w:ascii="Arial" w:hAnsi="Arial" w:cs="Arial"/>
          <w:b/>
          <w:color w:val="0000FF"/>
          <w:sz w:val="24"/>
        </w:rPr>
        <w:t>C6-220264</w:t>
      </w:r>
      <w:r>
        <w:rPr>
          <w:rFonts w:ascii="Arial" w:hAnsi="Arial" w:cs="Arial"/>
          <w:b/>
          <w:color w:val="0000FF"/>
          <w:sz w:val="24"/>
        </w:rPr>
        <w:tab/>
      </w:r>
      <w:r>
        <w:rPr>
          <w:rFonts w:ascii="Arial" w:hAnsi="Arial" w:cs="Arial"/>
          <w:b/>
          <w:sz w:val="24"/>
        </w:rPr>
        <w:t>Study on new UICC application for NSSA</w:t>
      </w:r>
    </w:p>
    <w:p w14:paraId="5B3D07BF"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0F95E42E" w14:textId="77777777" w:rsidR="004045C2" w:rsidRDefault="004045C2" w:rsidP="004045C2">
      <w:pPr>
        <w:rPr>
          <w:color w:val="808080"/>
        </w:rPr>
      </w:pPr>
      <w:r>
        <w:rPr>
          <w:color w:val="808080"/>
        </w:rPr>
        <w:t>(Replaces C6-220137)</w:t>
      </w:r>
    </w:p>
    <w:p w14:paraId="5BB22003" w14:textId="77777777" w:rsidR="004045C2" w:rsidRDefault="004045C2" w:rsidP="004045C2">
      <w:pPr>
        <w:rPr>
          <w:rFonts w:ascii="Arial" w:hAnsi="Arial" w:cs="Arial"/>
          <w:b/>
        </w:rPr>
      </w:pPr>
      <w:r>
        <w:rPr>
          <w:rFonts w:ascii="Arial" w:hAnsi="Arial" w:cs="Arial"/>
          <w:b/>
        </w:rPr>
        <w:t xml:space="preserve">Abstract: </w:t>
      </w:r>
    </w:p>
    <w:p w14:paraId="4D09A71E" w14:textId="77777777" w:rsidR="004045C2" w:rsidRDefault="004045C2" w:rsidP="004045C2">
      <w:r>
        <w:t>Study on new UICC application for NSSA</w:t>
      </w:r>
    </w:p>
    <w:p w14:paraId="780010C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C6-220307</w:t>
      </w:r>
      <w:r>
        <w:rPr>
          <w:color w:val="993300"/>
          <w:u w:val="single"/>
        </w:rPr>
        <w:t>.</w:t>
      </w:r>
    </w:p>
    <w:p w14:paraId="18EC2DAF" w14:textId="72DA718A" w:rsidR="004045C2" w:rsidRDefault="004045C2" w:rsidP="004045C2">
      <w:pPr>
        <w:rPr>
          <w:rFonts w:ascii="Arial" w:hAnsi="Arial" w:cs="Arial"/>
          <w:b/>
          <w:sz w:val="24"/>
        </w:rPr>
      </w:pPr>
      <w:r>
        <w:rPr>
          <w:rFonts w:ascii="Arial" w:hAnsi="Arial" w:cs="Arial"/>
          <w:b/>
          <w:color w:val="0000FF"/>
          <w:sz w:val="24"/>
        </w:rPr>
        <w:t>C6-220265</w:t>
      </w:r>
      <w:r>
        <w:rPr>
          <w:rFonts w:ascii="Arial" w:hAnsi="Arial" w:cs="Arial"/>
          <w:b/>
          <w:color w:val="0000FF"/>
          <w:sz w:val="24"/>
        </w:rPr>
        <w:tab/>
      </w:r>
      <w:r>
        <w:rPr>
          <w:rFonts w:ascii="Arial" w:hAnsi="Arial" w:cs="Arial"/>
          <w:b/>
          <w:sz w:val="24"/>
        </w:rPr>
        <w:t>New SID on GBA_U Based APIs</w:t>
      </w:r>
    </w:p>
    <w:p w14:paraId="3A0D1817"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7ECF8BCB" w14:textId="77777777" w:rsidR="004045C2" w:rsidRDefault="004045C2" w:rsidP="004045C2">
      <w:pPr>
        <w:rPr>
          <w:color w:val="808080"/>
        </w:rPr>
      </w:pPr>
      <w:r>
        <w:rPr>
          <w:color w:val="808080"/>
        </w:rPr>
        <w:t>(Replaces C6-220251)</w:t>
      </w:r>
    </w:p>
    <w:p w14:paraId="28056B2A"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2B916" w14:textId="23D75C77" w:rsidR="004045C2" w:rsidRDefault="004045C2" w:rsidP="004045C2">
      <w:pPr>
        <w:rPr>
          <w:rFonts w:ascii="Arial" w:hAnsi="Arial" w:cs="Arial"/>
          <w:b/>
          <w:sz w:val="24"/>
        </w:rPr>
      </w:pPr>
      <w:r>
        <w:rPr>
          <w:rFonts w:ascii="Arial" w:hAnsi="Arial" w:cs="Arial"/>
          <w:b/>
          <w:color w:val="0000FF"/>
          <w:sz w:val="24"/>
        </w:rPr>
        <w:lastRenderedPageBreak/>
        <w:t>C6-220266</w:t>
      </w:r>
      <w:r>
        <w:rPr>
          <w:rFonts w:ascii="Arial" w:hAnsi="Arial" w:cs="Arial"/>
          <w:b/>
          <w:color w:val="0000FF"/>
          <w:sz w:val="24"/>
        </w:rPr>
        <w:tab/>
      </w:r>
      <w:r>
        <w:rPr>
          <w:rFonts w:ascii="Arial" w:hAnsi="Arial" w:cs="Arial"/>
          <w:b/>
          <w:sz w:val="24"/>
        </w:rPr>
        <w:t>New SID on GBA_U Based APIs</w:t>
      </w:r>
    </w:p>
    <w:p w14:paraId="0E441E41"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280BEE9B" w14:textId="77777777" w:rsidR="004045C2" w:rsidRDefault="004045C2" w:rsidP="004045C2">
      <w:pPr>
        <w:rPr>
          <w:color w:val="808080"/>
        </w:rPr>
      </w:pPr>
      <w:r>
        <w:rPr>
          <w:color w:val="808080"/>
        </w:rPr>
        <w:t>(Replaces C6-220251)</w:t>
      </w:r>
    </w:p>
    <w:p w14:paraId="5043F6FF"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030D83" w14:textId="6C513630" w:rsidR="004045C2" w:rsidRDefault="004045C2" w:rsidP="004045C2">
      <w:pPr>
        <w:rPr>
          <w:rFonts w:ascii="Arial" w:hAnsi="Arial" w:cs="Arial"/>
          <w:b/>
          <w:sz w:val="24"/>
        </w:rPr>
      </w:pPr>
      <w:r>
        <w:rPr>
          <w:rFonts w:ascii="Arial" w:hAnsi="Arial" w:cs="Arial"/>
          <w:b/>
          <w:color w:val="0000FF"/>
          <w:sz w:val="24"/>
        </w:rPr>
        <w:t>C6-220287</w:t>
      </w:r>
      <w:r>
        <w:rPr>
          <w:rFonts w:ascii="Arial" w:hAnsi="Arial" w:cs="Arial"/>
          <w:b/>
          <w:color w:val="0000FF"/>
          <w:sz w:val="24"/>
        </w:rPr>
        <w:tab/>
      </w:r>
      <w:r>
        <w:rPr>
          <w:rFonts w:ascii="Arial" w:hAnsi="Arial" w:cs="Arial"/>
          <w:b/>
          <w:sz w:val="24"/>
        </w:rPr>
        <w:t>New SID on GBA_U Based APIs</w:t>
      </w:r>
    </w:p>
    <w:p w14:paraId="606B60ED"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45909CE9" w14:textId="77777777" w:rsidR="004045C2" w:rsidRDefault="004045C2" w:rsidP="004045C2">
      <w:pPr>
        <w:rPr>
          <w:color w:val="808080"/>
        </w:rPr>
      </w:pPr>
      <w:r>
        <w:rPr>
          <w:color w:val="808080"/>
        </w:rPr>
        <w:t>(Replaces C6-220265)</w:t>
      </w:r>
    </w:p>
    <w:p w14:paraId="1C1FADB5"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C035" w14:textId="175607D2" w:rsidR="004045C2" w:rsidRDefault="004045C2" w:rsidP="004045C2">
      <w:pPr>
        <w:rPr>
          <w:rFonts w:ascii="Arial" w:hAnsi="Arial" w:cs="Arial"/>
          <w:b/>
          <w:sz w:val="24"/>
        </w:rPr>
      </w:pPr>
      <w:r>
        <w:rPr>
          <w:rFonts w:ascii="Arial" w:hAnsi="Arial" w:cs="Arial"/>
          <w:b/>
          <w:color w:val="0000FF"/>
          <w:sz w:val="24"/>
        </w:rPr>
        <w:t>C6-220307</w:t>
      </w:r>
      <w:r>
        <w:rPr>
          <w:rFonts w:ascii="Arial" w:hAnsi="Arial" w:cs="Arial"/>
          <w:b/>
          <w:color w:val="0000FF"/>
          <w:sz w:val="24"/>
        </w:rPr>
        <w:tab/>
      </w:r>
      <w:r>
        <w:rPr>
          <w:rFonts w:ascii="Arial" w:hAnsi="Arial" w:cs="Arial"/>
          <w:b/>
          <w:sz w:val="24"/>
        </w:rPr>
        <w:t>Study on new UICC application for NSSA</w:t>
      </w:r>
    </w:p>
    <w:p w14:paraId="48C84103" w14:textId="77777777" w:rsidR="004045C2" w:rsidRDefault="004045C2" w:rsidP="004045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73E91FD6" w14:textId="77777777" w:rsidR="004045C2" w:rsidRDefault="004045C2" w:rsidP="004045C2">
      <w:pPr>
        <w:rPr>
          <w:color w:val="808080"/>
        </w:rPr>
      </w:pPr>
      <w:r>
        <w:rPr>
          <w:color w:val="808080"/>
        </w:rPr>
        <w:t>(Replaces C6-220264)</w:t>
      </w:r>
    </w:p>
    <w:p w14:paraId="0312FC81" w14:textId="77777777" w:rsidR="004045C2" w:rsidRDefault="004045C2" w:rsidP="004045C2">
      <w:pPr>
        <w:rPr>
          <w:rFonts w:ascii="Arial" w:hAnsi="Arial" w:cs="Arial"/>
          <w:b/>
        </w:rPr>
      </w:pPr>
      <w:r>
        <w:rPr>
          <w:rFonts w:ascii="Arial" w:hAnsi="Arial" w:cs="Arial"/>
          <w:b/>
        </w:rPr>
        <w:t xml:space="preserve">Abstract: </w:t>
      </w:r>
    </w:p>
    <w:p w14:paraId="040AAFE8" w14:textId="77777777" w:rsidR="004045C2" w:rsidRDefault="004045C2" w:rsidP="004045C2">
      <w:r>
        <w:t>Study on new UICC application for NSSA</w:t>
      </w:r>
    </w:p>
    <w:p w14:paraId="639A08B8"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340D" w14:textId="77777777" w:rsidR="004045C2" w:rsidRDefault="004045C2" w:rsidP="004045C2">
      <w:pPr>
        <w:pStyle w:val="Heading2"/>
      </w:pPr>
      <w:bookmarkStart w:id="103" w:name="_Toc104961599"/>
      <w:r>
        <w:t>8</w:t>
      </w:r>
      <w:r>
        <w:tab/>
        <w:t>Other topics</w:t>
      </w:r>
      <w:bookmarkEnd w:id="103"/>
    </w:p>
    <w:p w14:paraId="19119AFD" w14:textId="77777777" w:rsidR="004045C2" w:rsidRDefault="004045C2" w:rsidP="004045C2">
      <w:pPr>
        <w:pStyle w:val="Heading3"/>
      </w:pPr>
      <w:bookmarkStart w:id="104" w:name="_Toc104961600"/>
      <w:r>
        <w:t>8.1</w:t>
      </w:r>
      <w:r>
        <w:tab/>
        <w:t>Update of references to ETSI specifications</w:t>
      </w:r>
      <w:bookmarkEnd w:id="104"/>
    </w:p>
    <w:p w14:paraId="2F1BFA74" w14:textId="77777777" w:rsidR="004045C2" w:rsidRDefault="004045C2" w:rsidP="004045C2">
      <w:pPr>
        <w:pStyle w:val="Heading3"/>
      </w:pPr>
      <w:bookmarkStart w:id="105" w:name="_Toc104961601"/>
      <w:r>
        <w:t>8.2</w:t>
      </w:r>
      <w:r>
        <w:tab/>
        <w:t>Discussion documents</w:t>
      </w:r>
      <w:bookmarkEnd w:id="105"/>
    </w:p>
    <w:p w14:paraId="5A76C380" w14:textId="4237681A" w:rsidR="004045C2" w:rsidRDefault="004045C2" w:rsidP="004045C2">
      <w:pPr>
        <w:rPr>
          <w:rFonts w:ascii="Arial" w:hAnsi="Arial" w:cs="Arial"/>
          <w:b/>
          <w:sz w:val="24"/>
        </w:rPr>
      </w:pPr>
      <w:r>
        <w:rPr>
          <w:rFonts w:ascii="Arial" w:hAnsi="Arial" w:cs="Arial"/>
          <w:b/>
          <w:color w:val="0000FF"/>
          <w:sz w:val="24"/>
        </w:rPr>
        <w:t>C6-220259</w:t>
      </w:r>
      <w:r>
        <w:rPr>
          <w:rFonts w:ascii="Arial" w:hAnsi="Arial" w:cs="Arial"/>
          <w:b/>
          <w:color w:val="0000FF"/>
          <w:sz w:val="24"/>
        </w:rPr>
        <w:tab/>
      </w:r>
      <w:r>
        <w:rPr>
          <w:rFonts w:ascii="Arial" w:hAnsi="Arial" w:cs="Arial"/>
          <w:b/>
          <w:sz w:val="24"/>
        </w:rPr>
        <w:t>Discussion on the improve of speed enhancement for USIM</w:t>
      </w:r>
    </w:p>
    <w:p w14:paraId="46BFA34E" w14:textId="77777777" w:rsidR="004045C2" w:rsidRDefault="004045C2" w:rsidP="004045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B7D45C9"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FCBEF" w14:textId="77777777" w:rsidR="004045C2" w:rsidRDefault="004045C2" w:rsidP="004045C2">
      <w:pPr>
        <w:pStyle w:val="Heading2"/>
      </w:pPr>
      <w:bookmarkStart w:id="106" w:name="_Toc104961602"/>
      <w:r>
        <w:t>9</w:t>
      </w:r>
      <w:r>
        <w:tab/>
        <w:t>Report of ETSI SCP activity and review of approved ETSI TC SCP change requests</w:t>
      </w:r>
      <w:bookmarkEnd w:id="106"/>
    </w:p>
    <w:p w14:paraId="62A18569" w14:textId="7877853C" w:rsidR="004045C2" w:rsidRDefault="004045C2" w:rsidP="004045C2">
      <w:pPr>
        <w:rPr>
          <w:rFonts w:ascii="Arial" w:hAnsi="Arial" w:cs="Arial"/>
          <w:b/>
          <w:sz w:val="24"/>
        </w:rPr>
      </w:pPr>
      <w:r>
        <w:rPr>
          <w:rFonts w:ascii="Arial" w:hAnsi="Arial" w:cs="Arial"/>
          <w:b/>
          <w:color w:val="0000FF"/>
          <w:sz w:val="24"/>
        </w:rPr>
        <w:t>C6-220212</w:t>
      </w:r>
      <w:r>
        <w:rPr>
          <w:rFonts w:ascii="Arial" w:hAnsi="Arial" w:cs="Arial"/>
          <w:b/>
          <w:color w:val="0000FF"/>
          <w:sz w:val="24"/>
        </w:rPr>
        <w:tab/>
      </w:r>
      <w:r>
        <w:rPr>
          <w:rFonts w:ascii="Arial" w:hAnsi="Arial" w:cs="Arial"/>
          <w:b/>
          <w:sz w:val="24"/>
        </w:rPr>
        <w:t>Status report of SCP activities</w:t>
      </w:r>
    </w:p>
    <w:p w14:paraId="1E5D9A73"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539AF1E7"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AF0C5" w14:textId="77777777" w:rsidR="004045C2" w:rsidRDefault="004045C2" w:rsidP="004045C2">
      <w:pPr>
        <w:pStyle w:val="Heading2"/>
      </w:pPr>
      <w:bookmarkStart w:id="107" w:name="_Toc104961603"/>
      <w:r>
        <w:t>10</w:t>
      </w:r>
      <w:r>
        <w:tab/>
        <w:t>Meeting Plan</w:t>
      </w:r>
      <w:bookmarkEnd w:id="107"/>
    </w:p>
    <w:p w14:paraId="1C3F4EED" w14:textId="1BB2AEBB" w:rsidR="004045C2" w:rsidRDefault="004045C2" w:rsidP="004045C2">
      <w:pPr>
        <w:rPr>
          <w:rFonts w:ascii="Arial" w:hAnsi="Arial" w:cs="Arial"/>
          <w:b/>
          <w:sz w:val="24"/>
        </w:rPr>
      </w:pPr>
      <w:r>
        <w:rPr>
          <w:rFonts w:ascii="Arial" w:hAnsi="Arial" w:cs="Arial"/>
          <w:b/>
          <w:color w:val="0000FF"/>
          <w:sz w:val="24"/>
        </w:rPr>
        <w:t>C6-220209</w:t>
      </w:r>
      <w:r>
        <w:rPr>
          <w:rFonts w:ascii="Arial" w:hAnsi="Arial" w:cs="Arial"/>
          <w:b/>
          <w:color w:val="0000FF"/>
          <w:sz w:val="24"/>
        </w:rPr>
        <w:tab/>
      </w:r>
      <w:r>
        <w:rPr>
          <w:rFonts w:ascii="Arial" w:hAnsi="Arial" w:cs="Arial"/>
          <w:b/>
          <w:sz w:val="24"/>
        </w:rPr>
        <w:t>Meetings schedule</w:t>
      </w:r>
    </w:p>
    <w:p w14:paraId="5A32E61C" w14:textId="77777777" w:rsidR="004045C2" w:rsidRDefault="004045C2" w:rsidP="004045C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55B76DB"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C6-220210</w:t>
      </w:r>
      <w:r>
        <w:rPr>
          <w:color w:val="993300"/>
          <w:u w:val="single"/>
        </w:rPr>
        <w:t>.</w:t>
      </w:r>
    </w:p>
    <w:p w14:paraId="30E606F0" w14:textId="65B91C1B" w:rsidR="004045C2" w:rsidRDefault="004045C2" w:rsidP="004045C2">
      <w:pPr>
        <w:rPr>
          <w:rFonts w:ascii="Arial" w:hAnsi="Arial" w:cs="Arial"/>
          <w:b/>
          <w:sz w:val="24"/>
        </w:rPr>
      </w:pPr>
      <w:r>
        <w:rPr>
          <w:rFonts w:ascii="Arial" w:hAnsi="Arial" w:cs="Arial"/>
          <w:b/>
          <w:color w:val="0000FF"/>
          <w:sz w:val="24"/>
        </w:rPr>
        <w:t>C6-220210</w:t>
      </w:r>
      <w:r>
        <w:rPr>
          <w:rFonts w:ascii="Arial" w:hAnsi="Arial" w:cs="Arial"/>
          <w:b/>
          <w:color w:val="0000FF"/>
          <w:sz w:val="24"/>
        </w:rPr>
        <w:tab/>
      </w:r>
      <w:r>
        <w:rPr>
          <w:rFonts w:ascii="Arial" w:hAnsi="Arial" w:cs="Arial"/>
          <w:b/>
          <w:sz w:val="24"/>
        </w:rPr>
        <w:t>Updated meetings schedule</w:t>
      </w:r>
    </w:p>
    <w:p w14:paraId="04480ED0" w14:textId="77777777" w:rsidR="004045C2" w:rsidRDefault="004045C2" w:rsidP="004045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BEA071" w14:textId="77777777" w:rsidR="004045C2" w:rsidRDefault="004045C2" w:rsidP="004045C2">
      <w:pPr>
        <w:rPr>
          <w:color w:val="808080"/>
        </w:rPr>
      </w:pPr>
      <w:r>
        <w:rPr>
          <w:color w:val="808080"/>
        </w:rPr>
        <w:t>(Replaces C6-220209)</w:t>
      </w:r>
    </w:p>
    <w:p w14:paraId="474642E9" w14:textId="77777777" w:rsidR="004045C2" w:rsidRDefault="004045C2" w:rsidP="004045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1BC7B" w14:textId="77777777" w:rsidR="004045C2" w:rsidRDefault="004045C2" w:rsidP="004045C2">
      <w:pPr>
        <w:pStyle w:val="Heading2"/>
      </w:pPr>
      <w:bookmarkStart w:id="108" w:name="_Toc104961604"/>
      <w:r>
        <w:t>11</w:t>
      </w:r>
      <w:r>
        <w:tab/>
        <w:t>Any other Business</w:t>
      </w:r>
      <w:bookmarkEnd w:id="108"/>
    </w:p>
    <w:p w14:paraId="1617504C" w14:textId="77777777" w:rsidR="00922221" w:rsidRDefault="00922221" w:rsidP="00922221">
      <w:pPr>
        <w:pStyle w:val="Heading2"/>
      </w:pPr>
      <w:bookmarkStart w:id="109" w:name="_Toc93650121"/>
      <w:r>
        <w:t>12</w:t>
      </w:r>
      <w:r>
        <w:tab/>
        <w:t>Closing the meeting</w:t>
      </w:r>
      <w:bookmarkEnd w:id="109"/>
    </w:p>
    <w:p w14:paraId="177020A5" w14:textId="7E7F952D" w:rsidR="00922221" w:rsidRDefault="00922221" w:rsidP="00922221">
      <w:r>
        <w:t>E-meeting was closed on Friday 2</w:t>
      </w:r>
      <w:r>
        <w:t>0</w:t>
      </w:r>
      <w:r>
        <w:rPr>
          <w:vertAlign w:val="superscript"/>
        </w:rPr>
        <w:t>th</w:t>
      </w:r>
      <w:r>
        <w:t xml:space="preserve"> </w:t>
      </w:r>
      <w:r>
        <w:t>May</w:t>
      </w:r>
      <w:r>
        <w:t xml:space="preserve"> 2022.  </w:t>
      </w:r>
    </w:p>
    <w:p w14:paraId="43A113C9" w14:textId="606BB041" w:rsidR="00922221" w:rsidRDefault="00922221" w:rsidP="00922221">
      <w:r>
        <w:t xml:space="preserve">Teleconferences were held every meeting day from </w:t>
      </w:r>
      <w:r>
        <w:t>17</w:t>
      </w:r>
      <w:r>
        <w:rPr>
          <w:vertAlign w:val="superscript"/>
        </w:rPr>
        <w:t>th</w:t>
      </w:r>
      <w:r>
        <w:t xml:space="preserve">  to 2</w:t>
      </w:r>
      <w:r>
        <w:rPr>
          <w:vertAlign w:val="superscript"/>
        </w:rPr>
        <w:t>th</w:t>
      </w:r>
      <w:r>
        <w:t xml:space="preserve">  </w:t>
      </w:r>
      <w:r>
        <w:t>May</w:t>
      </w:r>
      <w:r>
        <w:t xml:space="preserve"> during </w:t>
      </w:r>
      <w:r>
        <w:t>14</w:t>
      </w:r>
      <w:r>
        <w:t xml:space="preserve">:00 to </w:t>
      </w:r>
      <w:r>
        <w:t>16</w:t>
      </w:r>
      <w:r>
        <w:t>:00 CE</w:t>
      </w:r>
      <w:r>
        <w:t>S</w:t>
      </w:r>
      <w:r>
        <w:t>T.</w:t>
      </w:r>
    </w:p>
    <w:p w14:paraId="54DB38AE" w14:textId="77777777" w:rsidR="00922221" w:rsidRDefault="00922221" w:rsidP="00922221">
      <w:pPr>
        <w:pStyle w:val="Heading2"/>
      </w:pPr>
      <w:r>
        <w:br w:type="page"/>
      </w:r>
      <w:r>
        <w:lastRenderedPageBreak/>
        <w:t>Annex A: Contribution documents and status</w:t>
      </w:r>
    </w:p>
    <w:p w14:paraId="791A493E" w14:textId="77777777" w:rsidR="00922221" w:rsidRDefault="00922221" w:rsidP="00922221">
      <w:pPr>
        <w:pStyle w:val="Heading3"/>
      </w:pPr>
      <w:r>
        <w:t xml:space="preserve">A1: List of </w:t>
      </w:r>
      <w:proofErr w:type="spellStart"/>
      <w:r>
        <w:t>TDocs</w:t>
      </w:r>
      <w:proofErr w:type="spellEnd"/>
    </w:p>
    <w:p w14:paraId="0078CE28"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3828"/>
        <w:gridCol w:w="1708"/>
        <w:gridCol w:w="967"/>
        <w:gridCol w:w="1007"/>
        <w:gridCol w:w="1022"/>
      </w:tblGrid>
      <w:tr w:rsidR="00922221" w14:paraId="1D8D468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589871C"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81107F3" w14:textId="77777777" w:rsidR="00922221" w:rsidRDefault="009222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06AE538" w14:textId="77777777" w:rsidR="00922221" w:rsidRDefault="009222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FE87D91" w14:textId="77777777" w:rsidR="00922221" w:rsidRDefault="009222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52616EA" w14:textId="77777777" w:rsidR="00922221" w:rsidRDefault="0092222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149F6C8" w14:textId="77777777" w:rsidR="00922221" w:rsidRDefault="00922221">
            <w:pPr>
              <w:pStyle w:val="TAH"/>
            </w:pPr>
            <w:r>
              <w:t>Replaced by</w:t>
            </w:r>
          </w:p>
        </w:tc>
      </w:tr>
      <w:tr w:rsidR="00922221" w14:paraId="11435A1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D763C9" w14:textId="77777777" w:rsidR="00922221" w:rsidRDefault="00922221">
            <w:pPr>
              <w:pStyle w:val="TAL"/>
              <w:rPr>
                <w:sz w:val="16"/>
              </w:rPr>
            </w:pPr>
            <w:r>
              <w:rPr>
                <w:sz w:val="16"/>
              </w:rPr>
              <w:t>C6-220201</w:t>
            </w:r>
          </w:p>
        </w:tc>
        <w:tc>
          <w:tcPr>
            <w:tcW w:w="0" w:type="auto"/>
            <w:tcBorders>
              <w:top w:val="single" w:sz="4" w:space="0" w:color="auto"/>
              <w:left w:val="single" w:sz="4" w:space="0" w:color="auto"/>
              <w:bottom w:val="single" w:sz="4" w:space="0" w:color="auto"/>
              <w:right w:val="single" w:sz="4" w:space="0" w:color="auto"/>
            </w:tcBorders>
            <w:hideMark/>
          </w:tcPr>
          <w:p w14:paraId="151BFF72" w14:textId="77777777" w:rsidR="00922221" w:rsidRDefault="00922221">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6E2381B1" w14:textId="77777777" w:rsidR="00922221" w:rsidRDefault="00922221">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633355DD"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71F526"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D681EF" w14:textId="77777777" w:rsidR="00922221" w:rsidRDefault="00922221">
            <w:pPr>
              <w:pStyle w:val="TAL"/>
              <w:rPr>
                <w:sz w:val="16"/>
              </w:rPr>
            </w:pPr>
          </w:p>
        </w:tc>
      </w:tr>
      <w:tr w:rsidR="00922221" w14:paraId="651D131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FE4A50F" w14:textId="77777777" w:rsidR="00922221" w:rsidRDefault="00922221">
            <w:pPr>
              <w:pStyle w:val="TAL"/>
              <w:rPr>
                <w:sz w:val="16"/>
              </w:rPr>
            </w:pPr>
            <w:r>
              <w:rPr>
                <w:sz w:val="16"/>
              </w:rPr>
              <w:t>C6-220202</w:t>
            </w:r>
          </w:p>
        </w:tc>
        <w:tc>
          <w:tcPr>
            <w:tcW w:w="0" w:type="auto"/>
            <w:tcBorders>
              <w:top w:val="single" w:sz="4" w:space="0" w:color="auto"/>
              <w:left w:val="single" w:sz="4" w:space="0" w:color="auto"/>
              <w:bottom w:val="single" w:sz="4" w:space="0" w:color="auto"/>
              <w:right w:val="single" w:sz="4" w:space="0" w:color="auto"/>
            </w:tcBorders>
            <w:hideMark/>
          </w:tcPr>
          <w:p w14:paraId="619D15D3" w14:textId="77777777" w:rsidR="00922221" w:rsidRDefault="00922221">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625B36A3"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04BF623"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2E7E45"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AF09F0" w14:textId="77777777" w:rsidR="00922221" w:rsidRDefault="00922221">
            <w:pPr>
              <w:pStyle w:val="TAL"/>
              <w:rPr>
                <w:sz w:val="16"/>
              </w:rPr>
            </w:pPr>
          </w:p>
        </w:tc>
      </w:tr>
      <w:tr w:rsidR="00922221" w14:paraId="55881D2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772C143" w14:textId="77777777" w:rsidR="00922221" w:rsidRDefault="00922221">
            <w:pPr>
              <w:pStyle w:val="TAL"/>
              <w:rPr>
                <w:sz w:val="16"/>
              </w:rPr>
            </w:pPr>
            <w:r>
              <w:rPr>
                <w:sz w:val="16"/>
              </w:rPr>
              <w:t>C6-220203</w:t>
            </w:r>
          </w:p>
        </w:tc>
        <w:tc>
          <w:tcPr>
            <w:tcW w:w="0" w:type="auto"/>
            <w:tcBorders>
              <w:top w:val="single" w:sz="4" w:space="0" w:color="auto"/>
              <w:left w:val="single" w:sz="4" w:space="0" w:color="auto"/>
              <w:bottom w:val="single" w:sz="4" w:space="0" w:color="auto"/>
              <w:right w:val="single" w:sz="4" w:space="0" w:color="auto"/>
            </w:tcBorders>
            <w:hideMark/>
          </w:tcPr>
          <w:p w14:paraId="786CE1A2" w14:textId="77777777" w:rsidR="00922221" w:rsidRDefault="00922221">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0418E9D5"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ACF4C1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A72C0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002CB" w14:textId="77777777" w:rsidR="00922221" w:rsidRDefault="00922221">
            <w:pPr>
              <w:pStyle w:val="TAL"/>
              <w:rPr>
                <w:sz w:val="16"/>
              </w:rPr>
            </w:pPr>
            <w:r>
              <w:rPr>
                <w:sz w:val="16"/>
              </w:rPr>
              <w:t>C6-220204</w:t>
            </w:r>
          </w:p>
        </w:tc>
      </w:tr>
      <w:tr w:rsidR="00922221" w14:paraId="78273F5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1D45C14" w14:textId="77777777" w:rsidR="00922221" w:rsidRDefault="00922221">
            <w:pPr>
              <w:pStyle w:val="TAL"/>
              <w:rPr>
                <w:sz w:val="16"/>
              </w:rPr>
            </w:pPr>
            <w:r>
              <w:rPr>
                <w:sz w:val="16"/>
              </w:rPr>
              <w:t>C6-220204</w:t>
            </w:r>
          </w:p>
        </w:tc>
        <w:tc>
          <w:tcPr>
            <w:tcW w:w="0" w:type="auto"/>
            <w:tcBorders>
              <w:top w:val="single" w:sz="4" w:space="0" w:color="auto"/>
              <w:left w:val="single" w:sz="4" w:space="0" w:color="auto"/>
              <w:bottom w:val="single" w:sz="4" w:space="0" w:color="auto"/>
              <w:right w:val="single" w:sz="4" w:space="0" w:color="auto"/>
            </w:tcBorders>
            <w:hideMark/>
          </w:tcPr>
          <w:p w14:paraId="2ADD5A76" w14:textId="77777777" w:rsidR="00922221" w:rsidRDefault="00922221">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08E429A0"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41DA0EA" w14:textId="77777777" w:rsidR="00922221" w:rsidRDefault="009222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B2F6EA" w14:textId="77777777" w:rsidR="00922221" w:rsidRDefault="00922221">
            <w:pPr>
              <w:pStyle w:val="TAL"/>
              <w:rPr>
                <w:sz w:val="16"/>
              </w:rPr>
            </w:pPr>
            <w:r>
              <w:rPr>
                <w:sz w:val="16"/>
              </w:rPr>
              <w:t>C6-220203</w:t>
            </w:r>
          </w:p>
        </w:tc>
        <w:tc>
          <w:tcPr>
            <w:tcW w:w="0" w:type="auto"/>
            <w:tcBorders>
              <w:top w:val="single" w:sz="4" w:space="0" w:color="auto"/>
              <w:left w:val="single" w:sz="4" w:space="0" w:color="auto"/>
              <w:bottom w:val="single" w:sz="4" w:space="0" w:color="auto"/>
              <w:right w:val="single" w:sz="4" w:space="0" w:color="auto"/>
            </w:tcBorders>
          </w:tcPr>
          <w:p w14:paraId="3FB75AE8" w14:textId="77777777" w:rsidR="00922221" w:rsidRDefault="00922221">
            <w:pPr>
              <w:pStyle w:val="TAL"/>
              <w:rPr>
                <w:sz w:val="16"/>
              </w:rPr>
            </w:pPr>
          </w:p>
        </w:tc>
      </w:tr>
      <w:tr w:rsidR="00922221" w14:paraId="429FB73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4B5A3E8" w14:textId="77777777" w:rsidR="00922221" w:rsidRDefault="00922221">
            <w:pPr>
              <w:pStyle w:val="TAL"/>
              <w:rPr>
                <w:sz w:val="16"/>
              </w:rPr>
            </w:pPr>
            <w:r>
              <w:rPr>
                <w:sz w:val="16"/>
              </w:rPr>
              <w:t>C6-220205</w:t>
            </w:r>
          </w:p>
        </w:tc>
        <w:tc>
          <w:tcPr>
            <w:tcW w:w="0" w:type="auto"/>
            <w:tcBorders>
              <w:top w:val="single" w:sz="4" w:space="0" w:color="auto"/>
              <w:left w:val="single" w:sz="4" w:space="0" w:color="auto"/>
              <w:bottom w:val="single" w:sz="4" w:space="0" w:color="auto"/>
              <w:right w:val="single" w:sz="4" w:space="0" w:color="auto"/>
            </w:tcBorders>
            <w:hideMark/>
          </w:tcPr>
          <w:p w14:paraId="175DB0DC" w14:textId="77777777" w:rsidR="00922221" w:rsidRDefault="00922221">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00569688"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4D99223"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C7FB11"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7A5C9" w14:textId="77777777" w:rsidR="00922221" w:rsidRDefault="00922221">
            <w:pPr>
              <w:pStyle w:val="TAL"/>
              <w:rPr>
                <w:sz w:val="16"/>
              </w:rPr>
            </w:pPr>
          </w:p>
        </w:tc>
      </w:tr>
      <w:tr w:rsidR="00922221" w14:paraId="0D1B0A5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4444606" w14:textId="77777777" w:rsidR="00922221" w:rsidRDefault="00922221">
            <w:pPr>
              <w:pStyle w:val="TAL"/>
              <w:rPr>
                <w:sz w:val="16"/>
              </w:rPr>
            </w:pPr>
            <w:r>
              <w:rPr>
                <w:sz w:val="16"/>
              </w:rPr>
              <w:t>C6-220206</w:t>
            </w:r>
          </w:p>
        </w:tc>
        <w:tc>
          <w:tcPr>
            <w:tcW w:w="0" w:type="auto"/>
            <w:tcBorders>
              <w:top w:val="single" w:sz="4" w:space="0" w:color="auto"/>
              <w:left w:val="single" w:sz="4" w:space="0" w:color="auto"/>
              <w:bottom w:val="single" w:sz="4" w:space="0" w:color="auto"/>
              <w:right w:val="single" w:sz="4" w:space="0" w:color="auto"/>
            </w:tcBorders>
            <w:hideMark/>
          </w:tcPr>
          <w:p w14:paraId="4A3EF885" w14:textId="77777777" w:rsidR="00922221" w:rsidRDefault="00922221">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6CD0E3D3"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4C109DE"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A45900"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F7162F" w14:textId="77777777" w:rsidR="00922221" w:rsidRDefault="00922221">
            <w:pPr>
              <w:pStyle w:val="TAL"/>
              <w:rPr>
                <w:sz w:val="16"/>
              </w:rPr>
            </w:pPr>
          </w:p>
        </w:tc>
      </w:tr>
      <w:tr w:rsidR="00922221" w14:paraId="68F8EE8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167F8A7" w14:textId="77777777" w:rsidR="00922221" w:rsidRDefault="00922221">
            <w:pPr>
              <w:pStyle w:val="TAL"/>
              <w:rPr>
                <w:sz w:val="16"/>
              </w:rPr>
            </w:pPr>
            <w:r>
              <w:rPr>
                <w:sz w:val="16"/>
              </w:rPr>
              <w:t>C6-220207</w:t>
            </w:r>
          </w:p>
        </w:tc>
        <w:tc>
          <w:tcPr>
            <w:tcW w:w="0" w:type="auto"/>
            <w:tcBorders>
              <w:top w:val="single" w:sz="4" w:space="0" w:color="auto"/>
              <w:left w:val="single" w:sz="4" w:space="0" w:color="auto"/>
              <w:bottom w:val="single" w:sz="4" w:space="0" w:color="auto"/>
              <w:right w:val="single" w:sz="4" w:space="0" w:color="auto"/>
            </w:tcBorders>
            <w:hideMark/>
          </w:tcPr>
          <w:p w14:paraId="6CBB0B16" w14:textId="77777777" w:rsidR="00922221" w:rsidRDefault="00922221">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5EA544D3"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54E39FB"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13182B"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2F61F" w14:textId="77777777" w:rsidR="00922221" w:rsidRDefault="00922221">
            <w:pPr>
              <w:pStyle w:val="TAL"/>
              <w:rPr>
                <w:sz w:val="16"/>
              </w:rPr>
            </w:pPr>
            <w:r>
              <w:rPr>
                <w:sz w:val="16"/>
              </w:rPr>
              <w:t>C6-220208</w:t>
            </w:r>
          </w:p>
        </w:tc>
      </w:tr>
      <w:tr w:rsidR="00922221" w14:paraId="4AD9B99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0E4C1FC" w14:textId="77777777" w:rsidR="00922221" w:rsidRDefault="00922221">
            <w:pPr>
              <w:pStyle w:val="TAL"/>
              <w:rPr>
                <w:sz w:val="16"/>
              </w:rPr>
            </w:pPr>
            <w:r>
              <w:rPr>
                <w:sz w:val="16"/>
              </w:rPr>
              <w:t>C6-220208</w:t>
            </w:r>
          </w:p>
        </w:tc>
        <w:tc>
          <w:tcPr>
            <w:tcW w:w="0" w:type="auto"/>
            <w:tcBorders>
              <w:top w:val="single" w:sz="4" w:space="0" w:color="auto"/>
              <w:left w:val="single" w:sz="4" w:space="0" w:color="auto"/>
              <w:bottom w:val="single" w:sz="4" w:space="0" w:color="auto"/>
              <w:right w:val="single" w:sz="4" w:space="0" w:color="auto"/>
            </w:tcBorders>
            <w:hideMark/>
          </w:tcPr>
          <w:p w14:paraId="52F2B8D0" w14:textId="77777777" w:rsidR="00922221" w:rsidRDefault="00922221">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44A8DC5A"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D1A4BE7"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DEA347" w14:textId="77777777" w:rsidR="00922221" w:rsidRDefault="00922221">
            <w:pPr>
              <w:pStyle w:val="TAL"/>
              <w:rPr>
                <w:sz w:val="16"/>
              </w:rPr>
            </w:pPr>
            <w:r>
              <w:rPr>
                <w:sz w:val="16"/>
              </w:rPr>
              <w:t>C6-220207</w:t>
            </w:r>
          </w:p>
        </w:tc>
        <w:tc>
          <w:tcPr>
            <w:tcW w:w="0" w:type="auto"/>
            <w:tcBorders>
              <w:top w:val="single" w:sz="4" w:space="0" w:color="auto"/>
              <w:left w:val="single" w:sz="4" w:space="0" w:color="auto"/>
              <w:bottom w:val="single" w:sz="4" w:space="0" w:color="auto"/>
              <w:right w:val="single" w:sz="4" w:space="0" w:color="auto"/>
            </w:tcBorders>
            <w:hideMark/>
          </w:tcPr>
          <w:p w14:paraId="3C2AA3C6" w14:textId="77777777" w:rsidR="00922221" w:rsidRDefault="00922221">
            <w:pPr>
              <w:pStyle w:val="TAL"/>
              <w:rPr>
                <w:sz w:val="16"/>
              </w:rPr>
            </w:pPr>
            <w:r>
              <w:rPr>
                <w:sz w:val="16"/>
              </w:rPr>
              <w:t>C6-220308</w:t>
            </w:r>
          </w:p>
        </w:tc>
      </w:tr>
      <w:tr w:rsidR="00922221" w14:paraId="5493B63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DB2E8AC" w14:textId="77777777" w:rsidR="00922221" w:rsidRDefault="00922221">
            <w:pPr>
              <w:pStyle w:val="TAL"/>
              <w:rPr>
                <w:sz w:val="16"/>
              </w:rPr>
            </w:pPr>
            <w:r>
              <w:rPr>
                <w:sz w:val="16"/>
              </w:rPr>
              <w:t>C6-220209</w:t>
            </w:r>
          </w:p>
        </w:tc>
        <w:tc>
          <w:tcPr>
            <w:tcW w:w="0" w:type="auto"/>
            <w:tcBorders>
              <w:top w:val="single" w:sz="4" w:space="0" w:color="auto"/>
              <w:left w:val="single" w:sz="4" w:space="0" w:color="auto"/>
              <w:bottom w:val="single" w:sz="4" w:space="0" w:color="auto"/>
              <w:right w:val="single" w:sz="4" w:space="0" w:color="auto"/>
            </w:tcBorders>
            <w:hideMark/>
          </w:tcPr>
          <w:p w14:paraId="7394D524" w14:textId="77777777" w:rsidR="00922221" w:rsidRDefault="00922221">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2FC1AAEF"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3C7592F"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5290F"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4D4C8" w14:textId="77777777" w:rsidR="00922221" w:rsidRDefault="00922221">
            <w:pPr>
              <w:pStyle w:val="TAL"/>
              <w:rPr>
                <w:sz w:val="16"/>
              </w:rPr>
            </w:pPr>
            <w:r>
              <w:rPr>
                <w:sz w:val="16"/>
              </w:rPr>
              <w:t>C6-220210</w:t>
            </w:r>
          </w:p>
        </w:tc>
      </w:tr>
      <w:tr w:rsidR="00922221" w14:paraId="28898E2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1C1C68D" w14:textId="77777777" w:rsidR="00922221" w:rsidRDefault="00922221">
            <w:pPr>
              <w:pStyle w:val="TAL"/>
              <w:rPr>
                <w:sz w:val="16"/>
              </w:rPr>
            </w:pPr>
            <w:r>
              <w:rPr>
                <w:sz w:val="16"/>
              </w:rPr>
              <w:t>C6-220210</w:t>
            </w:r>
          </w:p>
        </w:tc>
        <w:tc>
          <w:tcPr>
            <w:tcW w:w="0" w:type="auto"/>
            <w:tcBorders>
              <w:top w:val="single" w:sz="4" w:space="0" w:color="auto"/>
              <w:left w:val="single" w:sz="4" w:space="0" w:color="auto"/>
              <w:bottom w:val="single" w:sz="4" w:space="0" w:color="auto"/>
              <w:right w:val="single" w:sz="4" w:space="0" w:color="auto"/>
            </w:tcBorders>
            <w:hideMark/>
          </w:tcPr>
          <w:p w14:paraId="41EAEB03" w14:textId="77777777" w:rsidR="00922221" w:rsidRDefault="00922221">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6C46991F"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B6D1B97" w14:textId="77777777" w:rsidR="00922221" w:rsidRDefault="009222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C86E42" w14:textId="77777777" w:rsidR="00922221" w:rsidRDefault="00922221">
            <w:pPr>
              <w:pStyle w:val="TAL"/>
              <w:rPr>
                <w:sz w:val="16"/>
              </w:rPr>
            </w:pPr>
            <w:r>
              <w:rPr>
                <w:sz w:val="16"/>
              </w:rPr>
              <w:t>C6-220209</w:t>
            </w:r>
          </w:p>
        </w:tc>
        <w:tc>
          <w:tcPr>
            <w:tcW w:w="0" w:type="auto"/>
            <w:tcBorders>
              <w:top w:val="single" w:sz="4" w:space="0" w:color="auto"/>
              <w:left w:val="single" w:sz="4" w:space="0" w:color="auto"/>
              <w:bottom w:val="single" w:sz="4" w:space="0" w:color="auto"/>
              <w:right w:val="single" w:sz="4" w:space="0" w:color="auto"/>
            </w:tcBorders>
          </w:tcPr>
          <w:p w14:paraId="4B3AC44D" w14:textId="77777777" w:rsidR="00922221" w:rsidRDefault="00922221">
            <w:pPr>
              <w:pStyle w:val="TAL"/>
              <w:rPr>
                <w:sz w:val="16"/>
              </w:rPr>
            </w:pPr>
          </w:p>
        </w:tc>
      </w:tr>
      <w:tr w:rsidR="00922221" w14:paraId="7041F7B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01F08EB" w14:textId="77777777" w:rsidR="00922221" w:rsidRDefault="00922221">
            <w:pPr>
              <w:pStyle w:val="TAL"/>
              <w:rPr>
                <w:sz w:val="16"/>
              </w:rPr>
            </w:pPr>
            <w:r>
              <w:rPr>
                <w:sz w:val="16"/>
              </w:rPr>
              <w:t>C6-220211</w:t>
            </w:r>
          </w:p>
        </w:tc>
        <w:tc>
          <w:tcPr>
            <w:tcW w:w="0" w:type="auto"/>
            <w:tcBorders>
              <w:top w:val="single" w:sz="4" w:space="0" w:color="auto"/>
              <w:left w:val="single" w:sz="4" w:space="0" w:color="auto"/>
              <w:bottom w:val="single" w:sz="4" w:space="0" w:color="auto"/>
              <w:right w:val="single" w:sz="4" w:space="0" w:color="auto"/>
            </w:tcBorders>
            <w:hideMark/>
          </w:tcPr>
          <w:p w14:paraId="01A5F34B" w14:textId="77777777" w:rsidR="00922221" w:rsidRDefault="00922221">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56734881"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FB168EA"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129519"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EED3DA" w14:textId="77777777" w:rsidR="00922221" w:rsidRDefault="00922221">
            <w:pPr>
              <w:pStyle w:val="TAL"/>
              <w:rPr>
                <w:sz w:val="16"/>
              </w:rPr>
            </w:pPr>
          </w:p>
        </w:tc>
      </w:tr>
      <w:tr w:rsidR="00922221" w14:paraId="35FD7EB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DC9C136" w14:textId="77777777" w:rsidR="00922221" w:rsidRDefault="00922221">
            <w:pPr>
              <w:pStyle w:val="TAL"/>
              <w:rPr>
                <w:sz w:val="16"/>
              </w:rPr>
            </w:pPr>
            <w:r>
              <w:rPr>
                <w:sz w:val="16"/>
              </w:rPr>
              <w:t>C6-220212</w:t>
            </w:r>
          </w:p>
        </w:tc>
        <w:tc>
          <w:tcPr>
            <w:tcW w:w="0" w:type="auto"/>
            <w:tcBorders>
              <w:top w:val="single" w:sz="4" w:space="0" w:color="auto"/>
              <w:left w:val="single" w:sz="4" w:space="0" w:color="auto"/>
              <w:bottom w:val="single" w:sz="4" w:space="0" w:color="auto"/>
              <w:right w:val="single" w:sz="4" w:space="0" w:color="auto"/>
            </w:tcBorders>
            <w:hideMark/>
          </w:tcPr>
          <w:p w14:paraId="30060D42" w14:textId="77777777" w:rsidR="00922221" w:rsidRDefault="00922221">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7337723E" w14:textId="77777777" w:rsidR="00922221" w:rsidRDefault="00922221">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26A97D"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40E8B8"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2C992F" w14:textId="77777777" w:rsidR="00922221" w:rsidRDefault="00922221">
            <w:pPr>
              <w:pStyle w:val="TAL"/>
              <w:rPr>
                <w:sz w:val="16"/>
              </w:rPr>
            </w:pPr>
          </w:p>
        </w:tc>
      </w:tr>
      <w:tr w:rsidR="00922221" w14:paraId="334B5E6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F2CF67" w14:textId="77777777" w:rsidR="00922221" w:rsidRDefault="00922221">
            <w:pPr>
              <w:pStyle w:val="TAL"/>
              <w:rPr>
                <w:sz w:val="16"/>
              </w:rPr>
            </w:pPr>
            <w:r>
              <w:rPr>
                <w:sz w:val="16"/>
              </w:rPr>
              <w:t>C6-220213</w:t>
            </w:r>
          </w:p>
        </w:tc>
        <w:tc>
          <w:tcPr>
            <w:tcW w:w="0" w:type="auto"/>
            <w:tcBorders>
              <w:top w:val="single" w:sz="4" w:space="0" w:color="auto"/>
              <w:left w:val="single" w:sz="4" w:space="0" w:color="auto"/>
              <w:bottom w:val="single" w:sz="4" w:space="0" w:color="auto"/>
              <w:right w:val="single" w:sz="4" w:space="0" w:color="auto"/>
            </w:tcBorders>
            <w:hideMark/>
          </w:tcPr>
          <w:p w14:paraId="760B809A" w14:textId="77777777" w:rsidR="00922221" w:rsidRDefault="00922221">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32517A26"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AC7D459"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2A64A6"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41A21" w14:textId="77777777" w:rsidR="00922221" w:rsidRDefault="00922221">
            <w:pPr>
              <w:pStyle w:val="TAL"/>
              <w:rPr>
                <w:sz w:val="16"/>
              </w:rPr>
            </w:pPr>
          </w:p>
        </w:tc>
      </w:tr>
      <w:tr w:rsidR="00922221" w14:paraId="10CB842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D722794" w14:textId="77777777" w:rsidR="00922221" w:rsidRDefault="00922221">
            <w:pPr>
              <w:pStyle w:val="TAL"/>
              <w:rPr>
                <w:sz w:val="16"/>
              </w:rPr>
            </w:pPr>
            <w:r>
              <w:rPr>
                <w:sz w:val="16"/>
              </w:rPr>
              <w:t>C6-220214</w:t>
            </w:r>
          </w:p>
        </w:tc>
        <w:tc>
          <w:tcPr>
            <w:tcW w:w="0" w:type="auto"/>
            <w:tcBorders>
              <w:top w:val="single" w:sz="4" w:space="0" w:color="auto"/>
              <w:left w:val="single" w:sz="4" w:space="0" w:color="auto"/>
              <w:bottom w:val="single" w:sz="4" w:space="0" w:color="auto"/>
              <w:right w:val="single" w:sz="4" w:space="0" w:color="auto"/>
            </w:tcBorders>
            <w:hideMark/>
          </w:tcPr>
          <w:p w14:paraId="4F654A82" w14:textId="77777777" w:rsidR="00922221" w:rsidRDefault="00922221">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7BE82CDF"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50E6A7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16153D"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9BB1A" w14:textId="77777777" w:rsidR="00922221" w:rsidRDefault="00922221">
            <w:pPr>
              <w:pStyle w:val="TAL"/>
              <w:rPr>
                <w:sz w:val="16"/>
              </w:rPr>
            </w:pPr>
          </w:p>
        </w:tc>
      </w:tr>
      <w:tr w:rsidR="00922221" w14:paraId="2284789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A9A80DF" w14:textId="77777777" w:rsidR="00922221" w:rsidRDefault="00922221">
            <w:pPr>
              <w:pStyle w:val="TAL"/>
              <w:rPr>
                <w:sz w:val="16"/>
              </w:rPr>
            </w:pPr>
            <w:r>
              <w:rPr>
                <w:sz w:val="16"/>
              </w:rPr>
              <w:t>C6-220215</w:t>
            </w:r>
          </w:p>
        </w:tc>
        <w:tc>
          <w:tcPr>
            <w:tcW w:w="0" w:type="auto"/>
            <w:tcBorders>
              <w:top w:val="single" w:sz="4" w:space="0" w:color="auto"/>
              <w:left w:val="single" w:sz="4" w:space="0" w:color="auto"/>
              <w:bottom w:val="single" w:sz="4" w:space="0" w:color="auto"/>
              <w:right w:val="single" w:sz="4" w:space="0" w:color="auto"/>
            </w:tcBorders>
            <w:hideMark/>
          </w:tcPr>
          <w:p w14:paraId="444ED2A3" w14:textId="77777777" w:rsidR="00922221" w:rsidRDefault="00922221">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1EF39913"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24429ED"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09092C"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18692" w14:textId="77777777" w:rsidR="00922221" w:rsidRDefault="00922221">
            <w:pPr>
              <w:pStyle w:val="TAL"/>
              <w:rPr>
                <w:sz w:val="16"/>
              </w:rPr>
            </w:pPr>
          </w:p>
        </w:tc>
      </w:tr>
      <w:tr w:rsidR="00922221" w14:paraId="2FFC530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139A3D" w14:textId="77777777" w:rsidR="00922221" w:rsidRDefault="00922221">
            <w:pPr>
              <w:pStyle w:val="TAL"/>
              <w:rPr>
                <w:sz w:val="16"/>
              </w:rPr>
            </w:pPr>
            <w:r>
              <w:rPr>
                <w:sz w:val="16"/>
              </w:rPr>
              <w:t>C6-220216</w:t>
            </w:r>
          </w:p>
        </w:tc>
        <w:tc>
          <w:tcPr>
            <w:tcW w:w="0" w:type="auto"/>
            <w:tcBorders>
              <w:top w:val="single" w:sz="4" w:space="0" w:color="auto"/>
              <w:left w:val="single" w:sz="4" w:space="0" w:color="auto"/>
              <w:bottom w:val="single" w:sz="4" w:space="0" w:color="auto"/>
              <w:right w:val="single" w:sz="4" w:space="0" w:color="auto"/>
            </w:tcBorders>
            <w:hideMark/>
          </w:tcPr>
          <w:p w14:paraId="3E10FE63" w14:textId="77777777" w:rsidR="00922221" w:rsidRDefault="00922221">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2CFBE8D8"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72067E1"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3E1289"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9C58C" w14:textId="77777777" w:rsidR="00922221" w:rsidRDefault="00922221">
            <w:pPr>
              <w:pStyle w:val="TAL"/>
              <w:rPr>
                <w:sz w:val="16"/>
              </w:rPr>
            </w:pPr>
          </w:p>
        </w:tc>
      </w:tr>
      <w:tr w:rsidR="00922221" w14:paraId="20DA4A5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E0A95E6" w14:textId="77777777" w:rsidR="00922221" w:rsidRDefault="00922221">
            <w:pPr>
              <w:pStyle w:val="TAL"/>
              <w:rPr>
                <w:sz w:val="16"/>
              </w:rPr>
            </w:pPr>
            <w:r>
              <w:rPr>
                <w:sz w:val="16"/>
              </w:rPr>
              <w:t>C6-220217</w:t>
            </w:r>
          </w:p>
        </w:tc>
        <w:tc>
          <w:tcPr>
            <w:tcW w:w="0" w:type="auto"/>
            <w:tcBorders>
              <w:top w:val="single" w:sz="4" w:space="0" w:color="auto"/>
              <w:left w:val="single" w:sz="4" w:space="0" w:color="auto"/>
              <w:bottom w:val="single" w:sz="4" w:space="0" w:color="auto"/>
              <w:right w:val="single" w:sz="4" w:space="0" w:color="auto"/>
            </w:tcBorders>
            <w:hideMark/>
          </w:tcPr>
          <w:p w14:paraId="77258EA3" w14:textId="77777777" w:rsidR="00922221" w:rsidRDefault="00922221">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76DE0D9B"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FBCE008"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EB5BF6"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33CA08" w14:textId="77777777" w:rsidR="00922221" w:rsidRDefault="00922221">
            <w:pPr>
              <w:pStyle w:val="TAL"/>
              <w:rPr>
                <w:sz w:val="16"/>
              </w:rPr>
            </w:pPr>
          </w:p>
        </w:tc>
      </w:tr>
      <w:tr w:rsidR="00922221" w14:paraId="7166C2D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16265E9" w14:textId="77777777" w:rsidR="00922221" w:rsidRDefault="00922221">
            <w:pPr>
              <w:pStyle w:val="TAL"/>
              <w:rPr>
                <w:sz w:val="16"/>
              </w:rPr>
            </w:pPr>
            <w:r>
              <w:rPr>
                <w:sz w:val="16"/>
              </w:rPr>
              <w:t>C6-220218</w:t>
            </w:r>
          </w:p>
        </w:tc>
        <w:tc>
          <w:tcPr>
            <w:tcW w:w="0" w:type="auto"/>
            <w:tcBorders>
              <w:top w:val="single" w:sz="4" w:space="0" w:color="auto"/>
              <w:left w:val="single" w:sz="4" w:space="0" w:color="auto"/>
              <w:bottom w:val="single" w:sz="4" w:space="0" w:color="auto"/>
              <w:right w:val="single" w:sz="4" w:space="0" w:color="auto"/>
            </w:tcBorders>
            <w:hideMark/>
          </w:tcPr>
          <w:p w14:paraId="66EC7CF9" w14:textId="77777777" w:rsidR="00922221" w:rsidRDefault="00922221">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19835ADD" w14:textId="77777777" w:rsidR="00922221" w:rsidRDefault="0092222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F41942B"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DE2530"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58E08" w14:textId="77777777" w:rsidR="00922221" w:rsidRDefault="00922221">
            <w:pPr>
              <w:pStyle w:val="TAL"/>
              <w:rPr>
                <w:sz w:val="16"/>
              </w:rPr>
            </w:pPr>
          </w:p>
        </w:tc>
      </w:tr>
      <w:tr w:rsidR="00922221" w14:paraId="0BC4963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E4C93C9" w14:textId="77777777" w:rsidR="00922221" w:rsidRDefault="00922221">
            <w:pPr>
              <w:pStyle w:val="TAL"/>
              <w:rPr>
                <w:sz w:val="16"/>
              </w:rPr>
            </w:pPr>
            <w:r>
              <w:rPr>
                <w:sz w:val="16"/>
              </w:rPr>
              <w:t>C6-220219</w:t>
            </w:r>
          </w:p>
        </w:tc>
        <w:tc>
          <w:tcPr>
            <w:tcW w:w="0" w:type="auto"/>
            <w:tcBorders>
              <w:top w:val="single" w:sz="4" w:space="0" w:color="auto"/>
              <w:left w:val="single" w:sz="4" w:space="0" w:color="auto"/>
              <w:bottom w:val="single" w:sz="4" w:space="0" w:color="auto"/>
              <w:right w:val="single" w:sz="4" w:space="0" w:color="auto"/>
            </w:tcBorders>
            <w:hideMark/>
          </w:tcPr>
          <w:p w14:paraId="2ACE40FD" w14:textId="77777777" w:rsidR="00922221" w:rsidRDefault="00922221">
            <w:pPr>
              <w:pStyle w:val="TAL"/>
              <w:rPr>
                <w:sz w:val="16"/>
              </w:rPr>
            </w:pPr>
            <w:r>
              <w:rPr>
                <w:sz w:val="16"/>
              </w:rPr>
              <w:t>SSC mode corrections for BIP test cases</w:t>
            </w:r>
          </w:p>
        </w:tc>
        <w:tc>
          <w:tcPr>
            <w:tcW w:w="0" w:type="auto"/>
            <w:tcBorders>
              <w:top w:val="single" w:sz="4" w:space="0" w:color="auto"/>
              <w:left w:val="single" w:sz="4" w:space="0" w:color="auto"/>
              <w:bottom w:val="single" w:sz="4" w:space="0" w:color="auto"/>
              <w:right w:val="single" w:sz="4" w:space="0" w:color="auto"/>
            </w:tcBorders>
            <w:hideMark/>
          </w:tcPr>
          <w:p w14:paraId="45A001E0"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674D1A8"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9BE75B"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77947" w14:textId="77777777" w:rsidR="00922221" w:rsidRDefault="00922221">
            <w:pPr>
              <w:pStyle w:val="TAL"/>
              <w:rPr>
                <w:sz w:val="16"/>
              </w:rPr>
            </w:pPr>
          </w:p>
        </w:tc>
      </w:tr>
      <w:tr w:rsidR="00922221" w14:paraId="6FAFCD6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FC3E53F" w14:textId="77777777" w:rsidR="00922221" w:rsidRDefault="00922221">
            <w:pPr>
              <w:pStyle w:val="TAL"/>
              <w:rPr>
                <w:sz w:val="16"/>
              </w:rPr>
            </w:pPr>
            <w:r>
              <w:rPr>
                <w:sz w:val="16"/>
              </w:rPr>
              <w:t>C6-220220</w:t>
            </w:r>
          </w:p>
        </w:tc>
        <w:tc>
          <w:tcPr>
            <w:tcW w:w="0" w:type="auto"/>
            <w:tcBorders>
              <w:top w:val="single" w:sz="4" w:space="0" w:color="auto"/>
              <w:left w:val="single" w:sz="4" w:space="0" w:color="auto"/>
              <w:bottom w:val="single" w:sz="4" w:space="0" w:color="auto"/>
              <w:right w:val="single" w:sz="4" w:space="0" w:color="auto"/>
            </w:tcBorders>
            <w:hideMark/>
          </w:tcPr>
          <w:p w14:paraId="693E61E0"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193DACDD"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E1D4FA2"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84E047"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CE953" w14:textId="77777777" w:rsidR="00922221" w:rsidRDefault="00922221">
            <w:pPr>
              <w:pStyle w:val="TAL"/>
              <w:rPr>
                <w:sz w:val="16"/>
              </w:rPr>
            </w:pPr>
            <w:r>
              <w:rPr>
                <w:sz w:val="16"/>
              </w:rPr>
              <w:t>C6-220269</w:t>
            </w:r>
          </w:p>
        </w:tc>
      </w:tr>
      <w:tr w:rsidR="00922221" w14:paraId="307D128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66891E2" w14:textId="77777777" w:rsidR="00922221" w:rsidRDefault="00922221">
            <w:pPr>
              <w:pStyle w:val="TAL"/>
              <w:rPr>
                <w:sz w:val="16"/>
              </w:rPr>
            </w:pPr>
            <w:r>
              <w:rPr>
                <w:sz w:val="16"/>
              </w:rPr>
              <w:t>C6-220221</w:t>
            </w:r>
          </w:p>
        </w:tc>
        <w:tc>
          <w:tcPr>
            <w:tcW w:w="0" w:type="auto"/>
            <w:tcBorders>
              <w:top w:val="single" w:sz="4" w:space="0" w:color="auto"/>
              <w:left w:val="single" w:sz="4" w:space="0" w:color="auto"/>
              <w:bottom w:val="single" w:sz="4" w:space="0" w:color="auto"/>
              <w:right w:val="single" w:sz="4" w:space="0" w:color="auto"/>
            </w:tcBorders>
            <w:hideMark/>
          </w:tcPr>
          <w:p w14:paraId="34B16970" w14:textId="77777777" w:rsidR="00922221" w:rsidRDefault="00922221">
            <w:pPr>
              <w:pStyle w:val="TAL"/>
              <w:rPr>
                <w:sz w:val="16"/>
              </w:rPr>
            </w:pPr>
            <w:r>
              <w:rPr>
                <w:sz w:val="16"/>
              </w:rPr>
              <w:t>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526BB77"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F28C8A"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064879" w14:textId="77777777" w:rsidR="00922221" w:rsidRDefault="0092222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41172897" w14:textId="77777777" w:rsidR="00922221" w:rsidRDefault="00922221">
            <w:pPr>
              <w:pStyle w:val="TAL"/>
              <w:rPr>
                <w:sz w:val="16"/>
              </w:rPr>
            </w:pPr>
            <w:r>
              <w:rPr>
                <w:sz w:val="16"/>
              </w:rPr>
              <w:t>C6-220226</w:t>
            </w:r>
          </w:p>
        </w:tc>
      </w:tr>
      <w:tr w:rsidR="00922221" w14:paraId="20F1DAC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93BBD0C" w14:textId="77777777" w:rsidR="00922221" w:rsidRDefault="00922221">
            <w:pPr>
              <w:pStyle w:val="TAL"/>
              <w:rPr>
                <w:sz w:val="16"/>
              </w:rPr>
            </w:pPr>
            <w:r>
              <w:rPr>
                <w:sz w:val="16"/>
              </w:rPr>
              <w:t>C6-220222</w:t>
            </w:r>
          </w:p>
        </w:tc>
        <w:tc>
          <w:tcPr>
            <w:tcW w:w="0" w:type="auto"/>
            <w:tcBorders>
              <w:top w:val="single" w:sz="4" w:space="0" w:color="auto"/>
              <w:left w:val="single" w:sz="4" w:space="0" w:color="auto"/>
              <w:bottom w:val="single" w:sz="4" w:space="0" w:color="auto"/>
              <w:right w:val="single" w:sz="4" w:space="0" w:color="auto"/>
            </w:tcBorders>
            <w:hideMark/>
          </w:tcPr>
          <w:p w14:paraId="13D05B91" w14:textId="77777777" w:rsidR="00922221" w:rsidRDefault="00922221">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hideMark/>
          </w:tcPr>
          <w:p w14:paraId="3B5573DC" w14:textId="77777777" w:rsidR="00922221" w:rsidRDefault="00922221">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584AA2E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57510E"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4C38" w14:textId="77777777" w:rsidR="00922221" w:rsidRDefault="00922221">
            <w:pPr>
              <w:pStyle w:val="TAL"/>
              <w:rPr>
                <w:sz w:val="16"/>
              </w:rPr>
            </w:pPr>
            <w:r>
              <w:rPr>
                <w:sz w:val="16"/>
              </w:rPr>
              <w:t>C6-220284</w:t>
            </w:r>
          </w:p>
        </w:tc>
      </w:tr>
      <w:tr w:rsidR="00922221" w14:paraId="2DB9D30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9630DB5" w14:textId="77777777" w:rsidR="00922221" w:rsidRDefault="00922221">
            <w:pPr>
              <w:pStyle w:val="TAL"/>
              <w:rPr>
                <w:sz w:val="16"/>
              </w:rPr>
            </w:pPr>
            <w:r>
              <w:rPr>
                <w:sz w:val="16"/>
              </w:rPr>
              <w:t>C6-220223</w:t>
            </w:r>
          </w:p>
        </w:tc>
        <w:tc>
          <w:tcPr>
            <w:tcW w:w="0" w:type="auto"/>
            <w:tcBorders>
              <w:top w:val="single" w:sz="4" w:space="0" w:color="auto"/>
              <w:left w:val="single" w:sz="4" w:space="0" w:color="auto"/>
              <w:bottom w:val="single" w:sz="4" w:space="0" w:color="auto"/>
              <w:right w:val="single" w:sz="4" w:space="0" w:color="auto"/>
            </w:tcBorders>
            <w:hideMark/>
          </w:tcPr>
          <w:p w14:paraId="6811DDE6" w14:textId="77777777" w:rsidR="00922221" w:rsidRDefault="00922221">
            <w:pPr>
              <w:pStyle w:val="TAL"/>
              <w:rPr>
                <w:sz w:val="16"/>
              </w:rPr>
            </w:pPr>
            <w:r>
              <w:rPr>
                <w:sz w:val="16"/>
              </w:rPr>
              <w:t>Correction of incorrect references in tests</w:t>
            </w:r>
          </w:p>
        </w:tc>
        <w:tc>
          <w:tcPr>
            <w:tcW w:w="0" w:type="auto"/>
            <w:tcBorders>
              <w:top w:val="single" w:sz="4" w:space="0" w:color="auto"/>
              <w:left w:val="single" w:sz="4" w:space="0" w:color="auto"/>
              <w:bottom w:val="single" w:sz="4" w:space="0" w:color="auto"/>
              <w:right w:val="single" w:sz="4" w:space="0" w:color="auto"/>
            </w:tcBorders>
            <w:hideMark/>
          </w:tcPr>
          <w:p w14:paraId="107AB838"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EF9F2E4"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E7F7A8"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4D847" w14:textId="77777777" w:rsidR="00922221" w:rsidRDefault="00922221">
            <w:pPr>
              <w:pStyle w:val="TAL"/>
              <w:rPr>
                <w:sz w:val="16"/>
              </w:rPr>
            </w:pPr>
            <w:r>
              <w:rPr>
                <w:sz w:val="16"/>
              </w:rPr>
              <w:t>C6-220224</w:t>
            </w:r>
          </w:p>
        </w:tc>
      </w:tr>
      <w:tr w:rsidR="00922221" w14:paraId="504CDFA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CE11546" w14:textId="77777777" w:rsidR="00922221" w:rsidRDefault="00922221">
            <w:pPr>
              <w:pStyle w:val="TAL"/>
              <w:rPr>
                <w:sz w:val="16"/>
              </w:rPr>
            </w:pPr>
            <w:r>
              <w:rPr>
                <w:sz w:val="16"/>
              </w:rPr>
              <w:t>C6-220224</w:t>
            </w:r>
          </w:p>
        </w:tc>
        <w:tc>
          <w:tcPr>
            <w:tcW w:w="0" w:type="auto"/>
            <w:tcBorders>
              <w:top w:val="single" w:sz="4" w:space="0" w:color="auto"/>
              <w:left w:val="single" w:sz="4" w:space="0" w:color="auto"/>
              <w:bottom w:val="single" w:sz="4" w:space="0" w:color="auto"/>
              <w:right w:val="single" w:sz="4" w:space="0" w:color="auto"/>
            </w:tcBorders>
            <w:hideMark/>
          </w:tcPr>
          <w:p w14:paraId="71F9E994" w14:textId="77777777" w:rsidR="00922221" w:rsidRDefault="00922221">
            <w:pPr>
              <w:pStyle w:val="TAL"/>
              <w:rPr>
                <w:sz w:val="16"/>
              </w:rPr>
            </w:pPr>
            <w:r>
              <w:rPr>
                <w:sz w:val="16"/>
              </w:rPr>
              <w:t>Correction of incorrect references in tests</w:t>
            </w:r>
          </w:p>
        </w:tc>
        <w:tc>
          <w:tcPr>
            <w:tcW w:w="0" w:type="auto"/>
            <w:tcBorders>
              <w:top w:val="single" w:sz="4" w:space="0" w:color="auto"/>
              <w:left w:val="single" w:sz="4" w:space="0" w:color="auto"/>
              <w:bottom w:val="single" w:sz="4" w:space="0" w:color="auto"/>
              <w:right w:val="single" w:sz="4" w:space="0" w:color="auto"/>
            </w:tcBorders>
            <w:hideMark/>
          </w:tcPr>
          <w:p w14:paraId="1B82DA17"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5F559A2"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7C54F3" w14:textId="77777777" w:rsidR="00922221" w:rsidRDefault="00922221">
            <w:pPr>
              <w:pStyle w:val="TAL"/>
              <w:rPr>
                <w:sz w:val="16"/>
              </w:rPr>
            </w:pPr>
            <w:r>
              <w:rPr>
                <w:sz w:val="16"/>
              </w:rPr>
              <w:t>C6-220223</w:t>
            </w:r>
          </w:p>
        </w:tc>
        <w:tc>
          <w:tcPr>
            <w:tcW w:w="0" w:type="auto"/>
            <w:tcBorders>
              <w:top w:val="single" w:sz="4" w:space="0" w:color="auto"/>
              <w:left w:val="single" w:sz="4" w:space="0" w:color="auto"/>
              <w:bottom w:val="single" w:sz="4" w:space="0" w:color="auto"/>
              <w:right w:val="single" w:sz="4" w:space="0" w:color="auto"/>
            </w:tcBorders>
          </w:tcPr>
          <w:p w14:paraId="2CD3B17D" w14:textId="77777777" w:rsidR="00922221" w:rsidRDefault="00922221">
            <w:pPr>
              <w:pStyle w:val="TAL"/>
              <w:rPr>
                <w:sz w:val="16"/>
              </w:rPr>
            </w:pPr>
          </w:p>
        </w:tc>
      </w:tr>
      <w:tr w:rsidR="00922221" w14:paraId="46EBD85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02BE773" w14:textId="77777777" w:rsidR="00922221" w:rsidRDefault="00922221">
            <w:pPr>
              <w:pStyle w:val="TAL"/>
              <w:rPr>
                <w:sz w:val="16"/>
              </w:rPr>
            </w:pPr>
            <w:r>
              <w:rPr>
                <w:sz w:val="16"/>
              </w:rPr>
              <w:t>C6-220225</w:t>
            </w:r>
          </w:p>
        </w:tc>
        <w:tc>
          <w:tcPr>
            <w:tcW w:w="0" w:type="auto"/>
            <w:tcBorders>
              <w:top w:val="single" w:sz="4" w:space="0" w:color="auto"/>
              <w:left w:val="single" w:sz="4" w:space="0" w:color="auto"/>
              <w:bottom w:val="single" w:sz="4" w:space="0" w:color="auto"/>
              <w:right w:val="single" w:sz="4" w:space="0" w:color="auto"/>
            </w:tcBorders>
            <w:hideMark/>
          </w:tcPr>
          <w:p w14:paraId="1F5AF6F4" w14:textId="77777777" w:rsidR="00922221" w:rsidRDefault="00922221">
            <w:pPr>
              <w:pStyle w:val="TAL"/>
              <w:rPr>
                <w:sz w:val="16"/>
              </w:rPr>
            </w:pPr>
            <w:r>
              <w:rPr>
                <w:sz w:val="16"/>
              </w:rPr>
              <w:t>EF5GSN3GPPNSC clause correction</w:t>
            </w:r>
          </w:p>
        </w:tc>
        <w:tc>
          <w:tcPr>
            <w:tcW w:w="0" w:type="auto"/>
            <w:tcBorders>
              <w:top w:val="single" w:sz="4" w:space="0" w:color="auto"/>
              <w:left w:val="single" w:sz="4" w:space="0" w:color="auto"/>
              <w:bottom w:val="single" w:sz="4" w:space="0" w:color="auto"/>
              <w:right w:val="single" w:sz="4" w:space="0" w:color="auto"/>
            </w:tcBorders>
            <w:hideMark/>
          </w:tcPr>
          <w:p w14:paraId="7FC0AFC0"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E23530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354487"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92DB17" w14:textId="77777777" w:rsidR="00922221" w:rsidRDefault="00922221">
            <w:pPr>
              <w:pStyle w:val="TAL"/>
              <w:rPr>
                <w:sz w:val="16"/>
              </w:rPr>
            </w:pPr>
            <w:r>
              <w:rPr>
                <w:sz w:val="16"/>
              </w:rPr>
              <w:t>C6-220254</w:t>
            </w:r>
          </w:p>
        </w:tc>
      </w:tr>
      <w:tr w:rsidR="00922221" w14:paraId="6C53279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0D7A3C0" w14:textId="77777777" w:rsidR="00922221" w:rsidRDefault="00922221">
            <w:pPr>
              <w:pStyle w:val="TAL"/>
              <w:rPr>
                <w:sz w:val="16"/>
              </w:rPr>
            </w:pPr>
            <w:r>
              <w:rPr>
                <w:sz w:val="16"/>
              </w:rPr>
              <w:t>C6-220226</w:t>
            </w:r>
          </w:p>
        </w:tc>
        <w:tc>
          <w:tcPr>
            <w:tcW w:w="0" w:type="auto"/>
            <w:tcBorders>
              <w:top w:val="single" w:sz="4" w:space="0" w:color="auto"/>
              <w:left w:val="single" w:sz="4" w:space="0" w:color="auto"/>
              <w:bottom w:val="single" w:sz="4" w:space="0" w:color="auto"/>
              <w:right w:val="single" w:sz="4" w:space="0" w:color="auto"/>
            </w:tcBorders>
            <w:hideMark/>
          </w:tcPr>
          <w:p w14:paraId="4BB1D949" w14:textId="77777777" w:rsidR="00922221" w:rsidRDefault="00922221">
            <w:pPr>
              <w:pStyle w:val="TAL"/>
              <w:rPr>
                <w:sz w:val="16"/>
              </w:rPr>
            </w:pPr>
            <w:r>
              <w:rPr>
                <w:sz w:val="16"/>
              </w:rPr>
              <w:t>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0E9ABE0"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73688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7CABDA" w14:textId="77777777" w:rsidR="00922221" w:rsidRDefault="00922221">
            <w:pPr>
              <w:pStyle w:val="TAL"/>
              <w:rPr>
                <w:sz w:val="16"/>
              </w:rPr>
            </w:pPr>
            <w:r>
              <w:rPr>
                <w:sz w:val="16"/>
              </w:rPr>
              <w:t>C6-220221</w:t>
            </w:r>
          </w:p>
        </w:tc>
        <w:tc>
          <w:tcPr>
            <w:tcW w:w="0" w:type="auto"/>
            <w:tcBorders>
              <w:top w:val="single" w:sz="4" w:space="0" w:color="auto"/>
              <w:left w:val="single" w:sz="4" w:space="0" w:color="auto"/>
              <w:bottom w:val="single" w:sz="4" w:space="0" w:color="auto"/>
              <w:right w:val="single" w:sz="4" w:space="0" w:color="auto"/>
            </w:tcBorders>
          </w:tcPr>
          <w:p w14:paraId="2ED995C3" w14:textId="77777777" w:rsidR="00922221" w:rsidRDefault="00922221">
            <w:pPr>
              <w:pStyle w:val="TAL"/>
              <w:rPr>
                <w:sz w:val="16"/>
              </w:rPr>
            </w:pPr>
          </w:p>
        </w:tc>
      </w:tr>
      <w:tr w:rsidR="00922221" w14:paraId="70EBE9F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D2230C5" w14:textId="77777777" w:rsidR="00922221" w:rsidRDefault="00922221">
            <w:pPr>
              <w:pStyle w:val="TAL"/>
              <w:rPr>
                <w:sz w:val="16"/>
              </w:rPr>
            </w:pPr>
            <w:r>
              <w:rPr>
                <w:sz w:val="16"/>
              </w:rPr>
              <w:t>C6-220227</w:t>
            </w:r>
          </w:p>
        </w:tc>
        <w:tc>
          <w:tcPr>
            <w:tcW w:w="0" w:type="auto"/>
            <w:tcBorders>
              <w:top w:val="single" w:sz="4" w:space="0" w:color="auto"/>
              <w:left w:val="single" w:sz="4" w:space="0" w:color="auto"/>
              <w:bottom w:val="single" w:sz="4" w:space="0" w:color="auto"/>
              <w:right w:val="single" w:sz="4" w:space="0" w:color="auto"/>
            </w:tcBorders>
            <w:hideMark/>
          </w:tcPr>
          <w:p w14:paraId="33B5C943"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5FF6E50E"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DBE428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09D80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B07E59" w14:textId="77777777" w:rsidR="00922221" w:rsidRDefault="00922221">
            <w:pPr>
              <w:pStyle w:val="TAL"/>
              <w:rPr>
                <w:sz w:val="16"/>
              </w:rPr>
            </w:pPr>
            <w:r>
              <w:rPr>
                <w:sz w:val="16"/>
              </w:rPr>
              <w:t>C6-220300</w:t>
            </w:r>
          </w:p>
        </w:tc>
      </w:tr>
      <w:tr w:rsidR="00922221" w14:paraId="0DAE1B7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57B3CBD" w14:textId="77777777" w:rsidR="00922221" w:rsidRDefault="00922221">
            <w:pPr>
              <w:pStyle w:val="TAL"/>
              <w:rPr>
                <w:sz w:val="16"/>
              </w:rPr>
            </w:pPr>
            <w:r>
              <w:rPr>
                <w:sz w:val="16"/>
              </w:rPr>
              <w:t>C6-220228</w:t>
            </w:r>
          </w:p>
        </w:tc>
        <w:tc>
          <w:tcPr>
            <w:tcW w:w="0" w:type="auto"/>
            <w:tcBorders>
              <w:top w:val="single" w:sz="4" w:space="0" w:color="auto"/>
              <w:left w:val="single" w:sz="4" w:space="0" w:color="auto"/>
              <w:bottom w:val="single" w:sz="4" w:space="0" w:color="auto"/>
              <w:right w:val="single" w:sz="4" w:space="0" w:color="auto"/>
            </w:tcBorders>
            <w:hideMark/>
          </w:tcPr>
          <w:p w14:paraId="03D5E552" w14:textId="77777777" w:rsidR="00922221" w:rsidRDefault="00922221">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3FCB3948"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261455C"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AEE23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2850BD" w14:textId="77777777" w:rsidR="00922221" w:rsidRDefault="00922221">
            <w:pPr>
              <w:pStyle w:val="TAL"/>
              <w:rPr>
                <w:sz w:val="16"/>
              </w:rPr>
            </w:pPr>
          </w:p>
        </w:tc>
      </w:tr>
      <w:tr w:rsidR="00922221" w14:paraId="2FE5C0D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B602534" w14:textId="77777777" w:rsidR="00922221" w:rsidRDefault="00922221">
            <w:pPr>
              <w:pStyle w:val="TAL"/>
              <w:rPr>
                <w:sz w:val="16"/>
              </w:rPr>
            </w:pPr>
            <w:r>
              <w:rPr>
                <w:sz w:val="16"/>
              </w:rPr>
              <w:t>C6-220229</w:t>
            </w:r>
          </w:p>
        </w:tc>
        <w:tc>
          <w:tcPr>
            <w:tcW w:w="0" w:type="auto"/>
            <w:tcBorders>
              <w:top w:val="single" w:sz="4" w:space="0" w:color="auto"/>
              <w:left w:val="single" w:sz="4" w:space="0" w:color="auto"/>
              <w:bottom w:val="single" w:sz="4" w:space="0" w:color="auto"/>
              <w:right w:val="single" w:sz="4" w:space="0" w:color="auto"/>
            </w:tcBorders>
            <w:hideMark/>
          </w:tcPr>
          <w:p w14:paraId="62802397" w14:textId="77777777" w:rsidR="00922221" w:rsidRDefault="00922221">
            <w:pPr>
              <w:pStyle w:val="TAL"/>
              <w:rPr>
                <w:sz w:val="16"/>
              </w:rPr>
            </w:pPr>
            <w:r>
              <w:rPr>
                <w:sz w:val="16"/>
              </w:rPr>
              <w:t>Alignment of EF_UST descriptions in 27.22.2x clauses</w:t>
            </w:r>
          </w:p>
        </w:tc>
        <w:tc>
          <w:tcPr>
            <w:tcW w:w="0" w:type="auto"/>
            <w:tcBorders>
              <w:top w:val="single" w:sz="4" w:space="0" w:color="auto"/>
              <w:left w:val="single" w:sz="4" w:space="0" w:color="auto"/>
              <w:bottom w:val="single" w:sz="4" w:space="0" w:color="auto"/>
              <w:right w:val="single" w:sz="4" w:space="0" w:color="auto"/>
            </w:tcBorders>
            <w:hideMark/>
          </w:tcPr>
          <w:p w14:paraId="68E240AE"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AD83178"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EEB5C3"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FECA0" w14:textId="77777777" w:rsidR="00922221" w:rsidRDefault="00922221">
            <w:pPr>
              <w:pStyle w:val="TAL"/>
              <w:rPr>
                <w:sz w:val="16"/>
              </w:rPr>
            </w:pPr>
          </w:p>
        </w:tc>
      </w:tr>
      <w:tr w:rsidR="00922221" w14:paraId="50B35FA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22F429" w14:textId="77777777" w:rsidR="00922221" w:rsidRDefault="00922221">
            <w:pPr>
              <w:pStyle w:val="TAL"/>
              <w:rPr>
                <w:sz w:val="16"/>
              </w:rPr>
            </w:pPr>
            <w:r>
              <w:rPr>
                <w:sz w:val="16"/>
              </w:rPr>
              <w:t>C6-220230</w:t>
            </w:r>
          </w:p>
        </w:tc>
        <w:tc>
          <w:tcPr>
            <w:tcW w:w="0" w:type="auto"/>
            <w:tcBorders>
              <w:top w:val="single" w:sz="4" w:space="0" w:color="auto"/>
              <w:left w:val="single" w:sz="4" w:space="0" w:color="auto"/>
              <w:bottom w:val="single" w:sz="4" w:space="0" w:color="auto"/>
              <w:right w:val="single" w:sz="4" w:space="0" w:color="auto"/>
            </w:tcBorders>
            <w:hideMark/>
          </w:tcPr>
          <w:p w14:paraId="03FD8165" w14:textId="77777777" w:rsidR="00922221" w:rsidRDefault="0092222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F59B185" w14:textId="77777777" w:rsidR="00922221" w:rsidRDefault="00922221">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1EFC0D24"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90DF0A" w14:textId="77777777" w:rsidR="00922221" w:rsidRDefault="0092222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3EC96EFB" w14:textId="77777777" w:rsidR="00922221" w:rsidRDefault="00922221">
            <w:pPr>
              <w:pStyle w:val="TAL"/>
              <w:rPr>
                <w:sz w:val="16"/>
              </w:rPr>
            </w:pPr>
            <w:r>
              <w:rPr>
                <w:sz w:val="16"/>
              </w:rPr>
              <w:t>C6-220291</w:t>
            </w:r>
          </w:p>
        </w:tc>
      </w:tr>
      <w:tr w:rsidR="00922221" w14:paraId="1445C6E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C6AA7E0" w14:textId="77777777" w:rsidR="00922221" w:rsidRDefault="00922221">
            <w:pPr>
              <w:pStyle w:val="TAL"/>
              <w:rPr>
                <w:sz w:val="16"/>
              </w:rPr>
            </w:pPr>
            <w:r>
              <w:rPr>
                <w:sz w:val="16"/>
              </w:rPr>
              <w:t>C6-220231</w:t>
            </w:r>
          </w:p>
        </w:tc>
        <w:tc>
          <w:tcPr>
            <w:tcW w:w="0" w:type="auto"/>
            <w:tcBorders>
              <w:top w:val="single" w:sz="4" w:space="0" w:color="auto"/>
              <w:left w:val="single" w:sz="4" w:space="0" w:color="auto"/>
              <w:bottom w:val="single" w:sz="4" w:space="0" w:color="auto"/>
              <w:right w:val="single" w:sz="4" w:space="0" w:color="auto"/>
            </w:tcBorders>
            <w:hideMark/>
          </w:tcPr>
          <w:p w14:paraId="72B6F40B" w14:textId="77777777" w:rsidR="00922221" w:rsidRDefault="0092222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FBD489F"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4B97FB11" w14:textId="77777777" w:rsidR="00922221" w:rsidRDefault="0092222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0878608" w14:textId="77777777" w:rsidR="00922221" w:rsidRDefault="0092222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tcPr>
          <w:p w14:paraId="0A2DA5FE" w14:textId="77777777" w:rsidR="00922221" w:rsidRDefault="00922221">
            <w:pPr>
              <w:pStyle w:val="TAL"/>
              <w:rPr>
                <w:sz w:val="16"/>
              </w:rPr>
            </w:pPr>
          </w:p>
        </w:tc>
      </w:tr>
      <w:tr w:rsidR="00922221" w14:paraId="1B40B88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3EB9C20" w14:textId="77777777" w:rsidR="00922221" w:rsidRDefault="00922221">
            <w:pPr>
              <w:pStyle w:val="TAL"/>
              <w:rPr>
                <w:sz w:val="16"/>
              </w:rPr>
            </w:pPr>
            <w:r>
              <w:rPr>
                <w:sz w:val="16"/>
              </w:rPr>
              <w:t>C6-220232</w:t>
            </w:r>
          </w:p>
        </w:tc>
        <w:tc>
          <w:tcPr>
            <w:tcW w:w="0" w:type="auto"/>
            <w:tcBorders>
              <w:top w:val="single" w:sz="4" w:space="0" w:color="auto"/>
              <w:left w:val="single" w:sz="4" w:space="0" w:color="auto"/>
              <w:bottom w:val="single" w:sz="4" w:space="0" w:color="auto"/>
              <w:right w:val="single" w:sz="4" w:space="0" w:color="auto"/>
            </w:tcBorders>
            <w:hideMark/>
          </w:tcPr>
          <w:p w14:paraId="10D1512B" w14:textId="77777777" w:rsidR="00922221" w:rsidRDefault="00922221">
            <w:pPr>
              <w:pStyle w:val="TAL"/>
              <w:rPr>
                <w:sz w:val="16"/>
              </w:rPr>
            </w:pPr>
            <w:r>
              <w:rPr>
                <w:sz w:val="16"/>
              </w:rPr>
              <w:t>LS from CT WG1: 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4923946B" w14:textId="77777777" w:rsidR="00922221" w:rsidRDefault="00922221">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7501B6BE"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CC8A1D"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DB5461" w14:textId="77777777" w:rsidR="00922221" w:rsidRDefault="00922221">
            <w:pPr>
              <w:pStyle w:val="TAL"/>
              <w:rPr>
                <w:sz w:val="16"/>
              </w:rPr>
            </w:pPr>
          </w:p>
        </w:tc>
      </w:tr>
      <w:tr w:rsidR="00922221" w14:paraId="381E8EE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F4AC40" w14:textId="77777777" w:rsidR="00922221" w:rsidRDefault="00922221">
            <w:pPr>
              <w:pStyle w:val="TAL"/>
              <w:rPr>
                <w:sz w:val="16"/>
              </w:rPr>
            </w:pPr>
            <w:r>
              <w:rPr>
                <w:sz w:val="16"/>
              </w:rPr>
              <w:t>C6-220233</w:t>
            </w:r>
          </w:p>
        </w:tc>
        <w:tc>
          <w:tcPr>
            <w:tcW w:w="0" w:type="auto"/>
            <w:tcBorders>
              <w:top w:val="single" w:sz="4" w:space="0" w:color="auto"/>
              <w:left w:val="single" w:sz="4" w:space="0" w:color="auto"/>
              <w:bottom w:val="single" w:sz="4" w:space="0" w:color="auto"/>
              <w:right w:val="single" w:sz="4" w:space="0" w:color="auto"/>
            </w:tcBorders>
            <w:hideMark/>
          </w:tcPr>
          <w:p w14:paraId="7180E179" w14:textId="77777777" w:rsidR="00922221" w:rsidRDefault="00922221">
            <w:pPr>
              <w:pStyle w:val="TAL"/>
              <w:rPr>
                <w:sz w:val="16"/>
              </w:rPr>
            </w:pPr>
            <w:r>
              <w:rPr>
                <w:sz w:val="16"/>
              </w:rPr>
              <w:t>LS from TSG CT: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7856D112" w14:textId="77777777" w:rsidR="00922221" w:rsidRDefault="0092222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359F91F5"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AF2591"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030A" w14:textId="77777777" w:rsidR="00922221" w:rsidRDefault="00922221">
            <w:pPr>
              <w:pStyle w:val="TAL"/>
              <w:rPr>
                <w:sz w:val="16"/>
              </w:rPr>
            </w:pPr>
          </w:p>
        </w:tc>
      </w:tr>
      <w:tr w:rsidR="00922221" w14:paraId="7C95BD4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75CAF34" w14:textId="77777777" w:rsidR="00922221" w:rsidRDefault="00922221">
            <w:pPr>
              <w:pStyle w:val="TAL"/>
              <w:rPr>
                <w:sz w:val="16"/>
              </w:rPr>
            </w:pPr>
            <w:r>
              <w:rPr>
                <w:sz w:val="16"/>
              </w:rPr>
              <w:t>C6-220234</w:t>
            </w:r>
          </w:p>
        </w:tc>
        <w:tc>
          <w:tcPr>
            <w:tcW w:w="0" w:type="auto"/>
            <w:tcBorders>
              <w:top w:val="single" w:sz="4" w:space="0" w:color="auto"/>
              <w:left w:val="single" w:sz="4" w:space="0" w:color="auto"/>
              <w:bottom w:val="single" w:sz="4" w:space="0" w:color="auto"/>
              <w:right w:val="single" w:sz="4" w:space="0" w:color="auto"/>
            </w:tcBorders>
            <w:hideMark/>
          </w:tcPr>
          <w:p w14:paraId="09BA005C" w14:textId="77777777" w:rsidR="00922221" w:rsidRDefault="00922221">
            <w:pPr>
              <w:pStyle w:val="TAL"/>
              <w:rPr>
                <w:sz w:val="16"/>
              </w:rPr>
            </w:pPr>
            <w:r>
              <w:rPr>
                <w:sz w:val="16"/>
              </w:rPr>
              <w:t>LS from SA WG3: 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3FAC922D" w14:textId="77777777" w:rsidR="00922221" w:rsidRDefault="00922221">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5A70B07F"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2FE469"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A55AE" w14:textId="77777777" w:rsidR="00922221" w:rsidRDefault="00922221">
            <w:pPr>
              <w:pStyle w:val="TAL"/>
              <w:rPr>
                <w:sz w:val="16"/>
              </w:rPr>
            </w:pPr>
          </w:p>
        </w:tc>
      </w:tr>
      <w:tr w:rsidR="00922221" w14:paraId="4B654E8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78AB75E" w14:textId="77777777" w:rsidR="00922221" w:rsidRDefault="00922221">
            <w:pPr>
              <w:pStyle w:val="TAL"/>
              <w:rPr>
                <w:sz w:val="16"/>
              </w:rPr>
            </w:pPr>
            <w:r>
              <w:rPr>
                <w:sz w:val="16"/>
              </w:rPr>
              <w:t>C6-220235</w:t>
            </w:r>
          </w:p>
        </w:tc>
        <w:tc>
          <w:tcPr>
            <w:tcW w:w="0" w:type="auto"/>
            <w:tcBorders>
              <w:top w:val="single" w:sz="4" w:space="0" w:color="auto"/>
              <w:left w:val="single" w:sz="4" w:space="0" w:color="auto"/>
              <w:bottom w:val="single" w:sz="4" w:space="0" w:color="auto"/>
              <w:right w:val="single" w:sz="4" w:space="0" w:color="auto"/>
            </w:tcBorders>
            <w:hideMark/>
          </w:tcPr>
          <w:p w14:paraId="3FA946B9" w14:textId="77777777" w:rsidR="00922221" w:rsidRDefault="00922221">
            <w:pPr>
              <w:pStyle w:val="TAL"/>
              <w:rPr>
                <w:sz w:val="16"/>
              </w:rPr>
            </w:pPr>
            <w:r>
              <w:rPr>
                <w:sz w:val="16"/>
              </w:rPr>
              <w:t>LS from SA WG5: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5C0AFC2D" w14:textId="77777777" w:rsidR="00922221" w:rsidRDefault="00922221">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hideMark/>
          </w:tcPr>
          <w:p w14:paraId="2C79237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515867"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943A7" w14:textId="77777777" w:rsidR="00922221" w:rsidRDefault="00922221">
            <w:pPr>
              <w:pStyle w:val="TAL"/>
              <w:rPr>
                <w:sz w:val="16"/>
              </w:rPr>
            </w:pPr>
          </w:p>
        </w:tc>
      </w:tr>
      <w:tr w:rsidR="00922221" w14:paraId="5F7788A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881C033" w14:textId="77777777" w:rsidR="00922221" w:rsidRDefault="00922221">
            <w:pPr>
              <w:pStyle w:val="TAL"/>
              <w:rPr>
                <w:sz w:val="16"/>
              </w:rPr>
            </w:pPr>
            <w:r>
              <w:rPr>
                <w:sz w:val="16"/>
              </w:rPr>
              <w:t>C6-220236</w:t>
            </w:r>
          </w:p>
        </w:tc>
        <w:tc>
          <w:tcPr>
            <w:tcW w:w="0" w:type="auto"/>
            <w:tcBorders>
              <w:top w:val="single" w:sz="4" w:space="0" w:color="auto"/>
              <w:left w:val="single" w:sz="4" w:space="0" w:color="auto"/>
              <w:bottom w:val="single" w:sz="4" w:space="0" w:color="auto"/>
              <w:right w:val="single" w:sz="4" w:space="0" w:color="auto"/>
            </w:tcBorders>
            <w:hideMark/>
          </w:tcPr>
          <w:p w14:paraId="74B71860" w14:textId="77777777" w:rsidR="00922221" w:rsidRDefault="00922221">
            <w:pPr>
              <w:pStyle w:val="TAL"/>
              <w:rPr>
                <w:sz w:val="16"/>
              </w:rPr>
            </w:pPr>
            <w:r>
              <w:rPr>
                <w:sz w:val="16"/>
              </w:rPr>
              <w:t>LS from EUWENA: 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2F2F0F64" w14:textId="77777777" w:rsidR="00922221" w:rsidRDefault="0092222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3B6E343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D4EC8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81ED40" w14:textId="77777777" w:rsidR="00922221" w:rsidRDefault="00922221">
            <w:pPr>
              <w:pStyle w:val="TAL"/>
              <w:rPr>
                <w:sz w:val="16"/>
              </w:rPr>
            </w:pPr>
          </w:p>
        </w:tc>
      </w:tr>
      <w:tr w:rsidR="00922221" w14:paraId="3AB1C4C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7C2C87D" w14:textId="77777777" w:rsidR="00922221" w:rsidRDefault="00922221">
            <w:pPr>
              <w:pStyle w:val="TAL"/>
              <w:rPr>
                <w:sz w:val="16"/>
              </w:rPr>
            </w:pPr>
            <w:r>
              <w:rPr>
                <w:sz w:val="16"/>
              </w:rPr>
              <w:t>C6-220237</w:t>
            </w:r>
          </w:p>
        </w:tc>
        <w:tc>
          <w:tcPr>
            <w:tcW w:w="0" w:type="auto"/>
            <w:tcBorders>
              <w:top w:val="single" w:sz="4" w:space="0" w:color="auto"/>
              <w:left w:val="single" w:sz="4" w:space="0" w:color="auto"/>
              <w:bottom w:val="single" w:sz="4" w:space="0" w:color="auto"/>
              <w:right w:val="single" w:sz="4" w:space="0" w:color="auto"/>
            </w:tcBorders>
            <w:hideMark/>
          </w:tcPr>
          <w:p w14:paraId="56921802" w14:textId="77777777" w:rsidR="00922221" w:rsidRDefault="00922221">
            <w:pPr>
              <w:pStyle w:val="TAL"/>
              <w:rPr>
                <w:sz w:val="16"/>
              </w:rPr>
            </w:pPr>
            <w:r>
              <w:rPr>
                <w:sz w:val="16"/>
              </w:rPr>
              <w:t>LS to 3GPP CT WG6 on alignment of TERMINAL PROFILE bytes and tag assignment</w:t>
            </w:r>
          </w:p>
        </w:tc>
        <w:tc>
          <w:tcPr>
            <w:tcW w:w="0" w:type="auto"/>
            <w:tcBorders>
              <w:top w:val="single" w:sz="4" w:space="0" w:color="auto"/>
              <w:left w:val="single" w:sz="4" w:space="0" w:color="auto"/>
              <w:bottom w:val="single" w:sz="4" w:space="0" w:color="auto"/>
              <w:right w:val="single" w:sz="4" w:space="0" w:color="auto"/>
            </w:tcBorders>
            <w:hideMark/>
          </w:tcPr>
          <w:p w14:paraId="3DAFF232" w14:textId="77777777" w:rsidR="00922221" w:rsidRDefault="00922221">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21EB5077"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7AB913"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AF18F" w14:textId="77777777" w:rsidR="00922221" w:rsidRDefault="00922221">
            <w:pPr>
              <w:pStyle w:val="TAL"/>
              <w:rPr>
                <w:sz w:val="16"/>
              </w:rPr>
            </w:pPr>
          </w:p>
        </w:tc>
      </w:tr>
      <w:tr w:rsidR="00922221" w14:paraId="0E8BC29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0D5F6BB" w14:textId="77777777" w:rsidR="00922221" w:rsidRDefault="00922221">
            <w:pPr>
              <w:pStyle w:val="TAL"/>
              <w:rPr>
                <w:sz w:val="16"/>
              </w:rPr>
            </w:pPr>
            <w:r>
              <w:rPr>
                <w:sz w:val="16"/>
              </w:rPr>
              <w:t>C6-220238</w:t>
            </w:r>
          </w:p>
        </w:tc>
        <w:tc>
          <w:tcPr>
            <w:tcW w:w="0" w:type="auto"/>
            <w:tcBorders>
              <w:top w:val="single" w:sz="4" w:space="0" w:color="auto"/>
              <w:left w:val="single" w:sz="4" w:space="0" w:color="auto"/>
              <w:bottom w:val="single" w:sz="4" w:space="0" w:color="auto"/>
              <w:right w:val="single" w:sz="4" w:space="0" w:color="auto"/>
            </w:tcBorders>
            <w:hideMark/>
          </w:tcPr>
          <w:p w14:paraId="3B673CE0" w14:textId="77777777" w:rsidR="00922221" w:rsidRDefault="00922221">
            <w:pPr>
              <w:pStyle w:val="TAL"/>
              <w:rPr>
                <w:sz w:val="16"/>
              </w:rPr>
            </w:pPr>
            <w:r>
              <w:rPr>
                <w:sz w:val="16"/>
              </w:rPr>
              <w:t>Answer to: LS to provide an update on agreed Test Methods for non-removable UICCs within 3GPP CT WG6, asking ETSI SET to proceed in standardizing the required Toolkit Test Events for test configuration.</w:t>
            </w:r>
          </w:p>
        </w:tc>
        <w:tc>
          <w:tcPr>
            <w:tcW w:w="0" w:type="auto"/>
            <w:tcBorders>
              <w:top w:val="single" w:sz="4" w:space="0" w:color="auto"/>
              <w:left w:val="single" w:sz="4" w:space="0" w:color="auto"/>
              <w:bottom w:val="single" w:sz="4" w:space="0" w:color="auto"/>
              <w:right w:val="single" w:sz="4" w:space="0" w:color="auto"/>
            </w:tcBorders>
            <w:hideMark/>
          </w:tcPr>
          <w:p w14:paraId="02972828" w14:textId="77777777" w:rsidR="00922221" w:rsidRDefault="00922221">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7BEC44A5"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125E0A"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AE6600" w14:textId="77777777" w:rsidR="00922221" w:rsidRDefault="00922221">
            <w:pPr>
              <w:pStyle w:val="TAL"/>
              <w:rPr>
                <w:sz w:val="16"/>
              </w:rPr>
            </w:pPr>
          </w:p>
        </w:tc>
      </w:tr>
      <w:tr w:rsidR="00922221" w14:paraId="5909B42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2B5550E" w14:textId="77777777" w:rsidR="00922221" w:rsidRDefault="00922221">
            <w:pPr>
              <w:pStyle w:val="TAL"/>
              <w:rPr>
                <w:sz w:val="16"/>
              </w:rPr>
            </w:pPr>
            <w:r>
              <w:rPr>
                <w:sz w:val="16"/>
              </w:rPr>
              <w:t>C6-220239</w:t>
            </w:r>
          </w:p>
        </w:tc>
        <w:tc>
          <w:tcPr>
            <w:tcW w:w="0" w:type="auto"/>
            <w:tcBorders>
              <w:top w:val="single" w:sz="4" w:space="0" w:color="auto"/>
              <w:left w:val="single" w:sz="4" w:space="0" w:color="auto"/>
              <w:bottom w:val="single" w:sz="4" w:space="0" w:color="auto"/>
              <w:right w:val="single" w:sz="4" w:space="0" w:color="auto"/>
            </w:tcBorders>
            <w:hideMark/>
          </w:tcPr>
          <w:p w14:paraId="218CBC06" w14:textId="77777777" w:rsidR="00922221" w:rsidRDefault="00922221">
            <w:pPr>
              <w:pStyle w:val="TAL"/>
              <w:rPr>
                <w:sz w:val="16"/>
              </w:rPr>
            </w:pPr>
            <w:r>
              <w:rPr>
                <w:sz w:val="16"/>
              </w:rPr>
              <w:t>Addition of a USIM file for configuration of warning messages reception in SNPNs</w:t>
            </w:r>
          </w:p>
        </w:tc>
        <w:tc>
          <w:tcPr>
            <w:tcW w:w="0" w:type="auto"/>
            <w:tcBorders>
              <w:top w:val="single" w:sz="4" w:space="0" w:color="auto"/>
              <w:left w:val="single" w:sz="4" w:space="0" w:color="auto"/>
              <w:bottom w:val="single" w:sz="4" w:space="0" w:color="auto"/>
              <w:right w:val="single" w:sz="4" w:space="0" w:color="auto"/>
            </w:tcBorders>
            <w:hideMark/>
          </w:tcPr>
          <w:p w14:paraId="2F160607"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AF1F7D5"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D968C"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54F8E" w14:textId="77777777" w:rsidR="00922221" w:rsidRDefault="00922221">
            <w:pPr>
              <w:pStyle w:val="TAL"/>
              <w:rPr>
                <w:sz w:val="16"/>
              </w:rPr>
            </w:pPr>
            <w:r>
              <w:rPr>
                <w:sz w:val="16"/>
              </w:rPr>
              <w:t>C6-220278</w:t>
            </w:r>
          </w:p>
        </w:tc>
      </w:tr>
      <w:tr w:rsidR="00922221" w14:paraId="7FB46BB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4504302" w14:textId="77777777" w:rsidR="00922221" w:rsidRDefault="00922221">
            <w:pPr>
              <w:pStyle w:val="TAL"/>
              <w:rPr>
                <w:sz w:val="16"/>
              </w:rPr>
            </w:pPr>
            <w:r>
              <w:rPr>
                <w:sz w:val="16"/>
              </w:rPr>
              <w:t>C6-220240</w:t>
            </w:r>
          </w:p>
        </w:tc>
        <w:tc>
          <w:tcPr>
            <w:tcW w:w="0" w:type="auto"/>
            <w:tcBorders>
              <w:top w:val="single" w:sz="4" w:space="0" w:color="auto"/>
              <w:left w:val="single" w:sz="4" w:space="0" w:color="auto"/>
              <w:bottom w:val="single" w:sz="4" w:space="0" w:color="auto"/>
              <w:right w:val="single" w:sz="4" w:space="0" w:color="auto"/>
            </w:tcBorders>
            <w:hideMark/>
          </w:tcPr>
          <w:p w14:paraId="76278894" w14:textId="77777777" w:rsidR="00922221" w:rsidRDefault="00922221">
            <w:pPr>
              <w:pStyle w:val="TAL"/>
              <w:rPr>
                <w:sz w:val="16"/>
              </w:rPr>
            </w:pPr>
            <w:r>
              <w:rPr>
                <w:sz w:val="16"/>
              </w:rPr>
              <w:t>Support of enhanced 5G-AKA sequence number re-</w:t>
            </w:r>
            <w:r>
              <w:rPr>
                <w:sz w:val="16"/>
              </w:rPr>
              <w:lastRenderedPageBreak/>
              <w:t>synchronization</w:t>
            </w:r>
          </w:p>
        </w:tc>
        <w:tc>
          <w:tcPr>
            <w:tcW w:w="0" w:type="auto"/>
            <w:tcBorders>
              <w:top w:val="single" w:sz="4" w:space="0" w:color="auto"/>
              <w:left w:val="single" w:sz="4" w:space="0" w:color="auto"/>
              <w:bottom w:val="single" w:sz="4" w:space="0" w:color="auto"/>
              <w:right w:val="single" w:sz="4" w:space="0" w:color="auto"/>
            </w:tcBorders>
            <w:hideMark/>
          </w:tcPr>
          <w:p w14:paraId="65AF8256" w14:textId="77777777" w:rsidR="00922221" w:rsidRDefault="00922221">
            <w:pPr>
              <w:pStyle w:val="TAL"/>
              <w:rPr>
                <w:sz w:val="16"/>
              </w:rPr>
            </w:pPr>
            <w:r>
              <w:rPr>
                <w:sz w:val="16"/>
              </w:rPr>
              <w:lastRenderedPageBreak/>
              <w:t>IDEMIA</w:t>
            </w:r>
          </w:p>
        </w:tc>
        <w:tc>
          <w:tcPr>
            <w:tcW w:w="0" w:type="auto"/>
            <w:tcBorders>
              <w:top w:val="single" w:sz="4" w:space="0" w:color="auto"/>
              <w:left w:val="single" w:sz="4" w:space="0" w:color="auto"/>
              <w:bottom w:val="single" w:sz="4" w:space="0" w:color="auto"/>
              <w:right w:val="single" w:sz="4" w:space="0" w:color="auto"/>
            </w:tcBorders>
            <w:hideMark/>
          </w:tcPr>
          <w:p w14:paraId="1927FEBA"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63E51C"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93E36" w14:textId="77777777" w:rsidR="00922221" w:rsidRDefault="00922221">
            <w:pPr>
              <w:pStyle w:val="TAL"/>
              <w:rPr>
                <w:sz w:val="16"/>
              </w:rPr>
            </w:pPr>
            <w:r>
              <w:rPr>
                <w:sz w:val="16"/>
              </w:rPr>
              <w:t>C6-220270</w:t>
            </w:r>
          </w:p>
        </w:tc>
      </w:tr>
      <w:tr w:rsidR="00922221" w14:paraId="3BEA0AB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794497B" w14:textId="77777777" w:rsidR="00922221" w:rsidRDefault="00922221">
            <w:pPr>
              <w:pStyle w:val="TAL"/>
              <w:rPr>
                <w:sz w:val="16"/>
              </w:rPr>
            </w:pPr>
            <w:r>
              <w:rPr>
                <w:sz w:val="16"/>
              </w:rPr>
              <w:t>C6-220241</w:t>
            </w:r>
          </w:p>
        </w:tc>
        <w:tc>
          <w:tcPr>
            <w:tcW w:w="0" w:type="auto"/>
            <w:tcBorders>
              <w:top w:val="single" w:sz="4" w:space="0" w:color="auto"/>
              <w:left w:val="single" w:sz="4" w:space="0" w:color="auto"/>
              <w:bottom w:val="single" w:sz="4" w:space="0" w:color="auto"/>
              <w:right w:val="single" w:sz="4" w:space="0" w:color="auto"/>
            </w:tcBorders>
            <w:hideMark/>
          </w:tcPr>
          <w:p w14:paraId="1ED3C7FB" w14:textId="77777777" w:rsidR="00922221" w:rsidRDefault="00922221">
            <w:pPr>
              <w:pStyle w:val="TAL"/>
              <w:rPr>
                <w:sz w:val="16"/>
              </w:rPr>
            </w:pPr>
            <w:r>
              <w:rPr>
                <w:sz w:val="16"/>
              </w:rPr>
              <w:t>Correction_for_ODAC_TCs_5.4.10_5.4.11_5.4.12</w:t>
            </w:r>
          </w:p>
        </w:tc>
        <w:tc>
          <w:tcPr>
            <w:tcW w:w="0" w:type="auto"/>
            <w:tcBorders>
              <w:top w:val="single" w:sz="4" w:space="0" w:color="auto"/>
              <w:left w:val="single" w:sz="4" w:space="0" w:color="auto"/>
              <w:bottom w:val="single" w:sz="4" w:space="0" w:color="auto"/>
              <w:right w:val="single" w:sz="4" w:space="0" w:color="auto"/>
            </w:tcBorders>
            <w:hideMark/>
          </w:tcPr>
          <w:p w14:paraId="3DABA8EC"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D7C3D2C"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43C037"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1C1F1" w14:textId="77777777" w:rsidR="00922221" w:rsidRDefault="00922221">
            <w:pPr>
              <w:pStyle w:val="TAL"/>
              <w:rPr>
                <w:sz w:val="16"/>
              </w:rPr>
            </w:pPr>
          </w:p>
        </w:tc>
      </w:tr>
      <w:tr w:rsidR="00922221" w14:paraId="6388A02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AA42AF" w14:textId="77777777" w:rsidR="00922221" w:rsidRDefault="00922221">
            <w:pPr>
              <w:pStyle w:val="TAL"/>
              <w:rPr>
                <w:sz w:val="16"/>
              </w:rPr>
            </w:pPr>
            <w:r>
              <w:rPr>
                <w:sz w:val="16"/>
              </w:rPr>
              <w:t>C6-220242</w:t>
            </w:r>
          </w:p>
        </w:tc>
        <w:tc>
          <w:tcPr>
            <w:tcW w:w="0" w:type="auto"/>
            <w:tcBorders>
              <w:top w:val="single" w:sz="4" w:space="0" w:color="auto"/>
              <w:left w:val="single" w:sz="4" w:space="0" w:color="auto"/>
              <w:bottom w:val="single" w:sz="4" w:space="0" w:color="auto"/>
              <w:right w:val="single" w:sz="4" w:space="0" w:color="auto"/>
            </w:tcBorders>
            <w:hideMark/>
          </w:tcPr>
          <w:p w14:paraId="4ACD077E" w14:textId="77777777" w:rsidR="00922221" w:rsidRDefault="00922221">
            <w:pPr>
              <w:pStyle w:val="TAL"/>
              <w:rPr>
                <w:sz w:val="16"/>
              </w:rPr>
            </w:pPr>
            <w:r>
              <w:rPr>
                <w:sz w:val="16"/>
              </w:rPr>
              <w:t>Editorial change for SOR TCs 27.22.14.2 and 27.22.14.3</w:t>
            </w:r>
          </w:p>
        </w:tc>
        <w:tc>
          <w:tcPr>
            <w:tcW w:w="0" w:type="auto"/>
            <w:tcBorders>
              <w:top w:val="single" w:sz="4" w:space="0" w:color="auto"/>
              <w:left w:val="single" w:sz="4" w:space="0" w:color="auto"/>
              <w:bottom w:val="single" w:sz="4" w:space="0" w:color="auto"/>
              <w:right w:val="single" w:sz="4" w:space="0" w:color="auto"/>
            </w:tcBorders>
            <w:hideMark/>
          </w:tcPr>
          <w:p w14:paraId="36A55766"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016A9BE" w14:textId="77777777" w:rsidR="00922221" w:rsidRDefault="0092222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7A8EA8"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BF7216" w14:textId="77777777" w:rsidR="00922221" w:rsidRDefault="00922221">
            <w:pPr>
              <w:pStyle w:val="TAL"/>
              <w:rPr>
                <w:sz w:val="16"/>
              </w:rPr>
            </w:pPr>
          </w:p>
        </w:tc>
      </w:tr>
      <w:tr w:rsidR="00922221" w14:paraId="6538857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B76061E" w14:textId="77777777" w:rsidR="00922221" w:rsidRDefault="00922221">
            <w:pPr>
              <w:pStyle w:val="TAL"/>
              <w:rPr>
                <w:sz w:val="16"/>
              </w:rPr>
            </w:pPr>
            <w:r>
              <w:rPr>
                <w:sz w:val="16"/>
              </w:rPr>
              <w:t>C6-220243</w:t>
            </w:r>
          </w:p>
        </w:tc>
        <w:tc>
          <w:tcPr>
            <w:tcW w:w="0" w:type="auto"/>
            <w:tcBorders>
              <w:top w:val="single" w:sz="4" w:space="0" w:color="auto"/>
              <w:left w:val="single" w:sz="4" w:space="0" w:color="auto"/>
              <w:bottom w:val="single" w:sz="4" w:space="0" w:color="auto"/>
              <w:right w:val="single" w:sz="4" w:space="0" w:color="auto"/>
            </w:tcBorders>
            <w:hideMark/>
          </w:tcPr>
          <w:p w14:paraId="49D5549C" w14:textId="77777777" w:rsidR="00922221" w:rsidRDefault="00922221">
            <w:pPr>
              <w:pStyle w:val="TAL"/>
              <w:rPr>
                <w:sz w:val="16"/>
              </w:rPr>
            </w:pPr>
            <w:r>
              <w:rPr>
                <w:sz w:val="16"/>
              </w:rPr>
              <w:t>Correction for ODAC TCs 5.4.10 and 5.4.11 and 5.4.12</w:t>
            </w:r>
          </w:p>
        </w:tc>
        <w:tc>
          <w:tcPr>
            <w:tcW w:w="0" w:type="auto"/>
            <w:tcBorders>
              <w:top w:val="single" w:sz="4" w:space="0" w:color="auto"/>
              <w:left w:val="single" w:sz="4" w:space="0" w:color="auto"/>
              <w:bottom w:val="single" w:sz="4" w:space="0" w:color="auto"/>
              <w:right w:val="single" w:sz="4" w:space="0" w:color="auto"/>
            </w:tcBorders>
            <w:hideMark/>
          </w:tcPr>
          <w:p w14:paraId="181BC8DB"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CF5276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F5EDA4"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AA8837" w14:textId="77777777" w:rsidR="00922221" w:rsidRDefault="00922221">
            <w:pPr>
              <w:pStyle w:val="TAL"/>
              <w:rPr>
                <w:sz w:val="16"/>
              </w:rPr>
            </w:pPr>
            <w:r>
              <w:rPr>
                <w:sz w:val="16"/>
              </w:rPr>
              <w:t>C6-220275</w:t>
            </w:r>
          </w:p>
        </w:tc>
      </w:tr>
      <w:tr w:rsidR="00922221" w14:paraId="15C5A12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4640369" w14:textId="77777777" w:rsidR="00922221" w:rsidRDefault="00922221">
            <w:pPr>
              <w:pStyle w:val="TAL"/>
              <w:rPr>
                <w:sz w:val="16"/>
              </w:rPr>
            </w:pPr>
            <w:r>
              <w:rPr>
                <w:sz w:val="16"/>
              </w:rPr>
              <w:t>C6-220244</w:t>
            </w:r>
          </w:p>
        </w:tc>
        <w:tc>
          <w:tcPr>
            <w:tcW w:w="0" w:type="auto"/>
            <w:tcBorders>
              <w:top w:val="single" w:sz="4" w:space="0" w:color="auto"/>
              <w:left w:val="single" w:sz="4" w:space="0" w:color="auto"/>
              <w:bottom w:val="single" w:sz="4" w:space="0" w:color="auto"/>
              <w:right w:val="single" w:sz="4" w:space="0" w:color="auto"/>
            </w:tcBorders>
            <w:hideMark/>
          </w:tcPr>
          <w:p w14:paraId="4BE3B84C" w14:textId="77777777" w:rsidR="00922221" w:rsidRDefault="00922221">
            <w:pPr>
              <w:pStyle w:val="TAL"/>
              <w:rPr>
                <w:sz w:val="16"/>
              </w:rPr>
            </w:pPr>
            <w:r>
              <w:rPr>
                <w:sz w:val="16"/>
              </w:rPr>
              <w:t>Correction to TC 5.5.2</w:t>
            </w:r>
          </w:p>
        </w:tc>
        <w:tc>
          <w:tcPr>
            <w:tcW w:w="0" w:type="auto"/>
            <w:tcBorders>
              <w:top w:val="single" w:sz="4" w:space="0" w:color="auto"/>
              <w:left w:val="single" w:sz="4" w:space="0" w:color="auto"/>
              <w:bottom w:val="single" w:sz="4" w:space="0" w:color="auto"/>
              <w:right w:val="single" w:sz="4" w:space="0" w:color="auto"/>
            </w:tcBorders>
            <w:hideMark/>
          </w:tcPr>
          <w:p w14:paraId="7A221DB0" w14:textId="77777777" w:rsidR="00922221" w:rsidRDefault="009222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9D9E03A"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7BCB25"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CF526" w14:textId="77777777" w:rsidR="00922221" w:rsidRDefault="00922221">
            <w:pPr>
              <w:pStyle w:val="TAL"/>
              <w:rPr>
                <w:sz w:val="16"/>
              </w:rPr>
            </w:pPr>
            <w:r>
              <w:rPr>
                <w:sz w:val="16"/>
              </w:rPr>
              <w:t>C6-220290</w:t>
            </w:r>
          </w:p>
        </w:tc>
      </w:tr>
      <w:tr w:rsidR="00922221" w14:paraId="366B574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9C5042D" w14:textId="77777777" w:rsidR="00922221" w:rsidRDefault="00922221">
            <w:pPr>
              <w:pStyle w:val="TAL"/>
              <w:rPr>
                <w:sz w:val="16"/>
              </w:rPr>
            </w:pPr>
            <w:r>
              <w:rPr>
                <w:sz w:val="16"/>
              </w:rPr>
              <w:t>C6-220245</w:t>
            </w:r>
          </w:p>
        </w:tc>
        <w:tc>
          <w:tcPr>
            <w:tcW w:w="0" w:type="auto"/>
            <w:tcBorders>
              <w:top w:val="single" w:sz="4" w:space="0" w:color="auto"/>
              <w:left w:val="single" w:sz="4" w:space="0" w:color="auto"/>
              <w:bottom w:val="single" w:sz="4" w:space="0" w:color="auto"/>
              <w:right w:val="single" w:sz="4" w:space="0" w:color="auto"/>
            </w:tcBorders>
            <w:hideMark/>
          </w:tcPr>
          <w:p w14:paraId="763E2177" w14:textId="77777777" w:rsidR="00922221" w:rsidRDefault="00922221">
            <w:pPr>
              <w:pStyle w:val="TAL"/>
              <w:rPr>
                <w:sz w:val="16"/>
              </w:rPr>
            </w:pPr>
            <w:r>
              <w:rPr>
                <w:sz w:val="16"/>
              </w:rPr>
              <w:t>LS on location information for the Satellite NG-RAN.</w:t>
            </w:r>
          </w:p>
        </w:tc>
        <w:tc>
          <w:tcPr>
            <w:tcW w:w="0" w:type="auto"/>
            <w:tcBorders>
              <w:top w:val="single" w:sz="4" w:space="0" w:color="auto"/>
              <w:left w:val="single" w:sz="4" w:space="0" w:color="auto"/>
              <w:bottom w:val="single" w:sz="4" w:space="0" w:color="auto"/>
              <w:right w:val="single" w:sz="4" w:space="0" w:color="auto"/>
            </w:tcBorders>
            <w:hideMark/>
          </w:tcPr>
          <w:p w14:paraId="4896BA61"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97907A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7B1DE"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F5275" w14:textId="77777777" w:rsidR="00922221" w:rsidRDefault="00922221">
            <w:pPr>
              <w:pStyle w:val="TAL"/>
              <w:rPr>
                <w:sz w:val="16"/>
              </w:rPr>
            </w:pPr>
            <w:r>
              <w:rPr>
                <w:sz w:val="16"/>
              </w:rPr>
              <w:t>C6-220294, C6-220299</w:t>
            </w:r>
          </w:p>
        </w:tc>
      </w:tr>
      <w:tr w:rsidR="00922221" w14:paraId="2982E58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001389" w14:textId="77777777" w:rsidR="00922221" w:rsidRDefault="00922221">
            <w:pPr>
              <w:pStyle w:val="TAL"/>
              <w:rPr>
                <w:sz w:val="16"/>
              </w:rPr>
            </w:pPr>
            <w:r>
              <w:rPr>
                <w:sz w:val="16"/>
              </w:rPr>
              <w:t>C6-220246</w:t>
            </w:r>
          </w:p>
        </w:tc>
        <w:tc>
          <w:tcPr>
            <w:tcW w:w="0" w:type="auto"/>
            <w:tcBorders>
              <w:top w:val="single" w:sz="4" w:space="0" w:color="auto"/>
              <w:left w:val="single" w:sz="4" w:space="0" w:color="auto"/>
              <w:bottom w:val="single" w:sz="4" w:space="0" w:color="auto"/>
              <w:right w:val="single" w:sz="4" w:space="0" w:color="auto"/>
            </w:tcBorders>
            <w:hideMark/>
          </w:tcPr>
          <w:p w14:paraId="50FA5951" w14:textId="77777777" w:rsidR="00922221" w:rsidRDefault="00922221">
            <w:pPr>
              <w:pStyle w:val="TAL"/>
              <w:rPr>
                <w:sz w:val="16"/>
              </w:rPr>
            </w:pPr>
            <w:r>
              <w:rPr>
                <w:sz w:val="16"/>
              </w:rPr>
              <w:t xml:space="preserve">Support of PC5 DRX configuration </w:t>
            </w:r>
            <w:proofErr w:type="spellStart"/>
            <w:r>
              <w:rPr>
                <w:sz w:val="16"/>
              </w:rPr>
              <w:t>policis</w:t>
            </w:r>
            <w:proofErr w:type="spellEnd"/>
            <w:r>
              <w:rPr>
                <w:sz w:val="16"/>
              </w:rPr>
              <w:t xml:space="preserve"> and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2F415D81"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79ACF8F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863DC"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BF56B" w14:textId="77777777" w:rsidR="00922221" w:rsidRDefault="00922221">
            <w:pPr>
              <w:pStyle w:val="TAL"/>
              <w:rPr>
                <w:sz w:val="16"/>
              </w:rPr>
            </w:pPr>
            <w:r>
              <w:rPr>
                <w:sz w:val="16"/>
              </w:rPr>
              <w:t>C6-220296</w:t>
            </w:r>
          </w:p>
        </w:tc>
      </w:tr>
      <w:tr w:rsidR="00922221" w14:paraId="1EB0A56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DAB8BB0" w14:textId="77777777" w:rsidR="00922221" w:rsidRDefault="00922221">
            <w:pPr>
              <w:pStyle w:val="TAL"/>
              <w:rPr>
                <w:sz w:val="16"/>
              </w:rPr>
            </w:pPr>
            <w:r>
              <w:rPr>
                <w:sz w:val="16"/>
              </w:rPr>
              <w:t>C6-220247</w:t>
            </w:r>
          </w:p>
        </w:tc>
        <w:tc>
          <w:tcPr>
            <w:tcW w:w="0" w:type="auto"/>
            <w:tcBorders>
              <w:top w:val="single" w:sz="4" w:space="0" w:color="auto"/>
              <w:left w:val="single" w:sz="4" w:space="0" w:color="auto"/>
              <w:bottom w:val="single" w:sz="4" w:space="0" w:color="auto"/>
              <w:right w:val="single" w:sz="4" w:space="0" w:color="auto"/>
            </w:tcBorders>
            <w:hideMark/>
          </w:tcPr>
          <w:p w14:paraId="591AA226" w14:textId="77777777" w:rsidR="00922221" w:rsidRDefault="00922221">
            <w:pPr>
              <w:pStyle w:val="TAL"/>
              <w:rPr>
                <w:sz w:val="16"/>
              </w:rPr>
            </w:pPr>
            <w:r>
              <w:rPr>
                <w:sz w:val="16"/>
              </w:rPr>
              <w:t>Adding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6DCB6305"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EA2A124"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CB254"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220898" w14:textId="77777777" w:rsidR="00922221" w:rsidRDefault="00922221">
            <w:pPr>
              <w:pStyle w:val="TAL"/>
              <w:rPr>
                <w:sz w:val="16"/>
              </w:rPr>
            </w:pPr>
            <w:r>
              <w:rPr>
                <w:sz w:val="16"/>
              </w:rPr>
              <w:t>C6-220297</w:t>
            </w:r>
          </w:p>
        </w:tc>
      </w:tr>
      <w:tr w:rsidR="00922221" w14:paraId="177121B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9C5654F" w14:textId="77777777" w:rsidR="00922221" w:rsidRDefault="00922221">
            <w:pPr>
              <w:pStyle w:val="TAL"/>
              <w:rPr>
                <w:sz w:val="16"/>
              </w:rPr>
            </w:pPr>
            <w:r>
              <w:rPr>
                <w:sz w:val="16"/>
              </w:rPr>
              <w:t>C6-220248</w:t>
            </w:r>
          </w:p>
        </w:tc>
        <w:tc>
          <w:tcPr>
            <w:tcW w:w="0" w:type="auto"/>
            <w:tcBorders>
              <w:top w:val="single" w:sz="4" w:space="0" w:color="auto"/>
              <w:left w:val="single" w:sz="4" w:space="0" w:color="auto"/>
              <w:bottom w:val="single" w:sz="4" w:space="0" w:color="auto"/>
              <w:right w:val="single" w:sz="4" w:space="0" w:color="auto"/>
            </w:tcBorders>
            <w:hideMark/>
          </w:tcPr>
          <w:p w14:paraId="24CC7732" w14:textId="77777777" w:rsidR="00922221" w:rsidRDefault="00922221">
            <w:pPr>
              <w:pStyle w:val="TAL"/>
              <w:rPr>
                <w:sz w:val="16"/>
              </w:rPr>
            </w:pPr>
            <w:r>
              <w:rPr>
                <w:sz w:val="16"/>
              </w:rPr>
              <w:t>Correction on TERMINAL PROFILE Thirty-sixth byte coding (bit8 and bit7)</w:t>
            </w:r>
          </w:p>
        </w:tc>
        <w:tc>
          <w:tcPr>
            <w:tcW w:w="0" w:type="auto"/>
            <w:tcBorders>
              <w:top w:val="single" w:sz="4" w:space="0" w:color="auto"/>
              <w:left w:val="single" w:sz="4" w:space="0" w:color="auto"/>
              <w:bottom w:val="single" w:sz="4" w:space="0" w:color="auto"/>
              <w:right w:val="single" w:sz="4" w:space="0" w:color="auto"/>
            </w:tcBorders>
            <w:hideMark/>
          </w:tcPr>
          <w:p w14:paraId="5305776E"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3C38EA1"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437DE5"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19800" w14:textId="77777777" w:rsidR="00922221" w:rsidRDefault="00922221">
            <w:pPr>
              <w:pStyle w:val="TAL"/>
              <w:rPr>
                <w:sz w:val="16"/>
              </w:rPr>
            </w:pPr>
          </w:p>
        </w:tc>
      </w:tr>
      <w:tr w:rsidR="00922221" w14:paraId="2E3330B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A279B5C" w14:textId="77777777" w:rsidR="00922221" w:rsidRDefault="00922221">
            <w:pPr>
              <w:pStyle w:val="TAL"/>
              <w:rPr>
                <w:sz w:val="16"/>
              </w:rPr>
            </w:pPr>
            <w:r>
              <w:rPr>
                <w:sz w:val="16"/>
              </w:rPr>
              <w:t>C6-220249</w:t>
            </w:r>
          </w:p>
        </w:tc>
        <w:tc>
          <w:tcPr>
            <w:tcW w:w="0" w:type="auto"/>
            <w:tcBorders>
              <w:top w:val="single" w:sz="4" w:space="0" w:color="auto"/>
              <w:left w:val="single" w:sz="4" w:space="0" w:color="auto"/>
              <w:bottom w:val="single" w:sz="4" w:space="0" w:color="auto"/>
              <w:right w:val="single" w:sz="4" w:space="0" w:color="auto"/>
            </w:tcBorders>
            <w:hideMark/>
          </w:tcPr>
          <w:p w14:paraId="0C7FFA82" w14:textId="77777777" w:rsidR="00922221" w:rsidRDefault="00922221">
            <w:pPr>
              <w:pStyle w:val="TAL"/>
              <w:rPr>
                <w:sz w:val="16"/>
              </w:rPr>
            </w:pPr>
            <w:r>
              <w:rPr>
                <w:sz w:val="16"/>
              </w:rPr>
              <w:t>EF5GSN3GPPNSC clause correction (</w:t>
            </w:r>
            <w:proofErr w:type="spellStart"/>
            <w:r>
              <w:rPr>
                <w:sz w:val="16"/>
              </w:rPr>
              <w:t>Rel</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24B9F7CA"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D63BA75"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F4C537"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E96FC" w14:textId="77777777" w:rsidR="00922221" w:rsidRDefault="00922221">
            <w:pPr>
              <w:pStyle w:val="TAL"/>
              <w:rPr>
                <w:sz w:val="16"/>
              </w:rPr>
            </w:pPr>
            <w:r>
              <w:rPr>
                <w:sz w:val="16"/>
              </w:rPr>
              <w:t>C6-220255</w:t>
            </w:r>
          </w:p>
        </w:tc>
      </w:tr>
      <w:tr w:rsidR="00922221" w14:paraId="17167B8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CE1B1C7" w14:textId="77777777" w:rsidR="00922221" w:rsidRDefault="00922221">
            <w:pPr>
              <w:pStyle w:val="TAL"/>
              <w:rPr>
                <w:sz w:val="16"/>
              </w:rPr>
            </w:pPr>
            <w:r>
              <w:rPr>
                <w:sz w:val="16"/>
              </w:rPr>
              <w:t>C6-220250</w:t>
            </w:r>
          </w:p>
        </w:tc>
        <w:tc>
          <w:tcPr>
            <w:tcW w:w="0" w:type="auto"/>
            <w:tcBorders>
              <w:top w:val="single" w:sz="4" w:space="0" w:color="auto"/>
              <w:left w:val="single" w:sz="4" w:space="0" w:color="auto"/>
              <w:bottom w:val="single" w:sz="4" w:space="0" w:color="auto"/>
              <w:right w:val="single" w:sz="4" w:space="0" w:color="auto"/>
            </w:tcBorders>
            <w:hideMark/>
          </w:tcPr>
          <w:p w14:paraId="796E0771" w14:textId="77777777" w:rsidR="00922221" w:rsidRDefault="00922221">
            <w:pPr>
              <w:pStyle w:val="TAL"/>
              <w:rPr>
                <w:sz w:val="16"/>
              </w:rPr>
            </w:pPr>
            <w:r>
              <w:rPr>
                <w:sz w:val="16"/>
              </w:rPr>
              <w:t>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0D20667A"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F080381"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7B33A5"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91B3B" w14:textId="77777777" w:rsidR="00922221" w:rsidRDefault="00922221">
            <w:pPr>
              <w:pStyle w:val="TAL"/>
              <w:rPr>
                <w:sz w:val="16"/>
              </w:rPr>
            </w:pPr>
          </w:p>
        </w:tc>
      </w:tr>
      <w:tr w:rsidR="00922221" w14:paraId="4EF3BB6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48EB740" w14:textId="77777777" w:rsidR="00922221" w:rsidRDefault="00922221">
            <w:pPr>
              <w:pStyle w:val="TAL"/>
              <w:rPr>
                <w:sz w:val="16"/>
              </w:rPr>
            </w:pPr>
            <w:r>
              <w:rPr>
                <w:sz w:val="16"/>
              </w:rPr>
              <w:t>C6-220251</w:t>
            </w:r>
          </w:p>
        </w:tc>
        <w:tc>
          <w:tcPr>
            <w:tcW w:w="0" w:type="auto"/>
            <w:tcBorders>
              <w:top w:val="single" w:sz="4" w:space="0" w:color="auto"/>
              <w:left w:val="single" w:sz="4" w:space="0" w:color="auto"/>
              <w:bottom w:val="single" w:sz="4" w:space="0" w:color="auto"/>
              <w:right w:val="single" w:sz="4" w:space="0" w:color="auto"/>
            </w:tcBorders>
            <w:hideMark/>
          </w:tcPr>
          <w:p w14:paraId="0218E2BA" w14:textId="77777777" w:rsidR="00922221" w:rsidRDefault="00922221">
            <w:pPr>
              <w:pStyle w:val="TAL"/>
              <w:rPr>
                <w:sz w:val="16"/>
              </w:rPr>
            </w:pPr>
            <w:r>
              <w:rPr>
                <w:sz w:val="16"/>
              </w:rPr>
              <w:t>New SID on GBA_U Based APIs</w:t>
            </w:r>
          </w:p>
        </w:tc>
        <w:tc>
          <w:tcPr>
            <w:tcW w:w="0" w:type="auto"/>
            <w:tcBorders>
              <w:top w:val="single" w:sz="4" w:space="0" w:color="auto"/>
              <w:left w:val="single" w:sz="4" w:space="0" w:color="auto"/>
              <w:bottom w:val="single" w:sz="4" w:space="0" w:color="auto"/>
              <w:right w:val="single" w:sz="4" w:space="0" w:color="auto"/>
            </w:tcBorders>
            <w:hideMark/>
          </w:tcPr>
          <w:p w14:paraId="0FBEB032"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7A319B"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CDBDB4"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39DA5" w14:textId="77777777" w:rsidR="00922221" w:rsidRDefault="00922221">
            <w:pPr>
              <w:pStyle w:val="TAL"/>
              <w:rPr>
                <w:sz w:val="16"/>
              </w:rPr>
            </w:pPr>
            <w:r>
              <w:rPr>
                <w:sz w:val="16"/>
              </w:rPr>
              <w:t>C6-220265, C6-220266</w:t>
            </w:r>
          </w:p>
        </w:tc>
      </w:tr>
      <w:tr w:rsidR="00922221" w14:paraId="669D95F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76A216E" w14:textId="77777777" w:rsidR="00922221" w:rsidRDefault="00922221">
            <w:pPr>
              <w:pStyle w:val="TAL"/>
              <w:rPr>
                <w:sz w:val="16"/>
              </w:rPr>
            </w:pPr>
            <w:r>
              <w:rPr>
                <w:sz w:val="16"/>
              </w:rPr>
              <w:t>C6-220252</w:t>
            </w:r>
          </w:p>
        </w:tc>
        <w:tc>
          <w:tcPr>
            <w:tcW w:w="0" w:type="auto"/>
            <w:tcBorders>
              <w:top w:val="single" w:sz="4" w:space="0" w:color="auto"/>
              <w:left w:val="single" w:sz="4" w:space="0" w:color="auto"/>
              <w:bottom w:val="single" w:sz="4" w:space="0" w:color="auto"/>
              <w:right w:val="single" w:sz="4" w:space="0" w:color="auto"/>
            </w:tcBorders>
            <w:hideMark/>
          </w:tcPr>
          <w:p w14:paraId="3D917B30"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112FAE97"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D499BA3"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4B2AD"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A7776E" w14:textId="77777777" w:rsidR="00922221" w:rsidRDefault="00922221">
            <w:pPr>
              <w:pStyle w:val="TAL"/>
              <w:rPr>
                <w:sz w:val="16"/>
              </w:rPr>
            </w:pPr>
            <w:r>
              <w:rPr>
                <w:sz w:val="16"/>
              </w:rPr>
              <w:t>C6-220285</w:t>
            </w:r>
          </w:p>
        </w:tc>
      </w:tr>
      <w:tr w:rsidR="00922221" w14:paraId="5E923D1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68F3139" w14:textId="77777777" w:rsidR="00922221" w:rsidRDefault="00922221">
            <w:pPr>
              <w:pStyle w:val="TAL"/>
              <w:rPr>
                <w:sz w:val="16"/>
              </w:rPr>
            </w:pPr>
            <w:r>
              <w:rPr>
                <w:sz w:val="16"/>
              </w:rPr>
              <w:t>C6-220253</w:t>
            </w:r>
          </w:p>
        </w:tc>
        <w:tc>
          <w:tcPr>
            <w:tcW w:w="0" w:type="auto"/>
            <w:tcBorders>
              <w:top w:val="single" w:sz="4" w:space="0" w:color="auto"/>
              <w:left w:val="single" w:sz="4" w:space="0" w:color="auto"/>
              <w:bottom w:val="single" w:sz="4" w:space="0" w:color="auto"/>
              <w:right w:val="single" w:sz="4" w:space="0" w:color="auto"/>
            </w:tcBorders>
            <w:hideMark/>
          </w:tcPr>
          <w:p w14:paraId="7E602148" w14:textId="77777777" w:rsidR="00922221" w:rsidRDefault="00922221">
            <w:pPr>
              <w:pStyle w:val="TAL"/>
              <w:rPr>
                <w:sz w:val="16"/>
              </w:rPr>
            </w:pPr>
            <w:r>
              <w:rPr>
                <w:sz w:val="16"/>
              </w:rPr>
              <w:t>WID on UE Conformance Test Aspects - CT6 aspects of 5G System (Rel16)</w:t>
            </w:r>
          </w:p>
        </w:tc>
        <w:tc>
          <w:tcPr>
            <w:tcW w:w="0" w:type="auto"/>
            <w:tcBorders>
              <w:top w:val="single" w:sz="4" w:space="0" w:color="auto"/>
              <w:left w:val="single" w:sz="4" w:space="0" w:color="auto"/>
              <w:bottom w:val="single" w:sz="4" w:space="0" w:color="auto"/>
              <w:right w:val="single" w:sz="4" w:space="0" w:color="auto"/>
            </w:tcBorders>
            <w:hideMark/>
          </w:tcPr>
          <w:p w14:paraId="48E9D598"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B40D99"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7A7735"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BF0D0" w14:textId="77777777" w:rsidR="00922221" w:rsidRDefault="00922221">
            <w:pPr>
              <w:pStyle w:val="TAL"/>
              <w:rPr>
                <w:sz w:val="16"/>
              </w:rPr>
            </w:pPr>
          </w:p>
        </w:tc>
      </w:tr>
      <w:tr w:rsidR="00922221" w14:paraId="2037EAF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B3F94C5" w14:textId="77777777" w:rsidR="00922221" w:rsidRDefault="00922221">
            <w:pPr>
              <w:pStyle w:val="TAL"/>
              <w:rPr>
                <w:sz w:val="16"/>
              </w:rPr>
            </w:pPr>
            <w:r>
              <w:rPr>
                <w:sz w:val="16"/>
              </w:rPr>
              <w:t>C6-220254</w:t>
            </w:r>
          </w:p>
        </w:tc>
        <w:tc>
          <w:tcPr>
            <w:tcW w:w="0" w:type="auto"/>
            <w:tcBorders>
              <w:top w:val="single" w:sz="4" w:space="0" w:color="auto"/>
              <w:left w:val="single" w:sz="4" w:space="0" w:color="auto"/>
              <w:bottom w:val="single" w:sz="4" w:space="0" w:color="auto"/>
              <w:right w:val="single" w:sz="4" w:space="0" w:color="auto"/>
            </w:tcBorders>
            <w:hideMark/>
          </w:tcPr>
          <w:p w14:paraId="413B207C" w14:textId="77777777" w:rsidR="00922221" w:rsidRDefault="00922221">
            <w:pPr>
              <w:pStyle w:val="TAL"/>
              <w:rPr>
                <w:sz w:val="16"/>
              </w:rPr>
            </w:pPr>
            <w:r>
              <w:rPr>
                <w:sz w:val="16"/>
              </w:rPr>
              <w:t>EF5GSN3GPPNSC clause correction</w:t>
            </w:r>
          </w:p>
        </w:tc>
        <w:tc>
          <w:tcPr>
            <w:tcW w:w="0" w:type="auto"/>
            <w:tcBorders>
              <w:top w:val="single" w:sz="4" w:space="0" w:color="auto"/>
              <w:left w:val="single" w:sz="4" w:space="0" w:color="auto"/>
              <w:bottom w:val="single" w:sz="4" w:space="0" w:color="auto"/>
              <w:right w:val="single" w:sz="4" w:space="0" w:color="auto"/>
            </w:tcBorders>
            <w:hideMark/>
          </w:tcPr>
          <w:p w14:paraId="145A0380"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C44FFCB"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15F4B9" w14:textId="77777777" w:rsidR="00922221" w:rsidRDefault="00922221">
            <w:pPr>
              <w:pStyle w:val="TAL"/>
              <w:rPr>
                <w:sz w:val="16"/>
              </w:rPr>
            </w:pPr>
            <w:r>
              <w:rPr>
                <w:sz w:val="16"/>
              </w:rPr>
              <w:t>C6-220225</w:t>
            </w:r>
          </w:p>
        </w:tc>
        <w:tc>
          <w:tcPr>
            <w:tcW w:w="0" w:type="auto"/>
            <w:tcBorders>
              <w:top w:val="single" w:sz="4" w:space="0" w:color="auto"/>
              <w:left w:val="single" w:sz="4" w:space="0" w:color="auto"/>
              <w:bottom w:val="single" w:sz="4" w:space="0" w:color="auto"/>
              <w:right w:val="single" w:sz="4" w:space="0" w:color="auto"/>
            </w:tcBorders>
          </w:tcPr>
          <w:p w14:paraId="0B5A3F37" w14:textId="77777777" w:rsidR="00922221" w:rsidRDefault="00922221">
            <w:pPr>
              <w:pStyle w:val="TAL"/>
              <w:rPr>
                <w:sz w:val="16"/>
              </w:rPr>
            </w:pPr>
          </w:p>
        </w:tc>
      </w:tr>
      <w:tr w:rsidR="00922221" w14:paraId="26F35AF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3CB761" w14:textId="77777777" w:rsidR="00922221" w:rsidRDefault="00922221">
            <w:pPr>
              <w:pStyle w:val="TAL"/>
              <w:rPr>
                <w:sz w:val="16"/>
              </w:rPr>
            </w:pPr>
            <w:r>
              <w:rPr>
                <w:sz w:val="16"/>
              </w:rPr>
              <w:t>C6-220255</w:t>
            </w:r>
          </w:p>
        </w:tc>
        <w:tc>
          <w:tcPr>
            <w:tcW w:w="0" w:type="auto"/>
            <w:tcBorders>
              <w:top w:val="single" w:sz="4" w:space="0" w:color="auto"/>
              <w:left w:val="single" w:sz="4" w:space="0" w:color="auto"/>
              <w:bottom w:val="single" w:sz="4" w:space="0" w:color="auto"/>
              <w:right w:val="single" w:sz="4" w:space="0" w:color="auto"/>
            </w:tcBorders>
            <w:hideMark/>
          </w:tcPr>
          <w:p w14:paraId="6053D4EF" w14:textId="77777777" w:rsidR="00922221" w:rsidRDefault="00922221">
            <w:pPr>
              <w:pStyle w:val="TAL"/>
              <w:rPr>
                <w:sz w:val="16"/>
              </w:rPr>
            </w:pPr>
            <w:r>
              <w:rPr>
                <w:sz w:val="16"/>
              </w:rPr>
              <w:t>EF5GSN3GPPNSC clause correction (</w:t>
            </w:r>
            <w:proofErr w:type="spellStart"/>
            <w:r>
              <w:rPr>
                <w:sz w:val="16"/>
              </w:rPr>
              <w:t>Rel</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0B1CC6B8"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A0037EA"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6DF941" w14:textId="77777777" w:rsidR="00922221" w:rsidRDefault="00922221">
            <w:pPr>
              <w:pStyle w:val="TAL"/>
              <w:rPr>
                <w:sz w:val="16"/>
              </w:rPr>
            </w:pPr>
            <w:r>
              <w:rPr>
                <w:sz w:val="16"/>
              </w:rPr>
              <w:t>C6-220249</w:t>
            </w:r>
          </w:p>
        </w:tc>
        <w:tc>
          <w:tcPr>
            <w:tcW w:w="0" w:type="auto"/>
            <w:tcBorders>
              <w:top w:val="single" w:sz="4" w:space="0" w:color="auto"/>
              <w:left w:val="single" w:sz="4" w:space="0" w:color="auto"/>
              <w:bottom w:val="single" w:sz="4" w:space="0" w:color="auto"/>
              <w:right w:val="single" w:sz="4" w:space="0" w:color="auto"/>
            </w:tcBorders>
          </w:tcPr>
          <w:p w14:paraId="07000603" w14:textId="77777777" w:rsidR="00922221" w:rsidRDefault="00922221">
            <w:pPr>
              <w:pStyle w:val="TAL"/>
              <w:rPr>
                <w:sz w:val="16"/>
              </w:rPr>
            </w:pPr>
          </w:p>
        </w:tc>
      </w:tr>
      <w:tr w:rsidR="00922221" w14:paraId="10B626B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0F4655A" w14:textId="77777777" w:rsidR="00922221" w:rsidRDefault="00922221">
            <w:pPr>
              <w:pStyle w:val="TAL"/>
              <w:rPr>
                <w:sz w:val="16"/>
              </w:rPr>
            </w:pPr>
            <w:r>
              <w:rPr>
                <w:sz w:val="16"/>
              </w:rPr>
              <w:t>C6-220256</w:t>
            </w:r>
          </w:p>
        </w:tc>
        <w:tc>
          <w:tcPr>
            <w:tcW w:w="0" w:type="auto"/>
            <w:tcBorders>
              <w:top w:val="single" w:sz="4" w:space="0" w:color="auto"/>
              <w:left w:val="single" w:sz="4" w:space="0" w:color="auto"/>
              <w:bottom w:val="single" w:sz="4" w:space="0" w:color="auto"/>
              <w:right w:val="single" w:sz="4" w:space="0" w:color="auto"/>
            </w:tcBorders>
            <w:hideMark/>
          </w:tcPr>
          <w:p w14:paraId="1AE1286E" w14:textId="77777777" w:rsidR="00922221" w:rsidRDefault="00922221">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4AD8CBAB"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A0A327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DF24A"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4E79D" w14:textId="77777777" w:rsidR="00922221" w:rsidRDefault="00922221">
            <w:pPr>
              <w:pStyle w:val="TAL"/>
              <w:rPr>
                <w:sz w:val="16"/>
              </w:rPr>
            </w:pPr>
            <w:r>
              <w:rPr>
                <w:sz w:val="16"/>
              </w:rPr>
              <w:t>C6-220279</w:t>
            </w:r>
          </w:p>
        </w:tc>
      </w:tr>
      <w:tr w:rsidR="00922221" w14:paraId="5BEF7CE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6F7E231" w14:textId="77777777" w:rsidR="00922221" w:rsidRDefault="00922221">
            <w:pPr>
              <w:pStyle w:val="TAL"/>
              <w:rPr>
                <w:sz w:val="16"/>
              </w:rPr>
            </w:pPr>
            <w:r>
              <w:rPr>
                <w:sz w:val="16"/>
              </w:rPr>
              <w:t>C6-220257</w:t>
            </w:r>
          </w:p>
        </w:tc>
        <w:tc>
          <w:tcPr>
            <w:tcW w:w="0" w:type="auto"/>
            <w:tcBorders>
              <w:top w:val="single" w:sz="4" w:space="0" w:color="auto"/>
              <w:left w:val="single" w:sz="4" w:space="0" w:color="auto"/>
              <w:bottom w:val="single" w:sz="4" w:space="0" w:color="auto"/>
              <w:right w:val="single" w:sz="4" w:space="0" w:color="auto"/>
            </w:tcBorders>
            <w:hideMark/>
          </w:tcPr>
          <w:p w14:paraId="5EAD55FA" w14:textId="77777777" w:rsidR="00922221" w:rsidRDefault="00922221">
            <w:pPr>
              <w:pStyle w:val="TAL"/>
              <w:rPr>
                <w:sz w:val="16"/>
              </w:rPr>
            </w:pPr>
            <w:r>
              <w:rPr>
                <w:sz w:val="16"/>
              </w:rPr>
              <w:t>Simplification of TS 31.122</w:t>
            </w:r>
          </w:p>
        </w:tc>
        <w:tc>
          <w:tcPr>
            <w:tcW w:w="0" w:type="auto"/>
            <w:tcBorders>
              <w:top w:val="single" w:sz="4" w:space="0" w:color="auto"/>
              <w:left w:val="single" w:sz="4" w:space="0" w:color="auto"/>
              <w:bottom w:val="single" w:sz="4" w:space="0" w:color="auto"/>
              <w:right w:val="single" w:sz="4" w:space="0" w:color="auto"/>
            </w:tcBorders>
            <w:hideMark/>
          </w:tcPr>
          <w:p w14:paraId="3AC85267"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20E198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F711C9"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22482" w14:textId="77777777" w:rsidR="00922221" w:rsidRDefault="00922221">
            <w:pPr>
              <w:pStyle w:val="TAL"/>
              <w:rPr>
                <w:sz w:val="16"/>
              </w:rPr>
            </w:pPr>
            <w:r>
              <w:rPr>
                <w:sz w:val="16"/>
              </w:rPr>
              <w:t>C6-220280</w:t>
            </w:r>
          </w:p>
        </w:tc>
      </w:tr>
      <w:tr w:rsidR="00922221" w14:paraId="3ABA0B9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D984094" w14:textId="77777777" w:rsidR="00922221" w:rsidRDefault="00922221">
            <w:pPr>
              <w:pStyle w:val="TAL"/>
              <w:rPr>
                <w:sz w:val="16"/>
              </w:rPr>
            </w:pPr>
            <w:r>
              <w:rPr>
                <w:sz w:val="16"/>
              </w:rPr>
              <w:t>C6-220258</w:t>
            </w:r>
          </w:p>
        </w:tc>
        <w:tc>
          <w:tcPr>
            <w:tcW w:w="0" w:type="auto"/>
            <w:tcBorders>
              <w:top w:val="single" w:sz="4" w:space="0" w:color="auto"/>
              <w:left w:val="single" w:sz="4" w:space="0" w:color="auto"/>
              <w:bottom w:val="single" w:sz="4" w:space="0" w:color="auto"/>
              <w:right w:val="single" w:sz="4" w:space="0" w:color="auto"/>
            </w:tcBorders>
            <w:hideMark/>
          </w:tcPr>
          <w:p w14:paraId="24F23540" w14:textId="77777777" w:rsidR="00922221" w:rsidRDefault="00922221">
            <w:pPr>
              <w:pStyle w:val="TAL"/>
              <w:rPr>
                <w:sz w:val="16"/>
              </w:rPr>
            </w:pPr>
            <w:r>
              <w:rPr>
                <w:sz w:val="16"/>
              </w:rPr>
              <w:t>Update the Speed enhancement of USIM</w:t>
            </w:r>
          </w:p>
        </w:tc>
        <w:tc>
          <w:tcPr>
            <w:tcW w:w="0" w:type="auto"/>
            <w:tcBorders>
              <w:top w:val="single" w:sz="4" w:space="0" w:color="auto"/>
              <w:left w:val="single" w:sz="4" w:space="0" w:color="auto"/>
              <w:bottom w:val="single" w:sz="4" w:space="0" w:color="auto"/>
              <w:right w:val="single" w:sz="4" w:space="0" w:color="auto"/>
            </w:tcBorders>
            <w:hideMark/>
          </w:tcPr>
          <w:p w14:paraId="7AF196A9"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2DDD5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91F7F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203D6" w14:textId="77777777" w:rsidR="00922221" w:rsidRDefault="00922221">
            <w:pPr>
              <w:pStyle w:val="TAL"/>
              <w:rPr>
                <w:sz w:val="16"/>
              </w:rPr>
            </w:pPr>
            <w:r>
              <w:rPr>
                <w:sz w:val="16"/>
              </w:rPr>
              <w:t>C6-220281</w:t>
            </w:r>
          </w:p>
        </w:tc>
      </w:tr>
      <w:tr w:rsidR="00922221" w14:paraId="571DD74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E5AD049" w14:textId="77777777" w:rsidR="00922221" w:rsidRDefault="00922221">
            <w:pPr>
              <w:pStyle w:val="TAL"/>
              <w:rPr>
                <w:sz w:val="16"/>
              </w:rPr>
            </w:pPr>
            <w:r>
              <w:rPr>
                <w:sz w:val="16"/>
              </w:rPr>
              <w:t>C6-220259</w:t>
            </w:r>
          </w:p>
        </w:tc>
        <w:tc>
          <w:tcPr>
            <w:tcW w:w="0" w:type="auto"/>
            <w:tcBorders>
              <w:top w:val="single" w:sz="4" w:space="0" w:color="auto"/>
              <w:left w:val="single" w:sz="4" w:space="0" w:color="auto"/>
              <w:bottom w:val="single" w:sz="4" w:space="0" w:color="auto"/>
              <w:right w:val="single" w:sz="4" w:space="0" w:color="auto"/>
            </w:tcBorders>
            <w:hideMark/>
          </w:tcPr>
          <w:p w14:paraId="4CF537BE" w14:textId="77777777" w:rsidR="00922221" w:rsidRDefault="00922221">
            <w:pPr>
              <w:pStyle w:val="TAL"/>
              <w:rPr>
                <w:sz w:val="16"/>
              </w:rPr>
            </w:pPr>
            <w:r>
              <w:rPr>
                <w:sz w:val="16"/>
              </w:rPr>
              <w:t>Discussion on the improve of speed enhancement for USIM</w:t>
            </w:r>
          </w:p>
        </w:tc>
        <w:tc>
          <w:tcPr>
            <w:tcW w:w="0" w:type="auto"/>
            <w:tcBorders>
              <w:top w:val="single" w:sz="4" w:space="0" w:color="auto"/>
              <w:left w:val="single" w:sz="4" w:space="0" w:color="auto"/>
              <w:bottom w:val="single" w:sz="4" w:space="0" w:color="auto"/>
              <w:right w:val="single" w:sz="4" w:space="0" w:color="auto"/>
            </w:tcBorders>
            <w:hideMark/>
          </w:tcPr>
          <w:p w14:paraId="766848D7"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BF51A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AB21CB"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C4B34" w14:textId="77777777" w:rsidR="00922221" w:rsidRDefault="00922221">
            <w:pPr>
              <w:pStyle w:val="TAL"/>
              <w:rPr>
                <w:sz w:val="16"/>
              </w:rPr>
            </w:pPr>
          </w:p>
        </w:tc>
      </w:tr>
      <w:tr w:rsidR="00922221" w14:paraId="5D006F8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ED92413" w14:textId="77777777" w:rsidR="00922221" w:rsidRDefault="00922221">
            <w:pPr>
              <w:pStyle w:val="TAL"/>
              <w:rPr>
                <w:sz w:val="16"/>
              </w:rPr>
            </w:pPr>
            <w:r>
              <w:rPr>
                <w:sz w:val="16"/>
              </w:rPr>
              <w:t>C6-220260</w:t>
            </w:r>
          </w:p>
        </w:tc>
        <w:tc>
          <w:tcPr>
            <w:tcW w:w="0" w:type="auto"/>
            <w:tcBorders>
              <w:top w:val="single" w:sz="4" w:space="0" w:color="auto"/>
              <w:left w:val="single" w:sz="4" w:space="0" w:color="auto"/>
              <w:bottom w:val="single" w:sz="4" w:space="0" w:color="auto"/>
              <w:right w:val="single" w:sz="4" w:space="0" w:color="auto"/>
            </w:tcBorders>
            <w:hideMark/>
          </w:tcPr>
          <w:p w14:paraId="5B49BFD9"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3751C498"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56EFD01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0FBAA8"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89BDD" w14:textId="77777777" w:rsidR="00922221" w:rsidRDefault="00922221">
            <w:pPr>
              <w:pStyle w:val="TAL"/>
              <w:rPr>
                <w:sz w:val="16"/>
              </w:rPr>
            </w:pPr>
            <w:r>
              <w:rPr>
                <w:sz w:val="16"/>
              </w:rPr>
              <w:t>C6-220295</w:t>
            </w:r>
          </w:p>
        </w:tc>
      </w:tr>
      <w:tr w:rsidR="00922221" w14:paraId="51A177E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4C2C2BD" w14:textId="77777777" w:rsidR="00922221" w:rsidRDefault="00922221">
            <w:pPr>
              <w:pStyle w:val="TAL"/>
              <w:rPr>
                <w:sz w:val="16"/>
              </w:rPr>
            </w:pPr>
            <w:r>
              <w:rPr>
                <w:sz w:val="16"/>
              </w:rPr>
              <w:t>C6-220261</w:t>
            </w:r>
          </w:p>
        </w:tc>
        <w:tc>
          <w:tcPr>
            <w:tcW w:w="0" w:type="auto"/>
            <w:tcBorders>
              <w:top w:val="single" w:sz="4" w:space="0" w:color="auto"/>
              <w:left w:val="single" w:sz="4" w:space="0" w:color="auto"/>
              <w:bottom w:val="single" w:sz="4" w:space="0" w:color="auto"/>
              <w:right w:val="single" w:sz="4" w:space="0" w:color="auto"/>
            </w:tcBorders>
            <w:hideMark/>
          </w:tcPr>
          <w:p w14:paraId="6EB5B7CE"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4C595072"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197013F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B98E96"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A01DBC" w14:textId="77777777" w:rsidR="00922221" w:rsidRDefault="00922221">
            <w:pPr>
              <w:pStyle w:val="TAL"/>
              <w:rPr>
                <w:sz w:val="16"/>
              </w:rPr>
            </w:pPr>
            <w:r>
              <w:rPr>
                <w:sz w:val="16"/>
              </w:rPr>
              <w:t>C6-220289</w:t>
            </w:r>
          </w:p>
        </w:tc>
      </w:tr>
      <w:tr w:rsidR="00922221" w14:paraId="2EE1521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A81EB7A" w14:textId="77777777" w:rsidR="00922221" w:rsidRDefault="00922221">
            <w:pPr>
              <w:pStyle w:val="TAL"/>
              <w:rPr>
                <w:sz w:val="16"/>
              </w:rPr>
            </w:pPr>
            <w:r>
              <w:rPr>
                <w:sz w:val="16"/>
              </w:rPr>
              <w:t>C6-220262</w:t>
            </w:r>
          </w:p>
        </w:tc>
        <w:tc>
          <w:tcPr>
            <w:tcW w:w="0" w:type="auto"/>
            <w:tcBorders>
              <w:top w:val="single" w:sz="4" w:space="0" w:color="auto"/>
              <w:left w:val="single" w:sz="4" w:space="0" w:color="auto"/>
              <w:bottom w:val="single" w:sz="4" w:space="0" w:color="auto"/>
              <w:right w:val="single" w:sz="4" w:space="0" w:color="auto"/>
            </w:tcBorders>
            <w:hideMark/>
          </w:tcPr>
          <w:p w14:paraId="25338C40" w14:textId="77777777" w:rsidR="00922221" w:rsidRDefault="00922221">
            <w:pPr>
              <w:pStyle w:val="TAL"/>
              <w:rPr>
                <w:sz w:val="16"/>
              </w:rPr>
            </w:pPr>
            <w:r>
              <w:rPr>
                <w:sz w:val="16"/>
              </w:rPr>
              <w:t>Correction to 5GS non-3GPP Access NAS Security Context file</w:t>
            </w:r>
          </w:p>
        </w:tc>
        <w:tc>
          <w:tcPr>
            <w:tcW w:w="0" w:type="auto"/>
            <w:tcBorders>
              <w:top w:val="single" w:sz="4" w:space="0" w:color="auto"/>
              <w:left w:val="single" w:sz="4" w:space="0" w:color="auto"/>
              <w:bottom w:val="single" w:sz="4" w:space="0" w:color="auto"/>
              <w:right w:val="single" w:sz="4" w:space="0" w:color="auto"/>
            </w:tcBorders>
            <w:hideMark/>
          </w:tcPr>
          <w:p w14:paraId="4598406D"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7CEC72E1"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00276A"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F4C2C9" w14:textId="77777777" w:rsidR="00922221" w:rsidRDefault="00922221">
            <w:pPr>
              <w:pStyle w:val="TAL"/>
              <w:rPr>
                <w:sz w:val="16"/>
              </w:rPr>
            </w:pPr>
          </w:p>
        </w:tc>
      </w:tr>
      <w:tr w:rsidR="00922221" w14:paraId="4D1E4E0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5180C1D" w14:textId="77777777" w:rsidR="00922221" w:rsidRDefault="00922221">
            <w:pPr>
              <w:pStyle w:val="TAL"/>
              <w:rPr>
                <w:sz w:val="16"/>
              </w:rPr>
            </w:pPr>
            <w:r>
              <w:rPr>
                <w:sz w:val="16"/>
              </w:rPr>
              <w:t>C6-220263</w:t>
            </w:r>
          </w:p>
        </w:tc>
        <w:tc>
          <w:tcPr>
            <w:tcW w:w="0" w:type="auto"/>
            <w:tcBorders>
              <w:top w:val="single" w:sz="4" w:space="0" w:color="auto"/>
              <w:left w:val="single" w:sz="4" w:space="0" w:color="auto"/>
              <w:bottom w:val="single" w:sz="4" w:space="0" w:color="auto"/>
              <w:right w:val="single" w:sz="4" w:space="0" w:color="auto"/>
            </w:tcBorders>
            <w:hideMark/>
          </w:tcPr>
          <w:p w14:paraId="56956563" w14:textId="77777777" w:rsidR="00922221" w:rsidRDefault="00922221">
            <w:pPr>
              <w:pStyle w:val="TAL"/>
              <w:rPr>
                <w:sz w:val="16"/>
              </w:rPr>
            </w:pPr>
            <w:r>
              <w:rPr>
                <w:sz w:val="16"/>
              </w:rPr>
              <w:t>Revised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C5F714A"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89F40F"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B64A490" w14:textId="77777777" w:rsidR="00922221" w:rsidRDefault="00922221">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tcPr>
          <w:p w14:paraId="4F09FC3B" w14:textId="77777777" w:rsidR="00922221" w:rsidRDefault="00922221">
            <w:pPr>
              <w:pStyle w:val="TAL"/>
              <w:rPr>
                <w:sz w:val="16"/>
              </w:rPr>
            </w:pPr>
          </w:p>
        </w:tc>
      </w:tr>
      <w:tr w:rsidR="00922221" w14:paraId="090B1CE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EA55B23" w14:textId="77777777" w:rsidR="00922221" w:rsidRDefault="00922221">
            <w:pPr>
              <w:pStyle w:val="TAL"/>
              <w:rPr>
                <w:sz w:val="16"/>
              </w:rPr>
            </w:pPr>
            <w:r>
              <w:rPr>
                <w:sz w:val="16"/>
              </w:rPr>
              <w:t>C6-220264</w:t>
            </w:r>
          </w:p>
        </w:tc>
        <w:tc>
          <w:tcPr>
            <w:tcW w:w="0" w:type="auto"/>
            <w:tcBorders>
              <w:top w:val="single" w:sz="4" w:space="0" w:color="auto"/>
              <w:left w:val="single" w:sz="4" w:space="0" w:color="auto"/>
              <w:bottom w:val="single" w:sz="4" w:space="0" w:color="auto"/>
              <w:right w:val="single" w:sz="4" w:space="0" w:color="auto"/>
            </w:tcBorders>
            <w:hideMark/>
          </w:tcPr>
          <w:p w14:paraId="48A5FE58" w14:textId="77777777" w:rsidR="00922221" w:rsidRDefault="00922221">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231B4B64"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927F18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68A1DA" w14:textId="77777777" w:rsidR="00922221" w:rsidRDefault="00922221">
            <w:pPr>
              <w:pStyle w:val="TAL"/>
              <w:rPr>
                <w:sz w:val="16"/>
              </w:rPr>
            </w:pPr>
            <w:r>
              <w:rPr>
                <w:sz w:val="16"/>
              </w:rPr>
              <w:t>C6-220137</w:t>
            </w:r>
          </w:p>
        </w:tc>
        <w:tc>
          <w:tcPr>
            <w:tcW w:w="0" w:type="auto"/>
            <w:tcBorders>
              <w:top w:val="single" w:sz="4" w:space="0" w:color="auto"/>
              <w:left w:val="single" w:sz="4" w:space="0" w:color="auto"/>
              <w:bottom w:val="single" w:sz="4" w:space="0" w:color="auto"/>
              <w:right w:val="single" w:sz="4" w:space="0" w:color="auto"/>
            </w:tcBorders>
            <w:hideMark/>
          </w:tcPr>
          <w:p w14:paraId="151606AF" w14:textId="77777777" w:rsidR="00922221" w:rsidRDefault="00922221">
            <w:pPr>
              <w:pStyle w:val="TAL"/>
              <w:rPr>
                <w:sz w:val="16"/>
              </w:rPr>
            </w:pPr>
            <w:r>
              <w:rPr>
                <w:sz w:val="16"/>
              </w:rPr>
              <w:t>C6-220307</w:t>
            </w:r>
          </w:p>
        </w:tc>
      </w:tr>
      <w:tr w:rsidR="00922221" w14:paraId="753A4B8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A61702A" w14:textId="77777777" w:rsidR="00922221" w:rsidRDefault="00922221">
            <w:pPr>
              <w:pStyle w:val="TAL"/>
              <w:rPr>
                <w:sz w:val="16"/>
              </w:rPr>
            </w:pPr>
            <w:r>
              <w:rPr>
                <w:sz w:val="16"/>
              </w:rPr>
              <w:t>C6-220265</w:t>
            </w:r>
          </w:p>
        </w:tc>
        <w:tc>
          <w:tcPr>
            <w:tcW w:w="0" w:type="auto"/>
            <w:tcBorders>
              <w:top w:val="single" w:sz="4" w:space="0" w:color="auto"/>
              <w:left w:val="single" w:sz="4" w:space="0" w:color="auto"/>
              <w:bottom w:val="single" w:sz="4" w:space="0" w:color="auto"/>
              <w:right w:val="single" w:sz="4" w:space="0" w:color="auto"/>
            </w:tcBorders>
            <w:hideMark/>
          </w:tcPr>
          <w:p w14:paraId="5718BA59" w14:textId="77777777" w:rsidR="00922221" w:rsidRDefault="00922221">
            <w:pPr>
              <w:pStyle w:val="TAL"/>
              <w:rPr>
                <w:sz w:val="16"/>
              </w:rPr>
            </w:pPr>
            <w:r>
              <w:rPr>
                <w:sz w:val="16"/>
              </w:rPr>
              <w:t>New SID on GBA_U Based APIs</w:t>
            </w:r>
          </w:p>
        </w:tc>
        <w:tc>
          <w:tcPr>
            <w:tcW w:w="0" w:type="auto"/>
            <w:tcBorders>
              <w:top w:val="single" w:sz="4" w:space="0" w:color="auto"/>
              <w:left w:val="single" w:sz="4" w:space="0" w:color="auto"/>
              <w:bottom w:val="single" w:sz="4" w:space="0" w:color="auto"/>
              <w:right w:val="single" w:sz="4" w:space="0" w:color="auto"/>
            </w:tcBorders>
            <w:hideMark/>
          </w:tcPr>
          <w:p w14:paraId="6AB1BFEC"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01CA789"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65414B4" w14:textId="77777777" w:rsidR="00922221" w:rsidRDefault="00922221">
            <w:pPr>
              <w:pStyle w:val="TAL"/>
              <w:rPr>
                <w:sz w:val="16"/>
              </w:rPr>
            </w:pPr>
            <w:r>
              <w:rPr>
                <w:sz w:val="16"/>
              </w:rPr>
              <w:t>C6-220251</w:t>
            </w:r>
          </w:p>
        </w:tc>
        <w:tc>
          <w:tcPr>
            <w:tcW w:w="0" w:type="auto"/>
            <w:tcBorders>
              <w:top w:val="single" w:sz="4" w:space="0" w:color="auto"/>
              <w:left w:val="single" w:sz="4" w:space="0" w:color="auto"/>
              <w:bottom w:val="single" w:sz="4" w:space="0" w:color="auto"/>
              <w:right w:val="single" w:sz="4" w:space="0" w:color="auto"/>
            </w:tcBorders>
            <w:hideMark/>
          </w:tcPr>
          <w:p w14:paraId="02AB0061" w14:textId="77777777" w:rsidR="00922221" w:rsidRDefault="00922221">
            <w:pPr>
              <w:pStyle w:val="TAL"/>
              <w:rPr>
                <w:sz w:val="16"/>
              </w:rPr>
            </w:pPr>
            <w:r>
              <w:rPr>
                <w:sz w:val="16"/>
              </w:rPr>
              <w:t>C6-220287</w:t>
            </w:r>
          </w:p>
        </w:tc>
      </w:tr>
      <w:tr w:rsidR="00922221" w14:paraId="441BDF6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71308C" w14:textId="77777777" w:rsidR="00922221" w:rsidRDefault="00922221">
            <w:pPr>
              <w:pStyle w:val="TAL"/>
              <w:rPr>
                <w:sz w:val="16"/>
              </w:rPr>
            </w:pPr>
            <w:r>
              <w:rPr>
                <w:sz w:val="16"/>
              </w:rPr>
              <w:t>C6-220266</w:t>
            </w:r>
          </w:p>
        </w:tc>
        <w:tc>
          <w:tcPr>
            <w:tcW w:w="0" w:type="auto"/>
            <w:tcBorders>
              <w:top w:val="single" w:sz="4" w:space="0" w:color="auto"/>
              <w:left w:val="single" w:sz="4" w:space="0" w:color="auto"/>
              <w:bottom w:val="single" w:sz="4" w:space="0" w:color="auto"/>
              <w:right w:val="single" w:sz="4" w:space="0" w:color="auto"/>
            </w:tcBorders>
            <w:hideMark/>
          </w:tcPr>
          <w:p w14:paraId="096050FE" w14:textId="77777777" w:rsidR="00922221" w:rsidRDefault="00922221">
            <w:pPr>
              <w:pStyle w:val="TAL"/>
              <w:rPr>
                <w:sz w:val="16"/>
              </w:rPr>
            </w:pPr>
            <w:r>
              <w:rPr>
                <w:sz w:val="16"/>
              </w:rPr>
              <w:t>New SID on GBA_U Based APIs</w:t>
            </w:r>
          </w:p>
        </w:tc>
        <w:tc>
          <w:tcPr>
            <w:tcW w:w="0" w:type="auto"/>
            <w:tcBorders>
              <w:top w:val="single" w:sz="4" w:space="0" w:color="auto"/>
              <w:left w:val="single" w:sz="4" w:space="0" w:color="auto"/>
              <w:bottom w:val="single" w:sz="4" w:space="0" w:color="auto"/>
              <w:right w:val="single" w:sz="4" w:space="0" w:color="auto"/>
            </w:tcBorders>
            <w:hideMark/>
          </w:tcPr>
          <w:p w14:paraId="4F0FC37D"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CB7A7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26CC59" w14:textId="77777777" w:rsidR="00922221" w:rsidRDefault="00922221">
            <w:pPr>
              <w:pStyle w:val="TAL"/>
              <w:rPr>
                <w:sz w:val="16"/>
              </w:rPr>
            </w:pPr>
            <w:r>
              <w:rPr>
                <w:sz w:val="16"/>
              </w:rPr>
              <w:t>C6-220251</w:t>
            </w:r>
          </w:p>
        </w:tc>
        <w:tc>
          <w:tcPr>
            <w:tcW w:w="0" w:type="auto"/>
            <w:tcBorders>
              <w:top w:val="single" w:sz="4" w:space="0" w:color="auto"/>
              <w:left w:val="single" w:sz="4" w:space="0" w:color="auto"/>
              <w:bottom w:val="single" w:sz="4" w:space="0" w:color="auto"/>
              <w:right w:val="single" w:sz="4" w:space="0" w:color="auto"/>
            </w:tcBorders>
          </w:tcPr>
          <w:p w14:paraId="7A7A6259" w14:textId="77777777" w:rsidR="00922221" w:rsidRDefault="00922221">
            <w:pPr>
              <w:pStyle w:val="TAL"/>
              <w:rPr>
                <w:sz w:val="16"/>
              </w:rPr>
            </w:pPr>
          </w:p>
        </w:tc>
      </w:tr>
      <w:tr w:rsidR="00922221" w14:paraId="26A6FF8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C554734" w14:textId="77777777" w:rsidR="00922221" w:rsidRDefault="00922221">
            <w:pPr>
              <w:pStyle w:val="TAL"/>
              <w:rPr>
                <w:sz w:val="16"/>
              </w:rPr>
            </w:pPr>
            <w:r>
              <w:rPr>
                <w:sz w:val="16"/>
              </w:rPr>
              <w:t>C6-220267</w:t>
            </w:r>
          </w:p>
        </w:tc>
        <w:tc>
          <w:tcPr>
            <w:tcW w:w="0" w:type="auto"/>
            <w:tcBorders>
              <w:top w:val="single" w:sz="4" w:space="0" w:color="auto"/>
              <w:left w:val="single" w:sz="4" w:space="0" w:color="auto"/>
              <w:bottom w:val="single" w:sz="4" w:space="0" w:color="auto"/>
              <w:right w:val="single" w:sz="4" w:space="0" w:color="auto"/>
            </w:tcBorders>
            <w:hideMark/>
          </w:tcPr>
          <w:p w14:paraId="6E999438" w14:textId="77777777" w:rsidR="00922221" w:rsidRDefault="00922221">
            <w:pPr>
              <w:pStyle w:val="TAL"/>
              <w:rPr>
                <w:sz w:val="16"/>
              </w:rPr>
            </w:pPr>
            <w:r>
              <w:rPr>
                <w:sz w:val="16"/>
              </w:rPr>
              <w:t>Revised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4D80BC7"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488645" w14:textId="77777777" w:rsidR="00922221" w:rsidRDefault="0092222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C53C8A6" w14:textId="77777777" w:rsidR="00922221" w:rsidRDefault="00922221">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tcPr>
          <w:p w14:paraId="1545825E" w14:textId="77777777" w:rsidR="00922221" w:rsidRDefault="00922221">
            <w:pPr>
              <w:pStyle w:val="TAL"/>
              <w:rPr>
                <w:sz w:val="16"/>
              </w:rPr>
            </w:pPr>
          </w:p>
        </w:tc>
      </w:tr>
      <w:tr w:rsidR="00922221" w14:paraId="6CA5617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FA4C9E8" w14:textId="77777777" w:rsidR="00922221" w:rsidRDefault="00922221">
            <w:pPr>
              <w:pStyle w:val="TAL"/>
              <w:rPr>
                <w:sz w:val="16"/>
              </w:rPr>
            </w:pPr>
            <w:r>
              <w:rPr>
                <w:sz w:val="16"/>
              </w:rPr>
              <w:t>C6-220268</w:t>
            </w:r>
          </w:p>
        </w:tc>
        <w:tc>
          <w:tcPr>
            <w:tcW w:w="0" w:type="auto"/>
            <w:tcBorders>
              <w:top w:val="single" w:sz="4" w:space="0" w:color="auto"/>
              <w:left w:val="single" w:sz="4" w:space="0" w:color="auto"/>
              <w:bottom w:val="single" w:sz="4" w:space="0" w:color="auto"/>
              <w:right w:val="single" w:sz="4" w:space="0" w:color="auto"/>
            </w:tcBorders>
            <w:hideMark/>
          </w:tcPr>
          <w:p w14:paraId="1FE2C584" w14:textId="77777777" w:rsidR="00922221" w:rsidRDefault="00922221">
            <w:pPr>
              <w:pStyle w:val="TAL"/>
              <w:rPr>
                <w:sz w:val="16"/>
              </w:rPr>
            </w:pPr>
            <w:r>
              <w:rPr>
                <w:sz w:val="16"/>
              </w:rPr>
              <w:t>5G_ProSe_WI_Exception-CT6</w:t>
            </w:r>
          </w:p>
        </w:tc>
        <w:tc>
          <w:tcPr>
            <w:tcW w:w="0" w:type="auto"/>
            <w:tcBorders>
              <w:top w:val="single" w:sz="4" w:space="0" w:color="auto"/>
              <w:left w:val="single" w:sz="4" w:space="0" w:color="auto"/>
              <w:bottom w:val="single" w:sz="4" w:space="0" w:color="auto"/>
              <w:right w:val="single" w:sz="4" w:space="0" w:color="auto"/>
            </w:tcBorders>
            <w:hideMark/>
          </w:tcPr>
          <w:p w14:paraId="59C012B9" w14:textId="77777777" w:rsidR="00922221" w:rsidRDefault="00922221">
            <w:pPr>
              <w:pStyle w:val="TAL"/>
              <w:rPr>
                <w:sz w:val="16"/>
              </w:rPr>
            </w:pPr>
            <w:r>
              <w:rPr>
                <w:sz w:val="16"/>
              </w:rPr>
              <w:t>OPPO, CATT / Rae</w:t>
            </w:r>
          </w:p>
        </w:tc>
        <w:tc>
          <w:tcPr>
            <w:tcW w:w="0" w:type="auto"/>
            <w:tcBorders>
              <w:top w:val="single" w:sz="4" w:space="0" w:color="auto"/>
              <w:left w:val="single" w:sz="4" w:space="0" w:color="auto"/>
              <w:bottom w:val="single" w:sz="4" w:space="0" w:color="auto"/>
              <w:right w:val="single" w:sz="4" w:space="0" w:color="auto"/>
            </w:tcBorders>
            <w:hideMark/>
          </w:tcPr>
          <w:p w14:paraId="389B1EC5"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F8440F"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7BAC9" w14:textId="77777777" w:rsidR="00922221" w:rsidRDefault="00922221">
            <w:pPr>
              <w:pStyle w:val="TAL"/>
              <w:rPr>
                <w:sz w:val="16"/>
              </w:rPr>
            </w:pPr>
          </w:p>
        </w:tc>
      </w:tr>
      <w:tr w:rsidR="00922221" w14:paraId="2F3D280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F9A32FC" w14:textId="77777777" w:rsidR="00922221" w:rsidRDefault="00922221">
            <w:pPr>
              <w:pStyle w:val="TAL"/>
              <w:rPr>
                <w:sz w:val="16"/>
              </w:rPr>
            </w:pPr>
            <w:r>
              <w:rPr>
                <w:sz w:val="16"/>
              </w:rPr>
              <w:t>C6-220269</w:t>
            </w:r>
          </w:p>
        </w:tc>
        <w:tc>
          <w:tcPr>
            <w:tcW w:w="0" w:type="auto"/>
            <w:tcBorders>
              <w:top w:val="single" w:sz="4" w:space="0" w:color="auto"/>
              <w:left w:val="single" w:sz="4" w:space="0" w:color="auto"/>
              <w:bottom w:val="single" w:sz="4" w:space="0" w:color="auto"/>
              <w:right w:val="single" w:sz="4" w:space="0" w:color="auto"/>
            </w:tcBorders>
            <w:hideMark/>
          </w:tcPr>
          <w:p w14:paraId="79A2AC1C"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70B1A1B5"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995A08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3D2E8B" w14:textId="77777777" w:rsidR="00922221" w:rsidRDefault="00922221">
            <w:pPr>
              <w:pStyle w:val="TAL"/>
              <w:rPr>
                <w:sz w:val="16"/>
              </w:rPr>
            </w:pPr>
            <w:r>
              <w:rPr>
                <w:sz w:val="16"/>
              </w:rPr>
              <w:t>C6-220220</w:t>
            </w:r>
          </w:p>
        </w:tc>
        <w:tc>
          <w:tcPr>
            <w:tcW w:w="0" w:type="auto"/>
            <w:tcBorders>
              <w:top w:val="single" w:sz="4" w:space="0" w:color="auto"/>
              <w:left w:val="single" w:sz="4" w:space="0" w:color="auto"/>
              <w:bottom w:val="single" w:sz="4" w:space="0" w:color="auto"/>
              <w:right w:val="single" w:sz="4" w:space="0" w:color="auto"/>
            </w:tcBorders>
            <w:hideMark/>
          </w:tcPr>
          <w:p w14:paraId="422F64DC" w14:textId="77777777" w:rsidR="00922221" w:rsidRDefault="00922221">
            <w:pPr>
              <w:pStyle w:val="TAL"/>
              <w:rPr>
                <w:sz w:val="16"/>
              </w:rPr>
            </w:pPr>
            <w:r>
              <w:rPr>
                <w:sz w:val="16"/>
              </w:rPr>
              <w:t>C6-220282, C6-220283</w:t>
            </w:r>
          </w:p>
        </w:tc>
      </w:tr>
      <w:tr w:rsidR="00922221" w14:paraId="0790173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34B7A1" w14:textId="77777777" w:rsidR="00922221" w:rsidRDefault="00922221">
            <w:pPr>
              <w:pStyle w:val="TAL"/>
              <w:rPr>
                <w:sz w:val="16"/>
              </w:rPr>
            </w:pPr>
            <w:r>
              <w:rPr>
                <w:sz w:val="16"/>
              </w:rPr>
              <w:t>C6-220270</w:t>
            </w:r>
          </w:p>
        </w:tc>
        <w:tc>
          <w:tcPr>
            <w:tcW w:w="0" w:type="auto"/>
            <w:tcBorders>
              <w:top w:val="single" w:sz="4" w:space="0" w:color="auto"/>
              <w:left w:val="single" w:sz="4" w:space="0" w:color="auto"/>
              <w:bottom w:val="single" w:sz="4" w:space="0" w:color="auto"/>
              <w:right w:val="single" w:sz="4" w:space="0" w:color="auto"/>
            </w:tcBorders>
            <w:hideMark/>
          </w:tcPr>
          <w:p w14:paraId="797592B2"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2E89B67E"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42AD51D"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3EB578" w14:textId="77777777" w:rsidR="00922221" w:rsidRDefault="00922221">
            <w:pPr>
              <w:pStyle w:val="TAL"/>
              <w:rPr>
                <w:sz w:val="16"/>
              </w:rPr>
            </w:pPr>
            <w:r>
              <w:rPr>
                <w:sz w:val="16"/>
              </w:rPr>
              <w:t>C6-220240</w:t>
            </w:r>
          </w:p>
        </w:tc>
        <w:tc>
          <w:tcPr>
            <w:tcW w:w="0" w:type="auto"/>
            <w:tcBorders>
              <w:top w:val="single" w:sz="4" w:space="0" w:color="auto"/>
              <w:left w:val="single" w:sz="4" w:space="0" w:color="auto"/>
              <w:bottom w:val="single" w:sz="4" w:space="0" w:color="auto"/>
              <w:right w:val="single" w:sz="4" w:space="0" w:color="auto"/>
            </w:tcBorders>
            <w:hideMark/>
          </w:tcPr>
          <w:p w14:paraId="42C480DB" w14:textId="77777777" w:rsidR="00922221" w:rsidRDefault="00922221">
            <w:pPr>
              <w:pStyle w:val="TAL"/>
              <w:rPr>
                <w:sz w:val="16"/>
              </w:rPr>
            </w:pPr>
            <w:r>
              <w:rPr>
                <w:sz w:val="16"/>
              </w:rPr>
              <w:t>C6-220286</w:t>
            </w:r>
          </w:p>
        </w:tc>
      </w:tr>
      <w:tr w:rsidR="00922221" w14:paraId="1FAF827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DD87C84" w14:textId="77777777" w:rsidR="00922221" w:rsidRDefault="00922221">
            <w:pPr>
              <w:pStyle w:val="TAL"/>
              <w:rPr>
                <w:sz w:val="16"/>
              </w:rPr>
            </w:pPr>
            <w:r>
              <w:rPr>
                <w:sz w:val="16"/>
              </w:rPr>
              <w:t>C6-220271</w:t>
            </w:r>
          </w:p>
        </w:tc>
        <w:tc>
          <w:tcPr>
            <w:tcW w:w="0" w:type="auto"/>
            <w:tcBorders>
              <w:top w:val="single" w:sz="4" w:space="0" w:color="auto"/>
              <w:left w:val="single" w:sz="4" w:space="0" w:color="auto"/>
              <w:bottom w:val="single" w:sz="4" w:space="0" w:color="auto"/>
              <w:right w:val="single" w:sz="4" w:space="0" w:color="auto"/>
            </w:tcBorders>
            <w:hideMark/>
          </w:tcPr>
          <w:p w14:paraId="352DA95F" w14:textId="77777777" w:rsidR="00922221" w:rsidRDefault="00922221">
            <w:pPr>
              <w:pStyle w:val="TAL"/>
              <w:rPr>
                <w:sz w:val="16"/>
              </w:rPr>
            </w:pPr>
            <w:r>
              <w:rPr>
                <w:sz w:val="16"/>
              </w:rPr>
              <w:t>Update of USAT 27.22.14 SOR related testcase</w:t>
            </w:r>
          </w:p>
        </w:tc>
        <w:tc>
          <w:tcPr>
            <w:tcW w:w="0" w:type="auto"/>
            <w:tcBorders>
              <w:top w:val="single" w:sz="4" w:space="0" w:color="auto"/>
              <w:left w:val="single" w:sz="4" w:space="0" w:color="auto"/>
              <w:bottom w:val="single" w:sz="4" w:space="0" w:color="auto"/>
              <w:right w:val="single" w:sz="4" w:space="0" w:color="auto"/>
            </w:tcBorders>
            <w:hideMark/>
          </w:tcPr>
          <w:p w14:paraId="33C77E0D" w14:textId="77777777" w:rsidR="00922221" w:rsidRDefault="00922221">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73B78B7" w14:textId="77777777" w:rsidR="00922221" w:rsidRDefault="0092222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F92BC9B" w14:textId="77777777" w:rsidR="00922221" w:rsidRDefault="00922221">
            <w:pPr>
              <w:pStyle w:val="TAL"/>
              <w:rPr>
                <w:sz w:val="16"/>
              </w:rPr>
            </w:pPr>
            <w:r>
              <w:rPr>
                <w:sz w:val="16"/>
              </w:rPr>
              <w:t>C6-220169</w:t>
            </w:r>
          </w:p>
        </w:tc>
        <w:tc>
          <w:tcPr>
            <w:tcW w:w="0" w:type="auto"/>
            <w:tcBorders>
              <w:top w:val="single" w:sz="4" w:space="0" w:color="auto"/>
              <w:left w:val="single" w:sz="4" w:space="0" w:color="auto"/>
              <w:bottom w:val="single" w:sz="4" w:space="0" w:color="auto"/>
              <w:right w:val="single" w:sz="4" w:space="0" w:color="auto"/>
            </w:tcBorders>
          </w:tcPr>
          <w:p w14:paraId="0B5A3BA9" w14:textId="77777777" w:rsidR="00922221" w:rsidRDefault="00922221">
            <w:pPr>
              <w:pStyle w:val="TAL"/>
              <w:rPr>
                <w:sz w:val="16"/>
              </w:rPr>
            </w:pPr>
          </w:p>
        </w:tc>
      </w:tr>
      <w:tr w:rsidR="00922221" w14:paraId="017E24C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B2CA7F5" w14:textId="77777777" w:rsidR="00922221" w:rsidRDefault="00922221">
            <w:pPr>
              <w:pStyle w:val="TAL"/>
              <w:rPr>
                <w:sz w:val="16"/>
              </w:rPr>
            </w:pPr>
            <w:r>
              <w:rPr>
                <w:sz w:val="16"/>
              </w:rPr>
              <w:t>C6-220272</w:t>
            </w:r>
          </w:p>
        </w:tc>
        <w:tc>
          <w:tcPr>
            <w:tcW w:w="0" w:type="auto"/>
            <w:tcBorders>
              <w:top w:val="single" w:sz="4" w:space="0" w:color="auto"/>
              <w:left w:val="single" w:sz="4" w:space="0" w:color="auto"/>
              <w:bottom w:val="single" w:sz="4" w:space="0" w:color="auto"/>
              <w:right w:val="single" w:sz="4" w:space="0" w:color="auto"/>
            </w:tcBorders>
            <w:hideMark/>
          </w:tcPr>
          <w:p w14:paraId="6B343998" w14:textId="77777777" w:rsidR="00922221" w:rsidRDefault="00922221">
            <w:pPr>
              <w:pStyle w:val="TAL"/>
              <w:rPr>
                <w:sz w:val="16"/>
              </w:rPr>
            </w:pPr>
            <w:r>
              <w:rPr>
                <w:sz w:val="16"/>
              </w:rPr>
              <w:t>SSC Mode corrections for 16.x URSP test cases</w:t>
            </w:r>
          </w:p>
        </w:tc>
        <w:tc>
          <w:tcPr>
            <w:tcW w:w="0" w:type="auto"/>
            <w:tcBorders>
              <w:top w:val="single" w:sz="4" w:space="0" w:color="auto"/>
              <w:left w:val="single" w:sz="4" w:space="0" w:color="auto"/>
              <w:bottom w:val="single" w:sz="4" w:space="0" w:color="auto"/>
              <w:right w:val="single" w:sz="4" w:space="0" w:color="auto"/>
            </w:tcBorders>
            <w:hideMark/>
          </w:tcPr>
          <w:p w14:paraId="4D926305"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3ED98C0"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09C0BC"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3D4FA" w14:textId="77777777" w:rsidR="00922221" w:rsidRDefault="00922221">
            <w:pPr>
              <w:pStyle w:val="TAL"/>
              <w:rPr>
                <w:sz w:val="16"/>
              </w:rPr>
            </w:pPr>
          </w:p>
        </w:tc>
      </w:tr>
      <w:tr w:rsidR="00922221" w14:paraId="7B85FC4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F55DBB4" w14:textId="77777777" w:rsidR="00922221" w:rsidRDefault="00922221">
            <w:pPr>
              <w:pStyle w:val="TAL"/>
              <w:rPr>
                <w:sz w:val="16"/>
              </w:rPr>
            </w:pPr>
            <w:r>
              <w:rPr>
                <w:sz w:val="16"/>
              </w:rPr>
              <w:t>C6-220273</w:t>
            </w:r>
          </w:p>
        </w:tc>
        <w:tc>
          <w:tcPr>
            <w:tcW w:w="0" w:type="auto"/>
            <w:tcBorders>
              <w:top w:val="single" w:sz="4" w:space="0" w:color="auto"/>
              <w:left w:val="single" w:sz="4" w:space="0" w:color="auto"/>
              <w:bottom w:val="single" w:sz="4" w:space="0" w:color="auto"/>
              <w:right w:val="single" w:sz="4" w:space="0" w:color="auto"/>
            </w:tcBorders>
            <w:hideMark/>
          </w:tcPr>
          <w:p w14:paraId="7BDA7A6E" w14:textId="77777777" w:rsidR="00922221" w:rsidRDefault="00922221">
            <w:pPr>
              <w:pStyle w:val="TAL"/>
              <w:rPr>
                <w:sz w:val="16"/>
              </w:rPr>
            </w:pPr>
            <w:r>
              <w:rPr>
                <w:sz w:val="16"/>
              </w:rPr>
              <w:t>Correction to Applicability table for 27.22.4.29 test case</w:t>
            </w:r>
          </w:p>
        </w:tc>
        <w:tc>
          <w:tcPr>
            <w:tcW w:w="0" w:type="auto"/>
            <w:tcBorders>
              <w:top w:val="single" w:sz="4" w:space="0" w:color="auto"/>
              <w:left w:val="single" w:sz="4" w:space="0" w:color="auto"/>
              <w:bottom w:val="single" w:sz="4" w:space="0" w:color="auto"/>
              <w:right w:val="single" w:sz="4" w:space="0" w:color="auto"/>
            </w:tcBorders>
            <w:hideMark/>
          </w:tcPr>
          <w:p w14:paraId="0797C4CD"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465A33E" w14:textId="77777777" w:rsidR="00922221" w:rsidRDefault="0092222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A347943"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CBCDB" w14:textId="77777777" w:rsidR="00922221" w:rsidRDefault="00922221">
            <w:pPr>
              <w:pStyle w:val="TAL"/>
              <w:rPr>
                <w:sz w:val="16"/>
              </w:rPr>
            </w:pPr>
          </w:p>
        </w:tc>
      </w:tr>
      <w:tr w:rsidR="00922221" w14:paraId="21ED879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E2BAD52" w14:textId="77777777" w:rsidR="00922221" w:rsidRDefault="00922221">
            <w:pPr>
              <w:pStyle w:val="TAL"/>
              <w:rPr>
                <w:sz w:val="16"/>
              </w:rPr>
            </w:pPr>
            <w:r>
              <w:rPr>
                <w:sz w:val="16"/>
              </w:rPr>
              <w:t>C6-220274</w:t>
            </w:r>
          </w:p>
        </w:tc>
        <w:tc>
          <w:tcPr>
            <w:tcW w:w="0" w:type="auto"/>
            <w:tcBorders>
              <w:top w:val="single" w:sz="4" w:space="0" w:color="auto"/>
              <w:left w:val="single" w:sz="4" w:space="0" w:color="auto"/>
              <w:bottom w:val="single" w:sz="4" w:space="0" w:color="auto"/>
              <w:right w:val="single" w:sz="4" w:space="0" w:color="auto"/>
            </w:tcBorders>
            <w:hideMark/>
          </w:tcPr>
          <w:p w14:paraId="4CA4FCED" w14:textId="77777777" w:rsidR="00922221" w:rsidRDefault="00922221">
            <w:pPr>
              <w:pStyle w:val="TAL"/>
              <w:rPr>
                <w:sz w:val="16"/>
              </w:rPr>
            </w:pPr>
            <w:r>
              <w:rPr>
                <w:sz w:val="16"/>
              </w:rPr>
              <w:t>Correction of the Applicability Table B.1 and Annex Table E.1</w:t>
            </w:r>
          </w:p>
        </w:tc>
        <w:tc>
          <w:tcPr>
            <w:tcW w:w="0" w:type="auto"/>
            <w:tcBorders>
              <w:top w:val="single" w:sz="4" w:space="0" w:color="auto"/>
              <w:left w:val="single" w:sz="4" w:space="0" w:color="auto"/>
              <w:bottom w:val="single" w:sz="4" w:space="0" w:color="auto"/>
              <w:right w:val="single" w:sz="4" w:space="0" w:color="auto"/>
            </w:tcBorders>
            <w:hideMark/>
          </w:tcPr>
          <w:p w14:paraId="7087FDA4" w14:textId="77777777" w:rsidR="00922221" w:rsidRDefault="00922221">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1A6BD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A833A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1927D" w14:textId="77777777" w:rsidR="00922221" w:rsidRDefault="00922221">
            <w:pPr>
              <w:pStyle w:val="TAL"/>
              <w:rPr>
                <w:sz w:val="16"/>
              </w:rPr>
            </w:pPr>
            <w:r>
              <w:rPr>
                <w:sz w:val="16"/>
              </w:rPr>
              <w:t>C6-220277</w:t>
            </w:r>
          </w:p>
        </w:tc>
      </w:tr>
      <w:tr w:rsidR="00922221" w14:paraId="2F3989F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076D4CA" w14:textId="77777777" w:rsidR="00922221" w:rsidRDefault="00922221">
            <w:pPr>
              <w:pStyle w:val="TAL"/>
              <w:rPr>
                <w:sz w:val="16"/>
              </w:rPr>
            </w:pPr>
            <w:r>
              <w:rPr>
                <w:sz w:val="16"/>
              </w:rPr>
              <w:t>C6-220275</w:t>
            </w:r>
          </w:p>
        </w:tc>
        <w:tc>
          <w:tcPr>
            <w:tcW w:w="0" w:type="auto"/>
            <w:tcBorders>
              <w:top w:val="single" w:sz="4" w:space="0" w:color="auto"/>
              <w:left w:val="single" w:sz="4" w:space="0" w:color="auto"/>
              <w:bottom w:val="single" w:sz="4" w:space="0" w:color="auto"/>
              <w:right w:val="single" w:sz="4" w:space="0" w:color="auto"/>
            </w:tcBorders>
            <w:hideMark/>
          </w:tcPr>
          <w:p w14:paraId="59CE20AC" w14:textId="77777777" w:rsidR="00922221" w:rsidRDefault="00922221">
            <w:pPr>
              <w:pStyle w:val="TAL"/>
              <w:rPr>
                <w:sz w:val="16"/>
              </w:rPr>
            </w:pPr>
            <w:r>
              <w:rPr>
                <w:sz w:val="16"/>
              </w:rPr>
              <w:t>Correction for ODAC TCs 5.4.10 and 5.4.11 and 5.4.12</w:t>
            </w:r>
          </w:p>
        </w:tc>
        <w:tc>
          <w:tcPr>
            <w:tcW w:w="0" w:type="auto"/>
            <w:tcBorders>
              <w:top w:val="single" w:sz="4" w:space="0" w:color="auto"/>
              <w:left w:val="single" w:sz="4" w:space="0" w:color="auto"/>
              <w:bottom w:val="single" w:sz="4" w:space="0" w:color="auto"/>
              <w:right w:val="single" w:sz="4" w:space="0" w:color="auto"/>
            </w:tcBorders>
            <w:hideMark/>
          </w:tcPr>
          <w:p w14:paraId="53C857C6"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7DC3958"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90CCD1" w14:textId="77777777" w:rsidR="00922221" w:rsidRDefault="00922221">
            <w:pPr>
              <w:pStyle w:val="TAL"/>
              <w:rPr>
                <w:sz w:val="16"/>
              </w:rPr>
            </w:pPr>
            <w:r>
              <w:rPr>
                <w:sz w:val="16"/>
              </w:rPr>
              <w:t>C6-220243</w:t>
            </w:r>
          </w:p>
        </w:tc>
        <w:tc>
          <w:tcPr>
            <w:tcW w:w="0" w:type="auto"/>
            <w:tcBorders>
              <w:top w:val="single" w:sz="4" w:space="0" w:color="auto"/>
              <w:left w:val="single" w:sz="4" w:space="0" w:color="auto"/>
              <w:bottom w:val="single" w:sz="4" w:space="0" w:color="auto"/>
              <w:right w:val="single" w:sz="4" w:space="0" w:color="auto"/>
            </w:tcBorders>
          </w:tcPr>
          <w:p w14:paraId="5C0E64B0" w14:textId="77777777" w:rsidR="00922221" w:rsidRDefault="00922221">
            <w:pPr>
              <w:pStyle w:val="TAL"/>
              <w:rPr>
                <w:sz w:val="16"/>
              </w:rPr>
            </w:pPr>
          </w:p>
        </w:tc>
      </w:tr>
      <w:tr w:rsidR="00922221" w14:paraId="4AC9C4A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D6E438F" w14:textId="77777777" w:rsidR="00922221" w:rsidRDefault="00922221">
            <w:pPr>
              <w:pStyle w:val="TAL"/>
              <w:rPr>
                <w:sz w:val="16"/>
              </w:rPr>
            </w:pPr>
            <w:r>
              <w:rPr>
                <w:sz w:val="16"/>
              </w:rPr>
              <w:t>C6-220276</w:t>
            </w:r>
          </w:p>
        </w:tc>
        <w:tc>
          <w:tcPr>
            <w:tcW w:w="0" w:type="auto"/>
            <w:tcBorders>
              <w:top w:val="single" w:sz="4" w:space="0" w:color="auto"/>
              <w:left w:val="single" w:sz="4" w:space="0" w:color="auto"/>
              <w:bottom w:val="single" w:sz="4" w:space="0" w:color="auto"/>
              <w:right w:val="single" w:sz="4" w:space="0" w:color="auto"/>
            </w:tcBorders>
            <w:hideMark/>
          </w:tcPr>
          <w:p w14:paraId="1A22B0B3" w14:textId="77777777" w:rsidR="00922221" w:rsidRDefault="00922221">
            <w:pPr>
              <w:pStyle w:val="TAL"/>
              <w:rPr>
                <w:sz w:val="16"/>
              </w:rPr>
            </w:pPr>
            <w:r>
              <w:rPr>
                <w:sz w:val="16"/>
              </w:rPr>
              <w:t>Correction of settings in Table E.1</w:t>
            </w:r>
          </w:p>
        </w:tc>
        <w:tc>
          <w:tcPr>
            <w:tcW w:w="0" w:type="auto"/>
            <w:tcBorders>
              <w:top w:val="single" w:sz="4" w:space="0" w:color="auto"/>
              <w:left w:val="single" w:sz="4" w:space="0" w:color="auto"/>
              <w:bottom w:val="single" w:sz="4" w:space="0" w:color="auto"/>
              <w:right w:val="single" w:sz="4" w:space="0" w:color="auto"/>
            </w:tcBorders>
            <w:hideMark/>
          </w:tcPr>
          <w:p w14:paraId="3FE17E25"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8B13758"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A50602"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448CD" w14:textId="77777777" w:rsidR="00922221" w:rsidRDefault="00922221">
            <w:pPr>
              <w:pStyle w:val="TAL"/>
              <w:rPr>
                <w:sz w:val="16"/>
              </w:rPr>
            </w:pPr>
          </w:p>
        </w:tc>
      </w:tr>
      <w:tr w:rsidR="00922221" w14:paraId="4E84324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98A0EE3" w14:textId="77777777" w:rsidR="00922221" w:rsidRDefault="00922221">
            <w:pPr>
              <w:pStyle w:val="TAL"/>
              <w:rPr>
                <w:sz w:val="16"/>
              </w:rPr>
            </w:pPr>
            <w:r>
              <w:rPr>
                <w:sz w:val="16"/>
              </w:rPr>
              <w:t>C6-220277</w:t>
            </w:r>
          </w:p>
        </w:tc>
        <w:tc>
          <w:tcPr>
            <w:tcW w:w="0" w:type="auto"/>
            <w:tcBorders>
              <w:top w:val="single" w:sz="4" w:space="0" w:color="auto"/>
              <w:left w:val="single" w:sz="4" w:space="0" w:color="auto"/>
              <w:bottom w:val="single" w:sz="4" w:space="0" w:color="auto"/>
              <w:right w:val="single" w:sz="4" w:space="0" w:color="auto"/>
            </w:tcBorders>
            <w:hideMark/>
          </w:tcPr>
          <w:p w14:paraId="0069FA9A" w14:textId="77777777" w:rsidR="00922221" w:rsidRDefault="00922221">
            <w:pPr>
              <w:pStyle w:val="TAL"/>
              <w:rPr>
                <w:sz w:val="16"/>
              </w:rPr>
            </w:pPr>
            <w:r>
              <w:rPr>
                <w:sz w:val="16"/>
              </w:rPr>
              <w:t>Correction of the Applicability Table B.1 and Annex Table E.1</w:t>
            </w:r>
          </w:p>
        </w:tc>
        <w:tc>
          <w:tcPr>
            <w:tcW w:w="0" w:type="auto"/>
            <w:tcBorders>
              <w:top w:val="single" w:sz="4" w:space="0" w:color="auto"/>
              <w:left w:val="single" w:sz="4" w:space="0" w:color="auto"/>
              <w:bottom w:val="single" w:sz="4" w:space="0" w:color="auto"/>
              <w:right w:val="single" w:sz="4" w:space="0" w:color="auto"/>
            </w:tcBorders>
            <w:hideMark/>
          </w:tcPr>
          <w:p w14:paraId="7CBF9B24" w14:textId="77777777" w:rsidR="00922221" w:rsidRDefault="00922221">
            <w:pPr>
              <w:pStyle w:val="TAL"/>
              <w:rPr>
                <w:sz w:val="16"/>
              </w:rPr>
            </w:pPr>
            <w:r>
              <w:rPr>
                <w:sz w:val="16"/>
              </w:rPr>
              <w:t>Keysight Technologies UK Ltd, Apple GmbH</w:t>
            </w:r>
          </w:p>
        </w:tc>
        <w:tc>
          <w:tcPr>
            <w:tcW w:w="0" w:type="auto"/>
            <w:tcBorders>
              <w:top w:val="single" w:sz="4" w:space="0" w:color="auto"/>
              <w:left w:val="single" w:sz="4" w:space="0" w:color="auto"/>
              <w:bottom w:val="single" w:sz="4" w:space="0" w:color="auto"/>
              <w:right w:val="single" w:sz="4" w:space="0" w:color="auto"/>
            </w:tcBorders>
            <w:hideMark/>
          </w:tcPr>
          <w:p w14:paraId="5DAFB2EF"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70509E" w14:textId="77777777" w:rsidR="00922221" w:rsidRDefault="00922221">
            <w:pPr>
              <w:pStyle w:val="TAL"/>
              <w:rPr>
                <w:sz w:val="16"/>
              </w:rPr>
            </w:pPr>
            <w:r>
              <w:rPr>
                <w:sz w:val="16"/>
              </w:rPr>
              <w:t>C6-220274</w:t>
            </w:r>
          </w:p>
        </w:tc>
        <w:tc>
          <w:tcPr>
            <w:tcW w:w="0" w:type="auto"/>
            <w:tcBorders>
              <w:top w:val="single" w:sz="4" w:space="0" w:color="auto"/>
              <w:left w:val="single" w:sz="4" w:space="0" w:color="auto"/>
              <w:bottom w:val="single" w:sz="4" w:space="0" w:color="auto"/>
              <w:right w:val="single" w:sz="4" w:space="0" w:color="auto"/>
            </w:tcBorders>
          </w:tcPr>
          <w:p w14:paraId="47D1966A" w14:textId="77777777" w:rsidR="00922221" w:rsidRDefault="00922221">
            <w:pPr>
              <w:pStyle w:val="TAL"/>
              <w:rPr>
                <w:sz w:val="16"/>
              </w:rPr>
            </w:pPr>
          </w:p>
        </w:tc>
      </w:tr>
      <w:tr w:rsidR="00922221" w14:paraId="5BB339C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088C7F9" w14:textId="77777777" w:rsidR="00922221" w:rsidRDefault="00922221">
            <w:pPr>
              <w:pStyle w:val="TAL"/>
              <w:rPr>
                <w:sz w:val="16"/>
              </w:rPr>
            </w:pPr>
            <w:r>
              <w:rPr>
                <w:sz w:val="16"/>
              </w:rPr>
              <w:t>C6-220278</w:t>
            </w:r>
          </w:p>
        </w:tc>
        <w:tc>
          <w:tcPr>
            <w:tcW w:w="0" w:type="auto"/>
            <w:tcBorders>
              <w:top w:val="single" w:sz="4" w:space="0" w:color="auto"/>
              <w:left w:val="single" w:sz="4" w:space="0" w:color="auto"/>
              <w:bottom w:val="single" w:sz="4" w:space="0" w:color="auto"/>
              <w:right w:val="single" w:sz="4" w:space="0" w:color="auto"/>
            </w:tcBorders>
            <w:hideMark/>
          </w:tcPr>
          <w:p w14:paraId="5A6C658F" w14:textId="77777777" w:rsidR="00922221" w:rsidRDefault="00922221">
            <w:pPr>
              <w:pStyle w:val="TAL"/>
              <w:rPr>
                <w:sz w:val="16"/>
              </w:rPr>
            </w:pPr>
            <w:r>
              <w:rPr>
                <w:sz w:val="16"/>
              </w:rPr>
              <w:t>Addition of a USIM file for configuration of warning messages reception in SNPNs</w:t>
            </w:r>
          </w:p>
        </w:tc>
        <w:tc>
          <w:tcPr>
            <w:tcW w:w="0" w:type="auto"/>
            <w:tcBorders>
              <w:top w:val="single" w:sz="4" w:space="0" w:color="auto"/>
              <w:left w:val="single" w:sz="4" w:space="0" w:color="auto"/>
              <w:bottom w:val="single" w:sz="4" w:space="0" w:color="auto"/>
              <w:right w:val="single" w:sz="4" w:space="0" w:color="auto"/>
            </w:tcBorders>
            <w:hideMark/>
          </w:tcPr>
          <w:p w14:paraId="0B811171"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186E481"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F91B81" w14:textId="77777777" w:rsidR="00922221" w:rsidRDefault="00922221">
            <w:pPr>
              <w:pStyle w:val="TAL"/>
              <w:rPr>
                <w:sz w:val="16"/>
              </w:rPr>
            </w:pPr>
            <w:r>
              <w:rPr>
                <w:sz w:val="16"/>
              </w:rPr>
              <w:t>C6-220239</w:t>
            </w:r>
          </w:p>
        </w:tc>
        <w:tc>
          <w:tcPr>
            <w:tcW w:w="0" w:type="auto"/>
            <w:tcBorders>
              <w:top w:val="single" w:sz="4" w:space="0" w:color="auto"/>
              <w:left w:val="single" w:sz="4" w:space="0" w:color="auto"/>
              <w:bottom w:val="single" w:sz="4" w:space="0" w:color="auto"/>
              <w:right w:val="single" w:sz="4" w:space="0" w:color="auto"/>
            </w:tcBorders>
          </w:tcPr>
          <w:p w14:paraId="15A0FA69" w14:textId="77777777" w:rsidR="00922221" w:rsidRDefault="00922221">
            <w:pPr>
              <w:pStyle w:val="TAL"/>
              <w:rPr>
                <w:sz w:val="16"/>
              </w:rPr>
            </w:pPr>
          </w:p>
        </w:tc>
      </w:tr>
      <w:tr w:rsidR="00922221" w14:paraId="6C67AFF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5BB7004" w14:textId="77777777" w:rsidR="00922221" w:rsidRDefault="00922221">
            <w:pPr>
              <w:pStyle w:val="TAL"/>
              <w:rPr>
                <w:sz w:val="16"/>
              </w:rPr>
            </w:pPr>
            <w:r>
              <w:rPr>
                <w:sz w:val="16"/>
              </w:rPr>
              <w:t>C6-220279</w:t>
            </w:r>
          </w:p>
        </w:tc>
        <w:tc>
          <w:tcPr>
            <w:tcW w:w="0" w:type="auto"/>
            <w:tcBorders>
              <w:top w:val="single" w:sz="4" w:space="0" w:color="auto"/>
              <w:left w:val="single" w:sz="4" w:space="0" w:color="auto"/>
              <w:bottom w:val="single" w:sz="4" w:space="0" w:color="auto"/>
              <w:right w:val="single" w:sz="4" w:space="0" w:color="auto"/>
            </w:tcBorders>
            <w:hideMark/>
          </w:tcPr>
          <w:p w14:paraId="02C50733" w14:textId="77777777" w:rsidR="00922221" w:rsidRDefault="00922221">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5BB1D66A"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07B84C3"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A11F08" w14:textId="77777777" w:rsidR="00922221" w:rsidRDefault="00922221">
            <w:pPr>
              <w:pStyle w:val="TAL"/>
              <w:rPr>
                <w:sz w:val="16"/>
              </w:rPr>
            </w:pPr>
            <w:r>
              <w:rPr>
                <w:sz w:val="16"/>
              </w:rPr>
              <w:t>C6-220256</w:t>
            </w:r>
          </w:p>
        </w:tc>
        <w:tc>
          <w:tcPr>
            <w:tcW w:w="0" w:type="auto"/>
            <w:tcBorders>
              <w:top w:val="single" w:sz="4" w:space="0" w:color="auto"/>
              <w:left w:val="single" w:sz="4" w:space="0" w:color="auto"/>
              <w:bottom w:val="single" w:sz="4" w:space="0" w:color="auto"/>
              <w:right w:val="single" w:sz="4" w:space="0" w:color="auto"/>
            </w:tcBorders>
          </w:tcPr>
          <w:p w14:paraId="193048DB" w14:textId="77777777" w:rsidR="00922221" w:rsidRDefault="00922221">
            <w:pPr>
              <w:pStyle w:val="TAL"/>
              <w:rPr>
                <w:sz w:val="16"/>
              </w:rPr>
            </w:pPr>
          </w:p>
        </w:tc>
      </w:tr>
      <w:tr w:rsidR="00922221" w14:paraId="58672AF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0D61EE5" w14:textId="77777777" w:rsidR="00922221" w:rsidRDefault="00922221">
            <w:pPr>
              <w:pStyle w:val="TAL"/>
              <w:rPr>
                <w:sz w:val="16"/>
              </w:rPr>
            </w:pPr>
            <w:r>
              <w:rPr>
                <w:sz w:val="16"/>
              </w:rPr>
              <w:t>C6-220280</w:t>
            </w:r>
          </w:p>
        </w:tc>
        <w:tc>
          <w:tcPr>
            <w:tcW w:w="0" w:type="auto"/>
            <w:tcBorders>
              <w:top w:val="single" w:sz="4" w:space="0" w:color="auto"/>
              <w:left w:val="single" w:sz="4" w:space="0" w:color="auto"/>
              <w:bottom w:val="single" w:sz="4" w:space="0" w:color="auto"/>
              <w:right w:val="single" w:sz="4" w:space="0" w:color="auto"/>
            </w:tcBorders>
            <w:hideMark/>
          </w:tcPr>
          <w:p w14:paraId="116C2FC1" w14:textId="77777777" w:rsidR="00922221" w:rsidRDefault="00922221">
            <w:pPr>
              <w:pStyle w:val="TAL"/>
              <w:rPr>
                <w:sz w:val="16"/>
              </w:rPr>
            </w:pPr>
            <w:r>
              <w:rPr>
                <w:sz w:val="16"/>
              </w:rPr>
              <w:t>Simplification of TS 31.122</w:t>
            </w:r>
          </w:p>
        </w:tc>
        <w:tc>
          <w:tcPr>
            <w:tcW w:w="0" w:type="auto"/>
            <w:tcBorders>
              <w:top w:val="single" w:sz="4" w:space="0" w:color="auto"/>
              <w:left w:val="single" w:sz="4" w:space="0" w:color="auto"/>
              <w:bottom w:val="single" w:sz="4" w:space="0" w:color="auto"/>
              <w:right w:val="single" w:sz="4" w:space="0" w:color="auto"/>
            </w:tcBorders>
            <w:hideMark/>
          </w:tcPr>
          <w:p w14:paraId="7E70BC8D"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FE6B54"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843F7" w14:textId="77777777" w:rsidR="00922221" w:rsidRDefault="00922221">
            <w:pPr>
              <w:pStyle w:val="TAL"/>
              <w:rPr>
                <w:sz w:val="16"/>
              </w:rPr>
            </w:pPr>
            <w:r>
              <w:rPr>
                <w:sz w:val="16"/>
              </w:rPr>
              <w:t>C6-</w:t>
            </w:r>
            <w:r>
              <w:rPr>
                <w:sz w:val="16"/>
              </w:rPr>
              <w:lastRenderedPageBreak/>
              <w:t>220257</w:t>
            </w:r>
          </w:p>
        </w:tc>
        <w:tc>
          <w:tcPr>
            <w:tcW w:w="0" w:type="auto"/>
            <w:tcBorders>
              <w:top w:val="single" w:sz="4" w:space="0" w:color="auto"/>
              <w:left w:val="single" w:sz="4" w:space="0" w:color="auto"/>
              <w:bottom w:val="single" w:sz="4" w:space="0" w:color="auto"/>
              <w:right w:val="single" w:sz="4" w:space="0" w:color="auto"/>
            </w:tcBorders>
          </w:tcPr>
          <w:p w14:paraId="57043B63" w14:textId="77777777" w:rsidR="00922221" w:rsidRDefault="00922221">
            <w:pPr>
              <w:pStyle w:val="TAL"/>
              <w:rPr>
                <w:sz w:val="16"/>
              </w:rPr>
            </w:pPr>
          </w:p>
        </w:tc>
      </w:tr>
      <w:tr w:rsidR="00922221" w14:paraId="51D2B3E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8E74190" w14:textId="77777777" w:rsidR="00922221" w:rsidRDefault="00922221">
            <w:pPr>
              <w:pStyle w:val="TAL"/>
              <w:rPr>
                <w:sz w:val="16"/>
              </w:rPr>
            </w:pPr>
            <w:r>
              <w:rPr>
                <w:sz w:val="16"/>
              </w:rPr>
              <w:t>C6-220281</w:t>
            </w:r>
          </w:p>
        </w:tc>
        <w:tc>
          <w:tcPr>
            <w:tcW w:w="0" w:type="auto"/>
            <w:tcBorders>
              <w:top w:val="single" w:sz="4" w:space="0" w:color="auto"/>
              <w:left w:val="single" w:sz="4" w:space="0" w:color="auto"/>
              <w:bottom w:val="single" w:sz="4" w:space="0" w:color="auto"/>
              <w:right w:val="single" w:sz="4" w:space="0" w:color="auto"/>
            </w:tcBorders>
            <w:hideMark/>
          </w:tcPr>
          <w:p w14:paraId="2ACAD4E8" w14:textId="77777777" w:rsidR="00922221" w:rsidRDefault="00922221">
            <w:pPr>
              <w:pStyle w:val="TAL"/>
              <w:rPr>
                <w:sz w:val="16"/>
              </w:rPr>
            </w:pPr>
            <w:r>
              <w:rPr>
                <w:sz w:val="16"/>
              </w:rPr>
              <w:t>Update the Speed enhancement of USIM</w:t>
            </w:r>
          </w:p>
        </w:tc>
        <w:tc>
          <w:tcPr>
            <w:tcW w:w="0" w:type="auto"/>
            <w:tcBorders>
              <w:top w:val="single" w:sz="4" w:space="0" w:color="auto"/>
              <w:left w:val="single" w:sz="4" w:space="0" w:color="auto"/>
              <w:bottom w:val="single" w:sz="4" w:space="0" w:color="auto"/>
              <w:right w:val="single" w:sz="4" w:space="0" w:color="auto"/>
            </w:tcBorders>
            <w:hideMark/>
          </w:tcPr>
          <w:p w14:paraId="42568679"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C71A0A9"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2D188E" w14:textId="77777777" w:rsidR="00922221" w:rsidRDefault="00922221">
            <w:pPr>
              <w:pStyle w:val="TAL"/>
              <w:rPr>
                <w:sz w:val="16"/>
              </w:rPr>
            </w:pPr>
            <w:r>
              <w:rPr>
                <w:sz w:val="16"/>
              </w:rPr>
              <w:t>C6-220258</w:t>
            </w:r>
          </w:p>
        </w:tc>
        <w:tc>
          <w:tcPr>
            <w:tcW w:w="0" w:type="auto"/>
            <w:tcBorders>
              <w:top w:val="single" w:sz="4" w:space="0" w:color="auto"/>
              <w:left w:val="single" w:sz="4" w:space="0" w:color="auto"/>
              <w:bottom w:val="single" w:sz="4" w:space="0" w:color="auto"/>
              <w:right w:val="single" w:sz="4" w:space="0" w:color="auto"/>
            </w:tcBorders>
          </w:tcPr>
          <w:p w14:paraId="23140363" w14:textId="77777777" w:rsidR="00922221" w:rsidRDefault="00922221">
            <w:pPr>
              <w:pStyle w:val="TAL"/>
              <w:rPr>
                <w:sz w:val="16"/>
              </w:rPr>
            </w:pPr>
          </w:p>
        </w:tc>
      </w:tr>
      <w:tr w:rsidR="00922221" w14:paraId="1D25D5A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B4D3F1A" w14:textId="77777777" w:rsidR="00922221" w:rsidRDefault="00922221">
            <w:pPr>
              <w:pStyle w:val="TAL"/>
              <w:rPr>
                <w:sz w:val="16"/>
              </w:rPr>
            </w:pPr>
            <w:r>
              <w:rPr>
                <w:sz w:val="16"/>
              </w:rPr>
              <w:t>C6-220282</w:t>
            </w:r>
          </w:p>
        </w:tc>
        <w:tc>
          <w:tcPr>
            <w:tcW w:w="0" w:type="auto"/>
            <w:tcBorders>
              <w:top w:val="single" w:sz="4" w:space="0" w:color="auto"/>
              <w:left w:val="single" w:sz="4" w:space="0" w:color="auto"/>
              <w:bottom w:val="single" w:sz="4" w:space="0" w:color="auto"/>
              <w:right w:val="single" w:sz="4" w:space="0" w:color="auto"/>
            </w:tcBorders>
            <w:hideMark/>
          </w:tcPr>
          <w:p w14:paraId="7D7A7E2A"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5F471A86"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5D17DE4"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D76D4C" w14:textId="77777777" w:rsidR="00922221" w:rsidRDefault="00922221">
            <w:pPr>
              <w:pStyle w:val="TAL"/>
              <w:rPr>
                <w:sz w:val="16"/>
              </w:rPr>
            </w:pPr>
            <w:r>
              <w:rPr>
                <w:sz w:val="16"/>
              </w:rPr>
              <w:t>C6-220269</w:t>
            </w:r>
          </w:p>
        </w:tc>
        <w:tc>
          <w:tcPr>
            <w:tcW w:w="0" w:type="auto"/>
            <w:tcBorders>
              <w:top w:val="single" w:sz="4" w:space="0" w:color="auto"/>
              <w:left w:val="single" w:sz="4" w:space="0" w:color="auto"/>
              <w:bottom w:val="single" w:sz="4" w:space="0" w:color="auto"/>
              <w:right w:val="single" w:sz="4" w:space="0" w:color="auto"/>
            </w:tcBorders>
            <w:hideMark/>
          </w:tcPr>
          <w:p w14:paraId="3388AB71" w14:textId="77777777" w:rsidR="00922221" w:rsidRDefault="00922221">
            <w:pPr>
              <w:pStyle w:val="TAL"/>
              <w:rPr>
                <w:sz w:val="16"/>
              </w:rPr>
            </w:pPr>
            <w:r>
              <w:rPr>
                <w:sz w:val="16"/>
              </w:rPr>
              <w:t>C6-220293</w:t>
            </w:r>
          </w:p>
        </w:tc>
      </w:tr>
      <w:tr w:rsidR="00922221" w14:paraId="2A06BB1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8366ED" w14:textId="77777777" w:rsidR="00922221" w:rsidRDefault="00922221">
            <w:pPr>
              <w:pStyle w:val="TAL"/>
              <w:rPr>
                <w:sz w:val="16"/>
              </w:rPr>
            </w:pPr>
            <w:r>
              <w:rPr>
                <w:sz w:val="16"/>
              </w:rPr>
              <w:t>C6-220283</w:t>
            </w:r>
          </w:p>
        </w:tc>
        <w:tc>
          <w:tcPr>
            <w:tcW w:w="0" w:type="auto"/>
            <w:tcBorders>
              <w:top w:val="single" w:sz="4" w:space="0" w:color="auto"/>
              <w:left w:val="single" w:sz="4" w:space="0" w:color="auto"/>
              <w:bottom w:val="single" w:sz="4" w:space="0" w:color="auto"/>
              <w:right w:val="single" w:sz="4" w:space="0" w:color="auto"/>
            </w:tcBorders>
            <w:hideMark/>
          </w:tcPr>
          <w:p w14:paraId="7F106F74"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3490C1C8"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066ED40"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A870AF" w14:textId="77777777" w:rsidR="00922221" w:rsidRDefault="00922221">
            <w:pPr>
              <w:pStyle w:val="TAL"/>
              <w:rPr>
                <w:sz w:val="16"/>
              </w:rPr>
            </w:pPr>
            <w:r>
              <w:rPr>
                <w:sz w:val="16"/>
              </w:rPr>
              <w:t>C6-220269</w:t>
            </w:r>
          </w:p>
        </w:tc>
        <w:tc>
          <w:tcPr>
            <w:tcW w:w="0" w:type="auto"/>
            <w:tcBorders>
              <w:top w:val="single" w:sz="4" w:space="0" w:color="auto"/>
              <w:left w:val="single" w:sz="4" w:space="0" w:color="auto"/>
              <w:bottom w:val="single" w:sz="4" w:space="0" w:color="auto"/>
              <w:right w:val="single" w:sz="4" w:space="0" w:color="auto"/>
            </w:tcBorders>
          </w:tcPr>
          <w:p w14:paraId="13F7F1DF" w14:textId="77777777" w:rsidR="00922221" w:rsidRDefault="00922221">
            <w:pPr>
              <w:pStyle w:val="TAL"/>
              <w:rPr>
                <w:sz w:val="16"/>
              </w:rPr>
            </w:pPr>
          </w:p>
        </w:tc>
      </w:tr>
      <w:tr w:rsidR="00922221" w14:paraId="1BA451A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F43912E" w14:textId="77777777" w:rsidR="00922221" w:rsidRDefault="00922221">
            <w:pPr>
              <w:pStyle w:val="TAL"/>
              <w:rPr>
                <w:sz w:val="16"/>
              </w:rPr>
            </w:pPr>
            <w:r>
              <w:rPr>
                <w:sz w:val="16"/>
              </w:rPr>
              <w:t>C6-220284</w:t>
            </w:r>
          </w:p>
        </w:tc>
        <w:tc>
          <w:tcPr>
            <w:tcW w:w="0" w:type="auto"/>
            <w:tcBorders>
              <w:top w:val="single" w:sz="4" w:space="0" w:color="auto"/>
              <w:left w:val="single" w:sz="4" w:space="0" w:color="auto"/>
              <w:bottom w:val="single" w:sz="4" w:space="0" w:color="auto"/>
              <w:right w:val="single" w:sz="4" w:space="0" w:color="auto"/>
            </w:tcBorders>
            <w:hideMark/>
          </w:tcPr>
          <w:p w14:paraId="3E258447" w14:textId="77777777" w:rsidR="00922221" w:rsidRDefault="00922221">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hideMark/>
          </w:tcPr>
          <w:p w14:paraId="40506738" w14:textId="77777777" w:rsidR="00922221" w:rsidRDefault="00922221">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6794977F"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84E044" w14:textId="77777777" w:rsidR="00922221" w:rsidRDefault="00922221">
            <w:pPr>
              <w:pStyle w:val="TAL"/>
              <w:rPr>
                <w:sz w:val="16"/>
              </w:rPr>
            </w:pPr>
            <w:r>
              <w:rPr>
                <w:sz w:val="16"/>
              </w:rPr>
              <w:t>C6-220222</w:t>
            </w:r>
          </w:p>
        </w:tc>
        <w:tc>
          <w:tcPr>
            <w:tcW w:w="0" w:type="auto"/>
            <w:tcBorders>
              <w:top w:val="single" w:sz="4" w:space="0" w:color="auto"/>
              <w:left w:val="single" w:sz="4" w:space="0" w:color="auto"/>
              <w:bottom w:val="single" w:sz="4" w:space="0" w:color="auto"/>
              <w:right w:val="single" w:sz="4" w:space="0" w:color="auto"/>
            </w:tcBorders>
          </w:tcPr>
          <w:p w14:paraId="669C7794" w14:textId="77777777" w:rsidR="00922221" w:rsidRDefault="00922221">
            <w:pPr>
              <w:pStyle w:val="TAL"/>
              <w:rPr>
                <w:sz w:val="16"/>
              </w:rPr>
            </w:pPr>
          </w:p>
        </w:tc>
      </w:tr>
      <w:tr w:rsidR="00922221" w14:paraId="5EC63EA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9DDCBFD" w14:textId="77777777" w:rsidR="00922221" w:rsidRDefault="00922221">
            <w:pPr>
              <w:pStyle w:val="TAL"/>
              <w:rPr>
                <w:sz w:val="16"/>
              </w:rPr>
            </w:pPr>
            <w:r>
              <w:rPr>
                <w:sz w:val="16"/>
              </w:rPr>
              <w:t>C6-220285</w:t>
            </w:r>
          </w:p>
        </w:tc>
        <w:tc>
          <w:tcPr>
            <w:tcW w:w="0" w:type="auto"/>
            <w:tcBorders>
              <w:top w:val="single" w:sz="4" w:space="0" w:color="auto"/>
              <w:left w:val="single" w:sz="4" w:space="0" w:color="auto"/>
              <w:bottom w:val="single" w:sz="4" w:space="0" w:color="auto"/>
              <w:right w:val="single" w:sz="4" w:space="0" w:color="auto"/>
            </w:tcBorders>
            <w:hideMark/>
          </w:tcPr>
          <w:p w14:paraId="1CE76B99"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75179961"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564256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FBFAB3" w14:textId="77777777" w:rsidR="00922221" w:rsidRDefault="00922221">
            <w:pPr>
              <w:pStyle w:val="TAL"/>
              <w:rPr>
                <w:sz w:val="16"/>
              </w:rPr>
            </w:pPr>
            <w:r>
              <w:rPr>
                <w:sz w:val="16"/>
              </w:rPr>
              <w:t>C6-220252</w:t>
            </w:r>
          </w:p>
        </w:tc>
        <w:tc>
          <w:tcPr>
            <w:tcW w:w="0" w:type="auto"/>
            <w:tcBorders>
              <w:top w:val="single" w:sz="4" w:space="0" w:color="auto"/>
              <w:left w:val="single" w:sz="4" w:space="0" w:color="auto"/>
              <w:bottom w:val="single" w:sz="4" w:space="0" w:color="auto"/>
              <w:right w:val="single" w:sz="4" w:space="0" w:color="auto"/>
            </w:tcBorders>
            <w:hideMark/>
          </w:tcPr>
          <w:p w14:paraId="16CD586E" w14:textId="77777777" w:rsidR="00922221" w:rsidRDefault="00922221">
            <w:pPr>
              <w:pStyle w:val="TAL"/>
              <w:rPr>
                <w:sz w:val="16"/>
              </w:rPr>
            </w:pPr>
            <w:r>
              <w:rPr>
                <w:sz w:val="16"/>
              </w:rPr>
              <w:t>C6-220298</w:t>
            </w:r>
          </w:p>
        </w:tc>
      </w:tr>
      <w:tr w:rsidR="00922221" w14:paraId="59F9372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65EDD44" w14:textId="77777777" w:rsidR="00922221" w:rsidRDefault="00922221">
            <w:pPr>
              <w:pStyle w:val="TAL"/>
              <w:rPr>
                <w:sz w:val="16"/>
              </w:rPr>
            </w:pPr>
            <w:r>
              <w:rPr>
                <w:sz w:val="16"/>
              </w:rPr>
              <w:t>C6-220286</w:t>
            </w:r>
          </w:p>
        </w:tc>
        <w:tc>
          <w:tcPr>
            <w:tcW w:w="0" w:type="auto"/>
            <w:tcBorders>
              <w:top w:val="single" w:sz="4" w:space="0" w:color="auto"/>
              <w:left w:val="single" w:sz="4" w:space="0" w:color="auto"/>
              <w:bottom w:val="single" w:sz="4" w:space="0" w:color="auto"/>
              <w:right w:val="single" w:sz="4" w:space="0" w:color="auto"/>
            </w:tcBorders>
            <w:hideMark/>
          </w:tcPr>
          <w:p w14:paraId="305B6DEB"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3E949FB8"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6C03D65"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002694" w14:textId="77777777" w:rsidR="00922221" w:rsidRDefault="00922221">
            <w:pPr>
              <w:pStyle w:val="TAL"/>
              <w:rPr>
                <w:sz w:val="16"/>
              </w:rPr>
            </w:pPr>
            <w:r>
              <w:rPr>
                <w:sz w:val="16"/>
              </w:rPr>
              <w:t>C6-220270</w:t>
            </w:r>
          </w:p>
        </w:tc>
        <w:tc>
          <w:tcPr>
            <w:tcW w:w="0" w:type="auto"/>
            <w:tcBorders>
              <w:top w:val="single" w:sz="4" w:space="0" w:color="auto"/>
              <w:left w:val="single" w:sz="4" w:space="0" w:color="auto"/>
              <w:bottom w:val="single" w:sz="4" w:space="0" w:color="auto"/>
              <w:right w:val="single" w:sz="4" w:space="0" w:color="auto"/>
            </w:tcBorders>
            <w:hideMark/>
          </w:tcPr>
          <w:p w14:paraId="38D4E245" w14:textId="77777777" w:rsidR="00922221" w:rsidRDefault="00922221">
            <w:pPr>
              <w:pStyle w:val="TAL"/>
              <w:rPr>
                <w:sz w:val="16"/>
              </w:rPr>
            </w:pPr>
            <w:r>
              <w:rPr>
                <w:sz w:val="16"/>
              </w:rPr>
              <w:t>C6-220292</w:t>
            </w:r>
          </w:p>
        </w:tc>
      </w:tr>
      <w:tr w:rsidR="00922221" w14:paraId="5D5696B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8C49A18" w14:textId="77777777" w:rsidR="00922221" w:rsidRDefault="00922221">
            <w:pPr>
              <w:pStyle w:val="TAL"/>
              <w:rPr>
                <w:sz w:val="16"/>
              </w:rPr>
            </w:pPr>
            <w:r>
              <w:rPr>
                <w:sz w:val="16"/>
              </w:rPr>
              <w:t>C6-220287</w:t>
            </w:r>
          </w:p>
        </w:tc>
        <w:tc>
          <w:tcPr>
            <w:tcW w:w="0" w:type="auto"/>
            <w:tcBorders>
              <w:top w:val="single" w:sz="4" w:space="0" w:color="auto"/>
              <w:left w:val="single" w:sz="4" w:space="0" w:color="auto"/>
              <w:bottom w:val="single" w:sz="4" w:space="0" w:color="auto"/>
              <w:right w:val="single" w:sz="4" w:space="0" w:color="auto"/>
            </w:tcBorders>
            <w:hideMark/>
          </w:tcPr>
          <w:p w14:paraId="395871E5" w14:textId="77777777" w:rsidR="00922221" w:rsidRDefault="00922221">
            <w:pPr>
              <w:pStyle w:val="TAL"/>
              <w:rPr>
                <w:sz w:val="16"/>
              </w:rPr>
            </w:pPr>
            <w:r>
              <w:rPr>
                <w:sz w:val="16"/>
              </w:rPr>
              <w:t>New SID on GBA_U Based APIs</w:t>
            </w:r>
          </w:p>
        </w:tc>
        <w:tc>
          <w:tcPr>
            <w:tcW w:w="0" w:type="auto"/>
            <w:tcBorders>
              <w:top w:val="single" w:sz="4" w:space="0" w:color="auto"/>
              <w:left w:val="single" w:sz="4" w:space="0" w:color="auto"/>
              <w:bottom w:val="single" w:sz="4" w:space="0" w:color="auto"/>
              <w:right w:val="single" w:sz="4" w:space="0" w:color="auto"/>
            </w:tcBorders>
            <w:hideMark/>
          </w:tcPr>
          <w:p w14:paraId="11163C9B"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D1FB4B1"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63AE7C" w14:textId="77777777" w:rsidR="00922221" w:rsidRDefault="00922221">
            <w:pPr>
              <w:pStyle w:val="TAL"/>
              <w:rPr>
                <w:sz w:val="16"/>
              </w:rPr>
            </w:pPr>
            <w:r>
              <w:rPr>
                <w:sz w:val="16"/>
              </w:rPr>
              <w:t>C6-220265</w:t>
            </w:r>
          </w:p>
        </w:tc>
        <w:tc>
          <w:tcPr>
            <w:tcW w:w="0" w:type="auto"/>
            <w:tcBorders>
              <w:top w:val="single" w:sz="4" w:space="0" w:color="auto"/>
              <w:left w:val="single" w:sz="4" w:space="0" w:color="auto"/>
              <w:bottom w:val="single" w:sz="4" w:space="0" w:color="auto"/>
              <w:right w:val="single" w:sz="4" w:space="0" w:color="auto"/>
            </w:tcBorders>
          </w:tcPr>
          <w:p w14:paraId="5F29B020" w14:textId="77777777" w:rsidR="00922221" w:rsidRDefault="00922221">
            <w:pPr>
              <w:pStyle w:val="TAL"/>
              <w:rPr>
                <w:sz w:val="16"/>
              </w:rPr>
            </w:pPr>
          </w:p>
        </w:tc>
      </w:tr>
      <w:tr w:rsidR="00922221" w14:paraId="00B4A50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DE1A5B4" w14:textId="77777777" w:rsidR="00922221" w:rsidRDefault="00922221">
            <w:pPr>
              <w:pStyle w:val="TAL"/>
              <w:rPr>
                <w:sz w:val="16"/>
              </w:rPr>
            </w:pPr>
            <w:r>
              <w:rPr>
                <w:sz w:val="16"/>
              </w:rPr>
              <w:t>C6-220288</w:t>
            </w:r>
          </w:p>
        </w:tc>
        <w:tc>
          <w:tcPr>
            <w:tcW w:w="0" w:type="auto"/>
            <w:tcBorders>
              <w:top w:val="single" w:sz="4" w:space="0" w:color="auto"/>
              <w:left w:val="single" w:sz="4" w:space="0" w:color="auto"/>
              <w:bottom w:val="single" w:sz="4" w:space="0" w:color="auto"/>
              <w:right w:val="single" w:sz="4" w:space="0" w:color="auto"/>
            </w:tcBorders>
            <w:hideMark/>
          </w:tcPr>
          <w:p w14:paraId="349ECA73" w14:textId="77777777" w:rsidR="00922221" w:rsidRDefault="00922221">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4AC9725F" w14:textId="77777777" w:rsidR="00922221" w:rsidRDefault="009222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D358320"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F42994" w14:textId="77777777" w:rsidR="00922221" w:rsidRDefault="009222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C137E" w14:textId="77777777" w:rsidR="00922221" w:rsidRDefault="00922221">
            <w:pPr>
              <w:pStyle w:val="TAL"/>
              <w:rPr>
                <w:sz w:val="16"/>
              </w:rPr>
            </w:pPr>
            <w:r>
              <w:rPr>
                <w:sz w:val="16"/>
              </w:rPr>
              <w:t>C6-220305</w:t>
            </w:r>
          </w:p>
        </w:tc>
      </w:tr>
      <w:tr w:rsidR="00922221" w14:paraId="377CE01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D2B2E92" w14:textId="77777777" w:rsidR="00922221" w:rsidRDefault="00922221">
            <w:pPr>
              <w:pStyle w:val="TAL"/>
              <w:rPr>
                <w:sz w:val="16"/>
              </w:rPr>
            </w:pPr>
            <w:r>
              <w:rPr>
                <w:sz w:val="16"/>
              </w:rPr>
              <w:t>C6-220289</w:t>
            </w:r>
          </w:p>
        </w:tc>
        <w:tc>
          <w:tcPr>
            <w:tcW w:w="0" w:type="auto"/>
            <w:tcBorders>
              <w:top w:val="single" w:sz="4" w:space="0" w:color="auto"/>
              <w:left w:val="single" w:sz="4" w:space="0" w:color="auto"/>
              <w:bottom w:val="single" w:sz="4" w:space="0" w:color="auto"/>
              <w:right w:val="single" w:sz="4" w:space="0" w:color="auto"/>
            </w:tcBorders>
            <w:hideMark/>
          </w:tcPr>
          <w:p w14:paraId="6CA65FA5"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45B022A8"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112E63DF"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BA1783" w14:textId="77777777" w:rsidR="00922221" w:rsidRDefault="00922221">
            <w:pPr>
              <w:pStyle w:val="TAL"/>
              <w:rPr>
                <w:sz w:val="16"/>
              </w:rPr>
            </w:pPr>
            <w:r>
              <w:rPr>
                <w:sz w:val="16"/>
              </w:rPr>
              <w:t>C6-220261</w:t>
            </w:r>
          </w:p>
        </w:tc>
        <w:tc>
          <w:tcPr>
            <w:tcW w:w="0" w:type="auto"/>
            <w:tcBorders>
              <w:top w:val="single" w:sz="4" w:space="0" w:color="auto"/>
              <w:left w:val="single" w:sz="4" w:space="0" w:color="auto"/>
              <w:bottom w:val="single" w:sz="4" w:space="0" w:color="auto"/>
              <w:right w:val="single" w:sz="4" w:space="0" w:color="auto"/>
            </w:tcBorders>
            <w:hideMark/>
          </w:tcPr>
          <w:p w14:paraId="6D24CA96" w14:textId="77777777" w:rsidR="00922221" w:rsidRDefault="00922221">
            <w:pPr>
              <w:pStyle w:val="TAL"/>
              <w:rPr>
                <w:sz w:val="16"/>
              </w:rPr>
            </w:pPr>
            <w:r>
              <w:rPr>
                <w:sz w:val="16"/>
              </w:rPr>
              <w:t>C6-220306</w:t>
            </w:r>
          </w:p>
        </w:tc>
      </w:tr>
      <w:tr w:rsidR="00922221" w14:paraId="7C0D7B6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CACC484" w14:textId="77777777" w:rsidR="00922221" w:rsidRDefault="00922221">
            <w:pPr>
              <w:pStyle w:val="TAL"/>
              <w:rPr>
                <w:sz w:val="16"/>
              </w:rPr>
            </w:pPr>
            <w:r>
              <w:rPr>
                <w:sz w:val="16"/>
              </w:rPr>
              <w:t>C6-220290</w:t>
            </w:r>
          </w:p>
        </w:tc>
        <w:tc>
          <w:tcPr>
            <w:tcW w:w="0" w:type="auto"/>
            <w:tcBorders>
              <w:top w:val="single" w:sz="4" w:space="0" w:color="auto"/>
              <w:left w:val="single" w:sz="4" w:space="0" w:color="auto"/>
              <w:bottom w:val="single" w:sz="4" w:space="0" w:color="auto"/>
              <w:right w:val="single" w:sz="4" w:space="0" w:color="auto"/>
            </w:tcBorders>
            <w:hideMark/>
          </w:tcPr>
          <w:p w14:paraId="1AFBDBB7" w14:textId="77777777" w:rsidR="00922221" w:rsidRDefault="00922221">
            <w:pPr>
              <w:pStyle w:val="TAL"/>
              <w:rPr>
                <w:sz w:val="16"/>
              </w:rPr>
            </w:pPr>
            <w:r>
              <w:rPr>
                <w:sz w:val="16"/>
              </w:rPr>
              <w:t>Correction to TC 5.5.2</w:t>
            </w:r>
          </w:p>
        </w:tc>
        <w:tc>
          <w:tcPr>
            <w:tcW w:w="0" w:type="auto"/>
            <w:tcBorders>
              <w:top w:val="single" w:sz="4" w:space="0" w:color="auto"/>
              <w:left w:val="single" w:sz="4" w:space="0" w:color="auto"/>
              <w:bottom w:val="single" w:sz="4" w:space="0" w:color="auto"/>
              <w:right w:val="single" w:sz="4" w:space="0" w:color="auto"/>
            </w:tcBorders>
            <w:hideMark/>
          </w:tcPr>
          <w:p w14:paraId="4B28B433" w14:textId="77777777" w:rsidR="00922221" w:rsidRDefault="009222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395F59F"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FCC095" w14:textId="77777777" w:rsidR="00922221" w:rsidRDefault="00922221">
            <w:pPr>
              <w:pStyle w:val="TAL"/>
              <w:rPr>
                <w:sz w:val="16"/>
              </w:rPr>
            </w:pPr>
            <w:r>
              <w:rPr>
                <w:sz w:val="16"/>
              </w:rPr>
              <w:t>C6-220244</w:t>
            </w:r>
          </w:p>
        </w:tc>
        <w:tc>
          <w:tcPr>
            <w:tcW w:w="0" w:type="auto"/>
            <w:tcBorders>
              <w:top w:val="single" w:sz="4" w:space="0" w:color="auto"/>
              <w:left w:val="single" w:sz="4" w:space="0" w:color="auto"/>
              <w:bottom w:val="single" w:sz="4" w:space="0" w:color="auto"/>
              <w:right w:val="single" w:sz="4" w:space="0" w:color="auto"/>
            </w:tcBorders>
          </w:tcPr>
          <w:p w14:paraId="2D74FCA8" w14:textId="77777777" w:rsidR="00922221" w:rsidRDefault="00922221">
            <w:pPr>
              <w:pStyle w:val="TAL"/>
              <w:rPr>
                <w:sz w:val="16"/>
              </w:rPr>
            </w:pPr>
          </w:p>
        </w:tc>
      </w:tr>
      <w:tr w:rsidR="00922221" w14:paraId="601BE0A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C448F2A" w14:textId="77777777" w:rsidR="00922221" w:rsidRDefault="00922221">
            <w:pPr>
              <w:pStyle w:val="TAL"/>
              <w:rPr>
                <w:sz w:val="16"/>
              </w:rPr>
            </w:pPr>
            <w:r>
              <w:rPr>
                <w:sz w:val="16"/>
              </w:rPr>
              <w:t>C6-220291</w:t>
            </w:r>
          </w:p>
        </w:tc>
        <w:tc>
          <w:tcPr>
            <w:tcW w:w="0" w:type="auto"/>
            <w:tcBorders>
              <w:top w:val="single" w:sz="4" w:space="0" w:color="auto"/>
              <w:left w:val="single" w:sz="4" w:space="0" w:color="auto"/>
              <w:bottom w:val="single" w:sz="4" w:space="0" w:color="auto"/>
              <w:right w:val="single" w:sz="4" w:space="0" w:color="auto"/>
            </w:tcBorders>
            <w:hideMark/>
          </w:tcPr>
          <w:p w14:paraId="5D350942" w14:textId="77777777" w:rsidR="00922221" w:rsidRDefault="0092222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6B1225C" w14:textId="77777777" w:rsidR="00922221" w:rsidRDefault="00922221">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64800726" w14:textId="77777777" w:rsidR="00922221" w:rsidRDefault="0092222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E9F33F1" w14:textId="77777777" w:rsidR="00922221" w:rsidRDefault="00922221">
            <w:pPr>
              <w:pStyle w:val="TAL"/>
              <w:rPr>
                <w:sz w:val="16"/>
              </w:rPr>
            </w:pPr>
            <w:r>
              <w:rPr>
                <w:sz w:val="16"/>
              </w:rPr>
              <w:t>C6-220230</w:t>
            </w:r>
          </w:p>
        </w:tc>
        <w:tc>
          <w:tcPr>
            <w:tcW w:w="0" w:type="auto"/>
            <w:tcBorders>
              <w:top w:val="single" w:sz="4" w:space="0" w:color="auto"/>
              <w:left w:val="single" w:sz="4" w:space="0" w:color="auto"/>
              <w:bottom w:val="single" w:sz="4" w:space="0" w:color="auto"/>
              <w:right w:val="single" w:sz="4" w:space="0" w:color="auto"/>
            </w:tcBorders>
          </w:tcPr>
          <w:p w14:paraId="5C98770C" w14:textId="77777777" w:rsidR="00922221" w:rsidRDefault="00922221">
            <w:pPr>
              <w:pStyle w:val="TAL"/>
              <w:rPr>
                <w:sz w:val="16"/>
              </w:rPr>
            </w:pPr>
          </w:p>
        </w:tc>
      </w:tr>
      <w:tr w:rsidR="00922221" w14:paraId="0DCAA92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887141B" w14:textId="77777777" w:rsidR="00922221" w:rsidRDefault="00922221">
            <w:pPr>
              <w:pStyle w:val="TAL"/>
              <w:rPr>
                <w:sz w:val="16"/>
              </w:rPr>
            </w:pPr>
            <w:r>
              <w:rPr>
                <w:sz w:val="16"/>
              </w:rPr>
              <w:t>C6-220292</w:t>
            </w:r>
          </w:p>
        </w:tc>
        <w:tc>
          <w:tcPr>
            <w:tcW w:w="0" w:type="auto"/>
            <w:tcBorders>
              <w:top w:val="single" w:sz="4" w:space="0" w:color="auto"/>
              <w:left w:val="single" w:sz="4" w:space="0" w:color="auto"/>
              <w:bottom w:val="single" w:sz="4" w:space="0" w:color="auto"/>
              <w:right w:val="single" w:sz="4" w:space="0" w:color="auto"/>
            </w:tcBorders>
            <w:hideMark/>
          </w:tcPr>
          <w:p w14:paraId="611B1FAE"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689B482D"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82CCAC1"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6B10E0" w14:textId="77777777" w:rsidR="00922221" w:rsidRDefault="00922221">
            <w:pPr>
              <w:pStyle w:val="TAL"/>
              <w:rPr>
                <w:sz w:val="16"/>
              </w:rPr>
            </w:pPr>
            <w:r>
              <w:rPr>
                <w:sz w:val="16"/>
              </w:rPr>
              <w:t>C6-220286</w:t>
            </w:r>
          </w:p>
        </w:tc>
        <w:tc>
          <w:tcPr>
            <w:tcW w:w="0" w:type="auto"/>
            <w:tcBorders>
              <w:top w:val="single" w:sz="4" w:space="0" w:color="auto"/>
              <w:left w:val="single" w:sz="4" w:space="0" w:color="auto"/>
              <w:bottom w:val="single" w:sz="4" w:space="0" w:color="auto"/>
              <w:right w:val="single" w:sz="4" w:space="0" w:color="auto"/>
            </w:tcBorders>
            <w:hideMark/>
          </w:tcPr>
          <w:p w14:paraId="7B733524" w14:textId="77777777" w:rsidR="00922221" w:rsidRDefault="00922221">
            <w:pPr>
              <w:pStyle w:val="TAL"/>
              <w:rPr>
                <w:sz w:val="16"/>
              </w:rPr>
            </w:pPr>
            <w:r>
              <w:rPr>
                <w:sz w:val="16"/>
              </w:rPr>
              <w:t>C6-220301</w:t>
            </w:r>
          </w:p>
        </w:tc>
      </w:tr>
      <w:tr w:rsidR="00922221" w14:paraId="5048748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2C724FD" w14:textId="77777777" w:rsidR="00922221" w:rsidRDefault="00922221">
            <w:pPr>
              <w:pStyle w:val="TAL"/>
              <w:rPr>
                <w:sz w:val="16"/>
              </w:rPr>
            </w:pPr>
            <w:r>
              <w:rPr>
                <w:sz w:val="16"/>
              </w:rPr>
              <w:t>C6-220293</w:t>
            </w:r>
          </w:p>
        </w:tc>
        <w:tc>
          <w:tcPr>
            <w:tcW w:w="0" w:type="auto"/>
            <w:tcBorders>
              <w:top w:val="single" w:sz="4" w:space="0" w:color="auto"/>
              <w:left w:val="single" w:sz="4" w:space="0" w:color="auto"/>
              <w:bottom w:val="single" w:sz="4" w:space="0" w:color="auto"/>
              <w:right w:val="single" w:sz="4" w:space="0" w:color="auto"/>
            </w:tcBorders>
            <w:hideMark/>
          </w:tcPr>
          <w:p w14:paraId="1CE2DB20"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45FD0C9A"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17D94FB5"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38B7A" w14:textId="77777777" w:rsidR="00922221" w:rsidRDefault="00922221">
            <w:pPr>
              <w:pStyle w:val="TAL"/>
              <w:rPr>
                <w:sz w:val="16"/>
              </w:rPr>
            </w:pPr>
            <w:r>
              <w:rPr>
                <w:sz w:val="16"/>
              </w:rPr>
              <w:t>C6-220282</w:t>
            </w:r>
          </w:p>
        </w:tc>
        <w:tc>
          <w:tcPr>
            <w:tcW w:w="0" w:type="auto"/>
            <w:tcBorders>
              <w:top w:val="single" w:sz="4" w:space="0" w:color="auto"/>
              <w:left w:val="single" w:sz="4" w:space="0" w:color="auto"/>
              <w:bottom w:val="single" w:sz="4" w:space="0" w:color="auto"/>
              <w:right w:val="single" w:sz="4" w:space="0" w:color="auto"/>
            </w:tcBorders>
          </w:tcPr>
          <w:p w14:paraId="7C9A8E0D" w14:textId="77777777" w:rsidR="00922221" w:rsidRDefault="00922221">
            <w:pPr>
              <w:pStyle w:val="TAL"/>
              <w:rPr>
                <w:sz w:val="16"/>
              </w:rPr>
            </w:pPr>
          </w:p>
        </w:tc>
      </w:tr>
      <w:tr w:rsidR="00922221" w14:paraId="781190E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6ABE106" w14:textId="77777777" w:rsidR="00922221" w:rsidRDefault="00922221">
            <w:pPr>
              <w:pStyle w:val="TAL"/>
              <w:rPr>
                <w:sz w:val="16"/>
              </w:rPr>
            </w:pPr>
            <w:r>
              <w:rPr>
                <w:sz w:val="16"/>
              </w:rPr>
              <w:t>C6-220294</w:t>
            </w:r>
          </w:p>
        </w:tc>
        <w:tc>
          <w:tcPr>
            <w:tcW w:w="0" w:type="auto"/>
            <w:tcBorders>
              <w:top w:val="single" w:sz="4" w:space="0" w:color="auto"/>
              <w:left w:val="single" w:sz="4" w:space="0" w:color="auto"/>
              <w:bottom w:val="single" w:sz="4" w:space="0" w:color="auto"/>
              <w:right w:val="single" w:sz="4" w:space="0" w:color="auto"/>
            </w:tcBorders>
            <w:hideMark/>
          </w:tcPr>
          <w:p w14:paraId="0AE46592" w14:textId="77777777" w:rsidR="00922221" w:rsidRDefault="00922221">
            <w:pPr>
              <w:pStyle w:val="TAL"/>
              <w:rPr>
                <w:sz w:val="16"/>
              </w:rPr>
            </w:pPr>
            <w:r>
              <w:rPr>
                <w:sz w:val="16"/>
              </w:rPr>
              <w:t>LS on location information for the Satellite NG-RAN.</w:t>
            </w:r>
          </w:p>
        </w:tc>
        <w:tc>
          <w:tcPr>
            <w:tcW w:w="0" w:type="auto"/>
            <w:tcBorders>
              <w:top w:val="single" w:sz="4" w:space="0" w:color="auto"/>
              <w:left w:val="single" w:sz="4" w:space="0" w:color="auto"/>
              <w:bottom w:val="single" w:sz="4" w:space="0" w:color="auto"/>
              <w:right w:val="single" w:sz="4" w:space="0" w:color="auto"/>
            </w:tcBorders>
            <w:hideMark/>
          </w:tcPr>
          <w:p w14:paraId="771942F7"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F2AEF06" w14:textId="77777777" w:rsidR="00922221" w:rsidRDefault="009222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20853B" w14:textId="77777777" w:rsidR="00922221" w:rsidRDefault="00922221">
            <w:pPr>
              <w:pStyle w:val="TAL"/>
              <w:rPr>
                <w:sz w:val="16"/>
              </w:rPr>
            </w:pPr>
            <w:r>
              <w:rPr>
                <w:sz w:val="16"/>
              </w:rPr>
              <w:t>C6-220245</w:t>
            </w:r>
          </w:p>
        </w:tc>
        <w:tc>
          <w:tcPr>
            <w:tcW w:w="0" w:type="auto"/>
            <w:tcBorders>
              <w:top w:val="single" w:sz="4" w:space="0" w:color="auto"/>
              <w:left w:val="single" w:sz="4" w:space="0" w:color="auto"/>
              <w:bottom w:val="single" w:sz="4" w:space="0" w:color="auto"/>
              <w:right w:val="single" w:sz="4" w:space="0" w:color="auto"/>
            </w:tcBorders>
          </w:tcPr>
          <w:p w14:paraId="73A41048" w14:textId="77777777" w:rsidR="00922221" w:rsidRDefault="00922221">
            <w:pPr>
              <w:pStyle w:val="TAL"/>
              <w:rPr>
                <w:sz w:val="16"/>
              </w:rPr>
            </w:pPr>
          </w:p>
        </w:tc>
      </w:tr>
      <w:tr w:rsidR="00922221" w14:paraId="5DC821B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4F15D76" w14:textId="77777777" w:rsidR="00922221" w:rsidRDefault="00922221">
            <w:pPr>
              <w:pStyle w:val="TAL"/>
              <w:rPr>
                <w:sz w:val="16"/>
              </w:rPr>
            </w:pPr>
            <w:r>
              <w:rPr>
                <w:sz w:val="16"/>
              </w:rPr>
              <w:t>C6-220295</w:t>
            </w:r>
          </w:p>
        </w:tc>
        <w:tc>
          <w:tcPr>
            <w:tcW w:w="0" w:type="auto"/>
            <w:tcBorders>
              <w:top w:val="single" w:sz="4" w:space="0" w:color="auto"/>
              <w:left w:val="single" w:sz="4" w:space="0" w:color="auto"/>
              <w:bottom w:val="single" w:sz="4" w:space="0" w:color="auto"/>
              <w:right w:val="single" w:sz="4" w:space="0" w:color="auto"/>
            </w:tcBorders>
            <w:hideMark/>
          </w:tcPr>
          <w:p w14:paraId="4A9B6CD4"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47AAEF9C"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03B71169"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23A58A" w14:textId="77777777" w:rsidR="00922221" w:rsidRDefault="00922221">
            <w:pPr>
              <w:pStyle w:val="TAL"/>
              <w:rPr>
                <w:sz w:val="16"/>
              </w:rPr>
            </w:pPr>
            <w:r>
              <w:rPr>
                <w:sz w:val="16"/>
              </w:rPr>
              <w:t>C6-220260</w:t>
            </w:r>
          </w:p>
        </w:tc>
        <w:tc>
          <w:tcPr>
            <w:tcW w:w="0" w:type="auto"/>
            <w:tcBorders>
              <w:top w:val="single" w:sz="4" w:space="0" w:color="auto"/>
              <w:left w:val="single" w:sz="4" w:space="0" w:color="auto"/>
              <w:bottom w:val="single" w:sz="4" w:space="0" w:color="auto"/>
              <w:right w:val="single" w:sz="4" w:space="0" w:color="auto"/>
            </w:tcBorders>
            <w:hideMark/>
          </w:tcPr>
          <w:p w14:paraId="6F92620B" w14:textId="77777777" w:rsidR="00922221" w:rsidRDefault="00922221">
            <w:pPr>
              <w:pStyle w:val="TAL"/>
              <w:rPr>
                <w:sz w:val="16"/>
              </w:rPr>
            </w:pPr>
            <w:r>
              <w:rPr>
                <w:sz w:val="16"/>
              </w:rPr>
              <w:t>C6-220304</w:t>
            </w:r>
          </w:p>
        </w:tc>
      </w:tr>
      <w:tr w:rsidR="00922221" w14:paraId="45C142E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1C1CAD5" w14:textId="77777777" w:rsidR="00922221" w:rsidRDefault="00922221">
            <w:pPr>
              <w:pStyle w:val="TAL"/>
              <w:rPr>
                <w:sz w:val="16"/>
              </w:rPr>
            </w:pPr>
            <w:r>
              <w:rPr>
                <w:sz w:val="16"/>
              </w:rPr>
              <w:t>C6-220296</w:t>
            </w:r>
          </w:p>
        </w:tc>
        <w:tc>
          <w:tcPr>
            <w:tcW w:w="0" w:type="auto"/>
            <w:tcBorders>
              <w:top w:val="single" w:sz="4" w:space="0" w:color="auto"/>
              <w:left w:val="single" w:sz="4" w:space="0" w:color="auto"/>
              <w:bottom w:val="single" w:sz="4" w:space="0" w:color="auto"/>
              <w:right w:val="single" w:sz="4" w:space="0" w:color="auto"/>
            </w:tcBorders>
            <w:hideMark/>
          </w:tcPr>
          <w:p w14:paraId="628F426A" w14:textId="77777777" w:rsidR="00922221" w:rsidRDefault="00922221">
            <w:pPr>
              <w:pStyle w:val="TAL"/>
              <w:rPr>
                <w:sz w:val="16"/>
              </w:rPr>
            </w:pPr>
            <w:r>
              <w:rPr>
                <w:sz w:val="16"/>
              </w:rPr>
              <w:t xml:space="preserve">Support of PC5 DRX configuration </w:t>
            </w:r>
            <w:proofErr w:type="spellStart"/>
            <w:r>
              <w:rPr>
                <w:sz w:val="16"/>
              </w:rPr>
              <w:t>policis</w:t>
            </w:r>
            <w:proofErr w:type="spellEnd"/>
            <w:r>
              <w:rPr>
                <w:sz w:val="16"/>
              </w:rPr>
              <w:t xml:space="preserve"> and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2CF3D212"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0CED628"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FA794C" w14:textId="77777777" w:rsidR="00922221" w:rsidRDefault="00922221">
            <w:pPr>
              <w:pStyle w:val="TAL"/>
              <w:rPr>
                <w:sz w:val="16"/>
              </w:rPr>
            </w:pPr>
            <w:r>
              <w:rPr>
                <w:sz w:val="16"/>
              </w:rPr>
              <w:t>C6-220246</w:t>
            </w:r>
          </w:p>
        </w:tc>
        <w:tc>
          <w:tcPr>
            <w:tcW w:w="0" w:type="auto"/>
            <w:tcBorders>
              <w:top w:val="single" w:sz="4" w:space="0" w:color="auto"/>
              <w:left w:val="single" w:sz="4" w:space="0" w:color="auto"/>
              <w:bottom w:val="single" w:sz="4" w:space="0" w:color="auto"/>
              <w:right w:val="single" w:sz="4" w:space="0" w:color="auto"/>
            </w:tcBorders>
          </w:tcPr>
          <w:p w14:paraId="590C3E5C" w14:textId="77777777" w:rsidR="00922221" w:rsidRDefault="00922221">
            <w:pPr>
              <w:pStyle w:val="TAL"/>
              <w:rPr>
                <w:sz w:val="16"/>
              </w:rPr>
            </w:pPr>
          </w:p>
        </w:tc>
      </w:tr>
      <w:tr w:rsidR="00922221" w14:paraId="51F5409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22FD4C9" w14:textId="77777777" w:rsidR="00922221" w:rsidRDefault="00922221">
            <w:pPr>
              <w:pStyle w:val="TAL"/>
              <w:rPr>
                <w:sz w:val="16"/>
              </w:rPr>
            </w:pPr>
            <w:r>
              <w:rPr>
                <w:sz w:val="16"/>
              </w:rPr>
              <w:t>C6-220297</w:t>
            </w:r>
          </w:p>
        </w:tc>
        <w:tc>
          <w:tcPr>
            <w:tcW w:w="0" w:type="auto"/>
            <w:tcBorders>
              <w:top w:val="single" w:sz="4" w:space="0" w:color="auto"/>
              <w:left w:val="single" w:sz="4" w:space="0" w:color="auto"/>
              <w:bottom w:val="single" w:sz="4" w:space="0" w:color="auto"/>
              <w:right w:val="single" w:sz="4" w:space="0" w:color="auto"/>
            </w:tcBorders>
            <w:hideMark/>
          </w:tcPr>
          <w:p w14:paraId="2002E017" w14:textId="77777777" w:rsidR="00922221" w:rsidRDefault="00922221">
            <w:pPr>
              <w:pStyle w:val="TAL"/>
              <w:rPr>
                <w:sz w:val="16"/>
              </w:rPr>
            </w:pPr>
            <w:r>
              <w:rPr>
                <w:sz w:val="16"/>
              </w:rPr>
              <w:t>Adding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295B8742"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760AB98"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3BE0A" w14:textId="77777777" w:rsidR="00922221" w:rsidRDefault="00922221">
            <w:pPr>
              <w:pStyle w:val="TAL"/>
              <w:rPr>
                <w:sz w:val="16"/>
              </w:rPr>
            </w:pPr>
            <w:r>
              <w:rPr>
                <w:sz w:val="16"/>
              </w:rPr>
              <w:t>C6-220247</w:t>
            </w:r>
          </w:p>
        </w:tc>
        <w:tc>
          <w:tcPr>
            <w:tcW w:w="0" w:type="auto"/>
            <w:tcBorders>
              <w:top w:val="single" w:sz="4" w:space="0" w:color="auto"/>
              <w:left w:val="single" w:sz="4" w:space="0" w:color="auto"/>
              <w:bottom w:val="single" w:sz="4" w:space="0" w:color="auto"/>
              <w:right w:val="single" w:sz="4" w:space="0" w:color="auto"/>
            </w:tcBorders>
          </w:tcPr>
          <w:p w14:paraId="2EBE349D" w14:textId="77777777" w:rsidR="00922221" w:rsidRDefault="00922221">
            <w:pPr>
              <w:pStyle w:val="TAL"/>
              <w:rPr>
                <w:sz w:val="16"/>
              </w:rPr>
            </w:pPr>
          </w:p>
        </w:tc>
      </w:tr>
      <w:tr w:rsidR="00922221" w14:paraId="601EC37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8BC3E6B" w14:textId="77777777" w:rsidR="00922221" w:rsidRDefault="00922221">
            <w:pPr>
              <w:pStyle w:val="TAL"/>
              <w:rPr>
                <w:sz w:val="16"/>
              </w:rPr>
            </w:pPr>
            <w:r>
              <w:rPr>
                <w:sz w:val="16"/>
              </w:rPr>
              <w:t>C6-220298</w:t>
            </w:r>
          </w:p>
        </w:tc>
        <w:tc>
          <w:tcPr>
            <w:tcW w:w="0" w:type="auto"/>
            <w:tcBorders>
              <w:top w:val="single" w:sz="4" w:space="0" w:color="auto"/>
              <w:left w:val="single" w:sz="4" w:space="0" w:color="auto"/>
              <w:bottom w:val="single" w:sz="4" w:space="0" w:color="auto"/>
              <w:right w:val="single" w:sz="4" w:space="0" w:color="auto"/>
            </w:tcBorders>
            <w:hideMark/>
          </w:tcPr>
          <w:p w14:paraId="78B36CFA"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1668B86C"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A77B59D" w14:textId="77777777" w:rsidR="00922221" w:rsidRDefault="0092222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D7F3295" w14:textId="77777777" w:rsidR="00922221" w:rsidRDefault="00922221">
            <w:pPr>
              <w:pStyle w:val="TAL"/>
              <w:rPr>
                <w:sz w:val="16"/>
              </w:rPr>
            </w:pPr>
            <w:r>
              <w:rPr>
                <w:sz w:val="16"/>
              </w:rPr>
              <w:t>C6-220285</w:t>
            </w:r>
          </w:p>
        </w:tc>
        <w:tc>
          <w:tcPr>
            <w:tcW w:w="0" w:type="auto"/>
            <w:tcBorders>
              <w:top w:val="single" w:sz="4" w:space="0" w:color="auto"/>
              <w:left w:val="single" w:sz="4" w:space="0" w:color="auto"/>
              <w:bottom w:val="single" w:sz="4" w:space="0" w:color="auto"/>
              <w:right w:val="single" w:sz="4" w:space="0" w:color="auto"/>
            </w:tcBorders>
          </w:tcPr>
          <w:p w14:paraId="43C46335" w14:textId="77777777" w:rsidR="00922221" w:rsidRDefault="00922221">
            <w:pPr>
              <w:pStyle w:val="TAL"/>
              <w:rPr>
                <w:sz w:val="16"/>
              </w:rPr>
            </w:pPr>
          </w:p>
        </w:tc>
      </w:tr>
      <w:tr w:rsidR="00922221" w14:paraId="6575A9F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73CA211" w14:textId="77777777" w:rsidR="00922221" w:rsidRDefault="00922221">
            <w:pPr>
              <w:pStyle w:val="TAL"/>
              <w:rPr>
                <w:sz w:val="16"/>
              </w:rPr>
            </w:pPr>
            <w:r>
              <w:rPr>
                <w:sz w:val="16"/>
              </w:rPr>
              <w:t>C6-220299</w:t>
            </w:r>
          </w:p>
        </w:tc>
        <w:tc>
          <w:tcPr>
            <w:tcW w:w="0" w:type="auto"/>
            <w:tcBorders>
              <w:top w:val="single" w:sz="4" w:space="0" w:color="auto"/>
              <w:left w:val="single" w:sz="4" w:space="0" w:color="auto"/>
              <w:bottom w:val="single" w:sz="4" w:space="0" w:color="auto"/>
              <w:right w:val="single" w:sz="4" w:space="0" w:color="auto"/>
            </w:tcBorders>
            <w:hideMark/>
          </w:tcPr>
          <w:p w14:paraId="0C221BC1" w14:textId="77777777" w:rsidR="00922221" w:rsidRDefault="00922221">
            <w:pPr>
              <w:pStyle w:val="TAL"/>
              <w:rPr>
                <w:sz w:val="16"/>
              </w:rPr>
            </w:pPr>
            <w:r>
              <w:rPr>
                <w:sz w:val="16"/>
              </w:rPr>
              <w:t>LS on location information for the Satellite NG-RAN.</w:t>
            </w:r>
          </w:p>
        </w:tc>
        <w:tc>
          <w:tcPr>
            <w:tcW w:w="0" w:type="auto"/>
            <w:tcBorders>
              <w:top w:val="single" w:sz="4" w:space="0" w:color="auto"/>
              <w:left w:val="single" w:sz="4" w:space="0" w:color="auto"/>
              <w:bottom w:val="single" w:sz="4" w:space="0" w:color="auto"/>
              <w:right w:val="single" w:sz="4" w:space="0" w:color="auto"/>
            </w:tcBorders>
            <w:hideMark/>
          </w:tcPr>
          <w:p w14:paraId="138F69B9"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FD790EE" w14:textId="77777777" w:rsidR="00922221" w:rsidRDefault="0092222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BDFF98B" w14:textId="77777777" w:rsidR="00922221" w:rsidRDefault="00922221">
            <w:pPr>
              <w:pStyle w:val="TAL"/>
              <w:rPr>
                <w:sz w:val="16"/>
              </w:rPr>
            </w:pPr>
            <w:r>
              <w:rPr>
                <w:sz w:val="16"/>
              </w:rPr>
              <w:t>C6-220245</w:t>
            </w:r>
          </w:p>
        </w:tc>
        <w:tc>
          <w:tcPr>
            <w:tcW w:w="0" w:type="auto"/>
            <w:tcBorders>
              <w:top w:val="single" w:sz="4" w:space="0" w:color="auto"/>
              <w:left w:val="single" w:sz="4" w:space="0" w:color="auto"/>
              <w:bottom w:val="single" w:sz="4" w:space="0" w:color="auto"/>
              <w:right w:val="single" w:sz="4" w:space="0" w:color="auto"/>
            </w:tcBorders>
          </w:tcPr>
          <w:p w14:paraId="2A74FF5F" w14:textId="77777777" w:rsidR="00922221" w:rsidRDefault="00922221">
            <w:pPr>
              <w:pStyle w:val="TAL"/>
              <w:rPr>
                <w:sz w:val="16"/>
              </w:rPr>
            </w:pPr>
          </w:p>
        </w:tc>
      </w:tr>
      <w:tr w:rsidR="00922221" w14:paraId="7C3DAE8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E073DE0" w14:textId="77777777" w:rsidR="00922221" w:rsidRDefault="00922221">
            <w:pPr>
              <w:pStyle w:val="TAL"/>
              <w:rPr>
                <w:sz w:val="16"/>
              </w:rPr>
            </w:pPr>
            <w:r>
              <w:rPr>
                <w:sz w:val="16"/>
              </w:rPr>
              <w:t>C6-220300</w:t>
            </w:r>
          </w:p>
        </w:tc>
        <w:tc>
          <w:tcPr>
            <w:tcW w:w="0" w:type="auto"/>
            <w:tcBorders>
              <w:top w:val="single" w:sz="4" w:space="0" w:color="auto"/>
              <w:left w:val="single" w:sz="4" w:space="0" w:color="auto"/>
              <w:bottom w:val="single" w:sz="4" w:space="0" w:color="auto"/>
              <w:right w:val="single" w:sz="4" w:space="0" w:color="auto"/>
            </w:tcBorders>
            <w:hideMark/>
          </w:tcPr>
          <w:p w14:paraId="26DDBAF4"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2359F0CB"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C776088"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BF1182" w14:textId="77777777" w:rsidR="00922221" w:rsidRDefault="00922221">
            <w:pPr>
              <w:pStyle w:val="TAL"/>
              <w:rPr>
                <w:sz w:val="16"/>
              </w:rPr>
            </w:pPr>
            <w:r>
              <w:rPr>
                <w:sz w:val="16"/>
              </w:rPr>
              <w:t>C6-220227</w:t>
            </w:r>
          </w:p>
        </w:tc>
        <w:tc>
          <w:tcPr>
            <w:tcW w:w="0" w:type="auto"/>
            <w:tcBorders>
              <w:top w:val="single" w:sz="4" w:space="0" w:color="auto"/>
              <w:left w:val="single" w:sz="4" w:space="0" w:color="auto"/>
              <w:bottom w:val="single" w:sz="4" w:space="0" w:color="auto"/>
              <w:right w:val="single" w:sz="4" w:space="0" w:color="auto"/>
            </w:tcBorders>
            <w:hideMark/>
          </w:tcPr>
          <w:p w14:paraId="2F0F625F" w14:textId="77777777" w:rsidR="00922221" w:rsidRDefault="00922221">
            <w:pPr>
              <w:pStyle w:val="TAL"/>
              <w:rPr>
                <w:sz w:val="16"/>
              </w:rPr>
            </w:pPr>
            <w:r>
              <w:rPr>
                <w:sz w:val="16"/>
              </w:rPr>
              <w:t>C6-220302</w:t>
            </w:r>
          </w:p>
        </w:tc>
      </w:tr>
      <w:tr w:rsidR="00922221" w14:paraId="39585AD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55E4178" w14:textId="77777777" w:rsidR="00922221" w:rsidRDefault="00922221">
            <w:pPr>
              <w:pStyle w:val="TAL"/>
              <w:rPr>
                <w:sz w:val="16"/>
              </w:rPr>
            </w:pPr>
            <w:r>
              <w:rPr>
                <w:sz w:val="16"/>
              </w:rPr>
              <w:t>C6-220301</w:t>
            </w:r>
          </w:p>
        </w:tc>
        <w:tc>
          <w:tcPr>
            <w:tcW w:w="0" w:type="auto"/>
            <w:tcBorders>
              <w:top w:val="single" w:sz="4" w:space="0" w:color="auto"/>
              <w:left w:val="single" w:sz="4" w:space="0" w:color="auto"/>
              <w:bottom w:val="single" w:sz="4" w:space="0" w:color="auto"/>
              <w:right w:val="single" w:sz="4" w:space="0" w:color="auto"/>
            </w:tcBorders>
            <w:hideMark/>
          </w:tcPr>
          <w:p w14:paraId="6C02884F"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3834383C"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65E2140"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2E6AB8" w14:textId="77777777" w:rsidR="00922221" w:rsidRDefault="00922221">
            <w:pPr>
              <w:pStyle w:val="TAL"/>
              <w:rPr>
                <w:sz w:val="16"/>
              </w:rPr>
            </w:pPr>
            <w:r>
              <w:rPr>
                <w:sz w:val="16"/>
              </w:rPr>
              <w:t>C6-220292</w:t>
            </w:r>
          </w:p>
        </w:tc>
        <w:tc>
          <w:tcPr>
            <w:tcW w:w="0" w:type="auto"/>
            <w:tcBorders>
              <w:top w:val="single" w:sz="4" w:space="0" w:color="auto"/>
              <w:left w:val="single" w:sz="4" w:space="0" w:color="auto"/>
              <w:bottom w:val="single" w:sz="4" w:space="0" w:color="auto"/>
              <w:right w:val="single" w:sz="4" w:space="0" w:color="auto"/>
            </w:tcBorders>
          </w:tcPr>
          <w:p w14:paraId="23C0DFD9" w14:textId="77777777" w:rsidR="00922221" w:rsidRDefault="00922221">
            <w:pPr>
              <w:pStyle w:val="TAL"/>
              <w:rPr>
                <w:sz w:val="16"/>
              </w:rPr>
            </w:pPr>
          </w:p>
        </w:tc>
      </w:tr>
      <w:tr w:rsidR="00922221" w14:paraId="07C1CC8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DA240EE" w14:textId="77777777" w:rsidR="00922221" w:rsidRDefault="00922221">
            <w:pPr>
              <w:pStyle w:val="TAL"/>
              <w:rPr>
                <w:sz w:val="16"/>
              </w:rPr>
            </w:pPr>
            <w:r>
              <w:rPr>
                <w:sz w:val="16"/>
              </w:rPr>
              <w:t>C6-220302</w:t>
            </w:r>
          </w:p>
        </w:tc>
        <w:tc>
          <w:tcPr>
            <w:tcW w:w="0" w:type="auto"/>
            <w:tcBorders>
              <w:top w:val="single" w:sz="4" w:space="0" w:color="auto"/>
              <w:left w:val="single" w:sz="4" w:space="0" w:color="auto"/>
              <w:bottom w:val="single" w:sz="4" w:space="0" w:color="auto"/>
              <w:right w:val="single" w:sz="4" w:space="0" w:color="auto"/>
            </w:tcBorders>
            <w:hideMark/>
          </w:tcPr>
          <w:p w14:paraId="24A194DF"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65D90181"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1BB18A" w14:textId="77777777" w:rsidR="00922221" w:rsidRDefault="009222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76E8C1" w14:textId="77777777" w:rsidR="00922221" w:rsidRDefault="00922221">
            <w:pPr>
              <w:pStyle w:val="TAL"/>
              <w:rPr>
                <w:sz w:val="16"/>
              </w:rPr>
            </w:pPr>
            <w:r>
              <w:rPr>
                <w:sz w:val="16"/>
              </w:rPr>
              <w:t>C6-220300</w:t>
            </w:r>
          </w:p>
        </w:tc>
        <w:tc>
          <w:tcPr>
            <w:tcW w:w="0" w:type="auto"/>
            <w:tcBorders>
              <w:top w:val="single" w:sz="4" w:space="0" w:color="auto"/>
              <w:left w:val="single" w:sz="4" w:space="0" w:color="auto"/>
              <w:bottom w:val="single" w:sz="4" w:space="0" w:color="auto"/>
              <w:right w:val="single" w:sz="4" w:space="0" w:color="auto"/>
            </w:tcBorders>
            <w:hideMark/>
          </w:tcPr>
          <w:p w14:paraId="22CC03FD" w14:textId="77777777" w:rsidR="00922221" w:rsidRDefault="00922221">
            <w:pPr>
              <w:pStyle w:val="TAL"/>
              <w:rPr>
                <w:sz w:val="16"/>
              </w:rPr>
            </w:pPr>
            <w:r>
              <w:rPr>
                <w:sz w:val="16"/>
              </w:rPr>
              <w:t>C6-220303</w:t>
            </w:r>
          </w:p>
        </w:tc>
      </w:tr>
      <w:tr w:rsidR="00922221" w14:paraId="39B607C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0CFA1FF" w14:textId="77777777" w:rsidR="00922221" w:rsidRDefault="00922221">
            <w:pPr>
              <w:pStyle w:val="TAL"/>
              <w:rPr>
                <w:sz w:val="16"/>
              </w:rPr>
            </w:pPr>
            <w:r>
              <w:rPr>
                <w:sz w:val="16"/>
              </w:rPr>
              <w:t>C6-220303</w:t>
            </w:r>
          </w:p>
        </w:tc>
        <w:tc>
          <w:tcPr>
            <w:tcW w:w="0" w:type="auto"/>
            <w:tcBorders>
              <w:top w:val="single" w:sz="4" w:space="0" w:color="auto"/>
              <w:left w:val="single" w:sz="4" w:space="0" w:color="auto"/>
              <w:bottom w:val="single" w:sz="4" w:space="0" w:color="auto"/>
              <w:right w:val="single" w:sz="4" w:space="0" w:color="auto"/>
            </w:tcBorders>
            <w:hideMark/>
          </w:tcPr>
          <w:p w14:paraId="28867666"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4978FAD3"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3B4D57"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2D089" w14:textId="77777777" w:rsidR="00922221" w:rsidRDefault="00922221">
            <w:pPr>
              <w:pStyle w:val="TAL"/>
              <w:rPr>
                <w:sz w:val="16"/>
              </w:rPr>
            </w:pPr>
            <w:r>
              <w:rPr>
                <w:sz w:val="16"/>
              </w:rPr>
              <w:t>C6-220302</w:t>
            </w:r>
          </w:p>
        </w:tc>
        <w:tc>
          <w:tcPr>
            <w:tcW w:w="0" w:type="auto"/>
            <w:tcBorders>
              <w:top w:val="single" w:sz="4" w:space="0" w:color="auto"/>
              <w:left w:val="single" w:sz="4" w:space="0" w:color="auto"/>
              <w:bottom w:val="single" w:sz="4" w:space="0" w:color="auto"/>
              <w:right w:val="single" w:sz="4" w:space="0" w:color="auto"/>
            </w:tcBorders>
          </w:tcPr>
          <w:p w14:paraId="3BD6C7A6" w14:textId="77777777" w:rsidR="00922221" w:rsidRDefault="00922221">
            <w:pPr>
              <w:pStyle w:val="TAL"/>
              <w:rPr>
                <w:sz w:val="16"/>
              </w:rPr>
            </w:pPr>
          </w:p>
        </w:tc>
      </w:tr>
      <w:tr w:rsidR="00922221" w14:paraId="0419A8C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754C997" w14:textId="77777777" w:rsidR="00922221" w:rsidRDefault="00922221">
            <w:pPr>
              <w:pStyle w:val="TAL"/>
              <w:rPr>
                <w:sz w:val="16"/>
              </w:rPr>
            </w:pPr>
            <w:r>
              <w:rPr>
                <w:sz w:val="16"/>
              </w:rPr>
              <w:t>C6-220304</w:t>
            </w:r>
          </w:p>
        </w:tc>
        <w:tc>
          <w:tcPr>
            <w:tcW w:w="0" w:type="auto"/>
            <w:tcBorders>
              <w:top w:val="single" w:sz="4" w:space="0" w:color="auto"/>
              <w:left w:val="single" w:sz="4" w:space="0" w:color="auto"/>
              <w:bottom w:val="single" w:sz="4" w:space="0" w:color="auto"/>
              <w:right w:val="single" w:sz="4" w:space="0" w:color="auto"/>
            </w:tcBorders>
            <w:hideMark/>
          </w:tcPr>
          <w:p w14:paraId="2AC66219"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17AE346C"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111DD6D3"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C709FC" w14:textId="77777777" w:rsidR="00922221" w:rsidRDefault="00922221">
            <w:pPr>
              <w:pStyle w:val="TAL"/>
              <w:rPr>
                <w:sz w:val="16"/>
              </w:rPr>
            </w:pPr>
            <w:r>
              <w:rPr>
                <w:sz w:val="16"/>
              </w:rPr>
              <w:t>C6-220295</w:t>
            </w:r>
          </w:p>
        </w:tc>
        <w:tc>
          <w:tcPr>
            <w:tcW w:w="0" w:type="auto"/>
            <w:tcBorders>
              <w:top w:val="single" w:sz="4" w:space="0" w:color="auto"/>
              <w:left w:val="single" w:sz="4" w:space="0" w:color="auto"/>
              <w:bottom w:val="single" w:sz="4" w:space="0" w:color="auto"/>
              <w:right w:val="single" w:sz="4" w:space="0" w:color="auto"/>
            </w:tcBorders>
          </w:tcPr>
          <w:p w14:paraId="2ED6DE44" w14:textId="77777777" w:rsidR="00922221" w:rsidRDefault="00922221">
            <w:pPr>
              <w:pStyle w:val="TAL"/>
              <w:rPr>
                <w:sz w:val="16"/>
              </w:rPr>
            </w:pPr>
          </w:p>
        </w:tc>
      </w:tr>
      <w:tr w:rsidR="00922221" w14:paraId="27AE0D8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76BA39E" w14:textId="77777777" w:rsidR="00922221" w:rsidRDefault="00922221">
            <w:pPr>
              <w:pStyle w:val="TAL"/>
              <w:rPr>
                <w:sz w:val="16"/>
              </w:rPr>
            </w:pPr>
            <w:r>
              <w:rPr>
                <w:sz w:val="16"/>
              </w:rPr>
              <w:t>C6-220305</w:t>
            </w:r>
          </w:p>
        </w:tc>
        <w:tc>
          <w:tcPr>
            <w:tcW w:w="0" w:type="auto"/>
            <w:tcBorders>
              <w:top w:val="single" w:sz="4" w:space="0" w:color="auto"/>
              <w:left w:val="single" w:sz="4" w:space="0" w:color="auto"/>
              <w:bottom w:val="single" w:sz="4" w:space="0" w:color="auto"/>
              <w:right w:val="single" w:sz="4" w:space="0" w:color="auto"/>
            </w:tcBorders>
            <w:hideMark/>
          </w:tcPr>
          <w:p w14:paraId="2770C462" w14:textId="77777777" w:rsidR="00922221" w:rsidRDefault="00922221">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2C2AB13B" w14:textId="77777777" w:rsidR="00922221" w:rsidRDefault="009222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CDDDECD" w14:textId="77777777" w:rsidR="00922221" w:rsidRDefault="009222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B94B6B" w14:textId="77777777" w:rsidR="00922221" w:rsidRDefault="00922221">
            <w:pPr>
              <w:pStyle w:val="TAL"/>
              <w:rPr>
                <w:sz w:val="16"/>
              </w:rPr>
            </w:pPr>
            <w:r>
              <w:rPr>
                <w:sz w:val="16"/>
              </w:rPr>
              <w:t>C6-220288</w:t>
            </w:r>
          </w:p>
        </w:tc>
        <w:tc>
          <w:tcPr>
            <w:tcW w:w="0" w:type="auto"/>
            <w:tcBorders>
              <w:top w:val="single" w:sz="4" w:space="0" w:color="auto"/>
              <w:left w:val="single" w:sz="4" w:space="0" w:color="auto"/>
              <w:bottom w:val="single" w:sz="4" w:space="0" w:color="auto"/>
              <w:right w:val="single" w:sz="4" w:space="0" w:color="auto"/>
            </w:tcBorders>
          </w:tcPr>
          <w:p w14:paraId="6D8F25E7" w14:textId="77777777" w:rsidR="00922221" w:rsidRDefault="00922221">
            <w:pPr>
              <w:pStyle w:val="TAL"/>
              <w:rPr>
                <w:sz w:val="16"/>
              </w:rPr>
            </w:pPr>
          </w:p>
        </w:tc>
      </w:tr>
      <w:tr w:rsidR="00922221" w14:paraId="26424CE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B4A8CCC" w14:textId="77777777" w:rsidR="00922221" w:rsidRDefault="00922221">
            <w:pPr>
              <w:pStyle w:val="TAL"/>
              <w:rPr>
                <w:sz w:val="16"/>
              </w:rPr>
            </w:pPr>
            <w:r>
              <w:rPr>
                <w:sz w:val="16"/>
              </w:rPr>
              <w:t>C6-220306</w:t>
            </w:r>
          </w:p>
        </w:tc>
        <w:tc>
          <w:tcPr>
            <w:tcW w:w="0" w:type="auto"/>
            <w:tcBorders>
              <w:top w:val="single" w:sz="4" w:space="0" w:color="auto"/>
              <w:left w:val="single" w:sz="4" w:space="0" w:color="auto"/>
              <w:bottom w:val="single" w:sz="4" w:space="0" w:color="auto"/>
              <w:right w:val="single" w:sz="4" w:space="0" w:color="auto"/>
            </w:tcBorders>
            <w:hideMark/>
          </w:tcPr>
          <w:p w14:paraId="56085F40"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1A3AFEBB"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44B15A9"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8AEA68" w14:textId="77777777" w:rsidR="00922221" w:rsidRDefault="00922221">
            <w:pPr>
              <w:pStyle w:val="TAL"/>
              <w:rPr>
                <w:sz w:val="16"/>
              </w:rPr>
            </w:pPr>
            <w:r>
              <w:rPr>
                <w:sz w:val="16"/>
              </w:rPr>
              <w:t>C6-220289</w:t>
            </w:r>
          </w:p>
        </w:tc>
        <w:tc>
          <w:tcPr>
            <w:tcW w:w="0" w:type="auto"/>
            <w:tcBorders>
              <w:top w:val="single" w:sz="4" w:space="0" w:color="auto"/>
              <w:left w:val="single" w:sz="4" w:space="0" w:color="auto"/>
              <w:bottom w:val="single" w:sz="4" w:space="0" w:color="auto"/>
              <w:right w:val="single" w:sz="4" w:space="0" w:color="auto"/>
            </w:tcBorders>
          </w:tcPr>
          <w:p w14:paraId="7F4F74D7" w14:textId="77777777" w:rsidR="00922221" w:rsidRDefault="00922221">
            <w:pPr>
              <w:pStyle w:val="TAL"/>
              <w:rPr>
                <w:sz w:val="16"/>
              </w:rPr>
            </w:pPr>
          </w:p>
        </w:tc>
      </w:tr>
      <w:tr w:rsidR="00922221" w14:paraId="37628EA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8BEF16" w14:textId="77777777" w:rsidR="00922221" w:rsidRDefault="00922221">
            <w:pPr>
              <w:pStyle w:val="TAL"/>
              <w:rPr>
                <w:sz w:val="16"/>
              </w:rPr>
            </w:pPr>
            <w:r>
              <w:rPr>
                <w:sz w:val="16"/>
              </w:rPr>
              <w:t>C6-220307</w:t>
            </w:r>
          </w:p>
        </w:tc>
        <w:tc>
          <w:tcPr>
            <w:tcW w:w="0" w:type="auto"/>
            <w:tcBorders>
              <w:top w:val="single" w:sz="4" w:space="0" w:color="auto"/>
              <w:left w:val="single" w:sz="4" w:space="0" w:color="auto"/>
              <w:bottom w:val="single" w:sz="4" w:space="0" w:color="auto"/>
              <w:right w:val="single" w:sz="4" w:space="0" w:color="auto"/>
            </w:tcBorders>
            <w:hideMark/>
          </w:tcPr>
          <w:p w14:paraId="0B60044C" w14:textId="77777777" w:rsidR="00922221" w:rsidRDefault="00922221">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7D91A143"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6E47662"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9E6EF0" w14:textId="77777777" w:rsidR="00922221" w:rsidRDefault="00922221">
            <w:pPr>
              <w:pStyle w:val="TAL"/>
              <w:rPr>
                <w:sz w:val="16"/>
              </w:rPr>
            </w:pPr>
            <w:r>
              <w:rPr>
                <w:sz w:val="16"/>
              </w:rPr>
              <w:t>C6-220264</w:t>
            </w:r>
          </w:p>
        </w:tc>
        <w:tc>
          <w:tcPr>
            <w:tcW w:w="0" w:type="auto"/>
            <w:tcBorders>
              <w:top w:val="single" w:sz="4" w:space="0" w:color="auto"/>
              <w:left w:val="single" w:sz="4" w:space="0" w:color="auto"/>
              <w:bottom w:val="single" w:sz="4" w:space="0" w:color="auto"/>
              <w:right w:val="single" w:sz="4" w:space="0" w:color="auto"/>
            </w:tcBorders>
          </w:tcPr>
          <w:p w14:paraId="7A129EC9" w14:textId="77777777" w:rsidR="00922221" w:rsidRDefault="00922221">
            <w:pPr>
              <w:pStyle w:val="TAL"/>
              <w:rPr>
                <w:sz w:val="16"/>
              </w:rPr>
            </w:pPr>
          </w:p>
        </w:tc>
      </w:tr>
      <w:tr w:rsidR="00922221" w14:paraId="52FA625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B07DD28" w14:textId="77777777" w:rsidR="00922221" w:rsidRDefault="00922221">
            <w:pPr>
              <w:pStyle w:val="TAL"/>
              <w:rPr>
                <w:sz w:val="16"/>
              </w:rPr>
            </w:pPr>
            <w:r>
              <w:rPr>
                <w:sz w:val="16"/>
              </w:rPr>
              <w:t>C6-220308</w:t>
            </w:r>
          </w:p>
        </w:tc>
        <w:tc>
          <w:tcPr>
            <w:tcW w:w="0" w:type="auto"/>
            <w:tcBorders>
              <w:top w:val="single" w:sz="4" w:space="0" w:color="auto"/>
              <w:left w:val="single" w:sz="4" w:space="0" w:color="auto"/>
              <w:bottom w:val="single" w:sz="4" w:space="0" w:color="auto"/>
              <w:right w:val="single" w:sz="4" w:space="0" w:color="auto"/>
            </w:tcBorders>
            <w:hideMark/>
          </w:tcPr>
          <w:p w14:paraId="57BC39B9" w14:textId="77777777" w:rsidR="00922221" w:rsidRDefault="00922221">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6AFF4126" w14:textId="77777777" w:rsidR="00922221" w:rsidRDefault="009222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D7351EE" w14:textId="77777777" w:rsidR="00922221" w:rsidRDefault="009222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1AEC82" w14:textId="77777777" w:rsidR="00922221" w:rsidRDefault="00922221">
            <w:pPr>
              <w:pStyle w:val="TAL"/>
              <w:rPr>
                <w:sz w:val="16"/>
              </w:rPr>
            </w:pPr>
            <w:r>
              <w:rPr>
                <w:sz w:val="16"/>
              </w:rPr>
              <w:t>C6-220208</w:t>
            </w:r>
          </w:p>
        </w:tc>
        <w:tc>
          <w:tcPr>
            <w:tcW w:w="0" w:type="auto"/>
            <w:tcBorders>
              <w:top w:val="single" w:sz="4" w:space="0" w:color="auto"/>
              <w:left w:val="single" w:sz="4" w:space="0" w:color="auto"/>
              <w:bottom w:val="single" w:sz="4" w:space="0" w:color="auto"/>
              <w:right w:val="single" w:sz="4" w:space="0" w:color="auto"/>
            </w:tcBorders>
          </w:tcPr>
          <w:p w14:paraId="1FEFF0EC" w14:textId="77777777" w:rsidR="00922221" w:rsidRDefault="00922221">
            <w:pPr>
              <w:pStyle w:val="TAL"/>
              <w:rPr>
                <w:sz w:val="16"/>
              </w:rPr>
            </w:pPr>
          </w:p>
        </w:tc>
      </w:tr>
    </w:tbl>
    <w:p w14:paraId="6A9B0D20" w14:textId="77777777" w:rsidR="00922221" w:rsidRDefault="00922221" w:rsidP="00922221"/>
    <w:p w14:paraId="595371F2" w14:textId="77777777" w:rsidR="00922221" w:rsidRDefault="00922221" w:rsidP="00922221">
      <w:pPr>
        <w:pStyle w:val="Heading3"/>
      </w:pPr>
      <w:r>
        <w:lastRenderedPageBreak/>
        <w:t>A2: Tdoc decision timing</w:t>
      </w:r>
    </w:p>
    <w:p w14:paraId="71472B46"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1447"/>
        <w:gridCol w:w="967"/>
      </w:tblGrid>
      <w:tr w:rsidR="00922221" w14:paraId="2AEE2AB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2541EE1"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03180B9" w14:textId="77777777" w:rsidR="00922221" w:rsidRDefault="00922221">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623EAAA" w14:textId="77777777" w:rsidR="00922221" w:rsidRDefault="00922221">
            <w:pPr>
              <w:pStyle w:val="TAH"/>
            </w:pPr>
            <w:r>
              <w:t>Decision</w:t>
            </w:r>
          </w:p>
        </w:tc>
      </w:tr>
    </w:tbl>
    <w:p w14:paraId="0DEA789B" w14:textId="77777777" w:rsidR="00922221" w:rsidRDefault="00922221" w:rsidP="00922221"/>
    <w:p w14:paraId="77217ABB" w14:textId="77777777" w:rsidR="00922221" w:rsidRDefault="00922221" w:rsidP="00922221">
      <w:pPr>
        <w:pStyle w:val="Heading2"/>
      </w:pPr>
      <w:r>
        <w:br w:type="page"/>
      </w:r>
      <w:r>
        <w:lastRenderedPageBreak/>
        <w:t>Annex B: List of change requests</w:t>
      </w:r>
    </w:p>
    <w:p w14:paraId="5A6E44C4" w14:textId="77777777" w:rsidR="00922221" w:rsidRDefault="00922221" w:rsidP="00922221">
      <w:pPr>
        <w:pStyle w:val="TH"/>
      </w:pPr>
    </w:p>
    <w:tbl>
      <w:tblPr>
        <w:tblStyle w:val="TableGrid"/>
        <w:tblW w:w="12181" w:type="dxa"/>
        <w:tblInd w:w="0" w:type="dxa"/>
        <w:tblLook w:val="04A0" w:firstRow="1" w:lastRow="0" w:firstColumn="1" w:lastColumn="0" w:noHBand="0" w:noVBand="1"/>
      </w:tblPr>
      <w:tblGrid>
        <w:gridCol w:w="1097"/>
        <w:gridCol w:w="3765"/>
        <w:gridCol w:w="1684"/>
        <w:gridCol w:w="706"/>
        <w:gridCol w:w="572"/>
        <w:gridCol w:w="547"/>
        <w:gridCol w:w="510"/>
        <w:gridCol w:w="507"/>
        <w:gridCol w:w="1826"/>
        <w:gridCol w:w="967"/>
      </w:tblGrid>
      <w:tr w:rsidR="00922221" w14:paraId="4F2A129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350F9EE"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490FA6C" w14:textId="77777777" w:rsidR="00922221" w:rsidRDefault="009222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8E3EEB5" w14:textId="77777777" w:rsidR="00922221" w:rsidRDefault="009222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B4957B1" w14:textId="77777777" w:rsidR="00922221" w:rsidRDefault="009222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7B5F525" w14:textId="77777777" w:rsidR="00922221" w:rsidRDefault="0092222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A8A7018" w14:textId="77777777" w:rsidR="00922221" w:rsidRDefault="0092222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BFB38E3" w14:textId="77777777" w:rsidR="00922221" w:rsidRDefault="0092222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23328" w14:textId="77777777" w:rsidR="00922221" w:rsidRDefault="0092222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8316571" w14:textId="77777777" w:rsidR="00922221" w:rsidRDefault="0092222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A0D66B5" w14:textId="77777777" w:rsidR="00922221" w:rsidRDefault="00922221">
            <w:pPr>
              <w:pStyle w:val="TAH"/>
            </w:pPr>
            <w:r>
              <w:t>Decision</w:t>
            </w:r>
          </w:p>
        </w:tc>
      </w:tr>
      <w:tr w:rsidR="00922221" w14:paraId="2A41BD1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18B0E2" w14:textId="77777777" w:rsidR="00922221" w:rsidRDefault="00922221">
            <w:pPr>
              <w:pStyle w:val="TAL"/>
              <w:rPr>
                <w:sz w:val="16"/>
              </w:rPr>
            </w:pPr>
            <w:r>
              <w:rPr>
                <w:sz w:val="16"/>
              </w:rPr>
              <w:t>C6-220258</w:t>
            </w:r>
          </w:p>
        </w:tc>
        <w:tc>
          <w:tcPr>
            <w:tcW w:w="0" w:type="auto"/>
            <w:tcBorders>
              <w:top w:val="single" w:sz="4" w:space="0" w:color="auto"/>
              <w:left w:val="single" w:sz="4" w:space="0" w:color="auto"/>
              <w:bottom w:val="single" w:sz="4" w:space="0" w:color="auto"/>
              <w:right w:val="single" w:sz="4" w:space="0" w:color="auto"/>
            </w:tcBorders>
            <w:hideMark/>
          </w:tcPr>
          <w:p w14:paraId="7A468924" w14:textId="77777777" w:rsidR="00922221" w:rsidRDefault="00922221">
            <w:pPr>
              <w:pStyle w:val="TAL"/>
              <w:rPr>
                <w:sz w:val="16"/>
              </w:rPr>
            </w:pPr>
            <w:r>
              <w:rPr>
                <w:sz w:val="16"/>
              </w:rPr>
              <w:t>Update the Speed enhancement of USIM</w:t>
            </w:r>
          </w:p>
        </w:tc>
        <w:tc>
          <w:tcPr>
            <w:tcW w:w="0" w:type="auto"/>
            <w:tcBorders>
              <w:top w:val="single" w:sz="4" w:space="0" w:color="auto"/>
              <w:left w:val="single" w:sz="4" w:space="0" w:color="auto"/>
              <w:bottom w:val="single" w:sz="4" w:space="0" w:color="auto"/>
              <w:right w:val="single" w:sz="4" w:space="0" w:color="auto"/>
            </w:tcBorders>
            <w:hideMark/>
          </w:tcPr>
          <w:p w14:paraId="7F082F5F"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0E551B" w14:textId="77777777" w:rsidR="00922221" w:rsidRDefault="00922221">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14:paraId="58E3E7EA" w14:textId="77777777" w:rsidR="00922221" w:rsidRDefault="00922221">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tcPr>
          <w:p w14:paraId="3A44E6A2"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09A8A"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4550C3"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381E43"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0EDB4E7" w14:textId="77777777" w:rsidR="00922221" w:rsidRDefault="00922221">
            <w:pPr>
              <w:pStyle w:val="TAL"/>
              <w:rPr>
                <w:sz w:val="16"/>
              </w:rPr>
            </w:pPr>
            <w:r>
              <w:rPr>
                <w:sz w:val="16"/>
              </w:rPr>
              <w:t>revised</w:t>
            </w:r>
          </w:p>
        </w:tc>
      </w:tr>
      <w:tr w:rsidR="00922221" w14:paraId="1EC601D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700C80B" w14:textId="77777777" w:rsidR="00922221" w:rsidRDefault="00922221">
            <w:pPr>
              <w:pStyle w:val="TAL"/>
              <w:rPr>
                <w:sz w:val="16"/>
              </w:rPr>
            </w:pPr>
            <w:r>
              <w:rPr>
                <w:sz w:val="16"/>
              </w:rPr>
              <w:t>C6-220281</w:t>
            </w:r>
          </w:p>
        </w:tc>
        <w:tc>
          <w:tcPr>
            <w:tcW w:w="0" w:type="auto"/>
            <w:tcBorders>
              <w:top w:val="single" w:sz="4" w:space="0" w:color="auto"/>
              <w:left w:val="single" w:sz="4" w:space="0" w:color="auto"/>
              <w:bottom w:val="single" w:sz="4" w:space="0" w:color="auto"/>
              <w:right w:val="single" w:sz="4" w:space="0" w:color="auto"/>
            </w:tcBorders>
            <w:hideMark/>
          </w:tcPr>
          <w:p w14:paraId="340724EA" w14:textId="77777777" w:rsidR="00922221" w:rsidRDefault="00922221">
            <w:pPr>
              <w:pStyle w:val="TAL"/>
              <w:rPr>
                <w:sz w:val="16"/>
              </w:rPr>
            </w:pPr>
            <w:r>
              <w:rPr>
                <w:sz w:val="16"/>
              </w:rPr>
              <w:t>Update the Speed enhancement of USIM</w:t>
            </w:r>
          </w:p>
        </w:tc>
        <w:tc>
          <w:tcPr>
            <w:tcW w:w="0" w:type="auto"/>
            <w:tcBorders>
              <w:top w:val="single" w:sz="4" w:space="0" w:color="auto"/>
              <w:left w:val="single" w:sz="4" w:space="0" w:color="auto"/>
              <w:bottom w:val="single" w:sz="4" w:space="0" w:color="auto"/>
              <w:right w:val="single" w:sz="4" w:space="0" w:color="auto"/>
            </w:tcBorders>
            <w:hideMark/>
          </w:tcPr>
          <w:p w14:paraId="111FF376"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CBB02A" w14:textId="77777777" w:rsidR="00922221" w:rsidRDefault="00922221">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14:paraId="4E31FADF" w14:textId="77777777" w:rsidR="00922221" w:rsidRDefault="00922221">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6E721F04"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1CCCC6"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E88633"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7103D5"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ACC9CA" w14:textId="77777777" w:rsidR="00922221" w:rsidRDefault="00922221">
            <w:pPr>
              <w:pStyle w:val="TAL"/>
              <w:rPr>
                <w:sz w:val="16"/>
              </w:rPr>
            </w:pPr>
            <w:r>
              <w:rPr>
                <w:sz w:val="16"/>
              </w:rPr>
              <w:t>agreed</w:t>
            </w:r>
          </w:p>
        </w:tc>
      </w:tr>
      <w:tr w:rsidR="00922221" w14:paraId="28E92E1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D410BBE" w14:textId="77777777" w:rsidR="00922221" w:rsidRDefault="00922221">
            <w:pPr>
              <w:pStyle w:val="TAL"/>
              <w:rPr>
                <w:sz w:val="16"/>
              </w:rPr>
            </w:pPr>
            <w:r>
              <w:rPr>
                <w:sz w:val="16"/>
              </w:rPr>
              <w:t>C6-220220</w:t>
            </w:r>
          </w:p>
        </w:tc>
        <w:tc>
          <w:tcPr>
            <w:tcW w:w="0" w:type="auto"/>
            <w:tcBorders>
              <w:top w:val="single" w:sz="4" w:space="0" w:color="auto"/>
              <w:left w:val="single" w:sz="4" w:space="0" w:color="auto"/>
              <w:bottom w:val="single" w:sz="4" w:space="0" w:color="auto"/>
              <w:right w:val="single" w:sz="4" w:space="0" w:color="auto"/>
            </w:tcBorders>
            <w:hideMark/>
          </w:tcPr>
          <w:p w14:paraId="336C36D0"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597FABA4"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11E8A9D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5C963B8" w14:textId="77777777" w:rsidR="00922221" w:rsidRDefault="00922221">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tcPr>
          <w:p w14:paraId="3A035AE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3B161"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789F12"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7B3E4B" w14:textId="77777777" w:rsidR="00922221" w:rsidRDefault="0092222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0811AB66" w14:textId="77777777" w:rsidR="00922221" w:rsidRDefault="00922221">
            <w:pPr>
              <w:pStyle w:val="TAL"/>
              <w:rPr>
                <w:sz w:val="16"/>
              </w:rPr>
            </w:pPr>
            <w:r>
              <w:rPr>
                <w:sz w:val="16"/>
              </w:rPr>
              <w:t>revised</w:t>
            </w:r>
          </w:p>
        </w:tc>
      </w:tr>
      <w:tr w:rsidR="00922221" w14:paraId="33E8231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49AE202" w14:textId="77777777" w:rsidR="00922221" w:rsidRDefault="00922221">
            <w:pPr>
              <w:pStyle w:val="TAL"/>
              <w:rPr>
                <w:sz w:val="16"/>
              </w:rPr>
            </w:pPr>
            <w:r>
              <w:rPr>
                <w:sz w:val="16"/>
              </w:rPr>
              <w:t>C6-220269</w:t>
            </w:r>
          </w:p>
        </w:tc>
        <w:tc>
          <w:tcPr>
            <w:tcW w:w="0" w:type="auto"/>
            <w:tcBorders>
              <w:top w:val="single" w:sz="4" w:space="0" w:color="auto"/>
              <w:left w:val="single" w:sz="4" w:space="0" w:color="auto"/>
              <w:bottom w:val="single" w:sz="4" w:space="0" w:color="auto"/>
              <w:right w:val="single" w:sz="4" w:space="0" w:color="auto"/>
            </w:tcBorders>
            <w:hideMark/>
          </w:tcPr>
          <w:p w14:paraId="14DD278B"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0342B78C"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188243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EE322B6" w14:textId="77777777" w:rsidR="00922221" w:rsidRDefault="00922221">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hideMark/>
          </w:tcPr>
          <w:p w14:paraId="7AB775D5"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064C9"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976F54"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96AA2D" w14:textId="77777777" w:rsidR="00922221" w:rsidRDefault="0092222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550B772F" w14:textId="77777777" w:rsidR="00922221" w:rsidRDefault="00922221">
            <w:pPr>
              <w:pStyle w:val="TAL"/>
              <w:rPr>
                <w:sz w:val="16"/>
              </w:rPr>
            </w:pPr>
            <w:r>
              <w:rPr>
                <w:sz w:val="16"/>
              </w:rPr>
              <w:t>revised</w:t>
            </w:r>
          </w:p>
        </w:tc>
      </w:tr>
      <w:tr w:rsidR="00922221" w14:paraId="1783D47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B95E03F" w14:textId="77777777" w:rsidR="00922221" w:rsidRDefault="00922221">
            <w:pPr>
              <w:pStyle w:val="TAL"/>
              <w:rPr>
                <w:sz w:val="16"/>
              </w:rPr>
            </w:pPr>
            <w:r>
              <w:rPr>
                <w:sz w:val="16"/>
              </w:rPr>
              <w:t>C6-220282</w:t>
            </w:r>
          </w:p>
        </w:tc>
        <w:tc>
          <w:tcPr>
            <w:tcW w:w="0" w:type="auto"/>
            <w:tcBorders>
              <w:top w:val="single" w:sz="4" w:space="0" w:color="auto"/>
              <w:left w:val="single" w:sz="4" w:space="0" w:color="auto"/>
              <w:bottom w:val="single" w:sz="4" w:space="0" w:color="auto"/>
              <w:right w:val="single" w:sz="4" w:space="0" w:color="auto"/>
            </w:tcBorders>
            <w:hideMark/>
          </w:tcPr>
          <w:p w14:paraId="6FC8BD01"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0307D3C4"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5E53B82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CCD9C79" w14:textId="77777777" w:rsidR="00922221" w:rsidRDefault="00922221">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hideMark/>
          </w:tcPr>
          <w:p w14:paraId="06F89DAF"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C6003E"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0410CE"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059736" w14:textId="77777777" w:rsidR="00922221" w:rsidRDefault="0092222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5D86CD6E" w14:textId="77777777" w:rsidR="00922221" w:rsidRDefault="00922221">
            <w:pPr>
              <w:pStyle w:val="TAL"/>
              <w:rPr>
                <w:sz w:val="16"/>
              </w:rPr>
            </w:pPr>
            <w:r>
              <w:rPr>
                <w:sz w:val="16"/>
              </w:rPr>
              <w:t>revised</w:t>
            </w:r>
          </w:p>
        </w:tc>
      </w:tr>
      <w:tr w:rsidR="00922221" w14:paraId="698BABF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77BD651" w14:textId="77777777" w:rsidR="00922221" w:rsidRDefault="00922221">
            <w:pPr>
              <w:pStyle w:val="TAL"/>
              <w:rPr>
                <w:sz w:val="16"/>
              </w:rPr>
            </w:pPr>
            <w:r>
              <w:rPr>
                <w:sz w:val="16"/>
              </w:rPr>
              <w:t>C6-220283</w:t>
            </w:r>
          </w:p>
        </w:tc>
        <w:tc>
          <w:tcPr>
            <w:tcW w:w="0" w:type="auto"/>
            <w:tcBorders>
              <w:top w:val="single" w:sz="4" w:space="0" w:color="auto"/>
              <w:left w:val="single" w:sz="4" w:space="0" w:color="auto"/>
              <w:bottom w:val="single" w:sz="4" w:space="0" w:color="auto"/>
              <w:right w:val="single" w:sz="4" w:space="0" w:color="auto"/>
            </w:tcBorders>
            <w:hideMark/>
          </w:tcPr>
          <w:p w14:paraId="24D9B486"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4EEF3D04"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B048F1B"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8F2D1AF" w14:textId="77777777" w:rsidR="00922221" w:rsidRDefault="00922221">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hideMark/>
          </w:tcPr>
          <w:p w14:paraId="6662D600" w14:textId="77777777" w:rsidR="00922221" w:rsidRDefault="009222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B8BD60"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4603FC"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13BAFB" w14:textId="77777777" w:rsidR="00922221" w:rsidRDefault="0092222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16F90042" w14:textId="77777777" w:rsidR="00922221" w:rsidRDefault="00922221">
            <w:pPr>
              <w:pStyle w:val="TAL"/>
              <w:rPr>
                <w:sz w:val="16"/>
              </w:rPr>
            </w:pPr>
            <w:r>
              <w:rPr>
                <w:sz w:val="16"/>
              </w:rPr>
              <w:t>withdrawn</w:t>
            </w:r>
          </w:p>
        </w:tc>
      </w:tr>
      <w:tr w:rsidR="00922221" w14:paraId="55DC736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E51AB61" w14:textId="77777777" w:rsidR="00922221" w:rsidRDefault="00922221">
            <w:pPr>
              <w:pStyle w:val="TAL"/>
              <w:rPr>
                <w:sz w:val="16"/>
              </w:rPr>
            </w:pPr>
            <w:r>
              <w:rPr>
                <w:sz w:val="16"/>
              </w:rPr>
              <w:t>C6-220293</w:t>
            </w:r>
          </w:p>
        </w:tc>
        <w:tc>
          <w:tcPr>
            <w:tcW w:w="0" w:type="auto"/>
            <w:tcBorders>
              <w:top w:val="single" w:sz="4" w:space="0" w:color="auto"/>
              <w:left w:val="single" w:sz="4" w:space="0" w:color="auto"/>
              <w:bottom w:val="single" w:sz="4" w:space="0" w:color="auto"/>
              <w:right w:val="single" w:sz="4" w:space="0" w:color="auto"/>
            </w:tcBorders>
            <w:hideMark/>
          </w:tcPr>
          <w:p w14:paraId="0E2870FF" w14:textId="77777777" w:rsidR="00922221" w:rsidRDefault="00922221">
            <w:pPr>
              <w:pStyle w:val="TAL"/>
              <w:rPr>
                <w:sz w:val="16"/>
              </w:rPr>
            </w:pPr>
            <w:r>
              <w:rPr>
                <w:sz w:val="16"/>
              </w:rPr>
              <w:t>Introducing multiplier coefficient to adjust high priority PLMN search timer</w:t>
            </w:r>
          </w:p>
        </w:tc>
        <w:tc>
          <w:tcPr>
            <w:tcW w:w="0" w:type="auto"/>
            <w:tcBorders>
              <w:top w:val="single" w:sz="4" w:space="0" w:color="auto"/>
              <w:left w:val="single" w:sz="4" w:space="0" w:color="auto"/>
              <w:bottom w:val="single" w:sz="4" w:space="0" w:color="auto"/>
              <w:right w:val="single" w:sz="4" w:space="0" w:color="auto"/>
            </w:tcBorders>
            <w:hideMark/>
          </w:tcPr>
          <w:p w14:paraId="4083A86D"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15E12382"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91BF7C2" w14:textId="77777777" w:rsidR="00922221" w:rsidRDefault="00922221">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hideMark/>
          </w:tcPr>
          <w:p w14:paraId="40FCBCE5" w14:textId="77777777" w:rsidR="00922221" w:rsidRDefault="009222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AE77AED"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3B8DA"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B76C78" w14:textId="77777777" w:rsidR="00922221" w:rsidRDefault="0092222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78C9194C" w14:textId="77777777" w:rsidR="00922221" w:rsidRDefault="00922221">
            <w:pPr>
              <w:pStyle w:val="TAL"/>
              <w:rPr>
                <w:sz w:val="16"/>
              </w:rPr>
            </w:pPr>
            <w:r>
              <w:rPr>
                <w:sz w:val="16"/>
              </w:rPr>
              <w:t>agreed</w:t>
            </w:r>
          </w:p>
        </w:tc>
      </w:tr>
      <w:tr w:rsidR="00922221" w14:paraId="6745339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5449EA0" w14:textId="77777777" w:rsidR="00922221" w:rsidRDefault="00922221">
            <w:pPr>
              <w:pStyle w:val="TAL"/>
              <w:rPr>
                <w:sz w:val="16"/>
              </w:rPr>
            </w:pPr>
            <w:r>
              <w:rPr>
                <w:sz w:val="16"/>
              </w:rPr>
              <w:t>C6-220222</w:t>
            </w:r>
          </w:p>
        </w:tc>
        <w:tc>
          <w:tcPr>
            <w:tcW w:w="0" w:type="auto"/>
            <w:tcBorders>
              <w:top w:val="single" w:sz="4" w:space="0" w:color="auto"/>
              <w:left w:val="single" w:sz="4" w:space="0" w:color="auto"/>
              <w:bottom w:val="single" w:sz="4" w:space="0" w:color="auto"/>
              <w:right w:val="single" w:sz="4" w:space="0" w:color="auto"/>
            </w:tcBorders>
            <w:hideMark/>
          </w:tcPr>
          <w:p w14:paraId="34860FEE" w14:textId="77777777" w:rsidR="00922221" w:rsidRDefault="00922221">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hideMark/>
          </w:tcPr>
          <w:p w14:paraId="161DF2F5" w14:textId="77777777" w:rsidR="00922221" w:rsidRDefault="00922221">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15FE5E26"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A6E93AC" w14:textId="77777777" w:rsidR="00922221" w:rsidRDefault="00922221">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tcPr>
          <w:p w14:paraId="5F240C58"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A642A"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E14AB8"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C35CF" w14:textId="77777777" w:rsidR="00922221" w:rsidRDefault="00922221">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3A90C2E" w14:textId="77777777" w:rsidR="00922221" w:rsidRDefault="00922221">
            <w:pPr>
              <w:pStyle w:val="TAL"/>
              <w:rPr>
                <w:sz w:val="16"/>
              </w:rPr>
            </w:pPr>
            <w:r>
              <w:rPr>
                <w:sz w:val="16"/>
              </w:rPr>
              <w:t>revised</w:t>
            </w:r>
          </w:p>
        </w:tc>
      </w:tr>
      <w:tr w:rsidR="00922221" w14:paraId="772B529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4D879B3" w14:textId="77777777" w:rsidR="00922221" w:rsidRDefault="00922221">
            <w:pPr>
              <w:pStyle w:val="TAL"/>
              <w:rPr>
                <w:sz w:val="16"/>
              </w:rPr>
            </w:pPr>
            <w:r>
              <w:rPr>
                <w:sz w:val="16"/>
              </w:rPr>
              <w:t>C6-220284</w:t>
            </w:r>
          </w:p>
        </w:tc>
        <w:tc>
          <w:tcPr>
            <w:tcW w:w="0" w:type="auto"/>
            <w:tcBorders>
              <w:top w:val="single" w:sz="4" w:space="0" w:color="auto"/>
              <w:left w:val="single" w:sz="4" w:space="0" w:color="auto"/>
              <w:bottom w:val="single" w:sz="4" w:space="0" w:color="auto"/>
              <w:right w:val="single" w:sz="4" w:space="0" w:color="auto"/>
            </w:tcBorders>
            <w:hideMark/>
          </w:tcPr>
          <w:p w14:paraId="5FC1A610" w14:textId="77777777" w:rsidR="00922221" w:rsidRDefault="00922221">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hideMark/>
          </w:tcPr>
          <w:p w14:paraId="230C8C15" w14:textId="77777777" w:rsidR="00922221" w:rsidRDefault="00922221">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3366B40F"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616604B" w14:textId="77777777" w:rsidR="00922221" w:rsidRDefault="00922221">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2378E39B"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C07A49"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03F93"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33CA62" w14:textId="77777777" w:rsidR="00922221" w:rsidRDefault="00922221">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3E80598" w14:textId="77777777" w:rsidR="00922221" w:rsidRDefault="00922221">
            <w:pPr>
              <w:pStyle w:val="TAL"/>
              <w:rPr>
                <w:sz w:val="16"/>
              </w:rPr>
            </w:pPr>
            <w:r>
              <w:rPr>
                <w:sz w:val="16"/>
              </w:rPr>
              <w:t>agreed</w:t>
            </w:r>
          </w:p>
        </w:tc>
      </w:tr>
      <w:tr w:rsidR="00922221" w14:paraId="05DB061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40C3170" w14:textId="77777777" w:rsidR="00922221" w:rsidRDefault="00922221">
            <w:pPr>
              <w:pStyle w:val="TAL"/>
              <w:rPr>
                <w:sz w:val="16"/>
              </w:rPr>
            </w:pPr>
            <w:r>
              <w:rPr>
                <w:sz w:val="16"/>
              </w:rPr>
              <w:t>C6-220225</w:t>
            </w:r>
          </w:p>
        </w:tc>
        <w:tc>
          <w:tcPr>
            <w:tcW w:w="0" w:type="auto"/>
            <w:tcBorders>
              <w:top w:val="single" w:sz="4" w:space="0" w:color="auto"/>
              <w:left w:val="single" w:sz="4" w:space="0" w:color="auto"/>
              <w:bottom w:val="single" w:sz="4" w:space="0" w:color="auto"/>
              <w:right w:val="single" w:sz="4" w:space="0" w:color="auto"/>
            </w:tcBorders>
            <w:hideMark/>
          </w:tcPr>
          <w:p w14:paraId="72D173B8" w14:textId="77777777" w:rsidR="00922221" w:rsidRDefault="00922221">
            <w:pPr>
              <w:pStyle w:val="TAL"/>
              <w:rPr>
                <w:sz w:val="16"/>
              </w:rPr>
            </w:pPr>
            <w:r>
              <w:rPr>
                <w:sz w:val="16"/>
              </w:rPr>
              <w:t>EF5GSN3GPPNSC clause correction</w:t>
            </w:r>
          </w:p>
        </w:tc>
        <w:tc>
          <w:tcPr>
            <w:tcW w:w="0" w:type="auto"/>
            <w:tcBorders>
              <w:top w:val="single" w:sz="4" w:space="0" w:color="auto"/>
              <w:left w:val="single" w:sz="4" w:space="0" w:color="auto"/>
              <w:bottom w:val="single" w:sz="4" w:space="0" w:color="auto"/>
              <w:right w:val="single" w:sz="4" w:space="0" w:color="auto"/>
            </w:tcBorders>
            <w:hideMark/>
          </w:tcPr>
          <w:p w14:paraId="68515878"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3BBF2E6"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C622C56" w14:textId="77777777" w:rsidR="00922221" w:rsidRDefault="00922221">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tcPr>
          <w:p w14:paraId="4D4B9D5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09C26"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D353D2"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54355FD"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469550" w14:textId="77777777" w:rsidR="00922221" w:rsidRDefault="00922221">
            <w:pPr>
              <w:pStyle w:val="TAL"/>
              <w:rPr>
                <w:sz w:val="16"/>
              </w:rPr>
            </w:pPr>
            <w:r>
              <w:rPr>
                <w:sz w:val="16"/>
              </w:rPr>
              <w:t>revised</w:t>
            </w:r>
          </w:p>
        </w:tc>
      </w:tr>
      <w:tr w:rsidR="00922221" w14:paraId="2C4A52A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E847226" w14:textId="77777777" w:rsidR="00922221" w:rsidRDefault="00922221">
            <w:pPr>
              <w:pStyle w:val="TAL"/>
              <w:rPr>
                <w:sz w:val="16"/>
              </w:rPr>
            </w:pPr>
            <w:r>
              <w:rPr>
                <w:sz w:val="16"/>
              </w:rPr>
              <w:t>C6-220254</w:t>
            </w:r>
          </w:p>
        </w:tc>
        <w:tc>
          <w:tcPr>
            <w:tcW w:w="0" w:type="auto"/>
            <w:tcBorders>
              <w:top w:val="single" w:sz="4" w:space="0" w:color="auto"/>
              <w:left w:val="single" w:sz="4" w:space="0" w:color="auto"/>
              <w:bottom w:val="single" w:sz="4" w:space="0" w:color="auto"/>
              <w:right w:val="single" w:sz="4" w:space="0" w:color="auto"/>
            </w:tcBorders>
            <w:hideMark/>
          </w:tcPr>
          <w:p w14:paraId="7A1BE994" w14:textId="77777777" w:rsidR="00922221" w:rsidRDefault="00922221">
            <w:pPr>
              <w:pStyle w:val="TAL"/>
              <w:rPr>
                <w:sz w:val="16"/>
              </w:rPr>
            </w:pPr>
            <w:r>
              <w:rPr>
                <w:sz w:val="16"/>
              </w:rPr>
              <w:t>EF5GSN3GPPNSC clause correction</w:t>
            </w:r>
          </w:p>
        </w:tc>
        <w:tc>
          <w:tcPr>
            <w:tcW w:w="0" w:type="auto"/>
            <w:tcBorders>
              <w:top w:val="single" w:sz="4" w:space="0" w:color="auto"/>
              <w:left w:val="single" w:sz="4" w:space="0" w:color="auto"/>
              <w:bottom w:val="single" w:sz="4" w:space="0" w:color="auto"/>
              <w:right w:val="single" w:sz="4" w:space="0" w:color="auto"/>
            </w:tcBorders>
            <w:hideMark/>
          </w:tcPr>
          <w:p w14:paraId="1BDCC170"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EF5A419"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0A55F0D" w14:textId="77777777" w:rsidR="00922221" w:rsidRDefault="00922221">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hideMark/>
          </w:tcPr>
          <w:p w14:paraId="533C34E3"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C5C706"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7113DD"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213C13A"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AE8B3E6" w14:textId="77777777" w:rsidR="00922221" w:rsidRDefault="00922221">
            <w:pPr>
              <w:pStyle w:val="TAL"/>
              <w:rPr>
                <w:sz w:val="16"/>
              </w:rPr>
            </w:pPr>
            <w:r>
              <w:rPr>
                <w:sz w:val="16"/>
              </w:rPr>
              <w:t>agreed</w:t>
            </w:r>
          </w:p>
        </w:tc>
      </w:tr>
      <w:tr w:rsidR="00922221" w14:paraId="533E566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A509652" w14:textId="77777777" w:rsidR="00922221" w:rsidRDefault="00922221">
            <w:pPr>
              <w:pStyle w:val="TAL"/>
              <w:rPr>
                <w:sz w:val="16"/>
              </w:rPr>
            </w:pPr>
            <w:r>
              <w:rPr>
                <w:sz w:val="16"/>
              </w:rPr>
              <w:t>C6-220239</w:t>
            </w:r>
          </w:p>
        </w:tc>
        <w:tc>
          <w:tcPr>
            <w:tcW w:w="0" w:type="auto"/>
            <w:tcBorders>
              <w:top w:val="single" w:sz="4" w:space="0" w:color="auto"/>
              <w:left w:val="single" w:sz="4" w:space="0" w:color="auto"/>
              <w:bottom w:val="single" w:sz="4" w:space="0" w:color="auto"/>
              <w:right w:val="single" w:sz="4" w:space="0" w:color="auto"/>
            </w:tcBorders>
            <w:hideMark/>
          </w:tcPr>
          <w:p w14:paraId="40A3AB98" w14:textId="77777777" w:rsidR="00922221" w:rsidRDefault="00922221">
            <w:pPr>
              <w:pStyle w:val="TAL"/>
              <w:rPr>
                <w:sz w:val="16"/>
              </w:rPr>
            </w:pPr>
            <w:r>
              <w:rPr>
                <w:sz w:val="16"/>
              </w:rPr>
              <w:t>Addition of a USIM file for configuration of warning messages reception in SNPNs</w:t>
            </w:r>
          </w:p>
        </w:tc>
        <w:tc>
          <w:tcPr>
            <w:tcW w:w="0" w:type="auto"/>
            <w:tcBorders>
              <w:top w:val="single" w:sz="4" w:space="0" w:color="auto"/>
              <w:left w:val="single" w:sz="4" w:space="0" w:color="auto"/>
              <w:bottom w:val="single" w:sz="4" w:space="0" w:color="auto"/>
              <w:right w:val="single" w:sz="4" w:space="0" w:color="auto"/>
            </w:tcBorders>
            <w:hideMark/>
          </w:tcPr>
          <w:p w14:paraId="61FABDF5"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B5654BD"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9FDD6B6" w14:textId="77777777" w:rsidR="00922221" w:rsidRDefault="00922221">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tcPr>
          <w:p w14:paraId="4A22EE4A"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C757C"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D3DF68"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E4597" w14:textId="77777777" w:rsidR="00922221" w:rsidRDefault="0092222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04307D2A" w14:textId="77777777" w:rsidR="00922221" w:rsidRDefault="00922221">
            <w:pPr>
              <w:pStyle w:val="TAL"/>
              <w:rPr>
                <w:sz w:val="16"/>
              </w:rPr>
            </w:pPr>
            <w:r>
              <w:rPr>
                <w:sz w:val="16"/>
              </w:rPr>
              <w:t>revised</w:t>
            </w:r>
          </w:p>
        </w:tc>
      </w:tr>
      <w:tr w:rsidR="00922221" w14:paraId="7F80E53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8666D8" w14:textId="77777777" w:rsidR="00922221" w:rsidRDefault="00922221">
            <w:pPr>
              <w:pStyle w:val="TAL"/>
              <w:rPr>
                <w:sz w:val="16"/>
              </w:rPr>
            </w:pPr>
            <w:r>
              <w:rPr>
                <w:sz w:val="16"/>
              </w:rPr>
              <w:t>C6-220278</w:t>
            </w:r>
          </w:p>
        </w:tc>
        <w:tc>
          <w:tcPr>
            <w:tcW w:w="0" w:type="auto"/>
            <w:tcBorders>
              <w:top w:val="single" w:sz="4" w:space="0" w:color="auto"/>
              <w:left w:val="single" w:sz="4" w:space="0" w:color="auto"/>
              <w:bottom w:val="single" w:sz="4" w:space="0" w:color="auto"/>
              <w:right w:val="single" w:sz="4" w:space="0" w:color="auto"/>
            </w:tcBorders>
            <w:hideMark/>
          </w:tcPr>
          <w:p w14:paraId="54243EBD" w14:textId="77777777" w:rsidR="00922221" w:rsidRDefault="00922221">
            <w:pPr>
              <w:pStyle w:val="TAL"/>
              <w:rPr>
                <w:sz w:val="16"/>
              </w:rPr>
            </w:pPr>
            <w:r>
              <w:rPr>
                <w:sz w:val="16"/>
              </w:rPr>
              <w:t>Addition of a USIM file for configuration of warning messages reception in SNPNs</w:t>
            </w:r>
          </w:p>
        </w:tc>
        <w:tc>
          <w:tcPr>
            <w:tcW w:w="0" w:type="auto"/>
            <w:tcBorders>
              <w:top w:val="single" w:sz="4" w:space="0" w:color="auto"/>
              <w:left w:val="single" w:sz="4" w:space="0" w:color="auto"/>
              <w:bottom w:val="single" w:sz="4" w:space="0" w:color="auto"/>
              <w:right w:val="single" w:sz="4" w:space="0" w:color="auto"/>
            </w:tcBorders>
            <w:hideMark/>
          </w:tcPr>
          <w:p w14:paraId="0D87C370"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C614CF2"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BD1AEAA" w14:textId="77777777" w:rsidR="00922221" w:rsidRDefault="00922221">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hideMark/>
          </w:tcPr>
          <w:p w14:paraId="262685ED"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ECAA98"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59465C"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D19A8" w14:textId="77777777" w:rsidR="00922221" w:rsidRDefault="0092222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9FDFA87" w14:textId="77777777" w:rsidR="00922221" w:rsidRDefault="00922221">
            <w:pPr>
              <w:pStyle w:val="TAL"/>
              <w:rPr>
                <w:sz w:val="16"/>
              </w:rPr>
            </w:pPr>
            <w:r>
              <w:rPr>
                <w:sz w:val="16"/>
              </w:rPr>
              <w:t>agreed</w:t>
            </w:r>
          </w:p>
        </w:tc>
      </w:tr>
      <w:tr w:rsidR="00922221" w14:paraId="41B835F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EE7009F" w14:textId="77777777" w:rsidR="00922221" w:rsidRDefault="00922221">
            <w:pPr>
              <w:pStyle w:val="TAL"/>
              <w:rPr>
                <w:sz w:val="16"/>
              </w:rPr>
            </w:pPr>
            <w:r>
              <w:rPr>
                <w:sz w:val="16"/>
              </w:rPr>
              <w:t>C6-220240</w:t>
            </w:r>
          </w:p>
        </w:tc>
        <w:tc>
          <w:tcPr>
            <w:tcW w:w="0" w:type="auto"/>
            <w:tcBorders>
              <w:top w:val="single" w:sz="4" w:space="0" w:color="auto"/>
              <w:left w:val="single" w:sz="4" w:space="0" w:color="auto"/>
              <w:bottom w:val="single" w:sz="4" w:space="0" w:color="auto"/>
              <w:right w:val="single" w:sz="4" w:space="0" w:color="auto"/>
            </w:tcBorders>
            <w:hideMark/>
          </w:tcPr>
          <w:p w14:paraId="4F0F94B9"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23C9698E"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0E33918"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811EC4B" w14:textId="77777777" w:rsidR="00922221" w:rsidRDefault="00922221">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tcPr>
          <w:p w14:paraId="52A2B0E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A0B2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3A251D"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EBCD9"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C8FBFA7" w14:textId="77777777" w:rsidR="00922221" w:rsidRDefault="00922221">
            <w:pPr>
              <w:pStyle w:val="TAL"/>
              <w:rPr>
                <w:sz w:val="16"/>
              </w:rPr>
            </w:pPr>
            <w:r>
              <w:rPr>
                <w:sz w:val="16"/>
              </w:rPr>
              <w:t>revised</w:t>
            </w:r>
          </w:p>
        </w:tc>
      </w:tr>
      <w:tr w:rsidR="00922221" w14:paraId="235F971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2FA5B4E" w14:textId="77777777" w:rsidR="00922221" w:rsidRDefault="00922221">
            <w:pPr>
              <w:pStyle w:val="TAL"/>
              <w:rPr>
                <w:sz w:val="16"/>
              </w:rPr>
            </w:pPr>
            <w:r>
              <w:rPr>
                <w:sz w:val="16"/>
              </w:rPr>
              <w:t>C6-220270</w:t>
            </w:r>
          </w:p>
        </w:tc>
        <w:tc>
          <w:tcPr>
            <w:tcW w:w="0" w:type="auto"/>
            <w:tcBorders>
              <w:top w:val="single" w:sz="4" w:space="0" w:color="auto"/>
              <w:left w:val="single" w:sz="4" w:space="0" w:color="auto"/>
              <w:bottom w:val="single" w:sz="4" w:space="0" w:color="auto"/>
              <w:right w:val="single" w:sz="4" w:space="0" w:color="auto"/>
            </w:tcBorders>
            <w:hideMark/>
          </w:tcPr>
          <w:p w14:paraId="698DA9BB"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7AB5686F"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C74740C"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A949E71" w14:textId="77777777" w:rsidR="00922221" w:rsidRDefault="00922221">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728F23B9"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5A65C4"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FF1042"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F77C9" w14:textId="77777777" w:rsidR="00922221" w:rsidRDefault="00922221">
            <w:pPr>
              <w:pStyle w:val="TAL"/>
              <w:rPr>
                <w:sz w:val="16"/>
              </w:rPr>
            </w:pPr>
            <w:r>
              <w:rPr>
                <w:sz w:val="16"/>
              </w:rPr>
              <w:t>TEI17, AUTH_ENH</w:t>
            </w:r>
          </w:p>
        </w:tc>
        <w:tc>
          <w:tcPr>
            <w:tcW w:w="0" w:type="auto"/>
            <w:tcBorders>
              <w:top w:val="single" w:sz="4" w:space="0" w:color="auto"/>
              <w:left w:val="single" w:sz="4" w:space="0" w:color="auto"/>
              <w:bottom w:val="single" w:sz="4" w:space="0" w:color="auto"/>
              <w:right w:val="single" w:sz="4" w:space="0" w:color="auto"/>
            </w:tcBorders>
            <w:hideMark/>
          </w:tcPr>
          <w:p w14:paraId="044342A0" w14:textId="77777777" w:rsidR="00922221" w:rsidRDefault="00922221">
            <w:pPr>
              <w:pStyle w:val="TAL"/>
              <w:rPr>
                <w:sz w:val="16"/>
              </w:rPr>
            </w:pPr>
            <w:r>
              <w:rPr>
                <w:sz w:val="16"/>
              </w:rPr>
              <w:t>revised</w:t>
            </w:r>
          </w:p>
        </w:tc>
      </w:tr>
      <w:tr w:rsidR="00922221" w14:paraId="62BC7E9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5352D12" w14:textId="77777777" w:rsidR="00922221" w:rsidRDefault="00922221">
            <w:pPr>
              <w:pStyle w:val="TAL"/>
              <w:rPr>
                <w:sz w:val="16"/>
              </w:rPr>
            </w:pPr>
            <w:r>
              <w:rPr>
                <w:sz w:val="16"/>
              </w:rPr>
              <w:t>C6-220286</w:t>
            </w:r>
          </w:p>
        </w:tc>
        <w:tc>
          <w:tcPr>
            <w:tcW w:w="0" w:type="auto"/>
            <w:tcBorders>
              <w:top w:val="single" w:sz="4" w:space="0" w:color="auto"/>
              <w:left w:val="single" w:sz="4" w:space="0" w:color="auto"/>
              <w:bottom w:val="single" w:sz="4" w:space="0" w:color="auto"/>
              <w:right w:val="single" w:sz="4" w:space="0" w:color="auto"/>
            </w:tcBorders>
            <w:hideMark/>
          </w:tcPr>
          <w:p w14:paraId="040ED6D9"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4854E500"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BE2043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8C9B729" w14:textId="77777777" w:rsidR="00922221" w:rsidRDefault="00922221">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5D846474"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0E97B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E7489"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982B0" w14:textId="77777777" w:rsidR="00922221" w:rsidRDefault="00922221">
            <w:pPr>
              <w:pStyle w:val="TAL"/>
              <w:rPr>
                <w:sz w:val="16"/>
              </w:rPr>
            </w:pPr>
            <w:r>
              <w:rPr>
                <w:sz w:val="16"/>
              </w:rPr>
              <w:t>TEI17, AUTH_ENH</w:t>
            </w:r>
          </w:p>
        </w:tc>
        <w:tc>
          <w:tcPr>
            <w:tcW w:w="0" w:type="auto"/>
            <w:tcBorders>
              <w:top w:val="single" w:sz="4" w:space="0" w:color="auto"/>
              <w:left w:val="single" w:sz="4" w:space="0" w:color="auto"/>
              <w:bottom w:val="single" w:sz="4" w:space="0" w:color="auto"/>
              <w:right w:val="single" w:sz="4" w:space="0" w:color="auto"/>
            </w:tcBorders>
            <w:hideMark/>
          </w:tcPr>
          <w:p w14:paraId="21876864" w14:textId="77777777" w:rsidR="00922221" w:rsidRDefault="00922221">
            <w:pPr>
              <w:pStyle w:val="TAL"/>
              <w:rPr>
                <w:sz w:val="16"/>
              </w:rPr>
            </w:pPr>
            <w:r>
              <w:rPr>
                <w:sz w:val="16"/>
              </w:rPr>
              <w:t>revised</w:t>
            </w:r>
          </w:p>
        </w:tc>
      </w:tr>
      <w:tr w:rsidR="00922221" w14:paraId="5E1E35F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4527FBC" w14:textId="77777777" w:rsidR="00922221" w:rsidRDefault="00922221">
            <w:pPr>
              <w:pStyle w:val="TAL"/>
              <w:rPr>
                <w:sz w:val="16"/>
              </w:rPr>
            </w:pPr>
            <w:r>
              <w:rPr>
                <w:sz w:val="16"/>
              </w:rPr>
              <w:t>C6-220292</w:t>
            </w:r>
          </w:p>
        </w:tc>
        <w:tc>
          <w:tcPr>
            <w:tcW w:w="0" w:type="auto"/>
            <w:tcBorders>
              <w:top w:val="single" w:sz="4" w:space="0" w:color="auto"/>
              <w:left w:val="single" w:sz="4" w:space="0" w:color="auto"/>
              <w:bottom w:val="single" w:sz="4" w:space="0" w:color="auto"/>
              <w:right w:val="single" w:sz="4" w:space="0" w:color="auto"/>
            </w:tcBorders>
            <w:hideMark/>
          </w:tcPr>
          <w:p w14:paraId="1BFB57AB"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145F0514"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C528E75"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62FEF34" w14:textId="77777777" w:rsidR="00922221" w:rsidRDefault="00922221">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17F8696C" w14:textId="77777777" w:rsidR="00922221" w:rsidRDefault="009222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FF10B4F"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4B9C95"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C2D386" w14:textId="77777777" w:rsidR="00922221" w:rsidRDefault="00922221">
            <w:pPr>
              <w:pStyle w:val="TAL"/>
              <w:rPr>
                <w:sz w:val="16"/>
              </w:rPr>
            </w:pPr>
            <w:r>
              <w:rPr>
                <w:sz w:val="16"/>
              </w:rPr>
              <w:t>TEI17, AUTH_ENH</w:t>
            </w:r>
          </w:p>
        </w:tc>
        <w:tc>
          <w:tcPr>
            <w:tcW w:w="0" w:type="auto"/>
            <w:tcBorders>
              <w:top w:val="single" w:sz="4" w:space="0" w:color="auto"/>
              <w:left w:val="single" w:sz="4" w:space="0" w:color="auto"/>
              <w:bottom w:val="single" w:sz="4" w:space="0" w:color="auto"/>
              <w:right w:val="single" w:sz="4" w:space="0" w:color="auto"/>
            </w:tcBorders>
            <w:hideMark/>
          </w:tcPr>
          <w:p w14:paraId="15399BE4" w14:textId="77777777" w:rsidR="00922221" w:rsidRDefault="00922221">
            <w:pPr>
              <w:pStyle w:val="TAL"/>
              <w:rPr>
                <w:sz w:val="16"/>
              </w:rPr>
            </w:pPr>
            <w:r>
              <w:rPr>
                <w:sz w:val="16"/>
              </w:rPr>
              <w:t>revised</w:t>
            </w:r>
          </w:p>
        </w:tc>
      </w:tr>
      <w:tr w:rsidR="00922221" w14:paraId="1D01226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80A4C01" w14:textId="77777777" w:rsidR="00922221" w:rsidRDefault="00922221">
            <w:pPr>
              <w:pStyle w:val="TAL"/>
              <w:rPr>
                <w:sz w:val="16"/>
              </w:rPr>
            </w:pPr>
            <w:r>
              <w:rPr>
                <w:sz w:val="16"/>
              </w:rPr>
              <w:t>C6-220301</w:t>
            </w:r>
          </w:p>
        </w:tc>
        <w:tc>
          <w:tcPr>
            <w:tcW w:w="0" w:type="auto"/>
            <w:tcBorders>
              <w:top w:val="single" w:sz="4" w:space="0" w:color="auto"/>
              <w:left w:val="single" w:sz="4" w:space="0" w:color="auto"/>
              <w:bottom w:val="single" w:sz="4" w:space="0" w:color="auto"/>
              <w:right w:val="single" w:sz="4" w:space="0" w:color="auto"/>
            </w:tcBorders>
            <w:hideMark/>
          </w:tcPr>
          <w:p w14:paraId="4E12B06F" w14:textId="77777777" w:rsidR="00922221" w:rsidRDefault="00922221">
            <w:pPr>
              <w:pStyle w:val="TAL"/>
              <w:rPr>
                <w:sz w:val="16"/>
              </w:rPr>
            </w:pPr>
            <w:r>
              <w:rPr>
                <w:sz w:val="16"/>
              </w:rPr>
              <w:t>Support of enhanced 5G-AKA sequence number re-synchronization</w:t>
            </w:r>
          </w:p>
        </w:tc>
        <w:tc>
          <w:tcPr>
            <w:tcW w:w="0" w:type="auto"/>
            <w:tcBorders>
              <w:top w:val="single" w:sz="4" w:space="0" w:color="auto"/>
              <w:left w:val="single" w:sz="4" w:space="0" w:color="auto"/>
              <w:bottom w:val="single" w:sz="4" w:space="0" w:color="auto"/>
              <w:right w:val="single" w:sz="4" w:space="0" w:color="auto"/>
            </w:tcBorders>
            <w:hideMark/>
          </w:tcPr>
          <w:p w14:paraId="3E0765A5"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CD3442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FEB7F5E" w14:textId="77777777" w:rsidR="00922221" w:rsidRDefault="00922221">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5881E6C7" w14:textId="77777777" w:rsidR="00922221" w:rsidRDefault="009222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A7F51E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753307"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36AEA" w14:textId="77777777" w:rsidR="00922221" w:rsidRDefault="00922221">
            <w:pPr>
              <w:pStyle w:val="TAL"/>
              <w:rPr>
                <w:sz w:val="16"/>
              </w:rPr>
            </w:pPr>
            <w:r>
              <w:rPr>
                <w:sz w:val="16"/>
              </w:rPr>
              <w:t>TEI17, AUTH_ENH</w:t>
            </w:r>
          </w:p>
        </w:tc>
        <w:tc>
          <w:tcPr>
            <w:tcW w:w="0" w:type="auto"/>
            <w:tcBorders>
              <w:top w:val="single" w:sz="4" w:space="0" w:color="auto"/>
              <w:left w:val="single" w:sz="4" w:space="0" w:color="auto"/>
              <w:bottom w:val="single" w:sz="4" w:space="0" w:color="auto"/>
              <w:right w:val="single" w:sz="4" w:space="0" w:color="auto"/>
            </w:tcBorders>
            <w:hideMark/>
          </w:tcPr>
          <w:p w14:paraId="07993E8C" w14:textId="77777777" w:rsidR="00922221" w:rsidRDefault="00922221">
            <w:pPr>
              <w:pStyle w:val="TAL"/>
              <w:rPr>
                <w:sz w:val="16"/>
              </w:rPr>
            </w:pPr>
            <w:r>
              <w:rPr>
                <w:sz w:val="16"/>
              </w:rPr>
              <w:t>agreed</w:t>
            </w:r>
          </w:p>
        </w:tc>
      </w:tr>
      <w:tr w:rsidR="00922221" w14:paraId="13043D7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9297D3" w14:textId="77777777" w:rsidR="00922221" w:rsidRDefault="00922221">
            <w:pPr>
              <w:pStyle w:val="TAL"/>
              <w:rPr>
                <w:sz w:val="16"/>
              </w:rPr>
            </w:pPr>
            <w:r>
              <w:rPr>
                <w:sz w:val="16"/>
              </w:rPr>
              <w:t>C6-220246</w:t>
            </w:r>
          </w:p>
        </w:tc>
        <w:tc>
          <w:tcPr>
            <w:tcW w:w="0" w:type="auto"/>
            <w:tcBorders>
              <w:top w:val="single" w:sz="4" w:space="0" w:color="auto"/>
              <w:left w:val="single" w:sz="4" w:space="0" w:color="auto"/>
              <w:bottom w:val="single" w:sz="4" w:space="0" w:color="auto"/>
              <w:right w:val="single" w:sz="4" w:space="0" w:color="auto"/>
            </w:tcBorders>
            <w:hideMark/>
          </w:tcPr>
          <w:p w14:paraId="45D74687" w14:textId="77777777" w:rsidR="00922221" w:rsidRDefault="00922221">
            <w:pPr>
              <w:pStyle w:val="TAL"/>
              <w:rPr>
                <w:sz w:val="16"/>
              </w:rPr>
            </w:pPr>
            <w:r>
              <w:rPr>
                <w:sz w:val="16"/>
              </w:rPr>
              <w:t xml:space="preserve">Support of PC5 DRX configuration </w:t>
            </w:r>
            <w:proofErr w:type="spellStart"/>
            <w:r>
              <w:rPr>
                <w:sz w:val="16"/>
              </w:rPr>
              <w:t>policis</w:t>
            </w:r>
            <w:proofErr w:type="spellEnd"/>
            <w:r>
              <w:rPr>
                <w:sz w:val="16"/>
              </w:rPr>
              <w:t xml:space="preserve"> and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6EB990D1"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FF591B8"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AE419FB" w14:textId="77777777" w:rsidR="00922221" w:rsidRDefault="00922221">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tcPr>
          <w:p w14:paraId="4BC59FBA"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D91FC"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267493"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752E0FB" w14:textId="77777777" w:rsidR="00922221" w:rsidRDefault="00922221">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hideMark/>
          </w:tcPr>
          <w:p w14:paraId="618DABCA" w14:textId="77777777" w:rsidR="00922221" w:rsidRDefault="00922221">
            <w:pPr>
              <w:pStyle w:val="TAL"/>
              <w:rPr>
                <w:sz w:val="16"/>
              </w:rPr>
            </w:pPr>
            <w:r>
              <w:rPr>
                <w:sz w:val="16"/>
              </w:rPr>
              <w:t>revised</w:t>
            </w:r>
          </w:p>
        </w:tc>
      </w:tr>
      <w:tr w:rsidR="00922221" w14:paraId="24CCCF6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4B723AD" w14:textId="77777777" w:rsidR="00922221" w:rsidRDefault="00922221">
            <w:pPr>
              <w:pStyle w:val="TAL"/>
              <w:rPr>
                <w:sz w:val="16"/>
              </w:rPr>
            </w:pPr>
            <w:r>
              <w:rPr>
                <w:sz w:val="16"/>
              </w:rPr>
              <w:t>C6-220296</w:t>
            </w:r>
          </w:p>
        </w:tc>
        <w:tc>
          <w:tcPr>
            <w:tcW w:w="0" w:type="auto"/>
            <w:tcBorders>
              <w:top w:val="single" w:sz="4" w:space="0" w:color="auto"/>
              <w:left w:val="single" w:sz="4" w:space="0" w:color="auto"/>
              <w:bottom w:val="single" w:sz="4" w:space="0" w:color="auto"/>
              <w:right w:val="single" w:sz="4" w:space="0" w:color="auto"/>
            </w:tcBorders>
            <w:hideMark/>
          </w:tcPr>
          <w:p w14:paraId="20E059B9" w14:textId="77777777" w:rsidR="00922221" w:rsidRDefault="00922221">
            <w:pPr>
              <w:pStyle w:val="TAL"/>
              <w:rPr>
                <w:sz w:val="16"/>
              </w:rPr>
            </w:pPr>
            <w:r>
              <w:rPr>
                <w:sz w:val="16"/>
              </w:rPr>
              <w:t xml:space="preserve">Support of PC5 DRX configuration </w:t>
            </w:r>
            <w:proofErr w:type="spellStart"/>
            <w:r>
              <w:rPr>
                <w:sz w:val="16"/>
              </w:rPr>
              <w:t>policis</w:t>
            </w:r>
            <w:proofErr w:type="spellEnd"/>
            <w:r>
              <w:rPr>
                <w:sz w:val="16"/>
              </w:rPr>
              <w:t xml:space="preserve"> and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59DED8AF"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52BA08B"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5BACEB7" w14:textId="77777777" w:rsidR="00922221" w:rsidRDefault="00922221">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6A98EA44"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601DDB"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66044C"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DBF91C2" w14:textId="77777777" w:rsidR="00922221" w:rsidRDefault="00922221">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hideMark/>
          </w:tcPr>
          <w:p w14:paraId="59477127" w14:textId="77777777" w:rsidR="00922221" w:rsidRDefault="00922221">
            <w:pPr>
              <w:pStyle w:val="TAL"/>
              <w:rPr>
                <w:sz w:val="16"/>
              </w:rPr>
            </w:pPr>
            <w:r>
              <w:rPr>
                <w:sz w:val="16"/>
              </w:rPr>
              <w:t>agreed</w:t>
            </w:r>
          </w:p>
        </w:tc>
      </w:tr>
      <w:tr w:rsidR="00922221" w14:paraId="443EC51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03E0513" w14:textId="77777777" w:rsidR="00922221" w:rsidRDefault="00922221">
            <w:pPr>
              <w:pStyle w:val="TAL"/>
              <w:rPr>
                <w:sz w:val="16"/>
              </w:rPr>
            </w:pPr>
            <w:r>
              <w:rPr>
                <w:sz w:val="16"/>
              </w:rPr>
              <w:t>C6-220247</w:t>
            </w:r>
          </w:p>
        </w:tc>
        <w:tc>
          <w:tcPr>
            <w:tcW w:w="0" w:type="auto"/>
            <w:tcBorders>
              <w:top w:val="single" w:sz="4" w:space="0" w:color="auto"/>
              <w:left w:val="single" w:sz="4" w:space="0" w:color="auto"/>
              <w:bottom w:val="single" w:sz="4" w:space="0" w:color="auto"/>
              <w:right w:val="single" w:sz="4" w:space="0" w:color="auto"/>
            </w:tcBorders>
            <w:hideMark/>
          </w:tcPr>
          <w:p w14:paraId="46559580" w14:textId="77777777" w:rsidR="00922221" w:rsidRDefault="00922221">
            <w:pPr>
              <w:pStyle w:val="TAL"/>
              <w:rPr>
                <w:sz w:val="16"/>
              </w:rPr>
            </w:pPr>
            <w:r>
              <w:rPr>
                <w:sz w:val="16"/>
              </w:rPr>
              <w:t>Adding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5C55230B"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492E4B24"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0057E5F" w14:textId="77777777" w:rsidR="00922221" w:rsidRDefault="00922221">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tcPr>
          <w:p w14:paraId="3DCDB144"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1664BB"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232A68"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EB4C4" w14:textId="77777777" w:rsidR="00922221" w:rsidRDefault="00922221">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2E09AD01" w14:textId="77777777" w:rsidR="00922221" w:rsidRDefault="00922221">
            <w:pPr>
              <w:pStyle w:val="TAL"/>
              <w:rPr>
                <w:sz w:val="16"/>
              </w:rPr>
            </w:pPr>
            <w:r>
              <w:rPr>
                <w:sz w:val="16"/>
              </w:rPr>
              <w:t>revised</w:t>
            </w:r>
          </w:p>
        </w:tc>
      </w:tr>
      <w:tr w:rsidR="00922221" w14:paraId="1F4FB2D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71D1439" w14:textId="77777777" w:rsidR="00922221" w:rsidRDefault="00922221">
            <w:pPr>
              <w:pStyle w:val="TAL"/>
              <w:rPr>
                <w:sz w:val="16"/>
              </w:rPr>
            </w:pPr>
            <w:r>
              <w:rPr>
                <w:sz w:val="16"/>
              </w:rPr>
              <w:t>C6-220297</w:t>
            </w:r>
          </w:p>
        </w:tc>
        <w:tc>
          <w:tcPr>
            <w:tcW w:w="0" w:type="auto"/>
            <w:tcBorders>
              <w:top w:val="single" w:sz="4" w:space="0" w:color="auto"/>
              <w:left w:val="single" w:sz="4" w:space="0" w:color="auto"/>
              <w:bottom w:val="single" w:sz="4" w:space="0" w:color="auto"/>
              <w:right w:val="single" w:sz="4" w:space="0" w:color="auto"/>
            </w:tcBorders>
            <w:hideMark/>
          </w:tcPr>
          <w:p w14:paraId="719DA000" w14:textId="77777777" w:rsidR="00922221" w:rsidRDefault="00922221">
            <w:pPr>
              <w:pStyle w:val="TAL"/>
              <w:rPr>
                <w:sz w:val="16"/>
              </w:rPr>
            </w:pPr>
            <w:r>
              <w:rPr>
                <w:sz w:val="16"/>
              </w:rPr>
              <w:t>Adding NR-PC5 unicast security policies for V2X services</w:t>
            </w:r>
          </w:p>
        </w:tc>
        <w:tc>
          <w:tcPr>
            <w:tcW w:w="0" w:type="auto"/>
            <w:tcBorders>
              <w:top w:val="single" w:sz="4" w:space="0" w:color="auto"/>
              <w:left w:val="single" w:sz="4" w:space="0" w:color="auto"/>
              <w:bottom w:val="single" w:sz="4" w:space="0" w:color="auto"/>
              <w:right w:val="single" w:sz="4" w:space="0" w:color="auto"/>
            </w:tcBorders>
            <w:hideMark/>
          </w:tcPr>
          <w:p w14:paraId="47102346" w14:textId="77777777" w:rsidR="00922221" w:rsidRDefault="0092222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1261742"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D572F38" w14:textId="77777777" w:rsidR="00922221" w:rsidRDefault="00922221">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hideMark/>
          </w:tcPr>
          <w:p w14:paraId="54BB54EE"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B60348"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A8AC50"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733A9" w14:textId="77777777" w:rsidR="00922221" w:rsidRDefault="00922221">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1BB58F85" w14:textId="77777777" w:rsidR="00922221" w:rsidRDefault="00922221">
            <w:pPr>
              <w:pStyle w:val="TAL"/>
              <w:rPr>
                <w:sz w:val="16"/>
              </w:rPr>
            </w:pPr>
            <w:r>
              <w:rPr>
                <w:sz w:val="16"/>
              </w:rPr>
              <w:t>agreed</w:t>
            </w:r>
          </w:p>
        </w:tc>
      </w:tr>
      <w:tr w:rsidR="00922221" w14:paraId="42F055E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8CAD8F" w14:textId="77777777" w:rsidR="00922221" w:rsidRDefault="00922221">
            <w:pPr>
              <w:pStyle w:val="TAL"/>
              <w:rPr>
                <w:sz w:val="16"/>
              </w:rPr>
            </w:pPr>
            <w:r>
              <w:rPr>
                <w:sz w:val="16"/>
              </w:rPr>
              <w:t>C6-220249</w:t>
            </w:r>
          </w:p>
        </w:tc>
        <w:tc>
          <w:tcPr>
            <w:tcW w:w="0" w:type="auto"/>
            <w:tcBorders>
              <w:top w:val="single" w:sz="4" w:space="0" w:color="auto"/>
              <w:left w:val="single" w:sz="4" w:space="0" w:color="auto"/>
              <w:bottom w:val="single" w:sz="4" w:space="0" w:color="auto"/>
              <w:right w:val="single" w:sz="4" w:space="0" w:color="auto"/>
            </w:tcBorders>
            <w:hideMark/>
          </w:tcPr>
          <w:p w14:paraId="62EB1D6A" w14:textId="77777777" w:rsidR="00922221" w:rsidRDefault="00922221">
            <w:pPr>
              <w:pStyle w:val="TAL"/>
              <w:rPr>
                <w:sz w:val="16"/>
              </w:rPr>
            </w:pPr>
            <w:r>
              <w:rPr>
                <w:sz w:val="16"/>
              </w:rPr>
              <w:t>EF5GSN3GPPNSC clause correction (</w:t>
            </w:r>
            <w:proofErr w:type="spellStart"/>
            <w:r>
              <w:rPr>
                <w:sz w:val="16"/>
              </w:rPr>
              <w:t>Rel</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70D45CDF"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DFBD066"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076966B" w14:textId="77777777" w:rsidR="00922221" w:rsidRDefault="00922221">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tcPr>
          <w:p w14:paraId="40757E02"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FE538"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B99506" w14:textId="77777777" w:rsidR="00922221" w:rsidRDefault="009222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96CE71"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B7A6E90" w14:textId="77777777" w:rsidR="00922221" w:rsidRDefault="00922221">
            <w:pPr>
              <w:pStyle w:val="TAL"/>
              <w:rPr>
                <w:sz w:val="16"/>
              </w:rPr>
            </w:pPr>
            <w:r>
              <w:rPr>
                <w:sz w:val="16"/>
              </w:rPr>
              <w:t>revised</w:t>
            </w:r>
          </w:p>
        </w:tc>
      </w:tr>
      <w:tr w:rsidR="00922221" w14:paraId="57F4572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1CD66A" w14:textId="77777777" w:rsidR="00922221" w:rsidRDefault="00922221">
            <w:pPr>
              <w:pStyle w:val="TAL"/>
              <w:rPr>
                <w:sz w:val="16"/>
              </w:rPr>
            </w:pPr>
            <w:r>
              <w:rPr>
                <w:sz w:val="16"/>
              </w:rPr>
              <w:t>C6-220255</w:t>
            </w:r>
          </w:p>
        </w:tc>
        <w:tc>
          <w:tcPr>
            <w:tcW w:w="0" w:type="auto"/>
            <w:tcBorders>
              <w:top w:val="single" w:sz="4" w:space="0" w:color="auto"/>
              <w:left w:val="single" w:sz="4" w:space="0" w:color="auto"/>
              <w:bottom w:val="single" w:sz="4" w:space="0" w:color="auto"/>
              <w:right w:val="single" w:sz="4" w:space="0" w:color="auto"/>
            </w:tcBorders>
            <w:hideMark/>
          </w:tcPr>
          <w:p w14:paraId="025A6346" w14:textId="77777777" w:rsidR="00922221" w:rsidRDefault="00922221">
            <w:pPr>
              <w:pStyle w:val="TAL"/>
              <w:rPr>
                <w:sz w:val="16"/>
              </w:rPr>
            </w:pPr>
            <w:r>
              <w:rPr>
                <w:sz w:val="16"/>
              </w:rPr>
              <w:t>EF5GSN3GPPNSC clause correction (</w:t>
            </w:r>
            <w:proofErr w:type="spellStart"/>
            <w:r>
              <w:rPr>
                <w:sz w:val="16"/>
              </w:rPr>
              <w:t>Rel</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609F21D6"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E1EB6E"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D11BFE4" w14:textId="77777777" w:rsidR="00922221" w:rsidRDefault="00922221">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hideMark/>
          </w:tcPr>
          <w:p w14:paraId="4CFB5B01"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F12A6"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DB499D" w14:textId="77777777" w:rsidR="00922221" w:rsidRDefault="009222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A3E7AD"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2FB90F2" w14:textId="77777777" w:rsidR="00922221" w:rsidRDefault="00922221">
            <w:pPr>
              <w:pStyle w:val="TAL"/>
              <w:rPr>
                <w:sz w:val="16"/>
              </w:rPr>
            </w:pPr>
            <w:r>
              <w:rPr>
                <w:sz w:val="16"/>
              </w:rPr>
              <w:t>agreed</w:t>
            </w:r>
          </w:p>
        </w:tc>
      </w:tr>
      <w:tr w:rsidR="00922221" w14:paraId="45D5AD0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3BF3DD7" w14:textId="77777777" w:rsidR="00922221" w:rsidRDefault="00922221">
            <w:pPr>
              <w:pStyle w:val="TAL"/>
              <w:rPr>
                <w:sz w:val="16"/>
              </w:rPr>
            </w:pPr>
            <w:r>
              <w:rPr>
                <w:sz w:val="16"/>
              </w:rPr>
              <w:t>C6-220260</w:t>
            </w:r>
          </w:p>
        </w:tc>
        <w:tc>
          <w:tcPr>
            <w:tcW w:w="0" w:type="auto"/>
            <w:tcBorders>
              <w:top w:val="single" w:sz="4" w:space="0" w:color="auto"/>
              <w:left w:val="single" w:sz="4" w:space="0" w:color="auto"/>
              <w:bottom w:val="single" w:sz="4" w:space="0" w:color="auto"/>
              <w:right w:val="single" w:sz="4" w:space="0" w:color="auto"/>
            </w:tcBorders>
            <w:hideMark/>
          </w:tcPr>
          <w:p w14:paraId="6AB44B6D"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21BE8B23"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25EC7ED4"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CCA5EEF" w14:textId="77777777" w:rsidR="00922221" w:rsidRDefault="00922221">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tcPr>
          <w:p w14:paraId="7AA8E172"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DBE89"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E36BCE"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B961A"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48AA3C3C" w14:textId="77777777" w:rsidR="00922221" w:rsidRDefault="00922221">
            <w:pPr>
              <w:pStyle w:val="TAL"/>
              <w:rPr>
                <w:sz w:val="16"/>
              </w:rPr>
            </w:pPr>
            <w:r>
              <w:rPr>
                <w:sz w:val="16"/>
              </w:rPr>
              <w:t>revised</w:t>
            </w:r>
          </w:p>
        </w:tc>
      </w:tr>
      <w:tr w:rsidR="00922221" w14:paraId="43AEC6F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15AC5B9" w14:textId="77777777" w:rsidR="00922221" w:rsidRDefault="00922221">
            <w:pPr>
              <w:pStyle w:val="TAL"/>
              <w:rPr>
                <w:sz w:val="16"/>
              </w:rPr>
            </w:pPr>
            <w:r>
              <w:rPr>
                <w:sz w:val="16"/>
              </w:rPr>
              <w:t>C6-220295</w:t>
            </w:r>
          </w:p>
        </w:tc>
        <w:tc>
          <w:tcPr>
            <w:tcW w:w="0" w:type="auto"/>
            <w:tcBorders>
              <w:top w:val="single" w:sz="4" w:space="0" w:color="auto"/>
              <w:left w:val="single" w:sz="4" w:space="0" w:color="auto"/>
              <w:bottom w:val="single" w:sz="4" w:space="0" w:color="auto"/>
              <w:right w:val="single" w:sz="4" w:space="0" w:color="auto"/>
            </w:tcBorders>
            <w:hideMark/>
          </w:tcPr>
          <w:p w14:paraId="02601331"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3ACCEF21"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2FEA4E6"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08E937" w14:textId="77777777" w:rsidR="00922221" w:rsidRDefault="00922221">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hideMark/>
          </w:tcPr>
          <w:p w14:paraId="16E7BEC5"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8E5299"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0398EB"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0E20FA"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7013D3BC" w14:textId="77777777" w:rsidR="00922221" w:rsidRDefault="00922221">
            <w:pPr>
              <w:pStyle w:val="TAL"/>
              <w:rPr>
                <w:sz w:val="16"/>
              </w:rPr>
            </w:pPr>
            <w:r>
              <w:rPr>
                <w:sz w:val="16"/>
              </w:rPr>
              <w:t>revised</w:t>
            </w:r>
          </w:p>
        </w:tc>
      </w:tr>
      <w:tr w:rsidR="00922221" w14:paraId="5BF1C79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3149CC5" w14:textId="77777777" w:rsidR="00922221" w:rsidRDefault="00922221">
            <w:pPr>
              <w:pStyle w:val="TAL"/>
              <w:rPr>
                <w:sz w:val="16"/>
              </w:rPr>
            </w:pPr>
            <w:r>
              <w:rPr>
                <w:sz w:val="16"/>
              </w:rPr>
              <w:t>C6-220304</w:t>
            </w:r>
          </w:p>
        </w:tc>
        <w:tc>
          <w:tcPr>
            <w:tcW w:w="0" w:type="auto"/>
            <w:tcBorders>
              <w:top w:val="single" w:sz="4" w:space="0" w:color="auto"/>
              <w:left w:val="single" w:sz="4" w:space="0" w:color="auto"/>
              <w:bottom w:val="single" w:sz="4" w:space="0" w:color="auto"/>
              <w:right w:val="single" w:sz="4" w:space="0" w:color="auto"/>
            </w:tcBorders>
            <w:hideMark/>
          </w:tcPr>
          <w:p w14:paraId="68CF08A2" w14:textId="77777777" w:rsidR="00922221" w:rsidRDefault="00922221">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hideMark/>
          </w:tcPr>
          <w:p w14:paraId="698B0B3C"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163AFB94"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FD21D20" w14:textId="77777777" w:rsidR="00922221" w:rsidRDefault="00922221">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hideMark/>
          </w:tcPr>
          <w:p w14:paraId="6AB455F3"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5238E6"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5D9F6E"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BA0A91"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1A341AB8" w14:textId="77777777" w:rsidR="00922221" w:rsidRDefault="00922221">
            <w:pPr>
              <w:pStyle w:val="TAL"/>
              <w:rPr>
                <w:sz w:val="16"/>
              </w:rPr>
            </w:pPr>
            <w:r>
              <w:rPr>
                <w:sz w:val="16"/>
              </w:rPr>
              <w:t>agreed</w:t>
            </w:r>
          </w:p>
        </w:tc>
      </w:tr>
      <w:tr w:rsidR="00922221" w14:paraId="742739E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5835914" w14:textId="77777777" w:rsidR="00922221" w:rsidRDefault="00922221">
            <w:pPr>
              <w:pStyle w:val="TAL"/>
              <w:rPr>
                <w:sz w:val="16"/>
              </w:rPr>
            </w:pPr>
            <w:r>
              <w:rPr>
                <w:sz w:val="16"/>
              </w:rPr>
              <w:t>C6-220262</w:t>
            </w:r>
          </w:p>
        </w:tc>
        <w:tc>
          <w:tcPr>
            <w:tcW w:w="0" w:type="auto"/>
            <w:tcBorders>
              <w:top w:val="single" w:sz="4" w:space="0" w:color="auto"/>
              <w:left w:val="single" w:sz="4" w:space="0" w:color="auto"/>
              <w:bottom w:val="single" w:sz="4" w:space="0" w:color="auto"/>
              <w:right w:val="single" w:sz="4" w:space="0" w:color="auto"/>
            </w:tcBorders>
            <w:hideMark/>
          </w:tcPr>
          <w:p w14:paraId="7AFD30F3" w14:textId="77777777" w:rsidR="00922221" w:rsidRDefault="00922221">
            <w:pPr>
              <w:pStyle w:val="TAL"/>
              <w:rPr>
                <w:sz w:val="16"/>
              </w:rPr>
            </w:pPr>
            <w:r>
              <w:rPr>
                <w:sz w:val="16"/>
              </w:rPr>
              <w:t>Correction to 5GS non-3GPP Access NAS Security Context file</w:t>
            </w:r>
          </w:p>
        </w:tc>
        <w:tc>
          <w:tcPr>
            <w:tcW w:w="0" w:type="auto"/>
            <w:tcBorders>
              <w:top w:val="single" w:sz="4" w:space="0" w:color="auto"/>
              <w:left w:val="single" w:sz="4" w:space="0" w:color="auto"/>
              <w:bottom w:val="single" w:sz="4" w:space="0" w:color="auto"/>
              <w:right w:val="single" w:sz="4" w:space="0" w:color="auto"/>
            </w:tcBorders>
            <w:hideMark/>
          </w:tcPr>
          <w:p w14:paraId="5E4BCE91"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1D4066EC" w14:textId="77777777" w:rsidR="00922221" w:rsidRDefault="0092222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AB921D5" w14:textId="77777777" w:rsidR="00922221" w:rsidRDefault="00922221">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tcPr>
          <w:p w14:paraId="3B53C7C3"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3667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1DFEC1"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2F5B4"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058A7B9" w14:textId="77777777" w:rsidR="00922221" w:rsidRDefault="00922221">
            <w:pPr>
              <w:pStyle w:val="TAL"/>
              <w:rPr>
                <w:sz w:val="16"/>
              </w:rPr>
            </w:pPr>
            <w:r>
              <w:rPr>
                <w:sz w:val="16"/>
              </w:rPr>
              <w:t>noted</w:t>
            </w:r>
          </w:p>
        </w:tc>
      </w:tr>
      <w:tr w:rsidR="00922221" w14:paraId="5B7A831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FE60B25" w14:textId="77777777" w:rsidR="00922221" w:rsidRDefault="00922221">
            <w:pPr>
              <w:pStyle w:val="TAL"/>
              <w:rPr>
                <w:sz w:val="16"/>
              </w:rPr>
            </w:pPr>
            <w:r>
              <w:rPr>
                <w:sz w:val="16"/>
              </w:rPr>
              <w:t>C6-220248</w:t>
            </w:r>
          </w:p>
        </w:tc>
        <w:tc>
          <w:tcPr>
            <w:tcW w:w="0" w:type="auto"/>
            <w:tcBorders>
              <w:top w:val="single" w:sz="4" w:space="0" w:color="auto"/>
              <w:left w:val="single" w:sz="4" w:space="0" w:color="auto"/>
              <w:bottom w:val="single" w:sz="4" w:space="0" w:color="auto"/>
              <w:right w:val="single" w:sz="4" w:space="0" w:color="auto"/>
            </w:tcBorders>
            <w:hideMark/>
          </w:tcPr>
          <w:p w14:paraId="57466062" w14:textId="77777777" w:rsidR="00922221" w:rsidRDefault="00922221">
            <w:pPr>
              <w:pStyle w:val="TAL"/>
              <w:rPr>
                <w:sz w:val="16"/>
              </w:rPr>
            </w:pPr>
            <w:r>
              <w:rPr>
                <w:sz w:val="16"/>
              </w:rPr>
              <w:t>Correction on TERMINAL PROFILE Thirty-sixth byte coding (bit8 and bit7)</w:t>
            </w:r>
          </w:p>
        </w:tc>
        <w:tc>
          <w:tcPr>
            <w:tcW w:w="0" w:type="auto"/>
            <w:tcBorders>
              <w:top w:val="single" w:sz="4" w:space="0" w:color="auto"/>
              <w:left w:val="single" w:sz="4" w:space="0" w:color="auto"/>
              <w:bottom w:val="single" w:sz="4" w:space="0" w:color="auto"/>
              <w:right w:val="single" w:sz="4" w:space="0" w:color="auto"/>
            </w:tcBorders>
            <w:hideMark/>
          </w:tcPr>
          <w:p w14:paraId="41EC768E"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78CEF18" w14:textId="77777777" w:rsidR="00922221" w:rsidRDefault="0092222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64BD2676" w14:textId="77777777" w:rsidR="00922221" w:rsidRDefault="00922221">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tcPr>
          <w:p w14:paraId="4779664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561487"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5E4B3E"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8797F50"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15E838" w14:textId="77777777" w:rsidR="00922221" w:rsidRDefault="00922221">
            <w:pPr>
              <w:pStyle w:val="TAL"/>
              <w:rPr>
                <w:sz w:val="16"/>
              </w:rPr>
            </w:pPr>
            <w:r>
              <w:rPr>
                <w:sz w:val="16"/>
              </w:rPr>
              <w:t>agreed</w:t>
            </w:r>
          </w:p>
        </w:tc>
      </w:tr>
      <w:tr w:rsidR="00922221" w14:paraId="1A042C1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604B00D" w14:textId="77777777" w:rsidR="00922221" w:rsidRDefault="00922221">
            <w:pPr>
              <w:pStyle w:val="TAL"/>
              <w:rPr>
                <w:sz w:val="16"/>
              </w:rPr>
            </w:pPr>
            <w:r>
              <w:rPr>
                <w:sz w:val="16"/>
              </w:rPr>
              <w:t>C6-220261</w:t>
            </w:r>
          </w:p>
        </w:tc>
        <w:tc>
          <w:tcPr>
            <w:tcW w:w="0" w:type="auto"/>
            <w:tcBorders>
              <w:top w:val="single" w:sz="4" w:space="0" w:color="auto"/>
              <w:left w:val="single" w:sz="4" w:space="0" w:color="auto"/>
              <w:bottom w:val="single" w:sz="4" w:space="0" w:color="auto"/>
              <w:right w:val="single" w:sz="4" w:space="0" w:color="auto"/>
            </w:tcBorders>
            <w:hideMark/>
          </w:tcPr>
          <w:p w14:paraId="7CE2A541"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1DEABA35"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50F64604" w14:textId="77777777" w:rsidR="00922221" w:rsidRDefault="0092222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2E8DB3A" w14:textId="77777777" w:rsidR="00922221" w:rsidRDefault="00922221">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tcPr>
          <w:p w14:paraId="0A2EF666"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F4E9E"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67D9A4"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15450B"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28067005" w14:textId="77777777" w:rsidR="00922221" w:rsidRDefault="00922221">
            <w:pPr>
              <w:pStyle w:val="TAL"/>
              <w:rPr>
                <w:sz w:val="16"/>
              </w:rPr>
            </w:pPr>
            <w:r>
              <w:rPr>
                <w:sz w:val="16"/>
              </w:rPr>
              <w:t>revised</w:t>
            </w:r>
          </w:p>
        </w:tc>
      </w:tr>
      <w:tr w:rsidR="00922221" w14:paraId="6FA6B6A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D1B224A" w14:textId="77777777" w:rsidR="00922221" w:rsidRDefault="00922221">
            <w:pPr>
              <w:pStyle w:val="TAL"/>
              <w:rPr>
                <w:sz w:val="16"/>
              </w:rPr>
            </w:pPr>
            <w:r>
              <w:rPr>
                <w:sz w:val="16"/>
              </w:rPr>
              <w:t>C6-220289</w:t>
            </w:r>
          </w:p>
        </w:tc>
        <w:tc>
          <w:tcPr>
            <w:tcW w:w="0" w:type="auto"/>
            <w:tcBorders>
              <w:top w:val="single" w:sz="4" w:space="0" w:color="auto"/>
              <w:left w:val="single" w:sz="4" w:space="0" w:color="auto"/>
              <w:bottom w:val="single" w:sz="4" w:space="0" w:color="auto"/>
              <w:right w:val="single" w:sz="4" w:space="0" w:color="auto"/>
            </w:tcBorders>
            <w:hideMark/>
          </w:tcPr>
          <w:p w14:paraId="04FF431F"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4FBEAA01"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08CD139" w14:textId="77777777" w:rsidR="00922221" w:rsidRDefault="0092222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5436C99" w14:textId="77777777" w:rsidR="00922221" w:rsidRDefault="00922221">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hideMark/>
          </w:tcPr>
          <w:p w14:paraId="56A9EAD8"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A3425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344C88"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8EA35"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0DED9CD8" w14:textId="77777777" w:rsidR="00922221" w:rsidRDefault="00922221">
            <w:pPr>
              <w:pStyle w:val="TAL"/>
              <w:rPr>
                <w:sz w:val="16"/>
              </w:rPr>
            </w:pPr>
            <w:r>
              <w:rPr>
                <w:sz w:val="16"/>
              </w:rPr>
              <w:t>revised</w:t>
            </w:r>
          </w:p>
        </w:tc>
      </w:tr>
      <w:tr w:rsidR="00922221" w14:paraId="67B1CA7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9BB0222" w14:textId="77777777" w:rsidR="00922221" w:rsidRDefault="00922221">
            <w:pPr>
              <w:pStyle w:val="TAL"/>
              <w:rPr>
                <w:sz w:val="16"/>
              </w:rPr>
            </w:pPr>
            <w:r>
              <w:rPr>
                <w:sz w:val="16"/>
              </w:rPr>
              <w:t>C6-220306</w:t>
            </w:r>
          </w:p>
        </w:tc>
        <w:tc>
          <w:tcPr>
            <w:tcW w:w="0" w:type="auto"/>
            <w:tcBorders>
              <w:top w:val="single" w:sz="4" w:space="0" w:color="auto"/>
              <w:left w:val="single" w:sz="4" w:space="0" w:color="auto"/>
              <w:bottom w:val="single" w:sz="4" w:space="0" w:color="auto"/>
              <w:right w:val="single" w:sz="4" w:space="0" w:color="auto"/>
            </w:tcBorders>
            <w:hideMark/>
          </w:tcPr>
          <w:p w14:paraId="464DB2C9" w14:textId="77777777" w:rsidR="00922221" w:rsidRDefault="00922221">
            <w:pPr>
              <w:pStyle w:val="TAL"/>
              <w:rPr>
                <w:sz w:val="16"/>
              </w:rPr>
            </w:pPr>
            <w:r>
              <w:rPr>
                <w:sz w:val="16"/>
              </w:rPr>
              <w:t>Satellite E-UTRAN in USAT</w:t>
            </w:r>
          </w:p>
        </w:tc>
        <w:tc>
          <w:tcPr>
            <w:tcW w:w="0" w:type="auto"/>
            <w:tcBorders>
              <w:top w:val="single" w:sz="4" w:space="0" w:color="auto"/>
              <w:left w:val="single" w:sz="4" w:space="0" w:color="auto"/>
              <w:bottom w:val="single" w:sz="4" w:space="0" w:color="auto"/>
              <w:right w:val="single" w:sz="4" w:space="0" w:color="auto"/>
            </w:tcBorders>
            <w:hideMark/>
          </w:tcPr>
          <w:p w14:paraId="2DD09A18" w14:textId="77777777" w:rsidR="00922221" w:rsidRDefault="009222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6B452BA" w14:textId="77777777" w:rsidR="00922221" w:rsidRDefault="0092222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ED67267" w14:textId="77777777" w:rsidR="00922221" w:rsidRDefault="00922221">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hideMark/>
          </w:tcPr>
          <w:p w14:paraId="43EFA22C"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2D5A22"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7B69F" w14:textId="77777777" w:rsidR="00922221" w:rsidRDefault="009222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55DDA8" w14:textId="77777777" w:rsidR="00922221" w:rsidRDefault="0092222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5A256573" w14:textId="77777777" w:rsidR="00922221" w:rsidRDefault="00922221">
            <w:pPr>
              <w:pStyle w:val="TAL"/>
              <w:rPr>
                <w:sz w:val="16"/>
              </w:rPr>
            </w:pPr>
            <w:r>
              <w:rPr>
                <w:sz w:val="16"/>
              </w:rPr>
              <w:t>agreed</w:t>
            </w:r>
          </w:p>
        </w:tc>
      </w:tr>
      <w:tr w:rsidR="00922221" w14:paraId="1F80555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AB0067A" w14:textId="77777777" w:rsidR="00922221" w:rsidRDefault="00922221">
            <w:pPr>
              <w:pStyle w:val="TAL"/>
              <w:rPr>
                <w:sz w:val="16"/>
              </w:rPr>
            </w:pPr>
            <w:r>
              <w:rPr>
                <w:sz w:val="16"/>
              </w:rPr>
              <w:t>C6-220223</w:t>
            </w:r>
          </w:p>
        </w:tc>
        <w:tc>
          <w:tcPr>
            <w:tcW w:w="0" w:type="auto"/>
            <w:tcBorders>
              <w:top w:val="single" w:sz="4" w:space="0" w:color="auto"/>
              <w:left w:val="single" w:sz="4" w:space="0" w:color="auto"/>
              <w:bottom w:val="single" w:sz="4" w:space="0" w:color="auto"/>
              <w:right w:val="single" w:sz="4" w:space="0" w:color="auto"/>
            </w:tcBorders>
            <w:hideMark/>
          </w:tcPr>
          <w:p w14:paraId="3DF53D5A" w14:textId="77777777" w:rsidR="00922221" w:rsidRDefault="00922221">
            <w:pPr>
              <w:pStyle w:val="TAL"/>
              <w:rPr>
                <w:sz w:val="16"/>
              </w:rPr>
            </w:pPr>
            <w:r>
              <w:rPr>
                <w:sz w:val="16"/>
              </w:rPr>
              <w:t>Correction of incorrect references in tests</w:t>
            </w:r>
          </w:p>
        </w:tc>
        <w:tc>
          <w:tcPr>
            <w:tcW w:w="0" w:type="auto"/>
            <w:tcBorders>
              <w:top w:val="single" w:sz="4" w:space="0" w:color="auto"/>
              <w:left w:val="single" w:sz="4" w:space="0" w:color="auto"/>
              <w:bottom w:val="single" w:sz="4" w:space="0" w:color="auto"/>
              <w:right w:val="single" w:sz="4" w:space="0" w:color="auto"/>
            </w:tcBorders>
            <w:hideMark/>
          </w:tcPr>
          <w:p w14:paraId="043F8708"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42BEF83"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4903181" w14:textId="77777777" w:rsidR="00922221" w:rsidRDefault="00922221">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tcPr>
          <w:p w14:paraId="5AC8158D"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FAD72"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DDC57B"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FEDDC12"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32076F4" w14:textId="77777777" w:rsidR="00922221" w:rsidRDefault="00922221">
            <w:pPr>
              <w:pStyle w:val="TAL"/>
              <w:rPr>
                <w:sz w:val="16"/>
              </w:rPr>
            </w:pPr>
            <w:r>
              <w:rPr>
                <w:sz w:val="16"/>
              </w:rPr>
              <w:t>revised</w:t>
            </w:r>
          </w:p>
        </w:tc>
      </w:tr>
      <w:tr w:rsidR="00922221" w14:paraId="5A48207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57D21D" w14:textId="77777777" w:rsidR="00922221" w:rsidRDefault="00922221">
            <w:pPr>
              <w:pStyle w:val="TAL"/>
              <w:rPr>
                <w:sz w:val="16"/>
              </w:rPr>
            </w:pPr>
            <w:r>
              <w:rPr>
                <w:sz w:val="16"/>
              </w:rPr>
              <w:t>C6-220224</w:t>
            </w:r>
          </w:p>
        </w:tc>
        <w:tc>
          <w:tcPr>
            <w:tcW w:w="0" w:type="auto"/>
            <w:tcBorders>
              <w:top w:val="single" w:sz="4" w:space="0" w:color="auto"/>
              <w:left w:val="single" w:sz="4" w:space="0" w:color="auto"/>
              <w:bottom w:val="single" w:sz="4" w:space="0" w:color="auto"/>
              <w:right w:val="single" w:sz="4" w:space="0" w:color="auto"/>
            </w:tcBorders>
            <w:hideMark/>
          </w:tcPr>
          <w:p w14:paraId="592469A4" w14:textId="77777777" w:rsidR="00922221" w:rsidRDefault="00922221">
            <w:pPr>
              <w:pStyle w:val="TAL"/>
              <w:rPr>
                <w:sz w:val="16"/>
              </w:rPr>
            </w:pPr>
            <w:r>
              <w:rPr>
                <w:sz w:val="16"/>
              </w:rPr>
              <w:t>Correction of incorrect references in tests</w:t>
            </w:r>
          </w:p>
        </w:tc>
        <w:tc>
          <w:tcPr>
            <w:tcW w:w="0" w:type="auto"/>
            <w:tcBorders>
              <w:top w:val="single" w:sz="4" w:space="0" w:color="auto"/>
              <w:left w:val="single" w:sz="4" w:space="0" w:color="auto"/>
              <w:bottom w:val="single" w:sz="4" w:space="0" w:color="auto"/>
              <w:right w:val="single" w:sz="4" w:space="0" w:color="auto"/>
            </w:tcBorders>
            <w:hideMark/>
          </w:tcPr>
          <w:p w14:paraId="64F5A0E0"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E29AB95"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FA856C8" w14:textId="77777777" w:rsidR="00922221" w:rsidRDefault="00922221">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581626D3"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DC4344" w14:textId="77777777" w:rsidR="00922221" w:rsidRDefault="00922221">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10D8701" w14:textId="77777777" w:rsidR="00922221" w:rsidRDefault="00922221">
            <w:pPr>
              <w:pStyle w:val="TAL"/>
              <w:rPr>
                <w:sz w:val="16"/>
              </w:rPr>
            </w:pPr>
            <w:r>
              <w:rPr>
                <w:sz w:val="16"/>
              </w:rPr>
              <w:lastRenderedPageBreak/>
              <w:t>D</w:t>
            </w:r>
          </w:p>
        </w:tc>
        <w:tc>
          <w:tcPr>
            <w:tcW w:w="0" w:type="auto"/>
            <w:tcBorders>
              <w:top w:val="single" w:sz="4" w:space="0" w:color="auto"/>
              <w:left w:val="single" w:sz="4" w:space="0" w:color="auto"/>
              <w:bottom w:val="single" w:sz="4" w:space="0" w:color="auto"/>
              <w:right w:val="single" w:sz="4" w:space="0" w:color="auto"/>
            </w:tcBorders>
            <w:hideMark/>
          </w:tcPr>
          <w:p w14:paraId="2F012282"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95937E" w14:textId="77777777" w:rsidR="00922221" w:rsidRDefault="00922221">
            <w:pPr>
              <w:pStyle w:val="TAL"/>
              <w:rPr>
                <w:sz w:val="16"/>
              </w:rPr>
            </w:pPr>
            <w:r>
              <w:rPr>
                <w:sz w:val="16"/>
              </w:rPr>
              <w:t>agreed</w:t>
            </w:r>
          </w:p>
        </w:tc>
      </w:tr>
      <w:tr w:rsidR="00922221" w14:paraId="3CEFF80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115676" w14:textId="77777777" w:rsidR="00922221" w:rsidRDefault="00922221">
            <w:pPr>
              <w:pStyle w:val="TAL"/>
              <w:rPr>
                <w:sz w:val="16"/>
              </w:rPr>
            </w:pPr>
            <w:r>
              <w:rPr>
                <w:sz w:val="16"/>
              </w:rPr>
              <w:t>C6-220241</w:t>
            </w:r>
          </w:p>
        </w:tc>
        <w:tc>
          <w:tcPr>
            <w:tcW w:w="0" w:type="auto"/>
            <w:tcBorders>
              <w:top w:val="single" w:sz="4" w:space="0" w:color="auto"/>
              <w:left w:val="single" w:sz="4" w:space="0" w:color="auto"/>
              <w:bottom w:val="single" w:sz="4" w:space="0" w:color="auto"/>
              <w:right w:val="single" w:sz="4" w:space="0" w:color="auto"/>
            </w:tcBorders>
            <w:hideMark/>
          </w:tcPr>
          <w:p w14:paraId="602EA450" w14:textId="77777777" w:rsidR="00922221" w:rsidRDefault="00922221">
            <w:pPr>
              <w:pStyle w:val="TAL"/>
              <w:rPr>
                <w:sz w:val="16"/>
              </w:rPr>
            </w:pPr>
            <w:r>
              <w:rPr>
                <w:sz w:val="16"/>
              </w:rPr>
              <w:t>Correction_for_ODAC_TCs_5.4.10_5.4.11_5.4.12</w:t>
            </w:r>
          </w:p>
        </w:tc>
        <w:tc>
          <w:tcPr>
            <w:tcW w:w="0" w:type="auto"/>
            <w:tcBorders>
              <w:top w:val="single" w:sz="4" w:space="0" w:color="auto"/>
              <w:left w:val="single" w:sz="4" w:space="0" w:color="auto"/>
              <w:bottom w:val="single" w:sz="4" w:space="0" w:color="auto"/>
              <w:right w:val="single" w:sz="4" w:space="0" w:color="auto"/>
            </w:tcBorders>
            <w:hideMark/>
          </w:tcPr>
          <w:p w14:paraId="78627AC8"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50D562B"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BAFB838" w14:textId="77777777" w:rsidR="00922221" w:rsidRDefault="00922221">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tcPr>
          <w:p w14:paraId="3F3AF4EA"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2942A"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8B0352" w14:textId="77777777" w:rsidR="00922221" w:rsidRDefault="009222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0B487E"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BE8CC3C" w14:textId="77777777" w:rsidR="00922221" w:rsidRDefault="00922221">
            <w:pPr>
              <w:pStyle w:val="TAL"/>
              <w:rPr>
                <w:sz w:val="16"/>
              </w:rPr>
            </w:pPr>
            <w:r>
              <w:rPr>
                <w:sz w:val="16"/>
              </w:rPr>
              <w:t>withdrawn</w:t>
            </w:r>
          </w:p>
        </w:tc>
      </w:tr>
      <w:tr w:rsidR="00922221" w14:paraId="3CEBB7E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D0C2BE4" w14:textId="77777777" w:rsidR="00922221" w:rsidRDefault="00922221">
            <w:pPr>
              <w:pStyle w:val="TAL"/>
              <w:rPr>
                <w:sz w:val="16"/>
              </w:rPr>
            </w:pPr>
            <w:r>
              <w:rPr>
                <w:sz w:val="16"/>
              </w:rPr>
              <w:t>C6-220243</w:t>
            </w:r>
          </w:p>
        </w:tc>
        <w:tc>
          <w:tcPr>
            <w:tcW w:w="0" w:type="auto"/>
            <w:tcBorders>
              <w:top w:val="single" w:sz="4" w:space="0" w:color="auto"/>
              <w:left w:val="single" w:sz="4" w:space="0" w:color="auto"/>
              <w:bottom w:val="single" w:sz="4" w:space="0" w:color="auto"/>
              <w:right w:val="single" w:sz="4" w:space="0" w:color="auto"/>
            </w:tcBorders>
            <w:hideMark/>
          </w:tcPr>
          <w:p w14:paraId="36FCBEDE" w14:textId="77777777" w:rsidR="00922221" w:rsidRDefault="00922221">
            <w:pPr>
              <w:pStyle w:val="TAL"/>
              <w:rPr>
                <w:sz w:val="16"/>
              </w:rPr>
            </w:pPr>
            <w:r>
              <w:rPr>
                <w:sz w:val="16"/>
              </w:rPr>
              <w:t>Correction for ODAC TCs 5.4.10 and 5.4.11 and 5.4.12</w:t>
            </w:r>
          </w:p>
        </w:tc>
        <w:tc>
          <w:tcPr>
            <w:tcW w:w="0" w:type="auto"/>
            <w:tcBorders>
              <w:top w:val="single" w:sz="4" w:space="0" w:color="auto"/>
              <w:left w:val="single" w:sz="4" w:space="0" w:color="auto"/>
              <w:bottom w:val="single" w:sz="4" w:space="0" w:color="auto"/>
              <w:right w:val="single" w:sz="4" w:space="0" w:color="auto"/>
            </w:tcBorders>
            <w:hideMark/>
          </w:tcPr>
          <w:p w14:paraId="193319DA"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8737372"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020BF8B" w14:textId="77777777" w:rsidR="00922221" w:rsidRDefault="00922221">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tcPr>
          <w:p w14:paraId="63611D3F"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ABED5A"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1BD6C04"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59284"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432D394" w14:textId="77777777" w:rsidR="00922221" w:rsidRDefault="00922221">
            <w:pPr>
              <w:pStyle w:val="TAL"/>
              <w:rPr>
                <w:sz w:val="16"/>
              </w:rPr>
            </w:pPr>
            <w:r>
              <w:rPr>
                <w:sz w:val="16"/>
              </w:rPr>
              <w:t>revised</w:t>
            </w:r>
          </w:p>
        </w:tc>
      </w:tr>
      <w:tr w:rsidR="00922221" w14:paraId="2F986D1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9FAB1F2" w14:textId="77777777" w:rsidR="00922221" w:rsidRDefault="00922221">
            <w:pPr>
              <w:pStyle w:val="TAL"/>
              <w:rPr>
                <w:sz w:val="16"/>
              </w:rPr>
            </w:pPr>
            <w:r>
              <w:rPr>
                <w:sz w:val="16"/>
              </w:rPr>
              <w:t>C6-220275</w:t>
            </w:r>
          </w:p>
        </w:tc>
        <w:tc>
          <w:tcPr>
            <w:tcW w:w="0" w:type="auto"/>
            <w:tcBorders>
              <w:top w:val="single" w:sz="4" w:space="0" w:color="auto"/>
              <w:left w:val="single" w:sz="4" w:space="0" w:color="auto"/>
              <w:bottom w:val="single" w:sz="4" w:space="0" w:color="auto"/>
              <w:right w:val="single" w:sz="4" w:space="0" w:color="auto"/>
            </w:tcBorders>
            <w:hideMark/>
          </w:tcPr>
          <w:p w14:paraId="61895E03" w14:textId="77777777" w:rsidR="00922221" w:rsidRDefault="00922221">
            <w:pPr>
              <w:pStyle w:val="TAL"/>
              <w:rPr>
                <w:sz w:val="16"/>
              </w:rPr>
            </w:pPr>
            <w:r>
              <w:rPr>
                <w:sz w:val="16"/>
              </w:rPr>
              <w:t>Correction for ODAC TCs 5.4.10 and 5.4.11 and 5.4.12</w:t>
            </w:r>
          </w:p>
        </w:tc>
        <w:tc>
          <w:tcPr>
            <w:tcW w:w="0" w:type="auto"/>
            <w:tcBorders>
              <w:top w:val="single" w:sz="4" w:space="0" w:color="auto"/>
              <w:left w:val="single" w:sz="4" w:space="0" w:color="auto"/>
              <w:bottom w:val="single" w:sz="4" w:space="0" w:color="auto"/>
              <w:right w:val="single" w:sz="4" w:space="0" w:color="auto"/>
            </w:tcBorders>
            <w:hideMark/>
          </w:tcPr>
          <w:p w14:paraId="6DE895C5"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EC68A00"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1A8D6F9" w14:textId="77777777" w:rsidR="00922221" w:rsidRDefault="00922221">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14:paraId="754BF867"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5819F"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CABADA"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6F3469"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33A533F" w14:textId="77777777" w:rsidR="00922221" w:rsidRDefault="00922221">
            <w:pPr>
              <w:pStyle w:val="TAL"/>
              <w:rPr>
                <w:sz w:val="16"/>
              </w:rPr>
            </w:pPr>
            <w:r>
              <w:rPr>
                <w:sz w:val="16"/>
              </w:rPr>
              <w:t>agreed</w:t>
            </w:r>
          </w:p>
        </w:tc>
      </w:tr>
      <w:tr w:rsidR="00922221" w14:paraId="5B833F9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59D8644" w14:textId="77777777" w:rsidR="00922221" w:rsidRDefault="00922221">
            <w:pPr>
              <w:pStyle w:val="TAL"/>
              <w:rPr>
                <w:sz w:val="16"/>
              </w:rPr>
            </w:pPr>
            <w:r>
              <w:rPr>
                <w:sz w:val="16"/>
              </w:rPr>
              <w:t>C6-220244</w:t>
            </w:r>
          </w:p>
        </w:tc>
        <w:tc>
          <w:tcPr>
            <w:tcW w:w="0" w:type="auto"/>
            <w:tcBorders>
              <w:top w:val="single" w:sz="4" w:space="0" w:color="auto"/>
              <w:left w:val="single" w:sz="4" w:space="0" w:color="auto"/>
              <w:bottom w:val="single" w:sz="4" w:space="0" w:color="auto"/>
              <w:right w:val="single" w:sz="4" w:space="0" w:color="auto"/>
            </w:tcBorders>
            <w:hideMark/>
          </w:tcPr>
          <w:p w14:paraId="073484B2" w14:textId="77777777" w:rsidR="00922221" w:rsidRDefault="00922221">
            <w:pPr>
              <w:pStyle w:val="TAL"/>
              <w:rPr>
                <w:sz w:val="16"/>
              </w:rPr>
            </w:pPr>
            <w:r>
              <w:rPr>
                <w:sz w:val="16"/>
              </w:rPr>
              <w:t>Correction to TC 5.5.2</w:t>
            </w:r>
          </w:p>
        </w:tc>
        <w:tc>
          <w:tcPr>
            <w:tcW w:w="0" w:type="auto"/>
            <w:tcBorders>
              <w:top w:val="single" w:sz="4" w:space="0" w:color="auto"/>
              <w:left w:val="single" w:sz="4" w:space="0" w:color="auto"/>
              <w:bottom w:val="single" w:sz="4" w:space="0" w:color="auto"/>
              <w:right w:val="single" w:sz="4" w:space="0" w:color="auto"/>
            </w:tcBorders>
            <w:hideMark/>
          </w:tcPr>
          <w:p w14:paraId="04D357AA" w14:textId="77777777" w:rsidR="00922221" w:rsidRDefault="009222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AD6D4AC"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EA9A200" w14:textId="77777777" w:rsidR="00922221" w:rsidRDefault="00922221">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tcPr>
          <w:p w14:paraId="2CB8B9D6"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E066E"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0992F0"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6C705"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41DEFBF" w14:textId="77777777" w:rsidR="00922221" w:rsidRDefault="00922221">
            <w:pPr>
              <w:pStyle w:val="TAL"/>
              <w:rPr>
                <w:sz w:val="16"/>
              </w:rPr>
            </w:pPr>
            <w:r>
              <w:rPr>
                <w:sz w:val="16"/>
              </w:rPr>
              <w:t>revised</w:t>
            </w:r>
          </w:p>
        </w:tc>
      </w:tr>
      <w:tr w:rsidR="00922221" w14:paraId="1168971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52A5499" w14:textId="77777777" w:rsidR="00922221" w:rsidRDefault="00922221">
            <w:pPr>
              <w:pStyle w:val="TAL"/>
              <w:rPr>
                <w:sz w:val="16"/>
              </w:rPr>
            </w:pPr>
            <w:r>
              <w:rPr>
                <w:sz w:val="16"/>
              </w:rPr>
              <w:t>C6-220290</w:t>
            </w:r>
          </w:p>
        </w:tc>
        <w:tc>
          <w:tcPr>
            <w:tcW w:w="0" w:type="auto"/>
            <w:tcBorders>
              <w:top w:val="single" w:sz="4" w:space="0" w:color="auto"/>
              <w:left w:val="single" w:sz="4" w:space="0" w:color="auto"/>
              <w:bottom w:val="single" w:sz="4" w:space="0" w:color="auto"/>
              <w:right w:val="single" w:sz="4" w:space="0" w:color="auto"/>
            </w:tcBorders>
            <w:hideMark/>
          </w:tcPr>
          <w:p w14:paraId="53FC50E4" w14:textId="77777777" w:rsidR="00922221" w:rsidRDefault="00922221">
            <w:pPr>
              <w:pStyle w:val="TAL"/>
              <w:rPr>
                <w:sz w:val="16"/>
              </w:rPr>
            </w:pPr>
            <w:r>
              <w:rPr>
                <w:sz w:val="16"/>
              </w:rPr>
              <w:t>Correction to TC 5.5.2</w:t>
            </w:r>
          </w:p>
        </w:tc>
        <w:tc>
          <w:tcPr>
            <w:tcW w:w="0" w:type="auto"/>
            <w:tcBorders>
              <w:top w:val="single" w:sz="4" w:space="0" w:color="auto"/>
              <w:left w:val="single" w:sz="4" w:space="0" w:color="auto"/>
              <w:bottom w:val="single" w:sz="4" w:space="0" w:color="auto"/>
              <w:right w:val="single" w:sz="4" w:space="0" w:color="auto"/>
            </w:tcBorders>
            <w:hideMark/>
          </w:tcPr>
          <w:p w14:paraId="11B81678" w14:textId="77777777" w:rsidR="00922221" w:rsidRDefault="009222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E42B2B0"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FCDF383" w14:textId="77777777" w:rsidR="00922221" w:rsidRDefault="00922221">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5B03BFCE"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E22C29"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C4F112"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100A8"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E62DA96" w14:textId="77777777" w:rsidR="00922221" w:rsidRDefault="00922221">
            <w:pPr>
              <w:pStyle w:val="TAL"/>
              <w:rPr>
                <w:sz w:val="16"/>
              </w:rPr>
            </w:pPr>
            <w:r>
              <w:rPr>
                <w:sz w:val="16"/>
              </w:rPr>
              <w:t>agreed</w:t>
            </w:r>
          </w:p>
        </w:tc>
      </w:tr>
      <w:tr w:rsidR="00922221" w14:paraId="46B6209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47A3695" w14:textId="77777777" w:rsidR="00922221" w:rsidRDefault="00922221">
            <w:pPr>
              <w:pStyle w:val="TAL"/>
              <w:rPr>
                <w:sz w:val="16"/>
              </w:rPr>
            </w:pPr>
            <w:r>
              <w:rPr>
                <w:sz w:val="16"/>
              </w:rPr>
              <w:t>C6-220252</w:t>
            </w:r>
          </w:p>
        </w:tc>
        <w:tc>
          <w:tcPr>
            <w:tcW w:w="0" w:type="auto"/>
            <w:tcBorders>
              <w:top w:val="single" w:sz="4" w:space="0" w:color="auto"/>
              <w:left w:val="single" w:sz="4" w:space="0" w:color="auto"/>
              <w:bottom w:val="single" w:sz="4" w:space="0" w:color="auto"/>
              <w:right w:val="single" w:sz="4" w:space="0" w:color="auto"/>
            </w:tcBorders>
            <w:hideMark/>
          </w:tcPr>
          <w:p w14:paraId="0F8CE66C"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2B706D1D"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316CE00"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CE98F05" w14:textId="77777777" w:rsidR="00922221" w:rsidRDefault="00922221">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tcPr>
          <w:p w14:paraId="5720956C"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12B93"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C169FC"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80BE29B"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B012A08" w14:textId="77777777" w:rsidR="00922221" w:rsidRDefault="00922221">
            <w:pPr>
              <w:pStyle w:val="TAL"/>
              <w:rPr>
                <w:sz w:val="16"/>
              </w:rPr>
            </w:pPr>
            <w:r>
              <w:rPr>
                <w:sz w:val="16"/>
              </w:rPr>
              <w:t>revised</w:t>
            </w:r>
          </w:p>
        </w:tc>
      </w:tr>
      <w:tr w:rsidR="00922221" w14:paraId="4068C68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40D16B9" w14:textId="77777777" w:rsidR="00922221" w:rsidRDefault="00922221">
            <w:pPr>
              <w:pStyle w:val="TAL"/>
              <w:rPr>
                <w:sz w:val="16"/>
              </w:rPr>
            </w:pPr>
            <w:r>
              <w:rPr>
                <w:sz w:val="16"/>
              </w:rPr>
              <w:t>C6-220285</w:t>
            </w:r>
          </w:p>
        </w:tc>
        <w:tc>
          <w:tcPr>
            <w:tcW w:w="0" w:type="auto"/>
            <w:tcBorders>
              <w:top w:val="single" w:sz="4" w:space="0" w:color="auto"/>
              <w:left w:val="single" w:sz="4" w:space="0" w:color="auto"/>
              <w:bottom w:val="single" w:sz="4" w:space="0" w:color="auto"/>
              <w:right w:val="single" w:sz="4" w:space="0" w:color="auto"/>
            </w:tcBorders>
            <w:hideMark/>
          </w:tcPr>
          <w:p w14:paraId="152D9731"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110E006E"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1333654"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4B82177" w14:textId="77777777" w:rsidR="00922221" w:rsidRDefault="00922221">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26E889C1"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97B71"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17F16"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3752B16"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102B864" w14:textId="77777777" w:rsidR="00922221" w:rsidRDefault="00922221">
            <w:pPr>
              <w:pStyle w:val="TAL"/>
              <w:rPr>
                <w:sz w:val="16"/>
              </w:rPr>
            </w:pPr>
            <w:r>
              <w:rPr>
                <w:sz w:val="16"/>
              </w:rPr>
              <w:t>revised</w:t>
            </w:r>
          </w:p>
        </w:tc>
      </w:tr>
      <w:tr w:rsidR="00922221" w14:paraId="7B8409B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E94AF44" w14:textId="77777777" w:rsidR="00922221" w:rsidRDefault="00922221">
            <w:pPr>
              <w:pStyle w:val="TAL"/>
              <w:rPr>
                <w:sz w:val="16"/>
              </w:rPr>
            </w:pPr>
            <w:r>
              <w:rPr>
                <w:sz w:val="16"/>
              </w:rPr>
              <w:t>C6-220298</w:t>
            </w:r>
          </w:p>
        </w:tc>
        <w:tc>
          <w:tcPr>
            <w:tcW w:w="0" w:type="auto"/>
            <w:tcBorders>
              <w:top w:val="single" w:sz="4" w:space="0" w:color="auto"/>
              <w:left w:val="single" w:sz="4" w:space="0" w:color="auto"/>
              <w:bottom w:val="single" w:sz="4" w:space="0" w:color="auto"/>
              <w:right w:val="single" w:sz="4" w:space="0" w:color="auto"/>
            </w:tcBorders>
            <w:hideMark/>
          </w:tcPr>
          <w:p w14:paraId="79147A19" w14:textId="77777777" w:rsidR="00922221" w:rsidRDefault="00922221">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hideMark/>
          </w:tcPr>
          <w:p w14:paraId="219D0C57"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0EF37CE"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43C9748" w14:textId="77777777" w:rsidR="00922221" w:rsidRDefault="00922221">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73845688"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F89425"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582947"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63480D4"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73F1E8E" w14:textId="77777777" w:rsidR="00922221" w:rsidRDefault="00922221">
            <w:pPr>
              <w:pStyle w:val="TAL"/>
              <w:rPr>
                <w:sz w:val="16"/>
              </w:rPr>
            </w:pPr>
            <w:r>
              <w:rPr>
                <w:sz w:val="16"/>
              </w:rPr>
              <w:t>postponed</w:t>
            </w:r>
          </w:p>
        </w:tc>
      </w:tr>
      <w:tr w:rsidR="00922221" w14:paraId="6020926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376CE43" w14:textId="77777777" w:rsidR="00922221" w:rsidRDefault="00922221">
            <w:pPr>
              <w:pStyle w:val="TAL"/>
              <w:rPr>
                <w:sz w:val="16"/>
              </w:rPr>
            </w:pPr>
            <w:r>
              <w:rPr>
                <w:sz w:val="16"/>
              </w:rPr>
              <w:t>C6-220272</w:t>
            </w:r>
          </w:p>
        </w:tc>
        <w:tc>
          <w:tcPr>
            <w:tcW w:w="0" w:type="auto"/>
            <w:tcBorders>
              <w:top w:val="single" w:sz="4" w:space="0" w:color="auto"/>
              <w:left w:val="single" w:sz="4" w:space="0" w:color="auto"/>
              <w:bottom w:val="single" w:sz="4" w:space="0" w:color="auto"/>
              <w:right w:val="single" w:sz="4" w:space="0" w:color="auto"/>
            </w:tcBorders>
            <w:hideMark/>
          </w:tcPr>
          <w:p w14:paraId="4FD3AD24" w14:textId="77777777" w:rsidR="00922221" w:rsidRDefault="00922221">
            <w:pPr>
              <w:pStyle w:val="TAL"/>
              <w:rPr>
                <w:sz w:val="16"/>
              </w:rPr>
            </w:pPr>
            <w:r>
              <w:rPr>
                <w:sz w:val="16"/>
              </w:rPr>
              <w:t>SSC Mode corrections for 16.x URSP test cases</w:t>
            </w:r>
          </w:p>
        </w:tc>
        <w:tc>
          <w:tcPr>
            <w:tcW w:w="0" w:type="auto"/>
            <w:tcBorders>
              <w:top w:val="single" w:sz="4" w:space="0" w:color="auto"/>
              <w:left w:val="single" w:sz="4" w:space="0" w:color="auto"/>
              <w:bottom w:val="single" w:sz="4" w:space="0" w:color="auto"/>
              <w:right w:val="single" w:sz="4" w:space="0" w:color="auto"/>
            </w:tcBorders>
            <w:hideMark/>
          </w:tcPr>
          <w:p w14:paraId="06A61EE4"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DFBB804" w14:textId="77777777" w:rsidR="00922221" w:rsidRDefault="0092222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CCF4B38" w14:textId="77777777" w:rsidR="00922221" w:rsidRDefault="00922221">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tcPr>
          <w:p w14:paraId="27856E0D"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B9FDF"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90FBDD"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B1C90"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237A89" w14:textId="77777777" w:rsidR="00922221" w:rsidRDefault="00922221">
            <w:pPr>
              <w:pStyle w:val="TAL"/>
              <w:rPr>
                <w:sz w:val="16"/>
              </w:rPr>
            </w:pPr>
            <w:r>
              <w:rPr>
                <w:sz w:val="16"/>
              </w:rPr>
              <w:t>agreed</w:t>
            </w:r>
          </w:p>
        </w:tc>
      </w:tr>
      <w:tr w:rsidR="00922221" w14:paraId="1D5D255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C9DD2A2" w14:textId="77777777" w:rsidR="00922221" w:rsidRDefault="00922221">
            <w:pPr>
              <w:pStyle w:val="TAL"/>
              <w:rPr>
                <w:sz w:val="16"/>
              </w:rPr>
            </w:pPr>
            <w:r>
              <w:rPr>
                <w:sz w:val="16"/>
              </w:rPr>
              <w:t>C6-220250</w:t>
            </w:r>
          </w:p>
        </w:tc>
        <w:tc>
          <w:tcPr>
            <w:tcW w:w="0" w:type="auto"/>
            <w:tcBorders>
              <w:top w:val="single" w:sz="4" w:space="0" w:color="auto"/>
              <w:left w:val="single" w:sz="4" w:space="0" w:color="auto"/>
              <w:bottom w:val="single" w:sz="4" w:space="0" w:color="auto"/>
              <w:right w:val="single" w:sz="4" w:space="0" w:color="auto"/>
            </w:tcBorders>
            <w:hideMark/>
          </w:tcPr>
          <w:p w14:paraId="2DA680CC" w14:textId="77777777" w:rsidR="00922221" w:rsidRDefault="00922221">
            <w:pPr>
              <w:pStyle w:val="TAL"/>
              <w:rPr>
                <w:sz w:val="16"/>
              </w:rPr>
            </w:pPr>
            <w:r>
              <w:rPr>
                <w:sz w:val="16"/>
              </w:rPr>
              <w:t>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67A7D3D2"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C760498" w14:textId="77777777" w:rsidR="00922221" w:rsidRDefault="00922221">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469B04E0" w14:textId="77777777" w:rsidR="00922221" w:rsidRDefault="00922221">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4416CE0E"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BD045"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A1B119"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413D13E"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4F041A" w14:textId="77777777" w:rsidR="00922221" w:rsidRDefault="00922221">
            <w:pPr>
              <w:pStyle w:val="TAL"/>
              <w:rPr>
                <w:sz w:val="16"/>
              </w:rPr>
            </w:pPr>
            <w:r>
              <w:rPr>
                <w:sz w:val="16"/>
              </w:rPr>
              <w:t>agreed</w:t>
            </w:r>
          </w:p>
        </w:tc>
      </w:tr>
      <w:tr w:rsidR="00922221" w14:paraId="1B538E5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6EA140" w14:textId="77777777" w:rsidR="00922221" w:rsidRDefault="00922221">
            <w:pPr>
              <w:pStyle w:val="TAL"/>
              <w:rPr>
                <w:sz w:val="16"/>
              </w:rPr>
            </w:pPr>
            <w:r>
              <w:rPr>
                <w:sz w:val="16"/>
              </w:rPr>
              <w:t>C6-220257</w:t>
            </w:r>
          </w:p>
        </w:tc>
        <w:tc>
          <w:tcPr>
            <w:tcW w:w="0" w:type="auto"/>
            <w:tcBorders>
              <w:top w:val="single" w:sz="4" w:space="0" w:color="auto"/>
              <w:left w:val="single" w:sz="4" w:space="0" w:color="auto"/>
              <w:bottom w:val="single" w:sz="4" w:space="0" w:color="auto"/>
              <w:right w:val="single" w:sz="4" w:space="0" w:color="auto"/>
            </w:tcBorders>
            <w:hideMark/>
          </w:tcPr>
          <w:p w14:paraId="442CC687" w14:textId="77777777" w:rsidR="00922221" w:rsidRDefault="00922221">
            <w:pPr>
              <w:pStyle w:val="TAL"/>
              <w:rPr>
                <w:sz w:val="16"/>
              </w:rPr>
            </w:pPr>
            <w:r>
              <w:rPr>
                <w:sz w:val="16"/>
              </w:rPr>
              <w:t>Simplification of TS 31.122</w:t>
            </w:r>
          </w:p>
        </w:tc>
        <w:tc>
          <w:tcPr>
            <w:tcW w:w="0" w:type="auto"/>
            <w:tcBorders>
              <w:top w:val="single" w:sz="4" w:space="0" w:color="auto"/>
              <w:left w:val="single" w:sz="4" w:space="0" w:color="auto"/>
              <w:bottom w:val="single" w:sz="4" w:space="0" w:color="auto"/>
              <w:right w:val="single" w:sz="4" w:space="0" w:color="auto"/>
            </w:tcBorders>
            <w:hideMark/>
          </w:tcPr>
          <w:p w14:paraId="04C8FE51"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D111AA" w14:textId="77777777" w:rsidR="00922221" w:rsidRDefault="00922221">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489F6EFD" w14:textId="77777777" w:rsidR="00922221" w:rsidRDefault="00922221">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2771BDA6"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545B2"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FA6F1"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426E5"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694F3A4" w14:textId="77777777" w:rsidR="00922221" w:rsidRDefault="00922221">
            <w:pPr>
              <w:pStyle w:val="TAL"/>
              <w:rPr>
                <w:sz w:val="16"/>
              </w:rPr>
            </w:pPr>
            <w:r>
              <w:rPr>
                <w:sz w:val="16"/>
              </w:rPr>
              <w:t>revised</w:t>
            </w:r>
          </w:p>
        </w:tc>
      </w:tr>
      <w:tr w:rsidR="00922221" w14:paraId="18EC1D8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F89003D" w14:textId="77777777" w:rsidR="00922221" w:rsidRDefault="00922221">
            <w:pPr>
              <w:pStyle w:val="TAL"/>
              <w:rPr>
                <w:sz w:val="16"/>
              </w:rPr>
            </w:pPr>
            <w:r>
              <w:rPr>
                <w:sz w:val="16"/>
              </w:rPr>
              <w:t>C6-220280</w:t>
            </w:r>
          </w:p>
        </w:tc>
        <w:tc>
          <w:tcPr>
            <w:tcW w:w="0" w:type="auto"/>
            <w:tcBorders>
              <w:top w:val="single" w:sz="4" w:space="0" w:color="auto"/>
              <w:left w:val="single" w:sz="4" w:space="0" w:color="auto"/>
              <w:bottom w:val="single" w:sz="4" w:space="0" w:color="auto"/>
              <w:right w:val="single" w:sz="4" w:space="0" w:color="auto"/>
            </w:tcBorders>
            <w:hideMark/>
          </w:tcPr>
          <w:p w14:paraId="75DB136D" w14:textId="77777777" w:rsidR="00922221" w:rsidRDefault="00922221">
            <w:pPr>
              <w:pStyle w:val="TAL"/>
              <w:rPr>
                <w:sz w:val="16"/>
              </w:rPr>
            </w:pPr>
            <w:r>
              <w:rPr>
                <w:sz w:val="16"/>
              </w:rPr>
              <w:t>Simplification of TS 31.122</w:t>
            </w:r>
          </w:p>
        </w:tc>
        <w:tc>
          <w:tcPr>
            <w:tcW w:w="0" w:type="auto"/>
            <w:tcBorders>
              <w:top w:val="single" w:sz="4" w:space="0" w:color="auto"/>
              <w:left w:val="single" w:sz="4" w:space="0" w:color="auto"/>
              <w:bottom w:val="single" w:sz="4" w:space="0" w:color="auto"/>
              <w:right w:val="single" w:sz="4" w:space="0" w:color="auto"/>
            </w:tcBorders>
            <w:hideMark/>
          </w:tcPr>
          <w:p w14:paraId="708532C2"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0F9278D" w14:textId="77777777" w:rsidR="00922221" w:rsidRDefault="00922221">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316F156E" w14:textId="77777777" w:rsidR="00922221" w:rsidRDefault="00922221">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0D95E233"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136BB5" w14:textId="77777777" w:rsidR="00922221" w:rsidRDefault="009222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17ECE6"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80DD8" w14:textId="77777777" w:rsidR="00922221" w:rsidRDefault="009222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767EC96" w14:textId="77777777" w:rsidR="00922221" w:rsidRDefault="00922221">
            <w:pPr>
              <w:pStyle w:val="TAL"/>
              <w:rPr>
                <w:sz w:val="16"/>
              </w:rPr>
            </w:pPr>
            <w:r>
              <w:rPr>
                <w:sz w:val="16"/>
              </w:rPr>
              <w:t>agreed</w:t>
            </w:r>
          </w:p>
        </w:tc>
      </w:tr>
      <w:tr w:rsidR="00922221" w14:paraId="6A4CD6A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53547CA" w14:textId="77777777" w:rsidR="00922221" w:rsidRDefault="00922221">
            <w:pPr>
              <w:pStyle w:val="TAL"/>
              <w:rPr>
                <w:sz w:val="16"/>
              </w:rPr>
            </w:pPr>
            <w:r>
              <w:rPr>
                <w:sz w:val="16"/>
              </w:rPr>
              <w:t>C6-220271</w:t>
            </w:r>
          </w:p>
        </w:tc>
        <w:tc>
          <w:tcPr>
            <w:tcW w:w="0" w:type="auto"/>
            <w:tcBorders>
              <w:top w:val="single" w:sz="4" w:space="0" w:color="auto"/>
              <w:left w:val="single" w:sz="4" w:space="0" w:color="auto"/>
              <w:bottom w:val="single" w:sz="4" w:space="0" w:color="auto"/>
              <w:right w:val="single" w:sz="4" w:space="0" w:color="auto"/>
            </w:tcBorders>
            <w:hideMark/>
          </w:tcPr>
          <w:p w14:paraId="580FED5E" w14:textId="77777777" w:rsidR="00922221" w:rsidRDefault="00922221">
            <w:pPr>
              <w:pStyle w:val="TAL"/>
              <w:rPr>
                <w:sz w:val="16"/>
              </w:rPr>
            </w:pPr>
            <w:r>
              <w:rPr>
                <w:sz w:val="16"/>
              </w:rPr>
              <w:t>Update of USAT 27.22.14 SOR related testcase</w:t>
            </w:r>
          </w:p>
        </w:tc>
        <w:tc>
          <w:tcPr>
            <w:tcW w:w="0" w:type="auto"/>
            <w:tcBorders>
              <w:top w:val="single" w:sz="4" w:space="0" w:color="auto"/>
              <w:left w:val="single" w:sz="4" w:space="0" w:color="auto"/>
              <w:bottom w:val="single" w:sz="4" w:space="0" w:color="auto"/>
              <w:right w:val="single" w:sz="4" w:space="0" w:color="auto"/>
            </w:tcBorders>
            <w:hideMark/>
          </w:tcPr>
          <w:p w14:paraId="761218F2" w14:textId="77777777" w:rsidR="00922221" w:rsidRDefault="00922221">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53E809"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F97F4E" w14:textId="77777777" w:rsidR="00922221" w:rsidRDefault="00922221">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3E95AB9A"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E50BBD"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000E82"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93139"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A2220B0" w14:textId="77777777" w:rsidR="00922221" w:rsidRDefault="00922221">
            <w:pPr>
              <w:pStyle w:val="TAL"/>
              <w:rPr>
                <w:sz w:val="16"/>
              </w:rPr>
            </w:pPr>
            <w:r>
              <w:rPr>
                <w:sz w:val="16"/>
              </w:rPr>
              <w:t>merged</w:t>
            </w:r>
          </w:p>
        </w:tc>
      </w:tr>
      <w:tr w:rsidR="00922221" w14:paraId="300CF0F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0D2BE66" w14:textId="77777777" w:rsidR="00922221" w:rsidRDefault="00922221">
            <w:pPr>
              <w:pStyle w:val="TAL"/>
              <w:rPr>
                <w:sz w:val="16"/>
              </w:rPr>
            </w:pPr>
            <w:r>
              <w:rPr>
                <w:sz w:val="16"/>
              </w:rPr>
              <w:t>C6-220219</w:t>
            </w:r>
          </w:p>
        </w:tc>
        <w:tc>
          <w:tcPr>
            <w:tcW w:w="0" w:type="auto"/>
            <w:tcBorders>
              <w:top w:val="single" w:sz="4" w:space="0" w:color="auto"/>
              <w:left w:val="single" w:sz="4" w:space="0" w:color="auto"/>
              <w:bottom w:val="single" w:sz="4" w:space="0" w:color="auto"/>
              <w:right w:val="single" w:sz="4" w:space="0" w:color="auto"/>
            </w:tcBorders>
            <w:hideMark/>
          </w:tcPr>
          <w:p w14:paraId="4FDF15B6" w14:textId="77777777" w:rsidR="00922221" w:rsidRDefault="00922221">
            <w:pPr>
              <w:pStyle w:val="TAL"/>
              <w:rPr>
                <w:sz w:val="16"/>
              </w:rPr>
            </w:pPr>
            <w:r>
              <w:rPr>
                <w:sz w:val="16"/>
              </w:rPr>
              <w:t>SSC mode corrections for BIP test cases</w:t>
            </w:r>
          </w:p>
        </w:tc>
        <w:tc>
          <w:tcPr>
            <w:tcW w:w="0" w:type="auto"/>
            <w:tcBorders>
              <w:top w:val="single" w:sz="4" w:space="0" w:color="auto"/>
              <w:left w:val="single" w:sz="4" w:space="0" w:color="auto"/>
              <w:bottom w:val="single" w:sz="4" w:space="0" w:color="auto"/>
              <w:right w:val="single" w:sz="4" w:space="0" w:color="auto"/>
            </w:tcBorders>
            <w:hideMark/>
          </w:tcPr>
          <w:p w14:paraId="3C50CBF9"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2ADD5AB"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1EABC2A" w14:textId="77777777" w:rsidR="00922221" w:rsidRDefault="00922221">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tcPr>
          <w:p w14:paraId="05417633"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02BF7"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83675D"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14350"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E201685" w14:textId="77777777" w:rsidR="00922221" w:rsidRDefault="00922221">
            <w:pPr>
              <w:pStyle w:val="TAL"/>
              <w:rPr>
                <w:sz w:val="16"/>
              </w:rPr>
            </w:pPr>
            <w:r>
              <w:rPr>
                <w:sz w:val="16"/>
              </w:rPr>
              <w:t>agreed</w:t>
            </w:r>
          </w:p>
        </w:tc>
      </w:tr>
      <w:tr w:rsidR="00922221" w14:paraId="70C98CE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B841481" w14:textId="77777777" w:rsidR="00922221" w:rsidRDefault="00922221">
            <w:pPr>
              <w:pStyle w:val="TAL"/>
              <w:rPr>
                <w:sz w:val="16"/>
              </w:rPr>
            </w:pPr>
            <w:r>
              <w:rPr>
                <w:sz w:val="16"/>
              </w:rPr>
              <w:t>C6-220227</w:t>
            </w:r>
          </w:p>
        </w:tc>
        <w:tc>
          <w:tcPr>
            <w:tcW w:w="0" w:type="auto"/>
            <w:tcBorders>
              <w:top w:val="single" w:sz="4" w:space="0" w:color="auto"/>
              <w:left w:val="single" w:sz="4" w:space="0" w:color="auto"/>
              <w:bottom w:val="single" w:sz="4" w:space="0" w:color="auto"/>
              <w:right w:val="single" w:sz="4" w:space="0" w:color="auto"/>
            </w:tcBorders>
            <w:hideMark/>
          </w:tcPr>
          <w:p w14:paraId="15139998"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2BF81218"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DAED32"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7CA8621" w14:textId="77777777" w:rsidR="00922221" w:rsidRDefault="00922221">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tcPr>
          <w:p w14:paraId="2F88A091"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4A8D4"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4D91CD"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5DF3592"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17028C" w14:textId="77777777" w:rsidR="00922221" w:rsidRDefault="00922221">
            <w:pPr>
              <w:pStyle w:val="TAL"/>
              <w:rPr>
                <w:sz w:val="16"/>
              </w:rPr>
            </w:pPr>
            <w:r>
              <w:rPr>
                <w:sz w:val="16"/>
              </w:rPr>
              <w:t>revised</w:t>
            </w:r>
          </w:p>
        </w:tc>
      </w:tr>
      <w:tr w:rsidR="00922221" w14:paraId="51EFB1A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F2F3DCD" w14:textId="77777777" w:rsidR="00922221" w:rsidRDefault="00922221">
            <w:pPr>
              <w:pStyle w:val="TAL"/>
              <w:rPr>
                <w:sz w:val="16"/>
              </w:rPr>
            </w:pPr>
            <w:r>
              <w:rPr>
                <w:sz w:val="16"/>
              </w:rPr>
              <w:t>C6-220300</w:t>
            </w:r>
          </w:p>
        </w:tc>
        <w:tc>
          <w:tcPr>
            <w:tcW w:w="0" w:type="auto"/>
            <w:tcBorders>
              <w:top w:val="single" w:sz="4" w:space="0" w:color="auto"/>
              <w:left w:val="single" w:sz="4" w:space="0" w:color="auto"/>
              <w:bottom w:val="single" w:sz="4" w:space="0" w:color="auto"/>
              <w:right w:val="single" w:sz="4" w:space="0" w:color="auto"/>
            </w:tcBorders>
            <w:hideMark/>
          </w:tcPr>
          <w:p w14:paraId="5262D131"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3400180C"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A756A2"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8B34942" w14:textId="77777777" w:rsidR="00922221" w:rsidRDefault="00922221">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410E62F6"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F75D1E"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BC3B5D"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33E351A"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48809E0" w14:textId="77777777" w:rsidR="00922221" w:rsidRDefault="00922221">
            <w:pPr>
              <w:pStyle w:val="TAL"/>
              <w:rPr>
                <w:sz w:val="16"/>
              </w:rPr>
            </w:pPr>
            <w:r>
              <w:rPr>
                <w:sz w:val="16"/>
              </w:rPr>
              <w:t>revised</w:t>
            </w:r>
          </w:p>
        </w:tc>
      </w:tr>
      <w:tr w:rsidR="00922221" w14:paraId="7E31C94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37E9D31" w14:textId="77777777" w:rsidR="00922221" w:rsidRDefault="00922221">
            <w:pPr>
              <w:pStyle w:val="TAL"/>
              <w:rPr>
                <w:sz w:val="16"/>
              </w:rPr>
            </w:pPr>
            <w:r>
              <w:rPr>
                <w:sz w:val="16"/>
              </w:rPr>
              <w:t>C6-220302</w:t>
            </w:r>
          </w:p>
        </w:tc>
        <w:tc>
          <w:tcPr>
            <w:tcW w:w="0" w:type="auto"/>
            <w:tcBorders>
              <w:top w:val="single" w:sz="4" w:space="0" w:color="auto"/>
              <w:left w:val="single" w:sz="4" w:space="0" w:color="auto"/>
              <w:bottom w:val="single" w:sz="4" w:space="0" w:color="auto"/>
              <w:right w:val="single" w:sz="4" w:space="0" w:color="auto"/>
            </w:tcBorders>
            <w:hideMark/>
          </w:tcPr>
          <w:p w14:paraId="5B615EFB"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41859887"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39489D"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9A37325" w14:textId="77777777" w:rsidR="00922221" w:rsidRDefault="00922221">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6E85308C" w14:textId="77777777" w:rsidR="00922221" w:rsidRDefault="009222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A47076"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7B0D3F"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4B81470"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F4CB8D" w14:textId="77777777" w:rsidR="00922221" w:rsidRDefault="00922221">
            <w:pPr>
              <w:pStyle w:val="TAL"/>
              <w:rPr>
                <w:sz w:val="16"/>
              </w:rPr>
            </w:pPr>
            <w:r>
              <w:rPr>
                <w:sz w:val="16"/>
              </w:rPr>
              <w:t>revised</w:t>
            </w:r>
          </w:p>
        </w:tc>
      </w:tr>
      <w:tr w:rsidR="00922221" w14:paraId="46CD596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7034F3B" w14:textId="77777777" w:rsidR="00922221" w:rsidRDefault="00922221">
            <w:pPr>
              <w:pStyle w:val="TAL"/>
              <w:rPr>
                <w:sz w:val="16"/>
              </w:rPr>
            </w:pPr>
            <w:r>
              <w:rPr>
                <w:sz w:val="16"/>
              </w:rPr>
              <w:t>C6-220303</w:t>
            </w:r>
          </w:p>
        </w:tc>
        <w:tc>
          <w:tcPr>
            <w:tcW w:w="0" w:type="auto"/>
            <w:tcBorders>
              <w:top w:val="single" w:sz="4" w:space="0" w:color="auto"/>
              <w:left w:val="single" w:sz="4" w:space="0" w:color="auto"/>
              <w:bottom w:val="single" w:sz="4" w:space="0" w:color="auto"/>
              <w:right w:val="single" w:sz="4" w:space="0" w:color="auto"/>
            </w:tcBorders>
            <w:hideMark/>
          </w:tcPr>
          <w:p w14:paraId="35036B51" w14:textId="77777777" w:rsidR="00922221" w:rsidRDefault="00922221">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hideMark/>
          </w:tcPr>
          <w:p w14:paraId="5F38D6F1" w14:textId="77777777" w:rsidR="00922221" w:rsidRDefault="00922221">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29AD78F"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94C5407" w14:textId="77777777" w:rsidR="00922221" w:rsidRDefault="00922221">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70406A87" w14:textId="77777777" w:rsidR="00922221" w:rsidRDefault="009222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243C303"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9D419A" w14:textId="77777777" w:rsidR="00922221" w:rsidRDefault="009222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7EA7FFF"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3D2550" w14:textId="77777777" w:rsidR="00922221" w:rsidRDefault="00922221">
            <w:pPr>
              <w:pStyle w:val="TAL"/>
              <w:rPr>
                <w:sz w:val="16"/>
              </w:rPr>
            </w:pPr>
            <w:r>
              <w:rPr>
                <w:sz w:val="16"/>
              </w:rPr>
              <w:t>agreed</w:t>
            </w:r>
          </w:p>
        </w:tc>
      </w:tr>
      <w:tr w:rsidR="00922221" w14:paraId="2447DAA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EECDC54" w14:textId="77777777" w:rsidR="00922221" w:rsidRDefault="00922221">
            <w:pPr>
              <w:pStyle w:val="TAL"/>
              <w:rPr>
                <w:sz w:val="16"/>
              </w:rPr>
            </w:pPr>
            <w:r>
              <w:rPr>
                <w:sz w:val="16"/>
              </w:rPr>
              <w:t>C6-220228</w:t>
            </w:r>
          </w:p>
        </w:tc>
        <w:tc>
          <w:tcPr>
            <w:tcW w:w="0" w:type="auto"/>
            <w:tcBorders>
              <w:top w:val="single" w:sz="4" w:space="0" w:color="auto"/>
              <w:left w:val="single" w:sz="4" w:space="0" w:color="auto"/>
              <w:bottom w:val="single" w:sz="4" w:space="0" w:color="auto"/>
              <w:right w:val="single" w:sz="4" w:space="0" w:color="auto"/>
            </w:tcBorders>
            <w:hideMark/>
          </w:tcPr>
          <w:p w14:paraId="6FCD56A8" w14:textId="77777777" w:rsidR="00922221" w:rsidRDefault="00922221">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33826A8F"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3ECFC9"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DB611B5" w14:textId="77777777" w:rsidR="00922221" w:rsidRDefault="00922221">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tcPr>
          <w:p w14:paraId="2CD235B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40CC5"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4AA021"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EE0586"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F56E97A" w14:textId="77777777" w:rsidR="00922221" w:rsidRDefault="00922221">
            <w:pPr>
              <w:pStyle w:val="TAL"/>
              <w:rPr>
                <w:sz w:val="16"/>
              </w:rPr>
            </w:pPr>
            <w:r>
              <w:rPr>
                <w:sz w:val="16"/>
              </w:rPr>
              <w:t>agreed</w:t>
            </w:r>
          </w:p>
        </w:tc>
      </w:tr>
      <w:tr w:rsidR="00922221" w14:paraId="4F1693B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39B9FF0" w14:textId="77777777" w:rsidR="00922221" w:rsidRDefault="00922221">
            <w:pPr>
              <w:pStyle w:val="TAL"/>
              <w:rPr>
                <w:sz w:val="16"/>
              </w:rPr>
            </w:pPr>
            <w:r>
              <w:rPr>
                <w:sz w:val="16"/>
              </w:rPr>
              <w:t>C6-220229</w:t>
            </w:r>
          </w:p>
        </w:tc>
        <w:tc>
          <w:tcPr>
            <w:tcW w:w="0" w:type="auto"/>
            <w:tcBorders>
              <w:top w:val="single" w:sz="4" w:space="0" w:color="auto"/>
              <w:left w:val="single" w:sz="4" w:space="0" w:color="auto"/>
              <w:bottom w:val="single" w:sz="4" w:space="0" w:color="auto"/>
              <w:right w:val="single" w:sz="4" w:space="0" w:color="auto"/>
            </w:tcBorders>
            <w:hideMark/>
          </w:tcPr>
          <w:p w14:paraId="3453BCA4" w14:textId="77777777" w:rsidR="00922221" w:rsidRDefault="00922221">
            <w:pPr>
              <w:pStyle w:val="TAL"/>
              <w:rPr>
                <w:sz w:val="16"/>
              </w:rPr>
            </w:pPr>
            <w:r>
              <w:rPr>
                <w:sz w:val="16"/>
              </w:rPr>
              <w:t>Alignment of EF_UST descriptions in 27.22.2x clauses</w:t>
            </w:r>
          </w:p>
        </w:tc>
        <w:tc>
          <w:tcPr>
            <w:tcW w:w="0" w:type="auto"/>
            <w:tcBorders>
              <w:top w:val="single" w:sz="4" w:space="0" w:color="auto"/>
              <w:left w:val="single" w:sz="4" w:space="0" w:color="auto"/>
              <w:bottom w:val="single" w:sz="4" w:space="0" w:color="auto"/>
              <w:right w:val="single" w:sz="4" w:space="0" w:color="auto"/>
            </w:tcBorders>
            <w:hideMark/>
          </w:tcPr>
          <w:p w14:paraId="0B789C33"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0D01FB"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711CF86" w14:textId="77777777" w:rsidR="00922221" w:rsidRDefault="00922221">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tcPr>
          <w:p w14:paraId="3153439D"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5A225"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3A438E"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83E5774"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ADF82D" w14:textId="77777777" w:rsidR="00922221" w:rsidRDefault="00922221">
            <w:pPr>
              <w:pStyle w:val="TAL"/>
              <w:rPr>
                <w:sz w:val="16"/>
              </w:rPr>
            </w:pPr>
            <w:r>
              <w:rPr>
                <w:sz w:val="16"/>
              </w:rPr>
              <w:t>agreed</w:t>
            </w:r>
          </w:p>
        </w:tc>
      </w:tr>
      <w:tr w:rsidR="00922221" w14:paraId="7A4F25C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02DA441" w14:textId="77777777" w:rsidR="00922221" w:rsidRDefault="00922221">
            <w:pPr>
              <w:pStyle w:val="TAL"/>
              <w:rPr>
                <w:sz w:val="16"/>
              </w:rPr>
            </w:pPr>
            <w:r>
              <w:rPr>
                <w:sz w:val="16"/>
              </w:rPr>
              <w:t>C6-220242</w:t>
            </w:r>
          </w:p>
        </w:tc>
        <w:tc>
          <w:tcPr>
            <w:tcW w:w="0" w:type="auto"/>
            <w:tcBorders>
              <w:top w:val="single" w:sz="4" w:space="0" w:color="auto"/>
              <w:left w:val="single" w:sz="4" w:space="0" w:color="auto"/>
              <w:bottom w:val="single" w:sz="4" w:space="0" w:color="auto"/>
              <w:right w:val="single" w:sz="4" w:space="0" w:color="auto"/>
            </w:tcBorders>
            <w:hideMark/>
          </w:tcPr>
          <w:p w14:paraId="6203241C" w14:textId="77777777" w:rsidR="00922221" w:rsidRDefault="00922221">
            <w:pPr>
              <w:pStyle w:val="TAL"/>
              <w:rPr>
                <w:sz w:val="16"/>
              </w:rPr>
            </w:pPr>
            <w:r>
              <w:rPr>
                <w:sz w:val="16"/>
              </w:rPr>
              <w:t>Editorial change for SOR TCs 27.22.14.2 and 27.22.14.3</w:t>
            </w:r>
          </w:p>
        </w:tc>
        <w:tc>
          <w:tcPr>
            <w:tcW w:w="0" w:type="auto"/>
            <w:tcBorders>
              <w:top w:val="single" w:sz="4" w:space="0" w:color="auto"/>
              <w:left w:val="single" w:sz="4" w:space="0" w:color="auto"/>
              <w:bottom w:val="single" w:sz="4" w:space="0" w:color="auto"/>
              <w:right w:val="single" w:sz="4" w:space="0" w:color="auto"/>
            </w:tcBorders>
            <w:hideMark/>
          </w:tcPr>
          <w:p w14:paraId="2D8D1F7D"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9FDC5AB"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79500FF" w14:textId="77777777" w:rsidR="00922221" w:rsidRDefault="00922221">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tcPr>
          <w:p w14:paraId="6A54023D"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E6C291"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C2F770" w14:textId="77777777" w:rsidR="00922221" w:rsidRDefault="0092222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09B5774" w14:textId="77777777" w:rsidR="00922221" w:rsidRDefault="00922221">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2770031" w14:textId="77777777" w:rsidR="00922221" w:rsidRDefault="00922221">
            <w:pPr>
              <w:pStyle w:val="TAL"/>
              <w:rPr>
                <w:sz w:val="16"/>
              </w:rPr>
            </w:pPr>
            <w:r>
              <w:rPr>
                <w:sz w:val="16"/>
              </w:rPr>
              <w:t>merged</w:t>
            </w:r>
          </w:p>
        </w:tc>
      </w:tr>
      <w:tr w:rsidR="00922221" w14:paraId="2FB7638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96A06AF" w14:textId="77777777" w:rsidR="00922221" w:rsidRDefault="00922221">
            <w:pPr>
              <w:pStyle w:val="TAL"/>
              <w:rPr>
                <w:sz w:val="16"/>
              </w:rPr>
            </w:pPr>
            <w:r>
              <w:rPr>
                <w:sz w:val="16"/>
              </w:rPr>
              <w:t>C6-220273</w:t>
            </w:r>
          </w:p>
        </w:tc>
        <w:tc>
          <w:tcPr>
            <w:tcW w:w="0" w:type="auto"/>
            <w:tcBorders>
              <w:top w:val="single" w:sz="4" w:space="0" w:color="auto"/>
              <w:left w:val="single" w:sz="4" w:space="0" w:color="auto"/>
              <w:bottom w:val="single" w:sz="4" w:space="0" w:color="auto"/>
              <w:right w:val="single" w:sz="4" w:space="0" w:color="auto"/>
            </w:tcBorders>
            <w:hideMark/>
          </w:tcPr>
          <w:p w14:paraId="038F3FEB" w14:textId="77777777" w:rsidR="00922221" w:rsidRDefault="00922221">
            <w:pPr>
              <w:pStyle w:val="TAL"/>
              <w:rPr>
                <w:sz w:val="16"/>
              </w:rPr>
            </w:pPr>
            <w:r>
              <w:rPr>
                <w:sz w:val="16"/>
              </w:rPr>
              <w:t>Correction to Applicability table for 27.22.4.29 test case</w:t>
            </w:r>
          </w:p>
        </w:tc>
        <w:tc>
          <w:tcPr>
            <w:tcW w:w="0" w:type="auto"/>
            <w:tcBorders>
              <w:top w:val="single" w:sz="4" w:space="0" w:color="auto"/>
              <w:left w:val="single" w:sz="4" w:space="0" w:color="auto"/>
              <w:bottom w:val="single" w:sz="4" w:space="0" w:color="auto"/>
              <w:right w:val="single" w:sz="4" w:space="0" w:color="auto"/>
            </w:tcBorders>
            <w:hideMark/>
          </w:tcPr>
          <w:p w14:paraId="2993D3C5"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72FE54A"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37C0E9D" w14:textId="77777777" w:rsidR="00922221" w:rsidRDefault="00922221">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tcPr>
          <w:p w14:paraId="794988DB"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42216"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6C6874"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F00867"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F1E3A" w14:textId="77777777" w:rsidR="00922221" w:rsidRDefault="00922221">
            <w:pPr>
              <w:pStyle w:val="TAL"/>
              <w:rPr>
                <w:sz w:val="16"/>
              </w:rPr>
            </w:pPr>
            <w:r>
              <w:rPr>
                <w:sz w:val="16"/>
              </w:rPr>
              <w:t>merged</w:t>
            </w:r>
          </w:p>
        </w:tc>
      </w:tr>
      <w:tr w:rsidR="00922221" w14:paraId="3F75F12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970E378" w14:textId="77777777" w:rsidR="00922221" w:rsidRDefault="00922221">
            <w:pPr>
              <w:pStyle w:val="TAL"/>
              <w:rPr>
                <w:sz w:val="16"/>
              </w:rPr>
            </w:pPr>
            <w:r>
              <w:rPr>
                <w:sz w:val="16"/>
              </w:rPr>
              <w:t>C6-220274</w:t>
            </w:r>
          </w:p>
        </w:tc>
        <w:tc>
          <w:tcPr>
            <w:tcW w:w="0" w:type="auto"/>
            <w:tcBorders>
              <w:top w:val="single" w:sz="4" w:space="0" w:color="auto"/>
              <w:left w:val="single" w:sz="4" w:space="0" w:color="auto"/>
              <w:bottom w:val="single" w:sz="4" w:space="0" w:color="auto"/>
              <w:right w:val="single" w:sz="4" w:space="0" w:color="auto"/>
            </w:tcBorders>
            <w:hideMark/>
          </w:tcPr>
          <w:p w14:paraId="6AD32E62" w14:textId="77777777" w:rsidR="00922221" w:rsidRDefault="00922221">
            <w:pPr>
              <w:pStyle w:val="TAL"/>
              <w:rPr>
                <w:sz w:val="16"/>
              </w:rPr>
            </w:pPr>
            <w:r>
              <w:rPr>
                <w:sz w:val="16"/>
              </w:rPr>
              <w:t>Correction of the Applicability Table B.1 and Annex Table E.1</w:t>
            </w:r>
          </w:p>
        </w:tc>
        <w:tc>
          <w:tcPr>
            <w:tcW w:w="0" w:type="auto"/>
            <w:tcBorders>
              <w:top w:val="single" w:sz="4" w:space="0" w:color="auto"/>
              <w:left w:val="single" w:sz="4" w:space="0" w:color="auto"/>
              <w:bottom w:val="single" w:sz="4" w:space="0" w:color="auto"/>
              <w:right w:val="single" w:sz="4" w:space="0" w:color="auto"/>
            </w:tcBorders>
            <w:hideMark/>
          </w:tcPr>
          <w:p w14:paraId="42A763DB" w14:textId="77777777" w:rsidR="00922221" w:rsidRDefault="00922221">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AEA4F2"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FAB055" w14:textId="77777777" w:rsidR="00922221" w:rsidRDefault="00922221">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tcPr>
          <w:p w14:paraId="144B6D3F"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AABE7D"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5A8885"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341842" w14:textId="77777777" w:rsidR="00922221" w:rsidRDefault="0092222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A934975" w14:textId="77777777" w:rsidR="00922221" w:rsidRDefault="00922221">
            <w:pPr>
              <w:pStyle w:val="TAL"/>
              <w:rPr>
                <w:sz w:val="16"/>
              </w:rPr>
            </w:pPr>
            <w:r>
              <w:rPr>
                <w:sz w:val="16"/>
              </w:rPr>
              <w:t>revised</w:t>
            </w:r>
          </w:p>
        </w:tc>
      </w:tr>
      <w:tr w:rsidR="00922221" w14:paraId="48DC548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AB17BB3" w14:textId="77777777" w:rsidR="00922221" w:rsidRDefault="00922221">
            <w:pPr>
              <w:pStyle w:val="TAL"/>
              <w:rPr>
                <w:sz w:val="16"/>
              </w:rPr>
            </w:pPr>
            <w:r>
              <w:rPr>
                <w:sz w:val="16"/>
              </w:rPr>
              <w:t>C6-220277</w:t>
            </w:r>
          </w:p>
        </w:tc>
        <w:tc>
          <w:tcPr>
            <w:tcW w:w="0" w:type="auto"/>
            <w:tcBorders>
              <w:top w:val="single" w:sz="4" w:space="0" w:color="auto"/>
              <w:left w:val="single" w:sz="4" w:space="0" w:color="auto"/>
              <w:bottom w:val="single" w:sz="4" w:space="0" w:color="auto"/>
              <w:right w:val="single" w:sz="4" w:space="0" w:color="auto"/>
            </w:tcBorders>
            <w:hideMark/>
          </w:tcPr>
          <w:p w14:paraId="75E358A4" w14:textId="77777777" w:rsidR="00922221" w:rsidRDefault="00922221">
            <w:pPr>
              <w:pStyle w:val="TAL"/>
              <w:rPr>
                <w:sz w:val="16"/>
              </w:rPr>
            </w:pPr>
            <w:r>
              <w:rPr>
                <w:sz w:val="16"/>
              </w:rPr>
              <w:t>Correction of the Applicability Table B.1 and Annex Table E.1</w:t>
            </w:r>
          </w:p>
        </w:tc>
        <w:tc>
          <w:tcPr>
            <w:tcW w:w="0" w:type="auto"/>
            <w:tcBorders>
              <w:top w:val="single" w:sz="4" w:space="0" w:color="auto"/>
              <w:left w:val="single" w:sz="4" w:space="0" w:color="auto"/>
              <w:bottom w:val="single" w:sz="4" w:space="0" w:color="auto"/>
              <w:right w:val="single" w:sz="4" w:space="0" w:color="auto"/>
            </w:tcBorders>
            <w:hideMark/>
          </w:tcPr>
          <w:p w14:paraId="2DCC8AE2" w14:textId="77777777" w:rsidR="00922221" w:rsidRDefault="00922221">
            <w:pPr>
              <w:pStyle w:val="TAL"/>
              <w:rPr>
                <w:sz w:val="16"/>
              </w:rPr>
            </w:pPr>
            <w:r>
              <w:rPr>
                <w:sz w:val="16"/>
              </w:rPr>
              <w:t>Keysight Technologies UK Ltd, Apple GmbH</w:t>
            </w:r>
          </w:p>
        </w:tc>
        <w:tc>
          <w:tcPr>
            <w:tcW w:w="0" w:type="auto"/>
            <w:tcBorders>
              <w:top w:val="single" w:sz="4" w:space="0" w:color="auto"/>
              <w:left w:val="single" w:sz="4" w:space="0" w:color="auto"/>
              <w:bottom w:val="single" w:sz="4" w:space="0" w:color="auto"/>
              <w:right w:val="single" w:sz="4" w:space="0" w:color="auto"/>
            </w:tcBorders>
            <w:hideMark/>
          </w:tcPr>
          <w:p w14:paraId="1AF8CAF5"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58EDE16" w14:textId="77777777" w:rsidR="00922221" w:rsidRDefault="00922221">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64EADDF6" w14:textId="77777777" w:rsidR="00922221" w:rsidRDefault="009222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21CC2"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25F1A7"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46FD4" w14:textId="77777777" w:rsidR="00922221" w:rsidRDefault="00922221">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1D3301E4" w14:textId="77777777" w:rsidR="00922221" w:rsidRDefault="00922221">
            <w:pPr>
              <w:pStyle w:val="TAL"/>
              <w:rPr>
                <w:sz w:val="16"/>
              </w:rPr>
            </w:pPr>
            <w:r>
              <w:rPr>
                <w:sz w:val="16"/>
              </w:rPr>
              <w:t>agreed</w:t>
            </w:r>
          </w:p>
        </w:tc>
      </w:tr>
      <w:tr w:rsidR="00922221" w14:paraId="392B4A4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7A4A56D" w14:textId="77777777" w:rsidR="00922221" w:rsidRDefault="00922221">
            <w:pPr>
              <w:pStyle w:val="TAL"/>
              <w:rPr>
                <w:sz w:val="16"/>
              </w:rPr>
            </w:pPr>
            <w:r>
              <w:rPr>
                <w:sz w:val="16"/>
              </w:rPr>
              <w:t>C6-220276</w:t>
            </w:r>
          </w:p>
        </w:tc>
        <w:tc>
          <w:tcPr>
            <w:tcW w:w="0" w:type="auto"/>
            <w:tcBorders>
              <w:top w:val="single" w:sz="4" w:space="0" w:color="auto"/>
              <w:left w:val="single" w:sz="4" w:space="0" w:color="auto"/>
              <w:bottom w:val="single" w:sz="4" w:space="0" w:color="auto"/>
              <w:right w:val="single" w:sz="4" w:space="0" w:color="auto"/>
            </w:tcBorders>
            <w:hideMark/>
          </w:tcPr>
          <w:p w14:paraId="126B1846" w14:textId="77777777" w:rsidR="00922221" w:rsidRDefault="00922221">
            <w:pPr>
              <w:pStyle w:val="TAL"/>
              <w:rPr>
                <w:sz w:val="16"/>
              </w:rPr>
            </w:pPr>
            <w:r>
              <w:rPr>
                <w:sz w:val="16"/>
              </w:rPr>
              <w:t>Correction of settings in Table E.1</w:t>
            </w:r>
          </w:p>
        </w:tc>
        <w:tc>
          <w:tcPr>
            <w:tcW w:w="0" w:type="auto"/>
            <w:tcBorders>
              <w:top w:val="single" w:sz="4" w:space="0" w:color="auto"/>
              <w:left w:val="single" w:sz="4" w:space="0" w:color="auto"/>
              <w:bottom w:val="single" w:sz="4" w:space="0" w:color="auto"/>
              <w:right w:val="single" w:sz="4" w:space="0" w:color="auto"/>
            </w:tcBorders>
            <w:hideMark/>
          </w:tcPr>
          <w:p w14:paraId="318EE875"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2789EBA" w14:textId="77777777" w:rsidR="00922221" w:rsidRDefault="0092222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86E37AF" w14:textId="77777777" w:rsidR="00922221" w:rsidRDefault="00922221">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tcPr>
          <w:p w14:paraId="375B26EA" w14:textId="77777777" w:rsidR="00922221" w:rsidRDefault="0092222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0C00A" w14:textId="77777777" w:rsidR="00922221" w:rsidRDefault="009222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042217" w14:textId="77777777" w:rsidR="00922221" w:rsidRDefault="009222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C99C1" w14:textId="77777777" w:rsidR="00922221" w:rsidRDefault="009222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4C3734D" w14:textId="77777777" w:rsidR="00922221" w:rsidRDefault="00922221">
            <w:pPr>
              <w:pStyle w:val="TAL"/>
              <w:rPr>
                <w:sz w:val="16"/>
              </w:rPr>
            </w:pPr>
            <w:r>
              <w:rPr>
                <w:sz w:val="16"/>
              </w:rPr>
              <w:t>withdrawn</w:t>
            </w:r>
          </w:p>
        </w:tc>
      </w:tr>
    </w:tbl>
    <w:p w14:paraId="4CCD88EB" w14:textId="77777777" w:rsidR="00922221" w:rsidRDefault="00922221" w:rsidP="00922221"/>
    <w:p w14:paraId="040A7445" w14:textId="77777777" w:rsidR="00922221" w:rsidRDefault="00922221" w:rsidP="00922221">
      <w:pPr>
        <w:pStyle w:val="Heading2"/>
      </w:pPr>
      <w:r>
        <w:br w:type="page"/>
      </w:r>
      <w:r>
        <w:lastRenderedPageBreak/>
        <w:t>Annex C: Lists of liaisons</w:t>
      </w:r>
    </w:p>
    <w:p w14:paraId="201B26D4" w14:textId="77777777" w:rsidR="00922221" w:rsidRDefault="00922221" w:rsidP="00922221">
      <w:pPr>
        <w:pStyle w:val="Heading3"/>
      </w:pPr>
      <w:r>
        <w:t>C1: Incoming liaison statements</w:t>
      </w:r>
    </w:p>
    <w:p w14:paraId="4CAD497D"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2796"/>
        <w:gridCol w:w="2616"/>
        <w:gridCol w:w="946"/>
        <w:gridCol w:w="967"/>
        <w:gridCol w:w="1207"/>
      </w:tblGrid>
      <w:tr w:rsidR="00922221" w14:paraId="445ADCA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EE91C46"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FEE776E" w14:textId="77777777" w:rsidR="00922221" w:rsidRDefault="0092222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A68942C" w14:textId="77777777" w:rsidR="00922221" w:rsidRDefault="009222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9093453" w14:textId="77777777" w:rsidR="00922221" w:rsidRDefault="0092222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12933E9" w14:textId="77777777" w:rsidR="00922221" w:rsidRDefault="009222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4B950BB" w14:textId="77777777" w:rsidR="00922221" w:rsidRDefault="00922221">
            <w:pPr>
              <w:pStyle w:val="TAH"/>
            </w:pPr>
            <w:r>
              <w:t>Reply TDoc</w:t>
            </w:r>
          </w:p>
        </w:tc>
      </w:tr>
      <w:tr w:rsidR="00922221" w14:paraId="670861F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CD05194" w14:textId="77777777" w:rsidR="00922221" w:rsidRDefault="00922221">
            <w:pPr>
              <w:pStyle w:val="TAL"/>
              <w:rPr>
                <w:sz w:val="16"/>
              </w:rPr>
            </w:pPr>
            <w:r>
              <w:rPr>
                <w:sz w:val="16"/>
              </w:rPr>
              <w:t>C6-220232</w:t>
            </w:r>
          </w:p>
        </w:tc>
        <w:tc>
          <w:tcPr>
            <w:tcW w:w="0" w:type="auto"/>
            <w:tcBorders>
              <w:top w:val="single" w:sz="4" w:space="0" w:color="auto"/>
              <w:left w:val="single" w:sz="4" w:space="0" w:color="auto"/>
              <w:bottom w:val="single" w:sz="4" w:space="0" w:color="auto"/>
              <w:right w:val="single" w:sz="4" w:space="0" w:color="auto"/>
            </w:tcBorders>
            <w:hideMark/>
          </w:tcPr>
          <w:p w14:paraId="0ED68338" w14:textId="77777777" w:rsidR="00922221" w:rsidRDefault="00922221">
            <w:pPr>
              <w:pStyle w:val="TAL"/>
              <w:rPr>
                <w:sz w:val="16"/>
              </w:rPr>
            </w:pPr>
            <w:r>
              <w:rPr>
                <w:sz w:val="16"/>
              </w:rPr>
              <w:t>C1-222033</w:t>
            </w:r>
          </w:p>
        </w:tc>
        <w:tc>
          <w:tcPr>
            <w:tcW w:w="0" w:type="auto"/>
            <w:tcBorders>
              <w:top w:val="single" w:sz="4" w:space="0" w:color="auto"/>
              <w:left w:val="single" w:sz="4" w:space="0" w:color="auto"/>
              <w:bottom w:val="single" w:sz="4" w:space="0" w:color="auto"/>
              <w:right w:val="single" w:sz="4" w:space="0" w:color="auto"/>
            </w:tcBorders>
            <w:hideMark/>
          </w:tcPr>
          <w:p w14:paraId="5674B6E9" w14:textId="77777777" w:rsidR="00922221" w:rsidRDefault="00922221">
            <w:pPr>
              <w:pStyle w:val="TAL"/>
              <w:rPr>
                <w:sz w:val="16"/>
              </w:rPr>
            </w:pPr>
            <w:r>
              <w:rPr>
                <w:sz w:val="16"/>
              </w:rPr>
              <w:t>LS from CT WG1: 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5699F1FE" w14:textId="77777777" w:rsidR="00922221" w:rsidRDefault="00922221">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6AE585F2"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508B9B" w14:textId="77777777" w:rsidR="00922221" w:rsidRDefault="00922221">
            <w:pPr>
              <w:pStyle w:val="TAL"/>
              <w:rPr>
                <w:sz w:val="16"/>
              </w:rPr>
            </w:pPr>
            <w:r>
              <w:rPr>
                <w:sz w:val="16"/>
              </w:rPr>
              <w:t>(none)</w:t>
            </w:r>
          </w:p>
        </w:tc>
      </w:tr>
      <w:tr w:rsidR="00922221" w14:paraId="54F514A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7A43F51" w14:textId="77777777" w:rsidR="00922221" w:rsidRDefault="00922221">
            <w:pPr>
              <w:pStyle w:val="TAL"/>
              <w:rPr>
                <w:sz w:val="16"/>
              </w:rPr>
            </w:pPr>
            <w:r>
              <w:rPr>
                <w:sz w:val="16"/>
              </w:rPr>
              <w:t>C6-220233</w:t>
            </w:r>
          </w:p>
        </w:tc>
        <w:tc>
          <w:tcPr>
            <w:tcW w:w="0" w:type="auto"/>
            <w:tcBorders>
              <w:top w:val="single" w:sz="4" w:space="0" w:color="auto"/>
              <w:left w:val="single" w:sz="4" w:space="0" w:color="auto"/>
              <w:bottom w:val="single" w:sz="4" w:space="0" w:color="auto"/>
              <w:right w:val="single" w:sz="4" w:space="0" w:color="auto"/>
            </w:tcBorders>
            <w:hideMark/>
          </w:tcPr>
          <w:p w14:paraId="031DE271" w14:textId="77777777" w:rsidR="00922221" w:rsidRDefault="0092222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2C84BEA0" w14:textId="77777777" w:rsidR="00922221" w:rsidRDefault="00922221">
            <w:pPr>
              <w:pStyle w:val="TAL"/>
              <w:rPr>
                <w:sz w:val="16"/>
              </w:rPr>
            </w:pPr>
            <w:r>
              <w:rPr>
                <w:sz w:val="16"/>
              </w:rPr>
              <w:t>LS from TSG CT: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7B91D518" w14:textId="77777777" w:rsidR="00922221" w:rsidRDefault="0092222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4A8E9D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1EA035" w14:textId="77777777" w:rsidR="00922221" w:rsidRDefault="00922221">
            <w:pPr>
              <w:pStyle w:val="TAL"/>
              <w:rPr>
                <w:sz w:val="16"/>
              </w:rPr>
            </w:pPr>
            <w:r>
              <w:rPr>
                <w:sz w:val="16"/>
              </w:rPr>
              <w:t>(none)</w:t>
            </w:r>
          </w:p>
        </w:tc>
      </w:tr>
      <w:tr w:rsidR="00922221" w14:paraId="7BB9430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92721C3" w14:textId="77777777" w:rsidR="00922221" w:rsidRDefault="00922221">
            <w:pPr>
              <w:pStyle w:val="TAL"/>
              <w:rPr>
                <w:sz w:val="16"/>
              </w:rPr>
            </w:pPr>
            <w:r>
              <w:rPr>
                <w:sz w:val="16"/>
              </w:rPr>
              <w:t>C6-220234</w:t>
            </w:r>
          </w:p>
        </w:tc>
        <w:tc>
          <w:tcPr>
            <w:tcW w:w="0" w:type="auto"/>
            <w:tcBorders>
              <w:top w:val="single" w:sz="4" w:space="0" w:color="auto"/>
              <w:left w:val="single" w:sz="4" w:space="0" w:color="auto"/>
              <w:bottom w:val="single" w:sz="4" w:space="0" w:color="auto"/>
              <w:right w:val="single" w:sz="4" w:space="0" w:color="auto"/>
            </w:tcBorders>
            <w:hideMark/>
          </w:tcPr>
          <w:p w14:paraId="4D472BC7" w14:textId="77777777" w:rsidR="00922221" w:rsidRDefault="00922221">
            <w:pPr>
              <w:pStyle w:val="TAL"/>
              <w:rPr>
                <w:sz w:val="16"/>
              </w:rPr>
            </w:pPr>
            <w:r>
              <w:rPr>
                <w:sz w:val="16"/>
              </w:rPr>
              <w:t>S3-220518</w:t>
            </w:r>
          </w:p>
        </w:tc>
        <w:tc>
          <w:tcPr>
            <w:tcW w:w="0" w:type="auto"/>
            <w:tcBorders>
              <w:top w:val="single" w:sz="4" w:space="0" w:color="auto"/>
              <w:left w:val="single" w:sz="4" w:space="0" w:color="auto"/>
              <w:bottom w:val="single" w:sz="4" w:space="0" w:color="auto"/>
              <w:right w:val="single" w:sz="4" w:space="0" w:color="auto"/>
            </w:tcBorders>
            <w:hideMark/>
          </w:tcPr>
          <w:p w14:paraId="3E674763" w14:textId="77777777" w:rsidR="00922221" w:rsidRDefault="00922221">
            <w:pPr>
              <w:pStyle w:val="TAL"/>
              <w:rPr>
                <w:sz w:val="16"/>
              </w:rPr>
            </w:pPr>
            <w:r>
              <w:rPr>
                <w:sz w:val="16"/>
              </w:rPr>
              <w:t>LS from SA WG3: 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1B2A6F7E" w14:textId="77777777" w:rsidR="00922221" w:rsidRDefault="00922221">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4603F609"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029921" w14:textId="77777777" w:rsidR="00922221" w:rsidRDefault="00922221">
            <w:pPr>
              <w:pStyle w:val="TAL"/>
              <w:rPr>
                <w:sz w:val="16"/>
              </w:rPr>
            </w:pPr>
            <w:r>
              <w:rPr>
                <w:sz w:val="16"/>
              </w:rPr>
              <w:t>(none)</w:t>
            </w:r>
          </w:p>
        </w:tc>
      </w:tr>
      <w:tr w:rsidR="00922221" w14:paraId="60A7B36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D4C6A2A" w14:textId="77777777" w:rsidR="00922221" w:rsidRDefault="00922221">
            <w:pPr>
              <w:pStyle w:val="TAL"/>
              <w:rPr>
                <w:sz w:val="16"/>
              </w:rPr>
            </w:pPr>
            <w:r>
              <w:rPr>
                <w:sz w:val="16"/>
              </w:rPr>
              <w:t>C6-220235</w:t>
            </w:r>
          </w:p>
        </w:tc>
        <w:tc>
          <w:tcPr>
            <w:tcW w:w="0" w:type="auto"/>
            <w:tcBorders>
              <w:top w:val="single" w:sz="4" w:space="0" w:color="auto"/>
              <w:left w:val="single" w:sz="4" w:space="0" w:color="auto"/>
              <w:bottom w:val="single" w:sz="4" w:space="0" w:color="auto"/>
              <w:right w:val="single" w:sz="4" w:space="0" w:color="auto"/>
            </w:tcBorders>
            <w:hideMark/>
          </w:tcPr>
          <w:p w14:paraId="479176D8" w14:textId="77777777" w:rsidR="00922221" w:rsidRDefault="00922221">
            <w:pPr>
              <w:pStyle w:val="TAL"/>
              <w:rPr>
                <w:sz w:val="16"/>
              </w:rPr>
            </w:pPr>
            <w:r>
              <w:rPr>
                <w:sz w:val="16"/>
              </w:rPr>
              <w:t>S5-222575</w:t>
            </w:r>
          </w:p>
        </w:tc>
        <w:tc>
          <w:tcPr>
            <w:tcW w:w="0" w:type="auto"/>
            <w:tcBorders>
              <w:top w:val="single" w:sz="4" w:space="0" w:color="auto"/>
              <w:left w:val="single" w:sz="4" w:space="0" w:color="auto"/>
              <w:bottom w:val="single" w:sz="4" w:space="0" w:color="auto"/>
              <w:right w:val="single" w:sz="4" w:space="0" w:color="auto"/>
            </w:tcBorders>
            <w:hideMark/>
          </w:tcPr>
          <w:p w14:paraId="32890F0A" w14:textId="77777777" w:rsidR="00922221" w:rsidRDefault="00922221">
            <w:pPr>
              <w:pStyle w:val="TAL"/>
              <w:rPr>
                <w:sz w:val="16"/>
              </w:rPr>
            </w:pPr>
            <w:r>
              <w:rPr>
                <w:sz w:val="16"/>
              </w:rPr>
              <w:t>LS from SA WG5: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F12D2EA" w14:textId="77777777" w:rsidR="00922221" w:rsidRDefault="00922221">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hideMark/>
          </w:tcPr>
          <w:p w14:paraId="20324482"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7AFF7A" w14:textId="77777777" w:rsidR="00922221" w:rsidRDefault="00922221">
            <w:pPr>
              <w:pStyle w:val="TAL"/>
              <w:rPr>
                <w:sz w:val="16"/>
              </w:rPr>
            </w:pPr>
            <w:r>
              <w:rPr>
                <w:sz w:val="16"/>
              </w:rPr>
              <w:t>(none)</w:t>
            </w:r>
          </w:p>
        </w:tc>
      </w:tr>
      <w:tr w:rsidR="00922221" w14:paraId="358AC9F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C9A4638" w14:textId="77777777" w:rsidR="00922221" w:rsidRDefault="00922221">
            <w:pPr>
              <w:pStyle w:val="TAL"/>
              <w:rPr>
                <w:sz w:val="16"/>
              </w:rPr>
            </w:pPr>
            <w:r>
              <w:rPr>
                <w:sz w:val="16"/>
              </w:rPr>
              <w:t>C6-220236</w:t>
            </w:r>
          </w:p>
        </w:tc>
        <w:tc>
          <w:tcPr>
            <w:tcW w:w="0" w:type="auto"/>
            <w:tcBorders>
              <w:top w:val="single" w:sz="4" w:space="0" w:color="auto"/>
              <w:left w:val="single" w:sz="4" w:space="0" w:color="auto"/>
              <w:bottom w:val="single" w:sz="4" w:space="0" w:color="auto"/>
              <w:right w:val="single" w:sz="4" w:space="0" w:color="auto"/>
            </w:tcBorders>
            <w:hideMark/>
          </w:tcPr>
          <w:p w14:paraId="658496FA" w14:textId="77777777" w:rsidR="00922221" w:rsidRDefault="00922221">
            <w:pPr>
              <w:pStyle w:val="TAL"/>
              <w:rPr>
                <w:sz w:val="16"/>
              </w:rPr>
            </w:pPr>
            <w:r>
              <w:rPr>
                <w:sz w:val="16"/>
              </w:rPr>
              <w:t>Presentation_EUWENA_March2022</w:t>
            </w:r>
          </w:p>
        </w:tc>
        <w:tc>
          <w:tcPr>
            <w:tcW w:w="0" w:type="auto"/>
            <w:tcBorders>
              <w:top w:val="single" w:sz="4" w:space="0" w:color="auto"/>
              <w:left w:val="single" w:sz="4" w:space="0" w:color="auto"/>
              <w:bottom w:val="single" w:sz="4" w:space="0" w:color="auto"/>
              <w:right w:val="single" w:sz="4" w:space="0" w:color="auto"/>
            </w:tcBorders>
            <w:hideMark/>
          </w:tcPr>
          <w:p w14:paraId="2AA0DD59" w14:textId="77777777" w:rsidR="00922221" w:rsidRDefault="00922221">
            <w:pPr>
              <w:pStyle w:val="TAL"/>
              <w:rPr>
                <w:sz w:val="16"/>
              </w:rPr>
            </w:pPr>
            <w:r>
              <w:rPr>
                <w:sz w:val="16"/>
              </w:rPr>
              <w:t>LS from EUWENA: 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785861B7" w14:textId="77777777" w:rsidR="00922221" w:rsidRDefault="0092222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71A9A722"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7DB4B9" w14:textId="77777777" w:rsidR="00922221" w:rsidRDefault="00922221">
            <w:pPr>
              <w:pStyle w:val="TAL"/>
              <w:rPr>
                <w:sz w:val="16"/>
              </w:rPr>
            </w:pPr>
            <w:r>
              <w:rPr>
                <w:sz w:val="16"/>
              </w:rPr>
              <w:t>(none)</w:t>
            </w:r>
          </w:p>
        </w:tc>
      </w:tr>
      <w:tr w:rsidR="00922221" w14:paraId="0FB681A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871E6E3" w14:textId="77777777" w:rsidR="00922221" w:rsidRDefault="00922221">
            <w:pPr>
              <w:pStyle w:val="TAL"/>
              <w:rPr>
                <w:sz w:val="16"/>
              </w:rPr>
            </w:pPr>
            <w:r>
              <w:rPr>
                <w:sz w:val="16"/>
              </w:rPr>
              <w:t>C6-220237</w:t>
            </w:r>
          </w:p>
        </w:tc>
        <w:tc>
          <w:tcPr>
            <w:tcW w:w="0" w:type="auto"/>
            <w:tcBorders>
              <w:top w:val="single" w:sz="4" w:space="0" w:color="auto"/>
              <w:left w:val="single" w:sz="4" w:space="0" w:color="auto"/>
              <w:bottom w:val="single" w:sz="4" w:space="0" w:color="auto"/>
              <w:right w:val="single" w:sz="4" w:space="0" w:color="auto"/>
            </w:tcBorders>
            <w:hideMark/>
          </w:tcPr>
          <w:p w14:paraId="34B35F1E" w14:textId="77777777" w:rsidR="00922221" w:rsidRDefault="00922221">
            <w:pPr>
              <w:pStyle w:val="TAL"/>
              <w:rPr>
                <w:sz w:val="16"/>
              </w:rPr>
            </w:pPr>
            <w:r>
              <w:rPr>
                <w:sz w:val="16"/>
              </w:rPr>
              <w:t>SET(22)000063r2</w:t>
            </w:r>
          </w:p>
        </w:tc>
        <w:tc>
          <w:tcPr>
            <w:tcW w:w="0" w:type="auto"/>
            <w:tcBorders>
              <w:top w:val="single" w:sz="4" w:space="0" w:color="auto"/>
              <w:left w:val="single" w:sz="4" w:space="0" w:color="auto"/>
              <w:bottom w:val="single" w:sz="4" w:space="0" w:color="auto"/>
              <w:right w:val="single" w:sz="4" w:space="0" w:color="auto"/>
            </w:tcBorders>
            <w:hideMark/>
          </w:tcPr>
          <w:p w14:paraId="6054D4C4" w14:textId="77777777" w:rsidR="00922221" w:rsidRDefault="00922221">
            <w:pPr>
              <w:pStyle w:val="TAL"/>
              <w:rPr>
                <w:sz w:val="16"/>
              </w:rPr>
            </w:pPr>
            <w:r>
              <w:rPr>
                <w:sz w:val="16"/>
              </w:rPr>
              <w:t>LS to 3GPP CT WG6 on alignment of TERMINAL PROFILE bytes and tag assignment</w:t>
            </w:r>
          </w:p>
        </w:tc>
        <w:tc>
          <w:tcPr>
            <w:tcW w:w="0" w:type="auto"/>
            <w:tcBorders>
              <w:top w:val="single" w:sz="4" w:space="0" w:color="auto"/>
              <w:left w:val="single" w:sz="4" w:space="0" w:color="auto"/>
              <w:bottom w:val="single" w:sz="4" w:space="0" w:color="auto"/>
              <w:right w:val="single" w:sz="4" w:space="0" w:color="auto"/>
            </w:tcBorders>
            <w:hideMark/>
          </w:tcPr>
          <w:p w14:paraId="31735F5C" w14:textId="77777777" w:rsidR="00922221" w:rsidRDefault="00922221">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321E2570"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98F0B6F" w14:textId="77777777" w:rsidR="00922221" w:rsidRDefault="00922221">
            <w:pPr>
              <w:pStyle w:val="TAL"/>
              <w:rPr>
                <w:sz w:val="16"/>
              </w:rPr>
            </w:pPr>
            <w:r>
              <w:rPr>
                <w:sz w:val="16"/>
              </w:rPr>
              <w:t>(none)</w:t>
            </w:r>
          </w:p>
        </w:tc>
      </w:tr>
      <w:tr w:rsidR="00922221" w14:paraId="453E022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799E0AD" w14:textId="77777777" w:rsidR="00922221" w:rsidRDefault="00922221">
            <w:pPr>
              <w:pStyle w:val="TAL"/>
              <w:rPr>
                <w:sz w:val="16"/>
              </w:rPr>
            </w:pPr>
            <w:r>
              <w:rPr>
                <w:sz w:val="16"/>
              </w:rPr>
              <w:t>C6-220238</w:t>
            </w:r>
          </w:p>
        </w:tc>
        <w:tc>
          <w:tcPr>
            <w:tcW w:w="0" w:type="auto"/>
            <w:tcBorders>
              <w:top w:val="single" w:sz="4" w:space="0" w:color="auto"/>
              <w:left w:val="single" w:sz="4" w:space="0" w:color="auto"/>
              <w:bottom w:val="single" w:sz="4" w:space="0" w:color="auto"/>
              <w:right w:val="single" w:sz="4" w:space="0" w:color="auto"/>
            </w:tcBorders>
            <w:hideMark/>
          </w:tcPr>
          <w:p w14:paraId="154D3F57" w14:textId="77777777" w:rsidR="00922221" w:rsidRDefault="00922221">
            <w:pPr>
              <w:pStyle w:val="TAL"/>
              <w:rPr>
                <w:sz w:val="16"/>
              </w:rPr>
            </w:pPr>
            <w:r>
              <w:rPr>
                <w:sz w:val="16"/>
              </w:rPr>
              <w:t>SET(22)000078r1</w:t>
            </w:r>
          </w:p>
        </w:tc>
        <w:tc>
          <w:tcPr>
            <w:tcW w:w="0" w:type="auto"/>
            <w:tcBorders>
              <w:top w:val="single" w:sz="4" w:space="0" w:color="auto"/>
              <w:left w:val="single" w:sz="4" w:space="0" w:color="auto"/>
              <w:bottom w:val="single" w:sz="4" w:space="0" w:color="auto"/>
              <w:right w:val="single" w:sz="4" w:space="0" w:color="auto"/>
            </w:tcBorders>
            <w:hideMark/>
          </w:tcPr>
          <w:p w14:paraId="4F83B50F" w14:textId="77777777" w:rsidR="00922221" w:rsidRDefault="00922221">
            <w:pPr>
              <w:pStyle w:val="TAL"/>
              <w:rPr>
                <w:sz w:val="16"/>
              </w:rPr>
            </w:pPr>
            <w:r>
              <w:rPr>
                <w:sz w:val="16"/>
              </w:rPr>
              <w:t>Answer to: LS to provide an update on agreed Test Methods for non-removable UICCs within 3GPP CT WG6, asking ETSI SET to proceed in standardizing the required Toolkit Test Events for test configuration.</w:t>
            </w:r>
          </w:p>
        </w:tc>
        <w:tc>
          <w:tcPr>
            <w:tcW w:w="0" w:type="auto"/>
            <w:tcBorders>
              <w:top w:val="single" w:sz="4" w:space="0" w:color="auto"/>
              <w:left w:val="single" w:sz="4" w:space="0" w:color="auto"/>
              <w:bottom w:val="single" w:sz="4" w:space="0" w:color="auto"/>
              <w:right w:val="single" w:sz="4" w:space="0" w:color="auto"/>
            </w:tcBorders>
            <w:hideMark/>
          </w:tcPr>
          <w:p w14:paraId="0AC5F318" w14:textId="77777777" w:rsidR="00922221" w:rsidRDefault="00922221">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670B8FBF" w14:textId="77777777" w:rsidR="00922221" w:rsidRDefault="009222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967CC9" w14:textId="77777777" w:rsidR="00922221" w:rsidRDefault="00922221">
            <w:pPr>
              <w:pStyle w:val="TAL"/>
              <w:rPr>
                <w:sz w:val="16"/>
              </w:rPr>
            </w:pPr>
            <w:r>
              <w:rPr>
                <w:sz w:val="16"/>
              </w:rPr>
              <w:t>(none)</w:t>
            </w:r>
          </w:p>
        </w:tc>
      </w:tr>
    </w:tbl>
    <w:p w14:paraId="76E5C23F" w14:textId="77777777" w:rsidR="00922221" w:rsidRDefault="00922221" w:rsidP="00922221"/>
    <w:p w14:paraId="6759E58B" w14:textId="77777777" w:rsidR="00922221" w:rsidRDefault="00922221" w:rsidP="00922221">
      <w:pPr>
        <w:pStyle w:val="Heading3"/>
      </w:pPr>
    </w:p>
    <w:p w14:paraId="7EC7ECAB" w14:textId="77777777" w:rsidR="00922221" w:rsidRDefault="00922221" w:rsidP="00922221">
      <w:pPr>
        <w:pStyle w:val="Heading3"/>
      </w:pPr>
      <w:r>
        <w:t>C2: Outgoing liaison statements</w:t>
      </w:r>
    </w:p>
    <w:p w14:paraId="56CF60E5"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5081"/>
        <w:gridCol w:w="519"/>
        <w:gridCol w:w="519"/>
        <w:gridCol w:w="1397"/>
      </w:tblGrid>
      <w:tr w:rsidR="00922221" w14:paraId="16BFE64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CC505EF"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D818C5F" w14:textId="77777777" w:rsidR="00922221" w:rsidRDefault="009222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DF2FDBD" w14:textId="77777777" w:rsidR="00922221" w:rsidRDefault="0092222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DFD24B5" w14:textId="77777777" w:rsidR="00922221" w:rsidRDefault="0092222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37626EA" w14:textId="77777777" w:rsidR="00922221" w:rsidRDefault="00922221">
            <w:pPr>
              <w:pStyle w:val="TAH"/>
            </w:pPr>
            <w:r>
              <w:t>reply to i/c LS</w:t>
            </w:r>
          </w:p>
        </w:tc>
      </w:tr>
      <w:tr w:rsidR="00922221" w14:paraId="3144EFD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AF12035" w14:textId="77777777" w:rsidR="00922221" w:rsidRDefault="00922221">
            <w:pPr>
              <w:pStyle w:val="TAL"/>
              <w:rPr>
                <w:sz w:val="16"/>
              </w:rPr>
            </w:pPr>
            <w:r>
              <w:rPr>
                <w:sz w:val="16"/>
              </w:rPr>
              <w:t>C6-220305</w:t>
            </w:r>
          </w:p>
        </w:tc>
        <w:tc>
          <w:tcPr>
            <w:tcW w:w="0" w:type="auto"/>
            <w:tcBorders>
              <w:top w:val="single" w:sz="4" w:space="0" w:color="auto"/>
              <w:left w:val="single" w:sz="4" w:space="0" w:color="auto"/>
              <w:bottom w:val="single" w:sz="4" w:space="0" w:color="auto"/>
              <w:right w:val="single" w:sz="4" w:space="0" w:color="auto"/>
            </w:tcBorders>
            <w:hideMark/>
          </w:tcPr>
          <w:p w14:paraId="6F6D6DDD" w14:textId="77777777" w:rsidR="00922221" w:rsidRDefault="00922221">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541CA49B" w14:textId="77777777" w:rsidR="00922221" w:rsidRDefault="009222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E3A8BF" w14:textId="77777777" w:rsidR="00922221" w:rsidRDefault="00922221">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tcPr>
          <w:p w14:paraId="5DCD8A71" w14:textId="77777777" w:rsidR="00922221" w:rsidRDefault="00922221">
            <w:pPr>
              <w:pStyle w:val="TAL"/>
              <w:rPr>
                <w:sz w:val="16"/>
              </w:rPr>
            </w:pPr>
          </w:p>
        </w:tc>
      </w:tr>
    </w:tbl>
    <w:p w14:paraId="3CB1B5F7" w14:textId="77777777" w:rsidR="00922221" w:rsidRDefault="00922221" w:rsidP="00922221"/>
    <w:p w14:paraId="089E9AAD" w14:textId="77777777" w:rsidR="00922221" w:rsidRDefault="00922221" w:rsidP="00922221">
      <w:pPr>
        <w:pStyle w:val="Heading2"/>
      </w:pPr>
      <w:r>
        <w:br w:type="page"/>
      </w:r>
      <w:r>
        <w:lastRenderedPageBreak/>
        <w:t>Annex D: List of agreed/approved new and revised Work Items</w:t>
      </w:r>
    </w:p>
    <w:p w14:paraId="47A09F70"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5614"/>
        <w:gridCol w:w="1150"/>
        <w:gridCol w:w="1247"/>
      </w:tblGrid>
      <w:tr w:rsidR="00922221" w14:paraId="1DCA1CA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8115530"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FE19E8" w14:textId="77777777" w:rsidR="00922221" w:rsidRDefault="009222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34C2B4" w14:textId="77777777" w:rsidR="00922221" w:rsidRDefault="009222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91E6308" w14:textId="77777777" w:rsidR="00922221" w:rsidRDefault="00922221">
            <w:pPr>
              <w:pStyle w:val="TAH"/>
            </w:pPr>
            <w:r>
              <w:t>new/revised</w:t>
            </w:r>
          </w:p>
        </w:tc>
      </w:tr>
      <w:tr w:rsidR="00922221" w14:paraId="1EC0211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DB8DD32" w14:textId="77777777" w:rsidR="00922221" w:rsidRDefault="00922221">
            <w:pPr>
              <w:pStyle w:val="TAL"/>
              <w:rPr>
                <w:sz w:val="16"/>
              </w:rPr>
            </w:pPr>
            <w:r>
              <w:rPr>
                <w:sz w:val="16"/>
              </w:rPr>
              <w:t>C6-220287</w:t>
            </w:r>
          </w:p>
        </w:tc>
        <w:tc>
          <w:tcPr>
            <w:tcW w:w="0" w:type="auto"/>
            <w:tcBorders>
              <w:top w:val="single" w:sz="4" w:space="0" w:color="auto"/>
              <w:left w:val="single" w:sz="4" w:space="0" w:color="auto"/>
              <w:bottom w:val="single" w:sz="4" w:space="0" w:color="auto"/>
              <w:right w:val="single" w:sz="4" w:space="0" w:color="auto"/>
            </w:tcBorders>
            <w:hideMark/>
          </w:tcPr>
          <w:p w14:paraId="680AB468" w14:textId="77777777" w:rsidR="00922221" w:rsidRDefault="00922221">
            <w:pPr>
              <w:pStyle w:val="TAL"/>
              <w:rPr>
                <w:sz w:val="16"/>
              </w:rPr>
            </w:pPr>
            <w:r>
              <w:rPr>
                <w:sz w:val="16"/>
              </w:rPr>
              <w:t>New SID on GBA_U Based APIs</w:t>
            </w:r>
          </w:p>
        </w:tc>
        <w:tc>
          <w:tcPr>
            <w:tcW w:w="0" w:type="auto"/>
            <w:tcBorders>
              <w:top w:val="single" w:sz="4" w:space="0" w:color="auto"/>
              <w:left w:val="single" w:sz="4" w:space="0" w:color="auto"/>
              <w:bottom w:val="single" w:sz="4" w:space="0" w:color="auto"/>
              <w:right w:val="single" w:sz="4" w:space="0" w:color="auto"/>
            </w:tcBorders>
            <w:hideMark/>
          </w:tcPr>
          <w:p w14:paraId="7DB7F3B0" w14:textId="77777777" w:rsidR="00922221" w:rsidRDefault="0092222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0C9516" w14:textId="77777777" w:rsidR="00922221" w:rsidRDefault="00922221">
            <w:pPr>
              <w:pStyle w:val="TAL"/>
              <w:rPr>
                <w:sz w:val="16"/>
              </w:rPr>
            </w:pPr>
            <w:r>
              <w:rPr>
                <w:sz w:val="16"/>
              </w:rPr>
              <w:t>SID new</w:t>
            </w:r>
          </w:p>
        </w:tc>
      </w:tr>
      <w:tr w:rsidR="00922221" w14:paraId="39D43B5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BC16C3B" w14:textId="77777777" w:rsidR="00922221" w:rsidRDefault="00922221">
            <w:pPr>
              <w:pStyle w:val="TAL"/>
              <w:rPr>
                <w:sz w:val="16"/>
              </w:rPr>
            </w:pPr>
            <w:r>
              <w:rPr>
                <w:sz w:val="16"/>
              </w:rPr>
              <w:t>C6-220307</w:t>
            </w:r>
          </w:p>
        </w:tc>
        <w:tc>
          <w:tcPr>
            <w:tcW w:w="0" w:type="auto"/>
            <w:tcBorders>
              <w:top w:val="single" w:sz="4" w:space="0" w:color="auto"/>
              <w:left w:val="single" w:sz="4" w:space="0" w:color="auto"/>
              <w:bottom w:val="single" w:sz="4" w:space="0" w:color="auto"/>
              <w:right w:val="single" w:sz="4" w:space="0" w:color="auto"/>
            </w:tcBorders>
            <w:hideMark/>
          </w:tcPr>
          <w:p w14:paraId="5661F238" w14:textId="77777777" w:rsidR="00922221" w:rsidRDefault="00922221">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06961F92"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845D39E" w14:textId="77777777" w:rsidR="00922221" w:rsidRDefault="00922221">
            <w:pPr>
              <w:pStyle w:val="TAL"/>
              <w:rPr>
                <w:sz w:val="16"/>
              </w:rPr>
            </w:pPr>
            <w:r>
              <w:rPr>
                <w:sz w:val="16"/>
              </w:rPr>
              <w:t>SID new</w:t>
            </w:r>
          </w:p>
        </w:tc>
      </w:tr>
      <w:tr w:rsidR="00922221" w14:paraId="21202C0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DF5B534" w14:textId="77777777" w:rsidR="00922221" w:rsidRDefault="00922221">
            <w:pPr>
              <w:pStyle w:val="TAL"/>
              <w:rPr>
                <w:sz w:val="16"/>
              </w:rPr>
            </w:pPr>
            <w:r>
              <w:rPr>
                <w:sz w:val="16"/>
              </w:rPr>
              <w:t>C6-220253</w:t>
            </w:r>
          </w:p>
        </w:tc>
        <w:tc>
          <w:tcPr>
            <w:tcW w:w="0" w:type="auto"/>
            <w:tcBorders>
              <w:top w:val="single" w:sz="4" w:space="0" w:color="auto"/>
              <w:left w:val="single" w:sz="4" w:space="0" w:color="auto"/>
              <w:bottom w:val="single" w:sz="4" w:space="0" w:color="auto"/>
              <w:right w:val="single" w:sz="4" w:space="0" w:color="auto"/>
            </w:tcBorders>
            <w:hideMark/>
          </w:tcPr>
          <w:p w14:paraId="763546A2" w14:textId="77777777" w:rsidR="00922221" w:rsidRDefault="00922221">
            <w:pPr>
              <w:pStyle w:val="TAL"/>
              <w:rPr>
                <w:sz w:val="16"/>
              </w:rPr>
            </w:pPr>
            <w:r>
              <w:rPr>
                <w:sz w:val="16"/>
              </w:rPr>
              <w:t>WID on UE Conformance Test Aspects - CT6 aspects of 5G System (Rel16)</w:t>
            </w:r>
          </w:p>
        </w:tc>
        <w:tc>
          <w:tcPr>
            <w:tcW w:w="0" w:type="auto"/>
            <w:tcBorders>
              <w:top w:val="single" w:sz="4" w:space="0" w:color="auto"/>
              <w:left w:val="single" w:sz="4" w:space="0" w:color="auto"/>
              <w:bottom w:val="single" w:sz="4" w:space="0" w:color="auto"/>
              <w:right w:val="single" w:sz="4" w:space="0" w:color="auto"/>
            </w:tcBorders>
            <w:hideMark/>
          </w:tcPr>
          <w:p w14:paraId="74E39E46"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B3BD325" w14:textId="77777777" w:rsidR="00922221" w:rsidRDefault="00922221">
            <w:pPr>
              <w:pStyle w:val="TAL"/>
              <w:rPr>
                <w:sz w:val="16"/>
              </w:rPr>
            </w:pPr>
            <w:r>
              <w:rPr>
                <w:sz w:val="16"/>
              </w:rPr>
              <w:t>WID new</w:t>
            </w:r>
          </w:p>
        </w:tc>
      </w:tr>
    </w:tbl>
    <w:p w14:paraId="6A46C0FE" w14:textId="77777777" w:rsidR="00922221" w:rsidRDefault="00922221" w:rsidP="00922221"/>
    <w:p w14:paraId="3766BB0C" w14:textId="77777777" w:rsidR="00922221" w:rsidRDefault="00922221" w:rsidP="00922221">
      <w:pPr>
        <w:pStyle w:val="Heading2"/>
      </w:pPr>
      <w:r>
        <w:br w:type="page"/>
      </w:r>
      <w:r>
        <w:lastRenderedPageBreak/>
        <w:t>Annex E: List of draft Technical Specifications and Reports</w:t>
      </w:r>
    </w:p>
    <w:p w14:paraId="7B228EFA"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922221" w14:paraId="1606921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7D401EE"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B5B0412" w14:textId="77777777" w:rsidR="00922221" w:rsidRDefault="009222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DB7DCB7" w14:textId="77777777" w:rsidR="00922221" w:rsidRDefault="0092222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9B1878" w14:textId="77777777" w:rsidR="00922221" w:rsidRDefault="00922221">
            <w:pPr>
              <w:pStyle w:val="TAH"/>
            </w:pPr>
            <w:r>
              <w:t>Doc title</w:t>
            </w:r>
          </w:p>
        </w:tc>
      </w:tr>
      <w:tr w:rsidR="00922221" w14:paraId="6A809D0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51EE4FB" w14:textId="77777777" w:rsidR="00922221" w:rsidRDefault="00922221">
            <w:pPr>
              <w:pStyle w:val="TAR"/>
              <w:rPr>
                <w:sz w:val="16"/>
              </w:rPr>
            </w:pPr>
            <w:r>
              <w:rPr>
                <w:sz w:val="16"/>
              </w:rPr>
              <w:t>C6-220256</w:t>
            </w:r>
          </w:p>
        </w:tc>
        <w:tc>
          <w:tcPr>
            <w:tcW w:w="0" w:type="auto"/>
            <w:tcBorders>
              <w:top w:val="single" w:sz="4" w:space="0" w:color="auto"/>
              <w:left w:val="single" w:sz="4" w:space="0" w:color="auto"/>
              <w:bottom w:val="single" w:sz="4" w:space="0" w:color="auto"/>
              <w:right w:val="single" w:sz="4" w:space="0" w:color="auto"/>
            </w:tcBorders>
            <w:hideMark/>
          </w:tcPr>
          <w:p w14:paraId="5D43313F" w14:textId="77777777" w:rsidR="00922221" w:rsidRDefault="00922221">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75C52356" w14:textId="77777777" w:rsidR="00922221" w:rsidRDefault="00922221">
            <w:pPr>
              <w:pStyle w:val="TAL"/>
              <w:rPr>
                <w:sz w:val="16"/>
              </w:rPr>
            </w:pPr>
            <w:r>
              <w:rPr>
                <w:sz w:val="16"/>
              </w:rPr>
              <w:t>0.1.3</w:t>
            </w:r>
          </w:p>
        </w:tc>
        <w:tc>
          <w:tcPr>
            <w:tcW w:w="0" w:type="auto"/>
            <w:tcBorders>
              <w:top w:val="single" w:sz="4" w:space="0" w:color="auto"/>
              <w:left w:val="single" w:sz="4" w:space="0" w:color="auto"/>
              <w:bottom w:val="single" w:sz="4" w:space="0" w:color="auto"/>
              <w:right w:val="single" w:sz="4" w:space="0" w:color="auto"/>
            </w:tcBorders>
            <w:hideMark/>
          </w:tcPr>
          <w:p w14:paraId="26E99833" w14:textId="77777777" w:rsidR="00922221" w:rsidRDefault="00922221">
            <w:pPr>
              <w:pStyle w:val="TAL"/>
              <w:rPr>
                <w:sz w:val="16"/>
              </w:rPr>
            </w:pPr>
            <w:r>
              <w:rPr>
                <w:sz w:val="16"/>
              </w:rPr>
              <w:t>TS 31.127 - new draft for review</w:t>
            </w:r>
          </w:p>
        </w:tc>
      </w:tr>
      <w:tr w:rsidR="00922221" w14:paraId="37517BA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3157188" w14:textId="77777777" w:rsidR="00922221" w:rsidRDefault="00922221">
            <w:pPr>
              <w:pStyle w:val="TAR"/>
              <w:rPr>
                <w:sz w:val="16"/>
              </w:rPr>
            </w:pPr>
            <w:r>
              <w:rPr>
                <w:sz w:val="16"/>
              </w:rPr>
              <w:t>C6-220279</w:t>
            </w:r>
          </w:p>
        </w:tc>
        <w:tc>
          <w:tcPr>
            <w:tcW w:w="0" w:type="auto"/>
            <w:tcBorders>
              <w:top w:val="single" w:sz="4" w:space="0" w:color="auto"/>
              <w:left w:val="single" w:sz="4" w:space="0" w:color="auto"/>
              <w:bottom w:val="single" w:sz="4" w:space="0" w:color="auto"/>
              <w:right w:val="single" w:sz="4" w:space="0" w:color="auto"/>
            </w:tcBorders>
            <w:hideMark/>
          </w:tcPr>
          <w:p w14:paraId="48B153A2" w14:textId="77777777" w:rsidR="00922221" w:rsidRDefault="00922221">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55E256E6" w14:textId="77777777" w:rsidR="00922221" w:rsidRDefault="00922221">
            <w:pPr>
              <w:pStyle w:val="TAL"/>
              <w:rPr>
                <w:sz w:val="16"/>
              </w:rPr>
            </w:pPr>
            <w:r>
              <w:rPr>
                <w:sz w:val="16"/>
              </w:rPr>
              <w:t>0.1.4</w:t>
            </w:r>
          </w:p>
        </w:tc>
        <w:tc>
          <w:tcPr>
            <w:tcW w:w="0" w:type="auto"/>
            <w:tcBorders>
              <w:top w:val="single" w:sz="4" w:space="0" w:color="auto"/>
              <w:left w:val="single" w:sz="4" w:space="0" w:color="auto"/>
              <w:bottom w:val="single" w:sz="4" w:space="0" w:color="auto"/>
              <w:right w:val="single" w:sz="4" w:space="0" w:color="auto"/>
            </w:tcBorders>
            <w:hideMark/>
          </w:tcPr>
          <w:p w14:paraId="672CA8B8" w14:textId="77777777" w:rsidR="00922221" w:rsidRDefault="00922221">
            <w:pPr>
              <w:pStyle w:val="TAL"/>
              <w:rPr>
                <w:sz w:val="16"/>
              </w:rPr>
            </w:pPr>
            <w:r>
              <w:rPr>
                <w:sz w:val="16"/>
              </w:rPr>
              <w:t>TS 31.127 - new draft for review</w:t>
            </w:r>
          </w:p>
        </w:tc>
      </w:tr>
    </w:tbl>
    <w:p w14:paraId="4C018338" w14:textId="77777777" w:rsidR="00922221" w:rsidRDefault="00922221" w:rsidP="00922221"/>
    <w:p w14:paraId="7113D51B" w14:textId="77777777" w:rsidR="00922221" w:rsidRDefault="00922221" w:rsidP="00922221">
      <w:pPr>
        <w:pStyle w:val="Heading2"/>
      </w:pPr>
      <w:r>
        <w:br w:type="page"/>
      </w:r>
      <w:r>
        <w:lastRenderedPageBreak/>
        <w:t>Annex F: List of action items</w:t>
      </w:r>
    </w:p>
    <w:p w14:paraId="20E35DE1"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922221" w14:paraId="6A05136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D9537F6" w14:textId="77777777" w:rsidR="00922221" w:rsidRDefault="0092222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090AD2F" w14:textId="77777777" w:rsidR="00922221" w:rsidRDefault="0092222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950D596"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D1EE2E4" w14:textId="77777777" w:rsidR="00922221" w:rsidRDefault="00922221">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4F30100" w14:textId="77777777" w:rsidR="00922221" w:rsidRDefault="00922221">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97A0B01" w14:textId="77777777" w:rsidR="00922221" w:rsidRDefault="00922221">
            <w:pPr>
              <w:pStyle w:val="TAH"/>
            </w:pPr>
            <w:r>
              <w:t>Due by</w:t>
            </w:r>
          </w:p>
        </w:tc>
      </w:tr>
    </w:tbl>
    <w:p w14:paraId="5FC75CA5" w14:textId="77777777" w:rsidR="00922221" w:rsidRDefault="00922221" w:rsidP="00922221"/>
    <w:p w14:paraId="7E39FF2D" w14:textId="77777777" w:rsidR="00922221" w:rsidRDefault="00922221" w:rsidP="00922221">
      <w:pPr>
        <w:pStyle w:val="Heading2"/>
      </w:pPr>
      <w:r>
        <w:br w:type="page"/>
      </w:r>
      <w:r>
        <w:lastRenderedPageBreak/>
        <w:t>Annex G: List of decisions</w:t>
      </w:r>
    </w:p>
    <w:p w14:paraId="11FF6E5E"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922221" w14:paraId="16D3304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F39B9EF" w14:textId="77777777" w:rsidR="00922221" w:rsidRDefault="0092222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49EB8A0" w14:textId="77777777" w:rsidR="00922221" w:rsidRDefault="0092222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81DB1CF" w14:textId="77777777" w:rsidR="00922221" w:rsidRDefault="009222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3B2A51" w14:textId="77777777" w:rsidR="00922221" w:rsidRDefault="00922221">
            <w:pPr>
              <w:pStyle w:val="TAH"/>
            </w:pPr>
            <w:r>
              <w:t>Details</w:t>
            </w:r>
          </w:p>
        </w:tc>
      </w:tr>
    </w:tbl>
    <w:p w14:paraId="3EEFFF3E" w14:textId="77777777" w:rsidR="00922221" w:rsidRDefault="00922221" w:rsidP="00922221"/>
    <w:p w14:paraId="181FB322" w14:textId="77777777" w:rsidR="00922221" w:rsidRDefault="00922221" w:rsidP="00922221">
      <w:pPr>
        <w:pStyle w:val="Heading2"/>
      </w:pPr>
      <w:r>
        <w:br w:type="page"/>
      </w:r>
      <w:r>
        <w:lastRenderedPageBreak/>
        <w:t>Annex H: List of participants</w:t>
      </w:r>
    </w:p>
    <w:p w14:paraId="1327EF61" w14:textId="77777777" w:rsidR="00922221" w:rsidRDefault="00922221" w:rsidP="00922221">
      <w:pPr>
        <w:pStyle w:val="TH"/>
      </w:pPr>
    </w:p>
    <w:tbl>
      <w:tblPr>
        <w:tblStyle w:val="TableGrid"/>
        <w:tblW w:w="0" w:type="auto"/>
        <w:tblInd w:w="0" w:type="dxa"/>
        <w:tblLook w:val="04A0" w:firstRow="1" w:lastRow="0" w:firstColumn="1" w:lastColumn="0" w:noHBand="0" w:noVBand="1"/>
      </w:tblPr>
      <w:tblGrid>
        <w:gridCol w:w="2359"/>
        <w:gridCol w:w="2804"/>
        <w:gridCol w:w="1941"/>
      </w:tblGrid>
      <w:tr w:rsidR="00922221" w14:paraId="4B91011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E170F69" w14:textId="77777777" w:rsidR="00922221" w:rsidRDefault="00922221">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55B731AB" w14:textId="77777777" w:rsidR="00922221" w:rsidRDefault="0092222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FF95724" w14:textId="77777777" w:rsidR="00922221" w:rsidRDefault="00922221">
            <w:pPr>
              <w:pStyle w:val="TAH"/>
            </w:pPr>
            <w:r>
              <w:t>Status (OP)</w:t>
            </w:r>
          </w:p>
        </w:tc>
      </w:tr>
      <w:tr w:rsidR="00922221" w14:paraId="655462F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4E43A8F" w14:textId="77777777" w:rsidR="00922221" w:rsidRDefault="00922221">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12A739F2" w14:textId="77777777" w:rsidR="00922221" w:rsidRDefault="009222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3466C305" w14:textId="77777777" w:rsidR="00922221" w:rsidRDefault="00922221">
            <w:pPr>
              <w:pStyle w:val="TAL"/>
              <w:rPr>
                <w:sz w:val="16"/>
              </w:rPr>
            </w:pPr>
            <w:r>
              <w:rPr>
                <w:sz w:val="16"/>
              </w:rPr>
              <w:t>3GPPMEMBER (ETSI)</w:t>
            </w:r>
          </w:p>
        </w:tc>
      </w:tr>
      <w:tr w:rsidR="00922221" w14:paraId="3FA3AB1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164A65E" w14:textId="77777777" w:rsidR="00922221" w:rsidRDefault="00922221">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3D4F56CA" w14:textId="77777777" w:rsidR="00922221" w:rsidRDefault="0092222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27C159ED" w14:textId="77777777" w:rsidR="00922221" w:rsidRDefault="00922221">
            <w:pPr>
              <w:pStyle w:val="TAL"/>
              <w:rPr>
                <w:sz w:val="16"/>
              </w:rPr>
            </w:pPr>
            <w:r>
              <w:rPr>
                <w:sz w:val="16"/>
              </w:rPr>
              <w:t>3GPPMEMBER (ETSI)</w:t>
            </w:r>
          </w:p>
        </w:tc>
      </w:tr>
      <w:tr w:rsidR="00922221" w14:paraId="0FFF9EE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4E6A071" w14:textId="77777777" w:rsidR="00922221" w:rsidRDefault="00922221">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1EA5CCCB" w14:textId="77777777" w:rsidR="00922221" w:rsidRDefault="0092222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9AE54FF" w14:textId="77777777" w:rsidR="00922221" w:rsidRDefault="00922221">
            <w:pPr>
              <w:pStyle w:val="TAL"/>
              <w:rPr>
                <w:sz w:val="16"/>
              </w:rPr>
            </w:pPr>
            <w:r>
              <w:rPr>
                <w:sz w:val="16"/>
              </w:rPr>
              <w:t>3GPPMEMBER (ETSI)</w:t>
            </w:r>
          </w:p>
        </w:tc>
      </w:tr>
      <w:tr w:rsidR="00922221" w14:paraId="5A4E8C9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C7F6C04" w14:textId="77777777" w:rsidR="00922221" w:rsidRDefault="0092222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F5FB178" w14:textId="77777777" w:rsidR="00922221" w:rsidRDefault="0092222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27FE2B" w14:textId="77777777" w:rsidR="00922221" w:rsidRDefault="00922221">
            <w:pPr>
              <w:pStyle w:val="TAL"/>
              <w:rPr>
                <w:sz w:val="16"/>
              </w:rPr>
            </w:pPr>
            <w:r>
              <w:rPr>
                <w:sz w:val="16"/>
              </w:rPr>
              <w:t>3GPPMEMBER (ATIS)</w:t>
            </w:r>
          </w:p>
        </w:tc>
      </w:tr>
      <w:tr w:rsidR="00922221" w14:paraId="41E8DB0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27455F3" w14:textId="77777777" w:rsidR="00922221" w:rsidRDefault="00922221">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1FDA2" w14:textId="77777777" w:rsidR="00922221" w:rsidRDefault="0092222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113BE5BA" w14:textId="77777777" w:rsidR="00922221" w:rsidRDefault="00922221">
            <w:pPr>
              <w:pStyle w:val="TAL"/>
              <w:rPr>
                <w:sz w:val="16"/>
              </w:rPr>
            </w:pPr>
            <w:r>
              <w:rPr>
                <w:sz w:val="16"/>
              </w:rPr>
              <w:t>3GPPMEMBER (CCSA)</w:t>
            </w:r>
          </w:p>
        </w:tc>
      </w:tr>
      <w:tr w:rsidR="00922221" w14:paraId="309F76C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D284A55" w14:textId="77777777" w:rsidR="00922221" w:rsidRDefault="00922221">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2DB852BB" w14:textId="77777777" w:rsidR="00922221" w:rsidRDefault="0092222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34A9E16" w14:textId="77777777" w:rsidR="00922221" w:rsidRDefault="00922221">
            <w:pPr>
              <w:pStyle w:val="TAL"/>
              <w:rPr>
                <w:sz w:val="16"/>
              </w:rPr>
            </w:pPr>
            <w:r>
              <w:rPr>
                <w:sz w:val="16"/>
              </w:rPr>
              <w:t>3GPPMEMBER (CCSA)</w:t>
            </w:r>
          </w:p>
        </w:tc>
      </w:tr>
      <w:tr w:rsidR="00922221" w14:paraId="1A6BC3E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09C8064" w14:textId="77777777" w:rsidR="00922221" w:rsidRDefault="00922221">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65CD6" w14:textId="77777777" w:rsidR="00922221" w:rsidRDefault="00922221">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0C5455C9" w14:textId="77777777" w:rsidR="00922221" w:rsidRDefault="00922221">
            <w:pPr>
              <w:pStyle w:val="TAL"/>
              <w:rPr>
                <w:sz w:val="16"/>
              </w:rPr>
            </w:pPr>
            <w:r>
              <w:rPr>
                <w:sz w:val="16"/>
              </w:rPr>
              <w:t>3GPPMEMBER (ETSI)</w:t>
            </w:r>
          </w:p>
        </w:tc>
      </w:tr>
      <w:tr w:rsidR="00922221" w14:paraId="4A72303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347647D" w14:textId="77777777" w:rsidR="00922221" w:rsidRDefault="0092222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4E6D4A5" w14:textId="77777777" w:rsidR="00922221" w:rsidRDefault="0092222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678917D" w14:textId="77777777" w:rsidR="00922221" w:rsidRDefault="00922221">
            <w:pPr>
              <w:pStyle w:val="TAL"/>
              <w:rPr>
                <w:sz w:val="16"/>
              </w:rPr>
            </w:pPr>
            <w:r>
              <w:rPr>
                <w:sz w:val="16"/>
              </w:rPr>
              <w:t>3GPPMEMBER (ETSI)</w:t>
            </w:r>
          </w:p>
        </w:tc>
      </w:tr>
      <w:tr w:rsidR="00922221" w14:paraId="0AD96507"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AFA218" w14:textId="77777777" w:rsidR="00922221" w:rsidRDefault="00922221">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01EA217A" w14:textId="77777777" w:rsidR="00922221" w:rsidRDefault="00922221">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0E1305FD" w14:textId="77777777" w:rsidR="00922221" w:rsidRDefault="00922221">
            <w:pPr>
              <w:pStyle w:val="TAL"/>
              <w:rPr>
                <w:sz w:val="16"/>
              </w:rPr>
            </w:pPr>
            <w:r>
              <w:rPr>
                <w:sz w:val="16"/>
              </w:rPr>
              <w:t>3GPPMEMBER (TTA)</w:t>
            </w:r>
          </w:p>
        </w:tc>
      </w:tr>
      <w:tr w:rsidR="00922221" w14:paraId="751C47A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10564CE" w14:textId="77777777" w:rsidR="00922221" w:rsidRDefault="00922221">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F91391"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C708E9F" w14:textId="77777777" w:rsidR="00922221" w:rsidRDefault="00922221">
            <w:pPr>
              <w:pStyle w:val="TAL"/>
              <w:rPr>
                <w:sz w:val="16"/>
              </w:rPr>
            </w:pPr>
            <w:r>
              <w:rPr>
                <w:sz w:val="16"/>
              </w:rPr>
              <w:t>3GPPMEMBER (ETSI)</w:t>
            </w:r>
          </w:p>
        </w:tc>
      </w:tr>
      <w:tr w:rsidR="00922221" w14:paraId="31C7E35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F575A2" w14:textId="77777777" w:rsidR="00922221" w:rsidRDefault="00922221">
            <w:pPr>
              <w:pStyle w:val="TAL"/>
              <w:rPr>
                <w:sz w:val="16"/>
              </w:rPr>
            </w:pPr>
            <w:r>
              <w:rPr>
                <w:sz w:val="16"/>
              </w:rPr>
              <w:t xml:space="preserve">DONG, </w:t>
            </w:r>
            <w:proofErr w:type="spellStart"/>
            <w:r>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EA8E2" w14:textId="77777777" w:rsidR="00922221" w:rsidRDefault="0092222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691C88E" w14:textId="77777777" w:rsidR="00922221" w:rsidRDefault="00922221">
            <w:pPr>
              <w:pStyle w:val="TAL"/>
              <w:rPr>
                <w:sz w:val="16"/>
              </w:rPr>
            </w:pPr>
            <w:r>
              <w:rPr>
                <w:sz w:val="16"/>
              </w:rPr>
              <w:t>3GPPMEMBER (CCSA)</w:t>
            </w:r>
          </w:p>
        </w:tc>
      </w:tr>
      <w:tr w:rsidR="00922221" w14:paraId="37FDB15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C69BF85" w14:textId="77777777" w:rsidR="00922221" w:rsidRDefault="00922221">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5FE54AA0" w14:textId="77777777" w:rsidR="00922221" w:rsidRDefault="00922221">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7A6CB8E2" w14:textId="77777777" w:rsidR="00922221" w:rsidRDefault="00922221">
            <w:pPr>
              <w:pStyle w:val="TAL"/>
              <w:rPr>
                <w:sz w:val="16"/>
              </w:rPr>
            </w:pPr>
            <w:r>
              <w:rPr>
                <w:sz w:val="16"/>
              </w:rPr>
              <w:t>3GPPMEMBER (ETSI)</w:t>
            </w:r>
          </w:p>
        </w:tc>
      </w:tr>
      <w:tr w:rsidR="00922221" w14:paraId="7964503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A89E89F" w14:textId="77777777" w:rsidR="00922221" w:rsidRDefault="00922221">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37ADD934" w14:textId="77777777" w:rsidR="00922221" w:rsidRDefault="00922221">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237277A2" w14:textId="77777777" w:rsidR="00922221" w:rsidRDefault="00922221">
            <w:pPr>
              <w:pStyle w:val="TAL"/>
              <w:rPr>
                <w:sz w:val="16"/>
              </w:rPr>
            </w:pPr>
            <w:r>
              <w:rPr>
                <w:sz w:val="16"/>
              </w:rPr>
              <w:t>3GPPMEMBER (CCSA)</w:t>
            </w:r>
          </w:p>
        </w:tc>
      </w:tr>
      <w:tr w:rsidR="00922221" w14:paraId="7AED13A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8669AC3" w14:textId="77777777" w:rsidR="00922221" w:rsidRDefault="00922221">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334BEEA7" w14:textId="77777777" w:rsidR="00922221" w:rsidRDefault="00922221">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0F3EE9" w14:textId="77777777" w:rsidR="00922221" w:rsidRDefault="00922221">
            <w:pPr>
              <w:pStyle w:val="TAL"/>
              <w:rPr>
                <w:sz w:val="16"/>
              </w:rPr>
            </w:pPr>
            <w:r>
              <w:rPr>
                <w:sz w:val="16"/>
              </w:rPr>
              <w:t>3GPPMEMBER (CCSA)</w:t>
            </w:r>
          </w:p>
        </w:tc>
      </w:tr>
      <w:tr w:rsidR="00922221" w14:paraId="5B58760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4172762" w14:textId="77777777" w:rsidR="00922221" w:rsidRDefault="0092222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374EE359" w14:textId="77777777" w:rsidR="00922221" w:rsidRDefault="0092222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87493D6" w14:textId="77777777" w:rsidR="00922221" w:rsidRDefault="00922221">
            <w:pPr>
              <w:pStyle w:val="TAL"/>
              <w:rPr>
                <w:sz w:val="16"/>
              </w:rPr>
            </w:pPr>
            <w:r>
              <w:rPr>
                <w:sz w:val="16"/>
              </w:rPr>
              <w:t>3GPPMEMBER (ETSI)</w:t>
            </w:r>
          </w:p>
        </w:tc>
      </w:tr>
      <w:tr w:rsidR="00922221" w14:paraId="10FD5A9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BB492A1" w14:textId="77777777" w:rsidR="00922221" w:rsidRDefault="0092222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096A0B26" w14:textId="77777777" w:rsidR="00922221" w:rsidRDefault="00922221">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443A7092" w14:textId="77777777" w:rsidR="00922221" w:rsidRDefault="00922221">
            <w:pPr>
              <w:pStyle w:val="TAL"/>
              <w:rPr>
                <w:sz w:val="16"/>
              </w:rPr>
            </w:pPr>
            <w:r>
              <w:rPr>
                <w:sz w:val="16"/>
              </w:rPr>
              <w:t>3GPPMEMBER (ETSI)</w:t>
            </w:r>
          </w:p>
        </w:tc>
      </w:tr>
      <w:tr w:rsidR="00922221" w14:paraId="3B82886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28A4779" w14:textId="77777777" w:rsidR="00922221" w:rsidRDefault="00922221">
            <w:pPr>
              <w:pStyle w:val="TAL"/>
              <w:rPr>
                <w:sz w:val="16"/>
              </w:rPr>
            </w:pPr>
            <w:r>
              <w:rPr>
                <w:sz w:val="16"/>
              </w:rPr>
              <w:t xml:space="preserve">HSU, </w:t>
            </w:r>
            <w:proofErr w:type="spellStart"/>
            <w:r>
              <w:rPr>
                <w:sz w:val="16"/>
              </w:rPr>
              <w:t>Cherng-Shung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4D242" w14:textId="77777777" w:rsidR="00922221" w:rsidRDefault="0092222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E631DFE" w14:textId="77777777" w:rsidR="00922221" w:rsidRDefault="00922221">
            <w:pPr>
              <w:pStyle w:val="TAL"/>
              <w:rPr>
                <w:sz w:val="16"/>
              </w:rPr>
            </w:pPr>
            <w:r>
              <w:rPr>
                <w:sz w:val="16"/>
              </w:rPr>
              <w:t>3GPPMEMBER (ETSI)</w:t>
            </w:r>
          </w:p>
        </w:tc>
      </w:tr>
      <w:tr w:rsidR="00922221" w14:paraId="3A00315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9B74C8E" w14:textId="77777777" w:rsidR="00922221" w:rsidRDefault="0092222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2800B077" w14:textId="77777777" w:rsidR="00922221" w:rsidRDefault="0092222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3D7E86A5" w14:textId="77777777" w:rsidR="00922221" w:rsidRDefault="00922221">
            <w:pPr>
              <w:pStyle w:val="TAL"/>
              <w:rPr>
                <w:sz w:val="16"/>
              </w:rPr>
            </w:pPr>
            <w:r>
              <w:rPr>
                <w:sz w:val="16"/>
              </w:rPr>
              <w:t>3GPPMEMBER (CCSA)</w:t>
            </w:r>
          </w:p>
        </w:tc>
      </w:tr>
      <w:tr w:rsidR="00922221" w14:paraId="46693D2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472E3A7" w14:textId="77777777" w:rsidR="00922221" w:rsidRDefault="00922221">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369444DA" w14:textId="77777777" w:rsidR="00922221" w:rsidRDefault="0092222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1222819" w14:textId="77777777" w:rsidR="00922221" w:rsidRDefault="00922221">
            <w:pPr>
              <w:pStyle w:val="TAL"/>
              <w:rPr>
                <w:sz w:val="16"/>
              </w:rPr>
            </w:pPr>
            <w:r>
              <w:rPr>
                <w:sz w:val="16"/>
              </w:rPr>
              <w:t>3GPPMEMBER (CCSA)</w:t>
            </w:r>
          </w:p>
        </w:tc>
      </w:tr>
      <w:tr w:rsidR="00922221" w14:paraId="5EC44D7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E5C7EA6" w14:textId="77777777" w:rsidR="00922221" w:rsidRDefault="00922221">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14:paraId="4D7392F3" w14:textId="77777777" w:rsidR="00922221" w:rsidRDefault="00922221">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65D95CA7" w14:textId="77777777" w:rsidR="00922221" w:rsidRDefault="00922221">
            <w:pPr>
              <w:pStyle w:val="TAL"/>
              <w:rPr>
                <w:sz w:val="16"/>
              </w:rPr>
            </w:pPr>
            <w:r>
              <w:rPr>
                <w:sz w:val="16"/>
              </w:rPr>
              <w:t>3GPPMEMBER (CCSA)</w:t>
            </w:r>
          </w:p>
        </w:tc>
      </w:tr>
      <w:tr w:rsidR="00922221" w14:paraId="50CA02A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BDD4738" w14:textId="77777777" w:rsidR="00922221" w:rsidRDefault="00922221">
            <w:pPr>
              <w:pStyle w:val="TAL"/>
              <w:rPr>
                <w:sz w:val="16"/>
              </w:rPr>
            </w:pPr>
            <w:r>
              <w:rPr>
                <w:sz w:val="16"/>
              </w:rPr>
              <w:t xml:space="preserve">JOHAR, </w:t>
            </w:r>
            <w:proofErr w:type="spellStart"/>
            <w:r>
              <w:rPr>
                <w:sz w:val="16"/>
              </w:rPr>
              <w:t>Diwesh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1F985" w14:textId="77777777" w:rsidR="00922221" w:rsidRDefault="0092222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DCE5CC6" w14:textId="77777777" w:rsidR="00922221" w:rsidRDefault="00922221">
            <w:pPr>
              <w:pStyle w:val="TAL"/>
              <w:rPr>
                <w:sz w:val="16"/>
              </w:rPr>
            </w:pPr>
            <w:r>
              <w:rPr>
                <w:sz w:val="16"/>
              </w:rPr>
              <w:t>3GPPMEMBER (ETSI)</w:t>
            </w:r>
          </w:p>
        </w:tc>
      </w:tr>
      <w:tr w:rsidR="00922221" w14:paraId="3BFBFD4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0D3A723" w14:textId="77777777" w:rsidR="00922221" w:rsidRDefault="00922221">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BFE2F4" w14:textId="77777777" w:rsidR="00922221" w:rsidRDefault="00922221">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16725A39" w14:textId="77777777" w:rsidR="00922221" w:rsidRDefault="00922221">
            <w:pPr>
              <w:pStyle w:val="TAL"/>
              <w:rPr>
                <w:sz w:val="16"/>
              </w:rPr>
            </w:pPr>
            <w:r>
              <w:rPr>
                <w:sz w:val="16"/>
              </w:rPr>
              <w:t>3GPPMEMBER (CCSA)</w:t>
            </w:r>
          </w:p>
        </w:tc>
      </w:tr>
      <w:tr w:rsidR="00922221" w14:paraId="787DB60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D312D1E" w14:textId="77777777" w:rsidR="00922221" w:rsidRDefault="00922221">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CAFF0" w14:textId="77777777" w:rsidR="00922221" w:rsidRDefault="00922221">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0167471" w14:textId="77777777" w:rsidR="00922221" w:rsidRDefault="00922221">
            <w:pPr>
              <w:pStyle w:val="TAL"/>
              <w:rPr>
                <w:sz w:val="16"/>
              </w:rPr>
            </w:pPr>
            <w:r>
              <w:rPr>
                <w:sz w:val="16"/>
              </w:rPr>
              <w:t>3GPPMEMBER (ETSI)</w:t>
            </w:r>
          </w:p>
        </w:tc>
      </w:tr>
      <w:tr w:rsidR="00922221" w14:paraId="66A6BA9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9BD972C" w14:textId="77777777" w:rsidR="00922221" w:rsidRDefault="0092222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95D25B6" w14:textId="77777777" w:rsidR="00922221" w:rsidRDefault="009222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57C8FD6" w14:textId="77777777" w:rsidR="00922221" w:rsidRDefault="00922221">
            <w:pPr>
              <w:pStyle w:val="TAL"/>
              <w:rPr>
                <w:sz w:val="16"/>
              </w:rPr>
            </w:pPr>
            <w:r>
              <w:rPr>
                <w:sz w:val="16"/>
              </w:rPr>
              <w:t>3GPPMEMBER (ETSI)</w:t>
            </w:r>
          </w:p>
        </w:tc>
      </w:tr>
      <w:tr w:rsidR="00922221" w14:paraId="39AA283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55209E1" w14:textId="77777777" w:rsidR="00922221" w:rsidRDefault="0092222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751C558" w14:textId="77777777" w:rsidR="00922221" w:rsidRDefault="009222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70C9B2E" w14:textId="77777777" w:rsidR="00922221" w:rsidRDefault="00922221">
            <w:pPr>
              <w:pStyle w:val="TAL"/>
              <w:rPr>
                <w:sz w:val="16"/>
              </w:rPr>
            </w:pPr>
            <w:r>
              <w:rPr>
                <w:sz w:val="16"/>
              </w:rPr>
              <w:t>3GPPORG_REP (ETSI)</w:t>
            </w:r>
          </w:p>
        </w:tc>
      </w:tr>
      <w:tr w:rsidR="00922221" w14:paraId="0AB4E96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FD5FDEE" w14:textId="77777777" w:rsidR="00922221" w:rsidRDefault="0092222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5F7B6A87" w14:textId="77777777" w:rsidR="00922221" w:rsidRDefault="0092222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1CB2996F" w14:textId="77777777" w:rsidR="00922221" w:rsidRDefault="00922221">
            <w:pPr>
              <w:pStyle w:val="TAL"/>
              <w:rPr>
                <w:sz w:val="16"/>
              </w:rPr>
            </w:pPr>
            <w:r>
              <w:rPr>
                <w:sz w:val="16"/>
              </w:rPr>
              <w:t>3GPPMEMBER (ETSI)</w:t>
            </w:r>
          </w:p>
        </w:tc>
      </w:tr>
      <w:tr w:rsidR="00922221" w14:paraId="22B07F0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969EE9A" w14:textId="77777777" w:rsidR="00922221" w:rsidRDefault="00922221">
            <w:pPr>
              <w:pStyle w:val="TAL"/>
              <w:rPr>
                <w:sz w:val="16"/>
              </w:rPr>
            </w:pPr>
            <w:r>
              <w:rPr>
                <w:sz w:val="16"/>
              </w:rPr>
              <w:t xml:space="preserve">LI, </w:t>
            </w:r>
            <w:proofErr w:type="spellStart"/>
            <w:r>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F364E8" w14:textId="77777777" w:rsidR="00922221" w:rsidRDefault="0092222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77305C0" w14:textId="77777777" w:rsidR="00922221" w:rsidRDefault="00922221">
            <w:pPr>
              <w:pStyle w:val="TAL"/>
              <w:rPr>
                <w:sz w:val="16"/>
              </w:rPr>
            </w:pPr>
            <w:r>
              <w:rPr>
                <w:sz w:val="16"/>
              </w:rPr>
              <w:t>3GPPMEMBER (CCSA)</w:t>
            </w:r>
          </w:p>
        </w:tc>
      </w:tr>
      <w:tr w:rsidR="00922221" w14:paraId="754F594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806E991" w14:textId="77777777" w:rsidR="00922221" w:rsidRDefault="00922221">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6C3B4354" w14:textId="77777777" w:rsidR="00922221" w:rsidRDefault="0092222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892DDAF" w14:textId="77777777" w:rsidR="00922221" w:rsidRDefault="00922221">
            <w:pPr>
              <w:pStyle w:val="TAL"/>
              <w:rPr>
                <w:sz w:val="16"/>
              </w:rPr>
            </w:pPr>
            <w:r>
              <w:rPr>
                <w:sz w:val="16"/>
              </w:rPr>
              <w:t>3GPPMEMBER (CCSA)</w:t>
            </w:r>
          </w:p>
        </w:tc>
      </w:tr>
      <w:tr w:rsidR="00922221" w14:paraId="702A201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020659E" w14:textId="77777777" w:rsidR="00922221" w:rsidRDefault="00922221">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75E6FEB1" w14:textId="77777777" w:rsidR="00922221" w:rsidRDefault="0092222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9C5B128" w14:textId="77777777" w:rsidR="00922221" w:rsidRDefault="00922221">
            <w:pPr>
              <w:pStyle w:val="TAL"/>
              <w:rPr>
                <w:sz w:val="16"/>
              </w:rPr>
            </w:pPr>
            <w:r>
              <w:rPr>
                <w:sz w:val="16"/>
              </w:rPr>
              <w:t>3GPPMEMBER (TTA)</w:t>
            </w:r>
          </w:p>
        </w:tc>
      </w:tr>
      <w:tr w:rsidR="00922221" w14:paraId="1B2B266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B1F483D" w14:textId="77777777" w:rsidR="00922221" w:rsidRDefault="0092222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1A23131F" w14:textId="77777777" w:rsidR="00922221" w:rsidRDefault="00922221">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4EA14043" w14:textId="77777777" w:rsidR="00922221" w:rsidRDefault="00922221">
            <w:pPr>
              <w:pStyle w:val="TAL"/>
              <w:rPr>
                <w:sz w:val="16"/>
              </w:rPr>
            </w:pPr>
            <w:r>
              <w:rPr>
                <w:sz w:val="16"/>
              </w:rPr>
              <w:t>3GPPMEMBER (CCSA)</w:t>
            </w:r>
          </w:p>
        </w:tc>
      </w:tr>
      <w:tr w:rsidR="00922221" w14:paraId="5DB49752"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16E0680" w14:textId="77777777" w:rsidR="00922221" w:rsidRDefault="00922221">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4FC53B6" w14:textId="77777777" w:rsidR="00922221" w:rsidRDefault="009222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F244694" w14:textId="77777777" w:rsidR="00922221" w:rsidRDefault="00922221">
            <w:pPr>
              <w:pStyle w:val="TAL"/>
              <w:rPr>
                <w:sz w:val="16"/>
              </w:rPr>
            </w:pPr>
            <w:r>
              <w:rPr>
                <w:sz w:val="16"/>
              </w:rPr>
              <w:t>3GPPMEMBER (ETSI)</w:t>
            </w:r>
          </w:p>
        </w:tc>
      </w:tr>
      <w:tr w:rsidR="00922221" w14:paraId="6EE0937D"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41E12DB" w14:textId="77777777" w:rsidR="00922221" w:rsidRDefault="0092222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40C6553E" w14:textId="77777777" w:rsidR="00922221" w:rsidRDefault="0092222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13C104C4" w14:textId="77777777" w:rsidR="00922221" w:rsidRDefault="00922221">
            <w:pPr>
              <w:pStyle w:val="TAL"/>
              <w:rPr>
                <w:sz w:val="16"/>
              </w:rPr>
            </w:pPr>
            <w:r>
              <w:rPr>
                <w:sz w:val="16"/>
              </w:rPr>
              <w:t>3GPPMEMBER (ETSI)</w:t>
            </w:r>
          </w:p>
        </w:tc>
      </w:tr>
      <w:tr w:rsidR="00922221" w14:paraId="54488AB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8871CC5" w14:textId="77777777" w:rsidR="00922221" w:rsidRDefault="00922221">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32677CDF" w14:textId="77777777" w:rsidR="00922221" w:rsidRDefault="0092222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72E3F8B" w14:textId="77777777" w:rsidR="00922221" w:rsidRDefault="00922221">
            <w:pPr>
              <w:pStyle w:val="TAL"/>
              <w:rPr>
                <w:sz w:val="16"/>
              </w:rPr>
            </w:pPr>
            <w:r>
              <w:rPr>
                <w:sz w:val="16"/>
              </w:rPr>
              <w:t>3GPPMEMBER (ETSI)</w:t>
            </w:r>
          </w:p>
        </w:tc>
      </w:tr>
      <w:tr w:rsidR="00922221" w14:paraId="4085674F"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DFF6D4B" w14:textId="77777777" w:rsidR="00922221" w:rsidRDefault="00922221">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4B10C105" w14:textId="77777777" w:rsidR="00922221" w:rsidRDefault="00922221">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CC9B083" w14:textId="77777777" w:rsidR="00922221" w:rsidRDefault="00922221">
            <w:pPr>
              <w:pStyle w:val="TAL"/>
              <w:rPr>
                <w:sz w:val="16"/>
              </w:rPr>
            </w:pPr>
            <w:r>
              <w:rPr>
                <w:sz w:val="16"/>
              </w:rPr>
              <w:t>3GPPMEMBER (ETSI)</w:t>
            </w:r>
          </w:p>
        </w:tc>
      </w:tr>
      <w:tr w:rsidR="00922221" w14:paraId="03AC003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8D913BF" w14:textId="77777777" w:rsidR="00922221" w:rsidRDefault="00922221">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1AD75C42" w14:textId="77777777" w:rsidR="00922221" w:rsidRDefault="009222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2FB0998" w14:textId="77777777" w:rsidR="00922221" w:rsidRDefault="00922221">
            <w:pPr>
              <w:pStyle w:val="TAL"/>
              <w:rPr>
                <w:sz w:val="16"/>
              </w:rPr>
            </w:pPr>
            <w:r>
              <w:rPr>
                <w:sz w:val="16"/>
              </w:rPr>
              <w:t>3GPPMEMBER (ETSI)</w:t>
            </w:r>
          </w:p>
        </w:tc>
      </w:tr>
      <w:tr w:rsidR="00922221" w14:paraId="03E68578"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890D1FC" w14:textId="77777777" w:rsidR="00922221" w:rsidRDefault="0092222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6D49D7E" w14:textId="77777777" w:rsidR="00922221" w:rsidRDefault="0092222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AAC8D0" w14:textId="77777777" w:rsidR="00922221" w:rsidRDefault="00922221">
            <w:pPr>
              <w:pStyle w:val="TAL"/>
              <w:rPr>
                <w:sz w:val="16"/>
              </w:rPr>
            </w:pPr>
            <w:r>
              <w:rPr>
                <w:sz w:val="16"/>
              </w:rPr>
              <w:t>3GPPMEMBER (ETSI)</w:t>
            </w:r>
          </w:p>
        </w:tc>
      </w:tr>
      <w:tr w:rsidR="00922221" w14:paraId="5AEBE93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D9AFF05" w14:textId="77777777" w:rsidR="00922221" w:rsidRDefault="00922221">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7E364605" w14:textId="77777777" w:rsidR="00922221" w:rsidRDefault="0092222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291A8B" w14:textId="77777777" w:rsidR="00922221" w:rsidRDefault="00922221">
            <w:pPr>
              <w:pStyle w:val="TAL"/>
              <w:rPr>
                <w:sz w:val="16"/>
              </w:rPr>
            </w:pPr>
            <w:r>
              <w:rPr>
                <w:sz w:val="16"/>
              </w:rPr>
              <w:t>3GPPMEMBER (ETSI)</w:t>
            </w:r>
          </w:p>
        </w:tc>
      </w:tr>
      <w:tr w:rsidR="00922221" w14:paraId="51E31BC3"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75DB41A" w14:textId="77777777" w:rsidR="00922221" w:rsidRDefault="00922221">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50D315DF" w14:textId="77777777" w:rsidR="00922221" w:rsidRDefault="00922221">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4CFAF057" w14:textId="77777777" w:rsidR="00922221" w:rsidRDefault="00922221">
            <w:pPr>
              <w:pStyle w:val="TAL"/>
              <w:rPr>
                <w:sz w:val="16"/>
              </w:rPr>
            </w:pPr>
            <w:r>
              <w:rPr>
                <w:sz w:val="16"/>
              </w:rPr>
              <w:t>3GPPMEMBER (ETSI)</w:t>
            </w:r>
          </w:p>
        </w:tc>
      </w:tr>
      <w:tr w:rsidR="00922221" w14:paraId="0E876EB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0ACDFBC" w14:textId="77777777" w:rsidR="00922221" w:rsidRDefault="00922221">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530FE53F" w14:textId="77777777" w:rsidR="00922221" w:rsidRDefault="009222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3DA7356" w14:textId="77777777" w:rsidR="00922221" w:rsidRDefault="00922221">
            <w:pPr>
              <w:pStyle w:val="TAL"/>
              <w:rPr>
                <w:sz w:val="16"/>
              </w:rPr>
            </w:pPr>
            <w:r>
              <w:rPr>
                <w:sz w:val="16"/>
              </w:rPr>
              <w:t>3GPPMEMBER (ETSI)</w:t>
            </w:r>
          </w:p>
        </w:tc>
      </w:tr>
      <w:tr w:rsidR="00922221" w14:paraId="272BD2C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CAFB028" w14:textId="77777777" w:rsidR="00922221" w:rsidRDefault="00922221">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7B05DF85" w14:textId="77777777" w:rsidR="00922221" w:rsidRDefault="00922221">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14:paraId="2B5CEE39" w14:textId="77777777" w:rsidR="00922221" w:rsidRDefault="00922221">
            <w:pPr>
              <w:pStyle w:val="TAL"/>
              <w:rPr>
                <w:sz w:val="16"/>
              </w:rPr>
            </w:pPr>
            <w:r>
              <w:rPr>
                <w:sz w:val="16"/>
              </w:rPr>
              <w:t>3GPPMEMBER (ETSI)</w:t>
            </w:r>
          </w:p>
        </w:tc>
      </w:tr>
      <w:tr w:rsidR="00922221" w14:paraId="4638909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7410BFB" w14:textId="77777777" w:rsidR="00922221" w:rsidRDefault="0092222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5757C2A" w14:textId="77777777" w:rsidR="00922221" w:rsidRDefault="009222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7294B3F" w14:textId="77777777" w:rsidR="00922221" w:rsidRDefault="00922221">
            <w:pPr>
              <w:pStyle w:val="TAL"/>
              <w:rPr>
                <w:sz w:val="16"/>
              </w:rPr>
            </w:pPr>
            <w:r>
              <w:rPr>
                <w:sz w:val="16"/>
              </w:rPr>
              <w:t>3GPPMEMBER (ETSI)</w:t>
            </w:r>
          </w:p>
        </w:tc>
      </w:tr>
      <w:tr w:rsidR="00922221" w14:paraId="19F4128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310EA59" w14:textId="77777777" w:rsidR="00922221" w:rsidRDefault="00922221">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B0FDB" w14:textId="77777777" w:rsidR="00922221" w:rsidRDefault="00922221">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hideMark/>
          </w:tcPr>
          <w:p w14:paraId="4C9C0EE4" w14:textId="77777777" w:rsidR="00922221" w:rsidRDefault="00922221">
            <w:pPr>
              <w:pStyle w:val="TAL"/>
              <w:rPr>
                <w:sz w:val="16"/>
              </w:rPr>
            </w:pPr>
            <w:r>
              <w:rPr>
                <w:sz w:val="16"/>
              </w:rPr>
              <w:t>3GPPMEMBER (ETSI)</w:t>
            </w:r>
          </w:p>
        </w:tc>
      </w:tr>
      <w:tr w:rsidR="00922221" w14:paraId="67BD2E1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37691E4" w14:textId="77777777" w:rsidR="00922221" w:rsidRDefault="0092222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36C7A60E" w14:textId="77777777" w:rsidR="00922221" w:rsidRDefault="0092222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3A32D7" w14:textId="77777777" w:rsidR="00922221" w:rsidRDefault="00922221">
            <w:pPr>
              <w:pStyle w:val="TAL"/>
              <w:rPr>
                <w:sz w:val="16"/>
              </w:rPr>
            </w:pPr>
            <w:r>
              <w:rPr>
                <w:sz w:val="16"/>
              </w:rPr>
              <w:t>3GPPMEMBER (CCSA)</w:t>
            </w:r>
          </w:p>
        </w:tc>
      </w:tr>
      <w:tr w:rsidR="00922221" w14:paraId="51F4FA0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F9DBC82" w14:textId="77777777" w:rsidR="00922221" w:rsidRDefault="00922221">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4155C21C" w14:textId="77777777" w:rsidR="00922221" w:rsidRDefault="00922221">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120481D1" w14:textId="77777777" w:rsidR="00922221" w:rsidRDefault="00922221">
            <w:pPr>
              <w:pStyle w:val="TAL"/>
              <w:rPr>
                <w:sz w:val="16"/>
              </w:rPr>
            </w:pPr>
            <w:r>
              <w:rPr>
                <w:sz w:val="16"/>
              </w:rPr>
              <w:t>3GPPMEMBER (ARIB)</w:t>
            </w:r>
          </w:p>
        </w:tc>
      </w:tr>
      <w:tr w:rsidR="00922221" w14:paraId="60A1970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E27D25A" w14:textId="77777777" w:rsidR="00922221" w:rsidRDefault="00922221">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18BDA64E" w14:textId="77777777" w:rsidR="00922221" w:rsidRDefault="0092222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EA1CF7C" w14:textId="77777777" w:rsidR="00922221" w:rsidRDefault="00922221">
            <w:pPr>
              <w:pStyle w:val="TAL"/>
              <w:rPr>
                <w:sz w:val="16"/>
              </w:rPr>
            </w:pPr>
            <w:r>
              <w:rPr>
                <w:sz w:val="16"/>
              </w:rPr>
              <w:t>3GPPMEMBER (CCSA)</w:t>
            </w:r>
          </w:p>
        </w:tc>
      </w:tr>
      <w:tr w:rsidR="00922221" w14:paraId="4131D18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22B85E4" w14:textId="77777777" w:rsidR="00922221" w:rsidRDefault="00922221">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4ABC44F5" w14:textId="77777777" w:rsidR="00922221" w:rsidRDefault="0092222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33AE4FA2" w14:textId="77777777" w:rsidR="00922221" w:rsidRDefault="00922221">
            <w:pPr>
              <w:pStyle w:val="TAL"/>
              <w:rPr>
                <w:sz w:val="16"/>
              </w:rPr>
            </w:pPr>
            <w:r>
              <w:rPr>
                <w:sz w:val="16"/>
              </w:rPr>
              <w:t>3GPPMEMBER (CCSA)</w:t>
            </w:r>
          </w:p>
        </w:tc>
      </w:tr>
      <w:tr w:rsidR="00922221" w14:paraId="0C95F38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F3FA2B9" w14:textId="77777777" w:rsidR="00922221" w:rsidRDefault="00922221">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527105" w14:textId="77777777" w:rsidR="00922221" w:rsidRDefault="00922221">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C6902D" w14:textId="77777777" w:rsidR="00922221" w:rsidRDefault="00922221">
            <w:pPr>
              <w:pStyle w:val="TAL"/>
              <w:rPr>
                <w:sz w:val="16"/>
              </w:rPr>
            </w:pPr>
            <w:r>
              <w:rPr>
                <w:sz w:val="16"/>
              </w:rPr>
              <w:t>3GPPMEMBER (ETSI)</w:t>
            </w:r>
          </w:p>
        </w:tc>
      </w:tr>
      <w:tr w:rsidR="00922221" w14:paraId="449F96C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FAB57BA" w14:textId="77777777" w:rsidR="00922221" w:rsidRDefault="00922221">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B517FCC" w14:textId="77777777" w:rsidR="00922221" w:rsidRDefault="0092222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A06717" w14:textId="77777777" w:rsidR="00922221" w:rsidRDefault="00922221">
            <w:pPr>
              <w:pStyle w:val="TAL"/>
              <w:rPr>
                <w:sz w:val="16"/>
              </w:rPr>
            </w:pPr>
            <w:r>
              <w:rPr>
                <w:sz w:val="16"/>
              </w:rPr>
              <w:t>3GPPMEMBER (ETSI)</w:t>
            </w:r>
          </w:p>
        </w:tc>
      </w:tr>
      <w:tr w:rsidR="00922221" w14:paraId="62A1B5BE"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96722D6" w14:textId="77777777" w:rsidR="00922221" w:rsidRDefault="00922221">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4B03279" w14:textId="77777777" w:rsidR="00922221" w:rsidRDefault="0092222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68D37C8" w14:textId="77777777" w:rsidR="00922221" w:rsidRDefault="00922221">
            <w:pPr>
              <w:pStyle w:val="TAL"/>
              <w:rPr>
                <w:sz w:val="16"/>
              </w:rPr>
            </w:pPr>
            <w:r>
              <w:rPr>
                <w:sz w:val="16"/>
              </w:rPr>
              <w:t>3GPPMEMBER (CCSA)</w:t>
            </w:r>
          </w:p>
        </w:tc>
      </w:tr>
      <w:tr w:rsidR="00922221" w14:paraId="62507C7C"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0C61BCD" w14:textId="77777777" w:rsidR="00922221" w:rsidRDefault="00922221">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5893F" w14:textId="77777777" w:rsidR="00922221" w:rsidRDefault="00922221">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0F26CD" w14:textId="77777777" w:rsidR="00922221" w:rsidRDefault="00922221">
            <w:pPr>
              <w:pStyle w:val="TAL"/>
              <w:rPr>
                <w:sz w:val="16"/>
              </w:rPr>
            </w:pPr>
            <w:r>
              <w:rPr>
                <w:sz w:val="16"/>
              </w:rPr>
              <w:t>3GPPMEMBER (CCSA)</w:t>
            </w:r>
          </w:p>
        </w:tc>
      </w:tr>
      <w:tr w:rsidR="00922221" w14:paraId="28EF72C1"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4C47E1C" w14:textId="77777777" w:rsidR="00922221" w:rsidRDefault="00922221">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4126C293" w14:textId="77777777" w:rsidR="00922221" w:rsidRDefault="0092222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07036968" w14:textId="77777777" w:rsidR="00922221" w:rsidRDefault="00922221">
            <w:pPr>
              <w:pStyle w:val="TAL"/>
              <w:rPr>
                <w:sz w:val="16"/>
              </w:rPr>
            </w:pPr>
            <w:r>
              <w:rPr>
                <w:sz w:val="16"/>
              </w:rPr>
              <w:t>3GPPMEMBER (CCSA)</w:t>
            </w:r>
          </w:p>
        </w:tc>
      </w:tr>
      <w:tr w:rsidR="00922221" w14:paraId="081C5AB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051223E5" w14:textId="77777777" w:rsidR="00922221" w:rsidRDefault="00922221">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23F7AA23" w14:textId="77777777" w:rsidR="00922221" w:rsidRDefault="00922221">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46BF0D" w14:textId="77777777" w:rsidR="00922221" w:rsidRDefault="00922221">
            <w:pPr>
              <w:pStyle w:val="TAL"/>
              <w:rPr>
                <w:sz w:val="16"/>
              </w:rPr>
            </w:pPr>
            <w:r>
              <w:rPr>
                <w:sz w:val="16"/>
              </w:rPr>
              <w:t>3GPPMEMBER (CCSA)</w:t>
            </w:r>
          </w:p>
        </w:tc>
      </w:tr>
      <w:tr w:rsidR="00922221" w14:paraId="3DAAF81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2D12E91" w14:textId="77777777" w:rsidR="00922221" w:rsidRDefault="00922221">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6DF455D4" w14:textId="77777777" w:rsidR="00922221" w:rsidRDefault="009222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18D8819" w14:textId="77777777" w:rsidR="00922221" w:rsidRDefault="00922221">
            <w:pPr>
              <w:pStyle w:val="TAL"/>
              <w:rPr>
                <w:sz w:val="16"/>
              </w:rPr>
            </w:pPr>
            <w:r>
              <w:rPr>
                <w:sz w:val="16"/>
              </w:rPr>
              <w:t>3GPPMEMBER (ETSI)</w:t>
            </w:r>
          </w:p>
        </w:tc>
      </w:tr>
      <w:tr w:rsidR="00922221" w14:paraId="6BABBDFA"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62FBFEAA" w14:textId="77777777" w:rsidR="00922221" w:rsidRDefault="00922221">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65B312" w14:textId="77777777" w:rsidR="00922221" w:rsidRDefault="00922221">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7093A848" w14:textId="77777777" w:rsidR="00922221" w:rsidRDefault="00922221">
            <w:pPr>
              <w:pStyle w:val="TAL"/>
              <w:rPr>
                <w:sz w:val="16"/>
              </w:rPr>
            </w:pPr>
            <w:r>
              <w:rPr>
                <w:sz w:val="16"/>
              </w:rPr>
              <w:t>3GPPMEMBER (ETSI)</w:t>
            </w:r>
          </w:p>
        </w:tc>
      </w:tr>
      <w:tr w:rsidR="00922221" w14:paraId="296BF589"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36A40859" w14:textId="77777777" w:rsidR="00922221" w:rsidRDefault="00922221">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4DE100CB" w14:textId="77777777" w:rsidR="00922221" w:rsidRDefault="0092222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BE84A01" w14:textId="77777777" w:rsidR="00922221" w:rsidRDefault="00922221">
            <w:pPr>
              <w:pStyle w:val="TAL"/>
              <w:rPr>
                <w:sz w:val="16"/>
              </w:rPr>
            </w:pPr>
            <w:r>
              <w:rPr>
                <w:sz w:val="16"/>
              </w:rPr>
              <w:t>3GPPMEMBER (CCSA)</w:t>
            </w:r>
          </w:p>
        </w:tc>
      </w:tr>
      <w:tr w:rsidR="00922221" w14:paraId="4803F480"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2DB75533" w14:textId="77777777" w:rsidR="00922221" w:rsidRDefault="00922221">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hideMark/>
          </w:tcPr>
          <w:p w14:paraId="6D4C437E" w14:textId="77777777" w:rsidR="00922221" w:rsidRDefault="00922221">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21C61AEF" w14:textId="77777777" w:rsidR="00922221" w:rsidRDefault="00922221">
            <w:pPr>
              <w:pStyle w:val="TAL"/>
              <w:rPr>
                <w:sz w:val="16"/>
              </w:rPr>
            </w:pPr>
            <w:r>
              <w:rPr>
                <w:sz w:val="16"/>
              </w:rPr>
              <w:t>3GPPMEMBER (ARIB)</w:t>
            </w:r>
          </w:p>
        </w:tc>
      </w:tr>
      <w:tr w:rsidR="00922221" w14:paraId="0CB52DB5"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5AC7BCBF" w14:textId="77777777" w:rsidR="00922221" w:rsidRDefault="00922221">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0DAF5" w14:textId="77777777" w:rsidR="00922221" w:rsidRDefault="0092222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24FCAE3D" w14:textId="77777777" w:rsidR="00922221" w:rsidRDefault="00922221">
            <w:pPr>
              <w:pStyle w:val="TAL"/>
              <w:rPr>
                <w:sz w:val="16"/>
              </w:rPr>
            </w:pPr>
            <w:r>
              <w:rPr>
                <w:sz w:val="16"/>
              </w:rPr>
              <w:t>3GPPMEMBER (CCSA)</w:t>
            </w:r>
          </w:p>
        </w:tc>
      </w:tr>
      <w:tr w:rsidR="00922221" w14:paraId="3B6917B4"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1DA7408A" w14:textId="77777777" w:rsidR="00922221" w:rsidRDefault="00922221">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3A20F" w14:textId="77777777" w:rsidR="00922221" w:rsidRDefault="00922221">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6D4CEE91" w14:textId="77777777" w:rsidR="00922221" w:rsidRDefault="00922221">
            <w:pPr>
              <w:pStyle w:val="TAL"/>
              <w:rPr>
                <w:sz w:val="16"/>
              </w:rPr>
            </w:pPr>
            <w:r>
              <w:rPr>
                <w:sz w:val="16"/>
              </w:rPr>
              <w:t>3GPPMEMBER (ETSI)</w:t>
            </w:r>
          </w:p>
        </w:tc>
      </w:tr>
      <w:tr w:rsidR="00922221" w14:paraId="68B1619B"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49BF24F0" w14:textId="77777777" w:rsidR="00922221" w:rsidRDefault="00922221">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44F8EF24" w14:textId="77777777" w:rsidR="00922221" w:rsidRDefault="00922221">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1CFB1DC2" w14:textId="77777777" w:rsidR="00922221" w:rsidRDefault="00922221">
            <w:pPr>
              <w:pStyle w:val="TAL"/>
              <w:rPr>
                <w:sz w:val="16"/>
              </w:rPr>
            </w:pPr>
            <w:r>
              <w:rPr>
                <w:sz w:val="16"/>
              </w:rPr>
              <w:t>3GPPMEMBER (CCSA)</w:t>
            </w:r>
          </w:p>
        </w:tc>
      </w:tr>
      <w:tr w:rsidR="00922221" w14:paraId="1AD12A86" w14:textId="77777777" w:rsidTr="00922221">
        <w:tc>
          <w:tcPr>
            <w:tcW w:w="0" w:type="auto"/>
            <w:tcBorders>
              <w:top w:val="single" w:sz="4" w:space="0" w:color="auto"/>
              <w:left w:val="single" w:sz="4" w:space="0" w:color="auto"/>
              <w:bottom w:val="single" w:sz="4" w:space="0" w:color="auto"/>
              <w:right w:val="single" w:sz="4" w:space="0" w:color="auto"/>
            </w:tcBorders>
            <w:hideMark/>
          </w:tcPr>
          <w:p w14:paraId="77FA781B" w14:textId="77777777" w:rsidR="00922221" w:rsidRDefault="00922221">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14:paraId="5EDEAD3A" w14:textId="77777777" w:rsidR="00922221" w:rsidRDefault="00922221">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1FA86902" w14:textId="77777777" w:rsidR="00922221" w:rsidRDefault="00922221">
            <w:pPr>
              <w:pStyle w:val="TAL"/>
              <w:rPr>
                <w:sz w:val="16"/>
              </w:rPr>
            </w:pPr>
            <w:r>
              <w:rPr>
                <w:sz w:val="16"/>
              </w:rPr>
              <w:t>3GPPMEMBER (ETSI)</w:t>
            </w:r>
          </w:p>
        </w:tc>
      </w:tr>
    </w:tbl>
    <w:p w14:paraId="65592461" w14:textId="77777777" w:rsidR="00922221" w:rsidRDefault="00922221" w:rsidP="00922221"/>
    <w:p w14:paraId="09782D11" w14:textId="27D584F1" w:rsidR="004045C2" w:rsidRPr="004045C2" w:rsidRDefault="004045C2" w:rsidP="00922221"/>
    <w:sectPr w:rsidR="004045C2" w:rsidRPr="004045C2" w:rsidSect="004045C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48F0" w14:textId="77777777" w:rsidR="00EB3FCE" w:rsidRDefault="00EB3FCE">
      <w:pPr>
        <w:spacing w:after="0"/>
      </w:pPr>
      <w:r>
        <w:separator/>
      </w:r>
    </w:p>
  </w:endnote>
  <w:endnote w:type="continuationSeparator" w:id="0">
    <w:p w14:paraId="65A8CD77" w14:textId="77777777" w:rsidR="00EB3FCE" w:rsidRDefault="00EB3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E9D7" w14:textId="77777777" w:rsidR="004045C2" w:rsidRDefault="004045C2" w:rsidP="00FE0EB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6CAB083" w14:textId="77777777" w:rsidR="004045C2" w:rsidRDefault="004045C2" w:rsidP="004045C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DD9C" w14:textId="2649F0D9" w:rsidR="004045C2" w:rsidRDefault="004045C2" w:rsidP="00FE0EB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BE2FE0" w14:textId="77777777" w:rsidR="004045C2" w:rsidRDefault="004045C2" w:rsidP="004045C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9B18" w14:textId="77777777" w:rsidR="004045C2" w:rsidRDefault="00404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14D1" w14:textId="77777777" w:rsidR="00EB3FCE" w:rsidRDefault="00EB3FCE">
      <w:pPr>
        <w:spacing w:after="0"/>
      </w:pPr>
      <w:r>
        <w:separator/>
      </w:r>
    </w:p>
  </w:footnote>
  <w:footnote w:type="continuationSeparator" w:id="0">
    <w:p w14:paraId="2AC01D65" w14:textId="77777777" w:rsidR="00EB3FCE" w:rsidRDefault="00EB3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51A73" w14:textId="77777777" w:rsidR="00000000" w:rsidRDefault="00EB3F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9D45" w14:textId="77777777" w:rsidR="004045C2" w:rsidRDefault="00404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FD29" w14:textId="77777777" w:rsidR="004045C2" w:rsidRDefault="00404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9CC12C"/>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5BCC1816"/>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C96E1D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0CCAB8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92A7E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0A0AFB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9CA968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5C2"/>
    <w:rsid w:val="004045C2"/>
    <w:rsid w:val="00922221"/>
    <w:rsid w:val="00EB3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5D67A"/>
  <w15:chartTrackingRefBased/>
  <w15:docId w15:val="{EDAC6AD9-4FE2-41B7-8F1D-41D404A30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045C2"/>
  </w:style>
  <w:style w:type="character" w:customStyle="1" w:styleId="Heading1Char">
    <w:name w:val="Heading 1 Char"/>
    <w:link w:val="Heading1"/>
    <w:rsid w:val="00922221"/>
    <w:rPr>
      <w:rFonts w:ascii="Arial" w:hAnsi="Arial"/>
      <w:sz w:val="36"/>
    </w:rPr>
  </w:style>
  <w:style w:type="character" w:customStyle="1" w:styleId="Heading2Char">
    <w:name w:val="Heading 2 Char"/>
    <w:link w:val="Heading2"/>
    <w:rsid w:val="00922221"/>
    <w:rPr>
      <w:rFonts w:ascii="Arial" w:hAnsi="Arial"/>
      <w:sz w:val="32"/>
    </w:rPr>
  </w:style>
  <w:style w:type="character" w:customStyle="1" w:styleId="Heading3Char">
    <w:name w:val="Heading 3 Char"/>
    <w:link w:val="Heading3"/>
    <w:rsid w:val="00922221"/>
    <w:rPr>
      <w:rFonts w:ascii="Arial" w:hAnsi="Arial"/>
      <w:sz w:val="28"/>
    </w:rPr>
  </w:style>
  <w:style w:type="character" w:customStyle="1" w:styleId="Heading4Char">
    <w:name w:val="Heading 4 Char"/>
    <w:link w:val="Heading4"/>
    <w:rsid w:val="00922221"/>
    <w:rPr>
      <w:rFonts w:ascii="Arial" w:hAnsi="Arial"/>
      <w:sz w:val="24"/>
    </w:rPr>
  </w:style>
  <w:style w:type="character" w:customStyle="1" w:styleId="Heading5Char">
    <w:name w:val="Heading 5 Char"/>
    <w:link w:val="Heading5"/>
    <w:rsid w:val="00922221"/>
    <w:rPr>
      <w:rFonts w:ascii="Arial" w:hAnsi="Arial"/>
      <w:sz w:val="22"/>
    </w:rPr>
  </w:style>
  <w:style w:type="character" w:customStyle="1" w:styleId="Heading6Char">
    <w:name w:val="Heading 6 Char"/>
    <w:link w:val="Heading6"/>
    <w:rsid w:val="00922221"/>
    <w:rPr>
      <w:rFonts w:ascii="Arial" w:hAnsi="Arial"/>
    </w:rPr>
  </w:style>
  <w:style w:type="character" w:customStyle="1" w:styleId="Heading7Char">
    <w:name w:val="Heading 7 Char"/>
    <w:link w:val="Heading7"/>
    <w:rsid w:val="00922221"/>
    <w:rPr>
      <w:rFonts w:ascii="Arial" w:hAnsi="Arial"/>
    </w:rPr>
  </w:style>
  <w:style w:type="character" w:customStyle="1" w:styleId="Heading8Char">
    <w:name w:val="Heading 8 Char"/>
    <w:link w:val="Heading8"/>
    <w:rsid w:val="00922221"/>
    <w:rPr>
      <w:rFonts w:ascii="Arial" w:hAnsi="Arial"/>
      <w:sz w:val="36"/>
    </w:rPr>
  </w:style>
  <w:style w:type="character" w:customStyle="1" w:styleId="Heading9Char">
    <w:name w:val="Heading 9 Char"/>
    <w:link w:val="Heading9"/>
    <w:rsid w:val="00922221"/>
    <w:rPr>
      <w:rFonts w:ascii="Arial" w:hAnsi="Arial"/>
      <w:sz w:val="36"/>
    </w:rPr>
  </w:style>
  <w:style w:type="paragraph" w:customStyle="1" w:styleId="msonormal0">
    <w:name w:val="msonormal"/>
    <w:basedOn w:val="Normal"/>
    <w:rsid w:val="0092222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22221"/>
    <w:rPr>
      <w:rFonts w:ascii="Times New Roman" w:hAnsi="Times New Roman"/>
      <w:sz w:val="16"/>
    </w:rPr>
  </w:style>
  <w:style w:type="character" w:customStyle="1" w:styleId="HeaderChar">
    <w:name w:val="Header Char"/>
    <w:link w:val="Header"/>
    <w:semiHidden/>
    <w:rsid w:val="00922221"/>
    <w:rPr>
      <w:rFonts w:ascii="Arial" w:hAnsi="Arial"/>
      <w:b/>
      <w:noProof/>
      <w:sz w:val="18"/>
    </w:rPr>
  </w:style>
  <w:style w:type="character" w:customStyle="1" w:styleId="FooterChar">
    <w:name w:val="Footer Char"/>
    <w:link w:val="Footer"/>
    <w:semiHidden/>
    <w:rsid w:val="00922221"/>
    <w:rPr>
      <w:rFonts w:ascii="Arial" w:hAnsi="Arial"/>
      <w:b/>
      <w:i/>
      <w:noProof/>
      <w:sz w:val="18"/>
    </w:rPr>
  </w:style>
  <w:style w:type="table" w:styleId="TableGrid">
    <w:name w:val="Table Grid"/>
    <w:basedOn w:val="TableNormal"/>
    <w:uiPriority w:val="39"/>
    <w:rsid w:val="009222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45657">
      <w:bodyDiv w:val="1"/>
      <w:marLeft w:val="0"/>
      <w:marRight w:val="0"/>
      <w:marTop w:val="0"/>
      <w:marBottom w:val="0"/>
      <w:divBdr>
        <w:top w:val="none" w:sz="0" w:space="0" w:color="auto"/>
        <w:left w:val="none" w:sz="0" w:space="0" w:color="auto"/>
        <w:bottom w:val="none" w:sz="0" w:space="0" w:color="auto"/>
        <w:right w:val="none" w:sz="0" w:space="0" w:color="auto"/>
      </w:divBdr>
    </w:div>
    <w:div w:id="1724862459">
      <w:bodyDiv w:val="1"/>
      <w:marLeft w:val="0"/>
      <w:marRight w:val="0"/>
      <w:marTop w:val="0"/>
      <w:marBottom w:val="0"/>
      <w:divBdr>
        <w:top w:val="none" w:sz="0" w:space="0" w:color="auto"/>
        <w:left w:val="none" w:sz="0" w:space="0" w:color="auto"/>
        <w:bottom w:val="none" w:sz="0" w:space="0" w:color="auto"/>
        <w:right w:val="none" w:sz="0" w:space="0" w:color="auto"/>
      </w:divBdr>
    </w:div>
    <w:div w:id="192684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58</Pages>
  <Words>15829</Words>
  <Characters>90231</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2022-06-01T05:46:00Z</dcterms:created>
  <dcterms:modified xsi:type="dcterms:W3CDTF">2022-06-01T05:46:00Z</dcterms:modified>
</cp:coreProperties>
</file>