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FBF0" w14:textId="790FC8B9" w:rsidR="00DA4705" w:rsidRDefault="00DA4705" w:rsidP="00DA4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</w:t>
      </w:r>
      <w:r>
        <w:rPr>
          <w:b/>
          <w:noProof/>
          <w:sz w:val="24"/>
        </w:rPr>
        <w:t>07</w:t>
      </w:r>
    </w:p>
    <w:p w14:paraId="2F1423EB" w14:textId="77777777" w:rsidR="00DA4705" w:rsidRDefault="00DA4705" w:rsidP="00DA47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C354024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117D3A">
        <w:rPr>
          <w:b/>
        </w:rPr>
        <w:t>before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10</w:t>
      </w:r>
      <w:r w:rsidR="009C4145">
        <w:rPr>
          <w:b/>
        </w:rPr>
        <w:t>e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223035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EB9198" w14:textId="3069CB21" w:rsidR="00A93780" w:rsidRPr="00C01DE7" w:rsidRDefault="0022303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078F6D61" w:rsidR="002F2103" w:rsidRDefault="00223035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  <w:highlight w:val="yellow"/>
              </w:rPr>
              <w:t>5</w:t>
            </w:r>
            <w:r w:rsidR="00E85588" w:rsidRPr="00223035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Catovic</w:t>
            </w:r>
            <w:proofErr w:type="spellEnd"/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55C387C9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7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proofErr w:type="spellStart"/>
            <w:r w:rsidRPr="00E85588">
              <w:rPr>
                <w:lang w:eastAsia="ja-JP"/>
              </w:rPr>
              <w:t>nrUICC_UEConTest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1899597B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 xml:space="preserve">CT aspects of architecture enhancements for 3GPP </w:t>
            </w:r>
            <w:r w:rsidRPr="000D46BA">
              <w:rPr>
                <w:rFonts w:ascii="Arial Narrow" w:hAnsi="Arial Narrow" w:cs="Arial"/>
              </w:rPr>
              <w:lastRenderedPageBreak/>
              <w:t>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0DB54D8C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5F0DAD71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proofErr w:type="spellStart"/>
            <w:r w:rsidRPr="00EF3E6E">
              <w:t>Mingxue</w:t>
            </w:r>
            <w:proofErr w:type="spellEnd"/>
            <w:r w:rsidRPr="00EF3E6E">
              <w:t xml:space="preserve">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</w:t>
            </w:r>
            <w:proofErr w:type="spellStart"/>
            <w:r w:rsidRPr="00223035">
              <w:rPr>
                <w:rFonts w:ascii="Arial Narrow" w:hAnsi="Arial Narrow" w:cs="Arial"/>
              </w:rPr>
              <w:t>eMTC</w:t>
            </w:r>
            <w:proofErr w:type="spellEnd"/>
            <w:r w:rsidRPr="00223035">
              <w:rPr>
                <w:rFonts w:ascii="Arial Narrow" w:hAnsi="Arial Narrow" w:cs="Arial"/>
              </w:rPr>
              <w:t xml:space="preserve">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D0FA36" w14:textId="6CDA35B1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3E77AA2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8770" w14:textId="77777777" w:rsidR="00975744" w:rsidRDefault="00975744">
      <w:r>
        <w:separator/>
      </w:r>
    </w:p>
  </w:endnote>
  <w:endnote w:type="continuationSeparator" w:id="0">
    <w:p w14:paraId="6784EDEF" w14:textId="77777777" w:rsidR="00975744" w:rsidRDefault="0097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12482833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3RQK4r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223035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223035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8B750" w14:textId="77777777" w:rsidR="00975744" w:rsidRDefault="00975744">
      <w:r>
        <w:separator/>
      </w:r>
    </w:p>
  </w:footnote>
  <w:footnote w:type="continuationSeparator" w:id="0">
    <w:p w14:paraId="6BFF0913" w14:textId="77777777" w:rsidR="00975744" w:rsidRDefault="00975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8CED5-B16A-41DF-86FD-8BB0D26892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2666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23.122_CR0807_(Rel-17)_5GSAT_ARCH-CT</cp:lastModifiedBy>
  <cp:revision>7</cp:revision>
  <cp:lastPrinted>2006-10-05T09:29:00Z</cp:lastPrinted>
  <dcterms:created xsi:type="dcterms:W3CDTF">2021-11-19T12:39:00Z</dcterms:created>
  <dcterms:modified xsi:type="dcterms:W3CDTF">2022-01-21T09:28:00Z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