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8E366" w14:textId="74630CCE" w:rsidR="001F0472" w:rsidRDefault="001F0472" w:rsidP="001F0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04605B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04605B">
        <w:rPr>
          <w:b/>
          <w:noProof/>
          <w:sz w:val="24"/>
        </w:rPr>
        <w:t>a</w:t>
      </w:r>
      <w:r>
        <w:rPr>
          <w:b/>
          <w:noProof/>
          <w:sz w:val="24"/>
        </w:rPr>
        <w:t>bc</w:t>
      </w:r>
    </w:p>
    <w:p w14:paraId="70F88D74" w14:textId="465846B1" w:rsidR="001F0472" w:rsidRDefault="001F0472" w:rsidP="001F04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4605B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4605B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4605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565887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7477F" w14:textId="77777777" w:rsidR="00565887" w:rsidRDefault="00565887">
      <w:r>
        <w:separator/>
      </w:r>
    </w:p>
  </w:endnote>
  <w:endnote w:type="continuationSeparator" w:id="0">
    <w:p w14:paraId="504EAAA2" w14:textId="77777777" w:rsidR="00565887" w:rsidRDefault="0056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C18E2" w14:textId="77777777" w:rsidR="00565887" w:rsidRDefault="00565887">
      <w:r>
        <w:separator/>
      </w:r>
    </w:p>
  </w:footnote>
  <w:footnote w:type="continuationSeparator" w:id="0">
    <w:p w14:paraId="19A59A99" w14:textId="77777777" w:rsidR="00565887" w:rsidRDefault="00565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Documents\3gpp\CT6\CT6%23109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21.111_CR0034R2_(Rel-17)_TEI17</cp:lastModifiedBy>
  <cp:revision>42</cp:revision>
  <cp:lastPrinted>1899-12-31T23:00:00Z</cp:lastPrinted>
  <dcterms:created xsi:type="dcterms:W3CDTF">2019-01-14T04:28:00Z</dcterms:created>
  <dcterms:modified xsi:type="dcterms:W3CDTF">2021-10-23T09:29:00Z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