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3D7E3" w14:textId="6301B7AE" w:rsidR="0081654C" w:rsidRDefault="0081654C" w:rsidP="00816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C6-21020</w:t>
      </w:r>
      <w:r>
        <w:rPr>
          <w:b/>
          <w:noProof/>
          <w:sz w:val="24"/>
        </w:rPr>
        <w:t>7</w:t>
      </w:r>
    </w:p>
    <w:p w14:paraId="2ABDD81D" w14:textId="77777777" w:rsidR="0081654C" w:rsidRDefault="0081654C" w:rsidP="00816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35E52784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81654C">
        <w:rPr>
          <w:b/>
        </w:rPr>
        <w:t>before</w:t>
      </w:r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10</w:t>
      </w:r>
      <w:r w:rsidR="0081654C">
        <w:rPr>
          <w:b/>
        </w:rPr>
        <w:t>7</w:t>
      </w:r>
      <w:r w:rsidR="009C4145">
        <w:rPr>
          <w:b/>
        </w:rPr>
        <w:t>e</w:t>
      </w:r>
    </w:p>
    <w:p w14:paraId="74EAE39A" w14:textId="77777777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2"/>
        <w:gridCol w:w="2520"/>
        <w:gridCol w:w="992"/>
        <w:gridCol w:w="1417"/>
        <w:gridCol w:w="993"/>
        <w:gridCol w:w="2583"/>
      </w:tblGrid>
      <w:tr w:rsidR="00DA1E3E" w:rsidRPr="00C01DE7" w14:paraId="36E0C3F6" w14:textId="77777777" w:rsidTr="00E85588">
        <w:trPr>
          <w:trHeight w:val="198"/>
        </w:trPr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14:paraId="1C71DE63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CA801E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0" w:name="bm420018"/>
            <w:bookmarkEnd w:id="0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A1F13D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B0920C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1DF8483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EB9198" w14:textId="77777777" w:rsidR="00A93780" w:rsidRPr="00C01DE7" w:rsidRDefault="001F31E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E77C34">
              <w:rPr>
                <w:rFonts w:cs="Arial"/>
                <w:szCs w:val="22"/>
              </w:rPr>
              <w:t>8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29A676" w14:textId="77777777" w:rsidR="00E85588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63D65A9" w14:textId="524CAA2F" w:rsidR="00A93780" w:rsidRPr="00C01DE7" w:rsidRDefault="00A93780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2F2103" w:rsidRPr="00C01DE7" w14:paraId="5F31BF58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r>
              <w:t>5G_ProSe-CT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EF00E" w14:textId="3B75F5AF" w:rsidR="002F2103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7C8F2A" w14:textId="5714397C" w:rsidR="00E85588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8558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13AFC219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347437" w14:textId="77CFE32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>CT aspects of architecture enhancements for 3GPP 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1607E450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2"/>
      <w:footerReference w:type="default" r:id="rId13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6D278" w14:textId="77777777" w:rsidR="00CB3EBC" w:rsidRDefault="00CB3EBC">
      <w:r>
        <w:separator/>
      </w:r>
    </w:p>
  </w:endnote>
  <w:endnote w:type="continuationSeparator" w:id="0">
    <w:p w14:paraId="74C102A2" w14:textId="77777777" w:rsidR="00CB3EBC" w:rsidRDefault="00CB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7B71C" w14:textId="1E3A2AD0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1572565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e6b4c49ab312359f2816e53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77777777" w:rsidR="001F31E5" w:rsidRPr="001F31E5" w:rsidRDefault="001F31E5" w:rsidP="001F31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1F31E5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be6b4c49ab312359f2816e53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" o:allowincell="f" filled="f" stroked="f" strokeweight=".5pt">
              <v:textbox inset=",0,20pt,0">
                <w:txbxContent>
                  <w:p w14:paraId="5E675D29" w14:textId="77777777" w:rsidR="001F31E5" w:rsidRPr="001F31E5" w:rsidRDefault="001F31E5" w:rsidP="001F31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1F31E5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9C2FEE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9C2FEE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BAB45" w14:textId="77777777" w:rsidR="00CB3EBC" w:rsidRDefault="00CB3EBC">
      <w:r>
        <w:separator/>
      </w:r>
    </w:p>
  </w:footnote>
  <w:footnote w:type="continuationSeparator" w:id="0">
    <w:p w14:paraId="6A11EFDD" w14:textId="77777777" w:rsidR="00CB3EBC" w:rsidRDefault="00CB3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462F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Specs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30065-7222-4DB6-89D7-AA5193AE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2137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24.486_CR0099R1_(Rel-17)_eV2XAPP</cp:lastModifiedBy>
  <cp:revision>4</cp:revision>
  <cp:lastPrinted>2006-10-05T09:29:00Z</cp:lastPrinted>
  <dcterms:created xsi:type="dcterms:W3CDTF">2021-05-28T06:21:00Z</dcterms:created>
  <dcterms:modified xsi:type="dcterms:W3CDTF">2021-08-03T11:47:00Z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