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13EF7" w14:textId="0DD2F943" w:rsidR="00344031" w:rsidRDefault="00344031" w:rsidP="003440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7C3072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3E594872" w14:textId="77777777" w:rsidR="00344031" w:rsidRDefault="00344031" w:rsidP="003440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4B6B2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7A4E4" w14:textId="77777777" w:rsidR="004B6B23" w:rsidRDefault="004B6B23">
      <w:r>
        <w:separator/>
      </w:r>
    </w:p>
  </w:endnote>
  <w:endnote w:type="continuationSeparator" w:id="0">
    <w:p w14:paraId="72624EA2" w14:textId="77777777" w:rsidR="004B6B23" w:rsidRDefault="004B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56CF9" w14:textId="77777777" w:rsidR="004B6B23" w:rsidRDefault="004B6B23">
      <w:r>
        <w:separator/>
      </w:r>
    </w:p>
  </w:footnote>
  <w:footnote w:type="continuationSeparator" w:id="0">
    <w:p w14:paraId="7D353D12" w14:textId="77777777" w:rsidR="004B6B23" w:rsidRDefault="004B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2381B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BL/Nokia</cp:lastModifiedBy>
  <cp:revision>38</cp:revision>
  <cp:lastPrinted>1899-12-31T23:00:00Z</cp:lastPrinted>
  <dcterms:created xsi:type="dcterms:W3CDTF">2019-01-14T04:28:00Z</dcterms:created>
  <dcterms:modified xsi:type="dcterms:W3CDTF">2021-05-18T09:02:00Z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