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F19D6" w14:textId="024CAC95" w:rsidR="00F51F49" w:rsidRDefault="00F51F49" w:rsidP="00F51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C6-21010</w:t>
      </w:r>
      <w:r>
        <w:rPr>
          <w:b/>
          <w:noProof/>
          <w:sz w:val="24"/>
        </w:rPr>
        <w:t>7</w:t>
      </w:r>
    </w:p>
    <w:p w14:paraId="14DEDDE4" w14:textId="77777777" w:rsidR="00F51F49" w:rsidRDefault="00F51F49" w:rsidP="00F51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23BA5BF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F51F49">
        <w:rPr>
          <w:b/>
        </w:rPr>
        <w:t xml:space="preserve">before </w:t>
      </w:r>
      <w:r w:rsidR="00B00D19">
        <w:rPr>
          <w:b/>
        </w:rPr>
        <w:t>CT6 #</w:t>
      </w:r>
      <w:r w:rsidR="00C403D6">
        <w:rPr>
          <w:b/>
        </w:rPr>
        <w:t>10</w:t>
      </w:r>
      <w:r w:rsidR="00F51F49">
        <w:rPr>
          <w:b/>
        </w:rPr>
        <w:t>6</w:t>
      </w:r>
      <w:r w:rsidR="009C4145">
        <w:rPr>
          <w:b/>
        </w:rPr>
        <w:t>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Catovic</w:t>
            </w:r>
            <w:proofErr w:type="spellEnd"/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proofErr w:type="spellStart"/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3AFC219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proofErr w:type="spellStart"/>
            <w:r w:rsidRPr="00E85588">
              <w:rPr>
                <w:lang w:eastAsia="ja-JP"/>
              </w:rPr>
              <w:t>nrUICC_UEConTest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77CFE32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5B69A" w14:textId="77777777" w:rsidR="00091312" w:rsidRDefault="00091312">
      <w:r>
        <w:separator/>
      </w:r>
    </w:p>
  </w:endnote>
  <w:endnote w:type="continuationSeparator" w:id="0">
    <w:p w14:paraId="6B47DC3F" w14:textId="77777777" w:rsidR="00091312" w:rsidRDefault="0009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7B71C" w14:textId="4750BF6A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B97CBE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B97CBE">
      <w:rPr>
        <w:rStyle w:val="PageNumber"/>
        <w:b/>
        <w:bCs/>
        <w:noProof/>
      </w:rPr>
      <w:t>1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E54C7" w14:textId="77777777" w:rsidR="00091312" w:rsidRDefault="00091312">
      <w:r>
        <w:separator/>
      </w:r>
    </w:p>
  </w:footnote>
  <w:footnote w:type="continuationSeparator" w:id="0">
    <w:p w14:paraId="0ED0F36E" w14:textId="77777777" w:rsidR="00091312" w:rsidRDefault="00091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AB8B2-14B3-4A24-BD5E-245DA38C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1987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BL/Nokia</cp:lastModifiedBy>
  <cp:revision>2</cp:revision>
  <cp:lastPrinted>2006-10-05T09:29:00Z</cp:lastPrinted>
  <dcterms:created xsi:type="dcterms:W3CDTF">2021-05-21T12:54:00Z</dcterms:created>
  <dcterms:modified xsi:type="dcterms:W3CDTF">2021-05-21T12:54:00Z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