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3BAAD" w14:textId="35485833" w:rsidR="009C4145" w:rsidRDefault="009C4145" w:rsidP="009C4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C6-21000</w:t>
      </w:r>
      <w:r w:rsidR="002F2103">
        <w:rPr>
          <w:b/>
          <w:noProof/>
          <w:sz w:val="24"/>
        </w:rPr>
        <w:t>8</w:t>
      </w:r>
    </w:p>
    <w:p w14:paraId="064D51A6" w14:textId="77777777" w:rsidR="009C4145" w:rsidRDefault="009C4145" w:rsidP="009C4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37CE600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2F2103">
        <w:rPr>
          <w:b/>
        </w:rPr>
        <w:t>after</w:t>
      </w:r>
      <w:r w:rsidR="00B00D19">
        <w:rPr>
          <w:b/>
        </w:rPr>
        <w:t>CT6 #</w:t>
      </w:r>
      <w:r w:rsidR="00C403D6">
        <w:rPr>
          <w:b/>
        </w:rPr>
        <w:t>10</w:t>
      </w:r>
      <w:r w:rsidR="009C4145">
        <w:rPr>
          <w:b/>
        </w:rPr>
        <w:t>4e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eastAsia="zh-CN"/>
              </w:rPr>
              <w:t>CATT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3AFC219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rFonts w:hint="eastAsia"/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77CFE32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8974C" w14:textId="77777777" w:rsidR="00A63AF8" w:rsidRDefault="00A63AF8">
      <w:r>
        <w:separator/>
      </w:r>
    </w:p>
  </w:endnote>
  <w:endnote w:type="continuationSeparator" w:id="0">
    <w:p w14:paraId="75605CE5" w14:textId="77777777" w:rsidR="00A63AF8" w:rsidRDefault="00A6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4750BF6A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g78HXh8DAAA3BgAADgAA&#10;AAAAAAAAAAAAAAAuAgAAZHJzL2Uyb0RvYy54bWxQSwECLQAUAAYACAAAACEAsEoMl+EAAAALAQAA&#10;DwAAAAAAAAAAAAAAAAB5BQAAZHJzL2Rvd25yZXYueG1sUEsFBgAAAAAEAAQA8wAAAIcG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B97CBE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B97CBE">
      <w:rPr>
        <w:rStyle w:val="Seitenzahl"/>
        <w:b/>
        <w:bCs/>
        <w:noProof/>
      </w:rPr>
      <w:t>1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B41B7" w14:textId="77777777" w:rsidR="00A63AF8" w:rsidRDefault="00A63AF8">
      <w:r>
        <w:separator/>
      </w:r>
    </w:p>
  </w:footnote>
  <w:footnote w:type="continuationSeparator" w:id="0">
    <w:p w14:paraId="1B7C23BE" w14:textId="77777777" w:rsidR="00A63AF8" w:rsidRDefault="00A6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AB8B2-14B3-4A24-BD5E-245DA38C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250</Words>
  <Characters>1739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1986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2021-03-06T10:47:00Z</dcterms:created>
  <dcterms:modified xsi:type="dcterms:W3CDTF">2021-03-06T10:47:00Z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