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C4-204abc</w:t>
      </w:r>
    </w:p>
    <w:p w:rsidR="001D25E6" w:rsidRDefault="00F831EE" w:rsidP="00F831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986D55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D55" w:rsidRDefault="00986D55">
      <w:r>
        <w:separator/>
      </w:r>
    </w:p>
  </w:endnote>
  <w:endnote w:type="continuationSeparator" w:id="0">
    <w:p w:rsidR="00986D55" w:rsidRDefault="0098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D55" w:rsidRDefault="00986D55">
      <w:r>
        <w:separator/>
      </w:r>
    </w:p>
  </w:footnote>
  <w:footnote w:type="continuationSeparator" w:id="0">
    <w:p w:rsidR="00986D55" w:rsidRDefault="00986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30</cp:revision>
  <cp:lastPrinted>1899-12-31T23:00:00Z</cp:lastPrinted>
  <dcterms:created xsi:type="dcterms:W3CDTF">2019-01-14T04:28:00Z</dcterms:created>
  <dcterms:modified xsi:type="dcterms:W3CDTF">2020-07-30T10:51:00Z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