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43823" w14:textId="77777777" w:rsidR="001C2524" w:rsidRPr="00A77C2F" w:rsidRDefault="00AF7C99" w:rsidP="001C2524">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465D360" wp14:editId="5465D36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8677E" w:rsidRPr="00C76DDF" w14:paraId="6C0E7AE4" w14:textId="77777777" w:rsidTr="001202FC">
                              <w:trPr>
                                <w:cantSplit/>
                              </w:trPr>
                              <w:tc>
                                <w:tcPr>
                                  <w:tcW w:w="3085" w:type="dxa"/>
                                  <w:tcBorders>
                                    <w:top w:val="single" w:sz="4" w:space="0" w:color="auto"/>
                                    <w:bottom w:val="single" w:sz="4" w:space="0" w:color="auto"/>
                                    <w:right w:val="single" w:sz="4" w:space="0" w:color="auto"/>
                                  </w:tcBorders>
                                </w:tcPr>
                                <w:p w14:paraId="58A86873" w14:textId="77777777" w:rsidR="00D8677E" w:rsidRDefault="00D8677E" w:rsidP="001202FC">
                                  <w:pPr>
                                    <w:pStyle w:val="NormalParagraph"/>
                                  </w:pPr>
                                  <w:r>
                                    <w:t xml:space="preserve"> </w:t>
                                  </w:r>
                                </w:p>
                                <w:p w14:paraId="4FBBDBD1" w14:textId="77777777" w:rsidR="00D8677E" w:rsidRDefault="00D8677E" w:rsidP="001202FC">
                                  <w:pPr>
                                    <w:pStyle w:val="NormalParagraph"/>
                                  </w:pPr>
                                  <w:r w:rsidRPr="003C0D21">
                                    <w:rPr>
                                      <w:noProof/>
                                    </w:rPr>
                                    <w:drawing>
                                      <wp:inline distT="0" distB="0" distL="0" distR="0" wp14:anchorId="4C4DB86B" wp14:editId="4440FE08">
                                        <wp:extent cx="1371600"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de-DE" w:eastAsia="ja-JP"/>
                                    </w:rPr>
                                    <w:alias w:val="Meeting Document Number"/>
                                    <w:tag w:val="GSMAMeetingItemNumber"/>
                                    <w:id w:val="1829322706"/>
                                    <w:placeholder>
                                      <w:docPart w:val="99472C6CAE8948FFB7567FB406C1172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4ECCB2C" w14:textId="59E407E1" w:rsidR="00D8677E" w:rsidRPr="001D2277" w:rsidRDefault="00F80A9E" w:rsidP="001202FC">
                                      <w:pPr>
                                        <w:pStyle w:val="CSDocNo"/>
                                        <w:rPr>
                                          <w:sz w:val="36"/>
                                          <w:szCs w:val="36"/>
                                          <w:lang w:val="de-DE" w:eastAsia="ja-JP"/>
                                        </w:rPr>
                                      </w:pPr>
                                      <w:r>
                                        <w:rPr>
                                          <w:sz w:val="36"/>
                                          <w:szCs w:val="36"/>
                                          <w:lang w:val="de-DE" w:eastAsia="ja-JP"/>
                                        </w:rPr>
                                        <w:t>GERI004_201</w:t>
                                      </w:r>
                                    </w:p>
                                  </w:sdtContent>
                                </w:sdt>
                                <w:p w14:paraId="3B3B468E" w14:textId="04609977" w:rsidR="00D8677E" w:rsidRPr="00F37248" w:rsidRDefault="007B1424" w:rsidP="00B7373E">
                                  <w:pPr>
                                    <w:pStyle w:val="CSDocTitle"/>
                                    <w:rPr>
                                      <w:lang w:val="en-GB" w:eastAsia="ja-JP"/>
                                    </w:rPr>
                                  </w:pPr>
                                  <w:sdt>
                                    <w:sdtPr>
                                      <w:rPr>
                                        <w:lang w:val="en-GB" w:eastAsia="ja-JP"/>
                                      </w:rPr>
                                      <w:alias w:val="Document Title"/>
                                      <w:tag w:val="GSMATitle"/>
                                      <w:id w:val="-79290932"/>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80A9E" w:rsidRPr="00F80A9E">
                                        <w:rPr>
                                          <w:lang w:val="en-GB" w:eastAsia="ja-JP"/>
                                        </w:rPr>
                                        <w:t xml:space="preserve">LS Response </w:t>
                                      </w:r>
                                      <w:r w:rsidR="00F80A9E">
                                        <w:rPr>
                                          <w:lang w:val="en-GB" w:eastAsia="ja-JP"/>
                                        </w:rPr>
                                        <w:t>t</w:t>
                                      </w:r>
                                      <w:r w:rsidR="00F80A9E" w:rsidRPr="00F80A9E">
                                        <w:rPr>
                                          <w:lang w:val="en-GB" w:eastAsia="ja-JP"/>
                                        </w:rPr>
                                        <w:t>o 3GPP CT4 on New Sub-domain for IWK with SNPN</w:t>
                                      </w:r>
                                    </w:sdtContent>
                                  </w:sdt>
                                </w:p>
                              </w:tc>
                            </w:tr>
                            <w:tr w:rsidR="00D8677E" w14:paraId="091C4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8D7DB5" w14:textId="77777777" w:rsidR="00D8677E" w:rsidRDefault="00D8677E" w:rsidP="001202FC">
                                  <w:pPr>
                                    <w:pStyle w:val="CSTableTitle"/>
                                  </w:pPr>
                                  <w:r>
                                    <w:t>Meeting Information</w:t>
                                  </w:r>
                                </w:p>
                              </w:tc>
                            </w:tr>
                            <w:tr w:rsidR="00D8677E" w14:paraId="473F48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AC592D" w14:textId="77777777" w:rsidR="00D8677E" w:rsidRPr="00537BE2" w:rsidRDefault="00D8677E" w:rsidP="001202FC">
                                  <w:pPr>
                                    <w:pStyle w:val="CSFieldName"/>
                                  </w:pPr>
                                  <w:r w:rsidRPr="00537BE2">
                                    <w:t>Meeting Name and Number</w:t>
                                  </w:r>
                                </w:p>
                              </w:tc>
                              <w:tc>
                                <w:tcPr>
                                  <w:tcW w:w="7470" w:type="dxa"/>
                                  <w:tcBorders>
                                    <w:top w:val="single" w:sz="6" w:space="0" w:color="auto"/>
                                  </w:tcBorders>
                                  <w:vAlign w:val="center"/>
                                </w:tcPr>
                                <w:bookmarkStart w:id="0" w:name="_GoBack" w:displacedByCustomXml="next"/>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7E5D592" w14:textId="338EAEE8" w:rsidR="00D8677E" w:rsidRPr="00537BE2" w:rsidRDefault="00D8677E" w:rsidP="003B1B1C">
                                      <w:pPr>
                                        <w:pStyle w:val="CSFieldInfo"/>
                                        <w:rPr>
                                          <w:lang w:eastAsia="ja-JP"/>
                                        </w:rPr>
                                      </w:pPr>
                                      <w:r>
                                        <w:rPr>
                                          <w:lang w:eastAsia="ja-JP"/>
                                        </w:rPr>
                                        <w:t xml:space="preserve">NG </w:t>
                                      </w:r>
                                      <w:r w:rsidR="00F80A9E">
                                        <w:rPr>
                                          <w:lang w:eastAsia="ja-JP"/>
                                        </w:rPr>
                                        <w:t>GERI</w:t>
                                      </w:r>
                                      <w:r>
                                        <w:rPr>
                                          <w:lang w:eastAsia="ja-JP"/>
                                        </w:rPr>
                                        <w:t>#</w:t>
                                      </w:r>
                                      <w:r w:rsidR="00F80A9E">
                                        <w:rPr>
                                          <w:lang w:eastAsia="ja-JP"/>
                                        </w:rPr>
                                        <w:t>4</w:t>
                                      </w:r>
                                    </w:p>
                                  </w:sdtContent>
                                </w:sdt>
                                <w:bookmarkEnd w:id="0" w:displacedByCustomXml="prev"/>
                              </w:tc>
                            </w:tr>
                            <w:tr w:rsidR="00D8677E" w14:paraId="4248E5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1DB7AC9" w14:textId="77777777" w:rsidR="00D8677E" w:rsidRPr="00537BE2" w:rsidRDefault="00D8677E"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yyyy-MM-dd"/>
                                      <w:lid w:val="sv-SE"/>
                                      <w:storeMappedDataAs w:val="dateTime"/>
                                      <w:calendar w:val="gregorian"/>
                                    </w:date>
                                  </w:sdtPr>
                                  <w:sdtEndPr/>
                                  <w:sdtContent>
                                    <w:p w14:paraId="3C0260D0" w14:textId="2F4BC693" w:rsidR="00D8677E" w:rsidRPr="00537BE2" w:rsidRDefault="00F80A9E" w:rsidP="00316137">
                                      <w:pPr>
                                        <w:pStyle w:val="CSFieldInfo"/>
                                        <w:rPr>
                                          <w:lang w:eastAsia="ja-JP"/>
                                        </w:rPr>
                                      </w:pPr>
                                      <w:r>
                                        <w:rPr>
                                          <w:lang w:val="sv-SE" w:eastAsia="ja-JP"/>
                                        </w:rPr>
                                        <w:t>2020-03-31</w:t>
                                      </w:r>
                                    </w:p>
                                  </w:sdtContent>
                                </w:sdt>
                              </w:tc>
                            </w:tr>
                            <w:tr w:rsidR="00D8677E" w14:paraId="09E86F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1A0F194" w14:textId="77777777" w:rsidR="00D8677E" w:rsidRPr="00537BE2" w:rsidRDefault="00D8677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6605D4F" w14:textId="35F7B9DA" w:rsidR="00D8677E" w:rsidRPr="00537BE2" w:rsidRDefault="006E6C47" w:rsidP="00316137">
                                      <w:pPr>
                                        <w:pStyle w:val="CSFieldInfo"/>
                                        <w:rPr>
                                          <w:lang w:eastAsia="ja-JP"/>
                                        </w:rPr>
                                      </w:pPr>
                                      <w:r>
                                        <w:rPr>
                                          <w:lang w:eastAsia="ja-JP"/>
                                        </w:rPr>
                                        <w:t>Las Vegas NV, USA</w:t>
                                      </w:r>
                                    </w:p>
                                  </w:sdtContent>
                                </w:sdt>
                              </w:tc>
                            </w:tr>
                            <w:tr w:rsidR="00D8677E" w14:paraId="79A4412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0771C4" w14:textId="77777777" w:rsidR="00D8677E" w:rsidRDefault="00D8677E" w:rsidP="001202FC">
                                  <w:pPr>
                                    <w:pStyle w:val="CSTableTitle"/>
                                  </w:pPr>
                                  <w:r>
                                    <w:t>Document Information</w:t>
                                  </w:r>
                                </w:p>
                              </w:tc>
                            </w:tr>
                            <w:tr w:rsidR="00D8677E" w14:paraId="3429FC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D639E24" w14:textId="77777777" w:rsidR="00D8677E" w:rsidRPr="00537BE2" w:rsidRDefault="00D8677E" w:rsidP="001202FC">
                                  <w:pPr>
                                    <w:pStyle w:val="CSFieldName"/>
                                  </w:pPr>
                                  <w:r w:rsidRPr="00537BE2">
                                    <w:t>Document Author</w:t>
                                  </w:r>
                                </w:p>
                              </w:tc>
                              <w:tc>
                                <w:tcPr>
                                  <w:tcW w:w="7470" w:type="dxa"/>
                                  <w:tcBorders>
                                    <w:top w:val="single" w:sz="6" w:space="0" w:color="auto"/>
                                  </w:tcBorders>
                                  <w:vAlign w:val="center"/>
                                </w:tcPr>
                                <w:p w14:paraId="61B692C8" w14:textId="6A38DE40" w:rsidR="00D8677E" w:rsidRPr="00A178E6" w:rsidRDefault="00D8677E" w:rsidP="0029433A">
                                  <w:pPr>
                                    <w:pStyle w:val="CSFieldInfo"/>
                                    <w:rPr>
                                      <w:lang w:eastAsia="ja-JP"/>
                                    </w:rPr>
                                  </w:pPr>
                                  <w:r w:rsidRPr="00A178E6">
                                    <w:rPr>
                                      <w:lang w:eastAsia="ja-JP"/>
                                    </w:rPr>
                                    <w:t>Sajid Soormally (Nokia)</w:t>
                                  </w:r>
                                </w:p>
                              </w:tc>
                            </w:tr>
                            <w:tr w:rsidR="00D8677E" w:rsidRPr="00AF22D6" w14:paraId="399FE84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C26ED8" w14:textId="77777777" w:rsidR="00D8677E" w:rsidRPr="00537BE2" w:rsidRDefault="00D8677E"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3233B1F" w14:textId="77777777" w:rsidR="00D8677E" w:rsidRPr="00537BE2" w:rsidRDefault="00D8677E" w:rsidP="001202FC">
                                      <w:pPr>
                                        <w:pStyle w:val="CSFieldInfo"/>
                                        <w:rPr>
                                          <w:lang w:val="es-ES"/>
                                        </w:rPr>
                                      </w:pPr>
                                      <w:r w:rsidRPr="00A164DA">
                                        <w:rPr>
                                          <w:rStyle w:val="PlaceholderText"/>
                                        </w:rPr>
                                        <w:t>[List of contributors]</w:t>
                                      </w:r>
                                    </w:p>
                                  </w:tc>
                                </w:sdtContent>
                              </w:sdt>
                            </w:tr>
                            <w:tr w:rsidR="00D8677E" w14:paraId="5E7EC2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69DF734" w14:textId="77777777" w:rsidR="00D8677E" w:rsidRPr="00537BE2" w:rsidRDefault="00D8677E" w:rsidP="001202FC">
                                  <w:pPr>
                                    <w:pStyle w:val="CSFieldName"/>
                                  </w:pPr>
                                  <w:r w:rsidRPr="00537BE2">
                                    <w:t>Document Creation Date</w:t>
                                  </w:r>
                                </w:p>
                              </w:tc>
                              <w:tc>
                                <w:tcPr>
                                  <w:tcW w:w="7470" w:type="dxa"/>
                                  <w:vAlign w:val="center"/>
                                </w:tcPr>
                                <w:p w14:paraId="35216DD1" w14:textId="6FDA65F4" w:rsidR="00D8677E" w:rsidRPr="00537BE2" w:rsidRDefault="007B142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3-31T00:00:00Z">
                                        <w:dateFormat w:val="yyyy-MM-dd"/>
                                        <w:lid w:val="sv-SE"/>
                                        <w:storeMappedDataAs w:val="dateTime"/>
                                        <w:calendar w:val="gregorian"/>
                                      </w:date>
                                    </w:sdtPr>
                                    <w:sdtEndPr/>
                                    <w:sdtContent>
                                      <w:r w:rsidR="00F80A9E">
                                        <w:rPr>
                                          <w:lang w:val="sv-SE" w:eastAsia="ja-JP"/>
                                        </w:rPr>
                                        <w:t>2020-03-31</w:t>
                                      </w:r>
                                    </w:sdtContent>
                                  </w:sdt>
                                </w:p>
                              </w:tc>
                            </w:tr>
                            <w:tr w:rsidR="00D8677E" w14:paraId="2915DCB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F08925" w14:textId="77777777" w:rsidR="00D8677E" w:rsidRPr="00537BE2" w:rsidRDefault="00D8677E"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9CA1860" w14:textId="1C73DCC7" w:rsidR="00D8677E" w:rsidRPr="00537BE2" w:rsidRDefault="00D8677E" w:rsidP="001202FC">
                                      <w:pPr>
                                        <w:pStyle w:val="CSFieldInfo"/>
                                      </w:pPr>
                                      <w:r>
                                        <w:t>Approval</w:t>
                                      </w:r>
                                    </w:p>
                                  </w:tc>
                                </w:sdtContent>
                              </w:sdt>
                            </w:tr>
                            <w:tr w:rsidR="00D8677E" w14:paraId="723ABA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C20B89" w14:textId="77777777" w:rsidR="00D8677E" w:rsidRPr="00537BE2" w:rsidRDefault="00D8677E" w:rsidP="001202FC">
                                  <w:pPr>
                                    <w:pStyle w:val="CSFieldName"/>
                                  </w:pPr>
                                  <w:r w:rsidRPr="00537BE2">
                                    <w:t>Security Classification</w:t>
                                  </w:r>
                                </w:p>
                              </w:tc>
                              <w:tc>
                                <w:tcPr>
                                  <w:tcW w:w="7470" w:type="dxa"/>
                                  <w:vAlign w:val="center"/>
                                </w:tcPr>
                                <w:p w14:paraId="1D416E8C" w14:textId="77777777" w:rsidR="00D8677E" w:rsidRPr="00537BE2" w:rsidRDefault="007B1424" w:rsidP="00B7373E">
                                  <w:pPr>
                                    <w:pStyle w:val="CSFieldInfo"/>
                                    <w:rPr>
                                      <w:lang w:eastAsia="ja-JP"/>
                                    </w:rPr>
                                  </w:pPr>
                                  <w:sdt>
                                    <w:sdtPr>
                                      <w:rPr>
                                        <w:rFonts w:hint="eastAsia"/>
                                        <w:lang w:val="en-US" w:eastAsia="ja-JP"/>
                                      </w:rPr>
                                      <w:alias w:val="Security Classification"/>
                                      <w:tag w:val="GSMASecurityGroup"/>
                                      <w:id w:val="1949269053"/>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8677E">
                                        <w:rPr>
                                          <w:rFonts w:hint="eastAsia"/>
                                          <w:lang w:val="en-US" w:eastAsia="ja-JP"/>
                                        </w:rPr>
                                        <w:t>Non-confidential</w:t>
                                      </w:r>
                                    </w:sdtContent>
                                  </w:sdt>
                                </w:p>
                              </w:tc>
                            </w:tr>
                            <w:tr w:rsidR="00D8677E" w14:paraId="51F444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098305" w14:textId="77777777" w:rsidR="00D8677E" w:rsidRDefault="00D8677E" w:rsidP="001202FC">
                                  <w:pPr>
                                    <w:pStyle w:val="CSTableTitle"/>
                                  </w:pPr>
                                  <w:r>
                                    <w:t>Document Summary</w:t>
                                  </w:r>
                                </w:p>
                              </w:tc>
                            </w:tr>
                            <w:tr w:rsidR="00D8677E" w:rsidRPr="00167C13" w14:paraId="446FFB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2F24C90" w14:textId="40FD9433" w:rsidR="00D8677E" w:rsidRPr="00537BE2" w:rsidRDefault="00F80A9E" w:rsidP="00A74A54">
                                      <w:pPr>
                                        <w:pStyle w:val="CSFieldInfo"/>
                                        <w:rPr>
                                          <w:lang w:eastAsia="ja-JP"/>
                                        </w:rPr>
                                      </w:pPr>
                                      <w:r w:rsidRPr="00A164DA">
                                        <w:rPr>
                                          <w:rStyle w:val="PlaceholderText"/>
                                        </w:rPr>
                                        <w:t>[Summary]</w:t>
                                      </w:r>
                                    </w:p>
                                  </w:sdtContent>
                                </w:sdt>
                              </w:tc>
                            </w:tr>
                          </w:tbl>
                          <w:p w14:paraId="1720246A" w14:textId="77777777" w:rsidR="00D8677E" w:rsidRDefault="00D8677E" w:rsidP="00391C81">
                            <w:pPr>
                              <w:pStyle w:val="CSLegalTxt"/>
                            </w:pPr>
                          </w:p>
                          <w:p w14:paraId="4721B945" w14:textId="77777777" w:rsidR="00D8677E" w:rsidRDefault="00D8677E" w:rsidP="00391C81">
                            <w:pPr>
                              <w:pStyle w:val="CSLegalTxt"/>
                            </w:pPr>
                          </w:p>
                          <w:p w14:paraId="73CD5FD5" w14:textId="77777777" w:rsidR="00D8677E" w:rsidRDefault="00D8677E"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8677E" w14:paraId="122656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E2716E" w14:textId="77777777" w:rsidR="00D8677E" w:rsidRPr="001B1649" w:rsidRDefault="00D8677E" w:rsidP="001202FC">
                                  <w:pPr>
                                    <w:pStyle w:val="CSTableTitle"/>
                                  </w:pPr>
                                  <w:r>
                                    <w:t xml:space="preserve">Version History </w:t>
                                  </w:r>
                                </w:p>
                              </w:tc>
                            </w:tr>
                            <w:tr w:rsidR="00D8677E" w14:paraId="444686C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E2F893" w14:textId="77777777" w:rsidR="00D8677E" w:rsidRPr="00537BE2" w:rsidRDefault="00D8677E" w:rsidP="001202FC">
                                  <w:pPr>
                                    <w:pStyle w:val="CSFieldName"/>
                                  </w:pPr>
                                  <w:r w:rsidRPr="00537BE2">
                                    <w:t>Date</w:t>
                                  </w:r>
                                </w:p>
                              </w:tc>
                              <w:tc>
                                <w:tcPr>
                                  <w:tcW w:w="1357" w:type="dxa"/>
                                  <w:tcBorders>
                                    <w:top w:val="single" w:sz="4" w:space="0" w:color="auto"/>
                                    <w:bottom w:val="single" w:sz="4" w:space="0" w:color="auto"/>
                                  </w:tcBorders>
                                  <w:vAlign w:val="center"/>
                                </w:tcPr>
                                <w:p w14:paraId="15671E1C" w14:textId="77777777" w:rsidR="00D8677E" w:rsidRPr="00537BE2" w:rsidRDefault="00D8677E" w:rsidP="001202FC">
                                  <w:pPr>
                                    <w:pStyle w:val="CSFieldName"/>
                                  </w:pPr>
                                  <w:r w:rsidRPr="00537BE2">
                                    <w:t>Version</w:t>
                                  </w:r>
                                </w:p>
                              </w:tc>
                              <w:tc>
                                <w:tcPr>
                                  <w:tcW w:w="7470" w:type="dxa"/>
                                  <w:tcBorders>
                                    <w:top w:val="single" w:sz="4" w:space="0" w:color="auto"/>
                                    <w:bottom w:val="single" w:sz="4" w:space="0" w:color="auto"/>
                                  </w:tcBorders>
                                  <w:vAlign w:val="center"/>
                                </w:tcPr>
                                <w:p w14:paraId="2FFAD191" w14:textId="77777777" w:rsidR="00D8677E" w:rsidRPr="00537BE2" w:rsidRDefault="00D8677E" w:rsidP="001202FC">
                                  <w:pPr>
                                    <w:pStyle w:val="CSFieldName"/>
                                  </w:pPr>
                                  <w:r w:rsidRPr="00537BE2">
                                    <w:t xml:space="preserve">Author / Comments </w:t>
                                  </w:r>
                                </w:p>
                              </w:tc>
                            </w:tr>
                            <w:tr w:rsidR="00D8677E" w14:paraId="5E7B0B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ACAD92" w14:textId="050C7F46" w:rsidR="00D8677E" w:rsidRPr="00537BE2" w:rsidRDefault="00F80A9E" w:rsidP="001202FC">
                                  <w:pPr>
                                    <w:pStyle w:val="CSFieldInfo"/>
                                    <w:rPr>
                                      <w:lang w:eastAsia="ja-JP"/>
                                    </w:rPr>
                                  </w:pPr>
                                  <w:r>
                                    <w:rPr>
                                      <w:lang w:eastAsia="ja-JP"/>
                                    </w:rPr>
                                    <w:t>31</w:t>
                                  </w:r>
                                  <w:r w:rsidR="00D8677E">
                                    <w:rPr>
                                      <w:lang w:eastAsia="ja-JP"/>
                                    </w:rPr>
                                    <w:t>/</w:t>
                                  </w:r>
                                  <w:r>
                                    <w:rPr>
                                      <w:lang w:eastAsia="ja-JP"/>
                                    </w:rPr>
                                    <w:t>03</w:t>
                                  </w:r>
                                  <w:r w:rsidR="00D8677E">
                                    <w:rPr>
                                      <w:lang w:eastAsia="ja-JP"/>
                                    </w:rPr>
                                    <w:t>/20</w:t>
                                  </w:r>
                                  <w:r w:rsidR="00C7792F">
                                    <w:rPr>
                                      <w:lang w:eastAsia="ja-JP"/>
                                    </w:rPr>
                                    <w:t>20</w:t>
                                  </w:r>
                                </w:p>
                              </w:tc>
                              <w:tc>
                                <w:tcPr>
                                  <w:tcW w:w="1357" w:type="dxa"/>
                                  <w:tcBorders>
                                    <w:top w:val="single" w:sz="4" w:space="0" w:color="auto"/>
                                    <w:bottom w:val="single" w:sz="4" w:space="0" w:color="auto"/>
                                  </w:tcBorders>
                                </w:tcPr>
                                <w:p w14:paraId="5B8BA5DC" w14:textId="77777777" w:rsidR="00D8677E" w:rsidRPr="00537BE2" w:rsidRDefault="00D8677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1766D160" w14:textId="35694B82" w:rsidR="00D8677E" w:rsidRPr="00537BE2" w:rsidRDefault="00D8677E" w:rsidP="0029433A">
                                  <w:pPr>
                                    <w:pStyle w:val="CSFieldInfo"/>
                                    <w:rPr>
                                      <w:lang w:eastAsia="ja-JP"/>
                                    </w:rPr>
                                  </w:pPr>
                                  <w:r>
                                    <w:rPr>
                                      <w:lang w:eastAsia="ja-JP"/>
                                    </w:rPr>
                                    <w:t>Sajid Soormally</w:t>
                                  </w:r>
                                </w:p>
                              </w:tc>
                            </w:tr>
                            <w:tr w:rsidR="00D8677E" w14:paraId="07F46E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6D17A9"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13178F3" w14:textId="77777777" w:rsidR="00D8677E" w:rsidRPr="00537BE2" w:rsidRDefault="00D8677E" w:rsidP="001202FC">
                                  <w:pPr>
                                    <w:pStyle w:val="CSFieldInfo"/>
                                  </w:pPr>
                                  <w:r>
                                    <w:t>1</w:t>
                                  </w:r>
                                </w:p>
                              </w:tc>
                              <w:tc>
                                <w:tcPr>
                                  <w:tcW w:w="7470" w:type="dxa"/>
                                  <w:tcBorders>
                                    <w:top w:val="single" w:sz="4" w:space="0" w:color="auto"/>
                                    <w:bottom w:val="single" w:sz="4" w:space="0" w:color="auto"/>
                                  </w:tcBorders>
                                </w:tcPr>
                                <w:p w14:paraId="21F9D1DA" w14:textId="77777777" w:rsidR="00D8677E" w:rsidRPr="00537BE2" w:rsidRDefault="00D8677E" w:rsidP="0029433A">
                                  <w:pPr>
                                    <w:pStyle w:val="CSFieldInfo"/>
                                  </w:pPr>
                                </w:p>
                              </w:tc>
                            </w:tr>
                            <w:tr w:rsidR="00D8677E" w14:paraId="4AFCF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37DB68"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4E90C68" w14:textId="2DFACA9E" w:rsidR="00D8677E" w:rsidRPr="00537BE2" w:rsidRDefault="00D8677E" w:rsidP="001202FC">
                                  <w:pPr>
                                    <w:pStyle w:val="CSFieldInfo"/>
                                  </w:pPr>
                                </w:p>
                              </w:tc>
                              <w:tc>
                                <w:tcPr>
                                  <w:tcW w:w="7470" w:type="dxa"/>
                                  <w:tcBorders>
                                    <w:top w:val="single" w:sz="4" w:space="0" w:color="auto"/>
                                    <w:bottom w:val="single" w:sz="4" w:space="0" w:color="auto"/>
                                  </w:tcBorders>
                                </w:tcPr>
                                <w:p w14:paraId="3B8DD3A3" w14:textId="77777777" w:rsidR="00D8677E" w:rsidRPr="00537BE2" w:rsidRDefault="00D8677E" w:rsidP="001202FC">
                                  <w:pPr>
                                    <w:pStyle w:val="CSFieldInfo"/>
                                  </w:pPr>
                                </w:p>
                              </w:tc>
                            </w:tr>
                          </w:tbl>
                          <w:p w14:paraId="658D1203" w14:textId="77777777" w:rsidR="00D8677E" w:rsidRDefault="00D8677E" w:rsidP="00391C81">
                            <w:pPr>
                              <w:pStyle w:val="CSLegalTxt"/>
                            </w:pPr>
                          </w:p>
                          <w:p w14:paraId="6FF8F366" w14:textId="77777777" w:rsidR="00D8677E" w:rsidRDefault="00D8677E" w:rsidP="00391C81">
                            <w:pPr>
                              <w:pStyle w:val="CSLegalTxt"/>
                            </w:pPr>
                          </w:p>
                          <w:p w14:paraId="3C9E88FD" w14:textId="77777777" w:rsidR="00D8677E" w:rsidRDefault="00D8677E" w:rsidP="00391C81">
                            <w:pPr>
                              <w:pStyle w:val="CSLegalTxt"/>
                            </w:pPr>
                          </w:p>
                          <w:p w14:paraId="28FA3258" w14:textId="6903C3FB" w:rsidR="00D8677E" w:rsidRDefault="00D8677E"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0742E">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5D36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8677E" w:rsidRPr="00C76DDF" w14:paraId="6C0E7AE4" w14:textId="77777777" w:rsidTr="001202FC">
                        <w:trPr>
                          <w:cantSplit/>
                        </w:trPr>
                        <w:tc>
                          <w:tcPr>
                            <w:tcW w:w="3085" w:type="dxa"/>
                            <w:tcBorders>
                              <w:top w:val="single" w:sz="4" w:space="0" w:color="auto"/>
                              <w:bottom w:val="single" w:sz="4" w:space="0" w:color="auto"/>
                              <w:right w:val="single" w:sz="4" w:space="0" w:color="auto"/>
                            </w:tcBorders>
                          </w:tcPr>
                          <w:p w14:paraId="58A86873" w14:textId="77777777" w:rsidR="00D8677E" w:rsidRDefault="00D8677E" w:rsidP="001202FC">
                            <w:pPr>
                              <w:pStyle w:val="NormalParagraph"/>
                            </w:pPr>
                            <w:r>
                              <w:t xml:space="preserve"> </w:t>
                            </w:r>
                          </w:p>
                          <w:p w14:paraId="4FBBDBD1" w14:textId="77777777" w:rsidR="00D8677E" w:rsidRDefault="00D8677E" w:rsidP="001202FC">
                            <w:pPr>
                              <w:pStyle w:val="NormalParagraph"/>
                            </w:pPr>
                            <w:r w:rsidRPr="003C0D21">
                              <w:rPr>
                                <w:noProof/>
                              </w:rPr>
                              <w:drawing>
                                <wp:inline distT="0" distB="0" distL="0" distR="0" wp14:anchorId="4C4DB86B" wp14:editId="4440FE08">
                                  <wp:extent cx="1371600"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de-DE" w:eastAsia="ja-JP"/>
                              </w:rPr>
                              <w:alias w:val="Meeting Document Number"/>
                              <w:tag w:val="GSMAMeetingItemNumber"/>
                              <w:id w:val="1829322706"/>
                              <w:placeholder>
                                <w:docPart w:val="99472C6CAE8948FFB7567FB406C1172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4ECCB2C" w14:textId="59E407E1" w:rsidR="00D8677E" w:rsidRPr="001D2277" w:rsidRDefault="00F80A9E" w:rsidP="001202FC">
                                <w:pPr>
                                  <w:pStyle w:val="CSDocNo"/>
                                  <w:rPr>
                                    <w:sz w:val="36"/>
                                    <w:szCs w:val="36"/>
                                    <w:lang w:val="de-DE" w:eastAsia="ja-JP"/>
                                  </w:rPr>
                                </w:pPr>
                                <w:r>
                                  <w:rPr>
                                    <w:sz w:val="36"/>
                                    <w:szCs w:val="36"/>
                                    <w:lang w:val="de-DE" w:eastAsia="ja-JP"/>
                                  </w:rPr>
                                  <w:t>GERI004_201</w:t>
                                </w:r>
                              </w:p>
                            </w:sdtContent>
                          </w:sdt>
                          <w:p w14:paraId="3B3B468E" w14:textId="04609977" w:rsidR="00D8677E" w:rsidRPr="00F37248" w:rsidRDefault="007B1424" w:rsidP="00B7373E">
                            <w:pPr>
                              <w:pStyle w:val="CSDocTitle"/>
                              <w:rPr>
                                <w:lang w:val="en-GB" w:eastAsia="ja-JP"/>
                              </w:rPr>
                            </w:pPr>
                            <w:sdt>
                              <w:sdtPr>
                                <w:rPr>
                                  <w:lang w:val="en-GB" w:eastAsia="ja-JP"/>
                                </w:rPr>
                                <w:alias w:val="Document Title"/>
                                <w:tag w:val="GSMATitle"/>
                                <w:id w:val="-79290932"/>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80A9E" w:rsidRPr="00F80A9E">
                                  <w:rPr>
                                    <w:lang w:val="en-GB" w:eastAsia="ja-JP"/>
                                  </w:rPr>
                                  <w:t xml:space="preserve">LS Response </w:t>
                                </w:r>
                                <w:r w:rsidR="00F80A9E">
                                  <w:rPr>
                                    <w:lang w:val="en-GB" w:eastAsia="ja-JP"/>
                                  </w:rPr>
                                  <w:t>t</w:t>
                                </w:r>
                                <w:r w:rsidR="00F80A9E" w:rsidRPr="00F80A9E">
                                  <w:rPr>
                                    <w:lang w:val="en-GB" w:eastAsia="ja-JP"/>
                                  </w:rPr>
                                  <w:t>o 3GPP CT4 on New Sub-domain for IWK with SNPN</w:t>
                                </w:r>
                              </w:sdtContent>
                            </w:sdt>
                          </w:p>
                        </w:tc>
                      </w:tr>
                      <w:tr w:rsidR="00D8677E" w14:paraId="091C4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8D7DB5" w14:textId="77777777" w:rsidR="00D8677E" w:rsidRDefault="00D8677E" w:rsidP="001202FC">
                            <w:pPr>
                              <w:pStyle w:val="CSTableTitle"/>
                            </w:pPr>
                            <w:r>
                              <w:t>Meeting Information</w:t>
                            </w:r>
                          </w:p>
                        </w:tc>
                      </w:tr>
                      <w:tr w:rsidR="00D8677E" w14:paraId="473F48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AC592D" w14:textId="77777777" w:rsidR="00D8677E" w:rsidRPr="00537BE2" w:rsidRDefault="00D8677E" w:rsidP="001202FC">
                            <w:pPr>
                              <w:pStyle w:val="CSFieldName"/>
                            </w:pPr>
                            <w:r w:rsidRPr="00537BE2">
                              <w:t>Meeting Name and Number</w:t>
                            </w:r>
                          </w:p>
                        </w:tc>
                        <w:tc>
                          <w:tcPr>
                            <w:tcW w:w="7470" w:type="dxa"/>
                            <w:tcBorders>
                              <w:top w:val="single" w:sz="6" w:space="0" w:color="auto"/>
                            </w:tcBorders>
                            <w:vAlign w:val="center"/>
                          </w:tcPr>
                          <w:bookmarkStart w:id="1" w:name="_GoBack" w:displacedByCustomXml="next"/>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7E5D592" w14:textId="338EAEE8" w:rsidR="00D8677E" w:rsidRPr="00537BE2" w:rsidRDefault="00D8677E" w:rsidP="003B1B1C">
                                <w:pPr>
                                  <w:pStyle w:val="CSFieldInfo"/>
                                  <w:rPr>
                                    <w:lang w:eastAsia="ja-JP"/>
                                  </w:rPr>
                                </w:pPr>
                                <w:r>
                                  <w:rPr>
                                    <w:lang w:eastAsia="ja-JP"/>
                                  </w:rPr>
                                  <w:t xml:space="preserve">NG </w:t>
                                </w:r>
                                <w:r w:rsidR="00F80A9E">
                                  <w:rPr>
                                    <w:lang w:eastAsia="ja-JP"/>
                                  </w:rPr>
                                  <w:t>GERI</w:t>
                                </w:r>
                                <w:r>
                                  <w:rPr>
                                    <w:lang w:eastAsia="ja-JP"/>
                                  </w:rPr>
                                  <w:t>#</w:t>
                                </w:r>
                                <w:r w:rsidR="00F80A9E">
                                  <w:rPr>
                                    <w:lang w:eastAsia="ja-JP"/>
                                  </w:rPr>
                                  <w:t>4</w:t>
                                </w:r>
                              </w:p>
                            </w:sdtContent>
                          </w:sdt>
                          <w:bookmarkEnd w:id="1" w:displacedByCustomXml="prev"/>
                        </w:tc>
                      </w:tr>
                      <w:tr w:rsidR="00D8677E" w14:paraId="4248E5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1DB7AC9" w14:textId="77777777" w:rsidR="00D8677E" w:rsidRPr="00537BE2" w:rsidRDefault="00D8677E"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yyyy-MM-dd"/>
                                <w:lid w:val="sv-SE"/>
                                <w:storeMappedDataAs w:val="dateTime"/>
                                <w:calendar w:val="gregorian"/>
                              </w:date>
                            </w:sdtPr>
                            <w:sdtEndPr/>
                            <w:sdtContent>
                              <w:p w14:paraId="3C0260D0" w14:textId="2F4BC693" w:rsidR="00D8677E" w:rsidRPr="00537BE2" w:rsidRDefault="00F80A9E" w:rsidP="00316137">
                                <w:pPr>
                                  <w:pStyle w:val="CSFieldInfo"/>
                                  <w:rPr>
                                    <w:lang w:eastAsia="ja-JP"/>
                                  </w:rPr>
                                </w:pPr>
                                <w:r>
                                  <w:rPr>
                                    <w:lang w:val="sv-SE" w:eastAsia="ja-JP"/>
                                  </w:rPr>
                                  <w:t>2020-03-31</w:t>
                                </w:r>
                              </w:p>
                            </w:sdtContent>
                          </w:sdt>
                        </w:tc>
                      </w:tr>
                      <w:tr w:rsidR="00D8677E" w14:paraId="09E86F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1A0F194" w14:textId="77777777" w:rsidR="00D8677E" w:rsidRPr="00537BE2" w:rsidRDefault="00D8677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6605D4F" w14:textId="35F7B9DA" w:rsidR="00D8677E" w:rsidRPr="00537BE2" w:rsidRDefault="006E6C47" w:rsidP="00316137">
                                <w:pPr>
                                  <w:pStyle w:val="CSFieldInfo"/>
                                  <w:rPr>
                                    <w:lang w:eastAsia="ja-JP"/>
                                  </w:rPr>
                                </w:pPr>
                                <w:r>
                                  <w:rPr>
                                    <w:lang w:eastAsia="ja-JP"/>
                                  </w:rPr>
                                  <w:t>Las Vegas NV, USA</w:t>
                                </w:r>
                              </w:p>
                            </w:sdtContent>
                          </w:sdt>
                        </w:tc>
                      </w:tr>
                      <w:tr w:rsidR="00D8677E" w14:paraId="79A4412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0771C4" w14:textId="77777777" w:rsidR="00D8677E" w:rsidRDefault="00D8677E" w:rsidP="001202FC">
                            <w:pPr>
                              <w:pStyle w:val="CSTableTitle"/>
                            </w:pPr>
                            <w:r>
                              <w:t>Document Information</w:t>
                            </w:r>
                          </w:p>
                        </w:tc>
                      </w:tr>
                      <w:tr w:rsidR="00D8677E" w14:paraId="3429FC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D639E24" w14:textId="77777777" w:rsidR="00D8677E" w:rsidRPr="00537BE2" w:rsidRDefault="00D8677E" w:rsidP="001202FC">
                            <w:pPr>
                              <w:pStyle w:val="CSFieldName"/>
                            </w:pPr>
                            <w:r w:rsidRPr="00537BE2">
                              <w:t>Document Author</w:t>
                            </w:r>
                          </w:p>
                        </w:tc>
                        <w:tc>
                          <w:tcPr>
                            <w:tcW w:w="7470" w:type="dxa"/>
                            <w:tcBorders>
                              <w:top w:val="single" w:sz="6" w:space="0" w:color="auto"/>
                            </w:tcBorders>
                            <w:vAlign w:val="center"/>
                          </w:tcPr>
                          <w:p w14:paraId="61B692C8" w14:textId="6A38DE40" w:rsidR="00D8677E" w:rsidRPr="00A178E6" w:rsidRDefault="00D8677E" w:rsidP="0029433A">
                            <w:pPr>
                              <w:pStyle w:val="CSFieldInfo"/>
                              <w:rPr>
                                <w:lang w:eastAsia="ja-JP"/>
                              </w:rPr>
                            </w:pPr>
                            <w:r w:rsidRPr="00A178E6">
                              <w:rPr>
                                <w:lang w:eastAsia="ja-JP"/>
                              </w:rPr>
                              <w:t>Sajid Soormally (Nokia)</w:t>
                            </w:r>
                          </w:p>
                        </w:tc>
                      </w:tr>
                      <w:tr w:rsidR="00D8677E" w:rsidRPr="00AF22D6" w14:paraId="399FE84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C26ED8" w14:textId="77777777" w:rsidR="00D8677E" w:rsidRPr="00537BE2" w:rsidRDefault="00D8677E"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3233B1F" w14:textId="77777777" w:rsidR="00D8677E" w:rsidRPr="00537BE2" w:rsidRDefault="00D8677E" w:rsidP="001202FC">
                                <w:pPr>
                                  <w:pStyle w:val="CSFieldInfo"/>
                                  <w:rPr>
                                    <w:lang w:val="es-ES"/>
                                  </w:rPr>
                                </w:pPr>
                                <w:r w:rsidRPr="00A164DA">
                                  <w:rPr>
                                    <w:rStyle w:val="PlaceholderText"/>
                                  </w:rPr>
                                  <w:t>[List of contributors]</w:t>
                                </w:r>
                              </w:p>
                            </w:tc>
                          </w:sdtContent>
                        </w:sdt>
                      </w:tr>
                      <w:tr w:rsidR="00D8677E" w14:paraId="5E7EC2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69DF734" w14:textId="77777777" w:rsidR="00D8677E" w:rsidRPr="00537BE2" w:rsidRDefault="00D8677E" w:rsidP="001202FC">
                            <w:pPr>
                              <w:pStyle w:val="CSFieldName"/>
                            </w:pPr>
                            <w:r w:rsidRPr="00537BE2">
                              <w:t>Document Creation Date</w:t>
                            </w:r>
                          </w:p>
                        </w:tc>
                        <w:tc>
                          <w:tcPr>
                            <w:tcW w:w="7470" w:type="dxa"/>
                            <w:vAlign w:val="center"/>
                          </w:tcPr>
                          <w:p w14:paraId="35216DD1" w14:textId="6FDA65F4" w:rsidR="00D8677E" w:rsidRPr="00537BE2" w:rsidRDefault="007B142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3-31T00:00:00Z">
                                  <w:dateFormat w:val="yyyy-MM-dd"/>
                                  <w:lid w:val="sv-SE"/>
                                  <w:storeMappedDataAs w:val="dateTime"/>
                                  <w:calendar w:val="gregorian"/>
                                </w:date>
                              </w:sdtPr>
                              <w:sdtEndPr/>
                              <w:sdtContent>
                                <w:r w:rsidR="00F80A9E">
                                  <w:rPr>
                                    <w:lang w:val="sv-SE" w:eastAsia="ja-JP"/>
                                  </w:rPr>
                                  <w:t>2020-03-31</w:t>
                                </w:r>
                              </w:sdtContent>
                            </w:sdt>
                          </w:p>
                        </w:tc>
                      </w:tr>
                      <w:tr w:rsidR="00D8677E" w14:paraId="2915DCB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F08925" w14:textId="77777777" w:rsidR="00D8677E" w:rsidRPr="00537BE2" w:rsidRDefault="00D8677E"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9CA1860" w14:textId="1C73DCC7" w:rsidR="00D8677E" w:rsidRPr="00537BE2" w:rsidRDefault="00D8677E" w:rsidP="001202FC">
                                <w:pPr>
                                  <w:pStyle w:val="CSFieldInfo"/>
                                </w:pPr>
                                <w:r>
                                  <w:t>Approval</w:t>
                                </w:r>
                              </w:p>
                            </w:tc>
                          </w:sdtContent>
                        </w:sdt>
                      </w:tr>
                      <w:tr w:rsidR="00D8677E" w14:paraId="723ABA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C20B89" w14:textId="77777777" w:rsidR="00D8677E" w:rsidRPr="00537BE2" w:rsidRDefault="00D8677E" w:rsidP="001202FC">
                            <w:pPr>
                              <w:pStyle w:val="CSFieldName"/>
                            </w:pPr>
                            <w:r w:rsidRPr="00537BE2">
                              <w:t>Security Classification</w:t>
                            </w:r>
                          </w:p>
                        </w:tc>
                        <w:tc>
                          <w:tcPr>
                            <w:tcW w:w="7470" w:type="dxa"/>
                            <w:vAlign w:val="center"/>
                          </w:tcPr>
                          <w:p w14:paraId="1D416E8C" w14:textId="77777777" w:rsidR="00D8677E" w:rsidRPr="00537BE2" w:rsidRDefault="007B1424" w:rsidP="00B7373E">
                            <w:pPr>
                              <w:pStyle w:val="CSFieldInfo"/>
                              <w:rPr>
                                <w:lang w:eastAsia="ja-JP"/>
                              </w:rPr>
                            </w:pPr>
                            <w:sdt>
                              <w:sdtPr>
                                <w:rPr>
                                  <w:rFonts w:hint="eastAsia"/>
                                  <w:lang w:val="en-US" w:eastAsia="ja-JP"/>
                                </w:rPr>
                                <w:alias w:val="Security Classification"/>
                                <w:tag w:val="GSMASecurityGroup"/>
                                <w:id w:val="1949269053"/>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8677E">
                                  <w:rPr>
                                    <w:rFonts w:hint="eastAsia"/>
                                    <w:lang w:val="en-US" w:eastAsia="ja-JP"/>
                                  </w:rPr>
                                  <w:t>Non-confidential</w:t>
                                </w:r>
                              </w:sdtContent>
                            </w:sdt>
                          </w:p>
                        </w:tc>
                      </w:tr>
                      <w:tr w:rsidR="00D8677E" w14:paraId="51F444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098305" w14:textId="77777777" w:rsidR="00D8677E" w:rsidRDefault="00D8677E" w:rsidP="001202FC">
                            <w:pPr>
                              <w:pStyle w:val="CSTableTitle"/>
                            </w:pPr>
                            <w:r>
                              <w:t>Document Summary</w:t>
                            </w:r>
                          </w:p>
                        </w:tc>
                      </w:tr>
                      <w:tr w:rsidR="00D8677E" w:rsidRPr="00167C13" w14:paraId="446FFB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2F24C90" w14:textId="40FD9433" w:rsidR="00D8677E" w:rsidRPr="00537BE2" w:rsidRDefault="00F80A9E" w:rsidP="00A74A54">
                                <w:pPr>
                                  <w:pStyle w:val="CSFieldInfo"/>
                                  <w:rPr>
                                    <w:lang w:eastAsia="ja-JP"/>
                                  </w:rPr>
                                </w:pPr>
                                <w:r w:rsidRPr="00A164DA">
                                  <w:rPr>
                                    <w:rStyle w:val="PlaceholderText"/>
                                  </w:rPr>
                                  <w:t>[Summary]</w:t>
                                </w:r>
                              </w:p>
                            </w:sdtContent>
                          </w:sdt>
                        </w:tc>
                      </w:tr>
                    </w:tbl>
                    <w:p w14:paraId="1720246A" w14:textId="77777777" w:rsidR="00D8677E" w:rsidRDefault="00D8677E" w:rsidP="00391C81">
                      <w:pPr>
                        <w:pStyle w:val="CSLegalTxt"/>
                      </w:pPr>
                    </w:p>
                    <w:p w14:paraId="4721B945" w14:textId="77777777" w:rsidR="00D8677E" w:rsidRDefault="00D8677E" w:rsidP="00391C81">
                      <w:pPr>
                        <w:pStyle w:val="CSLegalTxt"/>
                      </w:pPr>
                    </w:p>
                    <w:p w14:paraId="73CD5FD5" w14:textId="77777777" w:rsidR="00D8677E" w:rsidRDefault="00D8677E"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8677E" w14:paraId="122656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E2716E" w14:textId="77777777" w:rsidR="00D8677E" w:rsidRPr="001B1649" w:rsidRDefault="00D8677E" w:rsidP="001202FC">
                            <w:pPr>
                              <w:pStyle w:val="CSTableTitle"/>
                            </w:pPr>
                            <w:r>
                              <w:t xml:space="preserve">Version History </w:t>
                            </w:r>
                          </w:p>
                        </w:tc>
                      </w:tr>
                      <w:tr w:rsidR="00D8677E" w14:paraId="444686C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E2F893" w14:textId="77777777" w:rsidR="00D8677E" w:rsidRPr="00537BE2" w:rsidRDefault="00D8677E" w:rsidP="001202FC">
                            <w:pPr>
                              <w:pStyle w:val="CSFieldName"/>
                            </w:pPr>
                            <w:r w:rsidRPr="00537BE2">
                              <w:t>Date</w:t>
                            </w:r>
                          </w:p>
                        </w:tc>
                        <w:tc>
                          <w:tcPr>
                            <w:tcW w:w="1357" w:type="dxa"/>
                            <w:tcBorders>
                              <w:top w:val="single" w:sz="4" w:space="0" w:color="auto"/>
                              <w:bottom w:val="single" w:sz="4" w:space="0" w:color="auto"/>
                            </w:tcBorders>
                            <w:vAlign w:val="center"/>
                          </w:tcPr>
                          <w:p w14:paraId="15671E1C" w14:textId="77777777" w:rsidR="00D8677E" w:rsidRPr="00537BE2" w:rsidRDefault="00D8677E" w:rsidP="001202FC">
                            <w:pPr>
                              <w:pStyle w:val="CSFieldName"/>
                            </w:pPr>
                            <w:r w:rsidRPr="00537BE2">
                              <w:t>Version</w:t>
                            </w:r>
                          </w:p>
                        </w:tc>
                        <w:tc>
                          <w:tcPr>
                            <w:tcW w:w="7470" w:type="dxa"/>
                            <w:tcBorders>
                              <w:top w:val="single" w:sz="4" w:space="0" w:color="auto"/>
                              <w:bottom w:val="single" w:sz="4" w:space="0" w:color="auto"/>
                            </w:tcBorders>
                            <w:vAlign w:val="center"/>
                          </w:tcPr>
                          <w:p w14:paraId="2FFAD191" w14:textId="77777777" w:rsidR="00D8677E" w:rsidRPr="00537BE2" w:rsidRDefault="00D8677E" w:rsidP="001202FC">
                            <w:pPr>
                              <w:pStyle w:val="CSFieldName"/>
                            </w:pPr>
                            <w:r w:rsidRPr="00537BE2">
                              <w:t xml:space="preserve">Author / Comments </w:t>
                            </w:r>
                          </w:p>
                        </w:tc>
                      </w:tr>
                      <w:tr w:rsidR="00D8677E" w14:paraId="5E7B0B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ACAD92" w14:textId="050C7F46" w:rsidR="00D8677E" w:rsidRPr="00537BE2" w:rsidRDefault="00F80A9E" w:rsidP="001202FC">
                            <w:pPr>
                              <w:pStyle w:val="CSFieldInfo"/>
                              <w:rPr>
                                <w:lang w:eastAsia="ja-JP"/>
                              </w:rPr>
                            </w:pPr>
                            <w:r>
                              <w:rPr>
                                <w:lang w:eastAsia="ja-JP"/>
                              </w:rPr>
                              <w:t>31</w:t>
                            </w:r>
                            <w:r w:rsidR="00D8677E">
                              <w:rPr>
                                <w:lang w:eastAsia="ja-JP"/>
                              </w:rPr>
                              <w:t>/</w:t>
                            </w:r>
                            <w:r>
                              <w:rPr>
                                <w:lang w:eastAsia="ja-JP"/>
                              </w:rPr>
                              <w:t>03</w:t>
                            </w:r>
                            <w:r w:rsidR="00D8677E">
                              <w:rPr>
                                <w:lang w:eastAsia="ja-JP"/>
                              </w:rPr>
                              <w:t>/20</w:t>
                            </w:r>
                            <w:r w:rsidR="00C7792F">
                              <w:rPr>
                                <w:lang w:eastAsia="ja-JP"/>
                              </w:rPr>
                              <w:t>20</w:t>
                            </w:r>
                          </w:p>
                        </w:tc>
                        <w:tc>
                          <w:tcPr>
                            <w:tcW w:w="1357" w:type="dxa"/>
                            <w:tcBorders>
                              <w:top w:val="single" w:sz="4" w:space="0" w:color="auto"/>
                              <w:bottom w:val="single" w:sz="4" w:space="0" w:color="auto"/>
                            </w:tcBorders>
                          </w:tcPr>
                          <w:p w14:paraId="5B8BA5DC" w14:textId="77777777" w:rsidR="00D8677E" w:rsidRPr="00537BE2" w:rsidRDefault="00D8677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1766D160" w14:textId="35694B82" w:rsidR="00D8677E" w:rsidRPr="00537BE2" w:rsidRDefault="00D8677E" w:rsidP="0029433A">
                            <w:pPr>
                              <w:pStyle w:val="CSFieldInfo"/>
                              <w:rPr>
                                <w:lang w:eastAsia="ja-JP"/>
                              </w:rPr>
                            </w:pPr>
                            <w:r>
                              <w:rPr>
                                <w:lang w:eastAsia="ja-JP"/>
                              </w:rPr>
                              <w:t>Sajid Soormally</w:t>
                            </w:r>
                          </w:p>
                        </w:tc>
                      </w:tr>
                      <w:tr w:rsidR="00D8677E" w14:paraId="07F46E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6D17A9"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13178F3" w14:textId="77777777" w:rsidR="00D8677E" w:rsidRPr="00537BE2" w:rsidRDefault="00D8677E" w:rsidP="001202FC">
                            <w:pPr>
                              <w:pStyle w:val="CSFieldInfo"/>
                            </w:pPr>
                            <w:r>
                              <w:t>1</w:t>
                            </w:r>
                          </w:p>
                        </w:tc>
                        <w:tc>
                          <w:tcPr>
                            <w:tcW w:w="7470" w:type="dxa"/>
                            <w:tcBorders>
                              <w:top w:val="single" w:sz="4" w:space="0" w:color="auto"/>
                              <w:bottom w:val="single" w:sz="4" w:space="0" w:color="auto"/>
                            </w:tcBorders>
                          </w:tcPr>
                          <w:p w14:paraId="21F9D1DA" w14:textId="77777777" w:rsidR="00D8677E" w:rsidRPr="00537BE2" w:rsidRDefault="00D8677E" w:rsidP="0029433A">
                            <w:pPr>
                              <w:pStyle w:val="CSFieldInfo"/>
                            </w:pPr>
                          </w:p>
                        </w:tc>
                      </w:tr>
                      <w:tr w:rsidR="00D8677E" w14:paraId="4AFCF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37DB68"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4E90C68" w14:textId="2DFACA9E" w:rsidR="00D8677E" w:rsidRPr="00537BE2" w:rsidRDefault="00D8677E" w:rsidP="001202FC">
                            <w:pPr>
                              <w:pStyle w:val="CSFieldInfo"/>
                            </w:pPr>
                          </w:p>
                        </w:tc>
                        <w:tc>
                          <w:tcPr>
                            <w:tcW w:w="7470" w:type="dxa"/>
                            <w:tcBorders>
                              <w:top w:val="single" w:sz="4" w:space="0" w:color="auto"/>
                              <w:bottom w:val="single" w:sz="4" w:space="0" w:color="auto"/>
                            </w:tcBorders>
                          </w:tcPr>
                          <w:p w14:paraId="3B8DD3A3" w14:textId="77777777" w:rsidR="00D8677E" w:rsidRPr="00537BE2" w:rsidRDefault="00D8677E" w:rsidP="001202FC">
                            <w:pPr>
                              <w:pStyle w:val="CSFieldInfo"/>
                            </w:pPr>
                          </w:p>
                        </w:tc>
                      </w:tr>
                    </w:tbl>
                    <w:p w14:paraId="658D1203" w14:textId="77777777" w:rsidR="00D8677E" w:rsidRDefault="00D8677E" w:rsidP="00391C81">
                      <w:pPr>
                        <w:pStyle w:val="CSLegalTxt"/>
                      </w:pPr>
                    </w:p>
                    <w:p w14:paraId="6FF8F366" w14:textId="77777777" w:rsidR="00D8677E" w:rsidRDefault="00D8677E" w:rsidP="00391C81">
                      <w:pPr>
                        <w:pStyle w:val="CSLegalTxt"/>
                      </w:pPr>
                    </w:p>
                    <w:p w14:paraId="3C9E88FD" w14:textId="77777777" w:rsidR="00D8677E" w:rsidRDefault="00D8677E" w:rsidP="00391C81">
                      <w:pPr>
                        <w:pStyle w:val="CSLegalTxt"/>
                      </w:pPr>
                    </w:p>
                    <w:p w14:paraId="28FA3258" w14:textId="6903C3FB" w:rsidR="00D8677E" w:rsidRDefault="00D8677E"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0742E">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1C2524" w:rsidRPr="00A77C2F">
        <w:rPr>
          <w:noProof/>
        </w:rPr>
        <w:lastRenderedPageBreak/>
        <w:drawing>
          <wp:inline distT="0" distB="0" distL="0" distR="0" wp14:anchorId="2D301308" wp14:editId="2856D98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18AA3CA2" w14:textId="77777777" w:rsidR="001C2524" w:rsidRPr="00A77C2F" w:rsidRDefault="001C2524" w:rsidP="001C2524">
      <w:pPr>
        <w:pStyle w:val="Title"/>
        <w:jc w:val="center"/>
      </w:pPr>
      <w:r w:rsidRPr="00A77C2F">
        <w:t>Liaison Statement</w:t>
      </w:r>
    </w:p>
    <w:p w14:paraId="55E4C2E1"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1C2524" w:rsidRPr="00A77C2F" w14:paraId="0E1C51EB" w14:textId="77777777" w:rsidTr="0077190B">
        <w:trPr>
          <w:trHeight w:val="590"/>
          <w:tblHeader/>
        </w:trPr>
        <w:tc>
          <w:tcPr>
            <w:tcW w:w="3337" w:type="dxa"/>
            <w:shd w:val="clear" w:color="auto" w:fill="DE002B"/>
            <w:vAlign w:val="center"/>
          </w:tcPr>
          <w:p w14:paraId="44151C23" w14:textId="77777777" w:rsidR="001C2524" w:rsidRPr="00A77C2F" w:rsidRDefault="001C2524" w:rsidP="0077190B">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3E206B54C021451A83D2F17DD902EFF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78E541DA" w14:textId="267B994B" w:rsidR="001C2524" w:rsidRPr="00A77C2F" w:rsidRDefault="001C2524" w:rsidP="0077190B">
                <w:pPr>
                  <w:pStyle w:val="TableText"/>
                </w:pPr>
                <w:r>
                  <w:rPr>
                    <w:rFonts w:cs="Arial"/>
                    <w:bCs/>
                  </w:rPr>
                  <w:t>LS Response to 3GPP CT4 on New Sub-domain for IWK with SNPN</w:t>
                </w:r>
              </w:p>
            </w:sdtContent>
          </w:sdt>
        </w:tc>
      </w:tr>
    </w:tbl>
    <w:p w14:paraId="6F7F5273"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1C2524" w:rsidRPr="00A77C2F" w14:paraId="28C4F347" w14:textId="77777777" w:rsidTr="0077190B">
        <w:trPr>
          <w:trHeight w:val="130"/>
          <w:tblHeader/>
        </w:trPr>
        <w:tc>
          <w:tcPr>
            <w:tcW w:w="9716" w:type="dxa"/>
            <w:gridSpan w:val="3"/>
            <w:tcBorders>
              <w:top w:val="single" w:sz="6" w:space="0" w:color="auto"/>
              <w:bottom w:val="single" w:sz="6" w:space="0" w:color="auto"/>
            </w:tcBorders>
            <w:shd w:val="clear" w:color="auto" w:fill="DE002B"/>
            <w:vAlign w:val="center"/>
          </w:tcPr>
          <w:p w14:paraId="028AFAD2" w14:textId="77777777" w:rsidR="001C2524" w:rsidRPr="00A77C2F" w:rsidRDefault="001C2524" w:rsidP="0077190B">
            <w:pPr>
              <w:pStyle w:val="TableHeader"/>
              <w:rPr>
                <w:lang w:val="en-GB"/>
              </w:rPr>
            </w:pPr>
            <w:r w:rsidRPr="00A77C2F">
              <w:rPr>
                <w:lang w:val="en-GB"/>
              </w:rPr>
              <w:t>Source Meeting Information</w:t>
            </w:r>
          </w:p>
        </w:tc>
      </w:tr>
      <w:tr w:rsidR="001C2524" w:rsidRPr="00A77C2F" w14:paraId="443C8C7D" w14:textId="77777777" w:rsidTr="0077190B">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6B5ABFC" w14:textId="77777777" w:rsidR="001C2524" w:rsidRPr="00A77C2F" w:rsidRDefault="001C2524" w:rsidP="0077190B">
            <w:pPr>
              <w:pStyle w:val="TableText"/>
            </w:pPr>
            <w:r w:rsidRPr="00A77C2F">
              <w:t>Meeting Number</w:t>
            </w:r>
          </w:p>
        </w:tc>
        <w:tc>
          <w:tcPr>
            <w:tcW w:w="3228" w:type="dxa"/>
            <w:shd w:val="clear" w:color="auto" w:fill="D9D9D9"/>
          </w:tcPr>
          <w:p w14:paraId="2293AE14" w14:textId="77777777" w:rsidR="001C2524" w:rsidRPr="00A77C2F" w:rsidRDefault="001C2524" w:rsidP="0077190B">
            <w:pPr>
              <w:pStyle w:val="TableText"/>
            </w:pPr>
            <w:r w:rsidRPr="00A77C2F">
              <w:t>Meeting Date</w:t>
            </w:r>
          </w:p>
        </w:tc>
        <w:tc>
          <w:tcPr>
            <w:tcW w:w="3008" w:type="dxa"/>
            <w:shd w:val="clear" w:color="auto" w:fill="D9D9D9"/>
          </w:tcPr>
          <w:p w14:paraId="1689EC57" w14:textId="77777777" w:rsidR="001C2524" w:rsidRPr="00A77C2F" w:rsidRDefault="001C2524" w:rsidP="0077190B">
            <w:pPr>
              <w:pStyle w:val="TableText"/>
            </w:pPr>
            <w:r w:rsidRPr="00A77C2F">
              <w:t>Meeting Location</w:t>
            </w:r>
          </w:p>
        </w:tc>
      </w:tr>
      <w:tr w:rsidR="001C2524" w:rsidRPr="00A77C2F" w14:paraId="0444806B"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1E66ACE" w14:textId="00F183EB" w:rsidR="001C2524" w:rsidRPr="00A77C2F" w:rsidRDefault="00A67AD8" w:rsidP="0077190B">
            <w:pPr>
              <w:pStyle w:val="CSFieldInfo"/>
              <w:framePr w:wrap="auto" w:vAnchor="margin" w:hAnchor="text" w:yAlign="inline"/>
              <w:rPr>
                <w:rFonts w:eastAsia="SimSun" w:cs="Times New Roman"/>
                <w:bCs w:val="0"/>
                <w:sz w:val="22"/>
                <w:szCs w:val="20"/>
                <w:highlight w:val="yellow"/>
                <w:lang w:eastAsia="ja-JP" w:bidi="bn-BD"/>
              </w:rPr>
            </w:pPr>
            <w:r>
              <w:rPr>
                <w:lang w:eastAsia="ja-JP"/>
              </w:rPr>
              <w:t>GERI</w:t>
            </w:r>
            <w:r w:rsidR="001C2524" w:rsidRPr="00A77C2F">
              <w:rPr>
                <w:lang w:eastAsia="ja-JP"/>
              </w:rPr>
              <w:t>#</w:t>
            </w:r>
            <w:r>
              <w:rPr>
                <w:lang w:eastAsia="ja-JP"/>
              </w:rPr>
              <w:t>4</w:t>
            </w:r>
          </w:p>
        </w:tc>
        <w:tc>
          <w:tcPr>
            <w:tcW w:w="3228" w:type="dxa"/>
          </w:tcPr>
          <w:sdt>
            <w:sdtPr>
              <w:rPr>
                <w:lang w:eastAsia="ja-JP"/>
              </w:rPr>
              <w:alias w:val="Meeting Date"/>
              <w:tag w:val="GSMAMeetingDate"/>
              <w:id w:val="615873725"/>
              <w:placeholder>
                <w:docPart w:val="11BCF93922304482AD6C3ABCD2C693D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dd/MM/yyyy"/>
                <w:lid w:val="en-GB"/>
                <w:storeMappedDataAs w:val="dateTime"/>
                <w:calendar w:val="gregorian"/>
              </w:date>
            </w:sdtPr>
            <w:sdtEndPr/>
            <w:sdtContent>
              <w:p w14:paraId="5F9C410B" w14:textId="093449CD" w:rsidR="001C2524" w:rsidRPr="00A77C2F" w:rsidRDefault="001C2524" w:rsidP="0077190B">
                <w:pPr>
                  <w:pStyle w:val="CSFieldInfo"/>
                  <w:framePr w:wrap="auto" w:vAnchor="margin" w:hAnchor="text" w:yAlign="inline"/>
                  <w:rPr>
                    <w:rFonts w:eastAsia="SimSun" w:cs="Times New Roman"/>
                    <w:bCs w:val="0"/>
                    <w:sz w:val="22"/>
                    <w:szCs w:val="20"/>
                    <w:highlight w:val="yellow"/>
                    <w:lang w:eastAsia="ja-JP" w:bidi="bn-BD"/>
                  </w:rPr>
                </w:pPr>
                <w:r>
                  <w:rPr>
                    <w:lang w:eastAsia="ja-JP"/>
                  </w:rPr>
                  <w:t>31/03/2020</w:t>
                </w:r>
              </w:p>
            </w:sdtContent>
          </w:sdt>
        </w:tc>
        <w:tc>
          <w:tcPr>
            <w:tcW w:w="3008" w:type="dxa"/>
          </w:tcPr>
          <w:sdt>
            <w:sdtPr>
              <w:rPr>
                <w:lang w:eastAsia="ja-JP"/>
              </w:rPr>
              <w:alias w:val="Meeting Location"/>
              <w:tag w:val="GSMAMeetingLocation"/>
              <w:id w:val="-42449681"/>
              <w:placeholder>
                <w:docPart w:val="333AE7F2604D485DAE6A9455B1F7816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8782588" w14:textId="4C100941" w:rsidR="001C2524" w:rsidRPr="00A77C2F" w:rsidRDefault="001C2524" w:rsidP="0077190B">
                <w:pPr>
                  <w:pStyle w:val="CSFieldInfo"/>
                  <w:framePr w:wrap="auto" w:vAnchor="margin" w:hAnchor="text" w:yAlign="inline"/>
                  <w:rPr>
                    <w:lang w:eastAsia="ja-JP"/>
                  </w:rPr>
                </w:pPr>
                <w:r>
                  <w:rPr>
                    <w:lang w:eastAsia="ja-JP"/>
                  </w:rPr>
                  <w:t>Las Vegas NV, USA</w:t>
                </w:r>
              </w:p>
            </w:sdtContent>
          </w:sdt>
        </w:tc>
      </w:tr>
    </w:tbl>
    <w:p w14:paraId="52FF2A37"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1C2524" w:rsidRPr="00A77C2F" w14:paraId="749F8A36" w14:textId="77777777" w:rsidTr="0077190B">
        <w:trPr>
          <w:trHeight w:val="190"/>
          <w:tblHeader/>
        </w:trPr>
        <w:tc>
          <w:tcPr>
            <w:tcW w:w="9716" w:type="dxa"/>
            <w:gridSpan w:val="3"/>
            <w:tcBorders>
              <w:top w:val="single" w:sz="6" w:space="0" w:color="auto"/>
              <w:bottom w:val="single" w:sz="6" w:space="0" w:color="auto"/>
            </w:tcBorders>
            <w:shd w:val="clear" w:color="auto" w:fill="DE002B"/>
            <w:vAlign w:val="center"/>
          </w:tcPr>
          <w:p w14:paraId="2203534E" w14:textId="77777777" w:rsidR="001C2524" w:rsidRPr="00A77C2F" w:rsidRDefault="001C2524" w:rsidP="0077190B">
            <w:pPr>
              <w:pStyle w:val="TableHeader"/>
              <w:rPr>
                <w:lang w:val="en-GB"/>
              </w:rPr>
            </w:pPr>
            <w:r w:rsidRPr="00A77C2F">
              <w:rPr>
                <w:lang w:val="en-GB"/>
              </w:rPr>
              <w:t>Document Details</w:t>
            </w:r>
          </w:p>
        </w:tc>
      </w:tr>
      <w:tr w:rsidR="001C2524" w:rsidRPr="00A77C2F" w14:paraId="70F46B56"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7862045" w14:textId="77777777" w:rsidR="001C2524" w:rsidRPr="00A77C2F" w:rsidRDefault="001C2524" w:rsidP="0077190B">
            <w:pPr>
              <w:pStyle w:val="TableText"/>
            </w:pPr>
            <w:r w:rsidRPr="00A77C2F">
              <w:t>Document Number:</w:t>
            </w:r>
          </w:p>
        </w:tc>
        <w:tc>
          <w:tcPr>
            <w:tcW w:w="3228" w:type="dxa"/>
            <w:shd w:val="clear" w:color="auto" w:fill="D9D9D9"/>
          </w:tcPr>
          <w:p w14:paraId="5F90CB36" w14:textId="77777777" w:rsidR="001C2524" w:rsidRPr="00A77C2F" w:rsidRDefault="001C2524" w:rsidP="0077190B">
            <w:pPr>
              <w:pStyle w:val="TableText"/>
            </w:pPr>
            <w:r w:rsidRPr="00A77C2F">
              <w:t>Creation Date:</w:t>
            </w:r>
          </w:p>
        </w:tc>
        <w:tc>
          <w:tcPr>
            <w:tcW w:w="3008" w:type="dxa"/>
            <w:shd w:val="clear" w:color="auto" w:fill="D9D9D9"/>
          </w:tcPr>
          <w:p w14:paraId="50D0AFC8" w14:textId="77777777" w:rsidR="001C2524" w:rsidRPr="00A77C2F" w:rsidRDefault="001C2524" w:rsidP="0077190B">
            <w:pPr>
              <w:pStyle w:val="TableText"/>
            </w:pPr>
            <w:r w:rsidRPr="00A77C2F">
              <w:t>Document Author:</w:t>
            </w:r>
          </w:p>
        </w:tc>
      </w:tr>
      <w:tr w:rsidR="001C2524" w:rsidRPr="00A77C2F" w14:paraId="0915C30A"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BC6C0B8" w14:textId="6DF29765" w:rsidR="001C2524" w:rsidRPr="00A77C2F" w:rsidRDefault="00A67AD8" w:rsidP="0077190B">
            <w:pPr>
              <w:pStyle w:val="TableText"/>
              <w:rPr>
                <w:rFonts w:eastAsia="MS Mincho"/>
                <w:highlight w:val="yellow"/>
                <w:lang w:eastAsia="ja-JP"/>
              </w:rPr>
            </w:pPr>
            <w:r>
              <w:rPr>
                <w:rFonts w:eastAsia="MS Mincho"/>
                <w:lang w:eastAsia="ja-JP"/>
              </w:rPr>
              <w:t>GERI004</w:t>
            </w:r>
            <w:r w:rsidR="001C2524" w:rsidRPr="00A77C2F">
              <w:rPr>
                <w:rFonts w:eastAsia="MS Mincho"/>
                <w:lang w:eastAsia="ja-JP"/>
              </w:rPr>
              <w:t>_</w:t>
            </w:r>
            <w:r>
              <w:rPr>
                <w:rFonts w:eastAsia="MS Mincho"/>
                <w:lang w:eastAsia="ja-JP"/>
              </w:rPr>
              <w:t>201</w:t>
            </w:r>
          </w:p>
        </w:tc>
        <w:tc>
          <w:tcPr>
            <w:tcW w:w="3228" w:type="dxa"/>
          </w:tcPr>
          <w:sdt>
            <w:sdtPr>
              <w:rPr>
                <w:lang w:eastAsia="ja-JP"/>
              </w:rPr>
              <w:alias w:val="Meeting Date"/>
              <w:tag w:val="GSMAMeetingDate"/>
              <w:id w:val="-359358810"/>
              <w:placeholder>
                <w:docPart w:val="B6B1024490C647CEBA44ECABB798F73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dd/MM/yyyy"/>
                <w:lid w:val="en-GB"/>
                <w:storeMappedDataAs w:val="dateTime"/>
                <w:calendar w:val="gregorian"/>
              </w:date>
            </w:sdtPr>
            <w:sdtEndPr/>
            <w:sdtContent>
              <w:p w14:paraId="42DC4410" w14:textId="3BBD93DB" w:rsidR="001C2524" w:rsidRPr="00A77C2F" w:rsidRDefault="001C2524" w:rsidP="0077190B">
                <w:pPr>
                  <w:pStyle w:val="CSFieldInfo"/>
                  <w:framePr w:wrap="auto" w:vAnchor="margin" w:hAnchor="text" w:yAlign="inline"/>
                  <w:rPr>
                    <w:highlight w:val="yellow"/>
                    <w:lang w:eastAsia="ja-JP"/>
                  </w:rPr>
                </w:pPr>
                <w:r>
                  <w:rPr>
                    <w:lang w:eastAsia="ja-JP"/>
                  </w:rPr>
                  <w:t>31/03/2020</w:t>
                </w:r>
              </w:p>
            </w:sdtContent>
          </w:sdt>
        </w:tc>
        <w:tc>
          <w:tcPr>
            <w:tcW w:w="3008" w:type="dxa"/>
          </w:tcPr>
          <w:p w14:paraId="172BDEF9" w14:textId="587AA006" w:rsidR="001C2524" w:rsidRPr="00A77C2F" w:rsidRDefault="00A67AD8" w:rsidP="0077190B">
            <w:pPr>
              <w:pStyle w:val="TableText"/>
              <w:rPr>
                <w:rFonts w:eastAsia="MS Mincho"/>
                <w:lang w:eastAsia="ja-JP"/>
              </w:rPr>
            </w:pPr>
            <w:r>
              <w:rPr>
                <w:rFonts w:eastAsia="MS Mincho"/>
                <w:lang w:eastAsia="ja-JP"/>
              </w:rPr>
              <w:t>Sajid Soormally</w:t>
            </w:r>
            <w:r w:rsidR="00B86EC9">
              <w:rPr>
                <w:rFonts w:eastAsia="MS Mincho"/>
                <w:lang w:eastAsia="ja-JP"/>
              </w:rPr>
              <w:t xml:space="preserve"> </w:t>
            </w:r>
            <w:r>
              <w:rPr>
                <w:rFonts w:eastAsia="MS Mincho"/>
                <w:lang w:eastAsia="ja-JP"/>
              </w:rPr>
              <w:t>(Nokia)</w:t>
            </w:r>
          </w:p>
        </w:tc>
      </w:tr>
      <w:tr w:rsidR="001C2524" w:rsidRPr="00A77C2F" w14:paraId="0C3D0870"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E7FC2D" w14:textId="77777777" w:rsidR="001C2524" w:rsidRPr="00A77C2F" w:rsidRDefault="001C2524" w:rsidP="0077190B">
            <w:pPr>
              <w:pStyle w:val="TableText"/>
            </w:pPr>
            <w:r w:rsidRPr="00A77C2F">
              <w:t>Originating GSMA Source:</w:t>
            </w:r>
          </w:p>
        </w:tc>
        <w:tc>
          <w:tcPr>
            <w:tcW w:w="3228" w:type="dxa"/>
            <w:shd w:val="clear" w:color="auto" w:fill="D9D9D9"/>
          </w:tcPr>
          <w:p w14:paraId="38C1FDE6" w14:textId="77777777" w:rsidR="001C2524" w:rsidRPr="00A77C2F" w:rsidRDefault="001C2524" w:rsidP="0077190B">
            <w:pPr>
              <w:pStyle w:val="TableText"/>
            </w:pPr>
            <w:r w:rsidRPr="00A77C2F">
              <w:t>Deadline for response:</w:t>
            </w:r>
          </w:p>
        </w:tc>
        <w:tc>
          <w:tcPr>
            <w:tcW w:w="3008" w:type="dxa"/>
            <w:shd w:val="clear" w:color="auto" w:fill="D9D9D9"/>
          </w:tcPr>
          <w:p w14:paraId="05363933" w14:textId="77777777" w:rsidR="001C2524" w:rsidRPr="00A77C2F" w:rsidRDefault="001C2524" w:rsidP="0077190B">
            <w:pPr>
              <w:pStyle w:val="TableText"/>
            </w:pPr>
            <w:r w:rsidRPr="00A77C2F">
              <w:t>Liaison Statement Contact</w:t>
            </w:r>
          </w:p>
        </w:tc>
      </w:tr>
      <w:tr w:rsidR="001C2524" w:rsidRPr="00B70897" w14:paraId="5EC0A982"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7958ED" w14:textId="266D0499" w:rsidR="001C2524" w:rsidRPr="00A77C2F" w:rsidRDefault="001C2524" w:rsidP="0077190B">
            <w:pPr>
              <w:pStyle w:val="TableText"/>
              <w:rPr>
                <w:rFonts w:eastAsia="MS Mincho"/>
                <w:lang w:eastAsia="ja-JP"/>
              </w:rPr>
            </w:pPr>
            <w:r w:rsidRPr="00A77C2F">
              <w:rPr>
                <w:rFonts w:eastAsia="MS Mincho"/>
                <w:lang w:eastAsia="ja-JP"/>
              </w:rPr>
              <w:t xml:space="preserve"> GSMA </w:t>
            </w:r>
            <w:r w:rsidR="00A67AD8">
              <w:rPr>
                <w:rFonts w:eastAsia="MS Mincho"/>
                <w:lang w:eastAsia="ja-JP"/>
              </w:rPr>
              <w:t>NG GERI</w:t>
            </w:r>
          </w:p>
        </w:tc>
        <w:tc>
          <w:tcPr>
            <w:tcW w:w="3228" w:type="dxa"/>
          </w:tcPr>
          <w:p w14:paraId="76554453" w14:textId="77777777" w:rsidR="001C2524" w:rsidRPr="00A77C2F" w:rsidRDefault="001C2524" w:rsidP="0077190B">
            <w:pPr>
              <w:pStyle w:val="TableText"/>
              <w:rPr>
                <w:rFonts w:eastAsia="MS Mincho"/>
                <w:lang w:eastAsia="ja-JP"/>
              </w:rPr>
            </w:pPr>
          </w:p>
        </w:tc>
        <w:tc>
          <w:tcPr>
            <w:tcW w:w="3008" w:type="dxa"/>
          </w:tcPr>
          <w:p w14:paraId="52B40214" w14:textId="2A8370E9" w:rsidR="001C2524" w:rsidRPr="00DC4600" w:rsidRDefault="007B1424" w:rsidP="0077190B">
            <w:pPr>
              <w:pStyle w:val="TableText"/>
              <w:rPr>
                <w:rFonts w:eastAsia="MS Mincho"/>
                <w:i/>
                <w:lang w:val="de-DE" w:eastAsia="ja-JP"/>
              </w:rPr>
            </w:pPr>
            <w:hyperlink r:id="rId19" w:history="1">
              <w:r w:rsidR="002B5B5A" w:rsidRPr="009C5485">
                <w:rPr>
                  <w:rStyle w:val="Hyperlink"/>
                  <w:rFonts w:eastAsia="MS Mincho"/>
                  <w:lang w:eastAsia="ja-JP"/>
                </w:rPr>
                <w:t>GSMALiaisons@gsma.com</w:t>
              </w:r>
            </w:hyperlink>
          </w:p>
        </w:tc>
      </w:tr>
      <w:tr w:rsidR="001C2524" w:rsidRPr="00A77C2F" w14:paraId="003FDFC2"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33BDD0" w14:textId="77777777" w:rsidR="001C2524" w:rsidRPr="00A77C2F" w:rsidRDefault="001C2524" w:rsidP="0077190B">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31F3FFCECEF0459E8082F21233E8E84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C05A961" w14:textId="77777777" w:rsidR="001C2524" w:rsidRPr="00A77C2F" w:rsidRDefault="001C2524" w:rsidP="0077190B">
                <w:pPr>
                  <w:pStyle w:val="TableText"/>
                  <w:rPr>
                    <w:rFonts w:eastAsia="MS Mincho"/>
                    <w:lang w:eastAsia="ja-JP"/>
                  </w:rPr>
                </w:pPr>
                <w:r w:rsidRPr="00A77C2F">
                  <w:rPr>
                    <w:rFonts w:eastAsia="MS Mincho"/>
                    <w:lang w:eastAsia="ja-JP"/>
                  </w:rPr>
                  <w:t>Non-confidential</w:t>
                </w:r>
              </w:p>
            </w:sdtContent>
          </w:sdt>
        </w:tc>
      </w:tr>
    </w:tbl>
    <w:p w14:paraId="2D77D026"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1C2524" w:rsidRPr="00A77C2F" w14:paraId="04B13C59" w14:textId="77777777" w:rsidTr="0077190B">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878FDE6" w14:textId="77777777" w:rsidR="001C2524" w:rsidRPr="00A77C2F" w:rsidRDefault="001C2524" w:rsidP="0077190B">
            <w:pPr>
              <w:pStyle w:val="TableHeader"/>
              <w:rPr>
                <w:lang w:val="en-GB"/>
              </w:rPr>
            </w:pPr>
            <w:r w:rsidRPr="00A77C2F">
              <w:rPr>
                <w:lang w:val="en-GB"/>
              </w:rPr>
              <w:t>Action Required by Recipient</w:t>
            </w:r>
          </w:p>
        </w:tc>
      </w:tr>
      <w:tr w:rsidR="001C2524" w:rsidRPr="00A77C2F" w14:paraId="16416CD9" w14:textId="77777777" w:rsidTr="0077190B">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E64C301" w14:textId="77777777" w:rsidR="001C2524" w:rsidRPr="00A77C2F" w:rsidRDefault="001C2524" w:rsidP="0077190B">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99B856" w14:textId="6E977442" w:rsidR="001C2524" w:rsidRPr="00A77C2F" w:rsidRDefault="00A67AD8" w:rsidP="0077190B">
            <w:pPr>
              <w:pStyle w:val="TableText"/>
              <w:rPr>
                <w:rFonts w:eastAsia="MS Mincho"/>
                <w:lang w:eastAsia="ja-JP"/>
              </w:rPr>
            </w:pPr>
            <w:r>
              <w:rPr>
                <w:rFonts w:eastAsia="MS Mincho"/>
                <w:lang w:eastAsia="ja-JP"/>
              </w:rPr>
              <w:t>5GJA</w:t>
            </w:r>
          </w:p>
        </w:tc>
      </w:tr>
      <w:tr w:rsidR="001C2524" w:rsidRPr="00A67AD8" w14:paraId="6C96B2B0" w14:textId="77777777" w:rsidTr="0077190B">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6F97DBF" w14:textId="77777777" w:rsidR="001C2524" w:rsidRPr="00A77C2F" w:rsidRDefault="001C2524" w:rsidP="0077190B">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C59FC14" w14:textId="4F4FE6BF" w:rsidR="001C2524" w:rsidRPr="00097D8D" w:rsidRDefault="00A67AD8" w:rsidP="0077190B">
            <w:pPr>
              <w:pStyle w:val="TableText"/>
              <w:rPr>
                <w:rFonts w:eastAsia="MS Mincho"/>
                <w:lang w:eastAsia="ja-JP"/>
              </w:rPr>
            </w:pPr>
            <w:r w:rsidRPr="00097D8D">
              <w:rPr>
                <w:rFonts w:eastAsia="MS Mincho"/>
                <w:lang w:eastAsia="ja-JP"/>
              </w:rPr>
              <w:t xml:space="preserve">To: </w:t>
            </w:r>
            <w:r w:rsidR="001C2524" w:rsidRPr="00097D8D">
              <w:rPr>
                <w:rFonts w:eastAsia="MS Mincho"/>
                <w:lang w:eastAsia="ja-JP"/>
              </w:rPr>
              <w:t xml:space="preserve">3GPP </w:t>
            </w:r>
            <w:r w:rsidRPr="00097D8D">
              <w:rPr>
                <w:rFonts w:eastAsia="MS Mincho"/>
                <w:lang w:eastAsia="ja-JP"/>
              </w:rPr>
              <w:t>CT4</w:t>
            </w:r>
          </w:p>
          <w:p w14:paraId="7328501F" w14:textId="56336BAD" w:rsidR="001C2524" w:rsidRPr="00A67AD8" w:rsidRDefault="001C2524" w:rsidP="0077190B">
            <w:pPr>
              <w:pStyle w:val="TableText"/>
              <w:rPr>
                <w:rFonts w:eastAsia="MS Mincho"/>
                <w:lang w:eastAsia="ja-JP"/>
              </w:rPr>
            </w:pPr>
            <w:r w:rsidRPr="00A67AD8">
              <w:rPr>
                <w:rFonts w:eastAsia="MS Mincho"/>
                <w:lang w:eastAsia="ja-JP"/>
              </w:rPr>
              <w:t xml:space="preserve">CC: 3GPP </w:t>
            </w:r>
            <w:r w:rsidR="00A67AD8" w:rsidRPr="00A67AD8">
              <w:rPr>
                <w:rFonts w:eastAsia="MS Mincho"/>
                <w:lang w:eastAsia="ja-JP"/>
              </w:rPr>
              <w:t>CT, 5G-AC</w:t>
            </w:r>
            <w:r w:rsidR="00A67AD8">
              <w:rPr>
                <w:rFonts w:eastAsia="MS Mincho"/>
                <w:lang w:eastAsia="ja-JP"/>
              </w:rPr>
              <w:t>IA</w:t>
            </w:r>
          </w:p>
        </w:tc>
      </w:tr>
    </w:tbl>
    <w:p w14:paraId="6C520CD6" w14:textId="77777777" w:rsidR="001C2524" w:rsidRPr="00A67AD8" w:rsidRDefault="001C2524" w:rsidP="001C2524">
      <w:pPr>
        <w:pStyle w:val="NormalParagraph"/>
      </w:pPr>
    </w:p>
    <w:p w14:paraId="22C3542C" w14:textId="77777777" w:rsidR="001C2524" w:rsidRPr="00A67AD8" w:rsidRDefault="001C2524" w:rsidP="001C2524">
      <w:pPr>
        <w:spacing w:before="0"/>
        <w:jc w:val="left"/>
        <w:rPr>
          <w:szCs w:val="22"/>
          <w:lang w:eastAsia="en-GB" w:bidi="ar-SA"/>
        </w:rPr>
      </w:pPr>
      <w:r w:rsidRPr="00A67AD8">
        <w:br w:type="page"/>
      </w:r>
    </w:p>
    <w:p w14:paraId="3A80DB26" w14:textId="77777777" w:rsidR="001C2524" w:rsidRPr="00A77C2F" w:rsidRDefault="001C2524" w:rsidP="001C2524">
      <w:pPr>
        <w:pStyle w:val="Heading1"/>
        <w:jc w:val="both"/>
        <w:rPr>
          <w:rFonts w:eastAsia="Times New Roman"/>
        </w:rPr>
      </w:pPr>
      <w:r w:rsidRPr="00A77C2F">
        <w:rPr>
          <w:rFonts w:eastAsia="Times New Roman"/>
        </w:rPr>
        <w:lastRenderedPageBreak/>
        <w:t>Overall Description</w:t>
      </w:r>
    </w:p>
    <w:p w14:paraId="759C2BB5" w14:textId="1B9CC417" w:rsidR="00097D8D" w:rsidRDefault="001C2524" w:rsidP="001C2524">
      <w:pPr>
        <w:pStyle w:val="NormalParagraph"/>
        <w:jc w:val="both"/>
        <w:rPr>
          <w:lang w:eastAsia="en-US" w:bidi="bn-BD"/>
        </w:rPr>
      </w:pPr>
      <w:bookmarkStart w:id="2" w:name="_Hlk8222610"/>
      <w:r w:rsidRPr="00A77C2F">
        <w:rPr>
          <w:lang w:eastAsia="en-US" w:bidi="bn-BD"/>
        </w:rPr>
        <w:t xml:space="preserve">GSMA </w:t>
      </w:r>
      <w:r w:rsidR="00A67AD8">
        <w:rPr>
          <w:lang w:eastAsia="en-US" w:bidi="bn-BD"/>
        </w:rPr>
        <w:t>NG GERI</w:t>
      </w:r>
      <w:r w:rsidRPr="00A77C2F">
        <w:rPr>
          <w:lang w:eastAsia="en-US" w:bidi="bn-BD"/>
        </w:rPr>
        <w:t xml:space="preserve"> </w:t>
      </w:r>
      <w:r w:rsidR="00CD207D">
        <w:rPr>
          <w:lang w:eastAsia="en-US" w:bidi="bn-BD"/>
        </w:rPr>
        <w:t xml:space="preserve">would like to </w:t>
      </w:r>
      <w:r>
        <w:rPr>
          <w:lang w:eastAsia="en-US" w:bidi="bn-BD"/>
        </w:rPr>
        <w:t>thank</w:t>
      </w:r>
      <w:r w:rsidRPr="00A77C2F">
        <w:rPr>
          <w:lang w:eastAsia="en-US" w:bidi="bn-BD"/>
        </w:rPr>
        <w:t xml:space="preserve"> 3GPP </w:t>
      </w:r>
      <w:r w:rsidR="00097D8D">
        <w:rPr>
          <w:lang w:eastAsia="en-US" w:bidi="bn-BD"/>
        </w:rPr>
        <w:t>CT4</w:t>
      </w:r>
      <w:r w:rsidRPr="00A77C2F">
        <w:rPr>
          <w:lang w:eastAsia="en-US" w:bidi="bn-BD"/>
        </w:rPr>
        <w:t xml:space="preserve"> </w:t>
      </w:r>
      <w:r>
        <w:rPr>
          <w:lang w:eastAsia="en-US" w:bidi="bn-BD"/>
        </w:rPr>
        <w:t xml:space="preserve">for their </w:t>
      </w:r>
      <w:r w:rsidR="00097D8D">
        <w:rPr>
          <w:lang w:eastAsia="en-US" w:bidi="bn-BD"/>
        </w:rPr>
        <w:t>LS</w:t>
      </w:r>
      <w:r>
        <w:rPr>
          <w:lang w:eastAsia="en-US" w:bidi="bn-BD"/>
        </w:rPr>
        <w:t xml:space="preserve"> </w:t>
      </w:r>
      <w:r w:rsidR="005A78EC">
        <w:rPr>
          <w:lang w:eastAsia="en-US" w:bidi="bn-BD"/>
        </w:rPr>
        <w:t xml:space="preserve">on </w:t>
      </w:r>
      <w:r w:rsidRPr="00937C30">
        <w:rPr>
          <w:lang w:eastAsia="en-US" w:bidi="bn-BD"/>
        </w:rPr>
        <w:t>“</w:t>
      </w:r>
      <w:r w:rsidR="005A78EC" w:rsidRPr="005A78EC">
        <w:rPr>
          <w:lang w:eastAsia="en-US" w:bidi="bn-BD"/>
        </w:rPr>
        <w:t>New sub-domain for Interworking with Stand-alone Non-Public Networks</w:t>
      </w:r>
      <w:r>
        <w:rPr>
          <w:lang w:eastAsia="en-US" w:bidi="bn-BD"/>
        </w:rPr>
        <w:t>”</w:t>
      </w:r>
      <w:r w:rsidR="005A78EC">
        <w:rPr>
          <w:lang w:eastAsia="en-US" w:bidi="bn-BD"/>
        </w:rPr>
        <w:t xml:space="preserve"> (C4-195050)</w:t>
      </w:r>
      <w:r>
        <w:rPr>
          <w:lang w:eastAsia="en-US" w:bidi="bn-BD"/>
        </w:rPr>
        <w:t>.</w:t>
      </w:r>
    </w:p>
    <w:p w14:paraId="5AC15C2F" w14:textId="77777777" w:rsidR="00AC1A4E" w:rsidRDefault="00AC1A4E" w:rsidP="00AC1A4E">
      <w:pPr>
        <w:pStyle w:val="NormalParagraph"/>
        <w:jc w:val="both"/>
        <w:rPr>
          <w:lang w:eastAsia="en-US" w:bidi="bn-BD"/>
        </w:rPr>
      </w:pPr>
      <w:r>
        <w:rPr>
          <w:lang w:eastAsia="en-US" w:bidi="bn-BD"/>
        </w:rPr>
        <w:t>NPN in general is not a 5G item that is being handled in GSMA NG for the time being. GERI has nevertheless considered the request of 3GPP CT4.</w:t>
      </w:r>
    </w:p>
    <w:p w14:paraId="46FA5569" w14:textId="25CF2E99" w:rsidR="00AC1A4E" w:rsidRDefault="00AC1A4E" w:rsidP="00AC1A4E">
      <w:pPr>
        <w:pStyle w:val="NormalParagraph"/>
        <w:jc w:val="both"/>
        <w:rPr>
          <w:lang w:eastAsia="en-US" w:bidi="bn-BD"/>
        </w:rPr>
      </w:pPr>
      <w:r>
        <w:rPr>
          <w:lang w:eastAsia="en-US" w:bidi="bn-BD"/>
        </w:rPr>
        <w:t xml:space="preserve">However, since all the sub-domains relative to </w:t>
      </w:r>
      <w:r w:rsidRPr="005A78EC">
        <w:rPr>
          <w:lang w:eastAsia="en-US" w:bidi="bn-BD"/>
        </w:rPr>
        <w:t>Stand-alone Non-Public Networks</w:t>
      </w:r>
      <w:r>
        <w:rPr>
          <w:lang w:eastAsia="en-US" w:bidi="bn-BD"/>
        </w:rPr>
        <w:t xml:space="preserve"> (SNPN) referred in the CR to 3GPP TS 23.003 (attached to the LS,</w:t>
      </w:r>
      <w:r w:rsidR="00EB50AB" w:rsidRPr="00EB50AB">
        <w:rPr>
          <w:lang w:eastAsia="en-US" w:bidi="bn-BD"/>
        </w:rPr>
        <w:t xml:space="preserve"> </w:t>
      </w:r>
      <w:r w:rsidR="00EB50AB">
        <w:rPr>
          <w:lang w:eastAsia="en-US" w:bidi="bn-BD"/>
        </w:rPr>
        <w:t>C4-195049</w:t>
      </w:r>
      <w:r>
        <w:rPr>
          <w:lang w:eastAsia="en-US" w:bidi="bn-BD"/>
        </w:rPr>
        <w:t xml:space="preserve">) always contain </w:t>
      </w:r>
      <w:r>
        <w:t>“5gc.nid&lt;NID&gt;.mnc&lt;MNC&gt;.mcc&lt;MCC&gt;.3gppnetwork.org” and prefixed by a NF name</w:t>
      </w:r>
      <w:r w:rsidR="00EB50AB">
        <w:t xml:space="preserve"> (e.g. ‘nrf.’</w:t>
      </w:r>
      <w:r>
        <w:t xml:space="preserve">), it has been agreed that this sub-domain (which is the </w:t>
      </w:r>
      <w:r w:rsidRPr="00701740">
        <w:t>Home Network Domain for a S</w:t>
      </w:r>
      <w:r>
        <w:t>NPN) will in fact be introduced in the next version (V16.0) of IR.67 “</w:t>
      </w:r>
      <w:r w:rsidRPr="00BF603D">
        <w:t>DNS Guidelines for Service Providers and GRX and IPX Providers</w:t>
      </w:r>
      <w:r>
        <w:t xml:space="preserve">”. </w:t>
      </w:r>
      <w:r>
        <w:rPr>
          <w:lang w:eastAsia="en-US" w:bidi="bn-BD"/>
        </w:rPr>
        <w:t xml:space="preserve"> </w:t>
      </w:r>
    </w:p>
    <w:p w14:paraId="0CAB6AEC" w14:textId="77777777" w:rsidR="00AC1A4E" w:rsidRDefault="00AC1A4E" w:rsidP="00AC1A4E">
      <w:pPr>
        <w:pStyle w:val="NormalParagraph"/>
        <w:jc w:val="both"/>
        <w:rPr>
          <w:lang w:eastAsia="en-US" w:bidi="bn-BD"/>
        </w:rPr>
      </w:pPr>
      <w:r>
        <w:rPr>
          <w:lang w:eastAsia="en-US" w:bidi="bn-BD"/>
        </w:rPr>
        <w:t xml:space="preserve">Note: </w:t>
      </w:r>
      <w:r w:rsidRPr="008146DB">
        <w:t xml:space="preserve">There is no need </w:t>
      </w:r>
      <w:r>
        <w:t xml:space="preserve">for 3GPP </w:t>
      </w:r>
      <w:r w:rsidRPr="008146DB">
        <w:t xml:space="preserve">to request GSMA </w:t>
      </w:r>
      <w:r>
        <w:t>NG</w:t>
      </w:r>
      <w:r w:rsidRPr="008146DB">
        <w:t xml:space="preserve"> for new labels to the left of an already GSMA </w:t>
      </w:r>
      <w:r>
        <w:t>NG</w:t>
      </w:r>
      <w:r w:rsidRPr="008146DB">
        <w:t xml:space="preserve"> approved</w:t>
      </w:r>
      <w:r>
        <w:t xml:space="preserve"> </w:t>
      </w:r>
      <w:r>
        <w:rPr>
          <w:lang w:eastAsia="en-US" w:bidi="bn-BD"/>
        </w:rPr>
        <w:t>sub-domain (e.g. when the above sub-domain is prefixed by a NF name such as ‘nrf.’)</w:t>
      </w:r>
      <w:r>
        <w:t>.</w:t>
      </w:r>
    </w:p>
    <w:p w14:paraId="5F369324" w14:textId="4C295E81" w:rsidR="001C2524" w:rsidRDefault="00AC1A4E" w:rsidP="001C2524">
      <w:pPr>
        <w:pStyle w:val="NormalParagraph"/>
        <w:jc w:val="both"/>
        <w:rPr>
          <w:lang w:eastAsia="en-US" w:bidi="bn-BD"/>
        </w:rPr>
      </w:pPr>
      <w:r>
        <w:rPr>
          <w:lang w:eastAsia="en-US" w:bidi="bn-BD"/>
        </w:rPr>
        <w:t xml:space="preserve">GSMA NG GERI has also decided to take the opportunity to introduce another new sub-domain which will be required anyway for 5G deployment independent of NPN: </w:t>
      </w:r>
      <w:r>
        <w:t>“5gc.mnc&lt;MNC&gt;.mcc&lt;MCC&gt;.3gppnetwork.org”.</w:t>
      </w:r>
      <w:r>
        <w:rPr>
          <w:lang w:eastAsia="en-US" w:bidi="bn-BD"/>
        </w:rPr>
        <w:t xml:space="preserve"> </w:t>
      </w:r>
      <w:r w:rsidR="001C2524" w:rsidRPr="00B4427C">
        <w:rPr>
          <w:noProof/>
        </w:rPr>
        <w:drawing>
          <wp:inline distT="0" distB="0" distL="0" distR="0" wp14:anchorId="26E3A553" wp14:editId="064A2B1C">
            <wp:extent cx="1651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100" cy="114300"/>
                    </a:xfrm>
                    <a:prstGeom prst="rect">
                      <a:avLst/>
                    </a:prstGeom>
                  </pic:spPr>
                </pic:pic>
              </a:graphicData>
            </a:graphic>
          </wp:inline>
        </w:drawing>
      </w:r>
      <w:r w:rsidR="001C2524" w:rsidRPr="00B4427C">
        <w:rPr>
          <w:noProof/>
        </w:rPr>
        <w:drawing>
          <wp:inline distT="0" distB="0" distL="0" distR="0" wp14:anchorId="66648F5C" wp14:editId="3ADCB37C">
            <wp:extent cx="165100" cy="114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100" cy="114300"/>
                    </a:xfrm>
                    <a:prstGeom prst="rect">
                      <a:avLst/>
                    </a:prstGeom>
                  </pic:spPr>
                </pic:pic>
              </a:graphicData>
            </a:graphic>
          </wp:inline>
        </w:drawing>
      </w:r>
    </w:p>
    <w:bookmarkEnd w:id="2"/>
    <w:p w14:paraId="4BB7B354" w14:textId="67F08065" w:rsidR="001C2524" w:rsidRPr="00A77C2F" w:rsidRDefault="001C2524" w:rsidP="001C2524">
      <w:pPr>
        <w:pStyle w:val="Heading1"/>
        <w:jc w:val="both"/>
      </w:pPr>
      <w:r w:rsidRPr="00A77C2F">
        <w:rPr>
          <w:rFonts w:eastAsia="Times New Roman"/>
        </w:rPr>
        <w:t>ACTIONS</w:t>
      </w:r>
    </w:p>
    <w:p w14:paraId="5D70257C" w14:textId="6A1B4950" w:rsidR="001C2524" w:rsidRPr="00A77C2F" w:rsidRDefault="001C2524" w:rsidP="001C2524">
      <w:pPr>
        <w:pStyle w:val="NormalParagraph"/>
        <w:jc w:val="both"/>
        <w:rPr>
          <w:lang w:eastAsia="en-US" w:bidi="bn-BD"/>
        </w:rPr>
      </w:pPr>
      <w:r>
        <w:rPr>
          <w:lang w:eastAsia="en-US" w:bidi="bn-BD"/>
        </w:rPr>
        <w:t xml:space="preserve">GSMA </w:t>
      </w:r>
      <w:r w:rsidR="00097D8D">
        <w:rPr>
          <w:lang w:eastAsia="en-US" w:bidi="bn-BD"/>
        </w:rPr>
        <w:t>NG GERI</w:t>
      </w:r>
      <w:r w:rsidRPr="00742DCC">
        <w:rPr>
          <w:lang w:eastAsia="en-US" w:bidi="bn-BD"/>
        </w:rPr>
        <w:t xml:space="preserve"> </w:t>
      </w:r>
      <w:r w:rsidR="00097D8D">
        <w:rPr>
          <w:lang w:eastAsia="en-US" w:bidi="bn-BD"/>
        </w:rPr>
        <w:t xml:space="preserve">kindly </w:t>
      </w:r>
      <w:r w:rsidRPr="00742DCC">
        <w:rPr>
          <w:lang w:eastAsia="en-US" w:bidi="bn-BD"/>
        </w:rPr>
        <w:t xml:space="preserve">requests 3GPP </w:t>
      </w:r>
      <w:r w:rsidR="00097D8D">
        <w:rPr>
          <w:lang w:eastAsia="en-US" w:bidi="bn-BD"/>
        </w:rPr>
        <w:t>CT4</w:t>
      </w:r>
      <w:r w:rsidRPr="00742DCC">
        <w:rPr>
          <w:lang w:eastAsia="en-US" w:bidi="bn-BD"/>
        </w:rPr>
        <w:t xml:space="preserve"> to take this information into account</w:t>
      </w:r>
      <w:r w:rsidR="00097D8D">
        <w:rPr>
          <w:lang w:eastAsia="en-US" w:bidi="bn-BD"/>
        </w:rPr>
        <w:t xml:space="preserve"> and provide any related feedback</w:t>
      </w:r>
      <w:r>
        <w:rPr>
          <w:lang w:eastAsia="en-US" w:bidi="bn-BD"/>
        </w:rPr>
        <w:t xml:space="preserve">. </w:t>
      </w:r>
    </w:p>
    <w:p w14:paraId="325AE79B" w14:textId="77777777" w:rsidR="001C2524" w:rsidRPr="00A77C2F" w:rsidRDefault="001C2524" w:rsidP="001C2524">
      <w:pPr>
        <w:pStyle w:val="NormalParagraph"/>
        <w:outlineLvl w:val="0"/>
        <w:rPr>
          <w:rFonts w:eastAsia="MS Mincho"/>
          <w:b/>
          <w:lang w:eastAsia="ja-JP"/>
        </w:rPr>
      </w:pPr>
      <w:r w:rsidRPr="00A77C2F">
        <w:rPr>
          <w:rFonts w:eastAsia="MS Mincho"/>
          <w:b/>
          <w:lang w:eastAsia="ja-JP"/>
        </w:rPr>
        <w:t>NEXT MEETINGS</w:t>
      </w:r>
    </w:p>
    <w:p w14:paraId="0F5012D3" w14:textId="7EE3573F" w:rsidR="00203B0E" w:rsidRDefault="00203B0E" w:rsidP="001C2524">
      <w:pPr>
        <w:pStyle w:val="NormalParagraph"/>
        <w:rPr>
          <w:rFonts w:eastAsia="MS Mincho"/>
          <w:lang w:eastAsia="ja-JP"/>
        </w:rPr>
      </w:pPr>
      <w:r>
        <w:rPr>
          <w:rFonts w:eastAsia="MS Mincho"/>
          <w:lang w:eastAsia="ja-JP"/>
        </w:rPr>
        <w:t xml:space="preserve">GERI#4bis </w:t>
      </w:r>
      <w:r>
        <w:rPr>
          <w:rFonts w:eastAsia="MS Mincho"/>
          <w:lang w:eastAsia="ja-JP"/>
        </w:rPr>
        <w:tab/>
        <w:t>4</w:t>
      </w:r>
      <w:r w:rsidRPr="00203B0E">
        <w:rPr>
          <w:rFonts w:eastAsia="MS Mincho"/>
          <w:vertAlign w:val="superscript"/>
          <w:lang w:eastAsia="ja-JP"/>
        </w:rPr>
        <w:t>th</w:t>
      </w:r>
      <w:r>
        <w:rPr>
          <w:rFonts w:eastAsia="MS Mincho"/>
          <w:lang w:eastAsia="ja-JP"/>
        </w:rPr>
        <w:t xml:space="preserve"> May 2020</w:t>
      </w:r>
    </w:p>
    <w:p w14:paraId="6473EBD0" w14:textId="33D862B9" w:rsidR="001C2524" w:rsidRDefault="001C2524" w:rsidP="001C2524">
      <w:pPr>
        <w:pStyle w:val="NormalParagraph"/>
        <w:rPr>
          <w:rFonts w:eastAsia="MS Mincho"/>
          <w:lang w:eastAsia="ja-JP"/>
        </w:rPr>
      </w:pPr>
      <w:r>
        <w:rPr>
          <w:rFonts w:eastAsia="MS Mincho"/>
          <w:lang w:eastAsia="ja-JP"/>
        </w:rPr>
        <w:t>GERI</w:t>
      </w:r>
      <w:r w:rsidRPr="00A77C2F">
        <w:rPr>
          <w:rFonts w:eastAsia="MS Mincho"/>
          <w:lang w:eastAsia="ja-JP"/>
        </w:rPr>
        <w:t>#</w:t>
      </w:r>
      <w:r>
        <w:rPr>
          <w:rFonts w:eastAsia="MS Mincho"/>
          <w:lang w:eastAsia="ja-JP"/>
        </w:rPr>
        <w:t>5</w:t>
      </w:r>
      <w:r w:rsidRPr="00A77C2F">
        <w:rPr>
          <w:rFonts w:eastAsia="MS Mincho"/>
          <w:lang w:eastAsia="ja-JP"/>
        </w:rPr>
        <w:tab/>
      </w:r>
      <w:r>
        <w:rPr>
          <w:rFonts w:eastAsia="MS Mincho"/>
          <w:lang w:eastAsia="ja-JP"/>
        </w:rPr>
        <w:t>23</w:t>
      </w:r>
      <w:r>
        <w:rPr>
          <w:rFonts w:eastAsia="MS Mincho"/>
          <w:vertAlign w:val="superscript"/>
          <w:lang w:eastAsia="ja-JP"/>
        </w:rPr>
        <w:t>rd</w:t>
      </w:r>
      <w:r>
        <w:rPr>
          <w:rFonts w:eastAsia="MS Mincho"/>
          <w:lang w:eastAsia="ja-JP"/>
        </w:rPr>
        <w:t xml:space="preserve"> June</w:t>
      </w:r>
      <w:r w:rsidRPr="00A77C2F">
        <w:rPr>
          <w:rFonts w:eastAsia="MS Mincho"/>
          <w:lang w:eastAsia="ja-JP"/>
        </w:rPr>
        <w:t xml:space="preserve"> 20</w:t>
      </w:r>
      <w:r>
        <w:rPr>
          <w:rFonts w:eastAsia="MS Mincho"/>
          <w:lang w:eastAsia="ja-JP"/>
        </w:rPr>
        <w:t>20</w:t>
      </w:r>
    </w:p>
    <w:p w14:paraId="4E2A87D8" w14:textId="3BFD1CA6" w:rsidR="001C2524" w:rsidRDefault="001C2524" w:rsidP="001C2524">
      <w:pPr>
        <w:pStyle w:val="NormalParagraph"/>
        <w:rPr>
          <w:rFonts w:eastAsia="MS Mincho"/>
          <w:lang w:eastAsia="ja-JP"/>
        </w:rPr>
      </w:pPr>
      <w:r>
        <w:rPr>
          <w:rFonts w:eastAsia="MS Mincho"/>
          <w:lang w:eastAsia="ja-JP"/>
        </w:rPr>
        <w:t>GERI</w:t>
      </w:r>
      <w:r w:rsidRPr="00A77C2F">
        <w:rPr>
          <w:rFonts w:eastAsia="MS Mincho"/>
          <w:lang w:eastAsia="ja-JP"/>
        </w:rPr>
        <w:t>#</w:t>
      </w:r>
      <w:r>
        <w:rPr>
          <w:rFonts w:eastAsia="MS Mincho"/>
          <w:lang w:eastAsia="ja-JP"/>
        </w:rPr>
        <w:t>6</w:t>
      </w:r>
      <w:r w:rsidRPr="00A77C2F">
        <w:rPr>
          <w:rFonts w:eastAsia="MS Mincho"/>
          <w:lang w:eastAsia="ja-JP"/>
        </w:rPr>
        <w:tab/>
      </w:r>
      <w:r>
        <w:rPr>
          <w:rFonts w:eastAsia="MS Mincho"/>
          <w:lang w:eastAsia="ja-JP"/>
        </w:rPr>
        <w:t>3</w:t>
      </w:r>
      <w:r>
        <w:rPr>
          <w:rFonts w:eastAsia="MS Mincho"/>
          <w:vertAlign w:val="superscript"/>
          <w:lang w:eastAsia="ja-JP"/>
        </w:rPr>
        <w:t>rd</w:t>
      </w:r>
      <w:r>
        <w:rPr>
          <w:rFonts w:eastAsia="MS Mincho"/>
          <w:lang w:eastAsia="ja-JP"/>
        </w:rPr>
        <w:t xml:space="preserve"> </w:t>
      </w:r>
      <w:r w:rsidR="00097D8D">
        <w:rPr>
          <w:rFonts w:eastAsia="MS Mincho"/>
          <w:lang w:eastAsia="ja-JP"/>
        </w:rPr>
        <w:t>November</w:t>
      </w:r>
      <w:r w:rsidRPr="00A77C2F">
        <w:rPr>
          <w:rFonts w:eastAsia="MS Mincho"/>
          <w:lang w:eastAsia="ja-JP"/>
        </w:rPr>
        <w:t xml:space="preserve"> 20</w:t>
      </w:r>
      <w:r>
        <w:rPr>
          <w:rFonts w:eastAsia="MS Mincho"/>
          <w:lang w:eastAsia="ja-JP"/>
        </w:rPr>
        <w:t>20</w:t>
      </w:r>
      <w:r w:rsidR="00097D8D">
        <w:rPr>
          <w:rFonts w:eastAsia="MS Mincho"/>
          <w:lang w:eastAsia="ja-JP"/>
        </w:rPr>
        <w:t xml:space="preserve"> (</w:t>
      </w:r>
      <w:r w:rsidR="00203B0E">
        <w:rPr>
          <w:rFonts w:eastAsia="MS Mincho"/>
          <w:lang w:eastAsia="ja-JP"/>
        </w:rPr>
        <w:t>TBC</w:t>
      </w:r>
      <w:r w:rsidR="00097D8D">
        <w:rPr>
          <w:rFonts w:eastAsia="MS Mincho"/>
          <w:lang w:eastAsia="ja-JP"/>
        </w:rPr>
        <w:t>)</w:t>
      </w:r>
    </w:p>
    <w:p w14:paraId="12805F69" w14:textId="75EB7C17" w:rsidR="001C2524" w:rsidRPr="00A77C2F" w:rsidRDefault="00203B0E" w:rsidP="001C2524">
      <w:pPr>
        <w:pStyle w:val="NormalParagraph"/>
        <w:rPr>
          <w:rFonts w:eastAsia="MS Mincho"/>
          <w:lang w:eastAsia="ja-JP"/>
        </w:rPr>
      </w:pPr>
      <w:r>
        <w:rPr>
          <w:rFonts w:eastAsia="MS Mincho"/>
          <w:lang w:eastAsia="ja-JP"/>
        </w:rPr>
        <w:t>GERI</w:t>
      </w:r>
      <w:r w:rsidR="001C2524">
        <w:rPr>
          <w:rFonts w:eastAsia="MS Mincho"/>
          <w:lang w:eastAsia="ja-JP"/>
        </w:rPr>
        <w:t>#</w:t>
      </w:r>
      <w:r>
        <w:rPr>
          <w:rFonts w:eastAsia="MS Mincho"/>
          <w:lang w:eastAsia="ja-JP"/>
        </w:rPr>
        <w:t>7</w:t>
      </w:r>
      <w:r w:rsidR="001C2524">
        <w:rPr>
          <w:rFonts w:eastAsia="MS Mincho"/>
          <w:lang w:eastAsia="ja-JP"/>
        </w:rPr>
        <w:tab/>
      </w:r>
      <w:r w:rsidR="00097D8D">
        <w:rPr>
          <w:rFonts w:eastAsia="MS Mincho"/>
          <w:lang w:eastAsia="ja-JP"/>
        </w:rPr>
        <w:t>2</w:t>
      </w:r>
      <w:r w:rsidR="00097D8D">
        <w:rPr>
          <w:rFonts w:eastAsia="MS Mincho"/>
          <w:vertAlign w:val="superscript"/>
          <w:lang w:eastAsia="ja-JP"/>
        </w:rPr>
        <w:t>n</w:t>
      </w:r>
      <w:r w:rsidR="001C2524">
        <w:rPr>
          <w:rFonts w:eastAsia="MS Mincho"/>
          <w:vertAlign w:val="superscript"/>
          <w:lang w:eastAsia="ja-JP"/>
        </w:rPr>
        <w:t>d</w:t>
      </w:r>
      <w:r w:rsidR="001C2524">
        <w:rPr>
          <w:rFonts w:eastAsia="MS Mincho"/>
          <w:lang w:eastAsia="ja-JP"/>
        </w:rPr>
        <w:t xml:space="preserve"> </w:t>
      </w:r>
      <w:r w:rsidR="00097D8D">
        <w:rPr>
          <w:rFonts w:eastAsia="MS Mincho"/>
          <w:lang w:eastAsia="ja-JP"/>
        </w:rPr>
        <w:t>Novem</w:t>
      </w:r>
      <w:r w:rsidR="001C2524">
        <w:rPr>
          <w:rFonts w:eastAsia="MS Mincho"/>
          <w:lang w:eastAsia="ja-JP"/>
        </w:rPr>
        <w:t>ber</w:t>
      </w:r>
      <w:r w:rsidR="001C2524" w:rsidRPr="00A77C2F">
        <w:rPr>
          <w:rFonts w:eastAsia="MS Mincho"/>
          <w:lang w:eastAsia="ja-JP"/>
        </w:rPr>
        <w:t xml:space="preserve"> 20</w:t>
      </w:r>
      <w:r w:rsidR="001C2524">
        <w:rPr>
          <w:rFonts w:eastAsia="MS Mincho"/>
          <w:lang w:eastAsia="ja-JP"/>
        </w:rPr>
        <w:t>20</w:t>
      </w:r>
      <w:r w:rsidR="00097D8D">
        <w:rPr>
          <w:rFonts w:eastAsia="MS Mincho"/>
          <w:lang w:eastAsia="ja-JP"/>
        </w:rPr>
        <w:t xml:space="preserve"> (</w:t>
      </w:r>
      <w:r>
        <w:rPr>
          <w:rFonts w:eastAsia="MS Mincho"/>
          <w:lang w:eastAsia="ja-JP"/>
        </w:rPr>
        <w:t>TBC</w:t>
      </w:r>
      <w:r w:rsidR="00097D8D">
        <w:rPr>
          <w:rFonts w:eastAsia="MS Mincho"/>
          <w:lang w:eastAsia="ja-JP"/>
        </w:rPr>
        <w:t>)</w:t>
      </w:r>
    </w:p>
    <w:p w14:paraId="50AA37EB" w14:textId="77777777" w:rsidR="001C2524" w:rsidRPr="00A77C2F" w:rsidRDefault="001C2524" w:rsidP="001C2524">
      <w:pPr>
        <w:pStyle w:val="NormalParagraph"/>
        <w:rPr>
          <w:rFonts w:eastAsia="MS Mincho"/>
          <w:lang w:eastAsia="ja-JP"/>
        </w:rPr>
      </w:pPr>
    </w:p>
    <w:p w14:paraId="2E5038C8" w14:textId="77777777" w:rsidR="003F70BB" w:rsidRPr="00417FBA" w:rsidRDefault="003F70BB">
      <w:pPr>
        <w:pStyle w:val="Header"/>
        <w:tabs>
          <w:tab w:val="right" w:pos="9356"/>
        </w:tabs>
        <w:jc w:val="center"/>
        <w:rPr>
          <w:rFonts w:eastAsia="MS Mincho"/>
          <w:b/>
          <w:bCs/>
          <w:lang w:eastAsia="ja-JP"/>
        </w:rPr>
      </w:pPr>
    </w:p>
    <w:sectPr w:rsidR="003F70BB" w:rsidRPr="00417FBA" w:rsidSect="00770C42">
      <w:headerReference w:type="even" r:id="rId21"/>
      <w:headerReference w:type="default" r:id="rId22"/>
      <w:footerReference w:type="default" r:id="rId23"/>
      <w:headerReference w:type="first" r:id="rId24"/>
      <w:footerReference w:type="first" r:id="rId25"/>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1D0F" w14:textId="77777777" w:rsidR="007B1424" w:rsidRDefault="007B1424">
      <w:r>
        <w:separator/>
      </w:r>
    </w:p>
    <w:p w14:paraId="4DE4BD90" w14:textId="77777777" w:rsidR="007B1424" w:rsidRDefault="007B1424"/>
    <w:p w14:paraId="5B49137B" w14:textId="77777777" w:rsidR="007B1424" w:rsidRDefault="007B1424"/>
    <w:p w14:paraId="1D7D2B2E" w14:textId="77777777" w:rsidR="007B1424" w:rsidRDefault="007B1424"/>
    <w:p w14:paraId="65EE40DA" w14:textId="77777777" w:rsidR="007B1424" w:rsidRDefault="007B1424"/>
    <w:p w14:paraId="003ACD6E" w14:textId="77777777" w:rsidR="007B1424" w:rsidRDefault="007B1424"/>
    <w:p w14:paraId="6AE7AD74" w14:textId="77777777" w:rsidR="007B1424" w:rsidRDefault="007B1424"/>
    <w:p w14:paraId="54F639B2" w14:textId="77777777" w:rsidR="007B1424" w:rsidRDefault="007B1424"/>
    <w:p w14:paraId="051041F3" w14:textId="77777777" w:rsidR="007B1424" w:rsidRDefault="007B1424"/>
  </w:endnote>
  <w:endnote w:type="continuationSeparator" w:id="0">
    <w:p w14:paraId="416814C2" w14:textId="77777777" w:rsidR="007B1424" w:rsidRDefault="007B1424">
      <w:r>
        <w:continuationSeparator/>
      </w:r>
    </w:p>
    <w:p w14:paraId="50F11E8F" w14:textId="77777777" w:rsidR="007B1424" w:rsidRDefault="007B1424"/>
    <w:p w14:paraId="4D2E23BF" w14:textId="77777777" w:rsidR="007B1424" w:rsidRDefault="007B1424"/>
    <w:p w14:paraId="7E1E4161" w14:textId="77777777" w:rsidR="007B1424" w:rsidRDefault="007B1424"/>
    <w:p w14:paraId="69BF3520" w14:textId="77777777" w:rsidR="007B1424" w:rsidRDefault="007B1424"/>
    <w:p w14:paraId="6765F573" w14:textId="77777777" w:rsidR="007B1424" w:rsidRDefault="007B1424"/>
    <w:p w14:paraId="4D861B09" w14:textId="77777777" w:rsidR="007B1424" w:rsidRDefault="007B1424"/>
    <w:p w14:paraId="2CC81571" w14:textId="77777777" w:rsidR="007B1424" w:rsidRDefault="007B1424"/>
    <w:p w14:paraId="12EB5C7B" w14:textId="77777777" w:rsidR="007B1424" w:rsidRDefault="007B1424"/>
  </w:endnote>
  <w:endnote w:type="continuationNotice" w:id="1">
    <w:p w14:paraId="57B7FA76" w14:textId="77777777" w:rsidR="007B1424" w:rsidRDefault="007B14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8D3" w14:textId="77777777" w:rsidR="00D8677E" w:rsidRDefault="00D8677E"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18FECE" w14:textId="77777777" w:rsidR="00D8677E" w:rsidRDefault="00D8677E" w:rsidP="00DB7D27">
    <w:pPr>
      <w:ind w:left="-851"/>
      <w:rPr>
        <w:i/>
        <w:sz w:val="20"/>
      </w:rPr>
    </w:pPr>
  </w:p>
  <w:p w14:paraId="0AF421F8" w14:textId="77777777" w:rsidR="00D8677E" w:rsidRPr="00DB7D27" w:rsidRDefault="00D8677E" w:rsidP="00DB7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09"/>
      <w:gridCol w:w="3009"/>
      <w:gridCol w:w="3009"/>
    </w:tblGrid>
    <w:tr w:rsidR="00D8677E" w14:paraId="6B00E019" w14:textId="77777777" w:rsidTr="16FD0B19">
      <w:tc>
        <w:tcPr>
          <w:tcW w:w="3009" w:type="dxa"/>
        </w:tcPr>
        <w:p w14:paraId="5A0D0E35" w14:textId="77777777" w:rsidR="00D8677E" w:rsidRDefault="00D8677E" w:rsidP="00417FBA">
          <w:pPr>
            <w:pStyle w:val="Header"/>
            <w:ind w:left="-115"/>
          </w:pPr>
        </w:p>
      </w:tc>
      <w:tc>
        <w:tcPr>
          <w:tcW w:w="3009" w:type="dxa"/>
        </w:tcPr>
        <w:p w14:paraId="41E6EC7B" w14:textId="77777777" w:rsidR="00D8677E" w:rsidRDefault="00D8677E" w:rsidP="00417FBA">
          <w:pPr>
            <w:pStyle w:val="Header"/>
            <w:jc w:val="center"/>
          </w:pPr>
        </w:p>
      </w:tc>
      <w:tc>
        <w:tcPr>
          <w:tcW w:w="3009" w:type="dxa"/>
        </w:tcPr>
        <w:p w14:paraId="530B13BB" w14:textId="77777777" w:rsidR="00D8677E" w:rsidRDefault="00D8677E" w:rsidP="00417FBA">
          <w:pPr>
            <w:pStyle w:val="Header"/>
            <w:ind w:right="-115"/>
            <w:jc w:val="right"/>
          </w:pPr>
        </w:p>
      </w:tc>
    </w:tr>
  </w:tbl>
  <w:p w14:paraId="1BA1FFE4" w14:textId="77777777" w:rsidR="00D8677E" w:rsidRDefault="00D8677E" w:rsidP="00CB1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8185F" w14:textId="77777777" w:rsidR="007B1424" w:rsidRDefault="007B1424">
      <w:r>
        <w:separator/>
      </w:r>
    </w:p>
    <w:p w14:paraId="09BBCD88" w14:textId="77777777" w:rsidR="007B1424" w:rsidRDefault="007B1424"/>
    <w:p w14:paraId="04C885CB" w14:textId="77777777" w:rsidR="007B1424" w:rsidRDefault="007B1424"/>
    <w:p w14:paraId="1BC176BE" w14:textId="77777777" w:rsidR="007B1424" w:rsidRDefault="007B1424"/>
    <w:p w14:paraId="67F52120" w14:textId="77777777" w:rsidR="007B1424" w:rsidRDefault="007B1424"/>
    <w:p w14:paraId="4204BB1E" w14:textId="77777777" w:rsidR="007B1424" w:rsidRDefault="007B1424"/>
    <w:p w14:paraId="4A8B365B" w14:textId="77777777" w:rsidR="007B1424" w:rsidRDefault="007B1424"/>
    <w:p w14:paraId="59B10D56" w14:textId="77777777" w:rsidR="007B1424" w:rsidRDefault="007B1424"/>
    <w:p w14:paraId="785972A2" w14:textId="77777777" w:rsidR="007B1424" w:rsidRDefault="007B1424"/>
  </w:footnote>
  <w:footnote w:type="continuationSeparator" w:id="0">
    <w:p w14:paraId="1243BD65" w14:textId="77777777" w:rsidR="007B1424" w:rsidRDefault="007B1424">
      <w:r>
        <w:continuationSeparator/>
      </w:r>
    </w:p>
    <w:p w14:paraId="4BC588AF" w14:textId="77777777" w:rsidR="007B1424" w:rsidRDefault="007B1424"/>
    <w:p w14:paraId="741975DE" w14:textId="77777777" w:rsidR="007B1424" w:rsidRDefault="007B1424"/>
    <w:p w14:paraId="0FCBACC1" w14:textId="77777777" w:rsidR="007B1424" w:rsidRDefault="007B1424"/>
    <w:p w14:paraId="13AF1932" w14:textId="77777777" w:rsidR="007B1424" w:rsidRDefault="007B1424"/>
    <w:p w14:paraId="3F6645AB" w14:textId="77777777" w:rsidR="007B1424" w:rsidRDefault="007B1424"/>
    <w:p w14:paraId="518B74EE" w14:textId="77777777" w:rsidR="007B1424" w:rsidRDefault="007B1424"/>
    <w:p w14:paraId="6E11B70F" w14:textId="77777777" w:rsidR="007B1424" w:rsidRDefault="007B1424"/>
    <w:p w14:paraId="38A8AA2B" w14:textId="77777777" w:rsidR="007B1424" w:rsidRDefault="007B1424"/>
  </w:footnote>
  <w:footnote w:type="continuationNotice" w:id="1">
    <w:p w14:paraId="253544EC" w14:textId="77777777" w:rsidR="007B1424" w:rsidRDefault="007B142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B4A2" w14:textId="77777777" w:rsidR="00D8677E" w:rsidRDefault="00D8677E">
    <w:pPr>
      <w:pStyle w:val="Header"/>
    </w:pPr>
  </w:p>
  <w:p w14:paraId="77EC9DF0" w14:textId="77777777" w:rsidR="00D8677E" w:rsidRDefault="00D86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CE13" w14:textId="77777777" w:rsidR="00D8677E" w:rsidRPr="00F04B04" w:rsidRDefault="00D8677E" w:rsidP="00DA578B">
    <w:pPr>
      <w:pStyle w:val="Header"/>
    </w:pPr>
    <w:r>
      <w:t>GSM Association</w:t>
    </w:r>
    <w:r>
      <w:tab/>
    </w:r>
    <w:r>
      <w:tab/>
    </w:r>
    <w:sdt>
      <w:sdtPr>
        <w:rPr>
          <w:lang w:val="en-US"/>
        </w:rPr>
        <w:alias w:val="Security Classification"/>
        <w:tag w:val="GSMASecurityGroup"/>
        <w:id w:val="152956384"/>
        <w:placeholder>
          <w:docPart w:val="E4FC59AB3D8941C780962ADBAA993BE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t>Non-confidential</w:t>
        </w:r>
      </w:sdtContent>
    </w:sdt>
  </w:p>
  <w:p w14:paraId="76D18F42" w14:textId="77777777" w:rsidR="00D8677E" w:rsidRPr="00F04B04" w:rsidRDefault="00D8677E" w:rsidP="0060180A">
    <w:pPr>
      <w:pStyle w:val="Header"/>
    </w:pPr>
  </w:p>
  <w:p w14:paraId="6071C771" w14:textId="77777777" w:rsidR="00D8677E" w:rsidRDefault="00D867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122B2" w14:textId="75E4018B" w:rsidR="0070742E" w:rsidRDefault="0070742E" w:rsidP="0070742E">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Pr>
        <w:b/>
        <w:noProof/>
        <w:sz w:val="24"/>
      </w:rPr>
      <w:t>291</w:t>
    </w:r>
  </w:p>
  <w:p w14:paraId="37FCF46F" w14:textId="77777777" w:rsidR="0070742E" w:rsidRDefault="0070742E" w:rsidP="0070742E">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0B69AED4" w14:textId="7E3A2422" w:rsidR="0070742E" w:rsidRDefault="0070742E">
    <w:pPr>
      <w:pStyle w:val="Header"/>
    </w:pPr>
  </w:p>
  <w:p w14:paraId="17891614" w14:textId="77777777" w:rsidR="0070742E" w:rsidRDefault="00707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542C37"/>
    <w:multiLevelType w:val="hybridMultilevel"/>
    <w:tmpl w:val="0616F348"/>
    <w:lvl w:ilvl="0" w:tplc="924019CC">
      <w:start w:val="1"/>
      <w:numFmt w:val="bullet"/>
      <w:lvlText w:val="•"/>
      <w:lvlJc w:val="left"/>
      <w:pPr>
        <w:tabs>
          <w:tab w:val="num" w:pos="720"/>
        </w:tabs>
        <w:ind w:left="720" w:hanging="360"/>
      </w:pPr>
      <w:rPr>
        <w:rFonts w:ascii="Arial" w:hAnsi="Arial" w:hint="default"/>
      </w:rPr>
    </w:lvl>
    <w:lvl w:ilvl="1" w:tplc="03E4BD2A">
      <w:start w:val="57"/>
      <w:numFmt w:val="bullet"/>
      <w:lvlText w:val="-"/>
      <w:lvlJc w:val="left"/>
      <w:pPr>
        <w:tabs>
          <w:tab w:val="num" w:pos="1440"/>
        </w:tabs>
        <w:ind w:left="1440" w:hanging="360"/>
      </w:pPr>
      <w:rPr>
        <w:rFonts w:ascii="Lucida Grande" w:hAnsi="Lucida Grande" w:hint="default"/>
      </w:rPr>
    </w:lvl>
    <w:lvl w:ilvl="2" w:tplc="79308832" w:tentative="1">
      <w:start w:val="1"/>
      <w:numFmt w:val="bullet"/>
      <w:lvlText w:val="•"/>
      <w:lvlJc w:val="left"/>
      <w:pPr>
        <w:tabs>
          <w:tab w:val="num" w:pos="2160"/>
        </w:tabs>
        <w:ind w:left="2160" w:hanging="360"/>
      </w:pPr>
      <w:rPr>
        <w:rFonts w:ascii="Arial" w:hAnsi="Arial" w:hint="default"/>
      </w:rPr>
    </w:lvl>
    <w:lvl w:ilvl="3" w:tplc="46AEEADA" w:tentative="1">
      <w:start w:val="1"/>
      <w:numFmt w:val="bullet"/>
      <w:lvlText w:val="•"/>
      <w:lvlJc w:val="left"/>
      <w:pPr>
        <w:tabs>
          <w:tab w:val="num" w:pos="2880"/>
        </w:tabs>
        <w:ind w:left="2880" w:hanging="360"/>
      </w:pPr>
      <w:rPr>
        <w:rFonts w:ascii="Arial" w:hAnsi="Arial" w:hint="default"/>
      </w:rPr>
    </w:lvl>
    <w:lvl w:ilvl="4" w:tplc="31EA66D2" w:tentative="1">
      <w:start w:val="1"/>
      <w:numFmt w:val="bullet"/>
      <w:lvlText w:val="•"/>
      <w:lvlJc w:val="left"/>
      <w:pPr>
        <w:tabs>
          <w:tab w:val="num" w:pos="3600"/>
        </w:tabs>
        <w:ind w:left="3600" w:hanging="360"/>
      </w:pPr>
      <w:rPr>
        <w:rFonts w:ascii="Arial" w:hAnsi="Arial" w:hint="default"/>
      </w:rPr>
    </w:lvl>
    <w:lvl w:ilvl="5" w:tplc="FAA64FF6" w:tentative="1">
      <w:start w:val="1"/>
      <w:numFmt w:val="bullet"/>
      <w:lvlText w:val="•"/>
      <w:lvlJc w:val="left"/>
      <w:pPr>
        <w:tabs>
          <w:tab w:val="num" w:pos="4320"/>
        </w:tabs>
        <w:ind w:left="4320" w:hanging="360"/>
      </w:pPr>
      <w:rPr>
        <w:rFonts w:ascii="Arial" w:hAnsi="Arial" w:hint="default"/>
      </w:rPr>
    </w:lvl>
    <w:lvl w:ilvl="6" w:tplc="FC4A3F5C" w:tentative="1">
      <w:start w:val="1"/>
      <w:numFmt w:val="bullet"/>
      <w:lvlText w:val="•"/>
      <w:lvlJc w:val="left"/>
      <w:pPr>
        <w:tabs>
          <w:tab w:val="num" w:pos="5040"/>
        </w:tabs>
        <w:ind w:left="5040" w:hanging="360"/>
      </w:pPr>
      <w:rPr>
        <w:rFonts w:ascii="Arial" w:hAnsi="Arial" w:hint="default"/>
      </w:rPr>
    </w:lvl>
    <w:lvl w:ilvl="7" w:tplc="035E8DFA" w:tentative="1">
      <w:start w:val="1"/>
      <w:numFmt w:val="bullet"/>
      <w:lvlText w:val="•"/>
      <w:lvlJc w:val="left"/>
      <w:pPr>
        <w:tabs>
          <w:tab w:val="num" w:pos="5760"/>
        </w:tabs>
        <w:ind w:left="5760" w:hanging="360"/>
      </w:pPr>
      <w:rPr>
        <w:rFonts w:ascii="Arial" w:hAnsi="Arial" w:hint="default"/>
      </w:rPr>
    </w:lvl>
    <w:lvl w:ilvl="8" w:tplc="1172B5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7EA2A84E"/>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15:restartNumberingAfterBreak="0">
    <w:nsid w:val="47E602D5"/>
    <w:multiLevelType w:val="hybridMultilevel"/>
    <w:tmpl w:val="741A7BFE"/>
    <w:lvl w:ilvl="0" w:tplc="FC701CA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43E40978"/>
    <w:lvl w:ilvl="0">
      <w:start w:val="3"/>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91535D"/>
    <w:multiLevelType w:val="multilevel"/>
    <w:tmpl w:val="AF20E24C"/>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0BE1BD1"/>
    <w:multiLevelType w:val="hybridMultilevel"/>
    <w:tmpl w:val="BE683B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E70207"/>
    <w:multiLevelType w:val="hybridMultilevel"/>
    <w:tmpl w:val="EFB206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A8E04C9"/>
    <w:multiLevelType w:val="hybridMultilevel"/>
    <w:tmpl w:val="8864EB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2"/>
  </w:num>
  <w:num w:numId="3">
    <w:abstractNumId w:val="11"/>
  </w:num>
  <w:num w:numId="4">
    <w:abstractNumId w:val="5"/>
  </w:num>
  <w:num w:numId="5">
    <w:abstractNumId w:val="2"/>
  </w:num>
  <w:num w:numId="6">
    <w:abstractNumId w:val="3"/>
  </w:num>
  <w:num w:numId="7">
    <w:abstractNumId w:val="22"/>
  </w:num>
  <w:num w:numId="8">
    <w:abstractNumId w:val="25"/>
  </w:num>
  <w:num w:numId="9">
    <w:abstractNumId w:val="13"/>
  </w:num>
  <w:num w:numId="10">
    <w:abstractNumId w:val="4"/>
  </w:num>
  <w:num w:numId="11">
    <w:abstractNumId w:val="1"/>
  </w:num>
  <w:num w:numId="12">
    <w:abstractNumId w:val="28"/>
  </w:num>
  <w:num w:numId="13">
    <w:abstractNumId w:val="8"/>
  </w:num>
  <w:num w:numId="14">
    <w:abstractNumId w:val="20"/>
  </w:num>
  <w:num w:numId="15">
    <w:abstractNumId w:val="9"/>
  </w:num>
  <w:num w:numId="16">
    <w:abstractNumId w:val="16"/>
  </w:num>
  <w:num w:numId="17">
    <w:abstractNumId w:val="21"/>
  </w:num>
  <w:num w:numId="18">
    <w:abstractNumId w:val="14"/>
  </w:num>
  <w:num w:numId="19">
    <w:abstractNumId w:val="10"/>
  </w:num>
  <w:num w:numId="20">
    <w:abstractNumId w:val="15"/>
  </w:num>
  <w:num w:numId="21">
    <w:abstractNumId w:val="0"/>
  </w:num>
  <w:num w:numId="22">
    <w:abstractNumId w:val="7"/>
  </w:num>
  <w:num w:numId="23">
    <w:abstractNumId w:val="17"/>
  </w:num>
  <w:num w:numId="24">
    <w:abstractNumId w:val="13"/>
    <w:lvlOverride w:ilvl="0">
      <w:startOverride w:val="4"/>
    </w:lvlOverride>
  </w:num>
  <w:num w:numId="25">
    <w:abstractNumId w:val="30"/>
  </w:num>
  <w:num w:numId="26">
    <w:abstractNumId w:val="27"/>
  </w:num>
  <w:num w:numId="27">
    <w:abstractNumId w:val="6"/>
  </w:num>
  <w:num w:numId="28">
    <w:abstractNumId w:val="18"/>
  </w:num>
  <w:num w:numId="29">
    <w:abstractNumId w:val="26"/>
  </w:num>
  <w:num w:numId="3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63BA"/>
    <w:rsid w:val="00007469"/>
    <w:rsid w:val="00010F4A"/>
    <w:rsid w:val="00015377"/>
    <w:rsid w:val="00017907"/>
    <w:rsid w:val="00020B5B"/>
    <w:rsid w:val="00021362"/>
    <w:rsid w:val="000227EF"/>
    <w:rsid w:val="0002515C"/>
    <w:rsid w:val="00026610"/>
    <w:rsid w:val="00027D0A"/>
    <w:rsid w:val="00027F5F"/>
    <w:rsid w:val="000319D7"/>
    <w:rsid w:val="00032BD3"/>
    <w:rsid w:val="000333FA"/>
    <w:rsid w:val="00036FC0"/>
    <w:rsid w:val="000410C0"/>
    <w:rsid w:val="0004309C"/>
    <w:rsid w:val="00044B2E"/>
    <w:rsid w:val="00044D51"/>
    <w:rsid w:val="00045075"/>
    <w:rsid w:val="00045B30"/>
    <w:rsid w:val="000460CB"/>
    <w:rsid w:val="00050BAB"/>
    <w:rsid w:val="00051350"/>
    <w:rsid w:val="00051A52"/>
    <w:rsid w:val="000527CC"/>
    <w:rsid w:val="000535F9"/>
    <w:rsid w:val="00055694"/>
    <w:rsid w:val="0005647E"/>
    <w:rsid w:val="00061E1A"/>
    <w:rsid w:val="00062317"/>
    <w:rsid w:val="00063E5A"/>
    <w:rsid w:val="00064163"/>
    <w:rsid w:val="000660E9"/>
    <w:rsid w:val="000716E8"/>
    <w:rsid w:val="00072292"/>
    <w:rsid w:val="0007255B"/>
    <w:rsid w:val="00076D6C"/>
    <w:rsid w:val="00080D8B"/>
    <w:rsid w:val="00081BE1"/>
    <w:rsid w:val="00086062"/>
    <w:rsid w:val="00086D72"/>
    <w:rsid w:val="0008722D"/>
    <w:rsid w:val="000906B1"/>
    <w:rsid w:val="00093416"/>
    <w:rsid w:val="00097D8D"/>
    <w:rsid w:val="00097FBD"/>
    <w:rsid w:val="000A0C61"/>
    <w:rsid w:val="000A1E09"/>
    <w:rsid w:val="000A35A1"/>
    <w:rsid w:val="000A3B37"/>
    <w:rsid w:val="000A3CD4"/>
    <w:rsid w:val="000A7FB4"/>
    <w:rsid w:val="000B14A9"/>
    <w:rsid w:val="000C07CC"/>
    <w:rsid w:val="000C0D1D"/>
    <w:rsid w:val="000C408B"/>
    <w:rsid w:val="000C6009"/>
    <w:rsid w:val="000D211F"/>
    <w:rsid w:val="000D2394"/>
    <w:rsid w:val="000D3142"/>
    <w:rsid w:val="000D3218"/>
    <w:rsid w:val="000D49E9"/>
    <w:rsid w:val="000E082C"/>
    <w:rsid w:val="000E0BC2"/>
    <w:rsid w:val="000E346F"/>
    <w:rsid w:val="000E4930"/>
    <w:rsid w:val="000E4F93"/>
    <w:rsid w:val="000E753F"/>
    <w:rsid w:val="000E7E68"/>
    <w:rsid w:val="000F0EF2"/>
    <w:rsid w:val="000F13B9"/>
    <w:rsid w:val="000F277F"/>
    <w:rsid w:val="000F2E22"/>
    <w:rsid w:val="000F5151"/>
    <w:rsid w:val="000F6291"/>
    <w:rsid w:val="000F6BF7"/>
    <w:rsid w:val="00100606"/>
    <w:rsid w:val="00102A40"/>
    <w:rsid w:val="00103F98"/>
    <w:rsid w:val="0010527B"/>
    <w:rsid w:val="00105AB6"/>
    <w:rsid w:val="0010734D"/>
    <w:rsid w:val="001101FF"/>
    <w:rsid w:val="001153DA"/>
    <w:rsid w:val="0011694F"/>
    <w:rsid w:val="001202FC"/>
    <w:rsid w:val="00120435"/>
    <w:rsid w:val="00123B5C"/>
    <w:rsid w:val="00124CAE"/>
    <w:rsid w:val="001314F8"/>
    <w:rsid w:val="00133251"/>
    <w:rsid w:val="00133E60"/>
    <w:rsid w:val="0013543B"/>
    <w:rsid w:val="00141CF3"/>
    <w:rsid w:val="00143486"/>
    <w:rsid w:val="00145D0E"/>
    <w:rsid w:val="00146244"/>
    <w:rsid w:val="00146BF7"/>
    <w:rsid w:val="001509BB"/>
    <w:rsid w:val="00151598"/>
    <w:rsid w:val="00151873"/>
    <w:rsid w:val="00152851"/>
    <w:rsid w:val="00152B25"/>
    <w:rsid w:val="00153A28"/>
    <w:rsid w:val="00153D4B"/>
    <w:rsid w:val="00156930"/>
    <w:rsid w:val="0016171C"/>
    <w:rsid w:val="00161BC9"/>
    <w:rsid w:val="00164F1E"/>
    <w:rsid w:val="00165D50"/>
    <w:rsid w:val="00170D84"/>
    <w:rsid w:val="00172F4A"/>
    <w:rsid w:val="00174D70"/>
    <w:rsid w:val="00175268"/>
    <w:rsid w:val="00176724"/>
    <w:rsid w:val="0017759E"/>
    <w:rsid w:val="00180EEC"/>
    <w:rsid w:val="001847E6"/>
    <w:rsid w:val="001847F6"/>
    <w:rsid w:val="00186AAA"/>
    <w:rsid w:val="0019050C"/>
    <w:rsid w:val="001911E2"/>
    <w:rsid w:val="00193828"/>
    <w:rsid w:val="00193F0A"/>
    <w:rsid w:val="001942C3"/>
    <w:rsid w:val="0019460E"/>
    <w:rsid w:val="001964EB"/>
    <w:rsid w:val="00197486"/>
    <w:rsid w:val="001A1A81"/>
    <w:rsid w:val="001A1AA1"/>
    <w:rsid w:val="001A1D70"/>
    <w:rsid w:val="001A5715"/>
    <w:rsid w:val="001A73DB"/>
    <w:rsid w:val="001B05F4"/>
    <w:rsid w:val="001B063B"/>
    <w:rsid w:val="001B18AC"/>
    <w:rsid w:val="001B2C18"/>
    <w:rsid w:val="001C1435"/>
    <w:rsid w:val="001C1B47"/>
    <w:rsid w:val="001C223F"/>
    <w:rsid w:val="001C2524"/>
    <w:rsid w:val="001C5EDF"/>
    <w:rsid w:val="001C75A6"/>
    <w:rsid w:val="001D2277"/>
    <w:rsid w:val="001D2BCD"/>
    <w:rsid w:val="001D2EF4"/>
    <w:rsid w:val="001D5536"/>
    <w:rsid w:val="001D59D4"/>
    <w:rsid w:val="001E0265"/>
    <w:rsid w:val="001E0776"/>
    <w:rsid w:val="001E0A44"/>
    <w:rsid w:val="001E44C9"/>
    <w:rsid w:val="001E608E"/>
    <w:rsid w:val="001E6A46"/>
    <w:rsid w:val="001E783B"/>
    <w:rsid w:val="001E7ABC"/>
    <w:rsid w:val="001F0B8D"/>
    <w:rsid w:val="002038EF"/>
    <w:rsid w:val="00203B0E"/>
    <w:rsid w:val="002050BD"/>
    <w:rsid w:val="0020565C"/>
    <w:rsid w:val="00206D44"/>
    <w:rsid w:val="00213934"/>
    <w:rsid w:val="002143E3"/>
    <w:rsid w:val="00215EB0"/>
    <w:rsid w:val="00216016"/>
    <w:rsid w:val="002170FB"/>
    <w:rsid w:val="002209D0"/>
    <w:rsid w:val="0022182E"/>
    <w:rsid w:val="0022295E"/>
    <w:rsid w:val="002232B6"/>
    <w:rsid w:val="0022369D"/>
    <w:rsid w:val="00227208"/>
    <w:rsid w:val="00244438"/>
    <w:rsid w:val="002477F9"/>
    <w:rsid w:val="00247C9B"/>
    <w:rsid w:val="00250212"/>
    <w:rsid w:val="00252BEC"/>
    <w:rsid w:val="00252CB3"/>
    <w:rsid w:val="002530B6"/>
    <w:rsid w:val="00257BC3"/>
    <w:rsid w:val="00261762"/>
    <w:rsid w:val="002627CB"/>
    <w:rsid w:val="0026646A"/>
    <w:rsid w:val="00267AAC"/>
    <w:rsid w:val="00270BF5"/>
    <w:rsid w:val="00272037"/>
    <w:rsid w:val="00273287"/>
    <w:rsid w:val="00274694"/>
    <w:rsid w:val="00275152"/>
    <w:rsid w:val="00281434"/>
    <w:rsid w:val="002828FC"/>
    <w:rsid w:val="002831A3"/>
    <w:rsid w:val="002860BB"/>
    <w:rsid w:val="00290C5D"/>
    <w:rsid w:val="002911ED"/>
    <w:rsid w:val="00292BD8"/>
    <w:rsid w:val="00292D1F"/>
    <w:rsid w:val="0029433A"/>
    <w:rsid w:val="00294383"/>
    <w:rsid w:val="00294722"/>
    <w:rsid w:val="002A12C6"/>
    <w:rsid w:val="002A1D88"/>
    <w:rsid w:val="002A34E2"/>
    <w:rsid w:val="002A3B9B"/>
    <w:rsid w:val="002A3ECB"/>
    <w:rsid w:val="002A71B3"/>
    <w:rsid w:val="002A7804"/>
    <w:rsid w:val="002A7EF7"/>
    <w:rsid w:val="002B07A0"/>
    <w:rsid w:val="002B1961"/>
    <w:rsid w:val="002B2CE0"/>
    <w:rsid w:val="002B5B5A"/>
    <w:rsid w:val="002C0B79"/>
    <w:rsid w:val="002C6CA9"/>
    <w:rsid w:val="002C7516"/>
    <w:rsid w:val="002D05F9"/>
    <w:rsid w:val="002D2A85"/>
    <w:rsid w:val="002D2E4B"/>
    <w:rsid w:val="002E0473"/>
    <w:rsid w:val="002E0A49"/>
    <w:rsid w:val="002E25CB"/>
    <w:rsid w:val="002E2CC1"/>
    <w:rsid w:val="002E39F7"/>
    <w:rsid w:val="002E4E41"/>
    <w:rsid w:val="002E5F10"/>
    <w:rsid w:val="002F08E5"/>
    <w:rsid w:val="002F1E10"/>
    <w:rsid w:val="002F1E38"/>
    <w:rsid w:val="002F350A"/>
    <w:rsid w:val="002F4C52"/>
    <w:rsid w:val="002F6F0F"/>
    <w:rsid w:val="003006ED"/>
    <w:rsid w:val="00302816"/>
    <w:rsid w:val="003037C7"/>
    <w:rsid w:val="0030387A"/>
    <w:rsid w:val="00304A60"/>
    <w:rsid w:val="00311113"/>
    <w:rsid w:val="00311DC4"/>
    <w:rsid w:val="00314BB9"/>
    <w:rsid w:val="00315FBE"/>
    <w:rsid w:val="00316137"/>
    <w:rsid w:val="00317475"/>
    <w:rsid w:val="0032089A"/>
    <w:rsid w:val="003219A6"/>
    <w:rsid w:val="00324EB0"/>
    <w:rsid w:val="003251E8"/>
    <w:rsid w:val="003265B5"/>
    <w:rsid w:val="00327023"/>
    <w:rsid w:val="00327828"/>
    <w:rsid w:val="003303FF"/>
    <w:rsid w:val="00334815"/>
    <w:rsid w:val="00336A44"/>
    <w:rsid w:val="00336FEE"/>
    <w:rsid w:val="00337173"/>
    <w:rsid w:val="003411C5"/>
    <w:rsid w:val="00343311"/>
    <w:rsid w:val="003474FF"/>
    <w:rsid w:val="00347FAF"/>
    <w:rsid w:val="00350B36"/>
    <w:rsid w:val="00351555"/>
    <w:rsid w:val="00351778"/>
    <w:rsid w:val="00352AD7"/>
    <w:rsid w:val="003535F2"/>
    <w:rsid w:val="00353971"/>
    <w:rsid w:val="0035746E"/>
    <w:rsid w:val="00360D05"/>
    <w:rsid w:val="00361825"/>
    <w:rsid w:val="00362F5C"/>
    <w:rsid w:val="0036651A"/>
    <w:rsid w:val="003704DF"/>
    <w:rsid w:val="00376F0E"/>
    <w:rsid w:val="00377FEC"/>
    <w:rsid w:val="003819F5"/>
    <w:rsid w:val="0038280F"/>
    <w:rsid w:val="00383439"/>
    <w:rsid w:val="00384937"/>
    <w:rsid w:val="00390429"/>
    <w:rsid w:val="00391C81"/>
    <w:rsid w:val="00391FF9"/>
    <w:rsid w:val="003942AA"/>
    <w:rsid w:val="003A0D71"/>
    <w:rsid w:val="003A1314"/>
    <w:rsid w:val="003A1D24"/>
    <w:rsid w:val="003A4374"/>
    <w:rsid w:val="003A4AD5"/>
    <w:rsid w:val="003A4EFB"/>
    <w:rsid w:val="003B14E8"/>
    <w:rsid w:val="003B1B1C"/>
    <w:rsid w:val="003B1ED3"/>
    <w:rsid w:val="003B22EF"/>
    <w:rsid w:val="003B348E"/>
    <w:rsid w:val="003B3F64"/>
    <w:rsid w:val="003B68E8"/>
    <w:rsid w:val="003B6D91"/>
    <w:rsid w:val="003C0D21"/>
    <w:rsid w:val="003C19C7"/>
    <w:rsid w:val="003C233A"/>
    <w:rsid w:val="003C51DB"/>
    <w:rsid w:val="003C528B"/>
    <w:rsid w:val="003C56CC"/>
    <w:rsid w:val="003D320C"/>
    <w:rsid w:val="003D377B"/>
    <w:rsid w:val="003D5975"/>
    <w:rsid w:val="003D5BFB"/>
    <w:rsid w:val="003E3023"/>
    <w:rsid w:val="003E54CB"/>
    <w:rsid w:val="003E54FF"/>
    <w:rsid w:val="003E6887"/>
    <w:rsid w:val="003E6CE2"/>
    <w:rsid w:val="003F1328"/>
    <w:rsid w:val="003F4577"/>
    <w:rsid w:val="003F45A7"/>
    <w:rsid w:val="003F5817"/>
    <w:rsid w:val="003F70BB"/>
    <w:rsid w:val="003F7AAD"/>
    <w:rsid w:val="0040026D"/>
    <w:rsid w:val="00400663"/>
    <w:rsid w:val="00401806"/>
    <w:rsid w:val="004029C3"/>
    <w:rsid w:val="00403699"/>
    <w:rsid w:val="00406E26"/>
    <w:rsid w:val="004074E6"/>
    <w:rsid w:val="0040764C"/>
    <w:rsid w:val="00410CD0"/>
    <w:rsid w:val="00411125"/>
    <w:rsid w:val="00411204"/>
    <w:rsid w:val="004121EB"/>
    <w:rsid w:val="00412D4C"/>
    <w:rsid w:val="00417FBA"/>
    <w:rsid w:val="0042040A"/>
    <w:rsid w:val="004204BD"/>
    <w:rsid w:val="004214AD"/>
    <w:rsid w:val="00421EB5"/>
    <w:rsid w:val="00421F99"/>
    <w:rsid w:val="00422DAE"/>
    <w:rsid w:val="004244C2"/>
    <w:rsid w:val="00424B21"/>
    <w:rsid w:val="00424C50"/>
    <w:rsid w:val="00424EB4"/>
    <w:rsid w:val="004258D7"/>
    <w:rsid w:val="00426902"/>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5B7"/>
    <w:rsid w:val="00452D5C"/>
    <w:rsid w:val="00457119"/>
    <w:rsid w:val="00457B79"/>
    <w:rsid w:val="00461F2F"/>
    <w:rsid w:val="00471C05"/>
    <w:rsid w:val="0047353D"/>
    <w:rsid w:val="004757A4"/>
    <w:rsid w:val="00477A21"/>
    <w:rsid w:val="00480114"/>
    <w:rsid w:val="00480D70"/>
    <w:rsid w:val="004848FE"/>
    <w:rsid w:val="00486AB3"/>
    <w:rsid w:val="00486ADA"/>
    <w:rsid w:val="00490030"/>
    <w:rsid w:val="00495B24"/>
    <w:rsid w:val="00495D77"/>
    <w:rsid w:val="00497CCB"/>
    <w:rsid w:val="004A2A0F"/>
    <w:rsid w:val="004A2DB4"/>
    <w:rsid w:val="004A36F8"/>
    <w:rsid w:val="004A3D2D"/>
    <w:rsid w:val="004A67B4"/>
    <w:rsid w:val="004A6FA9"/>
    <w:rsid w:val="004B10BD"/>
    <w:rsid w:val="004B175F"/>
    <w:rsid w:val="004B18D9"/>
    <w:rsid w:val="004B215E"/>
    <w:rsid w:val="004B313B"/>
    <w:rsid w:val="004B718C"/>
    <w:rsid w:val="004B7230"/>
    <w:rsid w:val="004B7996"/>
    <w:rsid w:val="004C0428"/>
    <w:rsid w:val="004C04BC"/>
    <w:rsid w:val="004C06BC"/>
    <w:rsid w:val="004C16E9"/>
    <w:rsid w:val="004C2301"/>
    <w:rsid w:val="004E2098"/>
    <w:rsid w:val="004E3639"/>
    <w:rsid w:val="004E4322"/>
    <w:rsid w:val="004E448B"/>
    <w:rsid w:val="004E7764"/>
    <w:rsid w:val="004E783A"/>
    <w:rsid w:val="004F244E"/>
    <w:rsid w:val="004F2730"/>
    <w:rsid w:val="004F516B"/>
    <w:rsid w:val="004F667D"/>
    <w:rsid w:val="004F6FE7"/>
    <w:rsid w:val="004F7C9F"/>
    <w:rsid w:val="005007FC"/>
    <w:rsid w:val="0050215C"/>
    <w:rsid w:val="00505CED"/>
    <w:rsid w:val="005072B0"/>
    <w:rsid w:val="00507377"/>
    <w:rsid w:val="0050767A"/>
    <w:rsid w:val="00507AE4"/>
    <w:rsid w:val="00510A79"/>
    <w:rsid w:val="00515500"/>
    <w:rsid w:val="00515BE8"/>
    <w:rsid w:val="0051681E"/>
    <w:rsid w:val="005200E4"/>
    <w:rsid w:val="00521626"/>
    <w:rsid w:val="00523DD1"/>
    <w:rsid w:val="00524F91"/>
    <w:rsid w:val="0052752C"/>
    <w:rsid w:val="005306B9"/>
    <w:rsid w:val="005325EA"/>
    <w:rsid w:val="005343AE"/>
    <w:rsid w:val="00535946"/>
    <w:rsid w:val="00535B87"/>
    <w:rsid w:val="00537187"/>
    <w:rsid w:val="00537934"/>
    <w:rsid w:val="00537BE2"/>
    <w:rsid w:val="00543839"/>
    <w:rsid w:val="00543DE5"/>
    <w:rsid w:val="00545B27"/>
    <w:rsid w:val="0055140E"/>
    <w:rsid w:val="00553927"/>
    <w:rsid w:val="00554BF1"/>
    <w:rsid w:val="00557016"/>
    <w:rsid w:val="00560FD6"/>
    <w:rsid w:val="00561165"/>
    <w:rsid w:val="005636AF"/>
    <w:rsid w:val="00563F39"/>
    <w:rsid w:val="005671E8"/>
    <w:rsid w:val="00570F0F"/>
    <w:rsid w:val="00572A28"/>
    <w:rsid w:val="00573499"/>
    <w:rsid w:val="00573E05"/>
    <w:rsid w:val="0058060A"/>
    <w:rsid w:val="005807F8"/>
    <w:rsid w:val="005809FB"/>
    <w:rsid w:val="005830CB"/>
    <w:rsid w:val="0058361C"/>
    <w:rsid w:val="0058595B"/>
    <w:rsid w:val="00586F28"/>
    <w:rsid w:val="00587032"/>
    <w:rsid w:val="00587098"/>
    <w:rsid w:val="005913E0"/>
    <w:rsid w:val="00594FD7"/>
    <w:rsid w:val="00595A57"/>
    <w:rsid w:val="00597597"/>
    <w:rsid w:val="005A56CE"/>
    <w:rsid w:val="005A78EC"/>
    <w:rsid w:val="005A7E78"/>
    <w:rsid w:val="005B1030"/>
    <w:rsid w:val="005B6057"/>
    <w:rsid w:val="005B651E"/>
    <w:rsid w:val="005B665E"/>
    <w:rsid w:val="005C0CB1"/>
    <w:rsid w:val="005C3647"/>
    <w:rsid w:val="005C3EF2"/>
    <w:rsid w:val="005C5FD9"/>
    <w:rsid w:val="005C671E"/>
    <w:rsid w:val="005D0601"/>
    <w:rsid w:val="005D0D55"/>
    <w:rsid w:val="005D2949"/>
    <w:rsid w:val="005D2B06"/>
    <w:rsid w:val="005D50D3"/>
    <w:rsid w:val="005D5622"/>
    <w:rsid w:val="005D66FF"/>
    <w:rsid w:val="005D6BF5"/>
    <w:rsid w:val="005D71EF"/>
    <w:rsid w:val="005D7494"/>
    <w:rsid w:val="005D77B2"/>
    <w:rsid w:val="005D78B8"/>
    <w:rsid w:val="005E059E"/>
    <w:rsid w:val="005E076B"/>
    <w:rsid w:val="005E2042"/>
    <w:rsid w:val="005E2B9D"/>
    <w:rsid w:val="005E478E"/>
    <w:rsid w:val="005E6734"/>
    <w:rsid w:val="005E7477"/>
    <w:rsid w:val="005E7559"/>
    <w:rsid w:val="005F47C4"/>
    <w:rsid w:val="005F7192"/>
    <w:rsid w:val="0060163A"/>
    <w:rsid w:val="0060180A"/>
    <w:rsid w:val="00604115"/>
    <w:rsid w:val="006061EC"/>
    <w:rsid w:val="00615E63"/>
    <w:rsid w:val="006176DA"/>
    <w:rsid w:val="00620C8E"/>
    <w:rsid w:val="00621D86"/>
    <w:rsid w:val="006231E4"/>
    <w:rsid w:val="006247BE"/>
    <w:rsid w:val="0062734F"/>
    <w:rsid w:val="0062743F"/>
    <w:rsid w:val="00627674"/>
    <w:rsid w:val="00627983"/>
    <w:rsid w:val="00630B06"/>
    <w:rsid w:val="006345B1"/>
    <w:rsid w:val="006354A4"/>
    <w:rsid w:val="00636D77"/>
    <w:rsid w:val="00637A4F"/>
    <w:rsid w:val="006404BE"/>
    <w:rsid w:val="00641AD5"/>
    <w:rsid w:val="00644A95"/>
    <w:rsid w:val="006451BC"/>
    <w:rsid w:val="00645885"/>
    <w:rsid w:val="00645CF5"/>
    <w:rsid w:val="00646118"/>
    <w:rsid w:val="0064732B"/>
    <w:rsid w:val="00651938"/>
    <w:rsid w:val="00652D32"/>
    <w:rsid w:val="00653B46"/>
    <w:rsid w:val="00654BDF"/>
    <w:rsid w:val="00657359"/>
    <w:rsid w:val="00657A08"/>
    <w:rsid w:val="00662969"/>
    <w:rsid w:val="0066307D"/>
    <w:rsid w:val="006634D5"/>
    <w:rsid w:val="00663899"/>
    <w:rsid w:val="0066652C"/>
    <w:rsid w:val="00675591"/>
    <w:rsid w:val="006779E6"/>
    <w:rsid w:val="00681879"/>
    <w:rsid w:val="00686A69"/>
    <w:rsid w:val="00686CAC"/>
    <w:rsid w:val="00686DAE"/>
    <w:rsid w:val="00691301"/>
    <w:rsid w:val="00691A36"/>
    <w:rsid w:val="00694212"/>
    <w:rsid w:val="00694B5B"/>
    <w:rsid w:val="00695D1D"/>
    <w:rsid w:val="00696EE8"/>
    <w:rsid w:val="00697A2C"/>
    <w:rsid w:val="006A03EC"/>
    <w:rsid w:val="006A484B"/>
    <w:rsid w:val="006A7B93"/>
    <w:rsid w:val="006B145D"/>
    <w:rsid w:val="006B2193"/>
    <w:rsid w:val="006B3719"/>
    <w:rsid w:val="006B3E37"/>
    <w:rsid w:val="006B6231"/>
    <w:rsid w:val="006C0AF0"/>
    <w:rsid w:val="006C11C6"/>
    <w:rsid w:val="006C2F70"/>
    <w:rsid w:val="006C3B99"/>
    <w:rsid w:val="006C4AAE"/>
    <w:rsid w:val="006C4D5F"/>
    <w:rsid w:val="006C5C3F"/>
    <w:rsid w:val="006C5D72"/>
    <w:rsid w:val="006C60B4"/>
    <w:rsid w:val="006C62B4"/>
    <w:rsid w:val="006D04D7"/>
    <w:rsid w:val="006D1715"/>
    <w:rsid w:val="006D19D9"/>
    <w:rsid w:val="006D2F72"/>
    <w:rsid w:val="006D6005"/>
    <w:rsid w:val="006E0687"/>
    <w:rsid w:val="006E19DC"/>
    <w:rsid w:val="006E2B2B"/>
    <w:rsid w:val="006E6660"/>
    <w:rsid w:val="006E68FC"/>
    <w:rsid w:val="006E6C47"/>
    <w:rsid w:val="006E738D"/>
    <w:rsid w:val="006F0085"/>
    <w:rsid w:val="006F0B97"/>
    <w:rsid w:val="006F3025"/>
    <w:rsid w:val="006F5C08"/>
    <w:rsid w:val="006F6857"/>
    <w:rsid w:val="006F7A22"/>
    <w:rsid w:val="00701740"/>
    <w:rsid w:val="00701C4C"/>
    <w:rsid w:val="0070236D"/>
    <w:rsid w:val="00702875"/>
    <w:rsid w:val="00704905"/>
    <w:rsid w:val="007058E5"/>
    <w:rsid w:val="0070616B"/>
    <w:rsid w:val="0070742E"/>
    <w:rsid w:val="00713390"/>
    <w:rsid w:val="0071340D"/>
    <w:rsid w:val="007219F5"/>
    <w:rsid w:val="0072205B"/>
    <w:rsid w:val="00722A43"/>
    <w:rsid w:val="007236F8"/>
    <w:rsid w:val="00731614"/>
    <w:rsid w:val="007347FD"/>
    <w:rsid w:val="00734CF2"/>
    <w:rsid w:val="00734ED9"/>
    <w:rsid w:val="007352B6"/>
    <w:rsid w:val="00741031"/>
    <w:rsid w:val="0074136B"/>
    <w:rsid w:val="00742BA2"/>
    <w:rsid w:val="00743705"/>
    <w:rsid w:val="00744C7F"/>
    <w:rsid w:val="00745500"/>
    <w:rsid w:val="00746F91"/>
    <w:rsid w:val="00750C00"/>
    <w:rsid w:val="007517B7"/>
    <w:rsid w:val="00755530"/>
    <w:rsid w:val="00755D5F"/>
    <w:rsid w:val="00756364"/>
    <w:rsid w:val="00757D6A"/>
    <w:rsid w:val="00757DD1"/>
    <w:rsid w:val="00761287"/>
    <w:rsid w:val="007616D2"/>
    <w:rsid w:val="00762023"/>
    <w:rsid w:val="0076234D"/>
    <w:rsid w:val="007648E3"/>
    <w:rsid w:val="0076490E"/>
    <w:rsid w:val="007649C3"/>
    <w:rsid w:val="0076668B"/>
    <w:rsid w:val="00767135"/>
    <w:rsid w:val="00770507"/>
    <w:rsid w:val="007706B6"/>
    <w:rsid w:val="00770C42"/>
    <w:rsid w:val="007715F4"/>
    <w:rsid w:val="0077175B"/>
    <w:rsid w:val="007748F7"/>
    <w:rsid w:val="00774F91"/>
    <w:rsid w:val="00775747"/>
    <w:rsid w:val="00777814"/>
    <w:rsid w:val="00782C91"/>
    <w:rsid w:val="00784848"/>
    <w:rsid w:val="00787444"/>
    <w:rsid w:val="00787B18"/>
    <w:rsid w:val="00791E6F"/>
    <w:rsid w:val="00792036"/>
    <w:rsid w:val="00794E39"/>
    <w:rsid w:val="00795CDE"/>
    <w:rsid w:val="007A06B8"/>
    <w:rsid w:val="007A07D3"/>
    <w:rsid w:val="007A0D33"/>
    <w:rsid w:val="007A3786"/>
    <w:rsid w:val="007B1424"/>
    <w:rsid w:val="007B1585"/>
    <w:rsid w:val="007B15E4"/>
    <w:rsid w:val="007B1C3F"/>
    <w:rsid w:val="007B4DCE"/>
    <w:rsid w:val="007B6A79"/>
    <w:rsid w:val="007B7C5F"/>
    <w:rsid w:val="007C23C7"/>
    <w:rsid w:val="007C3C8C"/>
    <w:rsid w:val="007C4694"/>
    <w:rsid w:val="007C4D20"/>
    <w:rsid w:val="007C5967"/>
    <w:rsid w:val="007D03D9"/>
    <w:rsid w:val="007D3E23"/>
    <w:rsid w:val="007D4437"/>
    <w:rsid w:val="007D478C"/>
    <w:rsid w:val="007D4D3E"/>
    <w:rsid w:val="007D5098"/>
    <w:rsid w:val="007D5DA0"/>
    <w:rsid w:val="007D7F65"/>
    <w:rsid w:val="007E1F53"/>
    <w:rsid w:val="007E7C92"/>
    <w:rsid w:val="007F268B"/>
    <w:rsid w:val="007F49BA"/>
    <w:rsid w:val="007F65B1"/>
    <w:rsid w:val="00800E84"/>
    <w:rsid w:val="00805B4E"/>
    <w:rsid w:val="0080743E"/>
    <w:rsid w:val="00807F10"/>
    <w:rsid w:val="00813C41"/>
    <w:rsid w:val="00815934"/>
    <w:rsid w:val="00820578"/>
    <w:rsid w:val="00821E41"/>
    <w:rsid w:val="0082223D"/>
    <w:rsid w:val="00823727"/>
    <w:rsid w:val="00824535"/>
    <w:rsid w:val="00824BBC"/>
    <w:rsid w:val="00824F41"/>
    <w:rsid w:val="0083076B"/>
    <w:rsid w:val="00832FF3"/>
    <w:rsid w:val="008343DC"/>
    <w:rsid w:val="008345F6"/>
    <w:rsid w:val="00834A76"/>
    <w:rsid w:val="0083562C"/>
    <w:rsid w:val="008361D3"/>
    <w:rsid w:val="00837A85"/>
    <w:rsid w:val="00837DC3"/>
    <w:rsid w:val="008404C8"/>
    <w:rsid w:val="008424F5"/>
    <w:rsid w:val="0084496F"/>
    <w:rsid w:val="00844F92"/>
    <w:rsid w:val="008460AF"/>
    <w:rsid w:val="0084681C"/>
    <w:rsid w:val="00846D39"/>
    <w:rsid w:val="00846FD1"/>
    <w:rsid w:val="008552E2"/>
    <w:rsid w:val="00856F2E"/>
    <w:rsid w:val="00861FEB"/>
    <w:rsid w:val="008621FA"/>
    <w:rsid w:val="0086286B"/>
    <w:rsid w:val="0086408E"/>
    <w:rsid w:val="00866188"/>
    <w:rsid w:val="00867588"/>
    <w:rsid w:val="00867611"/>
    <w:rsid w:val="008722FA"/>
    <w:rsid w:val="008737A3"/>
    <w:rsid w:val="00873E7F"/>
    <w:rsid w:val="0087539A"/>
    <w:rsid w:val="0087556E"/>
    <w:rsid w:val="0087618A"/>
    <w:rsid w:val="00876599"/>
    <w:rsid w:val="00876BEE"/>
    <w:rsid w:val="00877DD4"/>
    <w:rsid w:val="00881435"/>
    <w:rsid w:val="00881525"/>
    <w:rsid w:val="00881C9E"/>
    <w:rsid w:val="00882814"/>
    <w:rsid w:val="00884144"/>
    <w:rsid w:val="00886DDC"/>
    <w:rsid w:val="00891A25"/>
    <w:rsid w:val="00891C77"/>
    <w:rsid w:val="00892B79"/>
    <w:rsid w:val="00893DDE"/>
    <w:rsid w:val="00894EC5"/>
    <w:rsid w:val="00895382"/>
    <w:rsid w:val="008A34F0"/>
    <w:rsid w:val="008A3DDA"/>
    <w:rsid w:val="008A52BA"/>
    <w:rsid w:val="008A5A26"/>
    <w:rsid w:val="008B01C1"/>
    <w:rsid w:val="008B09EA"/>
    <w:rsid w:val="008B59AC"/>
    <w:rsid w:val="008C18EF"/>
    <w:rsid w:val="008C3A11"/>
    <w:rsid w:val="008C3D35"/>
    <w:rsid w:val="008C55FD"/>
    <w:rsid w:val="008C589D"/>
    <w:rsid w:val="008D10E9"/>
    <w:rsid w:val="008D5211"/>
    <w:rsid w:val="008E14D1"/>
    <w:rsid w:val="008E1B54"/>
    <w:rsid w:val="008E31B4"/>
    <w:rsid w:val="008F002A"/>
    <w:rsid w:val="008F02C8"/>
    <w:rsid w:val="008F0FFE"/>
    <w:rsid w:val="008F268D"/>
    <w:rsid w:val="008F334D"/>
    <w:rsid w:val="008F4D5D"/>
    <w:rsid w:val="008F5174"/>
    <w:rsid w:val="008F652A"/>
    <w:rsid w:val="009021B8"/>
    <w:rsid w:val="0090295B"/>
    <w:rsid w:val="0090510A"/>
    <w:rsid w:val="00906BA9"/>
    <w:rsid w:val="00907B7E"/>
    <w:rsid w:val="00911584"/>
    <w:rsid w:val="00913F03"/>
    <w:rsid w:val="009153E7"/>
    <w:rsid w:val="0091554E"/>
    <w:rsid w:val="00915937"/>
    <w:rsid w:val="00916597"/>
    <w:rsid w:val="009169A0"/>
    <w:rsid w:val="0092690B"/>
    <w:rsid w:val="009312E0"/>
    <w:rsid w:val="009313F1"/>
    <w:rsid w:val="00932376"/>
    <w:rsid w:val="00932BBB"/>
    <w:rsid w:val="00933A5F"/>
    <w:rsid w:val="00940579"/>
    <w:rsid w:val="009411B2"/>
    <w:rsid w:val="00942679"/>
    <w:rsid w:val="00942A5C"/>
    <w:rsid w:val="009436CF"/>
    <w:rsid w:val="00943C11"/>
    <w:rsid w:val="00945379"/>
    <w:rsid w:val="00945596"/>
    <w:rsid w:val="00946A4B"/>
    <w:rsid w:val="00946ED4"/>
    <w:rsid w:val="00950E77"/>
    <w:rsid w:val="0095415E"/>
    <w:rsid w:val="00954346"/>
    <w:rsid w:val="00960174"/>
    <w:rsid w:val="00960D4C"/>
    <w:rsid w:val="0096116E"/>
    <w:rsid w:val="009619E5"/>
    <w:rsid w:val="00963546"/>
    <w:rsid w:val="00964B92"/>
    <w:rsid w:val="00965ECB"/>
    <w:rsid w:val="00967D29"/>
    <w:rsid w:val="00967F64"/>
    <w:rsid w:val="00970403"/>
    <w:rsid w:val="0097202E"/>
    <w:rsid w:val="0097218C"/>
    <w:rsid w:val="00974FBB"/>
    <w:rsid w:val="009806C8"/>
    <w:rsid w:val="00982F1A"/>
    <w:rsid w:val="00984D13"/>
    <w:rsid w:val="009858EC"/>
    <w:rsid w:val="009933D2"/>
    <w:rsid w:val="00996DB8"/>
    <w:rsid w:val="009A0F40"/>
    <w:rsid w:val="009A36A8"/>
    <w:rsid w:val="009A4646"/>
    <w:rsid w:val="009A6F7E"/>
    <w:rsid w:val="009A75A5"/>
    <w:rsid w:val="009A7F48"/>
    <w:rsid w:val="009B79F1"/>
    <w:rsid w:val="009C0E4B"/>
    <w:rsid w:val="009C1B4A"/>
    <w:rsid w:val="009C380B"/>
    <w:rsid w:val="009C4FE1"/>
    <w:rsid w:val="009C6384"/>
    <w:rsid w:val="009D15CC"/>
    <w:rsid w:val="009D2408"/>
    <w:rsid w:val="009D2B94"/>
    <w:rsid w:val="009D4090"/>
    <w:rsid w:val="009D55DC"/>
    <w:rsid w:val="009D57DC"/>
    <w:rsid w:val="009D593D"/>
    <w:rsid w:val="009D6C6C"/>
    <w:rsid w:val="009E3C1B"/>
    <w:rsid w:val="009E5AF9"/>
    <w:rsid w:val="009E5BFD"/>
    <w:rsid w:val="009E6276"/>
    <w:rsid w:val="009E6284"/>
    <w:rsid w:val="009E76DC"/>
    <w:rsid w:val="009E7765"/>
    <w:rsid w:val="009E77AF"/>
    <w:rsid w:val="009E7DCF"/>
    <w:rsid w:val="009E7E94"/>
    <w:rsid w:val="009F283C"/>
    <w:rsid w:val="009F5249"/>
    <w:rsid w:val="009F6C90"/>
    <w:rsid w:val="00A01287"/>
    <w:rsid w:val="00A016DB"/>
    <w:rsid w:val="00A02D6C"/>
    <w:rsid w:val="00A054B4"/>
    <w:rsid w:val="00A06DB5"/>
    <w:rsid w:val="00A07F3E"/>
    <w:rsid w:val="00A11A68"/>
    <w:rsid w:val="00A12C98"/>
    <w:rsid w:val="00A14F29"/>
    <w:rsid w:val="00A178E6"/>
    <w:rsid w:val="00A201D4"/>
    <w:rsid w:val="00A204EE"/>
    <w:rsid w:val="00A21733"/>
    <w:rsid w:val="00A251DB"/>
    <w:rsid w:val="00A26A52"/>
    <w:rsid w:val="00A27604"/>
    <w:rsid w:val="00A30971"/>
    <w:rsid w:val="00A328C5"/>
    <w:rsid w:val="00A345A9"/>
    <w:rsid w:val="00A348AF"/>
    <w:rsid w:val="00A35B47"/>
    <w:rsid w:val="00A35E52"/>
    <w:rsid w:val="00A36403"/>
    <w:rsid w:val="00A3688E"/>
    <w:rsid w:val="00A37984"/>
    <w:rsid w:val="00A41D22"/>
    <w:rsid w:val="00A447D6"/>
    <w:rsid w:val="00A454C2"/>
    <w:rsid w:val="00A477ED"/>
    <w:rsid w:val="00A5196E"/>
    <w:rsid w:val="00A538A5"/>
    <w:rsid w:val="00A55012"/>
    <w:rsid w:val="00A56414"/>
    <w:rsid w:val="00A566E5"/>
    <w:rsid w:val="00A600BD"/>
    <w:rsid w:val="00A606DA"/>
    <w:rsid w:val="00A64614"/>
    <w:rsid w:val="00A67AD8"/>
    <w:rsid w:val="00A7102E"/>
    <w:rsid w:val="00A71249"/>
    <w:rsid w:val="00A712F5"/>
    <w:rsid w:val="00A714E1"/>
    <w:rsid w:val="00A71A00"/>
    <w:rsid w:val="00A7433E"/>
    <w:rsid w:val="00A74A54"/>
    <w:rsid w:val="00A76E4C"/>
    <w:rsid w:val="00A805A3"/>
    <w:rsid w:val="00A81B58"/>
    <w:rsid w:val="00A82548"/>
    <w:rsid w:val="00A82C4D"/>
    <w:rsid w:val="00A90EF6"/>
    <w:rsid w:val="00A938DD"/>
    <w:rsid w:val="00A954F3"/>
    <w:rsid w:val="00A9737B"/>
    <w:rsid w:val="00AA1CEC"/>
    <w:rsid w:val="00AA400F"/>
    <w:rsid w:val="00AB0C15"/>
    <w:rsid w:val="00AB25A5"/>
    <w:rsid w:val="00AB27C6"/>
    <w:rsid w:val="00AB3021"/>
    <w:rsid w:val="00AB376F"/>
    <w:rsid w:val="00AC0900"/>
    <w:rsid w:val="00AC1A4E"/>
    <w:rsid w:val="00AC2EF6"/>
    <w:rsid w:val="00AC458F"/>
    <w:rsid w:val="00AC5121"/>
    <w:rsid w:val="00AC78D2"/>
    <w:rsid w:val="00AD2474"/>
    <w:rsid w:val="00AD50BF"/>
    <w:rsid w:val="00AD5408"/>
    <w:rsid w:val="00AE063D"/>
    <w:rsid w:val="00AE273A"/>
    <w:rsid w:val="00AE67CA"/>
    <w:rsid w:val="00AE71FD"/>
    <w:rsid w:val="00AE72D5"/>
    <w:rsid w:val="00AE7B68"/>
    <w:rsid w:val="00AF22D6"/>
    <w:rsid w:val="00AF2D7B"/>
    <w:rsid w:val="00AF3B83"/>
    <w:rsid w:val="00AF49D3"/>
    <w:rsid w:val="00AF519A"/>
    <w:rsid w:val="00AF7682"/>
    <w:rsid w:val="00AF7C99"/>
    <w:rsid w:val="00B008DD"/>
    <w:rsid w:val="00B047A7"/>
    <w:rsid w:val="00B05015"/>
    <w:rsid w:val="00B06B63"/>
    <w:rsid w:val="00B06EDB"/>
    <w:rsid w:val="00B07499"/>
    <w:rsid w:val="00B07826"/>
    <w:rsid w:val="00B07F70"/>
    <w:rsid w:val="00B12DD1"/>
    <w:rsid w:val="00B1315F"/>
    <w:rsid w:val="00B132CA"/>
    <w:rsid w:val="00B15DD9"/>
    <w:rsid w:val="00B16493"/>
    <w:rsid w:val="00B172D4"/>
    <w:rsid w:val="00B204B4"/>
    <w:rsid w:val="00B20962"/>
    <w:rsid w:val="00B20CAE"/>
    <w:rsid w:val="00B25487"/>
    <w:rsid w:val="00B2551D"/>
    <w:rsid w:val="00B25E0E"/>
    <w:rsid w:val="00B27255"/>
    <w:rsid w:val="00B31033"/>
    <w:rsid w:val="00B33345"/>
    <w:rsid w:val="00B35877"/>
    <w:rsid w:val="00B368C0"/>
    <w:rsid w:val="00B37572"/>
    <w:rsid w:val="00B37D9B"/>
    <w:rsid w:val="00B42B01"/>
    <w:rsid w:val="00B442BE"/>
    <w:rsid w:val="00B476CB"/>
    <w:rsid w:val="00B5160B"/>
    <w:rsid w:val="00B51C47"/>
    <w:rsid w:val="00B524DF"/>
    <w:rsid w:val="00B5269E"/>
    <w:rsid w:val="00B52CC9"/>
    <w:rsid w:val="00B618E9"/>
    <w:rsid w:val="00B62516"/>
    <w:rsid w:val="00B672B1"/>
    <w:rsid w:val="00B672D5"/>
    <w:rsid w:val="00B71DAA"/>
    <w:rsid w:val="00B736CF"/>
    <w:rsid w:val="00B7373E"/>
    <w:rsid w:val="00B74358"/>
    <w:rsid w:val="00B80366"/>
    <w:rsid w:val="00B8095B"/>
    <w:rsid w:val="00B81E38"/>
    <w:rsid w:val="00B854B5"/>
    <w:rsid w:val="00B85E5F"/>
    <w:rsid w:val="00B86EC9"/>
    <w:rsid w:val="00B94FD5"/>
    <w:rsid w:val="00B953E6"/>
    <w:rsid w:val="00B95E87"/>
    <w:rsid w:val="00BA6AA6"/>
    <w:rsid w:val="00BA6E6A"/>
    <w:rsid w:val="00BB07AF"/>
    <w:rsid w:val="00BB25E9"/>
    <w:rsid w:val="00BB3AC3"/>
    <w:rsid w:val="00BB4AA2"/>
    <w:rsid w:val="00BB5773"/>
    <w:rsid w:val="00BB6233"/>
    <w:rsid w:val="00BC1E97"/>
    <w:rsid w:val="00BC313B"/>
    <w:rsid w:val="00BC78F1"/>
    <w:rsid w:val="00BD0FC6"/>
    <w:rsid w:val="00BD2F88"/>
    <w:rsid w:val="00BD3F9A"/>
    <w:rsid w:val="00BD44C1"/>
    <w:rsid w:val="00BD54B1"/>
    <w:rsid w:val="00BD73BC"/>
    <w:rsid w:val="00BE274D"/>
    <w:rsid w:val="00BE675B"/>
    <w:rsid w:val="00BE70CF"/>
    <w:rsid w:val="00BF1D0D"/>
    <w:rsid w:val="00BF233A"/>
    <w:rsid w:val="00BF27CC"/>
    <w:rsid w:val="00BF46EA"/>
    <w:rsid w:val="00BF5047"/>
    <w:rsid w:val="00BF603D"/>
    <w:rsid w:val="00BF7D01"/>
    <w:rsid w:val="00C011B7"/>
    <w:rsid w:val="00C029B0"/>
    <w:rsid w:val="00C042BC"/>
    <w:rsid w:val="00C053C1"/>
    <w:rsid w:val="00C12A50"/>
    <w:rsid w:val="00C13283"/>
    <w:rsid w:val="00C15F95"/>
    <w:rsid w:val="00C1760E"/>
    <w:rsid w:val="00C201D7"/>
    <w:rsid w:val="00C21216"/>
    <w:rsid w:val="00C23F4E"/>
    <w:rsid w:val="00C251E9"/>
    <w:rsid w:val="00C26567"/>
    <w:rsid w:val="00C31DEF"/>
    <w:rsid w:val="00C32CB0"/>
    <w:rsid w:val="00C353C2"/>
    <w:rsid w:val="00C360FD"/>
    <w:rsid w:val="00C37076"/>
    <w:rsid w:val="00C40A84"/>
    <w:rsid w:val="00C40B70"/>
    <w:rsid w:val="00C4121A"/>
    <w:rsid w:val="00C415B8"/>
    <w:rsid w:val="00C44C16"/>
    <w:rsid w:val="00C450B2"/>
    <w:rsid w:val="00C458BC"/>
    <w:rsid w:val="00C46A14"/>
    <w:rsid w:val="00C46D85"/>
    <w:rsid w:val="00C47232"/>
    <w:rsid w:val="00C506D3"/>
    <w:rsid w:val="00C50B36"/>
    <w:rsid w:val="00C56E11"/>
    <w:rsid w:val="00C6035B"/>
    <w:rsid w:val="00C609C5"/>
    <w:rsid w:val="00C60F74"/>
    <w:rsid w:val="00C62BF9"/>
    <w:rsid w:val="00C66843"/>
    <w:rsid w:val="00C6724E"/>
    <w:rsid w:val="00C677C5"/>
    <w:rsid w:val="00C70C5C"/>
    <w:rsid w:val="00C715C3"/>
    <w:rsid w:val="00C718DE"/>
    <w:rsid w:val="00C71E23"/>
    <w:rsid w:val="00C748AE"/>
    <w:rsid w:val="00C76044"/>
    <w:rsid w:val="00C76DDF"/>
    <w:rsid w:val="00C772CE"/>
    <w:rsid w:val="00C777F1"/>
    <w:rsid w:val="00C7792F"/>
    <w:rsid w:val="00C8156E"/>
    <w:rsid w:val="00C82F90"/>
    <w:rsid w:val="00C84A94"/>
    <w:rsid w:val="00C864E5"/>
    <w:rsid w:val="00C92B06"/>
    <w:rsid w:val="00C94AB9"/>
    <w:rsid w:val="00C94F46"/>
    <w:rsid w:val="00C962C4"/>
    <w:rsid w:val="00CA0DD2"/>
    <w:rsid w:val="00CA259C"/>
    <w:rsid w:val="00CA27B3"/>
    <w:rsid w:val="00CA2FCE"/>
    <w:rsid w:val="00CA3404"/>
    <w:rsid w:val="00CA3484"/>
    <w:rsid w:val="00CA36E3"/>
    <w:rsid w:val="00CA5F60"/>
    <w:rsid w:val="00CA72F5"/>
    <w:rsid w:val="00CB0D1E"/>
    <w:rsid w:val="00CB1102"/>
    <w:rsid w:val="00CB152B"/>
    <w:rsid w:val="00CB1BA1"/>
    <w:rsid w:val="00CB1E01"/>
    <w:rsid w:val="00CB1E1F"/>
    <w:rsid w:val="00CB3C8E"/>
    <w:rsid w:val="00CB5A55"/>
    <w:rsid w:val="00CB61E4"/>
    <w:rsid w:val="00CB6E31"/>
    <w:rsid w:val="00CB79AB"/>
    <w:rsid w:val="00CB7BB5"/>
    <w:rsid w:val="00CC597B"/>
    <w:rsid w:val="00CC7B63"/>
    <w:rsid w:val="00CD01E6"/>
    <w:rsid w:val="00CD0F7E"/>
    <w:rsid w:val="00CD207D"/>
    <w:rsid w:val="00CD651D"/>
    <w:rsid w:val="00CD6C52"/>
    <w:rsid w:val="00CD7A2B"/>
    <w:rsid w:val="00CD7EEC"/>
    <w:rsid w:val="00CE0376"/>
    <w:rsid w:val="00CE2E8F"/>
    <w:rsid w:val="00CE2F89"/>
    <w:rsid w:val="00CE32EE"/>
    <w:rsid w:val="00CE367F"/>
    <w:rsid w:val="00CE4D66"/>
    <w:rsid w:val="00CE5265"/>
    <w:rsid w:val="00CE7583"/>
    <w:rsid w:val="00CE7F3B"/>
    <w:rsid w:val="00CF01D6"/>
    <w:rsid w:val="00CF0D94"/>
    <w:rsid w:val="00CF4300"/>
    <w:rsid w:val="00CF5B87"/>
    <w:rsid w:val="00CF5C68"/>
    <w:rsid w:val="00CF5E23"/>
    <w:rsid w:val="00CF64AC"/>
    <w:rsid w:val="00D01314"/>
    <w:rsid w:val="00D044B1"/>
    <w:rsid w:val="00D04BBB"/>
    <w:rsid w:val="00D200AF"/>
    <w:rsid w:val="00D20D7D"/>
    <w:rsid w:val="00D21F23"/>
    <w:rsid w:val="00D2283B"/>
    <w:rsid w:val="00D22B12"/>
    <w:rsid w:val="00D307ED"/>
    <w:rsid w:val="00D30D63"/>
    <w:rsid w:val="00D3357B"/>
    <w:rsid w:val="00D340E9"/>
    <w:rsid w:val="00D358F0"/>
    <w:rsid w:val="00D35B3C"/>
    <w:rsid w:val="00D364B8"/>
    <w:rsid w:val="00D406BF"/>
    <w:rsid w:val="00D42814"/>
    <w:rsid w:val="00D430DD"/>
    <w:rsid w:val="00D52F81"/>
    <w:rsid w:val="00D531DE"/>
    <w:rsid w:val="00D53520"/>
    <w:rsid w:val="00D56529"/>
    <w:rsid w:val="00D567EE"/>
    <w:rsid w:val="00D578E6"/>
    <w:rsid w:val="00D61C37"/>
    <w:rsid w:val="00D7403F"/>
    <w:rsid w:val="00D7468F"/>
    <w:rsid w:val="00D80CB4"/>
    <w:rsid w:val="00D819F4"/>
    <w:rsid w:val="00D823D9"/>
    <w:rsid w:val="00D82B2D"/>
    <w:rsid w:val="00D8677E"/>
    <w:rsid w:val="00D86CA5"/>
    <w:rsid w:val="00D934DE"/>
    <w:rsid w:val="00D94627"/>
    <w:rsid w:val="00D97C1F"/>
    <w:rsid w:val="00DA1B4D"/>
    <w:rsid w:val="00DA1D33"/>
    <w:rsid w:val="00DA28C1"/>
    <w:rsid w:val="00DA3265"/>
    <w:rsid w:val="00DA3ECF"/>
    <w:rsid w:val="00DA578B"/>
    <w:rsid w:val="00DB0FDD"/>
    <w:rsid w:val="00DB12A3"/>
    <w:rsid w:val="00DB207C"/>
    <w:rsid w:val="00DB6525"/>
    <w:rsid w:val="00DB7D27"/>
    <w:rsid w:val="00DB7FDA"/>
    <w:rsid w:val="00DC7726"/>
    <w:rsid w:val="00DC77F2"/>
    <w:rsid w:val="00DD190F"/>
    <w:rsid w:val="00DD3499"/>
    <w:rsid w:val="00DD488B"/>
    <w:rsid w:val="00DD494A"/>
    <w:rsid w:val="00DD4E78"/>
    <w:rsid w:val="00DD7963"/>
    <w:rsid w:val="00DE1667"/>
    <w:rsid w:val="00DE29AE"/>
    <w:rsid w:val="00DE2BA9"/>
    <w:rsid w:val="00DE5568"/>
    <w:rsid w:val="00DE5A97"/>
    <w:rsid w:val="00DE5ED6"/>
    <w:rsid w:val="00DE61E9"/>
    <w:rsid w:val="00DE6DFA"/>
    <w:rsid w:val="00DF1269"/>
    <w:rsid w:val="00DF2F6A"/>
    <w:rsid w:val="00DF448F"/>
    <w:rsid w:val="00DF49A1"/>
    <w:rsid w:val="00DF51BC"/>
    <w:rsid w:val="00DF5D19"/>
    <w:rsid w:val="00E026EA"/>
    <w:rsid w:val="00E02798"/>
    <w:rsid w:val="00E03708"/>
    <w:rsid w:val="00E03CFF"/>
    <w:rsid w:val="00E03D9E"/>
    <w:rsid w:val="00E102EB"/>
    <w:rsid w:val="00E10A88"/>
    <w:rsid w:val="00E11933"/>
    <w:rsid w:val="00E12548"/>
    <w:rsid w:val="00E1381D"/>
    <w:rsid w:val="00E1392B"/>
    <w:rsid w:val="00E20543"/>
    <w:rsid w:val="00E22583"/>
    <w:rsid w:val="00E2342F"/>
    <w:rsid w:val="00E241B5"/>
    <w:rsid w:val="00E256C3"/>
    <w:rsid w:val="00E261C7"/>
    <w:rsid w:val="00E26A7A"/>
    <w:rsid w:val="00E27F3C"/>
    <w:rsid w:val="00E31DB3"/>
    <w:rsid w:val="00E34FDC"/>
    <w:rsid w:val="00E360E7"/>
    <w:rsid w:val="00E36EA8"/>
    <w:rsid w:val="00E41C81"/>
    <w:rsid w:val="00E4253C"/>
    <w:rsid w:val="00E4345D"/>
    <w:rsid w:val="00E44CD4"/>
    <w:rsid w:val="00E50BD6"/>
    <w:rsid w:val="00E51826"/>
    <w:rsid w:val="00E53C5B"/>
    <w:rsid w:val="00E55957"/>
    <w:rsid w:val="00E55A45"/>
    <w:rsid w:val="00E55AA5"/>
    <w:rsid w:val="00E55B0F"/>
    <w:rsid w:val="00E604C2"/>
    <w:rsid w:val="00E60684"/>
    <w:rsid w:val="00E61BA5"/>
    <w:rsid w:val="00E6278B"/>
    <w:rsid w:val="00E63897"/>
    <w:rsid w:val="00E64483"/>
    <w:rsid w:val="00E6691B"/>
    <w:rsid w:val="00E71455"/>
    <w:rsid w:val="00E73254"/>
    <w:rsid w:val="00E73C60"/>
    <w:rsid w:val="00E76F8C"/>
    <w:rsid w:val="00E771B1"/>
    <w:rsid w:val="00E803DD"/>
    <w:rsid w:val="00E80421"/>
    <w:rsid w:val="00E807E5"/>
    <w:rsid w:val="00E825E1"/>
    <w:rsid w:val="00E83774"/>
    <w:rsid w:val="00E83938"/>
    <w:rsid w:val="00E84171"/>
    <w:rsid w:val="00E87E60"/>
    <w:rsid w:val="00E90A46"/>
    <w:rsid w:val="00EA556D"/>
    <w:rsid w:val="00EA6273"/>
    <w:rsid w:val="00EB0791"/>
    <w:rsid w:val="00EB50AB"/>
    <w:rsid w:val="00EC0988"/>
    <w:rsid w:val="00EC2CF4"/>
    <w:rsid w:val="00EC3A4A"/>
    <w:rsid w:val="00EC3A5E"/>
    <w:rsid w:val="00EC5BE5"/>
    <w:rsid w:val="00ED08BD"/>
    <w:rsid w:val="00ED13CE"/>
    <w:rsid w:val="00ED1BA6"/>
    <w:rsid w:val="00ED3DE6"/>
    <w:rsid w:val="00ED449C"/>
    <w:rsid w:val="00ED62D1"/>
    <w:rsid w:val="00ED706D"/>
    <w:rsid w:val="00EE15B6"/>
    <w:rsid w:val="00EE1829"/>
    <w:rsid w:val="00EE2122"/>
    <w:rsid w:val="00EE2CCF"/>
    <w:rsid w:val="00EE3B16"/>
    <w:rsid w:val="00EE4A44"/>
    <w:rsid w:val="00EE5871"/>
    <w:rsid w:val="00EE6057"/>
    <w:rsid w:val="00EE76F7"/>
    <w:rsid w:val="00EF0C6A"/>
    <w:rsid w:val="00EF3A81"/>
    <w:rsid w:val="00EF3EE6"/>
    <w:rsid w:val="00EF5924"/>
    <w:rsid w:val="00EF60D8"/>
    <w:rsid w:val="00EF6D78"/>
    <w:rsid w:val="00EF75ED"/>
    <w:rsid w:val="00F0490C"/>
    <w:rsid w:val="00F04B04"/>
    <w:rsid w:val="00F0704F"/>
    <w:rsid w:val="00F111EE"/>
    <w:rsid w:val="00F12E22"/>
    <w:rsid w:val="00F13CA7"/>
    <w:rsid w:val="00F15B0D"/>
    <w:rsid w:val="00F15F19"/>
    <w:rsid w:val="00F16169"/>
    <w:rsid w:val="00F16478"/>
    <w:rsid w:val="00F209DF"/>
    <w:rsid w:val="00F21F33"/>
    <w:rsid w:val="00F24460"/>
    <w:rsid w:val="00F30A08"/>
    <w:rsid w:val="00F30B64"/>
    <w:rsid w:val="00F328BE"/>
    <w:rsid w:val="00F34293"/>
    <w:rsid w:val="00F36DD4"/>
    <w:rsid w:val="00F37248"/>
    <w:rsid w:val="00F4092F"/>
    <w:rsid w:val="00F42BBB"/>
    <w:rsid w:val="00F45504"/>
    <w:rsid w:val="00F51603"/>
    <w:rsid w:val="00F520A8"/>
    <w:rsid w:val="00F54E3F"/>
    <w:rsid w:val="00F556C8"/>
    <w:rsid w:val="00F61EAE"/>
    <w:rsid w:val="00F621D5"/>
    <w:rsid w:val="00F63AD7"/>
    <w:rsid w:val="00F66202"/>
    <w:rsid w:val="00F66846"/>
    <w:rsid w:val="00F66EB6"/>
    <w:rsid w:val="00F67B3C"/>
    <w:rsid w:val="00F71E7D"/>
    <w:rsid w:val="00F7345B"/>
    <w:rsid w:val="00F752A2"/>
    <w:rsid w:val="00F7558A"/>
    <w:rsid w:val="00F75B6C"/>
    <w:rsid w:val="00F76733"/>
    <w:rsid w:val="00F7707B"/>
    <w:rsid w:val="00F80A9E"/>
    <w:rsid w:val="00F81552"/>
    <w:rsid w:val="00F82C87"/>
    <w:rsid w:val="00F8620C"/>
    <w:rsid w:val="00F87A81"/>
    <w:rsid w:val="00F90C97"/>
    <w:rsid w:val="00F92389"/>
    <w:rsid w:val="00F93BC7"/>
    <w:rsid w:val="00F975CE"/>
    <w:rsid w:val="00F97F02"/>
    <w:rsid w:val="00F97F8A"/>
    <w:rsid w:val="00FA065A"/>
    <w:rsid w:val="00FA14C5"/>
    <w:rsid w:val="00FA35BF"/>
    <w:rsid w:val="00FA3976"/>
    <w:rsid w:val="00FB1273"/>
    <w:rsid w:val="00FB2257"/>
    <w:rsid w:val="00FB4733"/>
    <w:rsid w:val="00FB4A7A"/>
    <w:rsid w:val="00FB5348"/>
    <w:rsid w:val="00FB67D3"/>
    <w:rsid w:val="00FB6A7B"/>
    <w:rsid w:val="00FB7706"/>
    <w:rsid w:val="00FC0ED3"/>
    <w:rsid w:val="00FC0FBE"/>
    <w:rsid w:val="00FC3FEF"/>
    <w:rsid w:val="00FC6141"/>
    <w:rsid w:val="00FD00DD"/>
    <w:rsid w:val="00FD194F"/>
    <w:rsid w:val="00FD29A8"/>
    <w:rsid w:val="00FD383F"/>
    <w:rsid w:val="00FD5FB9"/>
    <w:rsid w:val="00FD6FF3"/>
    <w:rsid w:val="00FD763A"/>
    <w:rsid w:val="00FD7AA5"/>
    <w:rsid w:val="00FE04CB"/>
    <w:rsid w:val="00FE0C4C"/>
    <w:rsid w:val="00FE280D"/>
    <w:rsid w:val="00FE4B69"/>
    <w:rsid w:val="00FE6098"/>
    <w:rsid w:val="00FF01E8"/>
    <w:rsid w:val="00FF04CF"/>
    <w:rsid w:val="00FF0B9B"/>
    <w:rsid w:val="00FF163C"/>
    <w:rsid w:val="00FF50CD"/>
    <w:rsid w:val="00FF52A1"/>
    <w:rsid w:val="16FD0B19"/>
    <w:rsid w:val="1BAA32A2"/>
    <w:rsid w:val="1C01B50E"/>
    <w:rsid w:val="361517D2"/>
    <w:rsid w:val="7628A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5D337"/>
  <w15:docId w15:val="{4780F287-735E-4E1B-B38D-820B9C0B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link w:val="AnnexCar"/>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link w:val="ANNEX-heading1Car"/>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link w:val="ANNEX-heading2Car"/>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link w:val="NOTEZchn"/>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151598"/>
    <w:rPr>
      <w:rFonts w:ascii="Arial" w:eastAsia="SimSun" w:hAnsi="Arial"/>
      <w:sz w:val="22"/>
      <w:lang w:val="en-GB" w:eastAsia="zh-CN" w:bidi="bn-BD"/>
    </w:rPr>
  </w:style>
  <w:style w:type="character" w:customStyle="1" w:styleId="NormalParagraphChar">
    <w:name w:val="Normal Paragraph Char"/>
    <w:link w:val="NormalParagraph"/>
    <w:uiPriority w:val="99"/>
    <w:locked/>
    <w:rsid w:val="00C50B36"/>
    <w:rPr>
      <w:rFonts w:ascii="Arial" w:eastAsia="SimSun" w:hAnsi="Arial"/>
      <w:sz w:val="22"/>
      <w:szCs w:val="22"/>
      <w:lang w:val="en-GB" w:eastAsia="en-GB"/>
    </w:rPr>
  </w:style>
  <w:style w:type="character" w:customStyle="1" w:styleId="B1Char">
    <w:name w:val="B1 Char"/>
    <w:link w:val="B1"/>
    <w:locked/>
    <w:rsid w:val="00C50B36"/>
    <w:rPr>
      <w:lang w:val="en-GB"/>
    </w:rPr>
  </w:style>
  <w:style w:type="paragraph" w:customStyle="1" w:styleId="B1">
    <w:name w:val="B1"/>
    <w:basedOn w:val="List"/>
    <w:link w:val="B1Char"/>
    <w:qFormat/>
    <w:rsid w:val="00C50B36"/>
    <w:pPr>
      <w:spacing w:before="0" w:after="180"/>
      <w:ind w:left="568" w:hanging="284"/>
      <w:jc w:val="left"/>
    </w:pPr>
    <w:rPr>
      <w:rFonts w:ascii="Times New Roman" w:eastAsia="MS Mincho" w:hAnsi="Times New Roman"/>
      <w:sz w:val="20"/>
      <w:lang w:eastAsia="en-US" w:bidi="ar-SA"/>
    </w:rPr>
  </w:style>
  <w:style w:type="character" w:customStyle="1" w:styleId="B2Char">
    <w:name w:val="B2 Char"/>
    <w:link w:val="B2"/>
    <w:locked/>
    <w:rsid w:val="00C50B36"/>
    <w:rPr>
      <w:lang w:val="en-GB"/>
    </w:rPr>
  </w:style>
  <w:style w:type="paragraph" w:customStyle="1" w:styleId="B2">
    <w:name w:val="B2"/>
    <w:basedOn w:val="List2"/>
    <w:link w:val="B2Char"/>
    <w:rsid w:val="00C50B36"/>
    <w:pPr>
      <w:numPr>
        <w:numId w:val="0"/>
      </w:numPr>
      <w:spacing w:before="0" w:after="180"/>
      <w:ind w:left="851" w:hanging="284"/>
      <w:jc w:val="left"/>
    </w:pPr>
    <w:rPr>
      <w:rFonts w:ascii="Times New Roman" w:eastAsia="MS Mincho" w:hAnsi="Times New Roman"/>
      <w:sz w:val="20"/>
      <w:lang w:eastAsia="en-US" w:bidi="ar-SA"/>
    </w:rPr>
  </w:style>
  <w:style w:type="character" w:customStyle="1" w:styleId="NOTEZchn">
    <w:name w:val="NOTE Zchn"/>
    <w:basedOn w:val="NormalParagraphChar"/>
    <w:link w:val="NOTE"/>
    <w:uiPriority w:val="14"/>
    <w:rsid w:val="00E03708"/>
    <w:rPr>
      <w:rFonts w:ascii="Arial" w:eastAsia="SimSun" w:hAnsi="Arial"/>
      <w:sz w:val="22"/>
      <w:szCs w:val="22"/>
      <w:lang w:val="en-GB" w:eastAsia="en-GB"/>
    </w:rPr>
  </w:style>
  <w:style w:type="character" w:customStyle="1" w:styleId="AnnexCar">
    <w:name w:val="Annex Car"/>
    <w:basedOn w:val="DefaultParagraphFont"/>
    <w:link w:val="Annex"/>
    <w:uiPriority w:val="25"/>
    <w:rsid w:val="00426902"/>
    <w:rPr>
      <w:rFonts w:ascii="Arial" w:eastAsia="SimSun" w:hAnsi="Arial"/>
      <w:b/>
      <w:sz w:val="28"/>
      <w:lang w:val="en-GB" w:eastAsia="zh-CN" w:bidi="bn-BD"/>
    </w:rPr>
  </w:style>
  <w:style w:type="character" w:customStyle="1" w:styleId="ANNEX-heading1Car">
    <w:name w:val="ANNEX-heading1 Car"/>
    <w:basedOn w:val="AnnexCar"/>
    <w:link w:val="ANNEX-heading1"/>
    <w:uiPriority w:val="26"/>
    <w:rsid w:val="00426902"/>
    <w:rPr>
      <w:rFonts w:ascii="Arial Bold" w:eastAsia="SimSun" w:hAnsi="Arial Bold"/>
      <w:b/>
      <w:sz w:val="24"/>
      <w:szCs w:val="24"/>
      <w:lang w:val="en-GB" w:eastAsia="zh-CN" w:bidi="bn-BD"/>
    </w:rPr>
  </w:style>
  <w:style w:type="character" w:customStyle="1" w:styleId="ANNEX-heading2Car">
    <w:name w:val="ANNEX-heading2 Car"/>
    <w:basedOn w:val="ANNEX-heading1Car"/>
    <w:link w:val="ANNEX-heading2"/>
    <w:uiPriority w:val="26"/>
    <w:rsid w:val="00426902"/>
    <w:rPr>
      <w:rFonts w:ascii="Arial Bold" w:eastAsia="SimSun" w:hAnsi="Arial Bold"/>
      <w:b w:val="0"/>
      <w:sz w:val="24"/>
      <w:szCs w:val="24"/>
      <w:lang w:val="en-GB" w:eastAsia="zh-CN" w:bidi="bn-BD"/>
    </w:rPr>
  </w:style>
  <w:style w:type="character" w:customStyle="1" w:styleId="UnresolvedMention1">
    <w:name w:val="Unresolved Mention1"/>
    <w:basedOn w:val="DefaultParagraphFont"/>
    <w:uiPriority w:val="99"/>
    <w:semiHidden/>
    <w:unhideWhenUsed/>
    <w:rsid w:val="0026646A"/>
    <w:rPr>
      <w:color w:val="605E5C"/>
      <w:shd w:val="clear" w:color="auto" w:fill="E1DFDD"/>
    </w:rPr>
  </w:style>
  <w:style w:type="paragraph" w:customStyle="1" w:styleId="CRCoverPage">
    <w:name w:val="CR Cover Page"/>
    <w:rsid w:val="0070742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63915532">
      <w:bodyDiv w:val="1"/>
      <w:marLeft w:val="0"/>
      <w:marRight w:val="0"/>
      <w:marTop w:val="0"/>
      <w:marBottom w:val="0"/>
      <w:divBdr>
        <w:top w:val="none" w:sz="0" w:space="0" w:color="auto"/>
        <w:left w:val="none" w:sz="0" w:space="0" w:color="auto"/>
        <w:bottom w:val="none" w:sz="0" w:space="0" w:color="auto"/>
        <w:right w:val="none" w:sz="0" w:space="0" w:color="auto"/>
      </w:divBdr>
      <w:divsChild>
        <w:div w:id="783155817">
          <w:marLeft w:val="360"/>
          <w:marRight w:val="0"/>
          <w:marTop w:val="100"/>
          <w:marBottom w:val="0"/>
          <w:divBdr>
            <w:top w:val="none" w:sz="0" w:space="0" w:color="auto"/>
            <w:left w:val="none" w:sz="0" w:space="0" w:color="auto"/>
            <w:bottom w:val="none" w:sz="0" w:space="0" w:color="auto"/>
            <w:right w:val="none" w:sz="0" w:space="0" w:color="auto"/>
          </w:divBdr>
        </w:div>
        <w:div w:id="1006250580">
          <w:marLeft w:val="360"/>
          <w:marRight w:val="0"/>
          <w:marTop w:val="100"/>
          <w:marBottom w:val="0"/>
          <w:divBdr>
            <w:top w:val="none" w:sz="0" w:space="0" w:color="auto"/>
            <w:left w:val="none" w:sz="0" w:space="0" w:color="auto"/>
            <w:bottom w:val="none" w:sz="0" w:space="0" w:color="auto"/>
            <w:right w:val="none" w:sz="0" w:space="0" w:color="auto"/>
          </w:divBdr>
        </w:div>
        <w:div w:id="1714184325">
          <w:marLeft w:val="360"/>
          <w:marRight w:val="0"/>
          <w:marTop w:val="100"/>
          <w:marBottom w:val="0"/>
          <w:divBdr>
            <w:top w:val="none" w:sz="0" w:space="0" w:color="auto"/>
            <w:left w:val="none" w:sz="0" w:space="0" w:color="auto"/>
            <w:bottom w:val="none" w:sz="0" w:space="0" w:color="auto"/>
            <w:right w:val="none" w:sz="0" w:space="0" w:color="auto"/>
          </w:divBdr>
        </w:div>
        <w:div w:id="1996375234">
          <w:marLeft w:val="360"/>
          <w:marRight w:val="0"/>
          <w:marTop w:val="100"/>
          <w:marBottom w:val="0"/>
          <w:divBdr>
            <w:top w:val="none" w:sz="0" w:space="0" w:color="auto"/>
            <w:left w:val="none" w:sz="0" w:space="0" w:color="auto"/>
            <w:bottom w:val="none" w:sz="0" w:space="0" w:color="auto"/>
            <w:right w:val="none" w:sz="0" w:space="0" w:color="auto"/>
          </w:divBdr>
        </w:div>
        <w:div w:id="1782991558">
          <w:marLeft w:val="720"/>
          <w:marRight w:val="0"/>
          <w:marTop w:val="80"/>
          <w:marBottom w:val="0"/>
          <w:divBdr>
            <w:top w:val="none" w:sz="0" w:space="0" w:color="auto"/>
            <w:left w:val="none" w:sz="0" w:space="0" w:color="auto"/>
            <w:bottom w:val="none" w:sz="0" w:space="0" w:color="auto"/>
            <w:right w:val="none" w:sz="0" w:space="0" w:color="auto"/>
          </w:divBdr>
        </w:div>
        <w:div w:id="59908203">
          <w:marLeft w:val="720"/>
          <w:marRight w:val="0"/>
          <w:marTop w:val="80"/>
          <w:marBottom w:val="0"/>
          <w:divBdr>
            <w:top w:val="none" w:sz="0" w:space="0" w:color="auto"/>
            <w:left w:val="none" w:sz="0" w:space="0" w:color="auto"/>
            <w:bottom w:val="none" w:sz="0" w:space="0" w:color="auto"/>
            <w:right w:val="none" w:sz="0" w:space="0" w:color="auto"/>
          </w:divBdr>
        </w:div>
        <w:div w:id="1103111859">
          <w:marLeft w:val="720"/>
          <w:marRight w:val="0"/>
          <w:marTop w:val="80"/>
          <w:marBottom w:val="0"/>
          <w:divBdr>
            <w:top w:val="none" w:sz="0" w:space="0" w:color="auto"/>
            <w:left w:val="none" w:sz="0" w:space="0" w:color="auto"/>
            <w:bottom w:val="none" w:sz="0" w:space="0" w:color="auto"/>
            <w:right w:val="none" w:sz="0" w:space="0" w:color="auto"/>
          </w:divBdr>
        </w:div>
        <w:div w:id="1335497723">
          <w:marLeft w:val="720"/>
          <w:marRight w:val="0"/>
          <w:marTop w:val="80"/>
          <w:marBottom w:val="0"/>
          <w:divBdr>
            <w:top w:val="none" w:sz="0" w:space="0" w:color="auto"/>
            <w:left w:val="none" w:sz="0" w:space="0" w:color="auto"/>
            <w:bottom w:val="none" w:sz="0" w:space="0" w:color="auto"/>
            <w:right w:val="none" w:sz="0" w:space="0" w:color="auto"/>
          </w:divBdr>
        </w:div>
      </w:divsChild>
    </w:div>
    <w:div w:id="24984872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91578814">
      <w:bodyDiv w:val="1"/>
      <w:marLeft w:val="0"/>
      <w:marRight w:val="0"/>
      <w:marTop w:val="0"/>
      <w:marBottom w:val="0"/>
      <w:divBdr>
        <w:top w:val="none" w:sz="0" w:space="0" w:color="auto"/>
        <w:left w:val="none" w:sz="0" w:space="0" w:color="auto"/>
        <w:bottom w:val="none" w:sz="0" w:space="0" w:color="auto"/>
        <w:right w:val="none" w:sz="0" w:space="0" w:color="auto"/>
      </w:divBdr>
    </w:div>
    <w:div w:id="112253238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443856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2271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3.tif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F53496"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F53496" w:rsidRDefault="00F847BC">
          <w:r w:rsidRPr="00A164DA">
            <w:rPr>
              <w:rStyle w:val="PlaceholderText"/>
            </w:rPr>
            <w:t>[This document is for]</w:t>
          </w:r>
        </w:p>
      </w:docPartBody>
    </w:docPart>
    <w:docPart>
      <w:docPartPr>
        <w:name w:val="E4FC59AB3D8941C780962ADBAA993BE1"/>
        <w:category>
          <w:name w:val="General"/>
          <w:gallery w:val="placeholder"/>
        </w:category>
        <w:types>
          <w:type w:val="bbPlcHdr"/>
        </w:types>
        <w:behaviors>
          <w:behavior w:val="content"/>
        </w:behaviors>
        <w:guid w:val="{37471861-866C-4BB1-A0C8-43486C568CB4}"/>
      </w:docPartPr>
      <w:docPartBody>
        <w:p w:rsidR="00F53496" w:rsidRDefault="00F847BC">
          <w:r w:rsidRPr="00A164DA">
            <w:rPr>
              <w:rStyle w:val="PlaceholderText"/>
            </w:rPr>
            <w:t>[Security Classification]</w:t>
          </w:r>
        </w:p>
      </w:docPartBody>
    </w:docPart>
    <w:docPart>
      <w:docPartPr>
        <w:name w:val="99472C6CAE8948FFB7567FB406C11726"/>
        <w:category>
          <w:name w:val="General"/>
          <w:gallery w:val="placeholder"/>
        </w:category>
        <w:types>
          <w:type w:val="bbPlcHdr"/>
        </w:types>
        <w:behaviors>
          <w:behavior w:val="content"/>
        </w:behaviors>
        <w:guid w:val="{96C1D065-85E3-401C-A2B0-AEB21DB36163}"/>
      </w:docPartPr>
      <w:docPartBody>
        <w:p w:rsidR="00F53496" w:rsidRDefault="00F847BC">
          <w:r w:rsidRPr="00A164DA">
            <w:rPr>
              <w:rStyle w:val="PlaceholderText"/>
            </w:rPr>
            <w:t>[Meeting Document Number]</w:t>
          </w:r>
        </w:p>
      </w:docPartBody>
    </w:docPart>
    <w:docPart>
      <w:docPartPr>
        <w:name w:val="3E206B54C021451A83D2F17DD902EFFD"/>
        <w:category>
          <w:name w:val="General"/>
          <w:gallery w:val="placeholder"/>
        </w:category>
        <w:types>
          <w:type w:val="bbPlcHdr"/>
        </w:types>
        <w:behaviors>
          <w:behavior w:val="content"/>
        </w:behaviors>
        <w:guid w:val="{46C63060-E957-4E5B-B9D9-E00D0850F4DB}"/>
      </w:docPartPr>
      <w:docPartBody>
        <w:p w:rsidR="00D367D5" w:rsidRDefault="005E1805" w:rsidP="005E1805">
          <w:pPr>
            <w:pStyle w:val="3E206B54C021451A83D2F17DD902EFFD"/>
          </w:pPr>
          <w:r w:rsidRPr="00A164DA">
            <w:rPr>
              <w:rStyle w:val="PlaceholderText"/>
            </w:rPr>
            <w:t>[Document Title]</w:t>
          </w:r>
        </w:p>
      </w:docPartBody>
    </w:docPart>
    <w:docPart>
      <w:docPartPr>
        <w:name w:val="11BCF93922304482AD6C3ABCD2C693DB"/>
        <w:category>
          <w:name w:val="General"/>
          <w:gallery w:val="placeholder"/>
        </w:category>
        <w:types>
          <w:type w:val="bbPlcHdr"/>
        </w:types>
        <w:behaviors>
          <w:behavior w:val="content"/>
        </w:behaviors>
        <w:guid w:val="{6E650D95-C84C-44D1-9B9C-C8B1FD328049}"/>
      </w:docPartPr>
      <w:docPartBody>
        <w:p w:rsidR="00D367D5" w:rsidRDefault="005E1805" w:rsidP="005E1805">
          <w:pPr>
            <w:pStyle w:val="11BCF93922304482AD6C3ABCD2C693DB"/>
          </w:pPr>
          <w:r w:rsidRPr="00A164DA">
            <w:rPr>
              <w:rStyle w:val="PlaceholderText"/>
            </w:rPr>
            <w:t>[Meeting Date]</w:t>
          </w:r>
        </w:p>
      </w:docPartBody>
    </w:docPart>
    <w:docPart>
      <w:docPartPr>
        <w:name w:val="333AE7F2604D485DAE6A9455B1F78165"/>
        <w:category>
          <w:name w:val="General"/>
          <w:gallery w:val="placeholder"/>
        </w:category>
        <w:types>
          <w:type w:val="bbPlcHdr"/>
        </w:types>
        <w:behaviors>
          <w:behavior w:val="content"/>
        </w:behaviors>
        <w:guid w:val="{60757DCF-4495-4924-B2FA-324C9EDE0727}"/>
      </w:docPartPr>
      <w:docPartBody>
        <w:p w:rsidR="00D367D5" w:rsidRDefault="005E1805" w:rsidP="005E1805">
          <w:pPr>
            <w:pStyle w:val="333AE7F2604D485DAE6A9455B1F78165"/>
          </w:pPr>
          <w:r w:rsidRPr="00A164DA">
            <w:rPr>
              <w:rStyle w:val="PlaceholderText"/>
            </w:rPr>
            <w:t>[Meeting Location]</w:t>
          </w:r>
        </w:p>
      </w:docPartBody>
    </w:docPart>
    <w:docPart>
      <w:docPartPr>
        <w:name w:val="B6B1024490C647CEBA44ECABB798F73D"/>
        <w:category>
          <w:name w:val="General"/>
          <w:gallery w:val="placeholder"/>
        </w:category>
        <w:types>
          <w:type w:val="bbPlcHdr"/>
        </w:types>
        <w:behaviors>
          <w:behavior w:val="content"/>
        </w:behaviors>
        <w:guid w:val="{E33A1C7A-3213-477F-9ADD-E74955330A12}"/>
      </w:docPartPr>
      <w:docPartBody>
        <w:p w:rsidR="00D367D5" w:rsidRDefault="005E1805" w:rsidP="005E1805">
          <w:pPr>
            <w:pStyle w:val="B6B1024490C647CEBA44ECABB798F73D"/>
          </w:pPr>
          <w:r w:rsidRPr="00A164DA">
            <w:rPr>
              <w:rStyle w:val="PlaceholderText"/>
            </w:rPr>
            <w:t>[Meeting Date]</w:t>
          </w:r>
        </w:p>
      </w:docPartBody>
    </w:docPart>
    <w:docPart>
      <w:docPartPr>
        <w:name w:val="31F3FFCECEF0459E8082F21233E8E845"/>
        <w:category>
          <w:name w:val="General"/>
          <w:gallery w:val="placeholder"/>
        </w:category>
        <w:types>
          <w:type w:val="bbPlcHdr"/>
        </w:types>
        <w:behaviors>
          <w:behavior w:val="content"/>
        </w:behaviors>
        <w:guid w:val="{F2C262DC-3E28-4FE2-AD0D-7C3F67834BB5}"/>
      </w:docPartPr>
      <w:docPartBody>
        <w:p w:rsidR="00D367D5" w:rsidRDefault="005E1805" w:rsidP="005E1805">
          <w:pPr>
            <w:pStyle w:val="31F3FFCECEF0459E8082F21233E8E845"/>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379"/>
    <w:rsid w:val="000033E3"/>
    <w:rsid w:val="000137CC"/>
    <w:rsid w:val="00032ADF"/>
    <w:rsid w:val="000F331F"/>
    <w:rsid w:val="00151999"/>
    <w:rsid w:val="00155107"/>
    <w:rsid w:val="001841F9"/>
    <w:rsid w:val="001938B8"/>
    <w:rsid w:val="001E18F2"/>
    <w:rsid w:val="00245AB2"/>
    <w:rsid w:val="00252DF9"/>
    <w:rsid w:val="002820C2"/>
    <w:rsid w:val="00290087"/>
    <w:rsid w:val="00296534"/>
    <w:rsid w:val="002A3BB6"/>
    <w:rsid w:val="002B580E"/>
    <w:rsid w:val="00312141"/>
    <w:rsid w:val="00314D9C"/>
    <w:rsid w:val="00360572"/>
    <w:rsid w:val="003922EC"/>
    <w:rsid w:val="003A521F"/>
    <w:rsid w:val="003B4B18"/>
    <w:rsid w:val="003D390D"/>
    <w:rsid w:val="00413FE4"/>
    <w:rsid w:val="004A453A"/>
    <w:rsid w:val="004F088B"/>
    <w:rsid w:val="005032D1"/>
    <w:rsid w:val="00507A7B"/>
    <w:rsid w:val="005852AE"/>
    <w:rsid w:val="005E1805"/>
    <w:rsid w:val="006E2E3D"/>
    <w:rsid w:val="00711E11"/>
    <w:rsid w:val="007167F9"/>
    <w:rsid w:val="007302E8"/>
    <w:rsid w:val="00750222"/>
    <w:rsid w:val="00784042"/>
    <w:rsid w:val="007E4EB0"/>
    <w:rsid w:val="007F1E9C"/>
    <w:rsid w:val="00827AA6"/>
    <w:rsid w:val="00844381"/>
    <w:rsid w:val="00886DBD"/>
    <w:rsid w:val="008E68E4"/>
    <w:rsid w:val="009235C6"/>
    <w:rsid w:val="00970953"/>
    <w:rsid w:val="00972777"/>
    <w:rsid w:val="00982E1A"/>
    <w:rsid w:val="009B7C37"/>
    <w:rsid w:val="00A07017"/>
    <w:rsid w:val="00A15FC7"/>
    <w:rsid w:val="00A61CD8"/>
    <w:rsid w:val="00A64CC5"/>
    <w:rsid w:val="00A94689"/>
    <w:rsid w:val="00AA0D0E"/>
    <w:rsid w:val="00AD3222"/>
    <w:rsid w:val="00AD62E0"/>
    <w:rsid w:val="00AF1E74"/>
    <w:rsid w:val="00AF735C"/>
    <w:rsid w:val="00B345F5"/>
    <w:rsid w:val="00B87402"/>
    <w:rsid w:val="00B87BF5"/>
    <w:rsid w:val="00B94EE0"/>
    <w:rsid w:val="00C91AFF"/>
    <w:rsid w:val="00C9216B"/>
    <w:rsid w:val="00CA267D"/>
    <w:rsid w:val="00CB5FDD"/>
    <w:rsid w:val="00CF4804"/>
    <w:rsid w:val="00D367D5"/>
    <w:rsid w:val="00D42060"/>
    <w:rsid w:val="00D71210"/>
    <w:rsid w:val="00DC0B6E"/>
    <w:rsid w:val="00DF7AAC"/>
    <w:rsid w:val="00E16097"/>
    <w:rsid w:val="00E160E0"/>
    <w:rsid w:val="00E512E2"/>
    <w:rsid w:val="00E730DC"/>
    <w:rsid w:val="00E911C2"/>
    <w:rsid w:val="00EE35EE"/>
    <w:rsid w:val="00EF1D00"/>
    <w:rsid w:val="00F53496"/>
    <w:rsid w:val="00F847BC"/>
    <w:rsid w:val="00FB47BA"/>
    <w:rsid w:val="00FB5333"/>
    <w:rsid w:val="00FB7BE8"/>
    <w:rsid w:val="00FD6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67D5"/>
    <w:rPr>
      <w:color w:val="808080"/>
    </w:rPr>
  </w:style>
  <w:style w:type="paragraph" w:customStyle="1" w:styleId="9AE2E68D0AFF4E77A6AEE55A1FBF0114">
    <w:name w:val="9AE2E68D0AFF4E77A6AEE55A1FBF0114"/>
    <w:rsid w:val="00AF1E74"/>
    <w:pPr>
      <w:spacing w:after="160" w:line="259" w:lineRule="auto"/>
    </w:pPr>
    <w:rPr>
      <w:lang w:val="fr-FR" w:eastAsia="fr-FR"/>
    </w:rPr>
  </w:style>
  <w:style w:type="paragraph" w:customStyle="1" w:styleId="3E206B54C021451A83D2F17DD902EFFD">
    <w:name w:val="3E206B54C021451A83D2F17DD902EFFD"/>
    <w:rsid w:val="005E1805"/>
    <w:pPr>
      <w:spacing w:after="160" w:line="259" w:lineRule="auto"/>
    </w:pPr>
    <w:rPr>
      <w:lang w:val="fr-FR" w:eastAsia="fr-FR"/>
    </w:rPr>
  </w:style>
  <w:style w:type="paragraph" w:customStyle="1" w:styleId="11BCF93922304482AD6C3ABCD2C693DB">
    <w:name w:val="11BCF93922304482AD6C3ABCD2C693DB"/>
    <w:rsid w:val="005E1805"/>
    <w:pPr>
      <w:spacing w:after="160" w:line="259" w:lineRule="auto"/>
    </w:pPr>
    <w:rPr>
      <w:lang w:val="fr-FR" w:eastAsia="fr-FR"/>
    </w:rPr>
  </w:style>
  <w:style w:type="paragraph" w:customStyle="1" w:styleId="333AE7F2604D485DAE6A9455B1F78165">
    <w:name w:val="333AE7F2604D485DAE6A9455B1F78165"/>
    <w:rsid w:val="005E1805"/>
    <w:pPr>
      <w:spacing w:after="160" w:line="259" w:lineRule="auto"/>
    </w:pPr>
    <w:rPr>
      <w:lang w:val="fr-FR" w:eastAsia="fr-FR"/>
    </w:rPr>
  </w:style>
  <w:style w:type="paragraph" w:customStyle="1" w:styleId="B6B1024490C647CEBA44ECABB798F73D">
    <w:name w:val="B6B1024490C647CEBA44ECABB798F73D"/>
    <w:rsid w:val="005E1805"/>
    <w:pPr>
      <w:spacing w:after="160" w:line="259" w:lineRule="auto"/>
    </w:pPr>
    <w:rPr>
      <w:lang w:val="fr-FR" w:eastAsia="fr-FR"/>
    </w:rPr>
  </w:style>
  <w:style w:type="paragraph" w:customStyle="1" w:styleId="31F3FFCECEF0459E8082F21233E8E845">
    <w:name w:val="31F3FFCECEF0459E8082F21233E8E845"/>
    <w:rsid w:val="005E1805"/>
    <w:pPr>
      <w:spacing w:after="160" w:line="259" w:lineRule="auto"/>
    </w:pPr>
    <w:rPr>
      <w:lang w:val="fr-FR" w:eastAsia="fr-FR"/>
    </w:rPr>
  </w:style>
  <w:style w:type="paragraph" w:customStyle="1" w:styleId="F74E99032C1A4BA5BA0974AC14700A0D">
    <w:name w:val="F74E99032C1A4BA5BA0974AC14700A0D"/>
    <w:rsid w:val="00D367D5"/>
    <w:pPr>
      <w:spacing w:after="160" w:line="259" w:lineRule="auto"/>
    </w:pPr>
    <w:rPr>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GSMAItemFor xmlns="ADEDD60E-22E2-4049-BE99-80A2BB237DD5">Approval</GSMAItemFor>
    <GSMAMeetingDate xmlns="ADEDD60E-22E2-4049-BE99-80A2BB237DD5">2020-03-31T00:00:00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4</Value>
    </TaxCatchAll>
    <GSMADocumentCreatedDate xmlns="ADEDD60E-22E2-4049-BE99-80A2BB237DD5">2020-03-31T00:00:00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3GPP CT4 on New Sub-domain for IWK with SNPN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TemplateConversionStatus xmlns="ADEDD60E-22E2-4049-BE99-80A2BB237DD5" xsi:nil="true"/>
    <GSMAMeetingNameAndNumberText xmlns="ADEDD60E-22E2-4049-BE99-80A2BB237DD5">NG GERI#4</GSMAMeetingNameAndNumberText>
    <GSMAMeetingItemNumber xmlns="ADEDD60E-22E2-4049-BE99-80A2BB237DD5">GERI004_201</GSMAMeetingItemNumber>
    <GSMADocumentNumber xmlns="ADEDD60E-22E2-4049-BE99-80A2BB237DD5" xsi:nil="true"/>
    <GSMAMeetingLocation xmlns="ADEDD60E-22E2-4049-BE99-80A2BB237DD5">Las Vegas NV, USA</GSMAMeetingLocation>
    <GSMARelatedDiscussion xmlns="ADEDD60E-22E2-4049-BE99-80A2BB237DD5">
      <Url xsi:nil="true"/>
      <Description xsi:nil="true"/>
    </GSMARelatedDiscussion>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https://infocentre2.gsma.com/gp/wg/IR/5JA/_layouts/DocIdRedir.aspx?ID=INFO-4776-272</Url>
      <Description>INFO-4776-272</Description>
    </_dlc_DocIdUrl>
    <_dlc_DocId xmlns="54cf9ea2-8b24-4a35-a789-c10402c86061">INFO-4776-272</_dlc_DocId>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7F0AFA37-7415-453D-AB13-54D11021B957}">
  <ds:schemaRefs>
    <ds:schemaRef ds:uri="http://schemas.microsoft.com/sharepoint/events"/>
  </ds:schemaRefs>
</ds:datastoreItem>
</file>

<file path=customXml/itemProps3.xml><?xml version="1.0" encoding="utf-8"?>
<ds:datastoreItem xmlns:ds="http://schemas.openxmlformats.org/officeDocument/2006/customXml" ds:itemID="{5D4396EC-A27F-4E2E-89AF-2960CD007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6165F1AD-4E6C-4C89-A541-E937EB30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609</TotalTime>
  <Pages>3</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pCR to NG.114 - IP Version</vt:lpstr>
    </vt:vector>
  </TitlesOfParts>
  <Company>Nokia Oyj</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NG.114 - IP Version</dc:title>
  <dc:subject/>
  <dc:creator>Lennart Norell</dc:creator>
  <cp:keywords/>
  <dc:description/>
  <cp:lastModifiedBy>Kimmo Kymalainen</cp:lastModifiedBy>
  <cp:revision>149</cp:revision>
  <cp:lastPrinted>2006-09-14T07:39:00Z</cp:lastPrinted>
  <dcterms:created xsi:type="dcterms:W3CDTF">2019-07-03T08:40:00Z</dcterms:created>
  <dcterms:modified xsi:type="dcterms:W3CDTF">2020-04-07T07:39:00Z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4;#Change Request|ab8ec630-e9bb-472a-9390-c7460461458c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2078b05b-1fbe-446a-a920-3951f3b42354</vt:lpwstr>
  </property>
  <property fmtid="{D5CDD505-2E9C-101B-9397-08002B2CF9AE}" pid="24" name="AuthorIds_UIVersion_1536">
    <vt:lpwstr>6</vt:lpwstr>
  </property>
</Properties>
</file>