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45A4" w:rsidRDefault="004B45A4" w:rsidP="004B45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C4-194abc</w:t>
      </w:r>
    </w:p>
    <w:p w:rsidR="004B45A4" w:rsidRDefault="004B45A4" w:rsidP="004B45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  <w:bookmarkStart w:id="0" w:name="_GoBack"/>
      <w:bookmarkEnd w:id="0"/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  <w:t>&lt;Your COMPANY NAME&gt;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 &lt;Document TITLE&gt;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 &lt;TS number and version&gt;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  <w:t>x.x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</w:t>
      </w:r>
      <w:r w:rsidR="008A5E86" w:rsidRPr="006B5418">
        <w:rPr>
          <w:lang w:val="en-US"/>
        </w:rPr>
        <w:t xml:space="preserve"> Explain the reason for change (</w:t>
      </w:r>
      <w:r w:rsidR="008A5E86" w:rsidRPr="006B5418">
        <w:rPr>
          <w:b/>
          <w:u w:val="single"/>
          <w:lang w:val="en-US"/>
        </w:rPr>
        <w:t>mandatory</w:t>
      </w:r>
      <w:r w:rsidR="008A5E86" w:rsidRPr="006B5418">
        <w:rPr>
          <w:lang w:val="en-US"/>
        </w:rPr>
        <w:t>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TS &lt;TS number and version&gt;.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394E81" w:rsidP="00CD2478">
      <w:pPr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lang w:val="en-US"/>
        </w:rPr>
        <w:t>Formatting instructions (remove this section after drafting a pCR)</w:t>
      </w:r>
    </w:p>
    <w:p w:rsidR="00394E81" w:rsidRPr="006B5418" w:rsidRDefault="00394E81" w:rsidP="00CD2478">
      <w:pPr>
        <w:rPr>
          <w:lang w:val="en-US"/>
        </w:rPr>
      </w:pPr>
      <w:r w:rsidRPr="006B5418">
        <w:rPr>
          <w:lang w:val="en-US"/>
        </w:rPr>
        <w:t>This sentence uses '</w:t>
      </w:r>
      <w:smartTag w:uri="urn:schemas-microsoft-com:office:smarttags" w:element="State">
        <w:r w:rsidRPr="006B5418">
          <w:rPr>
            <w:lang w:val="en-US"/>
          </w:rPr>
          <w:t>Normal</w:t>
        </w:r>
      </w:smartTag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text.</w:t>
      </w:r>
    </w:p>
    <w:p w:rsidR="00394E81" w:rsidRPr="006B5418" w:rsidRDefault="00394E81" w:rsidP="00394E81">
      <w:pPr>
        <w:pStyle w:val="B1"/>
        <w:rPr>
          <w:lang w:val="en-US"/>
        </w:rPr>
      </w:pPr>
      <w:r w:rsidRPr="006B5418">
        <w:rPr>
          <w:lang w:val="en-US"/>
        </w:rPr>
        <w:t>-</w:t>
      </w:r>
      <w:r w:rsidRPr="006B5418">
        <w:rPr>
          <w:lang w:val="en-US"/>
        </w:rPr>
        <w:tab/>
        <w:t xml:space="preserve">This sentence uses 'B1'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most of the bullet points.</w:t>
      </w:r>
    </w:p>
    <w:p w:rsidR="00394E81" w:rsidRPr="006B5418" w:rsidRDefault="00394E81" w:rsidP="00394E81">
      <w:pPr>
        <w:pStyle w:val="NO"/>
        <w:rPr>
          <w:lang w:val="en-US"/>
        </w:rPr>
      </w:pPr>
      <w:r w:rsidRPr="006B5418">
        <w:rPr>
          <w:lang w:val="en-US"/>
        </w:rPr>
        <w:t xml:space="preserve">NOTE: </w:t>
      </w:r>
      <w:r w:rsidRPr="006B5418">
        <w:rPr>
          <w:lang w:val="en-US"/>
        </w:rPr>
        <w:tab/>
        <w:t xml:space="preserve">This sentence uses 'NO'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informative notes.</w:t>
      </w:r>
    </w:p>
    <w:p w:rsidR="00394E81" w:rsidRPr="006B5418" w:rsidRDefault="00394E81" w:rsidP="00394E81">
      <w:pPr>
        <w:pStyle w:val="EditorsNote"/>
        <w:rPr>
          <w:lang w:val="en-US"/>
        </w:rPr>
      </w:pPr>
      <w:r w:rsidRPr="006B5418">
        <w:rPr>
          <w:lang w:val="en-US"/>
        </w:rPr>
        <w:t>Editor's note</w:t>
      </w:r>
      <w:r w:rsidR="00CE22D1">
        <w:rPr>
          <w:lang w:val="en-US"/>
        </w:rPr>
        <w:t>: This sentence uses 'Editor's Note</w:t>
      </w:r>
      <w:r w:rsidRPr="006B5418">
        <w:rPr>
          <w:lang w:val="en-US"/>
        </w:rPr>
        <w:t xml:space="preserve">' style from '3gpp_70.dot' </w:t>
      </w:r>
      <w:r w:rsidR="00CE22D1" w:rsidRPr="006B5418">
        <w:rPr>
          <w:lang w:val="en-US"/>
        </w:rPr>
        <w:t>template</w:t>
      </w:r>
      <w:r w:rsidRPr="006B5418">
        <w:rPr>
          <w:lang w:val="en-US"/>
        </w:rPr>
        <w:t>, which shall be used for all editor's notes.</w:t>
      </w:r>
    </w:p>
    <w:p w:rsidR="00394E81" w:rsidRPr="006B5418" w:rsidRDefault="00394E81" w:rsidP="00394E81">
      <w:pPr>
        <w:pStyle w:val="TH"/>
        <w:rPr>
          <w:lang w:val="en-US"/>
        </w:rPr>
      </w:pPr>
      <w:r w:rsidRPr="006B5418">
        <w:rPr>
          <w:lang w:val="en-US"/>
        </w:rPr>
        <w:t xml:space="preserve">Table </w:t>
      </w:r>
      <w:r w:rsidRPr="006B5418">
        <w:rPr>
          <w:lang w:val="en-US" w:eastAsia="zh-CN"/>
        </w:rPr>
        <w:t>x</w:t>
      </w:r>
      <w:r w:rsidRPr="006B5418">
        <w:rPr>
          <w:lang w:val="en-US"/>
        </w:rPr>
        <w:t xml:space="preserve">: This is a caption </w:t>
      </w:r>
      <w:r w:rsidR="006B5418" w:rsidRPr="006B5418">
        <w:rPr>
          <w:lang w:val="en-US"/>
        </w:rPr>
        <w:t>for</w:t>
      </w:r>
      <w:r w:rsidRPr="006B5418">
        <w:rPr>
          <w:lang w:val="en-US"/>
        </w:rPr>
        <w:t xml:space="preserve"> a table, which uses </w:t>
      </w:r>
      <w:r w:rsidR="006B5418" w:rsidRPr="006B5418">
        <w:rPr>
          <w:lang w:val="en-US"/>
        </w:rPr>
        <w:t xml:space="preserve">'TH' style from '3gpp_70.dot' </w:t>
      </w:r>
      <w:r w:rsidR="00CE22D1" w:rsidRPr="006B5418">
        <w:rPr>
          <w:lang w:val="en-US"/>
        </w:rPr>
        <w:t>template</w:t>
      </w:r>
      <w:r w:rsidR="006B5418" w:rsidRPr="006B5418">
        <w:rPr>
          <w:lang w:val="en-US"/>
        </w:rPr>
        <w:t>.</w:t>
      </w:r>
    </w:p>
    <w:p w:rsidR="006B5418" w:rsidRPr="006B5418" w:rsidRDefault="006B5418" w:rsidP="006B5418">
      <w:pPr>
        <w:pStyle w:val="TF"/>
        <w:spacing w:before="120"/>
        <w:rPr>
          <w:lang w:val="en-US"/>
        </w:rPr>
      </w:pPr>
      <w:r w:rsidRPr="006B5418">
        <w:rPr>
          <w:lang w:val="en-US"/>
        </w:rPr>
        <w:t>Figure x: This is a caption for a figure, which uses 'TF' style from '3gpp_70.dot' template.</w:t>
      </w:r>
    </w:p>
    <w:p w:rsidR="00394E81" w:rsidRDefault="006B5418" w:rsidP="00394E81">
      <w:pPr>
        <w:rPr>
          <w:lang w:val="en-US"/>
        </w:rPr>
      </w:pPr>
      <w:r w:rsidRPr="006B5418">
        <w:rPr>
          <w:lang w:val="en-US"/>
        </w:rPr>
        <w:t xml:space="preserve">The text within </w:t>
      </w:r>
      <w:r w:rsidR="00231568">
        <w:rPr>
          <w:lang w:val="en-US"/>
        </w:rPr>
        <w:t xml:space="preserve">a </w:t>
      </w:r>
      <w:r w:rsidRPr="006B5418">
        <w:rPr>
          <w:lang w:val="en-US"/>
        </w:rPr>
        <w:t>Table and</w:t>
      </w:r>
      <w:r w:rsidR="00231568">
        <w:rPr>
          <w:lang w:val="en-US"/>
        </w:rPr>
        <w:t xml:space="preserve"> a</w:t>
      </w:r>
      <w:r w:rsidRPr="006B5418">
        <w:rPr>
          <w:lang w:val="en-US"/>
        </w:rPr>
        <w:t xml:space="preserve"> Figure cells shall use either </w:t>
      </w:r>
      <w:r w:rsidRPr="006B5418">
        <w:rPr>
          <w:rStyle w:val="TAHChar"/>
          <w:lang w:val="en-US"/>
        </w:rPr>
        <w:t>'TAH'</w:t>
      </w:r>
      <w:r w:rsidRPr="006B5418">
        <w:rPr>
          <w:lang w:val="en-US"/>
        </w:rPr>
        <w:t xml:space="preserve">, </w:t>
      </w:r>
      <w:r w:rsidRPr="006B5418">
        <w:rPr>
          <w:rStyle w:val="TALChar"/>
          <w:lang w:val="en-US"/>
        </w:rPr>
        <w:t>'TAL'</w:t>
      </w:r>
      <w:r w:rsidRPr="006B5418">
        <w:rPr>
          <w:lang w:val="en-US"/>
        </w:rPr>
        <w:t xml:space="preserve"> or </w:t>
      </w:r>
      <w:r w:rsidRPr="006B5418">
        <w:rPr>
          <w:rStyle w:val="TACChar"/>
          <w:lang w:val="en-US"/>
        </w:rPr>
        <w:t>'TAC'</w:t>
      </w:r>
      <w:r w:rsidRPr="006B5418">
        <w:rPr>
          <w:lang w:val="en-US"/>
        </w:rPr>
        <w:t xml:space="preserve"> styles from '3gpp_70.dot' template.</w:t>
      </w:r>
    </w:p>
    <w:p w:rsidR="00330643" w:rsidRDefault="00330643" w:rsidP="00330643">
      <w:pPr>
        <w:pStyle w:val="TH"/>
      </w:pPr>
      <w:r>
        <w:lastRenderedPageBreak/>
        <w:t>Styles in 3GPP Specifications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5103"/>
      </w:tblGrid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H"/>
            </w:pPr>
            <w:r>
              <w:t>Use this style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H"/>
            </w:pPr>
            <w:r>
              <w:t>For this type of element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1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Clause (</w:t>
            </w:r>
            <w:r>
              <w:sym w:font="Symbol" w:char="F0AE"/>
            </w:r>
            <w:r>
              <w:t xml:space="preserve"> if numbered)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Subclause level n</w:t>
            </w:r>
            <w:r>
              <w:br/>
              <w:t xml:space="preserve">In exceptional cases, for level 6 or beyond, use </w:t>
            </w:r>
            <w:r>
              <w:rPr>
                <w:b/>
              </w:rPr>
              <w:t>Heading 5</w:t>
            </w:r>
            <w:r>
              <w:t xml:space="preserve"> if required in contents list or </w:t>
            </w:r>
            <w:r>
              <w:rPr>
                <w:b/>
              </w:rPr>
              <w:t>H6</w:t>
            </w:r>
            <w:r>
              <w:t xml:space="preserve"> if not to appear.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8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Heading 9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Annex title for TR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smartTag w:uri="urn:schemas-microsoft-com:office:smarttags" w:element="Street">
              <w:smartTag w:uri="urn:schemas-microsoft-com:office:smarttags" w:element="State">
                <w:r>
                  <w:rPr>
                    <w:b/>
                    <w:sz w:val="20"/>
                  </w:rPr>
                  <w:t>Normal</w:t>
                </w:r>
              </w:smartTag>
            </w:smartTag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Standard paragraph, Definition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EX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Reference, Example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Symbol, Abbreviation, Example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Bn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List element level n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FP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Free paragraph (left justified)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NO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integrated in the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NW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continuation in text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NF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figure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TAN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 xml:space="preserve">Note in table </w:t>
            </w:r>
            <w:r>
              <w:sym w:font="Symbol" w:char="F0AE"/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Table title, Figures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TAH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Heading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TAC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Centred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Left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TAR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Right justified text within table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TF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Figure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TT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Contents list title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PL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Programming language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EQ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Equation</w:t>
            </w:r>
          </w:p>
        </w:tc>
      </w:tr>
      <w:tr w:rsidR="00330643" w:rsidTr="00592829">
        <w:trPr>
          <w:jc w:val="center"/>
        </w:trPr>
        <w:tc>
          <w:tcPr>
            <w:tcW w:w="1701" w:type="dxa"/>
          </w:tcPr>
          <w:p w:rsidR="00330643" w:rsidRDefault="00330643" w:rsidP="00592829">
            <w:pPr>
              <w:pStyle w:val="TAL"/>
              <w:rPr>
                <w:b/>
                <w:sz w:val="20"/>
              </w:rPr>
            </w:pPr>
            <w:r>
              <w:rPr>
                <w:b/>
                <w:sz w:val="20"/>
              </w:rPr>
              <w:t>Header</w:t>
            </w:r>
          </w:p>
        </w:tc>
        <w:tc>
          <w:tcPr>
            <w:tcW w:w="5103" w:type="dxa"/>
          </w:tcPr>
          <w:p w:rsidR="00330643" w:rsidRDefault="00330643" w:rsidP="00592829">
            <w:pPr>
              <w:pStyle w:val="TAL"/>
            </w:pPr>
            <w:r>
              <w:t>Header (portrait and landscape pages)</w:t>
            </w:r>
          </w:p>
        </w:tc>
      </w:tr>
      <w:tr w:rsidR="00330643" w:rsidTr="00592829">
        <w:trPr>
          <w:jc w:val="center"/>
        </w:trPr>
        <w:tc>
          <w:tcPr>
            <w:tcW w:w="6804" w:type="dxa"/>
            <w:gridSpan w:val="2"/>
          </w:tcPr>
          <w:p w:rsidR="00330643" w:rsidRDefault="00330643" w:rsidP="00592829">
            <w:pPr>
              <w:pStyle w:val="TAL"/>
            </w:pPr>
            <w:r>
              <w:sym w:font="Symbol" w:char="F0AE"/>
            </w:r>
            <w:r>
              <w:tab/>
              <w:t>use "tab" between "item/number" and "text".</w:t>
            </w:r>
          </w:p>
          <w:p w:rsidR="00330643" w:rsidRDefault="00330643" w:rsidP="00592829">
            <w:pPr>
              <w:pStyle w:val="TAL"/>
            </w:pPr>
            <w:r>
              <w:t>EXAMPLE:</w:t>
            </w:r>
            <w:r>
              <w:tab/>
              <w:t>The "tab" is preceding this example text.</w:t>
            </w:r>
          </w:p>
        </w:tc>
      </w:tr>
    </w:tbl>
    <w:p w:rsidR="00330643" w:rsidRDefault="00330643" w:rsidP="00394E81">
      <w:pPr>
        <w:rPr>
          <w:lang w:val="en-US"/>
        </w:rPr>
      </w:pPr>
    </w:p>
    <w:p w:rsidR="00231568" w:rsidRPr="00231568" w:rsidRDefault="00231568" w:rsidP="00394E81">
      <w:pPr>
        <w:rPr>
          <w:rFonts w:ascii="Arial" w:hAnsi="Arial" w:cs="Arial"/>
          <w:b/>
          <w:bCs/>
          <w:color w:val="FFFFFF"/>
          <w:sz w:val="28"/>
          <w:szCs w:val="28"/>
          <w:lang w:val="en-US"/>
        </w:rPr>
      </w:pPr>
      <w:r w:rsidRPr="00A83ECE">
        <w:rPr>
          <w:rFonts w:ascii="Arial" w:hAnsi="Arial" w:cs="Arial"/>
          <w:b/>
          <w:bCs/>
          <w:color w:val="FFFFFF"/>
          <w:sz w:val="28"/>
          <w:highlight w:val="darkBlue"/>
          <w:lang w:val="en-US"/>
        </w:rPr>
        <w:t>Please do not create new styles!</w:t>
      </w:r>
    </w:p>
    <w:p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</w:t>
      </w:r>
      <w:r w:rsidRPr="006B5418">
        <w:rPr>
          <w:lang w:val="en-US"/>
        </w:rPr>
        <w:t xml:space="preserve"> change</w:t>
      </w:r>
      <w:r w:rsidR="00AD7C25" w:rsidRPr="006B5418">
        <w:rPr>
          <w:lang w:val="en-US"/>
        </w:rPr>
        <w:t xml:space="preserve">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C21836" w:rsidRPr="006B5418" w:rsidRDefault="00C21836" w:rsidP="00C21836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C21836" w:rsidRPr="006B5418" w:rsidRDefault="00C21836" w:rsidP="00CD2478">
      <w:pP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:rsidR="00A32441" w:rsidRPr="006B5418" w:rsidRDefault="00A32441" w:rsidP="00A32441">
      <w:pPr>
        <w:rPr>
          <w:lang w:val="en-US"/>
        </w:rPr>
      </w:pPr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3ECE" w:rsidRDefault="00A83ECE">
      <w:r>
        <w:separator/>
      </w:r>
    </w:p>
  </w:endnote>
  <w:endnote w:type="continuationSeparator" w:id="0">
    <w:p w:rsidR="00A83ECE" w:rsidRDefault="00A83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3ECE" w:rsidRDefault="00A83ECE">
      <w:r>
        <w:separator/>
      </w:r>
    </w:p>
  </w:footnote>
  <w:footnote w:type="continuationSeparator" w:id="0">
    <w:p w:rsidR="00A83ECE" w:rsidRDefault="00A83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D4C82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97F14"/>
    <w:rsid w:val="004A4BEC"/>
    <w:rsid w:val="004B45A4"/>
    <w:rsid w:val="004D077E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302F3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52C5"/>
    <w:rsid w:val="00A83ECE"/>
    <w:rsid w:val="00A84816"/>
    <w:rsid w:val="00A9104D"/>
    <w:rsid w:val="00AD7C2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51C49"/>
    <w:rsid w:val="00D53BE5"/>
    <w:rsid w:val="00D641A9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reet"/>
  <w:smartTagType w:namespaceuri="urn:schemas-microsoft-com:office:smarttags" w:name="State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543</TotalTime>
  <Pages>1</Pages>
  <Words>382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Kimmo Kymalainen</cp:lastModifiedBy>
  <cp:revision>14</cp:revision>
  <cp:lastPrinted>1899-12-31T23:00:00Z</cp:lastPrinted>
  <dcterms:created xsi:type="dcterms:W3CDTF">2019-01-14T04:28:00Z</dcterms:created>
  <dcterms:modified xsi:type="dcterms:W3CDTF">2019-09-04T18:18:00Z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