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B343C9"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V0.</w:t>
            </w:r>
            <w:del w:id="1" w:author="Jesus de Gregorio" w:date="2019-10-14T12:57:00Z">
              <w:r w:rsidRPr="0071294D" w:rsidDel="00603B15">
                <w:rPr>
                  <w:noProof w:val="0"/>
                </w:rPr>
                <w:delText>2</w:delText>
              </w:r>
            </w:del>
            <w:ins w:id="2" w:author="Jesus de Gregorio" w:date="2019-10-14T12:57:00Z">
              <w:r w:rsidR="00603B15">
                <w:rPr>
                  <w:noProof w:val="0"/>
                </w:rPr>
                <w:t>3</w:t>
              </w:r>
            </w:ins>
            <w:r w:rsidRPr="0071294D">
              <w:rPr>
                <w:noProof w:val="0"/>
              </w:rPr>
              <w:t xml:space="preserve">.0 </w:t>
            </w:r>
            <w:r w:rsidRPr="0071294D">
              <w:rPr>
                <w:noProof w:val="0"/>
                <w:sz w:val="32"/>
              </w:rPr>
              <w:t>(2019-</w:t>
            </w:r>
            <w:ins w:id="3" w:author="Jesus de Gregorio" w:date="2019-10-14T12:57:00Z">
              <w:r w:rsidR="00603B15">
                <w:rPr>
                  <w:noProof w:val="0"/>
                  <w:sz w:val="32"/>
                </w:rPr>
                <w:t>1</w:t>
              </w:r>
            </w:ins>
            <w:r w:rsidRPr="0071294D">
              <w:rPr>
                <w:noProof w:val="0"/>
                <w:sz w:val="32"/>
              </w:rPr>
              <w:t>0</w:t>
            </w:r>
            <w:del w:id="4" w:author="Jesus de Gregorio" w:date="2019-10-14T12:57:00Z">
              <w:r w:rsidRPr="0071294D" w:rsidDel="00603B15">
                <w:rPr>
                  <w:noProof w:val="0"/>
                  <w:sz w:val="32"/>
                </w:rPr>
                <w:delText>9</w:delText>
              </w:r>
            </w:del>
            <w:r w:rsidRPr="0071294D">
              <w:rPr>
                <w:noProof w:val="0"/>
                <w:sz w:val="32"/>
              </w:rPr>
              <w:t>)</w:t>
            </w:r>
          </w:p>
        </w:tc>
      </w:tr>
      <w:tr w:rsidR="004F0988" w:rsidRPr="00B343C9"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B343C9">
              <w:t>Specificatio</w:t>
            </w:r>
            <w:r w:rsidR="00B343C9">
              <w:t>n</w:t>
            </w:r>
          </w:p>
          <w:p w:rsidR="00BA4B8D" w:rsidRPr="00B343C9" w:rsidRDefault="00BA4B8D" w:rsidP="00BA4B8D">
            <w:pPr>
              <w:pStyle w:val="Guidance"/>
              <w:rPr>
                <w:rFonts w:ascii="Arial" w:hAnsi="Arial"/>
                <w:noProof/>
                <w:color w:val="auto"/>
              </w:rPr>
            </w:pPr>
          </w:p>
        </w:tc>
      </w:tr>
      <w:tr w:rsidR="004F0988" w:rsidTr="00602AEA">
        <w:trPr>
          <w:trHeight w:hRule="exact" w:val="3686"/>
        </w:trPr>
        <w:tc>
          <w:tcPr>
            <w:tcW w:w="10423" w:type="dxa"/>
            <w:gridSpan w:val="2"/>
            <w:tcBorders>
              <w:top w:val="nil"/>
              <w:left w:val="nil"/>
              <w:bottom w:val="nil"/>
              <w:right w:val="nil"/>
            </w:tcBorders>
            <w:shd w:val="clear" w:color="auto" w:fill="auto"/>
          </w:tcPr>
          <w:p w:rsidR="00B343C9" w:rsidRPr="0071294D" w:rsidRDefault="00B343C9" w:rsidP="00B343C9">
            <w:pPr>
              <w:pStyle w:val="ZT"/>
              <w:framePr w:wrap="auto" w:hAnchor="text" w:yAlign="inline"/>
            </w:pPr>
            <w:r w:rsidRPr="0071294D">
              <w:t>3rd Generation Partnership Project;</w:t>
            </w:r>
          </w:p>
          <w:p w:rsidR="00B343C9" w:rsidRPr="0071294D" w:rsidRDefault="00B343C9" w:rsidP="00B343C9">
            <w:pPr>
              <w:pStyle w:val="ZT"/>
              <w:framePr w:wrap="auto" w:hAnchor="text" w:yAlign="inline"/>
            </w:pPr>
            <w:r w:rsidRPr="0071294D">
              <w:t>Technical Specification Group Core Network and Terminals;</w:t>
            </w:r>
          </w:p>
          <w:p w:rsidR="00B343C9" w:rsidRPr="0071294D" w:rsidRDefault="00B343C9" w:rsidP="00B343C9">
            <w:pPr>
              <w:pStyle w:val="ZT"/>
              <w:framePr w:wrap="auto" w:hAnchor="text" w:yAlign="inline"/>
            </w:pPr>
            <w:r w:rsidRPr="0071294D">
              <w:t>5G System;</w:t>
            </w:r>
          </w:p>
          <w:p w:rsidR="00B343C9" w:rsidRPr="0071294D" w:rsidRDefault="00B343C9" w:rsidP="00B343C9">
            <w:pPr>
              <w:pStyle w:val="ZT"/>
              <w:framePr w:wrap="auto" w:hAnchor="text" w:yAlign="inline"/>
            </w:pPr>
            <w:r w:rsidRPr="0071294D">
              <w:t>Home Subscriber Server (HSS) Services for Interworking with UDM;</w:t>
            </w:r>
          </w:p>
          <w:p w:rsidR="00B343C9" w:rsidRPr="0071294D" w:rsidRDefault="00B343C9" w:rsidP="00B343C9">
            <w:pPr>
              <w:pStyle w:val="ZT"/>
              <w:framePr w:wrap="auto" w:hAnchor="text" w:yAlign="inline"/>
            </w:pPr>
            <w:r w:rsidRPr="0071294D">
              <w:t>Stage 3</w:t>
            </w:r>
          </w:p>
          <w:p w:rsidR="004F0988" w:rsidRPr="00133525" w:rsidRDefault="00B343C9" w:rsidP="00B343C9">
            <w:pPr>
              <w:pStyle w:val="ZT"/>
              <w:framePr w:wrap="auto" w:hAnchor="text" w:yAlign="inline"/>
              <w:rPr>
                <w:i/>
                <w:sz w:val="28"/>
              </w:rPr>
            </w:pPr>
            <w:r w:rsidRPr="0071294D">
              <w:t xml:space="preserve"> (</w:t>
            </w:r>
            <w:r w:rsidRPr="0071294D">
              <w:rPr>
                <w:rStyle w:val="ZGSM"/>
              </w:rPr>
              <w:t>Release 16</w:t>
            </w:r>
            <w:r w:rsidRPr="0071294D">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7C65F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05pt">
                  <v:imagedata r:id="rId9" o:title="5G-logo_175px"/>
                </v:shape>
              </w:pict>
            </w:r>
          </w:p>
        </w:tc>
        <w:tc>
          <w:tcPr>
            <w:tcW w:w="5540" w:type="dxa"/>
            <w:tcBorders>
              <w:top w:val="nil"/>
              <w:left w:val="nil"/>
              <w:bottom w:val="nil"/>
              <w:right w:val="nil"/>
            </w:tcBorders>
            <w:shd w:val="clear" w:color="auto" w:fill="auto"/>
          </w:tcPr>
          <w:p w:rsidR="00D57972" w:rsidRDefault="007C65F2" w:rsidP="00133525">
            <w:pPr>
              <w:jc w:val="right"/>
            </w:pPr>
            <w:r>
              <w:pict>
                <v:shape id="_x0000_i1026" type="#_x0000_t75" style="width:128.25pt;height:74.15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B343C9">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9114D7" w:rsidRPr="00133525" w:rsidRDefault="009114D7">
            <w:pPr>
              <w:rPr>
                <w:sz w:val="16"/>
              </w:rPr>
            </w:pPr>
          </w:p>
        </w:tc>
      </w:tr>
      <w:bookmarkEnd w:id="0"/>
    </w:tbl>
    <w:p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p w:rsidR="00463686" w:rsidRPr="007C65F2" w:rsidRDefault="00B343C9">
      <w:pPr>
        <w:pStyle w:val="TOC1"/>
        <w:rPr>
          <w:ins w:id="7" w:author="Jesus de Gregorio" w:date="2019-10-14T13:07:00Z"/>
          <w:rFonts w:ascii="Calibri" w:hAnsi="Calibri"/>
          <w:szCs w:val="22"/>
          <w:lang w:val="en-US" w:eastAsia="es-ES"/>
          <w:rPrChange w:id="8" w:author="Jesus de Gregorio" w:date="2019-10-14T13:07:00Z">
            <w:rPr>
              <w:ins w:id="9" w:author="Jesus de Gregorio" w:date="2019-10-14T13:07:00Z"/>
              <w:rFonts w:ascii="Calibri" w:hAnsi="Calibri"/>
              <w:szCs w:val="22"/>
              <w:lang w:val="es-ES" w:eastAsia="es-ES"/>
            </w:rPr>
          </w:rPrChange>
        </w:rPr>
      </w:pPr>
      <w:r>
        <w:fldChar w:fldCharType="begin"/>
      </w:r>
      <w:r>
        <w:instrText xml:space="preserve"> TOC \o "1-9" </w:instrText>
      </w:r>
      <w:r>
        <w:fldChar w:fldCharType="separate"/>
      </w:r>
      <w:bookmarkStart w:id="10" w:name="_GoBack"/>
      <w:bookmarkEnd w:id="10"/>
      <w:ins w:id="11" w:author="Jesus de Gregorio" w:date="2019-10-14T13:07:00Z">
        <w:r w:rsidR="00463686">
          <w:t>Foreword</w:t>
        </w:r>
        <w:r w:rsidR="00463686">
          <w:tab/>
        </w:r>
        <w:r w:rsidR="00463686">
          <w:fldChar w:fldCharType="begin"/>
        </w:r>
        <w:r w:rsidR="00463686">
          <w:instrText xml:space="preserve"> PAGEREF _Toc21950975 \h </w:instrText>
        </w:r>
      </w:ins>
      <w:r w:rsidR="00463686">
        <w:fldChar w:fldCharType="separate"/>
      </w:r>
      <w:ins w:id="12" w:author="Jesus de Gregorio" w:date="2019-10-14T13:07:00Z">
        <w:r w:rsidR="00463686">
          <w:t>5</w:t>
        </w:r>
        <w:r w:rsidR="00463686">
          <w:fldChar w:fldCharType="end"/>
        </w:r>
      </w:ins>
    </w:p>
    <w:p w:rsidR="00463686" w:rsidRPr="007C65F2" w:rsidRDefault="00463686">
      <w:pPr>
        <w:pStyle w:val="TOC1"/>
        <w:rPr>
          <w:ins w:id="13" w:author="Jesus de Gregorio" w:date="2019-10-14T13:07:00Z"/>
          <w:rFonts w:ascii="Calibri" w:hAnsi="Calibri"/>
          <w:szCs w:val="22"/>
          <w:lang w:val="en-US" w:eastAsia="es-ES"/>
          <w:rPrChange w:id="14" w:author="Jesus de Gregorio" w:date="2019-10-14T13:07:00Z">
            <w:rPr>
              <w:ins w:id="15" w:author="Jesus de Gregorio" w:date="2019-10-14T13:07:00Z"/>
              <w:rFonts w:ascii="Calibri" w:hAnsi="Calibri"/>
              <w:szCs w:val="22"/>
              <w:lang w:val="es-ES" w:eastAsia="es-ES"/>
            </w:rPr>
          </w:rPrChange>
        </w:rPr>
      </w:pPr>
      <w:ins w:id="16" w:author="Jesus de Gregorio" w:date="2019-10-14T13:07:00Z">
        <w:r>
          <w:t>Introduction</w:t>
        </w:r>
        <w:r>
          <w:tab/>
        </w:r>
        <w:r>
          <w:fldChar w:fldCharType="begin"/>
        </w:r>
        <w:r>
          <w:instrText xml:space="preserve"> PAGEREF _Toc21950976 \h </w:instrText>
        </w:r>
      </w:ins>
      <w:r>
        <w:fldChar w:fldCharType="separate"/>
      </w:r>
      <w:ins w:id="17" w:author="Jesus de Gregorio" w:date="2019-10-14T13:07:00Z">
        <w:r>
          <w:t>6</w:t>
        </w:r>
        <w:r>
          <w:fldChar w:fldCharType="end"/>
        </w:r>
      </w:ins>
    </w:p>
    <w:p w:rsidR="00463686" w:rsidRPr="007C65F2" w:rsidRDefault="00463686">
      <w:pPr>
        <w:pStyle w:val="TOC1"/>
        <w:rPr>
          <w:ins w:id="18" w:author="Jesus de Gregorio" w:date="2019-10-14T13:07:00Z"/>
          <w:rFonts w:ascii="Calibri" w:hAnsi="Calibri"/>
          <w:szCs w:val="22"/>
          <w:lang w:val="en-US" w:eastAsia="es-ES"/>
          <w:rPrChange w:id="19" w:author="Jesus de Gregorio" w:date="2019-10-14T13:07:00Z">
            <w:rPr>
              <w:ins w:id="20" w:author="Jesus de Gregorio" w:date="2019-10-14T13:07:00Z"/>
              <w:rFonts w:ascii="Calibri" w:hAnsi="Calibri"/>
              <w:szCs w:val="22"/>
              <w:lang w:val="es-ES" w:eastAsia="es-ES"/>
            </w:rPr>
          </w:rPrChange>
        </w:rPr>
      </w:pPr>
      <w:ins w:id="21" w:author="Jesus de Gregorio" w:date="2019-10-14T13:07:00Z">
        <w:r>
          <w:t>1</w:t>
        </w:r>
        <w:r w:rsidRPr="007C65F2">
          <w:rPr>
            <w:rFonts w:ascii="Calibri" w:hAnsi="Calibri"/>
            <w:szCs w:val="22"/>
            <w:lang w:val="en-US" w:eastAsia="es-ES"/>
            <w:rPrChange w:id="22" w:author="Jesus de Gregorio" w:date="2019-10-14T13:07:00Z">
              <w:rPr>
                <w:rFonts w:ascii="Calibri" w:hAnsi="Calibri"/>
                <w:szCs w:val="22"/>
                <w:lang w:val="es-ES" w:eastAsia="es-ES"/>
              </w:rPr>
            </w:rPrChange>
          </w:rPr>
          <w:tab/>
        </w:r>
        <w:r>
          <w:t>Scope</w:t>
        </w:r>
        <w:r>
          <w:tab/>
        </w:r>
        <w:r>
          <w:fldChar w:fldCharType="begin"/>
        </w:r>
        <w:r>
          <w:instrText xml:space="preserve"> PAGEREF _Toc21950977 \h </w:instrText>
        </w:r>
      </w:ins>
      <w:r>
        <w:fldChar w:fldCharType="separate"/>
      </w:r>
      <w:ins w:id="23" w:author="Jesus de Gregorio" w:date="2019-10-14T13:07:00Z">
        <w:r>
          <w:t>7</w:t>
        </w:r>
        <w:r>
          <w:fldChar w:fldCharType="end"/>
        </w:r>
      </w:ins>
    </w:p>
    <w:p w:rsidR="00463686" w:rsidRPr="007C65F2" w:rsidRDefault="00463686">
      <w:pPr>
        <w:pStyle w:val="TOC1"/>
        <w:rPr>
          <w:ins w:id="24" w:author="Jesus de Gregorio" w:date="2019-10-14T13:07:00Z"/>
          <w:rFonts w:ascii="Calibri" w:hAnsi="Calibri"/>
          <w:szCs w:val="22"/>
          <w:lang w:val="en-US" w:eastAsia="es-ES"/>
          <w:rPrChange w:id="25" w:author="Jesus de Gregorio" w:date="2019-10-14T13:07:00Z">
            <w:rPr>
              <w:ins w:id="26" w:author="Jesus de Gregorio" w:date="2019-10-14T13:07:00Z"/>
              <w:rFonts w:ascii="Calibri" w:hAnsi="Calibri"/>
              <w:szCs w:val="22"/>
              <w:lang w:val="es-ES" w:eastAsia="es-ES"/>
            </w:rPr>
          </w:rPrChange>
        </w:rPr>
      </w:pPr>
      <w:ins w:id="27" w:author="Jesus de Gregorio" w:date="2019-10-14T13:07:00Z">
        <w:r>
          <w:t>2</w:t>
        </w:r>
        <w:r w:rsidRPr="007C65F2">
          <w:rPr>
            <w:rFonts w:ascii="Calibri" w:hAnsi="Calibri"/>
            <w:szCs w:val="22"/>
            <w:lang w:val="en-US" w:eastAsia="es-ES"/>
            <w:rPrChange w:id="28" w:author="Jesus de Gregorio" w:date="2019-10-14T13:07:00Z">
              <w:rPr>
                <w:rFonts w:ascii="Calibri" w:hAnsi="Calibri"/>
                <w:szCs w:val="22"/>
                <w:lang w:val="es-ES" w:eastAsia="es-ES"/>
              </w:rPr>
            </w:rPrChange>
          </w:rPr>
          <w:tab/>
        </w:r>
        <w:r>
          <w:t>References</w:t>
        </w:r>
        <w:r>
          <w:tab/>
        </w:r>
        <w:r>
          <w:fldChar w:fldCharType="begin"/>
        </w:r>
        <w:r>
          <w:instrText xml:space="preserve"> PAGEREF _Toc21950978 \h </w:instrText>
        </w:r>
      </w:ins>
      <w:r>
        <w:fldChar w:fldCharType="separate"/>
      </w:r>
      <w:ins w:id="29" w:author="Jesus de Gregorio" w:date="2019-10-14T13:07:00Z">
        <w:r>
          <w:t>7</w:t>
        </w:r>
        <w:r>
          <w:fldChar w:fldCharType="end"/>
        </w:r>
      </w:ins>
    </w:p>
    <w:p w:rsidR="00463686" w:rsidRPr="007C65F2" w:rsidRDefault="00463686">
      <w:pPr>
        <w:pStyle w:val="TOC1"/>
        <w:rPr>
          <w:ins w:id="30" w:author="Jesus de Gregorio" w:date="2019-10-14T13:07:00Z"/>
          <w:rFonts w:ascii="Calibri" w:hAnsi="Calibri"/>
          <w:szCs w:val="22"/>
          <w:lang w:val="en-US" w:eastAsia="es-ES"/>
          <w:rPrChange w:id="31" w:author="Jesus de Gregorio" w:date="2019-10-14T13:07:00Z">
            <w:rPr>
              <w:ins w:id="32" w:author="Jesus de Gregorio" w:date="2019-10-14T13:07:00Z"/>
              <w:rFonts w:ascii="Calibri" w:hAnsi="Calibri"/>
              <w:szCs w:val="22"/>
              <w:lang w:val="es-ES" w:eastAsia="es-ES"/>
            </w:rPr>
          </w:rPrChange>
        </w:rPr>
      </w:pPr>
      <w:ins w:id="33" w:author="Jesus de Gregorio" w:date="2019-10-14T13:07:00Z">
        <w:r>
          <w:t>3</w:t>
        </w:r>
        <w:r w:rsidRPr="007C65F2">
          <w:rPr>
            <w:rFonts w:ascii="Calibri" w:hAnsi="Calibri"/>
            <w:szCs w:val="22"/>
            <w:lang w:val="en-US" w:eastAsia="es-ES"/>
            <w:rPrChange w:id="34" w:author="Jesus de Gregorio" w:date="2019-10-14T13:07:00Z">
              <w:rPr>
                <w:rFonts w:ascii="Calibri" w:hAnsi="Calibri"/>
                <w:szCs w:val="22"/>
                <w:lang w:val="es-ES" w:eastAsia="es-ES"/>
              </w:rPr>
            </w:rPrChange>
          </w:rPr>
          <w:tab/>
        </w:r>
        <w:r>
          <w:t>Definitions of terms, symbols and abbreviations</w:t>
        </w:r>
        <w:r>
          <w:tab/>
        </w:r>
        <w:r>
          <w:fldChar w:fldCharType="begin"/>
        </w:r>
        <w:r>
          <w:instrText xml:space="preserve"> PAGEREF _Toc21950979 \h </w:instrText>
        </w:r>
      </w:ins>
      <w:r>
        <w:fldChar w:fldCharType="separate"/>
      </w:r>
      <w:ins w:id="35" w:author="Jesus de Gregorio" w:date="2019-10-14T13:07:00Z">
        <w:r>
          <w:t>8</w:t>
        </w:r>
        <w:r>
          <w:fldChar w:fldCharType="end"/>
        </w:r>
      </w:ins>
    </w:p>
    <w:p w:rsidR="00463686" w:rsidRPr="007C65F2" w:rsidRDefault="00463686">
      <w:pPr>
        <w:pStyle w:val="TOC2"/>
        <w:rPr>
          <w:ins w:id="36" w:author="Jesus de Gregorio" w:date="2019-10-14T13:07:00Z"/>
          <w:rFonts w:ascii="Calibri" w:hAnsi="Calibri"/>
          <w:sz w:val="22"/>
          <w:szCs w:val="22"/>
          <w:lang w:val="en-US" w:eastAsia="es-ES"/>
          <w:rPrChange w:id="37" w:author="Jesus de Gregorio" w:date="2019-10-14T13:07:00Z">
            <w:rPr>
              <w:ins w:id="38" w:author="Jesus de Gregorio" w:date="2019-10-14T13:07:00Z"/>
              <w:rFonts w:ascii="Calibri" w:hAnsi="Calibri"/>
              <w:sz w:val="22"/>
              <w:szCs w:val="22"/>
              <w:lang w:val="es-ES" w:eastAsia="es-ES"/>
            </w:rPr>
          </w:rPrChange>
        </w:rPr>
      </w:pPr>
      <w:ins w:id="39" w:author="Jesus de Gregorio" w:date="2019-10-14T13:07:00Z">
        <w:r>
          <w:t>3.1</w:t>
        </w:r>
        <w:r w:rsidRPr="007C65F2">
          <w:rPr>
            <w:rFonts w:ascii="Calibri" w:hAnsi="Calibri"/>
            <w:sz w:val="22"/>
            <w:szCs w:val="22"/>
            <w:lang w:val="en-US" w:eastAsia="es-ES"/>
            <w:rPrChange w:id="40" w:author="Jesus de Gregorio" w:date="2019-10-14T13:07:00Z">
              <w:rPr>
                <w:rFonts w:ascii="Calibri" w:hAnsi="Calibri"/>
                <w:sz w:val="22"/>
                <w:szCs w:val="22"/>
                <w:lang w:val="es-ES" w:eastAsia="es-ES"/>
              </w:rPr>
            </w:rPrChange>
          </w:rPr>
          <w:tab/>
        </w:r>
        <w:r>
          <w:t>Terms</w:t>
        </w:r>
        <w:r>
          <w:tab/>
        </w:r>
        <w:r>
          <w:fldChar w:fldCharType="begin"/>
        </w:r>
        <w:r>
          <w:instrText xml:space="preserve"> PAGEREF _Toc21950980 \h </w:instrText>
        </w:r>
      </w:ins>
      <w:r>
        <w:fldChar w:fldCharType="separate"/>
      </w:r>
      <w:ins w:id="41" w:author="Jesus de Gregorio" w:date="2019-10-14T13:07:00Z">
        <w:r>
          <w:t>8</w:t>
        </w:r>
        <w:r>
          <w:fldChar w:fldCharType="end"/>
        </w:r>
      </w:ins>
    </w:p>
    <w:p w:rsidR="00463686" w:rsidRPr="007C65F2" w:rsidRDefault="00463686">
      <w:pPr>
        <w:pStyle w:val="TOC2"/>
        <w:rPr>
          <w:ins w:id="42" w:author="Jesus de Gregorio" w:date="2019-10-14T13:07:00Z"/>
          <w:rFonts w:ascii="Calibri" w:hAnsi="Calibri"/>
          <w:sz w:val="22"/>
          <w:szCs w:val="22"/>
          <w:lang w:val="en-US" w:eastAsia="es-ES"/>
          <w:rPrChange w:id="43" w:author="Jesus de Gregorio" w:date="2019-10-14T13:07:00Z">
            <w:rPr>
              <w:ins w:id="44" w:author="Jesus de Gregorio" w:date="2019-10-14T13:07:00Z"/>
              <w:rFonts w:ascii="Calibri" w:hAnsi="Calibri"/>
              <w:sz w:val="22"/>
              <w:szCs w:val="22"/>
              <w:lang w:val="es-ES" w:eastAsia="es-ES"/>
            </w:rPr>
          </w:rPrChange>
        </w:rPr>
      </w:pPr>
      <w:ins w:id="45" w:author="Jesus de Gregorio" w:date="2019-10-14T13:07:00Z">
        <w:r>
          <w:t>3.2</w:t>
        </w:r>
        <w:r w:rsidRPr="007C65F2">
          <w:rPr>
            <w:rFonts w:ascii="Calibri" w:hAnsi="Calibri"/>
            <w:sz w:val="22"/>
            <w:szCs w:val="22"/>
            <w:lang w:val="en-US" w:eastAsia="es-ES"/>
            <w:rPrChange w:id="46" w:author="Jesus de Gregorio" w:date="2019-10-14T13:07:00Z">
              <w:rPr>
                <w:rFonts w:ascii="Calibri" w:hAnsi="Calibri"/>
                <w:sz w:val="22"/>
                <w:szCs w:val="22"/>
                <w:lang w:val="es-ES" w:eastAsia="es-ES"/>
              </w:rPr>
            </w:rPrChange>
          </w:rPr>
          <w:tab/>
        </w:r>
        <w:r>
          <w:t>Symbols</w:t>
        </w:r>
        <w:r>
          <w:tab/>
        </w:r>
        <w:r>
          <w:fldChar w:fldCharType="begin"/>
        </w:r>
        <w:r>
          <w:instrText xml:space="preserve"> PAGEREF _Toc21950981 \h </w:instrText>
        </w:r>
      </w:ins>
      <w:r>
        <w:fldChar w:fldCharType="separate"/>
      </w:r>
      <w:ins w:id="47" w:author="Jesus de Gregorio" w:date="2019-10-14T13:07:00Z">
        <w:r>
          <w:t>8</w:t>
        </w:r>
        <w:r>
          <w:fldChar w:fldCharType="end"/>
        </w:r>
      </w:ins>
    </w:p>
    <w:p w:rsidR="00463686" w:rsidRPr="007C65F2" w:rsidRDefault="00463686">
      <w:pPr>
        <w:pStyle w:val="TOC2"/>
        <w:rPr>
          <w:ins w:id="48" w:author="Jesus de Gregorio" w:date="2019-10-14T13:07:00Z"/>
          <w:rFonts w:ascii="Calibri" w:hAnsi="Calibri"/>
          <w:sz w:val="22"/>
          <w:szCs w:val="22"/>
          <w:lang w:val="en-US" w:eastAsia="es-ES"/>
          <w:rPrChange w:id="49" w:author="Jesus de Gregorio" w:date="2019-10-14T13:07:00Z">
            <w:rPr>
              <w:ins w:id="50" w:author="Jesus de Gregorio" w:date="2019-10-14T13:07:00Z"/>
              <w:rFonts w:ascii="Calibri" w:hAnsi="Calibri"/>
              <w:sz w:val="22"/>
              <w:szCs w:val="22"/>
              <w:lang w:val="es-ES" w:eastAsia="es-ES"/>
            </w:rPr>
          </w:rPrChange>
        </w:rPr>
      </w:pPr>
      <w:ins w:id="51" w:author="Jesus de Gregorio" w:date="2019-10-14T13:07:00Z">
        <w:r>
          <w:t>3.3</w:t>
        </w:r>
        <w:r w:rsidRPr="007C65F2">
          <w:rPr>
            <w:rFonts w:ascii="Calibri" w:hAnsi="Calibri"/>
            <w:sz w:val="22"/>
            <w:szCs w:val="22"/>
            <w:lang w:val="en-US" w:eastAsia="es-ES"/>
            <w:rPrChange w:id="52" w:author="Jesus de Gregorio" w:date="2019-10-14T13:07:00Z">
              <w:rPr>
                <w:rFonts w:ascii="Calibri" w:hAnsi="Calibri"/>
                <w:sz w:val="22"/>
                <w:szCs w:val="22"/>
                <w:lang w:val="es-ES" w:eastAsia="es-ES"/>
              </w:rPr>
            </w:rPrChange>
          </w:rPr>
          <w:tab/>
        </w:r>
        <w:r>
          <w:t>Abbreviations</w:t>
        </w:r>
        <w:r>
          <w:tab/>
        </w:r>
        <w:r>
          <w:fldChar w:fldCharType="begin"/>
        </w:r>
        <w:r>
          <w:instrText xml:space="preserve"> PAGEREF _Toc21950982 \h </w:instrText>
        </w:r>
      </w:ins>
      <w:r>
        <w:fldChar w:fldCharType="separate"/>
      </w:r>
      <w:ins w:id="53" w:author="Jesus de Gregorio" w:date="2019-10-14T13:07:00Z">
        <w:r>
          <w:t>8</w:t>
        </w:r>
        <w:r>
          <w:fldChar w:fldCharType="end"/>
        </w:r>
      </w:ins>
    </w:p>
    <w:p w:rsidR="00463686" w:rsidRPr="007C65F2" w:rsidRDefault="00463686">
      <w:pPr>
        <w:pStyle w:val="TOC1"/>
        <w:rPr>
          <w:ins w:id="54" w:author="Jesus de Gregorio" w:date="2019-10-14T13:07:00Z"/>
          <w:rFonts w:ascii="Calibri" w:hAnsi="Calibri"/>
          <w:szCs w:val="22"/>
          <w:lang w:val="en-US" w:eastAsia="es-ES"/>
          <w:rPrChange w:id="55" w:author="Jesus de Gregorio" w:date="2019-10-14T13:07:00Z">
            <w:rPr>
              <w:ins w:id="56" w:author="Jesus de Gregorio" w:date="2019-10-14T13:07:00Z"/>
              <w:rFonts w:ascii="Calibri" w:hAnsi="Calibri"/>
              <w:szCs w:val="22"/>
              <w:lang w:val="es-ES" w:eastAsia="es-ES"/>
            </w:rPr>
          </w:rPrChange>
        </w:rPr>
      </w:pPr>
      <w:ins w:id="57" w:author="Jesus de Gregorio" w:date="2019-10-14T13:07:00Z">
        <w:r>
          <w:t>4</w:t>
        </w:r>
        <w:r w:rsidRPr="007C65F2">
          <w:rPr>
            <w:rFonts w:ascii="Calibri" w:hAnsi="Calibri"/>
            <w:szCs w:val="22"/>
            <w:lang w:val="en-US" w:eastAsia="es-ES"/>
            <w:rPrChange w:id="58" w:author="Jesus de Gregorio" w:date="2019-10-14T13:07:00Z">
              <w:rPr>
                <w:rFonts w:ascii="Calibri" w:hAnsi="Calibri"/>
                <w:szCs w:val="22"/>
                <w:lang w:val="es-ES" w:eastAsia="es-ES"/>
              </w:rPr>
            </w:rPrChange>
          </w:rPr>
          <w:tab/>
        </w:r>
        <w:r>
          <w:t>Overview</w:t>
        </w:r>
        <w:r>
          <w:tab/>
        </w:r>
        <w:r>
          <w:fldChar w:fldCharType="begin"/>
        </w:r>
        <w:r>
          <w:instrText xml:space="preserve"> PAGEREF _Toc21950983 \h </w:instrText>
        </w:r>
      </w:ins>
      <w:r>
        <w:fldChar w:fldCharType="separate"/>
      </w:r>
      <w:ins w:id="59" w:author="Jesus de Gregorio" w:date="2019-10-14T13:07:00Z">
        <w:r>
          <w:t>8</w:t>
        </w:r>
        <w:r>
          <w:fldChar w:fldCharType="end"/>
        </w:r>
      </w:ins>
    </w:p>
    <w:p w:rsidR="00463686" w:rsidRPr="007C65F2" w:rsidRDefault="00463686">
      <w:pPr>
        <w:pStyle w:val="TOC2"/>
        <w:rPr>
          <w:ins w:id="60" w:author="Jesus de Gregorio" w:date="2019-10-14T13:07:00Z"/>
          <w:rFonts w:ascii="Calibri" w:hAnsi="Calibri"/>
          <w:sz w:val="22"/>
          <w:szCs w:val="22"/>
          <w:lang w:val="en-US" w:eastAsia="es-ES"/>
          <w:rPrChange w:id="61" w:author="Jesus de Gregorio" w:date="2019-10-14T13:07:00Z">
            <w:rPr>
              <w:ins w:id="62" w:author="Jesus de Gregorio" w:date="2019-10-14T13:07:00Z"/>
              <w:rFonts w:ascii="Calibri" w:hAnsi="Calibri"/>
              <w:sz w:val="22"/>
              <w:szCs w:val="22"/>
              <w:lang w:val="es-ES" w:eastAsia="es-ES"/>
            </w:rPr>
          </w:rPrChange>
        </w:rPr>
      </w:pPr>
      <w:ins w:id="63" w:author="Jesus de Gregorio" w:date="2019-10-14T13:07:00Z">
        <w:r>
          <w:t>4.1</w:t>
        </w:r>
        <w:r w:rsidRPr="007C65F2">
          <w:rPr>
            <w:rFonts w:ascii="Calibri" w:hAnsi="Calibri"/>
            <w:sz w:val="22"/>
            <w:szCs w:val="22"/>
            <w:lang w:val="en-US" w:eastAsia="es-ES"/>
            <w:rPrChange w:id="64" w:author="Jesus de Gregorio" w:date="2019-10-14T13:07:00Z">
              <w:rPr>
                <w:rFonts w:ascii="Calibri" w:hAnsi="Calibri"/>
                <w:sz w:val="22"/>
                <w:szCs w:val="22"/>
                <w:lang w:val="es-ES" w:eastAsia="es-ES"/>
              </w:rPr>
            </w:rPrChange>
          </w:rPr>
          <w:tab/>
        </w:r>
        <w:r>
          <w:t>Introduction</w:t>
        </w:r>
        <w:r>
          <w:tab/>
        </w:r>
        <w:r>
          <w:fldChar w:fldCharType="begin"/>
        </w:r>
        <w:r>
          <w:instrText xml:space="preserve"> PAGEREF _Toc21950984 \h </w:instrText>
        </w:r>
      </w:ins>
      <w:r>
        <w:fldChar w:fldCharType="separate"/>
      </w:r>
      <w:ins w:id="65" w:author="Jesus de Gregorio" w:date="2019-10-14T13:07:00Z">
        <w:r>
          <w:t>8</w:t>
        </w:r>
        <w:r>
          <w:fldChar w:fldCharType="end"/>
        </w:r>
      </w:ins>
    </w:p>
    <w:p w:rsidR="00463686" w:rsidRPr="007C65F2" w:rsidRDefault="00463686">
      <w:pPr>
        <w:pStyle w:val="TOC1"/>
        <w:rPr>
          <w:ins w:id="66" w:author="Jesus de Gregorio" w:date="2019-10-14T13:07:00Z"/>
          <w:rFonts w:ascii="Calibri" w:hAnsi="Calibri"/>
          <w:szCs w:val="22"/>
          <w:lang w:val="en-US" w:eastAsia="es-ES"/>
          <w:rPrChange w:id="67" w:author="Jesus de Gregorio" w:date="2019-10-14T13:07:00Z">
            <w:rPr>
              <w:ins w:id="68" w:author="Jesus de Gregorio" w:date="2019-10-14T13:07:00Z"/>
              <w:rFonts w:ascii="Calibri" w:hAnsi="Calibri"/>
              <w:szCs w:val="22"/>
              <w:lang w:val="es-ES" w:eastAsia="es-ES"/>
            </w:rPr>
          </w:rPrChange>
        </w:rPr>
      </w:pPr>
      <w:ins w:id="69" w:author="Jesus de Gregorio" w:date="2019-10-14T13:07:00Z">
        <w:r>
          <w:t>5</w:t>
        </w:r>
        <w:r w:rsidRPr="007C65F2">
          <w:rPr>
            <w:rFonts w:ascii="Calibri" w:hAnsi="Calibri"/>
            <w:szCs w:val="22"/>
            <w:lang w:val="en-US" w:eastAsia="es-ES"/>
            <w:rPrChange w:id="70" w:author="Jesus de Gregorio" w:date="2019-10-14T13:07:00Z">
              <w:rPr>
                <w:rFonts w:ascii="Calibri" w:hAnsi="Calibri"/>
                <w:szCs w:val="22"/>
                <w:lang w:val="es-ES" w:eastAsia="es-ES"/>
              </w:rPr>
            </w:rPrChange>
          </w:rPr>
          <w:tab/>
        </w:r>
        <w:r>
          <w:t>Services offered by the HSS</w:t>
        </w:r>
        <w:r>
          <w:tab/>
        </w:r>
        <w:r>
          <w:fldChar w:fldCharType="begin"/>
        </w:r>
        <w:r>
          <w:instrText xml:space="preserve"> PAGEREF _Toc21950985 \h </w:instrText>
        </w:r>
      </w:ins>
      <w:r>
        <w:fldChar w:fldCharType="separate"/>
      </w:r>
      <w:ins w:id="71" w:author="Jesus de Gregorio" w:date="2019-10-14T13:07:00Z">
        <w:r>
          <w:t>9</w:t>
        </w:r>
        <w:r>
          <w:fldChar w:fldCharType="end"/>
        </w:r>
      </w:ins>
    </w:p>
    <w:p w:rsidR="00463686" w:rsidRPr="007C65F2" w:rsidRDefault="00463686">
      <w:pPr>
        <w:pStyle w:val="TOC2"/>
        <w:rPr>
          <w:ins w:id="72" w:author="Jesus de Gregorio" w:date="2019-10-14T13:07:00Z"/>
          <w:rFonts w:ascii="Calibri" w:hAnsi="Calibri"/>
          <w:sz w:val="22"/>
          <w:szCs w:val="22"/>
          <w:lang w:val="en-US" w:eastAsia="es-ES"/>
          <w:rPrChange w:id="73" w:author="Jesus de Gregorio" w:date="2019-10-14T13:07:00Z">
            <w:rPr>
              <w:ins w:id="74" w:author="Jesus de Gregorio" w:date="2019-10-14T13:07:00Z"/>
              <w:rFonts w:ascii="Calibri" w:hAnsi="Calibri"/>
              <w:sz w:val="22"/>
              <w:szCs w:val="22"/>
              <w:lang w:val="es-ES" w:eastAsia="es-ES"/>
            </w:rPr>
          </w:rPrChange>
        </w:rPr>
      </w:pPr>
      <w:ins w:id="75" w:author="Jesus de Gregorio" w:date="2019-10-14T13:07:00Z">
        <w:r>
          <w:t>5.1</w:t>
        </w:r>
        <w:r w:rsidRPr="007C65F2">
          <w:rPr>
            <w:rFonts w:ascii="Calibri" w:hAnsi="Calibri"/>
            <w:sz w:val="22"/>
            <w:szCs w:val="22"/>
            <w:lang w:val="en-US" w:eastAsia="es-ES"/>
            <w:rPrChange w:id="76" w:author="Jesus de Gregorio" w:date="2019-10-14T13:07:00Z">
              <w:rPr>
                <w:rFonts w:ascii="Calibri" w:hAnsi="Calibri"/>
                <w:sz w:val="22"/>
                <w:szCs w:val="22"/>
                <w:lang w:val="es-ES" w:eastAsia="es-ES"/>
              </w:rPr>
            </w:rPrChange>
          </w:rPr>
          <w:tab/>
        </w:r>
        <w:r>
          <w:t>Introduction</w:t>
        </w:r>
        <w:r>
          <w:tab/>
        </w:r>
        <w:r>
          <w:fldChar w:fldCharType="begin"/>
        </w:r>
        <w:r>
          <w:instrText xml:space="preserve"> PAGEREF _Toc21950986 \h </w:instrText>
        </w:r>
      </w:ins>
      <w:r>
        <w:fldChar w:fldCharType="separate"/>
      </w:r>
      <w:ins w:id="77" w:author="Jesus de Gregorio" w:date="2019-10-14T13:07:00Z">
        <w:r>
          <w:t>9</w:t>
        </w:r>
        <w:r>
          <w:fldChar w:fldCharType="end"/>
        </w:r>
      </w:ins>
    </w:p>
    <w:p w:rsidR="00463686" w:rsidRPr="007C65F2" w:rsidRDefault="00463686">
      <w:pPr>
        <w:pStyle w:val="TOC2"/>
        <w:rPr>
          <w:ins w:id="78" w:author="Jesus de Gregorio" w:date="2019-10-14T13:07:00Z"/>
          <w:rFonts w:ascii="Calibri" w:hAnsi="Calibri"/>
          <w:sz w:val="22"/>
          <w:szCs w:val="22"/>
          <w:lang w:val="en-US" w:eastAsia="es-ES"/>
          <w:rPrChange w:id="79" w:author="Jesus de Gregorio" w:date="2019-10-14T13:07:00Z">
            <w:rPr>
              <w:ins w:id="80" w:author="Jesus de Gregorio" w:date="2019-10-14T13:07:00Z"/>
              <w:rFonts w:ascii="Calibri" w:hAnsi="Calibri"/>
              <w:sz w:val="22"/>
              <w:szCs w:val="22"/>
              <w:lang w:val="es-ES" w:eastAsia="es-ES"/>
            </w:rPr>
          </w:rPrChange>
        </w:rPr>
      </w:pPr>
      <w:ins w:id="81" w:author="Jesus de Gregorio" w:date="2019-10-14T13:07:00Z">
        <w:r>
          <w:t>5.2</w:t>
        </w:r>
        <w:r w:rsidRPr="007C65F2">
          <w:rPr>
            <w:rFonts w:ascii="Calibri" w:hAnsi="Calibri"/>
            <w:sz w:val="22"/>
            <w:szCs w:val="22"/>
            <w:lang w:val="en-US" w:eastAsia="es-ES"/>
            <w:rPrChange w:id="82" w:author="Jesus de Gregorio" w:date="2019-10-14T13:07:00Z">
              <w:rPr>
                <w:rFonts w:ascii="Calibri" w:hAnsi="Calibri"/>
                <w:sz w:val="22"/>
                <w:szCs w:val="22"/>
                <w:lang w:val="es-ES" w:eastAsia="es-ES"/>
              </w:rPr>
            </w:rPrChange>
          </w:rPr>
          <w:tab/>
        </w:r>
        <w:r>
          <w:t>Nhss_UEAuthentication Service</w:t>
        </w:r>
        <w:r>
          <w:tab/>
        </w:r>
        <w:r>
          <w:fldChar w:fldCharType="begin"/>
        </w:r>
        <w:r>
          <w:instrText xml:space="preserve"> PAGEREF _Toc21950987 \h </w:instrText>
        </w:r>
      </w:ins>
      <w:r>
        <w:fldChar w:fldCharType="separate"/>
      </w:r>
      <w:ins w:id="83" w:author="Jesus de Gregorio" w:date="2019-10-14T13:07:00Z">
        <w:r>
          <w:t>9</w:t>
        </w:r>
        <w:r>
          <w:fldChar w:fldCharType="end"/>
        </w:r>
      </w:ins>
    </w:p>
    <w:p w:rsidR="00463686" w:rsidRPr="007C65F2" w:rsidRDefault="00463686">
      <w:pPr>
        <w:pStyle w:val="TOC3"/>
        <w:rPr>
          <w:ins w:id="84" w:author="Jesus de Gregorio" w:date="2019-10-14T13:07:00Z"/>
          <w:rFonts w:ascii="Calibri" w:hAnsi="Calibri"/>
          <w:sz w:val="22"/>
          <w:szCs w:val="22"/>
          <w:lang w:val="en-US" w:eastAsia="es-ES"/>
          <w:rPrChange w:id="85" w:author="Jesus de Gregorio" w:date="2019-10-14T13:07:00Z">
            <w:rPr>
              <w:ins w:id="86" w:author="Jesus de Gregorio" w:date="2019-10-14T13:07:00Z"/>
              <w:rFonts w:ascii="Calibri" w:hAnsi="Calibri"/>
              <w:sz w:val="22"/>
              <w:szCs w:val="22"/>
              <w:lang w:val="es-ES" w:eastAsia="es-ES"/>
            </w:rPr>
          </w:rPrChange>
        </w:rPr>
      </w:pPr>
      <w:ins w:id="87" w:author="Jesus de Gregorio" w:date="2019-10-14T13:07:00Z">
        <w:r>
          <w:t>5.2.1</w:t>
        </w:r>
        <w:r w:rsidRPr="007C65F2">
          <w:rPr>
            <w:rFonts w:ascii="Calibri" w:hAnsi="Calibri"/>
            <w:sz w:val="22"/>
            <w:szCs w:val="22"/>
            <w:lang w:val="en-US" w:eastAsia="es-ES"/>
            <w:rPrChange w:id="88" w:author="Jesus de Gregorio" w:date="2019-10-14T13:07:00Z">
              <w:rPr>
                <w:rFonts w:ascii="Calibri" w:hAnsi="Calibri"/>
                <w:sz w:val="22"/>
                <w:szCs w:val="22"/>
                <w:lang w:val="es-ES" w:eastAsia="es-ES"/>
              </w:rPr>
            </w:rPrChange>
          </w:rPr>
          <w:tab/>
        </w:r>
        <w:r>
          <w:t>Service Description</w:t>
        </w:r>
        <w:r>
          <w:tab/>
        </w:r>
        <w:r>
          <w:fldChar w:fldCharType="begin"/>
        </w:r>
        <w:r>
          <w:instrText xml:space="preserve"> PAGEREF _Toc21950988 \h </w:instrText>
        </w:r>
      </w:ins>
      <w:r>
        <w:fldChar w:fldCharType="separate"/>
      </w:r>
      <w:ins w:id="89" w:author="Jesus de Gregorio" w:date="2019-10-14T13:07:00Z">
        <w:r>
          <w:t>9</w:t>
        </w:r>
        <w:r>
          <w:fldChar w:fldCharType="end"/>
        </w:r>
      </w:ins>
    </w:p>
    <w:p w:rsidR="00463686" w:rsidRPr="007C65F2" w:rsidRDefault="00463686">
      <w:pPr>
        <w:pStyle w:val="TOC3"/>
        <w:rPr>
          <w:ins w:id="90" w:author="Jesus de Gregorio" w:date="2019-10-14T13:07:00Z"/>
          <w:rFonts w:ascii="Calibri" w:hAnsi="Calibri"/>
          <w:sz w:val="22"/>
          <w:szCs w:val="22"/>
          <w:lang w:val="en-US" w:eastAsia="es-ES"/>
          <w:rPrChange w:id="91" w:author="Jesus de Gregorio" w:date="2019-10-14T13:07:00Z">
            <w:rPr>
              <w:ins w:id="92" w:author="Jesus de Gregorio" w:date="2019-10-14T13:07:00Z"/>
              <w:rFonts w:ascii="Calibri" w:hAnsi="Calibri"/>
              <w:sz w:val="22"/>
              <w:szCs w:val="22"/>
              <w:lang w:val="es-ES" w:eastAsia="es-ES"/>
            </w:rPr>
          </w:rPrChange>
        </w:rPr>
      </w:pPr>
      <w:ins w:id="93" w:author="Jesus de Gregorio" w:date="2019-10-14T13:07:00Z">
        <w:r>
          <w:t>5.2.2</w:t>
        </w:r>
        <w:r w:rsidRPr="007C65F2">
          <w:rPr>
            <w:rFonts w:ascii="Calibri" w:hAnsi="Calibri"/>
            <w:sz w:val="22"/>
            <w:szCs w:val="22"/>
            <w:lang w:val="en-US" w:eastAsia="es-ES"/>
            <w:rPrChange w:id="94" w:author="Jesus de Gregorio" w:date="2019-10-14T13:07:00Z">
              <w:rPr>
                <w:rFonts w:ascii="Calibri" w:hAnsi="Calibri"/>
                <w:sz w:val="22"/>
                <w:szCs w:val="22"/>
                <w:lang w:val="es-ES" w:eastAsia="es-ES"/>
              </w:rPr>
            </w:rPrChange>
          </w:rPr>
          <w:tab/>
        </w:r>
        <w:r>
          <w:t>Service Operations</w:t>
        </w:r>
        <w:r>
          <w:tab/>
        </w:r>
        <w:r>
          <w:fldChar w:fldCharType="begin"/>
        </w:r>
        <w:r>
          <w:instrText xml:space="preserve"> PAGEREF _Toc21950989 \h </w:instrText>
        </w:r>
      </w:ins>
      <w:r>
        <w:fldChar w:fldCharType="separate"/>
      </w:r>
      <w:ins w:id="95" w:author="Jesus de Gregorio" w:date="2019-10-14T13:07:00Z">
        <w:r>
          <w:t>9</w:t>
        </w:r>
        <w:r>
          <w:fldChar w:fldCharType="end"/>
        </w:r>
      </w:ins>
    </w:p>
    <w:p w:rsidR="00463686" w:rsidRPr="007C65F2" w:rsidRDefault="00463686">
      <w:pPr>
        <w:pStyle w:val="TOC4"/>
        <w:rPr>
          <w:ins w:id="96" w:author="Jesus de Gregorio" w:date="2019-10-14T13:07:00Z"/>
          <w:rFonts w:ascii="Calibri" w:hAnsi="Calibri"/>
          <w:sz w:val="22"/>
          <w:szCs w:val="22"/>
          <w:lang w:val="en-US" w:eastAsia="es-ES"/>
          <w:rPrChange w:id="97" w:author="Jesus de Gregorio" w:date="2019-10-14T13:07:00Z">
            <w:rPr>
              <w:ins w:id="98" w:author="Jesus de Gregorio" w:date="2019-10-14T13:07:00Z"/>
              <w:rFonts w:ascii="Calibri" w:hAnsi="Calibri"/>
              <w:sz w:val="22"/>
              <w:szCs w:val="22"/>
              <w:lang w:val="es-ES" w:eastAsia="es-ES"/>
            </w:rPr>
          </w:rPrChange>
        </w:rPr>
      </w:pPr>
      <w:ins w:id="99" w:author="Jesus de Gregorio" w:date="2019-10-14T13:07:00Z">
        <w:r>
          <w:t>5.2.2.1</w:t>
        </w:r>
        <w:r w:rsidRPr="007C65F2">
          <w:rPr>
            <w:rFonts w:ascii="Calibri" w:hAnsi="Calibri"/>
            <w:sz w:val="22"/>
            <w:szCs w:val="22"/>
            <w:lang w:val="en-US" w:eastAsia="es-ES"/>
            <w:rPrChange w:id="100" w:author="Jesus de Gregorio" w:date="2019-10-14T13:07:00Z">
              <w:rPr>
                <w:rFonts w:ascii="Calibri" w:hAnsi="Calibri"/>
                <w:sz w:val="22"/>
                <w:szCs w:val="22"/>
                <w:lang w:val="es-ES" w:eastAsia="es-ES"/>
              </w:rPr>
            </w:rPrChange>
          </w:rPr>
          <w:tab/>
        </w:r>
        <w:r>
          <w:t>Introduction</w:t>
        </w:r>
        <w:r>
          <w:tab/>
        </w:r>
        <w:r>
          <w:fldChar w:fldCharType="begin"/>
        </w:r>
        <w:r>
          <w:instrText xml:space="preserve"> PAGEREF _Toc21950990 \h </w:instrText>
        </w:r>
      </w:ins>
      <w:r>
        <w:fldChar w:fldCharType="separate"/>
      </w:r>
      <w:ins w:id="101" w:author="Jesus de Gregorio" w:date="2019-10-14T13:07:00Z">
        <w:r>
          <w:t>9</w:t>
        </w:r>
        <w:r>
          <w:fldChar w:fldCharType="end"/>
        </w:r>
      </w:ins>
    </w:p>
    <w:p w:rsidR="00463686" w:rsidRPr="007C65F2" w:rsidRDefault="00463686">
      <w:pPr>
        <w:pStyle w:val="TOC4"/>
        <w:rPr>
          <w:ins w:id="102" w:author="Jesus de Gregorio" w:date="2019-10-14T13:07:00Z"/>
          <w:rFonts w:ascii="Calibri" w:hAnsi="Calibri"/>
          <w:sz w:val="22"/>
          <w:szCs w:val="22"/>
          <w:lang w:val="en-US" w:eastAsia="es-ES"/>
          <w:rPrChange w:id="103" w:author="Jesus de Gregorio" w:date="2019-10-14T13:07:00Z">
            <w:rPr>
              <w:ins w:id="104" w:author="Jesus de Gregorio" w:date="2019-10-14T13:07:00Z"/>
              <w:rFonts w:ascii="Calibri" w:hAnsi="Calibri"/>
              <w:sz w:val="22"/>
              <w:szCs w:val="22"/>
              <w:lang w:val="es-ES" w:eastAsia="es-ES"/>
            </w:rPr>
          </w:rPrChange>
        </w:rPr>
      </w:pPr>
      <w:ins w:id="105" w:author="Jesus de Gregorio" w:date="2019-10-14T13:07:00Z">
        <w:r>
          <w:t>5.2.2.2</w:t>
        </w:r>
        <w:r w:rsidRPr="007C65F2">
          <w:rPr>
            <w:rFonts w:ascii="Calibri" w:hAnsi="Calibri"/>
            <w:sz w:val="22"/>
            <w:szCs w:val="22"/>
            <w:lang w:val="en-US" w:eastAsia="es-ES"/>
            <w:rPrChange w:id="106" w:author="Jesus de Gregorio" w:date="2019-10-14T13:07:00Z">
              <w:rPr>
                <w:rFonts w:ascii="Calibri" w:hAnsi="Calibri"/>
                <w:sz w:val="22"/>
                <w:szCs w:val="22"/>
                <w:lang w:val="es-ES" w:eastAsia="es-ES"/>
              </w:rPr>
            </w:rPrChange>
          </w:rPr>
          <w:tab/>
        </w:r>
        <w:r>
          <w:t>Get</w:t>
        </w:r>
        <w:r>
          <w:tab/>
        </w:r>
        <w:r>
          <w:fldChar w:fldCharType="begin"/>
        </w:r>
        <w:r>
          <w:instrText xml:space="preserve"> PAGEREF _Toc21950991 \h </w:instrText>
        </w:r>
      </w:ins>
      <w:r>
        <w:fldChar w:fldCharType="separate"/>
      </w:r>
      <w:ins w:id="107" w:author="Jesus de Gregorio" w:date="2019-10-14T13:07:00Z">
        <w:r>
          <w:t>9</w:t>
        </w:r>
        <w:r>
          <w:fldChar w:fldCharType="end"/>
        </w:r>
      </w:ins>
    </w:p>
    <w:p w:rsidR="00463686" w:rsidRPr="007C65F2" w:rsidRDefault="00463686">
      <w:pPr>
        <w:pStyle w:val="TOC5"/>
        <w:rPr>
          <w:ins w:id="108" w:author="Jesus de Gregorio" w:date="2019-10-14T13:07:00Z"/>
          <w:rFonts w:ascii="Calibri" w:hAnsi="Calibri"/>
          <w:sz w:val="22"/>
          <w:szCs w:val="22"/>
          <w:lang w:val="en-US" w:eastAsia="es-ES"/>
          <w:rPrChange w:id="109" w:author="Jesus de Gregorio" w:date="2019-10-14T13:07:00Z">
            <w:rPr>
              <w:ins w:id="110" w:author="Jesus de Gregorio" w:date="2019-10-14T13:07:00Z"/>
              <w:rFonts w:ascii="Calibri" w:hAnsi="Calibri"/>
              <w:sz w:val="22"/>
              <w:szCs w:val="22"/>
              <w:lang w:val="es-ES" w:eastAsia="es-ES"/>
            </w:rPr>
          </w:rPrChange>
        </w:rPr>
      </w:pPr>
      <w:ins w:id="111" w:author="Jesus de Gregorio" w:date="2019-10-14T13:07:00Z">
        <w:r>
          <w:t>5.2.2.2.1</w:t>
        </w:r>
        <w:r w:rsidRPr="007C65F2">
          <w:rPr>
            <w:rFonts w:ascii="Calibri" w:hAnsi="Calibri"/>
            <w:sz w:val="22"/>
            <w:szCs w:val="22"/>
            <w:lang w:val="en-US" w:eastAsia="es-ES"/>
            <w:rPrChange w:id="112" w:author="Jesus de Gregorio" w:date="2019-10-14T13:07:00Z">
              <w:rPr>
                <w:rFonts w:ascii="Calibri" w:hAnsi="Calibri"/>
                <w:sz w:val="22"/>
                <w:szCs w:val="22"/>
                <w:lang w:val="es-ES" w:eastAsia="es-ES"/>
              </w:rPr>
            </w:rPrChange>
          </w:rPr>
          <w:tab/>
        </w:r>
        <w:r>
          <w:t>General</w:t>
        </w:r>
        <w:r>
          <w:tab/>
        </w:r>
        <w:r>
          <w:fldChar w:fldCharType="begin"/>
        </w:r>
        <w:r>
          <w:instrText xml:space="preserve"> PAGEREF _Toc21950992 \h </w:instrText>
        </w:r>
      </w:ins>
      <w:r>
        <w:fldChar w:fldCharType="separate"/>
      </w:r>
      <w:ins w:id="113" w:author="Jesus de Gregorio" w:date="2019-10-14T13:07:00Z">
        <w:r>
          <w:t>9</w:t>
        </w:r>
        <w:r>
          <w:fldChar w:fldCharType="end"/>
        </w:r>
      </w:ins>
    </w:p>
    <w:p w:rsidR="00463686" w:rsidRPr="007C65F2" w:rsidRDefault="00463686">
      <w:pPr>
        <w:pStyle w:val="TOC5"/>
        <w:rPr>
          <w:ins w:id="114" w:author="Jesus de Gregorio" w:date="2019-10-14T13:07:00Z"/>
          <w:rFonts w:ascii="Calibri" w:hAnsi="Calibri"/>
          <w:sz w:val="22"/>
          <w:szCs w:val="22"/>
          <w:lang w:val="en-US" w:eastAsia="es-ES"/>
          <w:rPrChange w:id="115" w:author="Jesus de Gregorio" w:date="2019-10-14T13:07:00Z">
            <w:rPr>
              <w:ins w:id="116" w:author="Jesus de Gregorio" w:date="2019-10-14T13:07:00Z"/>
              <w:rFonts w:ascii="Calibri" w:hAnsi="Calibri"/>
              <w:sz w:val="22"/>
              <w:szCs w:val="22"/>
              <w:lang w:val="es-ES" w:eastAsia="es-ES"/>
            </w:rPr>
          </w:rPrChange>
        </w:rPr>
      </w:pPr>
      <w:ins w:id="117" w:author="Jesus de Gregorio" w:date="2019-10-14T13:07:00Z">
        <w:r>
          <w:t>5.2.2.2.2</w:t>
        </w:r>
        <w:r w:rsidRPr="007C65F2">
          <w:rPr>
            <w:rFonts w:ascii="Calibri" w:hAnsi="Calibri"/>
            <w:sz w:val="22"/>
            <w:szCs w:val="22"/>
            <w:lang w:val="en-US" w:eastAsia="es-ES"/>
            <w:rPrChange w:id="118" w:author="Jesus de Gregorio" w:date="2019-10-14T13:07:00Z">
              <w:rPr>
                <w:rFonts w:ascii="Calibri" w:hAnsi="Calibri"/>
                <w:sz w:val="22"/>
                <w:szCs w:val="22"/>
                <w:lang w:val="es-ES" w:eastAsia="es-ES"/>
              </w:rPr>
            </w:rPrChange>
          </w:rPr>
          <w:tab/>
        </w:r>
        <w:r>
          <w:t>Authentication Vector Retrieval</w:t>
        </w:r>
        <w:r>
          <w:tab/>
        </w:r>
        <w:r>
          <w:fldChar w:fldCharType="begin"/>
        </w:r>
        <w:r>
          <w:instrText xml:space="preserve"> PAGEREF _Toc21950993 \h </w:instrText>
        </w:r>
      </w:ins>
      <w:r>
        <w:fldChar w:fldCharType="separate"/>
      </w:r>
      <w:ins w:id="119" w:author="Jesus de Gregorio" w:date="2019-10-14T13:07:00Z">
        <w:r>
          <w:t>9</w:t>
        </w:r>
        <w:r>
          <w:fldChar w:fldCharType="end"/>
        </w:r>
      </w:ins>
    </w:p>
    <w:p w:rsidR="00463686" w:rsidRPr="007C65F2" w:rsidRDefault="00463686">
      <w:pPr>
        <w:pStyle w:val="TOC2"/>
        <w:rPr>
          <w:ins w:id="120" w:author="Jesus de Gregorio" w:date="2019-10-14T13:07:00Z"/>
          <w:rFonts w:ascii="Calibri" w:hAnsi="Calibri"/>
          <w:sz w:val="22"/>
          <w:szCs w:val="22"/>
          <w:lang w:val="en-US" w:eastAsia="es-ES"/>
          <w:rPrChange w:id="121" w:author="Jesus de Gregorio" w:date="2019-10-14T13:07:00Z">
            <w:rPr>
              <w:ins w:id="122" w:author="Jesus de Gregorio" w:date="2019-10-14T13:07:00Z"/>
              <w:rFonts w:ascii="Calibri" w:hAnsi="Calibri"/>
              <w:sz w:val="22"/>
              <w:szCs w:val="22"/>
              <w:lang w:val="es-ES" w:eastAsia="es-ES"/>
            </w:rPr>
          </w:rPrChange>
        </w:rPr>
      </w:pPr>
      <w:ins w:id="123" w:author="Jesus de Gregorio" w:date="2019-10-14T13:07:00Z">
        <w:r>
          <w:t>5.3</w:t>
        </w:r>
        <w:r w:rsidRPr="007C65F2">
          <w:rPr>
            <w:rFonts w:ascii="Calibri" w:hAnsi="Calibri"/>
            <w:sz w:val="22"/>
            <w:szCs w:val="22"/>
            <w:lang w:val="en-US" w:eastAsia="es-ES"/>
            <w:rPrChange w:id="124" w:author="Jesus de Gregorio" w:date="2019-10-14T13:07:00Z">
              <w:rPr>
                <w:rFonts w:ascii="Calibri" w:hAnsi="Calibri"/>
                <w:sz w:val="22"/>
                <w:szCs w:val="22"/>
                <w:lang w:val="es-ES" w:eastAsia="es-ES"/>
              </w:rPr>
            </w:rPrChange>
          </w:rPr>
          <w:tab/>
        </w:r>
        <w:r>
          <w:t>Nhss_SubscriberDataManagement Service</w:t>
        </w:r>
        <w:r>
          <w:tab/>
        </w:r>
        <w:r>
          <w:fldChar w:fldCharType="begin"/>
        </w:r>
        <w:r>
          <w:instrText xml:space="preserve"> PAGEREF _Toc21950994 \h </w:instrText>
        </w:r>
      </w:ins>
      <w:r>
        <w:fldChar w:fldCharType="separate"/>
      </w:r>
      <w:ins w:id="125" w:author="Jesus de Gregorio" w:date="2019-10-14T13:07:00Z">
        <w:r>
          <w:t>10</w:t>
        </w:r>
        <w:r>
          <w:fldChar w:fldCharType="end"/>
        </w:r>
      </w:ins>
    </w:p>
    <w:p w:rsidR="00463686" w:rsidRPr="007C65F2" w:rsidRDefault="00463686">
      <w:pPr>
        <w:pStyle w:val="TOC3"/>
        <w:rPr>
          <w:ins w:id="126" w:author="Jesus de Gregorio" w:date="2019-10-14T13:07:00Z"/>
          <w:rFonts w:ascii="Calibri" w:hAnsi="Calibri"/>
          <w:sz w:val="22"/>
          <w:szCs w:val="22"/>
          <w:lang w:val="en-US" w:eastAsia="es-ES"/>
          <w:rPrChange w:id="127" w:author="Jesus de Gregorio" w:date="2019-10-14T13:07:00Z">
            <w:rPr>
              <w:ins w:id="128" w:author="Jesus de Gregorio" w:date="2019-10-14T13:07:00Z"/>
              <w:rFonts w:ascii="Calibri" w:hAnsi="Calibri"/>
              <w:sz w:val="22"/>
              <w:szCs w:val="22"/>
              <w:lang w:val="es-ES" w:eastAsia="es-ES"/>
            </w:rPr>
          </w:rPrChange>
        </w:rPr>
      </w:pPr>
      <w:ins w:id="129" w:author="Jesus de Gregorio" w:date="2019-10-14T13:07:00Z">
        <w:r>
          <w:t>5.3.1</w:t>
        </w:r>
        <w:r w:rsidRPr="007C65F2">
          <w:rPr>
            <w:rFonts w:ascii="Calibri" w:hAnsi="Calibri"/>
            <w:sz w:val="22"/>
            <w:szCs w:val="22"/>
            <w:lang w:val="en-US" w:eastAsia="es-ES"/>
            <w:rPrChange w:id="130" w:author="Jesus de Gregorio" w:date="2019-10-14T13:07:00Z">
              <w:rPr>
                <w:rFonts w:ascii="Calibri" w:hAnsi="Calibri"/>
                <w:sz w:val="22"/>
                <w:szCs w:val="22"/>
                <w:lang w:val="es-ES" w:eastAsia="es-ES"/>
              </w:rPr>
            </w:rPrChange>
          </w:rPr>
          <w:tab/>
        </w:r>
        <w:r>
          <w:t>Service Description</w:t>
        </w:r>
        <w:r>
          <w:tab/>
        </w:r>
        <w:r>
          <w:fldChar w:fldCharType="begin"/>
        </w:r>
        <w:r>
          <w:instrText xml:space="preserve"> PAGEREF _Toc21950995 \h </w:instrText>
        </w:r>
      </w:ins>
      <w:r>
        <w:fldChar w:fldCharType="separate"/>
      </w:r>
      <w:ins w:id="131" w:author="Jesus de Gregorio" w:date="2019-10-14T13:07:00Z">
        <w:r>
          <w:t>10</w:t>
        </w:r>
        <w:r>
          <w:fldChar w:fldCharType="end"/>
        </w:r>
      </w:ins>
    </w:p>
    <w:p w:rsidR="00463686" w:rsidRPr="007C65F2" w:rsidRDefault="00463686">
      <w:pPr>
        <w:pStyle w:val="TOC3"/>
        <w:rPr>
          <w:ins w:id="132" w:author="Jesus de Gregorio" w:date="2019-10-14T13:07:00Z"/>
          <w:rFonts w:ascii="Calibri" w:hAnsi="Calibri"/>
          <w:sz w:val="22"/>
          <w:szCs w:val="22"/>
          <w:lang w:val="en-US" w:eastAsia="es-ES"/>
          <w:rPrChange w:id="133" w:author="Jesus de Gregorio" w:date="2019-10-14T13:07:00Z">
            <w:rPr>
              <w:ins w:id="134" w:author="Jesus de Gregorio" w:date="2019-10-14T13:07:00Z"/>
              <w:rFonts w:ascii="Calibri" w:hAnsi="Calibri"/>
              <w:sz w:val="22"/>
              <w:szCs w:val="22"/>
              <w:lang w:val="es-ES" w:eastAsia="es-ES"/>
            </w:rPr>
          </w:rPrChange>
        </w:rPr>
      </w:pPr>
      <w:ins w:id="135" w:author="Jesus de Gregorio" w:date="2019-10-14T13:07:00Z">
        <w:r>
          <w:t>5.3.2</w:t>
        </w:r>
        <w:r w:rsidRPr="007C65F2">
          <w:rPr>
            <w:rFonts w:ascii="Calibri" w:hAnsi="Calibri"/>
            <w:sz w:val="22"/>
            <w:szCs w:val="22"/>
            <w:lang w:val="en-US" w:eastAsia="es-ES"/>
            <w:rPrChange w:id="136" w:author="Jesus de Gregorio" w:date="2019-10-14T13:07:00Z">
              <w:rPr>
                <w:rFonts w:ascii="Calibri" w:hAnsi="Calibri"/>
                <w:sz w:val="22"/>
                <w:szCs w:val="22"/>
                <w:lang w:val="es-ES" w:eastAsia="es-ES"/>
              </w:rPr>
            </w:rPrChange>
          </w:rPr>
          <w:tab/>
        </w:r>
        <w:r>
          <w:t>Service Operations</w:t>
        </w:r>
        <w:r>
          <w:tab/>
        </w:r>
        <w:r>
          <w:fldChar w:fldCharType="begin"/>
        </w:r>
        <w:r>
          <w:instrText xml:space="preserve"> PAGEREF _Toc21950996 \h </w:instrText>
        </w:r>
      </w:ins>
      <w:r>
        <w:fldChar w:fldCharType="separate"/>
      </w:r>
      <w:ins w:id="137" w:author="Jesus de Gregorio" w:date="2019-10-14T13:07:00Z">
        <w:r>
          <w:t>10</w:t>
        </w:r>
        <w:r>
          <w:fldChar w:fldCharType="end"/>
        </w:r>
      </w:ins>
    </w:p>
    <w:p w:rsidR="00463686" w:rsidRPr="007C65F2" w:rsidRDefault="00463686">
      <w:pPr>
        <w:pStyle w:val="TOC4"/>
        <w:rPr>
          <w:ins w:id="138" w:author="Jesus de Gregorio" w:date="2019-10-14T13:07:00Z"/>
          <w:rFonts w:ascii="Calibri" w:hAnsi="Calibri"/>
          <w:sz w:val="22"/>
          <w:szCs w:val="22"/>
          <w:lang w:val="en-US" w:eastAsia="es-ES"/>
          <w:rPrChange w:id="139" w:author="Jesus de Gregorio" w:date="2019-10-14T13:07:00Z">
            <w:rPr>
              <w:ins w:id="140" w:author="Jesus de Gregorio" w:date="2019-10-14T13:07:00Z"/>
              <w:rFonts w:ascii="Calibri" w:hAnsi="Calibri"/>
              <w:sz w:val="22"/>
              <w:szCs w:val="22"/>
              <w:lang w:val="es-ES" w:eastAsia="es-ES"/>
            </w:rPr>
          </w:rPrChange>
        </w:rPr>
      </w:pPr>
      <w:ins w:id="141" w:author="Jesus de Gregorio" w:date="2019-10-14T13:07:00Z">
        <w:r>
          <w:t>5.3.2.1</w:t>
        </w:r>
        <w:r w:rsidRPr="007C65F2">
          <w:rPr>
            <w:rFonts w:ascii="Calibri" w:hAnsi="Calibri"/>
            <w:sz w:val="22"/>
            <w:szCs w:val="22"/>
            <w:lang w:val="en-US" w:eastAsia="es-ES"/>
            <w:rPrChange w:id="142" w:author="Jesus de Gregorio" w:date="2019-10-14T13:07:00Z">
              <w:rPr>
                <w:rFonts w:ascii="Calibri" w:hAnsi="Calibri"/>
                <w:sz w:val="22"/>
                <w:szCs w:val="22"/>
                <w:lang w:val="es-ES" w:eastAsia="es-ES"/>
              </w:rPr>
            </w:rPrChange>
          </w:rPr>
          <w:tab/>
        </w:r>
        <w:r>
          <w:t>Introduction</w:t>
        </w:r>
        <w:r>
          <w:tab/>
        </w:r>
        <w:r>
          <w:fldChar w:fldCharType="begin"/>
        </w:r>
        <w:r>
          <w:instrText xml:space="preserve"> PAGEREF _Toc21950997 \h </w:instrText>
        </w:r>
      </w:ins>
      <w:r>
        <w:fldChar w:fldCharType="separate"/>
      </w:r>
      <w:ins w:id="143" w:author="Jesus de Gregorio" w:date="2019-10-14T13:07:00Z">
        <w:r>
          <w:t>10</w:t>
        </w:r>
        <w:r>
          <w:fldChar w:fldCharType="end"/>
        </w:r>
      </w:ins>
    </w:p>
    <w:p w:rsidR="00463686" w:rsidRPr="007C65F2" w:rsidRDefault="00463686">
      <w:pPr>
        <w:pStyle w:val="TOC4"/>
        <w:rPr>
          <w:ins w:id="144" w:author="Jesus de Gregorio" w:date="2019-10-14T13:07:00Z"/>
          <w:rFonts w:ascii="Calibri" w:hAnsi="Calibri"/>
          <w:sz w:val="22"/>
          <w:szCs w:val="22"/>
          <w:lang w:val="en-US" w:eastAsia="es-ES"/>
          <w:rPrChange w:id="145" w:author="Jesus de Gregorio" w:date="2019-10-14T13:08:00Z">
            <w:rPr>
              <w:ins w:id="146" w:author="Jesus de Gregorio" w:date="2019-10-14T13:07:00Z"/>
              <w:rFonts w:ascii="Calibri" w:hAnsi="Calibri"/>
              <w:sz w:val="22"/>
              <w:szCs w:val="22"/>
              <w:lang w:val="es-ES" w:eastAsia="es-ES"/>
            </w:rPr>
          </w:rPrChange>
        </w:rPr>
      </w:pPr>
      <w:ins w:id="147" w:author="Jesus de Gregorio" w:date="2019-10-14T13:07:00Z">
        <w:r>
          <w:t>5.3.2.2</w:t>
        </w:r>
        <w:r w:rsidRPr="007C65F2">
          <w:rPr>
            <w:rFonts w:ascii="Calibri" w:hAnsi="Calibri"/>
            <w:sz w:val="22"/>
            <w:szCs w:val="22"/>
            <w:lang w:val="en-US" w:eastAsia="es-ES"/>
            <w:rPrChange w:id="148" w:author="Jesus de Gregorio" w:date="2019-10-14T13:08:00Z">
              <w:rPr>
                <w:rFonts w:ascii="Calibri" w:hAnsi="Calibri"/>
                <w:sz w:val="22"/>
                <w:szCs w:val="22"/>
                <w:lang w:val="es-ES" w:eastAsia="es-ES"/>
              </w:rPr>
            </w:rPrChange>
          </w:rPr>
          <w:tab/>
        </w:r>
        <w:r>
          <w:t>Get</w:t>
        </w:r>
        <w:r>
          <w:tab/>
        </w:r>
        <w:r>
          <w:fldChar w:fldCharType="begin"/>
        </w:r>
        <w:r>
          <w:instrText xml:space="preserve"> PAGEREF _Toc21950998 \h </w:instrText>
        </w:r>
      </w:ins>
      <w:r>
        <w:fldChar w:fldCharType="separate"/>
      </w:r>
      <w:ins w:id="149" w:author="Jesus de Gregorio" w:date="2019-10-14T13:07:00Z">
        <w:r>
          <w:t>10</w:t>
        </w:r>
        <w:r>
          <w:fldChar w:fldCharType="end"/>
        </w:r>
      </w:ins>
    </w:p>
    <w:p w:rsidR="00463686" w:rsidRPr="007C65F2" w:rsidRDefault="00463686">
      <w:pPr>
        <w:pStyle w:val="TOC5"/>
        <w:rPr>
          <w:ins w:id="150" w:author="Jesus de Gregorio" w:date="2019-10-14T13:07:00Z"/>
          <w:rFonts w:ascii="Calibri" w:hAnsi="Calibri"/>
          <w:sz w:val="22"/>
          <w:szCs w:val="22"/>
          <w:lang w:val="en-US" w:eastAsia="es-ES"/>
          <w:rPrChange w:id="151" w:author="Jesus de Gregorio" w:date="2019-10-14T13:08:00Z">
            <w:rPr>
              <w:ins w:id="152" w:author="Jesus de Gregorio" w:date="2019-10-14T13:07:00Z"/>
              <w:rFonts w:ascii="Calibri" w:hAnsi="Calibri"/>
              <w:sz w:val="22"/>
              <w:szCs w:val="22"/>
              <w:lang w:val="es-ES" w:eastAsia="es-ES"/>
            </w:rPr>
          </w:rPrChange>
        </w:rPr>
      </w:pPr>
      <w:ins w:id="153" w:author="Jesus de Gregorio" w:date="2019-10-14T13:07:00Z">
        <w:r>
          <w:t>5.3.2.2.1</w:t>
        </w:r>
        <w:r w:rsidRPr="007C65F2">
          <w:rPr>
            <w:rFonts w:ascii="Calibri" w:hAnsi="Calibri"/>
            <w:sz w:val="22"/>
            <w:szCs w:val="22"/>
            <w:lang w:val="en-US" w:eastAsia="es-ES"/>
            <w:rPrChange w:id="154" w:author="Jesus de Gregorio" w:date="2019-10-14T13:08:00Z">
              <w:rPr>
                <w:rFonts w:ascii="Calibri" w:hAnsi="Calibri"/>
                <w:sz w:val="22"/>
                <w:szCs w:val="22"/>
                <w:lang w:val="es-ES" w:eastAsia="es-ES"/>
              </w:rPr>
            </w:rPrChange>
          </w:rPr>
          <w:tab/>
        </w:r>
        <w:r>
          <w:t>General</w:t>
        </w:r>
        <w:r>
          <w:tab/>
        </w:r>
        <w:r>
          <w:fldChar w:fldCharType="begin"/>
        </w:r>
        <w:r>
          <w:instrText xml:space="preserve"> PAGEREF _Toc21950999 \h </w:instrText>
        </w:r>
      </w:ins>
      <w:r>
        <w:fldChar w:fldCharType="separate"/>
      </w:r>
      <w:ins w:id="155" w:author="Jesus de Gregorio" w:date="2019-10-14T13:07:00Z">
        <w:r>
          <w:t>10</w:t>
        </w:r>
        <w:r>
          <w:fldChar w:fldCharType="end"/>
        </w:r>
      </w:ins>
    </w:p>
    <w:p w:rsidR="00463686" w:rsidRPr="007C65F2" w:rsidRDefault="00463686">
      <w:pPr>
        <w:pStyle w:val="TOC5"/>
        <w:rPr>
          <w:ins w:id="156" w:author="Jesus de Gregorio" w:date="2019-10-14T13:07:00Z"/>
          <w:rFonts w:ascii="Calibri" w:hAnsi="Calibri"/>
          <w:sz w:val="22"/>
          <w:szCs w:val="22"/>
          <w:lang w:val="en-US" w:eastAsia="es-ES"/>
          <w:rPrChange w:id="157" w:author="Jesus de Gregorio" w:date="2019-10-14T13:08:00Z">
            <w:rPr>
              <w:ins w:id="158" w:author="Jesus de Gregorio" w:date="2019-10-14T13:07:00Z"/>
              <w:rFonts w:ascii="Calibri" w:hAnsi="Calibri"/>
              <w:sz w:val="22"/>
              <w:szCs w:val="22"/>
              <w:lang w:val="es-ES" w:eastAsia="es-ES"/>
            </w:rPr>
          </w:rPrChange>
        </w:rPr>
      </w:pPr>
      <w:ins w:id="159" w:author="Jesus de Gregorio" w:date="2019-10-14T13:07:00Z">
        <w:r>
          <w:t>5.3.2.2.2</w:t>
        </w:r>
        <w:r w:rsidRPr="007C65F2">
          <w:rPr>
            <w:rFonts w:ascii="Calibri" w:hAnsi="Calibri"/>
            <w:sz w:val="22"/>
            <w:szCs w:val="22"/>
            <w:lang w:val="en-US" w:eastAsia="es-ES"/>
            <w:rPrChange w:id="160" w:author="Jesus de Gregorio" w:date="2019-10-14T13:08:00Z">
              <w:rPr>
                <w:rFonts w:ascii="Calibri" w:hAnsi="Calibri"/>
                <w:sz w:val="22"/>
                <w:szCs w:val="22"/>
                <w:lang w:val="es-ES" w:eastAsia="es-ES"/>
              </w:rPr>
            </w:rPrChange>
          </w:rPr>
          <w:tab/>
        </w:r>
        <w:r>
          <w:t>UE Context In PGW Data Retrieval</w:t>
        </w:r>
        <w:r>
          <w:tab/>
        </w:r>
        <w:r>
          <w:fldChar w:fldCharType="begin"/>
        </w:r>
        <w:r>
          <w:instrText xml:space="preserve"> PAGEREF _Toc21951000 \h </w:instrText>
        </w:r>
      </w:ins>
      <w:r>
        <w:fldChar w:fldCharType="separate"/>
      </w:r>
      <w:ins w:id="161" w:author="Jesus de Gregorio" w:date="2019-10-14T13:07:00Z">
        <w:r>
          <w:t>10</w:t>
        </w:r>
        <w:r>
          <w:fldChar w:fldCharType="end"/>
        </w:r>
      </w:ins>
    </w:p>
    <w:p w:rsidR="00463686" w:rsidRPr="007C65F2" w:rsidRDefault="00463686">
      <w:pPr>
        <w:pStyle w:val="TOC1"/>
        <w:rPr>
          <w:ins w:id="162" w:author="Jesus de Gregorio" w:date="2019-10-14T13:07:00Z"/>
          <w:rFonts w:ascii="Calibri" w:hAnsi="Calibri"/>
          <w:szCs w:val="22"/>
          <w:lang w:val="en-US" w:eastAsia="es-ES"/>
          <w:rPrChange w:id="163" w:author="Jesus de Gregorio" w:date="2019-10-14T13:08:00Z">
            <w:rPr>
              <w:ins w:id="164" w:author="Jesus de Gregorio" w:date="2019-10-14T13:07:00Z"/>
              <w:rFonts w:ascii="Calibri" w:hAnsi="Calibri"/>
              <w:szCs w:val="22"/>
              <w:lang w:val="es-ES" w:eastAsia="es-ES"/>
            </w:rPr>
          </w:rPrChange>
        </w:rPr>
      </w:pPr>
      <w:ins w:id="165" w:author="Jesus de Gregorio" w:date="2019-10-14T13:07:00Z">
        <w:r>
          <w:t>6</w:t>
        </w:r>
        <w:r w:rsidRPr="007C65F2">
          <w:rPr>
            <w:rFonts w:ascii="Calibri" w:hAnsi="Calibri"/>
            <w:szCs w:val="22"/>
            <w:lang w:val="en-US" w:eastAsia="es-ES"/>
            <w:rPrChange w:id="166" w:author="Jesus de Gregorio" w:date="2019-10-14T13:08:00Z">
              <w:rPr>
                <w:rFonts w:ascii="Calibri" w:hAnsi="Calibri"/>
                <w:szCs w:val="22"/>
                <w:lang w:val="es-ES" w:eastAsia="es-ES"/>
              </w:rPr>
            </w:rPrChange>
          </w:rPr>
          <w:tab/>
        </w:r>
        <w:r>
          <w:t>API Definitions</w:t>
        </w:r>
        <w:r>
          <w:tab/>
        </w:r>
        <w:r>
          <w:fldChar w:fldCharType="begin"/>
        </w:r>
        <w:r>
          <w:instrText xml:space="preserve"> PAGEREF _Toc21951001 \h </w:instrText>
        </w:r>
      </w:ins>
      <w:r>
        <w:fldChar w:fldCharType="separate"/>
      </w:r>
      <w:ins w:id="167" w:author="Jesus de Gregorio" w:date="2019-10-14T13:07:00Z">
        <w:r>
          <w:t>11</w:t>
        </w:r>
        <w:r>
          <w:fldChar w:fldCharType="end"/>
        </w:r>
      </w:ins>
    </w:p>
    <w:p w:rsidR="00463686" w:rsidRPr="007C65F2" w:rsidRDefault="00463686">
      <w:pPr>
        <w:pStyle w:val="TOC2"/>
        <w:rPr>
          <w:ins w:id="168" w:author="Jesus de Gregorio" w:date="2019-10-14T13:07:00Z"/>
          <w:rFonts w:ascii="Calibri" w:hAnsi="Calibri"/>
          <w:sz w:val="22"/>
          <w:szCs w:val="22"/>
          <w:lang w:val="en-US" w:eastAsia="es-ES"/>
          <w:rPrChange w:id="169" w:author="Jesus de Gregorio" w:date="2019-10-14T13:08:00Z">
            <w:rPr>
              <w:ins w:id="170" w:author="Jesus de Gregorio" w:date="2019-10-14T13:07:00Z"/>
              <w:rFonts w:ascii="Calibri" w:hAnsi="Calibri"/>
              <w:sz w:val="22"/>
              <w:szCs w:val="22"/>
              <w:lang w:val="es-ES" w:eastAsia="es-ES"/>
            </w:rPr>
          </w:rPrChange>
        </w:rPr>
      </w:pPr>
      <w:ins w:id="171" w:author="Jesus de Gregorio" w:date="2019-10-14T13:07:00Z">
        <w:r>
          <w:t>6.1</w:t>
        </w:r>
        <w:r w:rsidRPr="007C65F2">
          <w:rPr>
            <w:rFonts w:ascii="Calibri" w:hAnsi="Calibri"/>
            <w:sz w:val="22"/>
            <w:szCs w:val="22"/>
            <w:lang w:val="en-US" w:eastAsia="es-ES"/>
            <w:rPrChange w:id="172" w:author="Jesus de Gregorio" w:date="2019-10-14T13:08:00Z">
              <w:rPr>
                <w:rFonts w:ascii="Calibri" w:hAnsi="Calibri"/>
                <w:sz w:val="22"/>
                <w:szCs w:val="22"/>
                <w:lang w:val="es-ES" w:eastAsia="es-ES"/>
              </w:rPr>
            </w:rPrChange>
          </w:rPr>
          <w:tab/>
        </w:r>
        <w:r>
          <w:t>Nhss_UEAuthentication Service API</w:t>
        </w:r>
        <w:r>
          <w:tab/>
        </w:r>
        <w:r>
          <w:fldChar w:fldCharType="begin"/>
        </w:r>
        <w:r>
          <w:instrText xml:space="preserve"> PAGEREF _Toc21951002 \h </w:instrText>
        </w:r>
      </w:ins>
      <w:r>
        <w:fldChar w:fldCharType="separate"/>
      </w:r>
      <w:ins w:id="173" w:author="Jesus de Gregorio" w:date="2019-10-14T13:07:00Z">
        <w:r>
          <w:t>11</w:t>
        </w:r>
        <w:r>
          <w:fldChar w:fldCharType="end"/>
        </w:r>
      </w:ins>
    </w:p>
    <w:p w:rsidR="00463686" w:rsidRPr="007C65F2" w:rsidRDefault="00463686">
      <w:pPr>
        <w:pStyle w:val="TOC3"/>
        <w:rPr>
          <w:ins w:id="174" w:author="Jesus de Gregorio" w:date="2019-10-14T13:07:00Z"/>
          <w:rFonts w:ascii="Calibri" w:hAnsi="Calibri"/>
          <w:sz w:val="22"/>
          <w:szCs w:val="22"/>
          <w:lang w:val="en-US" w:eastAsia="es-ES"/>
          <w:rPrChange w:id="175" w:author="Jesus de Gregorio" w:date="2019-10-14T13:08:00Z">
            <w:rPr>
              <w:ins w:id="176" w:author="Jesus de Gregorio" w:date="2019-10-14T13:07:00Z"/>
              <w:rFonts w:ascii="Calibri" w:hAnsi="Calibri"/>
              <w:sz w:val="22"/>
              <w:szCs w:val="22"/>
              <w:lang w:val="es-ES" w:eastAsia="es-ES"/>
            </w:rPr>
          </w:rPrChange>
        </w:rPr>
      </w:pPr>
      <w:ins w:id="177" w:author="Jesus de Gregorio" w:date="2019-10-14T13:07:00Z">
        <w:r>
          <w:t>6.1.1</w:t>
        </w:r>
        <w:r w:rsidRPr="007C65F2">
          <w:rPr>
            <w:rFonts w:ascii="Calibri" w:hAnsi="Calibri"/>
            <w:sz w:val="22"/>
            <w:szCs w:val="22"/>
            <w:lang w:val="en-US" w:eastAsia="es-ES"/>
            <w:rPrChange w:id="178" w:author="Jesus de Gregorio" w:date="2019-10-14T13:08:00Z">
              <w:rPr>
                <w:rFonts w:ascii="Calibri" w:hAnsi="Calibri"/>
                <w:sz w:val="22"/>
                <w:szCs w:val="22"/>
                <w:lang w:val="es-ES" w:eastAsia="es-ES"/>
              </w:rPr>
            </w:rPrChange>
          </w:rPr>
          <w:tab/>
        </w:r>
        <w:r>
          <w:t>Introduction</w:t>
        </w:r>
        <w:r>
          <w:tab/>
        </w:r>
        <w:r>
          <w:fldChar w:fldCharType="begin"/>
        </w:r>
        <w:r>
          <w:instrText xml:space="preserve"> PAGEREF _Toc21951003 \h </w:instrText>
        </w:r>
      </w:ins>
      <w:r>
        <w:fldChar w:fldCharType="separate"/>
      </w:r>
      <w:ins w:id="179" w:author="Jesus de Gregorio" w:date="2019-10-14T13:07:00Z">
        <w:r>
          <w:t>11</w:t>
        </w:r>
        <w:r>
          <w:fldChar w:fldCharType="end"/>
        </w:r>
      </w:ins>
    </w:p>
    <w:p w:rsidR="00463686" w:rsidRPr="007C65F2" w:rsidRDefault="00463686">
      <w:pPr>
        <w:pStyle w:val="TOC3"/>
        <w:rPr>
          <w:ins w:id="180" w:author="Jesus de Gregorio" w:date="2019-10-14T13:07:00Z"/>
          <w:rFonts w:ascii="Calibri" w:hAnsi="Calibri"/>
          <w:sz w:val="22"/>
          <w:szCs w:val="22"/>
          <w:lang w:val="en-US" w:eastAsia="es-ES"/>
          <w:rPrChange w:id="181" w:author="Jesus de Gregorio" w:date="2019-10-14T13:08:00Z">
            <w:rPr>
              <w:ins w:id="182" w:author="Jesus de Gregorio" w:date="2019-10-14T13:07:00Z"/>
              <w:rFonts w:ascii="Calibri" w:hAnsi="Calibri"/>
              <w:sz w:val="22"/>
              <w:szCs w:val="22"/>
              <w:lang w:val="es-ES" w:eastAsia="es-ES"/>
            </w:rPr>
          </w:rPrChange>
        </w:rPr>
      </w:pPr>
      <w:ins w:id="183" w:author="Jesus de Gregorio" w:date="2019-10-14T13:07:00Z">
        <w:r>
          <w:t>6.1.2</w:t>
        </w:r>
        <w:r w:rsidRPr="007C65F2">
          <w:rPr>
            <w:rFonts w:ascii="Calibri" w:hAnsi="Calibri"/>
            <w:sz w:val="22"/>
            <w:szCs w:val="22"/>
            <w:lang w:val="en-US" w:eastAsia="es-ES"/>
            <w:rPrChange w:id="184" w:author="Jesus de Gregorio" w:date="2019-10-14T13:08:00Z">
              <w:rPr>
                <w:rFonts w:ascii="Calibri" w:hAnsi="Calibri"/>
                <w:sz w:val="22"/>
                <w:szCs w:val="22"/>
                <w:lang w:val="es-ES" w:eastAsia="es-ES"/>
              </w:rPr>
            </w:rPrChange>
          </w:rPr>
          <w:tab/>
        </w:r>
        <w:r>
          <w:t>Usage of HTTP</w:t>
        </w:r>
        <w:r>
          <w:tab/>
        </w:r>
        <w:r>
          <w:fldChar w:fldCharType="begin"/>
        </w:r>
        <w:r>
          <w:instrText xml:space="preserve"> PAGEREF _Toc21951004 \h </w:instrText>
        </w:r>
      </w:ins>
      <w:r>
        <w:fldChar w:fldCharType="separate"/>
      </w:r>
      <w:ins w:id="185" w:author="Jesus de Gregorio" w:date="2019-10-14T13:07:00Z">
        <w:r>
          <w:t>11</w:t>
        </w:r>
        <w:r>
          <w:fldChar w:fldCharType="end"/>
        </w:r>
      </w:ins>
    </w:p>
    <w:p w:rsidR="00463686" w:rsidRPr="007C65F2" w:rsidRDefault="00463686">
      <w:pPr>
        <w:pStyle w:val="TOC4"/>
        <w:rPr>
          <w:ins w:id="186" w:author="Jesus de Gregorio" w:date="2019-10-14T13:07:00Z"/>
          <w:rFonts w:ascii="Calibri" w:hAnsi="Calibri"/>
          <w:sz w:val="22"/>
          <w:szCs w:val="22"/>
          <w:lang w:val="en-US" w:eastAsia="es-ES"/>
          <w:rPrChange w:id="187" w:author="Jesus de Gregorio" w:date="2019-10-14T13:08:00Z">
            <w:rPr>
              <w:ins w:id="188" w:author="Jesus de Gregorio" w:date="2019-10-14T13:07:00Z"/>
              <w:rFonts w:ascii="Calibri" w:hAnsi="Calibri"/>
              <w:sz w:val="22"/>
              <w:szCs w:val="22"/>
              <w:lang w:val="es-ES" w:eastAsia="es-ES"/>
            </w:rPr>
          </w:rPrChange>
        </w:rPr>
      </w:pPr>
      <w:ins w:id="189" w:author="Jesus de Gregorio" w:date="2019-10-14T13:07:00Z">
        <w:r>
          <w:t>6.1.2.1</w:t>
        </w:r>
        <w:r w:rsidRPr="007C65F2">
          <w:rPr>
            <w:rFonts w:ascii="Calibri" w:hAnsi="Calibri"/>
            <w:sz w:val="22"/>
            <w:szCs w:val="22"/>
            <w:lang w:val="en-US" w:eastAsia="es-ES"/>
            <w:rPrChange w:id="190" w:author="Jesus de Gregorio" w:date="2019-10-14T13:08:00Z">
              <w:rPr>
                <w:rFonts w:ascii="Calibri" w:hAnsi="Calibri"/>
                <w:sz w:val="22"/>
                <w:szCs w:val="22"/>
                <w:lang w:val="es-ES" w:eastAsia="es-ES"/>
              </w:rPr>
            </w:rPrChange>
          </w:rPr>
          <w:tab/>
        </w:r>
        <w:r>
          <w:t>General</w:t>
        </w:r>
        <w:r>
          <w:tab/>
        </w:r>
        <w:r>
          <w:fldChar w:fldCharType="begin"/>
        </w:r>
        <w:r>
          <w:instrText xml:space="preserve"> PAGEREF _Toc21951005 \h </w:instrText>
        </w:r>
      </w:ins>
      <w:r>
        <w:fldChar w:fldCharType="separate"/>
      </w:r>
      <w:ins w:id="191" w:author="Jesus de Gregorio" w:date="2019-10-14T13:07:00Z">
        <w:r>
          <w:t>11</w:t>
        </w:r>
        <w:r>
          <w:fldChar w:fldCharType="end"/>
        </w:r>
      </w:ins>
    </w:p>
    <w:p w:rsidR="00463686" w:rsidRPr="007C65F2" w:rsidRDefault="00463686">
      <w:pPr>
        <w:pStyle w:val="TOC4"/>
        <w:rPr>
          <w:ins w:id="192" w:author="Jesus de Gregorio" w:date="2019-10-14T13:07:00Z"/>
          <w:rFonts w:ascii="Calibri" w:hAnsi="Calibri"/>
          <w:sz w:val="22"/>
          <w:szCs w:val="22"/>
          <w:lang w:val="en-US" w:eastAsia="es-ES"/>
          <w:rPrChange w:id="193" w:author="Jesus de Gregorio" w:date="2019-10-14T13:08:00Z">
            <w:rPr>
              <w:ins w:id="194" w:author="Jesus de Gregorio" w:date="2019-10-14T13:07:00Z"/>
              <w:rFonts w:ascii="Calibri" w:hAnsi="Calibri"/>
              <w:sz w:val="22"/>
              <w:szCs w:val="22"/>
              <w:lang w:val="es-ES" w:eastAsia="es-ES"/>
            </w:rPr>
          </w:rPrChange>
        </w:rPr>
      </w:pPr>
      <w:ins w:id="195" w:author="Jesus de Gregorio" w:date="2019-10-14T13:07:00Z">
        <w:r>
          <w:t>6.1.2.2</w:t>
        </w:r>
        <w:r w:rsidRPr="007C65F2">
          <w:rPr>
            <w:rFonts w:ascii="Calibri" w:hAnsi="Calibri"/>
            <w:sz w:val="22"/>
            <w:szCs w:val="22"/>
            <w:lang w:val="en-US" w:eastAsia="es-ES"/>
            <w:rPrChange w:id="196" w:author="Jesus de Gregorio" w:date="2019-10-14T13:08:00Z">
              <w:rPr>
                <w:rFonts w:ascii="Calibri" w:hAnsi="Calibri"/>
                <w:sz w:val="22"/>
                <w:szCs w:val="22"/>
                <w:lang w:val="es-ES" w:eastAsia="es-ES"/>
              </w:rPr>
            </w:rPrChange>
          </w:rPr>
          <w:tab/>
        </w:r>
        <w:r>
          <w:t>HTTP standard headers</w:t>
        </w:r>
        <w:r>
          <w:tab/>
        </w:r>
        <w:r>
          <w:fldChar w:fldCharType="begin"/>
        </w:r>
        <w:r>
          <w:instrText xml:space="preserve"> PAGEREF _Toc21951006 \h </w:instrText>
        </w:r>
      </w:ins>
      <w:r>
        <w:fldChar w:fldCharType="separate"/>
      </w:r>
      <w:ins w:id="197" w:author="Jesus de Gregorio" w:date="2019-10-14T13:07:00Z">
        <w:r>
          <w:t>12</w:t>
        </w:r>
        <w:r>
          <w:fldChar w:fldCharType="end"/>
        </w:r>
      </w:ins>
    </w:p>
    <w:p w:rsidR="00463686" w:rsidRPr="007C65F2" w:rsidRDefault="00463686">
      <w:pPr>
        <w:pStyle w:val="TOC5"/>
        <w:rPr>
          <w:ins w:id="198" w:author="Jesus de Gregorio" w:date="2019-10-14T13:07:00Z"/>
          <w:rFonts w:ascii="Calibri" w:hAnsi="Calibri"/>
          <w:sz w:val="22"/>
          <w:szCs w:val="22"/>
          <w:lang w:val="en-US" w:eastAsia="es-ES"/>
          <w:rPrChange w:id="199" w:author="Jesus de Gregorio" w:date="2019-10-14T13:08:00Z">
            <w:rPr>
              <w:ins w:id="200" w:author="Jesus de Gregorio" w:date="2019-10-14T13:07:00Z"/>
              <w:rFonts w:ascii="Calibri" w:hAnsi="Calibri"/>
              <w:sz w:val="22"/>
              <w:szCs w:val="22"/>
              <w:lang w:val="es-ES" w:eastAsia="es-ES"/>
            </w:rPr>
          </w:rPrChange>
        </w:rPr>
      </w:pPr>
      <w:ins w:id="201" w:author="Jesus de Gregorio" w:date="2019-10-14T13:07:00Z">
        <w:r>
          <w:t>6.1.2.2.1</w:t>
        </w:r>
        <w:r w:rsidRPr="007C65F2">
          <w:rPr>
            <w:rFonts w:ascii="Calibri" w:hAnsi="Calibri"/>
            <w:sz w:val="22"/>
            <w:szCs w:val="22"/>
            <w:lang w:val="en-US" w:eastAsia="es-ES"/>
            <w:rPrChange w:id="202" w:author="Jesus de Gregorio" w:date="2019-10-14T13:08:00Z">
              <w:rPr>
                <w:rFonts w:ascii="Calibri" w:hAnsi="Calibri"/>
                <w:sz w:val="22"/>
                <w:szCs w:val="22"/>
                <w:lang w:val="es-ES" w:eastAsia="es-ES"/>
              </w:rPr>
            </w:rPrChange>
          </w:rPr>
          <w:tab/>
        </w:r>
        <w:r>
          <w:rPr>
            <w:lang w:eastAsia="zh-CN"/>
          </w:rPr>
          <w:t>General</w:t>
        </w:r>
        <w:r>
          <w:tab/>
        </w:r>
        <w:r>
          <w:fldChar w:fldCharType="begin"/>
        </w:r>
        <w:r>
          <w:instrText xml:space="preserve"> PAGEREF _Toc21951007 \h </w:instrText>
        </w:r>
      </w:ins>
      <w:r>
        <w:fldChar w:fldCharType="separate"/>
      </w:r>
      <w:ins w:id="203" w:author="Jesus de Gregorio" w:date="2019-10-14T13:07:00Z">
        <w:r>
          <w:t>12</w:t>
        </w:r>
        <w:r>
          <w:fldChar w:fldCharType="end"/>
        </w:r>
      </w:ins>
    </w:p>
    <w:p w:rsidR="00463686" w:rsidRPr="007C65F2" w:rsidRDefault="00463686">
      <w:pPr>
        <w:pStyle w:val="TOC5"/>
        <w:rPr>
          <w:ins w:id="204" w:author="Jesus de Gregorio" w:date="2019-10-14T13:07:00Z"/>
          <w:rFonts w:ascii="Calibri" w:hAnsi="Calibri"/>
          <w:sz w:val="22"/>
          <w:szCs w:val="22"/>
          <w:lang w:val="en-US" w:eastAsia="es-ES"/>
          <w:rPrChange w:id="205" w:author="Jesus de Gregorio" w:date="2019-10-14T13:08:00Z">
            <w:rPr>
              <w:ins w:id="206" w:author="Jesus de Gregorio" w:date="2019-10-14T13:07:00Z"/>
              <w:rFonts w:ascii="Calibri" w:hAnsi="Calibri"/>
              <w:sz w:val="22"/>
              <w:szCs w:val="22"/>
              <w:lang w:val="es-ES" w:eastAsia="es-ES"/>
            </w:rPr>
          </w:rPrChange>
        </w:rPr>
      </w:pPr>
      <w:ins w:id="207" w:author="Jesus de Gregorio" w:date="2019-10-14T13:07:00Z">
        <w:r>
          <w:t>6.1.2.2.2</w:t>
        </w:r>
        <w:r w:rsidRPr="007C65F2">
          <w:rPr>
            <w:rFonts w:ascii="Calibri" w:hAnsi="Calibri"/>
            <w:sz w:val="22"/>
            <w:szCs w:val="22"/>
            <w:lang w:val="en-US" w:eastAsia="es-ES"/>
            <w:rPrChange w:id="208" w:author="Jesus de Gregorio" w:date="2019-10-14T13:08:00Z">
              <w:rPr>
                <w:rFonts w:ascii="Calibri" w:hAnsi="Calibri"/>
                <w:sz w:val="22"/>
                <w:szCs w:val="22"/>
                <w:lang w:val="es-ES" w:eastAsia="es-ES"/>
              </w:rPr>
            </w:rPrChange>
          </w:rPr>
          <w:tab/>
        </w:r>
        <w:r>
          <w:t>Content type</w:t>
        </w:r>
        <w:r>
          <w:tab/>
        </w:r>
        <w:r>
          <w:fldChar w:fldCharType="begin"/>
        </w:r>
        <w:r>
          <w:instrText xml:space="preserve"> PAGEREF _Toc21951008 \h </w:instrText>
        </w:r>
      </w:ins>
      <w:r>
        <w:fldChar w:fldCharType="separate"/>
      </w:r>
      <w:ins w:id="209" w:author="Jesus de Gregorio" w:date="2019-10-14T13:07:00Z">
        <w:r>
          <w:t>12</w:t>
        </w:r>
        <w:r>
          <w:fldChar w:fldCharType="end"/>
        </w:r>
      </w:ins>
    </w:p>
    <w:p w:rsidR="00463686" w:rsidRPr="007C65F2" w:rsidRDefault="00463686">
      <w:pPr>
        <w:pStyle w:val="TOC4"/>
        <w:rPr>
          <w:ins w:id="210" w:author="Jesus de Gregorio" w:date="2019-10-14T13:07:00Z"/>
          <w:rFonts w:ascii="Calibri" w:hAnsi="Calibri"/>
          <w:sz w:val="22"/>
          <w:szCs w:val="22"/>
          <w:lang w:val="en-US" w:eastAsia="es-ES"/>
          <w:rPrChange w:id="211" w:author="Jesus de Gregorio" w:date="2019-10-14T13:08:00Z">
            <w:rPr>
              <w:ins w:id="212" w:author="Jesus de Gregorio" w:date="2019-10-14T13:07:00Z"/>
              <w:rFonts w:ascii="Calibri" w:hAnsi="Calibri"/>
              <w:sz w:val="22"/>
              <w:szCs w:val="22"/>
              <w:lang w:val="es-ES" w:eastAsia="es-ES"/>
            </w:rPr>
          </w:rPrChange>
        </w:rPr>
      </w:pPr>
      <w:ins w:id="213" w:author="Jesus de Gregorio" w:date="2019-10-14T13:07:00Z">
        <w:r>
          <w:t>6.1.2.3</w:t>
        </w:r>
        <w:r w:rsidRPr="007C65F2">
          <w:rPr>
            <w:rFonts w:ascii="Calibri" w:hAnsi="Calibri"/>
            <w:sz w:val="22"/>
            <w:szCs w:val="22"/>
            <w:lang w:val="en-US" w:eastAsia="es-ES"/>
            <w:rPrChange w:id="214" w:author="Jesus de Gregorio" w:date="2019-10-14T13:08:00Z">
              <w:rPr>
                <w:rFonts w:ascii="Calibri" w:hAnsi="Calibri"/>
                <w:sz w:val="22"/>
                <w:szCs w:val="22"/>
                <w:lang w:val="es-ES" w:eastAsia="es-ES"/>
              </w:rPr>
            </w:rPrChange>
          </w:rPr>
          <w:tab/>
        </w:r>
        <w:r>
          <w:t>HTTP custom headers</w:t>
        </w:r>
        <w:r>
          <w:tab/>
        </w:r>
        <w:r>
          <w:fldChar w:fldCharType="begin"/>
        </w:r>
        <w:r>
          <w:instrText xml:space="preserve"> PAGEREF _Toc21951009 \h </w:instrText>
        </w:r>
      </w:ins>
      <w:r>
        <w:fldChar w:fldCharType="separate"/>
      </w:r>
      <w:ins w:id="215" w:author="Jesus de Gregorio" w:date="2019-10-14T13:07:00Z">
        <w:r>
          <w:t>12</w:t>
        </w:r>
        <w:r>
          <w:fldChar w:fldCharType="end"/>
        </w:r>
      </w:ins>
    </w:p>
    <w:p w:rsidR="00463686" w:rsidRPr="007C65F2" w:rsidRDefault="00463686">
      <w:pPr>
        <w:pStyle w:val="TOC5"/>
        <w:rPr>
          <w:ins w:id="216" w:author="Jesus de Gregorio" w:date="2019-10-14T13:07:00Z"/>
          <w:rFonts w:ascii="Calibri" w:hAnsi="Calibri"/>
          <w:sz w:val="22"/>
          <w:szCs w:val="22"/>
          <w:lang w:val="en-US" w:eastAsia="es-ES"/>
          <w:rPrChange w:id="217" w:author="Jesus de Gregorio" w:date="2019-10-14T13:08:00Z">
            <w:rPr>
              <w:ins w:id="218" w:author="Jesus de Gregorio" w:date="2019-10-14T13:07:00Z"/>
              <w:rFonts w:ascii="Calibri" w:hAnsi="Calibri"/>
              <w:sz w:val="22"/>
              <w:szCs w:val="22"/>
              <w:lang w:val="es-ES" w:eastAsia="es-ES"/>
            </w:rPr>
          </w:rPrChange>
        </w:rPr>
      </w:pPr>
      <w:ins w:id="219" w:author="Jesus de Gregorio" w:date="2019-10-14T13:07:00Z">
        <w:r>
          <w:t>6.1.2.3.1</w:t>
        </w:r>
        <w:r w:rsidRPr="007C65F2">
          <w:rPr>
            <w:rFonts w:ascii="Calibri" w:hAnsi="Calibri"/>
            <w:sz w:val="22"/>
            <w:szCs w:val="22"/>
            <w:lang w:val="en-US" w:eastAsia="es-ES"/>
            <w:rPrChange w:id="220" w:author="Jesus de Gregorio" w:date="2019-10-14T13:08:00Z">
              <w:rPr>
                <w:rFonts w:ascii="Calibri" w:hAnsi="Calibri"/>
                <w:sz w:val="22"/>
                <w:szCs w:val="22"/>
                <w:lang w:val="es-ES" w:eastAsia="es-ES"/>
              </w:rPr>
            </w:rPrChange>
          </w:rPr>
          <w:tab/>
        </w:r>
        <w:r>
          <w:rPr>
            <w:lang w:eastAsia="zh-CN"/>
          </w:rPr>
          <w:t>General</w:t>
        </w:r>
        <w:r>
          <w:tab/>
        </w:r>
        <w:r>
          <w:fldChar w:fldCharType="begin"/>
        </w:r>
        <w:r>
          <w:instrText xml:space="preserve"> PAGEREF _Toc21951010 \h </w:instrText>
        </w:r>
      </w:ins>
      <w:r>
        <w:fldChar w:fldCharType="separate"/>
      </w:r>
      <w:ins w:id="221" w:author="Jesus de Gregorio" w:date="2019-10-14T13:07:00Z">
        <w:r>
          <w:t>12</w:t>
        </w:r>
        <w:r>
          <w:fldChar w:fldCharType="end"/>
        </w:r>
      </w:ins>
    </w:p>
    <w:p w:rsidR="00463686" w:rsidRPr="007C65F2" w:rsidRDefault="00463686">
      <w:pPr>
        <w:pStyle w:val="TOC3"/>
        <w:rPr>
          <w:ins w:id="222" w:author="Jesus de Gregorio" w:date="2019-10-14T13:07:00Z"/>
          <w:rFonts w:ascii="Calibri" w:hAnsi="Calibri"/>
          <w:sz w:val="22"/>
          <w:szCs w:val="22"/>
          <w:lang w:val="en-US" w:eastAsia="es-ES"/>
          <w:rPrChange w:id="223" w:author="Jesus de Gregorio" w:date="2019-10-14T13:08:00Z">
            <w:rPr>
              <w:ins w:id="224" w:author="Jesus de Gregorio" w:date="2019-10-14T13:07:00Z"/>
              <w:rFonts w:ascii="Calibri" w:hAnsi="Calibri"/>
              <w:sz w:val="22"/>
              <w:szCs w:val="22"/>
              <w:lang w:val="es-ES" w:eastAsia="es-ES"/>
            </w:rPr>
          </w:rPrChange>
        </w:rPr>
      </w:pPr>
      <w:ins w:id="225" w:author="Jesus de Gregorio" w:date="2019-10-14T13:07:00Z">
        <w:r>
          <w:t>6.1.3</w:t>
        </w:r>
        <w:r w:rsidRPr="007C65F2">
          <w:rPr>
            <w:rFonts w:ascii="Calibri" w:hAnsi="Calibri"/>
            <w:sz w:val="22"/>
            <w:szCs w:val="22"/>
            <w:lang w:val="en-US" w:eastAsia="es-ES"/>
            <w:rPrChange w:id="226" w:author="Jesus de Gregorio" w:date="2019-10-14T13:08:00Z">
              <w:rPr>
                <w:rFonts w:ascii="Calibri" w:hAnsi="Calibri"/>
                <w:sz w:val="22"/>
                <w:szCs w:val="22"/>
                <w:lang w:val="es-ES" w:eastAsia="es-ES"/>
              </w:rPr>
            </w:rPrChange>
          </w:rPr>
          <w:tab/>
        </w:r>
        <w:r>
          <w:t>Resources</w:t>
        </w:r>
        <w:r>
          <w:tab/>
        </w:r>
        <w:r>
          <w:fldChar w:fldCharType="begin"/>
        </w:r>
        <w:r>
          <w:instrText xml:space="preserve"> PAGEREF _Toc21951011 \h </w:instrText>
        </w:r>
      </w:ins>
      <w:r>
        <w:fldChar w:fldCharType="separate"/>
      </w:r>
      <w:ins w:id="227" w:author="Jesus de Gregorio" w:date="2019-10-14T13:07:00Z">
        <w:r>
          <w:t>12</w:t>
        </w:r>
        <w:r>
          <w:fldChar w:fldCharType="end"/>
        </w:r>
      </w:ins>
    </w:p>
    <w:p w:rsidR="00463686" w:rsidRPr="007C65F2" w:rsidRDefault="00463686">
      <w:pPr>
        <w:pStyle w:val="TOC4"/>
        <w:rPr>
          <w:ins w:id="228" w:author="Jesus de Gregorio" w:date="2019-10-14T13:07:00Z"/>
          <w:rFonts w:ascii="Calibri" w:hAnsi="Calibri"/>
          <w:sz w:val="22"/>
          <w:szCs w:val="22"/>
          <w:lang w:val="en-US" w:eastAsia="es-ES"/>
          <w:rPrChange w:id="229" w:author="Jesus de Gregorio" w:date="2019-10-14T13:08:00Z">
            <w:rPr>
              <w:ins w:id="230" w:author="Jesus de Gregorio" w:date="2019-10-14T13:07:00Z"/>
              <w:rFonts w:ascii="Calibri" w:hAnsi="Calibri"/>
              <w:sz w:val="22"/>
              <w:szCs w:val="22"/>
              <w:lang w:val="es-ES" w:eastAsia="es-ES"/>
            </w:rPr>
          </w:rPrChange>
        </w:rPr>
      </w:pPr>
      <w:ins w:id="231" w:author="Jesus de Gregorio" w:date="2019-10-14T13:07:00Z">
        <w:r>
          <w:t>6.1.3.1</w:t>
        </w:r>
        <w:r w:rsidRPr="007C65F2">
          <w:rPr>
            <w:rFonts w:ascii="Calibri" w:hAnsi="Calibri"/>
            <w:sz w:val="22"/>
            <w:szCs w:val="22"/>
            <w:lang w:val="en-US" w:eastAsia="es-ES"/>
            <w:rPrChange w:id="232" w:author="Jesus de Gregorio" w:date="2019-10-14T13:08:00Z">
              <w:rPr>
                <w:rFonts w:ascii="Calibri" w:hAnsi="Calibri"/>
                <w:sz w:val="22"/>
                <w:szCs w:val="22"/>
                <w:lang w:val="es-ES" w:eastAsia="es-ES"/>
              </w:rPr>
            </w:rPrChange>
          </w:rPr>
          <w:tab/>
        </w:r>
        <w:r>
          <w:t>Overview</w:t>
        </w:r>
        <w:r>
          <w:tab/>
        </w:r>
        <w:r>
          <w:fldChar w:fldCharType="begin"/>
        </w:r>
        <w:r>
          <w:instrText xml:space="preserve"> PAGEREF _Toc21951012 \h </w:instrText>
        </w:r>
      </w:ins>
      <w:r>
        <w:fldChar w:fldCharType="separate"/>
      </w:r>
      <w:ins w:id="233" w:author="Jesus de Gregorio" w:date="2019-10-14T13:07:00Z">
        <w:r>
          <w:t>12</w:t>
        </w:r>
        <w:r>
          <w:fldChar w:fldCharType="end"/>
        </w:r>
      </w:ins>
    </w:p>
    <w:p w:rsidR="00463686" w:rsidRPr="007C65F2" w:rsidRDefault="00463686">
      <w:pPr>
        <w:pStyle w:val="TOC4"/>
        <w:rPr>
          <w:ins w:id="234" w:author="Jesus de Gregorio" w:date="2019-10-14T13:07:00Z"/>
          <w:rFonts w:ascii="Calibri" w:hAnsi="Calibri"/>
          <w:sz w:val="22"/>
          <w:szCs w:val="22"/>
          <w:lang w:val="en-US" w:eastAsia="es-ES"/>
          <w:rPrChange w:id="235" w:author="Jesus de Gregorio" w:date="2019-10-14T13:08:00Z">
            <w:rPr>
              <w:ins w:id="236" w:author="Jesus de Gregorio" w:date="2019-10-14T13:07:00Z"/>
              <w:rFonts w:ascii="Calibri" w:hAnsi="Calibri"/>
              <w:sz w:val="22"/>
              <w:szCs w:val="22"/>
              <w:lang w:val="es-ES" w:eastAsia="es-ES"/>
            </w:rPr>
          </w:rPrChange>
        </w:rPr>
      </w:pPr>
      <w:ins w:id="237" w:author="Jesus de Gregorio" w:date="2019-10-14T13:07:00Z">
        <w:r>
          <w:t>6.1.3.2</w:t>
        </w:r>
        <w:r w:rsidRPr="007C65F2">
          <w:rPr>
            <w:rFonts w:ascii="Calibri" w:hAnsi="Calibri"/>
            <w:sz w:val="22"/>
            <w:szCs w:val="22"/>
            <w:lang w:val="en-US" w:eastAsia="es-ES"/>
            <w:rPrChange w:id="238" w:author="Jesus de Gregorio" w:date="2019-10-14T13:08:00Z">
              <w:rPr>
                <w:rFonts w:ascii="Calibri" w:hAnsi="Calibri"/>
                <w:sz w:val="22"/>
                <w:szCs w:val="22"/>
                <w:lang w:val="es-ES" w:eastAsia="es-ES"/>
              </w:rPr>
            </w:rPrChange>
          </w:rPr>
          <w:tab/>
        </w:r>
        <w:r>
          <w:t>Void</w:t>
        </w:r>
        <w:r>
          <w:tab/>
        </w:r>
        <w:r>
          <w:fldChar w:fldCharType="begin"/>
        </w:r>
        <w:r>
          <w:instrText xml:space="preserve"> PAGEREF _Toc21951013 \h </w:instrText>
        </w:r>
      </w:ins>
      <w:r>
        <w:fldChar w:fldCharType="separate"/>
      </w:r>
      <w:ins w:id="239" w:author="Jesus de Gregorio" w:date="2019-10-14T13:07:00Z">
        <w:r>
          <w:t>13</w:t>
        </w:r>
        <w:r>
          <w:fldChar w:fldCharType="end"/>
        </w:r>
      </w:ins>
    </w:p>
    <w:p w:rsidR="00463686" w:rsidRPr="007C65F2" w:rsidRDefault="00463686">
      <w:pPr>
        <w:pStyle w:val="TOC3"/>
        <w:rPr>
          <w:ins w:id="240" w:author="Jesus de Gregorio" w:date="2019-10-14T13:07:00Z"/>
          <w:rFonts w:ascii="Calibri" w:hAnsi="Calibri"/>
          <w:sz w:val="22"/>
          <w:szCs w:val="22"/>
          <w:lang w:val="en-US" w:eastAsia="es-ES"/>
          <w:rPrChange w:id="241" w:author="Jesus de Gregorio" w:date="2019-10-14T13:08:00Z">
            <w:rPr>
              <w:ins w:id="242" w:author="Jesus de Gregorio" w:date="2019-10-14T13:07:00Z"/>
              <w:rFonts w:ascii="Calibri" w:hAnsi="Calibri"/>
              <w:sz w:val="22"/>
              <w:szCs w:val="22"/>
              <w:lang w:val="es-ES" w:eastAsia="es-ES"/>
            </w:rPr>
          </w:rPrChange>
        </w:rPr>
      </w:pPr>
      <w:ins w:id="243" w:author="Jesus de Gregorio" w:date="2019-10-14T13:07:00Z">
        <w:r>
          <w:t>6.1.4</w:t>
        </w:r>
        <w:r w:rsidRPr="007C65F2">
          <w:rPr>
            <w:rFonts w:ascii="Calibri" w:hAnsi="Calibri"/>
            <w:sz w:val="22"/>
            <w:szCs w:val="22"/>
            <w:lang w:val="en-US" w:eastAsia="es-ES"/>
            <w:rPrChange w:id="244" w:author="Jesus de Gregorio" w:date="2019-10-14T13:08:00Z">
              <w:rPr>
                <w:rFonts w:ascii="Calibri" w:hAnsi="Calibri"/>
                <w:sz w:val="22"/>
                <w:szCs w:val="22"/>
                <w:lang w:val="es-ES" w:eastAsia="es-ES"/>
              </w:rPr>
            </w:rPrChange>
          </w:rPr>
          <w:tab/>
        </w:r>
        <w:r>
          <w:t>Custom Operations without associated resources</w:t>
        </w:r>
        <w:r>
          <w:tab/>
        </w:r>
        <w:r>
          <w:fldChar w:fldCharType="begin"/>
        </w:r>
        <w:r>
          <w:instrText xml:space="preserve"> PAGEREF _Toc21951014 \h </w:instrText>
        </w:r>
      </w:ins>
      <w:r>
        <w:fldChar w:fldCharType="separate"/>
      </w:r>
      <w:ins w:id="245" w:author="Jesus de Gregorio" w:date="2019-10-14T13:07:00Z">
        <w:r>
          <w:t>13</w:t>
        </w:r>
        <w:r>
          <w:fldChar w:fldCharType="end"/>
        </w:r>
      </w:ins>
    </w:p>
    <w:p w:rsidR="00463686" w:rsidRPr="007C65F2" w:rsidRDefault="00463686">
      <w:pPr>
        <w:pStyle w:val="TOC4"/>
        <w:rPr>
          <w:ins w:id="246" w:author="Jesus de Gregorio" w:date="2019-10-14T13:07:00Z"/>
          <w:rFonts w:ascii="Calibri" w:hAnsi="Calibri"/>
          <w:sz w:val="22"/>
          <w:szCs w:val="22"/>
          <w:lang w:val="en-US" w:eastAsia="es-ES"/>
          <w:rPrChange w:id="247" w:author="Jesus de Gregorio" w:date="2019-10-14T13:08:00Z">
            <w:rPr>
              <w:ins w:id="248" w:author="Jesus de Gregorio" w:date="2019-10-14T13:07:00Z"/>
              <w:rFonts w:ascii="Calibri" w:hAnsi="Calibri"/>
              <w:sz w:val="22"/>
              <w:szCs w:val="22"/>
              <w:lang w:val="es-ES" w:eastAsia="es-ES"/>
            </w:rPr>
          </w:rPrChange>
        </w:rPr>
      </w:pPr>
      <w:ins w:id="249" w:author="Jesus de Gregorio" w:date="2019-10-14T13:07:00Z">
        <w:r>
          <w:t>6.1.4.1</w:t>
        </w:r>
        <w:r w:rsidRPr="007C65F2">
          <w:rPr>
            <w:rFonts w:ascii="Calibri" w:hAnsi="Calibri"/>
            <w:sz w:val="22"/>
            <w:szCs w:val="22"/>
            <w:lang w:val="en-US" w:eastAsia="es-ES"/>
            <w:rPrChange w:id="250" w:author="Jesus de Gregorio" w:date="2019-10-14T13:08:00Z">
              <w:rPr>
                <w:rFonts w:ascii="Calibri" w:hAnsi="Calibri"/>
                <w:sz w:val="22"/>
                <w:szCs w:val="22"/>
                <w:lang w:val="es-ES" w:eastAsia="es-ES"/>
              </w:rPr>
            </w:rPrChange>
          </w:rPr>
          <w:tab/>
        </w:r>
        <w:r>
          <w:t>Overview</w:t>
        </w:r>
        <w:r>
          <w:tab/>
        </w:r>
        <w:r>
          <w:fldChar w:fldCharType="begin"/>
        </w:r>
        <w:r>
          <w:instrText xml:space="preserve"> PAGEREF _Toc21951015 \h </w:instrText>
        </w:r>
      </w:ins>
      <w:r>
        <w:fldChar w:fldCharType="separate"/>
      </w:r>
      <w:ins w:id="251" w:author="Jesus de Gregorio" w:date="2019-10-14T13:07:00Z">
        <w:r>
          <w:t>13</w:t>
        </w:r>
        <w:r>
          <w:fldChar w:fldCharType="end"/>
        </w:r>
      </w:ins>
    </w:p>
    <w:p w:rsidR="00463686" w:rsidRPr="007C65F2" w:rsidRDefault="00463686">
      <w:pPr>
        <w:pStyle w:val="TOC4"/>
        <w:rPr>
          <w:ins w:id="252" w:author="Jesus de Gregorio" w:date="2019-10-14T13:07:00Z"/>
          <w:rFonts w:ascii="Calibri" w:hAnsi="Calibri"/>
          <w:sz w:val="22"/>
          <w:szCs w:val="22"/>
          <w:lang w:val="en-US" w:eastAsia="es-ES"/>
          <w:rPrChange w:id="253" w:author="Jesus de Gregorio" w:date="2019-10-14T13:08:00Z">
            <w:rPr>
              <w:ins w:id="254" w:author="Jesus de Gregorio" w:date="2019-10-14T13:07:00Z"/>
              <w:rFonts w:ascii="Calibri" w:hAnsi="Calibri"/>
              <w:sz w:val="22"/>
              <w:szCs w:val="22"/>
              <w:lang w:val="es-ES" w:eastAsia="es-ES"/>
            </w:rPr>
          </w:rPrChange>
        </w:rPr>
      </w:pPr>
      <w:ins w:id="255" w:author="Jesus de Gregorio" w:date="2019-10-14T13:07:00Z">
        <w:r>
          <w:t>6.1.4.2</w:t>
        </w:r>
        <w:r w:rsidRPr="007C65F2">
          <w:rPr>
            <w:rFonts w:ascii="Calibri" w:hAnsi="Calibri"/>
            <w:sz w:val="22"/>
            <w:szCs w:val="22"/>
            <w:lang w:val="en-US" w:eastAsia="es-ES"/>
            <w:rPrChange w:id="256" w:author="Jesus de Gregorio" w:date="2019-10-14T13:08:00Z">
              <w:rPr>
                <w:rFonts w:ascii="Calibri" w:hAnsi="Calibri"/>
                <w:sz w:val="22"/>
                <w:szCs w:val="22"/>
                <w:lang w:val="es-ES" w:eastAsia="es-ES"/>
              </w:rPr>
            </w:rPrChange>
          </w:rPr>
          <w:tab/>
        </w:r>
        <w:r>
          <w:t>Operation: Generate AV</w:t>
        </w:r>
        <w:r>
          <w:tab/>
        </w:r>
        <w:r>
          <w:fldChar w:fldCharType="begin"/>
        </w:r>
        <w:r>
          <w:instrText xml:space="preserve"> PAGEREF _Toc21951016 \h </w:instrText>
        </w:r>
      </w:ins>
      <w:r>
        <w:fldChar w:fldCharType="separate"/>
      </w:r>
      <w:ins w:id="257" w:author="Jesus de Gregorio" w:date="2019-10-14T13:07:00Z">
        <w:r>
          <w:t>13</w:t>
        </w:r>
        <w:r>
          <w:fldChar w:fldCharType="end"/>
        </w:r>
      </w:ins>
    </w:p>
    <w:p w:rsidR="00463686" w:rsidRPr="007C65F2" w:rsidRDefault="00463686">
      <w:pPr>
        <w:pStyle w:val="TOC5"/>
        <w:rPr>
          <w:ins w:id="258" w:author="Jesus de Gregorio" w:date="2019-10-14T13:07:00Z"/>
          <w:rFonts w:ascii="Calibri" w:hAnsi="Calibri"/>
          <w:sz w:val="22"/>
          <w:szCs w:val="22"/>
          <w:lang w:val="en-US" w:eastAsia="es-ES"/>
          <w:rPrChange w:id="259" w:author="Jesus de Gregorio" w:date="2019-10-14T13:08:00Z">
            <w:rPr>
              <w:ins w:id="260" w:author="Jesus de Gregorio" w:date="2019-10-14T13:07:00Z"/>
              <w:rFonts w:ascii="Calibri" w:hAnsi="Calibri"/>
              <w:sz w:val="22"/>
              <w:szCs w:val="22"/>
              <w:lang w:val="es-ES" w:eastAsia="es-ES"/>
            </w:rPr>
          </w:rPrChange>
        </w:rPr>
      </w:pPr>
      <w:ins w:id="261" w:author="Jesus de Gregorio" w:date="2019-10-14T13:07:00Z">
        <w:r>
          <w:t>6.1.4.2.1</w:t>
        </w:r>
        <w:r w:rsidRPr="007C65F2">
          <w:rPr>
            <w:rFonts w:ascii="Calibri" w:hAnsi="Calibri"/>
            <w:sz w:val="22"/>
            <w:szCs w:val="22"/>
            <w:lang w:val="en-US" w:eastAsia="es-ES"/>
            <w:rPrChange w:id="262" w:author="Jesus de Gregorio" w:date="2019-10-14T13:08:00Z">
              <w:rPr>
                <w:rFonts w:ascii="Calibri" w:hAnsi="Calibri"/>
                <w:sz w:val="22"/>
                <w:szCs w:val="22"/>
                <w:lang w:val="es-ES" w:eastAsia="es-ES"/>
              </w:rPr>
            </w:rPrChange>
          </w:rPr>
          <w:tab/>
        </w:r>
        <w:r>
          <w:t>Description</w:t>
        </w:r>
        <w:r>
          <w:tab/>
        </w:r>
        <w:r>
          <w:fldChar w:fldCharType="begin"/>
        </w:r>
        <w:r>
          <w:instrText xml:space="preserve"> PAGEREF _Toc21951017 \h </w:instrText>
        </w:r>
      </w:ins>
      <w:r>
        <w:fldChar w:fldCharType="separate"/>
      </w:r>
      <w:ins w:id="263" w:author="Jesus de Gregorio" w:date="2019-10-14T13:07:00Z">
        <w:r>
          <w:t>13</w:t>
        </w:r>
        <w:r>
          <w:fldChar w:fldCharType="end"/>
        </w:r>
      </w:ins>
    </w:p>
    <w:p w:rsidR="00463686" w:rsidRPr="007C65F2" w:rsidRDefault="00463686">
      <w:pPr>
        <w:pStyle w:val="TOC5"/>
        <w:rPr>
          <w:ins w:id="264" w:author="Jesus de Gregorio" w:date="2019-10-14T13:07:00Z"/>
          <w:rFonts w:ascii="Calibri" w:hAnsi="Calibri"/>
          <w:sz w:val="22"/>
          <w:szCs w:val="22"/>
          <w:lang w:val="en-US" w:eastAsia="es-ES"/>
          <w:rPrChange w:id="265" w:author="Jesus de Gregorio" w:date="2019-10-14T13:08:00Z">
            <w:rPr>
              <w:ins w:id="266" w:author="Jesus de Gregorio" w:date="2019-10-14T13:07:00Z"/>
              <w:rFonts w:ascii="Calibri" w:hAnsi="Calibri"/>
              <w:sz w:val="22"/>
              <w:szCs w:val="22"/>
              <w:lang w:val="es-ES" w:eastAsia="es-ES"/>
            </w:rPr>
          </w:rPrChange>
        </w:rPr>
      </w:pPr>
      <w:ins w:id="267" w:author="Jesus de Gregorio" w:date="2019-10-14T13:07:00Z">
        <w:r>
          <w:t>6.1.4.2.2</w:t>
        </w:r>
        <w:r w:rsidRPr="007C65F2">
          <w:rPr>
            <w:rFonts w:ascii="Calibri" w:hAnsi="Calibri"/>
            <w:sz w:val="22"/>
            <w:szCs w:val="22"/>
            <w:lang w:val="en-US" w:eastAsia="es-ES"/>
            <w:rPrChange w:id="268" w:author="Jesus de Gregorio" w:date="2019-10-14T13:08:00Z">
              <w:rPr>
                <w:rFonts w:ascii="Calibri" w:hAnsi="Calibri"/>
                <w:sz w:val="22"/>
                <w:szCs w:val="22"/>
                <w:lang w:val="es-ES" w:eastAsia="es-ES"/>
              </w:rPr>
            </w:rPrChange>
          </w:rPr>
          <w:tab/>
        </w:r>
        <w:r>
          <w:t>Operation Definition</w:t>
        </w:r>
        <w:r>
          <w:tab/>
        </w:r>
        <w:r>
          <w:fldChar w:fldCharType="begin"/>
        </w:r>
        <w:r>
          <w:instrText xml:space="preserve"> PAGEREF _Toc21951018 \h </w:instrText>
        </w:r>
      </w:ins>
      <w:r>
        <w:fldChar w:fldCharType="separate"/>
      </w:r>
      <w:ins w:id="269" w:author="Jesus de Gregorio" w:date="2019-10-14T13:07:00Z">
        <w:r>
          <w:t>13</w:t>
        </w:r>
        <w:r>
          <w:fldChar w:fldCharType="end"/>
        </w:r>
      </w:ins>
    </w:p>
    <w:p w:rsidR="00463686" w:rsidRPr="007C65F2" w:rsidRDefault="00463686">
      <w:pPr>
        <w:pStyle w:val="TOC3"/>
        <w:rPr>
          <w:ins w:id="270" w:author="Jesus de Gregorio" w:date="2019-10-14T13:07:00Z"/>
          <w:rFonts w:ascii="Calibri" w:hAnsi="Calibri"/>
          <w:sz w:val="22"/>
          <w:szCs w:val="22"/>
          <w:lang w:val="en-US" w:eastAsia="es-ES"/>
          <w:rPrChange w:id="271" w:author="Jesus de Gregorio" w:date="2019-10-14T13:08:00Z">
            <w:rPr>
              <w:ins w:id="272" w:author="Jesus de Gregorio" w:date="2019-10-14T13:07:00Z"/>
              <w:rFonts w:ascii="Calibri" w:hAnsi="Calibri"/>
              <w:sz w:val="22"/>
              <w:szCs w:val="22"/>
              <w:lang w:val="es-ES" w:eastAsia="es-ES"/>
            </w:rPr>
          </w:rPrChange>
        </w:rPr>
      </w:pPr>
      <w:ins w:id="273" w:author="Jesus de Gregorio" w:date="2019-10-14T13:07:00Z">
        <w:r>
          <w:t>6.1.5</w:t>
        </w:r>
        <w:r w:rsidRPr="007C65F2">
          <w:rPr>
            <w:rFonts w:ascii="Calibri" w:hAnsi="Calibri"/>
            <w:sz w:val="22"/>
            <w:szCs w:val="22"/>
            <w:lang w:val="en-US" w:eastAsia="es-ES"/>
            <w:rPrChange w:id="274" w:author="Jesus de Gregorio" w:date="2019-10-14T13:08:00Z">
              <w:rPr>
                <w:rFonts w:ascii="Calibri" w:hAnsi="Calibri"/>
                <w:sz w:val="22"/>
                <w:szCs w:val="22"/>
                <w:lang w:val="es-ES" w:eastAsia="es-ES"/>
              </w:rPr>
            </w:rPrChange>
          </w:rPr>
          <w:tab/>
        </w:r>
        <w:r>
          <w:t>Notifications</w:t>
        </w:r>
        <w:r>
          <w:tab/>
        </w:r>
        <w:r>
          <w:fldChar w:fldCharType="begin"/>
        </w:r>
        <w:r>
          <w:instrText xml:space="preserve"> PAGEREF _Toc21951019 \h </w:instrText>
        </w:r>
      </w:ins>
      <w:r>
        <w:fldChar w:fldCharType="separate"/>
      </w:r>
      <w:ins w:id="275" w:author="Jesus de Gregorio" w:date="2019-10-14T13:07:00Z">
        <w:r>
          <w:t>13</w:t>
        </w:r>
        <w:r>
          <w:fldChar w:fldCharType="end"/>
        </w:r>
      </w:ins>
    </w:p>
    <w:p w:rsidR="00463686" w:rsidRPr="007C65F2" w:rsidRDefault="00463686">
      <w:pPr>
        <w:pStyle w:val="TOC3"/>
        <w:rPr>
          <w:ins w:id="276" w:author="Jesus de Gregorio" w:date="2019-10-14T13:07:00Z"/>
          <w:rFonts w:ascii="Calibri" w:hAnsi="Calibri"/>
          <w:sz w:val="22"/>
          <w:szCs w:val="22"/>
          <w:lang w:val="en-US" w:eastAsia="es-ES"/>
          <w:rPrChange w:id="277" w:author="Jesus de Gregorio" w:date="2019-10-14T13:08:00Z">
            <w:rPr>
              <w:ins w:id="278" w:author="Jesus de Gregorio" w:date="2019-10-14T13:07:00Z"/>
              <w:rFonts w:ascii="Calibri" w:hAnsi="Calibri"/>
              <w:sz w:val="22"/>
              <w:szCs w:val="22"/>
              <w:lang w:val="es-ES" w:eastAsia="es-ES"/>
            </w:rPr>
          </w:rPrChange>
        </w:rPr>
      </w:pPr>
      <w:ins w:id="279" w:author="Jesus de Gregorio" w:date="2019-10-14T13:07:00Z">
        <w:r>
          <w:t>6.1.6</w:t>
        </w:r>
        <w:r w:rsidRPr="007C65F2">
          <w:rPr>
            <w:rFonts w:ascii="Calibri" w:hAnsi="Calibri"/>
            <w:sz w:val="22"/>
            <w:szCs w:val="22"/>
            <w:lang w:val="en-US" w:eastAsia="es-ES"/>
            <w:rPrChange w:id="280" w:author="Jesus de Gregorio" w:date="2019-10-14T13:08:00Z">
              <w:rPr>
                <w:rFonts w:ascii="Calibri" w:hAnsi="Calibri"/>
                <w:sz w:val="22"/>
                <w:szCs w:val="22"/>
                <w:lang w:val="es-ES" w:eastAsia="es-ES"/>
              </w:rPr>
            </w:rPrChange>
          </w:rPr>
          <w:tab/>
        </w:r>
        <w:r>
          <w:t>Data Model</w:t>
        </w:r>
        <w:r>
          <w:tab/>
        </w:r>
        <w:r>
          <w:fldChar w:fldCharType="begin"/>
        </w:r>
        <w:r>
          <w:instrText xml:space="preserve"> PAGEREF _Toc21951020 \h </w:instrText>
        </w:r>
      </w:ins>
      <w:r>
        <w:fldChar w:fldCharType="separate"/>
      </w:r>
      <w:ins w:id="281" w:author="Jesus de Gregorio" w:date="2019-10-14T13:07:00Z">
        <w:r>
          <w:t>13</w:t>
        </w:r>
        <w:r>
          <w:fldChar w:fldCharType="end"/>
        </w:r>
      </w:ins>
    </w:p>
    <w:p w:rsidR="00463686" w:rsidRPr="007C65F2" w:rsidRDefault="00463686">
      <w:pPr>
        <w:pStyle w:val="TOC4"/>
        <w:rPr>
          <w:ins w:id="282" w:author="Jesus de Gregorio" w:date="2019-10-14T13:07:00Z"/>
          <w:rFonts w:ascii="Calibri" w:hAnsi="Calibri"/>
          <w:sz w:val="22"/>
          <w:szCs w:val="22"/>
          <w:lang w:val="en-US" w:eastAsia="es-ES"/>
          <w:rPrChange w:id="283" w:author="Jesus de Gregorio" w:date="2019-10-14T13:08:00Z">
            <w:rPr>
              <w:ins w:id="284" w:author="Jesus de Gregorio" w:date="2019-10-14T13:07:00Z"/>
              <w:rFonts w:ascii="Calibri" w:hAnsi="Calibri"/>
              <w:sz w:val="22"/>
              <w:szCs w:val="22"/>
              <w:lang w:val="es-ES" w:eastAsia="es-ES"/>
            </w:rPr>
          </w:rPrChange>
        </w:rPr>
      </w:pPr>
      <w:ins w:id="285" w:author="Jesus de Gregorio" w:date="2019-10-14T13:07:00Z">
        <w:r>
          <w:t>6.1.6.1</w:t>
        </w:r>
        <w:r w:rsidRPr="007C65F2">
          <w:rPr>
            <w:rFonts w:ascii="Calibri" w:hAnsi="Calibri"/>
            <w:sz w:val="22"/>
            <w:szCs w:val="22"/>
            <w:lang w:val="en-US" w:eastAsia="es-ES"/>
            <w:rPrChange w:id="286" w:author="Jesus de Gregorio" w:date="2019-10-14T13:08:00Z">
              <w:rPr>
                <w:rFonts w:ascii="Calibri" w:hAnsi="Calibri"/>
                <w:sz w:val="22"/>
                <w:szCs w:val="22"/>
                <w:lang w:val="es-ES" w:eastAsia="es-ES"/>
              </w:rPr>
            </w:rPrChange>
          </w:rPr>
          <w:tab/>
        </w:r>
        <w:r>
          <w:t>General</w:t>
        </w:r>
        <w:r>
          <w:tab/>
        </w:r>
        <w:r>
          <w:fldChar w:fldCharType="begin"/>
        </w:r>
        <w:r>
          <w:instrText xml:space="preserve"> PAGEREF _Toc21951021 \h </w:instrText>
        </w:r>
      </w:ins>
      <w:r>
        <w:fldChar w:fldCharType="separate"/>
      </w:r>
      <w:ins w:id="287" w:author="Jesus de Gregorio" w:date="2019-10-14T13:07:00Z">
        <w:r>
          <w:t>13</w:t>
        </w:r>
        <w:r>
          <w:fldChar w:fldCharType="end"/>
        </w:r>
      </w:ins>
    </w:p>
    <w:p w:rsidR="00463686" w:rsidRPr="007C65F2" w:rsidRDefault="00463686">
      <w:pPr>
        <w:pStyle w:val="TOC4"/>
        <w:rPr>
          <w:ins w:id="288" w:author="Jesus de Gregorio" w:date="2019-10-14T13:07:00Z"/>
          <w:rFonts w:ascii="Calibri" w:hAnsi="Calibri"/>
          <w:sz w:val="22"/>
          <w:szCs w:val="22"/>
          <w:lang w:val="en-US" w:eastAsia="es-ES"/>
          <w:rPrChange w:id="289" w:author="Jesus de Gregorio" w:date="2019-10-14T13:08:00Z">
            <w:rPr>
              <w:ins w:id="290" w:author="Jesus de Gregorio" w:date="2019-10-14T13:07:00Z"/>
              <w:rFonts w:ascii="Calibri" w:hAnsi="Calibri"/>
              <w:sz w:val="22"/>
              <w:szCs w:val="22"/>
              <w:lang w:val="es-ES" w:eastAsia="es-ES"/>
            </w:rPr>
          </w:rPrChange>
        </w:rPr>
      </w:pPr>
      <w:ins w:id="291" w:author="Jesus de Gregorio" w:date="2019-10-14T13:07:00Z">
        <w:r>
          <w:t>6.1.6.2</w:t>
        </w:r>
        <w:r w:rsidRPr="007C65F2">
          <w:rPr>
            <w:rFonts w:ascii="Calibri" w:hAnsi="Calibri"/>
            <w:sz w:val="22"/>
            <w:szCs w:val="22"/>
            <w:lang w:val="en-US" w:eastAsia="es-ES"/>
            <w:rPrChange w:id="292" w:author="Jesus de Gregorio" w:date="2019-10-14T13:08:00Z">
              <w:rPr>
                <w:rFonts w:ascii="Calibri" w:hAnsi="Calibri"/>
                <w:sz w:val="22"/>
                <w:szCs w:val="22"/>
                <w:lang w:val="es-ES" w:eastAsia="es-ES"/>
              </w:rPr>
            </w:rPrChange>
          </w:rPr>
          <w:tab/>
        </w:r>
        <w:r>
          <w:t>Structured data types</w:t>
        </w:r>
        <w:r>
          <w:tab/>
        </w:r>
        <w:r>
          <w:fldChar w:fldCharType="begin"/>
        </w:r>
        <w:r>
          <w:instrText xml:space="preserve"> PAGEREF _Toc21951022 \h </w:instrText>
        </w:r>
      </w:ins>
      <w:r>
        <w:fldChar w:fldCharType="separate"/>
      </w:r>
      <w:ins w:id="293" w:author="Jesus de Gregorio" w:date="2019-10-14T13:07:00Z">
        <w:r>
          <w:t>14</w:t>
        </w:r>
        <w:r>
          <w:fldChar w:fldCharType="end"/>
        </w:r>
      </w:ins>
    </w:p>
    <w:p w:rsidR="00463686" w:rsidRPr="007C65F2" w:rsidRDefault="00463686">
      <w:pPr>
        <w:pStyle w:val="TOC5"/>
        <w:rPr>
          <w:ins w:id="294" w:author="Jesus de Gregorio" w:date="2019-10-14T13:07:00Z"/>
          <w:rFonts w:ascii="Calibri" w:hAnsi="Calibri"/>
          <w:sz w:val="22"/>
          <w:szCs w:val="22"/>
          <w:lang w:val="en-US" w:eastAsia="es-ES"/>
          <w:rPrChange w:id="295" w:author="Jesus de Gregorio" w:date="2019-10-14T13:08:00Z">
            <w:rPr>
              <w:ins w:id="296" w:author="Jesus de Gregorio" w:date="2019-10-14T13:07:00Z"/>
              <w:rFonts w:ascii="Calibri" w:hAnsi="Calibri"/>
              <w:sz w:val="22"/>
              <w:szCs w:val="22"/>
              <w:lang w:val="es-ES" w:eastAsia="es-ES"/>
            </w:rPr>
          </w:rPrChange>
        </w:rPr>
      </w:pPr>
      <w:ins w:id="297" w:author="Jesus de Gregorio" w:date="2019-10-14T13:07:00Z">
        <w:r>
          <w:t>6.1.6.2.1</w:t>
        </w:r>
        <w:r w:rsidRPr="007C65F2">
          <w:rPr>
            <w:rFonts w:ascii="Calibri" w:hAnsi="Calibri"/>
            <w:sz w:val="22"/>
            <w:szCs w:val="22"/>
            <w:lang w:val="en-US" w:eastAsia="es-ES"/>
            <w:rPrChange w:id="298" w:author="Jesus de Gregorio" w:date="2019-10-14T13:08:00Z">
              <w:rPr>
                <w:rFonts w:ascii="Calibri" w:hAnsi="Calibri"/>
                <w:sz w:val="22"/>
                <w:szCs w:val="22"/>
                <w:lang w:val="es-ES" w:eastAsia="es-ES"/>
              </w:rPr>
            </w:rPrChange>
          </w:rPr>
          <w:tab/>
        </w:r>
        <w:r>
          <w:t>Introduction</w:t>
        </w:r>
        <w:r>
          <w:tab/>
        </w:r>
        <w:r>
          <w:fldChar w:fldCharType="begin"/>
        </w:r>
        <w:r>
          <w:instrText xml:space="preserve"> PAGEREF _Toc21951023 \h </w:instrText>
        </w:r>
      </w:ins>
      <w:r>
        <w:fldChar w:fldCharType="separate"/>
      </w:r>
      <w:ins w:id="299" w:author="Jesus de Gregorio" w:date="2019-10-14T13:07:00Z">
        <w:r>
          <w:t>14</w:t>
        </w:r>
        <w:r>
          <w:fldChar w:fldCharType="end"/>
        </w:r>
      </w:ins>
    </w:p>
    <w:p w:rsidR="00463686" w:rsidRPr="007C65F2" w:rsidRDefault="00463686">
      <w:pPr>
        <w:pStyle w:val="TOC5"/>
        <w:rPr>
          <w:ins w:id="300" w:author="Jesus de Gregorio" w:date="2019-10-14T13:07:00Z"/>
          <w:rFonts w:ascii="Calibri" w:hAnsi="Calibri"/>
          <w:sz w:val="22"/>
          <w:szCs w:val="22"/>
          <w:lang w:val="en-US" w:eastAsia="es-ES"/>
          <w:rPrChange w:id="301" w:author="Jesus de Gregorio" w:date="2019-10-14T13:08:00Z">
            <w:rPr>
              <w:ins w:id="302" w:author="Jesus de Gregorio" w:date="2019-10-14T13:07:00Z"/>
              <w:rFonts w:ascii="Calibri" w:hAnsi="Calibri"/>
              <w:sz w:val="22"/>
              <w:szCs w:val="22"/>
              <w:lang w:val="es-ES" w:eastAsia="es-ES"/>
            </w:rPr>
          </w:rPrChange>
        </w:rPr>
      </w:pPr>
      <w:ins w:id="303" w:author="Jesus de Gregorio" w:date="2019-10-14T13:07:00Z">
        <w:r>
          <w:t>6.1.6.2.2</w:t>
        </w:r>
        <w:r w:rsidRPr="007C65F2">
          <w:rPr>
            <w:rFonts w:ascii="Calibri" w:hAnsi="Calibri"/>
            <w:sz w:val="22"/>
            <w:szCs w:val="22"/>
            <w:lang w:val="en-US" w:eastAsia="es-ES"/>
            <w:rPrChange w:id="304" w:author="Jesus de Gregorio" w:date="2019-10-14T13:08:00Z">
              <w:rPr>
                <w:rFonts w:ascii="Calibri" w:hAnsi="Calibri"/>
                <w:sz w:val="22"/>
                <w:szCs w:val="22"/>
                <w:lang w:val="es-ES" w:eastAsia="es-ES"/>
              </w:rPr>
            </w:rPrChange>
          </w:rPr>
          <w:tab/>
        </w:r>
        <w:r>
          <w:t>Type: AvGenerationRequest</w:t>
        </w:r>
        <w:r>
          <w:tab/>
        </w:r>
        <w:r>
          <w:fldChar w:fldCharType="begin"/>
        </w:r>
        <w:r>
          <w:instrText xml:space="preserve"> PAGEREF _Toc21951024 \h </w:instrText>
        </w:r>
      </w:ins>
      <w:r>
        <w:fldChar w:fldCharType="separate"/>
      </w:r>
      <w:ins w:id="305" w:author="Jesus de Gregorio" w:date="2019-10-14T13:07:00Z">
        <w:r>
          <w:t>14</w:t>
        </w:r>
        <w:r>
          <w:fldChar w:fldCharType="end"/>
        </w:r>
      </w:ins>
    </w:p>
    <w:p w:rsidR="00463686" w:rsidRPr="007C65F2" w:rsidRDefault="00463686">
      <w:pPr>
        <w:pStyle w:val="TOC5"/>
        <w:rPr>
          <w:ins w:id="306" w:author="Jesus de Gregorio" w:date="2019-10-14T13:07:00Z"/>
          <w:rFonts w:ascii="Calibri" w:hAnsi="Calibri"/>
          <w:sz w:val="22"/>
          <w:szCs w:val="22"/>
          <w:lang w:val="en-US" w:eastAsia="es-ES"/>
          <w:rPrChange w:id="307" w:author="Jesus de Gregorio" w:date="2019-10-14T13:08:00Z">
            <w:rPr>
              <w:ins w:id="308" w:author="Jesus de Gregorio" w:date="2019-10-14T13:07:00Z"/>
              <w:rFonts w:ascii="Calibri" w:hAnsi="Calibri"/>
              <w:sz w:val="22"/>
              <w:szCs w:val="22"/>
              <w:lang w:val="es-ES" w:eastAsia="es-ES"/>
            </w:rPr>
          </w:rPrChange>
        </w:rPr>
      </w:pPr>
      <w:ins w:id="309" w:author="Jesus de Gregorio" w:date="2019-10-14T13:07:00Z">
        <w:r>
          <w:t>6.1.6.2.3</w:t>
        </w:r>
        <w:r w:rsidRPr="007C65F2">
          <w:rPr>
            <w:rFonts w:ascii="Calibri" w:hAnsi="Calibri"/>
            <w:sz w:val="22"/>
            <w:szCs w:val="22"/>
            <w:lang w:val="en-US" w:eastAsia="es-ES"/>
            <w:rPrChange w:id="310" w:author="Jesus de Gregorio" w:date="2019-10-14T13:08:00Z">
              <w:rPr>
                <w:rFonts w:ascii="Calibri" w:hAnsi="Calibri"/>
                <w:sz w:val="22"/>
                <w:szCs w:val="22"/>
                <w:lang w:val="es-ES" w:eastAsia="es-ES"/>
              </w:rPr>
            </w:rPrChange>
          </w:rPr>
          <w:tab/>
        </w:r>
        <w:r>
          <w:t>Type: AvGenerationResponse</w:t>
        </w:r>
        <w:r>
          <w:tab/>
        </w:r>
        <w:r>
          <w:fldChar w:fldCharType="begin"/>
        </w:r>
        <w:r>
          <w:instrText xml:space="preserve"> PAGEREF _Toc21951025 \h </w:instrText>
        </w:r>
      </w:ins>
      <w:r>
        <w:fldChar w:fldCharType="separate"/>
      </w:r>
      <w:ins w:id="311" w:author="Jesus de Gregorio" w:date="2019-10-14T13:07:00Z">
        <w:r>
          <w:t>14</w:t>
        </w:r>
        <w:r>
          <w:fldChar w:fldCharType="end"/>
        </w:r>
      </w:ins>
    </w:p>
    <w:p w:rsidR="00463686" w:rsidRPr="007C65F2" w:rsidRDefault="00463686">
      <w:pPr>
        <w:pStyle w:val="TOC4"/>
        <w:rPr>
          <w:ins w:id="312" w:author="Jesus de Gregorio" w:date="2019-10-14T13:07:00Z"/>
          <w:rFonts w:ascii="Calibri" w:hAnsi="Calibri"/>
          <w:sz w:val="22"/>
          <w:szCs w:val="22"/>
          <w:lang w:val="en-US" w:eastAsia="es-ES"/>
          <w:rPrChange w:id="313" w:author="Jesus de Gregorio" w:date="2019-10-14T13:08:00Z">
            <w:rPr>
              <w:ins w:id="314" w:author="Jesus de Gregorio" w:date="2019-10-14T13:07:00Z"/>
              <w:rFonts w:ascii="Calibri" w:hAnsi="Calibri"/>
              <w:sz w:val="22"/>
              <w:szCs w:val="22"/>
              <w:lang w:val="es-ES" w:eastAsia="es-ES"/>
            </w:rPr>
          </w:rPrChange>
        </w:rPr>
      </w:pPr>
      <w:ins w:id="315" w:author="Jesus de Gregorio" w:date="2019-10-14T13:07:00Z">
        <w:r>
          <w:t>6.1.6.3</w:t>
        </w:r>
        <w:r w:rsidRPr="007C65F2">
          <w:rPr>
            <w:rFonts w:ascii="Calibri" w:hAnsi="Calibri"/>
            <w:sz w:val="22"/>
            <w:szCs w:val="22"/>
            <w:lang w:val="en-US" w:eastAsia="es-ES"/>
            <w:rPrChange w:id="316" w:author="Jesus de Gregorio" w:date="2019-10-14T13:08:00Z">
              <w:rPr>
                <w:rFonts w:ascii="Calibri" w:hAnsi="Calibri"/>
                <w:sz w:val="22"/>
                <w:szCs w:val="22"/>
                <w:lang w:val="es-ES" w:eastAsia="es-ES"/>
              </w:rPr>
            </w:rPrChange>
          </w:rPr>
          <w:tab/>
        </w:r>
        <w:r>
          <w:t>Simple data types and enumerations</w:t>
        </w:r>
        <w:r>
          <w:tab/>
        </w:r>
        <w:r>
          <w:fldChar w:fldCharType="begin"/>
        </w:r>
        <w:r>
          <w:instrText xml:space="preserve"> PAGEREF _Toc21951026 \h </w:instrText>
        </w:r>
      </w:ins>
      <w:r>
        <w:fldChar w:fldCharType="separate"/>
      </w:r>
      <w:ins w:id="317" w:author="Jesus de Gregorio" w:date="2019-10-14T13:07:00Z">
        <w:r>
          <w:t>14</w:t>
        </w:r>
        <w:r>
          <w:fldChar w:fldCharType="end"/>
        </w:r>
      </w:ins>
    </w:p>
    <w:p w:rsidR="00463686" w:rsidRPr="007C65F2" w:rsidRDefault="00463686">
      <w:pPr>
        <w:pStyle w:val="TOC5"/>
        <w:rPr>
          <w:ins w:id="318" w:author="Jesus de Gregorio" w:date="2019-10-14T13:07:00Z"/>
          <w:rFonts w:ascii="Calibri" w:hAnsi="Calibri"/>
          <w:sz w:val="22"/>
          <w:szCs w:val="22"/>
          <w:lang w:val="en-US" w:eastAsia="es-ES"/>
          <w:rPrChange w:id="319" w:author="Jesus de Gregorio" w:date="2019-10-14T13:08:00Z">
            <w:rPr>
              <w:ins w:id="320" w:author="Jesus de Gregorio" w:date="2019-10-14T13:07:00Z"/>
              <w:rFonts w:ascii="Calibri" w:hAnsi="Calibri"/>
              <w:sz w:val="22"/>
              <w:szCs w:val="22"/>
              <w:lang w:val="es-ES" w:eastAsia="es-ES"/>
            </w:rPr>
          </w:rPrChange>
        </w:rPr>
      </w:pPr>
      <w:ins w:id="321" w:author="Jesus de Gregorio" w:date="2019-10-14T13:07:00Z">
        <w:r>
          <w:t>6.1.6.3.1</w:t>
        </w:r>
        <w:r w:rsidRPr="007C65F2">
          <w:rPr>
            <w:rFonts w:ascii="Calibri" w:hAnsi="Calibri"/>
            <w:sz w:val="22"/>
            <w:szCs w:val="22"/>
            <w:lang w:val="en-US" w:eastAsia="es-ES"/>
            <w:rPrChange w:id="322" w:author="Jesus de Gregorio" w:date="2019-10-14T13:08:00Z">
              <w:rPr>
                <w:rFonts w:ascii="Calibri" w:hAnsi="Calibri"/>
                <w:sz w:val="22"/>
                <w:szCs w:val="22"/>
                <w:lang w:val="es-ES" w:eastAsia="es-ES"/>
              </w:rPr>
            </w:rPrChange>
          </w:rPr>
          <w:tab/>
        </w:r>
        <w:r>
          <w:t>Introduction</w:t>
        </w:r>
        <w:r>
          <w:tab/>
        </w:r>
        <w:r>
          <w:fldChar w:fldCharType="begin"/>
        </w:r>
        <w:r>
          <w:instrText xml:space="preserve"> PAGEREF _Toc21951027 \h </w:instrText>
        </w:r>
      </w:ins>
      <w:r>
        <w:fldChar w:fldCharType="separate"/>
      </w:r>
      <w:ins w:id="323" w:author="Jesus de Gregorio" w:date="2019-10-14T13:07:00Z">
        <w:r>
          <w:t>15</w:t>
        </w:r>
        <w:r>
          <w:fldChar w:fldCharType="end"/>
        </w:r>
      </w:ins>
    </w:p>
    <w:p w:rsidR="00463686" w:rsidRPr="007C65F2" w:rsidRDefault="00463686">
      <w:pPr>
        <w:pStyle w:val="TOC5"/>
        <w:rPr>
          <w:ins w:id="324" w:author="Jesus de Gregorio" w:date="2019-10-14T13:07:00Z"/>
          <w:rFonts w:ascii="Calibri" w:hAnsi="Calibri"/>
          <w:sz w:val="22"/>
          <w:szCs w:val="22"/>
          <w:lang w:val="en-US" w:eastAsia="es-ES"/>
          <w:rPrChange w:id="325" w:author="Jesus de Gregorio" w:date="2019-10-14T13:08:00Z">
            <w:rPr>
              <w:ins w:id="326" w:author="Jesus de Gregorio" w:date="2019-10-14T13:07:00Z"/>
              <w:rFonts w:ascii="Calibri" w:hAnsi="Calibri"/>
              <w:sz w:val="22"/>
              <w:szCs w:val="22"/>
              <w:lang w:val="es-ES" w:eastAsia="es-ES"/>
            </w:rPr>
          </w:rPrChange>
        </w:rPr>
      </w:pPr>
      <w:ins w:id="327" w:author="Jesus de Gregorio" w:date="2019-10-14T13:07:00Z">
        <w:r>
          <w:lastRenderedPageBreak/>
          <w:t>6.1.6.3.2</w:t>
        </w:r>
        <w:r w:rsidRPr="007C65F2">
          <w:rPr>
            <w:rFonts w:ascii="Calibri" w:hAnsi="Calibri"/>
            <w:sz w:val="22"/>
            <w:szCs w:val="22"/>
            <w:lang w:val="en-US" w:eastAsia="es-ES"/>
            <w:rPrChange w:id="328" w:author="Jesus de Gregorio" w:date="2019-10-14T13:08:00Z">
              <w:rPr>
                <w:rFonts w:ascii="Calibri" w:hAnsi="Calibri"/>
                <w:sz w:val="22"/>
                <w:szCs w:val="22"/>
                <w:lang w:val="es-ES" w:eastAsia="es-ES"/>
              </w:rPr>
            </w:rPrChange>
          </w:rPr>
          <w:tab/>
        </w:r>
        <w:r>
          <w:t>Simple data types</w:t>
        </w:r>
        <w:r>
          <w:tab/>
        </w:r>
        <w:r>
          <w:fldChar w:fldCharType="begin"/>
        </w:r>
        <w:r>
          <w:instrText xml:space="preserve"> PAGEREF _Toc21951028 \h </w:instrText>
        </w:r>
      </w:ins>
      <w:r>
        <w:fldChar w:fldCharType="separate"/>
      </w:r>
      <w:ins w:id="329" w:author="Jesus de Gregorio" w:date="2019-10-14T13:07:00Z">
        <w:r>
          <w:t>15</w:t>
        </w:r>
        <w:r>
          <w:fldChar w:fldCharType="end"/>
        </w:r>
      </w:ins>
    </w:p>
    <w:p w:rsidR="00463686" w:rsidRPr="007C65F2" w:rsidRDefault="00463686">
      <w:pPr>
        <w:pStyle w:val="TOC5"/>
        <w:rPr>
          <w:ins w:id="330" w:author="Jesus de Gregorio" w:date="2019-10-14T13:07:00Z"/>
          <w:rFonts w:ascii="Calibri" w:hAnsi="Calibri"/>
          <w:sz w:val="22"/>
          <w:szCs w:val="22"/>
          <w:lang w:val="en-US" w:eastAsia="es-ES"/>
          <w:rPrChange w:id="331" w:author="Jesus de Gregorio" w:date="2019-10-14T13:08:00Z">
            <w:rPr>
              <w:ins w:id="332" w:author="Jesus de Gregorio" w:date="2019-10-14T13:07:00Z"/>
              <w:rFonts w:ascii="Calibri" w:hAnsi="Calibri"/>
              <w:sz w:val="22"/>
              <w:szCs w:val="22"/>
              <w:lang w:val="es-ES" w:eastAsia="es-ES"/>
            </w:rPr>
          </w:rPrChange>
        </w:rPr>
      </w:pPr>
      <w:ins w:id="333" w:author="Jesus de Gregorio" w:date="2019-10-14T13:07:00Z">
        <w:r>
          <w:t>6.1.6.3.3</w:t>
        </w:r>
        <w:r w:rsidRPr="007C65F2">
          <w:rPr>
            <w:rFonts w:ascii="Calibri" w:hAnsi="Calibri"/>
            <w:sz w:val="22"/>
            <w:szCs w:val="22"/>
            <w:lang w:val="en-US" w:eastAsia="es-ES"/>
            <w:rPrChange w:id="334" w:author="Jesus de Gregorio" w:date="2019-10-14T13:08:00Z">
              <w:rPr>
                <w:rFonts w:ascii="Calibri" w:hAnsi="Calibri"/>
                <w:sz w:val="22"/>
                <w:szCs w:val="22"/>
                <w:lang w:val="es-ES" w:eastAsia="es-ES"/>
              </w:rPr>
            </w:rPrChange>
          </w:rPr>
          <w:tab/>
        </w:r>
        <w:r>
          <w:t>Enumeration: &lt;EnumType1&gt;</w:t>
        </w:r>
        <w:r>
          <w:tab/>
        </w:r>
        <w:r>
          <w:fldChar w:fldCharType="begin"/>
        </w:r>
        <w:r>
          <w:instrText xml:space="preserve"> PAGEREF _Toc21951029 \h </w:instrText>
        </w:r>
      </w:ins>
      <w:r>
        <w:fldChar w:fldCharType="separate"/>
      </w:r>
      <w:ins w:id="335" w:author="Jesus de Gregorio" w:date="2019-10-14T13:07:00Z">
        <w:r>
          <w:t>15</w:t>
        </w:r>
        <w:r>
          <w:fldChar w:fldCharType="end"/>
        </w:r>
      </w:ins>
    </w:p>
    <w:p w:rsidR="00463686" w:rsidRPr="007C65F2" w:rsidRDefault="00463686">
      <w:pPr>
        <w:pStyle w:val="TOC5"/>
        <w:rPr>
          <w:ins w:id="336" w:author="Jesus de Gregorio" w:date="2019-10-14T13:07:00Z"/>
          <w:rFonts w:ascii="Calibri" w:hAnsi="Calibri"/>
          <w:sz w:val="22"/>
          <w:szCs w:val="22"/>
          <w:lang w:val="en-US" w:eastAsia="es-ES"/>
          <w:rPrChange w:id="337" w:author="Jesus de Gregorio" w:date="2019-10-14T13:08:00Z">
            <w:rPr>
              <w:ins w:id="338" w:author="Jesus de Gregorio" w:date="2019-10-14T13:07:00Z"/>
              <w:rFonts w:ascii="Calibri" w:hAnsi="Calibri"/>
              <w:sz w:val="22"/>
              <w:szCs w:val="22"/>
              <w:lang w:val="es-ES" w:eastAsia="es-ES"/>
            </w:rPr>
          </w:rPrChange>
        </w:rPr>
      </w:pPr>
      <w:ins w:id="339" w:author="Jesus de Gregorio" w:date="2019-10-14T13:07:00Z">
        <w:r>
          <w:t>6.1.6.3.4</w:t>
        </w:r>
        <w:r w:rsidRPr="007C65F2">
          <w:rPr>
            <w:rFonts w:ascii="Calibri" w:hAnsi="Calibri"/>
            <w:sz w:val="22"/>
            <w:szCs w:val="22"/>
            <w:lang w:val="en-US" w:eastAsia="es-ES"/>
            <w:rPrChange w:id="340" w:author="Jesus de Gregorio" w:date="2019-10-14T13:08:00Z">
              <w:rPr>
                <w:rFonts w:ascii="Calibri" w:hAnsi="Calibri"/>
                <w:sz w:val="22"/>
                <w:szCs w:val="22"/>
                <w:lang w:val="es-ES" w:eastAsia="es-ES"/>
              </w:rPr>
            </w:rPrChange>
          </w:rPr>
          <w:tab/>
        </w:r>
        <w:r>
          <w:t>Enumeration: &lt;EnumType2&gt;</w:t>
        </w:r>
        <w:r>
          <w:tab/>
        </w:r>
        <w:r>
          <w:fldChar w:fldCharType="begin"/>
        </w:r>
        <w:r>
          <w:instrText xml:space="preserve"> PAGEREF _Toc21951030 \h </w:instrText>
        </w:r>
      </w:ins>
      <w:r>
        <w:fldChar w:fldCharType="separate"/>
      </w:r>
      <w:ins w:id="341" w:author="Jesus de Gregorio" w:date="2019-10-14T13:07:00Z">
        <w:r>
          <w:t>15</w:t>
        </w:r>
        <w:r>
          <w:fldChar w:fldCharType="end"/>
        </w:r>
      </w:ins>
    </w:p>
    <w:p w:rsidR="00463686" w:rsidRPr="007C65F2" w:rsidRDefault="00463686">
      <w:pPr>
        <w:pStyle w:val="TOC4"/>
        <w:rPr>
          <w:ins w:id="342" w:author="Jesus de Gregorio" w:date="2019-10-14T13:07:00Z"/>
          <w:rFonts w:ascii="Calibri" w:hAnsi="Calibri"/>
          <w:sz w:val="22"/>
          <w:szCs w:val="22"/>
          <w:lang w:val="en-US" w:eastAsia="es-ES"/>
          <w:rPrChange w:id="343" w:author="Jesus de Gregorio" w:date="2019-10-14T13:08:00Z">
            <w:rPr>
              <w:ins w:id="344" w:author="Jesus de Gregorio" w:date="2019-10-14T13:07:00Z"/>
              <w:rFonts w:ascii="Calibri" w:hAnsi="Calibri"/>
              <w:sz w:val="22"/>
              <w:szCs w:val="22"/>
              <w:lang w:val="es-ES" w:eastAsia="es-ES"/>
            </w:rPr>
          </w:rPrChange>
        </w:rPr>
      </w:pPr>
      <w:ins w:id="345" w:author="Jesus de Gregorio" w:date="2019-10-14T13:07:00Z">
        <w:r>
          <w:t>6.1.6.4</w:t>
        </w:r>
        <w:r w:rsidRPr="007C65F2">
          <w:rPr>
            <w:rFonts w:ascii="Calibri" w:hAnsi="Calibri"/>
            <w:sz w:val="22"/>
            <w:szCs w:val="22"/>
            <w:lang w:val="en-US" w:eastAsia="es-ES"/>
            <w:rPrChange w:id="346" w:author="Jesus de Gregorio" w:date="2019-10-14T13:08:00Z">
              <w:rPr>
                <w:rFonts w:ascii="Calibri" w:hAnsi="Calibri"/>
                <w:sz w:val="22"/>
                <w:szCs w:val="22"/>
                <w:lang w:val="es-ES" w:eastAsia="es-ES"/>
              </w:rPr>
            </w:rPrChange>
          </w:rPr>
          <w:tab/>
        </w:r>
        <w:r>
          <w:rPr>
            <w:lang w:eastAsia="zh-CN"/>
          </w:rPr>
          <w:t>Data types describing alternative data types or combinations of data types</w:t>
        </w:r>
        <w:r>
          <w:tab/>
        </w:r>
        <w:r>
          <w:fldChar w:fldCharType="begin"/>
        </w:r>
        <w:r>
          <w:instrText xml:space="preserve"> PAGEREF _Toc21951031 \h </w:instrText>
        </w:r>
      </w:ins>
      <w:r>
        <w:fldChar w:fldCharType="separate"/>
      </w:r>
      <w:ins w:id="347" w:author="Jesus de Gregorio" w:date="2019-10-14T13:07:00Z">
        <w:r>
          <w:t>15</w:t>
        </w:r>
        <w:r>
          <w:fldChar w:fldCharType="end"/>
        </w:r>
      </w:ins>
    </w:p>
    <w:p w:rsidR="00463686" w:rsidRPr="007C65F2" w:rsidRDefault="00463686">
      <w:pPr>
        <w:pStyle w:val="TOC5"/>
        <w:rPr>
          <w:ins w:id="348" w:author="Jesus de Gregorio" w:date="2019-10-14T13:07:00Z"/>
          <w:rFonts w:ascii="Calibri" w:hAnsi="Calibri"/>
          <w:sz w:val="22"/>
          <w:szCs w:val="22"/>
          <w:lang w:val="en-US" w:eastAsia="es-ES"/>
          <w:rPrChange w:id="349" w:author="Jesus de Gregorio" w:date="2019-10-14T13:08:00Z">
            <w:rPr>
              <w:ins w:id="350" w:author="Jesus de Gregorio" w:date="2019-10-14T13:07:00Z"/>
              <w:rFonts w:ascii="Calibri" w:hAnsi="Calibri"/>
              <w:sz w:val="22"/>
              <w:szCs w:val="22"/>
              <w:lang w:val="es-ES" w:eastAsia="es-ES"/>
            </w:rPr>
          </w:rPrChange>
        </w:rPr>
      </w:pPr>
      <w:ins w:id="351" w:author="Jesus de Gregorio" w:date="2019-10-14T13:07:00Z">
        <w:r>
          <w:t>6.1.6.4.1</w:t>
        </w:r>
        <w:r w:rsidRPr="007C65F2">
          <w:rPr>
            <w:rFonts w:ascii="Calibri" w:hAnsi="Calibri"/>
            <w:sz w:val="22"/>
            <w:szCs w:val="22"/>
            <w:lang w:val="en-US" w:eastAsia="es-ES"/>
            <w:rPrChange w:id="352" w:author="Jesus de Gregorio" w:date="2019-10-14T13:08:00Z">
              <w:rPr>
                <w:rFonts w:ascii="Calibri" w:hAnsi="Calibri"/>
                <w:sz w:val="22"/>
                <w:szCs w:val="22"/>
                <w:lang w:val="es-ES" w:eastAsia="es-ES"/>
              </w:rPr>
            </w:rPrChange>
          </w:rPr>
          <w:tab/>
        </w:r>
        <w:r>
          <w:t>Type: &lt;TypeName 1&gt;</w:t>
        </w:r>
        <w:r>
          <w:tab/>
        </w:r>
        <w:r>
          <w:fldChar w:fldCharType="begin"/>
        </w:r>
        <w:r>
          <w:instrText xml:space="preserve"> PAGEREF _Toc21951032 \h </w:instrText>
        </w:r>
      </w:ins>
      <w:r>
        <w:fldChar w:fldCharType="separate"/>
      </w:r>
      <w:ins w:id="353" w:author="Jesus de Gregorio" w:date="2019-10-14T13:07:00Z">
        <w:r>
          <w:t>15</w:t>
        </w:r>
        <w:r>
          <w:fldChar w:fldCharType="end"/>
        </w:r>
      </w:ins>
    </w:p>
    <w:p w:rsidR="00463686" w:rsidRPr="007C65F2" w:rsidRDefault="00463686">
      <w:pPr>
        <w:pStyle w:val="TOC5"/>
        <w:rPr>
          <w:ins w:id="354" w:author="Jesus de Gregorio" w:date="2019-10-14T13:07:00Z"/>
          <w:rFonts w:ascii="Calibri" w:hAnsi="Calibri"/>
          <w:sz w:val="22"/>
          <w:szCs w:val="22"/>
          <w:lang w:val="en-US" w:eastAsia="es-ES"/>
          <w:rPrChange w:id="355" w:author="Jesus de Gregorio" w:date="2019-10-14T13:08:00Z">
            <w:rPr>
              <w:ins w:id="356" w:author="Jesus de Gregorio" w:date="2019-10-14T13:07:00Z"/>
              <w:rFonts w:ascii="Calibri" w:hAnsi="Calibri"/>
              <w:sz w:val="22"/>
              <w:szCs w:val="22"/>
              <w:lang w:val="es-ES" w:eastAsia="es-ES"/>
            </w:rPr>
          </w:rPrChange>
        </w:rPr>
      </w:pPr>
      <w:ins w:id="357" w:author="Jesus de Gregorio" w:date="2019-10-14T13:07:00Z">
        <w:r>
          <w:t>6.1.6.4.2</w:t>
        </w:r>
        <w:r w:rsidRPr="007C65F2">
          <w:rPr>
            <w:rFonts w:ascii="Calibri" w:hAnsi="Calibri"/>
            <w:sz w:val="22"/>
            <w:szCs w:val="22"/>
            <w:lang w:val="en-US" w:eastAsia="es-ES"/>
            <w:rPrChange w:id="358" w:author="Jesus de Gregorio" w:date="2019-10-14T13:08:00Z">
              <w:rPr>
                <w:rFonts w:ascii="Calibri" w:hAnsi="Calibri"/>
                <w:sz w:val="22"/>
                <w:szCs w:val="22"/>
                <w:lang w:val="es-ES" w:eastAsia="es-ES"/>
              </w:rPr>
            </w:rPrChange>
          </w:rPr>
          <w:tab/>
        </w:r>
        <w:r>
          <w:t>Type: &lt;TypeName 2&gt;</w:t>
        </w:r>
        <w:r>
          <w:tab/>
        </w:r>
        <w:r>
          <w:fldChar w:fldCharType="begin"/>
        </w:r>
        <w:r>
          <w:instrText xml:space="preserve"> PAGEREF _Toc21951033 \h </w:instrText>
        </w:r>
      </w:ins>
      <w:r>
        <w:fldChar w:fldCharType="separate"/>
      </w:r>
      <w:ins w:id="359" w:author="Jesus de Gregorio" w:date="2019-10-14T13:07:00Z">
        <w:r>
          <w:t>16</w:t>
        </w:r>
        <w:r>
          <w:fldChar w:fldCharType="end"/>
        </w:r>
      </w:ins>
    </w:p>
    <w:p w:rsidR="00463686" w:rsidRPr="007C65F2" w:rsidRDefault="00463686">
      <w:pPr>
        <w:pStyle w:val="TOC4"/>
        <w:rPr>
          <w:ins w:id="360" w:author="Jesus de Gregorio" w:date="2019-10-14T13:07:00Z"/>
          <w:rFonts w:ascii="Calibri" w:hAnsi="Calibri"/>
          <w:sz w:val="22"/>
          <w:szCs w:val="22"/>
          <w:lang w:val="en-US" w:eastAsia="es-ES"/>
          <w:rPrChange w:id="361" w:author="Jesus de Gregorio" w:date="2019-10-14T13:08:00Z">
            <w:rPr>
              <w:ins w:id="362" w:author="Jesus de Gregorio" w:date="2019-10-14T13:07:00Z"/>
              <w:rFonts w:ascii="Calibri" w:hAnsi="Calibri"/>
              <w:sz w:val="22"/>
              <w:szCs w:val="22"/>
              <w:lang w:val="es-ES" w:eastAsia="es-ES"/>
            </w:rPr>
          </w:rPrChange>
        </w:rPr>
      </w:pPr>
      <w:ins w:id="363" w:author="Jesus de Gregorio" w:date="2019-10-14T13:07:00Z">
        <w:r>
          <w:t>6.1.6.5</w:t>
        </w:r>
        <w:r w:rsidRPr="007C65F2">
          <w:rPr>
            <w:rFonts w:ascii="Calibri" w:hAnsi="Calibri"/>
            <w:sz w:val="22"/>
            <w:szCs w:val="22"/>
            <w:lang w:val="en-US" w:eastAsia="es-ES"/>
            <w:rPrChange w:id="364" w:author="Jesus de Gregorio" w:date="2019-10-14T13:08:00Z">
              <w:rPr>
                <w:rFonts w:ascii="Calibri" w:hAnsi="Calibri"/>
                <w:sz w:val="22"/>
                <w:szCs w:val="22"/>
                <w:lang w:val="es-ES" w:eastAsia="es-ES"/>
              </w:rPr>
            </w:rPrChange>
          </w:rPr>
          <w:tab/>
        </w:r>
        <w:r>
          <w:t>Binary data</w:t>
        </w:r>
        <w:r>
          <w:tab/>
        </w:r>
        <w:r>
          <w:fldChar w:fldCharType="begin"/>
        </w:r>
        <w:r>
          <w:instrText xml:space="preserve"> PAGEREF _Toc21951034 \h </w:instrText>
        </w:r>
      </w:ins>
      <w:r>
        <w:fldChar w:fldCharType="separate"/>
      </w:r>
      <w:ins w:id="365" w:author="Jesus de Gregorio" w:date="2019-10-14T13:07:00Z">
        <w:r>
          <w:t>16</w:t>
        </w:r>
        <w:r>
          <w:fldChar w:fldCharType="end"/>
        </w:r>
      </w:ins>
    </w:p>
    <w:p w:rsidR="00463686" w:rsidRPr="007C65F2" w:rsidRDefault="00463686">
      <w:pPr>
        <w:pStyle w:val="TOC3"/>
        <w:rPr>
          <w:ins w:id="366" w:author="Jesus de Gregorio" w:date="2019-10-14T13:07:00Z"/>
          <w:rFonts w:ascii="Calibri" w:hAnsi="Calibri"/>
          <w:sz w:val="22"/>
          <w:szCs w:val="22"/>
          <w:lang w:val="en-US" w:eastAsia="es-ES"/>
          <w:rPrChange w:id="367" w:author="Jesus de Gregorio" w:date="2019-10-14T13:08:00Z">
            <w:rPr>
              <w:ins w:id="368" w:author="Jesus de Gregorio" w:date="2019-10-14T13:07:00Z"/>
              <w:rFonts w:ascii="Calibri" w:hAnsi="Calibri"/>
              <w:sz w:val="22"/>
              <w:szCs w:val="22"/>
              <w:lang w:val="es-ES" w:eastAsia="es-ES"/>
            </w:rPr>
          </w:rPrChange>
        </w:rPr>
      </w:pPr>
      <w:ins w:id="369" w:author="Jesus de Gregorio" w:date="2019-10-14T13:07:00Z">
        <w:r>
          <w:t>6.1.7</w:t>
        </w:r>
        <w:r w:rsidRPr="007C65F2">
          <w:rPr>
            <w:rFonts w:ascii="Calibri" w:hAnsi="Calibri"/>
            <w:sz w:val="22"/>
            <w:szCs w:val="22"/>
            <w:lang w:val="en-US" w:eastAsia="es-ES"/>
            <w:rPrChange w:id="370" w:author="Jesus de Gregorio" w:date="2019-10-14T13:08:00Z">
              <w:rPr>
                <w:rFonts w:ascii="Calibri" w:hAnsi="Calibri"/>
                <w:sz w:val="22"/>
                <w:szCs w:val="22"/>
                <w:lang w:val="es-ES" w:eastAsia="es-ES"/>
              </w:rPr>
            </w:rPrChange>
          </w:rPr>
          <w:tab/>
        </w:r>
        <w:r>
          <w:t>Error Handling</w:t>
        </w:r>
        <w:r>
          <w:tab/>
        </w:r>
        <w:r>
          <w:fldChar w:fldCharType="begin"/>
        </w:r>
        <w:r>
          <w:instrText xml:space="preserve"> PAGEREF _Toc21951035 \h </w:instrText>
        </w:r>
      </w:ins>
      <w:r>
        <w:fldChar w:fldCharType="separate"/>
      </w:r>
      <w:ins w:id="371" w:author="Jesus de Gregorio" w:date="2019-10-14T13:07:00Z">
        <w:r>
          <w:t>16</w:t>
        </w:r>
        <w:r>
          <w:fldChar w:fldCharType="end"/>
        </w:r>
      </w:ins>
    </w:p>
    <w:p w:rsidR="00463686" w:rsidRPr="007C65F2" w:rsidRDefault="00463686">
      <w:pPr>
        <w:pStyle w:val="TOC4"/>
        <w:rPr>
          <w:ins w:id="372" w:author="Jesus de Gregorio" w:date="2019-10-14T13:07:00Z"/>
          <w:rFonts w:ascii="Calibri" w:hAnsi="Calibri"/>
          <w:sz w:val="22"/>
          <w:szCs w:val="22"/>
          <w:lang w:val="en-US" w:eastAsia="es-ES"/>
          <w:rPrChange w:id="373" w:author="Jesus de Gregorio" w:date="2019-10-14T13:08:00Z">
            <w:rPr>
              <w:ins w:id="374" w:author="Jesus de Gregorio" w:date="2019-10-14T13:07:00Z"/>
              <w:rFonts w:ascii="Calibri" w:hAnsi="Calibri"/>
              <w:sz w:val="22"/>
              <w:szCs w:val="22"/>
              <w:lang w:val="es-ES" w:eastAsia="es-ES"/>
            </w:rPr>
          </w:rPrChange>
        </w:rPr>
      </w:pPr>
      <w:ins w:id="375" w:author="Jesus de Gregorio" w:date="2019-10-14T13:07:00Z">
        <w:r>
          <w:t>6.1.7.1</w:t>
        </w:r>
        <w:r w:rsidRPr="007C65F2">
          <w:rPr>
            <w:rFonts w:ascii="Calibri" w:hAnsi="Calibri"/>
            <w:sz w:val="22"/>
            <w:szCs w:val="22"/>
            <w:lang w:val="en-US" w:eastAsia="es-ES"/>
            <w:rPrChange w:id="376" w:author="Jesus de Gregorio" w:date="2019-10-14T13:08:00Z">
              <w:rPr>
                <w:rFonts w:ascii="Calibri" w:hAnsi="Calibri"/>
                <w:sz w:val="22"/>
                <w:szCs w:val="22"/>
                <w:lang w:val="es-ES" w:eastAsia="es-ES"/>
              </w:rPr>
            </w:rPrChange>
          </w:rPr>
          <w:tab/>
        </w:r>
        <w:r>
          <w:t>General</w:t>
        </w:r>
        <w:r>
          <w:tab/>
        </w:r>
        <w:r>
          <w:fldChar w:fldCharType="begin"/>
        </w:r>
        <w:r>
          <w:instrText xml:space="preserve"> PAGEREF _Toc21951036 \h </w:instrText>
        </w:r>
      </w:ins>
      <w:r>
        <w:fldChar w:fldCharType="separate"/>
      </w:r>
      <w:ins w:id="377" w:author="Jesus de Gregorio" w:date="2019-10-14T13:07:00Z">
        <w:r>
          <w:t>16</w:t>
        </w:r>
        <w:r>
          <w:fldChar w:fldCharType="end"/>
        </w:r>
      </w:ins>
    </w:p>
    <w:p w:rsidR="00463686" w:rsidRPr="007C65F2" w:rsidRDefault="00463686">
      <w:pPr>
        <w:pStyle w:val="TOC4"/>
        <w:rPr>
          <w:ins w:id="378" w:author="Jesus de Gregorio" w:date="2019-10-14T13:07:00Z"/>
          <w:rFonts w:ascii="Calibri" w:hAnsi="Calibri"/>
          <w:sz w:val="22"/>
          <w:szCs w:val="22"/>
          <w:lang w:val="en-US" w:eastAsia="es-ES"/>
          <w:rPrChange w:id="379" w:author="Jesus de Gregorio" w:date="2019-10-14T13:08:00Z">
            <w:rPr>
              <w:ins w:id="380" w:author="Jesus de Gregorio" w:date="2019-10-14T13:07:00Z"/>
              <w:rFonts w:ascii="Calibri" w:hAnsi="Calibri"/>
              <w:sz w:val="22"/>
              <w:szCs w:val="22"/>
              <w:lang w:val="es-ES" w:eastAsia="es-ES"/>
            </w:rPr>
          </w:rPrChange>
        </w:rPr>
      </w:pPr>
      <w:ins w:id="381" w:author="Jesus de Gregorio" w:date="2019-10-14T13:07:00Z">
        <w:r>
          <w:t>6.1.7.2</w:t>
        </w:r>
        <w:r w:rsidRPr="007C65F2">
          <w:rPr>
            <w:rFonts w:ascii="Calibri" w:hAnsi="Calibri"/>
            <w:sz w:val="22"/>
            <w:szCs w:val="22"/>
            <w:lang w:val="en-US" w:eastAsia="es-ES"/>
            <w:rPrChange w:id="382" w:author="Jesus de Gregorio" w:date="2019-10-14T13:08:00Z">
              <w:rPr>
                <w:rFonts w:ascii="Calibri" w:hAnsi="Calibri"/>
                <w:sz w:val="22"/>
                <w:szCs w:val="22"/>
                <w:lang w:val="es-ES" w:eastAsia="es-ES"/>
              </w:rPr>
            </w:rPrChange>
          </w:rPr>
          <w:tab/>
        </w:r>
        <w:r>
          <w:t>Protocol Errors</w:t>
        </w:r>
        <w:r>
          <w:tab/>
        </w:r>
        <w:r>
          <w:fldChar w:fldCharType="begin"/>
        </w:r>
        <w:r>
          <w:instrText xml:space="preserve"> PAGEREF _Toc21951037 \h </w:instrText>
        </w:r>
      </w:ins>
      <w:r>
        <w:fldChar w:fldCharType="separate"/>
      </w:r>
      <w:ins w:id="383" w:author="Jesus de Gregorio" w:date="2019-10-14T13:07:00Z">
        <w:r>
          <w:t>16</w:t>
        </w:r>
        <w:r>
          <w:fldChar w:fldCharType="end"/>
        </w:r>
      </w:ins>
    </w:p>
    <w:p w:rsidR="00463686" w:rsidRPr="007C65F2" w:rsidRDefault="00463686">
      <w:pPr>
        <w:pStyle w:val="TOC4"/>
        <w:rPr>
          <w:ins w:id="384" w:author="Jesus de Gregorio" w:date="2019-10-14T13:07:00Z"/>
          <w:rFonts w:ascii="Calibri" w:hAnsi="Calibri"/>
          <w:sz w:val="22"/>
          <w:szCs w:val="22"/>
          <w:lang w:val="en-US" w:eastAsia="es-ES"/>
          <w:rPrChange w:id="385" w:author="Jesus de Gregorio" w:date="2019-10-14T13:08:00Z">
            <w:rPr>
              <w:ins w:id="386" w:author="Jesus de Gregorio" w:date="2019-10-14T13:07:00Z"/>
              <w:rFonts w:ascii="Calibri" w:hAnsi="Calibri"/>
              <w:sz w:val="22"/>
              <w:szCs w:val="22"/>
              <w:lang w:val="es-ES" w:eastAsia="es-ES"/>
            </w:rPr>
          </w:rPrChange>
        </w:rPr>
      </w:pPr>
      <w:ins w:id="387" w:author="Jesus de Gregorio" w:date="2019-10-14T13:07:00Z">
        <w:r>
          <w:t>6.1.7.3</w:t>
        </w:r>
        <w:r w:rsidRPr="007C65F2">
          <w:rPr>
            <w:rFonts w:ascii="Calibri" w:hAnsi="Calibri"/>
            <w:sz w:val="22"/>
            <w:szCs w:val="22"/>
            <w:lang w:val="en-US" w:eastAsia="es-ES"/>
            <w:rPrChange w:id="388" w:author="Jesus de Gregorio" w:date="2019-10-14T13:08:00Z">
              <w:rPr>
                <w:rFonts w:ascii="Calibri" w:hAnsi="Calibri"/>
                <w:sz w:val="22"/>
                <w:szCs w:val="22"/>
                <w:lang w:val="es-ES" w:eastAsia="es-ES"/>
              </w:rPr>
            </w:rPrChange>
          </w:rPr>
          <w:tab/>
        </w:r>
        <w:r>
          <w:t>Application Errors</w:t>
        </w:r>
        <w:r>
          <w:tab/>
        </w:r>
        <w:r>
          <w:fldChar w:fldCharType="begin"/>
        </w:r>
        <w:r>
          <w:instrText xml:space="preserve"> PAGEREF _Toc21951038 \h </w:instrText>
        </w:r>
      </w:ins>
      <w:r>
        <w:fldChar w:fldCharType="separate"/>
      </w:r>
      <w:ins w:id="389" w:author="Jesus de Gregorio" w:date="2019-10-14T13:07:00Z">
        <w:r>
          <w:t>16</w:t>
        </w:r>
        <w:r>
          <w:fldChar w:fldCharType="end"/>
        </w:r>
      </w:ins>
    </w:p>
    <w:p w:rsidR="00463686" w:rsidRPr="007C65F2" w:rsidRDefault="00463686">
      <w:pPr>
        <w:pStyle w:val="TOC2"/>
        <w:rPr>
          <w:ins w:id="390" w:author="Jesus de Gregorio" w:date="2019-10-14T13:07:00Z"/>
          <w:rFonts w:ascii="Calibri" w:hAnsi="Calibri"/>
          <w:sz w:val="22"/>
          <w:szCs w:val="22"/>
          <w:lang w:val="en-US" w:eastAsia="es-ES"/>
          <w:rPrChange w:id="391" w:author="Jesus de Gregorio" w:date="2019-10-14T13:08:00Z">
            <w:rPr>
              <w:ins w:id="392" w:author="Jesus de Gregorio" w:date="2019-10-14T13:07:00Z"/>
              <w:rFonts w:ascii="Calibri" w:hAnsi="Calibri"/>
              <w:sz w:val="22"/>
              <w:szCs w:val="22"/>
              <w:lang w:val="es-ES" w:eastAsia="es-ES"/>
            </w:rPr>
          </w:rPrChange>
        </w:rPr>
      </w:pPr>
      <w:ins w:id="393" w:author="Jesus de Gregorio" w:date="2019-10-14T13:07:00Z">
        <w:r>
          <w:t>6.1.8</w:t>
        </w:r>
        <w:r w:rsidRPr="007C65F2">
          <w:rPr>
            <w:rFonts w:ascii="Calibri" w:hAnsi="Calibri"/>
            <w:sz w:val="22"/>
            <w:szCs w:val="22"/>
            <w:lang w:val="en-US" w:eastAsia="es-ES"/>
            <w:rPrChange w:id="394" w:author="Jesus de Gregorio" w:date="2019-10-14T13:08:00Z">
              <w:rPr>
                <w:rFonts w:ascii="Calibri" w:hAnsi="Calibri"/>
                <w:sz w:val="22"/>
                <w:szCs w:val="22"/>
                <w:lang w:val="es-ES" w:eastAsia="es-ES"/>
              </w:rPr>
            </w:rPrChange>
          </w:rPr>
          <w:tab/>
        </w:r>
        <w:r>
          <w:rPr>
            <w:lang w:eastAsia="zh-CN"/>
          </w:rPr>
          <w:t>Feature negotiation</w:t>
        </w:r>
        <w:r>
          <w:tab/>
        </w:r>
        <w:r>
          <w:fldChar w:fldCharType="begin"/>
        </w:r>
        <w:r>
          <w:instrText xml:space="preserve"> PAGEREF _Toc21951039 \h </w:instrText>
        </w:r>
      </w:ins>
      <w:r>
        <w:fldChar w:fldCharType="separate"/>
      </w:r>
      <w:ins w:id="395" w:author="Jesus de Gregorio" w:date="2019-10-14T13:07:00Z">
        <w:r>
          <w:t>16</w:t>
        </w:r>
        <w:r>
          <w:fldChar w:fldCharType="end"/>
        </w:r>
      </w:ins>
    </w:p>
    <w:p w:rsidR="00463686" w:rsidRPr="007C65F2" w:rsidRDefault="00463686">
      <w:pPr>
        <w:pStyle w:val="TOC2"/>
        <w:rPr>
          <w:ins w:id="396" w:author="Jesus de Gregorio" w:date="2019-10-14T13:07:00Z"/>
          <w:rFonts w:ascii="Calibri" w:hAnsi="Calibri"/>
          <w:sz w:val="22"/>
          <w:szCs w:val="22"/>
          <w:lang w:val="en-US" w:eastAsia="es-ES"/>
          <w:rPrChange w:id="397" w:author="Jesus de Gregorio" w:date="2019-10-14T13:08:00Z">
            <w:rPr>
              <w:ins w:id="398" w:author="Jesus de Gregorio" w:date="2019-10-14T13:07:00Z"/>
              <w:rFonts w:ascii="Calibri" w:hAnsi="Calibri"/>
              <w:sz w:val="22"/>
              <w:szCs w:val="22"/>
              <w:lang w:val="es-ES" w:eastAsia="es-ES"/>
            </w:rPr>
          </w:rPrChange>
        </w:rPr>
      </w:pPr>
      <w:ins w:id="399" w:author="Jesus de Gregorio" w:date="2019-10-14T13:07:00Z">
        <w:r>
          <w:t>6.2</w:t>
        </w:r>
        <w:r w:rsidRPr="007C65F2">
          <w:rPr>
            <w:rFonts w:ascii="Calibri" w:hAnsi="Calibri"/>
            <w:sz w:val="22"/>
            <w:szCs w:val="22"/>
            <w:lang w:val="en-US" w:eastAsia="es-ES"/>
            <w:rPrChange w:id="400" w:author="Jesus de Gregorio" w:date="2019-10-14T13:08:00Z">
              <w:rPr>
                <w:rFonts w:ascii="Calibri" w:hAnsi="Calibri"/>
                <w:sz w:val="22"/>
                <w:szCs w:val="22"/>
                <w:lang w:val="es-ES" w:eastAsia="es-ES"/>
              </w:rPr>
            </w:rPrChange>
          </w:rPr>
          <w:tab/>
        </w:r>
        <w:r>
          <w:t>Nhss_SubscriberDataManagement Service API</w:t>
        </w:r>
        <w:r>
          <w:tab/>
        </w:r>
        <w:r>
          <w:fldChar w:fldCharType="begin"/>
        </w:r>
        <w:r>
          <w:instrText xml:space="preserve"> PAGEREF _Toc21951040 \h </w:instrText>
        </w:r>
      </w:ins>
      <w:r>
        <w:fldChar w:fldCharType="separate"/>
      </w:r>
      <w:ins w:id="401" w:author="Jesus de Gregorio" w:date="2019-10-14T13:07:00Z">
        <w:r>
          <w:t>17</w:t>
        </w:r>
        <w:r>
          <w:fldChar w:fldCharType="end"/>
        </w:r>
      </w:ins>
    </w:p>
    <w:p w:rsidR="00463686" w:rsidRPr="007C65F2" w:rsidRDefault="00463686">
      <w:pPr>
        <w:pStyle w:val="TOC3"/>
        <w:rPr>
          <w:ins w:id="402" w:author="Jesus de Gregorio" w:date="2019-10-14T13:07:00Z"/>
          <w:rFonts w:ascii="Calibri" w:hAnsi="Calibri"/>
          <w:sz w:val="22"/>
          <w:szCs w:val="22"/>
          <w:lang w:val="en-US" w:eastAsia="es-ES"/>
          <w:rPrChange w:id="403" w:author="Jesus de Gregorio" w:date="2019-10-14T13:08:00Z">
            <w:rPr>
              <w:ins w:id="404" w:author="Jesus de Gregorio" w:date="2019-10-14T13:07:00Z"/>
              <w:rFonts w:ascii="Calibri" w:hAnsi="Calibri"/>
              <w:sz w:val="22"/>
              <w:szCs w:val="22"/>
              <w:lang w:val="es-ES" w:eastAsia="es-ES"/>
            </w:rPr>
          </w:rPrChange>
        </w:rPr>
      </w:pPr>
      <w:ins w:id="405" w:author="Jesus de Gregorio" w:date="2019-10-14T13:07:00Z">
        <w:r>
          <w:t>6.2.1</w:t>
        </w:r>
        <w:r w:rsidRPr="007C65F2">
          <w:rPr>
            <w:rFonts w:ascii="Calibri" w:hAnsi="Calibri"/>
            <w:sz w:val="22"/>
            <w:szCs w:val="22"/>
            <w:lang w:val="en-US" w:eastAsia="es-ES"/>
            <w:rPrChange w:id="406" w:author="Jesus de Gregorio" w:date="2019-10-14T13:08:00Z">
              <w:rPr>
                <w:rFonts w:ascii="Calibri" w:hAnsi="Calibri"/>
                <w:sz w:val="22"/>
                <w:szCs w:val="22"/>
                <w:lang w:val="es-ES" w:eastAsia="es-ES"/>
              </w:rPr>
            </w:rPrChange>
          </w:rPr>
          <w:tab/>
        </w:r>
        <w:r>
          <w:t>API URI</w:t>
        </w:r>
        <w:r>
          <w:tab/>
        </w:r>
        <w:r>
          <w:fldChar w:fldCharType="begin"/>
        </w:r>
        <w:r>
          <w:instrText xml:space="preserve"> PAGEREF _Toc21951041 \h </w:instrText>
        </w:r>
      </w:ins>
      <w:r>
        <w:fldChar w:fldCharType="separate"/>
      </w:r>
      <w:ins w:id="407" w:author="Jesus de Gregorio" w:date="2019-10-14T13:07:00Z">
        <w:r>
          <w:t>17</w:t>
        </w:r>
        <w:r>
          <w:fldChar w:fldCharType="end"/>
        </w:r>
      </w:ins>
    </w:p>
    <w:p w:rsidR="00463686" w:rsidRPr="007C65F2" w:rsidRDefault="00463686">
      <w:pPr>
        <w:pStyle w:val="TOC3"/>
        <w:rPr>
          <w:ins w:id="408" w:author="Jesus de Gregorio" w:date="2019-10-14T13:07:00Z"/>
          <w:rFonts w:ascii="Calibri" w:hAnsi="Calibri"/>
          <w:sz w:val="22"/>
          <w:szCs w:val="22"/>
          <w:lang w:val="en-US" w:eastAsia="es-ES"/>
          <w:rPrChange w:id="409" w:author="Jesus de Gregorio" w:date="2019-10-14T13:08:00Z">
            <w:rPr>
              <w:ins w:id="410" w:author="Jesus de Gregorio" w:date="2019-10-14T13:07:00Z"/>
              <w:rFonts w:ascii="Calibri" w:hAnsi="Calibri"/>
              <w:sz w:val="22"/>
              <w:szCs w:val="22"/>
              <w:lang w:val="es-ES" w:eastAsia="es-ES"/>
            </w:rPr>
          </w:rPrChange>
        </w:rPr>
      </w:pPr>
      <w:ins w:id="411" w:author="Jesus de Gregorio" w:date="2019-10-14T13:07:00Z">
        <w:r>
          <w:t>6.2.2</w:t>
        </w:r>
        <w:r w:rsidRPr="007C65F2">
          <w:rPr>
            <w:rFonts w:ascii="Calibri" w:hAnsi="Calibri"/>
            <w:sz w:val="22"/>
            <w:szCs w:val="22"/>
            <w:lang w:val="en-US" w:eastAsia="es-ES"/>
            <w:rPrChange w:id="412" w:author="Jesus de Gregorio" w:date="2019-10-14T13:08:00Z">
              <w:rPr>
                <w:rFonts w:ascii="Calibri" w:hAnsi="Calibri"/>
                <w:sz w:val="22"/>
                <w:szCs w:val="22"/>
                <w:lang w:val="es-ES" w:eastAsia="es-ES"/>
              </w:rPr>
            </w:rPrChange>
          </w:rPr>
          <w:tab/>
        </w:r>
        <w:r>
          <w:t>Usage of HTTP</w:t>
        </w:r>
        <w:r>
          <w:tab/>
        </w:r>
        <w:r>
          <w:fldChar w:fldCharType="begin"/>
        </w:r>
        <w:r>
          <w:instrText xml:space="preserve"> PAGEREF _Toc21951042 \h </w:instrText>
        </w:r>
      </w:ins>
      <w:r>
        <w:fldChar w:fldCharType="separate"/>
      </w:r>
      <w:ins w:id="413" w:author="Jesus de Gregorio" w:date="2019-10-14T13:07:00Z">
        <w:r>
          <w:t>17</w:t>
        </w:r>
        <w:r>
          <w:fldChar w:fldCharType="end"/>
        </w:r>
      </w:ins>
    </w:p>
    <w:p w:rsidR="00463686" w:rsidRPr="007C65F2" w:rsidRDefault="00463686">
      <w:pPr>
        <w:pStyle w:val="TOC4"/>
        <w:rPr>
          <w:ins w:id="414" w:author="Jesus de Gregorio" w:date="2019-10-14T13:07:00Z"/>
          <w:rFonts w:ascii="Calibri" w:hAnsi="Calibri"/>
          <w:sz w:val="22"/>
          <w:szCs w:val="22"/>
          <w:lang w:val="en-US" w:eastAsia="es-ES"/>
          <w:rPrChange w:id="415" w:author="Jesus de Gregorio" w:date="2019-10-14T13:08:00Z">
            <w:rPr>
              <w:ins w:id="416" w:author="Jesus de Gregorio" w:date="2019-10-14T13:07:00Z"/>
              <w:rFonts w:ascii="Calibri" w:hAnsi="Calibri"/>
              <w:sz w:val="22"/>
              <w:szCs w:val="22"/>
              <w:lang w:val="es-ES" w:eastAsia="es-ES"/>
            </w:rPr>
          </w:rPrChange>
        </w:rPr>
      </w:pPr>
      <w:ins w:id="417" w:author="Jesus de Gregorio" w:date="2019-10-14T13:07:00Z">
        <w:r>
          <w:t>6.2.2.1</w:t>
        </w:r>
        <w:r w:rsidRPr="007C65F2">
          <w:rPr>
            <w:rFonts w:ascii="Calibri" w:hAnsi="Calibri"/>
            <w:sz w:val="22"/>
            <w:szCs w:val="22"/>
            <w:lang w:val="en-US" w:eastAsia="es-ES"/>
            <w:rPrChange w:id="418" w:author="Jesus de Gregorio" w:date="2019-10-14T13:08:00Z">
              <w:rPr>
                <w:rFonts w:ascii="Calibri" w:hAnsi="Calibri"/>
                <w:sz w:val="22"/>
                <w:szCs w:val="22"/>
                <w:lang w:val="es-ES" w:eastAsia="es-ES"/>
              </w:rPr>
            </w:rPrChange>
          </w:rPr>
          <w:tab/>
        </w:r>
        <w:r>
          <w:t>General</w:t>
        </w:r>
        <w:r>
          <w:tab/>
        </w:r>
        <w:r>
          <w:fldChar w:fldCharType="begin"/>
        </w:r>
        <w:r>
          <w:instrText xml:space="preserve"> PAGEREF _Toc21951043 \h </w:instrText>
        </w:r>
      </w:ins>
      <w:r>
        <w:fldChar w:fldCharType="separate"/>
      </w:r>
      <w:ins w:id="419" w:author="Jesus de Gregorio" w:date="2019-10-14T13:07:00Z">
        <w:r>
          <w:t>17</w:t>
        </w:r>
        <w:r>
          <w:fldChar w:fldCharType="end"/>
        </w:r>
      </w:ins>
    </w:p>
    <w:p w:rsidR="00463686" w:rsidRPr="007C65F2" w:rsidRDefault="00463686">
      <w:pPr>
        <w:pStyle w:val="TOC4"/>
        <w:rPr>
          <w:ins w:id="420" w:author="Jesus de Gregorio" w:date="2019-10-14T13:07:00Z"/>
          <w:rFonts w:ascii="Calibri" w:hAnsi="Calibri"/>
          <w:sz w:val="22"/>
          <w:szCs w:val="22"/>
          <w:lang w:val="en-US" w:eastAsia="es-ES"/>
          <w:rPrChange w:id="421" w:author="Jesus de Gregorio" w:date="2019-10-14T13:08:00Z">
            <w:rPr>
              <w:ins w:id="422" w:author="Jesus de Gregorio" w:date="2019-10-14T13:07:00Z"/>
              <w:rFonts w:ascii="Calibri" w:hAnsi="Calibri"/>
              <w:sz w:val="22"/>
              <w:szCs w:val="22"/>
              <w:lang w:val="es-ES" w:eastAsia="es-ES"/>
            </w:rPr>
          </w:rPrChange>
        </w:rPr>
      </w:pPr>
      <w:ins w:id="423" w:author="Jesus de Gregorio" w:date="2019-10-14T13:07:00Z">
        <w:r>
          <w:t>6.2.2.2</w:t>
        </w:r>
        <w:r w:rsidRPr="007C65F2">
          <w:rPr>
            <w:rFonts w:ascii="Calibri" w:hAnsi="Calibri"/>
            <w:sz w:val="22"/>
            <w:szCs w:val="22"/>
            <w:lang w:val="en-US" w:eastAsia="es-ES"/>
            <w:rPrChange w:id="424" w:author="Jesus de Gregorio" w:date="2019-10-14T13:08:00Z">
              <w:rPr>
                <w:rFonts w:ascii="Calibri" w:hAnsi="Calibri"/>
                <w:sz w:val="22"/>
                <w:szCs w:val="22"/>
                <w:lang w:val="es-ES" w:eastAsia="es-ES"/>
              </w:rPr>
            </w:rPrChange>
          </w:rPr>
          <w:tab/>
        </w:r>
        <w:r>
          <w:t>HTTP standard headers</w:t>
        </w:r>
        <w:r>
          <w:tab/>
        </w:r>
        <w:r>
          <w:fldChar w:fldCharType="begin"/>
        </w:r>
        <w:r>
          <w:instrText xml:space="preserve"> PAGEREF _Toc21951044 \h </w:instrText>
        </w:r>
      </w:ins>
      <w:r>
        <w:fldChar w:fldCharType="separate"/>
      </w:r>
      <w:ins w:id="425" w:author="Jesus de Gregorio" w:date="2019-10-14T13:07:00Z">
        <w:r>
          <w:t>17</w:t>
        </w:r>
        <w:r>
          <w:fldChar w:fldCharType="end"/>
        </w:r>
      </w:ins>
    </w:p>
    <w:p w:rsidR="00463686" w:rsidRPr="007C65F2" w:rsidRDefault="00463686">
      <w:pPr>
        <w:pStyle w:val="TOC5"/>
        <w:rPr>
          <w:ins w:id="426" w:author="Jesus de Gregorio" w:date="2019-10-14T13:07:00Z"/>
          <w:rFonts w:ascii="Calibri" w:hAnsi="Calibri"/>
          <w:sz w:val="22"/>
          <w:szCs w:val="22"/>
          <w:lang w:val="en-US" w:eastAsia="es-ES"/>
          <w:rPrChange w:id="427" w:author="Jesus de Gregorio" w:date="2019-10-14T13:08:00Z">
            <w:rPr>
              <w:ins w:id="428" w:author="Jesus de Gregorio" w:date="2019-10-14T13:07:00Z"/>
              <w:rFonts w:ascii="Calibri" w:hAnsi="Calibri"/>
              <w:sz w:val="22"/>
              <w:szCs w:val="22"/>
              <w:lang w:val="es-ES" w:eastAsia="es-ES"/>
            </w:rPr>
          </w:rPrChange>
        </w:rPr>
      </w:pPr>
      <w:ins w:id="429" w:author="Jesus de Gregorio" w:date="2019-10-14T13:07:00Z">
        <w:r>
          <w:t>6.2.2.2.1</w:t>
        </w:r>
        <w:r w:rsidRPr="007C65F2">
          <w:rPr>
            <w:rFonts w:ascii="Calibri" w:hAnsi="Calibri"/>
            <w:sz w:val="22"/>
            <w:szCs w:val="22"/>
            <w:lang w:val="en-US" w:eastAsia="es-ES"/>
            <w:rPrChange w:id="430" w:author="Jesus de Gregorio" w:date="2019-10-14T13:08:00Z">
              <w:rPr>
                <w:rFonts w:ascii="Calibri" w:hAnsi="Calibri"/>
                <w:sz w:val="22"/>
                <w:szCs w:val="22"/>
                <w:lang w:val="es-ES" w:eastAsia="es-ES"/>
              </w:rPr>
            </w:rPrChange>
          </w:rPr>
          <w:tab/>
        </w:r>
        <w:r>
          <w:rPr>
            <w:lang w:eastAsia="zh-CN"/>
          </w:rPr>
          <w:t>General</w:t>
        </w:r>
        <w:r>
          <w:tab/>
        </w:r>
        <w:r>
          <w:fldChar w:fldCharType="begin"/>
        </w:r>
        <w:r>
          <w:instrText xml:space="preserve"> PAGEREF _Toc21951045 \h </w:instrText>
        </w:r>
      </w:ins>
      <w:r>
        <w:fldChar w:fldCharType="separate"/>
      </w:r>
      <w:ins w:id="431" w:author="Jesus de Gregorio" w:date="2019-10-14T13:07:00Z">
        <w:r>
          <w:t>17</w:t>
        </w:r>
        <w:r>
          <w:fldChar w:fldCharType="end"/>
        </w:r>
      </w:ins>
    </w:p>
    <w:p w:rsidR="00463686" w:rsidRPr="007C65F2" w:rsidRDefault="00463686">
      <w:pPr>
        <w:pStyle w:val="TOC5"/>
        <w:rPr>
          <w:ins w:id="432" w:author="Jesus de Gregorio" w:date="2019-10-14T13:07:00Z"/>
          <w:rFonts w:ascii="Calibri" w:hAnsi="Calibri"/>
          <w:sz w:val="22"/>
          <w:szCs w:val="22"/>
          <w:lang w:val="en-US" w:eastAsia="es-ES"/>
          <w:rPrChange w:id="433" w:author="Jesus de Gregorio" w:date="2019-10-14T13:08:00Z">
            <w:rPr>
              <w:ins w:id="434" w:author="Jesus de Gregorio" w:date="2019-10-14T13:07:00Z"/>
              <w:rFonts w:ascii="Calibri" w:hAnsi="Calibri"/>
              <w:sz w:val="22"/>
              <w:szCs w:val="22"/>
              <w:lang w:val="es-ES" w:eastAsia="es-ES"/>
            </w:rPr>
          </w:rPrChange>
        </w:rPr>
      </w:pPr>
      <w:ins w:id="435" w:author="Jesus de Gregorio" w:date="2019-10-14T13:07:00Z">
        <w:r>
          <w:t>6.2.2.2.2</w:t>
        </w:r>
        <w:r w:rsidRPr="007C65F2">
          <w:rPr>
            <w:rFonts w:ascii="Calibri" w:hAnsi="Calibri"/>
            <w:sz w:val="22"/>
            <w:szCs w:val="22"/>
            <w:lang w:val="en-US" w:eastAsia="es-ES"/>
            <w:rPrChange w:id="436" w:author="Jesus de Gregorio" w:date="2019-10-14T13:08:00Z">
              <w:rPr>
                <w:rFonts w:ascii="Calibri" w:hAnsi="Calibri"/>
                <w:sz w:val="22"/>
                <w:szCs w:val="22"/>
                <w:lang w:val="es-ES" w:eastAsia="es-ES"/>
              </w:rPr>
            </w:rPrChange>
          </w:rPr>
          <w:tab/>
        </w:r>
        <w:r>
          <w:t>Content type</w:t>
        </w:r>
        <w:r>
          <w:tab/>
        </w:r>
        <w:r>
          <w:fldChar w:fldCharType="begin"/>
        </w:r>
        <w:r>
          <w:instrText xml:space="preserve"> PAGEREF _Toc21951046 \h </w:instrText>
        </w:r>
      </w:ins>
      <w:r>
        <w:fldChar w:fldCharType="separate"/>
      </w:r>
      <w:ins w:id="437" w:author="Jesus de Gregorio" w:date="2019-10-14T13:07:00Z">
        <w:r>
          <w:t>17</w:t>
        </w:r>
        <w:r>
          <w:fldChar w:fldCharType="end"/>
        </w:r>
      </w:ins>
    </w:p>
    <w:p w:rsidR="00463686" w:rsidRPr="007C65F2" w:rsidRDefault="00463686">
      <w:pPr>
        <w:pStyle w:val="TOC4"/>
        <w:rPr>
          <w:ins w:id="438" w:author="Jesus de Gregorio" w:date="2019-10-14T13:07:00Z"/>
          <w:rFonts w:ascii="Calibri" w:hAnsi="Calibri"/>
          <w:sz w:val="22"/>
          <w:szCs w:val="22"/>
          <w:lang w:val="en-US" w:eastAsia="es-ES"/>
          <w:rPrChange w:id="439" w:author="Jesus de Gregorio" w:date="2019-10-14T13:08:00Z">
            <w:rPr>
              <w:ins w:id="440" w:author="Jesus de Gregorio" w:date="2019-10-14T13:07:00Z"/>
              <w:rFonts w:ascii="Calibri" w:hAnsi="Calibri"/>
              <w:sz w:val="22"/>
              <w:szCs w:val="22"/>
              <w:lang w:val="es-ES" w:eastAsia="es-ES"/>
            </w:rPr>
          </w:rPrChange>
        </w:rPr>
      </w:pPr>
      <w:ins w:id="441" w:author="Jesus de Gregorio" w:date="2019-10-14T13:07:00Z">
        <w:r>
          <w:t>6.2.2.3</w:t>
        </w:r>
        <w:r w:rsidRPr="007C65F2">
          <w:rPr>
            <w:rFonts w:ascii="Calibri" w:hAnsi="Calibri"/>
            <w:sz w:val="22"/>
            <w:szCs w:val="22"/>
            <w:lang w:val="en-US" w:eastAsia="es-ES"/>
            <w:rPrChange w:id="442" w:author="Jesus de Gregorio" w:date="2019-10-14T13:08:00Z">
              <w:rPr>
                <w:rFonts w:ascii="Calibri" w:hAnsi="Calibri"/>
                <w:sz w:val="22"/>
                <w:szCs w:val="22"/>
                <w:lang w:val="es-ES" w:eastAsia="es-ES"/>
              </w:rPr>
            </w:rPrChange>
          </w:rPr>
          <w:tab/>
        </w:r>
        <w:r>
          <w:t>HTTP custom headers</w:t>
        </w:r>
        <w:r>
          <w:tab/>
        </w:r>
        <w:r>
          <w:fldChar w:fldCharType="begin"/>
        </w:r>
        <w:r>
          <w:instrText xml:space="preserve"> PAGEREF _Toc21951047 \h </w:instrText>
        </w:r>
      </w:ins>
      <w:r>
        <w:fldChar w:fldCharType="separate"/>
      </w:r>
      <w:ins w:id="443" w:author="Jesus de Gregorio" w:date="2019-10-14T13:07:00Z">
        <w:r>
          <w:t>18</w:t>
        </w:r>
        <w:r>
          <w:fldChar w:fldCharType="end"/>
        </w:r>
      </w:ins>
    </w:p>
    <w:p w:rsidR="00463686" w:rsidRPr="007C65F2" w:rsidRDefault="00463686">
      <w:pPr>
        <w:pStyle w:val="TOC5"/>
        <w:rPr>
          <w:ins w:id="444" w:author="Jesus de Gregorio" w:date="2019-10-14T13:07:00Z"/>
          <w:rFonts w:ascii="Calibri" w:hAnsi="Calibri"/>
          <w:sz w:val="22"/>
          <w:szCs w:val="22"/>
          <w:lang w:val="en-US" w:eastAsia="es-ES"/>
          <w:rPrChange w:id="445" w:author="Jesus de Gregorio" w:date="2019-10-14T13:08:00Z">
            <w:rPr>
              <w:ins w:id="446" w:author="Jesus de Gregorio" w:date="2019-10-14T13:07:00Z"/>
              <w:rFonts w:ascii="Calibri" w:hAnsi="Calibri"/>
              <w:sz w:val="22"/>
              <w:szCs w:val="22"/>
              <w:lang w:val="es-ES" w:eastAsia="es-ES"/>
            </w:rPr>
          </w:rPrChange>
        </w:rPr>
      </w:pPr>
      <w:ins w:id="447" w:author="Jesus de Gregorio" w:date="2019-10-14T13:07:00Z">
        <w:r>
          <w:t>6.2.2.3.1</w:t>
        </w:r>
        <w:r w:rsidRPr="007C65F2">
          <w:rPr>
            <w:rFonts w:ascii="Calibri" w:hAnsi="Calibri"/>
            <w:sz w:val="22"/>
            <w:szCs w:val="22"/>
            <w:lang w:val="en-US" w:eastAsia="es-ES"/>
            <w:rPrChange w:id="448" w:author="Jesus de Gregorio" w:date="2019-10-14T13:08:00Z">
              <w:rPr>
                <w:rFonts w:ascii="Calibri" w:hAnsi="Calibri"/>
                <w:sz w:val="22"/>
                <w:szCs w:val="22"/>
                <w:lang w:val="es-ES" w:eastAsia="es-ES"/>
              </w:rPr>
            </w:rPrChange>
          </w:rPr>
          <w:tab/>
        </w:r>
        <w:r>
          <w:rPr>
            <w:lang w:eastAsia="zh-CN"/>
          </w:rPr>
          <w:t>General</w:t>
        </w:r>
        <w:r>
          <w:tab/>
        </w:r>
        <w:r>
          <w:fldChar w:fldCharType="begin"/>
        </w:r>
        <w:r>
          <w:instrText xml:space="preserve"> PAGEREF _Toc21951048 \h </w:instrText>
        </w:r>
      </w:ins>
      <w:r>
        <w:fldChar w:fldCharType="separate"/>
      </w:r>
      <w:ins w:id="449" w:author="Jesus de Gregorio" w:date="2019-10-14T13:07:00Z">
        <w:r>
          <w:t>18</w:t>
        </w:r>
        <w:r>
          <w:fldChar w:fldCharType="end"/>
        </w:r>
      </w:ins>
    </w:p>
    <w:p w:rsidR="00463686" w:rsidRPr="007C65F2" w:rsidRDefault="00463686">
      <w:pPr>
        <w:pStyle w:val="TOC3"/>
        <w:rPr>
          <w:ins w:id="450" w:author="Jesus de Gregorio" w:date="2019-10-14T13:07:00Z"/>
          <w:rFonts w:ascii="Calibri" w:hAnsi="Calibri"/>
          <w:sz w:val="22"/>
          <w:szCs w:val="22"/>
          <w:lang w:val="en-US" w:eastAsia="es-ES"/>
          <w:rPrChange w:id="451" w:author="Jesus de Gregorio" w:date="2019-10-14T13:08:00Z">
            <w:rPr>
              <w:ins w:id="452" w:author="Jesus de Gregorio" w:date="2019-10-14T13:07:00Z"/>
              <w:rFonts w:ascii="Calibri" w:hAnsi="Calibri"/>
              <w:sz w:val="22"/>
              <w:szCs w:val="22"/>
              <w:lang w:val="es-ES" w:eastAsia="es-ES"/>
            </w:rPr>
          </w:rPrChange>
        </w:rPr>
      </w:pPr>
      <w:ins w:id="453" w:author="Jesus de Gregorio" w:date="2019-10-14T13:07:00Z">
        <w:r>
          <w:t>6.2.3</w:t>
        </w:r>
        <w:r w:rsidRPr="007C65F2">
          <w:rPr>
            <w:rFonts w:ascii="Calibri" w:hAnsi="Calibri"/>
            <w:sz w:val="22"/>
            <w:szCs w:val="22"/>
            <w:lang w:val="en-US" w:eastAsia="es-ES"/>
            <w:rPrChange w:id="454" w:author="Jesus de Gregorio" w:date="2019-10-14T13:08:00Z">
              <w:rPr>
                <w:rFonts w:ascii="Calibri" w:hAnsi="Calibri"/>
                <w:sz w:val="22"/>
                <w:szCs w:val="22"/>
                <w:lang w:val="es-ES" w:eastAsia="es-ES"/>
              </w:rPr>
            </w:rPrChange>
          </w:rPr>
          <w:tab/>
        </w:r>
        <w:r>
          <w:t>Resources</w:t>
        </w:r>
        <w:r>
          <w:tab/>
        </w:r>
        <w:r>
          <w:fldChar w:fldCharType="begin"/>
        </w:r>
        <w:r>
          <w:instrText xml:space="preserve"> PAGEREF _Toc21951049 \h </w:instrText>
        </w:r>
      </w:ins>
      <w:r>
        <w:fldChar w:fldCharType="separate"/>
      </w:r>
      <w:ins w:id="455" w:author="Jesus de Gregorio" w:date="2019-10-14T13:07:00Z">
        <w:r>
          <w:t>18</w:t>
        </w:r>
        <w:r>
          <w:fldChar w:fldCharType="end"/>
        </w:r>
      </w:ins>
    </w:p>
    <w:p w:rsidR="00463686" w:rsidRPr="007C65F2" w:rsidRDefault="00463686">
      <w:pPr>
        <w:pStyle w:val="TOC4"/>
        <w:rPr>
          <w:ins w:id="456" w:author="Jesus de Gregorio" w:date="2019-10-14T13:07:00Z"/>
          <w:rFonts w:ascii="Calibri" w:hAnsi="Calibri"/>
          <w:sz w:val="22"/>
          <w:szCs w:val="22"/>
          <w:lang w:val="en-US" w:eastAsia="es-ES"/>
          <w:rPrChange w:id="457" w:author="Jesus de Gregorio" w:date="2019-10-14T13:08:00Z">
            <w:rPr>
              <w:ins w:id="458" w:author="Jesus de Gregorio" w:date="2019-10-14T13:07:00Z"/>
              <w:rFonts w:ascii="Calibri" w:hAnsi="Calibri"/>
              <w:sz w:val="22"/>
              <w:szCs w:val="22"/>
              <w:lang w:val="es-ES" w:eastAsia="es-ES"/>
            </w:rPr>
          </w:rPrChange>
        </w:rPr>
      </w:pPr>
      <w:ins w:id="459" w:author="Jesus de Gregorio" w:date="2019-10-14T13:07:00Z">
        <w:r>
          <w:t>6.2.3.1</w:t>
        </w:r>
        <w:r w:rsidRPr="007C65F2">
          <w:rPr>
            <w:rFonts w:ascii="Calibri" w:hAnsi="Calibri"/>
            <w:sz w:val="22"/>
            <w:szCs w:val="22"/>
            <w:lang w:val="en-US" w:eastAsia="es-ES"/>
            <w:rPrChange w:id="460" w:author="Jesus de Gregorio" w:date="2019-10-14T13:08:00Z">
              <w:rPr>
                <w:rFonts w:ascii="Calibri" w:hAnsi="Calibri"/>
                <w:sz w:val="22"/>
                <w:szCs w:val="22"/>
                <w:lang w:val="es-ES" w:eastAsia="es-ES"/>
              </w:rPr>
            </w:rPrChange>
          </w:rPr>
          <w:tab/>
        </w:r>
        <w:r>
          <w:t>Overview</w:t>
        </w:r>
        <w:r>
          <w:tab/>
        </w:r>
        <w:r>
          <w:fldChar w:fldCharType="begin"/>
        </w:r>
        <w:r>
          <w:instrText xml:space="preserve"> PAGEREF _Toc21951050 \h </w:instrText>
        </w:r>
      </w:ins>
      <w:r>
        <w:fldChar w:fldCharType="separate"/>
      </w:r>
      <w:ins w:id="461" w:author="Jesus de Gregorio" w:date="2019-10-14T13:07:00Z">
        <w:r>
          <w:t>18</w:t>
        </w:r>
        <w:r>
          <w:fldChar w:fldCharType="end"/>
        </w:r>
      </w:ins>
    </w:p>
    <w:p w:rsidR="00463686" w:rsidRPr="007C65F2" w:rsidRDefault="00463686">
      <w:pPr>
        <w:pStyle w:val="TOC4"/>
        <w:rPr>
          <w:ins w:id="462" w:author="Jesus de Gregorio" w:date="2019-10-14T13:07:00Z"/>
          <w:rFonts w:ascii="Calibri" w:hAnsi="Calibri"/>
          <w:sz w:val="22"/>
          <w:szCs w:val="22"/>
          <w:lang w:val="en-US" w:eastAsia="es-ES"/>
          <w:rPrChange w:id="463" w:author="Jesus de Gregorio" w:date="2019-10-14T13:08:00Z">
            <w:rPr>
              <w:ins w:id="464" w:author="Jesus de Gregorio" w:date="2019-10-14T13:07:00Z"/>
              <w:rFonts w:ascii="Calibri" w:hAnsi="Calibri"/>
              <w:sz w:val="22"/>
              <w:szCs w:val="22"/>
              <w:lang w:val="es-ES" w:eastAsia="es-ES"/>
            </w:rPr>
          </w:rPrChange>
        </w:rPr>
      </w:pPr>
      <w:ins w:id="465" w:author="Jesus de Gregorio" w:date="2019-10-14T13:07:00Z">
        <w:r w:rsidRPr="00CE7D7B">
          <w:rPr>
            <w:color w:val="000000"/>
          </w:rPr>
          <w:t>6.2.3.2</w:t>
        </w:r>
        <w:r w:rsidRPr="007C65F2">
          <w:rPr>
            <w:rFonts w:ascii="Calibri" w:hAnsi="Calibri"/>
            <w:sz w:val="22"/>
            <w:szCs w:val="22"/>
            <w:lang w:val="en-US" w:eastAsia="es-ES"/>
            <w:rPrChange w:id="466" w:author="Jesus de Gregorio" w:date="2019-10-14T13:08:00Z">
              <w:rPr>
                <w:rFonts w:ascii="Calibri" w:hAnsi="Calibri"/>
                <w:sz w:val="22"/>
                <w:szCs w:val="22"/>
                <w:lang w:val="es-ES" w:eastAsia="es-ES"/>
              </w:rPr>
            </w:rPrChange>
          </w:rPr>
          <w:tab/>
        </w:r>
        <w:r w:rsidRPr="00CE7D7B">
          <w:rPr>
            <w:color w:val="000000"/>
          </w:rPr>
          <w:t xml:space="preserve">Resource: </w:t>
        </w:r>
        <w:r>
          <w:t>UeContextInPgwData</w:t>
        </w:r>
        <w:r>
          <w:tab/>
        </w:r>
        <w:r>
          <w:fldChar w:fldCharType="begin"/>
        </w:r>
        <w:r>
          <w:instrText xml:space="preserve"> PAGEREF _Toc21951051 \h </w:instrText>
        </w:r>
      </w:ins>
      <w:r>
        <w:fldChar w:fldCharType="separate"/>
      </w:r>
      <w:ins w:id="467" w:author="Jesus de Gregorio" w:date="2019-10-14T13:07:00Z">
        <w:r>
          <w:t>18</w:t>
        </w:r>
        <w:r>
          <w:fldChar w:fldCharType="end"/>
        </w:r>
      </w:ins>
    </w:p>
    <w:p w:rsidR="00463686" w:rsidRPr="007C65F2" w:rsidRDefault="00463686">
      <w:pPr>
        <w:pStyle w:val="TOC5"/>
        <w:rPr>
          <w:ins w:id="468" w:author="Jesus de Gregorio" w:date="2019-10-14T13:07:00Z"/>
          <w:rFonts w:ascii="Calibri" w:hAnsi="Calibri"/>
          <w:sz w:val="22"/>
          <w:szCs w:val="22"/>
          <w:lang w:val="en-US" w:eastAsia="es-ES"/>
          <w:rPrChange w:id="469" w:author="Jesus de Gregorio" w:date="2019-10-14T13:08:00Z">
            <w:rPr>
              <w:ins w:id="470" w:author="Jesus de Gregorio" w:date="2019-10-14T13:07:00Z"/>
              <w:rFonts w:ascii="Calibri" w:hAnsi="Calibri"/>
              <w:sz w:val="22"/>
              <w:szCs w:val="22"/>
              <w:lang w:val="es-ES" w:eastAsia="es-ES"/>
            </w:rPr>
          </w:rPrChange>
        </w:rPr>
      </w:pPr>
      <w:ins w:id="471" w:author="Jesus de Gregorio" w:date="2019-10-14T13:07:00Z">
        <w:r w:rsidRPr="00CE7D7B">
          <w:rPr>
            <w:color w:val="000000"/>
          </w:rPr>
          <w:t>6.2.3.2.1</w:t>
        </w:r>
        <w:r w:rsidRPr="007C65F2">
          <w:rPr>
            <w:rFonts w:ascii="Calibri" w:hAnsi="Calibri"/>
            <w:sz w:val="22"/>
            <w:szCs w:val="22"/>
            <w:lang w:val="en-US" w:eastAsia="es-ES"/>
            <w:rPrChange w:id="472" w:author="Jesus de Gregorio" w:date="2019-10-14T13:08:00Z">
              <w:rPr>
                <w:rFonts w:ascii="Calibri" w:hAnsi="Calibri"/>
                <w:sz w:val="22"/>
                <w:szCs w:val="22"/>
                <w:lang w:val="es-ES" w:eastAsia="es-ES"/>
              </w:rPr>
            </w:rPrChange>
          </w:rPr>
          <w:tab/>
        </w:r>
        <w:r w:rsidRPr="00CE7D7B">
          <w:rPr>
            <w:color w:val="000000"/>
          </w:rPr>
          <w:t>Description</w:t>
        </w:r>
        <w:r>
          <w:tab/>
        </w:r>
        <w:r>
          <w:fldChar w:fldCharType="begin"/>
        </w:r>
        <w:r>
          <w:instrText xml:space="preserve"> PAGEREF _Toc21951052 \h </w:instrText>
        </w:r>
      </w:ins>
      <w:r>
        <w:fldChar w:fldCharType="separate"/>
      </w:r>
      <w:ins w:id="473" w:author="Jesus de Gregorio" w:date="2019-10-14T13:07:00Z">
        <w:r>
          <w:t>18</w:t>
        </w:r>
        <w:r>
          <w:fldChar w:fldCharType="end"/>
        </w:r>
      </w:ins>
    </w:p>
    <w:p w:rsidR="00463686" w:rsidRPr="007C65F2" w:rsidRDefault="00463686">
      <w:pPr>
        <w:pStyle w:val="TOC5"/>
        <w:rPr>
          <w:ins w:id="474" w:author="Jesus de Gregorio" w:date="2019-10-14T13:07:00Z"/>
          <w:rFonts w:ascii="Calibri" w:hAnsi="Calibri"/>
          <w:sz w:val="22"/>
          <w:szCs w:val="22"/>
          <w:lang w:val="en-US" w:eastAsia="es-ES"/>
          <w:rPrChange w:id="475" w:author="Jesus de Gregorio" w:date="2019-10-14T13:08:00Z">
            <w:rPr>
              <w:ins w:id="476" w:author="Jesus de Gregorio" w:date="2019-10-14T13:07:00Z"/>
              <w:rFonts w:ascii="Calibri" w:hAnsi="Calibri"/>
              <w:sz w:val="22"/>
              <w:szCs w:val="22"/>
              <w:lang w:val="es-ES" w:eastAsia="es-ES"/>
            </w:rPr>
          </w:rPrChange>
        </w:rPr>
      </w:pPr>
      <w:ins w:id="477" w:author="Jesus de Gregorio" w:date="2019-10-14T13:07:00Z">
        <w:r w:rsidRPr="00CE7D7B">
          <w:rPr>
            <w:color w:val="000000"/>
          </w:rPr>
          <w:t>6.2.3.2.2</w:t>
        </w:r>
        <w:r w:rsidRPr="007C65F2">
          <w:rPr>
            <w:rFonts w:ascii="Calibri" w:hAnsi="Calibri"/>
            <w:sz w:val="22"/>
            <w:szCs w:val="22"/>
            <w:lang w:val="en-US" w:eastAsia="es-ES"/>
            <w:rPrChange w:id="478" w:author="Jesus de Gregorio" w:date="2019-10-14T13:08:00Z">
              <w:rPr>
                <w:rFonts w:ascii="Calibri" w:hAnsi="Calibri"/>
                <w:sz w:val="22"/>
                <w:szCs w:val="22"/>
                <w:lang w:val="es-ES" w:eastAsia="es-ES"/>
              </w:rPr>
            </w:rPrChange>
          </w:rPr>
          <w:tab/>
        </w:r>
        <w:r w:rsidRPr="00CE7D7B">
          <w:rPr>
            <w:color w:val="000000"/>
          </w:rPr>
          <w:t>Resource Definition</w:t>
        </w:r>
        <w:r>
          <w:tab/>
        </w:r>
        <w:r>
          <w:fldChar w:fldCharType="begin"/>
        </w:r>
        <w:r>
          <w:instrText xml:space="preserve"> PAGEREF _Toc21951053 \h </w:instrText>
        </w:r>
      </w:ins>
      <w:r>
        <w:fldChar w:fldCharType="separate"/>
      </w:r>
      <w:ins w:id="479" w:author="Jesus de Gregorio" w:date="2019-10-14T13:07:00Z">
        <w:r>
          <w:t>18</w:t>
        </w:r>
        <w:r>
          <w:fldChar w:fldCharType="end"/>
        </w:r>
      </w:ins>
    </w:p>
    <w:p w:rsidR="00463686" w:rsidRPr="007C65F2" w:rsidRDefault="00463686">
      <w:pPr>
        <w:pStyle w:val="TOC5"/>
        <w:rPr>
          <w:ins w:id="480" w:author="Jesus de Gregorio" w:date="2019-10-14T13:07:00Z"/>
          <w:rFonts w:ascii="Calibri" w:hAnsi="Calibri"/>
          <w:sz w:val="22"/>
          <w:szCs w:val="22"/>
          <w:lang w:val="en-US" w:eastAsia="es-ES"/>
          <w:rPrChange w:id="481" w:author="Jesus de Gregorio" w:date="2019-10-14T13:08:00Z">
            <w:rPr>
              <w:ins w:id="482" w:author="Jesus de Gregorio" w:date="2019-10-14T13:07:00Z"/>
              <w:rFonts w:ascii="Calibri" w:hAnsi="Calibri"/>
              <w:sz w:val="22"/>
              <w:szCs w:val="22"/>
              <w:lang w:val="es-ES" w:eastAsia="es-ES"/>
            </w:rPr>
          </w:rPrChange>
        </w:rPr>
      </w:pPr>
      <w:ins w:id="483" w:author="Jesus de Gregorio" w:date="2019-10-14T13:07:00Z">
        <w:r w:rsidRPr="00CE7D7B">
          <w:rPr>
            <w:color w:val="000000"/>
          </w:rPr>
          <w:t>6.2.3.2.3</w:t>
        </w:r>
        <w:r w:rsidRPr="007C65F2">
          <w:rPr>
            <w:rFonts w:ascii="Calibri" w:hAnsi="Calibri"/>
            <w:sz w:val="22"/>
            <w:szCs w:val="22"/>
            <w:lang w:val="en-US" w:eastAsia="es-ES"/>
            <w:rPrChange w:id="484" w:author="Jesus de Gregorio" w:date="2019-10-14T13:08:00Z">
              <w:rPr>
                <w:rFonts w:ascii="Calibri" w:hAnsi="Calibri"/>
                <w:sz w:val="22"/>
                <w:szCs w:val="22"/>
                <w:lang w:val="es-ES" w:eastAsia="es-ES"/>
              </w:rPr>
            </w:rPrChange>
          </w:rPr>
          <w:tab/>
        </w:r>
        <w:r w:rsidRPr="00CE7D7B">
          <w:rPr>
            <w:color w:val="000000"/>
          </w:rPr>
          <w:t>Resource Standard Methods</w:t>
        </w:r>
        <w:r>
          <w:tab/>
        </w:r>
        <w:r>
          <w:fldChar w:fldCharType="begin"/>
        </w:r>
        <w:r>
          <w:instrText xml:space="preserve"> PAGEREF _Toc21951054 \h </w:instrText>
        </w:r>
      </w:ins>
      <w:r>
        <w:fldChar w:fldCharType="separate"/>
      </w:r>
      <w:ins w:id="485" w:author="Jesus de Gregorio" w:date="2019-10-14T13:07:00Z">
        <w:r>
          <w:t>19</w:t>
        </w:r>
        <w:r>
          <w:fldChar w:fldCharType="end"/>
        </w:r>
      </w:ins>
    </w:p>
    <w:p w:rsidR="00463686" w:rsidRPr="007C65F2" w:rsidRDefault="00463686">
      <w:pPr>
        <w:pStyle w:val="TOC6"/>
        <w:rPr>
          <w:ins w:id="486" w:author="Jesus de Gregorio" w:date="2019-10-14T13:07:00Z"/>
          <w:rFonts w:ascii="Calibri" w:hAnsi="Calibri"/>
          <w:sz w:val="22"/>
          <w:szCs w:val="22"/>
          <w:lang w:val="en-US" w:eastAsia="es-ES"/>
          <w:rPrChange w:id="487" w:author="Jesus de Gregorio" w:date="2019-10-14T13:08:00Z">
            <w:rPr>
              <w:ins w:id="488" w:author="Jesus de Gregorio" w:date="2019-10-14T13:07:00Z"/>
              <w:rFonts w:ascii="Calibri" w:hAnsi="Calibri"/>
              <w:sz w:val="22"/>
              <w:szCs w:val="22"/>
              <w:lang w:val="es-ES" w:eastAsia="es-ES"/>
            </w:rPr>
          </w:rPrChange>
        </w:rPr>
      </w:pPr>
      <w:ins w:id="489" w:author="Jesus de Gregorio" w:date="2019-10-14T13:07:00Z">
        <w:r>
          <w:t>6.2.3.2.3.1</w:t>
        </w:r>
        <w:r w:rsidRPr="007C65F2">
          <w:rPr>
            <w:rFonts w:ascii="Calibri" w:hAnsi="Calibri"/>
            <w:sz w:val="22"/>
            <w:szCs w:val="22"/>
            <w:lang w:val="en-US" w:eastAsia="es-ES"/>
            <w:rPrChange w:id="490" w:author="Jesus de Gregorio" w:date="2019-10-14T13:08:00Z">
              <w:rPr>
                <w:rFonts w:ascii="Calibri" w:hAnsi="Calibri"/>
                <w:sz w:val="22"/>
                <w:szCs w:val="22"/>
                <w:lang w:val="es-ES" w:eastAsia="es-ES"/>
              </w:rPr>
            </w:rPrChange>
          </w:rPr>
          <w:tab/>
        </w:r>
        <w:r>
          <w:t>GET</w:t>
        </w:r>
        <w:r>
          <w:tab/>
        </w:r>
        <w:r>
          <w:fldChar w:fldCharType="begin"/>
        </w:r>
        <w:r>
          <w:instrText xml:space="preserve"> PAGEREF _Toc21951055 \h </w:instrText>
        </w:r>
      </w:ins>
      <w:r>
        <w:fldChar w:fldCharType="separate"/>
      </w:r>
      <w:ins w:id="491" w:author="Jesus de Gregorio" w:date="2019-10-14T13:07:00Z">
        <w:r>
          <w:t>19</w:t>
        </w:r>
        <w:r>
          <w:fldChar w:fldCharType="end"/>
        </w:r>
      </w:ins>
    </w:p>
    <w:p w:rsidR="00463686" w:rsidRPr="007C65F2" w:rsidRDefault="00463686">
      <w:pPr>
        <w:pStyle w:val="TOC3"/>
        <w:rPr>
          <w:ins w:id="492" w:author="Jesus de Gregorio" w:date="2019-10-14T13:07:00Z"/>
          <w:rFonts w:ascii="Calibri" w:hAnsi="Calibri"/>
          <w:sz w:val="22"/>
          <w:szCs w:val="22"/>
          <w:lang w:val="en-US" w:eastAsia="es-ES"/>
          <w:rPrChange w:id="493" w:author="Jesus de Gregorio" w:date="2019-10-14T13:08:00Z">
            <w:rPr>
              <w:ins w:id="494" w:author="Jesus de Gregorio" w:date="2019-10-14T13:07:00Z"/>
              <w:rFonts w:ascii="Calibri" w:hAnsi="Calibri"/>
              <w:sz w:val="22"/>
              <w:szCs w:val="22"/>
              <w:lang w:val="es-ES" w:eastAsia="es-ES"/>
            </w:rPr>
          </w:rPrChange>
        </w:rPr>
      </w:pPr>
      <w:ins w:id="495" w:author="Jesus de Gregorio" w:date="2019-10-14T13:07:00Z">
        <w:r>
          <w:t>6.2.6</w:t>
        </w:r>
        <w:r w:rsidRPr="007C65F2">
          <w:rPr>
            <w:rFonts w:ascii="Calibri" w:hAnsi="Calibri"/>
            <w:sz w:val="22"/>
            <w:szCs w:val="22"/>
            <w:lang w:val="en-US" w:eastAsia="es-ES"/>
            <w:rPrChange w:id="496" w:author="Jesus de Gregorio" w:date="2019-10-14T13:08:00Z">
              <w:rPr>
                <w:rFonts w:ascii="Calibri" w:hAnsi="Calibri"/>
                <w:sz w:val="22"/>
                <w:szCs w:val="22"/>
                <w:lang w:val="es-ES" w:eastAsia="es-ES"/>
              </w:rPr>
            </w:rPrChange>
          </w:rPr>
          <w:tab/>
        </w:r>
        <w:r>
          <w:t>Data Model</w:t>
        </w:r>
        <w:r>
          <w:tab/>
        </w:r>
        <w:r>
          <w:fldChar w:fldCharType="begin"/>
        </w:r>
        <w:r>
          <w:instrText xml:space="preserve"> PAGEREF _Toc21951056 \h </w:instrText>
        </w:r>
      </w:ins>
      <w:r>
        <w:fldChar w:fldCharType="separate"/>
      </w:r>
      <w:ins w:id="497" w:author="Jesus de Gregorio" w:date="2019-10-14T13:07:00Z">
        <w:r>
          <w:t>19</w:t>
        </w:r>
        <w:r>
          <w:fldChar w:fldCharType="end"/>
        </w:r>
      </w:ins>
    </w:p>
    <w:p w:rsidR="00463686" w:rsidRPr="007C65F2" w:rsidRDefault="00463686">
      <w:pPr>
        <w:pStyle w:val="TOC4"/>
        <w:rPr>
          <w:ins w:id="498" w:author="Jesus de Gregorio" w:date="2019-10-14T13:07:00Z"/>
          <w:rFonts w:ascii="Calibri" w:hAnsi="Calibri"/>
          <w:sz w:val="22"/>
          <w:szCs w:val="22"/>
          <w:lang w:val="en-US" w:eastAsia="es-ES"/>
          <w:rPrChange w:id="499" w:author="Jesus de Gregorio" w:date="2019-10-14T13:08:00Z">
            <w:rPr>
              <w:ins w:id="500" w:author="Jesus de Gregorio" w:date="2019-10-14T13:07:00Z"/>
              <w:rFonts w:ascii="Calibri" w:hAnsi="Calibri"/>
              <w:sz w:val="22"/>
              <w:szCs w:val="22"/>
              <w:lang w:val="es-ES" w:eastAsia="es-ES"/>
            </w:rPr>
          </w:rPrChange>
        </w:rPr>
      </w:pPr>
      <w:ins w:id="501" w:author="Jesus de Gregorio" w:date="2019-10-14T13:07:00Z">
        <w:r>
          <w:t>6.2.6.1</w:t>
        </w:r>
        <w:r w:rsidRPr="007C65F2">
          <w:rPr>
            <w:rFonts w:ascii="Calibri" w:hAnsi="Calibri"/>
            <w:sz w:val="22"/>
            <w:szCs w:val="22"/>
            <w:lang w:val="en-US" w:eastAsia="es-ES"/>
            <w:rPrChange w:id="502" w:author="Jesus de Gregorio" w:date="2019-10-14T13:08:00Z">
              <w:rPr>
                <w:rFonts w:ascii="Calibri" w:hAnsi="Calibri"/>
                <w:sz w:val="22"/>
                <w:szCs w:val="22"/>
                <w:lang w:val="es-ES" w:eastAsia="es-ES"/>
              </w:rPr>
            </w:rPrChange>
          </w:rPr>
          <w:tab/>
        </w:r>
        <w:r>
          <w:t>General</w:t>
        </w:r>
        <w:r>
          <w:tab/>
        </w:r>
        <w:r>
          <w:fldChar w:fldCharType="begin"/>
        </w:r>
        <w:r>
          <w:instrText xml:space="preserve"> PAGEREF _Toc21951057 \h </w:instrText>
        </w:r>
      </w:ins>
      <w:r>
        <w:fldChar w:fldCharType="separate"/>
      </w:r>
      <w:ins w:id="503" w:author="Jesus de Gregorio" w:date="2019-10-14T13:07:00Z">
        <w:r>
          <w:t>19</w:t>
        </w:r>
        <w:r>
          <w:fldChar w:fldCharType="end"/>
        </w:r>
      </w:ins>
    </w:p>
    <w:p w:rsidR="00463686" w:rsidRPr="007C65F2" w:rsidRDefault="00463686">
      <w:pPr>
        <w:pStyle w:val="TOC4"/>
        <w:rPr>
          <w:ins w:id="504" w:author="Jesus de Gregorio" w:date="2019-10-14T13:07:00Z"/>
          <w:rFonts w:ascii="Calibri" w:hAnsi="Calibri"/>
          <w:sz w:val="22"/>
          <w:szCs w:val="22"/>
          <w:lang w:val="en-US" w:eastAsia="es-ES"/>
          <w:rPrChange w:id="505" w:author="Jesus de Gregorio" w:date="2019-10-14T13:08:00Z">
            <w:rPr>
              <w:ins w:id="506" w:author="Jesus de Gregorio" w:date="2019-10-14T13:07:00Z"/>
              <w:rFonts w:ascii="Calibri" w:hAnsi="Calibri"/>
              <w:sz w:val="22"/>
              <w:szCs w:val="22"/>
              <w:lang w:val="es-ES" w:eastAsia="es-ES"/>
            </w:rPr>
          </w:rPrChange>
        </w:rPr>
      </w:pPr>
      <w:ins w:id="507" w:author="Jesus de Gregorio" w:date="2019-10-14T13:07:00Z">
        <w:r w:rsidRPr="00CE7D7B">
          <w:rPr>
            <w:lang w:val="en-US"/>
          </w:rPr>
          <w:t>6.2.6.2</w:t>
        </w:r>
        <w:r w:rsidRPr="007C65F2">
          <w:rPr>
            <w:rFonts w:ascii="Calibri" w:hAnsi="Calibri"/>
            <w:sz w:val="22"/>
            <w:szCs w:val="22"/>
            <w:lang w:val="en-US" w:eastAsia="es-ES"/>
            <w:rPrChange w:id="508" w:author="Jesus de Gregorio" w:date="2019-10-14T13:08:00Z">
              <w:rPr>
                <w:rFonts w:ascii="Calibri" w:hAnsi="Calibri"/>
                <w:sz w:val="22"/>
                <w:szCs w:val="22"/>
                <w:lang w:val="es-ES" w:eastAsia="es-ES"/>
              </w:rPr>
            </w:rPrChange>
          </w:rPr>
          <w:tab/>
        </w:r>
        <w:r w:rsidRPr="00CE7D7B">
          <w:rPr>
            <w:lang w:val="en-US"/>
          </w:rPr>
          <w:t>Structured data types</w:t>
        </w:r>
        <w:r>
          <w:tab/>
        </w:r>
        <w:r>
          <w:fldChar w:fldCharType="begin"/>
        </w:r>
        <w:r>
          <w:instrText xml:space="preserve"> PAGEREF _Toc21951058 \h </w:instrText>
        </w:r>
      </w:ins>
      <w:r>
        <w:fldChar w:fldCharType="separate"/>
      </w:r>
      <w:ins w:id="509" w:author="Jesus de Gregorio" w:date="2019-10-14T13:07:00Z">
        <w:r>
          <w:t>20</w:t>
        </w:r>
        <w:r>
          <w:fldChar w:fldCharType="end"/>
        </w:r>
      </w:ins>
    </w:p>
    <w:p w:rsidR="00463686" w:rsidRPr="007C65F2" w:rsidRDefault="00463686">
      <w:pPr>
        <w:pStyle w:val="TOC5"/>
        <w:rPr>
          <w:ins w:id="510" w:author="Jesus de Gregorio" w:date="2019-10-14T13:07:00Z"/>
          <w:rFonts w:ascii="Calibri" w:hAnsi="Calibri"/>
          <w:sz w:val="22"/>
          <w:szCs w:val="22"/>
          <w:lang w:val="en-US" w:eastAsia="es-ES"/>
          <w:rPrChange w:id="511" w:author="Jesus de Gregorio" w:date="2019-10-14T13:08:00Z">
            <w:rPr>
              <w:ins w:id="512" w:author="Jesus de Gregorio" w:date="2019-10-14T13:07:00Z"/>
              <w:rFonts w:ascii="Calibri" w:hAnsi="Calibri"/>
              <w:sz w:val="22"/>
              <w:szCs w:val="22"/>
              <w:lang w:val="es-ES" w:eastAsia="es-ES"/>
            </w:rPr>
          </w:rPrChange>
        </w:rPr>
      </w:pPr>
      <w:ins w:id="513" w:author="Jesus de Gregorio" w:date="2019-10-14T13:07:00Z">
        <w:r>
          <w:t>6.2.6.2.1</w:t>
        </w:r>
        <w:r w:rsidRPr="007C65F2">
          <w:rPr>
            <w:rFonts w:ascii="Calibri" w:hAnsi="Calibri"/>
            <w:sz w:val="22"/>
            <w:szCs w:val="22"/>
            <w:lang w:val="en-US" w:eastAsia="es-ES"/>
            <w:rPrChange w:id="514" w:author="Jesus de Gregorio" w:date="2019-10-14T13:08:00Z">
              <w:rPr>
                <w:rFonts w:ascii="Calibri" w:hAnsi="Calibri"/>
                <w:sz w:val="22"/>
                <w:szCs w:val="22"/>
                <w:lang w:val="es-ES" w:eastAsia="es-ES"/>
              </w:rPr>
            </w:rPrChange>
          </w:rPr>
          <w:tab/>
        </w:r>
        <w:r>
          <w:t>Introduction</w:t>
        </w:r>
        <w:r>
          <w:tab/>
        </w:r>
        <w:r>
          <w:fldChar w:fldCharType="begin"/>
        </w:r>
        <w:r>
          <w:instrText xml:space="preserve"> PAGEREF _Toc21951059 \h </w:instrText>
        </w:r>
      </w:ins>
      <w:r>
        <w:fldChar w:fldCharType="separate"/>
      </w:r>
      <w:ins w:id="515" w:author="Jesus de Gregorio" w:date="2019-10-14T13:07:00Z">
        <w:r>
          <w:t>20</w:t>
        </w:r>
        <w:r>
          <w:fldChar w:fldCharType="end"/>
        </w:r>
      </w:ins>
    </w:p>
    <w:p w:rsidR="00463686" w:rsidRPr="007C65F2" w:rsidRDefault="00463686">
      <w:pPr>
        <w:pStyle w:val="TOC5"/>
        <w:rPr>
          <w:ins w:id="516" w:author="Jesus de Gregorio" w:date="2019-10-14T13:07:00Z"/>
          <w:rFonts w:ascii="Calibri" w:hAnsi="Calibri"/>
          <w:sz w:val="22"/>
          <w:szCs w:val="22"/>
          <w:lang w:val="en-US" w:eastAsia="es-ES"/>
          <w:rPrChange w:id="517" w:author="Jesus de Gregorio" w:date="2019-10-14T13:08:00Z">
            <w:rPr>
              <w:ins w:id="518" w:author="Jesus de Gregorio" w:date="2019-10-14T13:07:00Z"/>
              <w:rFonts w:ascii="Calibri" w:hAnsi="Calibri"/>
              <w:sz w:val="22"/>
              <w:szCs w:val="22"/>
              <w:lang w:val="es-ES" w:eastAsia="es-ES"/>
            </w:rPr>
          </w:rPrChange>
        </w:rPr>
      </w:pPr>
      <w:ins w:id="519" w:author="Jesus de Gregorio" w:date="2019-10-14T13:07:00Z">
        <w:r>
          <w:t>6.2.6.2.2</w:t>
        </w:r>
        <w:r w:rsidRPr="007C65F2">
          <w:rPr>
            <w:rFonts w:ascii="Calibri" w:hAnsi="Calibri"/>
            <w:sz w:val="22"/>
            <w:szCs w:val="22"/>
            <w:lang w:val="en-US" w:eastAsia="es-ES"/>
            <w:rPrChange w:id="520" w:author="Jesus de Gregorio" w:date="2019-10-14T13:08:00Z">
              <w:rPr>
                <w:rFonts w:ascii="Calibri" w:hAnsi="Calibri"/>
                <w:sz w:val="22"/>
                <w:szCs w:val="22"/>
                <w:lang w:val="es-ES" w:eastAsia="es-ES"/>
              </w:rPr>
            </w:rPrChange>
          </w:rPr>
          <w:tab/>
        </w:r>
        <w:r>
          <w:t>Type: UeContextInPgwData</w:t>
        </w:r>
        <w:r>
          <w:tab/>
        </w:r>
        <w:r>
          <w:fldChar w:fldCharType="begin"/>
        </w:r>
        <w:r>
          <w:instrText xml:space="preserve"> PAGEREF _Toc21951060 \h </w:instrText>
        </w:r>
      </w:ins>
      <w:r>
        <w:fldChar w:fldCharType="separate"/>
      </w:r>
      <w:ins w:id="521" w:author="Jesus de Gregorio" w:date="2019-10-14T13:07:00Z">
        <w:r>
          <w:t>20</w:t>
        </w:r>
        <w:r>
          <w:fldChar w:fldCharType="end"/>
        </w:r>
      </w:ins>
    </w:p>
    <w:p w:rsidR="00463686" w:rsidRPr="007C65F2" w:rsidRDefault="00463686">
      <w:pPr>
        <w:pStyle w:val="TOC4"/>
        <w:rPr>
          <w:ins w:id="522" w:author="Jesus de Gregorio" w:date="2019-10-14T13:07:00Z"/>
          <w:rFonts w:ascii="Calibri" w:hAnsi="Calibri"/>
          <w:sz w:val="22"/>
          <w:szCs w:val="22"/>
          <w:lang w:val="en-US" w:eastAsia="es-ES"/>
          <w:rPrChange w:id="523" w:author="Jesus de Gregorio" w:date="2019-10-14T13:08:00Z">
            <w:rPr>
              <w:ins w:id="524" w:author="Jesus de Gregorio" w:date="2019-10-14T13:07:00Z"/>
              <w:rFonts w:ascii="Calibri" w:hAnsi="Calibri"/>
              <w:sz w:val="22"/>
              <w:szCs w:val="22"/>
              <w:lang w:val="es-ES" w:eastAsia="es-ES"/>
            </w:rPr>
          </w:rPrChange>
        </w:rPr>
      </w:pPr>
      <w:ins w:id="525" w:author="Jesus de Gregorio" w:date="2019-10-14T13:07:00Z">
        <w:r w:rsidRPr="00CE7D7B">
          <w:rPr>
            <w:lang w:val="en-US"/>
          </w:rPr>
          <w:t>6.2.6.3</w:t>
        </w:r>
        <w:r w:rsidRPr="007C65F2">
          <w:rPr>
            <w:rFonts w:ascii="Calibri" w:hAnsi="Calibri"/>
            <w:sz w:val="22"/>
            <w:szCs w:val="22"/>
            <w:lang w:val="en-US" w:eastAsia="es-ES"/>
            <w:rPrChange w:id="526" w:author="Jesus de Gregorio" w:date="2019-10-14T13:08:00Z">
              <w:rPr>
                <w:rFonts w:ascii="Calibri" w:hAnsi="Calibri"/>
                <w:sz w:val="22"/>
                <w:szCs w:val="22"/>
                <w:lang w:val="es-ES" w:eastAsia="es-ES"/>
              </w:rPr>
            </w:rPrChange>
          </w:rPr>
          <w:tab/>
        </w:r>
        <w:r w:rsidRPr="00CE7D7B">
          <w:rPr>
            <w:lang w:val="en-US"/>
          </w:rPr>
          <w:t>Simple data types and enumerations</w:t>
        </w:r>
        <w:r>
          <w:tab/>
        </w:r>
        <w:r>
          <w:fldChar w:fldCharType="begin"/>
        </w:r>
        <w:r>
          <w:instrText xml:space="preserve"> PAGEREF _Toc21951061 \h </w:instrText>
        </w:r>
      </w:ins>
      <w:r>
        <w:fldChar w:fldCharType="separate"/>
      </w:r>
      <w:ins w:id="527" w:author="Jesus de Gregorio" w:date="2019-10-14T13:07:00Z">
        <w:r>
          <w:t>20</w:t>
        </w:r>
        <w:r>
          <w:fldChar w:fldCharType="end"/>
        </w:r>
      </w:ins>
    </w:p>
    <w:p w:rsidR="00463686" w:rsidRPr="007C65F2" w:rsidRDefault="00463686">
      <w:pPr>
        <w:pStyle w:val="TOC5"/>
        <w:rPr>
          <w:ins w:id="528" w:author="Jesus de Gregorio" w:date="2019-10-14T13:07:00Z"/>
          <w:rFonts w:ascii="Calibri" w:hAnsi="Calibri"/>
          <w:sz w:val="22"/>
          <w:szCs w:val="22"/>
          <w:lang w:val="en-US" w:eastAsia="es-ES"/>
          <w:rPrChange w:id="529" w:author="Jesus de Gregorio" w:date="2019-10-14T13:08:00Z">
            <w:rPr>
              <w:ins w:id="530" w:author="Jesus de Gregorio" w:date="2019-10-14T13:07:00Z"/>
              <w:rFonts w:ascii="Calibri" w:hAnsi="Calibri"/>
              <w:sz w:val="22"/>
              <w:szCs w:val="22"/>
              <w:lang w:val="es-ES" w:eastAsia="es-ES"/>
            </w:rPr>
          </w:rPrChange>
        </w:rPr>
      </w:pPr>
      <w:ins w:id="531" w:author="Jesus de Gregorio" w:date="2019-10-14T13:07:00Z">
        <w:r>
          <w:t>6.2.6.3.1</w:t>
        </w:r>
        <w:r w:rsidRPr="007C65F2">
          <w:rPr>
            <w:rFonts w:ascii="Calibri" w:hAnsi="Calibri"/>
            <w:sz w:val="22"/>
            <w:szCs w:val="22"/>
            <w:lang w:val="en-US" w:eastAsia="es-ES"/>
            <w:rPrChange w:id="532" w:author="Jesus de Gregorio" w:date="2019-10-14T13:08:00Z">
              <w:rPr>
                <w:rFonts w:ascii="Calibri" w:hAnsi="Calibri"/>
                <w:sz w:val="22"/>
                <w:szCs w:val="22"/>
                <w:lang w:val="es-ES" w:eastAsia="es-ES"/>
              </w:rPr>
            </w:rPrChange>
          </w:rPr>
          <w:tab/>
        </w:r>
        <w:r>
          <w:t>Introduction</w:t>
        </w:r>
        <w:r>
          <w:tab/>
        </w:r>
        <w:r>
          <w:fldChar w:fldCharType="begin"/>
        </w:r>
        <w:r>
          <w:instrText xml:space="preserve"> PAGEREF _Toc21951062 \h </w:instrText>
        </w:r>
      </w:ins>
      <w:r>
        <w:fldChar w:fldCharType="separate"/>
      </w:r>
      <w:ins w:id="533" w:author="Jesus de Gregorio" w:date="2019-10-14T13:07:00Z">
        <w:r>
          <w:t>20</w:t>
        </w:r>
        <w:r>
          <w:fldChar w:fldCharType="end"/>
        </w:r>
      </w:ins>
    </w:p>
    <w:p w:rsidR="00463686" w:rsidRPr="007C65F2" w:rsidRDefault="00463686">
      <w:pPr>
        <w:pStyle w:val="TOC5"/>
        <w:rPr>
          <w:ins w:id="534" w:author="Jesus de Gregorio" w:date="2019-10-14T13:07:00Z"/>
          <w:rFonts w:ascii="Calibri" w:hAnsi="Calibri"/>
          <w:sz w:val="22"/>
          <w:szCs w:val="22"/>
          <w:lang w:val="en-US" w:eastAsia="es-ES"/>
          <w:rPrChange w:id="535" w:author="Jesus de Gregorio" w:date="2019-10-14T13:08:00Z">
            <w:rPr>
              <w:ins w:id="536" w:author="Jesus de Gregorio" w:date="2019-10-14T13:07:00Z"/>
              <w:rFonts w:ascii="Calibri" w:hAnsi="Calibri"/>
              <w:sz w:val="22"/>
              <w:szCs w:val="22"/>
              <w:lang w:val="es-ES" w:eastAsia="es-ES"/>
            </w:rPr>
          </w:rPrChange>
        </w:rPr>
      </w:pPr>
      <w:ins w:id="537" w:author="Jesus de Gregorio" w:date="2019-10-14T13:07:00Z">
        <w:r>
          <w:t>6.2.6.3.2</w:t>
        </w:r>
        <w:r w:rsidRPr="007C65F2">
          <w:rPr>
            <w:rFonts w:ascii="Calibri" w:hAnsi="Calibri"/>
            <w:sz w:val="22"/>
            <w:szCs w:val="22"/>
            <w:lang w:val="en-US" w:eastAsia="es-ES"/>
            <w:rPrChange w:id="538" w:author="Jesus de Gregorio" w:date="2019-10-14T13:08:00Z">
              <w:rPr>
                <w:rFonts w:ascii="Calibri" w:hAnsi="Calibri"/>
                <w:sz w:val="22"/>
                <w:szCs w:val="22"/>
                <w:lang w:val="es-ES" w:eastAsia="es-ES"/>
              </w:rPr>
            </w:rPrChange>
          </w:rPr>
          <w:tab/>
        </w:r>
        <w:r>
          <w:t>Simple data types</w:t>
        </w:r>
        <w:r>
          <w:tab/>
        </w:r>
        <w:r>
          <w:fldChar w:fldCharType="begin"/>
        </w:r>
        <w:r>
          <w:instrText xml:space="preserve"> PAGEREF _Toc21951063 \h </w:instrText>
        </w:r>
      </w:ins>
      <w:r>
        <w:fldChar w:fldCharType="separate"/>
      </w:r>
      <w:ins w:id="539" w:author="Jesus de Gregorio" w:date="2019-10-14T13:07:00Z">
        <w:r>
          <w:t>20</w:t>
        </w:r>
        <w:r>
          <w:fldChar w:fldCharType="end"/>
        </w:r>
      </w:ins>
    </w:p>
    <w:p w:rsidR="00463686" w:rsidRPr="007C65F2" w:rsidRDefault="00463686">
      <w:pPr>
        <w:pStyle w:val="TOC3"/>
        <w:rPr>
          <w:ins w:id="540" w:author="Jesus de Gregorio" w:date="2019-10-14T13:07:00Z"/>
          <w:rFonts w:ascii="Calibri" w:hAnsi="Calibri"/>
          <w:sz w:val="22"/>
          <w:szCs w:val="22"/>
          <w:lang w:val="en-US" w:eastAsia="es-ES"/>
          <w:rPrChange w:id="541" w:author="Jesus de Gregorio" w:date="2019-10-14T13:08:00Z">
            <w:rPr>
              <w:ins w:id="542" w:author="Jesus de Gregorio" w:date="2019-10-14T13:07:00Z"/>
              <w:rFonts w:ascii="Calibri" w:hAnsi="Calibri"/>
              <w:sz w:val="22"/>
              <w:szCs w:val="22"/>
              <w:lang w:val="es-ES" w:eastAsia="es-ES"/>
            </w:rPr>
          </w:rPrChange>
        </w:rPr>
      </w:pPr>
      <w:ins w:id="543" w:author="Jesus de Gregorio" w:date="2019-10-14T13:07:00Z">
        <w:r>
          <w:t>6.2.7</w:t>
        </w:r>
        <w:r w:rsidRPr="007C65F2">
          <w:rPr>
            <w:rFonts w:ascii="Calibri" w:hAnsi="Calibri"/>
            <w:sz w:val="22"/>
            <w:szCs w:val="22"/>
            <w:lang w:val="en-US" w:eastAsia="es-ES"/>
            <w:rPrChange w:id="544" w:author="Jesus de Gregorio" w:date="2019-10-14T13:08:00Z">
              <w:rPr>
                <w:rFonts w:ascii="Calibri" w:hAnsi="Calibri"/>
                <w:sz w:val="22"/>
                <w:szCs w:val="22"/>
                <w:lang w:val="es-ES" w:eastAsia="es-ES"/>
              </w:rPr>
            </w:rPrChange>
          </w:rPr>
          <w:tab/>
        </w:r>
        <w:r>
          <w:t>Error Handling</w:t>
        </w:r>
        <w:r>
          <w:tab/>
        </w:r>
        <w:r>
          <w:fldChar w:fldCharType="begin"/>
        </w:r>
        <w:r>
          <w:instrText xml:space="preserve"> PAGEREF _Toc21951064 \h </w:instrText>
        </w:r>
      </w:ins>
      <w:r>
        <w:fldChar w:fldCharType="separate"/>
      </w:r>
      <w:ins w:id="545" w:author="Jesus de Gregorio" w:date="2019-10-14T13:07:00Z">
        <w:r>
          <w:t>20</w:t>
        </w:r>
        <w:r>
          <w:fldChar w:fldCharType="end"/>
        </w:r>
      </w:ins>
    </w:p>
    <w:p w:rsidR="00463686" w:rsidRPr="007C65F2" w:rsidRDefault="00463686">
      <w:pPr>
        <w:pStyle w:val="TOC4"/>
        <w:rPr>
          <w:ins w:id="546" w:author="Jesus de Gregorio" w:date="2019-10-14T13:07:00Z"/>
          <w:rFonts w:ascii="Calibri" w:hAnsi="Calibri"/>
          <w:sz w:val="22"/>
          <w:szCs w:val="22"/>
          <w:lang w:val="en-US" w:eastAsia="es-ES"/>
          <w:rPrChange w:id="547" w:author="Jesus de Gregorio" w:date="2019-10-14T13:08:00Z">
            <w:rPr>
              <w:ins w:id="548" w:author="Jesus de Gregorio" w:date="2019-10-14T13:07:00Z"/>
              <w:rFonts w:ascii="Calibri" w:hAnsi="Calibri"/>
              <w:sz w:val="22"/>
              <w:szCs w:val="22"/>
              <w:lang w:val="es-ES" w:eastAsia="es-ES"/>
            </w:rPr>
          </w:rPrChange>
        </w:rPr>
      </w:pPr>
      <w:ins w:id="549" w:author="Jesus de Gregorio" w:date="2019-10-14T13:07:00Z">
        <w:r>
          <w:t>6.2.7.1</w:t>
        </w:r>
        <w:r w:rsidRPr="007C65F2">
          <w:rPr>
            <w:rFonts w:ascii="Calibri" w:hAnsi="Calibri"/>
            <w:sz w:val="22"/>
            <w:szCs w:val="22"/>
            <w:lang w:val="en-US" w:eastAsia="es-ES"/>
            <w:rPrChange w:id="550" w:author="Jesus de Gregorio" w:date="2019-10-14T13:08:00Z">
              <w:rPr>
                <w:rFonts w:ascii="Calibri" w:hAnsi="Calibri"/>
                <w:sz w:val="22"/>
                <w:szCs w:val="22"/>
                <w:lang w:val="es-ES" w:eastAsia="es-ES"/>
              </w:rPr>
            </w:rPrChange>
          </w:rPr>
          <w:tab/>
        </w:r>
        <w:r>
          <w:t>General</w:t>
        </w:r>
        <w:r>
          <w:tab/>
        </w:r>
        <w:r>
          <w:fldChar w:fldCharType="begin"/>
        </w:r>
        <w:r>
          <w:instrText xml:space="preserve"> PAGEREF _Toc21951065 \h </w:instrText>
        </w:r>
      </w:ins>
      <w:r>
        <w:fldChar w:fldCharType="separate"/>
      </w:r>
      <w:ins w:id="551" w:author="Jesus de Gregorio" w:date="2019-10-14T13:07:00Z">
        <w:r>
          <w:t>20</w:t>
        </w:r>
        <w:r>
          <w:fldChar w:fldCharType="end"/>
        </w:r>
      </w:ins>
    </w:p>
    <w:p w:rsidR="00463686" w:rsidRPr="007C65F2" w:rsidRDefault="00463686">
      <w:pPr>
        <w:pStyle w:val="TOC4"/>
        <w:rPr>
          <w:ins w:id="552" w:author="Jesus de Gregorio" w:date="2019-10-14T13:07:00Z"/>
          <w:rFonts w:ascii="Calibri" w:hAnsi="Calibri"/>
          <w:sz w:val="22"/>
          <w:szCs w:val="22"/>
          <w:lang w:val="en-US" w:eastAsia="es-ES"/>
          <w:rPrChange w:id="553" w:author="Jesus de Gregorio" w:date="2019-10-14T13:08:00Z">
            <w:rPr>
              <w:ins w:id="554" w:author="Jesus de Gregorio" w:date="2019-10-14T13:07:00Z"/>
              <w:rFonts w:ascii="Calibri" w:hAnsi="Calibri"/>
              <w:sz w:val="22"/>
              <w:szCs w:val="22"/>
              <w:lang w:val="es-ES" w:eastAsia="es-ES"/>
            </w:rPr>
          </w:rPrChange>
        </w:rPr>
      </w:pPr>
      <w:ins w:id="555" w:author="Jesus de Gregorio" w:date="2019-10-14T13:07:00Z">
        <w:r>
          <w:t>6.2.7.2</w:t>
        </w:r>
        <w:r w:rsidRPr="007C65F2">
          <w:rPr>
            <w:rFonts w:ascii="Calibri" w:hAnsi="Calibri"/>
            <w:sz w:val="22"/>
            <w:szCs w:val="22"/>
            <w:lang w:val="en-US" w:eastAsia="es-ES"/>
            <w:rPrChange w:id="556" w:author="Jesus de Gregorio" w:date="2019-10-14T13:08:00Z">
              <w:rPr>
                <w:rFonts w:ascii="Calibri" w:hAnsi="Calibri"/>
                <w:sz w:val="22"/>
                <w:szCs w:val="22"/>
                <w:lang w:val="es-ES" w:eastAsia="es-ES"/>
              </w:rPr>
            </w:rPrChange>
          </w:rPr>
          <w:tab/>
        </w:r>
        <w:r>
          <w:t>Protocol Errors</w:t>
        </w:r>
        <w:r>
          <w:tab/>
        </w:r>
        <w:r>
          <w:fldChar w:fldCharType="begin"/>
        </w:r>
        <w:r>
          <w:instrText xml:space="preserve"> PAGEREF _Toc21951066 \h </w:instrText>
        </w:r>
      </w:ins>
      <w:r>
        <w:fldChar w:fldCharType="separate"/>
      </w:r>
      <w:ins w:id="557" w:author="Jesus de Gregorio" w:date="2019-10-14T13:07:00Z">
        <w:r>
          <w:t>20</w:t>
        </w:r>
        <w:r>
          <w:fldChar w:fldCharType="end"/>
        </w:r>
      </w:ins>
    </w:p>
    <w:p w:rsidR="00463686" w:rsidRPr="007C65F2" w:rsidRDefault="00463686">
      <w:pPr>
        <w:pStyle w:val="TOC4"/>
        <w:rPr>
          <w:ins w:id="558" w:author="Jesus de Gregorio" w:date="2019-10-14T13:07:00Z"/>
          <w:rFonts w:ascii="Calibri" w:hAnsi="Calibri"/>
          <w:sz w:val="22"/>
          <w:szCs w:val="22"/>
          <w:lang w:val="en-US" w:eastAsia="es-ES"/>
          <w:rPrChange w:id="559" w:author="Jesus de Gregorio" w:date="2019-10-14T13:08:00Z">
            <w:rPr>
              <w:ins w:id="560" w:author="Jesus de Gregorio" w:date="2019-10-14T13:07:00Z"/>
              <w:rFonts w:ascii="Calibri" w:hAnsi="Calibri"/>
              <w:sz w:val="22"/>
              <w:szCs w:val="22"/>
              <w:lang w:val="es-ES" w:eastAsia="es-ES"/>
            </w:rPr>
          </w:rPrChange>
        </w:rPr>
      </w:pPr>
      <w:ins w:id="561" w:author="Jesus de Gregorio" w:date="2019-10-14T13:07:00Z">
        <w:r>
          <w:t>6.2.7.3</w:t>
        </w:r>
        <w:r w:rsidRPr="007C65F2">
          <w:rPr>
            <w:rFonts w:ascii="Calibri" w:hAnsi="Calibri"/>
            <w:sz w:val="22"/>
            <w:szCs w:val="22"/>
            <w:lang w:val="en-US" w:eastAsia="es-ES"/>
            <w:rPrChange w:id="562" w:author="Jesus de Gregorio" w:date="2019-10-14T13:08:00Z">
              <w:rPr>
                <w:rFonts w:ascii="Calibri" w:hAnsi="Calibri"/>
                <w:sz w:val="22"/>
                <w:szCs w:val="22"/>
                <w:lang w:val="es-ES" w:eastAsia="es-ES"/>
              </w:rPr>
            </w:rPrChange>
          </w:rPr>
          <w:tab/>
        </w:r>
        <w:r>
          <w:t>Application Errors</w:t>
        </w:r>
        <w:r>
          <w:tab/>
        </w:r>
        <w:r>
          <w:fldChar w:fldCharType="begin"/>
        </w:r>
        <w:r>
          <w:instrText xml:space="preserve"> PAGEREF _Toc21951067 \h </w:instrText>
        </w:r>
      </w:ins>
      <w:r>
        <w:fldChar w:fldCharType="separate"/>
      </w:r>
      <w:ins w:id="563" w:author="Jesus de Gregorio" w:date="2019-10-14T13:07:00Z">
        <w:r>
          <w:t>21</w:t>
        </w:r>
        <w:r>
          <w:fldChar w:fldCharType="end"/>
        </w:r>
      </w:ins>
    </w:p>
    <w:p w:rsidR="00463686" w:rsidRPr="007C65F2" w:rsidRDefault="00463686">
      <w:pPr>
        <w:pStyle w:val="TOC3"/>
        <w:rPr>
          <w:ins w:id="564" w:author="Jesus de Gregorio" w:date="2019-10-14T13:07:00Z"/>
          <w:rFonts w:ascii="Calibri" w:hAnsi="Calibri"/>
          <w:sz w:val="22"/>
          <w:szCs w:val="22"/>
          <w:lang w:val="en-US" w:eastAsia="es-ES"/>
          <w:rPrChange w:id="565" w:author="Jesus de Gregorio" w:date="2019-10-14T13:08:00Z">
            <w:rPr>
              <w:ins w:id="566" w:author="Jesus de Gregorio" w:date="2019-10-14T13:07:00Z"/>
              <w:rFonts w:ascii="Calibri" w:hAnsi="Calibri"/>
              <w:sz w:val="22"/>
              <w:szCs w:val="22"/>
              <w:lang w:val="es-ES" w:eastAsia="es-ES"/>
            </w:rPr>
          </w:rPrChange>
        </w:rPr>
      </w:pPr>
      <w:ins w:id="567" w:author="Jesus de Gregorio" w:date="2019-10-14T13:07:00Z">
        <w:r>
          <w:t>6.2.8</w:t>
        </w:r>
        <w:r w:rsidRPr="007C65F2">
          <w:rPr>
            <w:rFonts w:ascii="Calibri" w:hAnsi="Calibri"/>
            <w:sz w:val="22"/>
            <w:szCs w:val="22"/>
            <w:lang w:val="en-US" w:eastAsia="es-ES"/>
            <w:rPrChange w:id="568" w:author="Jesus de Gregorio" w:date="2019-10-14T13:08:00Z">
              <w:rPr>
                <w:rFonts w:ascii="Calibri" w:hAnsi="Calibri"/>
                <w:sz w:val="22"/>
                <w:szCs w:val="22"/>
                <w:lang w:val="es-ES" w:eastAsia="es-ES"/>
              </w:rPr>
            </w:rPrChange>
          </w:rPr>
          <w:tab/>
        </w:r>
        <w:r>
          <w:t>Feature Negotiation</w:t>
        </w:r>
        <w:r>
          <w:tab/>
        </w:r>
        <w:r>
          <w:fldChar w:fldCharType="begin"/>
        </w:r>
        <w:r>
          <w:instrText xml:space="preserve"> PAGEREF _Toc21951068 \h </w:instrText>
        </w:r>
      </w:ins>
      <w:r>
        <w:fldChar w:fldCharType="separate"/>
      </w:r>
      <w:ins w:id="569" w:author="Jesus de Gregorio" w:date="2019-10-14T13:07:00Z">
        <w:r>
          <w:t>21</w:t>
        </w:r>
        <w:r>
          <w:fldChar w:fldCharType="end"/>
        </w:r>
      </w:ins>
    </w:p>
    <w:p w:rsidR="00463686" w:rsidRPr="007C65F2" w:rsidRDefault="00463686">
      <w:pPr>
        <w:pStyle w:val="TOC8"/>
        <w:rPr>
          <w:ins w:id="570" w:author="Jesus de Gregorio" w:date="2019-10-14T13:07:00Z"/>
          <w:rFonts w:ascii="Calibri" w:hAnsi="Calibri"/>
          <w:b w:val="0"/>
          <w:szCs w:val="22"/>
          <w:lang w:val="en-US" w:eastAsia="es-ES"/>
          <w:rPrChange w:id="571" w:author="Jesus de Gregorio" w:date="2019-10-14T13:08:00Z">
            <w:rPr>
              <w:ins w:id="572" w:author="Jesus de Gregorio" w:date="2019-10-14T13:07:00Z"/>
              <w:rFonts w:ascii="Calibri" w:hAnsi="Calibri"/>
              <w:b w:val="0"/>
              <w:szCs w:val="22"/>
              <w:lang w:val="es-ES" w:eastAsia="es-ES"/>
            </w:rPr>
          </w:rPrChange>
        </w:rPr>
      </w:pPr>
      <w:ins w:id="573" w:author="Jesus de Gregorio" w:date="2019-10-14T13:07:00Z">
        <w:r>
          <w:lastRenderedPageBreak/>
          <w:t>Annex A (normative): OpenAPI specification</w:t>
        </w:r>
        <w:r>
          <w:tab/>
        </w:r>
        <w:r>
          <w:fldChar w:fldCharType="begin"/>
        </w:r>
        <w:r>
          <w:instrText xml:space="preserve"> PAGEREF _Toc21951069 \h </w:instrText>
        </w:r>
      </w:ins>
      <w:r>
        <w:fldChar w:fldCharType="separate"/>
      </w:r>
      <w:ins w:id="574" w:author="Jesus de Gregorio" w:date="2019-10-14T13:07:00Z">
        <w:r>
          <w:t>22</w:t>
        </w:r>
        <w:r>
          <w:fldChar w:fldCharType="end"/>
        </w:r>
      </w:ins>
    </w:p>
    <w:p w:rsidR="00463686" w:rsidRPr="007C65F2" w:rsidRDefault="00463686">
      <w:pPr>
        <w:pStyle w:val="TOC1"/>
        <w:rPr>
          <w:ins w:id="575" w:author="Jesus de Gregorio" w:date="2019-10-14T13:07:00Z"/>
          <w:rFonts w:ascii="Calibri" w:hAnsi="Calibri"/>
          <w:szCs w:val="22"/>
          <w:lang w:val="en-US" w:eastAsia="es-ES"/>
          <w:rPrChange w:id="576" w:author="Jesus de Gregorio" w:date="2019-10-14T13:08:00Z">
            <w:rPr>
              <w:ins w:id="577" w:author="Jesus de Gregorio" w:date="2019-10-14T13:07:00Z"/>
              <w:rFonts w:ascii="Calibri" w:hAnsi="Calibri"/>
              <w:szCs w:val="22"/>
              <w:lang w:val="es-ES" w:eastAsia="es-ES"/>
            </w:rPr>
          </w:rPrChange>
        </w:rPr>
      </w:pPr>
      <w:ins w:id="578" w:author="Jesus de Gregorio" w:date="2019-10-14T13:07:00Z">
        <w:r>
          <w:t>A.1</w:t>
        </w:r>
        <w:r w:rsidRPr="007C65F2">
          <w:rPr>
            <w:rFonts w:ascii="Calibri" w:hAnsi="Calibri"/>
            <w:szCs w:val="22"/>
            <w:lang w:val="en-US" w:eastAsia="es-ES"/>
            <w:rPrChange w:id="579" w:author="Jesus de Gregorio" w:date="2019-10-14T13:08:00Z">
              <w:rPr>
                <w:rFonts w:ascii="Calibri" w:hAnsi="Calibri"/>
                <w:szCs w:val="22"/>
                <w:lang w:val="es-ES" w:eastAsia="es-ES"/>
              </w:rPr>
            </w:rPrChange>
          </w:rPr>
          <w:tab/>
        </w:r>
        <w:r>
          <w:t>General</w:t>
        </w:r>
        <w:r>
          <w:tab/>
        </w:r>
        <w:r>
          <w:fldChar w:fldCharType="begin"/>
        </w:r>
        <w:r>
          <w:instrText xml:space="preserve"> PAGEREF _Toc21951070 \h </w:instrText>
        </w:r>
      </w:ins>
      <w:r>
        <w:fldChar w:fldCharType="separate"/>
      </w:r>
      <w:ins w:id="580" w:author="Jesus de Gregorio" w:date="2019-10-14T13:07:00Z">
        <w:r>
          <w:t>22</w:t>
        </w:r>
        <w:r>
          <w:fldChar w:fldCharType="end"/>
        </w:r>
      </w:ins>
    </w:p>
    <w:p w:rsidR="00463686" w:rsidRPr="007C65F2" w:rsidRDefault="00463686">
      <w:pPr>
        <w:pStyle w:val="TOC1"/>
        <w:rPr>
          <w:ins w:id="581" w:author="Jesus de Gregorio" w:date="2019-10-14T13:07:00Z"/>
          <w:rFonts w:ascii="Calibri" w:hAnsi="Calibri"/>
          <w:szCs w:val="22"/>
          <w:lang w:val="en-US" w:eastAsia="es-ES"/>
          <w:rPrChange w:id="582" w:author="Jesus de Gregorio" w:date="2019-10-14T13:08:00Z">
            <w:rPr>
              <w:ins w:id="583" w:author="Jesus de Gregorio" w:date="2019-10-14T13:07:00Z"/>
              <w:rFonts w:ascii="Calibri" w:hAnsi="Calibri"/>
              <w:szCs w:val="22"/>
              <w:lang w:val="es-ES" w:eastAsia="es-ES"/>
            </w:rPr>
          </w:rPrChange>
        </w:rPr>
      </w:pPr>
      <w:ins w:id="584" w:author="Jesus de Gregorio" w:date="2019-10-14T13:07:00Z">
        <w:r>
          <w:t>A.2</w:t>
        </w:r>
        <w:r w:rsidRPr="007C65F2">
          <w:rPr>
            <w:rFonts w:ascii="Calibri" w:hAnsi="Calibri"/>
            <w:szCs w:val="22"/>
            <w:lang w:val="en-US" w:eastAsia="es-ES"/>
            <w:rPrChange w:id="585" w:author="Jesus de Gregorio" w:date="2019-10-14T13:08:00Z">
              <w:rPr>
                <w:rFonts w:ascii="Calibri" w:hAnsi="Calibri"/>
                <w:szCs w:val="22"/>
                <w:lang w:val="es-ES" w:eastAsia="es-ES"/>
              </w:rPr>
            </w:rPrChange>
          </w:rPr>
          <w:tab/>
        </w:r>
        <w:r>
          <w:t>Nhss_UEAuthentication API</w:t>
        </w:r>
        <w:r>
          <w:tab/>
        </w:r>
        <w:r>
          <w:fldChar w:fldCharType="begin"/>
        </w:r>
        <w:r>
          <w:instrText xml:space="preserve"> PAGEREF _Toc21951071 \h </w:instrText>
        </w:r>
      </w:ins>
      <w:r>
        <w:fldChar w:fldCharType="separate"/>
      </w:r>
      <w:ins w:id="586" w:author="Jesus de Gregorio" w:date="2019-10-14T13:07:00Z">
        <w:r>
          <w:t>22</w:t>
        </w:r>
        <w:r>
          <w:fldChar w:fldCharType="end"/>
        </w:r>
      </w:ins>
    </w:p>
    <w:p w:rsidR="00463686" w:rsidRPr="007C65F2" w:rsidRDefault="00463686">
      <w:pPr>
        <w:pStyle w:val="TOC1"/>
        <w:rPr>
          <w:ins w:id="587" w:author="Jesus de Gregorio" w:date="2019-10-14T13:07:00Z"/>
          <w:rFonts w:ascii="Calibri" w:hAnsi="Calibri"/>
          <w:szCs w:val="22"/>
          <w:lang w:val="en-US" w:eastAsia="es-ES"/>
          <w:rPrChange w:id="588" w:author="Jesus de Gregorio" w:date="2019-10-14T13:08:00Z">
            <w:rPr>
              <w:ins w:id="589" w:author="Jesus de Gregorio" w:date="2019-10-14T13:07:00Z"/>
              <w:rFonts w:ascii="Calibri" w:hAnsi="Calibri"/>
              <w:szCs w:val="22"/>
              <w:lang w:val="es-ES" w:eastAsia="es-ES"/>
            </w:rPr>
          </w:rPrChange>
        </w:rPr>
      </w:pPr>
      <w:ins w:id="590" w:author="Jesus de Gregorio" w:date="2019-10-14T13:07:00Z">
        <w:r>
          <w:t>A.3</w:t>
        </w:r>
        <w:r w:rsidRPr="007C65F2">
          <w:rPr>
            <w:rFonts w:ascii="Calibri" w:hAnsi="Calibri"/>
            <w:szCs w:val="22"/>
            <w:lang w:val="en-US" w:eastAsia="es-ES"/>
            <w:rPrChange w:id="591" w:author="Jesus de Gregorio" w:date="2019-10-14T13:08:00Z">
              <w:rPr>
                <w:rFonts w:ascii="Calibri" w:hAnsi="Calibri"/>
                <w:szCs w:val="22"/>
                <w:lang w:val="es-ES" w:eastAsia="es-ES"/>
              </w:rPr>
            </w:rPrChange>
          </w:rPr>
          <w:tab/>
        </w:r>
        <w:r>
          <w:t>Nhss_SubscriberDataManagement API</w:t>
        </w:r>
        <w:r>
          <w:tab/>
        </w:r>
        <w:r>
          <w:fldChar w:fldCharType="begin"/>
        </w:r>
        <w:r>
          <w:instrText xml:space="preserve"> PAGEREF _Toc21951072 \h </w:instrText>
        </w:r>
      </w:ins>
      <w:r>
        <w:fldChar w:fldCharType="separate"/>
      </w:r>
      <w:ins w:id="592" w:author="Jesus de Gregorio" w:date="2019-10-14T13:07:00Z">
        <w:r>
          <w:t>23</w:t>
        </w:r>
        <w:r>
          <w:fldChar w:fldCharType="end"/>
        </w:r>
      </w:ins>
    </w:p>
    <w:p w:rsidR="00463686" w:rsidRPr="007C65F2" w:rsidRDefault="00463686">
      <w:pPr>
        <w:pStyle w:val="TOC8"/>
        <w:rPr>
          <w:ins w:id="593" w:author="Jesus de Gregorio" w:date="2019-10-14T13:07:00Z"/>
          <w:rFonts w:ascii="Calibri" w:hAnsi="Calibri"/>
          <w:b w:val="0"/>
          <w:szCs w:val="22"/>
          <w:lang w:val="en-US" w:eastAsia="es-ES"/>
          <w:rPrChange w:id="594" w:author="Jesus de Gregorio" w:date="2019-10-14T13:08:00Z">
            <w:rPr>
              <w:ins w:id="595" w:author="Jesus de Gregorio" w:date="2019-10-14T13:07:00Z"/>
              <w:rFonts w:ascii="Calibri" w:hAnsi="Calibri"/>
              <w:b w:val="0"/>
              <w:szCs w:val="22"/>
              <w:lang w:val="es-ES" w:eastAsia="es-ES"/>
            </w:rPr>
          </w:rPrChange>
        </w:rPr>
      </w:pPr>
      <w:ins w:id="596" w:author="Jesus de Gregorio" w:date="2019-10-14T13:07:00Z">
        <w:r>
          <w:t>Annex B (informative): Withdrawn API versions</w:t>
        </w:r>
        <w:r>
          <w:tab/>
        </w:r>
        <w:r>
          <w:fldChar w:fldCharType="begin"/>
        </w:r>
        <w:r>
          <w:instrText xml:space="preserve"> PAGEREF _Toc21951073 \h </w:instrText>
        </w:r>
      </w:ins>
      <w:r>
        <w:fldChar w:fldCharType="separate"/>
      </w:r>
      <w:ins w:id="597" w:author="Jesus de Gregorio" w:date="2019-10-14T13:07:00Z">
        <w:r>
          <w:t>25</w:t>
        </w:r>
        <w:r>
          <w:fldChar w:fldCharType="end"/>
        </w:r>
      </w:ins>
    </w:p>
    <w:p w:rsidR="00463686" w:rsidRPr="007C65F2" w:rsidRDefault="00463686">
      <w:pPr>
        <w:pStyle w:val="TOC1"/>
        <w:rPr>
          <w:ins w:id="598" w:author="Jesus de Gregorio" w:date="2019-10-14T13:07:00Z"/>
          <w:rFonts w:ascii="Calibri" w:hAnsi="Calibri"/>
          <w:szCs w:val="22"/>
          <w:lang w:val="en-US" w:eastAsia="es-ES"/>
          <w:rPrChange w:id="599" w:author="Jesus de Gregorio" w:date="2019-10-14T13:08:00Z">
            <w:rPr>
              <w:ins w:id="600" w:author="Jesus de Gregorio" w:date="2019-10-14T13:07:00Z"/>
              <w:rFonts w:ascii="Calibri" w:hAnsi="Calibri"/>
              <w:szCs w:val="22"/>
              <w:lang w:val="es-ES" w:eastAsia="es-ES"/>
            </w:rPr>
          </w:rPrChange>
        </w:rPr>
      </w:pPr>
      <w:ins w:id="601" w:author="Jesus de Gregorio" w:date="2019-10-14T13:07:00Z">
        <w:r>
          <w:t>B.1</w:t>
        </w:r>
        <w:r w:rsidRPr="007C65F2">
          <w:rPr>
            <w:rFonts w:ascii="Calibri" w:hAnsi="Calibri"/>
            <w:szCs w:val="22"/>
            <w:lang w:val="en-US" w:eastAsia="es-ES"/>
            <w:rPrChange w:id="602" w:author="Jesus de Gregorio" w:date="2019-10-14T13:08:00Z">
              <w:rPr>
                <w:rFonts w:ascii="Calibri" w:hAnsi="Calibri"/>
                <w:szCs w:val="22"/>
                <w:lang w:val="es-ES" w:eastAsia="es-ES"/>
              </w:rPr>
            </w:rPrChange>
          </w:rPr>
          <w:tab/>
        </w:r>
        <w:r>
          <w:t>General</w:t>
        </w:r>
        <w:r>
          <w:tab/>
        </w:r>
        <w:r>
          <w:fldChar w:fldCharType="begin"/>
        </w:r>
        <w:r>
          <w:instrText xml:space="preserve"> PAGEREF _Toc21951074 \h </w:instrText>
        </w:r>
      </w:ins>
      <w:r>
        <w:fldChar w:fldCharType="separate"/>
      </w:r>
      <w:ins w:id="603" w:author="Jesus de Gregorio" w:date="2019-10-14T13:07:00Z">
        <w:r>
          <w:t>25</w:t>
        </w:r>
        <w:r>
          <w:fldChar w:fldCharType="end"/>
        </w:r>
      </w:ins>
    </w:p>
    <w:p w:rsidR="00463686" w:rsidRPr="007C65F2" w:rsidRDefault="00463686">
      <w:pPr>
        <w:pStyle w:val="TOC1"/>
        <w:rPr>
          <w:ins w:id="604" w:author="Jesus de Gregorio" w:date="2019-10-14T13:07:00Z"/>
          <w:rFonts w:ascii="Calibri" w:hAnsi="Calibri"/>
          <w:szCs w:val="22"/>
          <w:lang w:val="en-US" w:eastAsia="es-ES"/>
          <w:rPrChange w:id="605" w:author="Jesus de Gregorio" w:date="2019-10-14T13:08:00Z">
            <w:rPr>
              <w:ins w:id="606" w:author="Jesus de Gregorio" w:date="2019-10-14T13:07:00Z"/>
              <w:rFonts w:ascii="Calibri" w:hAnsi="Calibri"/>
              <w:szCs w:val="22"/>
              <w:lang w:val="es-ES" w:eastAsia="es-ES"/>
            </w:rPr>
          </w:rPrChange>
        </w:rPr>
      </w:pPr>
      <w:ins w:id="607" w:author="Jesus de Gregorio" w:date="2019-10-14T13:07:00Z">
        <w:r>
          <w:t>B.2</w:t>
        </w:r>
        <w:r w:rsidRPr="007C65F2">
          <w:rPr>
            <w:rFonts w:ascii="Calibri" w:hAnsi="Calibri"/>
            <w:szCs w:val="22"/>
            <w:lang w:val="en-US" w:eastAsia="es-ES"/>
            <w:rPrChange w:id="608" w:author="Jesus de Gregorio" w:date="2019-10-14T13:08:00Z">
              <w:rPr>
                <w:rFonts w:ascii="Calibri" w:hAnsi="Calibri"/>
                <w:szCs w:val="22"/>
                <w:lang w:val="es-ES" w:eastAsia="es-ES"/>
              </w:rPr>
            </w:rPrChange>
          </w:rPr>
          <w:tab/>
        </w:r>
        <w:r>
          <w:t>&lt;Service 1&gt; API</w:t>
        </w:r>
        <w:r>
          <w:tab/>
        </w:r>
        <w:r>
          <w:fldChar w:fldCharType="begin"/>
        </w:r>
        <w:r>
          <w:instrText xml:space="preserve"> PAGEREF _Toc21951075 \h </w:instrText>
        </w:r>
      </w:ins>
      <w:r>
        <w:fldChar w:fldCharType="separate"/>
      </w:r>
      <w:ins w:id="609" w:author="Jesus de Gregorio" w:date="2019-10-14T13:07:00Z">
        <w:r>
          <w:t>25</w:t>
        </w:r>
        <w:r>
          <w:fldChar w:fldCharType="end"/>
        </w:r>
      </w:ins>
    </w:p>
    <w:p w:rsidR="00463686" w:rsidRPr="007C65F2" w:rsidRDefault="00463686">
      <w:pPr>
        <w:pStyle w:val="TOC1"/>
        <w:rPr>
          <w:ins w:id="610" w:author="Jesus de Gregorio" w:date="2019-10-14T13:07:00Z"/>
          <w:rFonts w:ascii="Calibri" w:hAnsi="Calibri"/>
          <w:szCs w:val="22"/>
          <w:lang w:val="en-US" w:eastAsia="es-ES"/>
          <w:rPrChange w:id="611" w:author="Jesus de Gregorio" w:date="2019-10-14T13:08:00Z">
            <w:rPr>
              <w:ins w:id="612" w:author="Jesus de Gregorio" w:date="2019-10-14T13:07:00Z"/>
              <w:rFonts w:ascii="Calibri" w:hAnsi="Calibri"/>
              <w:szCs w:val="22"/>
              <w:lang w:val="es-ES" w:eastAsia="es-ES"/>
            </w:rPr>
          </w:rPrChange>
        </w:rPr>
      </w:pPr>
      <w:ins w:id="613" w:author="Jesus de Gregorio" w:date="2019-10-14T13:07:00Z">
        <w:r>
          <w:t>B.3</w:t>
        </w:r>
        <w:r w:rsidRPr="007C65F2">
          <w:rPr>
            <w:rFonts w:ascii="Calibri" w:hAnsi="Calibri"/>
            <w:szCs w:val="22"/>
            <w:lang w:val="en-US" w:eastAsia="es-ES"/>
            <w:rPrChange w:id="614" w:author="Jesus de Gregorio" w:date="2019-10-14T13:08:00Z">
              <w:rPr>
                <w:rFonts w:ascii="Calibri" w:hAnsi="Calibri"/>
                <w:szCs w:val="22"/>
                <w:lang w:val="es-ES" w:eastAsia="es-ES"/>
              </w:rPr>
            </w:rPrChange>
          </w:rPr>
          <w:tab/>
        </w:r>
        <w:r>
          <w:t>&lt;Service 2&gt; API</w:t>
        </w:r>
        <w:r>
          <w:tab/>
        </w:r>
        <w:r>
          <w:fldChar w:fldCharType="begin"/>
        </w:r>
        <w:r>
          <w:instrText xml:space="preserve"> PAGEREF _Toc21951076 \h </w:instrText>
        </w:r>
      </w:ins>
      <w:r>
        <w:fldChar w:fldCharType="separate"/>
      </w:r>
      <w:ins w:id="615" w:author="Jesus de Gregorio" w:date="2019-10-14T13:07:00Z">
        <w:r>
          <w:t>25</w:t>
        </w:r>
        <w:r>
          <w:fldChar w:fldCharType="end"/>
        </w:r>
      </w:ins>
    </w:p>
    <w:p w:rsidR="00463686" w:rsidRPr="007C65F2" w:rsidRDefault="00463686">
      <w:pPr>
        <w:pStyle w:val="TOC8"/>
        <w:rPr>
          <w:ins w:id="616" w:author="Jesus de Gregorio" w:date="2019-10-14T13:07:00Z"/>
          <w:rFonts w:ascii="Calibri" w:hAnsi="Calibri"/>
          <w:b w:val="0"/>
          <w:szCs w:val="22"/>
          <w:lang w:val="en-US" w:eastAsia="es-ES"/>
          <w:rPrChange w:id="617" w:author="Jesus de Gregorio" w:date="2019-10-14T13:08:00Z">
            <w:rPr>
              <w:ins w:id="618" w:author="Jesus de Gregorio" w:date="2019-10-14T13:07:00Z"/>
              <w:rFonts w:ascii="Calibri" w:hAnsi="Calibri"/>
              <w:b w:val="0"/>
              <w:szCs w:val="22"/>
              <w:lang w:val="es-ES" w:eastAsia="es-ES"/>
            </w:rPr>
          </w:rPrChange>
        </w:rPr>
      </w:pPr>
      <w:ins w:id="619" w:author="Jesus de Gregorio" w:date="2019-10-14T13:07:00Z">
        <w:r>
          <w:t>Annex C (informative): Change history</w:t>
        </w:r>
        <w:r>
          <w:tab/>
        </w:r>
        <w:r>
          <w:fldChar w:fldCharType="begin"/>
        </w:r>
        <w:r>
          <w:instrText xml:space="preserve"> PAGEREF _Toc21951077 \h </w:instrText>
        </w:r>
      </w:ins>
      <w:r>
        <w:fldChar w:fldCharType="separate"/>
      </w:r>
      <w:ins w:id="620" w:author="Jesus de Gregorio" w:date="2019-10-14T13:07:00Z">
        <w:r>
          <w:t>25</w:t>
        </w:r>
        <w:r>
          <w:fldChar w:fldCharType="end"/>
        </w:r>
      </w:ins>
    </w:p>
    <w:p w:rsidR="00B343C9" w:rsidRPr="00F15548" w:rsidDel="00603B15" w:rsidRDefault="00B343C9">
      <w:pPr>
        <w:pStyle w:val="TOC1"/>
        <w:rPr>
          <w:del w:id="621" w:author="Jesus de Gregorio" w:date="2019-10-14T12:59:00Z"/>
          <w:rFonts w:ascii="Calibri" w:hAnsi="Calibri"/>
          <w:szCs w:val="22"/>
          <w:lang w:eastAsia="en-GB"/>
        </w:rPr>
      </w:pPr>
      <w:del w:id="622" w:author="Jesus de Gregorio" w:date="2019-10-14T12:59:00Z">
        <w:r w:rsidDel="00603B15">
          <w:delText>Foreword</w:delText>
        </w:r>
        <w:r w:rsidDel="00603B15">
          <w:tab/>
          <w:delText>5</w:delText>
        </w:r>
      </w:del>
    </w:p>
    <w:p w:rsidR="00B343C9" w:rsidRPr="00F15548" w:rsidDel="00603B15" w:rsidRDefault="00B343C9">
      <w:pPr>
        <w:pStyle w:val="TOC1"/>
        <w:rPr>
          <w:del w:id="623" w:author="Jesus de Gregorio" w:date="2019-10-14T12:59:00Z"/>
          <w:rFonts w:ascii="Calibri" w:hAnsi="Calibri"/>
          <w:szCs w:val="22"/>
          <w:lang w:eastAsia="en-GB"/>
        </w:rPr>
      </w:pPr>
      <w:del w:id="624" w:author="Jesus de Gregorio" w:date="2019-10-14T12:59:00Z">
        <w:r w:rsidDel="00603B15">
          <w:delText>Introduction</w:delText>
        </w:r>
        <w:r w:rsidDel="00603B15">
          <w:tab/>
          <w:delText>6</w:delText>
        </w:r>
      </w:del>
    </w:p>
    <w:p w:rsidR="00B343C9" w:rsidRPr="00F15548" w:rsidDel="00603B15" w:rsidRDefault="00B343C9">
      <w:pPr>
        <w:pStyle w:val="TOC1"/>
        <w:rPr>
          <w:del w:id="625" w:author="Jesus de Gregorio" w:date="2019-10-14T12:59:00Z"/>
          <w:rFonts w:ascii="Calibri" w:hAnsi="Calibri"/>
          <w:szCs w:val="22"/>
          <w:lang w:eastAsia="en-GB"/>
        </w:rPr>
      </w:pPr>
      <w:del w:id="626" w:author="Jesus de Gregorio" w:date="2019-10-14T12:59:00Z">
        <w:r w:rsidDel="00603B15">
          <w:delText>1</w:delText>
        </w:r>
        <w:r w:rsidRPr="00F15548" w:rsidDel="00603B15">
          <w:rPr>
            <w:rFonts w:ascii="Calibri" w:hAnsi="Calibri"/>
            <w:szCs w:val="22"/>
            <w:lang w:eastAsia="en-GB"/>
          </w:rPr>
          <w:tab/>
        </w:r>
        <w:r w:rsidDel="00603B15">
          <w:delText>Scope</w:delText>
        </w:r>
        <w:r w:rsidDel="00603B15">
          <w:tab/>
          <w:delText>7</w:delText>
        </w:r>
      </w:del>
    </w:p>
    <w:p w:rsidR="00B343C9" w:rsidRPr="00F15548" w:rsidDel="00603B15" w:rsidRDefault="00B343C9">
      <w:pPr>
        <w:pStyle w:val="TOC1"/>
        <w:rPr>
          <w:del w:id="627" w:author="Jesus de Gregorio" w:date="2019-10-14T12:59:00Z"/>
          <w:rFonts w:ascii="Calibri" w:hAnsi="Calibri"/>
          <w:szCs w:val="22"/>
          <w:lang w:eastAsia="en-GB"/>
        </w:rPr>
      </w:pPr>
      <w:del w:id="628" w:author="Jesus de Gregorio" w:date="2019-10-14T12:59:00Z">
        <w:r w:rsidDel="00603B15">
          <w:delText>2</w:delText>
        </w:r>
        <w:r w:rsidRPr="00F15548" w:rsidDel="00603B15">
          <w:rPr>
            <w:rFonts w:ascii="Calibri" w:hAnsi="Calibri"/>
            <w:szCs w:val="22"/>
            <w:lang w:eastAsia="en-GB"/>
          </w:rPr>
          <w:tab/>
        </w:r>
        <w:r w:rsidDel="00603B15">
          <w:delText>References</w:delText>
        </w:r>
        <w:r w:rsidDel="00603B15">
          <w:tab/>
          <w:delText>7</w:delText>
        </w:r>
      </w:del>
    </w:p>
    <w:p w:rsidR="00B343C9" w:rsidRPr="00F15548" w:rsidDel="00603B15" w:rsidRDefault="00B343C9">
      <w:pPr>
        <w:pStyle w:val="TOC1"/>
        <w:rPr>
          <w:del w:id="629" w:author="Jesus de Gregorio" w:date="2019-10-14T12:59:00Z"/>
          <w:rFonts w:ascii="Calibri" w:hAnsi="Calibri"/>
          <w:szCs w:val="22"/>
          <w:lang w:eastAsia="en-GB"/>
        </w:rPr>
      </w:pPr>
      <w:del w:id="630" w:author="Jesus de Gregorio" w:date="2019-10-14T12:59:00Z">
        <w:r w:rsidDel="00603B15">
          <w:delText>3</w:delText>
        </w:r>
        <w:r w:rsidRPr="00F15548" w:rsidDel="00603B15">
          <w:rPr>
            <w:rFonts w:ascii="Calibri" w:hAnsi="Calibri"/>
            <w:szCs w:val="22"/>
            <w:lang w:eastAsia="en-GB"/>
          </w:rPr>
          <w:tab/>
        </w:r>
        <w:r w:rsidDel="00603B15">
          <w:delText>Definitions of terms, symbols and abbreviations</w:delText>
        </w:r>
        <w:r w:rsidDel="00603B15">
          <w:tab/>
          <w:delText>8</w:delText>
        </w:r>
      </w:del>
    </w:p>
    <w:p w:rsidR="00B343C9" w:rsidRPr="00F15548" w:rsidDel="00603B15" w:rsidRDefault="00B343C9">
      <w:pPr>
        <w:pStyle w:val="TOC2"/>
        <w:rPr>
          <w:del w:id="631" w:author="Jesus de Gregorio" w:date="2019-10-14T12:59:00Z"/>
          <w:rFonts w:ascii="Calibri" w:hAnsi="Calibri"/>
          <w:sz w:val="22"/>
          <w:szCs w:val="22"/>
          <w:lang w:eastAsia="en-GB"/>
        </w:rPr>
      </w:pPr>
      <w:del w:id="632" w:author="Jesus de Gregorio" w:date="2019-10-14T12:59:00Z">
        <w:r w:rsidDel="00603B15">
          <w:delText>3.1</w:delText>
        </w:r>
        <w:r w:rsidRPr="00F15548" w:rsidDel="00603B15">
          <w:rPr>
            <w:rFonts w:ascii="Calibri" w:hAnsi="Calibri"/>
            <w:sz w:val="22"/>
            <w:szCs w:val="22"/>
            <w:lang w:eastAsia="en-GB"/>
          </w:rPr>
          <w:tab/>
        </w:r>
        <w:r w:rsidDel="00603B15">
          <w:delText>Terms</w:delText>
        </w:r>
        <w:r w:rsidDel="00603B15">
          <w:tab/>
          <w:delText>8</w:delText>
        </w:r>
      </w:del>
    </w:p>
    <w:p w:rsidR="00B343C9" w:rsidRPr="00F15548" w:rsidDel="00603B15" w:rsidRDefault="00B343C9">
      <w:pPr>
        <w:pStyle w:val="TOC2"/>
        <w:rPr>
          <w:del w:id="633" w:author="Jesus de Gregorio" w:date="2019-10-14T12:59:00Z"/>
          <w:rFonts w:ascii="Calibri" w:hAnsi="Calibri"/>
          <w:sz w:val="22"/>
          <w:szCs w:val="22"/>
          <w:lang w:eastAsia="en-GB"/>
        </w:rPr>
      </w:pPr>
      <w:del w:id="634" w:author="Jesus de Gregorio" w:date="2019-10-14T12:59:00Z">
        <w:r w:rsidDel="00603B15">
          <w:delText>3.2</w:delText>
        </w:r>
        <w:r w:rsidRPr="00F15548" w:rsidDel="00603B15">
          <w:rPr>
            <w:rFonts w:ascii="Calibri" w:hAnsi="Calibri"/>
            <w:sz w:val="22"/>
            <w:szCs w:val="22"/>
            <w:lang w:eastAsia="en-GB"/>
          </w:rPr>
          <w:tab/>
        </w:r>
        <w:r w:rsidDel="00603B15">
          <w:delText>Symbols</w:delText>
        </w:r>
        <w:r w:rsidDel="00603B15">
          <w:tab/>
          <w:delText>8</w:delText>
        </w:r>
      </w:del>
    </w:p>
    <w:p w:rsidR="00B343C9" w:rsidRPr="00F15548" w:rsidDel="00603B15" w:rsidRDefault="00B343C9">
      <w:pPr>
        <w:pStyle w:val="TOC2"/>
        <w:rPr>
          <w:del w:id="635" w:author="Jesus de Gregorio" w:date="2019-10-14T12:59:00Z"/>
          <w:rFonts w:ascii="Calibri" w:hAnsi="Calibri"/>
          <w:sz w:val="22"/>
          <w:szCs w:val="22"/>
          <w:lang w:eastAsia="en-GB"/>
        </w:rPr>
      </w:pPr>
      <w:del w:id="636" w:author="Jesus de Gregorio" w:date="2019-10-14T12:59:00Z">
        <w:r w:rsidDel="00603B15">
          <w:delText>3.3</w:delText>
        </w:r>
        <w:r w:rsidRPr="00F15548" w:rsidDel="00603B15">
          <w:rPr>
            <w:rFonts w:ascii="Calibri" w:hAnsi="Calibri"/>
            <w:sz w:val="22"/>
            <w:szCs w:val="22"/>
            <w:lang w:eastAsia="en-GB"/>
          </w:rPr>
          <w:tab/>
        </w:r>
        <w:r w:rsidDel="00603B15">
          <w:delText>Abbreviations</w:delText>
        </w:r>
        <w:r w:rsidDel="00603B15">
          <w:tab/>
          <w:delText>8</w:delText>
        </w:r>
      </w:del>
    </w:p>
    <w:p w:rsidR="00B343C9" w:rsidRPr="00F15548" w:rsidDel="00603B15" w:rsidRDefault="00B343C9">
      <w:pPr>
        <w:pStyle w:val="TOC1"/>
        <w:rPr>
          <w:del w:id="637" w:author="Jesus de Gregorio" w:date="2019-10-14T12:59:00Z"/>
          <w:rFonts w:ascii="Calibri" w:hAnsi="Calibri"/>
          <w:szCs w:val="22"/>
          <w:lang w:eastAsia="en-GB"/>
        </w:rPr>
      </w:pPr>
      <w:del w:id="638" w:author="Jesus de Gregorio" w:date="2019-10-14T12:59:00Z">
        <w:r w:rsidDel="00603B15">
          <w:delText>4</w:delText>
        </w:r>
        <w:r w:rsidRPr="00F15548" w:rsidDel="00603B15">
          <w:rPr>
            <w:rFonts w:ascii="Calibri" w:hAnsi="Calibri"/>
            <w:szCs w:val="22"/>
            <w:lang w:eastAsia="en-GB"/>
          </w:rPr>
          <w:tab/>
        </w:r>
        <w:r w:rsidDel="00603B15">
          <w:delText>Overview</w:delText>
        </w:r>
        <w:r w:rsidDel="00603B15">
          <w:tab/>
          <w:delText>8</w:delText>
        </w:r>
      </w:del>
    </w:p>
    <w:p w:rsidR="00B343C9" w:rsidRPr="00F15548" w:rsidDel="00603B15" w:rsidRDefault="00B343C9">
      <w:pPr>
        <w:pStyle w:val="TOC2"/>
        <w:rPr>
          <w:del w:id="639" w:author="Jesus de Gregorio" w:date="2019-10-14T12:59:00Z"/>
          <w:rFonts w:ascii="Calibri" w:hAnsi="Calibri"/>
          <w:sz w:val="22"/>
          <w:szCs w:val="22"/>
          <w:lang w:eastAsia="en-GB"/>
        </w:rPr>
      </w:pPr>
      <w:del w:id="640" w:author="Jesus de Gregorio" w:date="2019-10-14T12:59:00Z">
        <w:r w:rsidDel="00603B15">
          <w:delText>4.1</w:delText>
        </w:r>
        <w:r w:rsidRPr="00F15548" w:rsidDel="00603B15">
          <w:rPr>
            <w:rFonts w:ascii="Calibri" w:hAnsi="Calibri"/>
            <w:sz w:val="22"/>
            <w:szCs w:val="22"/>
            <w:lang w:eastAsia="en-GB"/>
          </w:rPr>
          <w:tab/>
        </w:r>
        <w:r w:rsidDel="00603B15">
          <w:delText>Introduction</w:delText>
        </w:r>
        <w:r w:rsidDel="00603B15">
          <w:tab/>
          <w:delText>8</w:delText>
        </w:r>
      </w:del>
    </w:p>
    <w:p w:rsidR="00B343C9" w:rsidRPr="00F15548" w:rsidDel="00603B15" w:rsidRDefault="00B343C9">
      <w:pPr>
        <w:pStyle w:val="TOC1"/>
        <w:rPr>
          <w:del w:id="641" w:author="Jesus de Gregorio" w:date="2019-10-14T12:59:00Z"/>
          <w:rFonts w:ascii="Calibri" w:hAnsi="Calibri"/>
          <w:szCs w:val="22"/>
          <w:lang w:eastAsia="en-GB"/>
        </w:rPr>
      </w:pPr>
      <w:del w:id="642" w:author="Jesus de Gregorio" w:date="2019-10-14T12:59:00Z">
        <w:r w:rsidDel="00603B15">
          <w:delText>5</w:delText>
        </w:r>
        <w:r w:rsidRPr="00F15548" w:rsidDel="00603B15">
          <w:rPr>
            <w:rFonts w:ascii="Calibri" w:hAnsi="Calibri"/>
            <w:szCs w:val="22"/>
            <w:lang w:eastAsia="en-GB"/>
          </w:rPr>
          <w:tab/>
        </w:r>
        <w:r w:rsidDel="00603B15">
          <w:delText>Services offered by the HSS</w:delText>
        </w:r>
        <w:r w:rsidDel="00603B15">
          <w:tab/>
          <w:delText>9</w:delText>
        </w:r>
      </w:del>
    </w:p>
    <w:p w:rsidR="00B343C9" w:rsidRPr="00F15548" w:rsidDel="00603B15" w:rsidRDefault="00B343C9">
      <w:pPr>
        <w:pStyle w:val="TOC2"/>
        <w:rPr>
          <w:del w:id="643" w:author="Jesus de Gregorio" w:date="2019-10-14T12:59:00Z"/>
          <w:rFonts w:ascii="Calibri" w:hAnsi="Calibri"/>
          <w:sz w:val="22"/>
          <w:szCs w:val="22"/>
          <w:lang w:eastAsia="en-GB"/>
        </w:rPr>
      </w:pPr>
      <w:del w:id="644" w:author="Jesus de Gregorio" w:date="2019-10-14T12:59:00Z">
        <w:r w:rsidDel="00603B15">
          <w:delText>5.1</w:delText>
        </w:r>
        <w:r w:rsidRPr="00F15548" w:rsidDel="00603B15">
          <w:rPr>
            <w:rFonts w:ascii="Calibri" w:hAnsi="Calibri"/>
            <w:sz w:val="22"/>
            <w:szCs w:val="22"/>
            <w:lang w:eastAsia="en-GB"/>
          </w:rPr>
          <w:tab/>
        </w:r>
        <w:r w:rsidDel="00603B15">
          <w:delText>Introduction</w:delText>
        </w:r>
        <w:r w:rsidDel="00603B15">
          <w:tab/>
          <w:delText>9</w:delText>
        </w:r>
      </w:del>
    </w:p>
    <w:p w:rsidR="00B343C9" w:rsidRPr="00F15548" w:rsidDel="00603B15" w:rsidRDefault="00B343C9">
      <w:pPr>
        <w:pStyle w:val="TOC2"/>
        <w:rPr>
          <w:del w:id="645" w:author="Jesus de Gregorio" w:date="2019-10-14T12:59:00Z"/>
          <w:rFonts w:ascii="Calibri" w:hAnsi="Calibri"/>
          <w:sz w:val="22"/>
          <w:szCs w:val="22"/>
          <w:lang w:eastAsia="en-GB"/>
        </w:rPr>
      </w:pPr>
      <w:del w:id="646" w:author="Jesus de Gregorio" w:date="2019-10-14T12:59:00Z">
        <w:r w:rsidDel="00603B15">
          <w:delText>5.2</w:delText>
        </w:r>
        <w:r w:rsidRPr="00F15548" w:rsidDel="00603B15">
          <w:rPr>
            <w:rFonts w:ascii="Calibri" w:hAnsi="Calibri"/>
            <w:sz w:val="22"/>
            <w:szCs w:val="22"/>
            <w:lang w:eastAsia="en-GB"/>
          </w:rPr>
          <w:tab/>
        </w:r>
        <w:r w:rsidDel="00603B15">
          <w:delText>Nhss_UEAuthentication Service</w:delText>
        </w:r>
        <w:r w:rsidDel="00603B15">
          <w:tab/>
          <w:delText>9</w:delText>
        </w:r>
      </w:del>
    </w:p>
    <w:p w:rsidR="00B343C9" w:rsidRPr="00F15548" w:rsidDel="00603B15" w:rsidRDefault="00B343C9">
      <w:pPr>
        <w:pStyle w:val="TOC3"/>
        <w:rPr>
          <w:del w:id="647" w:author="Jesus de Gregorio" w:date="2019-10-14T12:59:00Z"/>
          <w:rFonts w:ascii="Calibri" w:hAnsi="Calibri"/>
          <w:sz w:val="22"/>
          <w:szCs w:val="22"/>
          <w:lang w:eastAsia="en-GB"/>
        </w:rPr>
      </w:pPr>
      <w:del w:id="648" w:author="Jesus de Gregorio" w:date="2019-10-14T12:59:00Z">
        <w:r w:rsidDel="00603B15">
          <w:delText>5.2.1</w:delText>
        </w:r>
        <w:r w:rsidRPr="00F15548" w:rsidDel="00603B15">
          <w:rPr>
            <w:rFonts w:ascii="Calibri" w:hAnsi="Calibri"/>
            <w:sz w:val="22"/>
            <w:szCs w:val="22"/>
            <w:lang w:eastAsia="en-GB"/>
          </w:rPr>
          <w:tab/>
        </w:r>
        <w:r w:rsidDel="00603B15">
          <w:delText>Service Description</w:delText>
        </w:r>
        <w:r w:rsidDel="00603B15">
          <w:tab/>
          <w:delText>9</w:delText>
        </w:r>
      </w:del>
    </w:p>
    <w:p w:rsidR="00B343C9" w:rsidRPr="00F15548" w:rsidDel="00603B15" w:rsidRDefault="00B343C9">
      <w:pPr>
        <w:pStyle w:val="TOC3"/>
        <w:rPr>
          <w:del w:id="649" w:author="Jesus de Gregorio" w:date="2019-10-14T12:59:00Z"/>
          <w:rFonts w:ascii="Calibri" w:hAnsi="Calibri"/>
          <w:sz w:val="22"/>
          <w:szCs w:val="22"/>
          <w:lang w:eastAsia="en-GB"/>
        </w:rPr>
      </w:pPr>
      <w:del w:id="650" w:author="Jesus de Gregorio" w:date="2019-10-14T12:59:00Z">
        <w:r w:rsidDel="00603B15">
          <w:delText>5.2.2</w:delText>
        </w:r>
        <w:r w:rsidRPr="00F15548" w:rsidDel="00603B15">
          <w:rPr>
            <w:rFonts w:ascii="Calibri" w:hAnsi="Calibri"/>
            <w:sz w:val="22"/>
            <w:szCs w:val="22"/>
            <w:lang w:eastAsia="en-GB"/>
          </w:rPr>
          <w:tab/>
        </w:r>
        <w:r w:rsidDel="00603B15">
          <w:delText>Service Operations</w:delText>
        </w:r>
        <w:r w:rsidDel="00603B15">
          <w:tab/>
          <w:delText>9</w:delText>
        </w:r>
      </w:del>
    </w:p>
    <w:p w:rsidR="00B343C9" w:rsidRPr="00F15548" w:rsidDel="00603B15" w:rsidRDefault="00B343C9">
      <w:pPr>
        <w:pStyle w:val="TOC4"/>
        <w:rPr>
          <w:del w:id="651" w:author="Jesus de Gregorio" w:date="2019-10-14T12:59:00Z"/>
          <w:rFonts w:ascii="Calibri" w:hAnsi="Calibri"/>
          <w:sz w:val="22"/>
          <w:szCs w:val="22"/>
          <w:lang w:eastAsia="en-GB"/>
        </w:rPr>
      </w:pPr>
      <w:del w:id="652" w:author="Jesus de Gregorio" w:date="2019-10-14T12:59:00Z">
        <w:r w:rsidDel="00603B15">
          <w:delText>5.2.2.1</w:delText>
        </w:r>
        <w:r w:rsidRPr="00F15548" w:rsidDel="00603B15">
          <w:rPr>
            <w:rFonts w:ascii="Calibri" w:hAnsi="Calibri"/>
            <w:sz w:val="22"/>
            <w:szCs w:val="22"/>
            <w:lang w:eastAsia="en-GB"/>
          </w:rPr>
          <w:tab/>
        </w:r>
        <w:r w:rsidDel="00603B15">
          <w:delText>Introduction</w:delText>
        </w:r>
        <w:r w:rsidDel="00603B15">
          <w:tab/>
          <w:delText>9</w:delText>
        </w:r>
      </w:del>
    </w:p>
    <w:p w:rsidR="00B343C9" w:rsidRPr="00F15548" w:rsidDel="00603B15" w:rsidRDefault="00B343C9">
      <w:pPr>
        <w:pStyle w:val="TOC4"/>
        <w:rPr>
          <w:del w:id="653" w:author="Jesus de Gregorio" w:date="2019-10-14T12:59:00Z"/>
          <w:rFonts w:ascii="Calibri" w:hAnsi="Calibri"/>
          <w:sz w:val="22"/>
          <w:szCs w:val="22"/>
          <w:lang w:eastAsia="en-GB"/>
        </w:rPr>
      </w:pPr>
      <w:del w:id="654" w:author="Jesus de Gregorio" w:date="2019-10-14T12:59:00Z">
        <w:r w:rsidDel="00603B15">
          <w:delText>5.2.2.2</w:delText>
        </w:r>
        <w:r w:rsidRPr="00F15548" w:rsidDel="00603B15">
          <w:rPr>
            <w:rFonts w:ascii="Calibri" w:hAnsi="Calibri"/>
            <w:sz w:val="22"/>
            <w:szCs w:val="22"/>
            <w:lang w:eastAsia="en-GB"/>
          </w:rPr>
          <w:tab/>
        </w:r>
        <w:r w:rsidDel="00603B15">
          <w:delText>Get</w:delText>
        </w:r>
        <w:r w:rsidDel="00603B15">
          <w:tab/>
          <w:delText>9</w:delText>
        </w:r>
      </w:del>
    </w:p>
    <w:p w:rsidR="00B343C9" w:rsidRPr="00F15548" w:rsidDel="00603B15" w:rsidRDefault="00B343C9">
      <w:pPr>
        <w:pStyle w:val="TOC5"/>
        <w:rPr>
          <w:del w:id="655" w:author="Jesus de Gregorio" w:date="2019-10-14T12:59:00Z"/>
          <w:rFonts w:ascii="Calibri" w:hAnsi="Calibri"/>
          <w:sz w:val="22"/>
          <w:szCs w:val="22"/>
          <w:lang w:eastAsia="en-GB"/>
        </w:rPr>
      </w:pPr>
      <w:del w:id="656" w:author="Jesus de Gregorio" w:date="2019-10-14T12:59:00Z">
        <w:r w:rsidDel="00603B15">
          <w:delText>5.2.2.2.1</w:delText>
        </w:r>
        <w:r w:rsidRPr="00F15548" w:rsidDel="00603B15">
          <w:rPr>
            <w:rFonts w:ascii="Calibri" w:hAnsi="Calibri"/>
            <w:sz w:val="22"/>
            <w:szCs w:val="22"/>
            <w:lang w:eastAsia="en-GB"/>
          </w:rPr>
          <w:tab/>
        </w:r>
        <w:r w:rsidDel="00603B15">
          <w:delText>General</w:delText>
        </w:r>
        <w:r w:rsidDel="00603B15">
          <w:tab/>
          <w:delText>9</w:delText>
        </w:r>
      </w:del>
    </w:p>
    <w:p w:rsidR="00B343C9" w:rsidRPr="00F15548" w:rsidDel="00603B15" w:rsidRDefault="00B343C9">
      <w:pPr>
        <w:pStyle w:val="TOC5"/>
        <w:rPr>
          <w:del w:id="657" w:author="Jesus de Gregorio" w:date="2019-10-14T12:59:00Z"/>
          <w:rFonts w:ascii="Calibri" w:hAnsi="Calibri"/>
          <w:sz w:val="22"/>
          <w:szCs w:val="22"/>
          <w:lang w:eastAsia="en-GB"/>
        </w:rPr>
      </w:pPr>
      <w:del w:id="658" w:author="Jesus de Gregorio" w:date="2019-10-14T12:59:00Z">
        <w:r w:rsidDel="00603B15">
          <w:delText>5.2.2.2.2</w:delText>
        </w:r>
        <w:r w:rsidRPr="00F15548" w:rsidDel="00603B15">
          <w:rPr>
            <w:rFonts w:ascii="Calibri" w:hAnsi="Calibri"/>
            <w:sz w:val="22"/>
            <w:szCs w:val="22"/>
            <w:lang w:eastAsia="en-GB"/>
          </w:rPr>
          <w:tab/>
        </w:r>
        <w:r w:rsidDel="00603B15">
          <w:delText>Authentication Vector Retrieval</w:delText>
        </w:r>
        <w:r w:rsidDel="00603B15">
          <w:tab/>
          <w:delText>9</w:delText>
        </w:r>
      </w:del>
    </w:p>
    <w:p w:rsidR="00B343C9" w:rsidRPr="00F15548" w:rsidDel="00603B15" w:rsidRDefault="00B343C9">
      <w:pPr>
        <w:pStyle w:val="TOC2"/>
        <w:rPr>
          <w:del w:id="659" w:author="Jesus de Gregorio" w:date="2019-10-14T12:59:00Z"/>
          <w:rFonts w:ascii="Calibri" w:hAnsi="Calibri"/>
          <w:sz w:val="22"/>
          <w:szCs w:val="22"/>
          <w:lang w:eastAsia="en-GB"/>
        </w:rPr>
      </w:pPr>
      <w:del w:id="660" w:author="Jesus de Gregorio" w:date="2019-10-14T12:59:00Z">
        <w:r w:rsidDel="00603B15">
          <w:delText>5.3</w:delText>
        </w:r>
        <w:r w:rsidRPr="00F15548" w:rsidDel="00603B15">
          <w:rPr>
            <w:rFonts w:ascii="Calibri" w:hAnsi="Calibri"/>
            <w:sz w:val="22"/>
            <w:szCs w:val="22"/>
            <w:lang w:eastAsia="en-GB"/>
          </w:rPr>
          <w:tab/>
        </w:r>
        <w:r w:rsidDel="00603B15">
          <w:delText>&lt;Service 2 &gt; Service</w:delText>
        </w:r>
        <w:r w:rsidDel="00603B15">
          <w:tab/>
          <w:delText>10</w:delText>
        </w:r>
      </w:del>
    </w:p>
    <w:p w:rsidR="00B343C9" w:rsidRPr="00F15548" w:rsidDel="00603B15" w:rsidRDefault="00B343C9">
      <w:pPr>
        <w:pStyle w:val="TOC1"/>
        <w:rPr>
          <w:del w:id="661" w:author="Jesus de Gregorio" w:date="2019-10-14T12:59:00Z"/>
          <w:rFonts w:ascii="Calibri" w:hAnsi="Calibri"/>
          <w:szCs w:val="22"/>
          <w:lang w:eastAsia="en-GB"/>
        </w:rPr>
      </w:pPr>
      <w:del w:id="662" w:author="Jesus de Gregorio" w:date="2019-10-14T12:59:00Z">
        <w:r w:rsidDel="00603B15">
          <w:delText>6</w:delText>
        </w:r>
        <w:r w:rsidRPr="00F15548" w:rsidDel="00603B15">
          <w:rPr>
            <w:rFonts w:ascii="Calibri" w:hAnsi="Calibri"/>
            <w:szCs w:val="22"/>
            <w:lang w:eastAsia="en-GB"/>
          </w:rPr>
          <w:tab/>
        </w:r>
        <w:r w:rsidDel="00603B15">
          <w:delText>API Definitions</w:delText>
        </w:r>
        <w:r w:rsidDel="00603B15">
          <w:tab/>
          <w:delText>10</w:delText>
        </w:r>
      </w:del>
    </w:p>
    <w:p w:rsidR="00B343C9" w:rsidRPr="00F15548" w:rsidDel="00603B15" w:rsidRDefault="00B343C9">
      <w:pPr>
        <w:pStyle w:val="TOC2"/>
        <w:rPr>
          <w:del w:id="663" w:author="Jesus de Gregorio" w:date="2019-10-14T12:59:00Z"/>
          <w:rFonts w:ascii="Calibri" w:hAnsi="Calibri"/>
          <w:sz w:val="22"/>
          <w:szCs w:val="22"/>
          <w:lang w:eastAsia="en-GB"/>
        </w:rPr>
      </w:pPr>
      <w:del w:id="664" w:author="Jesus de Gregorio" w:date="2019-10-14T12:59:00Z">
        <w:r w:rsidDel="00603B15">
          <w:delText>6.1</w:delText>
        </w:r>
        <w:r w:rsidRPr="00F15548" w:rsidDel="00603B15">
          <w:rPr>
            <w:rFonts w:ascii="Calibri" w:hAnsi="Calibri"/>
            <w:sz w:val="22"/>
            <w:szCs w:val="22"/>
            <w:lang w:eastAsia="en-GB"/>
          </w:rPr>
          <w:tab/>
        </w:r>
        <w:r w:rsidDel="00603B15">
          <w:delText>Nhss_UEAuthentication Service API</w:delText>
        </w:r>
        <w:r w:rsidDel="00603B15">
          <w:tab/>
          <w:delText>10</w:delText>
        </w:r>
      </w:del>
    </w:p>
    <w:p w:rsidR="00B343C9" w:rsidRPr="00F15548" w:rsidDel="00603B15" w:rsidRDefault="00B343C9">
      <w:pPr>
        <w:pStyle w:val="TOC3"/>
        <w:rPr>
          <w:del w:id="665" w:author="Jesus de Gregorio" w:date="2019-10-14T12:59:00Z"/>
          <w:rFonts w:ascii="Calibri" w:hAnsi="Calibri"/>
          <w:sz w:val="22"/>
          <w:szCs w:val="22"/>
          <w:lang w:eastAsia="en-GB"/>
        </w:rPr>
      </w:pPr>
      <w:del w:id="666" w:author="Jesus de Gregorio" w:date="2019-10-14T12:59:00Z">
        <w:r w:rsidDel="00603B15">
          <w:delText>6.1.1</w:delText>
        </w:r>
        <w:r w:rsidRPr="00F15548" w:rsidDel="00603B15">
          <w:rPr>
            <w:rFonts w:ascii="Calibri" w:hAnsi="Calibri"/>
            <w:sz w:val="22"/>
            <w:szCs w:val="22"/>
            <w:lang w:eastAsia="en-GB"/>
          </w:rPr>
          <w:tab/>
        </w:r>
        <w:r w:rsidDel="00603B15">
          <w:delText>Introduction</w:delText>
        </w:r>
        <w:r w:rsidDel="00603B15">
          <w:tab/>
          <w:delText>10</w:delText>
        </w:r>
      </w:del>
    </w:p>
    <w:p w:rsidR="00B343C9" w:rsidRPr="00F15548" w:rsidDel="00603B15" w:rsidRDefault="00B343C9">
      <w:pPr>
        <w:pStyle w:val="TOC3"/>
        <w:rPr>
          <w:del w:id="667" w:author="Jesus de Gregorio" w:date="2019-10-14T12:59:00Z"/>
          <w:rFonts w:ascii="Calibri" w:hAnsi="Calibri"/>
          <w:sz w:val="22"/>
          <w:szCs w:val="22"/>
          <w:lang w:eastAsia="en-GB"/>
        </w:rPr>
      </w:pPr>
      <w:del w:id="668" w:author="Jesus de Gregorio" w:date="2019-10-14T12:59:00Z">
        <w:r w:rsidDel="00603B15">
          <w:delText>6.1.2</w:delText>
        </w:r>
        <w:r w:rsidRPr="00F15548" w:rsidDel="00603B15">
          <w:rPr>
            <w:rFonts w:ascii="Calibri" w:hAnsi="Calibri"/>
            <w:sz w:val="22"/>
            <w:szCs w:val="22"/>
            <w:lang w:eastAsia="en-GB"/>
          </w:rPr>
          <w:tab/>
        </w:r>
        <w:r w:rsidDel="00603B15">
          <w:delText>Usage of HTTP</w:delText>
        </w:r>
        <w:r w:rsidDel="00603B15">
          <w:tab/>
          <w:delText>10</w:delText>
        </w:r>
      </w:del>
    </w:p>
    <w:p w:rsidR="00B343C9" w:rsidRPr="00F15548" w:rsidDel="00603B15" w:rsidRDefault="00B343C9">
      <w:pPr>
        <w:pStyle w:val="TOC4"/>
        <w:rPr>
          <w:del w:id="669" w:author="Jesus de Gregorio" w:date="2019-10-14T12:59:00Z"/>
          <w:rFonts w:ascii="Calibri" w:hAnsi="Calibri"/>
          <w:sz w:val="22"/>
          <w:szCs w:val="22"/>
          <w:lang w:eastAsia="en-GB"/>
        </w:rPr>
      </w:pPr>
      <w:del w:id="670" w:author="Jesus de Gregorio" w:date="2019-10-14T12:59:00Z">
        <w:r w:rsidDel="00603B15">
          <w:delText>6.1.2.1</w:delText>
        </w:r>
        <w:r w:rsidRPr="00F15548" w:rsidDel="00603B15">
          <w:rPr>
            <w:rFonts w:ascii="Calibri" w:hAnsi="Calibri"/>
            <w:sz w:val="22"/>
            <w:szCs w:val="22"/>
            <w:lang w:eastAsia="en-GB"/>
          </w:rPr>
          <w:tab/>
        </w:r>
        <w:r w:rsidDel="00603B15">
          <w:delText>General</w:delText>
        </w:r>
        <w:r w:rsidDel="00603B15">
          <w:tab/>
          <w:delText>10</w:delText>
        </w:r>
      </w:del>
    </w:p>
    <w:p w:rsidR="00B343C9" w:rsidRPr="00F15548" w:rsidDel="00603B15" w:rsidRDefault="00B343C9">
      <w:pPr>
        <w:pStyle w:val="TOC4"/>
        <w:rPr>
          <w:del w:id="671" w:author="Jesus de Gregorio" w:date="2019-10-14T12:59:00Z"/>
          <w:rFonts w:ascii="Calibri" w:hAnsi="Calibri"/>
          <w:sz w:val="22"/>
          <w:szCs w:val="22"/>
          <w:lang w:eastAsia="en-GB"/>
        </w:rPr>
      </w:pPr>
      <w:del w:id="672" w:author="Jesus de Gregorio" w:date="2019-10-14T12:59:00Z">
        <w:r w:rsidDel="00603B15">
          <w:delText>6.1.2.2</w:delText>
        </w:r>
        <w:r w:rsidRPr="00F15548" w:rsidDel="00603B15">
          <w:rPr>
            <w:rFonts w:ascii="Calibri" w:hAnsi="Calibri"/>
            <w:sz w:val="22"/>
            <w:szCs w:val="22"/>
            <w:lang w:eastAsia="en-GB"/>
          </w:rPr>
          <w:tab/>
        </w:r>
        <w:r w:rsidDel="00603B15">
          <w:delText>HTTP standard headers</w:delText>
        </w:r>
        <w:r w:rsidDel="00603B15">
          <w:tab/>
          <w:delText>11</w:delText>
        </w:r>
      </w:del>
    </w:p>
    <w:p w:rsidR="00B343C9" w:rsidRPr="00F15548" w:rsidDel="00603B15" w:rsidRDefault="00B343C9">
      <w:pPr>
        <w:pStyle w:val="TOC5"/>
        <w:rPr>
          <w:del w:id="673" w:author="Jesus de Gregorio" w:date="2019-10-14T12:59:00Z"/>
          <w:rFonts w:ascii="Calibri" w:hAnsi="Calibri"/>
          <w:sz w:val="22"/>
          <w:szCs w:val="22"/>
          <w:lang w:eastAsia="en-GB"/>
        </w:rPr>
      </w:pPr>
      <w:del w:id="674" w:author="Jesus de Gregorio" w:date="2019-10-14T12:59:00Z">
        <w:r w:rsidDel="00603B15">
          <w:delText>6.1.2.2.1</w:delText>
        </w:r>
        <w:r w:rsidRPr="00F15548" w:rsidDel="00603B15">
          <w:rPr>
            <w:rFonts w:ascii="Calibri" w:hAnsi="Calibri"/>
            <w:sz w:val="22"/>
            <w:szCs w:val="22"/>
            <w:lang w:eastAsia="en-GB"/>
          </w:rPr>
          <w:tab/>
        </w:r>
        <w:r w:rsidDel="00603B15">
          <w:rPr>
            <w:lang w:eastAsia="zh-CN"/>
          </w:rPr>
          <w:delText>General</w:delText>
        </w:r>
        <w:r w:rsidDel="00603B15">
          <w:tab/>
          <w:delText>11</w:delText>
        </w:r>
      </w:del>
    </w:p>
    <w:p w:rsidR="00B343C9" w:rsidRPr="00F15548" w:rsidDel="00603B15" w:rsidRDefault="00B343C9">
      <w:pPr>
        <w:pStyle w:val="TOC5"/>
        <w:rPr>
          <w:del w:id="675" w:author="Jesus de Gregorio" w:date="2019-10-14T12:59:00Z"/>
          <w:rFonts w:ascii="Calibri" w:hAnsi="Calibri"/>
          <w:sz w:val="22"/>
          <w:szCs w:val="22"/>
          <w:lang w:eastAsia="en-GB"/>
        </w:rPr>
      </w:pPr>
      <w:del w:id="676" w:author="Jesus de Gregorio" w:date="2019-10-14T12:59:00Z">
        <w:r w:rsidDel="00603B15">
          <w:delText>6.1.2.2.2</w:delText>
        </w:r>
        <w:r w:rsidRPr="00F15548" w:rsidDel="00603B15">
          <w:rPr>
            <w:rFonts w:ascii="Calibri" w:hAnsi="Calibri"/>
            <w:sz w:val="22"/>
            <w:szCs w:val="22"/>
            <w:lang w:eastAsia="en-GB"/>
          </w:rPr>
          <w:tab/>
        </w:r>
        <w:r w:rsidDel="00603B15">
          <w:delText>Content type</w:delText>
        </w:r>
        <w:r w:rsidDel="00603B15">
          <w:tab/>
          <w:delText>11</w:delText>
        </w:r>
      </w:del>
    </w:p>
    <w:p w:rsidR="00B343C9" w:rsidRPr="00F15548" w:rsidDel="00603B15" w:rsidRDefault="00B343C9">
      <w:pPr>
        <w:pStyle w:val="TOC4"/>
        <w:rPr>
          <w:del w:id="677" w:author="Jesus de Gregorio" w:date="2019-10-14T12:59:00Z"/>
          <w:rFonts w:ascii="Calibri" w:hAnsi="Calibri"/>
          <w:sz w:val="22"/>
          <w:szCs w:val="22"/>
          <w:lang w:eastAsia="en-GB"/>
        </w:rPr>
      </w:pPr>
      <w:del w:id="678" w:author="Jesus de Gregorio" w:date="2019-10-14T12:59:00Z">
        <w:r w:rsidDel="00603B15">
          <w:delText>6.1.2.3</w:delText>
        </w:r>
        <w:r w:rsidRPr="00F15548" w:rsidDel="00603B15">
          <w:rPr>
            <w:rFonts w:ascii="Calibri" w:hAnsi="Calibri"/>
            <w:sz w:val="22"/>
            <w:szCs w:val="22"/>
            <w:lang w:eastAsia="en-GB"/>
          </w:rPr>
          <w:tab/>
        </w:r>
        <w:r w:rsidDel="00603B15">
          <w:delText>HTTP custom headers</w:delText>
        </w:r>
        <w:r w:rsidDel="00603B15">
          <w:tab/>
          <w:delText>11</w:delText>
        </w:r>
      </w:del>
    </w:p>
    <w:p w:rsidR="00B343C9" w:rsidRPr="00F15548" w:rsidDel="00603B15" w:rsidRDefault="00B343C9">
      <w:pPr>
        <w:pStyle w:val="TOC5"/>
        <w:rPr>
          <w:del w:id="679" w:author="Jesus de Gregorio" w:date="2019-10-14T12:59:00Z"/>
          <w:rFonts w:ascii="Calibri" w:hAnsi="Calibri"/>
          <w:sz w:val="22"/>
          <w:szCs w:val="22"/>
          <w:lang w:eastAsia="en-GB"/>
        </w:rPr>
      </w:pPr>
      <w:del w:id="680" w:author="Jesus de Gregorio" w:date="2019-10-14T12:59:00Z">
        <w:r w:rsidDel="00603B15">
          <w:delText>6.1.2.3.1</w:delText>
        </w:r>
        <w:r w:rsidRPr="00F15548" w:rsidDel="00603B15">
          <w:rPr>
            <w:rFonts w:ascii="Calibri" w:hAnsi="Calibri"/>
            <w:sz w:val="22"/>
            <w:szCs w:val="22"/>
            <w:lang w:eastAsia="en-GB"/>
          </w:rPr>
          <w:tab/>
        </w:r>
        <w:r w:rsidDel="00603B15">
          <w:rPr>
            <w:lang w:eastAsia="zh-CN"/>
          </w:rPr>
          <w:delText>General</w:delText>
        </w:r>
        <w:r w:rsidDel="00603B15">
          <w:tab/>
          <w:delText>11</w:delText>
        </w:r>
      </w:del>
    </w:p>
    <w:p w:rsidR="00B343C9" w:rsidRPr="00F15548" w:rsidDel="00603B15" w:rsidRDefault="00B343C9">
      <w:pPr>
        <w:pStyle w:val="TOC3"/>
        <w:rPr>
          <w:del w:id="681" w:author="Jesus de Gregorio" w:date="2019-10-14T12:59:00Z"/>
          <w:rFonts w:ascii="Calibri" w:hAnsi="Calibri"/>
          <w:sz w:val="22"/>
          <w:szCs w:val="22"/>
          <w:lang w:eastAsia="en-GB"/>
        </w:rPr>
      </w:pPr>
      <w:del w:id="682" w:author="Jesus de Gregorio" w:date="2019-10-14T12:59:00Z">
        <w:r w:rsidDel="00603B15">
          <w:delText>6.1.3</w:delText>
        </w:r>
        <w:r w:rsidRPr="00F15548" w:rsidDel="00603B15">
          <w:rPr>
            <w:rFonts w:ascii="Calibri" w:hAnsi="Calibri"/>
            <w:sz w:val="22"/>
            <w:szCs w:val="22"/>
            <w:lang w:eastAsia="en-GB"/>
          </w:rPr>
          <w:tab/>
        </w:r>
        <w:r w:rsidDel="00603B15">
          <w:delText>Resources</w:delText>
        </w:r>
        <w:r w:rsidDel="00603B15">
          <w:tab/>
          <w:delText>11</w:delText>
        </w:r>
      </w:del>
    </w:p>
    <w:p w:rsidR="00B343C9" w:rsidRPr="00F15548" w:rsidDel="00603B15" w:rsidRDefault="00B343C9">
      <w:pPr>
        <w:pStyle w:val="TOC4"/>
        <w:rPr>
          <w:del w:id="683" w:author="Jesus de Gregorio" w:date="2019-10-14T12:59:00Z"/>
          <w:rFonts w:ascii="Calibri" w:hAnsi="Calibri"/>
          <w:sz w:val="22"/>
          <w:szCs w:val="22"/>
          <w:lang w:eastAsia="en-GB"/>
        </w:rPr>
      </w:pPr>
      <w:del w:id="684" w:author="Jesus de Gregorio" w:date="2019-10-14T12:59:00Z">
        <w:r w:rsidDel="00603B15">
          <w:delText>6.1.3.1</w:delText>
        </w:r>
        <w:r w:rsidRPr="00F15548" w:rsidDel="00603B15">
          <w:rPr>
            <w:rFonts w:ascii="Calibri" w:hAnsi="Calibri"/>
            <w:sz w:val="22"/>
            <w:szCs w:val="22"/>
            <w:lang w:eastAsia="en-GB"/>
          </w:rPr>
          <w:tab/>
        </w:r>
        <w:r w:rsidDel="00603B15">
          <w:delText>Overview</w:delText>
        </w:r>
        <w:r w:rsidDel="00603B15">
          <w:tab/>
          <w:delText>11</w:delText>
        </w:r>
      </w:del>
    </w:p>
    <w:p w:rsidR="00B343C9" w:rsidRPr="00F15548" w:rsidDel="00603B15" w:rsidRDefault="00B343C9">
      <w:pPr>
        <w:pStyle w:val="TOC4"/>
        <w:rPr>
          <w:del w:id="685" w:author="Jesus de Gregorio" w:date="2019-10-14T12:59:00Z"/>
          <w:rFonts w:ascii="Calibri" w:hAnsi="Calibri"/>
          <w:sz w:val="22"/>
          <w:szCs w:val="22"/>
          <w:lang w:eastAsia="en-GB"/>
        </w:rPr>
      </w:pPr>
      <w:del w:id="686" w:author="Jesus de Gregorio" w:date="2019-10-14T12:59:00Z">
        <w:r w:rsidDel="00603B15">
          <w:delText>6.1.3.2</w:delText>
        </w:r>
        <w:r w:rsidRPr="00F15548" w:rsidDel="00603B15">
          <w:rPr>
            <w:rFonts w:ascii="Calibri" w:hAnsi="Calibri"/>
            <w:sz w:val="22"/>
            <w:szCs w:val="22"/>
            <w:lang w:eastAsia="en-GB"/>
          </w:rPr>
          <w:tab/>
        </w:r>
        <w:r w:rsidDel="00603B15">
          <w:delText>Void</w:delText>
        </w:r>
        <w:r w:rsidDel="00603B15">
          <w:tab/>
          <w:delText>12</w:delText>
        </w:r>
      </w:del>
    </w:p>
    <w:p w:rsidR="00B343C9" w:rsidRPr="00F15548" w:rsidDel="00603B15" w:rsidRDefault="00B343C9">
      <w:pPr>
        <w:pStyle w:val="TOC3"/>
        <w:rPr>
          <w:del w:id="687" w:author="Jesus de Gregorio" w:date="2019-10-14T12:59:00Z"/>
          <w:rFonts w:ascii="Calibri" w:hAnsi="Calibri"/>
          <w:sz w:val="22"/>
          <w:szCs w:val="22"/>
          <w:lang w:eastAsia="en-GB"/>
        </w:rPr>
      </w:pPr>
      <w:del w:id="688" w:author="Jesus de Gregorio" w:date="2019-10-14T12:59:00Z">
        <w:r w:rsidDel="00603B15">
          <w:delText>6.1.4</w:delText>
        </w:r>
        <w:r w:rsidRPr="00F15548" w:rsidDel="00603B15">
          <w:rPr>
            <w:rFonts w:ascii="Calibri" w:hAnsi="Calibri"/>
            <w:sz w:val="22"/>
            <w:szCs w:val="22"/>
            <w:lang w:eastAsia="en-GB"/>
          </w:rPr>
          <w:tab/>
        </w:r>
        <w:r w:rsidDel="00603B15">
          <w:delText>Custom Operations without associated resources</w:delText>
        </w:r>
        <w:r w:rsidDel="00603B15">
          <w:tab/>
          <w:delText>12</w:delText>
        </w:r>
      </w:del>
    </w:p>
    <w:p w:rsidR="00B343C9" w:rsidRPr="00F15548" w:rsidDel="00603B15" w:rsidRDefault="00B343C9">
      <w:pPr>
        <w:pStyle w:val="TOC4"/>
        <w:rPr>
          <w:del w:id="689" w:author="Jesus de Gregorio" w:date="2019-10-14T12:59:00Z"/>
          <w:rFonts w:ascii="Calibri" w:hAnsi="Calibri"/>
          <w:sz w:val="22"/>
          <w:szCs w:val="22"/>
          <w:lang w:eastAsia="en-GB"/>
        </w:rPr>
      </w:pPr>
      <w:del w:id="690" w:author="Jesus de Gregorio" w:date="2019-10-14T12:59:00Z">
        <w:r w:rsidDel="00603B15">
          <w:delText>6.1.4.1</w:delText>
        </w:r>
        <w:r w:rsidRPr="00F15548" w:rsidDel="00603B15">
          <w:rPr>
            <w:rFonts w:ascii="Calibri" w:hAnsi="Calibri"/>
            <w:sz w:val="22"/>
            <w:szCs w:val="22"/>
            <w:lang w:eastAsia="en-GB"/>
          </w:rPr>
          <w:tab/>
        </w:r>
        <w:r w:rsidDel="00603B15">
          <w:delText>Overview</w:delText>
        </w:r>
        <w:r w:rsidDel="00603B15">
          <w:tab/>
          <w:delText>12</w:delText>
        </w:r>
      </w:del>
    </w:p>
    <w:p w:rsidR="00B343C9" w:rsidRPr="00F15548" w:rsidDel="00603B15" w:rsidRDefault="00B343C9">
      <w:pPr>
        <w:pStyle w:val="TOC4"/>
        <w:rPr>
          <w:del w:id="691" w:author="Jesus de Gregorio" w:date="2019-10-14T12:59:00Z"/>
          <w:rFonts w:ascii="Calibri" w:hAnsi="Calibri"/>
          <w:sz w:val="22"/>
          <w:szCs w:val="22"/>
          <w:lang w:eastAsia="en-GB"/>
        </w:rPr>
      </w:pPr>
      <w:del w:id="692" w:author="Jesus de Gregorio" w:date="2019-10-14T12:59:00Z">
        <w:r w:rsidDel="00603B15">
          <w:delText>6.1.4.2</w:delText>
        </w:r>
        <w:r w:rsidRPr="00F15548" w:rsidDel="00603B15">
          <w:rPr>
            <w:rFonts w:ascii="Calibri" w:hAnsi="Calibri"/>
            <w:sz w:val="22"/>
            <w:szCs w:val="22"/>
            <w:lang w:eastAsia="en-GB"/>
          </w:rPr>
          <w:tab/>
        </w:r>
        <w:r w:rsidDel="00603B15">
          <w:delText>Operation: Generate AV</w:delText>
        </w:r>
        <w:r w:rsidDel="00603B15">
          <w:tab/>
          <w:delText>12</w:delText>
        </w:r>
      </w:del>
    </w:p>
    <w:p w:rsidR="00B343C9" w:rsidRPr="00F15548" w:rsidDel="00603B15" w:rsidRDefault="00B343C9">
      <w:pPr>
        <w:pStyle w:val="TOC5"/>
        <w:rPr>
          <w:del w:id="693" w:author="Jesus de Gregorio" w:date="2019-10-14T12:59:00Z"/>
          <w:rFonts w:ascii="Calibri" w:hAnsi="Calibri"/>
          <w:sz w:val="22"/>
          <w:szCs w:val="22"/>
          <w:lang w:eastAsia="en-GB"/>
        </w:rPr>
      </w:pPr>
      <w:del w:id="694" w:author="Jesus de Gregorio" w:date="2019-10-14T12:59:00Z">
        <w:r w:rsidDel="00603B15">
          <w:delText>6.1.4.2.1</w:delText>
        </w:r>
        <w:r w:rsidRPr="00F15548" w:rsidDel="00603B15">
          <w:rPr>
            <w:rFonts w:ascii="Calibri" w:hAnsi="Calibri"/>
            <w:sz w:val="22"/>
            <w:szCs w:val="22"/>
            <w:lang w:eastAsia="en-GB"/>
          </w:rPr>
          <w:tab/>
        </w:r>
        <w:r w:rsidDel="00603B15">
          <w:delText>Description</w:delText>
        </w:r>
        <w:r w:rsidDel="00603B15">
          <w:tab/>
          <w:delText>12</w:delText>
        </w:r>
      </w:del>
    </w:p>
    <w:p w:rsidR="00B343C9" w:rsidRPr="00F15548" w:rsidDel="00603B15" w:rsidRDefault="00B343C9">
      <w:pPr>
        <w:pStyle w:val="TOC5"/>
        <w:rPr>
          <w:del w:id="695" w:author="Jesus de Gregorio" w:date="2019-10-14T12:59:00Z"/>
          <w:rFonts w:ascii="Calibri" w:hAnsi="Calibri"/>
          <w:sz w:val="22"/>
          <w:szCs w:val="22"/>
          <w:lang w:eastAsia="en-GB"/>
        </w:rPr>
      </w:pPr>
      <w:del w:id="696" w:author="Jesus de Gregorio" w:date="2019-10-14T12:59:00Z">
        <w:r w:rsidDel="00603B15">
          <w:delText>6.1.4.2.2</w:delText>
        </w:r>
        <w:r w:rsidRPr="00F15548" w:rsidDel="00603B15">
          <w:rPr>
            <w:rFonts w:ascii="Calibri" w:hAnsi="Calibri"/>
            <w:sz w:val="22"/>
            <w:szCs w:val="22"/>
            <w:lang w:eastAsia="en-GB"/>
          </w:rPr>
          <w:tab/>
        </w:r>
        <w:r w:rsidDel="00603B15">
          <w:delText>Operation Definition</w:delText>
        </w:r>
        <w:r w:rsidDel="00603B15">
          <w:tab/>
          <w:delText>12</w:delText>
        </w:r>
      </w:del>
    </w:p>
    <w:p w:rsidR="00B343C9" w:rsidRPr="00F15548" w:rsidDel="00603B15" w:rsidRDefault="00B343C9">
      <w:pPr>
        <w:pStyle w:val="TOC3"/>
        <w:rPr>
          <w:del w:id="697" w:author="Jesus de Gregorio" w:date="2019-10-14T12:59:00Z"/>
          <w:rFonts w:ascii="Calibri" w:hAnsi="Calibri"/>
          <w:sz w:val="22"/>
          <w:szCs w:val="22"/>
          <w:lang w:eastAsia="en-GB"/>
        </w:rPr>
      </w:pPr>
      <w:del w:id="698" w:author="Jesus de Gregorio" w:date="2019-10-14T12:59:00Z">
        <w:r w:rsidDel="00603B15">
          <w:delText>6.1.5</w:delText>
        </w:r>
        <w:r w:rsidRPr="00F15548" w:rsidDel="00603B15">
          <w:rPr>
            <w:rFonts w:ascii="Calibri" w:hAnsi="Calibri"/>
            <w:sz w:val="22"/>
            <w:szCs w:val="22"/>
            <w:lang w:eastAsia="en-GB"/>
          </w:rPr>
          <w:tab/>
        </w:r>
        <w:r w:rsidDel="00603B15">
          <w:delText>Notifications</w:delText>
        </w:r>
        <w:r w:rsidDel="00603B15">
          <w:tab/>
          <w:delText>13</w:delText>
        </w:r>
      </w:del>
    </w:p>
    <w:p w:rsidR="00B343C9" w:rsidRPr="00F15548" w:rsidDel="00603B15" w:rsidRDefault="00B343C9">
      <w:pPr>
        <w:pStyle w:val="TOC3"/>
        <w:rPr>
          <w:del w:id="699" w:author="Jesus de Gregorio" w:date="2019-10-14T12:59:00Z"/>
          <w:rFonts w:ascii="Calibri" w:hAnsi="Calibri"/>
          <w:sz w:val="22"/>
          <w:szCs w:val="22"/>
          <w:lang w:eastAsia="en-GB"/>
        </w:rPr>
      </w:pPr>
      <w:del w:id="700" w:author="Jesus de Gregorio" w:date="2019-10-14T12:59:00Z">
        <w:r w:rsidDel="00603B15">
          <w:delText>6.1.6</w:delText>
        </w:r>
        <w:r w:rsidRPr="00F15548" w:rsidDel="00603B15">
          <w:rPr>
            <w:rFonts w:ascii="Calibri" w:hAnsi="Calibri"/>
            <w:sz w:val="22"/>
            <w:szCs w:val="22"/>
            <w:lang w:eastAsia="en-GB"/>
          </w:rPr>
          <w:tab/>
        </w:r>
        <w:r w:rsidDel="00603B15">
          <w:delText>Data Model</w:delText>
        </w:r>
        <w:r w:rsidDel="00603B15">
          <w:tab/>
          <w:delText>13</w:delText>
        </w:r>
      </w:del>
    </w:p>
    <w:p w:rsidR="00B343C9" w:rsidRPr="00F15548" w:rsidDel="00603B15" w:rsidRDefault="00B343C9">
      <w:pPr>
        <w:pStyle w:val="TOC4"/>
        <w:rPr>
          <w:del w:id="701" w:author="Jesus de Gregorio" w:date="2019-10-14T12:59:00Z"/>
          <w:rFonts w:ascii="Calibri" w:hAnsi="Calibri"/>
          <w:sz w:val="22"/>
          <w:szCs w:val="22"/>
          <w:lang w:eastAsia="en-GB"/>
        </w:rPr>
      </w:pPr>
      <w:del w:id="702" w:author="Jesus de Gregorio" w:date="2019-10-14T12:59:00Z">
        <w:r w:rsidDel="00603B15">
          <w:delText>6.1.6.1</w:delText>
        </w:r>
        <w:r w:rsidRPr="00F15548" w:rsidDel="00603B15">
          <w:rPr>
            <w:rFonts w:ascii="Calibri" w:hAnsi="Calibri"/>
            <w:sz w:val="22"/>
            <w:szCs w:val="22"/>
            <w:lang w:eastAsia="en-GB"/>
          </w:rPr>
          <w:tab/>
        </w:r>
        <w:r w:rsidDel="00603B15">
          <w:delText>General</w:delText>
        </w:r>
        <w:r w:rsidDel="00603B15">
          <w:tab/>
          <w:delText>13</w:delText>
        </w:r>
      </w:del>
    </w:p>
    <w:p w:rsidR="00B343C9" w:rsidRPr="00F15548" w:rsidDel="00603B15" w:rsidRDefault="00B343C9">
      <w:pPr>
        <w:pStyle w:val="TOC4"/>
        <w:rPr>
          <w:del w:id="703" w:author="Jesus de Gregorio" w:date="2019-10-14T12:59:00Z"/>
          <w:rFonts w:ascii="Calibri" w:hAnsi="Calibri"/>
          <w:sz w:val="22"/>
          <w:szCs w:val="22"/>
          <w:lang w:eastAsia="en-GB"/>
        </w:rPr>
      </w:pPr>
      <w:del w:id="704" w:author="Jesus de Gregorio" w:date="2019-10-14T12:59:00Z">
        <w:r w:rsidDel="00603B15">
          <w:delText>6.1.6.2</w:delText>
        </w:r>
        <w:r w:rsidRPr="00F15548" w:rsidDel="00603B15">
          <w:rPr>
            <w:rFonts w:ascii="Calibri" w:hAnsi="Calibri"/>
            <w:sz w:val="22"/>
            <w:szCs w:val="22"/>
            <w:lang w:eastAsia="en-GB"/>
          </w:rPr>
          <w:tab/>
        </w:r>
        <w:r w:rsidDel="00603B15">
          <w:delText>Structured data types</w:delText>
        </w:r>
        <w:r w:rsidDel="00603B15">
          <w:tab/>
          <w:delText>13</w:delText>
        </w:r>
      </w:del>
    </w:p>
    <w:p w:rsidR="00B343C9" w:rsidRPr="00F15548" w:rsidDel="00603B15" w:rsidRDefault="00B343C9">
      <w:pPr>
        <w:pStyle w:val="TOC5"/>
        <w:rPr>
          <w:del w:id="705" w:author="Jesus de Gregorio" w:date="2019-10-14T12:59:00Z"/>
          <w:rFonts w:ascii="Calibri" w:hAnsi="Calibri"/>
          <w:sz w:val="22"/>
          <w:szCs w:val="22"/>
          <w:lang w:eastAsia="en-GB"/>
        </w:rPr>
      </w:pPr>
      <w:del w:id="706" w:author="Jesus de Gregorio" w:date="2019-10-14T12:59:00Z">
        <w:r w:rsidDel="00603B15">
          <w:lastRenderedPageBreak/>
          <w:delText>6.1.6.2.1</w:delText>
        </w:r>
        <w:r w:rsidRPr="00F15548" w:rsidDel="00603B15">
          <w:rPr>
            <w:rFonts w:ascii="Calibri" w:hAnsi="Calibri"/>
            <w:sz w:val="22"/>
            <w:szCs w:val="22"/>
            <w:lang w:eastAsia="en-GB"/>
          </w:rPr>
          <w:tab/>
        </w:r>
        <w:r w:rsidDel="00603B15">
          <w:delText>Introduction</w:delText>
        </w:r>
        <w:r w:rsidDel="00603B15">
          <w:tab/>
          <w:delText>13</w:delText>
        </w:r>
      </w:del>
    </w:p>
    <w:p w:rsidR="00B343C9" w:rsidRPr="00F15548" w:rsidDel="00603B15" w:rsidRDefault="00B343C9">
      <w:pPr>
        <w:pStyle w:val="TOC5"/>
        <w:rPr>
          <w:del w:id="707" w:author="Jesus de Gregorio" w:date="2019-10-14T12:59:00Z"/>
          <w:rFonts w:ascii="Calibri" w:hAnsi="Calibri"/>
          <w:sz w:val="22"/>
          <w:szCs w:val="22"/>
          <w:lang w:eastAsia="en-GB"/>
        </w:rPr>
      </w:pPr>
      <w:del w:id="708" w:author="Jesus de Gregorio" w:date="2019-10-14T12:59:00Z">
        <w:r w:rsidDel="00603B15">
          <w:delText>6.1.6.2.2</w:delText>
        </w:r>
        <w:r w:rsidRPr="00F15548" w:rsidDel="00603B15">
          <w:rPr>
            <w:rFonts w:ascii="Calibri" w:hAnsi="Calibri"/>
            <w:sz w:val="22"/>
            <w:szCs w:val="22"/>
            <w:lang w:eastAsia="en-GB"/>
          </w:rPr>
          <w:tab/>
        </w:r>
        <w:r w:rsidDel="00603B15">
          <w:delText>Type: AvGenerationRequest</w:delText>
        </w:r>
        <w:r w:rsidDel="00603B15">
          <w:tab/>
          <w:delText>14</w:delText>
        </w:r>
      </w:del>
    </w:p>
    <w:p w:rsidR="00B343C9" w:rsidRPr="00F15548" w:rsidDel="00603B15" w:rsidRDefault="00B343C9">
      <w:pPr>
        <w:pStyle w:val="TOC5"/>
        <w:rPr>
          <w:del w:id="709" w:author="Jesus de Gregorio" w:date="2019-10-14T12:59:00Z"/>
          <w:rFonts w:ascii="Calibri" w:hAnsi="Calibri"/>
          <w:sz w:val="22"/>
          <w:szCs w:val="22"/>
          <w:lang w:eastAsia="en-GB"/>
        </w:rPr>
      </w:pPr>
      <w:del w:id="710" w:author="Jesus de Gregorio" w:date="2019-10-14T12:59:00Z">
        <w:r w:rsidDel="00603B15">
          <w:delText>6.1.6.2.3</w:delText>
        </w:r>
        <w:r w:rsidRPr="00F15548" w:rsidDel="00603B15">
          <w:rPr>
            <w:rFonts w:ascii="Calibri" w:hAnsi="Calibri"/>
            <w:sz w:val="22"/>
            <w:szCs w:val="22"/>
            <w:lang w:eastAsia="en-GB"/>
          </w:rPr>
          <w:tab/>
        </w:r>
        <w:r w:rsidDel="00603B15">
          <w:delText>Type: AvGenerationResponse</w:delText>
        </w:r>
        <w:r w:rsidDel="00603B15">
          <w:tab/>
          <w:delText>14</w:delText>
        </w:r>
      </w:del>
    </w:p>
    <w:p w:rsidR="00B343C9" w:rsidRPr="00F15548" w:rsidDel="00603B15" w:rsidRDefault="00B343C9">
      <w:pPr>
        <w:pStyle w:val="TOC4"/>
        <w:rPr>
          <w:del w:id="711" w:author="Jesus de Gregorio" w:date="2019-10-14T12:59:00Z"/>
          <w:rFonts w:ascii="Calibri" w:hAnsi="Calibri"/>
          <w:sz w:val="22"/>
          <w:szCs w:val="22"/>
          <w:lang w:eastAsia="en-GB"/>
        </w:rPr>
      </w:pPr>
      <w:del w:id="712" w:author="Jesus de Gregorio" w:date="2019-10-14T12:59:00Z">
        <w:r w:rsidDel="00603B15">
          <w:delText>6.1.6.3</w:delText>
        </w:r>
        <w:r w:rsidRPr="00F15548" w:rsidDel="00603B15">
          <w:rPr>
            <w:rFonts w:ascii="Calibri" w:hAnsi="Calibri"/>
            <w:sz w:val="22"/>
            <w:szCs w:val="22"/>
            <w:lang w:eastAsia="en-GB"/>
          </w:rPr>
          <w:tab/>
        </w:r>
        <w:r w:rsidDel="00603B15">
          <w:delText>Simple data types and enumerations</w:delText>
        </w:r>
        <w:r w:rsidDel="00603B15">
          <w:tab/>
          <w:delText>14</w:delText>
        </w:r>
      </w:del>
    </w:p>
    <w:p w:rsidR="00B343C9" w:rsidRPr="00F15548" w:rsidDel="00603B15" w:rsidRDefault="00B343C9">
      <w:pPr>
        <w:pStyle w:val="TOC5"/>
        <w:rPr>
          <w:del w:id="713" w:author="Jesus de Gregorio" w:date="2019-10-14T12:59:00Z"/>
          <w:rFonts w:ascii="Calibri" w:hAnsi="Calibri"/>
          <w:sz w:val="22"/>
          <w:szCs w:val="22"/>
          <w:lang w:eastAsia="en-GB"/>
        </w:rPr>
      </w:pPr>
      <w:del w:id="714" w:author="Jesus de Gregorio" w:date="2019-10-14T12:59:00Z">
        <w:r w:rsidDel="00603B15">
          <w:delText>6.1.6.3.1</w:delText>
        </w:r>
        <w:r w:rsidRPr="00F15548" w:rsidDel="00603B15">
          <w:rPr>
            <w:rFonts w:ascii="Calibri" w:hAnsi="Calibri"/>
            <w:sz w:val="22"/>
            <w:szCs w:val="22"/>
            <w:lang w:eastAsia="en-GB"/>
          </w:rPr>
          <w:tab/>
        </w:r>
        <w:r w:rsidDel="00603B15">
          <w:delText>Introduction</w:delText>
        </w:r>
        <w:r w:rsidDel="00603B15">
          <w:tab/>
          <w:delText>14</w:delText>
        </w:r>
      </w:del>
    </w:p>
    <w:p w:rsidR="00B343C9" w:rsidRPr="00F15548" w:rsidDel="00603B15" w:rsidRDefault="00B343C9">
      <w:pPr>
        <w:pStyle w:val="TOC5"/>
        <w:rPr>
          <w:del w:id="715" w:author="Jesus de Gregorio" w:date="2019-10-14T12:59:00Z"/>
          <w:rFonts w:ascii="Calibri" w:hAnsi="Calibri"/>
          <w:sz w:val="22"/>
          <w:szCs w:val="22"/>
          <w:lang w:eastAsia="en-GB"/>
        </w:rPr>
      </w:pPr>
      <w:del w:id="716" w:author="Jesus de Gregorio" w:date="2019-10-14T12:59:00Z">
        <w:r w:rsidDel="00603B15">
          <w:delText>6.1.6.3.2</w:delText>
        </w:r>
        <w:r w:rsidRPr="00F15548" w:rsidDel="00603B15">
          <w:rPr>
            <w:rFonts w:ascii="Calibri" w:hAnsi="Calibri"/>
            <w:sz w:val="22"/>
            <w:szCs w:val="22"/>
            <w:lang w:eastAsia="en-GB"/>
          </w:rPr>
          <w:tab/>
        </w:r>
        <w:r w:rsidDel="00603B15">
          <w:delText>Simple data types</w:delText>
        </w:r>
        <w:r w:rsidDel="00603B15">
          <w:tab/>
          <w:delText>14</w:delText>
        </w:r>
      </w:del>
    </w:p>
    <w:p w:rsidR="00B343C9" w:rsidRPr="00F15548" w:rsidDel="00603B15" w:rsidRDefault="00B343C9">
      <w:pPr>
        <w:pStyle w:val="TOC5"/>
        <w:rPr>
          <w:del w:id="717" w:author="Jesus de Gregorio" w:date="2019-10-14T12:59:00Z"/>
          <w:rFonts w:ascii="Calibri" w:hAnsi="Calibri"/>
          <w:sz w:val="22"/>
          <w:szCs w:val="22"/>
          <w:lang w:eastAsia="en-GB"/>
        </w:rPr>
      </w:pPr>
      <w:del w:id="718" w:author="Jesus de Gregorio" w:date="2019-10-14T12:59:00Z">
        <w:r w:rsidDel="00603B15">
          <w:delText>6.1.6.3.3</w:delText>
        </w:r>
        <w:r w:rsidRPr="00F15548" w:rsidDel="00603B15">
          <w:rPr>
            <w:rFonts w:ascii="Calibri" w:hAnsi="Calibri"/>
            <w:sz w:val="22"/>
            <w:szCs w:val="22"/>
            <w:lang w:eastAsia="en-GB"/>
          </w:rPr>
          <w:tab/>
        </w:r>
        <w:r w:rsidDel="00603B15">
          <w:delText>Enumeration: &lt;EnumType1&gt;</w:delText>
        </w:r>
        <w:r w:rsidDel="00603B15">
          <w:tab/>
          <w:delText>14</w:delText>
        </w:r>
      </w:del>
    </w:p>
    <w:p w:rsidR="00B343C9" w:rsidRPr="00F15548" w:rsidDel="00603B15" w:rsidRDefault="00B343C9">
      <w:pPr>
        <w:pStyle w:val="TOC5"/>
        <w:rPr>
          <w:del w:id="719" w:author="Jesus de Gregorio" w:date="2019-10-14T12:59:00Z"/>
          <w:rFonts w:ascii="Calibri" w:hAnsi="Calibri"/>
          <w:sz w:val="22"/>
          <w:szCs w:val="22"/>
          <w:lang w:eastAsia="en-GB"/>
        </w:rPr>
      </w:pPr>
      <w:del w:id="720" w:author="Jesus de Gregorio" w:date="2019-10-14T12:59:00Z">
        <w:r w:rsidDel="00603B15">
          <w:delText>6.1.6.3.4</w:delText>
        </w:r>
        <w:r w:rsidRPr="00F15548" w:rsidDel="00603B15">
          <w:rPr>
            <w:rFonts w:ascii="Calibri" w:hAnsi="Calibri"/>
            <w:sz w:val="22"/>
            <w:szCs w:val="22"/>
            <w:lang w:eastAsia="en-GB"/>
          </w:rPr>
          <w:tab/>
        </w:r>
        <w:r w:rsidDel="00603B15">
          <w:delText>Enumeration: &lt;EnumType2&gt;</w:delText>
        </w:r>
        <w:r w:rsidDel="00603B15">
          <w:tab/>
          <w:delText>14</w:delText>
        </w:r>
      </w:del>
    </w:p>
    <w:p w:rsidR="00B343C9" w:rsidRPr="00F15548" w:rsidDel="00603B15" w:rsidRDefault="00B343C9">
      <w:pPr>
        <w:pStyle w:val="TOC4"/>
        <w:rPr>
          <w:del w:id="721" w:author="Jesus de Gregorio" w:date="2019-10-14T12:59:00Z"/>
          <w:rFonts w:ascii="Calibri" w:hAnsi="Calibri"/>
          <w:sz w:val="22"/>
          <w:szCs w:val="22"/>
          <w:lang w:eastAsia="en-GB"/>
        </w:rPr>
      </w:pPr>
      <w:del w:id="722" w:author="Jesus de Gregorio" w:date="2019-10-14T12:59:00Z">
        <w:r w:rsidDel="00603B15">
          <w:delText>6.1.6.4</w:delText>
        </w:r>
        <w:r w:rsidRPr="00F15548" w:rsidDel="00603B15">
          <w:rPr>
            <w:rFonts w:ascii="Calibri" w:hAnsi="Calibri"/>
            <w:sz w:val="22"/>
            <w:szCs w:val="22"/>
            <w:lang w:eastAsia="en-GB"/>
          </w:rPr>
          <w:tab/>
        </w:r>
        <w:r w:rsidDel="00603B15">
          <w:rPr>
            <w:lang w:eastAsia="zh-CN"/>
          </w:rPr>
          <w:delText>Data types describing alternative data types or combinations of data types</w:delText>
        </w:r>
        <w:r w:rsidDel="00603B15">
          <w:tab/>
          <w:delText>15</w:delText>
        </w:r>
      </w:del>
    </w:p>
    <w:p w:rsidR="00B343C9" w:rsidRPr="00F15548" w:rsidDel="00603B15" w:rsidRDefault="00B343C9">
      <w:pPr>
        <w:pStyle w:val="TOC5"/>
        <w:rPr>
          <w:del w:id="723" w:author="Jesus de Gregorio" w:date="2019-10-14T12:59:00Z"/>
          <w:rFonts w:ascii="Calibri" w:hAnsi="Calibri"/>
          <w:sz w:val="22"/>
          <w:szCs w:val="22"/>
          <w:lang w:eastAsia="en-GB"/>
        </w:rPr>
      </w:pPr>
      <w:del w:id="724" w:author="Jesus de Gregorio" w:date="2019-10-14T12:59:00Z">
        <w:r w:rsidDel="00603B15">
          <w:delText>6.1.6.4.1</w:delText>
        </w:r>
        <w:r w:rsidRPr="00F15548" w:rsidDel="00603B15">
          <w:rPr>
            <w:rFonts w:ascii="Calibri" w:hAnsi="Calibri"/>
            <w:sz w:val="22"/>
            <w:szCs w:val="22"/>
            <w:lang w:eastAsia="en-GB"/>
          </w:rPr>
          <w:tab/>
        </w:r>
        <w:r w:rsidDel="00603B15">
          <w:delText>Type: &lt;TypeName 1&gt;</w:delText>
        </w:r>
        <w:r w:rsidDel="00603B15">
          <w:tab/>
          <w:delText>15</w:delText>
        </w:r>
      </w:del>
    </w:p>
    <w:p w:rsidR="00B343C9" w:rsidRPr="00F15548" w:rsidDel="00603B15" w:rsidRDefault="00B343C9">
      <w:pPr>
        <w:pStyle w:val="TOC5"/>
        <w:rPr>
          <w:del w:id="725" w:author="Jesus de Gregorio" w:date="2019-10-14T12:59:00Z"/>
          <w:rFonts w:ascii="Calibri" w:hAnsi="Calibri"/>
          <w:sz w:val="22"/>
          <w:szCs w:val="22"/>
          <w:lang w:eastAsia="en-GB"/>
        </w:rPr>
      </w:pPr>
      <w:del w:id="726" w:author="Jesus de Gregorio" w:date="2019-10-14T12:59:00Z">
        <w:r w:rsidDel="00603B15">
          <w:delText>6.1.6.4.2</w:delText>
        </w:r>
        <w:r w:rsidRPr="00F15548" w:rsidDel="00603B15">
          <w:rPr>
            <w:rFonts w:ascii="Calibri" w:hAnsi="Calibri"/>
            <w:sz w:val="22"/>
            <w:szCs w:val="22"/>
            <w:lang w:eastAsia="en-GB"/>
          </w:rPr>
          <w:tab/>
        </w:r>
        <w:r w:rsidDel="00603B15">
          <w:delText>Type: &lt;TypeName 2&gt;</w:delText>
        </w:r>
        <w:r w:rsidDel="00603B15">
          <w:tab/>
          <w:delText>15</w:delText>
        </w:r>
      </w:del>
    </w:p>
    <w:p w:rsidR="00B343C9" w:rsidRPr="00F15548" w:rsidDel="00603B15" w:rsidRDefault="00B343C9">
      <w:pPr>
        <w:pStyle w:val="TOC4"/>
        <w:rPr>
          <w:del w:id="727" w:author="Jesus de Gregorio" w:date="2019-10-14T12:59:00Z"/>
          <w:rFonts w:ascii="Calibri" w:hAnsi="Calibri"/>
          <w:sz w:val="22"/>
          <w:szCs w:val="22"/>
          <w:lang w:eastAsia="en-GB"/>
        </w:rPr>
      </w:pPr>
      <w:del w:id="728" w:author="Jesus de Gregorio" w:date="2019-10-14T12:59:00Z">
        <w:r w:rsidDel="00603B15">
          <w:delText>6.1.6.5</w:delText>
        </w:r>
        <w:r w:rsidRPr="00F15548" w:rsidDel="00603B15">
          <w:rPr>
            <w:rFonts w:ascii="Calibri" w:hAnsi="Calibri"/>
            <w:sz w:val="22"/>
            <w:szCs w:val="22"/>
            <w:lang w:eastAsia="en-GB"/>
          </w:rPr>
          <w:tab/>
        </w:r>
        <w:r w:rsidDel="00603B15">
          <w:delText>Binary data</w:delText>
        </w:r>
        <w:r w:rsidDel="00603B15">
          <w:tab/>
          <w:delText>15</w:delText>
        </w:r>
      </w:del>
    </w:p>
    <w:p w:rsidR="00B343C9" w:rsidRPr="00F15548" w:rsidDel="00603B15" w:rsidRDefault="00B343C9">
      <w:pPr>
        <w:pStyle w:val="TOC3"/>
        <w:rPr>
          <w:del w:id="729" w:author="Jesus de Gregorio" w:date="2019-10-14T12:59:00Z"/>
          <w:rFonts w:ascii="Calibri" w:hAnsi="Calibri"/>
          <w:sz w:val="22"/>
          <w:szCs w:val="22"/>
          <w:lang w:eastAsia="en-GB"/>
        </w:rPr>
      </w:pPr>
      <w:del w:id="730" w:author="Jesus de Gregorio" w:date="2019-10-14T12:59:00Z">
        <w:r w:rsidDel="00603B15">
          <w:delText>6.1.7</w:delText>
        </w:r>
        <w:r w:rsidRPr="00F15548" w:rsidDel="00603B15">
          <w:rPr>
            <w:rFonts w:ascii="Calibri" w:hAnsi="Calibri"/>
            <w:sz w:val="22"/>
            <w:szCs w:val="22"/>
            <w:lang w:eastAsia="en-GB"/>
          </w:rPr>
          <w:tab/>
        </w:r>
        <w:r w:rsidDel="00603B15">
          <w:delText>Error Handling</w:delText>
        </w:r>
        <w:r w:rsidDel="00603B15">
          <w:tab/>
          <w:delText>16</w:delText>
        </w:r>
      </w:del>
    </w:p>
    <w:p w:rsidR="00B343C9" w:rsidRPr="00F15548" w:rsidDel="00603B15" w:rsidRDefault="00B343C9">
      <w:pPr>
        <w:pStyle w:val="TOC4"/>
        <w:rPr>
          <w:del w:id="731" w:author="Jesus de Gregorio" w:date="2019-10-14T12:59:00Z"/>
          <w:rFonts w:ascii="Calibri" w:hAnsi="Calibri"/>
          <w:sz w:val="22"/>
          <w:szCs w:val="22"/>
          <w:lang w:eastAsia="en-GB"/>
        </w:rPr>
      </w:pPr>
      <w:del w:id="732" w:author="Jesus de Gregorio" w:date="2019-10-14T12:59:00Z">
        <w:r w:rsidDel="00603B15">
          <w:delText>6.1.7.1</w:delText>
        </w:r>
        <w:r w:rsidRPr="00F15548" w:rsidDel="00603B15">
          <w:rPr>
            <w:rFonts w:ascii="Calibri" w:hAnsi="Calibri"/>
            <w:sz w:val="22"/>
            <w:szCs w:val="22"/>
            <w:lang w:eastAsia="en-GB"/>
          </w:rPr>
          <w:tab/>
        </w:r>
        <w:r w:rsidDel="00603B15">
          <w:delText>General</w:delText>
        </w:r>
        <w:r w:rsidDel="00603B15">
          <w:tab/>
          <w:delText>16</w:delText>
        </w:r>
      </w:del>
    </w:p>
    <w:p w:rsidR="00B343C9" w:rsidRPr="00F15548" w:rsidDel="00603B15" w:rsidRDefault="00B343C9">
      <w:pPr>
        <w:pStyle w:val="TOC4"/>
        <w:rPr>
          <w:del w:id="733" w:author="Jesus de Gregorio" w:date="2019-10-14T12:59:00Z"/>
          <w:rFonts w:ascii="Calibri" w:hAnsi="Calibri"/>
          <w:sz w:val="22"/>
          <w:szCs w:val="22"/>
          <w:lang w:eastAsia="en-GB"/>
        </w:rPr>
      </w:pPr>
      <w:del w:id="734" w:author="Jesus de Gregorio" w:date="2019-10-14T12:59:00Z">
        <w:r w:rsidDel="00603B15">
          <w:delText>6.1.7.2</w:delText>
        </w:r>
        <w:r w:rsidRPr="00F15548" w:rsidDel="00603B15">
          <w:rPr>
            <w:rFonts w:ascii="Calibri" w:hAnsi="Calibri"/>
            <w:sz w:val="22"/>
            <w:szCs w:val="22"/>
            <w:lang w:eastAsia="en-GB"/>
          </w:rPr>
          <w:tab/>
        </w:r>
        <w:r w:rsidDel="00603B15">
          <w:delText>Protocol Errors</w:delText>
        </w:r>
        <w:r w:rsidDel="00603B15">
          <w:tab/>
          <w:delText>16</w:delText>
        </w:r>
      </w:del>
    </w:p>
    <w:p w:rsidR="00B343C9" w:rsidRPr="00F15548" w:rsidDel="00603B15" w:rsidRDefault="00B343C9">
      <w:pPr>
        <w:pStyle w:val="TOC4"/>
        <w:rPr>
          <w:del w:id="735" w:author="Jesus de Gregorio" w:date="2019-10-14T12:59:00Z"/>
          <w:rFonts w:ascii="Calibri" w:hAnsi="Calibri"/>
          <w:sz w:val="22"/>
          <w:szCs w:val="22"/>
          <w:lang w:eastAsia="en-GB"/>
        </w:rPr>
      </w:pPr>
      <w:del w:id="736" w:author="Jesus de Gregorio" w:date="2019-10-14T12:59:00Z">
        <w:r w:rsidDel="00603B15">
          <w:delText>6.1.7.3</w:delText>
        </w:r>
        <w:r w:rsidRPr="00F15548" w:rsidDel="00603B15">
          <w:rPr>
            <w:rFonts w:ascii="Calibri" w:hAnsi="Calibri"/>
            <w:sz w:val="22"/>
            <w:szCs w:val="22"/>
            <w:lang w:eastAsia="en-GB"/>
          </w:rPr>
          <w:tab/>
        </w:r>
        <w:r w:rsidDel="00603B15">
          <w:delText>Application Errors</w:delText>
        </w:r>
        <w:r w:rsidDel="00603B15">
          <w:tab/>
          <w:delText>16</w:delText>
        </w:r>
      </w:del>
    </w:p>
    <w:p w:rsidR="00B343C9" w:rsidRPr="00F15548" w:rsidDel="00603B15" w:rsidRDefault="00B343C9">
      <w:pPr>
        <w:pStyle w:val="TOC2"/>
        <w:rPr>
          <w:del w:id="737" w:author="Jesus de Gregorio" w:date="2019-10-14T12:59:00Z"/>
          <w:rFonts w:ascii="Calibri" w:hAnsi="Calibri"/>
          <w:sz w:val="22"/>
          <w:szCs w:val="22"/>
          <w:lang w:eastAsia="en-GB"/>
        </w:rPr>
      </w:pPr>
      <w:del w:id="738" w:author="Jesus de Gregorio" w:date="2019-10-14T12:59:00Z">
        <w:r w:rsidDel="00603B15">
          <w:delText>6.1.8</w:delText>
        </w:r>
        <w:r w:rsidRPr="00F15548" w:rsidDel="00603B15">
          <w:rPr>
            <w:rFonts w:ascii="Calibri" w:hAnsi="Calibri"/>
            <w:sz w:val="22"/>
            <w:szCs w:val="22"/>
            <w:lang w:eastAsia="en-GB"/>
          </w:rPr>
          <w:tab/>
        </w:r>
        <w:r w:rsidDel="00603B15">
          <w:rPr>
            <w:lang w:eastAsia="zh-CN"/>
          </w:rPr>
          <w:delText>Feature negotiation</w:delText>
        </w:r>
        <w:r w:rsidDel="00603B15">
          <w:tab/>
          <w:delText>16</w:delText>
        </w:r>
      </w:del>
    </w:p>
    <w:p w:rsidR="00B343C9" w:rsidRPr="00F15548" w:rsidDel="00603B15" w:rsidRDefault="00B343C9">
      <w:pPr>
        <w:pStyle w:val="TOC2"/>
        <w:rPr>
          <w:del w:id="739" w:author="Jesus de Gregorio" w:date="2019-10-14T12:59:00Z"/>
          <w:rFonts w:ascii="Calibri" w:hAnsi="Calibri"/>
          <w:sz w:val="22"/>
          <w:szCs w:val="22"/>
          <w:lang w:eastAsia="en-GB"/>
        </w:rPr>
      </w:pPr>
      <w:del w:id="740" w:author="Jesus de Gregorio" w:date="2019-10-14T12:59:00Z">
        <w:r w:rsidDel="00603B15">
          <w:delText>6.2</w:delText>
        </w:r>
        <w:r w:rsidRPr="00F15548" w:rsidDel="00603B15">
          <w:rPr>
            <w:rFonts w:ascii="Calibri" w:hAnsi="Calibri"/>
            <w:sz w:val="22"/>
            <w:szCs w:val="22"/>
            <w:lang w:eastAsia="en-GB"/>
          </w:rPr>
          <w:tab/>
        </w:r>
        <w:r w:rsidDel="00603B15">
          <w:delText>&lt; Service 2&gt; Service API</w:delText>
        </w:r>
        <w:r w:rsidDel="00603B15">
          <w:tab/>
          <w:delText>16</w:delText>
        </w:r>
      </w:del>
    </w:p>
    <w:p w:rsidR="00B343C9" w:rsidRPr="00F15548" w:rsidDel="00603B15" w:rsidRDefault="00B343C9" w:rsidP="00B343C9">
      <w:pPr>
        <w:pStyle w:val="TOC8"/>
        <w:rPr>
          <w:del w:id="741" w:author="Jesus de Gregorio" w:date="2019-10-14T12:59:00Z"/>
          <w:rFonts w:ascii="Calibri" w:hAnsi="Calibri"/>
          <w:b w:val="0"/>
          <w:szCs w:val="22"/>
          <w:lang w:eastAsia="en-GB"/>
        </w:rPr>
      </w:pPr>
      <w:del w:id="742" w:author="Jesus de Gregorio" w:date="2019-10-14T12:59:00Z">
        <w:r w:rsidDel="00603B15">
          <w:delText>Annex A (normative):</w:delText>
        </w:r>
        <w:r w:rsidDel="00603B15">
          <w:tab/>
          <w:delText>OpenAPI specification</w:delText>
        </w:r>
        <w:r w:rsidDel="00603B15">
          <w:tab/>
          <w:delText>17</w:delText>
        </w:r>
      </w:del>
    </w:p>
    <w:p w:rsidR="00B343C9" w:rsidRPr="00F15548" w:rsidDel="00603B15" w:rsidRDefault="00B343C9">
      <w:pPr>
        <w:pStyle w:val="TOC1"/>
        <w:rPr>
          <w:del w:id="743" w:author="Jesus de Gregorio" w:date="2019-10-14T12:59:00Z"/>
          <w:rFonts w:ascii="Calibri" w:hAnsi="Calibri"/>
          <w:szCs w:val="22"/>
          <w:lang w:eastAsia="en-GB"/>
        </w:rPr>
      </w:pPr>
      <w:del w:id="744" w:author="Jesus de Gregorio" w:date="2019-10-14T12:59:00Z">
        <w:r w:rsidDel="00603B15">
          <w:delText>A.1</w:delText>
        </w:r>
        <w:r w:rsidRPr="00F15548" w:rsidDel="00603B15">
          <w:rPr>
            <w:rFonts w:ascii="Calibri" w:hAnsi="Calibri"/>
            <w:szCs w:val="22"/>
            <w:lang w:eastAsia="en-GB"/>
          </w:rPr>
          <w:tab/>
        </w:r>
        <w:r w:rsidDel="00603B15">
          <w:delText>General</w:delText>
        </w:r>
        <w:r w:rsidDel="00603B15">
          <w:tab/>
          <w:delText>17</w:delText>
        </w:r>
      </w:del>
    </w:p>
    <w:p w:rsidR="00B343C9" w:rsidRPr="00F15548" w:rsidDel="00603B15" w:rsidRDefault="00B343C9">
      <w:pPr>
        <w:pStyle w:val="TOC1"/>
        <w:rPr>
          <w:del w:id="745" w:author="Jesus de Gregorio" w:date="2019-10-14T12:59:00Z"/>
          <w:rFonts w:ascii="Calibri" w:hAnsi="Calibri"/>
          <w:szCs w:val="22"/>
          <w:lang w:eastAsia="en-GB"/>
        </w:rPr>
      </w:pPr>
      <w:del w:id="746" w:author="Jesus de Gregorio" w:date="2019-10-14T12:59:00Z">
        <w:r w:rsidDel="00603B15">
          <w:delText>A.2</w:delText>
        </w:r>
        <w:r w:rsidRPr="00F15548" w:rsidDel="00603B15">
          <w:rPr>
            <w:rFonts w:ascii="Calibri" w:hAnsi="Calibri"/>
            <w:szCs w:val="22"/>
            <w:lang w:eastAsia="en-GB"/>
          </w:rPr>
          <w:tab/>
        </w:r>
        <w:r w:rsidDel="00603B15">
          <w:delText>Nhss_UEAuthentication API</w:delText>
        </w:r>
        <w:r w:rsidDel="00603B15">
          <w:tab/>
          <w:delText>17</w:delText>
        </w:r>
      </w:del>
    </w:p>
    <w:p w:rsidR="00B343C9" w:rsidRPr="00F15548" w:rsidDel="00603B15" w:rsidRDefault="00B343C9">
      <w:pPr>
        <w:pStyle w:val="TOC1"/>
        <w:rPr>
          <w:del w:id="747" w:author="Jesus de Gregorio" w:date="2019-10-14T12:59:00Z"/>
          <w:rFonts w:ascii="Calibri" w:hAnsi="Calibri"/>
          <w:szCs w:val="22"/>
          <w:lang w:eastAsia="en-GB"/>
        </w:rPr>
      </w:pPr>
      <w:del w:id="748" w:author="Jesus de Gregorio" w:date="2019-10-14T12:59:00Z">
        <w:r w:rsidDel="00603B15">
          <w:delText>A.3</w:delText>
        </w:r>
        <w:r w:rsidRPr="00F15548" w:rsidDel="00603B15">
          <w:rPr>
            <w:rFonts w:ascii="Calibri" w:hAnsi="Calibri"/>
            <w:szCs w:val="22"/>
            <w:lang w:eastAsia="en-GB"/>
          </w:rPr>
          <w:tab/>
        </w:r>
        <w:r w:rsidDel="00603B15">
          <w:delText>&lt;Service 2&gt; API</w:delText>
        </w:r>
        <w:r w:rsidDel="00603B15">
          <w:tab/>
          <w:delText>18</w:delText>
        </w:r>
      </w:del>
    </w:p>
    <w:p w:rsidR="00B343C9" w:rsidRPr="00F15548" w:rsidDel="00603B15" w:rsidRDefault="00B343C9" w:rsidP="00B343C9">
      <w:pPr>
        <w:pStyle w:val="TOC8"/>
        <w:rPr>
          <w:del w:id="749" w:author="Jesus de Gregorio" w:date="2019-10-14T12:59:00Z"/>
          <w:rFonts w:ascii="Calibri" w:hAnsi="Calibri"/>
          <w:b w:val="0"/>
          <w:szCs w:val="22"/>
          <w:lang w:eastAsia="en-GB"/>
        </w:rPr>
      </w:pPr>
      <w:del w:id="750" w:author="Jesus de Gregorio" w:date="2019-10-14T12:59:00Z">
        <w:r w:rsidDel="00603B15">
          <w:delText>Annex B (informative):</w:delText>
        </w:r>
        <w:r w:rsidDel="00603B15">
          <w:tab/>
          <w:delText>Withdrawn API versions</w:delText>
        </w:r>
        <w:r w:rsidDel="00603B15">
          <w:tab/>
          <w:delText>19</w:delText>
        </w:r>
      </w:del>
    </w:p>
    <w:p w:rsidR="00B343C9" w:rsidRPr="00F15548" w:rsidDel="00603B15" w:rsidRDefault="00B343C9">
      <w:pPr>
        <w:pStyle w:val="TOC1"/>
        <w:rPr>
          <w:del w:id="751" w:author="Jesus de Gregorio" w:date="2019-10-14T12:59:00Z"/>
          <w:rFonts w:ascii="Calibri" w:hAnsi="Calibri"/>
          <w:szCs w:val="22"/>
          <w:lang w:eastAsia="en-GB"/>
        </w:rPr>
      </w:pPr>
      <w:del w:id="752" w:author="Jesus de Gregorio" w:date="2019-10-14T12:59:00Z">
        <w:r w:rsidDel="00603B15">
          <w:delText>B.1</w:delText>
        </w:r>
        <w:r w:rsidRPr="00F15548" w:rsidDel="00603B15">
          <w:rPr>
            <w:rFonts w:ascii="Calibri" w:hAnsi="Calibri"/>
            <w:szCs w:val="22"/>
            <w:lang w:eastAsia="en-GB"/>
          </w:rPr>
          <w:tab/>
        </w:r>
        <w:r w:rsidDel="00603B15">
          <w:delText>General</w:delText>
        </w:r>
        <w:r w:rsidDel="00603B15">
          <w:tab/>
          <w:delText>19</w:delText>
        </w:r>
      </w:del>
    </w:p>
    <w:p w:rsidR="00B343C9" w:rsidRPr="00F15548" w:rsidDel="00603B15" w:rsidRDefault="00B343C9">
      <w:pPr>
        <w:pStyle w:val="TOC1"/>
        <w:rPr>
          <w:del w:id="753" w:author="Jesus de Gregorio" w:date="2019-10-14T12:59:00Z"/>
          <w:rFonts w:ascii="Calibri" w:hAnsi="Calibri"/>
          <w:szCs w:val="22"/>
          <w:lang w:eastAsia="en-GB"/>
        </w:rPr>
      </w:pPr>
      <w:del w:id="754" w:author="Jesus de Gregorio" w:date="2019-10-14T12:59:00Z">
        <w:r w:rsidDel="00603B15">
          <w:delText>B.2</w:delText>
        </w:r>
        <w:r w:rsidRPr="00F15548" w:rsidDel="00603B15">
          <w:rPr>
            <w:rFonts w:ascii="Calibri" w:hAnsi="Calibri"/>
            <w:szCs w:val="22"/>
            <w:lang w:eastAsia="en-GB"/>
          </w:rPr>
          <w:tab/>
        </w:r>
        <w:r w:rsidDel="00603B15">
          <w:delText>&lt;Service 1&gt; API</w:delText>
        </w:r>
        <w:r w:rsidDel="00603B15">
          <w:tab/>
          <w:delText>19</w:delText>
        </w:r>
      </w:del>
    </w:p>
    <w:p w:rsidR="00B343C9" w:rsidRPr="00F15548" w:rsidDel="00603B15" w:rsidRDefault="00B343C9">
      <w:pPr>
        <w:pStyle w:val="TOC1"/>
        <w:rPr>
          <w:del w:id="755" w:author="Jesus de Gregorio" w:date="2019-10-14T12:59:00Z"/>
          <w:rFonts w:ascii="Calibri" w:hAnsi="Calibri"/>
          <w:szCs w:val="22"/>
          <w:lang w:eastAsia="en-GB"/>
        </w:rPr>
      </w:pPr>
      <w:del w:id="756" w:author="Jesus de Gregorio" w:date="2019-10-14T12:59:00Z">
        <w:r w:rsidDel="00603B15">
          <w:delText>B.3</w:delText>
        </w:r>
        <w:r w:rsidRPr="00F15548" w:rsidDel="00603B15">
          <w:rPr>
            <w:rFonts w:ascii="Calibri" w:hAnsi="Calibri"/>
            <w:szCs w:val="22"/>
            <w:lang w:eastAsia="en-GB"/>
          </w:rPr>
          <w:tab/>
        </w:r>
        <w:r w:rsidDel="00603B15">
          <w:delText>&lt;Service 2&gt; API</w:delText>
        </w:r>
        <w:r w:rsidDel="00603B15">
          <w:tab/>
          <w:delText>19</w:delText>
        </w:r>
      </w:del>
    </w:p>
    <w:p w:rsidR="00B343C9" w:rsidRPr="00F15548" w:rsidDel="00603B15" w:rsidRDefault="00B343C9" w:rsidP="00B343C9">
      <w:pPr>
        <w:pStyle w:val="TOC8"/>
        <w:rPr>
          <w:del w:id="757" w:author="Jesus de Gregorio" w:date="2019-10-14T12:59:00Z"/>
          <w:rFonts w:ascii="Calibri" w:hAnsi="Calibri"/>
          <w:b w:val="0"/>
          <w:szCs w:val="22"/>
          <w:lang w:eastAsia="en-GB"/>
        </w:rPr>
      </w:pPr>
      <w:del w:id="758" w:author="Jesus de Gregorio" w:date="2019-10-14T12:59:00Z">
        <w:r w:rsidDel="00603B15">
          <w:delText>Annex C (informative):</w:delText>
        </w:r>
        <w:r w:rsidDel="00603B15">
          <w:tab/>
          <w:delText>Change history</w:delText>
        </w:r>
        <w:r w:rsidDel="00603B15">
          <w:tab/>
          <w:delText>19</w:delText>
        </w:r>
      </w:del>
    </w:p>
    <w:p w:rsidR="00080512" w:rsidRPr="004D3578" w:rsidRDefault="00B343C9">
      <w:r>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 xml:space="preserve"> supplemented by the 3GPP web page </w:t>
      </w:r>
      <w:hyperlink r:id="rId13"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B343C9" w:rsidRPr="0071294D" w:rsidRDefault="00B343C9" w:rsidP="00B343C9">
      <w:pPr>
        <w:pStyle w:val="Heading1"/>
      </w:pPr>
      <w:bookmarkStart w:id="759" w:name="_Toc21950975"/>
      <w:r w:rsidRPr="0071294D">
        <w:t>Foreword</w:t>
      </w:r>
      <w:bookmarkEnd w:id="759"/>
    </w:p>
    <w:p w:rsidR="00B343C9" w:rsidRPr="0071294D" w:rsidRDefault="00B343C9" w:rsidP="00B343C9">
      <w:r w:rsidRPr="0071294D">
        <w:t>This Technical Specification has been produced by the 3rd Generation Partnership Project (3GPP).</w:t>
      </w:r>
    </w:p>
    <w:p w:rsidR="00B343C9" w:rsidRPr="0071294D" w:rsidRDefault="00B343C9" w:rsidP="00B343C9">
      <w:r w:rsidRPr="007129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343C9" w:rsidRPr="0071294D" w:rsidRDefault="00B343C9" w:rsidP="00B343C9">
      <w:pPr>
        <w:pStyle w:val="B1"/>
      </w:pPr>
      <w:r w:rsidRPr="0071294D">
        <w:t>Version x.y.z</w:t>
      </w:r>
    </w:p>
    <w:p w:rsidR="00B343C9" w:rsidRPr="0071294D" w:rsidRDefault="00B343C9" w:rsidP="00B343C9">
      <w:pPr>
        <w:pStyle w:val="B1"/>
      </w:pPr>
      <w:r w:rsidRPr="0071294D">
        <w:t>where:</w:t>
      </w:r>
    </w:p>
    <w:p w:rsidR="00B343C9" w:rsidRPr="0071294D" w:rsidRDefault="00B343C9" w:rsidP="00B343C9">
      <w:pPr>
        <w:pStyle w:val="B2"/>
      </w:pPr>
      <w:r w:rsidRPr="0071294D">
        <w:t>x</w:t>
      </w:r>
      <w:r w:rsidRPr="0071294D">
        <w:tab/>
        <w:t>the first digit:</w:t>
      </w:r>
    </w:p>
    <w:p w:rsidR="00B343C9" w:rsidRPr="0071294D" w:rsidRDefault="00B343C9" w:rsidP="00B343C9">
      <w:pPr>
        <w:pStyle w:val="B3"/>
      </w:pPr>
      <w:r w:rsidRPr="0071294D">
        <w:t>1</w:t>
      </w:r>
      <w:r w:rsidRPr="0071294D">
        <w:tab/>
        <w:t>presented to TSG for information;</w:t>
      </w:r>
    </w:p>
    <w:p w:rsidR="00B343C9" w:rsidRPr="0071294D" w:rsidRDefault="00B343C9" w:rsidP="00B343C9">
      <w:pPr>
        <w:pStyle w:val="B3"/>
      </w:pPr>
      <w:r w:rsidRPr="0071294D">
        <w:t>2</w:t>
      </w:r>
      <w:r w:rsidRPr="0071294D">
        <w:tab/>
        <w:t>presented to TSG for approval;</w:t>
      </w:r>
    </w:p>
    <w:p w:rsidR="00B343C9" w:rsidRPr="0071294D" w:rsidRDefault="00B343C9" w:rsidP="00B343C9">
      <w:pPr>
        <w:pStyle w:val="B3"/>
      </w:pPr>
      <w:r w:rsidRPr="0071294D">
        <w:t>3</w:t>
      </w:r>
      <w:r w:rsidRPr="0071294D">
        <w:tab/>
        <w:t>or greater indicates TSG approved document under change control.</w:t>
      </w:r>
    </w:p>
    <w:p w:rsidR="00B343C9" w:rsidRPr="0071294D" w:rsidRDefault="00B343C9" w:rsidP="00B343C9">
      <w:pPr>
        <w:pStyle w:val="B2"/>
      </w:pPr>
      <w:r w:rsidRPr="0071294D">
        <w:t>y</w:t>
      </w:r>
      <w:r w:rsidRPr="0071294D">
        <w:tab/>
        <w:t>the second digit is incremented for all changes of substance, i.e. technical enhancements, corrections, updates, etc.</w:t>
      </w:r>
    </w:p>
    <w:p w:rsidR="00B343C9" w:rsidRPr="0071294D" w:rsidRDefault="00B343C9" w:rsidP="00B343C9">
      <w:pPr>
        <w:pStyle w:val="B2"/>
      </w:pPr>
      <w:r w:rsidRPr="0071294D">
        <w:t>z</w:t>
      </w:r>
      <w:r w:rsidRPr="0071294D">
        <w:tab/>
        <w:t>the third digit is incremented when editorial only changes have been incorporated in the document.</w:t>
      </w:r>
    </w:p>
    <w:p w:rsidR="00B343C9" w:rsidRPr="0071294D" w:rsidRDefault="00B343C9" w:rsidP="00B343C9">
      <w:r w:rsidRPr="0071294D">
        <w:t>In the present document, certain modal verbs have the following meanings:</w:t>
      </w:r>
    </w:p>
    <w:p w:rsidR="00B343C9" w:rsidRPr="0071294D" w:rsidRDefault="00B343C9" w:rsidP="00B343C9">
      <w:pPr>
        <w:pStyle w:val="EX"/>
      </w:pPr>
      <w:r w:rsidRPr="0071294D">
        <w:rPr>
          <w:b/>
        </w:rPr>
        <w:t>shall</w:t>
      </w:r>
      <w:r>
        <w:tab/>
      </w:r>
      <w:r w:rsidRPr="0071294D">
        <w:t>indicates a mandatory requirement to do something</w:t>
      </w:r>
    </w:p>
    <w:p w:rsidR="00B343C9" w:rsidRPr="0071294D" w:rsidRDefault="00B343C9" w:rsidP="00B343C9">
      <w:pPr>
        <w:pStyle w:val="EX"/>
      </w:pPr>
      <w:r w:rsidRPr="0071294D">
        <w:rPr>
          <w:b/>
        </w:rPr>
        <w:t>shall not</w:t>
      </w:r>
      <w:r w:rsidRPr="0071294D">
        <w:tab/>
        <w:t>indicates an interdiction (prohibition) to do something</w:t>
      </w:r>
    </w:p>
    <w:p w:rsidR="00B343C9" w:rsidRPr="0071294D" w:rsidRDefault="00B343C9" w:rsidP="00B343C9">
      <w:pPr>
        <w:pStyle w:val="NO"/>
      </w:pPr>
      <w:r w:rsidRPr="0071294D">
        <w:t>NOTE 1:</w:t>
      </w:r>
      <w:r w:rsidRPr="0071294D">
        <w:tab/>
        <w:t>The constructions "shall" and "shall not" are confined to the context of normative provisions, and do not appear in Technical Reports.</w:t>
      </w:r>
    </w:p>
    <w:p w:rsidR="00B343C9" w:rsidRPr="0071294D" w:rsidRDefault="00B343C9" w:rsidP="00B343C9">
      <w:pPr>
        <w:pStyle w:val="NO"/>
      </w:pPr>
      <w:r w:rsidRPr="0071294D">
        <w:t>NOTE 2:</w:t>
      </w:r>
      <w:r w:rsidRPr="0071294D">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B343C9" w:rsidRPr="0071294D" w:rsidRDefault="00B343C9" w:rsidP="00B343C9">
      <w:pPr>
        <w:pStyle w:val="EX"/>
      </w:pPr>
      <w:r w:rsidRPr="0071294D">
        <w:rPr>
          <w:b/>
        </w:rPr>
        <w:t>should</w:t>
      </w:r>
      <w:r>
        <w:tab/>
      </w:r>
      <w:r w:rsidRPr="0071294D">
        <w:t>indicates a recommendation to do something</w:t>
      </w:r>
    </w:p>
    <w:p w:rsidR="00B343C9" w:rsidRPr="0071294D" w:rsidRDefault="00B343C9" w:rsidP="00B343C9">
      <w:pPr>
        <w:pStyle w:val="EX"/>
      </w:pPr>
      <w:r w:rsidRPr="0071294D">
        <w:rPr>
          <w:b/>
        </w:rPr>
        <w:t>should not</w:t>
      </w:r>
      <w:r w:rsidRPr="0071294D">
        <w:tab/>
        <w:t>indicates a recommendation not to do something</w:t>
      </w:r>
    </w:p>
    <w:p w:rsidR="00B343C9" w:rsidRPr="0071294D" w:rsidRDefault="00B343C9" w:rsidP="00B343C9">
      <w:pPr>
        <w:pStyle w:val="EX"/>
      </w:pPr>
      <w:r w:rsidRPr="0071294D">
        <w:rPr>
          <w:b/>
        </w:rPr>
        <w:t>may</w:t>
      </w:r>
      <w:r>
        <w:tab/>
      </w:r>
      <w:r w:rsidRPr="0071294D">
        <w:t>indicates permission to do something</w:t>
      </w:r>
    </w:p>
    <w:p w:rsidR="00B343C9" w:rsidRPr="0071294D" w:rsidRDefault="00B343C9" w:rsidP="00B343C9">
      <w:pPr>
        <w:pStyle w:val="EX"/>
      </w:pPr>
      <w:r w:rsidRPr="0071294D">
        <w:rPr>
          <w:b/>
        </w:rPr>
        <w:t>need not</w:t>
      </w:r>
      <w:r w:rsidRPr="0071294D">
        <w:tab/>
        <w:t>indicates permission not to do something</w:t>
      </w:r>
    </w:p>
    <w:p w:rsidR="00B343C9" w:rsidRPr="0071294D" w:rsidRDefault="00B343C9" w:rsidP="00B343C9">
      <w:pPr>
        <w:pStyle w:val="NO"/>
      </w:pPr>
      <w:r w:rsidRPr="0071294D">
        <w:t>NOTE 3:</w:t>
      </w:r>
      <w:r w:rsidRPr="0071294D">
        <w:tab/>
        <w:t>The construction "may not" is ambiguous and is not used in normative elements. The unambiguous constructions "might not" or "shall not" are used instead, depending upon the meaning intended.</w:t>
      </w:r>
    </w:p>
    <w:p w:rsidR="00B343C9" w:rsidRPr="0071294D" w:rsidRDefault="00B343C9" w:rsidP="00B343C9">
      <w:pPr>
        <w:pStyle w:val="EX"/>
      </w:pPr>
      <w:r w:rsidRPr="0071294D">
        <w:rPr>
          <w:b/>
        </w:rPr>
        <w:t>can</w:t>
      </w:r>
      <w:r>
        <w:tab/>
      </w:r>
      <w:r w:rsidRPr="0071294D">
        <w:t>indicates that something is possible</w:t>
      </w:r>
    </w:p>
    <w:p w:rsidR="00B343C9" w:rsidRPr="0071294D" w:rsidRDefault="00B343C9" w:rsidP="00B343C9">
      <w:pPr>
        <w:pStyle w:val="EX"/>
      </w:pPr>
      <w:r w:rsidRPr="0071294D">
        <w:rPr>
          <w:b/>
        </w:rPr>
        <w:t>cannot</w:t>
      </w:r>
      <w:r>
        <w:tab/>
      </w:r>
      <w:r w:rsidRPr="0071294D">
        <w:t>indicates that something is impossible</w:t>
      </w:r>
    </w:p>
    <w:p w:rsidR="00B343C9" w:rsidRPr="0071294D" w:rsidRDefault="00B343C9" w:rsidP="00B343C9">
      <w:pPr>
        <w:pStyle w:val="NO"/>
      </w:pPr>
      <w:r w:rsidRPr="0071294D">
        <w:t>NOTE 4:</w:t>
      </w:r>
      <w:r w:rsidRPr="0071294D">
        <w:tab/>
        <w:t>The constructions "can" and "cannot" shall not to be used as substitutes for "may" and "need not".</w:t>
      </w:r>
    </w:p>
    <w:p w:rsidR="00B343C9" w:rsidRPr="0071294D" w:rsidRDefault="00B343C9" w:rsidP="00B343C9">
      <w:pPr>
        <w:pStyle w:val="EX"/>
      </w:pPr>
      <w:r w:rsidRPr="0071294D">
        <w:rPr>
          <w:b/>
        </w:rPr>
        <w:t>will</w:t>
      </w:r>
      <w:r>
        <w:tab/>
      </w:r>
      <w:r w:rsidRPr="0071294D">
        <w:t>indicates that something is certain or expected to happen as a result of action taken by an agency the behaviour of which is outside the scope of the present document</w:t>
      </w:r>
    </w:p>
    <w:p w:rsidR="00B343C9" w:rsidRPr="0071294D" w:rsidRDefault="00B343C9" w:rsidP="00B343C9">
      <w:pPr>
        <w:pStyle w:val="EX"/>
      </w:pPr>
      <w:r w:rsidRPr="0071294D">
        <w:rPr>
          <w:b/>
        </w:rPr>
        <w:lastRenderedPageBreak/>
        <w:t>will not</w:t>
      </w:r>
      <w:r>
        <w:tab/>
      </w:r>
      <w:r w:rsidRPr="0071294D">
        <w:t>indicates that something is certain or expected not to happen as a result of action taken by an agency the behaviour of which is outside the scope of the present document</w:t>
      </w:r>
    </w:p>
    <w:p w:rsidR="00B343C9" w:rsidRPr="0071294D" w:rsidRDefault="00B343C9" w:rsidP="00B343C9">
      <w:pPr>
        <w:pStyle w:val="EX"/>
      </w:pPr>
      <w:r w:rsidRPr="0071294D">
        <w:rPr>
          <w:b/>
        </w:rPr>
        <w:t>might</w:t>
      </w:r>
      <w:r w:rsidRPr="0071294D">
        <w:tab/>
        <w:t>indicates a likelihood that something will happen as a result of action taken by some agency the behaviour of which is outside the scope of the present document</w:t>
      </w:r>
    </w:p>
    <w:p w:rsidR="00B343C9" w:rsidRPr="0071294D" w:rsidRDefault="00B343C9" w:rsidP="00B343C9">
      <w:pPr>
        <w:pStyle w:val="EX"/>
      </w:pPr>
      <w:r w:rsidRPr="0071294D">
        <w:rPr>
          <w:b/>
        </w:rPr>
        <w:t>might not</w:t>
      </w:r>
      <w:r w:rsidRPr="0071294D">
        <w:tab/>
        <w:t>indicates a likelihood that something will not happen as a result of action taken by some agency the behaviour of which is outside the scope of the present document</w:t>
      </w:r>
    </w:p>
    <w:p w:rsidR="00B343C9" w:rsidRPr="0071294D" w:rsidRDefault="00B343C9" w:rsidP="00B343C9">
      <w:r w:rsidRPr="0071294D">
        <w:t>In addition:</w:t>
      </w:r>
    </w:p>
    <w:p w:rsidR="00B343C9" w:rsidRPr="0071294D" w:rsidRDefault="00B343C9" w:rsidP="00B343C9">
      <w:pPr>
        <w:pStyle w:val="EX"/>
      </w:pPr>
      <w:r w:rsidRPr="0071294D">
        <w:rPr>
          <w:b/>
        </w:rPr>
        <w:t>is</w:t>
      </w:r>
      <w:r w:rsidRPr="0071294D">
        <w:tab/>
        <w:t>(or any other verb in the indicative mood) indicates a statement of fact</w:t>
      </w:r>
    </w:p>
    <w:p w:rsidR="00B343C9" w:rsidRPr="0071294D" w:rsidRDefault="00B343C9" w:rsidP="00B343C9">
      <w:pPr>
        <w:pStyle w:val="EX"/>
      </w:pPr>
      <w:r w:rsidRPr="0071294D">
        <w:rPr>
          <w:b/>
        </w:rPr>
        <w:t>is not</w:t>
      </w:r>
      <w:r w:rsidRPr="0071294D">
        <w:tab/>
        <w:t>(or any other negative verb in the indicative mood) indicates a statement of fact</w:t>
      </w:r>
    </w:p>
    <w:p w:rsidR="00B343C9" w:rsidRPr="0071294D" w:rsidRDefault="00B343C9" w:rsidP="00B343C9">
      <w:pPr>
        <w:pStyle w:val="NO"/>
      </w:pPr>
      <w:r w:rsidRPr="0071294D">
        <w:t>NOTE 5:</w:t>
      </w:r>
      <w:r w:rsidRPr="0071294D">
        <w:tab/>
        <w:t>The constructions "is" and "is not" do not indicate requirements.</w:t>
      </w:r>
    </w:p>
    <w:p w:rsidR="00B343C9" w:rsidRPr="0071294D" w:rsidRDefault="00B343C9" w:rsidP="00B343C9">
      <w:pPr>
        <w:pStyle w:val="Heading1"/>
      </w:pPr>
      <w:bookmarkStart w:id="760" w:name="_Toc21950976"/>
      <w:r w:rsidRPr="0071294D">
        <w:t>Introduction</w:t>
      </w:r>
      <w:bookmarkEnd w:id="760"/>
    </w:p>
    <w:p w:rsidR="00B343C9" w:rsidRPr="0071294D" w:rsidRDefault="00B343C9" w:rsidP="00B343C9">
      <w:pPr>
        <w:pStyle w:val="Guidance"/>
      </w:pPr>
      <w:r w:rsidRPr="0071294D">
        <w:t>This clause is optional. If it exists, it is always the second unnumbered clause.</w:t>
      </w:r>
    </w:p>
    <w:p w:rsidR="00B343C9" w:rsidRPr="0071294D" w:rsidRDefault="00B343C9" w:rsidP="00B343C9">
      <w:pPr>
        <w:pStyle w:val="Heading1"/>
      </w:pPr>
      <w:r w:rsidRPr="0071294D">
        <w:br w:type="page"/>
      </w:r>
      <w:bookmarkStart w:id="761" w:name="_Toc21950977"/>
      <w:r w:rsidRPr="0071294D">
        <w:t>1</w:t>
      </w:r>
      <w:r w:rsidRPr="0071294D">
        <w:tab/>
        <w:t>Scope</w:t>
      </w:r>
      <w:bookmarkEnd w:id="761"/>
    </w:p>
    <w:p w:rsidR="00B343C9" w:rsidRPr="0071294D" w:rsidRDefault="00B343C9" w:rsidP="00B343C9">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B343C9" w:rsidRPr="0071294D" w:rsidRDefault="00B343C9" w:rsidP="00B343C9">
      <w:r w:rsidRPr="0071294D">
        <w:t>The 5G System stage 2 architecture and procedures are specified in 3GPP</w:t>
      </w:r>
      <w:r>
        <w:t> </w:t>
      </w:r>
      <w:r w:rsidRPr="0071294D">
        <w:t>TS</w:t>
      </w:r>
      <w:r>
        <w:t> </w:t>
      </w:r>
      <w:r w:rsidRPr="0071294D">
        <w:t>23.501</w:t>
      </w:r>
      <w:r>
        <w:t> </w:t>
      </w:r>
      <w:r w:rsidRPr="0071294D">
        <w:t>[2] and 3GPP</w:t>
      </w:r>
      <w:r>
        <w:t> </w:t>
      </w:r>
      <w:r w:rsidRPr="0071294D">
        <w:t>TS</w:t>
      </w:r>
      <w:r>
        <w:t> </w:t>
      </w:r>
      <w:r w:rsidRPr="0071294D">
        <w:t>23.502</w:t>
      </w:r>
      <w:r>
        <w:t> </w:t>
      </w:r>
      <w:r w:rsidRPr="0071294D">
        <w:t>[3].</w:t>
      </w:r>
    </w:p>
    <w:p w:rsidR="00B343C9" w:rsidRPr="0071294D" w:rsidRDefault="00B343C9" w:rsidP="00B343C9">
      <w:r w:rsidRPr="0071294D">
        <w:t>The User Data Interworking, Coexistence and Migration stage 2 architecture and procedures are specified in 3GPP TS 23.632 [8].</w:t>
      </w:r>
    </w:p>
    <w:p w:rsidR="00B343C9" w:rsidRPr="0071294D" w:rsidRDefault="00B343C9" w:rsidP="00B343C9">
      <w:r w:rsidRPr="0071294D">
        <w:t>The Technical Realization of the Service Based Architecture and the Principles and Guidelines for Services Definition are specified in 3GPP</w:t>
      </w:r>
      <w:r>
        <w:t> </w:t>
      </w:r>
      <w:r w:rsidRPr="0071294D">
        <w:t>TS</w:t>
      </w:r>
      <w:r>
        <w:t> </w:t>
      </w:r>
      <w:r w:rsidRPr="0071294D">
        <w:t>29.500</w:t>
      </w:r>
      <w:r>
        <w:t> </w:t>
      </w:r>
      <w:r w:rsidRPr="0071294D">
        <w:t>[4] and 3GPP</w:t>
      </w:r>
      <w:r>
        <w:t> </w:t>
      </w:r>
      <w:r w:rsidRPr="0071294D">
        <w:t>TS</w:t>
      </w:r>
      <w:r>
        <w:t> </w:t>
      </w:r>
      <w:r w:rsidRPr="0071294D">
        <w:t>29.501</w:t>
      </w:r>
      <w:r>
        <w:t> </w:t>
      </w:r>
      <w:r w:rsidRPr="0071294D">
        <w:t>[5].</w:t>
      </w:r>
    </w:p>
    <w:p w:rsidR="00B343C9" w:rsidRPr="0071294D" w:rsidRDefault="00B343C9" w:rsidP="00B343C9"/>
    <w:p w:rsidR="00B343C9" w:rsidRPr="0071294D" w:rsidRDefault="00B343C9" w:rsidP="00B343C9">
      <w:pPr>
        <w:pStyle w:val="Heading1"/>
      </w:pPr>
      <w:bookmarkStart w:id="762" w:name="_Toc21950978"/>
      <w:r w:rsidRPr="0071294D">
        <w:t>2</w:t>
      </w:r>
      <w:r w:rsidRPr="0071294D">
        <w:tab/>
        <w:t>References</w:t>
      </w:r>
      <w:bookmarkEnd w:id="762"/>
    </w:p>
    <w:p w:rsidR="00B343C9" w:rsidRPr="0071294D" w:rsidRDefault="00B343C9" w:rsidP="00B343C9">
      <w:r w:rsidRPr="0071294D">
        <w:t>The following documents contain provisions which, through reference in this text, constitute provisions of the present document.</w:t>
      </w:r>
    </w:p>
    <w:p w:rsidR="00B343C9" w:rsidRPr="0071294D" w:rsidRDefault="00B343C9" w:rsidP="00B343C9">
      <w:pPr>
        <w:pStyle w:val="B1"/>
      </w:pPr>
      <w:r w:rsidRPr="0071294D">
        <w:t>-</w:t>
      </w:r>
      <w:r w:rsidRPr="0071294D">
        <w:tab/>
        <w:t>References are either specific (identified by date of publication, edition number, version number, etc.) or non</w:t>
      </w:r>
      <w:r w:rsidRPr="0071294D">
        <w:noBreakHyphen/>
        <w:t>specific.</w:t>
      </w:r>
    </w:p>
    <w:p w:rsidR="00B343C9" w:rsidRPr="0071294D" w:rsidRDefault="00B343C9" w:rsidP="00B343C9">
      <w:pPr>
        <w:pStyle w:val="B1"/>
      </w:pPr>
      <w:r w:rsidRPr="0071294D">
        <w:t>-</w:t>
      </w:r>
      <w:r w:rsidRPr="0071294D">
        <w:tab/>
        <w:t>For a specific reference, subsequent revisions do not apply.</w:t>
      </w:r>
    </w:p>
    <w:p w:rsidR="00B343C9" w:rsidRPr="0071294D" w:rsidRDefault="00B343C9" w:rsidP="00B343C9">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B343C9" w:rsidRPr="0071294D" w:rsidRDefault="00B343C9" w:rsidP="00B343C9">
      <w:pPr>
        <w:pStyle w:val="EX"/>
      </w:pPr>
      <w:r w:rsidRPr="0071294D">
        <w:t>[1]</w:t>
      </w:r>
      <w:r w:rsidRPr="0071294D">
        <w:tab/>
        <w:t>3GPP TR 21.905: "Vocabulary for 3GPP Specifications".</w:t>
      </w:r>
    </w:p>
    <w:p w:rsidR="00B343C9" w:rsidRPr="0071294D" w:rsidRDefault="00B343C9" w:rsidP="00B343C9">
      <w:pPr>
        <w:pStyle w:val="EX"/>
      </w:pPr>
      <w:r w:rsidRPr="0071294D">
        <w:t>[2]</w:t>
      </w:r>
      <w:r w:rsidRPr="0071294D">
        <w:tab/>
        <w:t>3GPP TS 23.501: "System Architecture for the 5G System; Stage 2".</w:t>
      </w:r>
    </w:p>
    <w:p w:rsidR="00B343C9" w:rsidRPr="0071294D" w:rsidRDefault="00B343C9" w:rsidP="00B343C9">
      <w:pPr>
        <w:pStyle w:val="EX"/>
      </w:pPr>
      <w:r w:rsidRPr="0071294D">
        <w:t>[3]</w:t>
      </w:r>
      <w:r w:rsidRPr="0071294D">
        <w:tab/>
        <w:t>3GPP TS 23.502: "Procedures for the 5G System; Stage 2".</w:t>
      </w:r>
    </w:p>
    <w:p w:rsidR="00B343C9" w:rsidRPr="0071294D" w:rsidRDefault="00B343C9" w:rsidP="00B343C9">
      <w:pPr>
        <w:pStyle w:val="EX"/>
      </w:pPr>
      <w:r w:rsidRPr="0071294D">
        <w:t>[4]</w:t>
      </w:r>
      <w:r w:rsidRPr="0071294D">
        <w:tab/>
        <w:t>3GPP TS 29.500: "5G System; Technical Realization of Service Based Architecture; Stage 3".</w:t>
      </w:r>
    </w:p>
    <w:p w:rsidR="00B343C9" w:rsidRPr="0071294D" w:rsidRDefault="00B343C9" w:rsidP="00B343C9">
      <w:pPr>
        <w:pStyle w:val="EX"/>
      </w:pPr>
      <w:r w:rsidRPr="0071294D">
        <w:t>[5]</w:t>
      </w:r>
      <w:r w:rsidRPr="0071294D">
        <w:tab/>
        <w:t>3GPP TS 29.501: "5G System; Principles and Guidelines for Services Definition; Stage 3".</w:t>
      </w:r>
    </w:p>
    <w:p w:rsidR="00B343C9" w:rsidRPr="0071294D" w:rsidRDefault="00B343C9" w:rsidP="00B343C9">
      <w:pPr>
        <w:pStyle w:val="EX"/>
        <w:rPr>
          <w:lang w:eastAsia="zh-CN"/>
        </w:rPr>
      </w:pPr>
      <w:r w:rsidRPr="0071294D">
        <w:t>[6]</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p>
    <w:p w:rsidR="00B343C9" w:rsidRPr="0071294D" w:rsidRDefault="00B343C9" w:rsidP="00B343C9">
      <w:pPr>
        <w:pStyle w:val="EX"/>
        <w:rPr>
          <w:lang w:eastAsia="zh-CN"/>
        </w:rPr>
      </w:pPr>
      <w:r w:rsidRPr="0071294D">
        <w:t>[7]</w:t>
      </w:r>
      <w:r w:rsidRPr="0071294D">
        <w:tab/>
        <w:t>3GPP TS</w:t>
      </w:r>
      <w:r w:rsidRPr="0071294D">
        <w:rPr>
          <w:lang w:eastAsia="zh-CN"/>
        </w:rPr>
        <w:t xml:space="preserve"> 29.335: </w:t>
      </w:r>
      <w:r w:rsidRPr="0071294D">
        <w:t>"</w:t>
      </w:r>
      <w:r w:rsidRPr="0071294D">
        <w:rPr>
          <w:lang w:eastAsia="zh-CN"/>
        </w:rPr>
        <w:t>User Data Convergence (UDC); User Data Repository Access Protocol over the Ud interface</w:t>
      </w:r>
      <w:r w:rsidRPr="0071294D">
        <w:t>".</w:t>
      </w:r>
    </w:p>
    <w:p w:rsidR="00B343C9" w:rsidRPr="0071294D" w:rsidRDefault="00B343C9" w:rsidP="00B343C9">
      <w:pPr>
        <w:pStyle w:val="EX"/>
        <w:rPr>
          <w:lang w:eastAsia="zh-CN"/>
        </w:rPr>
      </w:pPr>
      <w:r w:rsidRPr="0071294D">
        <w:t>[8]</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p>
    <w:p w:rsidR="00B343C9" w:rsidRPr="0071294D" w:rsidRDefault="00B343C9" w:rsidP="00B343C9">
      <w:pPr>
        <w:pStyle w:val="EX"/>
      </w:pPr>
      <w:r w:rsidRPr="0071294D">
        <w:t>[9]</w:t>
      </w:r>
      <w:r w:rsidRPr="0071294D">
        <w:tab/>
        <w:t>IETF RFC 7540: "Hypertext Transfer Protocol Version 2 (HTTP/2)".</w:t>
      </w:r>
    </w:p>
    <w:p w:rsidR="00B343C9" w:rsidRPr="0071294D" w:rsidRDefault="00B343C9" w:rsidP="00B343C9">
      <w:pPr>
        <w:pStyle w:val="EX"/>
        <w:rPr>
          <w:lang w:eastAsia="zh-CN"/>
        </w:rPr>
      </w:pPr>
      <w:r w:rsidRPr="0071294D">
        <w:rPr>
          <w:snapToGrid w:val="0"/>
        </w:rPr>
        <w:t>[10]</w:t>
      </w:r>
      <w:r w:rsidRPr="0071294D">
        <w:rPr>
          <w:snapToGrid w:val="0"/>
        </w:rPr>
        <w:tab/>
      </w:r>
      <w:r w:rsidRPr="0071294D">
        <w:t xml:space="preserve">OpenAPI Initiative, "OpenAPI 3.0.0 Specification", </w:t>
      </w:r>
      <w:hyperlink r:id="rId14" w:history="1">
        <w:r w:rsidRPr="0071294D">
          <w:rPr>
            <w:rStyle w:val="Hyperlink"/>
            <w:rFonts w:eastAsia="DengXian"/>
          </w:rPr>
          <w:t>https://github.com/OAI/OpenAPI-Specification/blob/master/versions/3.0.0.md</w:t>
        </w:r>
      </w:hyperlink>
    </w:p>
    <w:p w:rsidR="00B343C9" w:rsidRPr="0071294D" w:rsidRDefault="00B343C9" w:rsidP="00B343C9">
      <w:pPr>
        <w:pStyle w:val="EX"/>
        <w:rPr>
          <w:lang w:eastAsia="zh-CN"/>
        </w:rPr>
      </w:pPr>
      <w:r w:rsidRPr="0071294D">
        <w:rPr>
          <w:lang w:eastAsia="zh-CN"/>
        </w:rPr>
        <w:t>[11]</w:t>
      </w:r>
      <w:r w:rsidRPr="0071294D">
        <w:rPr>
          <w:lang w:eastAsia="zh-CN"/>
        </w:rPr>
        <w:tab/>
        <w:t>IETF RFC 8259: "The JavaScript Object Notation (JSON) Data Interchange Format".</w:t>
      </w:r>
    </w:p>
    <w:p w:rsidR="00B343C9" w:rsidRPr="0071294D" w:rsidRDefault="00B343C9" w:rsidP="00B343C9">
      <w:pPr>
        <w:pStyle w:val="EX"/>
      </w:pPr>
      <w:r w:rsidRPr="0071294D">
        <w:t>[12]</w:t>
      </w:r>
      <w:r w:rsidRPr="0071294D">
        <w:tab/>
        <w:t>IETF RFC 7807: "Problem Details for HTTP APIs".</w:t>
      </w:r>
    </w:p>
    <w:p w:rsidR="00B343C9" w:rsidRPr="0071294D" w:rsidRDefault="00B343C9" w:rsidP="00B343C9">
      <w:pPr>
        <w:pStyle w:val="EX"/>
      </w:pPr>
      <w:r w:rsidRPr="0071294D">
        <w:t>[13]</w:t>
      </w:r>
      <w:r w:rsidRPr="0071294D">
        <w:tab/>
        <w:t>3GPP TS 29.503: "5G System; Unified Data Management Services; Stage 3".</w:t>
      </w:r>
    </w:p>
    <w:p w:rsidR="00B343C9" w:rsidRPr="0071294D" w:rsidRDefault="00B343C9" w:rsidP="00B343C9">
      <w:pPr>
        <w:pStyle w:val="EX"/>
      </w:pPr>
      <w:r w:rsidRPr="0071294D">
        <w:t>[14]</w:t>
      </w:r>
      <w:r w:rsidRPr="0071294D">
        <w:tab/>
        <w:t>3GPP TR 21.900: "Technical Specification Group working methods".</w:t>
      </w:r>
    </w:p>
    <w:p w:rsidR="00B343C9" w:rsidRPr="0071294D" w:rsidRDefault="00B343C9" w:rsidP="00B343C9">
      <w:pPr>
        <w:pStyle w:val="Heading1"/>
      </w:pPr>
      <w:bookmarkStart w:id="763" w:name="_Toc21950979"/>
      <w:r w:rsidRPr="0071294D">
        <w:t>3</w:t>
      </w:r>
      <w:r w:rsidRPr="0071294D">
        <w:tab/>
        <w:t>Definitions of terms, symbols and abbreviations</w:t>
      </w:r>
      <w:bookmarkEnd w:id="763"/>
    </w:p>
    <w:p w:rsidR="00B343C9" w:rsidRPr="0071294D" w:rsidRDefault="00B343C9" w:rsidP="00B343C9">
      <w:pPr>
        <w:pStyle w:val="Guidance"/>
      </w:pPr>
      <w:r w:rsidRPr="0071294D">
        <w:t xml:space="preserve">This clause and its three </w:t>
      </w:r>
      <w:r>
        <w:t>clause</w:t>
      </w:r>
      <w:r w:rsidRPr="0071294D">
        <w:t>s are mandatory. The contents shall be shown as "void" if the TS/TR does not define any terms, symbols, or abbreviations.</w:t>
      </w:r>
    </w:p>
    <w:p w:rsidR="00B343C9" w:rsidRPr="0071294D" w:rsidRDefault="00B343C9" w:rsidP="00B343C9">
      <w:pPr>
        <w:pStyle w:val="Heading2"/>
      </w:pPr>
      <w:bookmarkStart w:id="764" w:name="_Toc21950980"/>
      <w:r w:rsidRPr="0071294D">
        <w:t>3.1</w:t>
      </w:r>
      <w:r w:rsidRPr="0071294D">
        <w:tab/>
        <w:t>Terms</w:t>
      </w:r>
      <w:bookmarkEnd w:id="764"/>
    </w:p>
    <w:p w:rsidR="00B343C9" w:rsidRPr="0071294D" w:rsidRDefault="00B343C9" w:rsidP="00B343C9">
      <w:r w:rsidRPr="0071294D">
        <w:t>For the purposes of the present document, the terms given in 3GPP TR 21.905 [1] and the following apply. A term defined in the present document takes precedence over the definition of the same term, if any, in 3GPP TR 21.905 [1].</w:t>
      </w:r>
    </w:p>
    <w:p w:rsidR="00B343C9" w:rsidRPr="0071294D" w:rsidRDefault="00B343C9" w:rsidP="00B343C9">
      <w:pPr>
        <w:pStyle w:val="Guidance"/>
      </w:pPr>
      <w:r w:rsidRPr="0071294D">
        <w:t>Definition format (Normal)</w:t>
      </w:r>
    </w:p>
    <w:p w:rsidR="00B343C9" w:rsidRPr="0071294D" w:rsidRDefault="00B343C9" w:rsidP="00B343C9">
      <w:pPr>
        <w:pStyle w:val="Guidance"/>
      </w:pPr>
      <w:r w:rsidRPr="0071294D">
        <w:rPr>
          <w:b/>
        </w:rPr>
        <w:t>&lt;defined term&gt;:</w:t>
      </w:r>
      <w:r w:rsidRPr="0071294D">
        <w:t xml:space="preserve"> &lt;definition&gt;.</w:t>
      </w:r>
    </w:p>
    <w:p w:rsidR="00B343C9" w:rsidRPr="0071294D" w:rsidRDefault="00B343C9" w:rsidP="00B343C9">
      <w:r w:rsidRPr="0071294D">
        <w:rPr>
          <w:b/>
        </w:rPr>
        <w:t>example:</w:t>
      </w:r>
      <w:r w:rsidRPr="0071294D">
        <w:t xml:space="preserve"> text used to clarify abstract rules by applying them literally.</w:t>
      </w:r>
    </w:p>
    <w:p w:rsidR="00B343C9" w:rsidRPr="0071294D" w:rsidRDefault="00B343C9" w:rsidP="00B343C9">
      <w:pPr>
        <w:pStyle w:val="Heading2"/>
      </w:pPr>
      <w:bookmarkStart w:id="765" w:name="_Toc21950981"/>
      <w:r w:rsidRPr="0071294D">
        <w:t>3.2</w:t>
      </w:r>
      <w:r w:rsidRPr="0071294D">
        <w:tab/>
        <w:t>Symbols</w:t>
      </w:r>
      <w:bookmarkEnd w:id="765"/>
    </w:p>
    <w:p w:rsidR="00B343C9" w:rsidRPr="0071294D" w:rsidRDefault="00B343C9" w:rsidP="00B343C9">
      <w:pPr>
        <w:keepNext/>
      </w:pPr>
      <w:r w:rsidRPr="0071294D">
        <w:t>For the purposes of the present document, the following symbols apply:</w:t>
      </w:r>
    </w:p>
    <w:p w:rsidR="00B343C9" w:rsidRPr="0071294D" w:rsidRDefault="00B343C9" w:rsidP="00B343C9">
      <w:pPr>
        <w:pStyle w:val="Guidance"/>
      </w:pPr>
      <w:r w:rsidRPr="0071294D">
        <w:t>Symbol format (EW)</w:t>
      </w:r>
    </w:p>
    <w:p w:rsidR="00B343C9" w:rsidRPr="0071294D" w:rsidRDefault="00B343C9" w:rsidP="00B343C9">
      <w:pPr>
        <w:pStyle w:val="EW"/>
      </w:pPr>
      <w:r w:rsidRPr="0071294D">
        <w:t>&lt;symbol&gt;</w:t>
      </w:r>
      <w:r w:rsidRPr="0071294D">
        <w:tab/>
        <w:t>&lt;Explanation&gt;</w:t>
      </w:r>
    </w:p>
    <w:p w:rsidR="00B343C9" w:rsidRPr="0071294D" w:rsidRDefault="00B343C9" w:rsidP="00B343C9">
      <w:pPr>
        <w:pStyle w:val="EW"/>
      </w:pPr>
    </w:p>
    <w:p w:rsidR="00B343C9" w:rsidRPr="0071294D" w:rsidRDefault="00B343C9" w:rsidP="00B343C9">
      <w:pPr>
        <w:pStyle w:val="Heading2"/>
      </w:pPr>
      <w:bookmarkStart w:id="766" w:name="_Toc21950982"/>
      <w:r w:rsidRPr="0071294D">
        <w:t>3.3</w:t>
      </w:r>
      <w:r w:rsidRPr="0071294D">
        <w:tab/>
        <w:t>Abbreviations</w:t>
      </w:r>
      <w:bookmarkEnd w:id="766"/>
    </w:p>
    <w:p w:rsidR="00B343C9" w:rsidRPr="0071294D" w:rsidRDefault="00B343C9" w:rsidP="00B343C9">
      <w:pPr>
        <w:keepNext/>
      </w:pPr>
      <w:r w:rsidRPr="0071294D">
        <w:t>For the purposes of the present document, the abbreviations given in 3GPP TR 21.905 [1] and the following apply. An abbreviation defined in the present document takes precedence over the definition of the same abbreviation, if any, in 3GPP TR 21.905 [1].</w:t>
      </w:r>
    </w:p>
    <w:p w:rsidR="00B343C9" w:rsidRPr="0071294D" w:rsidRDefault="00B343C9" w:rsidP="00B343C9">
      <w:pPr>
        <w:pStyle w:val="EW"/>
      </w:pPr>
      <w:r w:rsidRPr="0071294D">
        <w:t>5GC</w:t>
      </w:r>
      <w:r w:rsidRPr="0071294D">
        <w:tab/>
        <w:t>5G Core Network</w:t>
      </w:r>
    </w:p>
    <w:p w:rsidR="00B343C9" w:rsidRPr="0071294D" w:rsidRDefault="00B343C9" w:rsidP="00B343C9">
      <w:pPr>
        <w:pStyle w:val="EW"/>
      </w:pPr>
      <w:r w:rsidRPr="0071294D">
        <w:t>HSS</w:t>
      </w:r>
      <w:r w:rsidRPr="0071294D">
        <w:tab/>
        <w:t>Home Subscriber Server</w:t>
      </w:r>
    </w:p>
    <w:p w:rsidR="00B343C9" w:rsidRPr="0071294D" w:rsidRDefault="00B343C9" w:rsidP="00B343C9">
      <w:pPr>
        <w:pStyle w:val="EW"/>
      </w:pPr>
      <w:r w:rsidRPr="0071294D">
        <w:t>JSON</w:t>
      </w:r>
      <w:r w:rsidRPr="0071294D">
        <w:tab/>
        <w:t>Javascript Object Notation</w:t>
      </w:r>
    </w:p>
    <w:p w:rsidR="00B343C9" w:rsidRPr="0071294D" w:rsidRDefault="00B343C9" w:rsidP="00B343C9">
      <w:pPr>
        <w:pStyle w:val="EW"/>
      </w:pPr>
      <w:r w:rsidRPr="0071294D">
        <w:t>SBI</w:t>
      </w:r>
      <w:r w:rsidRPr="0071294D">
        <w:tab/>
        <w:t>Service Based Interface</w:t>
      </w:r>
    </w:p>
    <w:p w:rsidR="00B343C9" w:rsidRPr="0071294D" w:rsidRDefault="00B343C9" w:rsidP="00B343C9">
      <w:pPr>
        <w:pStyle w:val="EW"/>
      </w:pPr>
      <w:r w:rsidRPr="0071294D">
        <w:t>UDM</w:t>
      </w:r>
      <w:r w:rsidRPr="0071294D">
        <w:tab/>
        <w:t>Unified Data Management</w:t>
      </w:r>
    </w:p>
    <w:p w:rsidR="00B343C9" w:rsidRPr="0071294D" w:rsidRDefault="00B343C9" w:rsidP="00B343C9">
      <w:pPr>
        <w:pStyle w:val="EW"/>
      </w:pPr>
      <w:r w:rsidRPr="0071294D">
        <w:t>UDR</w:t>
      </w:r>
      <w:r w:rsidRPr="0071294D">
        <w:tab/>
        <w:t>Unified Data Repository</w:t>
      </w:r>
    </w:p>
    <w:p w:rsidR="00B343C9" w:rsidRPr="0071294D" w:rsidRDefault="00B343C9" w:rsidP="00B343C9">
      <w:pPr>
        <w:pStyle w:val="EW"/>
      </w:pPr>
    </w:p>
    <w:p w:rsidR="00B343C9" w:rsidRPr="0071294D" w:rsidRDefault="00B343C9" w:rsidP="00B343C9">
      <w:pPr>
        <w:pStyle w:val="Heading1"/>
      </w:pPr>
      <w:bookmarkStart w:id="767" w:name="_Toc21950983"/>
      <w:r w:rsidRPr="0071294D">
        <w:t>4</w:t>
      </w:r>
      <w:r w:rsidRPr="0071294D">
        <w:tab/>
        <w:t>Overview</w:t>
      </w:r>
      <w:bookmarkEnd w:id="767"/>
    </w:p>
    <w:p w:rsidR="00B343C9" w:rsidRPr="0071294D" w:rsidRDefault="00B343C9" w:rsidP="00B343C9">
      <w:pPr>
        <w:pStyle w:val="Heading2"/>
      </w:pPr>
      <w:bookmarkStart w:id="768" w:name="_Toc21950984"/>
      <w:r w:rsidRPr="0071294D">
        <w:t>4.1</w:t>
      </w:r>
      <w:r w:rsidRPr="0071294D">
        <w:tab/>
        <w:t>Introduction</w:t>
      </w:r>
      <w:bookmarkEnd w:id="768"/>
    </w:p>
    <w:p w:rsidR="00B343C9" w:rsidRPr="0071294D" w:rsidRDefault="00B343C9" w:rsidP="00B343C9">
      <w:r w:rsidRPr="0071294D">
        <w:t>Within the 5GC, the HSS offers services to the UDM via the Nhss service-based interface (see 3GPP TS 23.501 [2], 3GPP TS 23.502 [3] and 3GPP TS 23.632 [8]).</w:t>
      </w:r>
    </w:p>
    <w:p w:rsidR="00B343C9" w:rsidRPr="0071294D" w:rsidRDefault="00B343C9" w:rsidP="00B343C9">
      <w:r w:rsidRPr="0071294D">
        <w:t>Figure 4.1-1 provides the reference model in service-based interface representation with focus on the HSS.</w:t>
      </w:r>
    </w:p>
    <w:p w:rsidR="00B343C9" w:rsidRPr="0071294D" w:rsidRDefault="00B343C9" w:rsidP="00B343C9">
      <w:pPr>
        <w:pStyle w:val="TH"/>
        <w:rPr>
          <w:lang w:eastAsia="zh-CN"/>
        </w:rPr>
      </w:pPr>
      <w:r w:rsidRPr="0071294D">
        <w:object w:dxaOrig="6266" w:dyaOrig="1861">
          <v:shape id="_x0000_i1052" type="#_x0000_t75" style="width:310.4pt;height:93pt" o:ole="">
            <v:imagedata r:id="rId15" o:title=""/>
          </v:shape>
          <o:OLEObject Type="Embed" ProgID="Visio.Drawing.11" ShapeID="_x0000_i1052" DrawAspect="Content" ObjectID="_1632563673" r:id="rId16"/>
        </w:object>
      </w:r>
    </w:p>
    <w:p w:rsidR="00B343C9" w:rsidRPr="0071294D" w:rsidRDefault="00B343C9" w:rsidP="00B343C9">
      <w:pPr>
        <w:pStyle w:val="TF"/>
        <w:rPr>
          <w:lang w:eastAsia="zh-CN"/>
        </w:rPr>
      </w:pPr>
      <w:r w:rsidRPr="0071294D">
        <w:t xml:space="preserve">Figure 4.1-1: Reference </w:t>
      </w:r>
      <w:r w:rsidRPr="0071294D">
        <w:rPr>
          <w:lang w:eastAsia="zh-CN"/>
        </w:rPr>
        <w:t>model – HSS</w:t>
      </w:r>
    </w:p>
    <w:p w:rsidR="00B343C9" w:rsidRPr="0071294D" w:rsidRDefault="00B343C9" w:rsidP="00B343C9">
      <w:pPr>
        <w:pStyle w:val="Heading1"/>
      </w:pPr>
      <w:bookmarkStart w:id="769" w:name="_Toc21950985"/>
      <w:r w:rsidRPr="0071294D">
        <w:lastRenderedPageBreak/>
        <w:t>5</w:t>
      </w:r>
      <w:r w:rsidRPr="0071294D">
        <w:tab/>
        <w:t>Services offered by the HSS</w:t>
      </w:r>
      <w:bookmarkEnd w:id="769"/>
    </w:p>
    <w:p w:rsidR="00B343C9" w:rsidRPr="0071294D" w:rsidRDefault="00B343C9" w:rsidP="00B343C9">
      <w:pPr>
        <w:pStyle w:val="Heading2"/>
      </w:pPr>
      <w:bookmarkStart w:id="770" w:name="_Toc21950986"/>
      <w:r w:rsidRPr="0071294D">
        <w:t>5.1</w:t>
      </w:r>
      <w:r w:rsidRPr="0071294D">
        <w:tab/>
        <w:t>Introduction</w:t>
      </w:r>
      <w:bookmarkEnd w:id="770"/>
    </w:p>
    <w:p w:rsidR="00B343C9" w:rsidRPr="0071294D" w:rsidRDefault="00B343C9" w:rsidP="00B343C9">
      <w:r w:rsidRPr="0071294D">
        <w:t>The HSS offers the following services via the Nhss interface:</w:t>
      </w:r>
    </w:p>
    <w:p w:rsidR="00B343C9" w:rsidRDefault="00B343C9" w:rsidP="00B343C9">
      <w:pPr>
        <w:pStyle w:val="B1"/>
        <w:rPr>
          <w:ins w:id="771" w:author="C4-194346" w:date="2019-10-14T13:00:00Z"/>
        </w:rPr>
      </w:pPr>
      <w:r w:rsidRPr="0071294D">
        <w:t>-</w:t>
      </w:r>
      <w:r w:rsidRPr="0071294D">
        <w:tab/>
        <w:t>Nhss_UEAuthentication Service</w:t>
      </w:r>
    </w:p>
    <w:p w:rsidR="00603B15" w:rsidRPr="0071294D" w:rsidRDefault="00603B15" w:rsidP="00B343C9">
      <w:pPr>
        <w:pStyle w:val="B1"/>
      </w:pPr>
      <w:ins w:id="772" w:author="C4-194346" w:date="2019-10-14T13:00:00Z">
        <w:r>
          <w:t>-</w:t>
        </w:r>
        <w:r>
          <w:tab/>
          <w:t>Nhss_SubscriberDataManagement Service</w:t>
        </w:r>
      </w:ins>
    </w:p>
    <w:p w:rsidR="00B343C9" w:rsidRPr="0071294D" w:rsidRDefault="00B343C9" w:rsidP="00B343C9">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B343C9" w:rsidRPr="00CE0904" w:rsidRDefault="00B343C9" w:rsidP="00B343C9">
      <w:pPr>
        <w:pStyle w:val="Heading2"/>
      </w:pPr>
      <w:bookmarkStart w:id="773" w:name="_Toc21950987"/>
      <w:r w:rsidRPr="00CE0904">
        <w:t>5.2</w:t>
      </w:r>
      <w:r w:rsidRPr="00CE0904">
        <w:tab/>
        <w:t>Nhss_UEAuthentication Service</w:t>
      </w:r>
      <w:bookmarkEnd w:id="773"/>
    </w:p>
    <w:p w:rsidR="00B343C9" w:rsidRPr="0071294D" w:rsidRDefault="00B343C9" w:rsidP="00B343C9">
      <w:pPr>
        <w:pStyle w:val="Heading3"/>
      </w:pPr>
      <w:bookmarkStart w:id="774" w:name="_Toc21950988"/>
      <w:r w:rsidRPr="0071294D">
        <w:t>5.2.1</w:t>
      </w:r>
      <w:r w:rsidRPr="0071294D">
        <w:tab/>
        <w:t>Service Description</w:t>
      </w:r>
      <w:bookmarkEnd w:id="774"/>
    </w:p>
    <w:p w:rsidR="00B343C9" w:rsidRPr="0071294D" w:rsidRDefault="00B343C9" w:rsidP="00B343C9">
      <w:r w:rsidRPr="0071294D">
        <w:t>The Nhss_UEAuthentication service allows a NF consumer (UDM) to request calculation of a fresh Authentication Vector (AV) for 5G_AKA or EAP_AKA_PRIME and provide the calculated AV to the requesting NF.</w:t>
      </w:r>
    </w:p>
    <w:p w:rsidR="00B343C9" w:rsidRPr="0071294D" w:rsidRDefault="00B343C9" w:rsidP="00B343C9">
      <w:pPr>
        <w:pStyle w:val="Heading3"/>
      </w:pPr>
      <w:bookmarkStart w:id="775" w:name="_Toc21950989"/>
      <w:r w:rsidRPr="0071294D">
        <w:t>5.2.2</w:t>
      </w:r>
      <w:r w:rsidRPr="0071294D">
        <w:tab/>
        <w:t>Service Operations</w:t>
      </w:r>
      <w:bookmarkEnd w:id="775"/>
    </w:p>
    <w:p w:rsidR="00B343C9" w:rsidRPr="0071294D" w:rsidRDefault="00B343C9" w:rsidP="00B343C9">
      <w:pPr>
        <w:pStyle w:val="Heading4"/>
      </w:pPr>
      <w:bookmarkStart w:id="776" w:name="_Toc21950990"/>
      <w:r w:rsidRPr="0071294D">
        <w:t>5.2.2.1</w:t>
      </w:r>
      <w:r w:rsidRPr="0071294D">
        <w:tab/>
        <w:t>Introduction</w:t>
      </w:r>
      <w:bookmarkEnd w:id="776"/>
    </w:p>
    <w:p w:rsidR="00B343C9" w:rsidRPr="0071294D" w:rsidRDefault="00B343C9" w:rsidP="00B343C9">
      <w:r w:rsidRPr="0071294D">
        <w:t>For the Nhss_UEAuthentication service the following service operation is defined:</w:t>
      </w:r>
    </w:p>
    <w:p w:rsidR="00B343C9" w:rsidRPr="0071294D" w:rsidRDefault="00B343C9" w:rsidP="00B343C9">
      <w:pPr>
        <w:pStyle w:val="B1"/>
      </w:pPr>
      <w:r w:rsidRPr="0071294D">
        <w:t>-</w:t>
      </w:r>
      <w:r w:rsidRPr="0071294D">
        <w:tab/>
        <w:t>Get</w:t>
      </w:r>
    </w:p>
    <w:p w:rsidR="00B343C9" w:rsidRPr="0071294D" w:rsidRDefault="00B343C9" w:rsidP="00B343C9">
      <w:r w:rsidRPr="0071294D">
        <w:t>The Nhss_UEAuthentication service is used by the UDM to request the HSS to, calculate a fresh authentication vector (AV) for authentication the method 5G_AKA or EAP_AKA_PRIME, and provide it to the UDM by means of the Get service operation. See 3GPP TS 23.632 [8] clause</w:t>
      </w:r>
      <w:r>
        <w:t> </w:t>
      </w:r>
      <w:r w:rsidRPr="0071294D">
        <w:t>4.2.2.</w:t>
      </w:r>
    </w:p>
    <w:p w:rsidR="00B343C9" w:rsidRPr="0071294D" w:rsidRDefault="00B343C9" w:rsidP="00B343C9">
      <w:pPr>
        <w:pStyle w:val="Heading4"/>
      </w:pPr>
      <w:bookmarkStart w:id="777" w:name="_Toc21950991"/>
      <w:r w:rsidRPr="0071294D">
        <w:t>5.2.2.2</w:t>
      </w:r>
      <w:r w:rsidRPr="0071294D">
        <w:tab/>
        <w:t>Get</w:t>
      </w:r>
      <w:bookmarkEnd w:id="777"/>
    </w:p>
    <w:p w:rsidR="00B343C9" w:rsidRPr="0071294D" w:rsidRDefault="00B343C9" w:rsidP="00B343C9">
      <w:pPr>
        <w:pStyle w:val="Heading5"/>
      </w:pPr>
      <w:bookmarkStart w:id="778" w:name="_Toc21950992"/>
      <w:r w:rsidRPr="0071294D">
        <w:t>5.2.2.2.1</w:t>
      </w:r>
      <w:r w:rsidRPr="0071294D">
        <w:tab/>
        <w:t>General</w:t>
      </w:r>
      <w:bookmarkEnd w:id="778"/>
    </w:p>
    <w:p w:rsidR="00B343C9" w:rsidRPr="0071294D" w:rsidRDefault="00B343C9" w:rsidP="00B343C9">
      <w:r w:rsidRPr="0071294D">
        <w:t>The following procedure using the Get service operation is supported:</w:t>
      </w:r>
    </w:p>
    <w:p w:rsidR="00B343C9" w:rsidRPr="0071294D" w:rsidRDefault="00B343C9" w:rsidP="00B343C9">
      <w:r w:rsidRPr="0071294D">
        <w:t>-</w:t>
      </w:r>
      <w:r w:rsidRPr="0071294D">
        <w:tab/>
        <w:t>Authentication Vector Retrieval</w:t>
      </w:r>
    </w:p>
    <w:p w:rsidR="00B343C9" w:rsidRPr="0071294D" w:rsidRDefault="00B343C9" w:rsidP="00B343C9">
      <w:pPr>
        <w:pStyle w:val="Heading5"/>
      </w:pPr>
      <w:bookmarkStart w:id="779" w:name="_Toc21950993"/>
      <w:r w:rsidRPr="0071294D">
        <w:t>5.2.2.2.2</w:t>
      </w:r>
      <w:r w:rsidRPr="0071294D">
        <w:tab/>
        <w:t>Authentication Vector Retrieval</w:t>
      </w:r>
      <w:bookmarkEnd w:id="779"/>
    </w:p>
    <w:p w:rsidR="00B343C9" w:rsidRPr="0071294D" w:rsidRDefault="00B343C9" w:rsidP="00B343C9">
      <w:r w:rsidRPr="0071294D">
        <w:t>Figure</w:t>
      </w:r>
      <w:r>
        <w:t> </w:t>
      </w:r>
      <w:r w:rsidRPr="0071294D">
        <w:t>5.2.2.2.2-1 shows a scenario where the NF service consumer (UDM) retrieves an Authentication Vector for the UE from the HSS (see also 3GPP TS 23.632 [8] clause</w:t>
      </w:r>
      <w:r>
        <w:t> </w:t>
      </w:r>
      <w:r w:rsidRPr="0071294D">
        <w:t>4.2.2). The request contains the UE's identity (imsi), the serving network name, the authentication method (5G_AKA or EAP_AKA_PRIME) and may contain resynchronization info.</w:t>
      </w:r>
    </w:p>
    <w:p w:rsidR="00B343C9" w:rsidRPr="0071294D" w:rsidRDefault="00B343C9" w:rsidP="00B343C9">
      <w:pPr>
        <w:pStyle w:val="TH"/>
      </w:pPr>
      <w:r w:rsidRPr="0071294D">
        <w:object w:dxaOrig="8714" w:dyaOrig="2400">
          <v:shape id="_x0000_i1053" type="#_x0000_t75" style="width:434.85pt;height:119.9pt" o:ole="">
            <v:imagedata r:id="rId17" o:title=""/>
          </v:shape>
          <o:OLEObject Type="Embed" ProgID="Visio.Drawing.11" ShapeID="_x0000_i1053" DrawAspect="Content" ObjectID="_1632563674" r:id="rId18"/>
        </w:object>
      </w:r>
    </w:p>
    <w:p w:rsidR="00B343C9" w:rsidRPr="0071294D" w:rsidRDefault="00B343C9" w:rsidP="00B343C9">
      <w:pPr>
        <w:pStyle w:val="TF"/>
      </w:pPr>
      <w:r w:rsidRPr="0071294D">
        <w:t>Figure 5.2.2.2.2-1: NF service consumer requesting an Authentication Vector</w:t>
      </w:r>
    </w:p>
    <w:p w:rsidR="00B343C9" w:rsidRPr="0071294D" w:rsidRDefault="00B343C9" w:rsidP="00B343C9">
      <w:pPr>
        <w:pStyle w:val="B1"/>
      </w:pPr>
      <w:r w:rsidRPr="0071294D">
        <w:t>1.</w:t>
      </w:r>
      <w:r w:rsidRPr="0071294D">
        <w:tab/>
        <w:t>The NF service consumer sends a POST request (custom method: generate-av) to the HSS.</w:t>
      </w:r>
    </w:p>
    <w:p w:rsidR="00B343C9" w:rsidRPr="0071294D" w:rsidRDefault="00B343C9" w:rsidP="00B343C9">
      <w:pPr>
        <w:pStyle w:val="B1"/>
      </w:pPr>
      <w:r w:rsidRPr="0071294D">
        <w:t>2a.</w:t>
      </w:r>
      <w:r w:rsidRPr="0071294D">
        <w:tab/>
        <w:t>The HSS responds with "200 OK" with the message body containing the authentication vector.</w:t>
      </w:r>
    </w:p>
    <w:p w:rsidR="00B343C9" w:rsidRPr="0071294D" w:rsidRDefault="00B343C9" w:rsidP="00B343C9">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B343C9" w:rsidRPr="0071294D" w:rsidRDefault="00B343C9" w:rsidP="00B343C9">
      <w:r w:rsidRPr="0071294D">
        <w:t>On failure, the appropriate HTTP status code indicating the error shall be returned and appropriate additional error information should be returned in the POST response body.</w:t>
      </w:r>
    </w:p>
    <w:p w:rsidR="00B343C9" w:rsidRPr="0071294D" w:rsidRDefault="00B343C9" w:rsidP="00B343C9">
      <w:pPr>
        <w:pStyle w:val="Heading2"/>
      </w:pPr>
      <w:bookmarkStart w:id="780" w:name="_Toc21950994"/>
      <w:r w:rsidRPr="0071294D">
        <w:t>5.3</w:t>
      </w:r>
      <w:r w:rsidRPr="0071294D">
        <w:tab/>
      </w:r>
      <w:del w:id="781" w:author="C4-194346" w:date="2019-10-14T13:00:00Z">
        <w:r w:rsidRPr="0071294D" w:rsidDel="00603B15">
          <w:delText>&lt;Service 2 &gt;</w:delText>
        </w:r>
      </w:del>
      <w:ins w:id="782" w:author="C4-194346" w:date="2019-10-14T13:00:00Z">
        <w:r w:rsidR="00603B15">
          <w:t>Nhss_SubscriberDataManagement</w:t>
        </w:r>
      </w:ins>
      <w:r w:rsidRPr="0071294D">
        <w:t xml:space="preserve"> Service</w:t>
      </w:r>
      <w:bookmarkEnd w:id="780"/>
    </w:p>
    <w:p w:rsidR="00B343C9" w:rsidRPr="0071294D" w:rsidDel="00603B15" w:rsidRDefault="00B343C9" w:rsidP="00B343C9">
      <w:pPr>
        <w:pStyle w:val="Guidance"/>
        <w:rPr>
          <w:del w:id="783" w:author="C4-194346" w:date="2019-10-14T13:00:00Z"/>
        </w:rPr>
      </w:pPr>
      <w:del w:id="784" w:author="C4-194346" w:date="2019-10-14T13:00:00Z">
        <w:r w:rsidRPr="0071294D" w:rsidDel="00603B15">
          <w:delText xml:space="preserve">And so on if there are more than two services offered by the NF. Same structure as in </w:delText>
        </w:r>
        <w:r w:rsidDel="00603B15">
          <w:delText>clause</w:delText>
        </w:r>
        <w:r w:rsidRPr="0071294D" w:rsidDel="00603B15">
          <w:delText xml:space="preserve"> 5.2.</w:delText>
        </w:r>
      </w:del>
    </w:p>
    <w:p w:rsidR="00603B15" w:rsidRPr="000B71E3" w:rsidRDefault="00603B15" w:rsidP="00603B15">
      <w:pPr>
        <w:pStyle w:val="Heading3"/>
        <w:rPr>
          <w:ins w:id="785" w:author="C4-194346" w:date="2019-10-14T13:01:00Z"/>
        </w:rPr>
      </w:pPr>
      <w:bookmarkStart w:id="786" w:name="_Toc11338382"/>
      <w:bookmarkStart w:id="787" w:name="_Toc21950995"/>
      <w:ins w:id="788" w:author="C4-194346" w:date="2019-10-14T13:01:00Z">
        <w:r w:rsidRPr="000B71E3">
          <w:t>5.</w:t>
        </w:r>
        <w:r>
          <w:t>3</w:t>
        </w:r>
        <w:r w:rsidRPr="000B71E3">
          <w:t>.</w:t>
        </w:r>
        <w:r>
          <w:t>1</w:t>
        </w:r>
        <w:r w:rsidRPr="000B71E3">
          <w:tab/>
          <w:t>Service Description</w:t>
        </w:r>
        <w:bookmarkEnd w:id="786"/>
        <w:bookmarkEnd w:id="787"/>
      </w:ins>
    </w:p>
    <w:p w:rsidR="00603B15" w:rsidRDefault="00603B15" w:rsidP="00603B15">
      <w:pPr>
        <w:rPr>
          <w:ins w:id="789" w:author="C4-194346" w:date="2019-10-14T13:01:00Z"/>
        </w:rPr>
      </w:pPr>
      <w:ins w:id="790" w:author="C4-194346" w:date="2019-10-14T13:01:00Z">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ins>
    </w:p>
    <w:p w:rsidR="00603B15" w:rsidRPr="000B71E3" w:rsidRDefault="00603B15" w:rsidP="00603B15">
      <w:pPr>
        <w:pStyle w:val="Heading3"/>
        <w:rPr>
          <w:ins w:id="791" w:author="C4-194346" w:date="2019-10-14T13:01:00Z"/>
        </w:rPr>
      </w:pPr>
      <w:bookmarkStart w:id="792" w:name="_Toc11338383"/>
      <w:bookmarkStart w:id="793" w:name="_Toc21950996"/>
      <w:ins w:id="794" w:author="C4-194346" w:date="2019-10-14T13:01:00Z">
        <w:r w:rsidRPr="000B71E3">
          <w:t>5.</w:t>
        </w:r>
        <w:r>
          <w:t>3</w:t>
        </w:r>
        <w:r w:rsidRPr="000B71E3">
          <w:t>.2</w:t>
        </w:r>
        <w:r w:rsidRPr="000B71E3">
          <w:tab/>
          <w:t>Service Operations</w:t>
        </w:r>
        <w:bookmarkEnd w:id="792"/>
        <w:bookmarkEnd w:id="793"/>
      </w:ins>
    </w:p>
    <w:p w:rsidR="00603B15" w:rsidRPr="000B71E3" w:rsidRDefault="00603B15" w:rsidP="00603B15">
      <w:pPr>
        <w:pStyle w:val="Heading4"/>
        <w:rPr>
          <w:ins w:id="795" w:author="C4-194346" w:date="2019-10-14T13:01:00Z"/>
        </w:rPr>
      </w:pPr>
      <w:bookmarkStart w:id="796" w:name="_Toc11338384"/>
      <w:bookmarkStart w:id="797" w:name="_Toc21950997"/>
      <w:ins w:id="798" w:author="C4-194346" w:date="2019-10-14T13:01:00Z">
        <w:r w:rsidRPr="000B71E3">
          <w:t>5.</w:t>
        </w:r>
        <w:r>
          <w:t>3</w:t>
        </w:r>
        <w:r w:rsidRPr="000B71E3">
          <w:t>.2.1</w:t>
        </w:r>
        <w:r w:rsidRPr="000B71E3">
          <w:tab/>
          <w:t>Introduction</w:t>
        </w:r>
        <w:bookmarkEnd w:id="796"/>
        <w:bookmarkEnd w:id="797"/>
      </w:ins>
    </w:p>
    <w:p w:rsidR="00603B15" w:rsidRPr="000B71E3" w:rsidRDefault="00603B15" w:rsidP="00603B15">
      <w:pPr>
        <w:rPr>
          <w:ins w:id="799" w:author="C4-194346" w:date="2019-10-14T13:01:00Z"/>
        </w:rPr>
      </w:pPr>
      <w:ins w:id="800" w:author="C4-194346" w:date="2019-10-14T13:01:00Z">
        <w:r w:rsidRPr="000B71E3">
          <w:t>For the N</w:t>
        </w:r>
        <w:r>
          <w:t>hss</w:t>
        </w:r>
        <w:r w:rsidRPr="000B71E3">
          <w:t>_</w:t>
        </w:r>
        <w:r w:rsidRPr="00867067">
          <w:t>SubscriberDataManagement</w:t>
        </w:r>
        <w:r w:rsidRPr="000B71E3">
          <w:t xml:space="preserve"> service the following service operations are defined:</w:t>
        </w:r>
      </w:ins>
    </w:p>
    <w:p w:rsidR="00603B15" w:rsidRDefault="00603B15" w:rsidP="00603B15">
      <w:pPr>
        <w:pStyle w:val="B1"/>
        <w:rPr>
          <w:ins w:id="801" w:author="C4-194346" w:date="2019-10-14T13:01:00Z"/>
        </w:rPr>
      </w:pPr>
      <w:ins w:id="802" w:author="C4-194346" w:date="2019-10-14T13:01:00Z">
        <w:r w:rsidRPr="000B71E3">
          <w:t>-</w:t>
        </w:r>
        <w:r w:rsidRPr="000B71E3">
          <w:tab/>
        </w:r>
        <w:r>
          <w:t>Get</w:t>
        </w:r>
      </w:ins>
    </w:p>
    <w:p w:rsidR="00603B15" w:rsidRDefault="00603B15" w:rsidP="00603B15">
      <w:pPr>
        <w:rPr>
          <w:ins w:id="803" w:author="C4-194346" w:date="2019-10-14T13:01:00Z"/>
        </w:rPr>
      </w:pPr>
      <w:ins w:id="804" w:author="C4-194346" w:date="2019-10-14T13:01:00Z">
        <w:r>
          <w:t>The Nhss_</w:t>
        </w:r>
        <w:r w:rsidRPr="00867067">
          <w:t>SubscriberDataManagement</w:t>
        </w:r>
        <w:r w:rsidRPr="000B71E3">
          <w:t xml:space="preserve"> </w:t>
        </w:r>
        <w:r>
          <w:t>service is used by Consumer NF (UDM) to retrieve the UE data from the HSS due to IRAT mobility.</w:t>
        </w:r>
      </w:ins>
    </w:p>
    <w:p w:rsidR="00603B15" w:rsidRDefault="00603B15" w:rsidP="00603B15">
      <w:pPr>
        <w:pStyle w:val="Heading4"/>
        <w:rPr>
          <w:ins w:id="805" w:author="C4-194346" w:date="2019-10-14T13:01:00Z"/>
        </w:rPr>
      </w:pPr>
      <w:bookmarkStart w:id="806" w:name="_Toc510696591"/>
      <w:bookmarkStart w:id="807" w:name="_Toc6488415"/>
      <w:bookmarkStart w:id="808" w:name="_Toc21950998"/>
      <w:ins w:id="809" w:author="C4-194346" w:date="2019-10-14T13:01:00Z">
        <w:r>
          <w:t>5.3.2.2</w:t>
        </w:r>
        <w:r>
          <w:tab/>
        </w:r>
        <w:bookmarkEnd w:id="806"/>
        <w:bookmarkEnd w:id="807"/>
        <w:r>
          <w:t>Get</w:t>
        </w:r>
        <w:bookmarkEnd w:id="808"/>
      </w:ins>
    </w:p>
    <w:p w:rsidR="00603B15" w:rsidRDefault="00603B15" w:rsidP="00603B15">
      <w:pPr>
        <w:pStyle w:val="Heading5"/>
        <w:rPr>
          <w:ins w:id="810" w:author="C4-194346" w:date="2019-10-14T13:01:00Z"/>
        </w:rPr>
      </w:pPr>
      <w:bookmarkStart w:id="811" w:name="_Toc510696592"/>
      <w:bookmarkStart w:id="812" w:name="_Toc6488416"/>
      <w:bookmarkStart w:id="813" w:name="_Toc21950999"/>
      <w:ins w:id="814" w:author="C4-194346" w:date="2019-10-14T13:01:00Z">
        <w:r>
          <w:t>5.3.2.2.1</w:t>
        </w:r>
        <w:r>
          <w:tab/>
          <w:t>General</w:t>
        </w:r>
        <w:bookmarkEnd w:id="811"/>
        <w:bookmarkEnd w:id="812"/>
        <w:bookmarkEnd w:id="813"/>
      </w:ins>
    </w:p>
    <w:p w:rsidR="00603B15" w:rsidRPr="000B71E3" w:rsidRDefault="00603B15" w:rsidP="00603B15">
      <w:pPr>
        <w:rPr>
          <w:ins w:id="815" w:author="C4-194346" w:date="2019-10-14T13:01:00Z"/>
        </w:rPr>
      </w:pPr>
      <w:bookmarkStart w:id="816" w:name="_Toc510696593"/>
      <w:bookmarkStart w:id="817" w:name="_Toc6488417"/>
      <w:ins w:id="818" w:author="C4-194346" w:date="2019-10-14T13:01:00Z">
        <w:r w:rsidRPr="000B71E3">
          <w:t xml:space="preserve">The following procedure using the Get service operation </w:t>
        </w:r>
        <w:r>
          <w:t>is</w:t>
        </w:r>
        <w:r w:rsidRPr="000B71E3">
          <w:t xml:space="preserve"> supported:</w:t>
        </w:r>
      </w:ins>
    </w:p>
    <w:p w:rsidR="00603B15" w:rsidRDefault="00603B15" w:rsidP="00603B15">
      <w:pPr>
        <w:ind w:left="568" w:hanging="284"/>
        <w:rPr>
          <w:ins w:id="819" w:author="C4-194346" w:date="2019-10-14T13:01:00Z"/>
        </w:rPr>
      </w:pPr>
      <w:ins w:id="820" w:author="C4-194346" w:date="2019-10-14T13:01:00Z">
        <w:r w:rsidRPr="000B71E3">
          <w:t>-</w:t>
        </w:r>
        <w:r w:rsidRPr="000B71E3">
          <w:tab/>
          <w:t xml:space="preserve">UE Context </w:t>
        </w:r>
        <w:r>
          <w:t>I</w:t>
        </w:r>
        <w:r w:rsidRPr="000B71E3">
          <w:t xml:space="preserve">n </w:t>
        </w:r>
        <w:r>
          <w:t>PGW</w:t>
        </w:r>
        <w:r w:rsidRPr="000B71E3">
          <w:t xml:space="preserve"> Data Retrieval</w:t>
        </w:r>
      </w:ins>
    </w:p>
    <w:p w:rsidR="00603B15" w:rsidRDefault="00603B15" w:rsidP="00603B15">
      <w:pPr>
        <w:pStyle w:val="Heading5"/>
        <w:rPr>
          <w:ins w:id="821" w:author="C4-194346" w:date="2019-10-14T13:01:00Z"/>
        </w:rPr>
      </w:pPr>
      <w:bookmarkStart w:id="822" w:name="_Toc21951000"/>
      <w:ins w:id="823" w:author="C4-194346" w:date="2019-10-14T13:01:00Z">
        <w:r>
          <w:t>5.3.2.2.2</w:t>
        </w:r>
        <w:r>
          <w:tab/>
        </w:r>
        <w:bookmarkEnd w:id="816"/>
        <w:bookmarkEnd w:id="817"/>
        <w:r w:rsidRPr="008F3C8A">
          <w:t xml:space="preserve">UE Context </w:t>
        </w:r>
        <w:r>
          <w:t>I</w:t>
        </w:r>
        <w:r w:rsidRPr="008F3C8A">
          <w:t>n PGW Data Retrieval</w:t>
        </w:r>
        <w:bookmarkEnd w:id="822"/>
      </w:ins>
    </w:p>
    <w:p w:rsidR="00603B15" w:rsidRDefault="00603B15" w:rsidP="00603B15">
      <w:pPr>
        <w:rPr>
          <w:ins w:id="824" w:author="C4-194346" w:date="2019-10-14T13:01:00Z"/>
        </w:rPr>
      </w:pPr>
      <w:ins w:id="825" w:author="C4-194346" w:date="2019-10-14T13:01:00Z">
        <w:r w:rsidRPr="00E60E72">
          <w:t>Figure 5.</w:t>
        </w:r>
        <w:r>
          <w:t>x</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 xml:space="preserve">retrieve the UE’s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ins>
    </w:p>
    <w:p w:rsidR="00603B15" w:rsidRPr="00E60E72" w:rsidRDefault="00603B15" w:rsidP="00603B15">
      <w:pPr>
        <w:pStyle w:val="TH"/>
        <w:rPr>
          <w:ins w:id="826" w:author="C4-194346" w:date="2019-10-14T13:01:00Z"/>
        </w:rPr>
      </w:pPr>
      <w:ins w:id="827" w:author="C4-194346" w:date="2019-10-14T13:01:00Z">
        <w:r w:rsidRPr="0071294D">
          <w:object w:dxaOrig="8701" w:dyaOrig="2377">
            <v:shape id="_x0000_i1055" type="#_x0000_t75" style="width:449.4pt;height:126.6pt" o:ole="">
              <v:imagedata r:id="rId19" o:title="" cropbottom="15021f" cropright="16530f"/>
            </v:shape>
            <o:OLEObject Type="Embed" ProgID="Visio.Drawing.11" ShapeID="_x0000_i1055" DrawAspect="Content" ObjectID="_1632563675" r:id="rId20"/>
          </w:object>
        </w:r>
      </w:ins>
    </w:p>
    <w:p w:rsidR="00603B15" w:rsidRPr="000B71E3" w:rsidRDefault="00603B15" w:rsidP="00603B15">
      <w:pPr>
        <w:pStyle w:val="TF"/>
        <w:rPr>
          <w:ins w:id="828" w:author="C4-194346" w:date="2019-10-14T13:01:00Z"/>
        </w:rPr>
      </w:pPr>
      <w:bookmarkStart w:id="829" w:name="_Hlk15463443"/>
      <w:ins w:id="830" w:author="C4-194346" w:date="2019-10-14T13:01:00Z">
        <w:r w:rsidRPr="000B71E3">
          <w:t>Figure 5.</w:t>
        </w:r>
        <w:r>
          <w:t>3</w:t>
        </w:r>
        <w:r w:rsidRPr="000B71E3">
          <w:t xml:space="preserve">.2.2.2-1: </w:t>
        </w:r>
        <w:r w:rsidRPr="00990000">
          <w:t xml:space="preserve">Requesting a UE's Context in </w:t>
        </w:r>
        <w:r>
          <w:t>PGW</w:t>
        </w:r>
        <w:r w:rsidRPr="00990000">
          <w:t xml:space="preserve"> Data</w:t>
        </w:r>
      </w:ins>
    </w:p>
    <w:bookmarkEnd w:id="829"/>
    <w:p w:rsidR="00603B15" w:rsidRDefault="00603B15" w:rsidP="00603B15">
      <w:pPr>
        <w:rPr>
          <w:ins w:id="831" w:author="C4-194346" w:date="2019-10-14T13:01:00Z"/>
        </w:rPr>
      </w:pPr>
      <w:ins w:id="832" w:author="C4-194346" w:date="2019-10-14T13:01:00Z">
        <w:r>
          <w:t>1.</w:t>
        </w:r>
        <w:r>
          <w:tab/>
          <w:t xml:space="preserve">The NF service consumer (e.g. UDM) shall send a GET request to the resource representing the UE's Context In PGW Data. </w:t>
        </w:r>
      </w:ins>
    </w:p>
    <w:p w:rsidR="00603B15" w:rsidRDefault="00603B15" w:rsidP="00603B15">
      <w:pPr>
        <w:rPr>
          <w:ins w:id="833" w:author="C4-194346" w:date="2019-10-14T13:01:00Z"/>
        </w:rPr>
      </w:pPr>
      <w:ins w:id="834" w:author="C4-194346" w:date="2019-10-14T13:01:00Z">
        <w:r>
          <w:t>2a.</w:t>
        </w:r>
        <w:r>
          <w:tab/>
          <w:t xml:space="preserve">On Success, the HSS shall respond with "200 OK" with the message body containing the UE's Context In PGW Data as relevant for the requesting NF service consumer. </w:t>
        </w:r>
      </w:ins>
    </w:p>
    <w:p w:rsidR="00603B15" w:rsidRDefault="00603B15" w:rsidP="00603B15">
      <w:pPr>
        <w:rPr>
          <w:ins w:id="835" w:author="C4-194346" w:date="2019-10-14T13:01:00Z"/>
        </w:rPr>
      </w:pPr>
      <w:ins w:id="836" w:author="C4-194346" w:date="2019-10-14T13:01:00Z">
        <w:r>
          <w:t>2b.</w:t>
        </w:r>
        <w:r>
          <w:tab/>
          <w:t>If there is no valid data for the UE, HTTP status code "404 Not Found" shall be returned including additional error information in the response body (in the "ProblemDetails" element).</w:t>
        </w:r>
      </w:ins>
    </w:p>
    <w:p w:rsidR="00603B15" w:rsidRPr="006B5418" w:rsidRDefault="00603B15" w:rsidP="00603B15">
      <w:pPr>
        <w:rPr>
          <w:ins w:id="837" w:author="C4-194346" w:date="2019-10-14T13:01:00Z"/>
          <w:lang w:val="en-US"/>
        </w:rPr>
      </w:pPr>
      <w:ins w:id="838" w:author="C4-194346" w:date="2019-10-14T13:01:00Z">
        <w:r>
          <w:t>On failure, the appropriate HTTP status code indicating the error shall be returned and appropriate additional error information should be returned in the GET response body.</w:t>
        </w:r>
      </w:ins>
    </w:p>
    <w:p w:rsidR="00B343C9" w:rsidRPr="00603B15" w:rsidRDefault="00B343C9" w:rsidP="00B343C9">
      <w:pPr>
        <w:rPr>
          <w:lang w:val="en-US"/>
          <w:rPrChange w:id="839" w:author="C4-194346" w:date="2019-10-14T13:01:00Z">
            <w:rPr/>
          </w:rPrChange>
        </w:rPr>
      </w:pPr>
    </w:p>
    <w:p w:rsidR="00B343C9" w:rsidRPr="0071294D" w:rsidRDefault="00B343C9" w:rsidP="00B343C9">
      <w:pPr>
        <w:pStyle w:val="Heading1"/>
      </w:pPr>
      <w:bookmarkStart w:id="840" w:name="_Toc21951001"/>
      <w:r w:rsidRPr="0071294D">
        <w:t>6</w:t>
      </w:r>
      <w:r w:rsidRPr="0071294D">
        <w:tab/>
        <w:t>API Definitions</w:t>
      </w:r>
      <w:bookmarkEnd w:id="840"/>
    </w:p>
    <w:p w:rsidR="00B343C9" w:rsidRPr="0071294D" w:rsidRDefault="00B343C9" w:rsidP="00B343C9">
      <w:pPr>
        <w:pStyle w:val="Heading2"/>
      </w:pPr>
      <w:bookmarkStart w:id="841" w:name="_Toc21951002"/>
      <w:r w:rsidRPr="0071294D">
        <w:t>6.1</w:t>
      </w:r>
      <w:r w:rsidRPr="0071294D">
        <w:tab/>
        <w:t>Nhss_UEAuthentication Service API</w:t>
      </w:r>
      <w:bookmarkEnd w:id="841"/>
    </w:p>
    <w:p w:rsidR="00B343C9" w:rsidRPr="0071294D" w:rsidRDefault="00B343C9" w:rsidP="00B343C9">
      <w:pPr>
        <w:pStyle w:val="Heading3"/>
      </w:pPr>
      <w:bookmarkStart w:id="842" w:name="_Toc21951003"/>
      <w:r w:rsidRPr="0071294D">
        <w:t>6.1.1</w:t>
      </w:r>
      <w:r w:rsidRPr="0071294D">
        <w:tab/>
        <w:t>Introduction</w:t>
      </w:r>
      <w:bookmarkEnd w:id="842"/>
    </w:p>
    <w:p w:rsidR="00B343C9" w:rsidRPr="0071294D" w:rsidRDefault="00B343C9" w:rsidP="00B343C9">
      <w:pPr>
        <w:rPr>
          <w:lang w:eastAsia="zh-CN"/>
        </w:rPr>
      </w:pPr>
      <w:r w:rsidRPr="0071294D">
        <w:t xml:space="preserve">The Nhss_UEAuthentication service shall use the Nhss_UEAuthentication </w:t>
      </w:r>
      <w:r w:rsidRPr="0071294D">
        <w:rPr>
          <w:lang w:eastAsia="zh-CN"/>
        </w:rPr>
        <w:t>API.</w:t>
      </w:r>
    </w:p>
    <w:p w:rsidR="00B343C9" w:rsidRPr="0071294D" w:rsidRDefault="00B343C9" w:rsidP="00B343C9">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B343C9" w:rsidRPr="0071294D" w:rsidRDefault="00B343C9" w:rsidP="00B343C9">
      <w:pPr>
        <w:pStyle w:val="B1"/>
        <w:rPr>
          <w:b/>
        </w:rPr>
      </w:pPr>
      <w:r w:rsidRPr="0071294D">
        <w:rPr>
          <w:b/>
        </w:rPr>
        <w:t>{apiRoot}/&lt;apiName&gt;/&lt;apiVersion&gt;/&lt;apiSpecificResourceUriPart&gt;</w:t>
      </w:r>
    </w:p>
    <w:p w:rsidR="00B343C9" w:rsidRPr="0071294D" w:rsidRDefault="00B343C9" w:rsidP="00B343C9">
      <w:pPr>
        <w:rPr>
          <w:lang w:eastAsia="zh-CN"/>
        </w:rPr>
      </w:pPr>
      <w:r w:rsidRPr="0071294D">
        <w:rPr>
          <w:lang w:eastAsia="zh-CN"/>
        </w:rPr>
        <w:t>with the following components:</w:t>
      </w:r>
    </w:p>
    <w:p w:rsidR="00B343C9" w:rsidRPr="0071294D" w:rsidRDefault="00B343C9" w:rsidP="00B343C9">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B343C9" w:rsidRPr="0071294D" w:rsidRDefault="00B343C9" w:rsidP="00B343C9">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B343C9" w:rsidRPr="0071294D" w:rsidRDefault="00B343C9" w:rsidP="00B343C9">
      <w:pPr>
        <w:pStyle w:val="B1"/>
      </w:pPr>
      <w:r w:rsidRPr="0071294D">
        <w:t>-</w:t>
      </w:r>
      <w:r w:rsidRPr="0071294D">
        <w:tab/>
        <w:t>The &lt;apiVersion&gt; shall be "v1".</w:t>
      </w:r>
    </w:p>
    <w:p w:rsidR="00B343C9" w:rsidRPr="0071294D" w:rsidRDefault="00B343C9" w:rsidP="00B343C9">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B343C9" w:rsidRPr="0071294D" w:rsidRDefault="00B343C9" w:rsidP="00B343C9">
      <w:pPr>
        <w:pStyle w:val="Heading3"/>
      </w:pPr>
      <w:bookmarkStart w:id="843" w:name="_Toc21951004"/>
      <w:r w:rsidRPr="0071294D">
        <w:t>6.1.2</w:t>
      </w:r>
      <w:r w:rsidRPr="0071294D">
        <w:tab/>
        <w:t>Usage of HTTP</w:t>
      </w:r>
      <w:bookmarkEnd w:id="843"/>
    </w:p>
    <w:p w:rsidR="00B343C9" w:rsidRPr="0071294D" w:rsidRDefault="00B343C9" w:rsidP="00B343C9">
      <w:pPr>
        <w:pStyle w:val="Heading4"/>
      </w:pPr>
      <w:bookmarkStart w:id="844" w:name="_Toc21951005"/>
      <w:r w:rsidRPr="0071294D">
        <w:t>6.1.2.1</w:t>
      </w:r>
      <w:r w:rsidRPr="0071294D">
        <w:tab/>
        <w:t>General</w:t>
      </w:r>
      <w:bookmarkEnd w:id="844"/>
    </w:p>
    <w:p w:rsidR="00B343C9" w:rsidRPr="0071294D" w:rsidRDefault="00B343C9" w:rsidP="00B343C9">
      <w:r w:rsidRPr="0071294D">
        <w:t>HTTP/2, as defined in IETF RFC 7540 [</w:t>
      </w:r>
      <w:r>
        <w:t>9</w:t>
      </w:r>
      <w:r w:rsidRPr="0071294D">
        <w:t>], shall be used as specified in clause</w:t>
      </w:r>
      <w:r>
        <w:t> </w:t>
      </w:r>
      <w:r w:rsidRPr="0071294D">
        <w:t>5 of 3GPP TS 29.500 [4].</w:t>
      </w:r>
    </w:p>
    <w:p w:rsidR="00B343C9" w:rsidRPr="0071294D" w:rsidRDefault="00B343C9" w:rsidP="00B343C9">
      <w:r w:rsidRPr="0071294D">
        <w:t>HTTP</w:t>
      </w:r>
      <w:r w:rsidRPr="0071294D">
        <w:rPr>
          <w:lang w:eastAsia="zh-CN"/>
        </w:rPr>
        <w:t xml:space="preserve">/2 </w:t>
      </w:r>
      <w:r w:rsidRPr="0071294D">
        <w:t>shall be transported as specified in clause 5.3 of 3GPP TS 29.500 [4].</w:t>
      </w:r>
    </w:p>
    <w:p w:rsidR="00B343C9" w:rsidRPr="0071294D" w:rsidRDefault="00B343C9" w:rsidP="00B343C9">
      <w:r w:rsidRPr="0071294D">
        <w:lastRenderedPageBreak/>
        <w:t>HTTP messages and bodies for the Nhss_UEAuthentication service shall comply with the OpenAPI [10] specification contained in Annex A.</w:t>
      </w:r>
    </w:p>
    <w:p w:rsidR="00B343C9" w:rsidRPr="0071294D" w:rsidRDefault="00B343C9" w:rsidP="00B343C9">
      <w:pPr>
        <w:pStyle w:val="Heading4"/>
      </w:pPr>
      <w:bookmarkStart w:id="845" w:name="_Toc21951006"/>
      <w:r w:rsidRPr="0071294D">
        <w:t>6.1.2.2</w:t>
      </w:r>
      <w:r w:rsidRPr="0071294D">
        <w:tab/>
        <w:t>HTTP standard headers</w:t>
      </w:r>
      <w:bookmarkEnd w:id="845"/>
    </w:p>
    <w:p w:rsidR="00B343C9" w:rsidRPr="0071294D" w:rsidRDefault="00B343C9" w:rsidP="00B343C9">
      <w:pPr>
        <w:pStyle w:val="Heading5"/>
        <w:rPr>
          <w:lang w:eastAsia="zh-CN"/>
        </w:rPr>
      </w:pPr>
      <w:bookmarkStart w:id="846" w:name="_Toc21951007"/>
      <w:r w:rsidRPr="0071294D">
        <w:t>6.1.2.2.1</w:t>
      </w:r>
      <w:r w:rsidRPr="0071294D">
        <w:rPr>
          <w:lang w:eastAsia="zh-CN"/>
        </w:rPr>
        <w:tab/>
        <w:t>General</w:t>
      </w:r>
      <w:bookmarkEnd w:id="846"/>
    </w:p>
    <w:p w:rsidR="00B343C9" w:rsidRPr="0071294D" w:rsidRDefault="00B343C9" w:rsidP="00B343C9">
      <w:pPr>
        <w:rPr>
          <w:lang w:eastAsia="zh-CN"/>
        </w:rPr>
      </w:pPr>
      <w:r w:rsidRPr="0071294D">
        <w:t>The usage of HTTP standard headers shall be supported as specified in clause 5.2.2 of 3GPP TS 29.500 [4].</w:t>
      </w:r>
    </w:p>
    <w:p w:rsidR="00B343C9" w:rsidRPr="0071294D" w:rsidRDefault="00B343C9" w:rsidP="00B343C9">
      <w:pPr>
        <w:pStyle w:val="Heading5"/>
      </w:pPr>
      <w:bookmarkStart w:id="847" w:name="_Toc21951008"/>
      <w:r w:rsidRPr="0071294D">
        <w:t>6.1.2.2.2</w:t>
      </w:r>
      <w:r w:rsidRPr="0071294D">
        <w:tab/>
        <w:t>Content type</w:t>
      </w:r>
      <w:bookmarkEnd w:id="847"/>
      <w:r w:rsidRPr="0071294D">
        <w:t xml:space="preserve"> </w:t>
      </w:r>
    </w:p>
    <w:p w:rsidR="00B343C9" w:rsidRPr="0071294D" w:rsidRDefault="00B343C9" w:rsidP="00B343C9">
      <w:r w:rsidRPr="0071294D">
        <w:t>The following content types shall be supported:</w:t>
      </w:r>
    </w:p>
    <w:p w:rsidR="00B343C9" w:rsidRPr="0071294D" w:rsidRDefault="00B343C9" w:rsidP="00B343C9">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B343C9" w:rsidRPr="0071294D" w:rsidRDefault="00B343C9" w:rsidP="00B343C9">
      <w:pPr>
        <w:pStyle w:val="B1"/>
      </w:pPr>
      <w:r>
        <w:t>-</w:t>
      </w:r>
      <w:r>
        <w:tab/>
      </w:r>
      <w:r w:rsidRPr="0071294D">
        <w:t>The Problem Details JSON Object (IETF RFC 7807 [12] signalled by the content type "application/problem+json"</w:t>
      </w:r>
      <w:r>
        <w:t>.</w:t>
      </w:r>
    </w:p>
    <w:p w:rsidR="00B343C9" w:rsidRPr="0071294D" w:rsidRDefault="00B343C9" w:rsidP="00B343C9">
      <w:pPr>
        <w:pStyle w:val="Heading4"/>
      </w:pPr>
      <w:bookmarkStart w:id="848" w:name="_Toc21951009"/>
      <w:r w:rsidRPr="0071294D">
        <w:t>6.1.2.3</w:t>
      </w:r>
      <w:r w:rsidRPr="0071294D">
        <w:tab/>
        <w:t>HTTP custom headers</w:t>
      </w:r>
      <w:bookmarkEnd w:id="848"/>
    </w:p>
    <w:p w:rsidR="00B343C9" w:rsidRPr="0071294D" w:rsidRDefault="00B343C9" w:rsidP="00B343C9">
      <w:pPr>
        <w:pStyle w:val="Heading5"/>
        <w:rPr>
          <w:lang w:eastAsia="zh-CN"/>
        </w:rPr>
      </w:pPr>
      <w:bookmarkStart w:id="849" w:name="_Toc21951010"/>
      <w:r w:rsidRPr="0071294D">
        <w:t>6.1.2.3.1</w:t>
      </w:r>
      <w:r w:rsidRPr="0071294D">
        <w:rPr>
          <w:lang w:eastAsia="zh-CN"/>
        </w:rPr>
        <w:tab/>
        <w:t>General</w:t>
      </w:r>
      <w:bookmarkEnd w:id="849"/>
    </w:p>
    <w:p w:rsidR="00B343C9" w:rsidRPr="0071294D" w:rsidRDefault="00B343C9" w:rsidP="00B343C9">
      <w:r w:rsidRPr="0071294D">
        <w:t>In this release of the specification, no specific custom headers are defined for the Nhss_UEAuthentication service.</w:t>
      </w:r>
    </w:p>
    <w:p w:rsidR="00B343C9" w:rsidRPr="0071294D" w:rsidRDefault="00B343C9" w:rsidP="00B343C9">
      <w:pPr>
        <w:rPr>
          <w:lang w:eastAsia="zh-CN"/>
        </w:rPr>
      </w:pPr>
      <w:r w:rsidRPr="0071294D">
        <w:t>For 3GPP specific HTTP custom headers used across all service based interfaces, see clause</w:t>
      </w:r>
      <w:r>
        <w:t> </w:t>
      </w:r>
      <w:r w:rsidRPr="0071294D">
        <w:t>5.2.3 of 3GPP TS 29.500 [4].</w:t>
      </w:r>
    </w:p>
    <w:p w:rsidR="00B343C9" w:rsidRPr="00CE0904" w:rsidRDefault="00B343C9" w:rsidP="00B343C9">
      <w:pPr>
        <w:pStyle w:val="Heading3"/>
      </w:pPr>
      <w:bookmarkStart w:id="850" w:name="_Toc21951011"/>
      <w:r w:rsidRPr="00CE0904">
        <w:t>6.1.3</w:t>
      </w:r>
      <w:r w:rsidRPr="00CE0904">
        <w:tab/>
        <w:t>Resources</w:t>
      </w:r>
      <w:bookmarkEnd w:id="850"/>
    </w:p>
    <w:p w:rsidR="00B343C9" w:rsidRPr="0071294D" w:rsidRDefault="00B343C9" w:rsidP="00B343C9">
      <w:pPr>
        <w:pStyle w:val="Heading4"/>
      </w:pPr>
      <w:bookmarkStart w:id="851" w:name="_Toc21951012"/>
      <w:r w:rsidRPr="0071294D">
        <w:t>6.1.3.1</w:t>
      </w:r>
      <w:r w:rsidRPr="0071294D">
        <w:tab/>
        <w:t>Overview</w:t>
      </w:r>
      <w:bookmarkEnd w:id="851"/>
    </w:p>
    <w:p w:rsidR="00B343C9" w:rsidRPr="0071294D" w:rsidRDefault="00B343C9" w:rsidP="00B343C9">
      <w:pPr>
        <w:pStyle w:val="TH"/>
      </w:pPr>
      <w:r>
        <w:object w:dxaOrig="5631" w:dyaOrig="2211">
          <v:shape id="_x0000_i1054" type="#_x0000_t75" style="width:281.3pt;height:111.1pt" o:ole="">
            <v:imagedata r:id="rId21" o:title=""/>
          </v:shape>
          <o:OLEObject Type="Embed" ProgID="Visio.Drawing.15" ShapeID="_x0000_i1054" DrawAspect="Content" ObjectID="_1632563676" r:id="rId22"/>
        </w:object>
      </w:r>
    </w:p>
    <w:p w:rsidR="00B343C9" w:rsidRPr="0071294D" w:rsidRDefault="00B343C9" w:rsidP="00B343C9">
      <w:pPr>
        <w:pStyle w:val="TF"/>
      </w:pPr>
      <w:r w:rsidRPr="0071294D">
        <w:t>Figure 6.1.3.1-1: Resource URI structure of the nhss-ueau API</w:t>
      </w:r>
    </w:p>
    <w:p w:rsidR="00B343C9" w:rsidRPr="0071294D" w:rsidRDefault="00B343C9" w:rsidP="00B343C9">
      <w:r w:rsidRPr="0071294D">
        <w:t>Table</w:t>
      </w:r>
      <w:r>
        <w:t> </w:t>
      </w:r>
      <w:r w:rsidRPr="0071294D">
        <w:t>6.1.3.1-1 provides an overview of the resources and applicable HTTP methods.</w:t>
      </w:r>
    </w:p>
    <w:p w:rsidR="00B343C9" w:rsidRPr="0071294D" w:rsidRDefault="00B343C9" w:rsidP="00B343C9">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B343C9" w:rsidRPr="0071294D" w:rsidTr="007A2023">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CE0904" w:rsidRDefault="00B343C9" w:rsidP="007A2023">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CE0904" w:rsidRDefault="00B343C9" w:rsidP="007A2023">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CE0904" w:rsidRDefault="00B343C9" w:rsidP="007A2023">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CE0904" w:rsidRDefault="00B343C9" w:rsidP="007A2023">
            <w:pPr>
              <w:pStyle w:val="TAH"/>
            </w:pPr>
            <w:r w:rsidRPr="00CE0904">
              <w:t>Description</w:t>
            </w:r>
          </w:p>
        </w:tc>
      </w:tr>
      <w:tr w:rsidR="00B343C9" w:rsidRPr="0071294D" w:rsidTr="007A2023">
        <w:trPr>
          <w:jc w:val="center"/>
        </w:trPr>
        <w:tc>
          <w:tcPr>
            <w:tcW w:w="2050" w:type="dxa"/>
            <w:vMerge w:val="restart"/>
            <w:tcBorders>
              <w:top w:val="single" w:sz="4" w:space="0" w:color="auto"/>
              <w:left w:val="single" w:sz="4" w:space="0" w:color="auto"/>
              <w:right w:val="single" w:sz="4" w:space="0" w:color="auto"/>
            </w:tcBorders>
          </w:tcPr>
          <w:p w:rsidR="00B343C9" w:rsidRPr="00CE0904" w:rsidRDefault="00B343C9" w:rsidP="007A2023">
            <w:pPr>
              <w:pStyle w:val="TAL"/>
            </w:pPr>
          </w:p>
        </w:tc>
        <w:tc>
          <w:tcPr>
            <w:tcW w:w="2693" w:type="dxa"/>
            <w:vMerge w:val="restart"/>
            <w:tcBorders>
              <w:top w:val="single" w:sz="4" w:space="0" w:color="auto"/>
              <w:left w:val="single" w:sz="4" w:space="0" w:color="auto"/>
              <w:right w:val="single" w:sz="4" w:space="0" w:color="auto"/>
            </w:tcBorders>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tcBorders>
              <w:left w:val="single" w:sz="4" w:space="0" w:color="auto"/>
              <w:right w:val="single" w:sz="4" w:space="0" w:color="auto"/>
            </w:tcBorders>
            <w:vAlign w:val="center"/>
          </w:tcPr>
          <w:p w:rsidR="00B343C9" w:rsidRPr="00CE0904" w:rsidRDefault="00B343C9" w:rsidP="007A2023">
            <w:pPr>
              <w:pStyle w:val="TAL"/>
            </w:pPr>
            <w:r w:rsidRPr="00CE0904">
              <w:t>n/a</w:t>
            </w:r>
          </w:p>
        </w:tc>
        <w:tc>
          <w:tcPr>
            <w:tcW w:w="2693" w:type="dxa"/>
            <w:tcBorders>
              <w:left w:val="single" w:sz="4" w:space="0" w:color="auto"/>
              <w:right w:val="single" w:sz="4" w:space="0" w:color="auto"/>
            </w:tcBorders>
            <w:vAlign w:val="center"/>
          </w:tcPr>
          <w:p w:rsidR="00B343C9" w:rsidRPr="00CE0904" w:rsidRDefault="00B343C9" w:rsidP="007A2023">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r w:rsidRPr="00CE0904">
              <w:t>Generate Authentication Vector</w:t>
            </w:r>
          </w:p>
        </w:tc>
      </w:tr>
    </w:tbl>
    <w:p w:rsidR="00B343C9" w:rsidRPr="0071294D" w:rsidRDefault="00B343C9" w:rsidP="00B343C9"/>
    <w:p w:rsidR="00B343C9" w:rsidRPr="0071294D" w:rsidRDefault="00B343C9" w:rsidP="00B343C9">
      <w:pPr>
        <w:pStyle w:val="Heading4"/>
      </w:pPr>
      <w:bookmarkStart w:id="852" w:name="_Toc21951013"/>
      <w:r w:rsidRPr="0071294D">
        <w:lastRenderedPageBreak/>
        <w:t>6.1.3.2</w:t>
      </w:r>
      <w:r w:rsidRPr="0071294D">
        <w:tab/>
        <w:t>Void</w:t>
      </w:r>
      <w:bookmarkEnd w:id="852"/>
    </w:p>
    <w:p w:rsidR="00B343C9" w:rsidRPr="0071294D" w:rsidRDefault="00B343C9" w:rsidP="00B343C9">
      <w:pPr>
        <w:pStyle w:val="Guidance"/>
      </w:pPr>
      <w:r w:rsidRPr="0071294D">
        <w:t>.</w:t>
      </w:r>
    </w:p>
    <w:p w:rsidR="00B343C9" w:rsidRPr="0071294D" w:rsidRDefault="00B343C9" w:rsidP="00B343C9">
      <w:pPr>
        <w:pStyle w:val="Heading3"/>
      </w:pPr>
      <w:bookmarkStart w:id="853" w:name="_Toc21951014"/>
      <w:r w:rsidRPr="0071294D">
        <w:t>6.1.4</w:t>
      </w:r>
      <w:r w:rsidRPr="0071294D">
        <w:tab/>
        <w:t>Custom Operations without associated resources</w:t>
      </w:r>
      <w:bookmarkEnd w:id="853"/>
    </w:p>
    <w:p w:rsidR="00B343C9" w:rsidRPr="0071294D" w:rsidRDefault="00B343C9" w:rsidP="00B343C9">
      <w:pPr>
        <w:pStyle w:val="Heading4"/>
      </w:pPr>
      <w:bookmarkStart w:id="854" w:name="_Toc21951015"/>
      <w:r w:rsidRPr="0071294D">
        <w:t>6.1.4.1</w:t>
      </w:r>
      <w:r w:rsidRPr="0071294D">
        <w:tab/>
        <w:t>Overview</w:t>
      </w:r>
      <w:bookmarkEnd w:id="854"/>
    </w:p>
    <w:p w:rsidR="00B343C9" w:rsidRPr="0071294D" w:rsidRDefault="00B343C9" w:rsidP="00B343C9">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B343C9" w:rsidRPr="0071294D" w:rsidTr="007A2023">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71294D" w:rsidRDefault="00B343C9" w:rsidP="007A2023">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71294D" w:rsidRDefault="00B343C9" w:rsidP="007A2023">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71294D" w:rsidRDefault="00B343C9" w:rsidP="007A2023">
            <w:pPr>
              <w:pStyle w:val="TAH"/>
            </w:pPr>
            <w:r w:rsidRPr="0071294D">
              <w:t>Description</w:t>
            </w:r>
          </w:p>
        </w:tc>
      </w:tr>
      <w:tr w:rsidR="00B343C9" w:rsidRPr="0071294D" w:rsidTr="007A2023">
        <w:trPr>
          <w:jc w:val="center"/>
        </w:trPr>
        <w:tc>
          <w:tcPr>
            <w:tcW w:w="3496" w:type="dxa"/>
            <w:tcBorders>
              <w:top w:val="single" w:sz="4" w:space="0" w:color="auto"/>
              <w:left w:val="single" w:sz="4" w:space="0" w:color="auto"/>
              <w:bottom w:val="single" w:sz="4" w:space="0" w:color="auto"/>
              <w:right w:val="single" w:sz="4" w:space="0" w:color="auto"/>
            </w:tcBorders>
            <w:hideMark/>
          </w:tcPr>
          <w:p w:rsidR="00B343C9" w:rsidRPr="0071294D" w:rsidRDefault="00B343C9" w:rsidP="007A2023">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B343C9" w:rsidRPr="0071294D" w:rsidRDefault="00B343C9" w:rsidP="007A2023">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B343C9" w:rsidRPr="0071294D" w:rsidRDefault="00B343C9" w:rsidP="007A2023">
            <w:pPr>
              <w:pStyle w:val="TAL"/>
            </w:pPr>
            <w:r w:rsidRPr="0071294D">
              <w:t>The HSS calculates a fresh Authentication Vector taking into account the received information (imsi, serving network name, authentication method)</w:t>
            </w:r>
          </w:p>
        </w:tc>
      </w:tr>
      <w:tr w:rsidR="00B343C9" w:rsidRPr="0071294D" w:rsidTr="007A2023">
        <w:trPr>
          <w:jc w:val="center"/>
        </w:trPr>
        <w:tc>
          <w:tcPr>
            <w:tcW w:w="3496" w:type="dxa"/>
            <w:tcBorders>
              <w:top w:val="single" w:sz="4" w:space="0" w:color="auto"/>
              <w:left w:val="single" w:sz="4" w:space="0" w:color="auto"/>
              <w:right w:val="single" w:sz="4" w:space="0" w:color="auto"/>
            </w:tcBorders>
          </w:tcPr>
          <w:p w:rsidR="00B343C9" w:rsidRPr="0071294D" w:rsidRDefault="00B343C9" w:rsidP="007A2023">
            <w:pPr>
              <w:pStyle w:val="TAL"/>
            </w:pPr>
          </w:p>
        </w:tc>
        <w:tc>
          <w:tcPr>
            <w:tcW w:w="217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387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r>
    </w:tbl>
    <w:p w:rsidR="00B343C9" w:rsidRPr="0071294D" w:rsidRDefault="00B343C9" w:rsidP="00B343C9"/>
    <w:p w:rsidR="00B343C9" w:rsidRPr="0071294D" w:rsidRDefault="00B343C9" w:rsidP="00B343C9">
      <w:pPr>
        <w:pStyle w:val="Heading4"/>
      </w:pPr>
      <w:bookmarkStart w:id="855" w:name="_Toc21951016"/>
      <w:r w:rsidRPr="0071294D">
        <w:t>6.1.4.2</w:t>
      </w:r>
      <w:r w:rsidRPr="0071294D">
        <w:tab/>
        <w:t>Operation: Generate AV</w:t>
      </w:r>
      <w:bookmarkEnd w:id="855"/>
    </w:p>
    <w:p w:rsidR="00B343C9" w:rsidRPr="0071294D" w:rsidRDefault="00B343C9" w:rsidP="00B343C9">
      <w:pPr>
        <w:pStyle w:val="Heading5"/>
      </w:pPr>
      <w:bookmarkStart w:id="856" w:name="_Toc21951017"/>
      <w:r w:rsidRPr="0071294D">
        <w:t>6.1.4.2.1</w:t>
      </w:r>
      <w:r w:rsidRPr="0071294D">
        <w:tab/>
        <w:t>Description</w:t>
      </w:r>
      <w:bookmarkEnd w:id="856"/>
    </w:p>
    <w:p w:rsidR="00B343C9" w:rsidRPr="0071294D" w:rsidRDefault="00B343C9" w:rsidP="00B343C9">
      <w:r w:rsidRPr="0071294D">
        <w:t>This custom operation is used by the NF service consumer (UDM) to request calculation of an authentication vector for the provided imsi.</w:t>
      </w:r>
    </w:p>
    <w:p w:rsidR="00B343C9" w:rsidRPr="0071294D" w:rsidRDefault="00B343C9" w:rsidP="00B343C9">
      <w:pPr>
        <w:pStyle w:val="Heading5"/>
      </w:pPr>
      <w:bookmarkStart w:id="857" w:name="_Toc21951018"/>
      <w:r w:rsidRPr="0071294D">
        <w:t>6.1.4.2.2</w:t>
      </w:r>
      <w:r w:rsidRPr="0071294D">
        <w:tab/>
        <w:t>Operation Definition</w:t>
      </w:r>
      <w:bookmarkEnd w:id="857"/>
    </w:p>
    <w:p w:rsidR="00B343C9" w:rsidRPr="0071294D" w:rsidRDefault="00B343C9" w:rsidP="00B343C9">
      <w:r w:rsidRPr="0071294D">
        <w:t>This operation shall support the response data structures and response codes specified in tables</w:t>
      </w:r>
      <w:r>
        <w:t> </w:t>
      </w:r>
      <w:r w:rsidRPr="0071294D">
        <w:t>6.1.4.2.2-1 and 6.1.4.2.2-2.</w:t>
      </w:r>
    </w:p>
    <w:p w:rsidR="00B343C9" w:rsidRPr="0071294D" w:rsidRDefault="00B343C9" w:rsidP="00B343C9">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B343C9" w:rsidRPr="0071294D" w:rsidTr="007A2023">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B343C9" w:rsidRPr="0071294D" w:rsidRDefault="00B343C9" w:rsidP="007A2023">
            <w:pPr>
              <w:pStyle w:val="TAH"/>
            </w:pPr>
            <w:r w:rsidRPr="0071294D">
              <w:t>Description</w:t>
            </w:r>
          </w:p>
        </w:tc>
      </w:tr>
      <w:tr w:rsidR="00B343C9" w:rsidRPr="0071294D" w:rsidTr="007A2023">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B343C9" w:rsidRPr="0071294D" w:rsidRDefault="00B343C9" w:rsidP="007A2023">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B343C9" w:rsidRPr="0071294D" w:rsidRDefault="00B343C9" w:rsidP="007A2023">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B343C9" w:rsidRPr="0071294D" w:rsidRDefault="00B343C9" w:rsidP="007A2023">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B343C9" w:rsidRPr="0071294D" w:rsidRDefault="00B343C9" w:rsidP="007A2023">
            <w:pPr>
              <w:pStyle w:val="TAL"/>
            </w:pPr>
            <w:r w:rsidRPr="0071294D">
              <w:t>Contains input parameters for Authentication Vector calculation</w:t>
            </w:r>
          </w:p>
        </w:tc>
      </w:tr>
    </w:tbl>
    <w:p w:rsidR="00B343C9" w:rsidRPr="0071294D" w:rsidRDefault="00B343C9" w:rsidP="00B343C9"/>
    <w:p w:rsidR="00B343C9" w:rsidRPr="0071294D" w:rsidRDefault="00B343C9" w:rsidP="00B343C9">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B343C9" w:rsidRPr="0071294D" w:rsidTr="007A202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Response</w:t>
            </w:r>
          </w:p>
          <w:p w:rsidR="00B343C9" w:rsidRPr="0071294D" w:rsidRDefault="00B343C9" w:rsidP="007A2023">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Description</w:t>
            </w:r>
          </w:p>
        </w:tc>
      </w:tr>
      <w:tr w:rsidR="00B343C9" w:rsidRPr="0071294D" w:rsidTr="007A2023">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B343C9" w:rsidRPr="0071294D" w:rsidRDefault="00B343C9" w:rsidP="007A2023">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B343C9" w:rsidRPr="0071294D" w:rsidRDefault="00B343C9" w:rsidP="007A2023">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B343C9" w:rsidRPr="0071294D" w:rsidRDefault="00B343C9" w:rsidP="007A2023">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B343C9" w:rsidRPr="0071294D" w:rsidRDefault="00B343C9" w:rsidP="007A2023">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B343C9" w:rsidRPr="0071294D" w:rsidRDefault="00B343C9" w:rsidP="007A2023">
            <w:pPr>
              <w:pStyle w:val="TAL"/>
            </w:pPr>
            <w:r w:rsidRPr="0071294D">
              <w:t>Upon success, a response body containing the generated authentication vector shall be returned</w:t>
            </w:r>
          </w:p>
        </w:tc>
      </w:tr>
      <w:tr w:rsidR="00B343C9" w:rsidRPr="0071294D" w:rsidTr="007A2023">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B343C9" w:rsidRPr="0071294D" w:rsidRDefault="00B343C9" w:rsidP="007A2023">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B343C9" w:rsidRPr="0071294D" w:rsidDel="00CA7B23" w:rsidRDefault="00B343C9" w:rsidP="007A2023">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B343C9" w:rsidRPr="0071294D" w:rsidDel="00CA7B23" w:rsidRDefault="00B343C9" w:rsidP="007A2023">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B343C9" w:rsidRPr="0071294D" w:rsidRDefault="00B343C9" w:rsidP="007A2023">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B343C9" w:rsidRPr="0071294D" w:rsidRDefault="00B343C9" w:rsidP="007A2023">
            <w:pPr>
              <w:pStyle w:val="TAL"/>
            </w:pPr>
            <w:r w:rsidRPr="0071294D">
              <w:t>The "cause" attribute shall be set to one of the following application errors:</w:t>
            </w:r>
          </w:p>
          <w:p w:rsidR="00B343C9" w:rsidRPr="0071294D" w:rsidRDefault="00B343C9" w:rsidP="007A2023">
            <w:pPr>
              <w:pStyle w:val="TAL"/>
            </w:pPr>
            <w:r w:rsidRPr="0071294D">
              <w:t>- AUTHENTICATION_REJECTED</w:t>
            </w:r>
          </w:p>
        </w:tc>
      </w:tr>
      <w:tr w:rsidR="00B343C9" w:rsidRPr="0071294D" w:rsidTr="007A202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B343C9" w:rsidRPr="0071294D" w:rsidRDefault="00B343C9" w:rsidP="007A2023">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B343C9" w:rsidRPr="0071294D" w:rsidDel="00CA7B23" w:rsidRDefault="00B343C9" w:rsidP="007A2023">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B343C9" w:rsidRPr="0071294D" w:rsidDel="00CA7B23" w:rsidRDefault="00B343C9" w:rsidP="007A2023">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B343C9" w:rsidRPr="0071294D" w:rsidRDefault="00B343C9" w:rsidP="007A2023">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B343C9" w:rsidRPr="0071294D" w:rsidRDefault="00B343C9" w:rsidP="007A2023">
            <w:pPr>
              <w:pStyle w:val="TAL"/>
            </w:pPr>
            <w:r w:rsidRPr="0071294D">
              <w:t>The "cause" attribute shall be set to the following application error:</w:t>
            </w:r>
          </w:p>
          <w:p w:rsidR="00B343C9" w:rsidRPr="0071294D" w:rsidRDefault="00B343C9" w:rsidP="007A2023">
            <w:pPr>
              <w:pStyle w:val="TAL"/>
            </w:pPr>
            <w:r w:rsidRPr="0071294D">
              <w:t>- USER_NOT_FOUND</w:t>
            </w:r>
          </w:p>
        </w:tc>
      </w:tr>
    </w:tbl>
    <w:p w:rsidR="00B343C9" w:rsidRPr="0071294D" w:rsidRDefault="00B343C9" w:rsidP="00B343C9"/>
    <w:p w:rsidR="00B343C9" w:rsidRPr="0071294D" w:rsidRDefault="00B343C9" w:rsidP="00B343C9">
      <w:pPr>
        <w:pStyle w:val="Heading3"/>
      </w:pPr>
      <w:bookmarkStart w:id="858" w:name="_Toc21951019"/>
      <w:r w:rsidRPr="0071294D">
        <w:t>6.1.5</w:t>
      </w:r>
      <w:r w:rsidRPr="0071294D">
        <w:tab/>
        <w:t>Notifications</w:t>
      </w:r>
      <w:bookmarkEnd w:id="858"/>
    </w:p>
    <w:p w:rsidR="00B343C9" w:rsidRPr="0071294D" w:rsidRDefault="00B343C9" w:rsidP="00B343C9">
      <w:r w:rsidRPr="0071294D">
        <w:rPr>
          <w:lang w:eastAsia="zh-CN"/>
        </w:rPr>
        <w:t xml:space="preserve">In this release of this specification, no notifications are defined for the </w:t>
      </w:r>
      <w:r w:rsidRPr="0071294D">
        <w:t>Nhss_UEAuthentication Service.</w:t>
      </w:r>
    </w:p>
    <w:p w:rsidR="00B343C9" w:rsidRPr="0071294D" w:rsidRDefault="00B343C9" w:rsidP="00B343C9">
      <w:pPr>
        <w:pStyle w:val="Heading3"/>
      </w:pPr>
      <w:bookmarkStart w:id="859" w:name="_Toc21951020"/>
      <w:r w:rsidRPr="0071294D">
        <w:t>6.1.6</w:t>
      </w:r>
      <w:r w:rsidRPr="0071294D">
        <w:tab/>
        <w:t>Data Model</w:t>
      </w:r>
      <w:bookmarkEnd w:id="859"/>
    </w:p>
    <w:p w:rsidR="00B343C9" w:rsidRPr="0071294D" w:rsidRDefault="00B343C9" w:rsidP="00B343C9">
      <w:pPr>
        <w:pStyle w:val="Heading4"/>
      </w:pPr>
      <w:bookmarkStart w:id="860" w:name="_Toc21951021"/>
      <w:r w:rsidRPr="0071294D">
        <w:t>6.1.6.1</w:t>
      </w:r>
      <w:r w:rsidRPr="0071294D">
        <w:tab/>
        <w:t>General</w:t>
      </w:r>
      <w:bookmarkEnd w:id="860"/>
    </w:p>
    <w:p w:rsidR="00B343C9" w:rsidRPr="0071294D" w:rsidRDefault="00B343C9" w:rsidP="00B343C9">
      <w:r w:rsidRPr="0071294D">
        <w:t xml:space="preserve">This </w:t>
      </w:r>
      <w:r>
        <w:t>clause</w:t>
      </w:r>
      <w:r w:rsidRPr="0071294D">
        <w:t xml:space="preserve"> specifies the application data model supported by the API.</w:t>
      </w:r>
    </w:p>
    <w:p w:rsidR="00B343C9" w:rsidRPr="0071294D" w:rsidRDefault="00B343C9" w:rsidP="00B343C9">
      <w:r w:rsidRPr="0071294D">
        <w:lastRenderedPageBreak/>
        <w:t>Table</w:t>
      </w:r>
      <w:r>
        <w:t> </w:t>
      </w:r>
      <w:r w:rsidRPr="0071294D">
        <w:t>6.1.6.1-1 specifies the data types defined for the Nhss service based interface protocol.</w:t>
      </w:r>
    </w:p>
    <w:p w:rsidR="00B343C9" w:rsidRPr="0071294D" w:rsidRDefault="00B343C9" w:rsidP="00B343C9">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B343C9" w:rsidRPr="0071294D" w:rsidTr="007A2023">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Applicability</w:t>
            </w:r>
          </w:p>
        </w:tc>
      </w:tr>
      <w:tr w:rsidR="00B343C9" w:rsidRPr="0071294D" w:rsidTr="007A2023">
        <w:trPr>
          <w:jc w:val="center"/>
        </w:trPr>
        <w:tc>
          <w:tcPr>
            <w:tcW w:w="2268"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268"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B343C9" w:rsidRPr="0071294D" w:rsidRDefault="00B343C9" w:rsidP="00B343C9">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Applicability</w:t>
            </w: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pPr>
        <w:pStyle w:val="Heading4"/>
      </w:pPr>
      <w:bookmarkStart w:id="861" w:name="_Toc21951022"/>
      <w:r w:rsidRPr="0071294D">
        <w:t>6.1.6.2</w:t>
      </w:r>
      <w:r w:rsidRPr="0071294D">
        <w:tab/>
        <w:t>Structured data types</w:t>
      </w:r>
      <w:bookmarkEnd w:id="861"/>
    </w:p>
    <w:p w:rsidR="00B343C9" w:rsidRPr="0071294D" w:rsidRDefault="00B343C9" w:rsidP="00B343C9">
      <w:pPr>
        <w:pStyle w:val="Heading5"/>
      </w:pPr>
      <w:bookmarkStart w:id="862" w:name="_Toc21951023"/>
      <w:r w:rsidRPr="0071294D">
        <w:t>6.1.6.2.1</w:t>
      </w:r>
      <w:r w:rsidRPr="0071294D">
        <w:tab/>
        <w:t>Introduction</w:t>
      </w:r>
      <w:bookmarkEnd w:id="862"/>
    </w:p>
    <w:p w:rsidR="00B343C9" w:rsidRPr="0071294D" w:rsidRDefault="00B343C9" w:rsidP="00B343C9">
      <w:r w:rsidRPr="0071294D">
        <w:t xml:space="preserve">This </w:t>
      </w:r>
      <w:r>
        <w:t>clause</w:t>
      </w:r>
      <w:r w:rsidRPr="0071294D">
        <w:t xml:space="preserve"> defines the structures to be used in resource representations. </w:t>
      </w:r>
    </w:p>
    <w:p w:rsidR="00B343C9" w:rsidRPr="0071294D" w:rsidRDefault="00B343C9" w:rsidP="00B343C9">
      <w:pPr>
        <w:pStyle w:val="Heading5"/>
      </w:pPr>
      <w:bookmarkStart w:id="863" w:name="_Toc21951024"/>
      <w:r w:rsidRPr="0071294D">
        <w:t>6.1.6.2.2</w:t>
      </w:r>
      <w:r w:rsidRPr="0071294D">
        <w:tab/>
        <w:t>Type: AvGenerationRequest</w:t>
      </w:r>
      <w:bookmarkEnd w:id="863"/>
    </w:p>
    <w:p w:rsidR="00B343C9" w:rsidRPr="0071294D" w:rsidRDefault="00B343C9" w:rsidP="00B343C9">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343C9" w:rsidRPr="00CE0904" w:rsidRDefault="00B343C9" w:rsidP="007A2023">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rPr>
                <w:rFonts w:cs="Arial"/>
                <w:szCs w:val="18"/>
              </w:rPr>
            </w:pPr>
            <w:r w:rsidRPr="0071294D">
              <w:rPr>
                <w:rFonts w:cs="Arial"/>
                <w:szCs w:val="18"/>
              </w:rPr>
              <w:t>Applicability</w:t>
            </w: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pPr>
        <w:pStyle w:val="Heading5"/>
      </w:pPr>
      <w:bookmarkStart w:id="864" w:name="_Toc21951025"/>
      <w:r w:rsidRPr="0071294D">
        <w:t>6.1.6.2.3</w:t>
      </w:r>
      <w:r w:rsidRPr="0071294D">
        <w:tab/>
        <w:t>Type: AvGenerationResponse</w:t>
      </w:r>
      <w:bookmarkEnd w:id="864"/>
    </w:p>
    <w:p w:rsidR="00B343C9" w:rsidRPr="0071294D" w:rsidRDefault="00B343C9" w:rsidP="00B343C9">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B343C9" w:rsidRPr="0071294D" w:rsidTr="007A2023">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343C9" w:rsidRPr="009B4AA2" w:rsidRDefault="00B343C9" w:rsidP="007A2023">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rPr>
                <w:rFonts w:cs="Arial"/>
                <w:szCs w:val="18"/>
              </w:rPr>
            </w:pPr>
            <w:r w:rsidRPr="0071294D">
              <w:rPr>
                <w:rFonts w:cs="Arial"/>
                <w:szCs w:val="18"/>
              </w:rPr>
              <w:t>Applicability</w:t>
            </w:r>
          </w:p>
        </w:tc>
      </w:tr>
      <w:tr w:rsidR="00B343C9" w:rsidRPr="0071294D" w:rsidTr="007A2023">
        <w:trPr>
          <w:jc w:val="center"/>
        </w:trPr>
        <w:tc>
          <w:tcPr>
            <w:tcW w:w="181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81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pPr>
        <w:pStyle w:val="Heading4"/>
      </w:pPr>
      <w:bookmarkStart w:id="865" w:name="_Toc21951026"/>
      <w:r w:rsidRPr="0071294D">
        <w:t>6.1.6.3</w:t>
      </w:r>
      <w:r w:rsidRPr="0071294D">
        <w:tab/>
        <w:t>Simple data types and enumerations</w:t>
      </w:r>
      <w:bookmarkEnd w:id="865"/>
    </w:p>
    <w:p w:rsidR="00B343C9" w:rsidRPr="0071294D" w:rsidRDefault="00B343C9" w:rsidP="00B343C9">
      <w:pPr>
        <w:pStyle w:val="Guidance"/>
      </w:pPr>
      <w:r w:rsidRPr="0071294D">
        <w:t xml:space="preserve">This </w:t>
      </w:r>
      <w:r>
        <w:t>clause</w:t>
      </w:r>
      <w:r w:rsidRPr="0071294D">
        <w:t xml:space="preserve"> will define simple data types and enumerations that can be referenced from data structures defined in the previous </w:t>
      </w:r>
      <w:r>
        <w:t>clause</w:t>
      </w:r>
      <w:r w:rsidRPr="0071294D">
        <w:t>s.</w:t>
      </w:r>
    </w:p>
    <w:p w:rsidR="00B343C9" w:rsidRPr="0071294D" w:rsidRDefault="00B343C9" w:rsidP="00B343C9">
      <w:pPr>
        <w:pStyle w:val="Heading5"/>
      </w:pPr>
      <w:bookmarkStart w:id="866" w:name="_Toc21951027"/>
      <w:r w:rsidRPr="0071294D">
        <w:lastRenderedPageBreak/>
        <w:t>6.1.6.3.1</w:t>
      </w:r>
      <w:r w:rsidRPr="0071294D">
        <w:tab/>
        <w:t>Introduction</w:t>
      </w:r>
      <w:bookmarkEnd w:id="866"/>
    </w:p>
    <w:p w:rsidR="00B343C9" w:rsidRPr="0071294D" w:rsidRDefault="00B343C9" w:rsidP="00B343C9">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B343C9" w:rsidRPr="0071294D" w:rsidRDefault="00B343C9" w:rsidP="00B343C9">
      <w:pPr>
        <w:pStyle w:val="Heading5"/>
      </w:pPr>
      <w:bookmarkStart w:id="867" w:name="_Toc21951028"/>
      <w:r w:rsidRPr="0071294D">
        <w:t>6.1.6.3.2</w:t>
      </w:r>
      <w:r w:rsidRPr="0071294D">
        <w:tab/>
        <w:t>Simple data types</w:t>
      </w:r>
      <w:bookmarkEnd w:id="867"/>
    </w:p>
    <w:p w:rsidR="00B343C9" w:rsidRPr="0071294D" w:rsidRDefault="00B343C9" w:rsidP="00B343C9">
      <w:r w:rsidRPr="0071294D">
        <w:t>The simple data types defined in table</w:t>
      </w:r>
      <w:r>
        <w:t> </w:t>
      </w:r>
      <w:r w:rsidRPr="0071294D">
        <w:t>6.1.6.3.2-1 shall be supported.</w:t>
      </w:r>
    </w:p>
    <w:p w:rsidR="00B343C9" w:rsidRPr="0071294D" w:rsidRDefault="00B343C9" w:rsidP="00B343C9">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B343C9" w:rsidRPr="0071294D" w:rsidTr="007A2023">
        <w:trPr>
          <w:jc w:val="center"/>
        </w:trPr>
        <w:tc>
          <w:tcPr>
            <w:tcW w:w="1838" w:type="dxa"/>
            <w:shd w:val="clear" w:color="auto" w:fill="C0C0C0"/>
            <w:tcMar>
              <w:top w:w="0" w:type="dxa"/>
              <w:left w:w="108" w:type="dxa"/>
              <w:bottom w:w="0" w:type="dxa"/>
              <w:right w:w="108" w:type="dxa"/>
            </w:tcMar>
          </w:tcPr>
          <w:p w:rsidR="00B343C9" w:rsidRPr="009B4AA2" w:rsidRDefault="00B343C9" w:rsidP="007A2023">
            <w:pPr>
              <w:pStyle w:val="TAH"/>
            </w:pPr>
            <w:r w:rsidRPr="009B4AA2">
              <w:t>Type Name</w:t>
            </w:r>
          </w:p>
        </w:tc>
        <w:tc>
          <w:tcPr>
            <w:tcW w:w="2410" w:type="dxa"/>
            <w:shd w:val="clear" w:color="auto" w:fill="C0C0C0"/>
            <w:tcMar>
              <w:top w:w="0" w:type="dxa"/>
              <w:left w:w="108" w:type="dxa"/>
              <w:bottom w:w="0" w:type="dxa"/>
              <w:right w:w="108" w:type="dxa"/>
            </w:tcMar>
          </w:tcPr>
          <w:p w:rsidR="00B343C9" w:rsidRPr="009B4AA2" w:rsidRDefault="00B343C9" w:rsidP="007A2023">
            <w:pPr>
              <w:pStyle w:val="TAH"/>
            </w:pPr>
            <w:r w:rsidRPr="009B4AA2">
              <w:t>Type Definition</w:t>
            </w:r>
          </w:p>
        </w:tc>
        <w:tc>
          <w:tcPr>
            <w:tcW w:w="3402" w:type="dxa"/>
            <w:shd w:val="clear" w:color="auto" w:fill="C0C0C0"/>
          </w:tcPr>
          <w:p w:rsidR="00B343C9" w:rsidRPr="009B4AA2" w:rsidRDefault="00B343C9" w:rsidP="007A2023">
            <w:pPr>
              <w:pStyle w:val="TAH"/>
            </w:pPr>
            <w:r w:rsidRPr="009B4AA2">
              <w:t>Description</w:t>
            </w:r>
          </w:p>
        </w:tc>
        <w:tc>
          <w:tcPr>
            <w:tcW w:w="1981" w:type="dxa"/>
            <w:shd w:val="clear" w:color="auto" w:fill="C0C0C0"/>
          </w:tcPr>
          <w:p w:rsidR="00B343C9" w:rsidRPr="009B4AA2" w:rsidRDefault="00B343C9" w:rsidP="007A2023">
            <w:pPr>
              <w:pStyle w:val="TAH"/>
            </w:pPr>
            <w:r w:rsidRPr="009B4AA2">
              <w:t>Applicability</w:t>
            </w:r>
          </w:p>
        </w:tc>
      </w:tr>
      <w:tr w:rsidR="00B343C9" w:rsidRPr="0071294D" w:rsidTr="007A2023">
        <w:trPr>
          <w:jc w:val="center"/>
        </w:trPr>
        <w:tc>
          <w:tcPr>
            <w:tcW w:w="1838" w:type="dxa"/>
            <w:tcMar>
              <w:top w:w="0" w:type="dxa"/>
              <w:left w:w="108" w:type="dxa"/>
              <w:bottom w:w="0" w:type="dxa"/>
              <w:right w:w="108" w:type="dxa"/>
            </w:tcMar>
          </w:tcPr>
          <w:p w:rsidR="00B343C9" w:rsidRPr="009B4AA2" w:rsidRDefault="00B343C9" w:rsidP="007A2023">
            <w:pPr>
              <w:pStyle w:val="TAL"/>
            </w:pPr>
          </w:p>
        </w:tc>
        <w:tc>
          <w:tcPr>
            <w:tcW w:w="2410" w:type="dxa"/>
            <w:tcMar>
              <w:top w:w="0" w:type="dxa"/>
              <w:left w:w="108" w:type="dxa"/>
              <w:bottom w:w="0" w:type="dxa"/>
              <w:right w:w="108" w:type="dxa"/>
            </w:tcMar>
          </w:tcPr>
          <w:p w:rsidR="00B343C9" w:rsidRPr="009B4AA2" w:rsidRDefault="00B343C9" w:rsidP="007A2023">
            <w:pPr>
              <w:pStyle w:val="TAL"/>
            </w:pPr>
            <w:r w:rsidRPr="009B4AA2">
              <w:t>&lt;one simple data type, i.e. boolean, integer, number, or string&gt;</w:t>
            </w:r>
          </w:p>
        </w:tc>
        <w:tc>
          <w:tcPr>
            <w:tcW w:w="3402" w:type="dxa"/>
          </w:tcPr>
          <w:p w:rsidR="00B343C9" w:rsidRPr="009B4AA2" w:rsidRDefault="00B343C9" w:rsidP="007A2023">
            <w:pPr>
              <w:pStyle w:val="TAL"/>
            </w:pPr>
          </w:p>
        </w:tc>
        <w:tc>
          <w:tcPr>
            <w:tcW w:w="1981" w:type="dxa"/>
          </w:tcPr>
          <w:p w:rsidR="00B343C9" w:rsidRPr="009B4AA2" w:rsidRDefault="00B343C9" w:rsidP="007A2023">
            <w:pPr>
              <w:pStyle w:val="TAL"/>
            </w:pPr>
          </w:p>
        </w:tc>
      </w:tr>
    </w:tbl>
    <w:p w:rsidR="00B343C9" w:rsidRPr="0071294D" w:rsidRDefault="00B343C9" w:rsidP="00B343C9"/>
    <w:p w:rsidR="00B343C9" w:rsidRPr="0071294D" w:rsidRDefault="00B343C9" w:rsidP="00B343C9">
      <w:pPr>
        <w:pStyle w:val="Heading5"/>
      </w:pPr>
      <w:bookmarkStart w:id="868" w:name="_Toc21951029"/>
      <w:r w:rsidRPr="0071294D">
        <w:t>6.1.6.3.3</w:t>
      </w:r>
      <w:r w:rsidRPr="0071294D">
        <w:tab/>
        <w:t>Enumeration: &lt;EnumType1&gt;</w:t>
      </w:r>
      <w:bookmarkEnd w:id="868"/>
    </w:p>
    <w:p w:rsidR="00B343C9" w:rsidRPr="0071294D" w:rsidRDefault="00B343C9" w:rsidP="00B343C9">
      <w:r w:rsidRPr="0071294D">
        <w:t>The enumeration &lt;EnumType1&gt; represents &lt;something&gt;. It shall comply with the provisions defined in table</w:t>
      </w:r>
      <w:r>
        <w:t> </w:t>
      </w:r>
      <w:r w:rsidRPr="0071294D">
        <w:t>6.1.5.3.3-1.</w:t>
      </w:r>
    </w:p>
    <w:p w:rsidR="00B343C9" w:rsidRPr="0071294D" w:rsidRDefault="00B343C9" w:rsidP="00B343C9">
      <w:pPr>
        <w:pStyle w:val="TH"/>
      </w:pPr>
      <w:r w:rsidRPr="0071294D">
        <w:t>Table 6.1.6.3.3-1: Enumeration &lt; EnumType1&gt;</w:t>
      </w:r>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B343C9" w:rsidRPr="0071294D" w:rsidTr="007A2023">
        <w:trPr>
          <w:jc w:val="center"/>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343C9" w:rsidRPr="0071294D" w:rsidRDefault="00B343C9" w:rsidP="007A2023">
            <w:pPr>
              <w:pStyle w:val="TAH"/>
            </w:pPr>
            <w:r w:rsidRPr="0071294D">
              <w:t>Enumeration value</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343C9" w:rsidRPr="0071294D" w:rsidRDefault="00B343C9" w:rsidP="007A2023">
            <w:pPr>
              <w:pStyle w:val="TAH"/>
            </w:pPr>
            <w:r w:rsidRPr="0071294D">
              <w:t>Description</w:t>
            </w:r>
          </w:p>
        </w:tc>
        <w:tc>
          <w:tcPr>
            <w:tcW w:w="2147" w:type="dxa"/>
            <w:tcBorders>
              <w:top w:val="single" w:sz="8" w:space="0" w:color="auto"/>
              <w:left w:val="nil"/>
              <w:bottom w:val="single" w:sz="8" w:space="0" w:color="auto"/>
              <w:right w:val="single" w:sz="8" w:space="0" w:color="auto"/>
            </w:tcBorders>
            <w:shd w:val="clear" w:color="auto" w:fill="C0C0C0"/>
          </w:tcPr>
          <w:p w:rsidR="00B343C9" w:rsidRPr="0071294D" w:rsidRDefault="00B343C9" w:rsidP="007A2023">
            <w:pPr>
              <w:pStyle w:val="TAH"/>
            </w:pPr>
            <w:r w:rsidRPr="0071294D">
              <w:t>Applicability</w:t>
            </w:r>
          </w:p>
        </w:tc>
      </w:tr>
      <w:tr w:rsidR="00B343C9" w:rsidRPr="0071294D" w:rsidTr="007A2023">
        <w:trPr>
          <w:jc w:val="center"/>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43C9" w:rsidRPr="0071294D" w:rsidRDefault="00B343C9" w:rsidP="007A2023">
            <w:pPr>
              <w:pStyle w:val="TAL"/>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43C9" w:rsidRPr="0071294D" w:rsidRDefault="00B343C9" w:rsidP="007A2023">
            <w:pPr>
              <w:pStyle w:val="TAL"/>
            </w:pPr>
          </w:p>
        </w:tc>
        <w:tc>
          <w:tcPr>
            <w:tcW w:w="2147" w:type="dxa"/>
            <w:tcBorders>
              <w:top w:val="single" w:sz="8" w:space="0" w:color="auto"/>
              <w:left w:val="nil"/>
              <w:bottom w:val="single" w:sz="8" w:space="0" w:color="auto"/>
              <w:right w:val="single" w:sz="8" w:space="0" w:color="auto"/>
            </w:tcBorders>
          </w:tcPr>
          <w:p w:rsidR="00B343C9" w:rsidRPr="0071294D" w:rsidRDefault="00B343C9" w:rsidP="007A2023">
            <w:pPr>
              <w:pStyle w:val="TAL"/>
            </w:pPr>
          </w:p>
        </w:tc>
      </w:tr>
    </w:tbl>
    <w:p w:rsidR="00B343C9" w:rsidRPr="0071294D" w:rsidRDefault="00B343C9" w:rsidP="00B343C9"/>
    <w:p w:rsidR="00B343C9" w:rsidRPr="0071294D" w:rsidRDefault="00B343C9" w:rsidP="00B343C9">
      <w:pPr>
        <w:pStyle w:val="Heading5"/>
      </w:pPr>
      <w:bookmarkStart w:id="869" w:name="_Toc21951030"/>
      <w:r w:rsidRPr="0071294D">
        <w:t>6.1.6.3.4</w:t>
      </w:r>
      <w:r w:rsidRPr="0071294D">
        <w:tab/>
        <w:t>Enumeration: &lt;EnumType2&gt;</w:t>
      </w:r>
      <w:bookmarkEnd w:id="869"/>
    </w:p>
    <w:p w:rsidR="00B343C9" w:rsidRPr="0071294D" w:rsidRDefault="00B343C9" w:rsidP="00B343C9">
      <w:pPr>
        <w:pStyle w:val="Guidance"/>
      </w:pPr>
      <w:r w:rsidRPr="0071294D">
        <w:t>And so on if there are more enumerations to define.</w:t>
      </w:r>
    </w:p>
    <w:p w:rsidR="00B343C9" w:rsidRPr="0071294D" w:rsidRDefault="00B343C9" w:rsidP="00B343C9">
      <w:pPr>
        <w:pStyle w:val="Heading4"/>
      </w:pPr>
      <w:bookmarkStart w:id="870" w:name="_Toc21951031"/>
      <w:r w:rsidRPr="0071294D">
        <w:t>6.1.6.4</w:t>
      </w:r>
      <w:r w:rsidRPr="0071294D">
        <w:tab/>
      </w:r>
      <w:r w:rsidRPr="0071294D">
        <w:rPr>
          <w:lang w:eastAsia="zh-CN"/>
        </w:rPr>
        <w:t>Data types describing alternative data types or combinations of data types</w:t>
      </w:r>
      <w:bookmarkEnd w:id="870"/>
    </w:p>
    <w:p w:rsidR="00B343C9" w:rsidRPr="0071294D" w:rsidRDefault="00B343C9" w:rsidP="00B343C9">
      <w:pPr>
        <w:pStyle w:val="Heading5"/>
      </w:pPr>
      <w:bookmarkStart w:id="871" w:name="_Toc21951032"/>
      <w:r w:rsidRPr="0071294D">
        <w:t>6.1.6.4.1</w:t>
      </w:r>
      <w:r w:rsidRPr="0071294D">
        <w:tab/>
        <w:t>Type: &lt;TypeName 1&gt;</w:t>
      </w:r>
      <w:bookmarkEnd w:id="871"/>
    </w:p>
    <w:p w:rsidR="00B343C9" w:rsidRPr="0071294D" w:rsidRDefault="00B343C9" w:rsidP="00B343C9">
      <w:pPr>
        <w:pStyle w:val="Guidance"/>
      </w:pPr>
      <w:r w:rsidRPr="0071294D">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B343C9" w:rsidRPr="0071294D" w:rsidRDefault="00B343C9" w:rsidP="00B343C9">
      <w:pPr>
        <w:pStyle w:val="Guidance"/>
      </w:pPr>
      <w:r w:rsidRPr="0071294D">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B343C9" w:rsidRPr="0071294D" w:rsidRDefault="00B343C9" w:rsidP="00B343C9">
      <w:pPr>
        <w:pStyle w:val="Guidance"/>
      </w:pPr>
      <w:r w:rsidRPr="0071294D">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B343C9" w:rsidRPr="0071294D" w:rsidRDefault="00B343C9" w:rsidP="00B343C9">
      <w:pPr>
        <w:pStyle w:val="Guidance"/>
      </w:pPr>
      <w:r w:rsidRPr="0071294D">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B343C9" w:rsidRPr="0071294D" w:rsidRDefault="00B343C9" w:rsidP="00B343C9">
      <w:pPr>
        <w:pStyle w:val="Guidance"/>
      </w:pPr>
      <w:r w:rsidRPr="0071294D">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B343C9" w:rsidRPr="0071294D" w:rsidRDefault="00B343C9" w:rsidP="00B343C9">
      <w:pPr>
        <w:pStyle w:val="Guidance"/>
      </w:pPr>
      <w:r w:rsidRPr="0071294D">
        <w:lastRenderedPageBreak/>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B343C9" w:rsidRPr="0071294D" w:rsidRDefault="00B343C9" w:rsidP="00B343C9">
      <w:pPr>
        <w:pStyle w:val="Guidance"/>
      </w:pPr>
      <w:r w:rsidRPr="0071294D">
        <w:t>"Description": Describes the meaning and use of the attribute and may contain normative statements.</w:t>
      </w:r>
    </w:p>
    <w:p w:rsidR="00B343C9" w:rsidRPr="0071294D" w:rsidRDefault="00B343C9" w:rsidP="00B343C9">
      <w:pPr>
        <w:pStyle w:val="Guidance"/>
      </w:pPr>
      <w:r w:rsidRPr="0071294D">
        <w:t xml:space="preserve">Applicability: If the type is only applicable for optional feature(s) negotiated using the mechanism defined in </w:t>
      </w:r>
      <w:r>
        <w:t>clause</w:t>
      </w:r>
      <w:r w:rsidRPr="0071294D">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B343C9" w:rsidRPr="0071294D" w:rsidRDefault="00B343C9" w:rsidP="00B343C9">
      <w:pPr>
        <w:pStyle w:val="TH"/>
      </w:pPr>
      <w:r w:rsidRPr="0071294D">
        <w:t xml:space="preserve">Table 6.1.6.4.1-1: </w:t>
      </w:r>
      <w:bookmarkStart w:id="872" w:name="_Hlk510623468"/>
      <w:r w:rsidRPr="0071294D">
        <w:t>Definition of type &lt;Type name 1&gt; as a list of &lt;"mutually exclusive alternatives" / "non-exclusive alternatives" / "to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B343C9" w:rsidRPr="0071294D" w:rsidTr="007A2023">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bookmarkEnd w:id="872"/>
          <w:p w:rsidR="00B343C9" w:rsidRPr="0071294D" w:rsidRDefault="00B343C9" w:rsidP="007A2023">
            <w:pPr>
              <w:pStyle w:val="TAH"/>
            </w:pPr>
            <w:r w:rsidRPr="0071294D">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B343C9" w:rsidRPr="00F67847" w:rsidRDefault="00B343C9" w:rsidP="007A2023">
            <w:pPr>
              <w:pStyle w:val="TAH"/>
            </w:pPr>
            <w:r w:rsidRPr="00F67847">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rPr>
                <w:rFonts w:cs="Arial"/>
                <w:szCs w:val="18"/>
              </w:rPr>
            </w:pPr>
            <w:r w:rsidRPr="0071294D">
              <w:rPr>
                <w:rFonts w:cs="Arial"/>
                <w:szCs w:val="18"/>
              </w:rPr>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rPr>
                <w:rFonts w:cs="Arial"/>
                <w:szCs w:val="18"/>
              </w:rPr>
            </w:pPr>
            <w:r w:rsidRPr="0071294D">
              <w:rPr>
                <w:rFonts w:cs="Arial"/>
                <w:szCs w:val="18"/>
              </w:rPr>
              <w:t>Applicability</w:t>
            </w:r>
          </w:p>
        </w:tc>
      </w:tr>
      <w:tr w:rsidR="00B343C9" w:rsidRPr="0071294D" w:rsidTr="007A2023">
        <w:trPr>
          <w:jc w:val="center"/>
        </w:trPr>
        <w:tc>
          <w:tcPr>
            <w:tcW w:w="2659"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w:t>
            </w:r>
            <w:r w:rsidRPr="0071294D">
              <w:rPr>
                <w:i/>
              </w:rPr>
              <w:t>&lt;type&gt;</w:t>
            </w:r>
            <w:r w:rsidRPr="0071294D">
              <w:t>" or "array</w:t>
            </w:r>
            <w:r w:rsidRPr="0071294D">
              <w:rPr>
                <w:i/>
              </w:rPr>
              <w:t>(&lt;type&gt;</w:t>
            </w:r>
            <w:r w:rsidRPr="0071294D">
              <w:t>)" or "map</w:t>
            </w:r>
            <w:r w:rsidRPr="0071294D">
              <w:rPr>
                <w:i/>
              </w:rPr>
              <w:t>(&lt;type&gt;</w:t>
            </w:r>
            <w:r w:rsidRPr="0071294D">
              <w:t>)"</w:t>
            </w:r>
          </w:p>
        </w:tc>
        <w:tc>
          <w:tcPr>
            <w:tcW w:w="127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"1" or "</w:t>
            </w:r>
            <w:r w:rsidRPr="0071294D">
              <w:rPr>
                <w:i/>
              </w:rPr>
              <w:t>M</w:t>
            </w:r>
            <w:r w:rsidRPr="0071294D">
              <w:t>..</w:t>
            </w:r>
            <w:r w:rsidRPr="0071294D">
              <w:rPr>
                <w:i/>
              </w:rPr>
              <w:t>N</w:t>
            </w:r>
            <w:r w:rsidRPr="0071294D">
              <w:t>"</w:t>
            </w:r>
          </w:p>
        </w:tc>
        <w:tc>
          <w:tcPr>
            <w:tcW w:w="368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t>&lt;only if applicable&gt;</w:t>
            </w:r>
          </w:p>
        </w:tc>
        <w:tc>
          <w:tcPr>
            <w:tcW w:w="1950"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r>
    </w:tbl>
    <w:p w:rsidR="00B343C9" w:rsidRPr="0071294D" w:rsidRDefault="00B343C9" w:rsidP="00B343C9"/>
    <w:p w:rsidR="00B343C9" w:rsidRPr="0071294D" w:rsidRDefault="00B343C9" w:rsidP="00B343C9">
      <w:pPr>
        <w:pStyle w:val="Heading5"/>
      </w:pPr>
      <w:bookmarkStart w:id="873" w:name="_Toc21951033"/>
      <w:r w:rsidRPr="0071294D">
        <w:t>6.1.6.4.2</w:t>
      </w:r>
      <w:r w:rsidRPr="0071294D">
        <w:tab/>
        <w:t>Type: &lt;TypeName 2&gt;</w:t>
      </w:r>
      <w:bookmarkEnd w:id="873"/>
    </w:p>
    <w:p w:rsidR="00B343C9" w:rsidRPr="0071294D" w:rsidRDefault="00B343C9" w:rsidP="00B343C9">
      <w:pPr>
        <w:pStyle w:val="Guidance"/>
      </w:pPr>
      <w:r w:rsidRPr="0071294D">
        <w:t>And so on if there are more types to specify.</w:t>
      </w:r>
    </w:p>
    <w:p w:rsidR="00B343C9" w:rsidRPr="0071294D" w:rsidRDefault="00B343C9" w:rsidP="00B343C9">
      <w:pPr>
        <w:pStyle w:val="Heading4"/>
      </w:pPr>
      <w:bookmarkStart w:id="874" w:name="_Toc21951034"/>
      <w:r w:rsidRPr="0071294D">
        <w:t>6.1.6.5</w:t>
      </w:r>
      <w:r w:rsidRPr="0071294D">
        <w:tab/>
        <w:t>Binary data</w:t>
      </w:r>
      <w:bookmarkEnd w:id="874"/>
    </w:p>
    <w:p w:rsidR="00B343C9" w:rsidRPr="0071294D" w:rsidRDefault="00B343C9" w:rsidP="00B343C9">
      <w:pPr>
        <w:pStyle w:val="Guidance"/>
      </w:pPr>
      <w:r w:rsidRPr="0071294D">
        <w:t xml:space="preserve">This </w:t>
      </w:r>
      <w:r>
        <w:t>clause</w:t>
      </w:r>
      <w:r w:rsidRPr="0071294D">
        <w:t xml:space="preserve"> will specify what is encoded in binary part, if multipart media type is agreed to be supported by CT4 and is supported by the API. It shall be omitted if not applicable.</w:t>
      </w:r>
    </w:p>
    <w:p w:rsidR="00B343C9" w:rsidRPr="0071294D" w:rsidRDefault="00B343C9" w:rsidP="00B343C9">
      <w:pPr>
        <w:pStyle w:val="Heading3"/>
      </w:pPr>
      <w:bookmarkStart w:id="875" w:name="_Toc21951035"/>
      <w:r w:rsidRPr="0071294D">
        <w:t>6.1.7</w:t>
      </w:r>
      <w:r w:rsidRPr="0071294D">
        <w:tab/>
        <w:t>Error Handling</w:t>
      </w:r>
      <w:bookmarkEnd w:id="875"/>
    </w:p>
    <w:p w:rsidR="00B343C9" w:rsidRPr="0071294D" w:rsidRDefault="00B343C9" w:rsidP="00B343C9">
      <w:pPr>
        <w:pStyle w:val="Heading4"/>
      </w:pPr>
      <w:bookmarkStart w:id="876" w:name="_Toc21951036"/>
      <w:r w:rsidRPr="0071294D">
        <w:t>6.1.7.1</w:t>
      </w:r>
      <w:r w:rsidRPr="0071294D">
        <w:tab/>
        <w:t>General</w:t>
      </w:r>
      <w:bookmarkEnd w:id="876"/>
    </w:p>
    <w:p w:rsidR="00B343C9" w:rsidRPr="0071294D" w:rsidRDefault="00B343C9" w:rsidP="00B343C9">
      <w:pPr>
        <w:rPr>
          <w:rFonts w:eastAsia="Calibri"/>
        </w:rPr>
      </w:pPr>
      <w:r w:rsidRPr="0071294D">
        <w:t xml:space="preserve">HTTP error handling shall be supported as specified in </w:t>
      </w:r>
      <w:r>
        <w:t>clause</w:t>
      </w:r>
      <w:r w:rsidRPr="0071294D">
        <w:t> 5.2.4 of 3GPP TS 29.500 [4].</w:t>
      </w:r>
    </w:p>
    <w:p w:rsidR="00B343C9" w:rsidRPr="0071294D" w:rsidRDefault="00B343C9" w:rsidP="00B343C9">
      <w:pPr>
        <w:pStyle w:val="Heading4"/>
      </w:pPr>
      <w:bookmarkStart w:id="877" w:name="_Toc21951037"/>
      <w:r w:rsidRPr="0071294D">
        <w:t>6.1.7.2</w:t>
      </w:r>
      <w:r w:rsidRPr="0071294D">
        <w:tab/>
        <w:t>Protocol Errors</w:t>
      </w:r>
      <w:bookmarkEnd w:id="877"/>
    </w:p>
    <w:p w:rsidR="00B343C9" w:rsidRPr="0071294D" w:rsidRDefault="00B343C9" w:rsidP="00B343C9">
      <w:r w:rsidRPr="0071294D">
        <w:t>Protocol errors handling shall be supported as specified in clause</w:t>
      </w:r>
      <w:r>
        <w:t> </w:t>
      </w:r>
      <w:r w:rsidRPr="0071294D">
        <w:t>5.2.7 of 3GPP TS 29.500 [4].</w:t>
      </w:r>
    </w:p>
    <w:p w:rsidR="00B343C9" w:rsidRPr="0071294D" w:rsidRDefault="00B343C9" w:rsidP="00B343C9">
      <w:pPr>
        <w:pStyle w:val="Heading4"/>
      </w:pPr>
      <w:bookmarkStart w:id="878" w:name="_Toc21951038"/>
      <w:r w:rsidRPr="0071294D">
        <w:t>6.1.7.3</w:t>
      </w:r>
      <w:r w:rsidRPr="0071294D">
        <w:tab/>
        <w:t>Application Errors</w:t>
      </w:r>
      <w:bookmarkEnd w:id="878"/>
    </w:p>
    <w:p w:rsidR="00B343C9" w:rsidRPr="0071294D" w:rsidRDefault="00B343C9" w:rsidP="00B343C9">
      <w:r w:rsidRPr="0071294D">
        <w:t xml:space="preserve">The application errors defined for the Nhss_UEAuthentication service are listed in </w:t>
      </w:r>
      <w:r>
        <w:t>t</w:t>
      </w:r>
      <w:r w:rsidRPr="0071294D">
        <w:t>able</w:t>
      </w:r>
      <w:r>
        <w:t> </w:t>
      </w:r>
      <w:r w:rsidRPr="0071294D">
        <w:t>6.1.7.3-1.</w:t>
      </w:r>
    </w:p>
    <w:p w:rsidR="00B343C9" w:rsidRPr="0071294D" w:rsidRDefault="00B343C9" w:rsidP="00B343C9">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B343C9" w:rsidRPr="0071294D" w:rsidTr="007A2023">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Description</w:t>
            </w:r>
          </w:p>
        </w:tc>
      </w:tr>
      <w:tr w:rsidR="00B343C9" w:rsidRPr="0071294D" w:rsidTr="007A2023">
        <w:trPr>
          <w:jc w:val="center"/>
        </w:trPr>
        <w:tc>
          <w:tcPr>
            <w:tcW w:w="322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The user cannot be authenticated</w:t>
            </w:r>
          </w:p>
        </w:tc>
      </w:tr>
      <w:tr w:rsidR="00B343C9" w:rsidRPr="0071294D" w:rsidTr="007A2023">
        <w:trPr>
          <w:jc w:val="center"/>
        </w:trPr>
        <w:tc>
          <w:tcPr>
            <w:tcW w:w="322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The user does not exist in the HPLMN</w:t>
            </w:r>
          </w:p>
        </w:tc>
      </w:tr>
    </w:tbl>
    <w:p w:rsidR="00B343C9" w:rsidRPr="0071294D" w:rsidRDefault="00B343C9" w:rsidP="00B343C9"/>
    <w:p w:rsidR="00B343C9" w:rsidRPr="0071294D" w:rsidRDefault="00B343C9" w:rsidP="00B343C9">
      <w:pPr>
        <w:pStyle w:val="Heading2"/>
        <w:rPr>
          <w:lang w:eastAsia="zh-CN"/>
        </w:rPr>
      </w:pPr>
      <w:bookmarkStart w:id="879" w:name="_Toc21951039"/>
      <w:r w:rsidRPr="0071294D">
        <w:t>6.1.8</w:t>
      </w:r>
      <w:r w:rsidRPr="0071294D">
        <w:rPr>
          <w:lang w:eastAsia="zh-CN"/>
        </w:rPr>
        <w:tab/>
        <w:t>Feature negotiation</w:t>
      </w:r>
      <w:bookmarkEnd w:id="879"/>
    </w:p>
    <w:p w:rsidR="00B343C9" w:rsidRPr="0071294D" w:rsidRDefault="00B343C9" w:rsidP="00B343C9">
      <w:r w:rsidRPr="0071294D">
        <w:t>The optional features in table 6.1.8-1 are defined for the XXX</w:t>
      </w:r>
      <w:r w:rsidRPr="0071294D">
        <w:rPr>
          <w:lang w:eastAsia="zh-CN"/>
        </w:rPr>
        <w:t xml:space="preserve"> API. They shall be negotiated using the </w:t>
      </w:r>
      <w:r w:rsidRPr="0071294D">
        <w:t xml:space="preserve">extensibility mechanism defined in </w:t>
      </w:r>
      <w:r>
        <w:t>clause</w:t>
      </w:r>
      <w:r w:rsidRPr="0071294D">
        <w:t> 6.6 of 3GPP TS 29.500 [4].</w:t>
      </w:r>
    </w:p>
    <w:p w:rsidR="00B343C9" w:rsidRPr="0071294D" w:rsidRDefault="00B343C9" w:rsidP="00B343C9">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B343C9" w:rsidRPr="0071294D" w:rsidTr="007A202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Description</w:t>
            </w:r>
          </w:p>
        </w:tc>
      </w:tr>
      <w:tr w:rsidR="00B343C9" w:rsidRPr="0071294D" w:rsidTr="007A2023">
        <w:trPr>
          <w:jc w:val="center"/>
        </w:trPr>
        <w:tc>
          <w:tcPr>
            <w:tcW w:w="1529"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265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531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pPr>
        <w:pStyle w:val="Guidance"/>
      </w:pPr>
      <w:r w:rsidRPr="0071294D">
        <w:lastRenderedPageBreak/>
        <w:t>The feature number is a unique integer number within the API designating the feature. The first feature obtains the number 1, and subsequent features obtain the next numbers (2,3 …).</w:t>
      </w:r>
    </w:p>
    <w:p w:rsidR="00B343C9" w:rsidRPr="0071294D" w:rsidRDefault="00B343C9" w:rsidP="00B343C9">
      <w:pPr>
        <w:pStyle w:val="Guidance"/>
      </w:pPr>
      <w:r w:rsidRPr="0071294D">
        <w:t>The feature name is unique name within the API used to designate the feature e.g. in "Applicability" columns of various tables within the API definition.</w:t>
      </w:r>
    </w:p>
    <w:p w:rsidR="00B343C9" w:rsidRPr="0071294D" w:rsidRDefault="00B343C9" w:rsidP="00B343C9">
      <w:pPr>
        <w:pStyle w:val="Guidance"/>
      </w:pPr>
      <w:r w:rsidRPr="0071294D">
        <w:t>In the Description column, a description of the feature is provided. A possible withdrawal of the feature is also indicated in the description column; the deficits leading to the withdrawal of the feature are then also explained in that column.</w:t>
      </w:r>
    </w:p>
    <w:p w:rsidR="00B343C9" w:rsidRPr="0071294D" w:rsidRDefault="00B343C9" w:rsidP="00B343C9">
      <w:pPr>
        <w:pStyle w:val="Heading2"/>
      </w:pPr>
      <w:bookmarkStart w:id="880" w:name="_Toc21951040"/>
      <w:r w:rsidRPr="0071294D">
        <w:t>6.2</w:t>
      </w:r>
      <w:r w:rsidRPr="0071294D">
        <w:tab/>
      </w:r>
      <w:del w:id="881" w:author="C4-194346" w:date="2019-10-14T13:01:00Z">
        <w:r w:rsidRPr="0071294D" w:rsidDel="00603B15">
          <w:delText>&lt; Service 2&gt;</w:delText>
        </w:r>
      </w:del>
      <w:ins w:id="882" w:author="C4-194346" w:date="2019-10-14T13:01:00Z">
        <w:r w:rsidR="00603B15">
          <w:t>Nhss_SubscriberDataManagement</w:t>
        </w:r>
      </w:ins>
      <w:r w:rsidRPr="0071294D">
        <w:t xml:space="preserve"> Service API</w:t>
      </w:r>
      <w:bookmarkEnd w:id="880"/>
      <w:r w:rsidRPr="0071294D">
        <w:t xml:space="preserve"> </w:t>
      </w:r>
    </w:p>
    <w:p w:rsidR="00B343C9" w:rsidRPr="0071294D" w:rsidDel="00603B15" w:rsidRDefault="00B343C9" w:rsidP="00B343C9">
      <w:pPr>
        <w:pStyle w:val="Guidance"/>
        <w:rPr>
          <w:del w:id="883" w:author="C4-194346" w:date="2019-10-14T13:02:00Z"/>
        </w:rPr>
      </w:pPr>
      <w:del w:id="884" w:author="C4-194346" w:date="2019-10-14T13:02:00Z">
        <w:r w:rsidRPr="0071294D" w:rsidDel="00603B15">
          <w:delText>And so on if there are more than two services supported by the NF. Same structure as in clause 6.1.</w:delText>
        </w:r>
      </w:del>
    </w:p>
    <w:p w:rsidR="00603B15" w:rsidRPr="0071294D" w:rsidRDefault="00603B15" w:rsidP="00603B15">
      <w:pPr>
        <w:pStyle w:val="Heading3"/>
        <w:rPr>
          <w:ins w:id="885" w:author="C4-194346" w:date="2019-10-14T13:02:00Z"/>
        </w:rPr>
      </w:pPr>
      <w:bookmarkStart w:id="886" w:name="_Toc18838904"/>
      <w:bookmarkStart w:id="887" w:name="_Toc21951041"/>
      <w:ins w:id="888" w:author="C4-194346" w:date="2019-10-14T13:02:00Z">
        <w:r w:rsidRPr="0071294D">
          <w:t>6.</w:t>
        </w:r>
        <w:r>
          <w:t>2</w:t>
        </w:r>
        <w:r w:rsidRPr="0071294D">
          <w:t>.1</w:t>
        </w:r>
        <w:r w:rsidRPr="0071294D">
          <w:tab/>
        </w:r>
        <w:bookmarkEnd w:id="886"/>
        <w:r>
          <w:t>API URI</w:t>
        </w:r>
        <w:bookmarkEnd w:id="887"/>
      </w:ins>
    </w:p>
    <w:p w:rsidR="00603B15" w:rsidRPr="0071294D" w:rsidRDefault="00603B15" w:rsidP="00603B15">
      <w:pPr>
        <w:rPr>
          <w:ins w:id="889" w:author="C4-194346" w:date="2019-10-14T13:02:00Z"/>
          <w:lang w:eastAsia="zh-CN"/>
        </w:rPr>
      </w:pPr>
      <w:ins w:id="890" w:author="C4-194346" w:date="2019-10-14T13:02:00Z">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ins>
    </w:p>
    <w:p w:rsidR="00603B15" w:rsidRPr="0071294D" w:rsidRDefault="00603B15" w:rsidP="00603B15">
      <w:pPr>
        <w:rPr>
          <w:ins w:id="891" w:author="C4-194346" w:date="2019-10-14T13:02:00Z"/>
          <w:lang w:eastAsia="zh-CN"/>
        </w:rPr>
      </w:pPr>
      <w:ins w:id="892" w:author="C4-194346" w:date="2019-10-14T13:02:00Z">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ins>
    </w:p>
    <w:p w:rsidR="00603B15" w:rsidRPr="0071294D" w:rsidRDefault="00603B15" w:rsidP="00603B15">
      <w:pPr>
        <w:pStyle w:val="B1"/>
        <w:rPr>
          <w:ins w:id="893" w:author="C4-194346" w:date="2019-10-14T13:02:00Z"/>
          <w:b/>
        </w:rPr>
      </w:pPr>
      <w:ins w:id="894" w:author="C4-194346" w:date="2019-10-14T13:02:00Z">
        <w:r w:rsidRPr="0071294D">
          <w:rPr>
            <w:b/>
          </w:rPr>
          <w:t>{apiRoot}/&lt;apiName&gt;/&lt;apiVersion&gt;/&lt;apiSpecificResourceUriPart&gt;</w:t>
        </w:r>
      </w:ins>
    </w:p>
    <w:p w:rsidR="00603B15" w:rsidRPr="0071294D" w:rsidRDefault="00603B15" w:rsidP="00603B15">
      <w:pPr>
        <w:rPr>
          <w:ins w:id="895" w:author="C4-194346" w:date="2019-10-14T13:02:00Z"/>
          <w:lang w:eastAsia="zh-CN"/>
        </w:rPr>
      </w:pPr>
      <w:ins w:id="896" w:author="C4-194346" w:date="2019-10-14T13:02:00Z">
        <w:r w:rsidRPr="0071294D">
          <w:rPr>
            <w:lang w:eastAsia="zh-CN"/>
          </w:rPr>
          <w:t>with the following components:</w:t>
        </w:r>
      </w:ins>
    </w:p>
    <w:p w:rsidR="00603B15" w:rsidRPr="0071294D" w:rsidRDefault="00603B15" w:rsidP="00603B15">
      <w:pPr>
        <w:pStyle w:val="B1"/>
        <w:rPr>
          <w:ins w:id="897" w:author="C4-194346" w:date="2019-10-14T13:02:00Z"/>
          <w:lang w:eastAsia="zh-CN"/>
        </w:rPr>
      </w:pPr>
      <w:ins w:id="898" w:author="C4-194346" w:date="2019-10-14T13:02:00Z">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ins>
    </w:p>
    <w:p w:rsidR="00603B15" w:rsidRPr="0071294D" w:rsidRDefault="00603B15" w:rsidP="00603B15">
      <w:pPr>
        <w:pStyle w:val="B1"/>
        <w:rPr>
          <w:ins w:id="899" w:author="C4-194346" w:date="2019-10-14T13:02:00Z"/>
        </w:rPr>
      </w:pPr>
      <w:ins w:id="900" w:author="C4-194346" w:date="2019-10-14T13:02:00Z">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ins>
    </w:p>
    <w:p w:rsidR="00603B15" w:rsidRPr="0071294D" w:rsidRDefault="00603B15" w:rsidP="00603B15">
      <w:pPr>
        <w:pStyle w:val="B1"/>
        <w:rPr>
          <w:ins w:id="901" w:author="C4-194346" w:date="2019-10-14T13:02:00Z"/>
        </w:rPr>
      </w:pPr>
      <w:ins w:id="902" w:author="C4-194346" w:date="2019-10-14T13:02:00Z">
        <w:r w:rsidRPr="0071294D">
          <w:t>-</w:t>
        </w:r>
        <w:r w:rsidRPr="0071294D">
          <w:tab/>
          <w:t>The &lt;apiVersion&gt; shall be "v1".</w:t>
        </w:r>
      </w:ins>
    </w:p>
    <w:p w:rsidR="00603B15" w:rsidRPr="0071294D" w:rsidRDefault="00603B15" w:rsidP="00603B15">
      <w:pPr>
        <w:pStyle w:val="B1"/>
        <w:rPr>
          <w:ins w:id="903" w:author="C4-194346" w:date="2019-10-14T13:02:00Z"/>
          <w:lang w:eastAsia="zh-CN"/>
        </w:rPr>
      </w:pPr>
      <w:ins w:id="904" w:author="C4-194346" w:date="2019-10-14T13:02:00Z">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ins>
    </w:p>
    <w:p w:rsidR="00603B15" w:rsidRPr="0071294D" w:rsidRDefault="00603B15" w:rsidP="00603B15">
      <w:pPr>
        <w:pStyle w:val="Heading3"/>
        <w:rPr>
          <w:ins w:id="905" w:author="C4-194346" w:date="2019-10-14T13:02:00Z"/>
        </w:rPr>
      </w:pPr>
      <w:bookmarkStart w:id="906" w:name="_Toc18838905"/>
      <w:bookmarkStart w:id="907" w:name="_Toc21951042"/>
      <w:ins w:id="908" w:author="C4-194346" w:date="2019-10-14T13:02:00Z">
        <w:r w:rsidRPr="0071294D">
          <w:t>6.</w:t>
        </w:r>
        <w:r>
          <w:t>2</w:t>
        </w:r>
        <w:r w:rsidRPr="0071294D">
          <w:t>.2</w:t>
        </w:r>
        <w:r w:rsidRPr="0071294D">
          <w:tab/>
          <w:t>Usage of HTTP</w:t>
        </w:r>
        <w:bookmarkEnd w:id="906"/>
        <w:bookmarkEnd w:id="907"/>
      </w:ins>
    </w:p>
    <w:p w:rsidR="00603B15" w:rsidRPr="0071294D" w:rsidRDefault="00603B15" w:rsidP="00603B15">
      <w:pPr>
        <w:pStyle w:val="Heading4"/>
        <w:rPr>
          <w:ins w:id="909" w:author="C4-194346" w:date="2019-10-14T13:02:00Z"/>
        </w:rPr>
      </w:pPr>
      <w:bookmarkStart w:id="910" w:name="_Toc18838906"/>
      <w:bookmarkStart w:id="911" w:name="_Toc21951043"/>
      <w:ins w:id="912" w:author="C4-194346" w:date="2019-10-14T13:02:00Z">
        <w:r w:rsidRPr="0071294D">
          <w:t>6.</w:t>
        </w:r>
        <w:r>
          <w:t>2</w:t>
        </w:r>
        <w:r w:rsidRPr="0071294D">
          <w:t>.2.1</w:t>
        </w:r>
        <w:r w:rsidRPr="0071294D">
          <w:tab/>
          <w:t>General</w:t>
        </w:r>
        <w:bookmarkEnd w:id="910"/>
        <w:bookmarkEnd w:id="911"/>
      </w:ins>
    </w:p>
    <w:p w:rsidR="00603B15" w:rsidRPr="0071294D" w:rsidRDefault="00603B15" w:rsidP="00603B15">
      <w:pPr>
        <w:rPr>
          <w:ins w:id="913" w:author="C4-194346" w:date="2019-10-14T13:02:00Z"/>
        </w:rPr>
      </w:pPr>
      <w:ins w:id="914" w:author="C4-194346" w:date="2019-10-14T13:02:00Z">
        <w:r w:rsidRPr="0071294D">
          <w:t>HTTP/2, as defined in IETF RFC 7540 [</w:t>
        </w:r>
        <w:r>
          <w:t>9</w:t>
        </w:r>
        <w:r w:rsidRPr="0071294D">
          <w:t>], shall be used as specified in clause</w:t>
        </w:r>
        <w:r>
          <w:t> </w:t>
        </w:r>
        <w:r w:rsidRPr="0071294D">
          <w:t>5 of 3GPP TS 29.500 [4].</w:t>
        </w:r>
      </w:ins>
    </w:p>
    <w:p w:rsidR="00603B15" w:rsidRPr="0071294D" w:rsidRDefault="00603B15" w:rsidP="00603B15">
      <w:pPr>
        <w:rPr>
          <w:ins w:id="915" w:author="C4-194346" w:date="2019-10-14T13:02:00Z"/>
        </w:rPr>
      </w:pPr>
      <w:ins w:id="916" w:author="C4-194346" w:date="2019-10-14T13:02:00Z">
        <w:r w:rsidRPr="0071294D">
          <w:t>HTTP</w:t>
        </w:r>
        <w:r w:rsidRPr="0071294D">
          <w:rPr>
            <w:lang w:eastAsia="zh-CN"/>
          </w:rPr>
          <w:t xml:space="preserve">/2 </w:t>
        </w:r>
        <w:r w:rsidRPr="0071294D">
          <w:t>shall be transported as specified in clause 5.3 of 3GPP TS 29.500 [4].</w:t>
        </w:r>
      </w:ins>
    </w:p>
    <w:p w:rsidR="00603B15" w:rsidRPr="0071294D" w:rsidRDefault="00603B15" w:rsidP="00603B15">
      <w:pPr>
        <w:rPr>
          <w:ins w:id="917" w:author="C4-194346" w:date="2019-10-14T13:02:00Z"/>
        </w:rPr>
      </w:pPr>
      <w:ins w:id="918" w:author="C4-194346" w:date="2019-10-14T13:02:00Z">
        <w:r w:rsidRPr="0071294D">
          <w:t>HTTP messages and bodies for the Nhss_</w:t>
        </w:r>
        <w:r w:rsidRPr="00F05655">
          <w:t xml:space="preserve">SubscriberDataManagement </w:t>
        </w:r>
        <w:r w:rsidRPr="0071294D">
          <w:t>service shall comply with the OpenAPI [10] specification contained in Annex A.</w:t>
        </w:r>
      </w:ins>
    </w:p>
    <w:p w:rsidR="00603B15" w:rsidRPr="0071294D" w:rsidRDefault="00603B15" w:rsidP="00603B15">
      <w:pPr>
        <w:pStyle w:val="Heading4"/>
        <w:rPr>
          <w:ins w:id="919" w:author="C4-194346" w:date="2019-10-14T13:02:00Z"/>
        </w:rPr>
      </w:pPr>
      <w:bookmarkStart w:id="920" w:name="_Toc18838907"/>
      <w:bookmarkStart w:id="921" w:name="_Toc21951044"/>
      <w:ins w:id="922" w:author="C4-194346" w:date="2019-10-14T13:02:00Z">
        <w:r w:rsidRPr="0071294D">
          <w:t>6.</w:t>
        </w:r>
        <w:r>
          <w:t>2</w:t>
        </w:r>
        <w:r w:rsidRPr="0071294D">
          <w:t>.2.2</w:t>
        </w:r>
        <w:r w:rsidRPr="0071294D">
          <w:tab/>
          <w:t>HTTP standard headers</w:t>
        </w:r>
        <w:bookmarkEnd w:id="920"/>
        <w:bookmarkEnd w:id="921"/>
      </w:ins>
    </w:p>
    <w:p w:rsidR="00603B15" w:rsidRPr="0071294D" w:rsidRDefault="00603B15" w:rsidP="00603B15">
      <w:pPr>
        <w:pStyle w:val="Heading5"/>
        <w:rPr>
          <w:ins w:id="923" w:author="C4-194346" w:date="2019-10-14T13:02:00Z"/>
          <w:lang w:eastAsia="zh-CN"/>
        </w:rPr>
      </w:pPr>
      <w:bookmarkStart w:id="924" w:name="_Toc18838908"/>
      <w:bookmarkStart w:id="925" w:name="_Toc21951045"/>
      <w:ins w:id="926" w:author="C4-194346" w:date="2019-10-14T13:02:00Z">
        <w:r w:rsidRPr="0071294D">
          <w:t>6.</w:t>
        </w:r>
        <w:r>
          <w:t>2</w:t>
        </w:r>
        <w:r w:rsidRPr="0071294D">
          <w:t>.2.2.1</w:t>
        </w:r>
        <w:r w:rsidRPr="0071294D">
          <w:rPr>
            <w:lang w:eastAsia="zh-CN"/>
          </w:rPr>
          <w:tab/>
          <w:t>General</w:t>
        </w:r>
        <w:bookmarkEnd w:id="924"/>
        <w:bookmarkEnd w:id="925"/>
      </w:ins>
    </w:p>
    <w:p w:rsidR="00603B15" w:rsidRPr="0071294D" w:rsidRDefault="00603B15" w:rsidP="00603B15">
      <w:pPr>
        <w:rPr>
          <w:ins w:id="927" w:author="C4-194346" w:date="2019-10-14T13:02:00Z"/>
          <w:lang w:eastAsia="zh-CN"/>
        </w:rPr>
      </w:pPr>
      <w:ins w:id="928" w:author="C4-194346" w:date="2019-10-14T13:02:00Z">
        <w:r w:rsidRPr="0071294D">
          <w:t>The usage of HTTP standard headers shall be supported as specified in clause 5.2.2 of 3GPP TS 29.500 [4].</w:t>
        </w:r>
      </w:ins>
    </w:p>
    <w:p w:rsidR="00603B15" w:rsidRPr="0071294D" w:rsidRDefault="00603B15" w:rsidP="00603B15">
      <w:pPr>
        <w:pStyle w:val="Heading5"/>
        <w:rPr>
          <w:ins w:id="929" w:author="C4-194346" w:date="2019-10-14T13:02:00Z"/>
        </w:rPr>
      </w:pPr>
      <w:bookmarkStart w:id="930" w:name="_Toc18838909"/>
      <w:bookmarkStart w:id="931" w:name="_Toc21951046"/>
      <w:ins w:id="932" w:author="C4-194346" w:date="2019-10-14T13:02:00Z">
        <w:r w:rsidRPr="0071294D">
          <w:t>6.</w:t>
        </w:r>
        <w:r>
          <w:t>2</w:t>
        </w:r>
        <w:r w:rsidRPr="0071294D">
          <w:t>.2.2.2</w:t>
        </w:r>
        <w:r w:rsidRPr="0071294D">
          <w:tab/>
          <w:t>Content type</w:t>
        </w:r>
        <w:bookmarkEnd w:id="930"/>
        <w:bookmarkEnd w:id="931"/>
        <w:r w:rsidRPr="0071294D">
          <w:t xml:space="preserve"> </w:t>
        </w:r>
      </w:ins>
    </w:p>
    <w:p w:rsidR="00603B15" w:rsidRPr="0071294D" w:rsidRDefault="00603B15" w:rsidP="00603B15">
      <w:pPr>
        <w:rPr>
          <w:ins w:id="933" w:author="C4-194346" w:date="2019-10-14T13:02:00Z"/>
        </w:rPr>
      </w:pPr>
      <w:ins w:id="934" w:author="C4-194346" w:date="2019-10-14T13:02:00Z">
        <w:r w:rsidRPr="0071294D">
          <w:t>The following content types shall be supported:</w:t>
        </w:r>
      </w:ins>
    </w:p>
    <w:p w:rsidR="00603B15" w:rsidRPr="0071294D" w:rsidRDefault="00603B15" w:rsidP="00603B15">
      <w:pPr>
        <w:pStyle w:val="B1"/>
        <w:rPr>
          <w:ins w:id="935" w:author="C4-194346" w:date="2019-10-14T13:02:00Z"/>
        </w:rPr>
      </w:pPr>
      <w:ins w:id="936" w:author="C4-194346" w:date="2019-10-14T13:02:00Z">
        <w:r>
          <w:t>-</w:t>
        </w:r>
        <w:r>
          <w:tab/>
        </w:r>
        <w:r w:rsidRPr="0071294D">
          <w:t xml:space="preserve">JSON, as defined in </w:t>
        </w:r>
        <w:r w:rsidRPr="0071294D">
          <w:rPr>
            <w:lang w:eastAsia="zh-CN"/>
          </w:rPr>
          <w:t xml:space="preserve">IETF RFC 8259 [11], </w:t>
        </w:r>
        <w:r w:rsidRPr="0071294D">
          <w:t>signalled by the content type "application/json".</w:t>
        </w:r>
      </w:ins>
    </w:p>
    <w:p w:rsidR="00603B15" w:rsidRPr="0071294D" w:rsidRDefault="00603B15" w:rsidP="00603B15">
      <w:pPr>
        <w:pStyle w:val="B1"/>
        <w:rPr>
          <w:ins w:id="937" w:author="C4-194346" w:date="2019-10-14T13:02:00Z"/>
        </w:rPr>
      </w:pPr>
      <w:ins w:id="938" w:author="C4-194346" w:date="2019-10-14T13:02:00Z">
        <w:r>
          <w:t>-</w:t>
        </w:r>
        <w:r>
          <w:tab/>
        </w:r>
        <w:r w:rsidRPr="0071294D">
          <w:t>The Problem Details JSON Object (IETF RFC 7807 [12] signalled by the content type "application/problem+json"</w:t>
        </w:r>
        <w:r>
          <w:t>.</w:t>
        </w:r>
      </w:ins>
    </w:p>
    <w:p w:rsidR="00603B15" w:rsidRPr="0071294D" w:rsidRDefault="00603B15" w:rsidP="00603B15">
      <w:pPr>
        <w:pStyle w:val="Heading4"/>
        <w:rPr>
          <w:ins w:id="939" w:author="C4-194346" w:date="2019-10-14T13:02:00Z"/>
        </w:rPr>
      </w:pPr>
      <w:bookmarkStart w:id="940" w:name="_Toc18838910"/>
      <w:bookmarkStart w:id="941" w:name="_Toc21951047"/>
      <w:ins w:id="942" w:author="C4-194346" w:date="2019-10-14T13:02:00Z">
        <w:r w:rsidRPr="0071294D">
          <w:lastRenderedPageBreak/>
          <w:t>6.</w:t>
        </w:r>
        <w:r>
          <w:t>2</w:t>
        </w:r>
        <w:r w:rsidRPr="0071294D">
          <w:t>.2.3</w:t>
        </w:r>
        <w:r w:rsidRPr="0071294D">
          <w:tab/>
          <w:t>HTTP custom headers</w:t>
        </w:r>
        <w:bookmarkEnd w:id="940"/>
        <w:bookmarkEnd w:id="941"/>
      </w:ins>
    </w:p>
    <w:p w:rsidR="00603B15" w:rsidRPr="0071294D" w:rsidRDefault="00603B15" w:rsidP="00603B15">
      <w:pPr>
        <w:pStyle w:val="Heading5"/>
        <w:rPr>
          <w:ins w:id="943" w:author="C4-194346" w:date="2019-10-14T13:02:00Z"/>
          <w:lang w:eastAsia="zh-CN"/>
        </w:rPr>
      </w:pPr>
      <w:bookmarkStart w:id="944" w:name="_Toc18838911"/>
      <w:bookmarkStart w:id="945" w:name="_Toc21951048"/>
      <w:ins w:id="946" w:author="C4-194346" w:date="2019-10-14T13:02:00Z">
        <w:r w:rsidRPr="0071294D">
          <w:t>6.</w:t>
        </w:r>
        <w:r>
          <w:t>2</w:t>
        </w:r>
        <w:r w:rsidRPr="0071294D">
          <w:t>.2.3.1</w:t>
        </w:r>
        <w:r w:rsidRPr="0071294D">
          <w:rPr>
            <w:lang w:eastAsia="zh-CN"/>
          </w:rPr>
          <w:tab/>
          <w:t>General</w:t>
        </w:r>
        <w:bookmarkEnd w:id="944"/>
        <w:bookmarkEnd w:id="945"/>
      </w:ins>
    </w:p>
    <w:p w:rsidR="00603B15" w:rsidRPr="0071294D" w:rsidRDefault="00603B15" w:rsidP="00603B15">
      <w:pPr>
        <w:rPr>
          <w:ins w:id="947" w:author="C4-194346" w:date="2019-10-14T13:02:00Z"/>
        </w:rPr>
      </w:pPr>
      <w:ins w:id="948" w:author="C4-194346" w:date="2019-10-14T13:02:00Z">
        <w:r w:rsidRPr="0071294D">
          <w:t>In this release of the specification, no specific custom headers are defined for the Nhss_</w:t>
        </w:r>
        <w:r w:rsidRPr="00AD50FA">
          <w:t>SubscriberDataManagement</w:t>
        </w:r>
        <w:r>
          <w:t xml:space="preserve"> </w:t>
        </w:r>
        <w:r w:rsidRPr="0071294D">
          <w:t>service.</w:t>
        </w:r>
      </w:ins>
    </w:p>
    <w:p w:rsidR="00603B15" w:rsidRPr="006B47C6" w:rsidRDefault="00603B15" w:rsidP="00603B15">
      <w:pPr>
        <w:rPr>
          <w:ins w:id="949" w:author="C4-194346" w:date="2019-10-14T13:02:00Z"/>
          <w:lang w:eastAsia="zh-CN"/>
        </w:rPr>
      </w:pPr>
      <w:ins w:id="950" w:author="C4-194346" w:date="2019-10-14T13:02:00Z">
        <w:r w:rsidRPr="0071294D">
          <w:t>For 3GPP specific HTTP custom headers used across all service</w:t>
        </w:r>
        <w:r>
          <w:t>-</w:t>
        </w:r>
        <w:r w:rsidRPr="0071294D">
          <w:t>based interfaces, see clause</w:t>
        </w:r>
        <w:r>
          <w:t> </w:t>
        </w:r>
        <w:r w:rsidRPr="0071294D">
          <w:t>5.2.3 of 3GPP TS 29.500 [4].</w:t>
        </w:r>
      </w:ins>
    </w:p>
    <w:p w:rsidR="00603B15" w:rsidRDefault="00603B15" w:rsidP="00603B15">
      <w:pPr>
        <w:pStyle w:val="Heading3"/>
        <w:rPr>
          <w:ins w:id="951" w:author="C4-194346" w:date="2019-10-14T13:02:00Z"/>
        </w:rPr>
      </w:pPr>
      <w:bookmarkStart w:id="952" w:name="_Toc510696607"/>
      <w:bookmarkStart w:id="953" w:name="_Toc6488431"/>
      <w:bookmarkStart w:id="954" w:name="_Toc21951049"/>
      <w:ins w:id="955" w:author="C4-194346" w:date="2019-10-14T13:02:00Z">
        <w:r>
          <w:t>6.2.3</w:t>
        </w:r>
        <w:r>
          <w:tab/>
          <w:t>Resources</w:t>
        </w:r>
        <w:bookmarkEnd w:id="952"/>
        <w:bookmarkEnd w:id="953"/>
        <w:bookmarkEnd w:id="954"/>
      </w:ins>
    </w:p>
    <w:p w:rsidR="00603B15" w:rsidRDefault="00603B15" w:rsidP="00603B15">
      <w:pPr>
        <w:pStyle w:val="Heading4"/>
        <w:rPr>
          <w:ins w:id="956" w:author="C4-194346" w:date="2019-10-14T13:02:00Z"/>
        </w:rPr>
      </w:pPr>
      <w:bookmarkStart w:id="957" w:name="_Toc18838913"/>
      <w:bookmarkStart w:id="958" w:name="_Toc21951050"/>
      <w:ins w:id="959" w:author="C4-194346" w:date="2019-10-14T13:02:00Z">
        <w:r w:rsidRPr="0071294D">
          <w:t>6.</w:t>
        </w:r>
        <w:r>
          <w:t>2</w:t>
        </w:r>
        <w:r w:rsidRPr="0071294D">
          <w:t>.3.1</w:t>
        </w:r>
        <w:r w:rsidRPr="0071294D">
          <w:tab/>
          <w:t>Overview</w:t>
        </w:r>
        <w:bookmarkEnd w:id="957"/>
        <w:bookmarkEnd w:id="958"/>
      </w:ins>
    </w:p>
    <w:p w:rsidR="00603B15" w:rsidRPr="008B7E19" w:rsidRDefault="00603B15" w:rsidP="00603B15">
      <w:pPr>
        <w:pStyle w:val="TH"/>
        <w:rPr>
          <w:ins w:id="960" w:author="C4-194346" w:date="2019-10-14T13:02:00Z"/>
        </w:rPr>
      </w:pPr>
      <w:ins w:id="961" w:author="C4-194346" w:date="2019-10-14T13:02:00Z">
        <w:r>
          <w:object w:dxaOrig="5629" w:dyaOrig="2209">
            <v:shape id="_x0000_i1056" type="#_x0000_t75" style="width:369.3pt;height:145.45pt;mso-position-vertical:absolute" o:ole="">
              <v:imagedata r:id="rId23" o:title=""/>
            </v:shape>
            <o:OLEObject Type="Embed" ProgID="Visio.Drawing.15" ShapeID="_x0000_i1056" DrawAspect="Content" ObjectID="_1632563677" r:id="rId24"/>
          </w:object>
        </w:r>
      </w:ins>
    </w:p>
    <w:p w:rsidR="00603B15" w:rsidRPr="0071294D" w:rsidRDefault="00603B15" w:rsidP="00603B15">
      <w:pPr>
        <w:pStyle w:val="TF"/>
        <w:rPr>
          <w:ins w:id="962" w:author="C4-194346" w:date="2019-10-14T13:02:00Z"/>
        </w:rPr>
      </w:pPr>
      <w:ins w:id="963" w:author="C4-194346" w:date="2019-10-14T13:02:00Z">
        <w:r>
          <w:t xml:space="preserve"> </w:t>
        </w:r>
        <w:r w:rsidRPr="0071294D">
          <w:t>Figure 6.</w:t>
        </w:r>
        <w:r>
          <w:t>2</w:t>
        </w:r>
        <w:r w:rsidRPr="0071294D">
          <w:t>.3.1-1: Resource URI structure of the nhss-</w:t>
        </w:r>
        <w:r>
          <w:t>sdm</w:t>
        </w:r>
        <w:r w:rsidRPr="0071294D">
          <w:t xml:space="preserve"> API</w:t>
        </w:r>
      </w:ins>
    </w:p>
    <w:p w:rsidR="00603B15" w:rsidRPr="0071294D" w:rsidRDefault="00603B15" w:rsidP="00603B15">
      <w:pPr>
        <w:rPr>
          <w:ins w:id="964" w:author="C4-194346" w:date="2019-10-14T13:02:00Z"/>
        </w:rPr>
      </w:pPr>
      <w:ins w:id="965" w:author="C4-194346" w:date="2019-10-14T13:02:00Z">
        <w:r w:rsidRPr="0071294D">
          <w:t>Table</w:t>
        </w:r>
        <w:r>
          <w:t> </w:t>
        </w:r>
        <w:r w:rsidRPr="0071294D">
          <w:t>6.</w:t>
        </w:r>
        <w:r>
          <w:t>2</w:t>
        </w:r>
        <w:r w:rsidRPr="0071294D">
          <w:t>.3.1-1 provides an overview of the resources and applicable HTTP methods.</w:t>
        </w:r>
      </w:ins>
    </w:p>
    <w:p w:rsidR="00603B15" w:rsidRPr="000B71E3" w:rsidRDefault="00603B15" w:rsidP="00603B15">
      <w:pPr>
        <w:pStyle w:val="TH"/>
        <w:rPr>
          <w:ins w:id="966" w:author="C4-194346" w:date="2019-10-14T13:02:00Z"/>
        </w:rPr>
      </w:pPr>
      <w:ins w:id="967" w:author="C4-194346" w:date="2019-10-14T13:02:00Z">
        <w:r w:rsidRPr="000B71E3">
          <w:t>Table 6.</w:t>
        </w:r>
        <w:r>
          <w:t>2</w:t>
        </w:r>
        <w:r w:rsidRPr="000B71E3">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603B15" w:rsidRPr="000B71E3" w:rsidTr="00451634">
        <w:trPr>
          <w:jc w:val="center"/>
          <w:ins w:id="968" w:author="C4-194346" w:date="2019-10-14T13:02:00Z"/>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3B15" w:rsidRPr="000B71E3" w:rsidRDefault="00603B15" w:rsidP="00451634">
            <w:pPr>
              <w:pStyle w:val="TAH"/>
              <w:rPr>
                <w:ins w:id="969" w:author="C4-194346" w:date="2019-10-14T13:02:00Z"/>
              </w:rPr>
            </w:pPr>
            <w:ins w:id="970" w:author="C4-194346" w:date="2019-10-14T13:02:00Z">
              <w:r w:rsidRPr="000B71E3">
                <w:t>Resource name</w:t>
              </w:r>
              <w:r w:rsidRPr="000B71E3">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3B15" w:rsidRPr="000B71E3" w:rsidRDefault="00603B15" w:rsidP="00451634">
            <w:pPr>
              <w:pStyle w:val="TAH"/>
              <w:rPr>
                <w:ins w:id="971" w:author="C4-194346" w:date="2019-10-14T13:02:00Z"/>
              </w:rPr>
            </w:pPr>
            <w:ins w:id="972" w:author="C4-194346" w:date="2019-10-14T13:02:00Z">
              <w:r w:rsidRPr="000B71E3">
                <w:t>Resource URI</w:t>
              </w:r>
            </w:ins>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3B15" w:rsidRPr="000B71E3" w:rsidRDefault="00603B15" w:rsidP="00451634">
            <w:pPr>
              <w:pStyle w:val="TAH"/>
              <w:rPr>
                <w:ins w:id="973" w:author="C4-194346" w:date="2019-10-14T13:02:00Z"/>
              </w:rPr>
            </w:pPr>
            <w:ins w:id="974" w:author="C4-194346" w:date="2019-10-14T13:02:00Z">
              <w:r w:rsidRPr="000B71E3">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3B15" w:rsidRPr="000B71E3" w:rsidRDefault="00603B15" w:rsidP="00451634">
            <w:pPr>
              <w:pStyle w:val="TAH"/>
              <w:rPr>
                <w:ins w:id="975" w:author="C4-194346" w:date="2019-10-14T13:02:00Z"/>
              </w:rPr>
            </w:pPr>
            <w:ins w:id="976" w:author="C4-194346" w:date="2019-10-14T13:02:00Z">
              <w:r w:rsidRPr="000B71E3">
                <w:t>Description</w:t>
              </w:r>
            </w:ins>
          </w:p>
        </w:tc>
      </w:tr>
      <w:tr w:rsidR="00603B15" w:rsidRPr="000B71E3" w:rsidTr="00451634">
        <w:trPr>
          <w:jc w:val="center"/>
          <w:ins w:id="977" w:author="C4-194346" w:date="2019-10-14T13:02:00Z"/>
        </w:trPr>
        <w:tc>
          <w:tcPr>
            <w:tcW w:w="1396" w:type="pct"/>
            <w:tcBorders>
              <w:top w:val="single" w:sz="4" w:space="0" w:color="auto"/>
              <w:left w:val="single" w:sz="4" w:space="0" w:color="auto"/>
              <w:right w:val="single" w:sz="4" w:space="0" w:color="auto"/>
            </w:tcBorders>
          </w:tcPr>
          <w:p w:rsidR="00603B15" w:rsidRPr="000B71E3" w:rsidRDefault="00603B15" w:rsidP="00451634">
            <w:pPr>
              <w:pStyle w:val="TAL"/>
              <w:rPr>
                <w:ins w:id="978" w:author="C4-194346" w:date="2019-10-14T13:02:00Z"/>
              </w:rPr>
            </w:pPr>
            <w:ins w:id="979" w:author="C4-194346" w:date="2019-10-14T13:02:00Z">
              <w:r w:rsidRPr="000B71E3">
                <w:t>UeContextIn</w:t>
              </w:r>
              <w:r>
                <w:t>Pgw</w:t>
              </w:r>
              <w:r w:rsidRPr="000B71E3">
                <w:t>Data</w:t>
              </w:r>
              <w:r w:rsidRPr="000B71E3">
                <w:br/>
                <w:t>(Document)</w:t>
              </w:r>
            </w:ins>
          </w:p>
        </w:tc>
        <w:tc>
          <w:tcPr>
            <w:tcW w:w="1472" w:type="pct"/>
            <w:tcBorders>
              <w:top w:val="single" w:sz="4" w:space="0" w:color="auto"/>
              <w:left w:val="single" w:sz="4" w:space="0" w:color="auto"/>
              <w:right w:val="single" w:sz="4" w:space="0" w:color="auto"/>
            </w:tcBorders>
          </w:tcPr>
          <w:p w:rsidR="00603B15" w:rsidRPr="000B71E3" w:rsidRDefault="00603B15" w:rsidP="00451634">
            <w:pPr>
              <w:pStyle w:val="TAL"/>
              <w:rPr>
                <w:ins w:id="980" w:author="C4-194346" w:date="2019-10-14T13:02:00Z"/>
              </w:rPr>
            </w:pPr>
            <w:ins w:id="981" w:author="C4-194346" w:date="2019-10-14T13:02:00Z">
              <w:r w:rsidRPr="000B71E3">
                <w:t>/{</w:t>
              </w:r>
              <w:r>
                <w:t>ueId</w:t>
              </w:r>
              <w:r w:rsidRPr="000B71E3">
                <w:t>}/ue-context-in-</w:t>
              </w:r>
              <w:r>
                <w:t>pgw</w:t>
              </w:r>
              <w:r w:rsidRPr="000B71E3">
                <w:t>-data</w:t>
              </w:r>
            </w:ins>
          </w:p>
        </w:tc>
        <w:tc>
          <w:tcPr>
            <w:tcW w:w="514"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982" w:author="C4-194346" w:date="2019-10-14T13:02:00Z"/>
              </w:rPr>
            </w:pPr>
            <w:ins w:id="983" w:author="C4-194346" w:date="2019-10-14T13:02:00Z">
              <w:r w:rsidRPr="000B71E3">
                <w:t>GET</w:t>
              </w:r>
            </w:ins>
          </w:p>
        </w:tc>
        <w:tc>
          <w:tcPr>
            <w:tcW w:w="1617"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984" w:author="C4-194346" w:date="2019-10-14T13:02:00Z"/>
              </w:rPr>
            </w:pPr>
            <w:ins w:id="985" w:author="C4-194346" w:date="2019-10-14T13:02:00Z">
              <w:r w:rsidRPr="000B71E3">
                <w:t xml:space="preserve">Retrieve the UE's Context in </w:t>
              </w:r>
              <w:r>
                <w:t>PGW</w:t>
              </w:r>
              <w:r w:rsidRPr="000B71E3">
                <w:t xml:space="preserve"> Data</w:t>
              </w:r>
            </w:ins>
          </w:p>
        </w:tc>
      </w:tr>
    </w:tbl>
    <w:p w:rsidR="00603B15" w:rsidRPr="00603B15" w:rsidRDefault="00603B15" w:rsidP="00603B15">
      <w:pPr>
        <w:rPr>
          <w:ins w:id="986" w:author="C4-194346" w:date="2019-10-14T13:02:00Z"/>
        </w:rPr>
      </w:pPr>
    </w:p>
    <w:p w:rsidR="00603B15" w:rsidRPr="00603B15" w:rsidRDefault="00603B15" w:rsidP="00603B15">
      <w:pPr>
        <w:pStyle w:val="Heading4"/>
        <w:rPr>
          <w:ins w:id="987" w:author="C4-194346" w:date="2019-10-14T13:02:00Z"/>
          <w:color w:val="000000"/>
        </w:rPr>
      </w:pPr>
      <w:bookmarkStart w:id="988" w:name="_Toc11338639"/>
      <w:bookmarkStart w:id="989" w:name="_Toc21951051"/>
      <w:ins w:id="990" w:author="C4-194346" w:date="2019-10-14T13:02:00Z">
        <w:r w:rsidRPr="00603B15">
          <w:rPr>
            <w:color w:val="000000"/>
          </w:rPr>
          <w:t>6.2.3.2</w:t>
        </w:r>
        <w:r w:rsidRPr="00603B15">
          <w:rPr>
            <w:color w:val="000000"/>
          </w:rPr>
          <w:tab/>
          <w:t xml:space="preserve">Resource: </w:t>
        </w:r>
        <w:bookmarkEnd w:id="988"/>
        <w:r w:rsidRPr="000B71E3">
          <w:t>UeContextIn</w:t>
        </w:r>
        <w:r>
          <w:t>Pgw</w:t>
        </w:r>
        <w:r w:rsidRPr="000B71E3">
          <w:t>Data</w:t>
        </w:r>
        <w:bookmarkEnd w:id="989"/>
      </w:ins>
    </w:p>
    <w:p w:rsidR="00603B15" w:rsidRPr="00603B15" w:rsidRDefault="00603B15" w:rsidP="00603B15">
      <w:pPr>
        <w:pStyle w:val="Heading5"/>
        <w:rPr>
          <w:ins w:id="991" w:author="C4-194346" w:date="2019-10-14T13:02:00Z"/>
          <w:color w:val="000000"/>
        </w:rPr>
      </w:pPr>
      <w:bookmarkStart w:id="992" w:name="_Toc11338640"/>
      <w:bookmarkStart w:id="993" w:name="_Toc21951052"/>
      <w:ins w:id="994" w:author="C4-194346" w:date="2019-10-14T13:02:00Z">
        <w:r w:rsidRPr="00603B15">
          <w:rPr>
            <w:color w:val="000000"/>
          </w:rPr>
          <w:t>6.2.3.2.1</w:t>
        </w:r>
        <w:r w:rsidRPr="00603B15">
          <w:rPr>
            <w:color w:val="000000"/>
          </w:rPr>
          <w:tab/>
          <w:t>Description</w:t>
        </w:r>
        <w:bookmarkEnd w:id="992"/>
        <w:bookmarkEnd w:id="993"/>
      </w:ins>
    </w:p>
    <w:p w:rsidR="00603B15" w:rsidRPr="00603B15" w:rsidRDefault="00603B15" w:rsidP="00603B15">
      <w:pPr>
        <w:rPr>
          <w:ins w:id="995" w:author="C4-194346" w:date="2019-10-14T13:02:00Z"/>
          <w:color w:val="000000"/>
        </w:rPr>
      </w:pPr>
      <w:ins w:id="996" w:author="C4-194346" w:date="2019-10-14T13:02:00Z">
        <w:r w:rsidRPr="00603B15">
          <w:rPr>
            <w:color w:val="000000"/>
          </w:rPr>
          <w:t xml:space="preserve">This resource represents the allocated PGWs for the UE.  </w:t>
        </w:r>
      </w:ins>
    </w:p>
    <w:p w:rsidR="00603B15" w:rsidRPr="00603B15" w:rsidRDefault="00603B15" w:rsidP="00603B15">
      <w:pPr>
        <w:pStyle w:val="Heading5"/>
        <w:rPr>
          <w:ins w:id="997" w:author="C4-194346" w:date="2019-10-14T13:02:00Z"/>
          <w:color w:val="000000"/>
        </w:rPr>
      </w:pPr>
      <w:bookmarkStart w:id="998" w:name="_Toc11338641"/>
      <w:bookmarkStart w:id="999" w:name="_Toc21951053"/>
      <w:ins w:id="1000" w:author="C4-194346" w:date="2019-10-14T13:02:00Z">
        <w:r w:rsidRPr="00603B15">
          <w:rPr>
            <w:color w:val="000000"/>
          </w:rPr>
          <w:t>6.2.3.2.2</w:t>
        </w:r>
        <w:r w:rsidRPr="00603B15">
          <w:rPr>
            <w:color w:val="000000"/>
          </w:rPr>
          <w:tab/>
          <w:t>Resource Definition</w:t>
        </w:r>
        <w:bookmarkEnd w:id="998"/>
        <w:bookmarkEnd w:id="999"/>
      </w:ins>
    </w:p>
    <w:p w:rsidR="00603B15" w:rsidRPr="00603B15" w:rsidRDefault="00603B15" w:rsidP="00603B15">
      <w:pPr>
        <w:rPr>
          <w:ins w:id="1001" w:author="C4-194346" w:date="2019-10-14T13:02:00Z"/>
          <w:color w:val="000000"/>
        </w:rPr>
      </w:pPr>
      <w:ins w:id="1002" w:author="C4-194346" w:date="2019-10-14T13:02:00Z">
        <w:r w:rsidRPr="00603B15">
          <w:rPr>
            <w:color w:val="000000"/>
          </w:rPr>
          <w:t>Resource URI: {apiRoot}/nhss-sdm/{apiVersion}/{ueId}/ue-context-in-pgw-data</w:t>
        </w:r>
      </w:ins>
    </w:p>
    <w:p w:rsidR="00603B15" w:rsidRPr="00603B15" w:rsidRDefault="00603B15" w:rsidP="00603B15">
      <w:pPr>
        <w:rPr>
          <w:ins w:id="1003" w:author="C4-194346" w:date="2019-10-14T13:02:00Z"/>
          <w:rFonts w:ascii="Arial" w:hAnsi="Arial" w:cs="Arial"/>
          <w:color w:val="000000"/>
        </w:rPr>
      </w:pPr>
      <w:ins w:id="1004" w:author="C4-194346" w:date="2019-10-14T13:02:00Z">
        <w:r w:rsidRPr="00603B15">
          <w:rPr>
            <w:color w:val="000000"/>
          </w:rPr>
          <w:t>This resource shall support the resource URI variables defined in table 6.2.3.2.2-1</w:t>
        </w:r>
        <w:r w:rsidRPr="00603B15">
          <w:rPr>
            <w:rFonts w:ascii="Arial" w:hAnsi="Arial" w:cs="Arial"/>
            <w:color w:val="000000"/>
          </w:rPr>
          <w:t>.</w:t>
        </w:r>
      </w:ins>
    </w:p>
    <w:p w:rsidR="00603B15" w:rsidRPr="00603B15" w:rsidRDefault="00603B15" w:rsidP="00603B15">
      <w:pPr>
        <w:pStyle w:val="TH"/>
        <w:rPr>
          <w:ins w:id="1005" w:author="C4-194346" w:date="2019-10-14T13:02:00Z"/>
          <w:rFonts w:cs="Arial"/>
          <w:color w:val="000000"/>
        </w:rPr>
      </w:pPr>
      <w:ins w:id="1006" w:author="C4-194346" w:date="2019-10-14T13:02:00Z">
        <w:r w:rsidRPr="00603B15">
          <w:rPr>
            <w:color w:val="000000"/>
          </w:rPr>
          <w:lastRenderedPageBreak/>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03B15" w:rsidRPr="00BB0F85" w:rsidTr="00451634">
        <w:trPr>
          <w:jc w:val="center"/>
          <w:ins w:id="1007" w:author="C4-194346" w:date="2019-10-14T13: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03B15" w:rsidRPr="00603B15" w:rsidRDefault="00603B15" w:rsidP="00451634">
            <w:pPr>
              <w:pStyle w:val="TAH"/>
              <w:rPr>
                <w:ins w:id="1008" w:author="C4-194346" w:date="2019-10-14T13:02:00Z"/>
                <w:color w:val="000000"/>
              </w:rPr>
            </w:pPr>
            <w:ins w:id="1009" w:author="C4-194346" w:date="2019-10-14T13:02:00Z">
              <w:r w:rsidRPr="00603B15">
                <w:rPr>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03B15" w:rsidRPr="00603B15" w:rsidRDefault="00603B15" w:rsidP="00451634">
            <w:pPr>
              <w:pStyle w:val="TAH"/>
              <w:rPr>
                <w:ins w:id="1010" w:author="C4-194346" w:date="2019-10-14T13:02:00Z"/>
                <w:color w:val="000000"/>
              </w:rPr>
            </w:pPr>
            <w:ins w:id="1011" w:author="C4-194346" w:date="2019-10-14T13:02:00Z">
              <w:r w:rsidRPr="00603B15">
                <w:rPr>
                  <w:color w:val="000000"/>
                </w:rPr>
                <w:t>Definition</w:t>
              </w:r>
            </w:ins>
          </w:p>
        </w:tc>
      </w:tr>
      <w:tr w:rsidR="00603B15" w:rsidRPr="00BB0F85" w:rsidTr="00451634">
        <w:trPr>
          <w:jc w:val="center"/>
          <w:ins w:id="1012" w:author="C4-194346" w:date="2019-10-14T13:02:00Z"/>
        </w:trPr>
        <w:tc>
          <w:tcPr>
            <w:tcW w:w="1005" w:type="pct"/>
            <w:tcBorders>
              <w:top w:val="single" w:sz="6" w:space="0" w:color="000000"/>
              <w:left w:val="single" w:sz="6" w:space="0" w:color="000000"/>
              <w:bottom w:val="single" w:sz="6" w:space="0" w:color="000000"/>
              <w:right w:val="single" w:sz="6" w:space="0" w:color="000000"/>
            </w:tcBorders>
            <w:hideMark/>
          </w:tcPr>
          <w:p w:rsidR="00603B15" w:rsidRPr="00603B15" w:rsidRDefault="00603B15" w:rsidP="00451634">
            <w:pPr>
              <w:pStyle w:val="TAL"/>
              <w:rPr>
                <w:ins w:id="1013" w:author="C4-194346" w:date="2019-10-14T13:02:00Z"/>
                <w:color w:val="000000"/>
              </w:rPr>
            </w:pPr>
            <w:ins w:id="1014" w:author="C4-194346" w:date="2019-10-14T13:02:00Z">
              <w:r w:rsidRPr="00603B15">
                <w:rPr>
                  <w:color w:val="000000"/>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03B15" w:rsidRPr="00603B15" w:rsidRDefault="00603B15" w:rsidP="00451634">
            <w:pPr>
              <w:pStyle w:val="TAL"/>
              <w:rPr>
                <w:ins w:id="1015" w:author="C4-194346" w:date="2019-10-14T13:02:00Z"/>
                <w:color w:val="000000"/>
              </w:rPr>
            </w:pPr>
            <w:ins w:id="1016" w:author="C4-194346" w:date="2019-10-14T13:02:00Z">
              <w:r w:rsidRPr="00603B15">
                <w:rPr>
                  <w:color w:val="000000"/>
                </w:rPr>
                <w:t>See clause</w:t>
              </w:r>
              <w:r w:rsidRPr="00603B15">
                <w:rPr>
                  <w:color w:val="000000"/>
                  <w:lang w:val="en-US" w:eastAsia="zh-CN"/>
                </w:rPr>
                <w:t> </w:t>
              </w:r>
              <w:r w:rsidRPr="00603B15">
                <w:rPr>
                  <w:color w:val="000000"/>
                </w:rPr>
                <w:t>6.x.1</w:t>
              </w:r>
            </w:ins>
          </w:p>
        </w:tc>
      </w:tr>
      <w:tr w:rsidR="00603B15" w:rsidRPr="00BB0F85" w:rsidTr="00451634">
        <w:trPr>
          <w:jc w:val="center"/>
          <w:ins w:id="1017" w:author="C4-194346" w:date="2019-10-14T13:02:00Z"/>
        </w:trPr>
        <w:tc>
          <w:tcPr>
            <w:tcW w:w="1005" w:type="pct"/>
            <w:tcBorders>
              <w:top w:val="single" w:sz="6" w:space="0" w:color="000000"/>
              <w:left w:val="single" w:sz="6" w:space="0" w:color="000000"/>
              <w:bottom w:val="single" w:sz="6" w:space="0" w:color="000000"/>
              <w:right w:val="single" w:sz="6" w:space="0" w:color="000000"/>
            </w:tcBorders>
          </w:tcPr>
          <w:p w:rsidR="00603B15" w:rsidRPr="00603B15" w:rsidRDefault="00603B15" w:rsidP="00451634">
            <w:pPr>
              <w:pStyle w:val="TAL"/>
              <w:rPr>
                <w:ins w:id="1018" w:author="C4-194346" w:date="2019-10-14T13:02:00Z"/>
                <w:color w:val="000000"/>
              </w:rPr>
            </w:pPr>
            <w:ins w:id="1019" w:author="C4-194346" w:date="2019-10-14T13:02:00Z">
              <w:r w:rsidRPr="00603B15">
                <w:rPr>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603B15" w:rsidRPr="00603B15" w:rsidRDefault="00603B15" w:rsidP="00451634">
            <w:pPr>
              <w:pStyle w:val="TAL"/>
              <w:rPr>
                <w:ins w:id="1020" w:author="C4-194346" w:date="2019-10-14T13:02:00Z"/>
                <w:color w:val="000000"/>
              </w:rPr>
            </w:pPr>
            <w:ins w:id="1021" w:author="C4-194346" w:date="2019-10-14T13:02:00Z">
              <w:r w:rsidRPr="00603B15">
                <w:rPr>
                  <w:color w:val="000000"/>
                </w:rPr>
                <w:t>See clause</w:t>
              </w:r>
              <w:r w:rsidRPr="00603B15">
                <w:rPr>
                  <w:color w:val="000000"/>
                  <w:lang w:val="en-US" w:eastAsia="zh-CN"/>
                </w:rPr>
                <w:t> </w:t>
              </w:r>
              <w:r w:rsidRPr="00603B15">
                <w:rPr>
                  <w:color w:val="000000"/>
                </w:rPr>
                <w:t>6.x.1</w:t>
              </w:r>
            </w:ins>
          </w:p>
        </w:tc>
      </w:tr>
      <w:tr w:rsidR="00603B15" w:rsidRPr="00BB0F85" w:rsidTr="00451634">
        <w:trPr>
          <w:jc w:val="center"/>
          <w:ins w:id="1022" w:author="C4-194346" w:date="2019-10-14T13:02:00Z"/>
        </w:trPr>
        <w:tc>
          <w:tcPr>
            <w:tcW w:w="1005" w:type="pct"/>
            <w:tcBorders>
              <w:top w:val="single" w:sz="6" w:space="0" w:color="000000"/>
              <w:left w:val="single" w:sz="6" w:space="0" w:color="000000"/>
              <w:bottom w:val="single" w:sz="6" w:space="0" w:color="000000"/>
              <w:right w:val="single" w:sz="6" w:space="0" w:color="000000"/>
            </w:tcBorders>
          </w:tcPr>
          <w:p w:rsidR="00603B15" w:rsidRPr="00603B15" w:rsidRDefault="00603B15" w:rsidP="00451634">
            <w:pPr>
              <w:pStyle w:val="TAL"/>
              <w:rPr>
                <w:ins w:id="1023" w:author="C4-194346" w:date="2019-10-14T13:02:00Z"/>
                <w:color w:val="000000"/>
              </w:rPr>
            </w:pPr>
            <w:ins w:id="1024" w:author="C4-194346" w:date="2019-10-14T13:02:00Z">
              <w:r w:rsidRPr="00603B15">
                <w:rPr>
                  <w:color w:val="000000"/>
                </w:rP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603B15" w:rsidRPr="00603B15" w:rsidRDefault="00603B15" w:rsidP="00451634">
            <w:pPr>
              <w:pStyle w:val="TAL"/>
              <w:rPr>
                <w:ins w:id="1025" w:author="C4-194346" w:date="2019-10-14T13:02:00Z"/>
                <w:color w:val="000000"/>
              </w:rPr>
            </w:pPr>
            <w:ins w:id="1026" w:author="C4-194346" w:date="2019-10-14T13:02:00Z">
              <w:r w:rsidRPr="00603B15">
                <w:rPr>
                  <w:color w:val="000000"/>
                </w:rPr>
                <w:t>Represents the UE identifier with type IMSI.</w:t>
              </w:r>
            </w:ins>
          </w:p>
          <w:p w:rsidR="00603B15" w:rsidRPr="00603B15" w:rsidRDefault="00603B15" w:rsidP="00451634">
            <w:pPr>
              <w:pStyle w:val="TAL"/>
              <w:rPr>
                <w:ins w:id="1027" w:author="C4-194346" w:date="2019-10-14T13:02:00Z"/>
                <w:color w:val="000000"/>
              </w:rPr>
            </w:pPr>
            <w:ins w:id="1028" w:author="C4-194346" w:date="2019-10-14T13:02:00Z">
              <w:r w:rsidRPr="00603B15">
                <w:rPr>
                  <w:color w:val="000000"/>
                </w:rPr>
                <w:tab/>
                <w:t>pattern: "^(imsi-[0-9]{5,15}|.+)$”</w:t>
              </w:r>
            </w:ins>
          </w:p>
        </w:tc>
      </w:tr>
    </w:tbl>
    <w:p w:rsidR="00603B15" w:rsidRPr="00CC0DE1" w:rsidRDefault="00603B15" w:rsidP="00603B15">
      <w:pPr>
        <w:rPr>
          <w:ins w:id="1029" w:author="C4-194346" w:date="2019-10-14T13:02:00Z"/>
          <w:color w:val="FF0000"/>
        </w:rPr>
      </w:pPr>
    </w:p>
    <w:p w:rsidR="00603B15" w:rsidRPr="00603B15" w:rsidRDefault="00603B15" w:rsidP="00603B15">
      <w:pPr>
        <w:pStyle w:val="Heading5"/>
        <w:rPr>
          <w:ins w:id="1030" w:author="C4-194346" w:date="2019-10-14T13:02:00Z"/>
          <w:color w:val="000000"/>
        </w:rPr>
      </w:pPr>
      <w:bookmarkStart w:id="1031" w:name="_Toc11338642"/>
      <w:bookmarkStart w:id="1032" w:name="_Toc21951054"/>
      <w:ins w:id="1033" w:author="C4-194346" w:date="2019-10-14T13:02:00Z">
        <w:r w:rsidRPr="00603B15">
          <w:rPr>
            <w:color w:val="000000"/>
          </w:rPr>
          <w:t>6.2.3.2.3</w:t>
        </w:r>
        <w:r w:rsidRPr="00603B15">
          <w:rPr>
            <w:color w:val="000000"/>
          </w:rPr>
          <w:tab/>
          <w:t>Resource Standard Methods</w:t>
        </w:r>
        <w:bookmarkEnd w:id="1031"/>
        <w:bookmarkEnd w:id="1032"/>
      </w:ins>
    </w:p>
    <w:p w:rsidR="00603B15" w:rsidRPr="000B71E3" w:rsidRDefault="00603B15" w:rsidP="00603B15">
      <w:pPr>
        <w:pStyle w:val="Heading6"/>
        <w:rPr>
          <w:ins w:id="1034" w:author="C4-194346" w:date="2019-10-14T13:02:00Z"/>
        </w:rPr>
      </w:pPr>
      <w:bookmarkStart w:id="1035" w:name="_Toc11338645"/>
      <w:bookmarkStart w:id="1036" w:name="_Toc21951055"/>
      <w:ins w:id="1037" w:author="C4-194346" w:date="2019-10-14T13:02:00Z">
        <w:r w:rsidRPr="000B71E3">
          <w:t>6.</w:t>
        </w:r>
        <w:r>
          <w:t>2</w:t>
        </w:r>
        <w:r w:rsidRPr="000B71E3">
          <w:t>.3.2.3.</w:t>
        </w:r>
        <w:r>
          <w:t>1</w:t>
        </w:r>
        <w:r w:rsidRPr="000B71E3">
          <w:tab/>
          <w:t>GET</w:t>
        </w:r>
        <w:bookmarkEnd w:id="1035"/>
        <w:bookmarkEnd w:id="1036"/>
      </w:ins>
    </w:p>
    <w:p w:rsidR="00603B15" w:rsidRPr="000B71E3" w:rsidRDefault="00603B15" w:rsidP="00603B15">
      <w:pPr>
        <w:rPr>
          <w:ins w:id="1038" w:author="C4-194346" w:date="2019-10-14T13:02:00Z"/>
        </w:rPr>
      </w:pPr>
      <w:ins w:id="1039" w:author="C4-194346" w:date="2019-10-14T13:02:00Z">
        <w:r w:rsidRPr="000B71E3">
          <w:t>This method shall support the URI query parameters specified in table 6.</w:t>
        </w:r>
        <w:r>
          <w:t>2</w:t>
        </w:r>
        <w:r w:rsidRPr="000B71E3">
          <w:t>.3.2.3.</w:t>
        </w:r>
        <w:r>
          <w:t>1</w:t>
        </w:r>
        <w:r w:rsidRPr="000B71E3">
          <w:t>-1.</w:t>
        </w:r>
      </w:ins>
    </w:p>
    <w:p w:rsidR="00603B15" w:rsidRPr="000B71E3" w:rsidRDefault="00603B15" w:rsidP="00603B15">
      <w:pPr>
        <w:pStyle w:val="TH"/>
        <w:rPr>
          <w:ins w:id="1040" w:author="C4-194346" w:date="2019-10-14T13:02:00Z"/>
          <w:rFonts w:cs="Arial"/>
        </w:rPr>
      </w:pPr>
      <w:ins w:id="1041" w:author="C4-194346" w:date="2019-10-14T13:02:00Z">
        <w:r w:rsidRPr="000B71E3">
          <w:t xml:space="preserve">Table 6.2.3.2.3.3-1: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603B15" w:rsidRPr="000B71E3" w:rsidTr="00451634">
        <w:trPr>
          <w:jc w:val="center"/>
          <w:ins w:id="1042" w:author="C4-194346" w:date="2019-10-14T13:02: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rPr>
                <w:ins w:id="1043" w:author="C4-194346" w:date="2019-10-14T13:02:00Z"/>
              </w:rPr>
            </w:pPr>
            <w:ins w:id="1044" w:author="C4-194346" w:date="2019-10-14T13:02:00Z">
              <w:r w:rsidRPr="000B71E3">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rPr>
                <w:ins w:id="1045" w:author="C4-194346" w:date="2019-10-14T13:02:00Z"/>
              </w:rPr>
            </w:pPr>
            <w:ins w:id="1046" w:author="C4-194346" w:date="2019-10-14T13:02: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rPr>
                <w:ins w:id="1047" w:author="C4-194346" w:date="2019-10-14T13:02:00Z"/>
              </w:rPr>
            </w:pPr>
            <w:ins w:id="1048" w:author="C4-194346" w:date="2019-10-14T13:02:00Z">
              <w:r w:rsidRPr="000B71E3">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rPr>
                <w:ins w:id="1049" w:author="C4-194346" w:date="2019-10-14T13:02:00Z"/>
              </w:rPr>
            </w:pPr>
            <w:ins w:id="1050" w:author="C4-194346" w:date="2019-10-14T13:02:00Z">
              <w:r w:rsidRPr="000B71E3">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603B15" w:rsidRPr="000B71E3" w:rsidRDefault="00603B15" w:rsidP="00451634">
            <w:pPr>
              <w:pStyle w:val="TAH"/>
              <w:rPr>
                <w:ins w:id="1051" w:author="C4-194346" w:date="2019-10-14T13:02:00Z"/>
              </w:rPr>
            </w:pPr>
            <w:ins w:id="1052" w:author="C4-194346" w:date="2019-10-14T13:02:00Z">
              <w:r w:rsidRPr="000B71E3">
                <w:t>Description</w:t>
              </w:r>
            </w:ins>
          </w:p>
        </w:tc>
      </w:tr>
      <w:tr w:rsidR="00603B15" w:rsidRPr="000B71E3" w:rsidTr="00451634">
        <w:trPr>
          <w:jc w:val="center"/>
          <w:ins w:id="1053" w:author="C4-194346" w:date="2019-10-14T13:0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603B15" w:rsidRPr="000B71E3" w:rsidRDefault="00603B15" w:rsidP="00451634">
            <w:pPr>
              <w:pStyle w:val="TAL"/>
              <w:rPr>
                <w:ins w:id="1054" w:author="C4-194346" w:date="2019-10-14T13:02:00Z"/>
              </w:rPr>
            </w:pPr>
            <w:ins w:id="1055" w:author="C4-194346" w:date="2019-10-14T13:02:00Z">
              <w:r>
                <w:t>n/a</w:t>
              </w:r>
            </w:ins>
          </w:p>
        </w:tc>
        <w:tc>
          <w:tcPr>
            <w:tcW w:w="871"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rPr>
                <w:ins w:id="1056" w:author="C4-194346" w:date="2019-10-14T13:02:00Z"/>
              </w:rPr>
            </w:pPr>
          </w:p>
        </w:tc>
        <w:tc>
          <w:tcPr>
            <w:tcW w:w="217"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C"/>
              <w:rPr>
                <w:ins w:id="1057" w:author="C4-194346" w:date="2019-10-14T13:02:00Z"/>
              </w:rPr>
            </w:pPr>
          </w:p>
        </w:tc>
        <w:tc>
          <w:tcPr>
            <w:tcW w:w="580"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rPr>
                <w:ins w:id="1058" w:author="C4-194346" w:date="2019-10-14T13:02:00Z"/>
              </w:rPr>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603B15" w:rsidRPr="000B71E3" w:rsidRDefault="00603B15" w:rsidP="00451634">
            <w:pPr>
              <w:pStyle w:val="TAL"/>
              <w:rPr>
                <w:ins w:id="1059" w:author="C4-194346" w:date="2019-10-14T13:02:00Z"/>
              </w:rPr>
            </w:pPr>
          </w:p>
        </w:tc>
      </w:tr>
    </w:tbl>
    <w:p w:rsidR="00603B15" w:rsidRPr="000B71E3" w:rsidRDefault="00603B15" w:rsidP="00603B15">
      <w:pPr>
        <w:rPr>
          <w:ins w:id="1060" w:author="C4-194346" w:date="2019-10-14T13:02:00Z"/>
        </w:rPr>
      </w:pPr>
    </w:p>
    <w:p w:rsidR="00603B15" w:rsidRPr="000B71E3" w:rsidRDefault="00603B15" w:rsidP="00603B15">
      <w:pPr>
        <w:rPr>
          <w:ins w:id="1061" w:author="C4-194346" w:date="2019-10-14T13:02:00Z"/>
        </w:rPr>
      </w:pPr>
      <w:ins w:id="1062" w:author="C4-194346" w:date="2019-10-14T13:02:00Z">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ins>
    </w:p>
    <w:p w:rsidR="00603B15" w:rsidRPr="000B71E3" w:rsidRDefault="00603B15" w:rsidP="00603B15">
      <w:pPr>
        <w:pStyle w:val="TH"/>
        <w:rPr>
          <w:ins w:id="1063" w:author="C4-194346" w:date="2019-10-14T13:02:00Z"/>
        </w:rPr>
      </w:pPr>
      <w:ins w:id="1064" w:author="C4-194346" w:date="2019-10-14T13:02:00Z">
        <w:r w:rsidRPr="000B71E3">
          <w:t>Table 6.</w:t>
        </w:r>
        <w:r>
          <w:t>2</w:t>
        </w:r>
        <w:r w:rsidRPr="000B71E3">
          <w:t>.3.2.3.</w:t>
        </w:r>
        <w:r>
          <w:t>1</w:t>
        </w:r>
        <w:r w:rsidRPr="000B71E3">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03B15" w:rsidRPr="000B71E3" w:rsidTr="00451634">
        <w:trPr>
          <w:jc w:val="center"/>
          <w:ins w:id="1065" w:author="C4-194346" w:date="2019-10-14T13:0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rPr>
                <w:ins w:id="1066" w:author="C4-194346" w:date="2019-10-14T13:02:00Z"/>
              </w:rPr>
            </w:pPr>
            <w:ins w:id="1067" w:author="C4-194346" w:date="2019-10-14T13:02: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rPr>
                <w:ins w:id="1068" w:author="C4-194346" w:date="2019-10-14T13:02:00Z"/>
              </w:rPr>
            </w:pPr>
            <w:ins w:id="1069" w:author="C4-194346" w:date="2019-10-14T13:02: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rPr>
                <w:ins w:id="1070" w:author="C4-194346" w:date="2019-10-14T13:02:00Z"/>
              </w:rPr>
            </w:pPr>
            <w:ins w:id="1071" w:author="C4-194346" w:date="2019-10-14T13:02: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03B15" w:rsidRPr="000B71E3" w:rsidRDefault="00603B15" w:rsidP="00451634">
            <w:pPr>
              <w:pStyle w:val="TAH"/>
              <w:rPr>
                <w:ins w:id="1072" w:author="C4-194346" w:date="2019-10-14T13:02:00Z"/>
              </w:rPr>
            </w:pPr>
            <w:ins w:id="1073" w:author="C4-194346" w:date="2019-10-14T13:02:00Z">
              <w:r w:rsidRPr="000B71E3">
                <w:t>Description</w:t>
              </w:r>
            </w:ins>
          </w:p>
        </w:tc>
      </w:tr>
      <w:tr w:rsidR="00603B15" w:rsidRPr="000B71E3" w:rsidTr="00451634">
        <w:trPr>
          <w:jc w:val="center"/>
          <w:ins w:id="1074" w:author="C4-194346" w:date="2019-10-14T13: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03B15" w:rsidRPr="000B71E3" w:rsidRDefault="00603B15" w:rsidP="00451634">
            <w:pPr>
              <w:pStyle w:val="TAL"/>
              <w:rPr>
                <w:ins w:id="1075" w:author="C4-194346" w:date="2019-10-14T13:02:00Z"/>
              </w:rPr>
            </w:pPr>
            <w:ins w:id="1076" w:author="C4-194346" w:date="2019-10-14T13:02: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C"/>
              <w:rPr>
                <w:ins w:id="1077" w:author="C4-194346" w:date="2019-10-14T13:02:00Z"/>
              </w:rPr>
            </w:pPr>
          </w:p>
        </w:tc>
        <w:tc>
          <w:tcPr>
            <w:tcW w:w="1276" w:type="dxa"/>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rPr>
                <w:ins w:id="1078" w:author="C4-194346" w:date="2019-10-14T13:02: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03B15" w:rsidRPr="000B71E3" w:rsidRDefault="00603B15" w:rsidP="00451634">
            <w:pPr>
              <w:pStyle w:val="TAL"/>
              <w:rPr>
                <w:ins w:id="1079" w:author="C4-194346" w:date="2019-10-14T13:02:00Z"/>
              </w:rPr>
            </w:pPr>
          </w:p>
        </w:tc>
      </w:tr>
    </w:tbl>
    <w:p w:rsidR="00603B15" w:rsidRPr="000B71E3" w:rsidRDefault="00603B15" w:rsidP="00603B15">
      <w:pPr>
        <w:rPr>
          <w:ins w:id="1080" w:author="C4-194346" w:date="2019-10-14T13:02:00Z"/>
        </w:rPr>
      </w:pPr>
    </w:p>
    <w:p w:rsidR="00603B15" w:rsidRPr="00DD2065" w:rsidRDefault="00603B15" w:rsidP="00603B15">
      <w:pPr>
        <w:keepNext/>
        <w:keepLines/>
        <w:spacing w:before="60"/>
        <w:jc w:val="center"/>
        <w:rPr>
          <w:ins w:id="1081" w:author="C4-194346" w:date="2019-10-14T13:02:00Z"/>
          <w:rFonts w:ascii="Arial" w:eastAsia="SimSun" w:hAnsi="Arial"/>
          <w:b/>
        </w:rPr>
      </w:pPr>
      <w:ins w:id="1082" w:author="C4-194346" w:date="2019-10-14T13:02:00Z">
        <w:r w:rsidRPr="00DD2065">
          <w:rPr>
            <w:rFonts w:ascii="Arial" w:eastAsia="SimSun" w:hAnsi="Arial"/>
            <w:b/>
          </w:rPr>
          <w:t>Table 6.</w:t>
        </w:r>
        <w:r>
          <w:rPr>
            <w:rFonts w:ascii="Arial" w:eastAsia="SimSun" w:hAnsi="Arial"/>
            <w:b/>
          </w:rPr>
          <w:t>2</w:t>
        </w:r>
        <w:r w:rsidRPr="00DD2065">
          <w:rPr>
            <w:rFonts w:ascii="Arial" w:eastAsia="SimSun" w:hAnsi="Arial"/>
            <w:b/>
          </w:rPr>
          <w:t>.3.2.3.1-3: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03B15" w:rsidRPr="00DD2065" w:rsidTr="00451634">
        <w:trPr>
          <w:jc w:val="center"/>
          <w:ins w:id="1083" w:author="C4-194346" w:date="2019-10-14T13:0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3B15" w:rsidRPr="00DD2065" w:rsidRDefault="00603B15" w:rsidP="00451634">
            <w:pPr>
              <w:keepNext/>
              <w:keepLines/>
              <w:spacing w:after="0"/>
              <w:jc w:val="center"/>
              <w:rPr>
                <w:ins w:id="1084" w:author="C4-194346" w:date="2019-10-14T13:02:00Z"/>
                <w:rFonts w:ascii="Arial" w:eastAsia="SimSun" w:hAnsi="Arial"/>
                <w:b/>
                <w:sz w:val="18"/>
              </w:rPr>
            </w:pPr>
            <w:ins w:id="1085" w:author="C4-194346" w:date="2019-10-14T13:02:00Z">
              <w:r w:rsidRPr="00DD2065">
                <w:rPr>
                  <w:rFonts w:ascii="Arial" w:eastAsia="SimSun" w:hAnsi="Arial"/>
                  <w:b/>
                  <w:sz w:val="18"/>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03B15" w:rsidRPr="00DD2065" w:rsidRDefault="00603B15" w:rsidP="00451634">
            <w:pPr>
              <w:keepNext/>
              <w:keepLines/>
              <w:spacing w:after="0"/>
              <w:jc w:val="center"/>
              <w:rPr>
                <w:ins w:id="1086" w:author="C4-194346" w:date="2019-10-14T13:02:00Z"/>
                <w:rFonts w:ascii="Arial" w:eastAsia="SimSun" w:hAnsi="Arial"/>
                <w:b/>
                <w:sz w:val="18"/>
              </w:rPr>
            </w:pPr>
            <w:ins w:id="1087" w:author="C4-194346" w:date="2019-10-14T13:02:00Z">
              <w:r w:rsidRPr="00DD2065">
                <w:rPr>
                  <w:rFonts w:ascii="Arial" w:eastAsia="SimSun" w:hAnsi="Arial"/>
                  <w:b/>
                  <w:sz w:val="18"/>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03B15" w:rsidRPr="00DD2065" w:rsidRDefault="00603B15" w:rsidP="00451634">
            <w:pPr>
              <w:keepNext/>
              <w:keepLines/>
              <w:spacing w:after="0"/>
              <w:jc w:val="center"/>
              <w:rPr>
                <w:ins w:id="1088" w:author="C4-194346" w:date="2019-10-14T13:02:00Z"/>
                <w:rFonts w:ascii="Arial" w:eastAsia="SimSun" w:hAnsi="Arial"/>
                <w:b/>
                <w:sz w:val="18"/>
              </w:rPr>
            </w:pPr>
            <w:ins w:id="1089" w:author="C4-194346" w:date="2019-10-14T13:02:00Z">
              <w:r w:rsidRPr="00DD2065">
                <w:rPr>
                  <w:rFonts w:ascii="Arial" w:eastAsia="SimSun" w:hAnsi="Arial"/>
                  <w:b/>
                  <w:sz w:val="18"/>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03B15" w:rsidRPr="00DD2065" w:rsidRDefault="00603B15" w:rsidP="00451634">
            <w:pPr>
              <w:keepNext/>
              <w:keepLines/>
              <w:spacing w:after="0"/>
              <w:jc w:val="center"/>
              <w:rPr>
                <w:ins w:id="1090" w:author="C4-194346" w:date="2019-10-14T13:02:00Z"/>
                <w:rFonts w:ascii="Arial" w:eastAsia="SimSun" w:hAnsi="Arial"/>
                <w:b/>
                <w:sz w:val="18"/>
              </w:rPr>
            </w:pPr>
            <w:ins w:id="1091" w:author="C4-194346" w:date="2019-10-14T13:02:00Z">
              <w:r w:rsidRPr="00DD2065">
                <w:rPr>
                  <w:rFonts w:ascii="Arial" w:eastAsia="SimSun" w:hAnsi="Arial"/>
                  <w:b/>
                  <w:sz w:val="18"/>
                </w:rPr>
                <w:t>Response</w:t>
              </w:r>
            </w:ins>
          </w:p>
          <w:p w:rsidR="00603B15" w:rsidRPr="00DD2065" w:rsidRDefault="00603B15" w:rsidP="00451634">
            <w:pPr>
              <w:keepNext/>
              <w:keepLines/>
              <w:spacing w:after="0"/>
              <w:jc w:val="center"/>
              <w:rPr>
                <w:ins w:id="1092" w:author="C4-194346" w:date="2019-10-14T13:02:00Z"/>
                <w:rFonts w:ascii="Arial" w:eastAsia="SimSun" w:hAnsi="Arial"/>
                <w:b/>
                <w:sz w:val="18"/>
              </w:rPr>
            </w:pPr>
            <w:ins w:id="1093" w:author="C4-194346" w:date="2019-10-14T13:02:00Z">
              <w:r w:rsidRPr="00DD2065">
                <w:rPr>
                  <w:rFonts w:ascii="Arial" w:eastAsia="SimSun" w:hAnsi="Arial"/>
                  <w:b/>
                  <w:sz w:val="18"/>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03B15" w:rsidRPr="00DD2065" w:rsidRDefault="00603B15" w:rsidP="00451634">
            <w:pPr>
              <w:keepNext/>
              <w:keepLines/>
              <w:spacing w:after="0"/>
              <w:jc w:val="center"/>
              <w:rPr>
                <w:ins w:id="1094" w:author="C4-194346" w:date="2019-10-14T13:02:00Z"/>
                <w:rFonts w:ascii="Arial" w:eastAsia="SimSun" w:hAnsi="Arial"/>
                <w:b/>
                <w:sz w:val="18"/>
              </w:rPr>
            </w:pPr>
            <w:ins w:id="1095" w:author="C4-194346" w:date="2019-10-14T13:02:00Z">
              <w:r w:rsidRPr="00DD2065">
                <w:rPr>
                  <w:rFonts w:ascii="Arial" w:eastAsia="SimSun" w:hAnsi="Arial"/>
                  <w:b/>
                  <w:sz w:val="18"/>
                </w:rPr>
                <w:t>Description</w:t>
              </w:r>
            </w:ins>
          </w:p>
        </w:tc>
      </w:tr>
      <w:tr w:rsidR="00603B15" w:rsidRPr="00DD2065" w:rsidTr="00451634">
        <w:trPr>
          <w:jc w:val="center"/>
          <w:ins w:id="1096" w:author="C4-194346" w:date="2019-10-14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3B15" w:rsidRPr="000B71E3" w:rsidRDefault="00603B15" w:rsidP="00451634">
            <w:pPr>
              <w:pStyle w:val="TAL"/>
              <w:rPr>
                <w:ins w:id="1097" w:author="C4-194346" w:date="2019-10-14T13:02:00Z"/>
              </w:rPr>
            </w:pPr>
            <w:ins w:id="1098" w:author="C4-194346" w:date="2019-10-14T13:02:00Z">
              <w:r w:rsidRPr="000B71E3">
                <w:t>UeContextIn</w:t>
              </w:r>
              <w:r>
                <w:t>Pgw</w:t>
              </w:r>
              <w:r w:rsidRPr="000B71E3">
                <w:t>Data</w:t>
              </w:r>
            </w:ins>
          </w:p>
        </w:tc>
        <w:tc>
          <w:tcPr>
            <w:tcW w:w="225"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C"/>
              <w:rPr>
                <w:ins w:id="1099" w:author="C4-194346" w:date="2019-10-14T13:02:00Z"/>
              </w:rPr>
            </w:pPr>
            <w:ins w:id="1100" w:author="C4-194346" w:date="2019-10-14T13:02:00Z">
              <w:r w:rsidRPr="000B71E3">
                <w:t>M</w:t>
              </w:r>
            </w:ins>
          </w:p>
        </w:tc>
        <w:tc>
          <w:tcPr>
            <w:tcW w:w="649"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rPr>
                <w:ins w:id="1101" w:author="C4-194346" w:date="2019-10-14T13:02:00Z"/>
              </w:rPr>
            </w:pPr>
            <w:ins w:id="1102" w:author="C4-194346" w:date="2019-10-14T13:02:00Z">
              <w:r w:rsidRPr="000B71E3">
                <w:t>1</w:t>
              </w:r>
            </w:ins>
          </w:p>
        </w:tc>
        <w:tc>
          <w:tcPr>
            <w:tcW w:w="583"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rPr>
                <w:ins w:id="1103" w:author="C4-194346" w:date="2019-10-14T13:02:00Z"/>
              </w:rPr>
            </w:pPr>
            <w:ins w:id="1104" w:author="C4-194346" w:date="2019-10-14T13:02:00Z">
              <w:r w:rsidRPr="000B71E3">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03B15" w:rsidRPr="000B71E3" w:rsidRDefault="00603B15" w:rsidP="00451634">
            <w:pPr>
              <w:pStyle w:val="TAL"/>
              <w:rPr>
                <w:ins w:id="1105" w:author="C4-194346" w:date="2019-10-14T13:02:00Z"/>
              </w:rPr>
            </w:pPr>
            <w:ins w:id="1106" w:author="C4-194346" w:date="2019-10-14T13:02:00Z">
              <w:r>
                <w:t>A</w:t>
              </w:r>
              <w:r w:rsidRPr="000B71E3">
                <w:t xml:space="preserve"> response body containing the UeContextIn</w:t>
              </w:r>
              <w:r>
                <w:t>Pgw</w:t>
              </w:r>
              <w:r w:rsidRPr="000B71E3">
                <w:t>Data shall be returned.</w:t>
              </w:r>
            </w:ins>
          </w:p>
        </w:tc>
      </w:tr>
      <w:tr w:rsidR="00603B15" w:rsidRPr="00DD2065" w:rsidTr="00451634">
        <w:trPr>
          <w:jc w:val="center"/>
          <w:ins w:id="1107" w:author="C4-194346" w:date="2019-10-14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3B15" w:rsidRPr="000B71E3" w:rsidRDefault="00603B15" w:rsidP="00451634">
            <w:pPr>
              <w:pStyle w:val="TAL"/>
              <w:rPr>
                <w:ins w:id="1108" w:author="C4-194346" w:date="2019-10-14T13:02:00Z"/>
              </w:rPr>
            </w:pPr>
            <w:ins w:id="1109" w:author="C4-194346" w:date="2019-10-14T13:02:00Z">
              <w:r>
                <w:t>ProblemDetails</w:t>
              </w:r>
            </w:ins>
          </w:p>
        </w:tc>
        <w:tc>
          <w:tcPr>
            <w:tcW w:w="225"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C"/>
              <w:rPr>
                <w:ins w:id="1110" w:author="C4-194346" w:date="2019-10-14T13:02:00Z"/>
              </w:rPr>
            </w:pPr>
            <w:ins w:id="1111" w:author="C4-194346" w:date="2019-10-14T13:02:00Z">
              <w:r>
                <w:t>O</w:t>
              </w:r>
            </w:ins>
          </w:p>
        </w:tc>
        <w:tc>
          <w:tcPr>
            <w:tcW w:w="649"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rPr>
                <w:ins w:id="1112" w:author="C4-194346" w:date="2019-10-14T13:02:00Z"/>
              </w:rPr>
            </w:pPr>
            <w:ins w:id="1113" w:author="C4-194346" w:date="2019-10-14T13:02:00Z">
              <w:r>
                <w:t>0..1</w:t>
              </w:r>
            </w:ins>
          </w:p>
        </w:tc>
        <w:tc>
          <w:tcPr>
            <w:tcW w:w="583"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rPr>
                <w:ins w:id="1114" w:author="C4-194346" w:date="2019-10-14T13:02:00Z"/>
              </w:rPr>
            </w:pPr>
            <w:ins w:id="1115" w:author="C4-194346" w:date="2019-10-14T13:02: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03B15" w:rsidRPr="00B30A3C" w:rsidRDefault="00603B15" w:rsidP="00451634">
            <w:pPr>
              <w:pStyle w:val="TAL"/>
              <w:rPr>
                <w:ins w:id="1116" w:author="C4-194346" w:date="2019-10-14T13:02:00Z"/>
              </w:rPr>
            </w:pPr>
            <w:ins w:id="1117" w:author="C4-194346" w:date="2019-10-14T13:02:00Z">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ins>
          </w:p>
          <w:p w:rsidR="00603B15" w:rsidRDefault="00603B15" w:rsidP="00451634">
            <w:pPr>
              <w:pStyle w:val="TAL"/>
              <w:rPr>
                <w:ins w:id="1118" w:author="C4-194346" w:date="2019-10-14T13:02:00Z"/>
              </w:rPr>
            </w:pPr>
            <w:ins w:id="1119" w:author="C4-194346" w:date="2019-10-14T13:02:00Z">
              <w:r w:rsidRPr="00B30A3C">
                <w:t>- USER_NOT_FOUND</w:t>
              </w:r>
            </w:ins>
          </w:p>
          <w:p w:rsidR="00603B15" w:rsidRPr="000B71E3" w:rsidRDefault="00603B15" w:rsidP="00451634">
            <w:pPr>
              <w:pStyle w:val="TAL"/>
              <w:rPr>
                <w:ins w:id="1120" w:author="C4-194346" w:date="2019-10-14T13:02:00Z"/>
              </w:rPr>
            </w:pPr>
            <w:ins w:id="1121" w:author="C4-194346" w:date="2019-10-14T13:02:00Z">
              <w:r>
                <w:t>- DATA_NOT_FOUND</w:t>
              </w:r>
            </w:ins>
          </w:p>
        </w:tc>
      </w:tr>
      <w:tr w:rsidR="00603B15" w:rsidRPr="00DD2065" w:rsidTr="00451634">
        <w:trPr>
          <w:jc w:val="center"/>
          <w:ins w:id="1122" w:author="C4-194346" w:date="2019-10-14T13: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03B15" w:rsidRPr="00DD2065" w:rsidRDefault="00603B15" w:rsidP="00451634">
            <w:pPr>
              <w:keepNext/>
              <w:keepLines/>
              <w:spacing w:after="0"/>
              <w:ind w:left="851" w:hanging="851"/>
              <w:rPr>
                <w:ins w:id="1123" w:author="C4-194346" w:date="2019-10-14T13:02:00Z"/>
                <w:rFonts w:ascii="Arial" w:eastAsia="SimSun" w:hAnsi="Arial"/>
                <w:sz w:val="18"/>
              </w:rPr>
            </w:pPr>
            <w:ins w:id="1124" w:author="C4-194346" w:date="2019-10-14T13:02:00Z">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ins>
          </w:p>
        </w:tc>
      </w:tr>
    </w:tbl>
    <w:p w:rsidR="00603B15" w:rsidRPr="00DD2065" w:rsidRDefault="00603B15" w:rsidP="00603B15">
      <w:pPr>
        <w:rPr>
          <w:ins w:id="1125" w:author="C4-194346" w:date="2019-10-14T13:02:00Z"/>
          <w:rFonts w:eastAsia="SimSun"/>
        </w:rPr>
      </w:pPr>
    </w:p>
    <w:p w:rsidR="00603B15" w:rsidRPr="00DD2065" w:rsidRDefault="00603B15" w:rsidP="00603B15">
      <w:pPr>
        <w:keepNext/>
        <w:keepLines/>
        <w:spacing w:before="120"/>
        <w:ind w:left="1134" w:hanging="1134"/>
        <w:outlineLvl w:val="2"/>
        <w:rPr>
          <w:ins w:id="1126" w:author="C4-194346" w:date="2019-10-14T13:02:00Z"/>
          <w:rFonts w:ascii="Arial" w:eastAsia="SimSun" w:hAnsi="Arial"/>
          <w:sz w:val="28"/>
        </w:rPr>
      </w:pPr>
      <w:bookmarkStart w:id="1127" w:name="_Toc11338822"/>
      <w:ins w:id="1128" w:author="C4-194346" w:date="2019-10-14T13:02:00Z">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1127"/>
        <w:r w:rsidRPr="00DD2065">
          <w:rPr>
            <w:rFonts w:ascii="Arial" w:eastAsia="SimSun" w:hAnsi="Arial"/>
            <w:sz w:val="28"/>
          </w:rPr>
          <w:t xml:space="preserve"> </w:t>
        </w:r>
      </w:ins>
    </w:p>
    <w:p w:rsidR="00603B15" w:rsidRPr="000B71E3" w:rsidRDefault="00603B15" w:rsidP="00603B15">
      <w:pPr>
        <w:rPr>
          <w:ins w:id="1129" w:author="C4-194346" w:date="2019-10-14T13:02:00Z"/>
        </w:rPr>
      </w:pPr>
      <w:bookmarkStart w:id="1130" w:name="_Toc11338823"/>
      <w:ins w:id="1131" w:author="C4-194346" w:date="2019-10-14T13:02:00Z">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ins>
    </w:p>
    <w:p w:rsidR="00603B15" w:rsidRPr="00DD2065" w:rsidRDefault="00603B15" w:rsidP="00603B15">
      <w:pPr>
        <w:keepNext/>
        <w:keepLines/>
        <w:spacing w:before="120"/>
        <w:ind w:left="1134" w:hanging="1134"/>
        <w:outlineLvl w:val="2"/>
        <w:rPr>
          <w:ins w:id="1132" w:author="C4-194346" w:date="2019-10-14T13:02:00Z"/>
          <w:rFonts w:ascii="Arial" w:eastAsia="SimSun" w:hAnsi="Arial"/>
          <w:sz w:val="28"/>
        </w:rPr>
      </w:pPr>
      <w:ins w:id="1133" w:author="C4-194346" w:date="2019-10-14T13:02:00Z">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1130"/>
      </w:ins>
    </w:p>
    <w:p w:rsidR="00603B15" w:rsidRPr="00055EE1" w:rsidRDefault="00603B15" w:rsidP="00603B15">
      <w:pPr>
        <w:rPr>
          <w:ins w:id="1134" w:author="C4-194346" w:date="2019-10-14T13:02:00Z"/>
          <w:rFonts w:eastAsia="SimSun"/>
        </w:rPr>
      </w:pPr>
      <w:ins w:id="1135" w:author="C4-194346" w:date="2019-10-14T13:02:00Z">
        <w:r>
          <w:rPr>
            <w:rFonts w:eastAsia="SimSun"/>
            <w:lang w:eastAsia="zh-CN"/>
          </w:rPr>
          <w:t>In this release of this specification, no notifications are defined for the Nhss_SubscriberDataManagement service</w:t>
        </w:r>
        <w:r w:rsidRPr="00DD2065">
          <w:rPr>
            <w:rFonts w:eastAsia="SimSun"/>
            <w:lang w:eastAsia="zh-CN"/>
          </w:rPr>
          <w:t>.</w:t>
        </w:r>
      </w:ins>
    </w:p>
    <w:p w:rsidR="00603B15" w:rsidRDefault="00603B15" w:rsidP="00603B15">
      <w:pPr>
        <w:pStyle w:val="Heading3"/>
        <w:rPr>
          <w:ins w:id="1136" w:author="C4-194346" w:date="2019-10-14T13:02:00Z"/>
        </w:rPr>
      </w:pPr>
      <w:bookmarkStart w:id="1137" w:name="_Toc510696632"/>
      <w:bookmarkStart w:id="1138" w:name="_Toc6488456"/>
      <w:bookmarkStart w:id="1139" w:name="_Toc21951056"/>
      <w:ins w:id="1140" w:author="C4-194346" w:date="2019-10-14T13:02:00Z">
        <w:r>
          <w:t>6.2.6</w:t>
        </w:r>
        <w:r>
          <w:tab/>
          <w:t>Data Model</w:t>
        </w:r>
        <w:bookmarkEnd w:id="1137"/>
        <w:bookmarkEnd w:id="1138"/>
        <w:bookmarkEnd w:id="1139"/>
      </w:ins>
    </w:p>
    <w:p w:rsidR="00603B15" w:rsidRPr="000B71E3" w:rsidRDefault="00603B15" w:rsidP="00603B15">
      <w:pPr>
        <w:pStyle w:val="Heading4"/>
        <w:rPr>
          <w:ins w:id="1141" w:author="C4-194346" w:date="2019-10-14T13:02:00Z"/>
        </w:rPr>
      </w:pPr>
      <w:bookmarkStart w:id="1142" w:name="_Toc11338825"/>
      <w:bookmarkStart w:id="1143" w:name="_Toc21951057"/>
      <w:ins w:id="1144" w:author="C4-194346" w:date="2019-10-14T13:02:00Z">
        <w:r w:rsidRPr="000B71E3">
          <w:t>6.</w:t>
        </w:r>
        <w:r>
          <w:t>2</w:t>
        </w:r>
        <w:r w:rsidRPr="000B71E3">
          <w:t>.6.1</w:t>
        </w:r>
        <w:r w:rsidRPr="000B71E3">
          <w:tab/>
          <w:t>General</w:t>
        </w:r>
        <w:bookmarkEnd w:id="1142"/>
        <w:bookmarkEnd w:id="1143"/>
      </w:ins>
    </w:p>
    <w:p w:rsidR="00603B15" w:rsidRPr="000B71E3" w:rsidRDefault="00603B15" w:rsidP="00603B15">
      <w:pPr>
        <w:rPr>
          <w:ins w:id="1145" w:author="C4-194346" w:date="2019-10-14T13:02:00Z"/>
        </w:rPr>
      </w:pPr>
      <w:ins w:id="1146" w:author="C4-194346" w:date="2019-10-14T13:02:00Z">
        <w:r w:rsidRPr="000B71E3">
          <w:t xml:space="preserve">This </w:t>
        </w:r>
        <w:r>
          <w:t>clause</w:t>
        </w:r>
        <w:r w:rsidRPr="000B71E3">
          <w:t xml:space="preserve"> specifies the application data model supported by the API.</w:t>
        </w:r>
      </w:ins>
    </w:p>
    <w:p w:rsidR="00603B15" w:rsidRPr="000B71E3" w:rsidRDefault="00603B15" w:rsidP="00603B15">
      <w:pPr>
        <w:rPr>
          <w:ins w:id="1147" w:author="C4-194346" w:date="2019-10-14T13:02:00Z"/>
        </w:rPr>
      </w:pPr>
      <w:ins w:id="1148" w:author="C4-194346" w:date="2019-10-14T13:02:00Z">
        <w:r w:rsidRPr="000B71E3">
          <w:t>Table 6.</w:t>
        </w:r>
        <w:r>
          <w:t>2</w:t>
        </w:r>
        <w:r w:rsidRPr="000B71E3">
          <w:t>.6.1-1 specifies the data types defined for the N</w:t>
        </w:r>
        <w:r>
          <w:t>hss</w:t>
        </w:r>
        <w:r w:rsidRPr="000B71E3">
          <w:t>_SubscriberDataManagement service API.</w:t>
        </w:r>
      </w:ins>
    </w:p>
    <w:p w:rsidR="00603B15" w:rsidRPr="000B71E3" w:rsidRDefault="00603B15" w:rsidP="00603B15">
      <w:pPr>
        <w:pStyle w:val="TH"/>
        <w:rPr>
          <w:ins w:id="1149" w:author="C4-194346" w:date="2019-10-14T13:02:00Z"/>
        </w:rPr>
      </w:pPr>
      <w:ins w:id="1150" w:author="C4-194346" w:date="2019-10-14T13:02:00Z">
        <w:r w:rsidRPr="000B71E3">
          <w:lastRenderedPageBreak/>
          <w:t>Table 6.</w:t>
        </w:r>
        <w:r>
          <w:t>2</w:t>
        </w:r>
        <w:r w:rsidRPr="000B71E3">
          <w:t>.6.1-1: N</w:t>
        </w:r>
        <w:r>
          <w:t>hss</w:t>
        </w:r>
        <w:r w:rsidRPr="000B71E3">
          <w:t>_SubscriberDataManagement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603B15" w:rsidRPr="000B71E3" w:rsidTr="00451634">
        <w:trPr>
          <w:jc w:val="center"/>
          <w:ins w:id="1151" w:author="C4-194346" w:date="2019-10-14T13:02:00Z"/>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rPr>
                <w:ins w:id="1152" w:author="C4-194346" w:date="2019-10-14T13:02:00Z"/>
              </w:rPr>
            </w:pPr>
            <w:ins w:id="1153" w:author="C4-194346" w:date="2019-10-14T13:02:00Z">
              <w:r w:rsidRPr="000B71E3">
                <w:t>Data type</w:t>
              </w:r>
            </w:ins>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rPr>
                <w:ins w:id="1154" w:author="C4-194346" w:date="2019-10-14T13:02:00Z"/>
              </w:rPr>
            </w:pPr>
            <w:ins w:id="1155" w:author="C4-194346" w:date="2019-10-14T13:02:00Z">
              <w:r w:rsidRPr="000B71E3">
                <w:t>Section defined</w:t>
              </w:r>
            </w:ins>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rPr>
                <w:ins w:id="1156" w:author="C4-194346" w:date="2019-10-14T13:02:00Z"/>
              </w:rPr>
            </w:pPr>
            <w:ins w:id="1157" w:author="C4-194346" w:date="2019-10-14T13:02:00Z">
              <w:r w:rsidRPr="000B71E3">
                <w:t>Description</w:t>
              </w:r>
            </w:ins>
          </w:p>
        </w:tc>
      </w:tr>
      <w:tr w:rsidR="00603B15" w:rsidRPr="000B71E3" w:rsidTr="00451634">
        <w:trPr>
          <w:jc w:val="center"/>
          <w:ins w:id="1158" w:author="C4-194346" w:date="2019-10-14T13:02:00Z"/>
        </w:trPr>
        <w:tc>
          <w:tcPr>
            <w:tcW w:w="2577"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159" w:author="C4-194346" w:date="2019-10-14T13:02:00Z"/>
              </w:rPr>
            </w:pPr>
            <w:ins w:id="1160" w:author="C4-194346" w:date="2019-10-14T13:02:00Z">
              <w:r w:rsidRPr="000B71E3">
                <w:t>UeContextIn</w:t>
              </w:r>
              <w:r>
                <w:t>Pgw</w:t>
              </w:r>
              <w:r w:rsidRPr="000B71E3">
                <w:t>Data</w:t>
              </w:r>
            </w:ins>
          </w:p>
        </w:tc>
        <w:tc>
          <w:tcPr>
            <w:tcW w:w="1759"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161" w:author="C4-194346" w:date="2019-10-14T13:02:00Z"/>
              </w:rPr>
            </w:pPr>
            <w:ins w:id="1162" w:author="C4-194346" w:date="2019-10-14T13:02:00Z">
              <w:r w:rsidRPr="000B71E3">
                <w:t>6.</w:t>
              </w:r>
              <w:r>
                <w:t>2</w:t>
              </w:r>
              <w:r w:rsidRPr="000B71E3">
                <w:t>.6.2.</w:t>
              </w:r>
              <w:r>
                <w:t>2</w:t>
              </w:r>
            </w:ins>
          </w:p>
        </w:tc>
        <w:tc>
          <w:tcPr>
            <w:tcW w:w="4838"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163" w:author="C4-194346" w:date="2019-10-14T13:02:00Z"/>
                <w:rFonts w:cs="Arial"/>
                <w:szCs w:val="18"/>
              </w:rPr>
            </w:pPr>
          </w:p>
        </w:tc>
      </w:tr>
    </w:tbl>
    <w:p w:rsidR="00603B15" w:rsidRPr="000B71E3" w:rsidRDefault="00603B15" w:rsidP="00603B15">
      <w:pPr>
        <w:rPr>
          <w:ins w:id="1164" w:author="C4-194346" w:date="2019-10-14T13:02:00Z"/>
        </w:rPr>
      </w:pPr>
    </w:p>
    <w:p w:rsidR="00603B15" w:rsidRPr="000B71E3" w:rsidRDefault="00603B15" w:rsidP="00603B15">
      <w:pPr>
        <w:rPr>
          <w:ins w:id="1165" w:author="C4-194346" w:date="2019-10-14T13:02:00Z"/>
        </w:rPr>
      </w:pPr>
      <w:ins w:id="1166" w:author="C4-194346" w:date="2019-10-14T13:02:00Z">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 xml:space="preserve">_SubscriberDataManagement service API. </w:t>
        </w:r>
      </w:ins>
    </w:p>
    <w:p w:rsidR="00603B15" w:rsidRPr="000B71E3" w:rsidRDefault="00603B15" w:rsidP="00603B15">
      <w:pPr>
        <w:pStyle w:val="TH"/>
        <w:rPr>
          <w:ins w:id="1167" w:author="C4-194346" w:date="2019-10-14T13:02:00Z"/>
        </w:rPr>
      </w:pPr>
      <w:ins w:id="1168" w:author="C4-194346" w:date="2019-10-14T13:02:00Z">
        <w:r w:rsidRPr="000B71E3">
          <w:t>Table 6.</w:t>
        </w:r>
        <w:r>
          <w:t>2</w:t>
        </w:r>
        <w:r w:rsidRPr="000B71E3">
          <w:t>.6.1-2: N</w:t>
        </w:r>
        <w:r>
          <w:t>hss</w:t>
        </w:r>
        <w:r w:rsidRPr="000B71E3">
          <w:t>_SubscriberDataManagement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603B15" w:rsidRPr="000B71E3" w:rsidTr="00451634">
        <w:trPr>
          <w:jc w:val="center"/>
          <w:ins w:id="1169" w:author="C4-194346" w:date="2019-10-14T13:02:00Z"/>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rPr>
                <w:ins w:id="1170" w:author="C4-194346" w:date="2019-10-14T13:02:00Z"/>
              </w:rPr>
            </w:pPr>
            <w:ins w:id="1171" w:author="C4-194346" w:date="2019-10-14T13:02:00Z">
              <w:r w:rsidRPr="000B71E3">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rPr>
                <w:ins w:id="1172" w:author="C4-194346" w:date="2019-10-14T13:02:00Z"/>
              </w:rPr>
            </w:pPr>
            <w:ins w:id="1173" w:author="C4-194346" w:date="2019-10-14T13:02:00Z">
              <w:r w:rsidRPr="000B71E3">
                <w:t>Reference</w:t>
              </w:r>
            </w:ins>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rPr>
                <w:ins w:id="1174" w:author="C4-194346" w:date="2019-10-14T13:02:00Z"/>
              </w:rPr>
            </w:pPr>
            <w:ins w:id="1175" w:author="C4-194346" w:date="2019-10-14T13:02:00Z">
              <w:r w:rsidRPr="000B71E3">
                <w:t>Comments</w:t>
              </w:r>
            </w:ins>
          </w:p>
        </w:tc>
      </w:tr>
      <w:tr w:rsidR="00603B15" w:rsidRPr="000B71E3" w:rsidTr="00451634">
        <w:trPr>
          <w:jc w:val="center"/>
          <w:ins w:id="1176" w:author="C4-194346" w:date="2019-10-14T13:02:00Z"/>
        </w:trPr>
        <w:tc>
          <w:tcPr>
            <w:tcW w:w="2013"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177" w:author="C4-194346" w:date="2019-10-14T13:02:00Z"/>
              </w:rPr>
            </w:pPr>
            <w:ins w:id="1178" w:author="C4-194346" w:date="2019-10-14T13:02:00Z">
              <w:r>
                <w:t>PgwInfo</w:t>
              </w:r>
            </w:ins>
          </w:p>
        </w:tc>
        <w:tc>
          <w:tcPr>
            <w:tcW w:w="1848"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179" w:author="C4-194346" w:date="2019-10-14T13:02:00Z"/>
              </w:rPr>
            </w:pPr>
            <w:ins w:id="1180" w:author="C4-194346" w:date="2019-10-14T13:02:00Z">
              <w:r w:rsidRPr="000B71E3">
                <w:t>3GPP TS 29.5</w:t>
              </w:r>
              <w:r>
                <w:t>03</w:t>
              </w:r>
              <w:r w:rsidRPr="000B71E3">
                <w:t> [</w:t>
              </w:r>
              <w:r>
                <w:t>13</w:t>
              </w:r>
              <w:r w:rsidRPr="000B71E3">
                <w:t>]</w:t>
              </w:r>
            </w:ins>
          </w:p>
        </w:tc>
        <w:tc>
          <w:tcPr>
            <w:tcW w:w="5313"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181" w:author="C4-194346" w:date="2019-10-14T13:02:00Z"/>
                <w:rFonts w:cs="Arial"/>
                <w:szCs w:val="18"/>
              </w:rPr>
            </w:pPr>
          </w:p>
        </w:tc>
      </w:tr>
    </w:tbl>
    <w:p w:rsidR="00603B15" w:rsidRDefault="00603B15" w:rsidP="00603B15">
      <w:pPr>
        <w:rPr>
          <w:ins w:id="1182" w:author="C4-194346" w:date="2019-10-14T13:02:00Z"/>
        </w:rPr>
      </w:pPr>
    </w:p>
    <w:p w:rsidR="00603B15" w:rsidRPr="000B71E3" w:rsidRDefault="00603B15" w:rsidP="00603B15">
      <w:pPr>
        <w:pStyle w:val="Heading4"/>
        <w:rPr>
          <w:ins w:id="1183" w:author="C4-194346" w:date="2019-10-14T13:02:00Z"/>
          <w:lang w:val="en-US"/>
        </w:rPr>
      </w:pPr>
      <w:bookmarkStart w:id="1184" w:name="_Toc21951058"/>
      <w:ins w:id="1185" w:author="C4-194346" w:date="2019-10-14T13:02:00Z">
        <w:r>
          <w:rPr>
            <w:lang w:val="en-US"/>
          </w:rPr>
          <w:t>6.2.</w:t>
        </w:r>
        <w:r w:rsidRPr="000B71E3">
          <w:rPr>
            <w:lang w:val="en-US"/>
          </w:rPr>
          <w:t>6.2</w:t>
        </w:r>
        <w:r w:rsidRPr="000B71E3">
          <w:rPr>
            <w:lang w:val="en-US"/>
          </w:rPr>
          <w:tab/>
          <w:t>Structured data types</w:t>
        </w:r>
        <w:bookmarkEnd w:id="1184"/>
      </w:ins>
    </w:p>
    <w:p w:rsidR="00603B15" w:rsidRPr="000B71E3" w:rsidRDefault="00603B15" w:rsidP="00603B15">
      <w:pPr>
        <w:pStyle w:val="Heading5"/>
        <w:rPr>
          <w:ins w:id="1186" w:author="C4-194346" w:date="2019-10-14T13:02:00Z"/>
        </w:rPr>
      </w:pPr>
      <w:bookmarkStart w:id="1187" w:name="_Toc21951059"/>
      <w:ins w:id="1188" w:author="C4-194346" w:date="2019-10-14T13:02:00Z">
        <w:r>
          <w:t>6.2.</w:t>
        </w:r>
        <w:r w:rsidRPr="000B71E3">
          <w:t>6.2.1</w:t>
        </w:r>
        <w:r w:rsidRPr="000B71E3">
          <w:tab/>
          <w:t>Introduction</w:t>
        </w:r>
        <w:bookmarkEnd w:id="1187"/>
      </w:ins>
    </w:p>
    <w:p w:rsidR="00603B15" w:rsidRDefault="00603B15" w:rsidP="00603B15">
      <w:pPr>
        <w:rPr>
          <w:ins w:id="1189" w:author="C4-194346" w:date="2019-10-14T13:02:00Z"/>
        </w:rPr>
      </w:pPr>
      <w:ins w:id="1190" w:author="C4-194346" w:date="2019-10-14T13:02:00Z">
        <w:r w:rsidRPr="000B71E3">
          <w:t xml:space="preserve">This </w:t>
        </w:r>
        <w:r>
          <w:t>clause</w:t>
        </w:r>
        <w:r w:rsidRPr="000B71E3">
          <w:t xml:space="preserve"> defines the </w:t>
        </w:r>
        <w:r>
          <w:t xml:space="preserve">data </w:t>
        </w:r>
        <w:r w:rsidRPr="000B71E3">
          <w:t>structures to be used in resource representations.</w:t>
        </w:r>
      </w:ins>
    </w:p>
    <w:p w:rsidR="00603B15" w:rsidRPr="000B71E3" w:rsidRDefault="00603B15" w:rsidP="00603B15">
      <w:pPr>
        <w:pStyle w:val="Heading5"/>
        <w:rPr>
          <w:ins w:id="1191" w:author="C4-194346" w:date="2019-10-14T13:02:00Z"/>
        </w:rPr>
      </w:pPr>
      <w:bookmarkStart w:id="1192" w:name="_Toc11338134"/>
      <w:bookmarkStart w:id="1193" w:name="_Toc21951060"/>
      <w:ins w:id="1194" w:author="C4-194346" w:date="2019-10-14T13:02:00Z">
        <w:r w:rsidRPr="000B71E3">
          <w:t>6.</w:t>
        </w:r>
        <w:r>
          <w:t>2</w:t>
        </w:r>
        <w:r w:rsidRPr="000B71E3">
          <w:t>.6.2.</w:t>
        </w:r>
        <w:r>
          <w:t>2</w:t>
        </w:r>
        <w:r w:rsidRPr="000B71E3">
          <w:tab/>
          <w:t>Type: UeContextIn</w:t>
        </w:r>
        <w:r>
          <w:t>Pgw</w:t>
        </w:r>
        <w:r w:rsidRPr="000B71E3">
          <w:t>Data</w:t>
        </w:r>
        <w:bookmarkEnd w:id="1192"/>
        <w:bookmarkEnd w:id="1193"/>
      </w:ins>
    </w:p>
    <w:p w:rsidR="00603B15" w:rsidRPr="000B71E3" w:rsidRDefault="00603B15" w:rsidP="00603B15">
      <w:pPr>
        <w:pStyle w:val="TH"/>
        <w:rPr>
          <w:ins w:id="1195" w:author="C4-194346" w:date="2019-10-14T13:02:00Z"/>
        </w:rPr>
      </w:pPr>
      <w:ins w:id="1196" w:author="C4-194346" w:date="2019-10-14T13:02:00Z">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603B15" w:rsidRPr="000B71E3" w:rsidTr="00451634">
        <w:trPr>
          <w:jc w:val="center"/>
          <w:ins w:id="1197" w:author="C4-194346" w:date="2019-10-14T13:02: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rPr>
                <w:ins w:id="1198" w:author="C4-194346" w:date="2019-10-14T13:02:00Z"/>
              </w:rPr>
            </w:pPr>
            <w:ins w:id="1199" w:author="C4-194346" w:date="2019-10-14T13:02: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rPr>
                <w:ins w:id="1200" w:author="C4-194346" w:date="2019-10-14T13:02:00Z"/>
              </w:rPr>
            </w:pPr>
            <w:ins w:id="1201" w:author="C4-194346" w:date="2019-10-14T13:02: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rPr>
                <w:ins w:id="1202" w:author="C4-194346" w:date="2019-10-14T13:02:00Z"/>
              </w:rPr>
            </w:pPr>
            <w:ins w:id="1203" w:author="C4-194346" w:date="2019-10-14T13:02: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jc w:val="left"/>
              <w:rPr>
                <w:ins w:id="1204" w:author="C4-194346" w:date="2019-10-14T13:02:00Z"/>
              </w:rPr>
            </w:pPr>
            <w:ins w:id="1205" w:author="C4-194346" w:date="2019-10-14T13:02: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rPr>
                <w:ins w:id="1206" w:author="C4-194346" w:date="2019-10-14T13:02:00Z"/>
                <w:rFonts w:cs="Arial"/>
                <w:szCs w:val="18"/>
              </w:rPr>
            </w:pPr>
            <w:ins w:id="1207" w:author="C4-194346" w:date="2019-10-14T13:02:00Z">
              <w:r w:rsidRPr="000B71E3">
                <w:rPr>
                  <w:rFonts w:cs="Arial"/>
                  <w:szCs w:val="18"/>
                </w:rPr>
                <w:t>Description</w:t>
              </w:r>
            </w:ins>
          </w:p>
        </w:tc>
      </w:tr>
      <w:tr w:rsidR="00603B15" w:rsidRPr="000B71E3" w:rsidTr="00451634">
        <w:trPr>
          <w:jc w:val="center"/>
          <w:ins w:id="1208" w:author="C4-194346" w:date="2019-10-14T13:02:00Z"/>
        </w:trPr>
        <w:tc>
          <w:tcPr>
            <w:tcW w:w="1948"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209" w:author="C4-194346" w:date="2019-10-14T13:02:00Z"/>
              </w:rPr>
            </w:pPr>
            <w:ins w:id="1210" w:author="C4-194346" w:date="2019-10-14T13:02:00Z">
              <w:r w:rsidRPr="000B71E3">
                <w:t>pgwInfo</w:t>
              </w:r>
            </w:ins>
          </w:p>
        </w:tc>
        <w:tc>
          <w:tcPr>
            <w:tcW w:w="1701"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211" w:author="C4-194346" w:date="2019-10-14T13:02:00Z"/>
              </w:rPr>
            </w:pPr>
            <w:ins w:id="1212" w:author="C4-194346" w:date="2019-10-14T13:02:00Z">
              <w:r w:rsidRPr="000B71E3">
                <w:t>array(PgwInfo)</w:t>
              </w:r>
            </w:ins>
          </w:p>
        </w:tc>
        <w:tc>
          <w:tcPr>
            <w:tcW w:w="425"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C"/>
              <w:rPr>
                <w:ins w:id="1213" w:author="C4-194346" w:date="2019-10-14T13:02:00Z"/>
              </w:rPr>
            </w:pPr>
            <w:ins w:id="1214" w:author="C4-194346" w:date="2019-10-14T13:02: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215" w:author="C4-194346" w:date="2019-10-14T13:02:00Z"/>
              </w:rPr>
            </w:pPr>
            <w:ins w:id="1216" w:author="C4-194346" w:date="2019-10-14T13:02:00Z">
              <w:r>
                <w:t>1</w:t>
              </w:r>
              <w:r w:rsidRPr="000B71E3">
                <w:t>..N</w:t>
              </w:r>
            </w:ins>
          </w:p>
        </w:tc>
        <w:tc>
          <w:tcPr>
            <w:tcW w:w="4359"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217" w:author="C4-194346" w:date="2019-10-14T13:02:00Z"/>
                <w:rFonts w:cs="Arial"/>
                <w:szCs w:val="18"/>
              </w:rPr>
            </w:pPr>
            <w:ins w:id="1218" w:author="C4-194346" w:date="2019-10-14T13:02:00Z">
              <w:r w:rsidRPr="000B71E3">
                <w:rPr>
                  <w:rFonts w:cs="Arial"/>
                  <w:szCs w:val="18"/>
                </w:rPr>
                <w:t xml:space="preserve">Information about the APNs and PGW-C+SMF FQDNs used in interworking with </w:t>
              </w:r>
              <w:r>
                <w:rPr>
                  <w:rFonts w:cs="Arial"/>
                  <w:szCs w:val="18"/>
                </w:rPr>
                <w:t>UDM</w:t>
              </w:r>
            </w:ins>
          </w:p>
        </w:tc>
      </w:tr>
    </w:tbl>
    <w:p w:rsidR="00603B15" w:rsidRDefault="00603B15" w:rsidP="00603B15">
      <w:pPr>
        <w:rPr>
          <w:ins w:id="1219" w:author="C4-194346" w:date="2019-10-14T13:02:00Z"/>
          <w:lang w:val="en-US"/>
        </w:rPr>
        <w:pPrChange w:id="1220" w:author="C4-194346" w:date="2019-10-14T13:03:00Z">
          <w:pPr>
            <w:pStyle w:val="Heading4"/>
          </w:pPr>
        </w:pPrChange>
      </w:pPr>
    </w:p>
    <w:p w:rsidR="00603B15" w:rsidRPr="000B71E3" w:rsidRDefault="00603B15" w:rsidP="00603B15">
      <w:pPr>
        <w:pStyle w:val="Heading4"/>
        <w:rPr>
          <w:ins w:id="1221" w:author="C4-194346" w:date="2019-10-14T13:02:00Z"/>
          <w:lang w:val="en-US"/>
        </w:rPr>
      </w:pPr>
      <w:bookmarkStart w:id="1222" w:name="_Toc21951061"/>
      <w:ins w:id="1223" w:author="C4-194346" w:date="2019-10-14T13:02:00Z">
        <w:r w:rsidRPr="000B71E3">
          <w:rPr>
            <w:lang w:val="en-US"/>
          </w:rPr>
          <w:t>6.</w:t>
        </w:r>
        <w:r>
          <w:rPr>
            <w:lang w:val="en-US"/>
          </w:rPr>
          <w:t>2</w:t>
        </w:r>
        <w:r w:rsidRPr="000B71E3">
          <w:rPr>
            <w:lang w:val="en-US"/>
          </w:rPr>
          <w:t>.6.3</w:t>
        </w:r>
        <w:r w:rsidRPr="000B71E3">
          <w:rPr>
            <w:lang w:val="en-US"/>
          </w:rPr>
          <w:tab/>
          <w:t>Simple data types and enumerations</w:t>
        </w:r>
        <w:bookmarkEnd w:id="1222"/>
      </w:ins>
    </w:p>
    <w:p w:rsidR="00603B15" w:rsidRPr="000B71E3" w:rsidRDefault="00603B15" w:rsidP="00603B15">
      <w:pPr>
        <w:pStyle w:val="Heading5"/>
        <w:rPr>
          <w:ins w:id="1224" w:author="C4-194346" w:date="2019-10-14T13:02:00Z"/>
        </w:rPr>
      </w:pPr>
      <w:bookmarkStart w:id="1225" w:name="_Toc21951062"/>
      <w:ins w:id="1226" w:author="C4-194346" w:date="2019-10-14T13:02:00Z">
        <w:r w:rsidRPr="000B71E3">
          <w:t>6.</w:t>
        </w:r>
        <w:r>
          <w:t>2</w:t>
        </w:r>
        <w:r w:rsidRPr="000B71E3">
          <w:t>.6.3.1</w:t>
        </w:r>
        <w:r w:rsidRPr="000B71E3">
          <w:tab/>
          <w:t>Introduction</w:t>
        </w:r>
        <w:bookmarkEnd w:id="1225"/>
      </w:ins>
    </w:p>
    <w:p w:rsidR="00603B15" w:rsidRPr="000B71E3" w:rsidRDefault="00603B15" w:rsidP="00603B15">
      <w:pPr>
        <w:rPr>
          <w:ins w:id="1227" w:author="C4-194346" w:date="2019-10-14T13:02:00Z"/>
        </w:rPr>
      </w:pPr>
      <w:ins w:id="1228" w:author="C4-194346" w:date="2019-10-14T13:02:00Z">
        <w:r w:rsidRPr="000B71E3">
          <w:t xml:space="preserve">This </w:t>
        </w:r>
        <w:r>
          <w:t>clause</w:t>
        </w:r>
        <w:r w:rsidRPr="000B71E3">
          <w:t xml:space="preserve"> defines simple data types and enumerations that can be referenced from data structures defined in the previous </w:t>
        </w:r>
        <w:r>
          <w:t>clause</w:t>
        </w:r>
        <w:r w:rsidRPr="000B71E3">
          <w:t>s.</w:t>
        </w:r>
      </w:ins>
    </w:p>
    <w:p w:rsidR="00603B15" w:rsidRPr="000B71E3" w:rsidRDefault="00603B15" w:rsidP="00603B15">
      <w:pPr>
        <w:pStyle w:val="Heading5"/>
        <w:rPr>
          <w:ins w:id="1229" w:author="C4-194346" w:date="2019-10-14T13:02:00Z"/>
        </w:rPr>
      </w:pPr>
      <w:bookmarkStart w:id="1230" w:name="_Toc21951063"/>
      <w:ins w:id="1231" w:author="C4-194346" w:date="2019-10-14T13:02:00Z">
        <w:r w:rsidRPr="000B71E3">
          <w:t>6.</w:t>
        </w:r>
        <w:r>
          <w:t>2</w:t>
        </w:r>
        <w:r w:rsidRPr="000B71E3">
          <w:t>.6.3.2</w:t>
        </w:r>
        <w:r w:rsidRPr="000B71E3">
          <w:tab/>
          <w:t>Simple data types</w:t>
        </w:r>
        <w:bookmarkEnd w:id="1230"/>
      </w:ins>
    </w:p>
    <w:p w:rsidR="00603B15" w:rsidRPr="000B71E3" w:rsidRDefault="00603B15" w:rsidP="00603B15">
      <w:pPr>
        <w:rPr>
          <w:ins w:id="1232" w:author="C4-194346" w:date="2019-10-14T13:02:00Z"/>
        </w:rPr>
      </w:pPr>
      <w:ins w:id="1233" w:author="C4-194346" w:date="2019-10-14T13:02:00Z">
        <w:r w:rsidRPr="000B71E3">
          <w:t>The simple data types defined in table 6.</w:t>
        </w:r>
        <w:r>
          <w:t>2</w:t>
        </w:r>
        <w:r w:rsidRPr="000B71E3">
          <w:t>.6.3.2-1 shall be supported.</w:t>
        </w:r>
      </w:ins>
    </w:p>
    <w:p w:rsidR="00603B15" w:rsidRPr="000B71E3" w:rsidRDefault="00603B15" w:rsidP="00603B15">
      <w:pPr>
        <w:pStyle w:val="TH"/>
        <w:rPr>
          <w:ins w:id="1234" w:author="C4-194346" w:date="2019-10-14T13:02:00Z"/>
        </w:rPr>
      </w:pPr>
      <w:ins w:id="1235" w:author="C4-194346" w:date="2019-10-14T13:02:00Z">
        <w:r w:rsidRPr="000B71E3">
          <w:t>Table 6.</w:t>
        </w:r>
        <w:r>
          <w:t>2</w:t>
        </w:r>
        <w:r w:rsidRPr="000B71E3">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603B15" w:rsidRPr="000B71E3" w:rsidTr="00451634">
        <w:trPr>
          <w:jc w:val="center"/>
          <w:ins w:id="1236" w:author="C4-194346" w:date="2019-10-14T13:02: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03B15" w:rsidRPr="000B71E3" w:rsidRDefault="00603B15" w:rsidP="00451634">
            <w:pPr>
              <w:pStyle w:val="TAH"/>
              <w:rPr>
                <w:ins w:id="1237" w:author="C4-194346" w:date="2019-10-14T13:02:00Z"/>
              </w:rPr>
            </w:pPr>
            <w:ins w:id="1238" w:author="C4-194346" w:date="2019-10-14T13:02:00Z">
              <w:r w:rsidRPr="000B71E3">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03B15" w:rsidRPr="000B71E3" w:rsidRDefault="00603B15" w:rsidP="00451634">
            <w:pPr>
              <w:pStyle w:val="TAH"/>
              <w:rPr>
                <w:ins w:id="1239" w:author="C4-194346" w:date="2019-10-14T13:02:00Z"/>
              </w:rPr>
            </w:pPr>
            <w:ins w:id="1240" w:author="C4-194346" w:date="2019-10-14T13:02:00Z">
              <w:r w:rsidRPr="000B71E3">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rPr>
                <w:ins w:id="1241" w:author="C4-194346" w:date="2019-10-14T13:02:00Z"/>
              </w:rPr>
            </w:pPr>
            <w:ins w:id="1242" w:author="C4-194346" w:date="2019-10-14T13:02:00Z">
              <w:r w:rsidRPr="000B71E3">
                <w:t>Description</w:t>
              </w:r>
            </w:ins>
          </w:p>
        </w:tc>
      </w:tr>
      <w:tr w:rsidR="00603B15" w:rsidRPr="000B71E3" w:rsidTr="00451634">
        <w:trPr>
          <w:jc w:val="center"/>
          <w:ins w:id="1243" w:author="C4-194346" w:date="2019-10-14T13: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03B15" w:rsidRPr="000B71E3" w:rsidRDefault="00603B15" w:rsidP="00451634">
            <w:pPr>
              <w:pStyle w:val="TAL"/>
              <w:rPr>
                <w:ins w:id="1244" w:author="C4-194346" w:date="2019-10-14T13:02: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03B15" w:rsidRPr="000B71E3" w:rsidRDefault="00603B15" w:rsidP="00451634">
            <w:pPr>
              <w:pStyle w:val="TAL"/>
              <w:rPr>
                <w:ins w:id="1245" w:author="C4-194346" w:date="2019-10-14T13:02:00Z"/>
              </w:rPr>
            </w:pPr>
          </w:p>
        </w:tc>
        <w:tc>
          <w:tcPr>
            <w:tcW w:w="2952" w:type="pct"/>
            <w:tcBorders>
              <w:top w:val="single" w:sz="4" w:space="0" w:color="auto"/>
              <w:left w:val="nil"/>
              <w:bottom w:val="single" w:sz="8" w:space="0" w:color="auto"/>
              <w:right w:val="single" w:sz="8" w:space="0" w:color="auto"/>
            </w:tcBorders>
          </w:tcPr>
          <w:p w:rsidR="00603B15" w:rsidRPr="000B71E3" w:rsidRDefault="00603B15" w:rsidP="00451634">
            <w:pPr>
              <w:pStyle w:val="TAL"/>
              <w:rPr>
                <w:ins w:id="1246" w:author="C4-194346" w:date="2019-10-14T13:02:00Z"/>
              </w:rPr>
            </w:pPr>
          </w:p>
        </w:tc>
      </w:tr>
    </w:tbl>
    <w:p w:rsidR="00603B15" w:rsidRDefault="00603B15" w:rsidP="00603B15">
      <w:pPr>
        <w:rPr>
          <w:ins w:id="1247" w:author="C4-194346" w:date="2019-10-14T13:02:00Z"/>
        </w:rPr>
      </w:pPr>
    </w:p>
    <w:p w:rsidR="00603B15" w:rsidRPr="0071294D" w:rsidRDefault="00603B15" w:rsidP="00603B15">
      <w:pPr>
        <w:pStyle w:val="Heading3"/>
        <w:rPr>
          <w:ins w:id="1248" w:author="C4-194346" w:date="2019-10-14T13:02:00Z"/>
        </w:rPr>
      </w:pPr>
      <w:bookmarkStart w:id="1249" w:name="_Toc18838936"/>
      <w:bookmarkStart w:id="1250" w:name="_Toc11338870"/>
      <w:bookmarkStart w:id="1251" w:name="_Toc21951064"/>
      <w:ins w:id="1252" w:author="C4-194346" w:date="2019-10-14T13:02:00Z">
        <w:r w:rsidRPr="0071294D">
          <w:t>6.</w:t>
        </w:r>
        <w:r>
          <w:t>2</w:t>
        </w:r>
        <w:r w:rsidRPr="0071294D">
          <w:t>.7</w:t>
        </w:r>
        <w:r w:rsidRPr="0071294D">
          <w:tab/>
          <w:t>Error Handling</w:t>
        </w:r>
        <w:bookmarkEnd w:id="1249"/>
        <w:bookmarkEnd w:id="1251"/>
      </w:ins>
    </w:p>
    <w:p w:rsidR="00603B15" w:rsidRPr="0071294D" w:rsidRDefault="00603B15" w:rsidP="00603B15">
      <w:pPr>
        <w:pStyle w:val="Heading4"/>
        <w:rPr>
          <w:ins w:id="1253" w:author="C4-194346" w:date="2019-10-14T13:02:00Z"/>
        </w:rPr>
      </w:pPr>
      <w:bookmarkStart w:id="1254" w:name="_Toc18838937"/>
      <w:bookmarkStart w:id="1255" w:name="_Toc21951065"/>
      <w:ins w:id="1256" w:author="C4-194346" w:date="2019-10-14T13:02:00Z">
        <w:r w:rsidRPr="0071294D">
          <w:t>6.</w:t>
        </w:r>
        <w:r>
          <w:t>2</w:t>
        </w:r>
        <w:r w:rsidRPr="0071294D">
          <w:t>.7.1</w:t>
        </w:r>
        <w:r w:rsidRPr="0071294D">
          <w:tab/>
          <w:t>General</w:t>
        </w:r>
        <w:bookmarkEnd w:id="1254"/>
        <w:bookmarkEnd w:id="1255"/>
      </w:ins>
    </w:p>
    <w:p w:rsidR="00603B15" w:rsidRPr="0071294D" w:rsidRDefault="00603B15" w:rsidP="00603B15">
      <w:pPr>
        <w:rPr>
          <w:ins w:id="1257" w:author="C4-194346" w:date="2019-10-14T13:02:00Z"/>
          <w:rFonts w:eastAsia="Calibri"/>
        </w:rPr>
      </w:pPr>
      <w:ins w:id="1258" w:author="C4-194346" w:date="2019-10-14T13:02:00Z">
        <w:r w:rsidRPr="0071294D">
          <w:t xml:space="preserve">HTTP error handling shall be supported as specified in </w:t>
        </w:r>
        <w:r>
          <w:t>clause</w:t>
        </w:r>
        <w:r w:rsidRPr="0071294D">
          <w:t> 5.2.4 of 3GPP TS 29.500 [4].</w:t>
        </w:r>
      </w:ins>
    </w:p>
    <w:p w:rsidR="00603B15" w:rsidRPr="0071294D" w:rsidRDefault="00603B15" w:rsidP="00603B15">
      <w:pPr>
        <w:pStyle w:val="Heading4"/>
        <w:rPr>
          <w:ins w:id="1259" w:author="C4-194346" w:date="2019-10-14T13:02:00Z"/>
        </w:rPr>
      </w:pPr>
      <w:bookmarkStart w:id="1260" w:name="_Toc18838938"/>
      <w:bookmarkStart w:id="1261" w:name="_Toc21951066"/>
      <w:ins w:id="1262" w:author="C4-194346" w:date="2019-10-14T13:02:00Z">
        <w:r w:rsidRPr="0071294D">
          <w:t>6.</w:t>
        </w:r>
        <w:r>
          <w:t>2</w:t>
        </w:r>
        <w:r w:rsidRPr="0071294D">
          <w:t>.7.2</w:t>
        </w:r>
        <w:r w:rsidRPr="0071294D">
          <w:tab/>
          <w:t>Protocol Errors</w:t>
        </w:r>
        <w:bookmarkEnd w:id="1260"/>
        <w:bookmarkEnd w:id="1261"/>
      </w:ins>
    </w:p>
    <w:p w:rsidR="00603B15" w:rsidRPr="0071294D" w:rsidRDefault="00603B15" w:rsidP="00603B15">
      <w:pPr>
        <w:rPr>
          <w:ins w:id="1263" w:author="C4-194346" w:date="2019-10-14T13:02:00Z"/>
        </w:rPr>
      </w:pPr>
      <w:ins w:id="1264" w:author="C4-194346" w:date="2019-10-14T13:02:00Z">
        <w:r w:rsidRPr="0071294D">
          <w:t>Protocol errors handling shall be supported as specified in clause</w:t>
        </w:r>
        <w:r>
          <w:t> </w:t>
        </w:r>
        <w:r w:rsidRPr="0071294D">
          <w:t>5.2.7 of 3GPP TS 29.500 [4].</w:t>
        </w:r>
      </w:ins>
    </w:p>
    <w:p w:rsidR="00603B15" w:rsidRPr="000B71E3" w:rsidRDefault="00603B15" w:rsidP="00603B15">
      <w:pPr>
        <w:pStyle w:val="Heading4"/>
        <w:rPr>
          <w:ins w:id="1265" w:author="C4-194346" w:date="2019-10-14T13:02:00Z"/>
        </w:rPr>
      </w:pPr>
      <w:bookmarkStart w:id="1266" w:name="_Toc11338873"/>
      <w:bookmarkStart w:id="1267" w:name="_Toc21951067"/>
      <w:bookmarkEnd w:id="1250"/>
      <w:ins w:id="1268" w:author="C4-194346" w:date="2019-10-14T13:02:00Z">
        <w:r w:rsidRPr="000B71E3">
          <w:lastRenderedPageBreak/>
          <w:t>6.</w:t>
        </w:r>
        <w:r>
          <w:t>2</w:t>
        </w:r>
        <w:r w:rsidRPr="000B71E3">
          <w:t>.7.3</w:t>
        </w:r>
        <w:r w:rsidRPr="000B71E3">
          <w:tab/>
          <w:t>Application Errors</w:t>
        </w:r>
        <w:bookmarkEnd w:id="1266"/>
        <w:bookmarkEnd w:id="1267"/>
      </w:ins>
    </w:p>
    <w:p w:rsidR="00603B15" w:rsidRPr="000B71E3" w:rsidRDefault="00603B15" w:rsidP="00603B15">
      <w:pPr>
        <w:rPr>
          <w:ins w:id="1269" w:author="C4-194346" w:date="2019-10-14T13:02:00Z"/>
        </w:rPr>
      </w:pPr>
      <w:ins w:id="1270" w:author="C4-194346" w:date="2019-10-14T13:02:00Z">
        <w:r w:rsidRPr="000B71E3">
          <w:t>The common application errors defined in the Table 5.2.7.2-1 in 3GPP TS 29.500 [4] may also be used for the N</w:t>
        </w:r>
        <w:r>
          <w:t>hss</w:t>
        </w:r>
        <w:r w:rsidRPr="000B71E3">
          <w:t>_SubscriberDataManagement service. The following application errors listed in Table 6.</w:t>
        </w:r>
        <w:r>
          <w:t>x</w:t>
        </w:r>
        <w:r w:rsidRPr="000B71E3">
          <w:t>.7.3-1 are specific for the N</w:t>
        </w:r>
        <w:r>
          <w:t>hss</w:t>
        </w:r>
        <w:r w:rsidRPr="000B71E3">
          <w:t>_SubscriberDataManagement</w:t>
        </w:r>
        <w:r>
          <w:t xml:space="preserve"> </w:t>
        </w:r>
        <w:r w:rsidRPr="000B71E3">
          <w:t>service.</w:t>
        </w:r>
      </w:ins>
    </w:p>
    <w:p w:rsidR="00603B15" w:rsidRPr="000B71E3" w:rsidRDefault="00603B15" w:rsidP="00603B15">
      <w:pPr>
        <w:pStyle w:val="TH"/>
        <w:rPr>
          <w:ins w:id="1271" w:author="C4-194346" w:date="2019-10-14T13:02:00Z"/>
        </w:rPr>
      </w:pPr>
      <w:ins w:id="1272" w:author="C4-194346" w:date="2019-10-14T13:02:00Z">
        <w:r w:rsidRPr="000B71E3">
          <w:t>Table 6.</w:t>
        </w:r>
        <w:r>
          <w:t>2</w:t>
        </w:r>
        <w:r w:rsidRPr="000B71E3">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603B15" w:rsidRPr="000B71E3" w:rsidTr="00451634">
        <w:trPr>
          <w:jc w:val="center"/>
          <w:ins w:id="1273" w:author="C4-194346" w:date="2019-10-14T13:02:00Z"/>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603B15" w:rsidRPr="000B71E3" w:rsidRDefault="00603B15" w:rsidP="00451634">
            <w:pPr>
              <w:pStyle w:val="TAH"/>
              <w:rPr>
                <w:ins w:id="1274" w:author="C4-194346" w:date="2019-10-14T13:02:00Z"/>
              </w:rPr>
            </w:pPr>
            <w:ins w:id="1275" w:author="C4-194346" w:date="2019-10-14T13:02:00Z">
              <w:r w:rsidRPr="000B71E3">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603B15" w:rsidRPr="000B71E3" w:rsidRDefault="00603B15" w:rsidP="00451634">
            <w:pPr>
              <w:pStyle w:val="TAH"/>
              <w:rPr>
                <w:ins w:id="1276" w:author="C4-194346" w:date="2019-10-14T13:02:00Z"/>
              </w:rPr>
            </w:pPr>
            <w:ins w:id="1277" w:author="C4-194346" w:date="2019-10-14T13:02:00Z">
              <w:r w:rsidRPr="000B71E3">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603B15" w:rsidRPr="000B71E3" w:rsidRDefault="00603B15" w:rsidP="00451634">
            <w:pPr>
              <w:pStyle w:val="TAH"/>
              <w:rPr>
                <w:ins w:id="1278" w:author="C4-194346" w:date="2019-10-14T13:02:00Z"/>
              </w:rPr>
            </w:pPr>
            <w:ins w:id="1279" w:author="C4-194346" w:date="2019-10-14T13:02:00Z">
              <w:r w:rsidRPr="000B71E3">
                <w:t>Description</w:t>
              </w:r>
            </w:ins>
          </w:p>
        </w:tc>
      </w:tr>
      <w:tr w:rsidR="00603B15" w:rsidRPr="000B71E3" w:rsidTr="00451634">
        <w:trPr>
          <w:jc w:val="center"/>
          <w:ins w:id="1280" w:author="C4-194346" w:date="2019-10-14T13:02:00Z"/>
        </w:trPr>
        <w:tc>
          <w:tcPr>
            <w:tcW w:w="1922"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281" w:author="C4-194346" w:date="2019-10-14T13:02:00Z"/>
              </w:rPr>
            </w:pPr>
            <w:ins w:id="1282" w:author="C4-194346" w:date="2019-10-14T13:02:00Z">
              <w:r w:rsidRPr="000B71E3">
                <w:t>USER</w:t>
              </w:r>
              <w:r>
                <w:t>_</w:t>
              </w:r>
              <w:r w:rsidRPr="000B71E3">
                <w:t>NOT</w:t>
              </w:r>
              <w:r>
                <w:t>_</w:t>
              </w:r>
              <w:r w:rsidRPr="000B71E3">
                <w:t>FOUND</w:t>
              </w:r>
            </w:ins>
          </w:p>
        </w:tc>
        <w:tc>
          <w:tcPr>
            <w:tcW w:w="711"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283" w:author="C4-194346" w:date="2019-10-14T13:02:00Z"/>
              </w:rPr>
            </w:pPr>
            <w:ins w:id="1284" w:author="C4-194346" w:date="2019-10-14T13:02:00Z">
              <w:r w:rsidRPr="000B71E3">
                <w:t>404 Not Found</w:t>
              </w:r>
            </w:ins>
          </w:p>
        </w:tc>
        <w:tc>
          <w:tcPr>
            <w:tcW w:w="2367"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285" w:author="C4-194346" w:date="2019-10-14T13:02:00Z"/>
              </w:rPr>
            </w:pPr>
            <w:ins w:id="1286" w:author="C4-194346" w:date="2019-10-14T13:02:00Z">
              <w:r w:rsidRPr="000B71E3">
                <w:t>The user does not exist</w:t>
              </w:r>
              <w:r>
                <w:t>.</w:t>
              </w:r>
            </w:ins>
          </w:p>
        </w:tc>
      </w:tr>
      <w:tr w:rsidR="00603B15" w:rsidRPr="000B71E3" w:rsidTr="00451634">
        <w:trPr>
          <w:jc w:val="center"/>
          <w:ins w:id="1287" w:author="C4-194346" w:date="2019-10-14T13:02:00Z"/>
        </w:trPr>
        <w:tc>
          <w:tcPr>
            <w:tcW w:w="1922"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288" w:author="C4-194346" w:date="2019-10-14T13:02:00Z"/>
              </w:rPr>
            </w:pPr>
            <w:ins w:id="1289" w:author="C4-194346" w:date="2019-10-14T13:02:00Z">
              <w:r>
                <w:t>DATA_NOT_FOUND</w:t>
              </w:r>
            </w:ins>
          </w:p>
        </w:tc>
        <w:tc>
          <w:tcPr>
            <w:tcW w:w="711"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290" w:author="C4-194346" w:date="2019-10-14T13:02:00Z"/>
              </w:rPr>
            </w:pPr>
            <w:ins w:id="1291" w:author="C4-194346" w:date="2019-10-14T13:02:00Z">
              <w:r>
                <w:t>404 Not Found</w:t>
              </w:r>
            </w:ins>
          </w:p>
        </w:tc>
        <w:tc>
          <w:tcPr>
            <w:tcW w:w="2367"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C"/>
              <w:jc w:val="left"/>
              <w:rPr>
                <w:ins w:id="1292" w:author="C4-194346" w:date="2019-10-14T13:02:00Z"/>
              </w:rPr>
            </w:pPr>
            <w:ins w:id="1293" w:author="C4-194346" w:date="2019-10-14T13:02:00Z">
              <w:r w:rsidRPr="00582665">
                <w:t>The requested</w:t>
              </w:r>
              <w:r>
                <w:t xml:space="preserve"> </w:t>
              </w:r>
              <w:r w:rsidRPr="00582665">
                <w:t>data is not found/does not exist.</w:t>
              </w:r>
            </w:ins>
          </w:p>
        </w:tc>
      </w:tr>
    </w:tbl>
    <w:p w:rsidR="00603B15" w:rsidRDefault="00603B15" w:rsidP="00603B15">
      <w:pPr>
        <w:rPr>
          <w:ins w:id="1294" w:author="C4-194346" w:date="2019-10-14T13:02:00Z"/>
        </w:rPr>
      </w:pPr>
    </w:p>
    <w:p w:rsidR="00603B15" w:rsidRPr="000B71E3" w:rsidRDefault="00603B15" w:rsidP="00603B15">
      <w:pPr>
        <w:pStyle w:val="Heading3"/>
        <w:rPr>
          <w:ins w:id="1295" w:author="C4-194346" w:date="2019-10-14T13:02:00Z"/>
        </w:rPr>
      </w:pPr>
      <w:bookmarkStart w:id="1296" w:name="_Toc11338874"/>
      <w:bookmarkStart w:id="1297" w:name="_Toc21951068"/>
      <w:ins w:id="1298" w:author="C4-194346" w:date="2019-10-14T13:02:00Z">
        <w:r w:rsidRPr="000B71E3">
          <w:t>6.</w:t>
        </w:r>
        <w:r>
          <w:t>2</w:t>
        </w:r>
        <w:r w:rsidRPr="000B71E3">
          <w:t>.8</w:t>
        </w:r>
        <w:r w:rsidRPr="000B71E3">
          <w:tab/>
          <w:t>Feature Negotiation</w:t>
        </w:r>
        <w:bookmarkEnd w:id="1296"/>
        <w:bookmarkEnd w:id="1297"/>
      </w:ins>
    </w:p>
    <w:p w:rsidR="00603B15" w:rsidRPr="000B71E3" w:rsidRDefault="00603B15" w:rsidP="00603B15">
      <w:pPr>
        <w:rPr>
          <w:ins w:id="1299" w:author="C4-194346" w:date="2019-10-14T13:02:00Z"/>
        </w:rPr>
      </w:pPr>
      <w:ins w:id="1300" w:author="C4-194346" w:date="2019-10-14T13:02:00Z">
        <w:r w:rsidRPr="000B71E3">
          <w:t>The optional features in table 6.</w:t>
        </w:r>
        <w:r>
          <w:t>6</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6.6 of 3GPP TS 29.500 [4].</w:t>
        </w:r>
      </w:ins>
    </w:p>
    <w:p w:rsidR="00603B15" w:rsidRPr="000B71E3" w:rsidRDefault="00603B15" w:rsidP="00603B15">
      <w:pPr>
        <w:pStyle w:val="TH"/>
        <w:rPr>
          <w:ins w:id="1301" w:author="C4-194346" w:date="2019-10-14T13:02:00Z"/>
        </w:rPr>
      </w:pPr>
      <w:ins w:id="1302" w:author="C4-194346" w:date="2019-10-14T13:02:00Z">
        <w:r w:rsidRPr="000B71E3">
          <w:t>Table 6.</w:t>
        </w:r>
        <w:r>
          <w:t>2</w:t>
        </w:r>
        <w:r w:rsidRPr="000B71E3">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03B15" w:rsidRPr="000B71E3" w:rsidTr="00451634">
        <w:trPr>
          <w:jc w:val="center"/>
          <w:ins w:id="1303" w:author="C4-194346" w:date="2019-10-14T13:0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rPr>
                <w:ins w:id="1304" w:author="C4-194346" w:date="2019-10-14T13:02:00Z"/>
              </w:rPr>
            </w:pPr>
            <w:ins w:id="1305" w:author="C4-194346" w:date="2019-10-14T13:02: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rPr>
                <w:ins w:id="1306" w:author="C4-194346" w:date="2019-10-14T13:02:00Z"/>
              </w:rPr>
            </w:pPr>
            <w:ins w:id="1307" w:author="C4-194346" w:date="2019-10-14T13:02: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rPr>
                <w:ins w:id="1308" w:author="C4-194346" w:date="2019-10-14T13:02:00Z"/>
              </w:rPr>
            </w:pPr>
            <w:ins w:id="1309" w:author="C4-194346" w:date="2019-10-14T13:02:00Z">
              <w:r w:rsidRPr="000B71E3">
                <w:t>Description</w:t>
              </w:r>
            </w:ins>
          </w:p>
        </w:tc>
      </w:tr>
      <w:tr w:rsidR="00603B15" w:rsidRPr="000B71E3" w:rsidTr="00451634">
        <w:trPr>
          <w:jc w:val="center"/>
          <w:ins w:id="1310" w:author="C4-194346" w:date="2019-10-14T13:02:00Z"/>
        </w:trPr>
        <w:tc>
          <w:tcPr>
            <w:tcW w:w="1529"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311" w:author="C4-194346" w:date="2019-10-14T13:02:00Z"/>
              </w:rPr>
            </w:pPr>
          </w:p>
        </w:tc>
        <w:tc>
          <w:tcPr>
            <w:tcW w:w="2207"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312" w:author="C4-194346" w:date="2019-10-14T13:02:00Z"/>
              </w:rPr>
            </w:pPr>
          </w:p>
        </w:tc>
        <w:tc>
          <w:tcPr>
            <w:tcW w:w="5758"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ins w:id="1313" w:author="C4-194346" w:date="2019-10-14T13:02:00Z"/>
                <w:rFonts w:cs="Arial"/>
                <w:szCs w:val="18"/>
              </w:rPr>
            </w:pPr>
          </w:p>
        </w:tc>
      </w:tr>
    </w:tbl>
    <w:p w:rsidR="00603B15" w:rsidRPr="000B71E3" w:rsidRDefault="00603B15" w:rsidP="00603B15">
      <w:pPr>
        <w:rPr>
          <w:ins w:id="1314" w:author="C4-194346" w:date="2019-10-14T13:02:00Z"/>
        </w:rPr>
      </w:pPr>
    </w:p>
    <w:p w:rsidR="00B343C9" w:rsidRPr="0071294D" w:rsidRDefault="00B343C9" w:rsidP="00B343C9">
      <w:pPr>
        <w:pStyle w:val="Heading8"/>
      </w:pPr>
      <w:r w:rsidRPr="0071294D">
        <w:br w:type="page"/>
      </w:r>
      <w:bookmarkStart w:id="1315" w:name="_Toc21951069"/>
      <w:r w:rsidRPr="0071294D">
        <w:lastRenderedPageBreak/>
        <w:t>Annex A (normative):</w:t>
      </w:r>
      <w:r w:rsidRPr="0071294D">
        <w:br/>
        <w:t>OpenAPI specification</w:t>
      </w:r>
      <w:bookmarkEnd w:id="1315"/>
    </w:p>
    <w:p w:rsidR="00B343C9" w:rsidRPr="0071294D" w:rsidRDefault="00B343C9" w:rsidP="00B343C9">
      <w:pPr>
        <w:pStyle w:val="Heading1"/>
      </w:pPr>
      <w:bookmarkStart w:id="1316" w:name="_Toc21951070"/>
      <w:r w:rsidRPr="0071294D">
        <w:t>A.1</w:t>
      </w:r>
      <w:r w:rsidRPr="0071294D">
        <w:tab/>
        <w:t>General</w:t>
      </w:r>
      <w:bookmarkEnd w:id="1316"/>
    </w:p>
    <w:p w:rsidR="00B343C9" w:rsidRPr="0071294D" w:rsidRDefault="00B343C9" w:rsidP="00B343C9">
      <w:r w:rsidRPr="0071294D">
        <w:t>This Annex specifies the formal definition of the Nhss Service API(s). It consists of OpenAPI 3.0.0 specifications in YAML format.</w:t>
      </w:r>
    </w:p>
    <w:p w:rsidR="00B343C9" w:rsidRPr="0071294D" w:rsidRDefault="00B343C9" w:rsidP="00B343C9">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5B of the 3GPP TS 21.900 [14] for further information)</w:t>
      </w:r>
      <w:r w:rsidRPr="0071294D">
        <w:t>:</w:t>
      </w:r>
    </w:p>
    <w:p w:rsidR="00B343C9" w:rsidRPr="0071294D" w:rsidRDefault="00B343C9" w:rsidP="00B343C9">
      <w:pPr>
        <w:pStyle w:val="B1"/>
        <w:rPr>
          <w:lang w:eastAsia="zh-CN"/>
        </w:rPr>
      </w:pPr>
      <w:r w:rsidRPr="0071294D">
        <w:t>-</w:t>
      </w:r>
      <w:r w:rsidRPr="0071294D">
        <w:tab/>
      </w:r>
      <w:hyperlink r:id="rId25" w:history="1">
        <w:r w:rsidRPr="0071294D">
          <w:rPr>
            <w:rStyle w:val="Hyperlink"/>
          </w:rPr>
          <w:t>https://www.3gpp.org/ftp/Specs/archive/OpenAPI/&lt;Release&gt;/</w:t>
        </w:r>
      </w:hyperlink>
      <w:r w:rsidRPr="0071294D">
        <w:rPr>
          <w:lang w:eastAsia="zh-CN"/>
        </w:rPr>
        <w:t>, and</w:t>
      </w:r>
    </w:p>
    <w:p w:rsidR="00B343C9" w:rsidRPr="0071294D" w:rsidRDefault="00B343C9" w:rsidP="00B343C9">
      <w:pPr>
        <w:pStyle w:val="B1"/>
        <w:rPr>
          <w:lang w:eastAsia="zh-CN"/>
        </w:rPr>
      </w:pPr>
      <w:r w:rsidRPr="0071294D">
        <w:rPr>
          <w:lang w:eastAsia="zh-CN"/>
        </w:rPr>
        <w:t>-</w:t>
      </w:r>
      <w:r w:rsidRPr="0071294D">
        <w:rPr>
          <w:lang w:eastAsia="zh-CN"/>
        </w:rPr>
        <w:tab/>
      </w:r>
      <w:hyperlink r:id="rId26" w:history="1">
        <w:r w:rsidRPr="0071294D">
          <w:rPr>
            <w:rStyle w:val="Hyperlink"/>
          </w:rPr>
          <w:t>https://www.3gpp.org/ftp/Specs/&lt;Plenary&gt;/&lt;Release&gt;/OpenAPI/</w:t>
        </w:r>
      </w:hyperlink>
      <w:r w:rsidRPr="0071294D">
        <w:t>.</w:t>
      </w:r>
    </w:p>
    <w:p w:rsidR="00B343C9" w:rsidRPr="0071294D" w:rsidRDefault="00B343C9" w:rsidP="00B343C9">
      <w:pPr>
        <w:pStyle w:val="Heading1"/>
      </w:pPr>
      <w:bookmarkStart w:id="1317" w:name="_Toc21951071"/>
      <w:r w:rsidRPr="0071294D">
        <w:t>A.2</w:t>
      </w:r>
      <w:r w:rsidRPr="0071294D">
        <w:tab/>
        <w:t>Nhss_UEAuthentication API</w:t>
      </w:r>
      <w:bookmarkEnd w:id="1317"/>
    </w:p>
    <w:p w:rsidR="00B343C9" w:rsidRPr="0071294D" w:rsidRDefault="00B343C9" w:rsidP="00B343C9">
      <w:pPr>
        <w:pStyle w:val="PL"/>
        <w:rPr>
          <w:noProof w:val="0"/>
        </w:rPr>
      </w:pPr>
      <w:r w:rsidRPr="0071294D">
        <w:rPr>
          <w:noProof w:val="0"/>
        </w:rPr>
        <w:t>openapi: 3.0.0</w:t>
      </w:r>
    </w:p>
    <w:p w:rsidR="00B343C9" w:rsidRPr="0071294D" w:rsidRDefault="00B343C9" w:rsidP="00B343C9">
      <w:pPr>
        <w:pStyle w:val="PL"/>
        <w:rPr>
          <w:noProof w:val="0"/>
        </w:rPr>
      </w:pPr>
      <w:r w:rsidRPr="0071294D">
        <w:rPr>
          <w:noProof w:val="0"/>
        </w:rPr>
        <w:t>info:</w:t>
      </w:r>
    </w:p>
    <w:p w:rsidR="00B343C9" w:rsidRPr="0071294D" w:rsidRDefault="00B343C9" w:rsidP="00B343C9">
      <w:pPr>
        <w:pStyle w:val="PL"/>
        <w:rPr>
          <w:noProof w:val="0"/>
        </w:rPr>
      </w:pPr>
      <w:r w:rsidRPr="0071294D">
        <w:rPr>
          <w:noProof w:val="0"/>
        </w:rPr>
        <w:t xml:space="preserve">  version: '1.0.0.alpha-1'</w:t>
      </w:r>
    </w:p>
    <w:p w:rsidR="00B343C9" w:rsidRPr="0071294D" w:rsidRDefault="00B343C9" w:rsidP="00B343C9">
      <w:pPr>
        <w:pStyle w:val="PL"/>
        <w:rPr>
          <w:noProof w:val="0"/>
        </w:rPr>
      </w:pPr>
      <w:r w:rsidRPr="0071294D">
        <w:rPr>
          <w:noProof w:val="0"/>
        </w:rPr>
        <w:t xml:space="preserve">  title: 'NhssUEAU'</w:t>
      </w:r>
    </w:p>
    <w:p w:rsidR="00B343C9" w:rsidRPr="0071294D" w:rsidRDefault="00B343C9" w:rsidP="00B343C9">
      <w:pPr>
        <w:pStyle w:val="PL"/>
        <w:rPr>
          <w:noProof w:val="0"/>
        </w:rPr>
      </w:pPr>
      <w:r w:rsidRPr="0071294D">
        <w:rPr>
          <w:noProof w:val="0"/>
        </w:rPr>
        <w:t xml:space="preserve">  description: |</w:t>
      </w:r>
    </w:p>
    <w:p w:rsidR="00B343C9" w:rsidRPr="0071294D" w:rsidRDefault="00B343C9" w:rsidP="00B343C9">
      <w:pPr>
        <w:pStyle w:val="PL"/>
        <w:rPr>
          <w:noProof w:val="0"/>
        </w:rPr>
      </w:pPr>
      <w:r w:rsidRPr="0071294D">
        <w:rPr>
          <w:noProof w:val="0"/>
        </w:rPr>
        <w:t xml:space="preserve">    HSS UE Authentication Service.</w:t>
      </w:r>
    </w:p>
    <w:p w:rsidR="00B343C9" w:rsidRPr="0071294D" w:rsidRDefault="00B343C9" w:rsidP="00B343C9">
      <w:pPr>
        <w:pStyle w:val="PL"/>
        <w:rPr>
          <w:noProof w:val="0"/>
        </w:rPr>
      </w:pPr>
      <w:r w:rsidRPr="0071294D">
        <w:rPr>
          <w:noProof w:val="0"/>
        </w:rPr>
        <w:t xml:space="preserve">    © 2019, 3GPP Organizational Partners (ARIB, ATIS, CCSA, ETSI, TSDSI, TTA, TTC).</w:t>
      </w:r>
    </w:p>
    <w:p w:rsidR="00B343C9" w:rsidRPr="0071294D" w:rsidRDefault="00B343C9" w:rsidP="00B343C9">
      <w:pPr>
        <w:pStyle w:val="PL"/>
        <w:rPr>
          <w:noProof w:val="0"/>
        </w:rPr>
      </w:pPr>
      <w:r w:rsidRPr="0071294D">
        <w:rPr>
          <w:noProof w:val="0"/>
        </w:rPr>
        <w:t xml:space="preserve">    All rights reserved.</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externalDocs:</w:t>
      </w:r>
    </w:p>
    <w:p w:rsidR="00B343C9" w:rsidRPr="0071294D" w:rsidRDefault="00B343C9" w:rsidP="00B343C9">
      <w:pPr>
        <w:pStyle w:val="PL"/>
        <w:rPr>
          <w:noProof w:val="0"/>
        </w:rPr>
      </w:pPr>
      <w:r w:rsidRPr="0071294D">
        <w:rPr>
          <w:noProof w:val="0"/>
        </w:rPr>
        <w:t xml:space="preserve">  description: 3GPP TS 29.563 Home Subscriber Server (HSS)Services For Interworking With UDM, version 0.2.0</w:t>
      </w:r>
    </w:p>
    <w:p w:rsidR="00B343C9" w:rsidRPr="0071294D" w:rsidRDefault="00B343C9" w:rsidP="00B343C9">
      <w:pPr>
        <w:pStyle w:val="PL"/>
        <w:rPr>
          <w:noProof w:val="0"/>
        </w:rPr>
      </w:pPr>
      <w:r w:rsidRPr="0071294D">
        <w:rPr>
          <w:noProof w:val="0"/>
        </w:rPr>
        <w:t xml:space="preserve">  url: 'http://www.3gpp.org/ftp/Specs/archive/29_series/29.563/'</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servers:</w:t>
      </w:r>
    </w:p>
    <w:p w:rsidR="00B343C9" w:rsidRPr="0071294D" w:rsidRDefault="00B343C9" w:rsidP="00B343C9">
      <w:pPr>
        <w:pStyle w:val="PL"/>
        <w:rPr>
          <w:noProof w:val="0"/>
        </w:rPr>
      </w:pPr>
      <w:r w:rsidRPr="0071294D">
        <w:rPr>
          <w:noProof w:val="0"/>
        </w:rPr>
        <w:t xml:space="preserve">  - url: '{apiRoot}/nhss-ueau/v1'</w:t>
      </w:r>
    </w:p>
    <w:p w:rsidR="00B343C9" w:rsidRPr="0071294D" w:rsidRDefault="00B343C9" w:rsidP="00B343C9">
      <w:pPr>
        <w:pStyle w:val="PL"/>
        <w:rPr>
          <w:noProof w:val="0"/>
        </w:rPr>
      </w:pPr>
      <w:r w:rsidRPr="0071294D">
        <w:rPr>
          <w:noProof w:val="0"/>
        </w:rPr>
        <w:t xml:space="preserve">    variables:</w:t>
      </w:r>
    </w:p>
    <w:p w:rsidR="00B343C9" w:rsidRPr="0071294D" w:rsidRDefault="00B343C9" w:rsidP="00B343C9">
      <w:pPr>
        <w:pStyle w:val="PL"/>
        <w:rPr>
          <w:noProof w:val="0"/>
        </w:rPr>
      </w:pPr>
      <w:r w:rsidRPr="0071294D">
        <w:rPr>
          <w:noProof w:val="0"/>
        </w:rPr>
        <w:t xml:space="preserve">      apiRoot:</w:t>
      </w:r>
    </w:p>
    <w:p w:rsidR="00B343C9" w:rsidRPr="0071294D" w:rsidRDefault="00B343C9" w:rsidP="00B343C9">
      <w:pPr>
        <w:pStyle w:val="PL"/>
        <w:rPr>
          <w:noProof w:val="0"/>
        </w:rPr>
      </w:pPr>
      <w:r w:rsidRPr="0071294D">
        <w:rPr>
          <w:noProof w:val="0"/>
        </w:rPr>
        <w:t xml:space="preserve">        default: https://example.com</w:t>
      </w:r>
    </w:p>
    <w:p w:rsidR="00B343C9" w:rsidRPr="0071294D" w:rsidRDefault="00B343C9" w:rsidP="00B343C9">
      <w:pPr>
        <w:pStyle w:val="PL"/>
        <w:rPr>
          <w:noProof w:val="0"/>
        </w:rPr>
      </w:pPr>
      <w:r w:rsidRPr="0071294D">
        <w:rPr>
          <w:noProof w:val="0"/>
        </w:rPr>
        <w:t xml:space="preserve">        description: apiRoot as defined in clause clause 4.4 of 3GPP TS 29.501.</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security:</w:t>
      </w:r>
    </w:p>
    <w:p w:rsidR="00B343C9" w:rsidRPr="0071294D" w:rsidRDefault="00B343C9" w:rsidP="00B343C9">
      <w:pPr>
        <w:pStyle w:val="PL"/>
        <w:rPr>
          <w:noProof w:val="0"/>
        </w:rPr>
      </w:pPr>
      <w:r w:rsidRPr="0071294D">
        <w:rPr>
          <w:noProof w:val="0"/>
        </w:rPr>
        <w:t xml:space="preserve">  - oAuth2ClientCredentials:</w:t>
      </w:r>
    </w:p>
    <w:p w:rsidR="00B343C9" w:rsidRPr="0071294D" w:rsidRDefault="00B343C9" w:rsidP="00B343C9">
      <w:pPr>
        <w:pStyle w:val="PL"/>
        <w:rPr>
          <w:noProof w:val="0"/>
        </w:rPr>
      </w:pPr>
      <w:r w:rsidRPr="0071294D">
        <w:rPr>
          <w:noProof w:val="0"/>
        </w:rPr>
        <w:t xml:space="preserve">    - nhss-ueau</w:t>
      </w:r>
    </w:p>
    <w:p w:rsidR="00B343C9" w:rsidRPr="0071294D" w:rsidRDefault="00B343C9" w:rsidP="00B343C9">
      <w:pPr>
        <w:pStyle w:val="PL"/>
        <w:rPr>
          <w:noProof w:val="0"/>
        </w:rPr>
      </w:pPr>
      <w:r w:rsidRPr="0071294D">
        <w:rPr>
          <w:noProof w:val="0"/>
        </w:rPr>
        <w:t xml:space="preserve">  - {}</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paths:</w:t>
      </w:r>
    </w:p>
    <w:p w:rsidR="00B343C9" w:rsidRPr="0071294D" w:rsidRDefault="00B343C9" w:rsidP="00B343C9">
      <w:pPr>
        <w:pStyle w:val="PL"/>
        <w:rPr>
          <w:noProof w:val="0"/>
        </w:rPr>
      </w:pPr>
      <w:r w:rsidRPr="0071294D">
        <w:rPr>
          <w:noProof w:val="0"/>
        </w:rPr>
        <w:t xml:space="preserve">  /generate-av:</w:t>
      </w:r>
    </w:p>
    <w:p w:rsidR="00B343C9" w:rsidRPr="0071294D" w:rsidRDefault="00B343C9" w:rsidP="00B343C9">
      <w:pPr>
        <w:pStyle w:val="PL"/>
        <w:rPr>
          <w:noProof w:val="0"/>
        </w:rPr>
      </w:pPr>
      <w:r w:rsidRPr="0071294D">
        <w:rPr>
          <w:noProof w:val="0"/>
        </w:rPr>
        <w:t xml:space="preserve">    post:</w:t>
      </w:r>
    </w:p>
    <w:p w:rsidR="00B343C9" w:rsidRPr="0071294D" w:rsidRDefault="00B343C9" w:rsidP="00B343C9">
      <w:pPr>
        <w:pStyle w:val="PL"/>
        <w:rPr>
          <w:noProof w:val="0"/>
        </w:rPr>
      </w:pPr>
      <w:r w:rsidRPr="0071294D">
        <w:rPr>
          <w:noProof w:val="0"/>
        </w:rPr>
        <w:t xml:space="preserve">      summary: Generate authentication vector for the UE</w:t>
      </w:r>
    </w:p>
    <w:p w:rsidR="00B343C9" w:rsidRPr="0071294D" w:rsidRDefault="00B343C9" w:rsidP="00B343C9">
      <w:pPr>
        <w:pStyle w:val="PL"/>
        <w:rPr>
          <w:noProof w:val="0"/>
        </w:rPr>
      </w:pPr>
      <w:r w:rsidRPr="0071294D">
        <w:rPr>
          <w:noProof w:val="0"/>
        </w:rPr>
        <w:t xml:space="preserve">      operationId: GenerateAV</w:t>
      </w:r>
    </w:p>
    <w:p w:rsidR="00B343C9" w:rsidRPr="0071294D" w:rsidRDefault="00B343C9" w:rsidP="00B343C9">
      <w:pPr>
        <w:pStyle w:val="PL"/>
        <w:rPr>
          <w:noProof w:val="0"/>
        </w:rPr>
      </w:pPr>
      <w:r w:rsidRPr="0071294D">
        <w:rPr>
          <w:noProof w:val="0"/>
        </w:rPr>
        <w:t xml:space="preserve">      tags:</w:t>
      </w:r>
    </w:p>
    <w:p w:rsidR="00B343C9" w:rsidRPr="0071294D" w:rsidRDefault="00B343C9" w:rsidP="00B343C9">
      <w:pPr>
        <w:pStyle w:val="PL"/>
        <w:rPr>
          <w:noProof w:val="0"/>
        </w:rPr>
      </w:pPr>
      <w:r w:rsidRPr="0071294D">
        <w:rPr>
          <w:noProof w:val="0"/>
        </w:rPr>
        <w:t xml:space="preserve">        - Generate Auth Vector</w:t>
      </w:r>
    </w:p>
    <w:p w:rsidR="00B343C9" w:rsidRPr="0071294D" w:rsidRDefault="00B343C9" w:rsidP="00B343C9">
      <w:pPr>
        <w:pStyle w:val="PL"/>
        <w:rPr>
          <w:noProof w:val="0"/>
        </w:rPr>
      </w:pPr>
      <w:r w:rsidRPr="0071294D">
        <w:rPr>
          <w:noProof w:val="0"/>
        </w:rPr>
        <w:t xml:space="preserve">      requestBody:</w:t>
      </w:r>
    </w:p>
    <w:p w:rsidR="00B343C9" w:rsidRPr="0071294D" w:rsidRDefault="00B343C9" w:rsidP="00B343C9">
      <w:pPr>
        <w:pStyle w:val="PL"/>
        <w:rPr>
          <w:noProof w:val="0"/>
        </w:rPr>
      </w:pPr>
      <w:r w:rsidRPr="0071294D">
        <w:rPr>
          <w:noProof w:val="0"/>
        </w:rPr>
        <w:t xml:space="preserve">        content:</w:t>
      </w:r>
    </w:p>
    <w:p w:rsidR="00B343C9" w:rsidRPr="0071294D" w:rsidRDefault="00B343C9" w:rsidP="00B343C9">
      <w:pPr>
        <w:pStyle w:val="PL"/>
        <w:rPr>
          <w:noProof w:val="0"/>
        </w:rPr>
      </w:pPr>
      <w:r w:rsidRPr="0071294D">
        <w:rPr>
          <w:noProof w:val="0"/>
        </w:rPr>
        <w:t xml:space="preserve">          application/json:</w:t>
      </w:r>
    </w:p>
    <w:p w:rsidR="00B343C9" w:rsidRPr="0071294D" w:rsidRDefault="00B343C9" w:rsidP="00B343C9">
      <w:pPr>
        <w:pStyle w:val="PL"/>
        <w:rPr>
          <w:noProof w:val="0"/>
        </w:rPr>
      </w:pPr>
      <w:r w:rsidRPr="0071294D">
        <w:rPr>
          <w:noProof w:val="0"/>
        </w:rPr>
        <w:t xml:space="preserve">            schema:</w:t>
      </w:r>
    </w:p>
    <w:p w:rsidR="00B343C9" w:rsidRPr="0071294D" w:rsidRDefault="00B343C9" w:rsidP="00B343C9">
      <w:pPr>
        <w:pStyle w:val="PL"/>
        <w:rPr>
          <w:noProof w:val="0"/>
        </w:rPr>
      </w:pPr>
      <w:r w:rsidRPr="0071294D">
        <w:rPr>
          <w:noProof w:val="0"/>
        </w:rPr>
        <w:t xml:space="preserve">              $ref: '#/components/schemas/AvGenerationRequest'</w:t>
      </w:r>
    </w:p>
    <w:p w:rsidR="00B343C9" w:rsidRPr="0071294D" w:rsidRDefault="00B343C9" w:rsidP="00B343C9">
      <w:pPr>
        <w:pStyle w:val="PL"/>
        <w:rPr>
          <w:noProof w:val="0"/>
        </w:rPr>
      </w:pPr>
      <w:r w:rsidRPr="0071294D">
        <w:rPr>
          <w:noProof w:val="0"/>
        </w:rPr>
        <w:t xml:space="preserve">        required: true</w:t>
      </w:r>
    </w:p>
    <w:p w:rsidR="00B343C9" w:rsidRPr="0071294D" w:rsidRDefault="00B343C9" w:rsidP="00B343C9">
      <w:pPr>
        <w:pStyle w:val="PL"/>
        <w:rPr>
          <w:noProof w:val="0"/>
        </w:rPr>
      </w:pPr>
      <w:r w:rsidRPr="0071294D">
        <w:rPr>
          <w:noProof w:val="0"/>
        </w:rPr>
        <w:t xml:space="preserve">      responses:</w:t>
      </w:r>
    </w:p>
    <w:p w:rsidR="00B343C9" w:rsidRPr="0071294D" w:rsidRDefault="00B343C9" w:rsidP="00B343C9">
      <w:pPr>
        <w:pStyle w:val="PL"/>
        <w:rPr>
          <w:noProof w:val="0"/>
        </w:rPr>
      </w:pPr>
      <w:r w:rsidRPr="0071294D">
        <w:rPr>
          <w:noProof w:val="0"/>
        </w:rPr>
        <w:t xml:space="preserve">        '200':</w:t>
      </w:r>
    </w:p>
    <w:p w:rsidR="00B343C9" w:rsidRPr="0071294D" w:rsidRDefault="00B343C9" w:rsidP="00B343C9">
      <w:pPr>
        <w:pStyle w:val="PL"/>
        <w:rPr>
          <w:noProof w:val="0"/>
        </w:rPr>
      </w:pPr>
      <w:r w:rsidRPr="0071294D">
        <w:rPr>
          <w:noProof w:val="0"/>
        </w:rPr>
        <w:t xml:space="preserve">          description: Expected response to a valid request</w:t>
      </w:r>
    </w:p>
    <w:p w:rsidR="00B343C9" w:rsidRPr="0071294D" w:rsidRDefault="00B343C9" w:rsidP="00B343C9">
      <w:pPr>
        <w:pStyle w:val="PL"/>
        <w:rPr>
          <w:noProof w:val="0"/>
        </w:rPr>
      </w:pPr>
      <w:r w:rsidRPr="0071294D">
        <w:rPr>
          <w:noProof w:val="0"/>
        </w:rPr>
        <w:t xml:space="preserve">          content:</w:t>
      </w:r>
    </w:p>
    <w:p w:rsidR="00B343C9" w:rsidRPr="0071294D" w:rsidRDefault="00B343C9" w:rsidP="00B343C9">
      <w:pPr>
        <w:pStyle w:val="PL"/>
        <w:rPr>
          <w:noProof w:val="0"/>
        </w:rPr>
      </w:pPr>
      <w:r w:rsidRPr="0071294D">
        <w:rPr>
          <w:noProof w:val="0"/>
        </w:rPr>
        <w:t xml:space="preserve">            application/json:</w:t>
      </w:r>
    </w:p>
    <w:p w:rsidR="00B343C9" w:rsidRPr="0071294D" w:rsidRDefault="00B343C9" w:rsidP="00B343C9">
      <w:pPr>
        <w:pStyle w:val="PL"/>
        <w:rPr>
          <w:noProof w:val="0"/>
        </w:rPr>
      </w:pPr>
      <w:r w:rsidRPr="0071294D">
        <w:rPr>
          <w:noProof w:val="0"/>
        </w:rPr>
        <w:t xml:space="preserve">              schema:</w:t>
      </w:r>
    </w:p>
    <w:p w:rsidR="00B343C9" w:rsidRPr="0071294D" w:rsidRDefault="00B343C9" w:rsidP="00B343C9">
      <w:pPr>
        <w:pStyle w:val="PL"/>
        <w:rPr>
          <w:noProof w:val="0"/>
        </w:rPr>
      </w:pPr>
      <w:r w:rsidRPr="0071294D">
        <w:rPr>
          <w:noProof w:val="0"/>
        </w:rPr>
        <w:t xml:space="preserve">                $ref: '#/components/schemas/AvGenerationResponse'</w:t>
      </w:r>
    </w:p>
    <w:p w:rsidR="00B343C9" w:rsidRPr="0071294D" w:rsidRDefault="00B343C9" w:rsidP="00B343C9">
      <w:pPr>
        <w:pStyle w:val="PL"/>
        <w:rPr>
          <w:noProof w:val="0"/>
        </w:rPr>
      </w:pPr>
      <w:r w:rsidRPr="0071294D">
        <w:rPr>
          <w:noProof w:val="0"/>
        </w:rPr>
        <w:t xml:space="preserve">        '400':</w:t>
      </w:r>
    </w:p>
    <w:p w:rsidR="00B343C9" w:rsidRPr="0071294D" w:rsidRDefault="00B343C9" w:rsidP="00B343C9">
      <w:pPr>
        <w:pStyle w:val="PL"/>
        <w:rPr>
          <w:noProof w:val="0"/>
        </w:rPr>
      </w:pPr>
      <w:r w:rsidRPr="0071294D">
        <w:rPr>
          <w:noProof w:val="0"/>
        </w:rPr>
        <w:t xml:space="preserve">          $ref: 'TS29571_CommonData.yaml#/components/responses/400'</w:t>
      </w:r>
    </w:p>
    <w:p w:rsidR="00B343C9" w:rsidRPr="0071294D" w:rsidRDefault="00B343C9" w:rsidP="00B343C9">
      <w:pPr>
        <w:pStyle w:val="PL"/>
        <w:rPr>
          <w:noProof w:val="0"/>
        </w:rPr>
      </w:pPr>
      <w:r w:rsidRPr="0071294D">
        <w:rPr>
          <w:noProof w:val="0"/>
        </w:rPr>
        <w:lastRenderedPageBreak/>
        <w:t xml:space="preserve">        '403':</w:t>
      </w:r>
    </w:p>
    <w:p w:rsidR="00B343C9" w:rsidRPr="0071294D" w:rsidRDefault="00B343C9" w:rsidP="00B343C9">
      <w:pPr>
        <w:pStyle w:val="PL"/>
        <w:rPr>
          <w:noProof w:val="0"/>
        </w:rPr>
      </w:pPr>
      <w:r w:rsidRPr="0071294D">
        <w:rPr>
          <w:noProof w:val="0"/>
        </w:rPr>
        <w:t xml:space="preserve">          $ref: 'TS29571_CommonData.yaml#/components/responses/403'</w:t>
      </w:r>
    </w:p>
    <w:p w:rsidR="00B343C9" w:rsidRPr="0071294D" w:rsidRDefault="00B343C9" w:rsidP="00B343C9">
      <w:pPr>
        <w:pStyle w:val="PL"/>
        <w:rPr>
          <w:noProof w:val="0"/>
        </w:rPr>
      </w:pPr>
      <w:r w:rsidRPr="0071294D">
        <w:rPr>
          <w:noProof w:val="0"/>
        </w:rPr>
        <w:t xml:space="preserve">        '404':</w:t>
      </w:r>
    </w:p>
    <w:p w:rsidR="00B343C9" w:rsidRPr="0071294D" w:rsidRDefault="00B343C9" w:rsidP="00B343C9">
      <w:pPr>
        <w:pStyle w:val="PL"/>
        <w:rPr>
          <w:noProof w:val="0"/>
        </w:rPr>
      </w:pPr>
      <w:r w:rsidRPr="0071294D">
        <w:rPr>
          <w:noProof w:val="0"/>
        </w:rPr>
        <w:t xml:space="preserve">          $ref: 'TS29571_CommonData.yaml#/components/responses/404'</w:t>
      </w:r>
    </w:p>
    <w:p w:rsidR="00B343C9" w:rsidRPr="0071294D" w:rsidRDefault="00B343C9" w:rsidP="00B343C9">
      <w:pPr>
        <w:pStyle w:val="PL"/>
        <w:rPr>
          <w:noProof w:val="0"/>
        </w:rPr>
      </w:pPr>
      <w:r w:rsidRPr="0071294D">
        <w:rPr>
          <w:noProof w:val="0"/>
        </w:rPr>
        <w:t xml:space="preserve">        '500':</w:t>
      </w:r>
    </w:p>
    <w:p w:rsidR="00B343C9" w:rsidRPr="0071294D" w:rsidRDefault="00B343C9" w:rsidP="00B343C9">
      <w:pPr>
        <w:pStyle w:val="PL"/>
        <w:rPr>
          <w:noProof w:val="0"/>
        </w:rPr>
      </w:pPr>
      <w:r w:rsidRPr="0071294D">
        <w:rPr>
          <w:noProof w:val="0"/>
        </w:rPr>
        <w:t xml:space="preserve">          $ref: 'TS29571_CommonData.yaml#/components/responses/500'</w:t>
      </w:r>
    </w:p>
    <w:p w:rsidR="00B343C9" w:rsidRPr="0071294D" w:rsidRDefault="00B343C9" w:rsidP="00B343C9">
      <w:pPr>
        <w:pStyle w:val="PL"/>
        <w:rPr>
          <w:noProof w:val="0"/>
        </w:rPr>
      </w:pPr>
      <w:r w:rsidRPr="0071294D">
        <w:rPr>
          <w:noProof w:val="0"/>
        </w:rPr>
        <w:t xml:space="preserve">        '501':</w:t>
      </w:r>
    </w:p>
    <w:p w:rsidR="00B343C9" w:rsidRPr="0071294D" w:rsidRDefault="00B343C9" w:rsidP="00B343C9">
      <w:pPr>
        <w:pStyle w:val="PL"/>
        <w:rPr>
          <w:noProof w:val="0"/>
        </w:rPr>
      </w:pPr>
      <w:r w:rsidRPr="0071294D">
        <w:rPr>
          <w:noProof w:val="0"/>
        </w:rPr>
        <w:t xml:space="preserve">          $ref: 'TS29571_CommonData.yaml#/components/responses/501'</w:t>
      </w:r>
    </w:p>
    <w:p w:rsidR="00B343C9" w:rsidRPr="0071294D" w:rsidRDefault="00B343C9" w:rsidP="00B343C9">
      <w:pPr>
        <w:pStyle w:val="PL"/>
        <w:rPr>
          <w:noProof w:val="0"/>
        </w:rPr>
      </w:pPr>
      <w:r w:rsidRPr="0071294D">
        <w:rPr>
          <w:noProof w:val="0"/>
        </w:rPr>
        <w:t xml:space="preserve">        '503':</w:t>
      </w:r>
    </w:p>
    <w:p w:rsidR="00B343C9" w:rsidRPr="0071294D" w:rsidRDefault="00B343C9" w:rsidP="00B343C9">
      <w:pPr>
        <w:pStyle w:val="PL"/>
        <w:rPr>
          <w:noProof w:val="0"/>
        </w:rPr>
      </w:pPr>
      <w:r w:rsidRPr="0071294D">
        <w:rPr>
          <w:noProof w:val="0"/>
        </w:rPr>
        <w:t xml:space="preserve">          $ref: 'TS29571_CommonData.yaml#/components/responses/503'</w:t>
      </w:r>
    </w:p>
    <w:p w:rsidR="00B343C9" w:rsidRPr="0071294D" w:rsidRDefault="00B343C9" w:rsidP="00B343C9">
      <w:pPr>
        <w:pStyle w:val="PL"/>
        <w:rPr>
          <w:noProof w:val="0"/>
        </w:rPr>
      </w:pPr>
      <w:r w:rsidRPr="0071294D">
        <w:rPr>
          <w:noProof w:val="0"/>
        </w:rPr>
        <w:t xml:space="preserve">        default:</w:t>
      </w:r>
    </w:p>
    <w:p w:rsidR="00B343C9" w:rsidRPr="0071294D" w:rsidRDefault="00B343C9" w:rsidP="00B343C9">
      <w:pPr>
        <w:pStyle w:val="PL"/>
        <w:rPr>
          <w:noProof w:val="0"/>
        </w:rPr>
      </w:pPr>
      <w:r w:rsidRPr="0071294D">
        <w:rPr>
          <w:noProof w:val="0"/>
        </w:rPr>
        <w:t xml:space="preserve">          description: Unexpected error</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components:</w:t>
      </w:r>
    </w:p>
    <w:p w:rsidR="00B343C9" w:rsidRPr="0071294D" w:rsidRDefault="00B343C9" w:rsidP="00B343C9">
      <w:pPr>
        <w:pStyle w:val="PL"/>
        <w:rPr>
          <w:noProof w:val="0"/>
        </w:rPr>
      </w:pPr>
      <w:r w:rsidRPr="0071294D">
        <w:rPr>
          <w:noProof w:val="0"/>
        </w:rPr>
        <w:t xml:space="preserve">  securitySchemes:</w:t>
      </w:r>
    </w:p>
    <w:p w:rsidR="00B343C9" w:rsidRPr="0071294D" w:rsidRDefault="00B343C9" w:rsidP="00B343C9">
      <w:pPr>
        <w:pStyle w:val="PL"/>
        <w:rPr>
          <w:noProof w:val="0"/>
        </w:rPr>
      </w:pPr>
      <w:r w:rsidRPr="0071294D">
        <w:rPr>
          <w:noProof w:val="0"/>
        </w:rPr>
        <w:t xml:space="preserve">    oAuth2ClientCredentials:</w:t>
      </w:r>
    </w:p>
    <w:p w:rsidR="00B343C9" w:rsidRPr="0071294D" w:rsidRDefault="00B343C9" w:rsidP="00B343C9">
      <w:pPr>
        <w:pStyle w:val="PL"/>
        <w:rPr>
          <w:noProof w:val="0"/>
        </w:rPr>
      </w:pPr>
      <w:r w:rsidRPr="0071294D">
        <w:rPr>
          <w:noProof w:val="0"/>
        </w:rPr>
        <w:t xml:space="preserve">      type: oauth2</w:t>
      </w:r>
    </w:p>
    <w:p w:rsidR="00B343C9" w:rsidRPr="0071294D" w:rsidRDefault="00B343C9" w:rsidP="00B343C9">
      <w:pPr>
        <w:pStyle w:val="PL"/>
        <w:rPr>
          <w:noProof w:val="0"/>
        </w:rPr>
      </w:pPr>
      <w:r w:rsidRPr="0071294D">
        <w:rPr>
          <w:noProof w:val="0"/>
        </w:rPr>
        <w:t xml:space="preserve">      flows: </w:t>
      </w:r>
    </w:p>
    <w:p w:rsidR="00B343C9" w:rsidRPr="0071294D" w:rsidRDefault="00B343C9" w:rsidP="00B343C9">
      <w:pPr>
        <w:pStyle w:val="PL"/>
        <w:rPr>
          <w:noProof w:val="0"/>
        </w:rPr>
      </w:pPr>
      <w:r w:rsidRPr="0071294D">
        <w:rPr>
          <w:noProof w:val="0"/>
        </w:rPr>
        <w:t xml:space="preserve">        clientCredentials: </w:t>
      </w:r>
    </w:p>
    <w:p w:rsidR="00B343C9" w:rsidRPr="0071294D" w:rsidRDefault="00B343C9" w:rsidP="00B343C9">
      <w:pPr>
        <w:pStyle w:val="PL"/>
        <w:rPr>
          <w:noProof w:val="0"/>
        </w:rPr>
      </w:pPr>
      <w:r w:rsidRPr="0071294D">
        <w:rPr>
          <w:noProof w:val="0"/>
        </w:rPr>
        <w:t xml:space="preserve">          tokenUrl: '{nrfApiRoot}/oauth2/token'</w:t>
      </w:r>
    </w:p>
    <w:p w:rsidR="00B343C9" w:rsidRPr="0071294D" w:rsidRDefault="00B343C9" w:rsidP="00B343C9">
      <w:pPr>
        <w:pStyle w:val="PL"/>
        <w:rPr>
          <w:noProof w:val="0"/>
        </w:rPr>
      </w:pPr>
      <w:r w:rsidRPr="0071294D">
        <w:rPr>
          <w:noProof w:val="0"/>
        </w:rPr>
        <w:t xml:space="preserve">          scopes:</w:t>
      </w:r>
    </w:p>
    <w:p w:rsidR="00B343C9" w:rsidRPr="0071294D" w:rsidRDefault="00B343C9" w:rsidP="00B343C9">
      <w:pPr>
        <w:pStyle w:val="PL"/>
        <w:rPr>
          <w:noProof w:val="0"/>
        </w:rPr>
      </w:pPr>
      <w:r w:rsidRPr="0071294D">
        <w:rPr>
          <w:noProof w:val="0"/>
        </w:rPr>
        <w:t xml:space="preserve">            nhss-ueau: Access to the nhss-ueau API</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xml:space="preserve">  schemas:</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COMPLEX TYPES:</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xml:space="preserve">    AvGenerationRequest:</w:t>
      </w:r>
    </w:p>
    <w:p w:rsidR="00B343C9" w:rsidRPr="0071294D" w:rsidRDefault="00B343C9" w:rsidP="00B343C9">
      <w:pPr>
        <w:pStyle w:val="PL"/>
        <w:rPr>
          <w:noProof w:val="0"/>
        </w:rPr>
      </w:pPr>
      <w:r w:rsidRPr="0071294D">
        <w:rPr>
          <w:noProof w:val="0"/>
        </w:rPr>
        <w:t xml:space="preserve">      type: object</w:t>
      </w:r>
    </w:p>
    <w:p w:rsidR="00B343C9" w:rsidRPr="0071294D" w:rsidRDefault="00B343C9" w:rsidP="00B343C9">
      <w:pPr>
        <w:pStyle w:val="PL"/>
        <w:rPr>
          <w:noProof w:val="0"/>
        </w:rPr>
      </w:pPr>
      <w:r w:rsidRPr="0071294D">
        <w:rPr>
          <w:noProof w:val="0"/>
        </w:rPr>
        <w:t xml:space="preserve">      required:</w:t>
      </w:r>
    </w:p>
    <w:p w:rsidR="00B343C9" w:rsidRPr="0071294D" w:rsidRDefault="00B343C9" w:rsidP="00B343C9">
      <w:pPr>
        <w:pStyle w:val="PL"/>
        <w:rPr>
          <w:noProof w:val="0"/>
        </w:rPr>
      </w:pPr>
      <w:r w:rsidRPr="0071294D">
        <w:rPr>
          <w:noProof w:val="0"/>
        </w:rPr>
        <w:t xml:space="preserve">        - imsi</w:t>
      </w:r>
    </w:p>
    <w:p w:rsidR="00B343C9" w:rsidRPr="0071294D" w:rsidRDefault="00B343C9" w:rsidP="00B343C9">
      <w:pPr>
        <w:pStyle w:val="PL"/>
        <w:rPr>
          <w:noProof w:val="0"/>
        </w:rPr>
      </w:pPr>
      <w:r w:rsidRPr="0071294D">
        <w:rPr>
          <w:noProof w:val="0"/>
        </w:rPr>
        <w:t xml:space="preserve">        - authType</w:t>
      </w:r>
    </w:p>
    <w:p w:rsidR="00B343C9" w:rsidRPr="0071294D" w:rsidRDefault="00B343C9" w:rsidP="00B343C9">
      <w:pPr>
        <w:pStyle w:val="PL"/>
        <w:rPr>
          <w:noProof w:val="0"/>
        </w:rPr>
      </w:pPr>
      <w:r w:rsidRPr="0071294D">
        <w:rPr>
          <w:noProof w:val="0"/>
        </w:rPr>
        <w:t xml:space="preserve">        - servingNetworkName</w:t>
      </w:r>
    </w:p>
    <w:p w:rsidR="00B343C9" w:rsidRPr="0071294D" w:rsidRDefault="00B343C9" w:rsidP="00B343C9">
      <w:pPr>
        <w:pStyle w:val="PL"/>
        <w:rPr>
          <w:noProof w:val="0"/>
        </w:rPr>
      </w:pPr>
      <w:r w:rsidRPr="0071294D">
        <w:rPr>
          <w:noProof w:val="0"/>
        </w:rPr>
        <w:t xml:space="preserve">      properties:</w:t>
      </w:r>
    </w:p>
    <w:p w:rsidR="00B343C9" w:rsidRPr="0071294D" w:rsidRDefault="00B343C9" w:rsidP="00B343C9">
      <w:pPr>
        <w:pStyle w:val="PL"/>
        <w:rPr>
          <w:noProof w:val="0"/>
        </w:rPr>
      </w:pPr>
      <w:r w:rsidRPr="0071294D">
        <w:rPr>
          <w:noProof w:val="0"/>
        </w:rPr>
        <w:t xml:space="preserve">        imsi:</w:t>
      </w:r>
    </w:p>
    <w:p w:rsidR="00B343C9" w:rsidRPr="0071294D" w:rsidRDefault="00B343C9" w:rsidP="00B343C9">
      <w:pPr>
        <w:pStyle w:val="PL"/>
        <w:rPr>
          <w:noProof w:val="0"/>
        </w:rPr>
      </w:pPr>
      <w:r w:rsidRPr="0071294D">
        <w:rPr>
          <w:noProof w:val="0"/>
        </w:rPr>
        <w:t xml:space="preserve">          type: string</w:t>
      </w:r>
    </w:p>
    <w:p w:rsidR="00B343C9" w:rsidRPr="0071294D" w:rsidRDefault="00B343C9" w:rsidP="00B343C9">
      <w:pPr>
        <w:pStyle w:val="PL"/>
        <w:rPr>
          <w:noProof w:val="0"/>
        </w:rPr>
      </w:pPr>
      <w:r w:rsidRPr="0071294D">
        <w:rPr>
          <w:noProof w:val="0"/>
        </w:rPr>
        <w:t xml:space="preserve">          pattern: '^[0-9]{5,15}$'</w:t>
      </w:r>
    </w:p>
    <w:p w:rsidR="00B343C9" w:rsidRPr="0071294D" w:rsidRDefault="00B343C9" w:rsidP="00B343C9">
      <w:pPr>
        <w:pStyle w:val="PL"/>
        <w:rPr>
          <w:noProof w:val="0"/>
        </w:rPr>
      </w:pPr>
      <w:r w:rsidRPr="0071294D">
        <w:rPr>
          <w:noProof w:val="0"/>
        </w:rPr>
        <w:t xml:space="preserve">        authType:</w:t>
      </w:r>
    </w:p>
    <w:p w:rsidR="00B343C9" w:rsidRPr="0071294D" w:rsidRDefault="00B343C9" w:rsidP="00B343C9">
      <w:pPr>
        <w:pStyle w:val="PL"/>
        <w:rPr>
          <w:noProof w:val="0"/>
        </w:rPr>
      </w:pPr>
      <w:r w:rsidRPr="0071294D">
        <w:rPr>
          <w:noProof w:val="0"/>
        </w:rPr>
        <w:t xml:space="preserve">          $ref: 'TS29503_Nudm_UEAU.yaml#/components/schemas/AuthType'</w:t>
      </w:r>
    </w:p>
    <w:p w:rsidR="00B343C9" w:rsidRPr="0071294D" w:rsidRDefault="00B343C9" w:rsidP="00B343C9">
      <w:pPr>
        <w:pStyle w:val="PL"/>
        <w:rPr>
          <w:noProof w:val="0"/>
        </w:rPr>
      </w:pPr>
      <w:r w:rsidRPr="0071294D">
        <w:rPr>
          <w:noProof w:val="0"/>
        </w:rPr>
        <w:t xml:space="preserve">        servingNetworkName:</w:t>
      </w:r>
    </w:p>
    <w:p w:rsidR="00B343C9" w:rsidRPr="0071294D" w:rsidRDefault="00B343C9" w:rsidP="00B343C9">
      <w:pPr>
        <w:pStyle w:val="PL"/>
        <w:rPr>
          <w:noProof w:val="0"/>
        </w:rPr>
      </w:pPr>
      <w:r w:rsidRPr="0071294D">
        <w:rPr>
          <w:noProof w:val="0"/>
        </w:rPr>
        <w:t xml:space="preserve">          $ref: 'TS29503_Nudm_UEAU.yaml#/components/schemas/ServingNetworkName'</w:t>
      </w:r>
    </w:p>
    <w:p w:rsidR="00B343C9" w:rsidRPr="0071294D" w:rsidRDefault="00B343C9" w:rsidP="00B343C9">
      <w:pPr>
        <w:pStyle w:val="PL"/>
        <w:rPr>
          <w:noProof w:val="0"/>
        </w:rPr>
      </w:pPr>
      <w:r w:rsidRPr="0071294D">
        <w:rPr>
          <w:noProof w:val="0"/>
        </w:rPr>
        <w:t xml:space="preserve">        resynchronizationInfo:</w:t>
      </w:r>
    </w:p>
    <w:p w:rsidR="00B343C9" w:rsidRPr="0071294D" w:rsidRDefault="00B343C9" w:rsidP="00B343C9">
      <w:pPr>
        <w:pStyle w:val="PL"/>
        <w:rPr>
          <w:noProof w:val="0"/>
        </w:rPr>
      </w:pPr>
      <w:r w:rsidRPr="0071294D">
        <w:rPr>
          <w:noProof w:val="0"/>
        </w:rPr>
        <w:t xml:space="preserve">          $ref: 'TS29503_Nudm_UEAU.yaml#/components/schemas/ResynchronizationInfo'</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xml:space="preserve">    AvGenerationResponse:</w:t>
      </w:r>
    </w:p>
    <w:p w:rsidR="00B343C9" w:rsidRPr="0071294D" w:rsidRDefault="00B343C9" w:rsidP="00B343C9">
      <w:pPr>
        <w:pStyle w:val="PL"/>
        <w:rPr>
          <w:noProof w:val="0"/>
        </w:rPr>
      </w:pPr>
      <w:r w:rsidRPr="0071294D">
        <w:rPr>
          <w:noProof w:val="0"/>
        </w:rPr>
        <w:t xml:space="preserve">      type: object</w:t>
      </w:r>
    </w:p>
    <w:p w:rsidR="00B343C9" w:rsidRPr="0071294D" w:rsidRDefault="00B343C9" w:rsidP="00B343C9">
      <w:pPr>
        <w:pStyle w:val="PL"/>
        <w:rPr>
          <w:noProof w:val="0"/>
        </w:rPr>
      </w:pPr>
      <w:r w:rsidRPr="0071294D">
        <w:rPr>
          <w:noProof w:val="0"/>
        </w:rPr>
        <w:t xml:space="preserve">      oneOf:</w:t>
      </w:r>
    </w:p>
    <w:p w:rsidR="00B343C9" w:rsidRPr="0071294D" w:rsidRDefault="00B343C9" w:rsidP="00B343C9">
      <w:pPr>
        <w:pStyle w:val="PL"/>
        <w:rPr>
          <w:noProof w:val="0"/>
        </w:rPr>
      </w:pPr>
      <w:r w:rsidRPr="0071294D">
        <w:rPr>
          <w:noProof w:val="0"/>
        </w:rPr>
        <w:t xml:space="preserve">        - required:</w:t>
      </w:r>
    </w:p>
    <w:p w:rsidR="00B343C9" w:rsidRPr="0071294D" w:rsidRDefault="00B343C9" w:rsidP="00B343C9">
      <w:pPr>
        <w:pStyle w:val="PL"/>
        <w:rPr>
          <w:noProof w:val="0"/>
        </w:rPr>
      </w:pPr>
      <w:r w:rsidRPr="0071294D">
        <w:rPr>
          <w:noProof w:val="0"/>
        </w:rPr>
        <w:t xml:space="preserve">          - avEapAkaPrime</w:t>
      </w:r>
    </w:p>
    <w:p w:rsidR="00B343C9" w:rsidRPr="0071294D" w:rsidRDefault="00B343C9" w:rsidP="00B343C9">
      <w:pPr>
        <w:pStyle w:val="PL"/>
        <w:rPr>
          <w:noProof w:val="0"/>
        </w:rPr>
      </w:pPr>
      <w:r w:rsidRPr="0071294D">
        <w:rPr>
          <w:noProof w:val="0"/>
        </w:rPr>
        <w:t xml:space="preserve">        - required:</w:t>
      </w:r>
    </w:p>
    <w:p w:rsidR="00B343C9" w:rsidRPr="0071294D" w:rsidRDefault="00B343C9" w:rsidP="00B343C9">
      <w:pPr>
        <w:pStyle w:val="PL"/>
        <w:rPr>
          <w:noProof w:val="0"/>
        </w:rPr>
      </w:pPr>
      <w:r w:rsidRPr="0071294D">
        <w:rPr>
          <w:noProof w:val="0"/>
        </w:rPr>
        <w:t xml:space="preserve">          - av5GHeAka</w:t>
      </w:r>
    </w:p>
    <w:p w:rsidR="00B343C9" w:rsidRPr="0071294D" w:rsidRDefault="00B343C9" w:rsidP="00B343C9">
      <w:pPr>
        <w:pStyle w:val="PL"/>
        <w:rPr>
          <w:noProof w:val="0"/>
        </w:rPr>
      </w:pPr>
      <w:r w:rsidRPr="0071294D">
        <w:rPr>
          <w:noProof w:val="0"/>
        </w:rPr>
        <w:t xml:space="preserve">      properties:</w:t>
      </w:r>
    </w:p>
    <w:p w:rsidR="00B343C9" w:rsidRPr="0071294D" w:rsidRDefault="00B343C9" w:rsidP="00B343C9">
      <w:pPr>
        <w:pStyle w:val="PL"/>
        <w:rPr>
          <w:noProof w:val="0"/>
        </w:rPr>
      </w:pPr>
      <w:r w:rsidRPr="0071294D">
        <w:rPr>
          <w:noProof w:val="0"/>
        </w:rPr>
        <w:t xml:space="preserve">        avEapAkaPrime:</w:t>
      </w:r>
    </w:p>
    <w:p w:rsidR="00B343C9" w:rsidRPr="0071294D" w:rsidRDefault="00B343C9" w:rsidP="00B343C9">
      <w:pPr>
        <w:pStyle w:val="PL"/>
        <w:rPr>
          <w:noProof w:val="0"/>
        </w:rPr>
      </w:pPr>
      <w:r w:rsidRPr="0071294D">
        <w:rPr>
          <w:noProof w:val="0"/>
        </w:rPr>
        <w:t xml:space="preserve">          $ref: 'TS29503_Nudm_UEAU.yaml#/components/schemas/AvEapAkaPrime'</w:t>
      </w:r>
    </w:p>
    <w:p w:rsidR="00B343C9" w:rsidRPr="0071294D" w:rsidRDefault="00B343C9" w:rsidP="00B343C9">
      <w:pPr>
        <w:pStyle w:val="PL"/>
        <w:rPr>
          <w:noProof w:val="0"/>
        </w:rPr>
      </w:pPr>
      <w:r w:rsidRPr="0071294D">
        <w:rPr>
          <w:noProof w:val="0"/>
        </w:rPr>
        <w:t xml:space="preserve">        av5GHeAka:</w:t>
      </w:r>
    </w:p>
    <w:p w:rsidR="00B343C9" w:rsidRPr="0071294D" w:rsidRDefault="00B343C9" w:rsidP="00B343C9">
      <w:pPr>
        <w:pStyle w:val="PL"/>
        <w:rPr>
          <w:noProof w:val="0"/>
        </w:rPr>
      </w:pPr>
      <w:r w:rsidRPr="0071294D">
        <w:rPr>
          <w:noProof w:val="0"/>
        </w:rPr>
        <w:t xml:space="preserve">          $ref: 'TS29503_Nudm_UEAU.yaml#/components/schemas/Av5GHeAka'</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SIMPLE TYPES:</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ENUMS:</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Heading1"/>
      </w:pPr>
      <w:bookmarkStart w:id="1318" w:name="_Toc21951072"/>
      <w:r w:rsidRPr="0071294D">
        <w:t>A.3</w:t>
      </w:r>
      <w:r w:rsidRPr="0071294D">
        <w:tab/>
      </w:r>
      <w:del w:id="1319" w:author="C4-194346" w:date="2019-10-14T13:04:00Z">
        <w:r w:rsidRPr="0071294D" w:rsidDel="00603B15">
          <w:delText>&lt;Service 2&gt;</w:delText>
        </w:r>
      </w:del>
      <w:ins w:id="1320" w:author="C4-194346" w:date="2019-10-14T13:04:00Z">
        <w:r w:rsidR="00603B15">
          <w:t>Nhss_</w:t>
        </w:r>
        <w:r w:rsidR="00603B15" w:rsidRPr="000B71E3">
          <w:t>SubscriberDataManagement</w:t>
        </w:r>
      </w:ins>
      <w:r w:rsidRPr="0071294D">
        <w:t xml:space="preserve"> API</w:t>
      </w:r>
      <w:bookmarkEnd w:id="1318"/>
    </w:p>
    <w:p w:rsidR="00B343C9" w:rsidRPr="0071294D" w:rsidDel="00603B15" w:rsidRDefault="00B343C9" w:rsidP="00B343C9">
      <w:pPr>
        <w:pStyle w:val="Guidance"/>
        <w:rPr>
          <w:del w:id="1321" w:author="C4-194346" w:date="2019-10-14T13:03:00Z"/>
        </w:rPr>
      </w:pPr>
      <w:del w:id="1322" w:author="C4-194346" w:date="2019-10-14T13:03:00Z">
        <w:r w:rsidRPr="0071294D" w:rsidDel="00603B15">
          <w:delText>And so on if there are more than two services supported by the NF.</w:delText>
        </w:r>
      </w:del>
    </w:p>
    <w:p w:rsidR="00603B15" w:rsidRDefault="00603B15" w:rsidP="00603B15">
      <w:pPr>
        <w:pStyle w:val="PL"/>
        <w:rPr>
          <w:ins w:id="1323" w:author="C4-194346" w:date="2019-10-14T13:05:00Z"/>
        </w:rPr>
      </w:pPr>
      <w:ins w:id="1324" w:author="C4-194346" w:date="2019-10-14T13:03:00Z">
        <w:r w:rsidRPr="00D317EF">
          <w:t>openapi: 3.0.0</w:t>
        </w:r>
      </w:ins>
    </w:p>
    <w:p w:rsidR="00603B15" w:rsidRPr="00D317EF" w:rsidRDefault="00603B15" w:rsidP="00603B15">
      <w:pPr>
        <w:pStyle w:val="PL"/>
        <w:rPr>
          <w:ins w:id="1325" w:author="C4-194346" w:date="2019-10-14T13:03:00Z"/>
        </w:rPr>
      </w:pPr>
    </w:p>
    <w:p w:rsidR="00603B15" w:rsidRPr="00D317EF" w:rsidRDefault="00603B15" w:rsidP="00603B15">
      <w:pPr>
        <w:pStyle w:val="PL"/>
        <w:rPr>
          <w:ins w:id="1326" w:author="C4-194346" w:date="2019-10-14T13:03:00Z"/>
        </w:rPr>
      </w:pPr>
      <w:ins w:id="1327" w:author="C4-194346" w:date="2019-10-14T13:03:00Z">
        <w:r w:rsidRPr="00D317EF">
          <w:t>info:</w:t>
        </w:r>
      </w:ins>
    </w:p>
    <w:p w:rsidR="00603B15" w:rsidRPr="00D317EF" w:rsidRDefault="00603B15" w:rsidP="00603B15">
      <w:pPr>
        <w:pStyle w:val="PL"/>
        <w:rPr>
          <w:ins w:id="1328" w:author="C4-194346" w:date="2019-10-14T13:03:00Z"/>
        </w:rPr>
      </w:pPr>
      <w:ins w:id="1329" w:author="C4-194346" w:date="2019-10-14T13:03:00Z">
        <w:r w:rsidRPr="00D317EF">
          <w:t xml:space="preserve">  version: '1.0.0.alpha-1'</w:t>
        </w:r>
      </w:ins>
    </w:p>
    <w:p w:rsidR="00603B15" w:rsidRPr="00D317EF" w:rsidRDefault="00603B15" w:rsidP="00603B15">
      <w:pPr>
        <w:pStyle w:val="PL"/>
        <w:rPr>
          <w:ins w:id="1330" w:author="C4-194346" w:date="2019-10-14T13:03:00Z"/>
        </w:rPr>
      </w:pPr>
      <w:ins w:id="1331" w:author="C4-194346" w:date="2019-10-14T13:03:00Z">
        <w:r w:rsidRPr="00D317EF">
          <w:t xml:space="preserve">  title: 'Nhss</w:t>
        </w:r>
        <w:r>
          <w:t>_SDM</w:t>
        </w:r>
        <w:r w:rsidRPr="00D317EF">
          <w:t>'</w:t>
        </w:r>
      </w:ins>
    </w:p>
    <w:p w:rsidR="00603B15" w:rsidRPr="00D317EF" w:rsidRDefault="00603B15" w:rsidP="00603B15">
      <w:pPr>
        <w:pStyle w:val="PL"/>
        <w:rPr>
          <w:ins w:id="1332" w:author="C4-194346" w:date="2019-10-14T13:03:00Z"/>
        </w:rPr>
      </w:pPr>
      <w:ins w:id="1333" w:author="C4-194346" w:date="2019-10-14T13:03:00Z">
        <w:r w:rsidRPr="00D317EF">
          <w:t xml:space="preserve">  description: |</w:t>
        </w:r>
      </w:ins>
    </w:p>
    <w:p w:rsidR="00603B15" w:rsidRPr="00D317EF" w:rsidRDefault="00603B15" w:rsidP="00603B15">
      <w:pPr>
        <w:pStyle w:val="PL"/>
        <w:rPr>
          <w:ins w:id="1334" w:author="C4-194346" w:date="2019-10-14T13:03:00Z"/>
        </w:rPr>
      </w:pPr>
      <w:ins w:id="1335" w:author="C4-194346" w:date="2019-10-14T13:03:00Z">
        <w:r w:rsidRPr="00D317EF">
          <w:t xml:space="preserve">    HSS </w:t>
        </w:r>
        <w:r>
          <w:t>Subscriber Data Management</w:t>
        </w:r>
        <w:r w:rsidRPr="00D317EF">
          <w:t>.</w:t>
        </w:r>
      </w:ins>
    </w:p>
    <w:p w:rsidR="00603B15" w:rsidRPr="00D317EF" w:rsidRDefault="00603B15" w:rsidP="00603B15">
      <w:pPr>
        <w:pStyle w:val="PL"/>
        <w:rPr>
          <w:ins w:id="1336" w:author="C4-194346" w:date="2019-10-14T13:03:00Z"/>
        </w:rPr>
      </w:pPr>
      <w:ins w:id="1337" w:author="C4-194346" w:date="2019-10-14T13:03:00Z">
        <w:r w:rsidRPr="00D317EF">
          <w:lastRenderedPageBreak/>
          <w:t xml:space="preserve">    © 2019, 3GPP Organizational Partners (ARIB, ATIS, CCSA, ETSI, TSDSI, TTA, TTC).</w:t>
        </w:r>
      </w:ins>
    </w:p>
    <w:p w:rsidR="00603B15" w:rsidRPr="00D317EF" w:rsidRDefault="00603B15" w:rsidP="00603B15">
      <w:pPr>
        <w:pStyle w:val="PL"/>
        <w:rPr>
          <w:ins w:id="1338" w:author="C4-194346" w:date="2019-10-14T13:03:00Z"/>
        </w:rPr>
      </w:pPr>
      <w:ins w:id="1339" w:author="C4-194346" w:date="2019-10-14T13:03:00Z">
        <w:r w:rsidRPr="00D317EF">
          <w:t xml:space="preserve">    All rights reserved.</w:t>
        </w:r>
      </w:ins>
    </w:p>
    <w:p w:rsidR="00603B15" w:rsidRPr="00D317EF" w:rsidRDefault="00603B15" w:rsidP="00603B15">
      <w:pPr>
        <w:pStyle w:val="PL"/>
        <w:rPr>
          <w:ins w:id="1340" w:author="C4-194346" w:date="2019-10-14T13:03:00Z"/>
        </w:rPr>
      </w:pPr>
    </w:p>
    <w:p w:rsidR="00603B15" w:rsidRPr="00D317EF" w:rsidRDefault="00603B15" w:rsidP="00603B15">
      <w:pPr>
        <w:pStyle w:val="PL"/>
        <w:rPr>
          <w:ins w:id="1341" w:author="C4-194346" w:date="2019-10-14T13:03:00Z"/>
        </w:rPr>
      </w:pPr>
      <w:ins w:id="1342" w:author="C4-194346" w:date="2019-10-14T13:03:00Z">
        <w:r w:rsidRPr="00D317EF">
          <w:t>externalDocs:</w:t>
        </w:r>
      </w:ins>
    </w:p>
    <w:p w:rsidR="00603B15" w:rsidRPr="00D317EF" w:rsidRDefault="00603B15" w:rsidP="00603B15">
      <w:pPr>
        <w:pStyle w:val="PL"/>
        <w:rPr>
          <w:ins w:id="1343" w:author="C4-194346" w:date="2019-10-14T13:03:00Z"/>
        </w:rPr>
      </w:pPr>
      <w:ins w:id="1344" w:author="C4-194346" w:date="2019-10-14T13:03:00Z">
        <w:r w:rsidRPr="00D317EF">
          <w:t xml:space="preserve">  description: 3GPP TS 29.563 Home Subscriber Server (HSS)Services For Interworking With UDM, version 0.</w:t>
        </w:r>
        <w:r>
          <w:t>3</w:t>
        </w:r>
        <w:r w:rsidRPr="00D317EF">
          <w:t>.0</w:t>
        </w:r>
      </w:ins>
    </w:p>
    <w:p w:rsidR="00603B15" w:rsidRPr="00D317EF" w:rsidRDefault="00603B15" w:rsidP="00603B15">
      <w:pPr>
        <w:pStyle w:val="PL"/>
        <w:rPr>
          <w:ins w:id="1345" w:author="C4-194346" w:date="2019-10-14T13:03:00Z"/>
        </w:rPr>
      </w:pPr>
      <w:ins w:id="1346" w:author="C4-194346" w:date="2019-10-14T13:03:00Z">
        <w:r w:rsidRPr="00D317EF">
          <w:t xml:space="preserve">  url: 'http://www.3gpp.org/ftp/Specs/archive/29_series/29.563/'</w:t>
        </w:r>
      </w:ins>
    </w:p>
    <w:p w:rsidR="00603B15" w:rsidRPr="00D317EF" w:rsidRDefault="00603B15" w:rsidP="00603B15">
      <w:pPr>
        <w:pStyle w:val="PL"/>
        <w:rPr>
          <w:ins w:id="1347" w:author="C4-194346" w:date="2019-10-14T13:03:00Z"/>
        </w:rPr>
      </w:pPr>
    </w:p>
    <w:p w:rsidR="00603B15" w:rsidRPr="00D317EF" w:rsidRDefault="00603B15" w:rsidP="00603B15">
      <w:pPr>
        <w:pStyle w:val="PL"/>
        <w:rPr>
          <w:ins w:id="1348" w:author="C4-194346" w:date="2019-10-14T13:03:00Z"/>
        </w:rPr>
      </w:pPr>
      <w:ins w:id="1349" w:author="C4-194346" w:date="2019-10-14T13:03:00Z">
        <w:r w:rsidRPr="00D317EF">
          <w:t>servers:</w:t>
        </w:r>
      </w:ins>
    </w:p>
    <w:p w:rsidR="00603B15" w:rsidRPr="00D317EF" w:rsidRDefault="00603B15" w:rsidP="00603B15">
      <w:pPr>
        <w:pStyle w:val="PL"/>
        <w:rPr>
          <w:ins w:id="1350" w:author="C4-194346" w:date="2019-10-14T13:03:00Z"/>
        </w:rPr>
      </w:pPr>
      <w:ins w:id="1351" w:author="C4-194346" w:date="2019-10-14T13:03:00Z">
        <w:r w:rsidRPr="00D317EF">
          <w:t xml:space="preserve">  - url: '{apiRoot}/nhss-sdm/v1'</w:t>
        </w:r>
      </w:ins>
    </w:p>
    <w:p w:rsidR="00603B15" w:rsidRPr="00D317EF" w:rsidRDefault="00603B15" w:rsidP="00603B15">
      <w:pPr>
        <w:pStyle w:val="PL"/>
        <w:rPr>
          <w:ins w:id="1352" w:author="C4-194346" w:date="2019-10-14T13:03:00Z"/>
        </w:rPr>
      </w:pPr>
      <w:ins w:id="1353" w:author="C4-194346" w:date="2019-10-14T13:03:00Z">
        <w:r w:rsidRPr="00D317EF">
          <w:t xml:space="preserve">    variables:</w:t>
        </w:r>
      </w:ins>
    </w:p>
    <w:p w:rsidR="00603B15" w:rsidRPr="00D317EF" w:rsidRDefault="00603B15" w:rsidP="00603B15">
      <w:pPr>
        <w:pStyle w:val="PL"/>
        <w:rPr>
          <w:ins w:id="1354" w:author="C4-194346" w:date="2019-10-14T13:03:00Z"/>
        </w:rPr>
      </w:pPr>
      <w:ins w:id="1355" w:author="C4-194346" w:date="2019-10-14T13:03:00Z">
        <w:r w:rsidRPr="00D317EF">
          <w:t xml:space="preserve">      apiRoot:</w:t>
        </w:r>
      </w:ins>
    </w:p>
    <w:p w:rsidR="00603B15" w:rsidRPr="00D317EF" w:rsidRDefault="00603B15" w:rsidP="00603B15">
      <w:pPr>
        <w:pStyle w:val="PL"/>
        <w:rPr>
          <w:ins w:id="1356" w:author="C4-194346" w:date="2019-10-14T13:03:00Z"/>
        </w:rPr>
      </w:pPr>
      <w:ins w:id="1357" w:author="C4-194346" w:date="2019-10-14T13:03:00Z">
        <w:r w:rsidRPr="00D317EF">
          <w:t xml:space="preserve">        default: https://example.com</w:t>
        </w:r>
      </w:ins>
    </w:p>
    <w:p w:rsidR="00603B15" w:rsidRPr="00D317EF" w:rsidRDefault="00603B15" w:rsidP="00603B15">
      <w:pPr>
        <w:pStyle w:val="PL"/>
        <w:rPr>
          <w:ins w:id="1358" w:author="C4-194346" w:date="2019-10-14T13:03:00Z"/>
        </w:rPr>
      </w:pPr>
      <w:ins w:id="1359" w:author="C4-194346" w:date="2019-10-14T13:03:00Z">
        <w:r w:rsidRPr="00D317EF">
          <w:t xml:space="preserve">        description: apiRoot as defined in clause 4.4 of 3GPP TS 29.501.</w:t>
        </w:r>
      </w:ins>
    </w:p>
    <w:p w:rsidR="00603B15" w:rsidRPr="00D317EF" w:rsidRDefault="00603B15" w:rsidP="00603B15">
      <w:pPr>
        <w:pStyle w:val="PL"/>
        <w:rPr>
          <w:ins w:id="1360" w:author="C4-194346" w:date="2019-10-14T13:03:00Z"/>
        </w:rPr>
      </w:pPr>
    </w:p>
    <w:p w:rsidR="00603B15" w:rsidRPr="00D317EF" w:rsidRDefault="00603B15" w:rsidP="00603B15">
      <w:pPr>
        <w:pStyle w:val="PL"/>
        <w:rPr>
          <w:ins w:id="1361" w:author="C4-194346" w:date="2019-10-14T13:03:00Z"/>
        </w:rPr>
      </w:pPr>
      <w:ins w:id="1362" w:author="C4-194346" w:date="2019-10-14T13:03:00Z">
        <w:r w:rsidRPr="00D317EF">
          <w:t>security:</w:t>
        </w:r>
      </w:ins>
    </w:p>
    <w:p w:rsidR="00603B15" w:rsidRPr="00D317EF" w:rsidRDefault="00603B15" w:rsidP="00603B15">
      <w:pPr>
        <w:pStyle w:val="PL"/>
        <w:rPr>
          <w:ins w:id="1363" w:author="C4-194346" w:date="2019-10-14T13:03:00Z"/>
        </w:rPr>
      </w:pPr>
      <w:ins w:id="1364" w:author="C4-194346" w:date="2019-10-14T13:03:00Z">
        <w:r w:rsidRPr="00D317EF">
          <w:t xml:space="preserve">  - oAuth2ClientCredentials:</w:t>
        </w:r>
      </w:ins>
    </w:p>
    <w:p w:rsidR="00603B15" w:rsidRPr="00D317EF" w:rsidRDefault="00603B15" w:rsidP="00603B15">
      <w:pPr>
        <w:pStyle w:val="PL"/>
        <w:rPr>
          <w:ins w:id="1365" w:author="C4-194346" w:date="2019-10-14T13:03:00Z"/>
        </w:rPr>
      </w:pPr>
      <w:ins w:id="1366" w:author="C4-194346" w:date="2019-10-14T13:03:00Z">
        <w:r w:rsidRPr="00D317EF">
          <w:t xml:space="preserve">    - nhss-sdm</w:t>
        </w:r>
      </w:ins>
    </w:p>
    <w:p w:rsidR="00603B15" w:rsidRPr="00D317EF" w:rsidRDefault="00603B15" w:rsidP="00603B15">
      <w:pPr>
        <w:pStyle w:val="PL"/>
        <w:rPr>
          <w:ins w:id="1367" w:author="C4-194346" w:date="2019-10-14T13:03:00Z"/>
        </w:rPr>
      </w:pPr>
      <w:ins w:id="1368" w:author="C4-194346" w:date="2019-10-14T13:03:00Z">
        <w:r w:rsidRPr="00D317EF">
          <w:t xml:space="preserve">  - {}</w:t>
        </w:r>
      </w:ins>
    </w:p>
    <w:p w:rsidR="00603B15" w:rsidRPr="00D317EF" w:rsidRDefault="00603B15" w:rsidP="00603B15">
      <w:pPr>
        <w:pStyle w:val="PL"/>
        <w:rPr>
          <w:ins w:id="1369" w:author="C4-194346" w:date="2019-10-14T13:03:00Z"/>
        </w:rPr>
      </w:pPr>
    </w:p>
    <w:p w:rsidR="00603B15" w:rsidRPr="00D317EF" w:rsidRDefault="00603B15" w:rsidP="00603B15">
      <w:pPr>
        <w:pStyle w:val="PL"/>
        <w:rPr>
          <w:ins w:id="1370" w:author="C4-194346" w:date="2019-10-14T13:03:00Z"/>
        </w:rPr>
      </w:pPr>
      <w:ins w:id="1371" w:author="C4-194346" w:date="2019-10-14T13:03:00Z">
        <w:r w:rsidRPr="00D317EF">
          <w:t>paths:</w:t>
        </w:r>
      </w:ins>
    </w:p>
    <w:p w:rsidR="00603B15" w:rsidRPr="00D317EF" w:rsidRDefault="00603B15" w:rsidP="00603B15">
      <w:pPr>
        <w:pStyle w:val="PL"/>
        <w:rPr>
          <w:ins w:id="1372" w:author="C4-194346" w:date="2019-10-14T13:03:00Z"/>
        </w:rPr>
      </w:pPr>
      <w:ins w:id="1373" w:author="C4-194346" w:date="2019-10-14T13:03:00Z">
        <w:r w:rsidRPr="00D317EF">
          <w:t xml:space="preserve">  /{ueId}/ue-context-in-pgw-data:</w:t>
        </w:r>
      </w:ins>
    </w:p>
    <w:p w:rsidR="00603B15" w:rsidRPr="00D317EF" w:rsidRDefault="00603B15" w:rsidP="00603B15">
      <w:pPr>
        <w:pStyle w:val="PL"/>
        <w:rPr>
          <w:ins w:id="1374" w:author="C4-194346" w:date="2019-10-14T13:03:00Z"/>
        </w:rPr>
      </w:pPr>
      <w:ins w:id="1375" w:author="C4-194346" w:date="2019-10-14T13:03:00Z">
        <w:r w:rsidRPr="00D317EF">
          <w:t xml:space="preserve">    get:</w:t>
        </w:r>
      </w:ins>
    </w:p>
    <w:p w:rsidR="00603B15" w:rsidRPr="00D317EF" w:rsidRDefault="00603B15" w:rsidP="00603B15">
      <w:pPr>
        <w:pStyle w:val="PL"/>
        <w:rPr>
          <w:ins w:id="1376" w:author="C4-194346" w:date="2019-10-14T13:03:00Z"/>
        </w:rPr>
      </w:pPr>
      <w:ins w:id="1377" w:author="C4-194346" w:date="2019-10-14T13:03:00Z">
        <w:r w:rsidRPr="00D317EF">
          <w:t xml:space="preserve">      summary: </w:t>
        </w:r>
        <w:r>
          <w:t>R</w:t>
        </w:r>
        <w:r w:rsidRPr="00D317EF">
          <w:t xml:space="preserve">etrieve </w:t>
        </w:r>
        <w:r>
          <w:t>the</w:t>
        </w:r>
        <w:r w:rsidRPr="00D317EF">
          <w:t xml:space="preserve"> UE Context In PGW</w:t>
        </w:r>
      </w:ins>
    </w:p>
    <w:p w:rsidR="00603B15" w:rsidRPr="00D317EF" w:rsidRDefault="00603B15" w:rsidP="00603B15">
      <w:pPr>
        <w:pStyle w:val="PL"/>
        <w:rPr>
          <w:ins w:id="1378" w:author="C4-194346" w:date="2019-10-14T13:03:00Z"/>
        </w:rPr>
      </w:pPr>
      <w:ins w:id="1379" w:author="C4-194346" w:date="2019-10-14T13:03:00Z">
        <w:r w:rsidRPr="00D317EF">
          <w:t xml:space="preserve">      operationId: GetUeCtxInPgwData</w:t>
        </w:r>
      </w:ins>
    </w:p>
    <w:p w:rsidR="00603B15" w:rsidRPr="00D317EF" w:rsidRDefault="00603B15" w:rsidP="00603B15">
      <w:pPr>
        <w:pStyle w:val="PL"/>
        <w:rPr>
          <w:ins w:id="1380" w:author="C4-194346" w:date="2019-10-14T13:03:00Z"/>
        </w:rPr>
      </w:pPr>
      <w:ins w:id="1381" w:author="C4-194346" w:date="2019-10-14T13:03:00Z">
        <w:r w:rsidRPr="00D317EF">
          <w:t xml:space="preserve">      tags:</w:t>
        </w:r>
      </w:ins>
    </w:p>
    <w:p w:rsidR="00603B15" w:rsidRPr="00D317EF" w:rsidRDefault="00603B15" w:rsidP="00603B15">
      <w:pPr>
        <w:pStyle w:val="PL"/>
        <w:rPr>
          <w:ins w:id="1382" w:author="C4-194346" w:date="2019-10-14T13:03:00Z"/>
        </w:rPr>
      </w:pPr>
      <w:ins w:id="1383" w:author="C4-194346" w:date="2019-10-14T13:03:00Z">
        <w:r w:rsidRPr="00D317EF">
          <w:t xml:space="preserve">        - UE Context In PGW Data Retrieval</w:t>
        </w:r>
      </w:ins>
    </w:p>
    <w:p w:rsidR="00603B15" w:rsidRPr="00D317EF" w:rsidRDefault="00603B15" w:rsidP="00603B15">
      <w:pPr>
        <w:pStyle w:val="PL"/>
        <w:rPr>
          <w:ins w:id="1384" w:author="C4-194346" w:date="2019-10-14T13:03:00Z"/>
        </w:rPr>
      </w:pPr>
      <w:ins w:id="1385" w:author="C4-194346" w:date="2019-10-14T13:03:00Z">
        <w:r w:rsidRPr="00D317EF">
          <w:t xml:space="preserve">      parameters:</w:t>
        </w:r>
      </w:ins>
    </w:p>
    <w:p w:rsidR="00603B15" w:rsidRPr="00D317EF" w:rsidRDefault="00603B15" w:rsidP="00603B15">
      <w:pPr>
        <w:pStyle w:val="PL"/>
        <w:rPr>
          <w:ins w:id="1386" w:author="C4-194346" w:date="2019-10-14T13:03:00Z"/>
        </w:rPr>
      </w:pPr>
      <w:ins w:id="1387" w:author="C4-194346" w:date="2019-10-14T13:03:00Z">
        <w:r w:rsidRPr="00D317EF">
          <w:t xml:space="preserve">        - name: ueId</w:t>
        </w:r>
      </w:ins>
    </w:p>
    <w:p w:rsidR="00603B15" w:rsidRPr="00D317EF" w:rsidRDefault="00603B15" w:rsidP="00603B15">
      <w:pPr>
        <w:pStyle w:val="PL"/>
        <w:rPr>
          <w:ins w:id="1388" w:author="C4-194346" w:date="2019-10-14T13:03:00Z"/>
        </w:rPr>
      </w:pPr>
      <w:ins w:id="1389" w:author="C4-194346" w:date="2019-10-14T13:03:00Z">
        <w:r w:rsidRPr="00D317EF">
          <w:t xml:space="preserve">          in: path</w:t>
        </w:r>
      </w:ins>
    </w:p>
    <w:p w:rsidR="00603B15" w:rsidRPr="00D317EF" w:rsidRDefault="00603B15" w:rsidP="00603B15">
      <w:pPr>
        <w:pStyle w:val="PL"/>
        <w:rPr>
          <w:ins w:id="1390" w:author="C4-194346" w:date="2019-10-14T13:03:00Z"/>
        </w:rPr>
      </w:pPr>
      <w:ins w:id="1391" w:author="C4-194346" w:date="2019-10-14T13:03:00Z">
        <w:r w:rsidRPr="00D317EF">
          <w:t xml:space="preserve">          description: Identifier of the UE</w:t>
        </w:r>
      </w:ins>
    </w:p>
    <w:p w:rsidR="00603B15" w:rsidRPr="00D317EF" w:rsidRDefault="00603B15" w:rsidP="00603B15">
      <w:pPr>
        <w:pStyle w:val="PL"/>
        <w:rPr>
          <w:ins w:id="1392" w:author="C4-194346" w:date="2019-10-14T13:03:00Z"/>
        </w:rPr>
      </w:pPr>
      <w:ins w:id="1393" w:author="C4-194346" w:date="2019-10-14T13:03:00Z">
        <w:r w:rsidRPr="00D317EF">
          <w:t xml:space="preserve">          required: true</w:t>
        </w:r>
      </w:ins>
    </w:p>
    <w:p w:rsidR="00603B15" w:rsidRPr="00D317EF" w:rsidRDefault="00603B15" w:rsidP="00603B15">
      <w:pPr>
        <w:pStyle w:val="PL"/>
        <w:rPr>
          <w:ins w:id="1394" w:author="C4-194346" w:date="2019-10-14T13:03:00Z"/>
        </w:rPr>
      </w:pPr>
      <w:ins w:id="1395" w:author="C4-194346" w:date="2019-10-14T13:03:00Z">
        <w:r w:rsidRPr="00D317EF">
          <w:t xml:space="preserve">          schema:</w:t>
        </w:r>
      </w:ins>
    </w:p>
    <w:p w:rsidR="00603B15" w:rsidRPr="00D317EF" w:rsidRDefault="00603B15" w:rsidP="00603B15">
      <w:pPr>
        <w:pStyle w:val="PL"/>
        <w:rPr>
          <w:ins w:id="1396" w:author="C4-194346" w:date="2019-10-14T13:03:00Z"/>
        </w:rPr>
      </w:pPr>
      <w:ins w:id="1397" w:author="C4-194346" w:date="2019-10-14T13:03:00Z">
        <w:r w:rsidRPr="00D317EF">
          <w:t xml:space="preserve">            type: string</w:t>
        </w:r>
      </w:ins>
    </w:p>
    <w:p w:rsidR="00603B15" w:rsidRPr="00D317EF" w:rsidRDefault="00603B15" w:rsidP="00603B15">
      <w:pPr>
        <w:pStyle w:val="PL"/>
        <w:rPr>
          <w:ins w:id="1398" w:author="C4-194346" w:date="2019-10-14T13:03:00Z"/>
        </w:rPr>
      </w:pPr>
      <w:ins w:id="1399" w:author="C4-194346" w:date="2019-10-14T13:03:00Z">
        <w:r w:rsidRPr="00D317EF">
          <w:t xml:space="preserve">            pattern: '^(imsi-[0-9]{5,15})$'</w:t>
        </w:r>
      </w:ins>
    </w:p>
    <w:p w:rsidR="00603B15" w:rsidRPr="00D317EF" w:rsidRDefault="00603B15" w:rsidP="00603B15">
      <w:pPr>
        <w:pStyle w:val="PL"/>
        <w:rPr>
          <w:ins w:id="1400" w:author="C4-194346" w:date="2019-10-14T13:03:00Z"/>
        </w:rPr>
      </w:pPr>
      <w:ins w:id="1401" w:author="C4-194346" w:date="2019-10-14T13:03:00Z">
        <w:r w:rsidRPr="00D317EF">
          <w:t xml:space="preserve">      responses:</w:t>
        </w:r>
      </w:ins>
    </w:p>
    <w:p w:rsidR="00603B15" w:rsidRPr="00D317EF" w:rsidRDefault="00603B15" w:rsidP="00603B15">
      <w:pPr>
        <w:pStyle w:val="PL"/>
        <w:rPr>
          <w:ins w:id="1402" w:author="C4-194346" w:date="2019-10-14T13:03:00Z"/>
        </w:rPr>
      </w:pPr>
      <w:ins w:id="1403" w:author="C4-194346" w:date="2019-10-14T13:03:00Z">
        <w:r w:rsidRPr="00D317EF">
          <w:t xml:space="preserve">        '200':</w:t>
        </w:r>
      </w:ins>
    </w:p>
    <w:p w:rsidR="00603B15" w:rsidRPr="00D317EF" w:rsidRDefault="00603B15" w:rsidP="00603B15">
      <w:pPr>
        <w:pStyle w:val="PL"/>
        <w:rPr>
          <w:ins w:id="1404" w:author="C4-194346" w:date="2019-10-14T13:03:00Z"/>
        </w:rPr>
      </w:pPr>
      <w:ins w:id="1405" w:author="C4-194346" w:date="2019-10-14T13:03:00Z">
        <w:r w:rsidRPr="00D317EF">
          <w:t xml:space="preserve">          description: Expected response to a valid request</w:t>
        </w:r>
      </w:ins>
    </w:p>
    <w:p w:rsidR="00603B15" w:rsidRPr="00D317EF" w:rsidRDefault="00603B15" w:rsidP="00603B15">
      <w:pPr>
        <w:pStyle w:val="PL"/>
        <w:rPr>
          <w:ins w:id="1406" w:author="C4-194346" w:date="2019-10-14T13:03:00Z"/>
        </w:rPr>
      </w:pPr>
      <w:ins w:id="1407" w:author="C4-194346" w:date="2019-10-14T13:03:00Z">
        <w:r w:rsidRPr="00D317EF">
          <w:t xml:space="preserve">          content:</w:t>
        </w:r>
      </w:ins>
    </w:p>
    <w:p w:rsidR="00603B15" w:rsidRPr="00D317EF" w:rsidRDefault="00603B15" w:rsidP="00603B15">
      <w:pPr>
        <w:pStyle w:val="PL"/>
        <w:rPr>
          <w:ins w:id="1408" w:author="C4-194346" w:date="2019-10-14T13:03:00Z"/>
        </w:rPr>
      </w:pPr>
      <w:ins w:id="1409" w:author="C4-194346" w:date="2019-10-14T13:03:00Z">
        <w:r w:rsidRPr="00D317EF">
          <w:t xml:space="preserve">            application/json:</w:t>
        </w:r>
      </w:ins>
    </w:p>
    <w:p w:rsidR="00603B15" w:rsidRPr="00D317EF" w:rsidRDefault="00603B15" w:rsidP="00603B15">
      <w:pPr>
        <w:pStyle w:val="PL"/>
        <w:rPr>
          <w:ins w:id="1410" w:author="C4-194346" w:date="2019-10-14T13:03:00Z"/>
        </w:rPr>
      </w:pPr>
      <w:ins w:id="1411" w:author="C4-194346" w:date="2019-10-14T13:03:00Z">
        <w:r w:rsidRPr="00D317EF">
          <w:t xml:space="preserve">              schema:</w:t>
        </w:r>
      </w:ins>
    </w:p>
    <w:p w:rsidR="00603B15" w:rsidRPr="00D317EF" w:rsidRDefault="00603B15" w:rsidP="00603B15">
      <w:pPr>
        <w:pStyle w:val="PL"/>
        <w:rPr>
          <w:ins w:id="1412" w:author="C4-194346" w:date="2019-10-14T13:03:00Z"/>
        </w:rPr>
      </w:pPr>
      <w:ins w:id="1413" w:author="C4-194346" w:date="2019-10-14T13:03:00Z">
        <w:r w:rsidRPr="00D317EF">
          <w:t xml:space="preserve">                $ref: '#/components/schemas/UeContextInPgwData'</w:t>
        </w:r>
      </w:ins>
    </w:p>
    <w:p w:rsidR="00603B15" w:rsidRPr="00D317EF" w:rsidRDefault="00603B15" w:rsidP="00603B15">
      <w:pPr>
        <w:pStyle w:val="PL"/>
        <w:rPr>
          <w:ins w:id="1414" w:author="C4-194346" w:date="2019-10-14T13:03:00Z"/>
        </w:rPr>
      </w:pPr>
      <w:ins w:id="1415" w:author="C4-194346" w:date="2019-10-14T13:03:00Z">
        <w:r w:rsidRPr="00D317EF">
          <w:t xml:space="preserve">        '400':</w:t>
        </w:r>
      </w:ins>
    </w:p>
    <w:p w:rsidR="00603B15" w:rsidRPr="00D317EF" w:rsidRDefault="00603B15" w:rsidP="00603B15">
      <w:pPr>
        <w:pStyle w:val="PL"/>
        <w:rPr>
          <w:ins w:id="1416" w:author="C4-194346" w:date="2019-10-14T13:03:00Z"/>
        </w:rPr>
      </w:pPr>
      <w:ins w:id="1417" w:author="C4-194346" w:date="2019-10-14T13:03:00Z">
        <w:r w:rsidRPr="00D317EF">
          <w:t xml:space="preserve">          $ref: 'TS29571_CommonData.yaml#/components/responses/400'</w:t>
        </w:r>
      </w:ins>
    </w:p>
    <w:p w:rsidR="00603B15" w:rsidRPr="00D317EF" w:rsidRDefault="00603B15" w:rsidP="00603B15">
      <w:pPr>
        <w:pStyle w:val="PL"/>
        <w:rPr>
          <w:ins w:id="1418" w:author="C4-194346" w:date="2019-10-14T13:03:00Z"/>
        </w:rPr>
      </w:pPr>
      <w:ins w:id="1419" w:author="C4-194346" w:date="2019-10-14T13:03:00Z">
        <w:r w:rsidRPr="00D317EF">
          <w:t xml:space="preserve">        '404':</w:t>
        </w:r>
      </w:ins>
    </w:p>
    <w:p w:rsidR="00603B15" w:rsidRPr="00D317EF" w:rsidRDefault="00603B15" w:rsidP="00603B15">
      <w:pPr>
        <w:pStyle w:val="PL"/>
        <w:rPr>
          <w:ins w:id="1420" w:author="C4-194346" w:date="2019-10-14T13:03:00Z"/>
        </w:rPr>
      </w:pPr>
      <w:ins w:id="1421" w:author="C4-194346" w:date="2019-10-14T13:03:00Z">
        <w:r w:rsidRPr="00D317EF">
          <w:t xml:space="preserve">          $ref: 'TS29571_CommonData.yaml#/components/responses/404'</w:t>
        </w:r>
      </w:ins>
    </w:p>
    <w:p w:rsidR="00603B15" w:rsidRPr="00D317EF" w:rsidRDefault="00603B15" w:rsidP="00603B15">
      <w:pPr>
        <w:pStyle w:val="PL"/>
        <w:rPr>
          <w:ins w:id="1422" w:author="C4-194346" w:date="2019-10-14T13:03:00Z"/>
        </w:rPr>
      </w:pPr>
      <w:ins w:id="1423" w:author="C4-194346" w:date="2019-10-14T13:03:00Z">
        <w:r w:rsidRPr="00D317EF">
          <w:t xml:space="preserve">        '500':</w:t>
        </w:r>
      </w:ins>
    </w:p>
    <w:p w:rsidR="00603B15" w:rsidRPr="00D317EF" w:rsidRDefault="00603B15" w:rsidP="00603B15">
      <w:pPr>
        <w:pStyle w:val="PL"/>
        <w:rPr>
          <w:ins w:id="1424" w:author="C4-194346" w:date="2019-10-14T13:03:00Z"/>
        </w:rPr>
      </w:pPr>
      <w:ins w:id="1425" w:author="C4-194346" w:date="2019-10-14T13:03:00Z">
        <w:r w:rsidRPr="00D317EF">
          <w:t xml:space="preserve">          $ref: 'TS29571_CommonData.yaml#/components/responses/500'</w:t>
        </w:r>
      </w:ins>
    </w:p>
    <w:p w:rsidR="00603B15" w:rsidRPr="00D317EF" w:rsidRDefault="00603B15" w:rsidP="00603B15">
      <w:pPr>
        <w:pStyle w:val="PL"/>
        <w:rPr>
          <w:ins w:id="1426" w:author="C4-194346" w:date="2019-10-14T13:03:00Z"/>
        </w:rPr>
      </w:pPr>
      <w:ins w:id="1427" w:author="C4-194346" w:date="2019-10-14T13:03:00Z">
        <w:r w:rsidRPr="00D317EF">
          <w:t xml:space="preserve">        '503':</w:t>
        </w:r>
      </w:ins>
    </w:p>
    <w:p w:rsidR="00603B15" w:rsidRPr="00D317EF" w:rsidRDefault="00603B15" w:rsidP="00603B15">
      <w:pPr>
        <w:pStyle w:val="PL"/>
        <w:rPr>
          <w:ins w:id="1428" w:author="C4-194346" w:date="2019-10-14T13:03:00Z"/>
        </w:rPr>
      </w:pPr>
      <w:ins w:id="1429" w:author="C4-194346" w:date="2019-10-14T13:03:00Z">
        <w:r w:rsidRPr="00D317EF">
          <w:t xml:space="preserve">          $ref: 'TS29571_CommonData.yaml#/components/responses/503'</w:t>
        </w:r>
      </w:ins>
    </w:p>
    <w:p w:rsidR="00603B15" w:rsidRPr="00D317EF" w:rsidRDefault="00603B15" w:rsidP="00603B15">
      <w:pPr>
        <w:pStyle w:val="PL"/>
        <w:rPr>
          <w:ins w:id="1430" w:author="C4-194346" w:date="2019-10-14T13:03:00Z"/>
        </w:rPr>
      </w:pPr>
      <w:ins w:id="1431" w:author="C4-194346" w:date="2019-10-14T13:03:00Z">
        <w:r w:rsidRPr="00D317EF">
          <w:t xml:space="preserve">        default:</w:t>
        </w:r>
      </w:ins>
    </w:p>
    <w:p w:rsidR="00603B15" w:rsidRPr="00D317EF" w:rsidRDefault="00603B15" w:rsidP="00603B15">
      <w:pPr>
        <w:pStyle w:val="PL"/>
        <w:rPr>
          <w:ins w:id="1432" w:author="C4-194346" w:date="2019-10-14T13:03:00Z"/>
        </w:rPr>
      </w:pPr>
      <w:ins w:id="1433" w:author="C4-194346" w:date="2019-10-14T13:03:00Z">
        <w:r w:rsidRPr="00D317EF">
          <w:t xml:space="preserve">          description: Unexpected error</w:t>
        </w:r>
      </w:ins>
    </w:p>
    <w:p w:rsidR="00603B15" w:rsidRPr="00D317EF" w:rsidRDefault="00603B15" w:rsidP="00603B15">
      <w:pPr>
        <w:pStyle w:val="PL"/>
        <w:rPr>
          <w:ins w:id="1434" w:author="C4-194346" w:date="2019-10-14T13:03:00Z"/>
        </w:rPr>
      </w:pPr>
    </w:p>
    <w:p w:rsidR="00603B15" w:rsidRPr="00D317EF" w:rsidRDefault="00603B15" w:rsidP="00603B15">
      <w:pPr>
        <w:pStyle w:val="PL"/>
        <w:rPr>
          <w:ins w:id="1435" w:author="C4-194346" w:date="2019-10-14T13:03:00Z"/>
        </w:rPr>
      </w:pPr>
    </w:p>
    <w:p w:rsidR="00603B15" w:rsidRPr="00D317EF" w:rsidRDefault="00603B15" w:rsidP="00603B15">
      <w:pPr>
        <w:pStyle w:val="PL"/>
        <w:rPr>
          <w:ins w:id="1436" w:author="C4-194346" w:date="2019-10-14T13:03:00Z"/>
        </w:rPr>
      </w:pPr>
      <w:ins w:id="1437" w:author="C4-194346" w:date="2019-10-14T13:03:00Z">
        <w:r w:rsidRPr="00D317EF">
          <w:t>components:</w:t>
        </w:r>
      </w:ins>
    </w:p>
    <w:p w:rsidR="00603B15" w:rsidRPr="00D317EF" w:rsidRDefault="00603B15" w:rsidP="00603B15">
      <w:pPr>
        <w:pStyle w:val="PL"/>
        <w:rPr>
          <w:ins w:id="1438" w:author="C4-194346" w:date="2019-10-14T13:03:00Z"/>
        </w:rPr>
      </w:pPr>
      <w:ins w:id="1439" w:author="C4-194346" w:date="2019-10-14T13:03:00Z">
        <w:r w:rsidRPr="00D317EF">
          <w:t xml:space="preserve">  securitySchemes:</w:t>
        </w:r>
      </w:ins>
    </w:p>
    <w:p w:rsidR="00603B15" w:rsidRPr="00D317EF" w:rsidRDefault="00603B15" w:rsidP="00603B15">
      <w:pPr>
        <w:pStyle w:val="PL"/>
        <w:rPr>
          <w:ins w:id="1440" w:author="C4-194346" w:date="2019-10-14T13:03:00Z"/>
        </w:rPr>
      </w:pPr>
      <w:ins w:id="1441" w:author="C4-194346" w:date="2019-10-14T13:03:00Z">
        <w:r w:rsidRPr="00D317EF">
          <w:t xml:space="preserve">    oAuth2ClientCredentials:</w:t>
        </w:r>
      </w:ins>
    </w:p>
    <w:p w:rsidR="00603B15" w:rsidRPr="00D317EF" w:rsidRDefault="00603B15" w:rsidP="00603B15">
      <w:pPr>
        <w:pStyle w:val="PL"/>
        <w:rPr>
          <w:ins w:id="1442" w:author="C4-194346" w:date="2019-10-14T13:03:00Z"/>
        </w:rPr>
      </w:pPr>
      <w:ins w:id="1443" w:author="C4-194346" w:date="2019-10-14T13:03:00Z">
        <w:r w:rsidRPr="00D317EF">
          <w:t xml:space="preserve">      type: oauth2</w:t>
        </w:r>
      </w:ins>
    </w:p>
    <w:p w:rsidR="00603B15" w:rsidRPr="00D317EF" w:rsidRDefault="00603B15" w:rsidP="00603B15">
      <w:pPr>
        <w:pStyle w:val="PL"/>
        <w:rPr>
          <w:ins w:id="1444" w:author="C4-194346" w:date="2019-10-14T13:03:00Z"/>
        </w:rPr>
      </w:pPr>
      <w:ins w:id="1445" w:author="C4-194346" w:date="2019-10-14T13:03:00Z">
        <w:r w:rsidRPr="00D317EF">
          <w:t xml:space="preserve">      flows: </w:t>
        </w:r>
      </w:ins>
    </w:p>
    <w:p w:rsidR="00603B15" w:rsidRPr="00D317EF" w:rsidRDefault="00603B15" w:rsidP="00603B15">
      <w:pPr>
        <w:pStyle w:val="PL"/>
        <w:rPr>
          <w:ins w:id="1446" w:author="C4-194346" w:date="2019-10-14T13:03:00Z"/>
        </w:rPr>
      </w:pPr>
      <w:ins w:id="1447" w:author="C4-194346" w:date="2019-10-14T13:03:00Z">
        <w:r w:rsidRPr="00D317EF">
          <w:t xml:space="preserve">        clientCredentials: </w:t>
        </w:r>
      </w:ins>
    </w:p>
    <w:p w:rsidR="00603B15" w:rsidRPr="00D317EF" w:rsidRDefault="00603B15" w:rsidP="00603B15">
      <w:pPr>
        <w:pStyle w:val="PL"/>
        <w:rPr>
          <w:ins w:id="1448" w:author="C4-194346" w:date="2019-10-14T13:03:00Z"/>
        </w:rPr>
      </w:pPr>
      <w:ins w:id="1449" w:author="C4-194346" w:date="2019-10-14T13:03:00Z">
        <w:r w:rsidRPr="00D317EF">
          <w:t xml:space="preserve">          tokenUrl: '{nrfApiRoot}/oauth2/token'</w:t>
        </w:r>
      </w:ins>
    </w:p>
    <w:p w:rsidR="00603B15" w:rsidRPr="00D317EF" w:rsidRDefault="00603B15" w:rsidP="00603B15">
      <w:pPr>
        <w:pStyle w:val="PL"/>
        <w:rPr>
          <w:ins w:id="1450" w:author="C4-194346" w:date="2019-10-14T13:03:00Z"/>
        </w:rPr>
      </w:pPr>
      <w:ins w:id="1451" w:author="C4-194346" w:date="2019-10-14T13:03:00Z">
        <w:r w:rsidRPr="00D317EF">
          <w:t xml:space="preserve">          scopes:</w:t>
        </w:r>
      </w:ins>
    </w:p>
    <w:p w:rsidR="00603B15" w:rsidRPr="00D317EF" w:rsidRDefault="00603B15" w:rsidP="00603B15">
      <w:pPr>
        <w:pStyle w:val="PL"/>
        <w:rPr>
          <w:ins w:id="1452" w:author="C4-194346" w:date="2019-10-14T13:03:00Z"/>
        </w:rPr>
      </w:pPr>
      <w:ins w:id="1453" w:author="C4-194346" w:date="2019-10-14T13:03:00Z">
        <w:r w:rsidRPr="00D317EF">
          <w:t xml:space="preserve">            nhss-sdm: Access to the nhss-sdm API</w:t>
        </w:r>
      </w:ins>
    </w:p>
    <w:p w:rsidR="00603B15" w:rsidRPr="00D317EF" w:rsidRDefault="00603B15" w:rsidP="00603B15">
      <w:pPr>
        <w:pStyle w:val="PL"/>
        <w:rPr>
          <w:ins w:id="1454" w:author="C4-194346" w:date="2019-10-14T13:03:00Z"/>
        </w:rPr>
      </w:pPr>
    </w:p>
    <w:p w:rsidR="00603B15" w:rsidRPr="00D317EF" w:rsidRDefault="00603B15" w:rsidP="00603B15">
      <w:pPr>
        <w:pStyle w:val="PL"/>
        <w:rPr>
          <w:ins w:id="1455" w:author="C4-194346" w:date="2019-10-14T13:03:00Z"/>
        </w:rPr>
      </w:pPr>
    </w:p>
    <w:p w:rsidR="00603B15" w:rsidRPr="00D317EF" w:rsidRDefault="00603B15" w:rsidP="00603B15">
      <w:pPr>
        <w:pStyle w:val="PL"/>
        <w:rPr>
          <w:ins w:id="1456" w:author="C4-194346" w:date="2019-10-14T13:03:00Z"/>
        </w:rPr>
      </w:pPr>
      <w:ins w:id="1457" w:author="C4-194346" w:date="2019-10-14T13:03:00Z">
        <w:r w:rsidRPr="00D317EF">
          <w:t xml:space="preserve">  schemas:</w:t>
        </w:r>
      </w:ins>
    </w:p>
    <w:p w:rsidR="00603B15" w:rsidRPr="00D317EF" w:rsidRDefault="00603B15" w:rsidP="00603B15">
      <w:pPr>
        <w:pStyle w:val="PL"/>
        <w:rPr>
          <w:ins w:id="1458" w:author="C4-194346" w:date="2019-10-14T13:03:00Z"/>
        </w:rPr>
      </w:pPr>
    </w:p>
    <w:p w:rsidR="00603B15" w:rsidRPr="00D317EF" w:rsidRDefault="00603B15" w:rsidP="00603B15">
      <w:pPr>
        <w:pStyle w:val="PL"/>
        <w:rPr>
          <w:ins w:id="1459" w:author="C4-194346" w:date="2019-10-14T13:03:00Z"/>
        </w:rPr>
      </w:pPr>
      <w:ins w:id="1460" w:author="C4-194346" w:date="2019-10-14T13:03:00Z">
        <w:r w:rsidRPr="00D317EF">
          <w:t># COMPLEX TYPES:</w:t>
        </w:r>
      </w:ins>
    </w:p>
    <w:p w:rsidR="00603B15" w:rsidRPr="00D317EF" w:rsidRDefault="00603B15" w:rsidP="00603B15">
      <w:pPr>
        <w:pStyle w:val="PL"/>
        <w:rPr>
          <w:ins w:id="1461" w:author="C4-194346" w:date="2019-10-14T13:03:00Z"/>
        </w:rPr>
      </w:pPr>
    </w:p>
    <w:p w:rsidR="00603B15" w:rsidRPr="00D317EF" w:rsidRDefault="00603B15" w:rsidP="00603B15">
      <w:pPr>
        <w:pStyle w:val="PL"/>
        <w:rPr>
          <w:ins w:id="1462" w:author="C4-194346" w:date="2019-10-14T13:03:00Z"/>
        </w:rPr>
      </w:pPr>
      <w:ins w:id="1463" w:author="C4-194346" w:date="2019-10-14T13:03:00Z">
        <w:r w:rsidRPr="00D317EF">
          <w:t xml:space="preserve">    UeContextInPgwData:</w:t>
        </w:r>
      </w:ins>
    </w:p>
    <w:p w:rsidR="00603B15" w:rsidRPr="00D317EF" w:rsidRDefault="00603B15" w:rsidP="00603B15">
      <w:pPr>
        <w:pStyle w:val="PL"/>
        <w:rPr>
          <w:ins w:id="1464" w:author="C4-194346" w:date="2019-10-14T13:03:00Z"/>
        </w:rPr>
      </w:pPr>
      <w:ins w:id="1465" w:author="C4-194346" w:date="2019-10-14T13:03:00Z">
        <w:r w:rsidRPr="00D317EF">
          <w:t xml:space="preserve">      type: object</w:t>
        </w:r>
      </w:ins>
    </w:p>
    <w:p w:rsidR="00603B15" w:rsidRPr="00D317EF" w:rsidRDefault="00603B15" w:rsidP="00603B15">
      <w:pPr>
        <w:pStyle w:val="PL"/>
        <w:rPr>
          <w:ins w:id="1466" w:author="C4-194346" w:date="2019-10-14T13:03:00Z"/>
        </w:rPr>
      </w:pPr>
      <w:ins w:id="1467" w:author="C4-194346" w:date="2019-10-14T13:03:00Z">
        <w:r w:rsidRPr="00D317EF">
          <w:t xml:space="preserve">      properties:</w:t>
        </w:r>
      </w:ins>
    </w:p>
    <w:p w:rsidR="00603B15" w:rsidRPr="00D317EF" w:rsidRDefault="00603B15" w:rsidP="00603B15">
      <w:pPr>
        <w:pStyle w:val="PL"/>
        <w:rPr>
          <w:ins w:id="1468" w:author="C4-194346" w:date="2019-10-14T13:03:00Z"/>
        </w:rPr>
      </w:pPr>
      <w:ins w:id="1469" w:author="C4-194346" w:date="2019-10-14T13:03:00Z">
        <w:r w:rsidRPr="00D317EF">
          <w:t xml:space="preserve">        pgwInfo:</w:t>
        </w:r>
      </w:ins>
    </w:p>
    <w:p w:rsidR="00603B15" w:rsidRPr="00D317EF" w:rsidRDefault="00603B15" w:rsidP="00603B15">
      <w:pPr>
        <w:pStyle w:val="PL"/>
        <w:rPr>
          <w:ins w:id="1470" w:author="C4-194346" w:date="2019-10-14T13:03:00Z"/>
        </w:rPr>
      </w:pPr>
      <w:ins w:id="1471" w:author="C4-194346" w:date="2019-10-14T13:03:00Z">
        <w:r w:rsidRPr="00D317EF">
          <w:t xml:space="preserve">          type: array</w:t>
        </w:r>
      </w:ins>
    </w:p>
    <w:p w:rsidR="00603B15" w:rsidRPr="00D317EF" w:rsidRDefault="00603B15" w:rsidP="00603B15">
      <w:pPr>
        <w:pStyle w:val="PL"/>
        <w:rPr>
          <w:ins w:id="1472" w:author="C4-194346" w:date="2019-10-14T13:03:00Z"/>
        </w:rPr>
      </w:pPr>
      <w:ins w:id="1473" w:author="C4-194346" w:date="2019-10-14T13:03:00Z">
        <w:r w:rsidRPr="00D317EF">
          <w:t xml:space="preserve">          items:</w:t>
        </w:r>
      </w:ins>
    </w:p>
    <w:p w:rsidR="00603B15" w:rsidRPr="00D317EF" w:rsidRDefault="00603B15" w:rsidP="00603B15">
      <w:pPr>
        <w:pStyle w:val="PL"/>
        <w:rPr>
          <w:ins w:id="1474" w:author="C4-194346" w:date="2019-10-14T13:03:00Z"/>
        </w:rPr>
      </w:pPr>
      <w:ins w:id="1475" w:author="C4-194346" w:date="2019-10-14T13:03:00Z">
        <w:r w:rsidRPr="00D317EF">
          <w:t xml:space="preserve">            $ref: 'TS29503_Nudm_SDM.yaml#/components/schemas/PgwInfo'</w:t>
        </w:r>
      </w:ins>
    </w:p>
    <w:p w:rsidR="00603B15" w:rsidRPr="00D317EF" w:rsidRDefault="00603B15" w:rsidP="00603B15">
      <w:pPr>
        <w:pStyle w:val="PL"/>
        <w:rPr>
          <w:ins w:id="1476" w:author="C4-194346" w:date="2019-10-14T13:03:00Z"/>
        </w:rPr>
      </w:pPr>
      <w:ins w:id="1477" w:author="C4-194346" w:date="2019-10-14T13:03:00Z">
        <w:r w:rsidRPr="00D317EF">
          <w:t xml:space="preserve">          minItems: 1</w:t>
        </w:r>
      </w:ins>
    </w:p>
    <w:p w:rsidR="00603B15" w:rsidRPr="00D317EF" w:rsidRDefault="00603B15" w:rsidP="00603B15">
      <w:pPr>
        <w:pStyle w:val="PL"/>
        <w:rPr>
          <w:ins w:id="1478" w:author="C4-194346" w:date="2019-10-14T13:03:00Z"/>
        </w:rPr>
      </w:pPr>
    </w:p>
    <w:p w:rsidR="00603B15" w:rsidRPr="00D317EF" w:rsidRDefault="00603B15" w:rsidP="00603B15">
      <w:pPr>
        <w:pStyle w:val="PL"/>
        <w:rPr>
          <w:ins w:id="1479" w:author="C4-194346" w:date="2019-10-14T13:03:00Z"/>
        </w:rPr>
      </w:pPr>
    </w:p>
    <w:p w:rsidR="00603B15" w:rsidRPr="00D317EF" w:rsidRDefault="00603B15" w:rsidP="00603B15">
      <w:pPr>
        <w:pStyle w:val="PL"/>
        <w:rPr>
          <w:ins w:id="1480" w:author="C4-194346" w:date="2019-10-14T13:03:00Z"/>
        </w:rPr>
      </w:pPr>
    </w:p>
    <w:p w:rsidR="00603B15" w:rsidRPr="00D317EF" w:rsidRDefault="00603B15" w:rsidP="00603B15">
      <w:pPr>
        <w:pStyle w:val="PL"/>
        <w:rPr>
          <w:ins w:id="1481" w:author="C4-194346" w:date="2019-10-14T13:03:00Z"/>
        </w:rPr>
      </w:pPr>
      <w:ins w:id="1482" w:author="C4-194346" w:date="2019-10-14T13:03:00Z">
        <w:r w:rsidRPr="00D317EF">
          <w:t># SIMPLE TYPES:</w:t>
        </w:r>
      </w:ins>
    </w:p>
    <w:p w:rsidR="00603B15" w:rsidRPr="00D317EF" w:rsidRDefault="00603B15" w:rsidP="00603B15">
      <w:pPr>
        <w:pStyle w:val="PL"/>
        <w:rPr>
          <w:ins w:id="1483" w:author="C4-194346" w:date="2019-10-14T13:03:00Z"/>
        </w:rPr>
      </w:pPr>
    </w:p>
    <w:p w:rsidR="00603B15" w:rsidRPr="00D317EF" w:rsidRDefault="00603B15" w:rsidP="00603B15">
      <w:pPr>
        <w:pStyle w:val="PL"/>
        <w:rPr>
          <w:ins w:id="1484" w:author="C4-194346" w:date="2019-10-14T13:03:00Z"/>
        </w:rPr>
      </w:pPr>
    </w:p>
    <w:p w:rsidR="00603B15" w:rsidRPr="00D317EF" w:rsidRDefault="00603B15" w:rsidP="00603B15">
      <w:pPr>
        <w:pStyle w:val="PL"/>
        <w:rPr>
          <w:ins w:id="1485" w:author="C4-194346" w:date="2019-10-14T13:03:00Z"/>
        </w:rPr>
      </w:pPr>
      <w:ins w:id="1486" w:author="C4-194346" w:date="2019-10-14T13:03:00Z">
        <w:r w:rsidRPr="00D317EF">
          <w:t># ENUMS:</w:t>
        </w:r>
      </w:ins>
    </w:p>
    <w:p w:rsidR="00603B15" w:rsidRPr="008C4B58" w:rsidRDefault="00603B15" w:rsidP="00603B15">
      <w:pPr>
        <w:pStyle w:val="PL"/>
        <w:rPr>
          <w:ins w:id="1487" w:author="C4-194346" w:date="2019-10-14T13:03:00Z"/>
        </w:rPr>
      </w:pPr>
    </w:p>
    <w:p w:rsidR="00B343C9" w:rsidRPr="0071294D" w:rsidRDefault="00B343C9" w:rsidP="00B343C9">
      <w:pPr>
        <w:pStyle w:val="Heading8"/>
      </w:pPr>
      <w:bookmarkStart w:id="1488" w:name="historyclause"/>
      <w:bookmarkStart w:id="1489" w:name="_Toc21951073"/>
      <w:r w:rsidRPr="0071294D">
        <w:t>Annex B (informative):</w:t>
      </w:r>
      <w:r w:rsidRPr="0071294D">
        <w:br/>
        <w:t>Withdrawn API versions</w:t>
      </w:r>
      <w:bookmarkEnd w:id="1489"/>
    </w:p>
    <w:p w:rsidR="00B343C9" w:rsidRPr="0071294D" w:rsidRDefault="00B343C9" w:rsidP="00B343C9">
      <w:pPr>
        <w:pStyle w:val="Heading1"/>
      </w:pPr>
      <w:bookmarkStart w:id="1490" w:name="_Toc21951074"/>
      <w:r w:rsidRPr="0071294D">
        <w:t>B.1</w:t>
      </w:r>
      <w:r w:rsidRPr="0071294D">
        <w:tab/>
        <w:t>General</w:t>
      </w:r>
      <w:bookmarkEnd w:id="1490"/>
    </w:p>
    <w:p w:rsidR="00B343C9" w:rsidRPr="0071294D" w:rsidRDefault="00B343C9" w:rsidP="00B343C9">
      <w:r w:rsidRPr="0071294D">
        <w:t xml:space="preserve">This Annex lists withdrawn API versions of the APIs defined in the present specification. 3GPP TS 29.501 [5] </w:t>
      </w:r>
      <w:r>
        <w:t>clause</w:t>
      </w:r>
      <w:r w:rsidRPr="0071294D">
        <w:t> </w:t>
      </w:r>
      <w:r w:rsidRPr="0071294D">
        <w:rPr>
          <w:rFonts w:eastAsia="Calibri"/>
        </w:rPr>
        <w:t>4.3.1.</w:t>
      </w:r>
      <w:r>
        <w:rPr>
          <w:rFonts w:eastAsia="Calibri"/>
        </w:rPr>
        <w:t>6</w:t>
      </w:r>
      <w:r w:rsidRPr="0071294D">
        <w:t xml:space="preserve"> describes the withdrawal of API versions.</w:t>
      </w:r>
    </w:p>
    <w:p w:rsidR="00B343C9" w:rsidRPr="0071294D" w:rsidRDefault="00B343C9" w:rsidP="00B343C9">
      <w:pPr>
        <w:pStyle w:val="Heading1"/>
      </w:pPr>
      <w:bookmarkStart w:id="1491" w:name="_Toc21951075"/>
      <w:r w:rsidRPr="0071294D">
        <w:t>B.2</w:t>
      </w:r>
      <w:r w:rsidRPr="0071294D">
        <w:tab/>
        <w:t>&lt;Service 1&gt; API</w:t>
      </w:r>
      <w:bookmarkEnd w:id="1491"/>
    </w:p>
    <w:p w:rsidR="00B343C9" w:rsidRPr="0071294D" w:rsidRDefault="00B343C9" w:rsidP="00B343C9">
      <w:pPr>
        <w:pStyle w:val="Guidance"/>
      </w:pPr>
      <w:r w:rsidRPr="0071294D">
        <w:t>Where &lt;Service 1&gt; is to be replaced by the name of the Service (e.g. Nsmf_PDUSession).</w:t>
      </w:r>
    </w:p>
    <w:p w:rsidR="00B343C9" w:rsidRPr="0071294D" w:rsidRDefault="00B343C9" w:rsidP="00B343C9">
      <w:pPr>
        <w:pStyle w:val="Guidance"/>
      </w:pPr>
      <w:r w:rsidRPr="0071294D">
        <w:t xml:space="preserve">One </w:t>
      </w:r>
      <w:r>
        <w:t>clause</w:t>
      </w:r>
      <w:r w:rsidRPr="0071294D">
        <w:t xml:space="preserve"> is introduced per Service.</w:t>
      </w:r>
    </w:p>
    <w:p w:rsidR="00B343C9" w:rsidRPr="0071294D" w:rsidRDefault="00B343C9" w:rsidP="00B343C9">
      <w:r w:rsidRPr="0071294D">
        <w:t xml:space="preserve">The API versions listed in table B.2-1 are withdrawn for the &lt;Service 1&gt; </w:t>
      </w:r>
      <w:r w:rsidRPr="0071294D">
        <w:rPr>
          <w:lang w:eastAsia="zh-CN"/>
        </w:rPr>
        <w:t>API.</w:t>
      </w:r>
    </w:p>
    <w:p w:rsidR="00B343C9" w:rsidRPr="0071294D" w:rsidRDefault="00B343C9" w:rsidP="00B343C9">
      <w:pPr>
        <w:pStyle w:val="TH"/>
      </w:pPr>
      <w:r w:rsidRPr="0071294D">
        <w:t xml:space="preserve">Table B.2-1: </w:t>
      </w:r>
      <w:r w:rsidRPr="0071294D">
        <w:rPr>
          <w:lang w:eastAsia="zh-CN"/>
        </w:rPr>
        <w:t xml:space="preserve">Withdrawn API versions of the </w:t>
      </w:r>
      <w:r w:rsidRPr="0071294D">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B343C9" w:rsidRPr="0071294D" w:rsidTr="007A202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Remarks</w:t>
            </w:r>
          </w:p>
        </w:tc>
      </w:tr>
      <w:tr w:rsidR="00B343C9" w:rsidRPr="0071294D" w:rsidTr="007A2023">
        <w:trPr>
          <w:jc w:val="center"/>
        </w:trPr>
        <w:tc>
          <w:tcPr>
            <w:tcW w:w="2040"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74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r>
    </w:tbl>
    <w:p w:rsidR="00B343C9" w:rsidRPr="0071294D" w:rsidRDefault="00B343C9" w:rsidP="00B343C9"/>
    <w:p w:rsidR="00B343C9" w:rsidRPr="0071294D" w:rsidRDefault="00B343C9" w:rsidP="00B343C9">
      <w:pPr>
        <w:pStyle w:val="Guidance"/>
      </w:pPr>
      <w:r w:rsidRPr="0071294D">
        <w:t>In the Remarks column, the deficits leading to the withdrawal of an API version are explained.</w:t>
      </w:r>
    </w:p>
    <w:p w:rsidR="00B343C9" w:rsidRPr="0071294D" w:rsidRDefault="00B343C9" w:rsidP="00B343C9">
      <w:pPr>
        <w:pStyle w:val="Heading1"/>
      </w:pPr>
      <w:bookmarkStart w:id="1492" w:name="_Toc21951076"/>
      <w:r w:rsidRPr="0071294D">
        <w:t>B.3</w:t>
      </w:r>
      <w:r w:rsidRPr="0071294D">
        <w:tab/>
        <w:t>&lt;Service 2&gt; API</w:t>
      </w:r>
      <w:bookmarkEnd w:id="1492"/>
    </w:p>
    <w:p w:rsidR="00B343C9" w:rsidRPr="0071294D" w:rsidRDefault="00B343C9" w:rsidP="00B343C9">
      <w:pPr>
        <w:pStyle w:val="Guidance"/>
      </w:pPr>
      <w:r w:rsidRPr="0071294D">
        <w:t>And so on if there are more than two services supported by the NF.</w:t>
      </w:r>
    </w:p>
    <w:p w:rsidR="00B343C9" w:rsidRPr="0071294D" w:rsidRDefault="00B343C9" w:rsidP="00B343C9">
      <w:pPr>
        <w:pStyle w:val="Heading8"/>
      </w:pPr>
      <w:bookmarkStart w:id="1493" w:name="_Toc21951077"/>
      <w:r w:rsidRPr="0071294D">
        <w:t>Annex C (informative):</w:t>
      </w:r>
      <w:r w:rsidRPr="0071294D">
        <w:br/>
        <w:t>Change history</w:t>
      </w:r>
      <w:bookmarkEnd w:id="1493"/>
    </w:p>
    <w:bookmarkEnd w:id="1488"/>
    <w:p w:rsidR="00B343C9" w:rsidRPr="0071294D" w:rsidRDefault="00B343C9" w:rsidP="00B343C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B343C9" w:rsidRPr="0071294D" w:rsidTr="007A2023">
        <w:trPr>
          <w:cantSplit/>
        </w:trPr>
        <w:tc>
          <w:tcPr>
            <w:tcW w:w="9639" w:type="dxa"/>
            <w:gridSpan w:val="8"/>
            <w:tcBorders>
              <w:bottom w:val="nil"/>
            </w:tcBorders>
            <w:shd w:val="solid" w:color="FFFFFF" w:fill="auto"/>
          </w:tcPr>
          <w:p w:rsidR="00B343C9" w:rsidRPr="0071294D" w:rsidRDefault="00B343C9" w:rsidP="007A2023">
            <w:pPr>
              <w:pStyle w:val="TAL"/>
              <w:jc w:val="center"/>
              <w:rPr>
                <w:b/>
                <w:sz w:val="16"/>
              </w:rPr>
            </w:pPr>
            <w:r w:rsidRPr="0071294D">
              <w:rPr>
                <w:b/>
              </w:rPr>
              <w:t>Change history</w:t>
            </w:r>
          </w:p>
        </w:tc>
      </w:tr>
      <w:tr w:rsidR="00B343C9" w:rsidRPr="0071294D" w:rsidTr="007A2023">
        <w:tc>
          <w:tcPr>
            <w:tcW w:w="840" w:type="dxa"/>
            <w:shd w:val="pct10" w:color="auto" w:fill="FFFFFF"/>
          </w:tcPr>
          <w:p w:rsidR="00B343C9" w:rsidRPr="0071294D" w:rsidRDefault="00B343C9" w:rsidP="007A2023">
            <w:pPr>
              <w:pStyle w:val="TAL"/>
              <w:rPr>
                <w:b/>
                <w:sz w:val="16"/>
              </w:rPr>
            </w:pPr>
            <w:r w:rsidRPr="0071294D">
              <w:rPr>
                <w:b/>
                <w:sz w:val="16"/>
              </w:rPr>
              <w:t>Date</w:t>
            </w:r>
          </w:p>
        </w:tc>
        <w:tc>
          <w:tcPr>
            <w:tcW w:w="760" w:type="dxa"/>
            <w:shd w:val="pct10" w:color="auto" w:fill="FFFFFF"/>
          </w:tcPr>
          <w:p w:rsidR="00B343C9" w:rsidRPr="0071294D" w:rsidRDefault="00B343C9" w:rsidP="007A2023">
            <w:pPr>
              <w:pStyle w:val="TAL"/>
              <w:rPr>
                <w:b/>
                <w:sz w:val="16"/>
              </w:rPr>
            </w:pPr>
            <w:r w:rsidRPr="0071294D">
              <w:rPr>
                <w:b/>
                <w:sz w:val="16"/>
              </w:rPr>
              <w:t>Meeting</w:t>
            </w:r>
          </w:p>
        </w:tc>
        <w:tc>
          <w:tcPr>
            <w:tcW w:w="1060" w:type="dxa"/>
            <w:shd w:val="pct10" w:color="auto" w:fill="FFFFFF"/>
          </w:tcPr>
          <w:p w:rsidR="00B343C9" w:rsidRPr="0071294D" w:rsidRDefault="00B343C9" w:rsidP="007A2023">
            <w:pPr>
              <w:pStyle w:val="TAL"/>
              <w:rPr>
                <w:b/>
                <w:sz w:val="16"/>
              </w:rPr>
            </w:pPr>
            <w:r w:rsidRPr="0071294D">
              <w:rPr>
                <w:b/>
                <w:sz w:val="16"/>
              </w:rPr>
              <w:t>TDoc</w:t>
            </w:r>
          </w:p>
        </w:tc>
        <w:tc>
          <w:tcPr>
            <w:tcW w:w="630" w:type="dxa"/>
            <w:shd w:val="pct10" w:color="auto" w:fill="FFFFFF"/>
          </w:tcPr>
          <w:p w:rsidR="00B343C9" w:rsidRPr="0071294D" w:rsidRDefault="00B343C9" w:rsidP="007A2023">
            <w:pPr>
              <w:pStyle w:val="TAL"/>
              <w:rPr>
                <w:b/>
                <w:sz w:val="16"/>
              </w:rPr>
            </w:pPr>
            <w:r w:rsidRPr="0071294D">
              <w:rPr>
                <w:b/>
                <w:sz w:val="16"/>
              </w:rPr>
              <w:t>CR</w:t>
            </w:r>
          </w:p>
        </w:tc>
        <w:tc>
          <w:tcPr>
            <w:tcW w:w="420" w:type="dxa"/>
            <w:shd w:val="pct10" w:color="auto" w:fill="FFFFFF"/>
          </w:tcPr>
          <w:p w:rsidR="00B343C9" w:rsidRPr="0071294D" w:rsidRDefault="00B343C9" w:rsidP="007A2023">
            <w:pPr>
              <w:pStyle w:val="TAL"/>
              <w:rPr>
                <w:b/>
                <w:sz w:val="16"/>
              </w:rPr>
            </w:pPr>
            <w:r w:rsidRPr="0071294D">
              <w:rPr>
                <w:b/>
                <w:sz w:val="16"/>
              </w:rPr>
              <w:t>Rev</w:t>
            </w:r>
          </w:p>
        </w:tc>
        <w:tc>
          <w:tcPr>
            <w:tcW w:w="532" w:type="dxa"/>
            <w:shd w:val="pct10" w:color="auto" w:fill="FFFFFF"/>
          </w:tcPr>
          <w:p w:rsidR="00B343C9" w:rsidRPr="0071294D" w:rsidRDefault="00B343C9" w:rsidP="007A2023">
            <w:pPr>
              <w:pStyle w:val="TAL"/>
              <w:rPr>
                <w:b/>
                <w:sz w:val="16"/>
              </w:rPr>
            </w:pPr>
            <w:r w:rsidRPr="0071294D">
              <w:rPr>
                <w:b/>
                <w:sz w:val="16"/>
              </w:rPr>
              <w:t>Cat</w:t>
            </w:r>
          </w:p>
        </w:tc>
        <w:tc>
          <w:tcPr>
            <w:tcW w:w="4689" w:type="dxa"/>
            <w:shd w:val="pct10" w:color="auto" w:fill="FFFFFF"/>
          </w:tcPr>
          <w:p w:rsidR="00B343C9" w:rsidRPr="0071294D" w:rsidRDefault="00B343C9" w:rsidP="007A2023">
            <w:pPr>
              <w:pStyle w:val="TAL"/>
              <w:rPr>
                <w:b/>
                <w:sz w:val="16"/>
              </w:rPr>
            </w:pPr>
            <w:r w:rsidRPr="0071294D">
              <w:rPr>
                <w:b/>
                <w:sz w:val="16"/>
              </w:rPr>
              <w:t>Subject/Comment</w:t>
            </w:r>
          </w:p>
        </w:tc>
        <w:tc>
          <w:tcPr>
            <w:tcW w:w="708" w:type="dxa"/>
            <w:shd w:val="pct10" w:color="auto" w:fill="FFFFFF"/>
          </w:tcPr>
          <w:p w:rsidR="00B343C9" w:rsidRPr="0071294D" w:rsidRDefault="00B343C9" w:rsidP="007A2023">
            <w:pPr>
              <w:pStyle w:val="TAL"/>
              <w:rPr>
                <w:b/>
                <w:sz w:val="16"/>
              </w:rPr>
            </w:pPr>
            <w:r w:rsidRPr="0071294D">
              <w:rPr>
                <w:b/>
                <w:sz w:val="16"/>
              </w:rPr>
              <w:t>New version</w:t>
            </w:r>
          </w:p>
        </w:tc>
      </w:tr>
      <w:tr w:rsidR="00B343C9" w:rsidRPr="0071294D" w:rsidTr="007A2023">
        <w:tc>
          <w:tcPr>
            <w:tcW w:w="840" w:type="dxa"/>
            <w:shd w:val="solid" w:color="FFFFFF" w:fill="auto"/>
          </w:tcPr>
          <w:p w:rsidR="00B343C9" w:rsidRPr="0071294D" w:rsidRDefault="00B343C9" w:rsidP="007A2023">
            <w:pPr>
              <w:pStyle w:val="TAC"/>
              <w:rPr>
                <w:sz w:val="16"/>
                <w:szCs w:val="16"/>
              </w:rPr>
            </w:pPr>
            <w:r w:rsidRPr="0071294D">
              <w:rPr>
                <w:sz w:val="16"/>
                <w:szCs w:val="16"/>
              </w:rPr>
              <w:t>2019-05</w:t>
            </w:r>
          </w:p>
        </w:tc>
        <w:tc>
          <w:tcPr>
            <w:tcW w:w="760" w:type="dxa"/>
            <w:shd w:val="solid" w:color="FFFFFF" w:fill="auto"/>
          </w:tcPr>
          <w:p w:rsidR="00B343C9" w:rsidRPr="0071294D" w:rsidRDefault="00B343C9" w:rsidP="007A2023">
            <w:pPr>
              <w:pStyle w:val="TAC"/>
              <w:rPr>
                <w:sz w:val="16"/>
                <w:szCs w:val="16"/>
              </w:rPr>
            </w:pPr>
            <w:r w:rsidRPr="0071294D">
              <w:rPr>
                <w:sz w:val="16"/>
                <w:szCs w:val="16"/>
              </w:rPr>
              <w:t>CT4#91</w:t>
            </w:r>
          </w:p>
        </w:tc>
        <w:tc>
          <w:tcPr>
            <w:tcW w:w="1060" w:type="dxa"/>
            <w:shd w:val="solid" w:color="FFFFFF" w:fill="auto"/>
          </w:tcPr>
          <w:p w:rsidR="00B343C9" w:rsidRPr="0071294D" w:rsidRDefault="00B343C9" w:rsidP="007A2023">
            <w:pPr>
              <w:pStyle w:val="TAC"/>
              <w:rPr>
                <w:sz w:val="16"/>
                <w:szCs w:val="16"/>
              </w:rPr>
            </w:pPr>
            <w:r w:rsidRPr="0071294D">
              <w:rPr>
                <w:sz w:val="16"/>
                <w:szCs w:val="16"/>
              </w:rPr>
              <w:t>C4-192407</w:t>
            </w:r>
          </w:p>
        </w:tc>
        <w:tc>
          <w:tcPr>
            <w:tcW w:w="630" w:type="dxa"/>
            <w:shd w:val="solid" w:color="FFFFFF" w:fill="auto"/>
          </w:tcPr>
          <w:p w:rsidR="00B343C9" w:rsidRPr="0071294D" w:rsidRDefault="00B343C9" w:rsidP="007A2023">
            <w:pPr>
              <w:pStyle w:val="TAL"/>
              <w:rPr>
                <w:sz w:val="16"/>
                <w:szCs w:val="16"/>
              </w:rPr>
            </w:pPr>
          </w:p>
        </w:tc>
        <w:tc>
          <w:tcPr>
            <w:tcW w:w="420" w:type="dxa"/>
            <w:shd w:val="solid" w:color="FFFFFF" w:fill="auto"/>
          </w:tcPr>
          <w:p w:rsidR="00B343C9" w:rsidRPr="0071294D" w:rsidRDefault="00B343C9" w:rsidP="007A2023">
            <w:pPr>
              <w:pStyle w:val="TAR"/>
              <w:rPr>
                <w:sz w:val="16"/>
                <w:szCs w:val="16"/>
              </w:rPr>
            </w:pPr>
          </w:p>
        </w:tc>
        <w:tc>
          <w:tcPr>
            <w:tcW w:w="532" w:type="dxa"/>
            <w:shd w:val="solid" w:color="FFFFFF" w:fill="auto"/>
          </w:tcPr>
          <w:p w:rsidR="00B343C9" w:rsidRPr="0071294D" w:rsidRDefault="00B343C9" w:rsidP="007A2023">
            <w:pPr>
              <w:pStyle w:val="TAC"/>
              <w:rPr>
                <w:sz w:val="16"/>
                <w:szCs w:val="16"/>
              </w:rPr>
            </w:pPr>
          </w:p>
        </w:tc>
        <w:tc>
          <w:tcPr>
            <w:tcW w:w="4689" w:type="dxa"/>
            <w:shd w:val="solid" w:color="FFFFFF" w:fill="auto"/>
          </w:tcPr>
          <w:p w:rsidR="00B343C9" w:rsidRPr="0071294D" w:rsidRDefault="00B343C9" w:rsidP="007A2023">
            <w:pPr>
              <w:pStyle w:val="TAL"/>
              <w:rPr>
                <w:sz w:val="16"/>
                <w:szCs w:val="16"/>
              </w:rPr>
            </w:pPr>
            <w:r w:rsidRPr="0071294D">
              <w:rPr>
                <w:sz w:val="16"/>
                <w:szCs w:val="16"/>
              </w:rPr>
              <w:t>Initial Draft.</w:t>
            </w:r>
          </w:p>
        </w:tc>
        <w:tc>
          <w:tcPr>
            <w:tcW w:w="708" w:type="dxa"/>
            <w:shd w:val="solid" w:color="FFFFFF" w:fill="auto"/>
          </w:tcPr>
          <w:p w:rsidR="00B343C9" w:rsidRPr="0071294D" w:rsidRDefault="00B343C9" w:rsidP="007A2023">
            <w:pPr>
              <w:pStyle w:val="TAC"/>
              <w:rPr>
                <w:sz w:val="16"/>
                <w:szCs w:val="16"/>
              </w:rPr>
            </w:pPr>
            <w:r w:rsidRPr="0071294D">
              <w:rPr>
                <w:sz w:val="16"/>
                <w:szCs w:val="16"/>
              </w:rPr>
              <w:t>0.1.0</w:t>
            </w:r>
          </w:p>
        </w:tc>
      </w:tr>
      <w:tr w:rsidR="00B343C9" w:rsidRPr="0071294D" w:rsidTr="007A2023">
        <w:tc>
          <w:tcPr>
            <w:tcW w:w="840" w:type="dxa"/>
            <w:shd w:val="solid" w:color="FFFFFF" w:fill="auto"/>
          </w:tcPr>
          <w:p w:rsidR="00B343C9" w:rsidRPr="0071294D" w:rsidRDefault="00B343C9" w:rsidP="007A2023">
            <w:pPr>
              <w:pStyle w:val="TAC"/>
              <w:rPr>
                <w:sz w:val="16"/>
                <w:szCs w:val="16"/>
              </w:rPr>
            </w:pPr>
            <w:r w:rsidRPr="0071294D">
              <w:rPr>
                <w:sz w:val="16"/>
                <w:szCs w:val="16"/>
              </w:rPr>
              <w:t>2019-09</w:t>
            </w:r>
          </w:p>
        </w:tc>
        <w:tc>
          <w:tcPr>
            <w:tcW w:w="760" w:type="dxa"/>
            <w:shd w:val="solid" w:color="FFFFFF" w:fill="auto"/>
          </w:tcPr>
          <w:p w:rsidR="00B343C9" w:rsidRPr="0071294D" w:rsidRDefault="00B343C9" w:rsidP="007A2023">
            <w:pPr>
              <w:pStyle w:val="TAC"/>
              <w:rPr>
                <w:sz w:val="16"/>
                <w:szCs w:val="16"/>
              </w:rPr>
            </w:pPr>
            <w:r w:rsidRPr="0071294D">
              <w:rPr>
                <w:sz w:val="16"/>
                <w:szCs w:val="16"/>
              </w:rPr>
              <w:t>CT4#93</w:t>
            </w:r>
          </w:p>
        </w:tc>
        <w:tc>
          <w:tcPr>
            <w:tcW w:w="1060" w:type="dxa"/>
            <w:shd w:val="solid" w:color="FFFFFF" w:fill="auto"/>
          </w:tcPr>
          <w:p w:rsidR="00B343C9" w:rsidRPr="0071294D" w:rsidRDefault="00B343C9" w:rsidP="007A2023">
            <w:pPr>
              <w:pStyle w:val="TAC"/>
              <w:rPr>
                <w:sz w:val="16"/>
                <w:szCs w:val="16"/>
              </w:rPr>
            </w:pPr>
            <w:r w:rsidRPr="0071294D">
              <w:rPr>
                <w:sz w:val="16"/>
                <w:szCs w:val="16"/>
              </w:rPr>
              <w:t>C4-193847</w:t>
            </w:r>
          </w:p>
        </w:tc>
        <w:tc>
          <w:tcPr>
            <w:tcW w:w="630" w:type="dxa"/>
            <w:shd w:val="solid" w:color="FFFFFF" w:fill="auto"/>
          </w:tcPr>
          <w:p w:rsidR="00B343C9" w:rsidRPr="0071294D" w:rsidRDefault="00B343C9" w:rsidP="007A2023">
            <w:pPr>
              <w:pStyle w:val="TAL"/>
              <w:rPr>
                <w:sz w:val="16"/>
                <w:szCs w:val="16"/>
              </w:rPr>
            </w:pPr>
          </w:p>
        </w:tc>
        <w:tc>
          <w:tcPr>
            <w:tcW w:w="420" w:type="dxa"/>
            <w:shd w:val="solid" w:color="FFFFFF" w:fill="auto"/>
          </w:tcPr>
          <w:p w:rsidR="00B343C9" w:rsidRPr="0071294D" w:rsidRDefault="00B343C9" w:rsidP="007A2023">
            <w:pPr>
              <w:pStyle w:val="TAR"/>
              <w:rPr>
                <w:sz w:val="16"/>
                <w:szCs w:val="16"/>
              </w:rPr>
            </w:pPr>
          </w:p>
        </w:tc>
        <w:tc>
          <w:tcPr>
            <w:tcW w:w="532" w:type="dxa"/>
            <w:shd w:val="solid" w:color="FFFFFF" w:fill="auto"/>
          </w:tcPr>
          <w:p w:rsidR="00B343C9" w:rsidRPr="0071294D" w:rsidRDefault="00B343C9" w:rsidP="007A2023">
            <w:pPr>
              <w:pStyle w:val="TAC"/>
              <w:rPr>
                <w:sz w:val="16"/>
                <w:szCs w:val="16"/>
              </w:rPr>
            </w:pPr>
          </w:p>
        </w:tc>
        <w:tc>
          <w:tcPr>
            <w:tcW w:w="4689" w:type="dxa"/>
            <w:shd w:val="solid" w:color="FFFFFF" w:fill="auto"/>
          </w:tcPr>
          <w:p w:rsidR="00B343C9" w:rsidRPr="0071294D" w:rsidRDefault="00B343C9" w:rsidP="007A2023">
            <w:pPr>
              <w:pStyle w:val="TAL"/>
              <w:rPr>
                <w:sz w:val="16"/>
                <w:szCs w:val="16"/>
              </w:rPr>
            </w:pPr>
            <w:r w:rsidRPr="0071294D">
              <w:rPr>
                <w:sz w:val="16"/>
                <w:szCs w:val="16"/>
              </w:rPr>
              <w:t>Incorporation of pCRs agreed at CT4#93 in C4-193553, C4-193624.</w:t>
            </w:r>
          </w:p>
        </w:tc>
        <w:tc>
          <w:tcPr>
            <w:tcW w:w="708" w:type="dxa"/>
            <w:shd w:val="solid" w:color="FFFFFF" w:fill="auto"/>
          </w:tcPr>
          <w:p w:rsidR="00B343C9" w:rsidRPr="0071294D" w:rsidRDefault="00B343C9" w:rsidP="007A2023">
            <w:pPr>
              <w:pStyle w:val="TAC"/>
              <w:rPr>
                <w:sz w:val="16"/>
                <w:szCs w:val="16"/>
              </w:rPr>
            </w:pPr>
            <w:r w:rsidRPr="0071294D">
              <w:rPr>
                <w:sz w:val="16"/>
                <w:szCs w:val="16"/>
              </w:rPr>
              <w:t>0.2.0</w:t>
            </w:r>
          </w:p>
        </w:tc>
      </w:tr>
      <w:tr w:rsidR="00603B15" w:rsidRPr="0071294D" w:rsidTr="007A2023">
        <w:trPr>
          <w:ins w:id="1494" w:author="Jesus de Gregorio" w:date="2019-10-14T12:57:00Z"/>
        </w:trPr>
        <w:tc>
          <w:tcPr>
            <w:tcW w:w="840" w:type="dxa"/>
            <w:shd w:val="solid" w:color="FFFFFF" w:fill="auto"/>
          </w:tcPr>
          <w:p w:rsidR="00603B15" w:rsidRPr="0071294D" w:rsidRDefault="00603B15" w:rsidP="007A2023">
            <w:pPr>
              <w:pStyle w:val="TAC"/>
              <w:rPr>
                <w:ins w:id="1495" w:author="Jesus de Gregorio" w:date="2019-10-14T12:57:00Z"/>
                <w:sz w:val="16"/>
                <w:szCs w:val="16"/>
              </w:rPr>
            </w:pPr>
            <w:ins w:id="1496" w:author="Jesus de Gregorio" w:date="2019-10-14T12:57:00Z">
              <w:r>
                <w:rPr>
                  <w:sz w:val="16"/>
                  <w:szCs w:val="16"/>
                </w:rPr>
                <w:t>2019-10</w:t>
              </w:r>
            </w:ins>
          </w:p>
        </w:tc>
        <w:tc>
          <w:tcPr>
            <w:tcW w:w="760" w:type="dxa"/>
            <w:shd w:val="solid" w:color="FFFFFF" w:fill="auto"/>
          </w:tcPr>
          <w:p w:rsidR="00603B15" w:rsidRPr="0071294D" w:rsidRDefault="00603B15" w:rsidP="007A2023">
            <w:pPr>
              <w:pStyle w:val="TAC"/>
              <w:rPr>
                <w:ins w:id="1497" w:author="Jesus de Gregorio" w:date="2019-10-14T12:57:00Z"/>
                <w:sz w:val="16"/>
                <w:szCs w:val="16"/>
              </w:rPr>
            </w:pPr>
            <w:ins w:id="1498" w:author="Jesus de Gregorio" w:date="2019-10-14T12:57:00Z">
              <w:r>
                <w:rPr>
                  <w:sz w:val="16"/>
                  <w:szCs w:val="16"/>
                </w:rPr>
                <w:t>CT4#94</w:t>
              </w:r>
            </w:ins>
          </w:p>
        </w:tc>
        <w:tc>
          <w:tcPr>
            <w:tcW w:w="1060" w:type="dxa"/>
            <w:shd w:val="solid" w:color="FFFFFF" w:fill="auto"/>
          </w:tcPr>
          <w:p w:rsidR="00603B15" w:rsidRPr="0071294D" w:rsidRDefault="00603B15" w:rsidP="007A2023">
            <w:pPr>
              <w:pStyle w:val="TAC"/>
              <w:rPr>
                <w:ins w:id="1499" w:author="Jesus de Gregorio" w:date="2019-10-14T12:57:00Z"/>
                <w:sz w:val="16"/>
                <w:szCs w:val="16"/>
              </w:rPr>
            </w:pPr>
            <w:ins w:id="1500" w:author="Jesus de Gregorio" w:date="2019-10-14T12:57:00Z">
              <w:r>
                <w:rPr>
                  <w:sz w:val="16"/>
                  <w:szCs w:val="16"/>
                </w:rPr>
                <w:t>C4-1945</w:t>
              </w:r>
            </w:ins>
            <w:ins w:id="1501" w:author="Jesus de Gregorio" w:date="2019-10-14T12:58:00Z">
              <w:r>
                <w:rPr>
                  <w:sz w:val="16"/>
                  <w:szCs w:val="16"/>
                </w:rPr>
                <w:t>21</w:t>
              </w:r>
            </w:ins>
          </w:p>
        </w:tc>
        <w:tc>
          <w:tcPr>
            <w:tcW w:w="630" w:type="dxa"/>
            <w:shd w:val="solid" w:color="FFFFFF" w:fill="auto"/>
          </w:tcPr>
          <w:p w:rsidR="00603B15" w:rsidRPr="0071294D" w:rsidRDefault="00603B15" w:rsidP="007A2023">
            <w:pPr>
              <w:pStyle w:val="TAL"/>
              <w:rPr>
                <w:ins w:id="1502" w:author="Jesus de Gregorio" w:date="2019-10-14T12:57:00Z"/>
                <w:sz w:val="16"/>
                <w:szCs w:val="16"/>
              </w:rPr>
            </w:pPr>
          </w:p>
        </w:tc>
        <w:tc>
          <w:tcPr>
            <w:tcW w:w="420" w:type="dxa"/>
            <w:shd w:val="solid" w:color="FFFFFF" w:fill="auto"/>
          </w:tcPr>
          <w:p w:rsidR="00603B15" w:rsidRPr="0071294D" w:rsidRDefault="00603B15" w:rsidP="007A2023">
            <w:pPr>
              <w:pStyle w:val="TAR"/>
              <w:rPr>
                <w:ins w:id="1503" w:author="Jesus de Gregorio" w:date="2019-10-14T12:57:00Z"/>
                <w:sz w:val="16"/>
                <w:szCs w:val="16"/>
              </w:rPr>
            </w:pPr>
          </w:p>
        </w:tc>
        <w:tc>
          <w:tcPr>
            <w:tcW w:w="532" w:type="dxa"/>
            <w:shd w:val="solid" w:color="FFFFFF" w:fill="auto"/>
          </w:tcPr>
          <w:p w:rsidR="00603B15" w:rsidRPr="0071294D" w:rsidRDefault="00603B15" w:rsidP="007A2023">
            <w:pPr>
              <w:pStyle w:val="TAC"/>
              <w:rPr>
                <w:ins w:id="1504" w:author="Jesus de Gregorio" w:date="2019-10-14T12:57:00Z"/>
                <w:sz w:val="16"/>
                <w:szCs w:val="16"/>
              </w:rPr>
            </w:pPr>
          </w:p>
        </w:tc>
        <w:tc>
          <w:tcPr>
            <w:tcW w:w="4689" w:type="dxa"/>
            <w:shd w:val="solid" w:color="FFFFFF" w:fill="auto"/>
          </w:tcPr>
          <w:p w:rsidR="00603B15" w:rsidRPr="0071294D" w:rsidRDefault="00603B15" w:rsidP="007A2023">
            <w:pPr>
              <w:pStyle w:val="TAL"/>
              <w:rPr>
                <w:ins w:id="1505" w:author="Jesus de Gregorio" w:date="2019-10-14T12:57:00Z"/>
                <w:sz w:val="16"/>
                <w:szCs w:val="16"/>
              </w:rPr>
            </w:pPr>
            <w:ins w:id="1506" w:author="Jesus de Gregorio" w:date="2019-10-14T12:58:00Z">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ins>
          </w:p>
        </w:tc>
        <w:tc>
          <w:tcPr>
            <w:tcW w:w="708" w:type="dxa"/>
            <w:shd w:val="solid" w:color="FFFFFF" w:fill="auto"/>
          </w:tcPr>
          <w:p w:rsidR="00603B15" w:rsidRPr="0071294D" w:rsidRDefault="00603B15" w:rsidP="007A2023">
            <w:pPr>
              <w:pStyle w:val="TAC"/>
              <w:rPr>
                <w:ins w:id="1507" w:author="Jesus de Gregorio" w:date="2019-10-14T12:57:00Z"/>
                <w:sz w:val="16"/>
                <w:szCs w:val="16"/>
              </w:rPr>
            </w:pPr>
            <w:ins w:id="1508" w:author="Jesus de Gregorio" w:date="2019-10-14T12:58:00Z">
              <w:r>
                <w:rPr>
                  <w:sz w:val="16"/>
                  <w:szCs w:val="16"/>
                </w:rPr>
                <w:t>0.3.0</w:t>
              </w:r>
            </w:ins>
          </w:p>
        </w:tc>
      </w:tr>
    </w:tbl>
    <w:p w:rsidR="00080512" w:rsidRDefault="00080512" w:rsidP="00B343C9"/>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65F2" w:rsidRDefault="007C65F2">
      <w:r>
        <w:separator/>
      </w:r>
    </w:p>
  </w:endnote>
  <w:endnote w:type="continuationSeparator" w:id="0">
    <w:p w:rsidR="007C65F2" w:rsidRDefault="007C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2" w:rsidRPr="004D3578" w:rsidRDefault="001F5A12" w:rsidP="001F5A12">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1F5A12" w:rsidRDefault="001F5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65F2" w:rsidRDefault="007C65F2">
      <w:r>
        <w:separator/>
      </w:r>
    </w:p>
  </w:footnote>
  <w:footnote w:type="continuationSeparator" w:id="0">
    <w:p w:rsidR="007C65F2" w:rsidRDefault="007C6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686">
      <w:rPr>
        <w:rFonts w:ascii="Arial" w:hAnsi="Arial" w:cs="Arial"/>
        <w:b/>
        <w:noProof/>
        <w:sz w:val="18"/>
        <w:szCs w:val="18"/>
      </w:rPr>
      <w:t>3GPP TS 29.563 V0.23.0 (2019-109)</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686">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C4-194346">
    <w15:presenceInfo w15:providerId="None" w15:userId="C4-194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1F5A12"/>
    <w:rsid w:val="002347A2"/>
    <w:rsid w:val="002675F0"/>
    <w:rsid w:val="002B6339"/>
    <w:rsid w:val="002E00EE"/>
    <w:rsid w:val="003172DC"/>
    <w:rsid w:val="0035462D"/>
    <w:rsid w:val="003765B8"/>
    <w:rsid w:val="003C3971"/>
    <w:rsid w:val="00423334"/>
    <w:rsid w:val="004345EC"/>
    <w:rsid w:val="00463686"/>
    <w:rsid w:val="004D3578"/>
    <w:rsid w:val="004E213A"/>
    <w:rsid w:val="004F0988"/>
    <w:rsid w:val="004F3340"/>
    <w:rsid w:val="0053388B"/>
    <w:rsid w:val="00535773"/>
    <w:rsid w:val="00543E6C"/>
    <w:rsid w:val="00565087"/>
    <w:rsid w:val="005D2E01"/>
    <w:rsid w:val="005D7526"/>
    <w:rsid w:val="00602AEA"/>
    <w:rsid w:val="00603B15"/>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C65F2"/>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B15449"/>
    <w:rsid w:val="00B343C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4605C"/>
    <w:rsid w:val="00E77645"/>
    <w:rsid w:val="00EC4A25"/>
    <w:rsid w:val="00F025A2"/>
    <w:rsid w:val="00F04712"/>
    <w:rsid w:val="00F15548"/>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9FA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B343C9"/>
    <w:rPr>
      <w:lang w:eastAsia="en-US"/>
    </w:rPr>
  </w:style>
  <w:style w:type="paragraph" w:customStyle="1" w:styleId="TempNote">
    <w:name w:val="TempNote"/>
    <w:basedOn w:val="Normal"/>
    <w:qFormat/>
    <w:rsid w:val="00B343C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343C9"/>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B343C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343C9"/>
    <w:pPr>
      <w:spacing w:before="120" w:after="0"/>
    </w:pPr>
    <w:rPr>
      <w:rFonts w:ascii="Arial" w:hAnsi="Arial"/>
    </w:rPr>
  </w:style>
  <w:style w:type="character" w:customStyle="1" w:styleId="AltNormalChar">
    <w:name w:val="AltNormal Char"/>
    <w:link w:val="AltNormal"/>
    <w:rsid w:val="00B343C9"/>
    <w:rPr>
      <w:rFonts w:ascii="Arial" w:hAnsi="Arial"/>
      <w:lang w:eastAsia="en-US"/>
    </w:rPr>
  </w:style>
  <w:style w:type="paragraph" w:customStyle="1" w:styleId="TemplateH3">
    <w:name w:val="TemplateH3"/>
    <w:basedOn w:val="Normal"/>
    <w:qFormat/>
    <w:rsid w:val="00B343C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343C9"/>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343C9"/>
    <w:rPr>
      <w:rFonts w:ascii="Arial" w:hAnsi="Arial"/>
      <w:sz w:val="18"/>
      <w:lang w:eastAsia="en-US"/>
    </w:rPr>
  </w:style>
  <w:style w:type="character" w:customStyle="1" w:styleId="TAHChar">
    <w:name w:val="TAH Char"/>
    <w:link w:val="TAH"/>
    <w:locked/>
    <w:rsid w:val="00B343C9"/>
    <w:rPr>
      <w:rFonts w:ascii="Arial" w:hAnsi="Arial"/>
      <w:b/>
      <w:sz w:val="18"/>
      <w:lang w:eastAsia="en-US"/>
    </w:rPr>
  </w:style>
  <w:style w:type="character" w:customStyle="1" w:styleId="THChar">
    <w:name w:val="TH Char"/>
    <w:link w:val="TH"/>
    <w:locked/>
    <w:rsid w:val="00B343C9"/>
    <w:rPr>
      <w:rFonts w:ascii="Arial" w:hAnsi="Arial"/>
      <w:b/>
      <w:lang w:eastAsia="en-US"/>
    </w:rPr>
  </w:style>
  <w:style w:type="character" w:customStyle="1" w:styleId="NOZchn">
    <w:name w:val="NO Zchn"/>
    <w:link w:val="NO"/>
    <w:rsid w:val="00B343C9"/>
    <w:rPr>
      <w:lang w:eastAsia="en-US"/>
    </w:rPr>
  </w:style>
  <w:style w:type="character" w:customStyle="1" w:styleId="TACChar">
    <w:name w:val="TAC Char"/>
    <w:link w:val="TAC"/>
    <w:rsid w:val="00B343C9"/>
    <w:rPr>
      <w:rFonts w:ascii="Arial" w:hAnsi="Arial"/>
      <w:sz w:val="18"/>
      <w:lang w:eastAsia="en-US"/>
    </w:rPr>
  </w:style>
  <w:style w:type="character" w:customStyle="1" w:styleId="Heading4Char">
    <w:name w:val="Heading 4 Char"/>
    <w:link w:val="Heading4"/>
    <w:rsid w:val="00B343C9"/>
    <w:rPr>
      <w:rFonts w:ascii="Arial" w:hAnsi="Arial"/>
      <w:sz w:val="24"/>
      <w:lang w:eastAsia="en-US"/>
    </w:rPr>
  </w:style>
  <w:style w:type="character" w:customStyle="1" w:styleId="B1Char">
    <w:name w:val="B1 Char"/>
    <w:link w:val="B1"/>
    <w:rsid w:val="00B343C9"/>
    <w:rPr>
      <w:lang w:eastAsia="en-US"/>
    </w:rPr>
  </w:style>
  <w:style w:type="paragraph" w:styleId="Revision">
    <w:name w:val="Revision"/>
    <w:hidden/>
    <w:uiPriority w:val="99"/>
    <w:semiHidden/>
    <w:rsid w:val="00B343C9"/>
    <w:rPr>
      <w:lang w:val="en-GB" w:eastAsia="en-US"/>
    </w:rPr>
  </w:style>
  <w:style w:type="character" w:customStyle="1" w:styleId="TFChar">
    <w:name w:val="TF Char"/>
    <w:link w:val="TF"/>
    <w:rsid w:val="00B343C9"/>
    <w:rPr>
      <w:rFonts w:ascii="Arial" w:hAnsi="Arial"/>
      <w:b/>
      <w:lang w:eastAsia="en-US"/>
    </w:rPr>
  </w:style>
  <w:style w:type="character" w:customStyle="1" w:styleId="PLChar">
    <w:name w:val="PL Char"/>
    <w:link w:val="PL"/>
    <w:locked/>
    <w:rsid w:val="00B343C9"/>
    <w:rPr>
      <w:rFonts w:ascii="Courier New" w:hAnsi="Courier New"/>
      <w:noProof/>
      <w:sz w:val="16"/>
      <w:lang w:eastAsia="en-US"/>
    </w:rPr>
  </w:style>
  <w:style w:type="character" w:customStyle="1" w:styleId="Heading3Char">
    <w:name w:val="Heading 3 Char"/>
    <w:link w:val="Heading3"/>
    <w:rsid w:val="00603B15"/>
    <w:rPr>
      <w:rFonts w:ascii="Arial" w:hAnsi="Arial"/>
      <w:sz w:val="28"/>
      <w:lang w:eastAsia="en-US"/>
    </w:rPr>
  </w:style>
  <w:style w:type="character" w:customStyle="1" w:styleId="TAHCar">
    <w:name w:val="TAH Car"/>
    <w:rsid w:val="00603B15"/>
    <w:rPr>
      <w:rFonts w:ascii="Arial" w:hAnsi="Arial"/>
      <w:b/>
      <w:sz w:val="18"/>
      <w:lang w:eastAsia="en-US"/>
    </w:rPr>
  </w:style>
  <w:style w:type="character" w:customStyle="1" w:styleId="Heading2Char">
    <w:name w:val="Heading 2 Char"/>
    <w:link w:val="Heading2"/>
    <w:rsid w:val="00603B1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openxmlformats.org/officeDocument/2006/relationships/oleObject" Target="embeddings/Microsoft_Visio_2003-2010_Drawing1.vsd"/><Relationship Id="rId26"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yperlink" Target="http://www.3gpp.org/DynaReport/21801.htm" TargetMode="External"/><Relationship Id="rId17" Type="http://schemas.openxmlformats.org/officeDocument/2006/relationships/image" Target="media/image4.emf"/><Relationship Id="rId25" Type="http://schemas.openxmlformats.org/officeDocument/2006/relationships/hyperlink" Target="https://www.3gpp.org/ftp/Specs/archive/OpenAPI/%3cRelease%3e/"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github.com/OAI/OpenAPI-Specification/blob/master/versions/3.0.0.md" TargetMode="External"/><Relationship Id="rId22" Type="http://schemas.openxmlformats.org/officeDocument/2006/relationships/package" Target="embeddings/Microsoft_Visio_Drawing.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2E109-52B3-4A32-8442-C88AC1F9D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7195</Words>
  <Characters>39577</Characters>
  <Application>Microsoft Office Word</Application>
  <DocSecurity>0</DocSecurity>
  <Lines>329</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3</cp:revision>
  <cp:lastPrinted>2019-02-25T14:05:00Z</cp:lastPrinted>
  <dcterms:created xsi:type="dcterms:W3CDTF">2019-10-14T11:07:00Z</dcterms:created>
  <dcterms:modified xsi:type="dcterms:W3CDTF">2019-10-14T11:08:00Z</dcterms:modified>
</cp:coreProperties>
</file>