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64E96" w14:textId="77777777" w:rsidR="00AD50BF" w:rsidRDefault="00AF7C99" w:rsidP="00AD50BF">
      <w:pPr>
        <w:pStyle w:val="Header"/>
        <w:tabs>
          <w:tab w:val="right" w:pos="9356"/>
        </w:tabs>
        <w:jc w:val="center"/>
      </w:pPr>
      <w:bookmarkStart w:id="0" w:name="_GoBack"/>
      <w:bookmarkEnd w:id="0"/>
      <w:r>
        <w:rPr>
          <w:noProof/>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285D0DB8" w:rsidR="00391C81" w:rsidRPr="00537BE2" w:rsidRDefault="00FF5280" w:rsidP="001202FC">
                                      <w:pPr>
                                        <w:pStyle w:val="CSDocNo"/>
                                        <w:rPr>
                                          <w:sz w:val="36"/>
                                          <w:szCs w:val="36"/>
                                          <w:lang w:eastAsia="ja-JP"/>
                                        </w:rPr>
                                      </w:pPr>
                                      <w:r>
                                        <w:rPr>
                                          <w:sz w:val="36"/>
                                          <w:szCs w:val="36"/>
                                          <w:lang w:eastAsia="ja-JP"/>
                                        </w:rPr>
                                        <w:t>NG</w:t>
                                      </w:r>
                                      <w:r w:rsidR="00D84AD3">
                                        <w:rPr>
                                          <w:sz w:val="36"/>
                                          <w:szCs w:val="36"/>
                                          <w:lang w:eastAsia="ja-JP"/>
                                        </w:rPr>
                                        <w:t>6_031</w:t>
                                      </w:r>
                                    </w:p>
                                  </w:sdtContent>
                                </w:sdt>
                                <w:p w14:paraId="42264EFC" w14:textId="6ED85ABF" w:rsidR="00391C81" w:rsidRPr="00537BE2" w:rsidRDefault="007C02F7" w:rsidP="00B7373E">
                                  <w:pPr>
                                    <w:pStyle w:val="CSDocTitle"/>
                                    <w:rPr>
                                      <w:lang w:eastAsia="ja-JP"/>
                                    </w:rPr>
                                  </w:pPr>
                                  <w:sdt>
                                    <w:sdtPr>
                                      <w:rPr>
                                        <w:rFonts w:hint="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D1DF8" w:rsidRPr="00096622">
                                        <w:rPr>
                                          <w:lang w:val="en-US"/>
                                        </w:rPr>
                                        <w:t xml:space="preserve">LS </w:t>
                                      </w:r>
                                      <w:r w:rsidR="000D1DF8">
                                        <w:rPr>
                                          <w:lang w:val="en-US"/>
                                        </w:rPr>
                                        <w:t xml:space="preserve">on </w:t>
                                      </w:r>
                                      <w:r w:rsidR="00FF5280">
                                        <w:rPr>
                                          <w:lang w:val="en-US"/>
                                        </w:rPr>
                                        <w:t>Archiving PRDs</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374AFE68" w:rsidR="00391C81" w:rsidRPr="00537BE2" w:rsidRDefault="00FF5280" w:rsidP="00B41244">
                                      <w:pPr>
                                        <w:pStyle w:val="CSFieldInfo"/>
                                        <w:rPr>
                                          <w:lang w:eastAsia="ja-JP"/>
                                        </w:rPr>
                                      </w:pPr>
                                      <w:r>
                                        <w:rPr>
                                          <w:lang w:val="sv-SE" w:eastAsia="ja-JP"/>
                                        </w:rPr>
                                        <w:t>NG</w:t>
                                      </w:r>
                                      <w:r w:rsidR="00F115A4">
                                        <w:rPr>
                                          <w:lang w:val="sv-SE" w:eastAsia="ja-JP"/>
                                        </w:rPr>
                                        <w:t xml:space="preserve"> #</w:t>
                                      </w:r>
                                      <w:r w:rsidR="007E39B6">
                                        <w:rPr>
                                          <w:lang w:val="sv-SE" w:eastAsia="ja-JP"/>
                                        </w:rPr>
                                        <w:t>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yyyy-MM-dd"/>
                                      <w:lid w:val="sv-SE"/>
                                      <w:storeMappedDataAs w:val="dateTime"/>
                                      <w:calendar w:val="gregorian"/>
                                    </w:date>
                                  </w:sdtPr>
                                  <w:sdtEndPr/>
                                  <w:sdtContent>
                                    <w:p w14:paraId="42264F04" w14:textId="3FD7190D" w:rsidR="00391C81" w:rsidRPr="00537BE2" w:rsidRDefault="007E39B6" w:rsidP="00BE2014">
                                      <w:pPr>
                                        <w:pStyle w:val="CSFieldInfo"/>
                                        <w:rPr>
                                          <w:lang w:eastAsia="ja-JP"/>
                                        </w:rPr>
                                      </w:pPr>
                                      <w:r>
                                        <w:rPr>
                                          <w:lang w:val="sv-SE" w:eastAsia="ja-JP"/>
                                        </w:rPr>
                                        <w:t>2017-10-04</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12304ADF" w:rsidR="00391C81" w:rsidRPr="00537BE2" w:rsidRDefault="007E39B6" w:rsidP="00BE2014">
                                  <w:pPr>
                                    <w:pStyle w:val="CSFieldInfo"/>
                                    <w:rPr>
                                      <w:lang w:eastAsia="ja-JP"/>
                                    </w:rPr>
                                  </w:pPr>
                                  <w:r>
                                    <w:rPr>
                                      <w:lang w:eastAsia="ja-JP"/>
                                    </w:rPr>
                                    <w:t>Dubai, UAE</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85CA24" w:rsidR="00391C81" w:rsidRPr="0062734F" w:rsidRDefault="00BE2014" w:rsidP="0029433A">
                                  <w:pPr>
                                    <w:pStyle w:val="CSFieldInfo"/>
                                    <w:rPr>
                                      <w:i/>
                                      <w:lang w:eastAsia="ja-JP"/>
                                    </w:rPr>
                                  </w:pPr>
                                  <w:r>
                                    <w:rPr>
                                      <w:i/>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1B2BA97" w:rsidR="00391C81" w:rsidRPr="00537BE2" w:rsidRDefault="00BE2014" w:rsidP="00BE2014">
                                  <w:pPr>
                                    <w:pStyle w:val="CSFieldInfo"/>
                                    <w:rPr>
                                      <w:lang w:eastAsia="ja-JP"/>
                                    </w:rPr>
                                  </w:pPr>
                                  <w:r>
                                    <w:rPr>
                                      <w:lang w:eastAsia="ja-JP"/>
                                    </w:rPr>
                                    <w:t>09 November 2017</w:t>
                                  </w:r>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tc>
                                <w:tcPr>
                                  <w:tcW w:w="7470" w:type="dxa"/>
                                  <w:vAlign w:val="center"/>
                                </w:tcPr>
                                <w:p w14:paraId="42264F15" w14:textId="0640C6C5" w:rsidR="00391C81" w:rsidRPr="00537BE2" w:rsidRDefault="00BE2014" w:rsidP="001202FC">
                                  <w:pPr>
                                    <w:pStyle w:val="CSFieldInfo"/>
                                  </w:pPr>
                                  <w:r>
                                    <w:t>Approved</w:t>
                                  </w:r>
                                </w:p>
                              </w:tc>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7C02F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57A14602" w:rsidR="00391C81" w:rsidRPr="00537BE2" w:rsidRDefault="00BE2014" w:rsidP="00BE2014">
                                      <w:pPr>
                                        <w:pStyle w:val="CSFieldInfo"/>
                                        <w:rPr>
                                          <w:lang w:eastAsia="ja-JP"/>
                                        </w:rPr>
                                      </w:pPr>
                                      <w:r>
                                        <w:rPr>
                                          <w:lang w:eastAsia="ja-JP"/>
                                        </w:rPr>
                                        <w:t xml:space="preserve">This document provides a list of PRDs that are intended to be </w:t>
                                      </w:r>
                                      <w:r w:rsidR="00D84AD3">
                                        <w:rPr>
                                          <w:lang w:eastAsia="ja-JP"/>
                                        </w:rPr>
                                        <w:t>archived</w:t>
                                      </w:r>
                                      <w:r>
                                        <w:rPr>
                                          <w:lang w:eastAsia="ja-JP"/>
                                        </w:rPr>
                                        <w:t>.</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9ED34E1" w:rsidR="00391C81" w:rsidRPr="00537BE2" w:rsidRDefault="00FF5280" w:rsidP="001202FC">
                                  <w:pPr>
                                    <w:pStyle w:val="CSFieldInfo"/>
                                    <w:rPr>
                                      <w:lang w:eastAsia="ja-JP"/>
                                    </w:rPr>
                                  </w:pPr>
                                  <w:r>
                                    <w:rPr>
                                      <w:lang w:eastAsia="ja-JP"/>
                                    </w:rPr>
                                    <w:t>23.10.2017</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58F24937" w:rsidR="00391C81" w:rsidRPr="00537BE2" w:rsidRDefault="00FF5280" w:rsidP="0029433A">
                                  <w:pPr>
                                    <w:pStyle w:val="CSFieldInfo"/>
                                    <w:rPr>
                                      <w:lang w:eastAsia="ja-JP"/>
                                    </w:rPr>
                                  </w:pPr>
                                  <w:r>
                                    <w:rPr>
                                      <w:lang w:eastAsia="ja-JP"/>
                                    </w:rPr>
                                    <w:t>Ralf Keller (Ericsson)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5B9FCAE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C23D9">
                              <w:rPr>
                                <w:noProof/>
                              </w:rPr>
                              <w:t>2018</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285D0DB8" w:rsidR="00391C81" w:rsidRPr="00537BE2" w:rsidRDefault="00FF5280" w:rsidP="001202FC">
                                <w:pPr>
                                  <w:pStyle w:val="CSDocNo"/>
                                  <w:rPr>
                                    <w:sz w:val="36"/>
                                    <w:szCs w:val="36"/>
                                    <w:lang w:eastAsia="ja-JP"/>
                                  </w:rPr>
                                </w:pPr>
                                <w:r>
                                  <w:rPr>
                                    <w:sz w:val="36"/>
                                    <w:szCs w:val="36"/>
                                    <w:lang w:eastAsia="ja-JP"/>
                                  </w:rPr>
                                  <w:t>NG</w:t>
                                </w:r>
                                <w:r w:rsidR="00D84AD3">
                                  <w:rPr>
                                    <w:sz w:val="36"/>
                                    <w:szCs w:val="36"/>
                                    <w:lang w:eastAsia="ja-JP"/>
                                  </w:rPr>
                                  <w:t>6_031</w:t>
                                </w:r>
                              </w:p>
                            </w:sdtContent>
                          </w:sdt>
                          <w:p w14:paraId="42264EFC" w14:textId="6ED85ABF" w:rsidR="00391C81" w:rsidRPr="00537BE2" w:rsidRDefault="007C02F7" w:rsidP="00B7373E">
                            <w:pPr>
                              <w:pStyle w:val="CSDocTitle"/>
                              <w:rPr>
                                <w:lang w:eastAsia="ja-JP"/>
                              </w:rPr>
                            </w:pPr>
                            <w:sdt>
                              <w:sdtPr>
                                <w:rPr>
                                  <w:rFonts w:hint="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D1DF8" w:rsidRPr="00096622">
                                  <w:rPr>
                                    <w:lang w:val="en-US"/>
                                  </w:rPr>
                                  <w:t xml:space="preserve">LS </w:t>
                                </w:r>
                                <w:r w:rsidR="000D1DF8">
                                  <w:rPr>
                                    <w:lang w:val="en-US"/>
                                  </w:rPr>
                                  <w:t xml:space="preserve">on </w:t>
                                </w:r>
                                <w:r w:rsidR="00FF5280">
                                  <w:rPr>
                                    <w:lang w:val="en-US"/>
                                  </w:rPr>
                                  <w:t>Archiving PRDs</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374AFE68" w:rsidR="00391C81" w:rsidRPr="00537BE2" w:rsidRDefault="00FF5280" w:rsidP="00B41244">
                                <w:pPr>
                                  <w:pStyle w:val="CSFieldInfo"/>
                                  <w:rPr>
                                    <w:lang w:eastAsia="ja-JP"/>
                                  </w:rPr>
                                </w:pPr>
                                <w:r>
                                  <w:rPr>
                                    <w:lang w:val="sv-SE" w:eastAsia="ja-JP"/>
                                  </w:rPr>
                                  <w:t>NG</w:t>
                                </w:r>
                                <w:r w:rsidR="00F115A4">
                                  <w:rPr>
                                    <w:lang w:val="sv-SE" w:eastAsia="ja-JP"/>
                                  </w:rPr>
                                  <w:t xml:space="preserve"> #</w:t>
                                </w:r>
                                <w:r w:rsidR="007E39B6">
                                  <w:rPr>
                                    <w:lang w:val="sv-SE" w:eastAsia="ja-JP"/>
                                  </w:rPr>
                                  <w:t>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yyyy-MM-dd"/>
                                <w:lid w:val="sv-SE"/>
                                <w:storeMappedDataAs w:val="dateTime"/>
                                <w:calendar w:val="gregorian"/>
                              </w:date>
                            </w:sdtPr>
                            <w:sdtEndPr/>
                            <w:sdtContent>
                              <w:p w14:paraId="42264F04" w14:textId="3FD7190D" w:rsidR="00391C81" w:rsidRPr="00537BE2" w:rsidRDefault="007E39B6" w:rsidP="00BE2014">
                                <w:pPr>
                                  <w:pStyle w:val="CSFieldInfo"/>
                                  <w:rPr>
                                    <w:lang w:eastAsia="ja-JP"/>
                                  </w:rPr>
                                </w:pPr>
                                <w:r>
                                  <w:rPr>
                                    <w:lang w:val="sv-SE" w:eastAsia="ja-JP"/>
                                  </w:rPr>
                                  <w:t>2017-10-04</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12304ADF" w:rsidR="00391C81" w:rsidRPr="00537BE2" w:rsidRDefault="007E39B6" w:rsidP="00BE2014">
                            <w:pPr>
                              <w:pStyle w:val="CSFieldInfo"/>
                              <w:rPr>
                                <w:lang w:eastAsia="ja-JP"/>
                              </w:rPr>
                            </w:pPr>
                            <w:r>
                              <w:rPr>
                                <w:lang w:eastAsia="ja-JP"/>
                              </w:rPr>
                              <w:t>Dubai, UAE</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85CA24" w:rsidR="00391C81" w:rsidRPr="0062734F" w:rsidRDefault="00BE2014" w:rsidP="0029433A">
                            <w:pPr>
                              <w:pStyle w:val="CSFieldInfo"/>
                              <w:rPr>
                                <w:i/>
                                <w:lang w:eastAsia="ja-JP"/>
                              </w:rPr>
                            </w:pPr>
                            <w:r>
                              <w:rPr>
                                <w:i/>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1B2BA97" w:rsidR="00391C81" w:rsidRPr="00537BE2" w:rsidRDefault="00BE2014" w:rsidP="00BE2014">
                            <w:pPr>
                              <w:pStyle w:val="CSFieldInfo"/>
                              <w:rPr>
                                <w:lang w:eastAsia="ja-JP"/>
                              </w:rPr>
                            </w:pPr>
                            <w:r>
                              <w:rPr>
                                <w:lang w:eastAsia="ja-JP"/>
                              </w:rPr>
                              <w:t>09 November 2017</w:t>
                            </w:r>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tc>
                          <w:tcPr>
                            <w:tcW w:w="7470" w:type="dxa"/>
                            <w:vAlign w:val="center"/>
                          </w:tcPr>
                          <w:p w14:paraId="42264F15" w14:textId="0640C6C5" w:rsidR="00391C81" w:rsidRPr="00537BE2" w:rsidRDefault="00BE2014" w:rsidP="001202FC">
                            <w:pPr>
                              <w:pStyle w:val="CSFieldInfo"/>
                            </w:pPr>
                            <w:r>
                              <w:t>Approved</w:t>
                            </w:r>
                          </w:p>
                        </w:tc>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7C02F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57A14602" w:rsidR="00391C81" w:rsidRPr="00537BE2" w:rsidRDefault="00BE2014" w:rsidP="00BE2014">
                                <w:pPr>
                                  <w:pStyle w:val="CSFieldInfo"/>
                                  <w:rPr>
                                    <w:lang w:eastAsia="ja-JP"/>
                                  </w:rPr>
                                </w:pPr>
                                <w:r>
                                  <w:rPr>
                                    <w:lang w:eastAsia="ja-JP"/>
                                  </w:rPr>
                                  <w:t xml:space="preserve">This document provides a list of PRDs that are intended to be </w:t>
                                </w:r>
                                <w:r w:rsidR="00D84AD3">
                                  <w:rPr>
                                    <w:lang w:eastAsia="ja-JP"/>
                                  </w:rPr>
                                  <w:t>archived</w:t>
                                </w:r>
                                <w:r>
                                  <w:rPr>
                                    <w:lang w:eastAsia="ja-JP"/>
                                  </w:rPr>
                                  <w:t>.</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9ED34E1" w:rsidR="00391C81" w:rsidRPr="00537BE2" w:rsidRDefault="00FF5280" w:rsidP="001202FC">
                            <w:pPr>
                              <w:pStyle w:val="CSFieldInfo"/>
                              <w:rPr>
                                <w:lang w:eastAsia="ja-JP"/>
                              </w:rPr>
                            </w:pPr>
                            <w:r>
                              <w:rPr>
                                <w:lang w:eastAsia="ja-JP"/>
                              </w:rPr>
                              <w:t>23.10.2017</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58F24937" w:rsidR="00391C81" w:rsidRPr="00537BE2" w:rsidRDefault="00FF5280" w:rsidP="0029433A">
                            <w:pPr>
                              <w:pStyle w:val="CSFieldInfo"/>
                              <w:rPr>
                                <w:lang w:eastAsia="ja-JP"/>
                              </w:rPr>
                            </w:pPr>
                            <w:r>
                              <w:rPr>
                                <w:lang w:eastAsia="ja-JP"/>
                              </w:rPr>
                              <w:t>Ralf Keller (Ericsson)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5B9FCAE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C23D9">
                        <w:rPr>
                          <w:noProof/>
                        </w:rPr>
                        <w:t>2018</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07EFF024" w:rsidR="00A74A54" w:rsidRDefault="000D1DF8" w:rsidP="00E4345D">
                <w:pPr>
                  <w:pStyle w:val="TableText"/>
                </w:pPr>
                <w:r w:rsidRPr="000D1DF8">
                  <w:rPr>
                    <w:lang w:val="en-US"/>
                  </w:rPr>
                  <w:t xml:space="preserve">LS </w:t>
                </w:r>
                <w:r>
                  <w:rPr>
                    <w:lang w:val="en-US"/>
                  </w:rPr>
                  <w:t xml:space="preserve">on </w:t>
                </w:r>
                <w:r w:rsidR="00FF5280">
                  <w:rPr>
                    <w:lang w:val="en-US"/>
                  </w:rPr>
                  <w:t>Archiving PRDs</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A9A4A9F" w:rsidR="00096622" w:rsidRDefault="007E39B6" w:rsidP="00096622">
            <w:pPr>
              <w:pStyle w:val="TableText"/>
              <w:rPr>
                <w:rFonts w:eastAsia="MS Mincho"/>
                <w:lang w:eastAsia="ja-JP"/>
              </w:rPr>
            </w:pPr>
            <w:r>
              <w:rPr>
                <w:rFonts w:eastAsia="MS Mincho"/>
                <w:lang w:eastAsia="ja-JP"/>
              </w:rPr>
              <w:t>NG #6</w:t>
            </w:r>
          </w:p>
        </w:tc>
        <w:tc>
          <w:tcPr>
            <w:tcW w:w="3228" w:type="dxa"/>
          </w:tcPr>
          <w:p w14:paraId="42264EA4" w14:textId="57742975" w:rsidR="00096622" w:rsidRDefault="007E39B6" w:rsidP="0058060A">
            <w:pPr>
              <w:pStyle w:val="TableText"/>
              <w:rPr>
                <w:rFonts w:eastAsia="MS Mincho"/>
                <w:lang w:eastAsia="ja-JP"/>
              </w:rPr>
            </w:pPr>
            <w:r>
              <w:rPr>
                <w:rFonts w:eastAsia="MS Mincho"/>
                <w:lang w:eastAsia="ja-JP"/>
              </w:rPr>
              <w:t>10</w:t>
            </w:r>
            <w:r w:rsidR="00BE2014">
              <w:rPr>
                <w:rFonts w:eastAsia="MS Mincho"/>
                <w:lang w:eastAsia="ja-JP"/>
              </w:rPr>
              <w:t xml:space="preserve"> </w:t>
            </w:r>
            <w:r>
              <w:rPr>
                <w:rFonts w:eastAsia="MS Mincho"/>
                <w:lang w:eastAsia="ja-JP"/>
              </w:rPr>
              <w:t>Nov 2017</w:t>
            </w:r>
          </w:p>
        </w:tc>
        <w:tc>
          <w:tcPr>
            <w:tcW w:w="3008" w:type="dxa"/>
          </w:tcPr>
          <w:p w14:paraId="42264EA5" w14:textId="2B9C29F6" w:rsidR="00096622" w:rsidRDefault="007E39B6" w:rsidP="001202FC">
            <w:pPr>
              <w:pStyle w:val="TableText"/>
              <w:rPr>
                <w:rFonts w:eastAsia="MS Mincho"/>
                <w:lang w:eastAsia="ja-JP"/>
              </w:rPr>
            </w:pPr>
            <w:r>
              <w:rPr>
                <w:rFonts w:eastAsia="MS Mincho"/>
                <w:lang w:eastAsia="ja-JP"/>
              </w:rPr>
              <w:t>Dubai, EUA</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7E8FA57" w:rsidR="0058060A" w:rsidRPr="00C201D7" w:rsidRDefault="00FF5280" w:rsidP="00791C2F">
            <w:pPr>
              <w:pStyle w:val="TableText"/>
              <w:rPr>
                <w:rFonts w:eastAsia="MS Mincho"/>
                <w:lang w:eastAsia="ja-JP"/>
              </w:rPr>
            </w:pPr>
            <w:r>
              <w:rPr>
                <w:rFonts w:eastAsia="MS Mincho"/>
                <w:lang w:eastAsia="ja-JP"/>
              </w:rPr>
              <w:t>NG</w:t>
            </w:r>
            <w:r w:rsidR="00B41244">
              <w:rPr>
                <w:rFonts w:eastAsia="MS Mincho"/>
                <w:lang w:eastAsia="ja-JP"/>
              </w:rPr>
              <w:t xml:space="preserve"> #</w:t>
            </w:r>
            <w:r w:rsidR="007E39B6">
              <w:rPr>
                <w:rFonts w:eastAsia="MS Mincho"/>
                <w:lang w:eastAsia="ja-JP"/>
              </w:rPr>
              <w:t>6</w:t>
            </w:r>
            <w:r w:rsidR="00BE2014">
              <w:rPr>
                <w:rFonts w:eastAsia="MS Mincho"/>
                <w:lang w:eastAsia="ja-JP"/>
              </w:rPr>
              <w:t xml:space="preserve"> Doc 031</w:t>
            </w:r>
          </w:p>
        </w:tc>
        <w:tc>
          <w:tcPr>
            <w:tcW w:w="3228" w:type="dxa"/>
          </w:tcPr>
          <w:p w14:paraId="42264EAF" w14:textId="5C0C01E5" w:rsidR="0058060A" w:rsidRDefault="00BE2014" w:rsidP="001202FC">
            <w:pPr>
              <w:pStyle w:val="TableText"/>
            </w:pPr>
            <w:r>
              <w:rPr>
                <w:rFonts w:eastAsia="MS Mincho"/>
                <w:i/>
                <w:lang w:eastAsia="ja-JP"/>
              </w:rPr>
              <w:t>09 Nov 2017</w:t>
            </w:r>
          </w:p>
        </w:tc>
        <w:tc>
          <w:tcPr>
            <w:tcW w:w="3008" w:type="dxa"/>
          </w:tcPr>
          <w:p w14:paraId="42264EB0" w14:textId="0BCA8E89" w:rsidR="0058060A" w:rsidRPr="00C201D7" w:rsidRDefault="00BE2014" w:rsidP="00D20D7D">
            <w:pPr>
              <w:pStyle w:val="TableText"/>
              <w:rPr>
                <w:rFonts w:eastAsia="MS Mincho"/>
                <w:lang w:eastAsia="ja-JP"/>
              </w:rPr>
            </w:pPr>
            <w:r>
              <w:rPr>
                <w:rFonts w:eastAsia="MS Mincho"/>
                <w:i/>
                <w:lang w:eastAsia="ja-JP"/>
              </w:rPr>
              <w:t>Ralf Keller, Ericsson</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CD559BF" w:rsidR="0058060A" w:rsidRPr="00B41244" w:rsidRDefault="00FF5280" w:rsidP="00D20D7D">
            <w:pPr>
              <w:pStyle w:val="TableText"/>
              <w:rPr>
                <w:rFonts w:eastAsia="MS Mincho"/>
                <w:lang w:eastAsia="ja-JP"/>
              </w:rPr>
            </w:pPr>
            <w:r>
              <w:rPr>
                <w:rFonts w:eastAsia="MS Mincho"/>
                <w:lang w:eastAsia="ja-JP"/>
              </w:rPr>
              <w:t xml:space="preserve">NG </w:t>
            </w:r>
          </w:p>
        </w:tc>
        <w:tc>
          <w:tcPr>
            <w:tcW w:w="3228" w:type="dxa"/>
          </w:tcPr>
          <w:p w14:paraId="42264EB7" w14:textId="3C996F6E" w:rsidR="0058060A" w:rsidRPr="00C201D7" w:rsidRDefault="0058060A" w:rsidP="001202FC">
            <w:pPr>
              <w:pStyle w:val="TableText"/>
              <w:rPr>
                <w:rFonts w:eastAsia="MS Mincho"/>
                <w:lang w:eastAsia="ja-JP"/>
              </w:rPr>
            </w:pPr>
          </w:p>
        </w:tc>
        <w:tc>
          <w:tcPr>
            <w:tcW w:w="3008" w:type="dxa"/>
          </w:tcPr>
          <w:p w14:paraId="42264EB8" w14:textId="2D8B69A8" w:rsidR="0058060A" w:rsidRPr="0062734F" w:rsidRDefault="00BE2014" w:rsidP="001202FC">
            <w:pPr>
              <w:pStyle w:val="TableText"/>
              <w:rPr>
                <w:rFonts w:eastAsia="MS Mincho"/>
                <w:i/>
                <w:lang w:eastAsia="ja-JP"/>
              </w:rPr>
            </w:pPr>
            <w:r>
              <w:rPr>
                <w:rFonts w:eastAsia="MS Mincho"/>
                <w:i/>
                <w:lang w:eastAsia="ja-JP"/>
              </w:rPr>
              <w:t>jsendin@gsma.com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34A4B69" w:rsidR="0058060A" w:rsidRPr="00C201D7" w:rsidRDefault="00417CC6" w:rsidP="0058060A">
            <w:pPr>
              <w:pStyle w:val="TableText"/>
              <w:rPr>
                <w:rFonts w:eastAsia="MS Mincho"/>
                <w:lang w:eastAsia="ja-JP"/>
              </w:rPr>
            </w:pPr>
            <w:r w:rsidRPr="00417CC6">
              <w:rPr>
                <w:rFonts w:eastAsia="MS Mincho"/>
                <w:lang w:eastAsia="ja-JP"/>
              </w:rPr>
              <w:t>WAS, WSOLU, GSG, TSG, Future Networks programme</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14025AF" w:rsidR="0058060A" w:rsidRPr="00C201D7" w:rsidRDefault="00D43D66" w:rsidP="001202FC">
            <w:pPr>
              <w:pStyle w:val="TableText"/>
              <w:rPr>
                <w:rFonts w:eastAsia="MS Mincho"/>
                <w:lang w:eastAsia="ja-JP"/>
              </w:rPr>
            </w:pPr>
            <w:r>
              <w:rPr>
                <w:rFonts w:eastAsia="MS Mincho"/>
                <w:lang w:eastAsia="ja-JP"/>
              </w:rPr>
              <w:t xml:space="preserve">3GPP </w:t>
            </w:r>
            <w:r w:rsidR="007D340F">
              <w:rPr>
                <w:rFonts w:eastAsia="MS Mincho"/>
                <w:lang w:eastAsia="ja-JP"/>
              </w:rPr>
              <w:t xml:space="preserve">SA1, </w:t>
            </w:r>
            <w:r w:rsidR="00FF5280">
              <w:rPr>
                <w:rFonts w:eastAsia="MS Mincho"/>
                <w:lang w:eastAsia="ja-JP"/>
              </w:rPr>
              <w:t xml:space="preserve">SA2, </w:t>
            </w:r>
            <w:r w:rsidR="000D1DF8">
              <w:rPr>
                <w:rFonts w:eastAsia="MS Mincho"/>
                <w:lang w:eastAsia="ja-JP"/>
              </w:rPr>
              <w:t>CT1</w:t>
            </w:r>
            <w:r w:rsidR="00B90AC5">
              <w:rPr>
                <w:rFonts w:eastAsia="MS Mincho"/>
                <w:lang w:eastAsia="ja-JP"/>
              </w:rPr>
              <w:t>, CT4</w:t>
            </w:r>
            <w:r w:rsidR="00417CC6">
              <w:rPr>
                <w:rFonts w:eastAsia="MS Mincho"/>
                <w:lang w:eastAsia="ja-JP"/>
              </w:rPr>
              <w:t>, RAN5</w:t>
            </w:r>
          </w:p>
        </w:tc>
      </w:tr>
    </w:tbl>
    <w:p w14:paraId="42264EC6" w14:textId="77777777" w:rsidR="00FC0FBE" w:rsidRDefault="00FC0FBE" w:rsidP="0058060A">
      <w:pPr>
        <w:pStyle w:val="NormalParagraph"/>
        <w:rPr>
          <w:lang w:val="en-IE"/>
        </w:rPr>
      </w:pPr>
    </w:p>
    <w:p w14:paraId="78B36E77" w14:textId="30900F13" w:rsidR="00F97070" w:rsidRDefault="00F97070" w:rsidP="00F97070">
      <w:pPr>
        <w:pStyle w:val="NormalParagraph"/>
        <w:rPr>
          <w:rFonts w:eastAsia="MS Mincho"/>
          <w:lang w:eastAsia="ja-JP"/>
        </w:rPr>
      </w:pPr>
      <w:bookmarkStart w:id="1" w:name="_Toc327548005"/>
      <w:bookmarkStart w:id="2" w:name="_Toc327548205"/>
      <w:bookmarkStart w:id="3" w:name="_Toc330993688"/>
      <w:r>
        <w:rPr>
          <w:rFonts w:eastAsia="MS Mincho"/>
          <w:lang w:eastAsia="ja-JP"/>
        </w:rPr>
        <w:t>GSMA NG</w:t>
      </w:r>
      <w:r>
        <w:rPr>
          <w:rFonts w:eastAsia="MS Mincho" w:hint="eastAsia"/>
          <w:lang w:eastAsia="ja-JP"/>
        </w:rPr>
        <w:t xml:space="preserve"> </w:t>
      </w:r>
      <w:r>
        <w:rPr>
          <w:rFonts w:eastAsia="MS Mincho"/>
          <w:lang w:eastAsia="ja-JP"/>
        </w:rPr>
        <w:t xml:space="preserve">has </w:t>
      </w:r>
      <w:r w:rsidR="00DE0771">
        <w:rPr>
          <w:rFonts w:eastAsia="MS Mincho"/>
          <w:lang w:eastAsia="ja-JP"/>
        </w:rPr>
        <w:t>decided to archive several Public Reference Documents (PRDs), i.e., these PRDs are no longer maintained</w:t>
      </w:r>
      <w:r w:rsidR="00660C9D">
        <w:rPr>
          <w:rFonts w:eastAsia="MS Mincho"/>
          <w:lang w:eastAsia="ja-JP"/>
        </w:rPr>
        <w:t xml:space="preserve"> because there is </w:t>
      </w:r>
      <w:r w:rsidR="00660C9D" w:rsidRPr="00660C9D">
        <w:rPr>
          <w:rFonts w:eastAsia="MS Mincho"/>
          <w:lang w:eastAsia="ja-JP"/>
        </w:rPr>
        <w:t>no industry interest anymore</w:t>
      </w:r>
      <w:r>
        <w:rPr>
          <w:rFonts w:eastAsia="MS Mincho"/>
          <w:lang w:eastAsia="ja-JP"/>
        </w:rPr>
        <w:t>:</w:t>
      </w:r>
    </w:p>
    <w:p w14:paraId="72DF3557" w14:textId="77777777"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IR.39: IMS Profile for High Definition Video Conference (HDVC) Service</w:t>
      </w:r>
    </w:p>
    <w:p w14:paraId="780E3A3F" w14:textId="77777777"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IR.58: IMS Profile for Voice over HSPA</w:t>
      </w:r>
    </w:p>
    <w:p w14:paraId="65B3FFC0" w14:textId="77777777" w:rsidR="00DE0771" w:rsidRPr="00DE0771" w:rsidRDefault="00DE0771" w:rsidP="00DE0771">
      <w:pPr>
        <w:pStyle w:val="NormalParagraph"/>
        <w:numPr>
          <w:ilvl w:val="0"/>
          <w:numId w:val="20"/>
        </w:numPr>
        <w:rPr>
          <w:rFonts w:eastAsia="MS Mincho"/>
          <w:lang w:val="en-US" w:eastAsia="ja-JP"/>
        </w:rPr>
      </w:pPr>
      <w:r w:rsidRPr="00DE0771">
        <w:rPr>
          <w:rFonts w:eastAsia="MS Mincho"/>
          <w:lang w:val="en-US" w:eastAsia="ja-JP"/>
        </w:rPr>
        <w:t>IR.78: Roaming Trouble Report</w:t>
      </w:r>
    </w:p>
    <w:p w14:paraId="54DD8C87" w14:textId="77777777"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IR.79: Image Share Interoperability Specification</w:t>
      </w:r>
    </w:p>
    <w:p w14:paraId="68A1628D" w14:textId="77777777" w:rsidR="00DE0771" w:rsidRPr="00DE0771" w:rsidRDefault="00DE0771" w:rsidP="00DE0771">
      <w:pPr>
        <w:pStyle w:val="NormalParagraph"/>
        <w:numPr>
          <w:ilvl w:val="0"/>
          <w:numId w:val="20"/>
        </w:numPr>
        <w:rPr>
          <w:rFonts w:eastAsia="MS Mincho"/>
          <w:lang w:val="en-US" w:eastAsia="ja-JP"/>
        </w:rPr>
      </w:pPr>
      <w:r w:rsidRPr="00DE0771">
        <w:rPr>
          <w:rFonts w:eastAsia="MS Mincho"/>
          <w:lang w:eastAsia="ja-JP"/>
        </w:rPr>
        <w:t>IR.83 SIP-I Interworking Description</w:t>
      </w:r>
    </w:p>
    <w:p w14:paraId="52650ACE" w14:textId="77777777" w:rsidR="009B11CB" w:rsidRPr="00DE0771" w:rsidRDefault="006425EE" w:rsidP="00DE0771">
      <w:pPr>
        <w:pStyle w:val="NormalParagraph"/>
        <w:numPr>
          <w:ilvl w:val="0"/>
          <w:numId w:val="20"/>
        </w:numPr>
        <w:rPr>
          <w:rFonts w:eastAsia="MS Mincho"/>
          <w:lang w:val="en-US" w:eastAsia="ja-JP"/>
        </w:rPr>
      </w:pPr>
      <w:r w:rsidRPr="00DE0771">
        <w:rPr>
          <w:rFonts w:eastAsia="MS Mincho"/>
          <w:lang w:val="en-US" w:eastAsia="ja-JP"/>
        </w:rPr>
        <w:t>IR.84: Video Share Phase 2 Interoperability Specification</w:t>
      </w:r>
    </w:p>
    <w:bookmarkEnd w:id="1"/>
    <w:bookmarkEnd w:id="2"/>
    <w:bookmarkEnd w:id="3"/>
    <w:p w14:paraId="01E41C71" w14:textId="77777777" w:rsidR="00DE0771" w:rsidRDefault="00DE0771" w:rsidP="00082109">
      <w:pPr>
        <w:pStyle w:val="NormalParagraph"/>
        <w:rPr>
          <w:rFonts w:eastAsia="MS Mincho"/>
          <w:b/>
          <w:lang w:eastAsia="ja-JP"/>
        </w:rPr>
      </w:pPr>
    </w:p>
    <w:p w14:paraId="4C490381" w14:textId="4D333BA3" w:rsidR="00082109" w:rsidRDefault="00082109" w:rsidP="00082109">
      <w:pPr>
        <w:pStyle w:val="NormalParagraph"/>
        <w:rPr>
          <w:rFonts w:eastAsia="MS Mincho"/>
          <w:b/>
          <w:lang w:eastAsia="ja-JP"/>
        </w:rPr>
      </w:pPr>
      <w:r>
        <w:rPr>
          <w:rFonts w:eastAsia="MS Mincho" w:hint="eastAsia"/>
          <w:b/>
          <w:lang w:eastAsia="ja-JP"/>
        </w:rPr>
        <w:lastRenderedPageBreak/>
        <w:t xml:space="preserve">ACTION to </w:t>
      </w:r>
      <w:r w:rsidR="00EA44AA">
        <w:rPr>
          <w:rFonts w:eastAsia="MS Mincho"/>
          <w:b/>
          <w:lang w:eastAsia="ja-JP"/>
        </w:rPr>
        <w:t>internal and external recipients</w:t>
      </w:r>
      <w:r>
        <w:rPr>
          <w:rFonts w:eastAsia="MS Mincho" w:hint="eastAsia"/>
          <w:b/>
          <w:lang w:eastAsia="ja-JP"/>
        </w:rPr>
        <w:t>:</w:t>
      </w:r>
    </w:p>
    <w:p w14:paraId="28183D3D" w14:textId="684CADAD" w:rsidR="00082109" w:rsidRDefault="00082109" w:rsidP="00082109">
      <w:pPr>
        <w:pStyle w:val="NormalParagraph"/>
        <w:spacing w:after="240"/>
        <w:rPr>
          <w:rFonts w:eastAsia="MS Mincho"/>
          <w:lang w:eastAsia="ja-JP"/>
        </w:rPr>
      </w:pPr>
      <w:r>
        <w:rPr>
          <w:rFonts w:eastAsia="MS Mincho"/>
          <w:lang w:eastAsia="ja-JP"/>
        </w:rPr>
        <w:t xml:space="preserve">GSMA NG kindly asks </w:t>
      </w:r>
      <w:r w:rsidR="00EA44AA">
        <w:rPr>
          <w:rFonts w:eastAsia="MS Mincho"/>
          <w:lang w:eastAsia="ja-JP"/>
        </w:rPr>
        <w:t xml:space="preserve">to take into account that the above-listed PRDs have been archived and are no longer maintained. </w:t>
      </w:r>
      <w:r w:rsidR="006F0E3B">
        <w:rPr>
          <w:rFonts w:eastAsia="MS Mincho"/>
          <w:lang w:eastAsia="ja-JP"/>
        </w:rPr>
        <w:t xml:space="preserve">Any document referring </w:t>
      </w:r>
      <w:r w:rsidR="006F0E3B" w:rsidRPr="006F0E3B">
        <w:rPr>
          <w:rFonts w:eastAsia="MS Mincho"/>
          <w:lang w:eastAsia="ja-JP"/>
        </w:rPr>
        <w:t xml:space="preserve">any of the archived PRDs </w:t>
      </w:r>
      <w:r w:rsidR="003547C9">
        <w:rPr>
          <w:rFonts w:eastAsia="MS Mincho"/>
          <w:lang w:eastAsia="ja-JP"/>
        </w:rPr>
        <w:t xml:space="preserve">may </w:t>
      </w:r>
      <w:r w:rsidR="006F0E3B" w:rsidRPr="006F0E3B">
        <w:rPr>
          <w:rFonts w:eastAsia="MS Mincho"/>
          <w:lang w:eastAsia="ja-JP"/>
        </w:rPr>
        <w:t>need to be updated</w:t>
      </w:r>
      <w:r w:rsidR="006F0E3B">
        <w:rPr>
          <w:rFonts w:eastAsia="MS Mincho"/>
          <w:lang w:eastAsia="ja-JP"/>
        </w:rPr>
        <w:t>.</w:t>
      </w:r>
    </w:p>
    <w:p w14:paraId="44F20AAD" w14:textId="77777777" w:rsidR="00082109" w:rsidRDefault="00082109" w:rsidP="00082109">
      <w:pPr>
        <w:pStyle w:val="NormalParagraph"/>
        <w:spacing w:after="240"/>
        <w:rPr>
          <w:rFonts w:eastAsia="MS Mincho"/>
          <w:lang w:eastAsia="ja-JP"/>
        </w:rPr>
      </w:pPr>
      <w:r>
        <w:rPr>
          <w:rFonts w:eastAsia="MS Mincho"/>
          <w:lang w:eastAsia="ja-JP"/>
        </w:rPr>
        <w:t xml:space="preserve"> </w:t>
      </w:r>
    </w:p>
    <w:p w14:paraId="14906D8F" w14:textId="77777777" w:rsidR="00082109" w:rsidRDefault="00082109" w:rsidP="00082109">
      <w:pPr>
        <w:pStyle w:val="NormalParagraph"/>
        <w:rPr>
          <w:rFonts w:eastAsia="MS Mincho"/>
          <w:b/>
          <w:lang w:eastAsia="ja-JP"/>
        </w:rPr>
      </w:pPr>
      <w:r>
        <w:rPr>
          <w:rFonts w:eastAsia="MS Mincho"/>
          <w:b/>
          <w:lang w:eastAsia="ja-JP"/>
        </w:rPr>
        <w:t>Next Meetings</w:t>
      </w:r>
    </w:p>
    <w:p w14:paraId="42264EC8" w14:textId="6AF937F1" w:rsidR="003F70BB" w:rsidRPr="00BE2014" w:rsidRDefault="00EA44AA" w:rsidP="00BE2014">
      <w:pPr>
        <w:pStyle w:val="NormalParagraph"/>
        <w:spacing w:after="0"/>
        <w:rPr>
          <w:rFonts w:eastAsia="MS Mincho"/>
          <w:lang w:eastAsia="ja-JP"/>
        </w:rPr>
      </w:pPr>
      <w:r>
        <w:rPr>
          <w:rFonts w:eastAsia="MS Mincho"/>
          <w:lang w:eastAsia="ja-JP"/>
        </w:rPr>
        <w:t>NG #7</w:t>
      </w:r>
      <w:r w:rsidR="00BE2014">
        <w:rPr>
          <w:rFonts w:eastAsia="MS Mincho"/>
          <w:lang w:eastAsia="ja-JP"/>
        </w:rPr>
        <w:t xml:space="preserve"> </w:t>
      </w:r>
      <w:r w:rsidR="00BE2014">
        <w:rPr>
          <w:rFonts w:eastAsia="MS Mincho"/>
          <w:lang w:eastAsia="ja-JP"/>
        </w:rPr>
        <w:tab/>
        <w:t>24 April 2018</w:t>
      </w:r>
    </w:p>
    <w:sectPr w:rsidR="003F70BB" w:rsidRPr="00BE2014"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F0728" w14:textId="77777777" w:rsidR="007C02F7" w:rsidRDefault="007C02F7">
      <w:r>
        <w:separator/>
      </w:r>
    </w:p>
    <w:p w14:paraId="66F26D42" w14:textId="77777777" w:rsidR="007C02F7" w:rsidRDefault="007C02F7"/>
    <w:p w14:paraId="7D56741C" w14:textId="77777777" w:rsidR="007C02F7" w:rsidRDefault="007C02F7"/>
    <w:p w14:paraId="78B14F07" w14:textId="77777777" w:rsidR="007C02F7" w:rsidRDefault="007C02F7"/>
    <w:p w14:paraId="4531BF4C" w14:textId="77777777" w:rsidR="007C02F7" w:rsidRDefault="007C02F7"/>
    <w:p w14:paraId="208494E9" w14:textId="77777777" w:rsidR="007C02F7" w:rsidRDefault="007C02F7"/>
    <w:p w14:paraId="1951815E" w14:textId="77777777" w:rsidR="007C02F7" w:rsidRDefault="007C02F7"/>
    <w:p w14:paraId="66DCBB01" w14:textId="77777777" w:rsidR="007C02F7" w:rsidRDefault="007C02F7"/>
    <w:p w14:paraId="3CFEF69F" w14:textId="77777777" w:rsidR="007C02F7" w:rsidRDefault="007C02F7"/>
  </w:endnote>
  <w:endnote w:type="continuationSeparator" w:id="0">
    <w:p w14:paraId="119EB3E1" w14:textId="77777777" w:rsidR="007C02F7" w:rsidRDefault="007C02F7">
      <w:r>
        <w:continuationSeparator/>
      </w:r>
    </w:p>
    <w:p w14:paraId="10678BB1" w14:textId="77777777" w:rsidR="007C02F7" w:rsidRDefault="007C02F7"/>
    <w:p w14:paraId="6F66CDAE" w14:textId="77777777" w:rsidR="007C02F7" w:rsidRDefault="007C02F7"/>
    <w:p w14:paraId="55ED77E2" w14:textId="77777777" w:rsidR="007C02F7" w:rsidRDefault="007C02F7"/>
    <w:p w14:paraId="121CF3B1" w14:textId="77777777" w:rsidR="007C02F7" w:rsidRDefault="007C02F7"/>
    <w:p w14:paraId="7BBD97ED" w14:textId="77777777" w:rsidR="007C02F7" w:rsidRDefault="007C02F7"/>
    <w:p w14:paraId="337A5C01" w14:textId="77777777" w:rsidR="007C02F7" w:rsidRDefault="007C02F7"/>
    <w:p w14:paraId="78286468" w14:textId="77777777" w:rsidR="007C02F7" w:rsidRDefault="007C02F7"/>
    <w:p w14:paraId="40A0E603" w14:textId="77777777" w:rsidR="007C02F7" w:rsidRDefault="007C0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FBA9A" w14:textId="77777777" w:rsidR="007C02F7" w:rsidRDefault="007C02F7">
      <w:r>
        <w:separator/>
      </w:r>
    </w:p>
    <w:p w14:paraId="3B0694C4" w14:textId="77777777" w:rsidR="007C02F7" w:rsidRDefault="007C02F7"/>
    <w:p w14:paraId="0686067D" w14:textId="77777777" w:rsidR="007C02F7" w:rsidRDefault="007C02F7"/>
    <w:p w14:paraId="5EB3905F" w14:textId="77777777" w:rsidR="007C02F7" w:rsidRDefault="007C02F7"/>
    <w:p w14:paraId="29B677BC" w14:textId="77777777" w:rsidR="007C02F7" w:rsidRDefault="007C02F7"/>
    <w:p w14:paraId="581C3E5D" w14:textId="77777777" w:rsidR="007C02F7" w:rsidRDefault="007C02F7"/>
    <w:p w14:paraId="4E91522C" w14:textId="77777777" w:rsidR="007C02F7" w:rsidRDefault="007C02F7"/>
    <w:p w14:paraId="380A3A67" w14:textId="77777777" w:rsidR="007C02F7" w:rsidRDefault="007C02F7"/>
    <w:p w14:paraId="7B6F41C7" w14:textId="77777777" w:rsidR="007C02F7" w:rsidRDefault="007C02F7"/>
  </w:footnote>
  <w:footnote w:type="continuationSeparator" w:id="0">
    <w:p w14:paraId="615C4B04" w14:textId="77777777" w:rsidR="007C02F7" w:rsidRDefault="007C02F7">
      <w:r>
        <w:continuationSeparator/>
      </w:r>
    </w:p>
    <w:p w14:paraId="2CB6CEC4" w14:textId="77777777" w:rsidR="007C02F7" w:rsidRDefault="007C02F7"/>
    <w:p w14:paraId="7C2707C5" w14:textId="77777777" w:rsidR="007C02F7" w:rsidRDefault="007C02F7"/>
    <w:p w14:paraId="00621737" w14:textId="77777777" w:rsidR="007C02F7" w:rsidRDefault="007C02F7"/>
    <w:p w14:paraId="4E215C31" w14:textId="77777777" w:rsidR="007C02F7" w:rsidRDefault="007C02F7"/>
    <w:p w14:paraId="70DA9B04" w14:textId="77777777" w:rsidR="007C02F7" w:rsidRDefault="007C02F7"/>
    <w:p w14:paraId="0D79E12B" w14:textId="77777777" w:rsidR="007C02F7" w:rsidRDefault="007C02F7"/>
    <w:p w14:paraId="17BFD3B7" w14:textId="77777777" w:rsidR="007C02F7" w:rsidRDefault="007C02F7"/>
    <w:p w14:paraId="3529C396" w14:textId="77777777" w:rsidR="007C02F7" w:rsidRDefault="007C02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A5C33" w14:textId="6F943228" w:rsidR="004858F6" w:rsidRDefault="004858F6" w:rsidP="004858F6">
    <w:pPr>
      <w:pStyle w:val="CRCoverPage"/>
      <w:tabs>
        <w:tab w:val="right" w:pos="9639"/>
      </w:tabs>
      <w:spacing w:after="0"/>
      <w:rPr>
        <w:b/>
        <w:noProof/>
        <w:sz w:val="24"/>
      </w:rPr>
    </w:pPr>
    <w:r>
      <w:rPr>
        <w:b/>
        <w:noProof/>
        <w:sz w:val="24"/>
      </w:rPr>
      <w:t xml:space="preserve">3GPP </w:t>
    </w:r>
    <w:r w:rsidR="001C23D9">
      <w:rPr>
        <w:b/>
        <w:noProof/>
        <w:sz w:val="24"/>
      </w:rPr>
      <w:t>TSG CT WG4 Meeting #85</w:t>
    </w:r>
    <w:r w:rsidR="001C23D9">
      <w:rPr>
        <w:b/>
        <w:noProof/>
        <w:sz w:val="24"/>
      </w:rPr>
      <w:tab/>
      <w:t>C4-184084</w:t>
    </w:r>
  </w:p>
  <w:p w14:paraId="2BDFCB6C" w14:textId="77777777" w:rsidR="004858F6" w:rsidRDefault="004858F6" w:rsidP="004858F6">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46104"/>
    <w:multiLevelType w:val="hybridMultilevel"/>
    <w:tmpl w:val="2C029990"/>
    <w:lvl w:ilvl="0" w:tplc="D72C5764">
      <w:start w:val="1"/>
      <w:numFmt w:val="bullet"/>
      <w:lvlText w:val=""/>
      <w:lvlJc w:val="left"/>
      <w:pPr>
        <w:tabs>
          <w:tab w:val="num" w:pos="720"/>
        </w:tabs>
        <w:ind w:left="720" w:hanging="360"/>
      </w:pPr>
      <w:rPr>
        <w:rFonts w:ascii="Wingdings" w:hAnsi="Wingdings" w:hint="default"/>
      </w:rPr>
    </w:lvl>
    <w:lvl w:ilvl="1" w:tplc="E83846C8">
      <w:numFmt w:val="bullet"/>
      <w:lvlText w:val="–"/>
      <w:lvlJc w:val="left"/>
      <w:pPr>
        <w:tabs>
          <w:tab w:val="num" w:pos="1440"/>
        </w:tabs>
        <w:ind w:left="1440" w:hanging="360"/>
      </w:pPr>
      <w:rPr>
        <w:rFonts w:ascii="Arial" w:hAnsi="Arial" w:hint="default"/>
      </w:rPr>
    </w:lvl>
    <w:lvl w:ilvl="2" w:tplc="BCCEB23A" w:tentative="1">
      <w:start w:val="1"/>
      <w:numFmt w:val="bullet"/>
      <w:lvlText w:val=""/>
      <w:lvlJc w:val="left"/>
      <w:pPr>
        <w:tabs>
          <w:tab w:val="num" w:pos="2160"/>
        </w:tabs>
        <w:ind w:left="2160" w:hanging="360"/>
      </w:pPr>
      <w:rPr>
        <w:rFonts w:ascii="Wingdings" w:hAnsi="Wingdings" w:hint="default"/>
      </w:rPr>
    </w:lvl>
    <w:lvl w:ilvl="3" w:tplc="CAD00D4E" w:tentative="1">
      <w:start w:val="1"/>
      <w:numFmt w:val="bullet"/>
      <w:lvlText w:val=""/>
      <w:lvlJc w:val="left"/>
      <w:pPr>
        <w:tabs>
          <w:tab w:val="num" w:pos="2880"/>
        </w:tabs>
        <w:ind w:left="2880" w:hanging="360"/>
      </w:pPr>
      <w:rPr>
        <w:rFonts w:ascii="Wingdings" w:hAnsi="Wingdings" w:hint="default"/>
      </w:rPr>
    </w:lvl>
    <w:lvl w:ilvl="4" w:tplc="B76E8A5C" w:tentative="1">
      <w:start w:val="1"/>
      <w:numFmt w:val="bullet"/>
      <w:lvlText w:val=""/>
      <w:lvlJc w:val="left"/>
      <w:pPr>
        <w:tabs>
          <w:tab w:val="num" w:pos="3600"/>
        </w:tabs>
        <w:ind w:left="3600" w:hanging="360"/>
      </w:pPr>
      <w:rPr>
        <w:rFonts w:ascii="Wingdings" w:hAnsi="Wingdings" w:hint="default"/>
      </w:rPr>
    </w:lvl>
    <w:lvl w:ilvl="5" w:tplc="933E4EB2" w:tentative="1">
      <w:start w:val="1"/>
      <w:numFmt w:val="bullet"/>
      <w:lvlText w:val=""/>
      <w:lvlJc w:val="left"/>
      <w:pPr>
        <w:tabs>
          <w:tab w:val="num" w:pos="4320"/>
        </w:tabs>
        <w:ind w:left="4320" w:hanging="360"/>
      </w:pPr>
      <w:rPr>
        <w:rFonts w:ascii="Wingdings" w:hAnsi="Wingdings" w:hint="default"/>
      </w:rPr>
    </w:lvl>
    <w:lvl w:ilvl="6" w:tplc="8222C460" w:tentative="1">
      <w:start w:val="1"/>
      <w:numFmt w:val="bullet"/>
      <w:lvlText w:val=""/>
      <w:lvlJc w:val="left"/>
      <w:pPr>
        <w:tabs>
          <w:tab w:val="num" w:pos="5040"/>
        </w:tabs>
        <w:ind w:left="5040" w:hanging="360"/>
      </w:pPr>
      <w:rPr>
        <w:rFonts w:ascii="Wingdings" w:hAnsi="Wingdings" w:hint="default"/>
      </w:rPr>
    </w:lvl>
    <w:lvl w:ilvl="7" w:tplc="3BAA3AC4" w:tentative="1">
      <w:start w:val="1"/>
      <w:numFmt w:val="bullet"/>
      <w:lvlText w:val=""/>
      <w:lvlJc w:val="left"/>
      <w:pPr>
        <w:tabs>
          <w:tab w:val="num" w:pos="5760"/>
        </w:tabs>
        <w:ind w:left="5760" w:hanging="360"/>
      </w:pPr>
      <w:rPr>
        <w:rFonts w:ascii="Wingdings" w:hAnsi="Wingdings" w:hint="default"/>
      </w:rPr>
    </w:lvl>
    <w:lvl w:ilvl="8" w:tplc="E73C82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975894"/>
    <w:multiLevelType w:val="hybridMultilevel"/>
    <w:tmpl w:val="E0407B60"/>
    <w:lvl w:ilvl="0" w:tplc="B778ED1E">
      <w:start w:val="1"/>
      <w:numFmt w:val="bullet"/>
      <w:lvlText w:val="–"/>
      <w:lvlJc w:val="left"/>
      <w:pPr>
        <w:tabs>
          <w:tab w:val="num" w:pos="720"/>
        </w:tabs>
        <w:ind w:left="720" w:hanging="360"/>
      </w:pPr>
      <w:rPr>
        <w:rFonts w:ascii="Arial" w:hAnsi="Arial" w:hint="default"/>
      </w:rPr>
    </w:lvl>
    <w:lvl w:ilvl="1" w:tplc="2CB44282">
      <w:start w:val="1"/>
      <w:numFmt w:val="bullet"/>
      <w:lvlText w:val="–"/>
      <w:lvlJc w:val="left"/>
      <w:pPr>
        <w:tabs>
          <w:tab w:val="num" w:pos="1440"/>
        </w:tabs>
        <w:ind w:left="1440" w:hanging="360"/>
      </w:pPr>
      <w:rPr>
        <w:rFonts w:ascii="Arial" w:hAnsi="Arial" w:hint="default"/>
      </w:rPr>
    </w:lvl>
    <w:lvl w:ilvl="2" w:tplc="FE2EF7B0" w:tentative="1">
      <w:start w:val="1"/>
      <w:numFmt w:val="bullet"/>
      <w:lvlText w:val="–"/>
      <w:lvlJc w:val="left"/>
      <w:pPr>
        <w:tabs>
          <w:tab w:val="num" w:pos="2160"/>
        </w:tabs>
        <w:ind w:left="2160" w:hanging="360"/>
      </w:pPr>
      <w:rPr>
        <w:rFonts w:ascii="Arial" w:hAnsi="Arial" w:hint="default"/>
      </w:rPr>
    </w:lvl>
    <w:lvl w:ilvl="3" w:tplc="D0A6F88E" w:tentative="1">
      <w:start w:val="1"/>
      <w:numFmt w:val="bullet"/>
      <w:lvlText w:val="–"/>
      <w:lvlJc w:val="left"/>
      <w:pPr>
        <w:tabs>
          <w:tab w:val="num" w:pos="2880"/>
        </w:tabs>
        <w:ind w:left="2880" w:hanging="360"/>
      </w:pPr>
      <w:rPr>
        <w:rFonts w:ascii="Arial" w:hAnsi="Arial" w:hint="default"/>
      </w:rPr>
    </w:lvl>
    <w:lvl w:ilvl="4" w:tplc="110435EA" w:tentative="1">
      <w:start w:val="1"/>
      <w:numFmt w:val="bullet"/>
      <w:lvlText w:val="–"/>
      <w:lvlJc w:val="left"/>
      <w:pPr>
        <w:tabs>
          <w:tab w:val="num" w:pos="3600"/>
        </w:tabs>
        <w:ind w:left="3600" w:hanging="360"/>
      </w:pPr>
      <w:rPr>
        <w:rFonts w:ascii="Arial" w:hAnsi="Arial" w:hint="default"/>
      </w:rPr>
    </w:lvl>
    <w:lvl w:ilvl="5" w:tplc="DF369570" w:tentative="1">
      <w:start w:val="1"/>
      <w:numFmt w:val="bullet"/>
      <w:lvlText w:val="–"/>
      <w:lvlJc w:val="left"/>
      <w:pPr>
        <w:tabs>
          <w:tab w:val="num" w:pos="4320"/>
        </w:tabs>
        <w:ind w:left="4320" w:hanging="360"/>
      </w:pPr>
      <w:rPr>
        <w:rFonts w:ascii="Arial" w:hAnsi="Arial" w:hint="default"/>
      </w:rPr>
    </w:lvl>
    <w:lvl w:ilvl="6" w:tplc="71E27A50" w:tentative="1">
      <w:start w:val="1"/>
      <w:numFmt w:val="bullet"/>
      <w:lvlText w:val="–"/>
      <w:lvlJc w:val="left"/>
      <w:pPr>
        <w:tabs>
          <w:tab w:val="num" w:pos="5040"/>
        </w:tabs>
        <w:ind w:left="5040" w:hanging="360"/>
      </w:pPr>
      <w:rPr>
        <w:rFonts w:ascii="Arial" w:hAnsi="Arial" w:hint="default"/>
      </w:rPr>
    </w:lvl>
    <w:lvl w:ilvl="7" w:tplc="B3264EDC" w:tentative="1">
      <w:start w:val="1"/>
      <w:numFmt w:val="bullet"/>
      <w:lvlText w:val="–"/>
      <w:lvlJc w:val="left"/>
      <w:pPr>
        <w:tabs>
          <w:tab w:val="num" w:pos="5760"/>
        </w:tabs>
        <w:ind w:left="5760" w:hanging="360"/>
      </w:pPr>
      <w:rPr>
        <w:rFonts w:ascii="Arial" w:hAnsi="Arial" w:hint="default"/>
      </w:rPr>
    </w:lvl>
    <w:lvl w:ilvl="8" w:tplc="BD3E65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5"/>
  </w:num>
  <w:num w:numId="5">
    <w:abstractNumId w:val="1"/>
  </w:num>
  <w:num w:numId="6">
    <w:abstractNumId w:val="2"/>
  </w:num>
  <w:num w:numId="7">
    <w:abstractNumId w:val="18"/>
  </w:num>
  <w:num w:numId="8">
    <w:abstractNumId w:val="20"/>
  </w:num>
  <w:num w:numId="9">
    <w:abstractNumId w:val="12"/>
  </w:num>
  <w:num w:numId="10">
    <w:abstractNumId w:val="4"/>
  </w:num>
  <w:num w:numId="11">
    <w:abstractNumId w:val="0"/>
  </w:num>
  <w:num w:numId="12">
    <w:abstractNumId w:val="22"/>
  </w:num>
  <w:num w:numId="13">
    <w:abstractNumId w:val="6"/>
  </w:num>
  <w:num w:numId="14">
    <w:abstractNumId w:val="16"/>
  </w:num>
  <w:num w:numId="15">
    <w:abstractNumId w:val="7"/>
  </w:num>
  <w:num w:numId="16">
    <w:abstractNumId w:val="14"/>
  </w:num>
  <w:num w:numId="17">
    <w:abstractNumId w:val="17"/>
  </w:num>
  <w:num w:numId="18">
    <w:abstractNumId w:val="13"/>
  </w:num>
  <w:num w:numId="19">
    <w:abstractNumId w:val="8"/>
  </w:num>
  <w:num w:numId="20">
    <w:abstractNumId w:val="21"/>
  </w:num>
  <w:num w:numId="21">
    <w:abstractNumId w:val="9"/>
  </w:num>
  <w:num w:numId="2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2109"/>
    <w:rsid w:val="0008722D"/>
    <w:rsid w:val="000906B1"/>
    <w:rsid w:val="00093416"/>
    <w:rsid w:val="00096622"/>
    <w:rsid w:val="00097FBD"/>
    <w:rsid w:val="000A1E09"/>
    <w:rsid w:val="000A3B37"/>
    <w:rsid w:val="000A3CD4"/>
    <w:rsid w:val="000A7FB4"/>
    <w:rsid w:val="000B14A9"/>
    <w:rsid w:val="000C07CC"/>
    <w:rsid w:val="000C0D1D"/>
    <w:rsid w:val="000C408B"/>
    <w:rsid w:val="000D1DF8"/>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23D9"/>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47C9"/>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17CC6"/>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58F6"/>
    <w:rsid w:val="00486AB3"/>
    <w:rsid w:val="004A36F8"/>
    <w:rsid w:val="004A3D2D"/>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2B7C"/>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4EBF"/>
    <w:rsid w:val="0062734F"/>
    <w:rsid w:val="0062743F"/>
    <w:rsid w:val="00627674"/>
    <w:rsid w:val="00627983"/>
    <w:rsid w:val="00630B06"/>
    <w:rsid w:val="00637A4F"/>
    <w:rsid w:val="006404BE"/>
    <w:rsid w:val="00641AD5"/>
    <w:rsid w:val="006425EE"/>
    <w:rsid w:val="00644A95"/>
    <w:rsid w:val="00645885"/>
    <w:rsid w:val="00651938"/>
    <w:rsid w:val="00652D32"/>
    <w:rsid w:val="00657359"/>
    <w:rsid w:val="00660C9D"/>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13B"/>
    <w:rsid w:val="006C4AAE"/>
    <w:rsid w:val="006C4D5F"/>
    <w:rsid w:val="006C5C3F"/>
    <w:rsid w:val="006C60B4"/>
    <w:rsid w:val="006C62B4"/>
    <w:rsid w:val="006D1715"/>
    <w:rsid w:val="006D19D9"/>
    <w:rsid w:val="006D2F72"/>
    <w:rsid w:val="006E0687"/>
    <w:rsid w:val="006E6660"/>
    <w:rsid w:val="006F0B97"/>
    <w:rsid w:val="006F0E3B"/>
    <w:rsid w:val="006F5C08"/>
    <w:rsid w:val="006F6857"/>
    <w:rsid w:val="006F6885"/>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02F7"/>
    <w:rsid w:val="007C23C7"/>
    <w:rsid w:val="007C365B"/>
    <w:rsid w:val="007C4694"/>
    <w:rsid w:val="007D03D9"/>
    <w:rsid w:val="007D340F"/>
    <w:rsid w:val="007D4437"/>
    <w:rsid w:val="007D478C"/>
    <w:rsid w:val="007D4D3E"/>
    <w:rsid w:val="007E39B6"/>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11CB"/>
    <w:rsid w:val="009B6BCD"/>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12AB"/>
    <w:rsid w:val="00A64614"/>
    <w:rsid w:val="00A700E2"/>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0AC5"/>
    <w:rsid w:val="00B953E6"/>
    <w:rsid w:val="00BA6E6A"/>
    <w:rsid w:val="00BB0CAE"/>
    <w:rsid w:val="00BB25E9"/>
    <w:rsid w:val="00BC78F1"/>
    <w:rsid w:val="00BD0FC6"/>
    <w:rsid w:val="00BD2F88"/>
    <w:rsid w:val="00BD54B1"/>
    <w:rsid w:val="00BD73BC"/>
    <w:rsid w:val="00BE2014"/>
    <w:rsid w:val="00BE274D"/>
    <w:rsid w:val="00BF1D0D"/>
    <w:rsid w:val="00BF27CC"/>
    <w:rsid w:val="00BF46EA"/>
    <w:rsid w:val="00BF7D01"/>
    <w:rsid w:val="00C0008C"/>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43D66"/>
    <w:rsid w:val="00D52F81"/>
    <w:rsid w:val="00D531DE"/>
    <w:rsid w:val="00D53520"/>
    <w:rsid w:val="00D56529"/>
    <w:rsid w:val="00D567EE"/>
    <w:rsid w:val="00D578E6"/>
    <w:rsid w:val="00D7403F"/>
    <w:rsid w:val="00D819F4"/>
    <w:rsid w:val="00D82B2D"/>
    <w:rsid w:val="00D84AD3"/>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0771"/>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07FC"/>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44AA"/>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070"/>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5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4858F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65826248">
      <w:bodyDiv w:val="1"/>
      <w:marLeft w:val="0"/>
      <w:marRight w:val="0"/>
      <w:marTop w:val="0"/>
      <w:marBottom w:val="0"/>
      <w:divBdr>
        <w:top w:val="none" w:sz="0" w:space="0" w:color="auto"/>
        <w:left w:val="none" w:sz="0" w:space="0" w:color="auto"/>
        <w:bottom w:val="none" w:sz="0" w:space="0" w:color="auto"/>
        <w:right w:val="none" w:sz="0" w:space="0" w:color="auto"/>
      </w:divBdr>
      <w:divsChild>
        <w:div w:id="535511836">
          <w:marLeft w:val="1267"/>
          <w:marRight w:val="0"/>
          <w:marTop w:val="82"/>
          <w:marBottom w:val="0"/>
          <w:divBdr>
            <w:top w:val="none" w:sz="0" w:space="0" w:color="auto"/>
            <w:left w:val="none" w:sz="0" w:space="0" w:color="auto"/>
            <w:bottom w:val="none" w:sz="0" w:space="0" w:color="auto"/>
            <w:right w:val="none" w:sz="0" w:space="0" w:color="auto"/>
          </w:divBdr>
        </w:div>
        <w:div w:id="817579082">
          <w:marLeft w:val="1267"/>
          <w:marRight w:val="0"/>
          <w:marTop w:val="82"/>
          <w:marBottom w:val="0"/>
          <w:divBdr>
            <w:top w:val="none" w:sz="0" w:space="0" w:color="auto"/>
            <w:left w:val="none" w:sz="0" w:space="0" w:color="auto"/>
            <w:bottom w:val="none" w:sz="0" w:space="0" w:color="auto"/>
            <w:right w:val="none" w:sz="0" w:space="0" w:color="auto"/>
          </w:divBdr>
        </w:div>
        <w:div w:id="1896773595">
          <w:marLeft w:val="1267"/>
          <w:marRight w:val="0"/>
          <w:marTop w:val="82"/>
          <w:marBottom w:val="0"/>
          <w:divBdr>
            <w:top w:val="none" w:sz="0" w:space="0" w:color="auto"/>
            <w:left w:val="none" w:sz="0" w:space="0" w:color="auto"/>
            <w:bottom w:val="none" w:sz="0" w:space="0" w:color="auto"/>
            <w:right w:val="none" w:sz="0" w:space="0" w:color="auto"/>
          </w:divBdr>
        </w:div>
        <w:div w:id="990449238">
          <w:marLeft w:val="1267"/>
          <w:marRight w:val="0"/>
          <w:marTop w:val="82"/>
          <w:marBottom w:val="0"/>
          <w:divBdr>
            <w:top w:val="none" w:sz="0" w:space="0" w:color="auto"/>
            <w:left w:val="none" w:sz="0" w:space="0" w:color="auto"/>
            <w:bottom w:val="none" w:sz="0" w:space="0" w:color="auto"/>
            <w:right w:val="none" w:sz="0" w:space="0" w:color="auto"/>
          </w:divBdr>
        </w:div>
        <w:div w:id="1625624049">
          <w:marLeft w:val="547"/>
          <w:marRight w:val="0"/>
          <w:marTop w:val="91"/>
          <w:marBottom w:val="0"/>
          <w:divBdr>
            <w:top w:val="none" w:sz="0" w:space="0" w:color="auto"/>
            <w:left w:val="none" w:sz="0" w:space="0" w:color="auto"/>
            <w:bottom w:val="none" w:sz="0" w:space="0" w:color="auto"/>
            <w:right w:val="none" w:sz="0" w:space="0" w:color="auto"/>
          </w:divBdr>
        </w:div>
        <w:div w:id="674764171">
          <w:marLeft w:val="1267"/>
          <w:marRight w:val="0"/>
          <w:marTop w:val="82"/>
          <w:marBottom w:val="0"/>
          <w:divBdr>
            <w:top w:val="none" w:sz="0" w:space="0" w:color="auto"/>
            <w:left w:val="none" w:sz="0" w:space="0" w:color="auto"/>
            <w:bottom w:val="none" w:sz="0" w:space="0" w:color="auto"/>
            <w:right w:val="none" w:sz="0" w:space="0" w:color="auto"/>
          </w:divBdr>
        </w:div>
        <w:div w:id="1028870179">
          <w:marLeft w:val="547"/>
          <w:marRight w:val="0"/>
          <w:marTop w:val="91"/>
          <w:marBottom w:val="0"/>
          <w:divBdr>
            <w:top w:val="none" w:sz="0" w:space="0" w:color="auto"/>
            <w:left w:val="none" w:sz="0" w:space="0" w:color="auto"/>
            <w:bottom w:val="none" w:sz="0" w:space="0" w:color="auto"/>
            <w:right w:val="none" w:sz="0" w:space="0" w:color="auto"/>
          </w:divBdr>
        </w:div>
        <w:div w:id="997003756">
          <w:marLeft w:val="1267"/>
          <w:marRight w:val="0"/>
          <w:marTop w:val="8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92019301">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314D9C"/>
    <w:rsid w:val="00355305"/>
    <w:rsid w:val="00541DA1"/>
    <w:rsid w:val="005E51E9"/>
    <w:rsid w:val="00612892"/>
    <w:rsid w:val="007B7A47"/>
    <w:rsid w:val="00827AA6"/>
    <w:rsid w:val="00843B71"/>
    <w:rsid w:val="0098084D"/>
    <w:rsid w:val="00992AC4"/>
    <w:rsid w:val="00AF710C"/>
    <w:rsid w:val="00B41CE4"/>
    <w:rsid w:val="00C41BA3"/>
    <w:rsid w:val="00D44118"/>
    <w:rsid w:val="00D96815"/>
    <w:rsid w:val="00E01633"/>
    <w:rsid w:val="00E34DBC"/>
    <w:rsid w:val="00EB358F"/>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E51E9"/>
    <w:rPr>
      <w:color w:val="808080"/>
    </w:rPr>
  </w:style>
  <w:style w:type="paragraph" w:customStyle="1" w:styleId="0B94C2586A5B4F21A65717C1A54DC3D0">
    <w:name w:val="0B94C2586A5B4F21A65717C1A54DC3D0"/>
    <w:rsid w:val="005E51E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4.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6.xml><?xml version="1.0" encoding="utf-8"?>
<ds:datastoreItem xmlns:ds="http://schemas.openxmlformats.org/officeDocument/2006/customXml" ds:itemID="{70B1F48D-5747-4580-A068-4C1FDD69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1</Pages>
  <Words>195</Words>
  <Characters>1115</Characters>
  <Application>Microsoft Office Word</Application>
  <DocSecurity>0</DocSecurity>
  <Lines>9</Lines>
  <Paragraphs>2</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1308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Kimmo Kymalainen</cp:lastModifiedBy>
  <cp:revision>7</cp:revision>
  <cp:lastPrinted>2006-09-14T07:39:00Z</cp:lastPrinted>
  <dcterms:created xsi:type="dcterms:W3CDTF">2018-04-18T09:47:00Z</dcterms:created>
  <dcterms:modified xsi:type="dcterms:W3CDTF">2018-05-11T20:17:00Z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