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453C" w:rsidRPr="006F561B" w:rsidRDefault="000F453C" w:rsidP="000F453C">
      <w:pPr>
        <w:jc w:val="center"/>
        <w:rPr>
          <w:rFonts w:ascii="Arial" w:hAnsi="Arial" w:cs="Arial"/>
          <w:b/>
          <w:sz w:val="36"/>
        </w:rPr>
      </w:pPr>
      <w:r w:rsidRPr="006F561B">
        <w:rPr>
          <w:rFonts w:ascii="Arial" w:hAnsi="Arial" w:cs="Arial"/>
          <w:b/>
          <w:sz w:val="36"/>
        </w:rPr>
        <w:br/>
      </w:r>
      <w:r w:rsidRPr="006F561B">
        <w:rPr>
          <w:rFonts w:ascii="Arial" w:hAnsi="Arial" w:cs="Arial"/>
          <w:b/>
          <w:sz w:val="36"/>
        </w:rPr>
        <w:br/>
      </w:r>
      <w:r w:rsidRPr="006F561B">
        <w:rPr>
          <w:rFonts w:ascii="Arial" w:hAnsi="Arial" w:cs="Arial"/>
          <w:b/>
          <w:sz w:val="36"/>
        </w:rPr>
        <w:br/>
      </w:r>
      <w:r w:rsidRPr="006F561B">
        <w:rPr>
          <w:rFonts w:ascii="Arial" w:hAnsi="Arial" w:cs="Arial"/>
          <w:b/>
          <w:sz w:val="36"/>
        </w:rPr>
        <w:br/>
        <w:t>Third Generation Partnership Project (3GPP™)</w:t>
      </w:r>
    </w:p>
    <w:p w:rsidR="000F453C" w:rsidRPr="006F561B" w:rsidRDefault="000F453C" w:rsidP="000F453C">
      <w:pPr>
        <w:jc w:val="center"/>
        <w:rPr>
          <w:rFonts w:ascii="Arial" w:hAnsi="Arial" w:cs="Arial"/>
          <w:b/>
          <w:sz w:val="32"/>
        </w:rPr>
      </w:pPr>
      <w:r w:rsidRPr="006F561B">
        <w:rPr>
          <w:rFonts w:ascii="Arial" w:hAnsi="Arial" w:cs="Arial"/>
          <w:b/>
          <w:sz w:val="32"/>
        </w:rPr>
        <w:br/>
      </w:r>
      <w:r w:rsidRPr="006F561B">
        <w:rPr>
          <w:rFonts w:ascii="Arial" w:hAnsi="Arial" w:cs="Arial"/>
          <w:b/>
          <w:sz w:val="32"/>
        </w:rPr>
        <w:br/>
        <w:t>DRAFT Meeting Report</w:t>
      </w:r>
      <w:r w:rsidR="0016026D" w:rsidRPr="006F561B">
        <w:rPr>
          <w:rFonts w:ascii="Arial" w:hAnsi="Arial" w:cs="Arial"/>
          <w:b/>
          <w:sz w:val="32"/>
        </w:rPr>
        <w:t xml:space="preserve"> v.0.0.0</w:t>
      </w:r>
      <w:r w:rsidRPr="006F561B">
        <w:rPr>
          <w:rFonts w:ascii="Arial" w:hAnsi="Arial" w:cs="Arial"/>
          <w:b/>
          <w:sz w:val="32"/>
        </w:rPr>
        <w:br/>
        <w:t>for</w:t>
      </w:r>
      <w:r w:rsidRPr="006F561B">
        <w:rPr>
          <w:rFonts w:ascii="Arial" w:hAnsi="Arial" w:cs="Arial"/>
          <w:b/>
          <w:sz w:val="32"/>
        </w:rPr>
        <w:br/>
        <w:t>TSG CT WG4</w:t>
      </w:r>
      <w:r w:rsidRPr="006F561B">
        <w:rPr>
          <w:rFonts w:ascii="Arial" w:hAnsi="Arial" w:cs="Arial"/>
          <w:b/>
          <w:sz w:val="32"/>
        </w:rPr>
        <w:br/>
        <w:t>meeting: 78</w:t>
      </w:r>
    </w:p>
    <w:p w:rsidR="000F453C" w:rsidRPr="006F561B" w:rsidRDefault="000F453C" w:rsidP="000F453C">
      <w:pPr>
        <w:jc w:val="center"/>
        <w:rPr>
          <w:rFonts w:ascii="Arial" w:hAnsi="Arial" w:cs="Arial"/>
          <w:b/>
          <w:sz w:val="32"/>
        </w:rPr>
      </w:pPr>
      <w:r w:rsidRPr="006F561B">
        <w:rPr>
          <w:rFonts w:ascii="Arial" w:hAnsi="Arial" w:cs="Arial"/>
          <w:b/>
          <w:sz w:val="32"/>
        </w:rPr>
        <w:t>Zhangjiajie, P.R.China, 15/05/2017 to 19/05/2017</w:t>
      </w:r>
    </w:p>
    <w:p w:rsidR="000F453C" w:rsidRPr="006F561B" w:rsidRDefault="000F453C" w:rsidP="000F453C"/>
    <w:p w:rsidR="000F453C" w:rsidRPr="006F561B" w:rsidRDefault="000F453C" w:rsidP="000F453C">
      <w:r w:rsidRPr="006F561B">
        <w:t>this draft:  Monday, (2017-06-05) 04:47  [date/time according to secretary's PC time zone setting]</w:t>
      </w:r>
    </w:p>
    <w:p w:rsidR="000F453C" w:rsidRPr="006F561B" w:rsidRDefault="000F453C" w:rsidP="000F453C"/>
    <w:p w:rsidR="000F453C" w:rsidRPr="006F561B" w:rsidRDefault="000F453C" w:rsidP="000F453C">
      <w:r w:rsidRPr="006F561B">
        <w:t>Contents:</w:t>
      </w:r>
    </w:p>
    <w:p w:rsidR="000F453C" w:rsidRPr="006F561B" w:rsidRDefault="000F453C" w:rsidP="000F453C">
      <w:pPr>
        <w:pStyle w:val="Heading2"/>
      </w:pPr>
      <w:r w:rsidRPr="006F561B">
        <w:br w:type="page"/>
      </w:r>
      <w:r w:rsidRPr="006F561B">
        <w:lastRenderedPageBreak/>
        <w:t>1</w:t>
      </w:r>
      <w:r w:rsidRPr="006F561B">
        <w:tab/>
        <w:t>Opening of the meeting and approval of the agenda</w:t>
      </w:r>
    </w:p>
    <w:p w:rsidR="000F453C" w:rsidRPr="006F561B" w:rsidRDefault="000F453C" w:rsidP="000F453C">
      <w:r w:rsidRPr="006F561B">
        <w:t>The meeting was chaired by Mr Lion</w:t>
      </w:r>
      <w:r w:rsidR="0016026D" w:rsidRPr="006F561B">
        <w:t>el Morand (Orange). Mr Shahab Lavasani (Huawei)</w:t>
      </w:r>
      <w:r w:rsidRPr="006F561B">
        <w:t xml:space="preserve"> welcomed the delegates back to </w:t>
      </w:r>
      <w:r w:rsidR="0016026D" w:rsidRPr="006F561B">
        <w:t>China</w:t>
      </w:r>
      <w:r w:rsidRPr="006F561B">
        <w:t xml:space="preserve"> and to </w:t>
      </w:r>
      <w:r w:rsidR="0016026D" w:rsidRPr="006F561B">
        <w:t>Zhangjiajie</w:t>
      </w:r>
      <w:r w:rsidRPr="006F561B">
        <w:t>, and gave some practical information.</w:t>
      </w:r>
    </w:p>
    <w:p w:rsidR="000F453C" w:rsidRPr="006F561B" w:rsidRDefault="000F453C" w:rsidP="000F453C">
      <w:pPr>
        <w:pStyle w:val="Heading3"/>
      </w:pPr>
      <w:r w:rsidRPr="006F561B">
        <w:t>1.1</w:t>
      </w:r>
      <w:r w:rsidRPr="006F561B">
        <w:tab/>
        <w:t>IPR Call</w:t>
      </w:r>
    </w:p>
    <w:p w:rsidR="000F453C" w:rsidRPr="006F561B" w:rsidRDefault="000F453C" w:rsidP="000F453C">
      <w:r w:rsidRPr="006F561B">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0F453C" w:rsidRPr="006F561B" w:rsidRDefault="000F453C" w:rsidP="000F453C">
      <w:r w:rsidRPr="006F561B">
        <w:t>The delegates were asked to take note that they were thereby invited:</w:t>
      </w:r>
    </w:p>
    <w:p w:rsidR="000F453C" w:rsidRPr="006F561B" w:rsidRDefault="000F453C" w:rsidP="000F453C">
      <w:r w:rsidRPr="006F561B">
        <w:t>to investigate whether their organization or any other organization owns IPRs which were, or were likely to become Essential in respect of the work of 3GPP;</w:t>
      </w:r>
    </w:p>
    <w:p w:rsidR="000F453C" w:rsidRPr="006F561B" w:rsidRDefault="000F453C" w:rsidP="000F453C">
      <w:r w:rsidRPr="006F561B">
        <w:t>to notify their respective Organizational Partners of all potential IPRs, e.g., for ETSI, by means of the IPR Information Statement and the Licensing declaration forms.</w:t>
      </w:r>
    </w:p>
    <w:p w:rsidR="000F453C" w:rsidRPr="006F561B" w:rsidRDefault="000F453C" w:rsidP="000F453C">
      <w:pPr>
        <w:pStyle w:val="Heading3"/>
      </w:pPr>
      <w:r w:rsidRPr="006F561B">
        <w:t>1.2</w:t>
      </w:r>
      <w:r w:rsidRPr="006F561B">
        <w:tab/>
        <w:t>Antitrust declarations</w:t>
      </w:r>
    </w:p>
    <w:p w:rsidR="000F453C" w:rsidRPr="006F561B" w:rsidRDefault="000F453C" w:rsidP="000F453C">
      <w:r w:rsidRPr="006F561B">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they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0F453C" w:rsidRPr="006F561B" w:rsidRDefault="000F453C" w:rsidP="000F453C">
      <w:pPr>
        <w:pStyle w:val="Heading3"/>
      </w:pPr>
      <w:r w:rsidRPr="006F561B">
        <w:t>1.3</w:t>
      </w:r>
      <w:r w:rsidRPr="006F561B">
        <w:tab/>
        <w:t>1.3</w:t>
      </w:r>
      <w:r w:rsidRPr="006F561B">
        <w:tab/>
        <w:t>Reminder for delegates attending the meeting</w:t>
      </w:r>
    </w:p>
    <w:p w:rsidR="000F453C" w:rsidRPr="006F561B" w:rsidRDefault="000F453C" w:rsidP="000F453C">
      <w:r w:rsidRPr="006F561B">
        <w:t>The chairman reminded the delegates that they should sign the participation register on-line from this meeting onwards, and should print wear their badges.</w:t>
      </w:r>
    </w:p>
    <w:p w:rsidR="000F453C" w:rsidRPr="006F561B" w:rsidRDefault="000F453C" w:rsidP="000F453C">
      <w:pPr>
        <w:pStyle w:val="Heading2"/>
      </w:pPr>
      <w:r w:rsidRPr="006F561B">
        <w:t>2</w:t>
      </w:r>
      <w:r w:rsidRPr="006F561B">
        <w:tab/>
        <w:t>Allocation of documents to agenda items</w:t>
      </w:r>
    </w:p>
    <w:p w:rsidR="000F453C" w:rsidRPr="006F561B" w:rsidRDefault="000F453C" w:rsidP="000F453C">
      <w:pPr>
        <w:rPr>
          <w:i/>
        </w:rPr>
      </w:pPr>
      <w:r w:rsidRPr="006F561B">
        <w:rPr>
          <w:rFonts w:ascii="Arial" w:hAnsi="Arial" w:cs="Arial"/>
          <w:b/>
          <w:color w:val="0000FF"/>
          <w:sz w:val="24"/>
          <w:u w:val="thick"/>
        </w:rPr>
        <w:t>C4-173000</w:t>
      </w:r>
      <w:r w:rsidRPr="006F561B">
        <w:rPr>
          <w:b/>
        </w:rPr>
        <w:tab/>
        <w:t>Draft Agenda</w:t>
      </w:r>
      <w:r w:rsidRPr="006F561B">
        <w:rPr>
          <w:b/>
        </w:rPr>
        <w:br/>
      </w:r>
      <w:r w:rsidRPr="006F561B">
        <w:rPr>
          <w:i/>
        </w:rPr>
        <w:tab/>
      </w:r>
      <w:r w:rsidRPr="006F561B">
        <w:rPr>
          <w:i/>
        </w:rPr>
        <w:tab/>
      </w:r>
      <w:r w:rsidRPr="006F561B">
        <w:rPr>
          <w:i/>
        </w:rPr>
        <w:tab/>
      </w:r>
      <w:r w:rsidRPr="006F561B">
        <w:rPr>
          <w:i/>
        </w:rPr>
        <w:tab/>
      </w:r>
      <w:r w:rsidRPr="006F561B">
        <w:rPr>
          <w:i/>
        </w:rPr>
        <w:tab/>
        <w:t>Source: CT4 Chairman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noted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C4-173001</w:t>
      </w:r>
      <w:r w:rsidRPr="006F561B">
        <w:rPr>
          <w:b/>
        </w:rPr>
        <w:tab/>
        <w:t>Detailed agenda &amp; time plan for CT4#78: status at document deadline</w:t>
      </w:r>
      <w:r w:rsidRPr="006F561B">
        <w:rPr>
          <w:b/>
        </w:rPr>
        <w:br/>
      </w:r>
      <w:r w:rsidRPr="006F561B">
        <w:rPr>
          <w:i/>
        </w:rPr>
        <w:tab/>
      </w:r>
      <w:r w:rsidRPr="006F561B">
        <w:rPr>
          <w:i/>
        </w:rPr>
        <w:tab/>
      </w:r>
      <w:r w:rsidRPr="006F561B">
        <w:rPr>
          <w:i/>
        </w:rPr>
        <w:tab/>
      </w:r>
      <w:r w:rsidRPr="006F561B">
        <w:rPr>
          <w:i/>
        </w:rPr>
        <w:tab/>
      </w:r>
      <w:r w:rsidRPr="006F561B">
        <w:rPr>
          <w:i/>
        </w:rPr>
        <w:tab/>
        <w:t>Source: ORANGE</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noted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C4-173002</w:t>
      </w:r>
      <w:r w:rsidRPr="006F561B">
        <w:rPr>
          <w:b/>
        </w:rPr>
        <w:tab/>
        <w:t>Detailed agenda &amp; time plan for CT4#78: status on eve of meeting</w:t>
      </w:r>
      <w:r w:rsidRPr="006F561B">
        <w:rPr>
          <w:b/>
        </w:rPr>
        <w:br/>
      </w:r>
      <w:r w:rsidRPr="006F561B">
        <w:rPr>
          <w:i/>
        </w:rPr>
        <w:tab/>
      </w:r>
      <w:r w:rsidRPr="006F561B">
        <w:rPr>
          <w:i/>
        </w:rPr>
        <w:tab/>
      </w:r>
      <w:r w:rsidRPr="006F561B">
        <w:rPr>
          <w:i/>
        </w:rPr>
        <w:tab/>
      </w:r>
      <w:r w:rsidRPr="006F561B">
        <w:rPr>
          <w:i/>
        </w:rPr>
        <w:tab/>
      </w:r>
      <w:r w:rsidRPr="006F561B">
        <w:rPr>
          <w:i/>
        </w:rPr>
        <w:tab/>
        <w:t>Source: CT4 Chairman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C4-173003</w:t>
      </w:r>
      <w:r w:rsidRPr="006F561B">
        <w:rPr>
          <w:b/>
        </w:rPr>
        <w:tab/>
        <w:t>Proposed allocation of documents to agenda items for CT4#78: status at document deadline</w:t>
      </w:r>
      <w:r w:rsidRPr="006F561B">
        <w:rPr>
          <w:b/>
        </w:rPr>
        <w:br/>
      </w:r>
      <w:r w:rsidRPr="006F561B">
        <w:rPr>
          <w:i/>
        </w:rPr>
        <w:tab/>
      </w:r>
      <w:r w:rsidRPr="006F561B">
        <w:rPr>
          <w:i/>
        </w:rPr>
        <w:tab/>
      </w:r>
      <w:r w:rsidRPr="006F561B">
        <w:rPr>
          <w:i/>
        </w:rPr>
        <w:tab/>
      </w:r>
      <w:r w:rsidRPr="006F561B">
        <w:rPr>
          <w:i/>
        </w:rPr>
        <w:tab/>
      </w:r>
      <w:r w:rsidRPr="006F561B">
        <w:rPr>
          <w:i/>
        </w:rPr>
        <w:tab/>
        <w:t>Source: ORANGE</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noted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lastRenderedPageBreak/>
        <w:t>C4-173004</w:t>
      </w:r>
      <w:r w:rsidRPr="006F561B">
        <w:rPr>
          <w:b/>
        </w:rPr>
        <w:tab/>
        <w:t>Proposed allocation of documents to agenda items for CT4#78: status on eve of meeting</w:t>
      </w:r>
      <w:r w:rsidRPr="006F561B">
        <w:rPr>
          <w:b/>
        </w:rPr>
        <w:br/>
      </w:r>
      <w:r w:rsidRPr="006F561B">
        <w:rPr>
          <w:i/>
        </w:rPr>
        <w:tab/>
      </w:r>
      <w:r w:rsidRPr="006F561B">
        <w:rPr>
          <w:i/>
        </w:rPr>
        <w:tab/>
      </w:r>
      <w:r w:rsidRPr="006F561B">
        <w:rPr>
          <w:i/>
        </w:rPr>
        <w:tab/>
      </w:r>
      <w:r w:rsidRPr="006F561B">
        <w:rPr>
          <w:i/>
        </w:rPr>
        <w:tab/>
      </w:r>
      <w:r w:rsidRPr="006F561B">
        <w:rPr>
          <w:i/>
        </w:rPr>
        <w:tab/>
        <w:t>Source: ORANGE</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noted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pStyle w:val="Heading2"/>
      </w:pPr>
      <w:r w:rsidRPr="006F561B">
        <w:t>3</w:t>
      </w:r>
      <w:r w:rsidRPr="006F561B">
        <w:tab/>
        <w:t>Meeting Reports</w:t>
      </w:r>
    </w:p>
    <w:p w:rsidR="000F453C" w:rsidRPr="006F561B" w:rsidRDefault="000F453C" w:rsidP="000F453C">
      <w:pPr>
        <w:rPr>
          <w:i/>
        </w:rPr>
      </w:pPr>
      <w:r w:rsidRPr="006F561B">
        <w:rPr>
          <w:rFonts w:ascii="Arial" w:hAnsi="Arial" w:cs="Arial"/>
          <w:b/>
          <w:color w:val="0000FF"/>
          <w:sz w:val="24"/>
          <w:u w:val="thick"/>
        </w:rPr>
        <w:t>C4-173005</w:t>
      </w:r>
      <w:r w:rsidRPr="006F561B">
        <w:rPr>
          <w:b/>
        </w:rPr>
        <w:tab/>
        <w:t>Previous CT4 meeting report</w:t>
      </w:r>
      <w:r w:rsidRPr="006F561B">
        <w:rPr>
          <w:b/>
        </w:rPr>
        <w:br/>
      </w:r>
      <w:r w:rsidRPr="006F561B">
        <w:rPr>
          <w:i/>
        </w:rPr>
        <w:tab/>
      </w:r>
      <w:r w:rsidRPr="006F561B">
        <w:rPr>
          <w:i/>
        </w:rPr>
        <w:tab/>
      </w:r>
      <w:r w:rsidRPr="006F561B">
        <w:rPr>
          <w:i/>
        </w:rPr>
        <w:tab/>
      </w:r>
      <w:r w:rsidRPr="006F561B">
        <w:rPr>
          <w:i/>
        </w:rPr>
        <w:tab/>
      </w:r>
      <w:r w:rsidRPr="006F561B">
        <w:rPr>
          <w:i/>
        </w:rPr>
        <w:tab/>
        <w:t>Source: MCC</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approved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pStyle w:val="Heading2"/>
      </w:pPr>
      <w:r w:rsidRPr="006F561B">
        <w:t>4</w:t>
      </w:r>
      <w:r w:rsidRPr="006F561B">
        <w:tab/>
        <w:t>Input liaison statements: allocation to agenda items as appropriate</w:t>
      </w:r>
    </w:p>
    <w:p w:rsidR="000F453C" w:rsidRPr="006F561B" w:rsidRDefault="000F453C" w:rsidP="000F453C">
      <w:pPr>
        <w:rPr>
          <w:i/>
        </w:rPr>
      </w:pPr>
      <w:r w:rsidRPr="006F561B">
        <w:rPr>
          <w:rFonts w:ascii="Arial" w:hAnsi="Arial" w:cs="Arial"/>
          <w:b/>
          <w:color w:val="0000FF"/>
          <w:sz w:val="24"/>
          <w:u w:val="thick"/>
        </w:rPr>
        <w:t>C4-173006</w:t>
      </w:r>
      <w:r w:rsidRPr="006F561B">
        <w:rPr>
          <w:b/>
        </w:rPr>
        <w:tab/>
        <w:t>LS on new BEST Service</w:t>
      </w:r>
      <w:r w:rsidRPr="006F561B">
        <w:rPr>
          <w:b/>
        </w:rPr>
        <w:br/>
      </w:r>
      <w:r w:rsidRPr="006F561B">
        <w:rPr>
          <w:i/>
        </w:rPr>
        <w:tab/>
      </w:r>
      <w:r w:rsidRPr="006F561B">
        <w:rPr>
          <w:i/>
        </w:rPr>
        <w:tab/>
      </w:r>
      <w:r w:rsidRPr="006F561B">
        <w:rPr>
          <w:i/>
        </w:rPr>
        <w:tab/>
      </w:r>
      <w:r w:rsidRPr="006F561B">
        <w:rPr>
          <w:i/>
        </w:rPr>
        <w:tab/>
      </w:r>
      <w:r w:rsidRPr="006F561B">
        <w:rPr>
          <w:i/>
        </w:rPr>
        <w:tab/>
        <w:t>Source: SA3</w:t>
      </w:r>
    </w:p>
    <w:p w:rsidR="000F453C" w:rsidRPr="006F561B" w:rsidRDefault="000F453C" w:rsidP="000F453C">
      <w:pPr>
        <w:rPr>
          <w:color w:val="808080"/>
        </w:rPr>
      </w:pPr>
      <w:r w:rsidRPr="006F561B">
        <w:rPr>
          <w:color w:val="808080"/>
        </w:rPr>
        <w:t>(Replaces C4-172159)</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postponed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C4-173080</w:t>
      </w:r>
      <w:r w:rsidRPr="006F561B">
        <w:rPr>
          <w:b/>
        </w:rPr>
        <w:tab/>
        <w:t>Reply LS on subscription-based restrictions on attach without PDN connection</w:t>
      </w:r>
      <w:r w:rsidRPr="006F561B">
        <w:rPr>
          <w:b/>
        </w:rPr>
        <w:br/>
      </w:r>
      <w:r w:rsidRPr="006F561B">
        <w:rPr>
          <w:i/>
        </w:rPr>
        <w:tab/>
      </w:r>
      <w:r w:rsidRPr="006F561B">
        <w:rPr>
          <w:i/>
        </w:rPr>
        <w:tab/>
      </w:r>
      <w:r w:rsidRPr="006F561B">
        <w:rPr>
          <w:i/>
        </w:rPr>
        <w:tab/>
      </w:r>
      <w:r w:rsidRPr="006F561B">
        <w:rPr>
          <w:i/>
        </w:rPr>
        <w:tab/>
      </w:r>
      <w:r w:rsidRPr="006F561B">
        <w:rPr>
          <w:i/>
        </w:rPr>
        <w:tab/>
        <w:t>Source: CT1</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noted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C4-173081</w:t>
      </w:r>
      <w:r w:rsidRPr="006F561B">
        <w:rPr>
          <w:b/>
        </w:rPr>
        <w:tab/>
        <w:t>LS reply to SA2 on maximum data rate</w:t>
      </w:r>
      <w:r w:rsidRPr="006F561B">
        <w:rPr>
          <w:b/>
        </w:rPr>
        <w:br/>
      </w:r>
      <w:r w:rsidRPr="006F561B">
        <w:rPr>
          <w:i/>
        </w:rPr>
        <w:tab/>
      </w:r>
      <w:r w:rsidRPr="006F561B">
        <w:rPr>
          <w:i/>
        </w:rPr>
        <w:tab/>
      </w:r>
      <w:r w:rsidRPr="006F561B">
        <w:rPr>
          <w:i/>
        </w:rPr>
        <w:tab/>
      </w:r>
      <w:r w:rsidRPr="006F561B">
        <w:rPr>
          <w:i/>
        </w:rPr>
        <w:tab/>
      </w:r>
      <w:r w:rsidRPr="006F561B">
        <w:rPr>
          <w:i/>
        </w:rPr>
        <w:tab/>
        <w:t>Source: RAN1</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noted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C4-173082</w:t>
      </w:r>
      <w:r w:rsidRPr="006F561B">
        <w:rPr>
          <w:b/>
        </w:rPr>
        <w:tab/>
        <w:t>Response LS Applying Extended NAS timers based on UE's operation in CE Mode B</w:t>
      </w:r>
      <w:r w:rsidRPr="006F561B">
        <w:rPr>
          <w:b/>
        </w:rPr>
        <w:br/>
      </w:r>
      <w:r w:rsidRPr="006F561B">
        <w:rPr>
          <w:i/>
        </w:rPr>
        <w:tab/>
      </w:r>
      <w:r w:rsidRPr="006F561B">
        <w:rPr>
          <w:i/>
        </w:rPr>
        <w:tab/>
      </w:r>
      <w:r w:rsidRPr="006F561B">
        <w:rPr>
          <w:i/>
        </w:rPr>
        <w:tab/>
      </w:r>
      <w:r w:rsidRPr="006F561B">
        <w:rPr>
          <w:i/>
        </w:rPr>
        <w:tab/>
      </w:r>
      <w:r w:rsidRPr="006F561B">
        <w:rPr>
          <w:i/>
        </w:rPr>
        <w:tab/>
        <w:t>Source: RAN3</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noted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C4-173084</w:t>
      </w:r>
      <w:r w:rsidRPr="006F561B">
        <w:rPr>
          <w:b/>
        </w:rPr>
        <w:tab/>
        <w:t>Reply LS on N2 and N3 reference points for 5G system</w:t>
      </w:r>
      <w:r w:rsidRPr="006F561B">
        <w:rPr>
          <w:b/>
        </w:rPr>
        <w:br/>
      </w:r>
      <w:r w:rsidRPr="006F561B">
        <w:rPr>
          <w:i/>
        </w:rPr>
        <w:tab/>
      </w:r>
      <w:r w:rsidRPr="006F561B">
        <w:rPr>
          <w:i/>
        </w:rPr>
        <w:tab/>
      </w:r>
      <w:r w:rsidRPr="006F561B">
        <w:rPr>
          <w:i/>
        </w:rPr>
        <w:tab/>
      </w:r>
      <w:r w:rsidRPr="006F561B">
        <w:rPr>
          <w:i/>
        </w:rPr>
        <w:tab/>
      </w:r>
      <w:r w:rsidRPr="006F561B">
        <w:rPr>
          <w:i/>
        </w:rPr>
        <w:tab/>
        <w:t>Source: QUALCOMM UK Ltd</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noted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C4-173204</w:t>
      </w:r>
      <w:r w:rsidRPr="006F561B">
        <w:rPr>
          <w:b/>
        </w:rPr>
        <w:tab/>
        <w:t>Reply LS on Data rates and Latency with NR, E-UTRA, EPS and 5GS</w:t>
      </w:r>
      <w:r w:rsidRPr="006F561B">
        <w:rPr>
          <w:b/>
        </w:rPr>
        <w:br/>
      </w:r>
      <w:r w:rsidRPr="006F561B">
        <w:rPr>
          <w:i/>
        </w:rPr>
        <w:tab/>
      </w:r>
      <w:r w:rsidRPr="006F561B">
        <w:rPr>
          <w:i/>
        </w:rPr>
        <w:tab/>
      </w:r>
      <w:r w:rsidRPr="006F561B">
        <w:rPr>
          <w:i/>
        </w:rPr>
        <w:tab/>
      </w:r>
      <w:r w:rsidRPr="006F561B">
        <w:rPr>
          <w:i/>
        </w:rPr>
        <w:tab/>
      </w:r>
      <w:r w:rsidRPr="006F561B">
        <w:rPr>
          <w:i/>
        </w:rPr>
        <w:tab/>
        <w:t>Source: SA1</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noted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pStyle w:val="Heading2"/>
      </w:pPr>
      <w:r w:rsidRPr="006F561B">
        <w:lastRenderedPageBreak/>
        <w:t>5</w:t>
      </w:r>
      <w:r w:rsidRPr="006F561B">
        <w:tab/>
        <w:t>Work item management</w:t>
      </w:r>
    </w:p>
    <w:p w:rsidR="000F453C" w:rsidRPr="006F561B" w:rsidRDefault="000F453C" w:rsidP="000F453C">
      <w:pPr>
        <w:rPr>
          <w:i/>
        </w:rPr>
      </w:pPr>
      <w:r w:rsidRPr="006F561B">
        <w:rPr>
          <w:rFonts w:ascii="Arial" w:hAnsi="Arial" w:cs="Arial"/>
          <w:b/>
          <w:color w:val="0000FF"/>
          <w:sz w:val="24"/>
          <w:u w:val="thick"/>
        </w:rPr>
        <w:t>C4-173014</w:t>
      </w:r>
      <w:r w:rsidRPr="006F561B">
        <w:rPr>
          <w:b/>
        </w:rPr>
        <w:tab/>
        <w:t>EPC enhancements to support 5G New Radio via Dual Connectivity, CT aspects</w:t>
      </w:r>
      <w:r w:rsidRPr="006F561B">
        <w:rPr>
          <w:b/>
        </w:rPr>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C4-173201</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C4-173201</w:t>
      </w:r>
      <w:r w:rsidRPr="006F561B">
        <w:rPr>
          <w:b/>
        </w:rPr>
        <w:tab/>
        <w:t>EPC enhancements to support 5G New Radio via Dual Connectivity, CT aspects</w:t>
      </w:r>
      <w:r w:rsidRPr="006F561B">
        <w:rPr>
          <w:b/>
        </w:rPr>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color w:val="808080"/>
        </w:rPr>
      </w:pPr>
      <w:r w:rsidRPr="006F561B">
        <w:rPr>
          <w:color w:val="808080"/>
        </w:rPr>
        <w:t>(Replaces C4-173014)</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RAN TR 38.801 and SA2 TR 23.799 (Annex J) identify how the 5G New Radio RAT can be integrated into EPC as a “secondary RAT” (a.k.a. variants of "option 3" architecture). This option is meant for "early deployment" of 5G services and relies on the existing Dual Connectivity architecture.</w:t>
      </w:r>
    </w:p>
    <w:p w:rsidR="000F453C" w:rsidRPr="006F561B" w:rsidRDefault="000F453C" w:rsidP="000F453C">
      <w:r w:rsidRPr="006F561B">
        <w:t>Dual Connectivity involves two RAN nodes, i.e. Master and Secondary, in providing radio resources to a given UE (with active radio bearers), while a single S1-MME termination point exists for a UE between a MME and the E-UTRAN. With 5G NR, the HPLMN and/or VPLMN operator should have control over whether a subscriber is allowed to use 5G NR as Secondary RAT.</w:t>
      </w:r>
    </w:p>
    <w:p w:rsidR="000F453C" w:rsidRPr="006F561B" w:rsidRDefault="000F453C" w:rsidP="000F453C">
      <w:r w:rsidRPr="006F561B">
        <w:t>The stage 2 requirements are developed by SA2 and SA3 under the EDCE5 work item and the related stage 3 work needs to be done by CT WGs.</w:t>
      </w:r>
    </w:p>
    <w:p w:rsidR="000F453C" w:rsidRPr="006F561B" w:rsidRDefault="000F453C" w:rsidP="000F453C">
      <w:r w:rsidRPr="006F561B">
        <w:t>The objective is to specify the core-network and terminal protocol aspects of the 5G system work based on the architecture work developed by SA2 and security requirements developed by SA3 under the EDCE5 work item.</w:t>
      </w:r>
    </w:p>
    <w:p w:rsidR="000F453C" w:rsidRPr="006F561B" w:rsidRDefault="000F453C" w:rsidP="000F453C">
      <w:r w:rsidRPr="006F561B">
        <w:t>Stage 3 work shall be started only after the applicable normative stage 2 specification is available; the stage 3 solutions should have minimal impacts on EPC.</w:t>
      </w:r>
    </w:p>
    <w:p w:rsidR="000F453C" w:rsidRPr="006F561B" w:rsidRDefault="000F453C" w:rsidP="000F453C">
      <w:r w:rsidRPr="006F561B">
        <w:t>For CT1, the expected work will include work on stage 3 protocols related to normative stage 2 requirements:</w:t>
      </w:r>
    </w:p>
    <w:p w:rsidR="000F453C" w:rsidRPr="006F561B" w:rsidRDefault="000F453C" w:rsidP="000F453C">
      <w:r w:rsidRPr="006F561B">
        <w:t>- extend the maximum range of QoS values.</w:t>
      </w:r>
    </w:p>
    <w:p w:rsidR="000F453C" w:rsidRPr="006F561B" w:rsidRDefault="000F453C" w:rsidP="000F453C">
      <w:r w:rsidRPr="006F561B">
        <w:t>- alignment with terminology used for 5G NR.</w:t>
      </w:r>
    </w:p>
    <w:p w:rsidR="000F453C" w:rsidRPr="006F561B" w:rsidRDefault="000F453C" w:rsidP="000F453C">
      <w:r w:rsidRPr="006F561B">
        <w:t>- if required, security related updates.</w:t>
      </w:r>
    </w:p>
    <w:p w:rsidR="000F453C" w:rsidRPr="006F561B" w:rsidRDefault="000F453C" w:rsidP="000F453C">
      <w:r w:rsidRPr="006F561B">
        <w:t>For CT3, the expected work will include work on stage 3 protocols related to normative stage 2 requirements:</w:t>
      </w:r>
    </w:p>
    <w:p w:rsidR="000F453C" w:rsidRPr="006F561B" w:rsidRDefault="000F453C" w:rsidP="000F453C">
      <w:r w:rsidRPr="006F561B">
        <w:t>- extend the maximum range of QoS values.</w:t>
      </w:r>
    </w:p>
    <w:p w:rsidR="000F453C" w:rsidRPr="006F561B" w:rsidRDefault="000F453C" w:rsidP="000F453C">
      <w:r w:rsidRPr="006F561B">
        <w:t>- alignment with terminology used for 5G NR.</w:t>
      </w:r>
    </w:p>
    <w:p w:rsidR="000F453C" w:rsidRPr="006F561B" w:rsidRDefault="000F453C" w:rsidP="000F453C">
      <w:r w:rsidRPr="006F561B">
        <w:t>For CT4, the expected work will include work on stage 3 protocols related to normative stage 2 requirements:</w:t>
      </w:r>
    </w:p>
    <w:p w:rsidR="000F453C" w:rsidRPr="006F561B" w:rsidRDefault="000F453C" w:rsidP="000F453C">
      <w:r w:rsidRPr="006F561B">
        <w:t>- mechanism for HPLMN and VPLMN control of access to 5G NR when 5G NR is used as a Secondary RAT.</w:t>
      </w:r>
    </w:p>
    <w:p w:rsidR="000F453C" w:rsidRPr="006F561B" w:rsidRDefault="000F453C" w:rsidP="000F453C">
      <w:r w:rsidRPr="006F561B">
        <w:t>- extend the maximum range of QoS values.</w:t>
      </w:r>
    </w:p>
    <w:p w:rsidR="000F453C" w:rsidRPr="006F561B" w:rsidRDefault="000F453C" w:rsidP="000F453C">
      <w:r w:rsidRPr="006F561B">
        <w:t>- alignment with terminology used for 5G NR.</w:t>
      </w:r>
    </w:p>
    <w:p w:rsidR="000F453C" w:rsidRPr="006F561B" w:rsidRDefault="000F453C" w:rsidP="000F453C">
      <w:r w:rsidRPr="006F561B">
        <w:t>- mechanism to provide "secondary RAT type" information within CN for offline charging.</w:t>
      </w:r>
    </w:p>
    <w:p w:rsidR="000F453C" w:rsidRPr="006F561B" w:rsidRDefault="000F453C" w:rsidP="000F453C">
      <w:r w:rsidRPr="006F561B">
        <w:t>- add protocol support on GTPv2 to convey volume reporting received from RAN.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C4-173345</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C4-173345</w:t>
      </w:r>
      <w:r w:rsidRPr="006F561B">
        <w:rPr>
          <w:b/>
        </w:rPr>
        <w:tab/>
        <w:t>EPC enhancements to support 5G New Radio via Dual Connectivity, CT aspects</w:t>
      </w:r>
      <w:r w:rsidRPr="006F561B">
        <w:rPr>
          <w:b/>
        </w:rPr>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color w:val="808080"/>
        </w:rPr>
      </w:pPr>
      <w:r w:rsidRPr="006F561B">
        <w:rPr>
          <w:color w:val="808080"/>
        </w:rPr>
        <w:lastRenderedPageBreak/>
        <w:t>(Replaces C4-173201)</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C4-173112</w:t>
      </w:r>
      <w:r w:rsidRPr="006F561B">
        <w:rPr>
          <w:b/>
        </w:rPr>
        <w:tab/>
        <w:t>Rel-15 Revised WID on CT aspects on 5G System - Phase 1</w:t>
      </w:r>
      <w:r w:rsidRPr="006F561B">
        <w:rPr>
          <w:b/>
        </w:rPr>
        <w:br/>
      </w:r>
      <w:r w:rsidRPr="006F561B">
        <w:rPr>
          <w:i/>
        </w:rPr>
        <w:tab/>
      </w:r>
      <w:r w:rsidRPr="006F561B">
        <w:rPr>
          <w:i/>
        </w:rPr>
        <w:tab/>
      </w:r>
      <w:r w:rsidRPr="006F561B">
        <w:rPr>
          <w:i/>
        </w:rPr>
        <w:tab/>
      </w:r>
      <w:r w:rsidRPr="006F561B">
        <w:rPr>
          <w:i/>
        </w:rPr>
        <w:tab/>
      </w:r>
      <w:r w:rsidRPr="006F561B">
        <w:rPr>
          <w:i/>
        </w:rPr>
        <w:tab/>
        <w:t>Source: China Mobile Com. Corporation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merged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C4-173168</w:t>
      </w:r>
      <w:r w:rsidRPr="006F561B">
        <w:rPr>
          <w:b/>
        </w:rPr>
        <w:tab/>
        <w:t>Revised WID on CT aspects on 5G System - Phase 1</w:t>
      </w:r>
      <w:r w:rsidRPr="006F561B">
        <w:rPr>
          <w:b/>
        </w:rPr>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C4-172275)</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C4-173202</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C4-173202</w:t>
      </w:r>
      <w:r w:rsidRPr="006F561B">
        <w:rPr>
          <w:b/>
        </w:rPr>
        <w:tab/>
        <w:t>Revised WID on CT aspects on 5G System - Phase 1</w:t>
      </w:r>
      <w:r w:rsidRPr="006F561B">
        <w:rPr>
          <w:b/>
        </w:rPr>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C4-173168)</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endorsed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C4-173177</w:t>
      </w:r>
      <w:r w:rsidRPr="006F561B">
        <w:rPr>
          <w:b/>
        </w:rPr>
        <w:tab/>
        <w:t>Revised WID on CT aspects of Northbound APIs for SCEF–SCS/AS Interworking</w:t>
      </w:r>
      <w:r w:rsidRPr="006F561B">
        <w:rPr>
          <w:b/>
        </w:rPr>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endorsed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C4-173180</w:t>
      </w:r>
      <w:r w:rsidRPr="006F561B">
        <w:rPr>
          <w:b/>
        </w:rPr>
        <w:tab/>
        <w:t>New Work Item for Inclusion of WLAN direct discovery technologies as an alternative for ProSe direct discovery; Stage3</w:t>
      </w:r>
      <w:r w:rsidRPr="006F561B">
        <w:rPr>
          <w:b/>
        </w:rPr>
        <w:br/>
      </w:r>
      <w:r w:rsidRPr="006F561B">
        <w:rPr>
          <w:i/>
        </w:rPr>
        <w:tab/>
      </w:r>
      <w:r w:rsidRPr="006F561B">
        <w:rPr>
          <w:i/>
        </w:rPr>
        <w:tab/>
      </w:r>
      <w:r w:rsidRPr="006F561B">
        <w:rPr>
          <w:i/>
        </w:rPr>
        <w:tab/>
      </w:r>
      <w:r w:rsidRPr="006F561B">
        <w:rPr>
          <w:i/>
        </w:rPr>
        <w:tab/>
      </w:r>
      <w:r w:rsidRPr="006F561B">
        <w:rPr>
          <w:i/>
        </w:rPr>
        <w:tab/>
        <w:t>Source: intel</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C4-173228</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C4-173228</w:t>
      </w:r>
      <w:r w:rsidRPr="006F561B">
        <w:rPr>
          <w:b/>
        </w:rPr>
        <w:tab/>
        <w:t>New Work Item for Inclusion of WLAN direct discovery technologies as an alternative for ProSe direct discovery; Stage3</w:t>
      </w:r>
      <w:r w:rsidRPr="006F561B">
        <w:rPr>
          <w:b/>
        </w:rPr>
        <w:br/>
      </w:r>
      <w:r w:rsidRPr="006F561B">
        <w:rPr>
          <w:i/>
        </w:rPr>
        <w:tab/>
      </w:r>
      <w:r w:rsidRPr="006F561B">
        <w:rPr>
          <w:i/>
        </w:rPr>
        <w:tab/>
      </w:r>
      <w:r w:rsidRPr="006F561B">
        <w:rPr>
          <w:i/>
        </w:rPr>
        <w:tab/>
      </w:r>
      <w:r w:rsidRPr="006F561B">
        <w:rPr>
          <w:i/>
        </w:rPr>
        <w:tab/>
      </w:r>
      <w:r w:rsidRPr="006F561B">
        <w:rPr>
          <w:i/>
        </w:rPr>
        <w:tab/>
        <w:t>Source: intel</w:t>
      </w:r>
    </w:p>
    <w:p w:rsidR="000F453C" w:rsidRPr="006F561B" w:rsidRDefault="000F453C" w:rsidP="000F453C">
      <w:pPr>
        <w:rPr>
          <w:color w:val="808080"/>
        </w:rPr>
      </w:pPr>
      <w:r w:rsidRPr="006F561B">
        <w:rPr>
          <w:color w:val="808080"/>
        </w:rPr>
        <w:t>(Replaces C4-173180)</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SA2 has made progress on stage-2 of work item (ProSe_WLAN_DD_Stage2) on Inclusion of WLAN direct discovery technologies as an alternative for ProSe direct discovery. This work item adds support for WLAN direct discovery as an alternative technology for ProSe Direct Discovery, reusing the existing ProSe architecture. CRs with impact to TS 23.303 have been agreed. CT WGs need to do the normative work for core network aspects.</w:t>
      </w:r>
    </w:p>
    <w:p w:rsidR="000F453C" w:rsidRPr="006F561B" w:rsidRDefault="000F453C" w:rsidP="000F453C">
      <w:r w:rsidRPr="006F561B">
        <w:t>The objective of this work is to add stage-3 support for WLAN direct discovery as an alternative technology for ProSe Direct Discovery, reusing the existing ProSe architecture.</w:t>
      </w:r>
    </w:p>
    <w:p w:rsidR="000F453C" w:rsidRPr="006F561B" w:rsidRDefault="000F453C" w:rsidP="000F453C">
      <w:r w:rsidRPr="006F561B">
        <w:t>In CT1, the work will cover the following aspects:</w:t>
      </w:r>
    </w:p>
    <w:p w:rsidR="000F453C" w:rsidRPr="006F561B" w:rsidRDefault="000F453C" w:rsidP="000F453C">
      <w:r w:rsidRPr="006F561B">
        <w:lastRenderedPageBreak/>
        <w:t>-</w:t>
      </w:r>
      <w:r w:rsidRPr="006F561B">
        <w:tab/>
        <w:t>Addition of a new parameter PC5_tech in [PC3] Discovery Request and Discovery Response messages indicating the PC5 radio technology (E-UTRA and/or specific WLAN technology) that the UE uses. The PC5_tech parameter should be encoded in extendable manner to allow for other PC5 radio technology alternatives to be added in future.</w:t>
      </w:r>
    </w:p>
    <w:p w:rsidR="000F453C" w:rsidRPr="006F561B" w:rsidRDefault="000F453C" w:rsidP="000F453C">
      <w:r w:rsidRPr="006F561B">
        <w:t>-</w:t>
      </w:r>
      <w:r w:rsidRPr="006F561B">
        <w:tab/>
        <w:t>The [PC3] Match Report message needs to indicate when the match for a ProSe Application Code, ProSe Restricted Code or ProSe Response Code was done using WLAN-based ProSe Direct Discovery to enable charging in the network.</w:t>
      </w:r>
    </w:p>
    <w:p w:rsidR="000F453C" w:rsidRPr="006F561B" w:rsidRDefault="000F453C" w:rsidP="000F453C">
      <w:r w:rsidRPr="006F561B">
        <w:t>-</w:t>
      </w:r>
      <w:r w:rsidRPr="006F561B">
        <w:tab/>
        <w:t>Provision of service authorization information that is specific to WLAN-based ProSe Direct Discovery.</w:t>
      </w:r>
    </w:p>
    <w:p w:rsidR="000F453C" w:rsidRPr="006F561B" w:rsidRDefault="000F453C" w:rsidP="000F453C">
      <w:r w:rsidRPr="006F561B">
        <w:t>In CT4, the work will cover the following aspects:</w:t>
      </w:r>
    </w:p>
    <w:p w:rsidR="000F453C" w:rsidRPr="006F561B" w:rsidRDefault="000F453C" w:rsidP="000F453C">
      <w:r w:rsidRPr="006F561B">
        <w:t>-</w:t>
      </w:r>
      <w:r w:rsidRPr="006F561B">
        <w:tab/>
        <w:t>Addition of a new parameter PC5_tech in [PC6/PC7] Announce Authorisation, Monitor Request, Monitor Response, Discovery Request and Discovery Response messages indicating the PC5 radio technology (E-UTRA and/or specific WLAN technology) associated with a specific ProSe Application Code or ProSe Application ID. The PC5_tech parameter should be encoded in extendable manner to allow for other PC5 radio technology alternatives to be added in future.</w:t>
      </w:r>
    </w:p>
    <w:p w:rsidR="000F453C" w:rsidRPr="006F561B" w:rsidRDefault="000F453C" w:rsidP="000F453C">
      <w:r w:rsidRPr="006F561B">
        <w:t>Stage 3 work shall be started only after the applicable normative stage 2 specifications are available.</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Ericsson commneted TS 23.230 will be affected. Possible impact to the use of WLAN Direct discovery in TS 23.008.</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C4-173262</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C4-173262</w:t>
      </w:r>
      <w:r w:rsidRPr="006F561B">
        <w:rPr>
          <w:b/>
        </w:rPr>
        <w:tab/>
        <w:t>New Work Item for Inclusion of WLAN direct discovery technologies as an alternative for ProSe direct discovery; Stage3</w:t>
      </w:r>
      <w:r w:rsidRPr="006F561B">
        <w:rPr>
          <w:b/>
        </w:rPr>
        <w:br/>
      </w:r>
      <w:r w:rsidRPr="006F561B">
        <w:rPr>
          <w:i/>
        </w:rPr>
        <w:tab/>
      </w:r>
      <w:r w:rsidRPr="006F561B">
        <w:rPr>
          <w:i/>
        </w:rPr>
        <w:tab/>
      </w:r>
      <w:r w:rsidRPr="006F561B">
        <w:rPr>
          <w:i/>
        </w:rPr>
        <w:tab/>
      </w:r>
      <w:r w:rsidRPr="006F561B">
        <w:rPr>
          <w:i/>
        </w:rPr>
        <w:tab/>
      </w:r>
      <w:r w:rsidRPr="006F561B">
        <w:rPr>
          <w:i/>
        </w:rPr>
        <w:tab/>
        <w:t>Source: intel</w:t>
      </w:r>
    </w:p>
    <w:p w:rsidR="000F453C" w:rsidRPr="006F561B" w:rsidRDefault="000F453C" w:rsidP="000F453C">
      <w:pPr>
        <w:rPr>
          <w:color w:val="808080"/>
        </w:rPr>
      </w:pPr>
      <w:r w:rsidRPr="006F561B">
        <w:rPr>
          <w:color w:val="808080"/>
        </w:rPr>
        <w:t>(Replaces C4-173228)</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endorsed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C4-173263</w:t>
      </w:r>
      <w:r w:rsidRPr="006F561B">
        <w:rPr>
          <w:b/>
        </w:rPr>
        <w:tab/>
        <w:t>New Work Item for Inclusion of WLAN direct discovery technologies as an alternative for ProSe direct discovery; Stage3</w:t>
      </w:r>
      <w:r w:rsidRPr="006F561B">
        <w:rPr>
          <w:b/>
        </w:rPr>
        <w:br/>
      </w:r>
      <w:r w:rsidRPr="006F561B">
        <w:rPr>
          <w:i/>
        </w:rPr>
        <w:tab/>
      </w:r>
      <w:r w:rsidRPr="006F561B">
        <w:rPr>
          <w:i/>
        </w:rPr>
        <w:tab/>
      </w:r>
      <w:r w:rsidRPr="006F561B">
        <w:rPr>
          <w:i/>
        </w:rPr>
        <w:tab/>
      </w:r>
      <w:r w:rsidRPr="006F561B">
        <w:rPr>
          <w:i/>
        </w:rPr>
        <w:tab/>
      </w:r>
      <w:r w:rsidRPr="006F561B">
        <w:rPr>
          <w:i/>
        </w:rPr>
        <w:tab/>
        <w:t>Source: intel</w:t>
      </w:r>
    </w:p>
    <w:p w:rsidR="000F453C" w:rsidRPr="006F561B" w:rsidRDefault="000F453C" w:rsidP="000F453C">
      <w:pPr>
        <w:rPr>
          <w:color w:val="808080"/>
        </w:rPr>
      </w:pPr>
      <w:r w:rsidRPr="006F561B">
        <w:rPr>
          <w:color w:val="808080"/>
        </w:rPr>
        <w:t>(Replaces C4-173228)</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withdrawn</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C4-173186</w:t>
      </w:r>
      <w:r w:rsidRPr="006F561B">
        <w:rPr>
          <w:b/>
        </w:rPr>
        <w:tab/>
        <w:t>New WID on CT aspects of 3GPP PS data off</w:t>
      </w:r>
      <w:r w:rsidRPr="006F561B">
        <w:rPr>
          <w:b/>
        </w:rPr>
        <w:br/>
      </w:r>
      <w:r w:rsidRPr="006F561B">
        <w:rPr>
          <w:i/>
        </w:rPr>
        <w:tab/>
      </w:r>
      <w:r w:rsidRPr="006F561B">
        <w:rPr>
          <w:i/>
        </w:rPr>
        <w:tab/>
      </w:r>
      <w:r w:rsidRPr="006F561B">
        <w:rPr>
          <w:i/>
        </w:rPr>
        <w:tab/>
      </w:r>
      <w:r w:rsidRPr="006F561B">
        <w:rPr>
          <w:i/>
        </w:rPr>
        <w:tab/>
      </w:r>
      <w:r w:rsidRPr="006F561B">
        <w:rPr>
          <w:i/>
        </w:rPr>
        <w:tab/>
        <w:t>Source: Huawei, HiSilicon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C4-173308</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C4-173308</w:t>
      </w:r>
      <w:r w:rsidRPr="006F561B">
        <w:rPr>
          <w:b/>
        </w:rPr>
        <w:tab/>
        <w:t>New WID on CT aspects of 3GPP PS data off</w:t>
      </w:r>
      <w:r w:rsidRPr="006F561B">
        <w:rPr>
          <w:b/>
        </w:rPr>
        <w:br/>
      </w:r>
      <w:r w:rsidRPr="006F561B">
        <w:rPr>
          <w:i/>
        </w:rPr>
        <w:tab/>
      </w:r>
      <w:r w:rsidRPr="006F561B">
        <w:rPr>
          <w:i/>
        </w:rPr>
        <w:tab/>
      </w:r>
      <w:r w:rsidRPr="006F561B">
        <w:rPr>
          <w:i/>
        </w:rPr>
        <w:tab/>
      </w:r>
      <w:r w:rsidRPr="006F561B">
        <w:rPr>
          <w:i/>
        </w:rPr>
        <w:tab/>
      </w:r>
      <w:r w:rsidRPr="006F561B">
        <w:rPr>
          <w:i/>
        </w:rPr>
        <w:tab/>
        <w:t>Source: Huawei, HiSilicon</w:t>
      </w:r>
    </w:p>
    <w:p w:rsidR="000F453C" w:rsidRPr="006F561B" w:rsidRDefault="000F453C" w:rsidP="000F453C">
      <w:pPr>
        <w:rPr>
          <w:color w:val="808080"/>
        </w:rPr>
      </w:pPr>
      <w:r w:rsidRPr="006F561B">
        <w:rPr>
          <w:color w:val="808080"/>
        </w:rPr>
        <w:t>(Replaces C4-173186)</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 xml:space="preserve">In Rel-14, 3GPP introduced control to the subscriber with regards to the traffic sent or received by the UE so unexpected charging is avoided. This functionality is called 3GPP PS "Data off" function which is on the UE side. </w:t>
      </w:r>
      <w:r w:rsidRPr="006F561B">
        <w:lastRenderedPageBreak/>
        <w:t>When 3GPP PS "Data off" is activated by the user, this prevents the UE to send or receive uplink/downlink traffic to/from the network.</w:t>
      </w:r>
    </w:p>
    <w:p w:rsidR="000F453C" w:rsidRPr="006F561B" w:rsidRDefault="000F453C" w:rsidP="000F453C">
      <w:r w:rsidRPr="006F561B">
        <w:t>For Rel-15, 3GPP SA plenary approved a new SA2 work item on "PS Data Off Feature Phase 2" [PS_DATA_OFF2] (in SP-170246) which is going to provide in Rel-15 full support of all services requirements defined in stage 1 (TS 22.011). Hence, the functionality introduced in Rel-14 is considered the first phase of the feature while the additional work in Rel-15 is considered the phase 2. In addition, SA1 have reviewed the service requirements, and agreed a CR (in S1-172208) which removes PLMN-specific sets of 3GPP PS Data off exempt services but add new requirements to disable IP packets in both uplink and downlink to have charging consistency between HPLMN and VPLMN, and to avoid bill shock.</w:t>
      </w:r>
    </w:p>
    <w:p w:rsidR="000F453C" w:rsidRPr="006F561B" w:rsidRDefault="000F453C" w:rsidP="000F453C">
      <w:r w:rsidRPr="006F561B">
        <w:t>The normative work under SA2 scope on PS_DATA_OFF2 impacts the CT WGs as captured by the SA2 WID in which the UICC, ME and CN are impacted. Hence, the 3GPP CT WGs need to do the normative work for core network aspects to complete the stage 3 work in Rel-15 based on requirements defined by SA1 and SA2.</w:t>
      </w:r>
    </w:p>
    <w:p w:rsidR="000F453C" w:rsidRPr="006F561B" w:rsidRDefault="000F453C" w:rsidP="000F453C">
      <w:r w:rsidRPr="006F561B">
        <w:t>The objectives of this WI are to cover the stage 3 aspects of the "Data off" function work according to the stage 2 requirements.</w:t>
      </w:r>
    </w:p>
    <w:p w:rsidR="000F453C" w:rsidRPr="006F561B" w:rsidRDefault="000F453C" w:rsidP="000F453C">
      <w:r w:rsidRPr="006F561B">
        <w:t>For CT1, this will cover the following aspects:</w:t>
      </w:r>
    </w:p>
    <w:p w:rsidR="000F453C" w:rsidRPr="006F561B" w:rsidRDefault="000F453C" w:rsidP="000F453C">
      <w:r w:rsidRPr="006F561B">
        <w:t>1.</w:t>
      </w:r>
      <w:r w:rsidRPr="006F561B">
        <w:tab/>
        <w:t>Updates to TS 24.301, and 24.008 to handle "Data off" function as per stage 2 requirements. In particular, changes necessary to support a list of exempted "Data off"services for non-SIP and SIP services for roaming.;</w:t>
      </w:r>
    </w:p>
    <w:p w:rsidR="000F453C" w:rsidRPr="006F561B" w:rsidRDefault="000F453C" w:rsidP="000F453C">
      <w:r w:rsidRPr="006F561B">
        <w:t>2.</w:t>
      </w:r>
      <w:r w:rsidRPr="006F561B">
        <w:tab/>
        <w:t>Potential updates to TS 24.229 to handle "Data off" function as per stage 2 requirements. In particular, to support the possibility for the operator to configure a set of exempt services for their subscribers when in roaming.</w:t>
      </w:r>
    </w:p>
    <w:p w:rsidR="000F453C" w:rsidRPr="006F561B" w:rsidRDefault="000F453C" w:rsidP="000F453C">
      <w:r w:rsidRPr="006F561B">
        <w:t>3.</w:t>
      </w:r>
      <w:r w:rsidRPr="006F561B">
        <w:tab/>
        <w:t>Potential updates to TS 24.368, 24.167, 24.173, 24.275, 24.390, 24.391 to allow the provision of a list of exempted "Data off"services for non-SIP services for roaming; and</w:t>
      </w:r>
    </w:p>
    <w:p w:rsidR="000F453C" w:rsidRPr="006F561B" w:rsidRDefault="000F453C" w:rsidP="000F453C">
      <w:r w:rsidRPr="006F561B">
        <w:t>4.</w:t>
      </w:r>
      <w:r w:rsidRPr="006F561B">
        <w:tab/>
        <w:t>Potential updates to TS 27.007 to specify AT-command(s) that can be used to configure the MT for "Data off" function for roaming.</w:t>
      </w:r>
    </w:p>
    <w:p w:rsidR="000F453C" w:rsidRPr="006F561B" w:rsidRDefault="000F453C" w:rsidP="000F453C">
      <w:r w:rsidRPr="006F561B">
        <w:t>For CT4, this will cover the following aspects:</w:t>
      </w:r>
    </w:p>
    <w:p w:rsidR="000F453C" w:rsidRPr="006F561B" w:rsidRDefault="000F453C" w:rsidP="000F453C">
      <w:r w:rsidRPr="006F561B">
        <w:t>1.</w:t>
      </w:r>
      <w:r w:rsidRPr="006F561B">
        <w:tab/>
        <w:t>Potential updates to TS 29.272 to AVPs if the list of PS Data Off exempted APNs and associated filters is sent from the HSS to the MME/SGSN (HSS-based solution);</w:t>
      </w:r>
    </w:p>
    <w:p w:rsidR="000F453C" w:rsidRPr="006F561B" w:rsidRDefault="000F453C" w:rsidP="000F453C">
      <w:r w:rsidRPr="006F561B">
        <w:t>2.</w:t>
      </w:r>
      <w:r w:rsidRPr="006F561B">
        <w:tab/>
        <w:t>Potential updates to TS 29.274 in order to provide PS data off information;</w:t>
      </w:r>
    </w:p>
    <w:p w:rsidR="000F453C" w:rsidRPr="006F561B" w:rsidRDefault="000F453C" w:rsidP="000F453C">
      <w:r w:rsidRPr="006F561B">
        <w:t>3.</w:t>
      </w:r>
      <w:r w:rsidRPr="006F561B">
        <w:tab/>
        <w:t>Updates to TS 23.008 due to the list of IMS services, which can be PS data off exempted, and associated packet filters; and</w:t>
      </w:r>
    </w:p>
    <w:p w:rsidR="000F453C" w:rsidRPr="006F561B" w:rsidRDefault="000F453C" w:rsidP="000F453C">
      <w:r w:rsidRPr="006F561B">
        <w:t>4.</w:t>
      </w:r>
      <w:r w:rsidRPr="006F561B">
        <w:tab/>
        <w:t>Updates to either TS 29.328/29.329 or TS 29.228/29.229 depending if the list of IMS services, which can be PS data off exempted, is conveyed directly from the HSS to the AS or via the S-CSCF.</w:t>
      </w:r>
    </w:p>
    <w:p w:rsidR="000F453C" w:rsidRPr="006F561B" w:rsidRDefault="000F453C" w:rsidP="000F453C">
      <w:r w:rsidRPr="006F561B">
        <w:t>For CT6, this will include addition of configuration parameter(s) to support dynamic update of list of exempt services and exempted APN for roaming (per VPLMN).</w:t>
      </w:r>
    </w:p>
    <w:p w:rsidR="000F453C" w:rsidRPr="006F561B" w:rsidRDefault="000F453C" w:rsidP="000F453C">
      <w:r w:rsidRPr="006F561B">
        <w:t>Stage 3 work shall be started only after the applicable normative stage 2 specifications are available.</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The rapporteur clarified that there are still 2 possible solution but this will be clarified when stage 2 requirements are available.</w:t>
      </w:r>
    </w:p>
    <w:p w:rsidR="000F453C" w:rsidRPr="006F561B" w:rsidRDefault="000F453C" w:rsidP="000F453C">
      <w:r w:rsidRPr="006F561B">
        <w:t xml:space="preserve">Ericsson commented that the impacts are mostly potential which makes for CT4 difficult to know real impacts. Normally we have more </w:t>
      </w:r>
      <w:r w:rsidR="00AC7651" w:rsidRPr="006F561B">
        <w:t>clear</w:t>
      </w:r>
      <w:r w:rsidRPr="006F561B">
        <w:t xml:space="preserve"> impacts than potential. Ericsson would like to fill up impacts when they are </w:t>
      </w:r>
      <w:r w:rsidR="00AC7651" w:rsidRPr="006F561B">
        <w:t>available</w:t>
      </w:r>
      <w:r w:rsidRPr="006F561B">
        <w:t xml:space="preserve"> based on stage 2 requirements.</w:t>
      </w:r>
    </w:p>
    <w:p w:rsidR="000F453C" w:rsidRPr="006F561B" w:rsidRDefault="000F453C" w:rsidP="000F453C">
      <w:r w:rsidRPr="006F561B">
        <w:t>TS 29.230 needs to be added as impacted specification.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C4-173318</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lastRenderedPageBreak/>
        <w:t>C4-173199</w:t>
      </w:r>
      <w:r w:rsidRPr="006F561B">
        <w:rPr>
          <w:b/>
        </w:rPr>
        <w:tab/>
        <w:t>New WID on CT aspects of support of voice services over WLAN Access</w:t>
      </w:r>
      <w:r w:rsidRPr="006F561B">
        <w:rPr>
          <w:b/>
        </w:rPr>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C4-173203</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C4-173318</w:t>
      </w:r>
      <w:r w:rsidRPr="006F561B">
        <w:rPr>
          <w:b/>
        </w:rPr>
        <w:tab/>
        <w:t>New WID on CT aspects of 3GPP PS data off</w:t>
      </w:r>
      <w:r w:rsidRPr="006F561B">
        <w:rPr>
          <w:b/>
        </w:rPr>
        <w:br/>
      </w:r>
      <w:r w:rsidRPr="006F561B">
        <w:rPr>
          <w:i/>
        </w:rPr>
        <w:tab/>
      </w:r>
      <w:r w:rsidRPr="006F561B">
        <w:rPr>
          <w:i/>
        </w:rPr>
        <w:tab/>
      </w:r>
      <w:r w:rsidRPr="006F561B">
        <w:rPr>
          <w:i/>
        </w:rPr>
        <w:tab/>
      </w:r>
      <w:r w:rsidRPr="006F561B">
        <w:rPr>
          <w:i/>
        </w:rPr>
        <w:tab/>
      </w:r>
      <w:r w:rsidRPr="006F561B">
        <w:rPr>
          <w:i/>
        </w:rPr>
        <w:tab/>
        <w:t>Source: Huawei, HiSilicon</w:t>
      </w:r>
    </w:p>
    <w:p w:rsidR="000F453C" w:rsidRPr="006F561B" w:rsidRDefault="000F453C" w:rsidP="000F453C">
      <w:pPr>
        <w:rPr>
          <w:color w:val="808080"/>
        </w:rPr>
      </w:pPr>
      <w:r w:rsidRPr="006F561B">
        <w:rPr>
          <w:color w:val="808080"/>
        </w:rPr>
        <w:t>(Replaces C4-173308)</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C4-173355</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C4-173355</w:t>
      </w:r>
      <w:r w:rsidRPr="006F561B">
        <w:rPr>
          <w:b/>
        </w:rPr>
        <w:tab/>
        <w:t>New WID on CT aspects of 3GPP PS data off</w:t>
      </w:r>
      <w:r w:rsidRPr="006F561B">
        <w:rPr>
          <w:b/>
        </w:rPr>
        <w:br/>
      </w:r>
      <w:r w:rsidRPr="006F561B">
        <w:rPr>
          <w:i/>
        </w:rPr>
        <w:tab/>
      </w:r>
      <w:r w:rsidRPr="006F561B">
        <w:rPr>
          <w:i/>
        </w:rPr>
        <w:tab/>
      </w:r>
      <w:r w:rsidRPr="006F561B">
        <w:rPr>
          <w:i/>
        </w:rPr>
        <w:tab/>
      </w:r>
      <w:r w:rsidRPr="006F561B">
        <w:rPr>
          <w:i/>
        </w:rPr>
        <w:tab/>
      </w:r>
      <w:r w:rsidRPr="006F561B">
        <w:rPr>
          <w:i/>
        </w:rPr>
        <w:tab/>
        <w:t>Source: Huawei, HiSilicon</w:t>
      </w:r>
    </w:p>
    <w:p w:rsidR="000F453C" w:rsidRPr="006F561B" w:rsidRDefault="000F453C" w:rsidP="000F453C">
      <w:pPr>
        <w:rPr>
          <w:color w:val="808080"/>
        </w:rPr>
      </w:pPr>
      <w:r w:rsidRPr="006F561B">
        <w:rPr>
          <w:color w:val="808080"/>
        </w:rPr>
        <w:t>(Replaces C4-173318)</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endorsed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C4-173203</w:t>
      </w:r>
      <w:r w:rsidRPr="006F561B">
        <w:rPr>
          <w:b/>
        </w:rPr>
        <w:tab/>
        <w:t>New WID on CT aspects of support of voice services over WLAN Access</w:t>
      </w:r>
      <w:r w:rsidRPr="006F561B">
        <w:rPr>
          <w:b/>
        </w:rPr>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color w:val="808080"/>
        </w:rPr>
      </w:pPr>
      <w:r w:rsidRPr="006F561B">
        <w:rPr>
          <w:color w:val="808080"/>
        </w:rPr>
        <w:t>(Replaces C4-173199)</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endorsed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pStyle w:val="Heading2"/>
      </w:pPr>
      <w:r w:rsidRPr="006F561B">
        <w:t>6</w:t>
      </w:r>
      <w:r w:rsidRPr="006F561B">
        <w:tab/>
        <w:t>Release 15</w:t>
      </w:r>
    </w:p>
    <w:p w:rsidR="000F453C" w:rsidRPr="006F561B" w:rsidRDefault="000F453C" w:rsidP="000F453C">
      <w:pPr>
        <w:pStyle w:val="Heading3"/>
      </w:pPr>
      <w:r w:rsidRPr="006F561B">
        <w:t>6.1</w:t>
      </w:r>
      <w:r w:rsidRPr="006F561B">
        <w:tab/>
        <w:t>CT4 Led WIs</w:t>
      </w:r>
    </w:p>
    <w:p w:rsidR="000F453C" w:rsidRPr="006F561B" w:rsidRDefault="000F453C" w:rsidP="000F453C">
      <w:pPr>
        <w:pStyle w:val="Heading3"/>
      </w:pPr>
      <w:r w:rsidRPr="006F561B">
        <w:t>6.2</w:t>
      </w:r>
      <w:r w:rsidRPr="006F561B">
        <w:tab/>
        <w:t>CT4 Supported WIs</w:t>
      </w:r>
    </w:p>
    <w:p w:rsidR="000F453C" w:rsidRPr="006F561B" w:rsidRDefault="000F453C" w:rsidP="000F453C">
      <w:pPr>
        <w:pStyle w:val="Heading4"/>
      </w:pPr>
      <w:r w:rsidRPr="006F561B">
        <w:t>6.2.1</w:t>
      </w:r>
      <w:r w:rsidRPr="006F561B">
        <w:tab/>
        <w:t>CT aspects on 5G System - Phase 1 [5GS_Ph1-CT]</w:t>
      </w:r>
    </w:p>
    <w:p w:rsidR="000F453C" w:rsidRPr="006F561B" w:rsidRDefault="000F453C" w:rsidP="000F453C">
      <w:pPr>
        <w:rPr>
          <w:i/>
        </w:rPr>
      </w:pPr>
      <w:r w:rsidRPr="006F561B">
        <w:rPr>
          <w:rFonts w:ascii="Arial" w:hAnsi="Arial" w:cs="Arial"/>
          <w:b/>
          <w:color w:val="0000FF"/>
          <w:sz w:val="24"/>
          <w:u w:val="thick"/>
        </w:rPr>
        <w:t>C4-173207</w:t>
      </w:r>
      <w:r w:rsidRPr="006F561B">
        <w:rPr>
          <w:b/>
        </w:rPr>
        <w:tab/>
        <w:t>LS from the NGMN P1 Service-Based Architecture Project to 3GPP</w:t>
      </w:r>
      <w:r w:rsidRPr="006F561B">
        <w:rPr>
          <w:b/>
        </w:rPr>
        <w:br/>
      </w:r>
      <w:r w:rsidRPr="006F561B">
        <w:rPr>
          <w:i/>
        </w:rPr>
        <w:tab/>
      </w:r>
      <w:r w:rsidRPr="006F561B">
        <w:rPr>
          <w:i/>
        </w:rPr>
        <w:tab/>
      </w:r>
      <w:r w:rsidRPr="006F561B">
        <w:rPr>
          <w:i/>
        </w:rPr>
        <w:tab/>
      </w:r>
      <w:r w:rsidRPr="006F561B">
        <w:rPr>
          <w:i/>
        </w:rPr>
        <w:tab/>
      </w:r>
      <w:r w:rsidRPr="006F561B">
        <w:rPr>
          <w:i/>
        </w:rPr>
        <w:tab/>
        <w:t>Source: NGMN Alliance Project P1 “Service-Based Architecture in 5G”</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 xml:space="preserve">NGMN operators believe that a Service-Based Architecture (SBA), characterized by modularized services and lightweight interaction protocols, is suitable for a 5G architectural framework. The SBA approach provides a variety of benefits for the 5G architectural framework, e.g. flexible and adaptable network capabilities, faster development cycles, updates, and a dynamic discovery and launch of services on demand in the network. In March 2017 the NGMN Alliance approved the work item for “Service-based architecture in 5G”, with the objective to investigate the SBA approach from an operational perspective and to document the high-level requirements of the SBA approach, the related use cases, and guidelines for operators to leverage a service-based architecture in 5G. </w:t>
      </w:r>
    </w:p>
    <w:p w:rsidR="000F453C" w:rsidRPr="006F561B" w:rsidRDefault="000F453C" w:rsidP="000F453C">
      <w:r w:rsidRPr="006F561B">
        <w:t xml:space="preserve">NGMN acknowledges that 3GPP is working on the normative phase of a Service-Based architecture for 5G, with an emphasis on the control plane for the R15 time-frame. NGMN operators kindly recommend that 3GPP takes NGMN operators’ requirements into account and defines the 5G baseline architecture using the SBA approach. </w:t>
      </w:r>
    </w:p>
    <w:p w:rsidR="000F453C" w:rsidRPr="006F561B" w:rsidRDefault="000F453C" w:rsidP="000F453C">
      <w:r w:rsidRPr="006F561B">
        <w:t>NGMN operators expect that SA2 will develop the SBA approach for the 5G system in Release 15 and continue to enhance the SBA approach beyond Release 15.</w:t>
      </w:r>
    </w:p>
    <w:p w:rsidR="000F453C" w:rsidRPr="006F561B" w:rsidRDefault="000F453C" w:rsidP="000F453C">
      <w:r w:rsidRPr="006F561B">
        <w:lastRenderedPageBreak/>
        <w:t>Furthermore NGMN operators kindly request CT3/CT4 to work on the appropriate protocol design for the Service-Based Interfaces in Release 15.</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 xml:space="preserve">CT4 fill follow the normal 3GPP process and progress based on SA2 work. SBA protocols will selected when the </w:t>
      </w:r>
      <w:r w:rsidR="00AC7651" w:rsidRPr="006F561B">
        <w:t>architecture</w:t>
      </w:r>
      <w:r w:rsidRPr="006F561B">
        <w:t xml:space="preserve"> </w:t>
      </w:r>
      <w:r w:rsidR="00AC7651" w:rsidRPr="006F561B">
        <w:t>will</w:t>
      </w:r>
      <w:r w:rsidRPr="006F561B">
        <w:t xml:space="preserve"> be available by SA2.</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noted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C4-173007</w:t>
      </w:r>
      <w:r w:rsidRPr="006F561B">
        <w:rPr>
          <w:b/>
        </w:rPr>
        <w:tab/>
        <w:t>Discussion on protocol selection criteria</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Cisco Systems</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withdrawn</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C4-173016</w:t>
      </w:r>
      <w:r w:rsidRPr="006F561B">
        <w:rPr>
          <w:b/>
        </w:rPr>
        <w:tab/>
        <w:t>Work planning on Study of 5G System - Phase 1 - CT4 Aspects</w:t>
      </w:r>
      <w:r w:rsidRPr="006F561B">
        <w:rPr>
          <w:b/>
        </w:rPr>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This contribution specifies areas where CT4 have to work. It's living document based on CT4 progress.</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noted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C4-173017</w:t>
      </w:r>
      <w:r w:rsidRPr="006F561B">
        <w:rPr>
          <w:b/>
        </w:rPr>
        <w:tab/>
        <w:t>TR structure updates for services for network internal exposure</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CT4 and CT3 have agreed the following work split for the NEF interfaces (see C4-172275):</w:t>
      </w:r>
    </w:p>
    <w:p w:rsidR="000F453C" w:rsidRPr="006F561B" w:rsidRDefault="000F453C" w:rsidP="000F453C">
      <w:r w:rsidRPr="006F561B">
        <w:t>-</w:t>
      </w:r>
      <w:r w:rsidRPr="006F561B">
        <w:tab/>
        <w:t>As for the Nnef service-based interface exhibited by NEF:</w:t>
      </w:r>
    </w:p>
    <w:p w:rsidR="000F453C" w:rsidRPr="006F561B" w:rsidRDefault="000F453C" w:rsidP="000F453C">
      <w:r w:rsidRPr="006F561B">
        <w:tab/>
        <w:t>-</w:t>
      </w:r>
      <w:r w:rsidRPr="006F561B">
        <w:tab/>
        <w:t>all of the northbound/external services exposed by the NEF will be specified by CT3;</w:t>
      </w:r>
    </w:p>
    <w:p w:rsidR="000F453C" w:rsidRPr="006F561B" w:rsidRDefault="000F453C" w:rsidP="000F453C">
      <w:r w:rsidRPr="006F561B">
        <w:tab/>
        <w:t>-</w:t>
      </w:r>
      <w:r w:rsidRPr="006F561B">
        <w:tab/>
        <w:t>all the 5G Core Network PCC related southbound interfaces corresponding to the EPC reference points (e.g. Rx, Nt, Nu) will be specified by CT3;</w:t>
      </w:r>
    </w:p>
    <w:p w:rsidR="000F453C" w:rsidRPr="006F561B" w:rsidRDefault="000F453C" w:rsidP="000F453C">
      <w:r w:rsidRPr="006F561B">
        <w:tab/>
        <w:t>-</w:t>
      </w:r>
      <w:r w:rsidRPr="006F561B">
        <w:tab/>
        <w:t>all the 5G Core Network southbound interfaces related to the corresponding EPC reference points under CT3 responsibility (e.g. Ns, MB2) will be specified by CT3;</w:t>
      </w:r>
    </w:p>
    <w:p w:rsidR="000F453C" w:rsidRPr="006F561B" w:rsidRDefault="000F453C" w:rsidP="000F453C">
      <w:r w:rsidRPr="006F561B">
        <w:tab/>
        <w:t>-</w:t>
      </w:r>
      <w:r w:rsidRPr="006F561B">
        <w:tab/>
        <w:t>all the 5G Core Network southbound interfaces related to the corresponding EPC reference points under CT4 responsibility (e.g. S6t, T6a/T6b) will be specified by CT4.</w:t>
      </w:r>
    </w:p>
    <w:p w:rsidR="000F453C" w:rsidRPr="006F561B" w:rsidRDefault="000F453C" w:rsidP="000F453C">
      <w:r w:rsidRPr="006F561B">
        <w:t xml:space="preserve">CT4 does therefore need to study the following interfaces: </w:t>
      </w:r>
    </w:p>
    <w:p w:rsidR="000F453C" w:rsidRPr="006F561B" w:rsidRDefault="000F453C" w:rsidP="000F453C">
      <w:r w:rsidRPr="006F561B">
        <w:t>˗</w:t>
      </w:r>
      <w:r w:rsidRPr="006F561B">
        <w:tab/>
        <w:t>services offered by the SMF, AMF and UDM for use by the NEF;</w:t>
      </w:r>
    </w:p>
    <w:p w:rsidR="000F453C" w:rsidRPr="006F561B" w:rsidRDefault="000F453C" w:rsidP="000F453C">
      <w:r w:rsidRPr="006F561B">
        <w:t>˗</w:t>
      </w:r>
      <w:r w:rsidRPr="006F561B">
        <w:tab/>
        <w:t>services offered by the NEF for use by the AMF, SMF and UDM.</w:t>
      </w:r>
    </w:p>
    <w:p w:rsidR="000F453C" w:rsidRPr="006F561B" w:rsidRDefault="000F453C" w:rsidP="000F453C">
      <w:r w:rsidRPr="006F561B">
        <w:t>SA2 has started to document services offered for network internal exposure in subclause 5.3 of 3GPP TS 23.502 and corresponding subclauses.</w:t>
      </w:r>
    </w:p>
    <w:p w:rsidR="000F453C" w:rsidRPr="006F561B" w:rsidRDefault="000F453C" w:rsidP="000F453C">
      <w:r w:rsidRPr="006F561B">
        <w:t>It is proposed to expand the structure of 3GPP TR 29.891 to study corresponding requirements and solutions for these interfaces.</w:t>
      </w:r>
    </w:p>
    <w:p w:rsidR="000F453C" w:rsidRPr="006F561B" w:rsidRDefault="000F453C" w:rsidP="000F453C">
      <w:pPr>
        <w:rPr>
          <w:color w:val="993300"/>
          <w:u w:val="single"/>
        </w:rPr>
      </w:pPr>
      <w:r w:rsidRPr="006F561B">
        <w:rPr>
          <w:rFonts w:ascii="Arial" w:hAnsi="Arial" w:cs="Arial"/>
          <w:b/>
        </w:rPr>
        <w:lastRenderedPageBreak/>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C4-173022</w:t>
      </w:r>
      <w:r w:rsidRPr="006F561B">
        <w:rPr>
          <w:b/>
        </w:rPr>
        <w:tab/>
        <w:t>Protocol Requirements for 5GC Control Plane</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The study aims to select protocols to be used in the 5GC for service based communication. Protocol requirements and evaluation criteria are needed to perform such a protocol selection.</w:t>
      </w:r>
    </w:p>
    <w:p w:rsidR="000F453C" w:rsidRPr="006F561B" w:rsidRDefault="000F453C" w:rsidP="000F453C">
      <w:r w:rsidRPr="006F561B">
        <w:t xml:space="preserve">This pCR provides proposals for requirements to guide the protocol selection. </w:t>
      </w:r>
    </w:p>
    <w:p w:rsidR="000F453C" w:rsidRPr="006F561B" w:rsidRDefault="000F453C" w:rsidP="000F453C">
      <w:r w:rsidRPr="006F561B">
        <w:t>The suggested requirements and evaluation criteria are meant as an initial proposal that could be extended at subsequent meetings.</w:t>
      </w:r>
    </w:p>
    <w:p w:rsidR="000F453C" w:rsidRPr="006F561B" w:rsidRDefault="000F453C" w:rsidP="000F453C">
      <w:r w:rsidRPr="006F561B">
        <w:t>A similar contribution is being proposed in CT3 against TR 29.890 in C3-173023.</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The objectives are challenging. All decisions based on evaluation criteria are made by companies in the WG. Coordination between CT WG are needed.</w:t>
      </w:r>
    </w:p>
    <w:p w:rsidR="000F453C" w:rsidRPr="006F561B" w:rsidRDefault="000F453C" w:rsidP="000F453C">
      <w:r w:rsidRPr="006F561B">
        <w:t xml:space="preserve">Nokia commented that all protocols used and selected in the 3GPP should be future proved (forward compatibility) which means they should be </w:t>
      </w:r>
      <w:r w:rsidR="00AC7651" w:rsidRPr="006F561B">
        <w:t>extendable</w:t>
      </w:r>
      <w:r w:rsidRPr="006F561B">
        <w:t>.</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C4-173229</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C4-173229</w:t>
      </w:r>
      <w:r w:rsidRPr="006F561B">
        <w:rPr>
          <w:b/>
        </w:rPr>
        <w:tab/>
        <w:t>Protocol Requirements for 5GC Control Plane</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color w:val="808080"/>
        </w:rPr>
      </w:pPr>
      <w:r w:rsidRPr="006F561B">
        <w:rPr>
          <w:color w:val="808080"/>
        </w:rPr>
        <w:t>(Replaces C4-173022)</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C4-173325</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C4-173325</w:t>
      </w:r>
      <w:r w:rsidRPr="006F561B">
        <w:rPr>
          <w:b/>
        </w:rPr>
        <w:tab/>
        <w:t>Protocol Requirements for 5GC Control Plane</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Nokia, Alcatel-Lucent Shanghai Bell, Cisco</w:t>
      </w:r>
    </w:p>
    <w:p w:rsidR="000F453C" w:rsidRPr="006F561B" w:rsidRDefault="000F453C" w:rsidP="000F453C">
      <w:pPr>
        <w:rPr>
          <w:color w:val="808080"/>
        </w:rPr>
      </w:pPr>
      <w:r w:rsidRPr="006F561B">
        <w:rPr>
          <w:color w:val="808080"/>
        </w:rPr>
        <w:t>(Replaces C4-173229)</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C4-173023</w:t>
      </w:r>
      <w:r w:rsidRPr="006F561B">
        <w:rPr>
          <w:b/>
        </w:rPr>
        <w:tab/>
        <w:t>Protocols Evaluation for 5GC Control Plane</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This pCR provides proposals for an initial evaluation of some candidate protocols (TCP/TLS/HTTP/JSON, UDP/QUIC/HTTP/JSON, SCTP/Diameter) against the requirements and evaluation criteria for protocol selection documented in C4-173022.</w:t>
      </w:r>
    </w:p>
    <w:p w:rsidR="000F453C" w:rsidRPr="006F561B" w:rsidRDefault="000F453C" w:rsidP="000F453C">
      <w:r w:rsidRPr="006F561B">
        <w:t xml:space="preserve">HTTP/JSON and Diameter have been chosen as initial candidate protocols because they represent (a) legacy and (b) open IT services ecosystem. Also, for http we have two options: a standard variant using TCP transport and a performance-optimized variant using QUIC, where standardization in IETF is likely finalized too late for Rel-15, but </w:t>
      </w:r>
      <w:r w:rsidRPr="006F561B">
        <w:lastRenderedPageBreak/>
        <w:t>that could be interesting as evolution path for HTTP/JSON in later releases. However, more candidate protocols could be added at subsequent meetings.</w:t>
      </w:r>
    </w:p>
    <w:p w:rsidR="000F453C" w:rsidRPr="006F561B" w:rsidRDefault="000F453C" w:rsidP="000F453C">
      <w:r w:rsidRPr="006F561B">
        <w:t>This is meant only as an initial analysis to be refined in subsequent meetings. Nokia does not aim at suggesting any conclusions about the protocol selection at this stage.</w:t>
      </w:r>
    </w:p>
    <w:p w:rsidR="000F453C" w:rsidRPr="006F561B" w:rsidRDefault="000F453C" w:rsidP="000F453C">
      <w:r w:rsidRPr="006F561B">
        <w:t>Please use final view or simple mark-ups of Microsoft Word to see the proposed colour coding of cells in the table.</w:t>
      </w:r>
    </w:p>
    <w:p w:rsidR="000F453C" w:rsidRPr="006F561B" w:rsidRDefault="000F453C" w:rsidP="000F453C">
      <w:r w:rsidRPr="006F561B">
        <w:t>A similar contribution is being proposed in CT3 against TR 29.890 in C3-173023.</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 xml:space="preserve">It needs to be clarified why different sets are for </w:t>
      </w:r>
      <w:r w:rsidR="00AC7651" w:rsidRPr="006F561B">
        <w:t>candidates</w:t>
      </w:r>
      <w:r w:rsidRPr="006F561B">
        <w:t>. Different intermedia sections could be added for better evaluation for technical aspects.</w:t>
      </w:r>
    </w:p>
    <w:p w:rsidR="000F453C" w:rsidRPr="006F561B" w:rsidRDefault="000F453C" w:rsidP="000F453C">
      <w:r w:rsidRPr="006F561B">
        <w:t>Why only Restful API? Other non-REST ARI solutions should be also investigated.</w:t>
      </w:r>
    </w:p>
    <w:p w:rsidR="000F453C" w:rsidRPr="006F561B" w:rsidRDefault="000F453C" w:rsidP="000F453C">
      <w:r w:rsidRPr="006F561B">
        <w:t xml:space="preserve">CT Chairman commented that if there is willingness towards pure Rest compliant solution CT WG should make their life easier to go forward on this. </w:t>
      </w:r>
    </w:p>
    <w:p w:rsidR="000F453C" w:rsidRPr="006F561B" w:rsidRDefault="000F453C" w:rsidP="000F453C">
      <w:r w:rsidRPr="006F561B">
        <w:t>CT4 Chairman commented that functional requirements and full solution comparation with all the possible solutions is needed in TR, not just select one solution without clear comparation. CT4 need to clarify if the REST based solution is an option and it's fully compliant with functional requirements.</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C4-173230</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C4-173231</w:t>
      </w:r>
      <w:r w:rsidRPr="006F561B">
        <w:rPr>
          <w:b/>
        </w:rPr>
        <w:tab/>
        <w:t>Protocols Evaluation for 5GC Control Plane</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color w:val="808080"/>
        </w:rPr>
      </w:pPr>
      <w:r w:rsidRPr="006F561B">
        <w:rPr>
          <w:color w:val="808080"/>
        </w:rPr>
        <w:t>(Replaces C4-173023)</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 xml:space="preserve">CT4 agreed that the following aspects should be studied and evaluated separately:  </w:t>
      </w:r>
    </w:p>
    <w:p w:rsidR="000F453C" w:rsidRPr="006F561B" w:rsidRDefault="000F453C" w:rsidP="000F453C">
      <w:r w:rsidRPr="006F561B">
        <w:t>- need for a RESTful vs. an RPC approach</w:t>
      </w:r>
    </w:p>
    <w:p w:rsidR="000F453C" w:rsidRPr="006F561B" w:rsidRDefault="000F453C" w:rsidP="000F453C">
      <w:r w:rsidRPr="006F561B">
        <w:t>- HTTP version</w:t>
      </w:r>
    </w:p>
    <w:p w:rsidR="000F453C" w:rsidRPr="006F561B" w:rsidRDefault="000F453C" w:rsidP="000F453C">
      <w:r w:rsidRPr="006F561B">
        <w:t>- Transport protocol</w:t>
      </w:r>
    </w:p>
    <w:p w:rsidR="000F453C" w:rsidRPr="006F561B" w:rsidRDefault="000F453C" w:rsidP="000F453C">
      <w:r w:rsidRPr="006F561B">
        <w:t>- Serialization/encoding protocol (e.g. JSON)</w:t>
      </w:r>
    </w:p>
    <w:p w:rsidR="000F453C" w:rsidRPr="006F561B" w:rsidRDefault="000F453C" w:rsidP="000F453C">
      <w:r w:rsidRPr="006F561B">
        <w:t>- Interface Definition Language</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C4-173337</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C4-173337</w:t>
      </w:r>
      <w:r w:rsidRPr="006F561B">
        <w:rPr>
          <w:b/>
        </w:rPr>
        <w:tab/>
        <w:t>Protocols Evaluation for 5GC Control Plane</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color w:val="808080"/>
        </w:rPr>
      </w:pPr>
      <w:r w:rsidRPr="006F561B">
        <w:rPr>
          <w:color w:val="808080"/>
        </w:rPr>
        <w:t>(Replaces C4-173231)</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C4-173182</w:t>
      </w:r>
      <w:r w:rsidRPr="006F561B">
        <w:rPr>
          <w:b/>
        </w:rPr>
        <w:tab/>
        <w:t>Discussion on protocol selection aspects</w:t>
      </w:r>
      <w:r w:rsidRPr="006F561B">
        <w:rPr>
          <w:b/>
        </w:rPr>
        <w:br/>
      </w:r>
      <w:r w:rsidR="00AC7651" w:rsidRPr="006F561B">
        <w:tab/>
      </w:r>
      <w:r w:rsidR="00AC7651" w:rsidRPr="006F561B">
        <w:tab/>
      </w:r>
      <w:r w:rsidR="00AC7651" w:rsidRPr="006F561B">
        <w:tab/>
      </w:r>
      <w:r w:rsidR="00AC7651" w:rsidRPr="006F561B">
        <w:tab/>
      </w:r>
      <w:r w:rsidR="00AC7651" w:rsidRPr="006F561B">
        <w:tab/>
        <w:t>29.891 v.0.2.0</w:t>
      </w:r>
      <w:r w:rsidRPr="006F561B">
        <w:br/>
      </w:r>
      <w:r w:rsidRPr="006F561B">
        <w:rPr>
          <w:i/>
        </w:rPr>
        <w:tab/>
      </w:r>
      <w:r w:rsidRPr="006F561B">
        <w:rPr>
          <w:i/>
        </w:rPr>
        <w:tab/>
      </w:r>
      <w:r w:rsidRPr="006F561B">
        <w:rPr>
          <w:i/>
        </w:rPr>
        <w:tab/>
      </w:r>
      <w:r w:rsidRPr="006F561B">
        <w:rPr>
          <w:i/>
        </w:rPr>
        <w:tab/>
      </w:r>
      <w:r w:rsidRPr="006F561B">
        <w:rPr>
          <w:i/>
        </w:rPr>
        <w:tab/>
        <w:t>Source: Cisco Systems</w:t>
      </w:r>
    </w:p>
    <w:p w:rsidR="000F453C" w:rsidRPr="006F561B" w:rsidRDefault="000F453C" w:rsidP="000F453C">
      <w:pPr>
        <w:rPr>
          <w:color w:val="808080"/>
        </w:rPr>
      </w:pPr>
      <w:r w:rsidRPr="006F561B">
        <w:rPr>
          <w:color w:val="808080"/>
        </w:rPr>
        <w:lastRenderedPageBreak/>
        <w:t>(Replaces C4-173008)</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C4-173232</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C4-173232</w:t>
      </w:r>
      <w:r w:rsidRPr="006F561B">
        <w:rPr>
          <w:b/>
        </w:rPr>
        <w:tab/>
        <w:t>Discussion on protocol selection aspects</w:t>
      </w:r>
      <w:r w:rsidRPr="006F561B">
        <w:rPr>
          <w:b/>
        </w:rPr>
        <w:br/>
      </w:r>
      <w:r w:rsidR="00AC7651" w:rsidRPr="006F561B">
        <w:tab/>
      </w:r>
      <w:r w:rsidR="00AC7651" w:rsidRPr="006F561B">
        <w:tab/>
      </w:r>
      <w:r w:rsidR="00AC7651" w:rsidRPr="006F561B">
        <w:tab/>
      </w:r>
      <w:r w:rsidR="00AC7651" w:rsidRPr="006F561B">
        <w:tab/>
      </w:r>
      <w:r w:rsidR="00AC7651" w:rsidRPr="006F561B">
        <w:tab/>
        <w:t>29.891 v0.2.0</w:t>
      </w:r>
      <w:r w:rsidRPr="006F561B">
        <w:br/>
      </w:r>
      <w:r w:rsidRPr="006F561B">
        <w:rPr>
          <w:i/>
        </w:rPr>
        <w:tab/>
      </w:r>
      <w:r w:rsidRPr="006F561B">
        <w:rPr>
          <w:i/>
        </w:rPr>
        <w:tab/>
      </w:r>
      <w:r w:rsidRPr="006F561B">
        <w:rPr>
          <w:i/>
        </w:rPr>
        <w:tab/>
      </w:r>
      <w:r w:rsidRPr="006F561B">
        <w:rPr>
          <w:i/>
        </w:rPr>
        <w:tab/>
      </w:r>
      <w:r w:rsidRPr="006F561B">
        <w:rPr>
          <w:i/>
        </w:rPr>
        <w:tab/>
        <w:t>Source: Cisco Systems</w:t>
      </w:r>
    </w:p>
    <w:p w:rsidR="000F453C" w:rsidRPr="006F561B" w:rsidRDefault="000F453C" w:rsidP="000F453C">
      <w:pPr>
        <w:rPr>
          <w:color w:val="808080"/>
        </w:rPr>
      </w:pPr>
      <w:r w:rsidRPr="006F561B">
        <w:rPr>
          <w:color w:val="808080"/>
        </w:rPr>
        <w:t>(Replaces C4-173182)</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Some of the content is taken account in pCR C4-173337.</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noted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C4-173179</w:t>
      </w:r>
      <w:r w:rsidRPr="006F561B">
        <w:rPr>
          <w:b/>
        </w:rPr>
        <w:tab/>
        <w:t>Discussion on protocol selection for service-based architecture</w:t>
      </w:r>
      <w:r w:rsidRPr="006F561B">
        <w:rPr>
          <w:b/>
        </w:rPr>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The 5G System architecture shall leverage service-based interactions between control plane network functions, as shown in the following Figure, it includes the interfaces Namf, Nsmf, Nnef, Npcf, Nudm, Naf, Nnrf, Nausf exhibited by AMF, SMF, NEF, PCF, UDM, AF, NRF, AUSF respectively. The protocol over these interfaces should be decided firstly before we start other implementation work. This contribution analyses some possible solutions and aims at selecting an appropriate protocol for the service-based architecture interfaces.</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Huawei propose to have deta</w:t>
      </w:r>
      <w:r w:rsidR="00AC7651" w:rsidRPr="006F561B">
        <w:t>iled description and compare</w:t>
      </w:r>
      <w:r w:rsidRPr="006F561B">
        <w:t xml:space="preserve"> for different protocols.</w:t>
      </w:r>
    </w:p>
    <w:p w:rsidR="000F453C" w:rsidRPr="006F561B" w:rsidRDefault="000F453C" w:rsidP="000F453C">
      <w:r w:rsidRPr="006F561B">
        <w:t>Criteria defined in this document will be described in C4-173229.</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noted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C4-173101</w:t>
      </w:r>
      <w:r w:rsidRPr="006F561B">
        <w:rPr>
          <w:b/>
        </w:rPr>
        <w:tab/>
        <w:t>Discussion on 5GS SBI selection</w:t>
      </w:r>
      <w:r w:rsidRPr="006F561B">
        <w:rPr>
          <w:b/>
        </w:rPr>
        <w:br/>
      </w:r>
      <w:r w:rsidRPr="006F561B">
        <w:rPr>
          <w:i/>
        </w:rPr>
        <w:tab/>
      </w:r>
      <w:r w:rsidRPr="006F561B">
        <w:rPr>
          <w:i/>
        </w:rPr>
        <w:tab/>
      </w:r>
      <w:r w:rsidRPr="006F561B">
        <w:rPr>
          <w:i/>
        </w:rPr>
        <w:tab/>
      </w:r>
      <w:r w:rsidRPr="006F561B">
        <w:rPr>
          <w:i/>
        </w:rPr>
        <w:tab/>
      </w:r>
      <w:r w:rsidRPr="006F561B">
        <w:rPr>
          <w:i/>
        </w:rPr>
        <w:tab/>
        <w:t>Source: China Mobile Com. Corporation</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This discussion is to introduce candidate protocols for SBI and summarize they characters, and then give suggestions on protocol selection.</w:t>
      </w:r>
    </w:p>
    <w:p w:rsidR="000F453C" w:rsidRPr="006F561B" w:rsidRDefault="000F453C" w:rsidP="000F453C">
      <w:r w:rsidRPr="006F561B">
        <w:t>China Mobile discussion paper conclusions:</w:t>
      </w:r>
    </w:p>
    <w:p w:rsidR="000F453C" w:rsidRPr="006F561B" w:rsidRDefault="000F453C" w:rsidP="000F453C">
      <w:r w:rsidRPr="006F561B">
        <w:t xml:space="preserve">- From the aspect of security, reliability and extendibility, GTPv2-C is not qualified </w:t>
      </w:r>
      <w:r w:rsidR="00AC7651" w:rsidRPr="006F561B">
        <w:t>for 5GS</w:t>
      </w:r>
    </w:p>
    <w:p w:rsidR="000F453C" w:rsidRPr="006F561B" w:rsidRDefault="000F453C" w:rsidP="000F453C">
      <w:r w:rsidRPr="006F561B">
        <w:t>- Diameter is session and transaction based, does provide efficiency stateless interaction method, which does not satisfy the 5GS SBA interface requirement</w:t>
      </w:r>
    </w:p>
    <w:p w:rsidR="000F453C" w:rsidRPr="006F561B" w:rsidRDefault="000F453C" w:rsidP="000F453C">
      <w:r w:rsidRPr="006F561B">
        <w:t>- To satisfy the service-based architecture requirement and for future-proof, RESTful API is recommendation as the SBI protocol.</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noted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C4-173102</w:t>
      </w:r>
      <w:r w:rsidRPr="006F561B">
        <w:rPr>
          <w:b/>
        </w:rPr>
        <w:tab/>
        <w:t>Diameter Solution for the Protocol of SBA</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China Mobile Com. Corporation</w:t>
      </w:r>
    </w:p>
    <w:p w:rsidR="000F453C" w:rsidRPr="006F561B" w:rsidRDefault="000F453C" w:rsidP="000F453C">
      <w:pPr>
        <w:rPr>
          <w:rFonts w:ascii="Arial" w:hAnsi="Arial" w:cs="Arial"/>
          <w:b/>
        </w:rPr>
      </w:pPr>
      <w:r w:rsidRPr="006F561B">
        <w:rPr>
          <w:rFonts w:ascii="Arial" w:hAnsi="Arial" w:cs="Arial"/>
          <w:b/>
        </w:rPr>
        <w:lastRenderedPageBreak/>
        <w:t xml:space="preserve">Abstract: </w:t>
      </w:r>
    </w:p>
    <w:p w:rsidR="000F453C" w:rsidRPr="006F561B" w:rsidRDefault="000F453C" w:rsidP="000F453C">
      <w:r w:rsidRPr="006F561B">
        <w:t>This pCR summarizes the Diameter protocol and evaluates if it is qualified for SBA interface protocol.</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China Mobile: Diameter is session and transaction based, does provide efficiency stateless interaction method, which does not satisfy the 5GS SBA interface requirement.</w:t>
      </w:r>
    </w:p>
    <w:p w:rsidR="000F453C" w:rsidRPr="006F561B" w:rsidRDefault="000F453C" w:rsidP="000F453C">
      <w:r w:rsidRPr="006F561B">
        <w:t xml:space="preserve">Ericsson the reasoning is not correct for conclusion related to stateless interaction. Meaning of </w:t>
      </w:r>
      <w:r w:rsidR="00AC7651" w:rsidRPr="006F561B">
        <w:t>states</w:t>
      </w:r>
      <w:r w:rsidRPr="006F561B">
        <w:t xml:space="preserve"> needs to be clarified in definition section 3.1.</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C4-173233</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C4-173233</w:t>
      </w:r>
      <w:r w:rsidRPr="006F561B">
        <w:rPr>
          <w:b/>
        </w:rPr>
        <w:tab/>
        <w:t>Diameter Solution for the Protocol of SBA</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China Mobile Com. Corporation</w:t>
      </w:r>
    </w:p>
    <w:p w:rsidR="000F453C" w:rsidRPr="006F561B" w:rsidRDefault="000F453C" w:rsidP="000F453C">
      <w:pPr>
        <w:rPr>
          <w:color w:val="808080"/>
        </w:rPr>
      </w:pPr>
      <w:r w:rsidRPr="006F561B">
        <w:rPr>
          <w:color w:val="808080"/>
        </w:rPr>
        <w:t>(Replaces C4-173102)</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C4-173339</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C4-173339</w:t>
      </w:r>
      <w:r w:rsidRPr="006F561B">
        <w:rPr>
          <w:b/>
        </w:rPr>
        <w:tab/>
        <w:t>Diameter Solution for the Protocol of SBA</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China Mobile Com. Corporation</w:t>
      </w:r>
    </w:p>
    <w:p w:rsidR="000F453C" w:rsidRPr="006F561B" w:rsidRDefault="000F453C" w:rsidP="000F453C">
      <w:pPr>
        <w:rPr>
          <w:color w:val="808080"/>
        </w:rPr>
      </w:pPr>
      <w:r w:rsidRPr="006F561B">
        <w:rPr>
          <w:color w:val="808080"/>
        </w:rPr>
        <w:t>(Replaces C4-173233)</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C4-173103</w:t>
      </w:r>
      <w:r w:rsidRPr="006F561B">
        <w:rPr>
          <w:b/>
        </w:rPr>
        <w:tab/>
        <w:t>Restful Solution for the Protocol of SBA</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China Mobile Com. Corporation</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This pCR summarizes the RESTful API and evaluates if it is qualified for SBA interface protocol.</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China Mobile: RESTful API can satisfy the current 5GS requirements, and is a future-proof solution.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C4-173234</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C4-173234</w:t>
      </w:r>
      <w:r w:rsidRPr="006F561B">
        <w:rPr>
          <w:b/>
        </w:rPr>
        <w:tab/>
        <w:t>Restful Solution for the Protocol of SBA</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China Mobile Com. Corporation</w:t>
      </w:r>
    </w:p>
    <w:p w:rsidR="000F453C" w:rsidRPr="006F561B" w:rsidRDefault="000F453C" w:rsidP="000F453C">
      <w:pPr>
        <w:rPr>
          <w:color w:val="808080"/>
        </w:rPr>
      </w:pPr>
      <w:r w:rsidRPr="006F561B">
        <w:rPr>
          <w:color w:val="808080"/>
        </w:rPr>
        <w:t>(Replaces C4-173103)</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C4-173340</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C4-173340</w:t>
      </w:r>
      <w:r w:rsidRPr="006F561B">
        <w:rPr>
          <w:b/>
        </w:rPr>
        <w:tab/>
        <w:t>Restful Solution for the Protocol of SBA</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China Mobile Com. Corporation</w:t>
      </w:r>
    </w:p>
    <w:p w:rsidR="000F453C" w:rsidRPr="006F561B" w:rsidRDefault="000F453C" w:rsidP="000F453C">
      <w:pPr>
        <w:rPr>
          <w:color w:val="808080"/>
        </w:rPr>
      </w:pPr>
      <w:r w:rsidRPr="006F561B">
        <w:rPr>
          <w:color w:val="808080"/>
        </w:rPr>
        <w:lastRenderedPageBreak/>
        <w:t>(Replaces C4-173234)</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C4-173358</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C4-173358</w:t>
      </w:r>
      <w:r w:rsidRPr="006F561B">
        <w:rPr>
          <w:b/>
        </w:rPr>
        <w:tab/>
        <w:t>Restful Solution for the Protocol of SBA</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China Mobile Com. Corporation</w:t>
      </w:r>
    </w:p>
    <w:p w:rsidR="000F453C" w:rsidRPr="006F561B" w:rsidRDefault="000F453C" w:rsidP="000F453C">
      <w:pPr>
        <w:rPr>
          <w:color w:val="808080"/>
        </w:rPr>
      </w:pPr>
      <w:r w:rsidRPr="006F561B">
        <w:rPr>
          <w:color w:val="808080"/>
        </w:rPr>
        <w:t>(Replaces C4-173340)</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C4-173104</w:t>
      </w:r>
      <w:r w:rsidRPr="006F561B">
        <w:rPr>
          <w:b/>
        </w:rPr>
        <w:tab/>
        <w:t>GTP-C Solution for the Protocol of SBA</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China Mobile Com. Corporation</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This pCR summarizes the GTP-C protocol and evaluates if it is qualified for SBA interface protocol.</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China Mobile: From the prospect of extendibility and security, GTP-C is not suitably for SBA.</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C4-173235</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C4-173235</w:t>
      </w:r>
      <w:r w:rsidRPr="006F561B">
        <w:rPr>
          <w:b/>
        </w:rPr>
        <w:tab/>
        <w:t>GTP-C Solution for the Protocol of SBA</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China Mobile Com. Corporation</w:t>
      </w:r>
    </w:p>
    <w:p w:rsidR="000F453C" w:rsidRPr="006F561B" w:rsidRDefault="000F453C" w:rsidP="000F453C">
      <w:pPr>
        <w:rPr>
          <w:color w:val="808080"/>
        </w:rPr>
      </w:pPr>
      <w:r w:rsidRPr="006F561B">
        <w:rPr>
          <w:color w:val="808080"/>
        </w:rPr>
        <w:t>(Replaces C4-173104)</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C4-173181</w:t>
      </w:r>
      <w:r w:rsidRPr="006F561B">
        <w:rPr>
          <w:b/>
        </w:rPr>
        <w:tab/>
        <w:t>Discussion on Service Based Interface</w:t>
      </w:r>
      <w:r w:rsidRPr="006F561B">
        <w:rPr>
          <w:b/>
        </w:rPr>
        <w:br/>
      </w:r>
      <w:r w:rsidRPr="006F561B">
        <w:rPr>
          <w:i/>
        </w:rPr>
        <w:tab/>
      </w:r>
      <w:r w:rsidRPr="006F561B">
        <w:rPr>
          <w:i/>
        </w:rPr>
        <w:tab/>
      </w:r>
      <w:r w:rsidRPr="006F561B">
        <w:rPr>
          <w:i/>
        </w:rPr>
        <w:tab/>
      </w:r>
      <w:r w:rsidRPr="006F561B">
        <w:rPr>
          <w:i/>
        </w:rPr>
        <w:tab/>
      </w:r>
      <w:r w:rsidRPr="006F561B">
        <w:rPr>
          <w:i/>
        </w:rPr>
        <w:tab/>
        <w:t>Source: Verizon Wireless</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noted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C4-173010</w:t>
      </w:r>
      <w:r w:rsidRPr="006F561B">
        <w:rPr>
          <w:b/>
        </w:rPr>
        <w:tab/>
        <w:t>Discussion on using HTTP in SBA</w:t>
      </w:r>
      <w:r w:rsidRPr="006F561B">
        <w:rPr>
          <w:b/>
        </w:rPr>
        <w:br/>
      </w:r>
      <w:r w:rsidR="00AC7651" w:rsidRPr="006F561B">
        <w:tab/>
      </w:r>
      <w:r w:rsidR="00AC7651" w:rsidRPr="006F561B">
        <w:tab/>
      </w:r>
      <w:r w:rsidR="00AC7651" w:rsidRPr="006F561B">
        <w:tab/>
      </w:r>
      <w:r w:rsidR="00AC7651" w:rsidRPr="006F561B">
        <w:tab/>
      </w:r>
      <w:r w:rsidR="00AC7651" w:rsidRPr="006F561B">
        <w:tab/>
        <w:t>29.891 v0.2.0</w:t>
      </w:r>
      <w:r w:rsidRPr="006F561B">
        <w:br/>
      </w:r>
      <w:r w:rsidRPr="006F561B">
        <w:rPr>
          <w:i/>
        </w:rPr>
        <w:tab/>
      </w:r>
      <w:r w:rsidRPr="006F561B">
        <w:rPr>
          <w:i/>
        </w:rPr>
        <w:tab/>
      </w:r>
      <w:r w:rsidRPr="006F561B">
        <w:rPr>
          <w:i/>
        </w:rPr>
        <w:tab/>
      </w:r>
      <w:r w:rsidRPr="006F561B">
        <w:rPr>
          <w:i/>
        </w:rPr>
        <w:tab/>
      </w:r>
      <w:r w:rsidRPr="006F561B">
        <w:rPr>
          <w:i/>
        </w:rPr>
        <w:tab/>
        <w:t>Source: Cisco Systems</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C4-173184</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C4-173184</w:t>
      </w:r>
      <w:r w:rsidRPr="006F561B">
        <w:rPr>
          <w:b/>
        </w:rPr>
        <w:tab/>
        <w:t>Discussion on using HTTP in SBA</w:t>
      </w:r>
      <w:r w:rsidRPr="006F561B">
        <w:rPr>
          <w:b/>
        </w:rPr>
        <w:br/>
      </w:r>
      <w:r w:rsidRPr="006F561B">
        <w:tab/>
      </w:r>
      <w:r w:rsidRPr="006F561B">
        <w:tab/>
      </w:r>
      <w:r w:rsidRPr="006F561B">
        <w:tab/>
      </w:r>
      <w:r w:rsidRPr="006F561B">
        <w:tab/>
      </w:r>
      <w:r w:rsidRPr="006F561B">
        <w:tab/>
      </w:r>
      <w:r w:rsidR="00AC7651" w:rsidRPr="006F561B">
        <w:t>29.891 v0.2.0</w:t>
      </w:r>
      <w:r w:rsidRPr="006F561B">
        <w:br/>
      </w:r>
      <w:r w:rsidRPr="006F561B">
        <w:rPr>
          <w:i/>
        </w:rPr>
        <w:tab/>
      </w:r>
      <w:r w:rsidRPr="006F561B">
        <w:rPr>
          <w:i/>
        </w:rPr>
        <w:tab/>
      </w:r>
      <w:r w:rsidRPr="006F561B">
        <w:rPr>
          <w:i/>
        </w:rPr>
        <w:tab/>
      </w:r>
      <w:r w:rsidRPr="006F561B">
        <w:rPr>
          <w:i/>
        </w:rPr>
        <w:tab/>
      </w:r>
      <w:r w:rsidRPr="006F561B">
        <w:rPr>
          <w:i/>
        </w:rPr>
        <w:tab/>
        <w:t>Source: Cisco Systems</w:t>
      </w:r>
    </w:p>
    <w:p w:rsidR="000F453C" w:rsidRPr="006F561B" w:rsidRDefault="000F453C" w:rsidP="000F453C">
      <w:pPr>
        <w:rPr>
          <w:color w:val="808080"/>
        </w:rPr>
      </w:pPr>
      <w:r w:rsidRPr="006F561B">
        <w:rPr>
          <w:color w:val="808080"/>
        </w:rPr>
        <w:t>(Replaces C4-173010)</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lastRenderedPageBreak/>
        <w:t>Discussion on usage of HTTP in SBA for discovery and communication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noted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C4-173011</w:t>
      </w:r>
      <w:r w:rsidRPr="006F561B">
        <w:rPr>
          <w:b/>
        </w:rPr>
        <w:tab/>
        <w:t>Protocol impacts of virtualization</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Cisco Systems</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pCR introduce protocol impacts on virtualization.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C4-173185</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C4-173185</w:t>
      </w:r>
      <w:r w:rsidRPr="006F561B">
        <w:rPr>
          <w:b/>
        </w:rPr>
        <w:tab/>
        <w:t>Protocol impacts of virtualization</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Cisco Systems</w:t>
      </w:r>
    </w:p>
    <w:p w:rsidR="000F453C" w:rsidRPr="006F561B" w:rsidRDefault="000F453C" w:rsidP="000F453C">
      <w:pPr>
        <w:rPr>
          <w:color w:val="808080"/>
        </w:rPr>
      </w:pPr>
      <w:r w:rsidRPr="006F561B">
        <w:rPr>
          <w:color w:val="808080"/>
        </w:rPr>
        <w:t>(Replaces C4-173011)</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C4-173238</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C4-173238</w:t>
      </w:r>
      <w:r w:rsidRPr="006F561B">
        <w:rPr>
          <w:b/>
        </w:rPr>
        <w:tab/>
        <w:t>Protocol impacts of virtualization</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Cisco Systems</w:t>
      </w:r>
    </w:p>
    <w:p w:rsidR="000F453C" w:rsidRPr="006F561B" w:rsidRDefault="000F453C" w:rsidP="000F453C">
      <w:pPr>
        <w:rPr>
          <w:color w:val="808080"/>
        </w:rPr>
      </w:pPr>
      <w:r w:rsidRPr="006F561B">
        <w:rPr>
          <w:color w:val="808080"/>
        </w:rPr>
        <w:t>(Replaces C4-173185)</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C4-173341</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C4-173341</w:t>
      </w:r>
      <w:r w:rsidRPr="006F561B">
        <w:rPr>
          <w:b/>
        </w:rPr>
        <w:tab/>
        <w:t>Protocol impacts of virtualization</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Cisco Systems</w:t>
      </w:r>
    </w:p>
    <w:p w:rsidR="000F453C" w:rsidRPr="006F561B" w:rsidRDefault="000F453C" w:rsidP="000F453C">
      <w:pPr>
        <w:rPr>
          <w:color w:val="808080"/>
        </w:rPr>
      </w:pPr>
      <w:r w:rsidRPr="006F561B">
        <w:rPr>
          <w:color w:val="808080"/>
        </w:rPr>
        <w:t>(Replaces C4-173238)</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C4-173021</w:t>
      </w:r>
      <w:r w:rsidRPr="006F561B">
        <w:rPr>
          <w:b/>
        </w:rPr>
        <w:tab/>
        <w:t>NF Service Framework and NF Service properties</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This pCR provides additional considerations on the NF Service Framework and NF Service properties.</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C4-173258</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C4-173258</w:t>
      </w:r>
      <w:r w:rsidRPr="006F561B">
        <w:rPr>
          <w:b/>
        </w:rPr>
        <w:tab/>
        <w:t>NF Service Framework and NF Service properties</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color w:val="808080"/>
        </w:rPr>
      </w:pPr>
      <w:r w:rsidRPr="006F561B">
        <w:rPr>
          <w:color w:val="808080"/>
        </w:rPr>
        <w:t>(Replaces C4-173021)</w:t>
      </w:r>
    </w:p>
    <w:p w:rsidR="000F453C" w:rsidRPr="006F561B" w:rsidRDefault="000F453C" w:rsidP="000F453C">
      <w:pPr>
        <w:rPr>
          <w:color w:val="993300"/>
          <w:u w:val="single"/>
        </w:rPr>
      </w:pPr>
      <w:r w:rsidRPr="006F561B">
        <w:rPr>
          <w:rFonts w:ascii="Arial" w:hAnsi="Arial" w:cs="Arial"/>
          <w:b/>
        </w:rPr>
        <w:lastRenderedPageBreak/>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C4-173024</w:t>
      </w:r>
      <w:r w:rsidRPr="006F561B">
        <w:rPr>
          <w:b/>
        </w:rPr>
        <w:tab/>
        <w:t>Requirements for NF service discovery and selection</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C4-173259</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C4-173259</w:t>
      </w:r>
      <w:r w:rsidRPr="006F561B">
        <w:rPr>
          <w:b/>
        </w:rPr>
        <w:tab/>
        <w:t>Requirements for NF service discovery and selection</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color w:val="808080"/>
        </w:rPr>
      </w:pPr>
      <w:r w:rsidRPr="006F561B">
        <w:rPr>
          <w:color w:val="808080"/>
        </w:rPr>
        <w:t>(Replaces C4-173024)</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C4-173165</w:t>
      </w:r>
      <w:r w:rsidRPr="006F561B">
        <w:rPr>
          <w:b/>
        </w:rPr>
        <w:tab/>
        <w:t>Pseudo-CR on SBA Interface Requirements</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ZTE</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This contribution proposes to address the requirements for SBA interfaces, e.g. Namf / Nsmf / Nudm, etc.</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postponed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C4-173026</w:t>
      </w:r>
      <w:r w:rsidRPr="006F561B">
        <w:rPr>
          <w:b/>
        </w:rPr>
        <w:tab/>
        <w:t>Procedures between the AMF and SMF</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This pCR provides a preliminary list of procedure requirements between the AMF and SMF, based on TS 23.502 v0.2.0 (which is lacking detailed information in several call flows).</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C4-173260</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C4-173260</w:t>
      </w:r>
      <w:r w:rsidRPr="006F561B">
        <w:rPr>
          <w:b/>
        </w:rPr>
        <w:tab/>
        <w:t>Procedures between the AMF and SMF</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color w:val="808080"/>
        </w:rPr>
      </w:pPr>
      <w:r w:rsidRPr="006F561B">
        <w:rPr>
          <w:color w:val="808080"/>
        </w:rPr>
        <w:t>(Replaces C4-173026)</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C4-173119</w:t>
      </w:r>
      <w:r w:rsidRPr="006F561B">
        <w:rPr>
          <w:b/>
        </w:rPr>
        <w:tab/>
        <w:t>UDM procedures and services</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SA2 have updated TS 23.502 to version 0.3.0. The updates impact requirements on UDM procedures and services described in clause 6.7.1 of TR 29.891.</w:t>
      </w:r>
    </w:p>
    <w:p w:rsidR="000F453C" w:rsidRPr="006F561B" w:rsidRDefault="000F453C" w:rsidP="000F453C">
      <w:r w:rsidRPr="006F561B">
        <w:lastRenderedPageBreak/>
        <w:t>It is proposed to update clause 6.7.1 of 3GPP TR 29.891 to align with the new version of TS 23.502.</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C4-173120</w:t>
      </w:r>
      <w:r w:rsidRPr="006F561B">
        <w:rPr>
          <w:b/>
        </w:rPr>
        <w:tab/>
        <w:t>SMS related procedure requirements</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SA2 have updated TS 23.502 to version 0.3.0. The updates impact requirements on SMS procedures and services described in clause 9.1.1.3 of TR 29.891.</w:t>
      </w:r>
    </w:p>
    <w:p w:rsidR="000F453C" w:rsidRPr="006F561B" w:rsidRDefault="000F453C" w:rsidP="000F453C">
      <w:r w:rsidRPr="006F561B">
        <w:t>It is proposed to update clause 9.1.1.3 of 3GPP TR 29.891 to align with the new version of TS 23.502.</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C4-173189</w:t>
      </w:r>
      <w:r w:rsidRPr="006F561B">
        <w:rPr>
          <w:b/>
        </w:rPr>
        <w:tab/>
        <w:t xml:space="preserve">Pseudo-CR on </w:t>
      </w:r>
      <w:r w:rsidR="00AC7651" w:rsidRPr="006F561B">
        <w:rPr>
          <w:b/>
        </w:rPr>
        <w:t>Update</w:t>
      </w:r>
      <w:r w:rsidRPr="006F561B">
        <w:rPr>
          <w:b/>
        </w:rPr>
        <w:t xml:space="preserve"> AUSF Procedures and Services</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Orange</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SA3 started to list some Interim agreements in TR 33.899. This pCR aims at capturing those related to AUSF.</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C4-173261</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C4-173261</w:t>
      </w:r>
      <w:r w:rsidRPr="006F561B">
        <w:rPr>
          <w:b/>
        </w:rPr>
        <w:tab/>
        <w:t xml:space="preserve">Pseudo-CR on </w:t>
      </w:r>
      <w:r w:rsidR="00AC7651" w:rsidRPr="006F561B">
        <w:rPr>
          <w:b/>
        </w:rPr>
        <w:t>Update</w:t>
      </w:r>
      <w:r w:rsidRPr="006F561B">
        <w:rPr>
          <w:b/>
        </w:rPr>
        <w:t xml:space="preserve"> AUSF Procedures and Services</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Orange</w:t>
      </w:r>
    </w:p>
    <w:p w:rsidR="000F453C" w:rsidRPr="006F561B" w:rsidRDefault="000F453C" w:rsidP="000F453C">
      <w:pPr>
        <w:rPr>
          <w:color w:val="808080"/>
        </w:rPr>
      </w:pPr>
      <w:r w:rsidRPr="006F561B">
        <w:rPr>
          <w:color w:val="808080"/>
        </w:rPr>
        <w:t>(Replaces C4-173189)</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C4-173025</w:t>
      </w:r>
      <w:r w:rsidRPr="006F561B">
        <w:rPr>
          <w:b/>
        </w:rPr>
        <w:tab/>
        <w:t>Requirement for Interworking with E-UTRAN connected to EPC</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The requirements for Interworking with E-UTRAN connected to EPC need to be specified.</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C4-173111</w:t>
      </w:r>
      <w:r w:rsidRPr="006F561B">
        <w:rPr>
          <w:b/>
        </w:rPr>
        <w:tab/>
        <w:t>CT4 impacts of Network slicing</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China Mobile Com. Corporation</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AC7651" w:rsidP="000F453C">
      <w:r w:rsidRPr="006F561B">
        <w:t>Analyse</w:t>
      </w:r>
      <w:r w:rsidR="000F453C" w:rsidRPr="006F561B">
        <w:t xml:space="preserve"> the network slicing impact for CT4.</w:t>
      </w:r>
    </w:p>
    <w:p w:rsidR="000F453C" w:rsidRPr="006F561B" w:rsidRDefault="000F453C" w:rsidP="000F453C">
      <w:pPr>
        <w:rPr>
          <w:color w:val="993300"/>
          <w:u w:val="single"/>
        </w:rPr>
      </w:pPr>
      <w:r w:rsidRPr="006F561B">
        <w:rPr>
          <w:rFonts w:ascii="Arial" w:hAnsi="Arial" w:cs="Arial"/>
          <w:b/>
        </w:rPr>
        <w:lastRenderedPageBreak/>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C4-173292</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C4-173292</w:t>
      </w:r>
      <w:r w:rsidRPr="006F561B">
        <w:rPr>
          <w:b/>
        </w:rPr>
        <w:tab/>
        <w:t>CT4 impacts of Network slicing</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China Mobile Com. Corporation</w:t>
      </w:r>
    </w:p>
    <w:p w:rsidR="000F453C" w:rsidRPr="006F561B" w:rsidRDefault="000F453C" w:rsidP="000F453C">
      <w:pPr>
        <w:rPr>
          <w:color w:val="808080"/>
        </w:rPr>
      </w:pPr>
      <w:r w:rsidRPr="006F561B">
        <w:rPr>
          <w:color w:val="808080"/>
        </w:rPr>
        <w:t>(Replaces C4-173111)</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C4-173091</w:t>
      </w:r>
      <w:r w:rsidRPr="006F561B">
        <w:rPr>
          <w:b/>
        </w:rPr>
        <w:tab/>
        <w:t>New Diameter based application for managing data in UDSF</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ORANGE</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This Pseudo CR proposes to evaluate a REST architecture compliant interface based on HTTP as candidate solution for accessing the UDSF function over N18.</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C4-173293</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C4-173293</w:t>
      </w:r>
      <w:r w:rsidRPr="006F561B">
        <w:rPr>
          <w:b/>
        </w:rPr>
        <w:tab/>
        <w:t>New Diameter based application for managing data in UDSF</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ORANGE</w:t>
      </w:r>
    </w:p>
    <w:p w:rsidR="000F453C" w:rsidRPr="006F561B" w:rsidRDefault="000F453C" w:rsidP="000F453C">
      <w:pPr>
        <w:rPr>
          <w:color w:val="808080"/>
        </w:rPr>
      </w:pPr>
      <w:r w:rsidRPr="006F561B">
        <w:rPr>
          <w:color w:val="808080"/>
        </w:rPr>
        <w:t>(Replaces C4-173091)</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C4-173092</w:t>
      </w:r>
      <w:r w:rsidRPr="006F561B">
        <w:rPr>
          <w:b/>
        </w:rPr>
        <w:tab/>
        <w:t>REST compliant HTTP based solution for managing data in UDSF</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ORANGE</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This Pseudo CR proposes to evaluate a REST architecture compliant interface based on HTTP as candidate solution for accessing the UDSF function over N18.</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C4-173294</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C4-173294</w:t>
      </w:r>
      <w:r w:rsidRPr="006F561B">
        <w:rPr>
          <w:b/>
        </w:rPr>
        <w:tab/>
        <w:t>REST compliant HTTP based solution for managing data in UDSF</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ORANGE</w:t>
      </w:r>
    </w:p>
    <w:p w:rsidR="000F453C" w:rsidRPr="006F561B" w:rsidRDefault="000F453C" w:rsidP="000F453C">
      <w:pPr>
        <w:rPr>
          <w:color w:val="808080"/>
        </w:rPr>
      </w:pPr>
      <w:r w:rsidRPr="006F561B">
        <w:rPr>
          <w:color w:val="808080"/>
        </w:rPr>
        <w:t>(Replaces C4-173092)</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C4-173093</w:t>
      </w:r>
      <w:r w:rsidRPr="006F561B">
        <w:rPr>
          <w:b/>
        </w:rPr>
        <w:tab/>
        <w:t>CQL based solution for managing data in the UDSF</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ORANGE</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lastRenderedPageBreak/>
        <w:t>This Pseudo CR proposes to evaluate CQL query language as candidate solution for accessing the UDSF function over N18.</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C4-173342</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C4-173295</w:t>
      </w:r>
      <w:r w:rsidRPr="006F561B">
        <w:rPr>
          <w:b/>
        </w:rPr>
        <w:tab/>
        <w:t>CQL based solution for managing data in the UDSF</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ORANGE</w:t>
      </w:r>
    </w:p>
    <w:p w:rsidR="000F453C" w:rsidRPr="006F561B" w:rsidRDefault="000F453C" w:rsidP="000F453C">
      <w:pPr>
        <w:rPr>
          <w:color w:val="808080"/>
        </w:rPr>
      </w:pPr>
      <w:r w:rsidRPr="006F561B">
        <w:rPr>
          <w:color w:val="808080"/>
        </w:rPr>
        <w:t>(Replaces C4-173093)</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MCC allocated wrong number. Correct revision is C4-173342.</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withdrawn</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C4-173342</w:t>
      </w:r>
      <w:r w:rsidRPr="006F561B">
        <w:rPr>
          <w:b/>
        </w:rPr>
        <w:tab/>
        <w:t>CQL based solution for managing data in the UDSF</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ORANGE</w:t>
      </w:r>
    </w:p>
    <w:p w:rsidR="000F453C" w:rsidRPr="006F561B" w:rsidRDefault="000F453C" w:rsidP="000F453C">
      <w:pPr>
        <w:rPr>
          <w:color w:val="808080"/>
        </w:rPr>
      </w:pPr>
      <w:r w:rsidRPr="006F561B">
        <w:rPr>
          <w:color w:val="808080"/>
        </w:rPr>
        <w:t>(Replaces C4-173093)</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C4-173296</w:t>
      </w:r>
      <w:r w:rsidRPr="006F561B">
        <w:rPr>
          <w:b/>
        </w:rPr>
        <w:tab/>
        <w:t>CQL based solution for managing data in the UDSF</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ORANGE</w:t>
      </w:r>
    </w:p>
    <w:p w:rsidR="000F453C" w:rsidRPr="006F561B" w:rsidRDefault="000F453C" w:rsidP="000F453C">
      <w:pPr>
        <w:rPr>
          <w:color w:val="808080"/>
        </w:rPr>
      </w:pPr>
      <w:r w:rsidRPr="006F561B">
        <w:rPr>
          <w:color w:val="808080"/>
        </w:rPr>
        <w:t>(Replaces C4-173295)</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MCC allocated wrong number. Correct revision is C4-173343.</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withdrawn</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C4-173095</w:t>
      </w:r>
      <w:r w:rsidRPr="006F561B">
        <w:rPr>
          <w:b/>
        </w:rPr>
        <w:tab/>
        <w:t>New Diameter based application for managing data in the SDSF</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ORANGE</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This Pseudo CR proposes to evaluate the creation of a new stateless Diameter application as candidate solution for accessing the SDSF function over N18.</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C4-173343</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C4-173343</w:t>
      </w:r>
      <w:r w:rsidRPr="006F561B">
        <w:rPr>
          <w:b/>
        </w:rPr>
        <w:tab/>
        <w:t>New Diameter based application for managing data in the SDSF</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ORANGE</w:t>
      </w:r>
    </w:p>
    <w:p w:rsidR="000F453C" w:rsidRPr="006F561B" w:rsidRDefault="000F453C" w:rsidP="000F453C">
      <w:pPr>
        <w:rPr>
          <w:color w:val="808080"/>
        </w:rPr>
      </w:pPr>
      <w:r w:rsidRPr="006F561B">
        <w:rPr>
          <w:color w:val="808080"/>
        </w:rPr>
        <w:t>(Replaces C4-173095)</w:t>
      </w:r>
    </w:p>
    <w:p w:rsidR="000F453C" w:rsidRPr="006F561B" w:rsidRDefault="000F453C" w:rsidP="000F453C">
      <w:pPr>
        <w:rPr>
          <w:color w:val="993300"/>
          <w:u w:val="single"/>
        </w:rPr>
      </w:pPr>
      <w:r w:rsidRPr="006F561B">
        <w:rPr>
          <w:rFonts w:ascii="Arial" w:hAnsi="Arial" w:cs="Arial"/>
          <w:b/>
        </w:rPr>
        <w:lastRenderedPageBreak/>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C4-173096</w:t>
      </w:r>
      <w:r w:rsidRPr="006F561B">
        <w:rPr>
          <w:b/>
        </w:rPr>
        <w:tab/>
        <w:t>REST compliant HTTP based solution for accessing data in SDSF</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ORANGE</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This Pseudo CR proposes to evaluate a REST architecture compliant interface based on HTTP as candidate solution for accessing the SDSF function over N19.</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C4-173353</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C4-173353</w:t>
      </w:r>
      <w:r w:rsidRPr="006F561B">
        <w:rPr>
          <w:b/>
        </w:rPr>
        <w:tab/>
        <w:t>REST compliant HTTP based solution for accessing data in SDSF</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ORANGE</w:t>
      </w:r>
    </w:p>
    <w:p w:rsidR="000F453C" w:rsidRPr="006F561B" w:rsidRDefault="000F453C" w:rsidP="000F453C">
      <w:pPr>
        <w:rPr>
          <w:color w:val="808080"/>
        </w:rPr>
      </w:pPr>
      <w:r w:rsidRPr="006F561B">
        <w:rPr>
          <w:color w:val="808080"/>
        </w:rPr>
        <w:t>(Replaces C4-173096)</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withdrawn</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C4-173097</w:t>
      </w:r>
      <w:r w:rsidRPr="006F561B">
        <w:rPr>
          <w:b/>
        </w:rPr>
        <w:tab/>
        <w:t>CQL based solution for managing data in the SDSF</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ORANGE</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withdrawn</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C4-173105</w:t>
      </w:r>
      <w:r w:rsidRPr="006F561B">
        <w:rPr>
          <w:b/>
        </w:rPr>
        <w:tab/>
        <w:t>Paging Policy Differentiation Requirement for 5GS to Support IMS</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China Mobile Com. Corporation</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AC7651" w:rsidP="000F453C">
      <w:r w:rsidRPr="006F561B">
        <w:t>Analyse</w:t>
      </w:r>
      <w:r w:rsidR="000F453C" w:rsidRPr="006F561B">
        <w:t xml:space="preserve"> the IMS requirement for 5GS.</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C4-173298</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C4-173298</w:t>
      </w:r>
      <w:r w:rsidRPr="006F561B">
        <w:rPr>
          <w:b/>
        </w:rPr>
        <w:tab/>
        <w:t>Paging Policy Differentiation Requirement for 5GS to Support IMS</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China Mobile Com. Corporation</w:t>
      </w:r>
    </w:p>
    <w:p w:rsidR="000F453C" w:rsidRPr="006F561B" w:rsidRDefault="000F453C" w:rsidP="000F453C">
      <w:pPr>
        <w:rPr>
          <w:color w:val="808080"/>
        </w:rPr>
      </w:pPr>
      <w:r w:rsidRPr="006F561B">
        <w:rPr>
          <w:color w:val="808080"/>
        </w:rPr>
        <w:t>(Replaces C4-173105)</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C4-173166</w:t>
      </w:r>
      <w:r w:rsidRPr="006F561B">
        <w:rPr>
          <w:b/>
        </w:rPr>
        <w:tab/>
        <w:t>Pseudo-CR on Emergency Service Support</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ZTE</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This contribution discusses the common requirements for supporting emergency services in 5G core network, which are mainly focus on CT4 related aspects.</w:t>
      </w:r>
    </w:p>
    <w:p w:rsidR="000F453C" w:rsidRPr="006F561B" w:rsidRDefault="000F453C" w:rsidP="000F453C">
      <w:pPr>
        <w:rPr>
          <w:rFonts w:ascii="Arial" w:hAnsi="Arial" w:cs="Arial"/>
          <w:b/>
        </w:rPr>
      </w:pPr>
      <w:r w:rsidRPr="006F561B">
        <w:rPr>
          <w:rFonts w:ascii="Arial" w:hAnsi="Arial" w:cs="Arial"/>
          <w:b/>
        </w:rPr>
        <w:lastRenderedPageBreak/>
        <w:t xml:space="preserve">Discussion: </w:t>
      </w:r>
    </w:p>
    <w:p w:rsidR="000F453C" w:rsidRPr="006F561B" w:rsidRDefault="000F453C" w:rsidP="000F453C">
      <w:r w:rsidRPr="006F561B">
        <w:t>Nokia commented that stage 2 requirements are not yet defined. Existing requirements are tentative.</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C4-173297</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C4-173297</w:t>
      </w:r>
      <w:r w:rsidRPr="006F561B">
        <w:rPr>
          <w:b/>
        </w:rPr>
        <w:tab/>
        <w:t>Pseudo-CR on Emergency Service Support</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ZTE</w:t>
      </w:r>
    </w:p>
    <w:p w:rsidR="000F453C" w:rsidRPr="006F561B" w:rsidRDefault="000F453C" w:rsidP="000F453C">
      <w:pPr>
        <w:rPr>
          <w:color w:val="808080"/>
        </w:rPr>
      </w:pPr>
      <w:r w:rsidRPr="006F561B">
        <w:rPr>
          <w:color w:val="808080"/>
        </w:rPr>
        <w:t>(Replaces C4-173166)</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C4-173106</w:t>
      </w:r>
      <w:r w:rsidRPr="006F561B">
        <w:rPr>
          <w:b/>
        </w:rPr>
        <w:tab/>
        <w:t>IMS Emergency Service Requirement for 5GS to Support IMS</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China Mobile Com. Corporation</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Merged into C4-173297.</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merged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C4-173107</w:t>
      </w:r>
      <w:r w:rsidRPr="006F561B">
        <w:rPr>
          <w:b/>
        </w:rPr>
        <w:tab/>
        <w:t>T-ADS Requirement for 5GS to Support IMS</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China Mobile Com. Corporation</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AC7651" w:rsidP="000F453C">
      <w:r w:rsidRPr="006F561B">
        <w:t>Analyse</w:t>
      </w:r>
      <w:r w:rsidR="000F453C" w:rsidRPr="006F561B">
        <w:t xml:space="preserve"> the IMS requirement for 5GS.</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C4-173299</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C4-173299</w:t>
      </w:r>
      <w:r w:rsidRPr="006F561B">
        <w:rPr>
          <w:b/>
        </w:rPr>
        <w:tab/>
        <w:t>T-ADS Requirement for 5GS to Support IMS</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China Mobile Com. Corporation</w:t>
      </w:r>
    </w:p>
    <w:p w:rsidR="000F453C" w:rsidRPr="006F561B" w:rsidRDefault="000F453C" w:rsidP="000F453C">
      <w:pPr>
        <w:rPr>
          <w:color w:val="808080"/>
        </w:rPr>
      </w:pPr>
      <w:r w:rsidRPr="006F561B">
        <w:rPr>
          <w:color w:val="808080"/>
        </w:rPr>
        <w:t>(Replaces C4-173107)</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C4-173108</w:t>
      </w:r>
      <w:r w:rsidRPr="006F561B">
        <w:rPr>
          <w:b/>
        </w:rPr>
        <w:tab/>
        <w:t>P-CSCF Restoration Requirement for 5GS to Support IMS</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China Mobile Com. Corporation</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AC7651" w:rsidP="000F453C">
      <w:r w:rsidRPr="006F561B">
        <w:t>Analyse</w:t>
      </w:r>
      <w:r w:rsidR="000F453C" w:rsidRPr="006F561B">
        <w:t xml:space="preserve"> the IMS requirement for 5GS.</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C4-173300</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lastRenderedPageBreak/>
        <w:t>C4-173300</w:t>
      </w:r>
      <w:r w:rsidRPr="006F561B">
        <w:rPr>
          <w:b/>
        </w:rPr>
        <w:tab/>
        <w:t>P-CSCF Restoration Requirement for 5GS to Support IMS</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China Mobile Com. Corporation</w:t>
      </w:r>
    </w:p>
    <w:p w:rsidR="000F453C" w:rsidRPr="006F561B" w:rsidRDefault="000F453C" w:rsidP="000F453C">
      <w:pPr>
        <w:rPr>
          <w:color w:val="808080"/>
        </w:rPr>
      </w:pPr>
      <w:r w:rsidRPr="006F561B">
        <w:rPr>
          <w:color w:val="808080"/>
        </w:rPr>
        <w:t>(Replaces C4-173108)</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C4-173109</w:t>
      </w:r>
      <w:r w:rsidRPr="006F561B">
        <w:rPr>
          <w:b/>
        </w:rPr>
        <w:tab/>
        <w:t>Signaling of Homogenous Support of IMS voice over PS session Requirement for 5GS to Support IMS</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China Mobile Com. Corporation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C4-173301</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C4-173301</w:t>
      </w:r>
      <w:r w:rsidRPr="006F561B">
        <w:rPr>
          <w:b/>
        </w:rPr>
        <w:tab/>
        <w:t>Signaling of Homogenous Support of IMS voice over PS session Requirement for 5GS to Support IMS</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China Mobile Com. Corporation</w:t>
      </w:r>
    </w:p>
    <w:p w:rsidR="000F453C" w:rsidRPr="006F561B" w:rsidRDefault="000F453C" w:rsidP="000F453C">
      <w:pPr>
        <w:rPr>
          <w:color w:val="808080"/>
        </w:rPr>
      </w:pPr>
      <w:r w:rsidRPr="006F561B">
        <w:rPr>
          <w:color w:val="808080"/>
        </w:rPr>
        <w:t>(Replaces C4-173109)</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C4-173110</w:t>
      </w:r>
      <w:r w:rsidRPr="006F561B">
        <w:rPr>
          <w:b/>
        </w:rPr>
        <w:tab/>
        <w:t>CT4 Solution for 5GS to Support IMS</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China Mobile Com. Corporation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C4-173302</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C4-173302</w:t>
      </w:r>
      <w:r w:rsidRPr="006F561B">
        <w:rPr>
          <w:b/>
        </w:rPr>
        <w:tab/>
        <w:t>CT4 Solution for 5GS to Support IMS</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China Mobile Com. Corporation</w:t>
      </w:r>
    </w:p>
    <w:p w:rsidR="000F453C" w:rsidRPr="006F561B" w:rsidRDefault="000F453C" w:rsidP="000F453C">
      <w:pPr>
        <w:rPr>
          <w:color w:val="808080"/>
        </w:rPr>
      </w:pPr>
      <w:r w:rsidRPr="006F561B">
        <w:rPr>
          <w:color w:val="808080"/>
        </w:rPr>
        <w:t>(Replaces C4-173110)</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C4-173018</w:t>
      </w:r>
      <w:r w:rsidRPr="006F561B">
        <w:rPr>
          <w:b/>
        </w:rPr>
        <w:tab/>
        <w:t>Requirement for User Plane interfaces</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Requirements for the user plane interfaces in the 5GS needs to be specified.</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C4-173019</w:t>
      </w:r>
      <w:r w:rsidRPr="006F561B">
        <w:rPr>
          <w:b/>
        </w:rPr>
        <w:tab/>
        <w:t>Solution for User Plane interfaces</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rFonts w:ascii="Arial" w:hAnsi="Arial" w:cs="Arial"/>
          <w:b/>
        </w:rPr>
      </w:pPr>
      <w:r w:rsidRPr="006F561B">
        <w:rPr>
          <w:rFonts w:ascii="Arial" w:hAnsi="Arial" w:cs="Arial"/>
          <w:b/>
        </w:rPr>
        <w:lastRenderedPageBreak/>
        <w:t xml:space="preserve">Abstract: </w:t>
      </w:r>
    </w:p>
    <w:p w:rsidR="000F453C" w:rsidRPr="006F561B" w:rsidRDefault="000F453C" w:rsidP="000F453C">
      <w:r w:rsidRPr="006F561B">
        <w:t>Solutions for the user plane interfaces in the 5GS need to be specified.</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C4-173303</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C4-173303</w:t>
      </w:r>
      <w:r w:rsidRPr="006F561B">
        <w:rPr>
          <w:b/>
        </w:rPr>
        <w:tab/>
        <w:t>Solution for User Plane interfaces</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color w:val="808080"/>
        </w:rPr>
      </w:pPr>
      <w:r w:rsidRPr="006F561B">
        <w:rPr>
          <w:color w:val="808080"/>
        </w:rPr>
        <w:t>(Replaces C4-173019)</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C4-173020</w:t>
      </w:r>
      <w:r w:rsidRPr="006F561B">
        <w:rPr>
          <w:b/>
        </w:rPr>
        <w:tab/>
        <w:t>Requirements and candidate solution for N4 interface</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 xml:space="preserve">PCC related requirements for the UPF have been documented in Annex A.3.1.3 of TS 23.501. Corresponding updates are proposed in this pCR (also moving all the PCC related requirements in Table 7.2.2-1 together). </w:t>
      </w:r>
    </w:p>
    <w:p w:rsidR="000F453C" w:rsidRPr="006F561B" w:rsidRDefault="000F453C" w:rsidP="000F453C">
      <w:r w:rsidRPr="006F561B">
        <w:t>This pCR also proposes a candidate solution for the N4 reference point.</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C4-173008</w:t>
      </w:r>
      <w:r w:rsidRPr="006F561B">
        <w:rPr>
          <w:b/>
        </w:rPr>
        <w:tab/>
        <w:t>Discussion on protocol selection aspects</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Cisco Systems</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C4-173182</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C4-173009</w:t>
      </w:r>
      <w:r w:rsidRPr="006F561B">
        <w:rPr>
          <w:b/>
        </w:rPr>
        <w:tab/>
        <w:t>Discussion on protocol aspects of network slicing</w:t>
      </w:r>
      <w:r w:rsidRPr="006F561B">
        <w:rPr>
          <w:b/>
        </w:rPr>
        <w:br/>
      </w:r>
      <w:r w:rsidRPr="006F561B">
        <w:rPr>
          <w:i/>
        </w:rPr>
        <w:tab/>
      </w:r>
      <w:r w:rsidRPr="006F561B">
        <w:rPr>
          <w:i/>
        </w:rPr>
        <w:tab/>
      </w:r>
      <w:r w:rsidRPr="006F561B">
        <w:rPr>
          <w:i/>
        </w:rPr>
        <w:tab/>
      </w:r>
      <w:r w:rsidRPr="006F561B">
        <w:rPr>
          <w:i/>
        </w:rPr>
        <w:tab/>
      </w:r>
      <w:r w:rsidRPr="006F561B">
        <w:rPr>
          <w:i/>
        </w:rPr>
        <w:tab/>
        <w:t>Source: Cisco Systems</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C4-173183</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C4-173183</w:t>
      </w:r>
      <w:r w:rsidRPr="006F561B">
        <w:rPr>
          <w:b/>
        </w:rPr>
        <w:tab/>
        <w:t>Discussion on protocol aspects of network slicing</w:t>
      </w:r>
      <w:r w:rsidRPr="006F561B">
        <w:rPr>
          <w:b/>
        </w:rPr>
        <w:br/>
      </w:r>
      <w:r w:rsidRPr="006F561B">
        <w:rPr>
          <w:i/>
        </w:rPr>
        <w:tab/>
      </w:r>
      <w:r w:rsidRPr="006F561B">
        <w:rPr>
          <w:i/>
        </w:rPr>
        <w:tab/>
      </w:r>
      <w:r w:rsidRPr="006F561B">
        <w:rPr>
          <w:i/>
        </w:rPr>
        <w:tab/>
      </w:r>
      <w:r w:rsidRPr="006F561B">
        <w:rPr>
          <w:i/>
        </w:rPr>
        <w:tab/>
      </w:r>
      <w:r w:rsidRPr="006F561B">
        <w:rPr>
          <w:i/>
        </w:rPr>
        <w:tab/>
        <w:t>Source: Cisco Systems</w:t>
      </w:r>
    </w:p>
    <w:p w:rsidR="000F453C" w:rsidRPr="006F561B" w:rsidRDefault="000F453C" w:rsidP="000F453C">
      <w:pPr>
        <w:rPr>
          <w:color w:val="808080"/>
        </w:rPr>
      </w:pPr>
      <w:r w:rsidRPr="006F561B">
        <w:rPr>
          <w:color w:val="808080"/>
        </w:rPr>
        <w:t>(Replaces C4-173009)</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withdrawn</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C4-173015</w:t>
      </w:r>
      <w:r w:rsidRPr="006F561B">
        <w:rPr>
          <w:b/>
        </w:rPr>
        <w:tab/>
        <w:t>CT1/CT4 work split – Nx reference point between AMF and MME</w:t>
      </w:r>
      <w:r w:rsidRPr="006F561B">
        <w:rPr>
          <w:b/>
        </w:rPr>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noted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lastRenderedPageBreak/>
        <w:t>C4-173195</w:t>
      </w:r>
      <w:r w:rsidRPr="006F561B">
        <w:rPr>
          <w:b/>
        </w:rPr>
        <w:tab/>
        <w:t>Discussion on the Nx interface</w:t>
      </w:r>
      <w:r w:rsidRPr="006F561B">
        <w:rPr>
          <w:b/>
        </w:rPr>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noted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C4-173198</w:t>
      </w:r>
      <w:r w:rsidRPr="006F561B">
        <w:rPr>
          <w:b/>
        </w:rPr>
        <w:tab/>
        <w:t>Discussion on the Nx interface</w:t>
      </w:r>
      <w:r w:rsidRPr="006F561B">
        <w:rPr>
          <w:b/>
        </w:rPr>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withdrawn</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C4-173239</w:t>
      </w:r>
      <w:r w:rsidRPr="006F561B">
        <w:rPr>
          <w:b/>
        </w:rPr>
        <w:tab/>
        <w:t>Protocol impacts of stateless NF</w:t>
      </w:r>
      <w:r w:rsidRPr="006F561B">
        <w:rPr>
          <w:b/>
        </w:rPr>
        <w:br/>
      </w:r>
      <w:r w:rsidRPr="006F561B">
        <w:tab/>
      </w:r>
      <w:r w:rsidRPr="006F561B">
        <w:tab/>
      </w:r>
      <w:r w:rsidRPr="006F561B">
        <w:tab/>
      </w:r>
      <w:r w:rsidRPr="006F561B">
        <w:tab/>
      </w:r>
      <w:r w:rsidRPr="006F561B">
        <w:tab/>
        <w:t>29.891 v0.2.0</w:t>
      </w:r>
      <w:r w:rsidRPr="006F561B">
        <w:br/>
      </w:r>
      <w:r w:rsidRPr="006F561B">
        <w:rPr>
          <w:i/>
        </w:rPr>
        <w:tab/>
      </w:r>
      <w:r w:rsidRPr="006F561B">
        <w:rPr>
          <w:i/>
        </w:rPr>
        <w:tab/>
      </w:r>
      <w:r w:rsidRPr="006F561B">
        <w:rPr>
          <w:i/>
        </w:rPr>
        <w:tab/>
      </w:r>
      <w:r w:rsidRPr="006F561B">
        <w:rPr>
          <w:i/>
        </w:rPr>
        <w:tab/>
      </w:r>
      <w:r w:rsidRPr="006F561B">
        <w:rPr>
          <w:i/>
        </w:rPr>
        <w:tab/>
        <w:t>Source: Cisco Systems</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withdrawn</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C4-173359</w:t>
      </w:r>
      <w:r w:rsidRPr="006F561B">
        <w:rPr>
          <w:b/>
        </w:rPr>
        <w:tab/>
        <w:t>3GPP TR 29.891 v0.3.0 on 5G</w:t>
      </w:r>
      <w:r w:rsidRPr="006F561B">
        <w:rPr>
          <w:b/>
        </w:rPr>
        <w:br/>
      </w:r>
      <w:r w:rsidRPr="006F561B">
        <w:tab/>
      </w:r>
      <w:r w:rsidRPr="006F561B">
        <w:tab/>
      </w:r>
      <w:r w:rsidRPr="006F561B">
        <w:tab/>
      </w:r>
      <w:r w:rsidRPr="006F561B">
        <w:tab/>
      </w:r>
      <w:r w:rsidRPr="006F561B">
        <w:tab/>
        <w:t>29.891 v0.3.0</w:t>
      </w:r>
      <w:r w:rsidRPr="006F561B">
        <w:br/>
      </w:r>
      <w:r w:rsidRPr="006F561B">
        <w:rPr>
          <w:i/>
        </w:rPr>
        <w:tab/>
      </w:r>
      <w:r w:rsidRPr="006F561B">
        <w:rPr>
          <w:i/>
        </w:rPr>
        <w:tab/>
      </w:r>
      <w:r w:rsidRPr="006F561B">
        <w:rPr>
          <w:i/>
        </w:rPr>
        <w:tab/>
      </w:r>
      <w:r w:rsidRPr="006F561B">
        <w:rPr>
          <w:i/>
        </w:rPr>
        <w:tab/>
      </w:r>
      <w:r w:rsidRPr="006F561B">
        <w:rPr>
          <w:i/>
        </w:rPr>
        <w:tab/>
        <w:t>Source: Nokia</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pStyle w:val="Heading4"/>
      </w:pPr>
      <w:r w:rsidRPr="006F561B">
        <w:t>6.2.2</w:t>
      </w:r>
      <w:r w:rsidRPr="006F561B">
        <w:tab/>
        <w:t>IMS impact due to 5GS IP-CAN [IMSo5G]</w:t>
      </w:r>
    </w:p>
    <w:p w:rsidR="000F453C" w:rsidRPr="006F561B" w:rsidRDefault="000F453C" w:rsidP="000F453C">
      <w:pPr>
        <w:pStyle w:val="Heading3"/>
      </w:pPr>
      <w:r w:rsidRPr="006F561B">
        <w:t>6.3</w:t>
      </w:r>
      <w:r w:rsidRPr="006F561B">
        <w:tab/>
        <w:t>Any Other Business for Rel-15</w:t>
      </w:r>
    </w:p>
    <w:p w:rsidR="000F453C" w:rsidRPr="006F561B" w:rsidRDefault="000F453C" w:rsidP="000F453C">
      <w:pPr>
        <w:rPr>
          <w:i/>
        </w:rPr>
      </w:pPr>
      <w:r w:rsidRPr="006F561B">
        <w:rPr>
          <w:rFonts w:ascii="Arial" w:hAnsi="Arial" w:cs="Arial"/>
          <w:b/>
          <w:color w:val="0000FF"/>
          <w:sz w:val="24"/>
          <w:u w:val="thick"/>
        </w:rPr>
        <w:t>C4-173190</w:t>
      </w:r>
      <w:r w:rsidRPr="006F561B">
        <w:rPr>
          <w:b/>
        </w:rPr>
        <w:tab/>
        <w:t>3GPP &amp; IETF Cooperation on 5G</w:t>
      </w:r>
      <w:r w:rsidRPr="006F561B">
        <w:rPr>
          <w:b/>
        </w:rPr>
        <w:br/>
      </w:r>
      <w:r w:rsidRPr="006F561B">
        <w:rPr>
          <w:i/>
        </w:rPr>
        <w:tab/>
      </w:r>
      <w:r w:rsidRPr="006F561B">
        <w:rPr>
          <w:i/>
        </w:rPr>
        <w:tab/>
      </w:r>
      <w:r w:rsidRPr="006F561B">
        <w:rPr>
          <w:i/>
        </w:rPr>
        <w:tab/>
      </w:r>
      <w:r w:rsidRPr="006F561B">
        <w:rPr>
          <w:i/>
        </w:rPr>
        <w:tab/>
      </w:r>
      <w:r w:rsidRPr="006F561B">
        <w:rPr>
          <w:i/>
        </w:rPr>
        <w:tab/>
        <w:t>Source: CT Chairman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noted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pStyle w:val="Heading4"/>
      </w:pPr>
      <w:r w:rsidRPr="006F561B">
        <w:t>6.3.1</w:t>
      </w:r>
      <w:r w:rsidRPr="006F561B">
        <w:tab/>
        <w:t>GTP and PMIP [TEI15]</w:t>
      </w:r>
    </w:p>
    <w:p w:rsidR="000F453C" w:rsidRPr="006F561B" w:rsidRDefault="000F453C" w:rsidP="000F453C">
      <w:pPr>
        <w:rPr>
          <w:i/>
        </w:rPr>
      </w:pPr>
      <w:r w:rsidRPr="006F561B">
        <w:rPr>
          <w:rFonts w:ascii="Arial" w:hAnsi="Arial" w:cs="Arial"/>
          <w:b/>
          <w:color w:val="0000FF"/>
          <w:sz w:val="24"/>
          <w:u w:val="thick"/>
        </w:rPr>
        <w:t>C4-173036</w:t>
      </w:r>
      <w:r w:rsidRPr="006F561B">
        <w:rPr>
          <w:b/>
        </w:rPr>
        <w:tab/>
        <w:t>AMBR encoding</w:t>
      </w:r>
      <w:r w:rsidRPr="006F561B">
        <w:rPr>
          <w:b/>
        </w:rPr>
        <w:br/>
      </w:r>
      <w:r w:rsidRPr="006F561B">
        <w:tab/>
      </w:r>
      <w:r w:rsidRPr="006F561B">
        <w:tab/>
      </w:r>
      <w:r w:rsidRPr="006F561B">
        <w:tab/>
      </w:r>
      <w:r w:rsidRPr="006F561B">
        <w:tab/>
      </w:r>
      <w:r w:rsidRPr="006F561B">
        <w:tab/>
        <w:t>29.274</w:t>
      </w:r>
      <w:r w:rsidRPr="006F561B">
        <w:tab/>
        <w:t xml:space="preserve">  CR-</w:t>
      </w:r>
      <w:r w:rsidR="00016C05" w:rsidRPr="006F561B">
        <w:t>1819 Cat</w:t>
      </w:r>
      <w:r w:rsidRPr="006F561B">
        <w:t>: F (Rel-15) v14.3.0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 xml:space="preserve">The encoding of the AMBR IE type in GTPv2 is slightly ambiguous as it refers to the definition of the AMBR in TS 24.301 which has a different encoding, without stating explicitly that the encoding in the GTPv2 and NAS specifications are different. </w:t>
      </w:r>
    </w:p>
    <w:p w:rsidR="000F453C" w:rsidRPr="006F561B" w:rsidRDefault="000F453C" w:rsidP="000F453C">
      <w:r w:rsidRPr="006F561B">
        <w:t>For another similar IE (MBR in subclause 8.15), for which the GTPv2 and NAS encodings are also different, a NOTE was specified to stress this difference of encoding. There isn't such NOTE for the AMBR IE type.</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pStyle w:val="Heading4"/>
      </w:pPr>
      <w:r w:rsidRPr="006F561B">
        <w:lastRenderedPageBreak/>
        <w:t>6.3.2</w:t>
      </w:r>
      <w:r w:rsidRPr="006F561B">
        <w:tab/>
        <w:t>Addressing and Subscriber Data handling (23.003, 23.008) [TEI15]</w:t>
      </w:r>
    </w:p>
    <w:p w:rsidR="000F453C" w:rsidRPr="006F561B" w:rsidRDefault="000F453C" w:rsidP="000F453C">
      <w:pPr>
        <w:pStyle w:val="Heading4"/>
      </w:pPr>
      <w:r w:rsidRPr="006F561B">
        <w:t>6.3.3</w:t>
      </w:r>
      <w:r w:rsidRPr="006F561B">
        <w:tab/>
        <w:t>EPS AAA interfaces (29.273) [TEI15]</w:t>
      </w:r>
    </w:p>
    <w:p w:rsidR="000F453C" w:rsidRPr="006F561B" w:rsidRDefault="000F453C" w:rsidP="000F453C">
      <w:pPr>
        <w:rPr>
          <w:i/>
        </w:rPr>
      </w:pPr>
      <w:r w:rsidRPr="006F561B">
        <w:rPr>
          <w:rFonts w:ascii="Arial" w:hAnsi="Arial" w:cs="Arial"/>
          <w:b/>
          <w:color w:val="0000FF"/>
          <w:sz w:val="24"/>
          <w:u w:val="thick"/>
        </w:rPr>
        <w:t>C4-173160</w:t>
      </w:r>
      <w:r w:rsidRPr="006F561B">
        <w:rPr>
          <w:b/>
        </w:rPr>
        <w:tab/>
        <w:t>Definition of Origination-Time-Stamp AVP</w:t>
      </w:r>
      <w:r w:rsidRPr="006F561B">
        <w:rPr>
          <w:b/>
        </w:rPr>
        <w:br/>
      </w:r>
      <w:r w:rsidRPr="006F561B">
        <w:tab/>
      </w:r>
      <w:r w:rsidRPr="006F561B">
        <w:tab/>
      </w:r>
      <w:r w:rsidRPr="006F561B">
        <w:tab/>
      </w:r>
      <w:r w:rsidRPr="006F561B">
        <w:tab/>
      </w:r>
      <w:r w:rsidRPr="006F561B">
        <w:tab/>
        <w:t>29.273</w:t>
      </w:r>
      <w:r w:rsidRPr="006F561B">
        <w:tab/>
        <w:t xml:space="preserve">  CR-</w:t>
      </w:r>
      <w:r w:rsidR="00016C05" w:rsidRPr="006F561B">
        <w:t>0504 Cat</w:t>
      </w:r>
      <w:r w:rsidRPr="006F561B">
        <w:t>: F (Rel-15) v14.2.0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The definition of the Origination-Time-Stamp AVP is contradictory, since it refers to the encoding of the NTP Time Stamp format defined in RFC 5905 (where the “Seconds” field, or “integer part”, contains the number of seconds since 00:00:00 1 January 1900 UTC) and, at the same time, the AVP is said to contain the number of milliseconds since that date.</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CT4 agreed to introduce this change from Rel-13 onwards.</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C4-173307</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C4-173305</w:t>
      </w:r>
      <w:r w:rsidRPr="006F561B">
        <w:rPr>
          <w:b/>
        </w:rPr>
        <w:tab/>
        <w:t>Definition of Origination-Time-Stamp AVP</w:t>
      </w:r>
      <w:r w:rsidRPr="006F561B">
        <w:rPr>
          <w:b/>
        </w:rPr>
        <w:br/>
      </w:r>
      <w:r w:rsidRPr="006F561B">
        <w:tab/>
      </w:r>
      <w:r w:rsidRPr="006F561B">
        <w:tab/>
      </w:r>
      <w:r w:rsidRPr="006F561B">
        <w:tab/>
      </w:r>
      <w:r w:rsidRPr="006F561B">
        <w:tab/>
      </w:r>
      <w:r w:rsidRPr="006F561B">
        <w:tab/>
        <w:t>29.273</w:t>
      </w:r>
      <w:r w:rsidRPr="006F561B">
        <w:tab/>
        <w:t xml:space="preserve">  CR-</w:t>
      </w:r>
      <w:r w:rsidR="00016C05" w:rsidRPr="006F561B">
        <w:t>0506 Cat</w:t>
      </w:r>
      <w:r w:rsidRPr="006F561B">
        <w:t>: F (Rel-13) v13.6.0</w:t>
      </w:r>
      <w:r w:rsidRPr="006F561B">
        <w:br/>
      </w:r>
      <w:r w:rsidRPr="006F561B">
        <w:rPr>
          <w:i/>
        </w:rPr>
        <w:tab/>
      </w:r>
      <w:r w:rsidRPr="006F561B">
        <w:rPr>
          <w:i/>
        </w:rPr>
        <w:tab/>
      </w:r>
      <w:r w:rsidRPr="006F561B">
        <w:rPr>
          <w:i/>
        </w:rPr>
        <w:tab/>
      </w:r>
      <w:r w:rsidRPr="006F561B">
        <w:rPr>
          <w:i/>
        </w:rPr>
        <w:tab/>
      </w:r>
      <w:r w:rsidRPr="006F561B">
        <w:rPr>
          <w:i/>
        </w:rPr>
        <w:tab/>
        <w:t xml:space="preserve">Source: Ericsson, Verizon, Nokia, </w:t>
      </w:r>
      <w:r w:rsidR="00016C05">
        <w:rPr>
          <w:i/>
        </w:rPr>
        <w:t>Alcatel</w:t>
      </w:r>
      <w:r w:rsidRPr="006F561B">
        <w:rPr>
          <w:i/>
        </w:rPr>
        <w:t>-Lucent Shanghai Bell</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C4-173306</w:t>
      </w:r>
      <w:r w:rsidRPr="006F561B">
        <w:rPr>
          <w:b/>
        </w:rPr>
        <w:tab/>
        <w:t>Definition of Origination-Time-Stamp AVP</w:t>
      </w:r>
      <w:r w:rsidRPr="006F561B">
        <w:rPr>
          <w:b/>
        </w:rPr>
        <w:br/>
      </w:r>
      <w:r w:rsidRPr="006F561B">
        <w:tab/>
      </w:r>
      <w:r w:rsidRPr="006F561B">
        <w:tab/>
      </w:r>
      <w:r w:rsidRPr="006F561B">
        <w:tab/>
      </w:r>
      <w:r w:rsidRPr="006F561B">
        <w:tab/>
      </w:r>
      <w:r w:rsidRPr="006F561B">
        <w:tab/>
        <w:t>29.273</w:t>
      </w:r>
      <w:r w:rsidRPr="006F561B">
        <w:tab/>
        <w:t xml:space="preserve">  CR-</w:t>
      </w:r>
      <w:r w:rsidR="00016C05" w:rsidRPr="006F561B">
        <w:t>0507 Cat</w:t>
      </w:r>
      <w:r w:rsidRPr="006F561B">
        <w:t>: A (Rel-14) v14.2.0</w:t>
      </w:r>
      <w:r w:rsidRPr="006F561B">
        <w:br/>
      </w:r>
      <w:r w:rsidRPr="006F561B">
        <w:rPr>
          <w:i/>
        </w:rPr>
        <w:tab/>
      </w:r>
      <w:r w:rsidRPr="006F561B">
        <w:rPr>
          <w:i/>
        </w:rPr>
        <w:tab/>
      </w:r>
      <w:r w:rsidRPr="006F561B">
        <w:rPr>
          <w:i/>
        </w:rPr>
        <w:tab/>
      </w:r>
      <w:r w:rsidRPr="006F561B">
        <w:rPr>
          <w:i/>
        </w:rPr>
        <w:tab/>
      </w:r>
      <w:r w:rsidRPr="006F561B">
        <w:rPr>
          <w:i/>
        </w:rPr>
        <w:tab/>
        <w:t xml:space="preserve">Source: Ericsson, Verizon, Nokia, </w:t>
      </w:r>
      <w:r w:rsidR="00016C05">
        <w:rPr>
          <w:i/>
        </w:rPr>
        <w:t>Alcatel</w:t>
      </w:r>
      <w:r w:rsidRPr="006F561B">
        <w:rPr>
          <w:i/>
        </w:rPr>
        <w:t>-Lucent Shanghai Bell</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C4-173307</w:t>
      </w:r>
      <w:r w:rsidRPr="006F561B">
        <w:rPr>
          <w:b/>
        </w:rPr>
        <w:tab/>
        <w:t>Definition of Origination-Time-Stamp AVP</w:t>
      </w:r>
      <w:r w:rsidRPr="006F561B">
        <w:rPr>
          <w:b/>
        </w:rPr>
        <w:br/>
      </w:r>
      <w:r w:rsidRPr="006F561B">
        <w:tab/>
      </w:r>
      <w:r w:rsidRPr="006F561B">
        <w:tab/>
      </w:r>
      <w:r w:rsidRPr="006F561B">
        <w:tab/>
      </w:r>
      <w:r w:rsidRPr="006F561B">
        <w:tab/>
      </w:r>
      <w:r w:rsidRPr="006F561B">
        <w:tab/>
        <w:t>29.273</w:t>
      </w:r>
      <w:r w:rsidRPr="006F561B">
        <w:tab/>
        <w:t xml:space="preserve">  CR-</w:t>
      </w:r>
      <w:r w:rsidR="00016C05" w:rsidRPr="006F561B">
        <w:t>0504 rev</w:t>
      </w:r>
      <w:r w:rsidRPr="006F561B">
        <w:t xml:space="preserve"> 1 Cat: A (Rel-15) v14.2.0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color w:val="808080"/>
        </w:rPr>
      </w:pPr>
      <w:r w:rsidRPr="006F561B">
        <w:rPr>
          <w:color w:val="808080"/>
        </w:rPr>
        <w:t>(Replaces C4-173160)</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This CR is not needed since Rel-15 version does not exist.</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withdrawn</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pStyle w:val="Heading4"/>
      </w:pPr>
      <w:r w:rsidRPr="006F561B">
        <w:t>6.3.4</w:t>
      </w:r>
      <w:r w:rsidRPr="006F561B">
        <w:tab/>
        <w:t>Diameter based Interfaces (29.272, 29.173) [TEI15]</w:t>
      </w:r>
    </w:p>
    <w:p w:rsidR="000F453C" w:rsidRPr="006F561B" w:rsidRDefault="000F453C" w:rsidP="000F453C">
      <w:pPr>
        <w:rPr>
          <w:i/>
        </w:rPr>
      </w:pPr>
      <w:r w:rsidRPr="006F561B">
        <w:rPr>
          <w:rFonts w:ascii="Arial" w:hAnsi="Arial" w:cs="Arial"/>
          <w:b/>
          <w:color w:val="0000FF"/>
          <w:sz w:val="24"/>
          <w:u w:val="thick"/>
        </w:rPr>
        <w:t>C4-173130</w:t>
      </w:r>
      <w:r w:rsidRPr="006F561B">
        <w:rPr>
          <w:b/>
        </w:rPr>
        <w:tab/>
        <w:t>Clarification of Zh Multimedia-Authentication-Request command</w:t>
      </w:r>
      <w:r w:rsidRPr="006F561B">
        <w:rPr>
          <w:b/>
        </w:rPr>
        <w:br/>
      </w:r>
      <w:r w:rsidRPr="006F561B">
        <w:tab/>
      </w:r>
      <w:r w:rsidRPr="006F561B">
        <w:tab/>
      </w:r>
      <w:r w:rsidRPr="006F561B">
        <w:tab/>
      </w:r>
      <w:r w:rsidRPr="006F561B">
        <w:tab/>
      </w:r>
      <w:r w:rsidRPr="006F561B">
        <w:tab/>
        <w:t>29.109</w:t>
      </w:r>
      <w:r w:rsidRPr="006F561B">
        <w:tab/>
        <w:t xml:space="preserve">  CR-</w:t>
      </w:r>
      <w:r w:rsidR="00016C05" w:rsidRPr="006F561B">
        <w:t>0107 Cat</w:t>
      </w:r>
      <w:r w:rsidRPr="006F561B">
        <w:t>: F (Rel-15) v14.0.0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In the current description of the Zh/MAR command, it is not clearly described whether both User-Name AVP and Public-Identity AVP can both be present simultaneously in the request from the BSF towards the HSS.</w:t>
      </w:r>
    </w:p>
    <w:p w:rsidR="000F453C" w:rsidRPr="006F561B" w:rsidRDefault="000F453C" w:rsidP="000F453C">
      <w:pPr>
        <w:rPr>
          <w:color w:val="993300"/>
          <w:u w:val="single"/>
        </w:rPr>
      </w:pPr>
      <w:r w:rsidRPr="006F561B">
        <w:rPr>
          <w:rFonts w:ascii="Arial" w:hAnsi="Arial" w:cs="Arial"/>
          <w:b/>
        </w:rPr>
        <w:lastRenderedPageBreak/>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C4-173309</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C4-173309</w:t>
      </w:r>
      <w:r w:rsidRPr="006F561B">
        <w:rPr>
          <w:b/>
        </w:rPr>
        <w:tab/>
        <w:t>Clarification of Zh Multimedia-Authentication-Request command</w:t>
      </w:r>
      <w:r w:rsidRPr="006F561B">
        <w:rPr>
          <w:b/>
        </w:rPr>
        <w:br/>
      </w:r>
      <w:r w:rsidRPr="006F561B">
        <w:tab/>
      </w:r>
      <w:r w:rsidRPr="006F561B">
        <w:tab/>
      </w:r>
      <w:r w:rsidRPr="006F561B">
        <w:tab/>
      </w:r>
      <w:r w:rsidRPr="006F561B">
        <w:tab/>
      </w:r>
      <w:r w:rsidRPr="006F561B">
        <w:tab/>
        <w:t>29.109</w:t>
      </w:r>
      <w:r w:rsidRPr="006F561B">
        <w:tab/>
        <w:t xml:space="preserve">  CR-</w:t>
      </w:r>
      <w:r w:rsidR="00016C05" w:rsidRPr="006F561B">
        <w:t>0107 rev</w:t>
      </w:r>
      <w:r w:rsidRPr="006F561B">
        <w:t xml:space="preserve"> 1 Cat: F (Rel-15) v14.0.0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color w:val="808080"/>
        </w:rPr>
      </w:pPr>
      <w:r w:rsidRPr="006F561B">
        <w:rPr>
          <w:color w:val="808080"/>
        </w:rPr>
        <w:t>(Replaces C4-173130)</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C4-173167</w:t>
      </w:r>
      <w:r w:rsidRPr="006F561B">
        <w:rPr>
          <w:b/>
        </w:rPr>
        <w:tab/>
        <w:t>Removal of UE-Usage-Type</w:t>
      </w:r>
      <w:r w:rsidRPr="006F561B">
        <w:rPr>
          <w:b/>
        </w:rPr>
        <w:br/>
      </w:r>
      <w:r w:rsidRPr="006F561B">
        <w:tab/>
      </w:r>
      <w:r w:rsidRPr="006F561B">
        <w:tab/>
      </w:r>
      <w:r w:rsidRPr="006F561B">
        <w:tab/>
      </w:r>
      <w:r w:rsidRPr="006F561B">
        <w:tab/>
      </w:r>
      <w:r w:rsidRPr="006F561B">
        <w:tab/>
        <w:t>29.272</w:t>
      </w:r>
      <w:r w:rsidRPr="006F561B">
        <w:tab/>
        <w:t xml:space="preserve">  CR-</w:t>
      </w:r>
      <w:r w:rsidR="00016C05" w:rsidRPr="006F561B">
        <w:t>0721 Cat</w:t>
      </w:r>
      <w:r w:rsidRPr="006F561B">
        <w:t>: F (Rel-15) v14.3.0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The feature flag “Dedicated Core Networks” should be applicable to the DSR/DSA command pair, since the HSS should not send DSR to a serving node that has not indicated support of this feature in a previous ULR command.</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pStyle w:val="Heading4"/>
      </w:pPr>
      <w:r w:rsidRPr="006F561B">
        <w:t>6.3.5</w:t>
      </w:r>
      <w:r w:rsidRPr="006F561B">
        <w:tab/>
        <w:t>IMS [TEI15]</w:t>
      </w:r>
    </w:p>
    <w:p w:rsidR="000F453C" w:rsidRPr="006F561B" w:rsidRDefault="000F453C" w:rsidP="000F453C">
      <w:pPr>
        <w:pStyle w:val="Heading4"/>
      </w:pPr>
      <w:r w:rsidRPr="006F561B">
        <w:t>6.3.6</w:t>
      </w:r>
      <w:r w:rsidRPr="006F561B">
        <w:tab/>
        <w:t>MAP [TEI15]</w:t>
      </w:r>
    </w:p>
    <w:p w:rsidR="000F453C" w:rsidRPr="006F561B" w:rsidRDefault="000F453C" w:rsidP="000F453C">
      <w:pPr>
        <w:pStyle w:val="Heading4"/>
      </w:pPr>
      <w:r w:rsidRPr="006F561B">
        <w:t>6.3.7</w:t>
      </w:r>
      <w:r w:rsidRPr="006F561B">
        <w:tab/>
        <w:t>H.248 Interface [TEI15]</w:t>
      </w:r>
    </w:p>
    <w:p w:rsidR="000F453C" w:rsidRPr="006F561B" w:rsidRDefault="000F453C" w:rsidP="000F453C">
      <w:pPr>
        <w:pStyle w:val="Heading4"/>
      </w:pPr>
      <w:r w:rsidRPr="006F561B">
        <w:t>6.3.8</w:t>
      </w:r>
      <w:r w:rsidRPr="006F561B">
        <w:tab/>
        <w:t>Diameter 29.230 CRs [TEI15]</w:t>
      </w:r>
    </w:p>
    <w:p w:rsidR="000F453C" w:rsidRPr="006F561B" w:rsidRDefault="000F453C" w:rsidP="000F453C">
      <w:pPr>
        <w:pStyle w:val="Heading4"/>
      </w:pPr>
      <w:r w:rsidRPr="006F561B">
        <w:t>6.3.9</w:t>
      </w:r>
      <w:r w:rsidRPr="006F561B">
        <w:tab/>
        <w:t>SIMTC [TEI15]</w:t>
      </w:r>
    </w:p>
    <w:p w:rsidR="000F453C" w:rsidRPr="006F561B" w:rsidRDefault="000F453C" w:rsidP="000F453C">
      <w:pPr>
        <w:pStyle w:val="Heading4"/>
      </w:pPr>
      <w:r w:rsidRPr="006F561B">
        <w:t>6.3.10</w:t>
      </w:r>
      <w:r w:rsidRPr="006F561B">
        <w:tab/>
        <w:t>CIoT [TEI15]</w:t>
      </w:r>
    </w:p>
    <w:p w:rsidR="000F453C" w:rsidRPr="006F561B" w:rsidRDefault="000F453C" w:rsidP="000F453C">
      <w:pPr>
        <w:rPr>
          <w:i/>
        </w:rPr>
      </w:pPr>
      <w:r w:rsidRPr="006F561B">
        <w:rPr>
          <w:rFonts w:ascii="Arial" w:hAnsi="Arial" w:cs="Arial"/>
          <w:b/>
          <w:color w:val="0000FF"/>
          <w:sz w:val="24"/>
          <w:u w:val="thick"/>
        </w:rPr>
        <w:t>C4-173131</w:t>
      </w:r>
      <w:r w:rsidRPr="006F561B">
        <w:rPr>
          <w:b/>
        </w:rPr>
        <w:tab/>
        <w:t>Clarification of S6a/Notification-Request command for non-IP APNs</w:t>
      </w:r>
      <w:r w:rsidRPr="006F561B">
        <w:rPr>
          <w:b/>
        </w:rPr>
        <w:br/>
      </w:r>
      <w:r w:rsidRPr="006F561B">
        <w:tab/>
      </w:r>
      <w:r w:rsidRPr="006F561B">
        <w:tab/>
      </w:r>
      <w:r w:rsidRPr="006F561B">
        <w:tab/>
      </w:r>
      <w:r w:rsidRPr="006F561B">
        <w:tab/>
      </w:r>
      <w:r w:rsidRPr="006F561B">
        <w:tab/>
        <w:t>29.272</w:t>
      </w:r>
      <w:r w:rsidRPr="006F561B">
        <w:tab/>
        <w:t xml:space="preserve">  CR-</w:t>
      </w:r>
      <w:r w:rsidR="00016C05" w:rsidRPr="006F561B">
        <w:t>0718 Cat</w:t>
      </w:r>
      <w:r w:rsidRPr="006F561B">
        <w:t>: F (Rel-15) v14.3.0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The Notify command, when sent by the serving node to inform the HSS of a PDN-GW ID assignment for an APN, is not needed when the APN is of type Non-IP, since such APNs cannot be accessed via non-3GPP accesses and therefore the PDN-GW ID does not need to be preserved across accesses.</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CT4 agreed to add a Note instead of proposed change.</w:t>
      </w:r>
    </w:p>
    <w:p w:rsidR="000F453C" w:rsidRPr="006F561B" w:rsidRDefault="000F453C" w:rsidP="000F453C">
      <w:r w:rsidRPr="006F561B">
        <w:t>This should be added also in the MME behaviour description.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C4-173313</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C4-173313</w:t>
      </w:r>
      <w:r w:rsidRPr="006F561B">
        <w:rPr>
          <w:b/>
        </w:rPr>
        <w:tab/>
        <w:t>Clarification of S6a/Notification-Request command for non-IP APNs</w:t>
      </w:r>
      <w:r w:rsidRPr="006F561B">
        <w:rPr>
          <w:b/>
        </w:rPr>
        <w:br/>
      </w:r>
      <w:r w:rsidRPr="006F561B">
        <w:tab/>
      </w:r>
      <w:r w:rsidRPr="006F561B">
        <w:tab/>
      </w:r>
      <w:r w:rsidRPr="006F561B">
        <w:tab/>
      </w:r>
      <w:r w:rsidRPr="006F561B">
        <w:tab/>
      </w:r>
      <w:r w:rsidRPr="006F561B">
        <w:tab/>
        <w:t>29.272</w:t>
      </w:r>
      <w:r w:rsidRPr="006F561B">
        <w:tab/>
        <w:t xml:space="preserve">  CR-</w:t>
      </w:r>
      <w:r w:rsidR="00016C05" w:rsidRPr="006F561B">
        <w:t>0718 rev</w:t>
      </w:r>
      <w:r w:rsidRPr="006F561B">
        <w:t xml:space="preserve"> 1 Cat: F (Rel-15) v14.3.0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color w:val="808080"/>
        </w:rPr>
      </w:pPr>
      <w:r w:rsidRPr="006F561B">
        <w:rPr>
          <w:color w:val="808080"/>
        </w:rPr>
        <w:t>(Replaces C4-173131)</w:t>
      </w:r>
    </w:p>
    <w:p w:rsidR="000F453C" w:rsidRPr="006F561B" w:rsidRDefault="000F453C" w:rsidP="000F453C">
      <w:pPr>
        <w:rPr>
          <w:color w:val="993300"/>
          <w:u w:val="single"/>
        </w:rPr>
      </w:pPr>
      <w:r w:rsidRPr="006F561B">
        <w:rPr>
          <w:rFonts w:ascii="Arial" w:hAnsi="Arial" w:cs="Arial"/>
          <w:b/>
        </w:rPr>
        <w:lastRenderedPageBreak/>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C4-173132</w:t>
      </w:r>
      <w:r w:rsidRPr="006F561B">
        <w:rPr>
          <w:b/>
        </w:rPr>
        <w:tab/>
        <w:t>Clarification of APN-Configuration-Profile for non-IP APNs</w:t>
      </w:r>
      <w:r w:rsidRPr="006F561B">
        <w:rPr>
          <w:b/>
        </w:rPr>
        <w:br/>
      </w:r>
      <w:r w:rsidRPr="006F561B">
        <w:tab/>
      </w:r>
      <w:r w:rsidRPr="006F561B">
        <w:tab/>
      </w:r>
      <w:r w:rsidRPr="006F561B">
        <w:tab/>
      </w:r>
      <w:r w:rsidRPr="006F561B">
        <w:tab/>
      </w:r>
      <w:r w:rsidRPr="006F561B">
        <w:tab/>
        <w:t>23.008</w:t>
      </w:r>
      <w:r w:rsidRPr="006F561B">
        <w:tab/>
        <w:t xml:space="preserve">  CR-</w:t>
      </w:r>
      <w:r w:rsidR="00AC7651" w:rsidRPr="006F561B">
        <w:t>0530 Cat</w:t>
      </w:r>
      <w:r w:rsidRPr="006F561B">
        <w:t>: F (Rel-15) v14.1.0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In the APN-Configuration-Profile data element, the HSS maintains the ID of the PDN-GW of the active PDN connections, but only for the IP-based PDN connections. For the non-IP PDN connections, this identity does not need to be maintained since the non-IP APNs cannot be accessed via non-3GPP access.</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pStyle w:val="Heading4"/>
      </w:pPr>
      <w:r w:rsidRPr="006F561B">
        <w:t>6.3.11</w:t>
      </w:r>
      <w:r w:rsidRPr="006F561B">
        <w:tab/>
        <w:t>MONTE [TEI15]</w:t>
      </w:r>
    </w:p>
    <w:p w:rsidR="000F453C" w:rsidRPr="006F561B" w:rsidRDefault="000F453C" w:rsidP="000F453C">
      <w:pPr>
        <w:pStyle w:val="Heading4"/>
      </w:pPr>
      <w:r w:rsidRPr="006F561B">
        <w:t>6.3.12</w:t>
      </w:r>
      <w:r w:rsidRPr="006F561B">
        <w:tab/>
        <w:t>Any other business</w:t>
      </w:r>
    </w:p>
    <w:p w:rsidR="000F453C" w:rsidRPr="006F561B" w:rsidRDefault="000F453C" w:rsidP="000F453C">
      <w:pPr>
        <w:pStyle w:val="Heading2"/>
      </w:pPr>
      <w:r w:rsidRPr="006F561B">
        <w:t>7</w:t>
      </w:r>
      <w:r w:rsidRPr="006F561B">
        <w:tab/>
        <w:t>Rel-14</w:t>
      </w:r>
    </w:p>
    <w:p w:rsidR="000F453C" w:rsidRPr="006F561B" w:rsidRDefault="000F453C" w:rsidP="000F453C">
      <w:pPr>
        <w:pStyle w:val="Heading3"/>
      </w:pPr>
      <w:r w:rsidRPr="006F561B">
        <w:t>7.1</w:t>
      </w:r>
      <w:r w:rsidRPr="006F561B">
        <w:tab/>
        <w:t>CT4 Led WIDs</w:t>
      </w:r>
    </w:p>
    <w:p w:rsidR="000F453C" w:rsidRPr="006F561B" w:rsidRDefault="000F453C" w:rsidP="000F453C">
      <w:pPr>
        <w:pStyle w:val="Heading4"/>
      </w:pPr>
      <w:r w:rsidRPr="006F561B">
        <w:t>7.1.1</w:t>
      </w:r>
      <w:r w:rsidRPr="006F561B">
        <w:tab/>
        <w:t>CT aspects of MTSI Extension on Multi-stream Multiparty Conferencing Media Handling [MMCMH-CT]</w:t>
      </w:r>
    </w:p>
    <w:p w:rsidR="000F453C" w:rsidRPr="006F561B" w:rsidRDefault="000F453C" w:rsidP="000F453C">
      <w:pPr>
        <w:rPr>
          <w:i/>
        </w:rPr>
      </w:pPr>
      <w:r w:rsidRPr="006F561B">
        <w:rPr>
          <w:rFonts w:ascii="Arial" w:hAnsi="Arial" w:cs="Arial"/>
          <w:b/>
          <w:color w:val="0000FF"/>
          <w:sz w:val="24"/>
          <w:u w:val="thick"/>
        </w:rPr>
        <w:t>C4-173086</w:t>
      </w:r>
      <w:r w:rsidRPr="006F561B">
        <w:rPr>
          <w:b/>
        </w:rPr>
        <w:tab/>
        <w:t>Reply LS on Clarification on Rel-14 MMCMH_Enh features</w:t>
      </w:r>
      <w:r w:rsidRPr="006F561B">
        <w:rPr>
          <w:b/>
        </w:rPr>
        <w:br/>
      </w:r>
      <w:r w:rsidRPr="006F561B">
        <w:rPr>
          <w:i/>
        </w:rPr>
        <w:tab/>
      </w:r>
      <w:r w:rsidRPr="006F561B">
        <w:rPr>
          <w:i/>
        </w:rPr>
        <w:tab/>
      </w:r>
      <w:r w:rsidRPr="006F561B">
        <w:rPr>
          <w:i/>
        </w:rPr>
        <w:tab/>
      </w:r>
      <w:r w:rsidRPr="006F561B">
        <w:rPr>
          <w:i/>
        </w:rPr>
        <w:tab/>
      </w:r>
      <w:r w:rsidRPr="006F561B">
        <w:rPr>
          <w:i/>
        </w:rPr>
        <w:tab/>
        <w:t>Source: SA4</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noted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C4-173054</w:t>
      </w:r>
      <w:r w:rsidRPr="006F561B">
        <w:rPr>
          <w:b/>
        </w:rPr>
        <w:tab/>
        <w:t>Reference update: MMCMH related IETF drafts</w:t>
      </w:r>
      <w:r w:rsidRPr="006F561B">
        <w:rPr>
          <w:b/>
        </w:rPr>
        <w:br/>
      </w:r>
      <w:r w:rsidRPr="006F561B">
        <w:tab/>
      </w:r>
      <w:r w:rsidRPr="006F561B">
        <w:tab/>
      </w:r>
      <w:r w:rsidRPr="006F561B">
        <w:tab/>
      </w:r>
      <w:r w:rsidRPr="006F561B">
        <w:tab/>
      </w:r>
      <w:r w:rsidRPr="006F561B">
        <w:tab/>
        <w:t>23.333</w:t>
      </w:r>
      <w:r w:rsidRPr="006F561B">
        <w:tab/>
        <w:t xml:space="preserve">  CR-</w:t>
      </w:r>
      <w:r w:rsidR="00AC7651" w:rsidRPr="006F561B">
        <w:t>0118 Cat</w:t>
      </w:r>
      <w:r w:rsidRPr="006F561B">
        <w:t>: F (Rel-14) v14.1.0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C4-173055</w:t>
      </w:r>
      <w:r w:rsidRPr="006F561B">
        <w:rPr>
          <w:b/>
        </w:rPr>
        <w:tab/>
        <w:t>Reference update: MMCMH related IETF drafts</w:t>
      </w:r>
      <w:r w:rsidRPr="006F561B">
        <w:rPr>
          <w:b/>
        </w:rPr>
        <w:br/>
      </w:r>
      <w:r w:rsidRPr="006F561B">
        <w:tab/>
      </w:r>
      <w:r w:rsidRPr="006F561B">
        <w:tab/>
      </w:r>
      <w:r w:rsidRPr="006F561B">
        <w:tab/>
      </w:r>
      <w:r w:rsidRPr="006F561B">
        <w:tab/>
      </w:r>
      <w:r w:rsidRPr="006F561B">
        <w:tab/>
        <w:t>29.333</w:t>
      </w:r>
      <w:r w:rsidRPr="006F561B">
        <w:tab/>
        <w:t xml:space="preserve">  CR-</w:t>
      </w:r>
      <w:r w:rsidR="00AC7651" w:rsidRPr="006F561B">
        <w:t>0098 Cat</w:t>
      </w:r>
      <w:r w:rsidRPr="006F561B">
        <w:t>: F (Rel-14) v14.0.0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C4-173056</w:t>
      </w:r>
      <w:r w:rsidRPr="006F561B">
        <w:rPr>
          <w:b/>
        </w:rPr>
        <w:tab/>
        <w:t>Support of "Compact Concurrent Codec Negotiation and Capabilities"</w:t>
      </w:r>
      <w:r w:rsidRPr="006F561B">
        <w:rPr>
          <w:b/>
        </w:rPr>
        <w:br/>
      </w:r>
      <w:r w:rsidRPr="006F561B">
        <w:tab/>
      </w:r>
      <w:r w:rsidRPr="006F561B">
        <w:tab/>
      </w:r>
      <w:r w:rsidRPr="006F561B">
        <w:tab/>
      </w:r>
      <w:r w:rsidRPr="006F561B">
        <w:tab/>
      </w:r>
      <w:r w:rsidRPr="006F561B">
        <w:tab/>
        <w:t>23.333</w:t>
      </w:r>
      <w:r w:rsidRPr="006F561B">
        <w:tab/>
        <w:t xml:space="preserve">  CR-</w:t>
      </w:r>
      <w:r w:rsidR="00AC7651" w:rsidRPr="006F561B">
        <w:t>0114 rev</w:t>
      </w:r>
      <w:r w:rsidRPr="006F561B">
        <w:t xml:space="preserve"> 2 Cat: B (Rel-14) v14.1.0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color w:val="808080"/>
        </w:rPr>
      </w:pPr>
      <w:r w:rsidRPr="006F561B">
        <w:rPr>
          <w:color w:val="808080"/>
        </w:rPr>
        <w:t>(Replaces C4-172171)</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Figure 6.2.10.2.7</w:t>
      </w:r>
      <w:r w:rsidR="00AC7651" w:rsidRPr="006F561B">
        <w:t>.2.1 is updated within CR #0119</w:t>
      </w:r>
      <w:r w:rsidRPr="006F561B">
        <w:t xml:space="preserve"> needs to be taken account during implementation.</w:t>
      </w:r>
    </w:p>
    <w:p w:rsidR="000F453C" w:rsidRPr="006F561B" w:rsidRDefault="000F453C" w:rsidP="000F453C">
      <w:pPr>
        <w:rPr>
          <w:color w:val="993300"/>
          <w:u w:val="single"/>
        </w:rPr>
      </w:pPr>
      <w:r w:rsidRPr="006F561B">
        <w:rPr>
          <w:rFonts w:ascii="Arial" w:hAnsi="Arial" w:cs="Arial"/>
          <w:b/>
        </w:rPr>
        <w:lastRenderedPageBreak/>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C4-173057</w:t>
      </w:r>
      <w:r w:rsidRPr="006F561B">
        <w:rPr>
          <w:b/>
        </w:rPr>
        <w:tab/>
        <w:t>Adding IEs for voice activity detection and "MMCMH policies" clarification</w:t>
      </w:r>
      <w:r w:rsidRPr="006F561B">
        <w:rPr>
          <w:b/>
        </w:rPr>
        <w:br/>
      </w:r>
      <w:r w:rsidRPr="006F561B">
        <w:tab/>
      </w:r>
      <w:r w:rsidRPr="006F561B">
        <w:tab/>
      </w:r>
      <w:r w:rsidRPr="006F561B">
        <w:tab/>
      </w:r>
      <w:r w:rsidRPr="006F561B">
        <w:tab/>
      </w:r>
      <w:r w:rsidRPr="006F561B">
        <w:tab/>
        <w:t>23.333</w:t>
      </w:r>
      <w:r w:rsidRPr="006F561B">
        <w:tab/>
        <w:t xml:space="preserve">  CR-</w:t>
      </w:r>
      <w:r w:rsidR="00016C05" w:rsidRPr="006F561B">
        <w:t>0119 Cat</w:t>
      </w:r>
      <w:r w:rsidRPr="006F561B">
        <w:t>: B (Rel-14) v14.1.0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C4-173236</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C4-173236</w:t>
      </w:r>
      <w:r w:rsidRPr="006F561B">
        <w:rPr>
          <w:b/>
        </w:rPr>
        <w:tab/>
        <w:t>Adding IEs for voice activity detection and "MMCMH policies" clarification</w:t>
      </w:r>
      <w:r w:rsidRPr="006F561B">
        <w:rPr>
          <w:b/>
        </w:rPr>
        <w:br/>
      </w:r>
      <w:r w:rsidRPr="006F561B">
        <w:tab/>
      </w:r>
      <w:r w:rsidRPr="006F561B">
        <w:tab/>
      </w:r>
      <w:r w:rsidRPr="006F561B">
        <w:tab/>
      </w:r>
      <w:r w:rsidRPr="006F561B">
        <w:tab/>
      </w:r>
      <w:r w:rsidRPr="006F561B">
        <w:tab/>
        <w:t>23.333</w:t>
      </w:r>
      <w:r w:rsidRPr="006F561B">
        <w:tab/>
        <w:t xml:space="preserve">  CR-</w:t>
      </w:r>
      <w:r w:rsidR="00AC7651" w:rsidRPr="006F561B">
        <w:t>0119 rev</w:t>
      </w:r>
      <w:r w:rsidRPr="006F561B">
        <w:t xml:space="preserve"> 1 Cat: B (Rel-14) v14.1.0</w:t>
      </w:r>
      <w:r w:rsidRPr="006F561B">
        <w:br/>
      </w:r>
      <w:r w:rsidRPr="006F561B">
        <w:rPr>
          <w:i/>
        </w:rPr>
        <w:tab/>
      </w:r>
      <w:r w:rsidRPr="006F561B">
        <w:rPr>
          <w:i/>
        </w:rPr>
        <w:tab/>
      </w:r>
      <w:r w:rsidRPr="006F561B">
        <w:rPr>
          <w:i/>
        </w:rPr>
        <w:tab/>
      </w:r>
      <w:r w:rsidRPr="006F561B">
        <w:rPr>
          <w:i/>
        </w:rPr>
        <w:tab/>
      </w:r>
      <w:r w:rsidRPr="006F561B">
        <w:rPr>
          <w:i/>
        </w:rPr>
        <w:tab/>
        <w:t>Source: Ericsson, Nokia, Alcatel-Lucent Shanghai-Bell</w:t>
      </w:r>
    </w:p>
    <w:p w:rsidR="000F453C" w:rsidRPr="006F561B" w:rsidRDefault="000F453C" w:rsidP="000F453C">
      <w:pPr>
        <w:rPr>
          <w:color w:val="808080"/>
        </w:rPr>
      </w:pPr>
      <w:r w:rsidRPr="006F561B">
        <w:rPr>
          <w:color w:val="808080"/>
        </w:rPr>
        <w:t>(Replaces C4-173057)</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Current text specifies that the MRFC shall include a "Voice activity detection request" information element to request the MRFP to detect voice activity.</w:t>
      </w:r>
    </w:p>
    <w:p w:rsidR="000F453C" w:rsidRPr="006F561B" w:rsidRDefault="000F453C" w:rsidP="000F453C">
      <w:r w:rsidRPr="006F561B">
        <w:t>However, the voice activity detection request should be part of the "MMCMH policies" information element.</w:t>
      </w:r>
    </w:p>
    <w:p w:rsidR="000F453C" w:rsidRPr="006F561B" w:rsidRDefault="000F453C" w:rsidP="000F453C">
      <w:r w:rsidRPr="006F561B">
        <w:t>Furthermore, the specification contains the following editor's note that needs to be resolved:</w:t>
      </w:r>
    </w:p>
    <w:p w:rsidR="000F453C" w:rsidRPr="006F561B" w:rsidRDefault="000F453C" w:rsidP="000F453C">
      <w:r w:rsidRPr="006F561B">
        <w:t>"It is ffs whether the MRFC also indicates to the MRFP which MMCMH related policies to apply".</w:t>
      </w:r>
    </w:p>
    <w:p w:rsidR="000F453C" w:rsidRPr="006F561B" w:rsidRDefault="000F453C" w:rsidP="000F453C">
      <w:r w:rsidRPr="006F561B">
        <w:t>When requesting the MRFP to create a new context for the MMCMH conference, the MRFC shall indicate to the MRFP which MMCMH policies the MRFP shall apply.</w:t>
      </w:r>
    </w:p>
    <w:p w:rsidR="000F453C" w:rsidRPr="006F561B" w:rsidRDefault="000F453C" w:rsidP="000F453C">
      <w:r w:rsidRPr="006F561B">
        <w:t>Summary of changes:</w:t>
      </w:r>
    </w:p>
    <w:p w:rsidR="000F453C" w:rsidRPr="006F561B" w:rsidRDefault="000F453C" w:rsidP="000F453C">
      <w:r w:rsidRPr="006F561B">
        <w:t>"Voice activity detection request" information element removed.</w:t>
      </w:r>
    </w:p>
    <w:p w:rsidR="000F453C" w:rsidRPr="006F561B" w:rsidRDefault="000F453C" w:rsidP="000F453C">
      <w:r w:rsidRPr="006F561B">
        <w:t>Name of the "MMCMH policies" information element changed to "MMCMH policy".</w:t>
      </w:r>
    </w:p>
    <w:p w:rsidR="000F453C" w:rsidRPr="006F561B" w:rsidRDefault="000F453C" w:rsidP="000F453C">
      <w:r w:rsidRPr="006F561B">
        <w:t>Added that when requesting the MRFP to create a new context for the MMCMH conference within "MMCMH policy" IE the MRFC:</w:t>
      </w:r>
    </w:p>
    <w:p w:rsidR="000F453C" w:rsidRPr="006F561B" w:rsidRDefault="000F453C" w:rsidP="000F453C">
      <w:r w:rsidRPr="006F561B">
        <w:t>-</w:t>
      </w:r>
      <w:r w:rsidRPr="006F561B">
        <w:tab/>
        <w:t xml:space="preserve">shall indicate with the value "MMCMH basic policy" that the MRFP shall not send media streams received on a termination towards that termination and that the MRFP shall forward a received media stream of a particular media type (i.e. audio, main video or </w:t>
      </w:r>
      <w:r w:rsidR="00AC7651" w:rsidRPr="006F561B">
        <w:t>screen share</w:t>
      </w:r>
      <w:r w:rsidRPr="006F561B">
        <w:t xml:space="preserve"> video) only towards outgoing media streams of the same media type. The MRFP shall select the video streams to be sent to a conference participant from among the videos received from the other conference participants in such a way that from each other conference participant at most one main video is sent to this conference participant and at most one </w:t>
      </w:r>
      <w:r w:rsidR="00AC7651" w:rsidRPr="006F561B">
        <w:t>screen share</w:t>
      </w:r>
      <w:r w:rsidRPr="006F561B">
        <w:t xml:space="preserve"> video stream is sent to this conference participant.</w:t>
      </w:r>
    </w:p>
    <w:p w:rsidR="000F453C" w:rsidRPr="006F561B" w:rsidRDefault="000F453C" w:rsidP="000F453C">
      <w:r w:rsidRPr="006F561B">
        <w:t>-</w:t>
      </w:r>
      <w:r w:rsidRPr="006F561B">
        <w:tab/>
        <w:t>shall indicate with the value "Voice activity detected video" that the MRFP shall detect voice activity on audio streams and that the MRFP shall forward the main video received from the active speaker (i.e. from the media sender from which an audio stream is received where voice activity is currently detected) to all other conference participant.</w:t>
      </w:r>
    </w:p>
    <w:p w:rsidR="000F453C" w:rsidRPr="006F561B" w:rsidRDefault="000F453C" w:rsidP="000F453C">
      <w:r w:rsidRPr="006F561B">
        <w:t>-</w:t>
      </w:r>
      <w:r w:rsidRPr="006F561B">
        <w:tab/>
        <w:t>may indicate with the value "Voice activity detected audio" that the MRFP shall detect voice activity on audio streams.</w:t>
      </w:r>
    </w:p>
    <w:p w:rsidR="000F453C" w:rsidRPr="006F561B" w:rsidRDefault="000F453C" w:rsidP="000F453C">
      <w:r w:rsidRPr="006F561B">
        <w:t>-</w:t>
      </w:r>
      <w:r w:rsidRPr="006F561B">
        <w:tab/>
        <w:t xml:space="preserve">may indicate with the value "Mix audio" that the MRFP shall mix all the received audio streams from all other conference participants in the context and send the resulting audio stream(s) to each conference participant. </w:t>
      </w:r>
    </w:p>
    <w:p w:rsidR="000F453C" w:rsidRPr="006F561B" w:rsidRDefault="000F453C" w:rsidP="000F453C">
      <w:r w:rsidRPr="006F561B">
        <w:t>-</w:t>
      </w:r>
      <w:r w:rsidRPr="006F561B">
        <w:tab/>
        <w:t>may indicate with the value "BFCP audio" that if the MRFP receives BFCP messages, the MRFP shall select received audio streams to forward or mix based on these BFCP messages.</w:t>
      </w:r>
    </w:p>
    <w:p w:rsidR="000F453C" w:rsidRPr="006F561B" w:rsidRDefault="000F453C" w:rsidP="000F453C">
      <w:r w:rsidRPr="006F561B">
        <w:t>-</w:t>
      </w:r>
      <w:r w:rsidRPr="006F561B">
        <w:tab/>
        <w:t>may indicate with the value "BFCP video" that if the MRFP receives BFCP messages, the MRFP shall select received video streams to forward or mix based on these BFCP messages.</w:t>
      </w:r>
    </w:p>
    <w:p w:rsidR="000F453C" w:rsidRPr="006F561B" w:rsidRDefault="000F453C" w:rsidP="000F453C">
      <w:r w:rsidRPr="006F561B">
        <w:t>-</w:t>
      </w:r>
      <w:r w:rsidRPr="006F561B">
        <w:tab/>
        <w:t>may indicate with the value "BFCP screenshare" that if the MRFP receives BFCP messages, the MRFP shall select received screenshare streams to forward or mix based on these BFCP messages.</w:t>
      </w:r>
    </w:p>
    <w:p w:rsidR="000F453C" w:rsidRPr="006F561B" w:rsidRDefault="000F453C" w:rsidP="000F453C">
      <w:r w:rsidRPr="006F561B">
        <w:lastRenderedPageBreak/>
        <w:t>Related editor's note deleted.</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C4-173058</w:t>
      </w:r>
      <w:r w:rsidRPr="006F561B">
        <w:rPr>
          <w:b/>
        </w:rPr>
        <w:tab/>
        <w:t>New MMCMH voice activated video switch package</w:t>
      </w:r>
      <w:r w:rsidRPr="006F561B">
        <w:rPr>
          <w:b/>
        </w:rPr>
        <w:br/>
      </w:r>
      <w:r w:rsidRPr="006F561B">
        <w:tab/>
      </w:r>
      <w:r w:rsidRPr="006F561B">
        <w:tab/>
      </w:r>
      <w:r w:rsidRPr="006F561B">
        <w:tab/>
      </w:r>
      <w:r w:rsidRPr="006F561B">
        <w:tab/>
      </w:r>
      <w:r w:rsidRPr="006F561B">
        <w:tab/>
        <w:t>29.333</w:t>
      </w:r>
      <w:r w:rsidRPr="006F561B">
        <w:tab/>
        <w:t xml:space="preserve">  CR-</w:t>
      </w:r>
      <w:r w:rsidR="00AC7651" w:rsidRPr="006F561B">
        <w:t>0094 rev</w:t>
      </w:r>
      <w:r w:rsidRPr="006F561B">
        <w:t xml:space="preserve"> 1 Cat: B (Rel-14) v14.0.0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color w:val="808080"/>
        </w:rPr>
      </w:pPr>
      <w:r w:rsidRPr="006F561B">
        <w:rPr>
          <w:color w:val="808080"/>
        </w:rPr>
        <w:t>(Replaces C4-172097)</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C4-173237</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C4-173237</w:t>
      </w:r>
      <w:r w:rsidRPr="006F561B">
        <w:rPr>
          <w:b/>
        </w:rPr>
        <w:tab/>
        <w:t>New MMCMH voice activated video switch package</w:t>
      </w:r>
      <w:r w:rsidRPr="006F561B">
        <w:rPr>
          <w:b/>
        </w:rPr>
        <w:br/>
      </w:r>
      <w:r w:rsidRPr="006F561B">
        <w:tab/>
      </w:r>
      <w:r w:rsidRPr="006F561B">
        <w:tab/>
      </w:r>
      <w:r w:rsidRPr="006F561B">
        <w:tab/>
      </w:r>
      <w:r w:rsidRPr="006F561B">
        <w:tab/>
      </w:r>
      <w:r w:rsidRPr="006F561B">
        <w:tab/>
        <w:t>29.333</w:t>
      </w:r>
      <w:r w:rsidRPr="006F561B">
        <w:tab/>
        <w:t xml:space="preserve">  CR-</w:t>
      </w:r>
      <w:r w:rsidR="00AC7651" w:rsidRPr="006F561B">
        <w:t>0094 rev</w:t>
      </w:r>
      <w:r w:rsidRPr="006F561B">
        <w:t xml:space="preserve"> 2 Cat: B (Rel-14) v14.0.0</w:t>
      </w:r>
      <w:r w:rsidRPr="006F561B">
        <w:br/>
      </w:r>
      <w:r w:rsidRPr="006F561B">
        <w:rPr>
          <w:i/>
        </w:rPr>
        <w:tab/>
      </w:r>
      <w:r w:rsidRPr="006F561B">
        <w:rPr>
          <w:i/>
        </w:rPr>
        <w:tab/>
      </w:r>
      <w:r w:rsidRPr="006F561B">
        <w:rPr>
          <w:i/>
        </w:rPr>
        <w:tab/>
      </w:r>
      <w:r w:rsidRPr="006F561B">
        <w:rPr>
          <w:i/>
        </w:rPr>
        <w:tab/>
      </w:r>
      <w:r w:rsidRPr="006F561B">
        <w:rPr>
          <w:i/>
        </w:rPr>
        <w:tab/>
        <w:t>Source: Ericsson, Nokia, Alcatel-Lucent Shanghai-Bell</w:t>
      </w:r>
    </w:p>
    <w:p w:rsidR="000F453C" w:rsidRPr="006F561B" w:rsidRDefault="000F453C" w:rsidP="000F453C">
      <w:pPr>
        <w:rPr>
          <w:color w:val="808080"/>
        </w:rPr>
      </w:pPr>
      <w:r w:rsidRPr="006F561B">
        <w:rPr>
          <w:color w:val="808080"/>
        </w:rPr>
        <w:t>(Replaces C4-173058)</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New H248 package "Multi-stream Multiparty Conferencing Media Handling (MMCMH)" specified and related editor's notes deleted.</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LS will be sent to ITU and IETF after CT plenary in CT4#79.</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pStyle w:val="Heading4"/>
      </w:pPr>
      <w:r w:rsidRPr="006F561B">
        <w:t>7.1.2</w:t>
      </w:r>
      <w:r w:rsidRPr="006F561B">
        <w:tab/>
        <w:t>SCC AS Restoration [SCCAS_RES]</w:t>
      </w:r>
    </w:p>
    <w:p w:rsidR="000F453C" w:rsidRPr="006F561B" w:rsidRDefault="000F453C" w:rsidP="000F453C">
      <w:pPr>
        <w:pStyle w:val="Heading4"/>
      </w:pPr>
      <w:r w:rsidRPr="006F561B">
        <w:t>7.1.3</w:t>
      </w:r>
      <w:r w:rsidRPr="006F561B">
        <w:tab/>
        <w:t>Shared Subscription Data Update [eSDU]</w:t>
      </w:r>
    </w:p>
    <w:p w:rsidR="000F453C" w:rsidRPr="006F561B" w:rsidRDefault="000F453C" w:rsidP="000F453C">
      <w:pPr>
        <w:pStyle w:val="Heading4"/>
      </w:pPr>
      <w:r w:rsidRPr="006F561B">
        <w:t>7.1.4</w:t>
      </w:r>
      <w:r w:rsidRPr="006F561B">
        <w:tab/>
        <w:t>EIR check for WLAN access to EPC [EWE-CT]</w:t>
      </w:r>
    </w:p>
    <w:p w:rsidR="000F453C" w:rsidRPr="006F561B" w:rsidRDefault="000F453C" w:rsidP="000F453C">
      <w:pPr>
        <w:pStyle w:val="Heading4"/>
      </w:pPr>
      <w:r w:rsidRPr="006F561B">
        <w:t>7.1.5</w:t>
      </w:r>
      <w:r w:rsidRPr="006F561B">
        <w:tab/>
        <w:t>CT aspects of Control and User Plane Separation of EPC nodes [CUPS-CT]</w:t>
      </w:r>
    </w:p>
    <w:p w:rsidR="000F453C" w:rsidRPr="006F561B" w:rsidRDefault="000F453C" w:rsidP="000F453C">
      <w:pPr>
        <w:rPr>
          <w:i/>
        </w:rPr>
      </w:pPr>
      <w:r w:rsidRPr="006F561B">
        <w:rPr>
          <w:rFonts w:ascii="Arial" w:hAnsi="Arial" w:cs="Arial"/>
          <w:b/>
          <w:color w:val="0000FF"/>
          <w:sz w:val="24"/>
          <w:u w:val="thick"/>
        </w:rPr>
        <w:t>C4-173012</w:t>
      </w:r>
      <w:r w:rsidRPr="006F561B">
        <w:rPr>
          <w:b/>
        </w:rPr>
        <w:tab/>
        <w:t>Clarification of usage of ephermal ports in Sx</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Cisco Systems</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C4-173218</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C4-173218</w:t>
      </w:r>
      <w:r w:rsidRPr="006F561B">
        <w:rPr>
          <w:b/>
        </w:rPr>
        <w:tab/>
        <w:t>Clarification of usage of ephermal ports in Sx</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Cisco Systems</w:t>
      </w:r>
    </w:p>
    <w:p w:rsidR="000F453C" w:rsidRPr="006F561B" w:rsidRDefault="000F453C" w:rsidP="000F453C">
      <w:pPr>
        <w:rPr>
          <w:color w:val="808080"/>
        </w:rPr>
      </w:pPr>
      <w:r w:rsidRPr="006F561B">
        <w:rPr>
          <w:color w:val="808080"/>
        </w:rPr>
        <w:t>(Replaces C4-173012)</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C4-173013</w:t>
      </w:r>
      <w:r w:rsidRPr="006F561B">
        <w:rPr>
          <w:b/>
        </w:rPr>
        <w:tab/>
        <w:t>Addition of indicator for Sxa/Sxb/Sxc</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Cisco Systems</w:t>
      </w:r>
    </w:p>
    <w:p w:rsidR="000F453C" w:rsidRPr="006F561B" w:rsidRDefault="000F453C" w:rsidP="000F453C">
      <w:pPr>
        <w:rPr>
          <w:color w:val="993300"/>
          <w:u w:val="single"/>
        </w:rPr>
      </w:pPr>
      <w:r w:rsidRPr="006F561B">
        <w:rPr>
          <w:rFonts w:ascii="Arial" w:hAnsi="Arial" w:cs="Arial"/>
          <w:b/>
        </w:rPr>
        <w:lastRenderedPageBreak/>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C4-173220</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C4-173220</w:t>
      </w:r>
      <w:r w:rsidRPr="006F561B">
        <w:rPr>
          <w:b/>
        </w:rPr>
        <w:tab/>
        <w:t>Addition of indicator for Sxa/Sxb/Sxc</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Cisco Systems</w:t>
      </w:r>
    </w:p>
    <w:p w:rsidR="000F453C" w:rsidRPr="006F561B" w:rsidRDefault="000F453C" w:rsidP="000F453C">
      <w:pPr>
        <w:rPr>
          <w:color w:val="808080"/>
        </w:rPr>
      </w:pPr>
      <w:r w:rsidRPr="006F561B">
        <w:rPr>
          <w:color w:val="808080"/>
        </w:rPr>
        <w:t>(Replaces C4-173013)</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C4-173324</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C4-173324</w:t>
      </w:r>
      <w:r w:rsidRPr="006F561B">
        <w:rPr>
          <w:b/>
        </w:rPr>
        <w:tab/>
        <w:t>Addition of indicator for Sxa/Sxb/Sxc</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Cisco Systems</w:t>
      </w:r>
    </w:p>
    <w:p w:rsidR="000F453C" w:rsidRPr="006F561B" w:rsidRDefault="000F453C" w:rsidP="000F453C">
      <w:pPr>
        <w:rPr>
          <w:color w:val="808080"/>
        </w:rPr>
      </w:pPr>
      <w:r w:rsidRPr="006F561B">
        <w:rPr>
          <w:color w:val="808080"/>
        </w:rPr>
        <w:t>(Replaces C4-173220)</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Ericsson can't accept proposed change.</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C4-173356</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C4-173356</w:t>
      </w:r>
      <w:r w:rsidRPr="006F561B">
        <w:rPr>
          <w:b/>
        </w:rPr>
        <w:tab/>
        <w:t>Addition of indicator for Sxa/Sxb/Sxc</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Cisco Systems</w:t>
      </w:r>
    </w:p>
    <w:p w:rsidR="000F453C" w:rsidRPr="006F561B" w:rsidRDefault="000F453C" w:rsidP="000F453C">
      <w:pPr>
        <w:rPr>
          <w:color w:val="808080"/>
        </w:rPr>
      </w:pPr>
      <w:r w:rsidRPr="006F561B">
        <w:rPr>
          <w:color w:val="808080"/>
        </w:rPr>
        <w:t>(Replaces C4-173324)</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Further discussion is needed before CT4#79. Correction can be done via CR if required.</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withdrawn</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C4-173027</w:t>
      </w:r>
      <w:r w:rsidRPr="006F561B">
        <w:rPr>
          <w:b/>
        </w:rPr>
        <w:tab/>
        <w:t>Online Charging</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C4-173224</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C4-173224</w:t>
      </w:r>
      <w:r w:rsidRPr="006F561B">
        <w:rPr>
          <w:b/>
        </w:rPr>
        <w:tab/>
        <w:t>Online Charging</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color w:val="808080"/>
        </w:rPr>
      </w:pPr>
      <w:r w:rsidRPr="006F561B">
        <w:rPr>
          <w:color w:val="808080"/>
        </w:rPr>
        <w:t>(Replaces C4-173027)</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C4-173322</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C4-173322</w:t>
      </w:r>
      <w:r w:rsidRPr="006F561B">
        <w:rPr>
          <w:b/>
        </w:rPr>
        <w:tab/>
        <w:t>Online Charging</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color w:val="808080"/>
        </w:rPr>
      </w:pPr>
      <w:r w:rsidRPr="006F561B">
        <w:rPr>
          <w:color w:val="808080"/>
        </w:rPr>
        <w:t>(Replaces C4-173224)</w:t>
      </w:r>
    </w:p>
    <w:p w:rsidR="000F453C" w:rsidRPr="006F561B" w:rsidRDefault="000F453C" w:rsidP="000F453C">
      <w:pPr>
        <w:rPr>
          <w:color w:val="993300"/>
          <w:u w:val="single"/>
        </w:rPr>
      </w:pPr>
      <w:r w:rsidRPr="006F561B">
        <w:rPr>
          <w:rFonts w:ascii="Arial" w:hAnsi="Arial" w:cs="Arial"/>
          <w:b/>
        </w:rPr>
        <w:lastRenderedPageBreak/>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C4-173028</w:t>
      </w:r>
      <w:r w:rsidRPr="006F561B">
        <w:rPr>
          <w:b/>
        </w:rPr>
        <w:tab/>
        <w:t>Encoding of URR Information Elements</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noted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C4-173029</w:t>
      </w:r>
      <w:r w:rsidRPr="006F561B">
        <w:rPr>
          <w:b/>
        </w:rPr>
        <w:tab/>
        <w:t>Credit Pooling and Envelope Reporting</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It is proposed to delete the corresponding editor's note and wait for any further potential feedback from SA5.</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CT4 needs to relay what is currently in Rel-14. If something need to be changed based on SA5 technical report this will be done when information will be available. Huawei has provided pCRs to cover Rel-14 based on current status.</w:t>
      </w:r>
    </w:p>
    <w:p w:rsidR="000F453C" w:rsidRPr="006F561B" w:rsidRDefault="000F453C" w:rsidP="000F453C">
      <w:r w:rsidRPr="006F561B">
        <w:t xml:space="preserve">This is depended on SA5 work which is planned to be </w:t>
      </w:r>
      <w:r w:rsidR="00AC7651" w:rsidRPr="006F561B">
        <w:t>finalised</w:t>
      </w:r>
      <w:r w:rsidRPr="006F561B">
        <w:t xml:space="preserve"> March 2018.</w:t>
      </w:r>
    </w:p>
    <w:p w:rsidR="000F453C" w:rsidRPr="006F561B" w:rsidRDefault="000F453C" w:rsidP="000F453C">
      <w:r w:rsidRPr="006F561B">
        <w:t>After offline discussion it was seen that more offline discussion is needed before CT4#79 to analyse 2 specific charging features together with SA5 delegates. CT4 agreed that correction is needed and can be done in next meeting by CR. This was agreed by all companies present in CT4.</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C4-173030</w:t>
      </w:r>
      <w:r w:rsidRPr="006F561B">
        <w:rPr>
          <w:b/>
        </w:rPr>
        <w:tab/>
        <w:t>Lawful Interception support</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C4-173031</w:t>
      </w:r>
      <w:r w:rsidRPr="006F561B">
        <w:rPr>
          <w:b/>
        </w:rPr>
        <w:tab/>
        <w:t>Downlink Data Report per FAR</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C4-173205</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C4-173205</w:t>
      </w:r>
      <w:r w:rsidRPr="006F561B">
        <w:rPr>
          <w:b/>
        </w:rPr>
        <w:tab/>
        <w:t>Downlink Data Report per FAR</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color w:val="808080"/>
        </w:rPr>
      </w:pPr>
      <w:r w:rsidRPr="006F561B">
        <w:rPr>
          <w:color w:val="808080"/>
        </w:rPr>
        <w:t>(Replaces C4-173031)</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C4-173032</w:t>
      </w:r>
      <w:r w:rsidRPr="006F561B">
        <w:rPr>
          <w:b/>
        </w:rPr>
        <w:tab/>
        <w:t>Error Indication support by PGW</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color w:val="993300"/>
          <w:u w:val="single"/>
        </w:rPr>
      </w:pPr>
      <w:r w:rsidRPr="006F561B">
        <w:rPr>
          <w:rFonts w:ascii="Arial" w:hAnsi="Arial" w:cs="Arial"/>
          <w:b/>
        </w:rPr>
        <w:lastRenderedPageBreak/>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C4-173033</w:t>
      </w:r>
      <w:r w:rsidRPr="006F561B">
        <w:rPr>
          <w:b/>
        </w:rPr>
        <w:tab/>
        <w:t>Conclusion for User Plane Path Failure</w:t>
      </w:r>
      <w:r w:rsidRPr="006F561B">
        <w:rPr>
          <w:b/>
        </w:rPr>
        <w:br/>
      </w:r>
      <w:r w:rsidRPr="006F561B">
        <w:tab/>
      </w:r>
      <w:r w:rsidRPr="006F561B">
        <w:tab/>
      </w:r>
      <w:r w:rsidRPr="006F561B">
        <w:tab/>
      </w:r>
      <w:r w:rsidRPr="006F561B">
        <w:tab/>
      </w:r>
      <w:r w:rsidRPr="006F561B">
        <w:tab/>
        <w:t>29.844 v1.1.0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C4-173034</w:t>
      </w:r>
      <w:r w:rsidRPr="006F561B">
        <w:rPr>
          <w:b/>
        </w:rPr>
        <w:tab/>
        <w:t>User Plane Path Failure</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C4-173208</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C4-173208</w:t>
      </w:r>
      <w:r w:rsidRPr="006F561B">
        <w:rPr>
          <w:b/>
        </w:rPr>
        <w:tab/>
        <w:t>User Plane Path Failure</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color w:val="808080"/>
        </w:rPr>
      </w:pPr>
      <w:r w:rsidRPr="006F561B">
        <w:rPr>
          <w:color w:val="808080"/>
        </w:rPr>
        <w:t>(Replaces C4-173034)</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C4-173035</w:t>
      </w:r>
      <w:r w:rsidRPr="006F561B">
        <w:rPr>
          <w:b/>
        </w:rPr>
        <w:tab/>
        <w:t>User Plane Path Failure</w:t>
      </w:r>
      <w:r w:rsidRPr="006F561B">
        <w:rPr>
          <w:b/>
        </w:rPr>
        <w:br/>
      </w:r>
      <w:r w:rsidRPr="006F561B">
        <w:tab/>
      </w:r>
      <w:r w:rsidRPr="006F561B">
        <w:tab/>
      </w:r>
      <w:r w:rsidRPr="006F561B">
        <w:tab/>
      </w:r>
      <w:r w:rsidRPr="006F561B">
        <w:tab/>
      </w:r>
      <w:r w:rsidRPr="006F561B">
        <w:tab/>
        <w:t>23.007</w:t>
      </w:r>
      <w:r w:rsidRPr="006F561B">
        <w:tab/>
        <w:t xml:space="preserve">  CR-</w:t>
      </w:r>
      <w:r w:rsidR="00AC7651" w:rsidRPr="006F561B">
        <w:t>0348 Cat</w:t>
      </w:r>
      <w:r w:rsidRPr="006F561B">
        <w:t>: B (Rel-14) v14.2.0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C4-173206</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C4-173206</w:t>
      </w:r>
      <w:r w:rsidRPr="006F561B">
        <w:rPr>
          <w:b/>
        </w:rPr>
        <w:tab/>
        <w:t>User Plane Path Failure</w:t>
      </w:r>
      <w:r w:rsidRPr="006F561B">
        <w:rPr>
          <w:b/>
        </w:rPr>
        <w:br/>
      </w:r>
      <w:r w:rsidRPr="006F561B">
        <w:tab/>
      </w:r>
      <w:r w:rsidRPr="006F561B">
        <w:tab/>
      </w:r>
      <w:r w:rsidRPr="006F561B">
        <w:tab/>
      </w:r>
      <w:r w:rsidRPr="006F561B">
        <w:tab/>
      </w:r>
      <w:r w:rsidRPr="006F561B">
        <w:tab/>
        <w:t>23.007</w:t>
      </w:r>
      <w:r w:rsidRPr="006F561B">
        <w:tab/>
        <w:t xml:space="preserve">  CR-</w:t>
      </w:r>
      <w:r w:rsidR="00AC7651" w:rsidRPr="006F561B">
        <w:t>0348 rev</w:t>
      </w:r>
      <w:r w:rsidRPr="006F561B">
        <w:t xml:space="preserve"> 1 Cat: B (Rel-14) v14.2.0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color w:val="808080"/>
        </w:rPr>
      </w:pPr>
      <w:r w:rsidRPr="006F561B">
        <w:rPr>
          <w:color w:val="808080"/>
        </w:rPr>
        <w:t>(Replaces C4-173035)</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C4-173059</w:t>
      </w:r>
      <w:r w:rsidRPr="006F561B">
        <w:rPr>
          <w:b/>
        </w:rPr>
        <w:tab/>
        <w:t>Disc, Work planning for CUPS</w:t>
      </w:r>
      <w:r w:rsidRPr="006F561B">
        <w:rPr>
          <w:b/>
        </w:rPr>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noted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C4-173060</w:t>
      </w:r>
      <w:r w:rsidRPr="006F561B">
        <w:rPr>
          <w:b/>
        </w:rPr>
        <w:tab/>
        <w:t>Pseudo-CR on Reference to SGW-U selection</w:t>
      </w:r>
      <w:r w:rsidRPr="006F561B">
        <w:rPr>
          <w:b/>
        </w:rPr>
        <w:br/>
      </w:r>
      <w:r w:rsidRPr="006F561B">
        <w:tab/>
      </w:r>
      <w:r w:rsidRPr="006F561B">
        <w:tab/>
      </w:r>
      <w:r w:rsidRPr="006F561B">
        <w:tab/>
      </w:r>
      <w:r w:rsidRPr="006F561B">
        <w:tab/>
      </w:r>
      <w:r w:rsidRPr="006F561B">
        <w:tab/>
        <w:t>29.844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lastRenderedPageBreak/>
        <w:t>C4-173061</w:t>
      </w:r>
      <w:r w:rsidRPr="006F561B">
        <w:rPr>
          <w:b/>
        </w:rPr>
        <w:tab/>
        <w:t>CUPS restoration procedures</w:t>
      </w:r>
      <w:r w:rsidRPr="006F561B">
        <w:rPr>
          <w:b/>
        </w:rPr>
        <w:br/>
      </w:r>
      <w:r w:rsidRPr="006F561B">
        <w:tab/>
      </w:r>
      <w:r w:rsidRPr="006F561B">
        <w:tab/>
      </w:r>
      <w:r w:rsidRPr="006F561B">
        <w:tab/>
      </w:r>
      <w:r w:rsidRPr="006F561B">
        <w:tab/>
      </w:r>
      <w:r w:rsidRPr="006F561B">
        <w:tab/>
        <w:t>23.007</w:t>
      </w:r>
      <w:r w:rsidRPr="006F561B">
        <w:tab/>
        <w:t xml:space="preserve">  CR-</w:t>
      </w:r>
      <w:r w:rsidR="00AC7651" w:rsidRPr="006F561B">
        <w:t>0351 Cat</w:t>
      </w:r>
      <w:r w:rsidRPr="006F561B">
        <w:t>: B (Rel-14) v14.2.0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C4-173196</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C4-173062</w:t>
      </w:r>
      <w:r w:rsidRPr="006F561B">
        <w:rPr>
          <w:b/>
        </w:rPr>
        <w:tab/>
        <w:t>Pseudo-CR on Restoration</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C4-173200</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C4-173063</w:t>
      </w:r>
      <w:r w:rsidRPr="006F561B">
        <w:rPr>
          <w:b/>
        </w:rPr>
        <w:tab/>
        <w:t>Pseudo-CR on Restart counter</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C4-173215</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C4-173215</w:t>
      </w:r>
      <w:r w:rsidRPr="006F561B">
        <w:rPr>
          <w:b/>
        </w:rPr>
        <w:tab/>
        <w:t>Pseudo-CR on Restart counter</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 Ericsson</w:t>
      </w:r>
    </w:p>
    <w:p w:rsidR="000F453C" w:rsidRPr="006F561B" w:rsidRDefault="000F453C" w:rsidP="000F453C">
      <w:pPr>
        <w:rPr>
          <w:color w:val="808080"/>
        </w:rPr>
      </w:pPr>
      <w:r w:rsidRPr="006F561B">
        <w:rPr>
          <w:color w:val="808080"/>
        </w:rPr>
        <w:t>(Replaces C4-173063)</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C4-173330</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C4-173330</w:t>
      </w:r>
      <w:r w:rsidRPr="006F561B">
        <w:rPr>
          <w:b/>
        </w:rPr>
        <w:tab/>
        <w:t>Pseudo-CR on Restart counter</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 Ericsson, Nokia, Alcatel-Lucent Shanghai Bell</w:t>
      </w:r>
    </w:p>
    <w:p w:rsidR="000F453C" w:rsidRPr="006F561B" w:rsidRDefault="000F453C" w:rsidP="000F453C">
      <w:pPr>
        <w:rPr>
          <w:color w:val="808080"/>
        </w:rPr>
      </w:pPr>
      <w:r w:rsidRPr="006F561B">
        <w:rPr>
          <w:color w:val="808080"/>
        </w:rPr>
        <w:t>(Replaces C4-173215)</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C4-173064</w:t>
      </w:r>
      <w:r w:rsidRPr="006F561B">
        <w:rPr>
          <w:b/>
        </w:rPr>
        <w:tab/>
        <w:t>Partial failure handling for CUPS</w:t>
      </w:r>
      <w:r w:rsidRPr="006F561B">
        <w:rPr>
          <w:b/>
        </w:rPr>
        <w:br/>
      </w:r>
      <w:r w:rsidRPr="006F561B">
        <w:tab/>
      </w:r>
      <w:r w:rsidRPr="006F561B">
        <w:tab/>
      </w:r>
      <w:r w:rsidRPr="006F561B">
        <w:tab/>
      </w:r>
      <w:r w:rsidRPr="006F561B">
        <w:tab/>
      </w:r>
      <w:r w:rsidRPr="006F561B">
        <w:tab/>
        <w:t>23.007</w:t>
      </w:r>
      <w:r w:rsidRPr="006F561B">
        <w:tab/>
        <w:t xml:space="preserve">  CR-</w:t>
      </w:r>
      <w:r w:rsidR="00AC7651" w:rsidRPr="006F561B">
        <w:t>0352 Cat</w:t>
      </w:r>
      <w:r w:rsidRPr="006F561B">
        <w:t>: B (Rel-14) v14.2.0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C4-173216</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C4-173216</w:t>
      </w:r>
      <w:r w:rsidRPr="006F561B">
        <w:rPr>
          <w:b/>
        </w:rPr>
        <w:tab/>
        <w:t>Partial failure handling for CUPS</w:t>
      </w:r>
      <w:r w:rsidRPr="006F561B">
        <w:rPr>
          <w:b/>
        </w:rPr>
        <w:br/>
      </w:r>
      <w:r w:rsidRPr="006F561B">
        <w:tab/>
      </w:r>
      <w:r w:rsidRPr="006F561B">
        <w:tab/>
      </w:r>
      <w:r w:rsidRPr="006F561B">
        <w:tab/>
      </w:r>
      <w:r w:rsidRPr="006F561B">
        <w:tab/>
      </w:r>
      <w:r w:rsidRPr="006F561B">
        <w:tab/>
        <w:t>23.007</w:t>
      </w:r>
      <w:r w:rsidRPr="006F561B">
        <w:tab/>
        <w:t xml:space="preserve">  CR-</w:t>
      </w:r>
      <w:r w:rsidR="00AC7651" w:rsidRPr="006F561B">
        <w:t>0352 rev</w:t>
      </w:r>
      <w:r w:rsidRPr="006F561B">
        <w:t xml:space="preserve"> 1 Cat: B (Rel-14) v14.2.0</w:t>
      </w:r>
      <w:r w:rsidRPr="006F561B">
        <w:br/>
      </w:r>
      <w:r w:rsidRPr="006F561B">
        <w:rPr>
          <w:i/>
        </w:rPr>
        <w:tab/>
      </w:r>
      <w:r w:rsidRPr="006F561B">
        <w:rPr>
          <w:i/>
        </w:rPr>
        <w:tab/>
      </w:r>
      <w:r w:rsidRPr="006F561B">
        <w:rPr>
          <w:i/>
        </w:rPr>
        <w:tab/>
      </w:r>
      <w:r w:rsidRPr="006F561B">
        <w:rPr>
          <w:i/>
        </w:rPr>
        <w:tab/>
      </w:r>
      <w:r w:rsidRPr="006F561B">
        <w:rPr>
          <w:i/>
        </w:rPr>
        <w:tab/>
        <w:t>Source: Huawei, Ericsson</w:t>
      </w:r>
    </w:p>
    <w:p w:rsidR="000F453C" w:rsidRPr="006F561B" w:rsidRDefault="000F453C" w:rsidP="000F453C">
      <w:pPr>
        <w:rPr>
          <w:color w:val="808080"/>
        </w:rPr>
      </w:pPr>
      <w:r w:rsidRPr="006F561B">
        <w:rPr>
          <w:color w:val="808080"/>
        </w:rPr>
        <w:t>(Replaces C4-173064)</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C4-173331</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lastRenderedPageBreak/>
        <w:t>C4-173331</w:t>
      </w:r>
      <w:r w:rsidRPr="006F561B">
        <w:rPr>
          <w:b/>
        </w:rPr>
        <w:tab/>
        <w:t>Partial failure handling for CUPS</w:t>
      </w:r>
      <w:r w:rsidRPr="006F561B">
        <w:rPr>
          <w:b/>
        </w:rPr>
        <w:br/>
      </w:r>
      <w:r w:rsidRPr="006F561B">
        <w:tab/>
      </w:r>
      <w:r w:rsidRPr="006F561B">
        <w:tab/>
      </w:r>
      <w:r w:rsidRPr="006F561B">
        <w:tab/>
      </w:r>
      <w:r w:rsidRPr="006F561B">
        <w:tab/>
      </w:r>
      <w:r w:rsidRPr="006F561B">
        <w:tab/>
        <w:t>23.007</w:t>
      </w:r>
      <w:r w:rsidRPr="006F561B">
        <w:tab/>
        <w:t xml:space="preserve">  CR-</w:t>
      </w:r>
      <w:r w:rsidR="00AC7651" w:rsidRPr="006F561B">
        <w:t>0352 rev</w:t>
      </w:r>
      <w:r w:rsidRPr="006F561B">
        <w:t xml:space="preserve"> 2 Cat: B (Rel-14) v14.2.0</w:t>
      </w:r>
      <w:r w:rsidRPr="006F561B">
        <w:br/>
      </w:r>
      <w:r w:rsidRPr="006F561B">
        <w:rPr>
          <w:i/>
        </w:rPr>
        <w:tab/>
      </w:r>
      <w:r w:rsidRPr="006F561B">
        <w:rPr>
          <w:i/>
        </w:rPr>
        <w:tab/>
      </w:r>
      <w:r w:rsidRPr="006F561B">
        <w:rPr>
          <w:i/>
        </w:rPr>
        <w:tab/>
      </w:r>
      <w:r w:rsidRPr="006F561B">
        <w:rPr>
          <w:i/>
        </w:rPr>
        <w:tab/>
      </w:r>
      <w:r w:rsidRPr="006F561B">
        <w:rPr>
          <w:i/>
        </w:rPr>
        <w:tab/>
        <w:t>Source: Huawei, Ericsson</w:t>
      </w:r>
    </w:p>
    <w:p w:rsidR="000F453C" w:rsidRPr="006F561B" w:rsidRDefault="000F453C" w:rsidP="000F453C">
      <w:pPr>
        <w:rPr>
          <w:color w:val="808080"/>
        </w:rPr>
      </w:pPr>
      <w:r w:rsidRPr="006F561B">
        <w:rPr>
          <w:color w:val="808080"/>
        </w:rPr>
        <w:t>(Replaces C4-173216)</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C4-173065</w:t>
      </w:r>
      <w:r w:rsidRPr="006F561B">
        <w:rPr>
          <w:b/>
        </w:rPr>
        <w:tab/>
        <w:t>Pseudo-CR on Partial failure for CUPS</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C4-173217</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C4-173217</w:t>
      </w:r>
      <w:r w:rsidRPr="006F561B">
        <w:rPr>
          <w:b/>
        </w:rPr>
        <w:tab/>
        <w:t>Pseudo-CR on Partial failure for CUPS</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 Ericsson</w:t>
      </w:r>
    </w:p>
    <w:p w:rsidR="000F453C" w:rsidRPr="006F561B" w:rsidRDefault="000F453C" w:rsidP="000F453C">
      <w:pPr>
        <w:rPr>
          <w:color w:val="808080"/>
        </w:rPr>
      </w:pPr>
      <w:r w:rsidRPr="006F561B">
        <w:rPr>
          <w:color w:val="808080"/>
        </w:rPr>
        <w:t>(Replaces C4-173065)</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C4-173332</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C4-173332</w:t>
      </w:r>
      <w:r w:rsidRPr="006F561B">
        <w:rPr>
          <w:b/>
        </w:rPr>
        <w:tab/>
        <w:t>Pseudo-CR on Partial failure for CUPS</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 Ericsson</w:t>
      </w:r>
    </w:p>
    <w:p w:rsidR="000F453C" w:rsidRPr="006F561B" w:rsidRDefault="000F453C" w:rsidP="000F453C">
      <w:pPr>
        <w:rPr>
          <w:color w:val="808080"/>
        </w:rPr>
      </w:pPr>
      <w:r w:rsidRPr="006F561B">
        <w:rPr>
          <w:color w:val="808080"/>
        </w:rPr>
        <w:t>(Replaces C4-173217)</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C4-173348</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C4-173348</w:t>
      </w:r>
      <w:r w:rsidRPr="006F561B">
        <w:rPr>
          <w:b/>
        </w:rPr>
        <w:tab/>
        <w:t>Pseudo-CR on Partial failure for CUPS</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 Ericsson</w:t>
      </w:r>
    </w:p>
    <w:p w:rsidR="000F453C" w:rsidRPr="006F561B" w:rsidRDefault="000F453C" w:rsidP="000F453C">
      <w:pPr>
        <w:rPr>
          <w:color w:val="808080"/>
        </w:rPr>
      </w:pPr>
      <w:r w:rsidRPr="006F561B">
        <w:rPr>
          <w:color w:val="808080"/>
        </w:rPr>
        <w:t>(Replaces C4-173332)</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C4-173066</w:t>
      </w:r>
      <w:r w:rsidRPr="006F561B">
        <w:rPr>
          <w:b/>
        </w:rPr>
        <w:tab/>
        <w:t>Pseudo-CR on UP feature for CP buffering</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C4-173222</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C4-173222</w:t>
      </w:r>
      <w:r w:rsidRPr="006F561B">
        <w:rPr>
          <w:b/>
        </w:rPr>
        <w:tab/>
        <w:t>Pseudo-CR on UP feature for CP buffering</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C4-173066)</w:t>
      </w:r>
    </w:p>
    <w:p w:rsidR="000F453C" w:rsidRPr="006F561B" w:rsidRDefault="000F453C" w:rsidP="000F453C">
      <w:pPr>
        <w:rPr>
          <w:color w:val="993300"/>
          <w:u w:val="single"/>
        </w:rPr>
      </w:pPr>
      <w:r w:rsidRPr="006F561B">
        <w:rPr>
          <w:rFonts w:ascii="Arial" w:hAnsi="Arial" w:cs="Arial"/>
          <w:b/>
        </w:rPr>
        <w:lastRenderedPageBreak/>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C4-173333</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C4-173333</w:t>
      </w:r>
      <w:r w:rsidRPr="006F561B">
        <w:rPr>
          <w:b/>
        </w:rPr>
        <w:tab/>
        <w:t>Pseudo-CR on UP feature for CP buffering</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C4-173222)</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C4-173344</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C4-173344</w:t>
      </w:r>
      <w:r w:rsidRPr="006F561B">
        <w:rPr>
          <w:b/>
        </w:rPr>
        <w:tab/>
        <w:t>Pseudo-CR on UP feature for CP buffering</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C4-173333)</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C4-173067</w:t>
      </w:r>
      <w:r w:rsidRPr="006F561B">
        <w:rPr>
          <w:b/>
        </w:rPr>
        <w:tab/>
        <w:t>Pseudo-CR on CP support of F-TEID allocation in UP</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It is open if the CP function need to provide the support of the handling of F-TEID allocation in UP.</w:t>
      </w:r>
    </w:p>
    <w:p w:rsidR="000F453C" w:rsidRPr="006F561B" w:rsidRDefault="000F453C" w:rsidP="000F453C">
      <w:r w:rsidRPr="006F561B">
        <w:t xml:space="preserve">It is CP decision </w:t>
      </w:r>
      <w:r w:rsidR="00016C05" w:rsidRPr="006F561B">
        <w:t>if F</w:t>
      </w:r>
      <w:r w:rsidRPr="006F561B">
        <w:t xml:space="preserve">_TEID is allocated in the CP or in the UP. The UP will detect that the CP supports F-TEID allocation in the UP. It is </w:t>
      </w:r>
      <w:r w:rsidR="00AC7651" w:rsidRPr="006F561B">
        <w:t>a</w:t>
      </w:r>
      <w:r w:rsidRPr="006F561B">
        <w:t xml:space="preserve"> network configuration if the F-TEID allocation is performed in the CP function or in the UP function.</w:t>
      </w:r>
    </w:p>
    <w:p w:rsidR="000F453C" w:rsidRPr="006F561B" w:rsidRDefault="000F453C" w:rsidP="000F453C">
      <w:r w:rsidRPr="006F561B">
        <w:t xml:space="preserve">In one scenario it would be useful that the UP knows that a CP controlling the UP does not support F-TEID allocation in UP. When a CP is controlled by more than one CP function and one CP function indicates none support of F-TEID allocation in UP function and one of the other CP function activates PDR with F-TEID allocation in UP function the UP function would know in advance that it will need to reject any Sx session establishment request messages from the CP function not supporting F-TEID allocation in the UP function. This could also occur when the Sx association is established after the first session is established with F-TEID allocation in UP. The knowledge in UP function could be used to reject an Sx association from a CP function not supporting F-TEID allocation in UP when the UP has already sessions active with F-TEID allocation in UP function. The knowledge in UP function could be used to reject an Sx session setup from a CP function with F-TEID allocation in UP when the UP knows that one CP function does not support F-TEID allocation in UP function. But all this would not solve the miss-configuration in CP function this </w:t>
      </w:r>
      <w:r w:rsidR="00AC7651" w:rsidRPr="006F561B">
        <w:t>should be</w:t>
      </w:r>
      <w:r w:rsidRPr="006F561B">
        <w:t xml:space="preserve"> done from OM perspective.</w:t>
      </w:r>
    </w:p>
    <w:p w:rsidR="000F453C" w:rsidRPr="006F561B" w:rsidRDefault="000F453C" w:rsidP="000F453C">
      <w:r w:rsidRPr="006F561B">
        <w:t xml:space="preserve">Therefore it is proposed to just remove the editor's note and to </w:t>
      </w:r>
      <w:r w:rsidR="00AC7651" w:rsidRPr="006F561B">
        <w:t>not include</w:t>
      </w:r>
      <w:r w:rsidRPr="006F561B">
        <w:t xml:space="preserve"> a feasture flag for support of F-TEID allocation in UP function supported in CP </w:t>
      </w:r>
      <w:r w:rsidR="00AC7651" w:rsidRPr="006F561B">
        <w:t>function</w:t>
      </w:r>
      <w:r w:rsidRPr="006F561B">
        <w:t>.</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C4-173068</w:t>
      </w:r>
      <w:r w:rsidRPr="006F561B">
        <w:rPr>
          <w:b/>
        </w:rPr>
        <w:tab/>
        <w:t>Pseudo-CR on error reporting</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If an error occur during processing  of an Sx session message it needs to be clarified if the UP need to pars all rules ot if it should stop when detecting the  first error in a received rule.</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lastRenderedPageBreak/>
        <w:t>An error code needs to be defined.</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C4-173267</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C4-173267</w:t>
      </w:r>
      <w:r w:rsidRPr="006F561B">
        <w:rPr>
          <w:b/>
        </w:rPr>
        <w:tab/>
        <w:t>Pseudo-CR on error reporting</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C4-173068)</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C4-173334</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C4-173334</w:t>
      </w:r>
      <w:r w:rsidRPr="006F561B">
        <w:rPr>
          <w:b/>
        </w:rPr>
        <w:tab/>
        <w:t>Pseudo-CR on error reporting</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C4-173267)</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C4-173349</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C4-173349</w:t>
      </w:r>
      <w:r w:rsidRPr="006F561B">
        <w:rPr>
          <w:b/>
        </w:rPr>
        <w:tab/>
        <w:t>Pseudo-CR on error reporting</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C4-173334)</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C4-173069</w:t>
      </w:r>
      <w:r w:rsidRPr="006F561B">
        <w:rPr>
          <w:b/>
        </w:rPr>
        <w:tab/>
        <w:t>Pseudo-CR on OCI association in UP function</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The CP will receive OCI form the UP. It needs to be clarified that the information is always linked to the Node ID.</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C4-173268</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C4-173268</w:t>
      </w:r>
      <w:r w:rsidRPr="006F561B">
        <w:rPr>
          <w:b/>
        </w:rPr>
        <w:tab/>
        <w:t>Pseudo-CR on OCI association in UP function</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C4-173069)</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C4-173335</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C4-173335</w:t>
      </w:r>
      <w:r w:rsidRPr="006F561B">
        <w:rPr>
          <w:b/>
        </w:rPr>
        <w:tab/>
        <w:t>Pseudo-CR on OCI association in UP function</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C4-173268)</w:t>
      </w:r>
    </w:p>
    <w:p w:rsidR="000F453C" w:rsidRPr="006F561B" w:rsidRDefault="000F453C" w:rsidP="000F453C">
      <w:pPr>
        <w:rPr>
          <w:color w:val="993300"/>
          <w:u w:val="single"/>
        </w:rPr>
      </w:pPr>
      <w:r w:rsidRPr="006F561B">
        <w:rPr>
          <w:rFonts w:ascii="Arial" w:hAnsi="Arial" w:cs="Arial"/>
          <w:b/>
        </w:rPr>
        <w:lastRenderedPageBreak/>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C4-173350</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C4-173350</w:t>
      </w:r>
      <w:r w:rsidRPr="006F561B">
        <w:rPr>
          <w:b/>
        </w:rPr>
        <w:tab/>
        <w:t>Pseudo-CR on OCI association in UP function</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C4-173335)</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C4-173365</w:t>
      </w:r>
      <w:r w:rsidRPr="006F561B">
        <w:rPr>
          <w:color w:val="993300"/>
          <w:u w:val="single"/>
        </w:rPr>
        <w:t>.</w:t>
      </w:r>
      <w:r w:rsidRPr="006F561B">
        <w:rPr>
          <w:color w:val="993300"/>
          <w:u w:val="single"/>
        </w:rPr>
        <w:br/>
      </w:r>
      <w:r w:rsidRPr="006F561B">
        <w:rPr>
          <w:color w:val="993300"/>
          <w:u w:val="single"/>
        </w:rPr>
        <w:br/>
      </w:r>
    </w:p>
    <w:p w:rsidR="000F453C" w:rsidRPr="006F561B" w:rsidRDefault="000F453C">
      <w:pPr>
        <w:rPr>
          <w:i/>
        </w:rPr>
      </w:pPr>
      <w:r w:rsidRPr="006F561B">
        <w:rPr>
          <w:rFonts w:ascii="Arial" w:hAnsi="Arial" w:cs="Arial"/>
          <w:b/>
          <w:color w:val="0000FF"/>
          <w:sz w:val="24"/>
          <w:u w:val="thick"/>
        </w:rPr>
        <w:t>C4-173365</w:t>
      </w:r>
      <w:r w:rsidRPr="006F561B">
        <w:rPr>
          <w:b/>
        </w:rPr>
        <w:tab/>
        <w:t>Pseudo-CR on OCI association in UP function</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pPr>
        <w:rPr>
          <w:color w:val="808080"/>
        </w:rPr>
      </w:pPr>
      <w:r w:rsidRPr="006F561B">
        <w:rPr>
          <w:color w:val="808080"/>
        </w:rPr>
        <w:t>(Replaces C4-173350)</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C4-173070</w:t>
      </w:r>
      <w:r w:rsidRPr="006F561B">
        <w:rPr>
          <w:b/>
        </w:rPr>
        <w:tab/>
        <w:t>Pseudo-CR on Definition of Node ID IE</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 xml:space="preserve">The Node ID IE need to be specified, it is proposed to define Node ID </w:t>
      </w:r>
      <w:r w:rsidR="00AC7651" w:rsidRPr="006F561B">
        <w:t>as an</w:t>
      </w:r>
      <w:r w:rsidRPr="006F561B">
        <w:t xml:space="preserve"> IPv4/IPv6 </w:t>
      </w:r>
      <w:r w:rsidR="00AC7651" w:rsidRPr="006F561B">
        <w:t>address</w:t>
      </w:r>
      <w:r w:rsidRPr="006F561B">
        <w:t xml:space="preserve"> </w:t>
      </w:r>
      <w:r w:rsidR="00AC7651" w:rsidRPr="006F561B">
        <w:t>or an</w:t>
      </w:r>
      <w:r w:rsidRPr="006F561B">
        <w:t xml:space="preserve"> FQDN.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C4-173269</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C4-173269</w:t>
      </w:r>
      <w:r w:rsidRPr="006F561B">
        <w:rPr>
          <w:b/>
        </w:rPr>
        <w:tab/>
        <w:t>Pseudo-CR on Definition of Node ID IE</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C4-173070)</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C4-173336</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C4-173336</w:t>
      </w:r>
      <w:r w:rsidRPr="006F561B">
        <w:rPr>
          <w:b/>
        </w:rPr>
        <w:tab/>
        <w:t>Pseudo-CR on Definition of Node ID IE</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C4-173269)</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C4-173351</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C4-173351</w:t>
      </w:r>
      <w:r w:rsidRPr="006F561B">
        <w:rPr>
          <w:b/>
        </w:rPr>
        <w:tab/>
        <w:t>Pseudo-CR on Definition of Node ID IE</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C4-173336)</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lastRenderedPageBreak/>
        <w:t>C4-173171</w:t>
      </w:r>
      <w:r w:rsidRPr="006F561B">
        <w:rPr>
          <w:b/>
        </w:rPr>
        <w:tab/>
        <w:t>Clarification on Multiple CP functions for one UP function</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In this release it is assumed that ‘A UP function may have Sx Associations set up with multiple CP functions.’, based on this assumption, several issues that caused by the multiple CP functions on one UP are identified, for example ‘Editor's Note:</w:t>
      </w:r>
      <w:r w:rsidRPr="006F561B">
        <w:tab/>
        <w:t xml:space="preserve">QER Correlation ID values from different CP functions shall not overlap. How to ensure this is </w:t>
      </w:r>
      <w:r w:rsidR="00016C05" w:rsidRPr="006F561B">
        <w:t>FFS.’</w:t>
      </w:r>
      <w:r w:rsidRPr="006F561B">
        <w:t xml:space="preserve"> there are still some similar issues are left to operator configuration, and this may lead to complex OAM work, this paper discuss propose a way forward.</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withdrawn</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C4-173071</w:t>
      </w:r>
      <w:r w:rsidRPr="006F561B">
        <w:rPr>
          <w:b/>
        </w:rPr>
        <w:tab/>
        <w:t xml:space="preserve">Pseudo-CR on Buffered data in CP </w:t>
      </w:r>
      <w:r w:rsidR="00AC7651" w:rsidRPr="006F561B">
        <w:rPr>
          <w:b/>
        </w:rPr>
        <w:t>function</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C4-173223</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C4-173223</w:t>
      </w:r>
      <w:r w:rsidRPr="006F561B">
        <w:rPr>
          <w:b/>
        </w:rPr>
        <w:tab/>
        <w:t xml:space="preserve">Pseudo-CR on Buffered data in CP </w:t>
      </w:r>
      <w:r w:rsidR="00AC7651" w:rsidRPr="006F561B">
        <w:rPr>
          <w:b/>
        </w:rPr>
        <w:t>function</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C4-173071)</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C4-173072</w:t>
      </w:r>
      <w:r w:rsidRPr="006F561B">
        <w:rPr>
          <w:b/>
        </w:rPr>
        <w:tab/>
        <w:t>Pseudo-CR on drafting guidelines and Editor's notes</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2. Reason for Change</w:t>
      </w:r>
    </w:p>
    <w:p w:rsidR="000F453C" w:rsidRPr="006F561B" w:rsidRDefault="000F453C" w:rsidP="000F453C">
      <w:r w:rsidRPr="006F561B">
        <w:t xml:space="preserve">During the work on the TS a number of Editor's </w:t>
      </w:r>
      <w:r w:rsidR="00AC7651" w:rsidRPr="006F561B">
        <w:t>note were</w:t>
      </w:r>
      <w:r w:rsidRPr="006F561B">
        <w:t xml:space="preserve"> inserted to indicate that the analysis is not complete, now it is time to remove </w:t>
      </w:r>
      <w:r w:rsidR="00AC7651" w:rsidRPr="006F561B">
        <w:t>these notes</w:t>
      </w:r>
      <w:r w:rsidRPr="006F561B">
        <w:t>:</w:t>
      </w:r>
    </w:p>
    <w:p w:rsidR="000F453C" w:rsidRPr="006F561B" w:rsidRDefault="000F453C" w:rsidP="000F453C">
      <w:r w:rsidRPr="006F561B">
        <w:t></w:t>
      </w:r>
      <w:r w:rsidRPr="006F561B">
        <w:tab/>
        <w:t>Possible additions are FFS.</w:t>
      </w:r>
    </w:p>
    <w:p w:rsidR="000F453C" w:rsidRPr="006F561B" w:rsidRDefault="000F453C" w:rsidP="000F453C">
      <w:r w:rsidRPr="006F561B">
        <w:t></w:t>
      </w:r>
      <w:r w:rsidRPr="006F561B">
        <w:tab/>
        <w:t xml:space="preserve">IEs and conditions of IEs are FFS </w:t>
      </w:r>
    </w:p>
    <w:p w:rsidR="000F453C" w:rsidRPr="006F561B" w:rsidRDefault="000F453C" w:rsidP="000F453C">
      <w:r w:rsidRPr="006F561B">
        <w:t></w:t>
      </w:r>
      <w:r w:rsidRPr="006F561B">
        <w:tab/>
        <w:t>Details on the IEs and conditions are FFS</w:t>
      </w:r>
    </w:p>
    <w:p w:rsidR="000F453C" w:rsidRPr="006F561B" w:rsidRDefault="000F453C" w:rsidP="000F453C">
      <w:r w:rsidRPr="006F561B">
        <w:t>No new symbols are defined in TS 29.244 so clause 3.2 can be removed and the guidance text as well.</w:t>
      </w:r>
    </w:p>
    <w:p w:rsidR="000F453C" w:rsidRPr="006F561B" w:rsidRDefault="000F453C" w:rsidP="000F453C">
      <w:r w:rsidRPr="006F561B">
        <w:t>The Editor's note below Table 7.5.3.1-1 is already covered in 6.3.2.3 and can be removed</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C4-173073</w:t>
      </w:r>
      <w:r w:rsidRPr="006F561B">
        <w:rPr>
          <w:b/>
        </w:rPr>
        <w:tab/>
        <w:t>Remove FFS about QER correlation ID</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lastRenderedPageBreak/>
        <w:t>QER Correlation ID values from different CP functions controlling one UP function should use a ranged based on the operator configuration, to avoid overlapping on the UP.</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C4-173272</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C4-173272</w:t>
      </w:r>
      <w:r w:rsidRPr="006F561B">
        <w:rPr>
          <w:b/>
        </w:rPr>
        <w:tab/>
        <w:t>Remove FFS about QER correlation ID</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C4-173073)</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C4-173338</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C4-173338</w:t>
      </w:r>
      <w:r w:rsidRPr="006F561B">
        <w:rPr>
          <w:b/>
        </w:rPr>
        <w:tab/>
        <w:t>Remove FFS about QER correlation ID</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C4-173272)</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C4-173074</w:t>
      </w:r>
      <w:r w:rsidRPr="006F561B">
        <w:rPr>
          <w:b/>
        </w:rPr>
        <w:tab/>
        <w:t>Remove FFS about QER</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 xml:space="preserve"> In section 5.4.4, there are several FFS left about QER, this paper discuss the QER handling on the UP and suggest to remove those FFS.</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C4-173273</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C4-173273</w:t>
      </w:r>
      <w:r w:rsidRPr="006F561B">
        <w:rPr>
          <w:b/>
        </w:rPr>
        <w:tab/>
        <w:t>Remove FFS about QER</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C4-173074)</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C4-173075</w:t>
      </w:r>
      <w:r w:rsidRPr="006F561B">
        <w:rPr>
          <w:b/>
        </w:rPr>
        <w:tab/>
        <w:t>Remove FFS about Sx association release</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For OAM reason, for example, some UPs may be selected to be out of service after offload all the UEs, in idle time for efficient network purpose. In this case, both UP and CP can initiate the release procedure on command of OAM system.</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C4-173274</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lastRenderedPageBreak/>
        <w:t>C4-173274</w:t>
      </w:r>
      <w:r w:rsidRPr="006F561B">
        <w:rPr>
          <w:b/>
        </w:rPr>
        <w:tab/>
        <w:t>Remove FFS about Sx association release</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C4-173075)</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C4-173366</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C4-173366</w:t>
      </w:r>
      <w:r w:rsidRPr="006F561B">
        <w:rPr>
          <w:b/>
        </w:rPr>
        <w:tab/>
        <w:t>Remove FFS about Sx association release</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C4-173274)</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C4-173369</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C4-173369</w:t>
      </w:r>
      <w:r w:rsidRPr="006F561B">
        <w:rPr>
          <w:b/>
        </w:rPr>
        <w:tab/>
        <w:t>Remove FFS about Sx association release</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C4-173366)</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C4-173076</w:t>
      </w:r>
      <w:r w:rsidRPr="006F561B">
        <w:rPr>
          <w:b/>
        </w:rPr>
        <w:tab/>
        <w:t>Remove FFS about QER and URR handling on CP and UP</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 xml:space="preserve">About QER, the traffic forwarded between the CP and UP is mainly on the scenarios that the UP restart or the UE is in idle mode and paging is needed. Therefore, the QER enforcement for those traffic is not necessary, best effort handling is enough. </w:t>
      </w:r>
    </w:p>
    <w:p w:rsidR="000F453C" w:rsidRPr="006F561B" w:rsidRDefault="000F453C" w:rsidP="000F453C">
      <w:r w:rsidRPr="006F561B">
        <w:t>About URR, in section 5.1.2 of TS 32.251, it state that ‘Data volumes on both the uplink and downlink directions shall be counted separately. The data volumes shall reflect the data as delivered to and from the user.’ for the DL traffic buffered in the UP or CP, considering the traffic is still not sent out for the UE (to PDN, or to UE), it is not proper to count for charging purpose, therefore, non URR applies for the traffic buffered in the UP or CP.</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C4-173275</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C4-173275</w:t>
      </w:r>
      <w:r w:rsidRPr="006F561B">
        <w:rPr>
          <w:b/>
        </w:rPr>
        <w:tab/>
        <w:t>Remove FFS about QER and URR handling on CP and UP</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C4-173076)</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C4-173078</w:t>
      </w:r>
      <w:r w:rsidRPr="006F561B">
        <w:rPr>
          <w:b/>
        </w:rPr>
        <w:tab/>
        <w:t>Packets segmentation handling</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lastRenderedPageBreak/>
        <w:t>It is possible that the PFCP message exceed a size of 1500 Octets at extreme scenarios, e.g. lots of SDFs need to identified and handled in one Sx secession. While the PFCP is transported over UDP/IP, there is a very mature mechanism in IP layer for IP packets segmentation, which also applies to GTP message, and proves to work well in current network. Therefore, introducing a segmentation mechanism on PFCP level is redundancy and not necessary.</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C4-173276</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C4-173276</w:t>
      </w:r>
      <w:r w:rsidRPr="006F561B">
        <w:rPr>
          <w:b/>
        </w:rPr>
        <w:tab/>
        <w:t>Packets segmentation handling</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C4-173078)</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C4-173099</w:t>
      </w:r>
      <w:r w:rsidRPr="006F561B">
        <w:rPr>
          <w:b/>
        </w:rPr>
        <w:tab/>
        <w:t>Pseudo-CR on the clarification for CP and UP selection functions</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All the SGW-U functions in the service area shall have a full meshed connectivity not only with all the eNBs of TAs served by that service area, but also with all the RNC/BSC of RAs served by that service area.</w:t>
      </w:r>
    </w:p>
    <w:p w:rsidR="000F453C" w:rsidRPr="006F561B" w:rsidRDefault="000F453C" w:rsidP="000F453C">
      <w:r w:rsidRPr="006F561B">
        <w:t>The handover scenario can’t be considered as a new PDN connection creation.</w:t>
      </w:r>
    </w:p>
    <w:p w:rsidR="000F453C" w:rsidRPr="006F561B" w:rsidRDefault="000F453C" w:rsidP="000F453C">
      <w:r w:rsidRPr="006F561B">
        <w:t>Besides, a few editorial changes are proposed.</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C4-173077</w:t>
      </w:r>
      <w:r w:rsidRPr="006F561B">
        <w:rPr>
          <w:b/>
        </w:rPr>
        <w:tab/>
        <w:t>UP function selection by DNS</w:t>
      </w:r>
      <w:r w:rsidRPr="006F561B">
        <w:rPr>
          <w:b/>
        </w:rPr>
        <w:br/>
      </w:r>
      <w:r w:rsidRPr="006F561B">
        <w:tab/>
      </w:r>
      <w:r w:rsidRPr="006F561B">
        <w:tab/>
      </w:r>
      <w:r w:rsidRPr="006F561B">
        <w:tab/>
      </w:r>
      <w:r w:rsidRPr="006F561B">
        <w:tab/>
      </w:r>
      <w:r w:rsidRPr="006F561B">
        <w:tab/>
        <w:t>29.303</w:t>
      </w:r>
      <w:r w:rsidRPr="006F561B">
        <w:tab/>
        <w:t xml:space="preserve">  CR-</w:t>
      </w:r>
      <w:r w:rsidR="00AC7651" w:rsidRPr="006F561B">
        <w:t>0097 Cat</w:t>
      </w:r>
      <w:r w:rsidRPr="006F561B">
        <w:t>: B (Rel-14) v14.1.0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 xml:space="preserve">In CT4#77 it is agreed to support UP function selection by DNS, TS 29.244 was </w:t>
      </w:r>
      <w:r w:rsidR="00AC7651" w:rsidRPr="006F561B">
        <w:t>enhanced</w:t>
      </w:r>
      <w:r w:rsidRPr="006F561B">
        <w:t xml:space="preserve"> accordingly. TS 29.303 needs to be enhanced for UP function selection by DNS.</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C4-173277</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C4-173277</w:t>
      </w:r>
      <w:r w:rsidRPr="006F561B">
        <w:rPr>
          <w:b/>
        </w:rPr>
        <w:tab/>
        <w:t>UP function selection by DNS</w:t>
      </w:r>
      <w:r w:rsidRPr="006F561B">
        <w:rPr>
          <w:b/>
        </w:rPr>
        <w:br/>
      </w:r>
      <w:r w:rsidRPr="006F561B">
        <w:tab/>
      </w:r>
      <w:r w:rsidRPr="006F561B">
        <w:tab/>
      </w:r>
      <w:r w:rsidRPr="006F561B">
        <w:tab/>
      </w:r>
      <w:r w:rsidRPr="006F561B">
        <w:tab/>
      </w:r>
      <w:r w:rsidRPr="006F561B">
        <w:tab/>
        <w:t>29.303</w:t>
      </w:r>
      <w:r w:rsidRPr="006F561B">
        <w:tab/>
        <w:t xml:space="preserve">  CR-</w:t>
      </w:r>
      <w:r w:rsidR="00AC7651" w:rsidRPr="006F561B">
        <w:t>0097 rev</w:t>
      </w:r>
      <w:r w:rsidRPr="006F561B">
        <w:t xml:space="preserve"> 1 Cat: B (Rel-14) v14.1.0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C4-173077)</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C4-173100</w:t>
      </w:r>
      <w:r w:rsidRPr="006F561B">
        <w:rPr>
          <w:b/>
        </w:rPr>
        <w:tab/>
        <w:t>Sx service parameters</w:t>
      </w:r>
      <w:r w:rsidRPr="006F561B">
        <w:rPr>
          <w:b/>
        </w:rPr>
        <w:br/>
      </w:r>
      <w:r w:rsidRPr="006F561B">
        <w:tab/>
      </w:r>
      <w:r w:rsidRPr="006F561B">
        <w:tab/>
      </w:r>
      <w:r w:rsidRPr="006F561B">
        <w:tab/>
      </w:r>
      <w:r w:rsidRPr="006F561B">
        <w:tab/>
      </w:r>
      <w:r w:rsidRPr="006F561B">
        <w:tab/>
        <w:t>23.003</w:t>
      </w:r>
      <w:r w:rsidRPr="006F561B">
        <w:tab/>
        <w:t xml:space="preserve">  CR-</w:t>
      </w:r>
      <w:r w:rsidR="00AC7651" w:rsidRPr="006F561B">
        <w:t>0471 Cat</w:t>
      </w:r>
      <w:r w:rsidRPr="006F561B">
        <w:t>: B (Rel-14) v14.3.0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lastRenderedPageBreak/>
        <w:t>Sx service parameters need be defined when DNS procedure for UPF selection function is deployed and used.</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C4-173278</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C4-173278</w:t>
      </w:r>
      <w:r w:rsidRPr="006F561B">
        <w:rPr>
          <w:b/>
        </w:rPr>
        <w:tab/>
        <w:t>Sx service parameters</w:t>
      </w:r>
      <w:r w:rsidRPr="006F561B">
        <w:rPr>
          <w:b/>
        </w:rPr>
        <w:br/>
      </w:r>
      <w:r w:rsidRPr="006F561B">
        <w:tab/>
      </w:r>
      <w:r w:rsidRPr="006F561B">
        <w:tab/>
      </w:r>
      <w:r w:rsidRPr="006F561B">
        <w:tab/>
      </w:r>
      <w:r w:rsidRPr="006F561B">
        <w:tab/>
      </w:r>
      <w:r w:rsidRPr="006F561B">
        <w:tab/>
        <w:t>23.003</w:t>
      </w:r>
      <w:r w:rsidRPr="006F561B">
        <w:tab/>
        <w:t xml:space="preserve">  CR-</w:t>
      </w:r>
      <w:r w:rsidR="006F561B" w:rsidRPr="006F561B">
        <w:t>0471 rev</w:t>
      </w:r>
      <w:r w:rsidRPr="006F561B">
        <w:t xml:space="preserve"> 1 Cat: B (Rel-14) v14.3.0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color w:val="808080"/>
        </w:rPr>
      </w:pPr>
      <w:r w:rsidRPr="006F561B">
        <w:rPr>
          <w:color w:val="808080"/>
        </w:rPr>
        <w:t>(Replaces C4-173100)</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C4-173362</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C4-173362</w:t>
      </w:r>
      <w:r w:rsidRPr="006F561B">
        <w:rPr>
          <w:b/>
        </w:rPr>
        <w:tab/>
        <w:t>Sx service parameters</w:t>
      </w:r>
      <w:r w:rsidRPr="006F561B">
        <w:rPr>
          <w:b/>
        </w:rPr>
        <w:br/>
      </w:r>
      <w:r w:rsidRPr="006F561B">
        <w:tab/>
      </w:r>
      <w:r w:rsidRPr="006F561B">
        <w:tab/>
      </w:r>
      <w:r w:rsidRPr="006F561B">
        <w:tab/>
      </w:r>
      <w:r w:rsidRPr="006F561B">
        <w:tab/>
      </w:r>
      <w:r w:rsidRPr="006F561B">
        <w:tab/>
        <w:t>23.003</w:t>
      </w:r>
      <w:r w:rsidRPr="006F561B">
        <w:tab/>
        <w:t xml:space="preserve">  CR-</w:t>
      </w:r>
      <w:r w:rsidR="006F561B" w:rsidRPr="006F561B">
        <w:t>0471 rev</w:t>
      </w:r>
      <w:r w:rsidRPr="006F561B">
        <w:t xml:space="preserve"> 2 Cat: B (Rel-14) v14.3.0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color w:val="808080"/>
        </w:rPr>
      </w:pPr>
      <w:r w:rsidRPr="006F561B">
        <w:rPr>
          <w:color w:val="808080"/>
        </w:rPr>
        <w:t>(Replaces C4-173278)</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C4-173079</w:t>
      </w:r>
      <w:r w:rsidRPr="006F561B">
        <w:rPr>
          <w:b/>
        </w:rPr>
        <w:tab/>
        <w:t>Clarification about URR creation for charging key</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In section 5.4.10, it is state CP will ‘creating a URR for each Charging Key, combination of Charging Key and Service ID, or combination of Charging Key, Sponsor ID and Application Service Provider Id’. Actually different charging session with different quota/threshold may share the same Charging Key, the contribution clarify how to create URR for this case.</w:t>
      </w:r>
    </w:p>
    <w:p w:rsidR="000F453C" w:rsidRPr="006F561B" w:rsidRDefault="000F453C" w:rsidP="000F453C">
      <w:r w:rsidRPr="006F561B">
        <w:t>For the same charging key, it is possible that the CP function receive the different quota/threshold per different charging session (e.g. per bearer). If the CP creates only one URR for each charging key without distinguishing the charging session, SDF on one charging session may occupy the quota/threshold of SDF on the other charging session sharing the same charging key, confusion will be caused. Therefore, it is clarified that the CP shall create a URR on charging session e.g. bearer basis for each charging key, combination of charging key and service ID, or combination of charging key, Sponsor ID and application service provider ID.</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C4-173226</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C4-173226</w:t>
      </w:r>
      <w:r w:rsidRPr="006F561B">
        <w:rPr>
          <w:b/>
        </w:rPr>
        <w:tab/>
        <w:t>Clarification about URR creation for charging key</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C4-173079)</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C4-173367</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C4-173367</w:t>
      </w:r>
      <w:r w:rsidRPr="006F561B">
        <w:rPr>
          <w:b/>
        </w:rPr>
        <w:tab/>
        <w:t>Clarification about URR creation for charging key</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C4-173226)</w:t>
      </w:r>
    </w:p>
    <w:p w:rsidR="000F453C" w:rsidRPr="006F561B" w:rsidRDefault="000F453C" w:rsidP="000F453C">
      <w:pPr>
        <w:rPr>
          <w:color w:val="993300"/>
          <w:u w:val="single"/>
        </w:rPr>
      </w:pPr>
      <w:r w:rsidRPr="006F561B">
        <w:rPr>
          <w:rFonts w:ascii="Arial" w:hAnsi="Arial" w:cs="Arial"/>
          <w:b/>
        </w:rPr>
        <w:lastRenderedPageBreak/>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C4-173085</w:t>
      </w:r>
      <w:r w:rsidRPr="006F561B">
        <w:rPr>
          <w:b/>
        </w:rPr>
        <w:tab/>
        <w:t>Reply LS on Pre-defined PCC/ADC rules over Sx</w:t>
      </w:r>
      <w:r w:rsidRPr="006F561B">
        <w:rPr>
          <w:b/>
        </w:rPr>
        <w:br/>
      </w:r>
      <w:r w:rsidRPr="006F561B">
        <w:rPr>
          <w:i/>
        </w:rPr>
        <w:tab/>
      </w:r>
      <w:r w:rsidRPr="006F561B">
        <w:rPr>
          <w:i/>
        </w:rPr>
        <w:tab/>
      </w:r>
      <w:r w:rsidRPr="006F561B">
        <w:rPr>
          <w:i/>
        </w:rPr>
        <w:tab/>
      </w:r>
      <w:r w:rsidRPr="006F561B">
        <w:rPr>
          <w:i/>
        </w:rPr>
        <w:tab/>
      </w:r>
      <w:r w:rsidRPr="006F561B">
        <w:rPr>
          <w:i/>
        </w:rPr>
        <w:tab/>
        <w:t>Source: SA2</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noted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C4-173094</w:t>
      </w:r>
      <w:r w:rsidRPr="006F561B">
        <w:rPr>
          <w:b/>
        </w:rPr>
        <w:tab/>
        <w:t>Pseudo-CR on the clarification for Combined SGW/PGW Architecture</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C4-173221</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C4-173221</w:t>
      </w:r>
      <w:r w:rsidRPr="006F561B">
        <w:rPr>
          <w:b/>
        </w:rPr>
        <w:tab/>
        <w:t>Pseudo-CR on the clarification for Combined SGW/PGW Architecture</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color w:val="808080"/>
        </w:rPr>
      </w:pPr>
      <w:r w:rsidRPr="006F561B">
        <w:rPr>
          <w:color w:val="808080"/>
        </w:rPr>
        <w:t>(Replaces C4-173094)</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C4-173098</w:t>
      </w:r>
      <w:r w:rsidRPr="006F561B">
        <w:rPr>
          <w:b/>
        </w:rPr>
        <w:tab/>
        <w:t>Pseudo-CR on the clarification for Outer Header Creation and Outer Header Removal</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C4-173197</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C4-173169</w:t>
      </w:r>
      <w:r w:rsidRPr="006F561B">
        <w:rPr>
          <w:b/>
        </w:rPr>
        <w:tab/>
        <w:t>Pseudo-CR on Envelope Reporting</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Nokia commented that usually we have presentation of requirements and Nokia commented that they are not able to understand protocol extension without justification.</w:t>
      </w:r>
    </w:p>
    <w:p w:rsidR="000F453C" w:rsidRPr="006F561B" w:rsidRDefault="000F453C" w:rsidP="000F453C">
      <w:r w:rsidRPr="006F561B">
        <w:t xml:space="preserve">Ericsson commented that based on SA5 feedback SA5 needs more time to </w:t>
      </w:r>
      <w:r w:rsidR="006F561B" w:rsidRPr="006F561B">
        <w:t>finalise</w:t>
      </w:r>
      <w:r w:rsidRPr="006F561B">
        <w:t xml:space="preserve"> and check issues. Ericsson thinks these are kind of protocol optimisation.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C4-173225</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C4-173225</w:t>
      </w:r>
      <w:r w:rsidRPr="006F561B">
        <w:rPr>
          <w:b/>
        </w:rPr>
        <w:tab/>
        <w:t>Pseudo-CR on Envelope Reporting</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C4-173169)</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withdrawn</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lastRenderedPageBreak/>
        <w:t>C4-173170</w:t>
      </w:r>
      <w:r w:rsidRPr="006F561B">
        <w:rPr>
          <w:b/>
        </w:rPr>
        <w:tab/>
        <w:t>Clarification about URR creation for charging key</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C4-173172</w:t>
      </w:r>
      <w:r w:rsidRPr="006F561B">
        <w:rPr>
          <w:b/>
        </w:rPr>
        <w:tab/>
        <w:t>Miscellaneous corrections</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A review of the latest version of the specification shows the need for miscellaneous corrections throughout the specification.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C4-173173</w:t>
      </w:r>
      <w:r w:rsidRPr="006F561B">
        <w:rPr>
          <w:b/>
        </w:rPr>
        <w:tab/>
        <w:t>Activating or deactivating a predefined group of PCC/ADC rules</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Ericsson commented that there is dependency to SA2 solution for CP control of UP pre-defined PCC rules.</w:t>
      </w:r>
    </w:p>
    <w:p w:rsidR="000F453C" w:rsidRPr="006F561B" w:rsidRDefault="000F453C" w:rsidP="000F453C">
      <w:r w:rsidRPr="006F561B">
        <w:t>Nokia commented that at first CT4 should be discussed how to activate one pre-defined rule before discussion how to active the group of rules. This should be covered by a separate pCR to agree how to define one pre-defined rule.</w:t>
      </w:r>
    </w:p>
    <w:p w:rsidR="000F453C" w:rsidRPr="006F561B" w:rsidRDefault="000F453C" w:rsidP="000F453C">
      <w:r w:rsidRPr="006F561B">
        <w:t>Nokia proposed to move everything which are related to</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C4-173227</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C4-173227</w:t>
      </w:r>
      <w:r w:rsidRPr="006F561B">
        <w:rPr>
          <w:b/>
        </w:rPr>
        <w:tab/>
        <w:t>Activating or deactivating a predefined group of PCC/ADC rules</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C4-173173)</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C4-173323</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C4-173323</w:t>
      </w:r>
      <w:r w:rsidRPr="006F561B">
        <w:rPr>
          <w:b/>
        </w:rPr>
        <w:tab/>
        <w:t>Activating or deactivating a predefined group of PCC/ADC rules</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C4-173227)</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C4-173174</w:t>
      </w:r>
      <w:r w:rsidRPr="006F561B">
        <w:rPr>
          <w:b/>
        </w:rPr>
        <w:tab/>
        <w:t>Correction to the Usage Report within Sx Session Report</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lastRenderedPageBreak/>
        <w:t>The Usage Report can be sent from the UP function by the Sx session report request message or the Sx session modification response message. Sx session modification request message from the CP function and Sx session report request message from the UP function may be triggered at the same time, the corresponding Sx session modification response message may be received before the Sx session report at the CP function, for such a case, the CP function needs to be able to treat all the usage reports correctly if all the reports are received especially in out of order sequence. To support above requirement, a sequence number is introduced into the Usage Report IE both in the Sx session report request message and the Sx session modification response message.</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C4-173264</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C4-173264</w:t>
      </w:r>
      <w:r w:rsidRPr="006F561B">
        <w:rPr>
          <w:b/>
        </w:rPr>
        <w:tab/>
        <w:t>Correction to the Usage Report within Sx Session Report</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C4-173174)</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C4-173175</w:t>
      </w:r>
      <w:r w:rsidRPr="006F561B">
        <w:rPr>
          <w:b/>
        </w:rPr>
        <w:tab/>
        <w:t>Removal of the Editor’s Notes for Usage monitoring and charging</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 xml:space="preserve">Source: </w:t>
      </w:r>
      <w:r w:rsidR="006F561B" w:rsidRPr="006F561B">
        <w:rPr>
          <w:i/>
        </w:rPr>
        <w:t>Huawei</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C4-173265</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C4-173265</w:t>
      </w:r>
      <w:r w:rsidRPr="006F561B">
        <w:rPr>
          <w:b/>
        </w:rPr>
        <w:tab/>
        <w:t>Removal of the Editor’s Notes for Usage monitoring and charging</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 xml:space="preserve">Source: </w:t>
      </w:r>
      <w:r w:rsidR="006F561B" w:rsidRPr="006F561B">
        <w:rPr>
          <w:i/>
        </w:rPr>
        <w:t>Huawei</w:t>
      </w:r>
    </w:p>
    <w:p w:rsidR="000F453C" w:rsidRPr="006F561B" w:rsidRDefault="000F453C" w:rsidP="000F453C">
      <w:pPr>
        <w:rPr>
          <w:color w:val="808080"/>
        </w:rPr>
      </w:pPr>
      <w:r w:rsidRPr="006F561B">
        <w:rPr>
          <w:color w:val="808080"/>
        </w:rPr>
        <w:t>(Replaces C4-173175)</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C4-173176</w:t>
      </w:r>
      <w:r w:rsidRPr="006F561B">
        <w:rPr>
          <w:b/>
        </w:rPr>
        <w:tab/>
        <w:t>Tariff Change Time for Offline Charging</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 xml:space="preserve">For offline charging, when reaching the maximum number of charging condition changes (QoS/Tariff time change, number of service containers), the open “List of Traffic Data Volumes” containers shall be closed and added to the CDR, as specified in subclause 5.2.3 TS 32.251. </w:t>
      </w:r>
    </w:p>
    <w:p w:rsidR="000F453C" w:rsidRPr="006F561B" w:rsidRDefault="000F453C" w:rsidP="000F453C">
      <w:r w:rsidRPr="006F561B">
        <w:t xml:space="preserve">When up to the tariff change time, one container need to be generated and if the accumulated number of the containers </w:t>
      </w:r>
    </w:p>
    <w:p w:rsidR="000F453C" w:rsidRPr="006F561B" w:rsidRDefault="000F453C" w:rsidP="000F453C">
      <w:r w:rsidRPr="006F561B">
        <w:t>-</w:t>
      </w:r>
      <w:r w:rsidRPr="006F561B">
        <w:tab/>
        <w:t xml:space="preserve">meets the maximum value in the CP function: the UP function shall generate a usage report indicating that the usage information was consumed upon the tariff change time and send it to the CP function in PFCP message as soon as possible to make the CP closing the CDR, and meanwhile the UP function will reset the threshold as the Volume/Time Threshold value. </w:t>
      </w:r>
    </w:p>
    <w:p w:rsidR="000F453C" w:rsidRPr="006F561B" w:rsidRDefault="000F453C" w:rsidP="000F453C">
      <w:r w:rsidRPr="006F561B">
        <w:t>-</w:t>
      </w:r>
      <w:r w:rsidRPr="006F561B">
        <w:tab/>
        <w:t xml:space="preserve">doesn’t reach the maximum value, the UP function consumes the remaining value of the Volume/Time Threshold after the tariff time change and generates a usage report indicating that the usage information was consumed upon the tariff change time, : </w:t>
      </w:r>
    </w:p>
    <w:p w:rsidR="000F453C" w:rsidRPr="006F561B" w:rsidRDefault="000F453C" w:rsidP="000F453C">
      <w:r w:rsidRPr="006F561B">
        <w:t>•</w:t>
      </w:r>
      <w:r w:rsidRPr="006F561B">
        <w:tab/>
        <w:t>the usage report may be sent to the CP function as soon as possible, or</w:t>
      </w:r>
    </w:p>
    <w:p w:rsidR="000F453C" w:rsidRPr="006F561B" w:rsidRDefault="000F453C" w:rsidP="000F453C">
      <w:r w:rsidRPr="006F561B">
        <w:t>•</w:t>
      </w:r>
      <w:r w:rsidRPr="006F561B">
        <w:tab/>
        <w:t>the usage report may be sent to the CP function latter together with the usage report consumed after the tariff change time in the same PFCP message for the same URR ID, as specified in subclause 5.2.2.3 TS 29.244.</w:t>
      </w:r>
    </w:p>
    <w:p w:rsidR="000F453C" w:rsidRPr="006F561B" w:rsidRDefault="000F453C" w:rsidP="000F453C">
      <w:r w:rsidRPr="006F561B">
        <w:lastRenderedPageBreak/>
        <w:t>In current CUPS, the monitoring time is reused to support the tariff time change, and the usage reports consumed before and after the tariff change time can be indicated over Sx interface. However, in TS 29.244, the above offline charging requirement can’t be satisfied, such as when the tariff change time (defined as Monitoring Time) reaches, whether the UP function needs to send the usage report to the CP function over Sx interface as soon as possible, and whether to reset the threshold or keep using the remaining value of the threshold in the UP function are not clarified.</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Will be further investigated and possible corrections will be provided by CR in CT4#79.</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withdrawn</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C4-173178</w:t>
      </w:r>
      <w:r w:rsidRPr="006F561B">
        <w:rPr>
          <w:b/>
        </w:rPr>
        <w:tab/>
        <w:t>Pseudo-CR on Sx-u tunnel related description and procedures</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C4-173191, C4-173194</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C4-173194</w:t>
      </w:r>
      <w:r w:rsidRPr="006F561B">
        <w:rPr>
          <w:b/>
        </w:rPr>
        <w:tab/>
        <w:t>Pseudo-CR on Sx-u tunnel related description and procedures</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C4-173178)</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C4-173266</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C4-173187</w:t>
      </w:r>
      <w:r w:rsidRPr="006F561B">
        <w:rPr>
          <w:b/>
        </w:rPr>
        <w:tab/>
        <w:t>Application for a Port Number and/or Service Name "PFCP-dest-port"</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C4-173219</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C4-173266</w:t>
      </w:r>
      <w:r w:rsidRPr="006F561B">
        <w:rPr>
          <w:b/>
        </w:rPr>
        <w:tab/>
        <w:t>Pseudo-CR on Sx-u tunnel related description and procedures</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C4-173194)</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C4-173364</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C4-173364</w:t>
      </w:r>
      <w:r w:rsidRPr="006F561B">
        <w:rPr>
          <w:b/>
        </w:rPr>
        <w:tab/>
        <w:t>Pseudo-CR on Sx-u tunnel related description and procedures</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C4-173266)</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C4-173219</w:t>
      </w:r>
      <w:r w:rsidRPr="006F561B">
        <w:rPr>
          <w:b/>
        </w:rPr>
        <w:tab/>
        <w:t>Application for a Port Number and/or Service Name "PFCP-dest-port"</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lastRenderedPageBreak/>
        <w:t>(Replaces C4-173187)</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C4-173191</w:t>
      </w:r>
      <w:r w:rsidRPr="006F561B">
        <w:rPr>
          <w:b/>
        </w:rPr>
        <w:tab/>
        <w:t>Pseudo-CR on Sx-u tunnel related description and procedures</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C4-173178)</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withdrawn</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C4-173192</w:t>
      </w:r>
      <w:r w:rsidRPr="006F561B">
        <w:rPr>
          <w:b/>
        </w:rPr>
        <w:tab/>
        <w:t>Credit pooling</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withdrawn</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C4-173193</w:t>
      </w:r>
      <w:r w:rsidRPr="006F561B">
        <w:rPr>
          <w:b/>
        </w:rPr>
        <w:tab/>
        <w:t>QER and  FAR definition</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 xml:space="preserve">To complete the </w:t>
      </w:r>
      <w:r w:rsidR="006F561B" w:rsidRPr="006F561B">
        <w:t>work QER</w:t>
      </w:r>
      <w:r w:rsidRPr="006F561B">
        <w:t xml:space="preserve"> ID and FAR ID need to be specified.</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C4-173321</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C4-173321</w:t>
      </w:r>
      <w:r w:rsidRPr="006F561B">
        <w:rPr>
          <w:b/>
        </w:rPr>
        <w:tab/>
        <w:t xml:space="preserve">QER </w:t>
      </w:r>
      <w:r w:rsidR="006F561B" w:rsidRPr="006F561B">
        <w:rPr>
          <w:b/>
        </w:rPr>
        <w:t>and FAR</w:t>
      </w:r>
      <w:r w:rsidRPr="006F561B">
        <w:rPr>
          <w:b/>
        </w:rPr>
        <w:t xml:space="preserve"> definition</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C4-173193)</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C4-173357</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C4-173357</w:t>
      </w:r>
      <w:r w:rsidRPr="006F561B">
        <w:rPr>
          <w:b/>
        </w:rPr>
        <w:tab/>
        <w:t xml:space="preserve">QER </w:t>
      </w:r>
      <w:r w:rsidR="006F561B" w:rsidRPr="006F561B">
        <w:rPr>
          <w:b/>
        </w:rPr>
        <w:t>and FAR</w:t>
      </w:r>
      <w:r w:rsidRPr="006F561B">
        <w:rPr>
          <w:b/>
        </w:rPr>
        <w:t xml:space="preserve"> definition</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C4-173321)</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C4-173196</w:t>
      </w:r>
      <w:r w:rsidRPr="006F561B">
        <w:rPr>
          <w:b/>
        </w:rPr>
        <w:tab/>
        <w:t>CUPS restoration procedures</w:t>
      </w:r>
      <w:r w:rsidRPr="006F561B">
        <w:rPr>
          <w:b/>
        </w:rPr>
        <w:br/>
      </w:r>
      <w:r w:rsidRPr="006F561B">
        <w:tab/>
      </w:r>
      <w:r w:rsidRPr="006F561B">
        <w:tab/>
      </w:r>
      <w:r w:rsidRPr="006F561B">
        <w:tab/>
      </w:r>
      <w:r w:rsidRPr="006F561B">
        <w:tab/>
      </w:r>
      <w:r w:rsidRPr="006F561B">
        <w:tab/>
        <w:t>23.007</w:t>
      </w:r>
      <w:r w:rsidRPr="006F561B">
        <w:tab/>
        <w:t xml:space="preserve">  CR-</w:t>
      </w:r>
      <w:r w:rsidR="006F561B" w:rsidRPr="006F561B">
        <w:t>0351 rev</w:t>
      </w:r>
      <w:r w:rsidRPr="006F561B">
        <w:t xml:space="preserve"> 1 Cat: B (Rel-14) v14.2.0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C4-173061)</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C4-173209</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lastRenderedPageBreak/>
        <w:t>C4-173209</w:t>
      </w:r>
      <w:r w:rsidRPr="006F561B">
        <w:rPr>
          <w:b/>
        </w:rPr>
        <w:tab/>
        <w:t>CUPS restoration procedures for SGW</w:t>
      </w:r>
      <w:r w:rsidRPr="006F561B">
        <w:rPr>
          <w:b/>
        </w:rPr>
        <w:br/>
      </w:r>
      <w:r w:rsidRPr="006F561B">
        <w:tab/>
      </w:r>
      <w:r w:rsidRPr="006F561B">
        <w:tab/>
      </w:r>
      <w:r w:rsidRPr="006F561B">
        <w:tab/>
      </w:r>
      <w:r w:rsidRPr="006F561B">
        <w:tab/>
      </w:r>
      <w:r w:rsidRPr="006F561B">
        <w:tab/>
        <w:t>23.007</w:t>
      </w:r>
      <w:r w:rsidRPr="006F561B">
        <w:tab/>
        <w:t xml:space="preserve">  CR-</w:t>
      </w:r>
      <w:r w:rsidR="006F561B" w:rsidRPr="006F561B">
        <w:t>0351 rev</w:t>
      </w:r>
      <w:r w:rsidRPr="006F561B">
        <w:t xml:space="preserve"> 2 Cat: B (Rel-14) v14.2.0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C4-173196)</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C4-173326</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C4-173326</w:t>
      </w:r>
      <w:r w:rsidRPr="006F561B">
        <w:rPr>
          <w:b/>
        </w:rPr>
        <w:tab/>
        <w:t>CUPS restoration procedures for SGW</w:t>
      </w:r>
      <w:r w:rsidRPr="006F561B">
        <w:rPr>
          <w:b/>
        </w:rPr>
        <w:br/>
      </w:r>
      <w:r w:rsidRPr="006F561B">
        <w:tab/>
      </w:r>
      <w:r w:rsidRPr="006F561B">
        <w:tab/>
      </w:r>
      <w:r w:rsidRPr="006F561B">
        <w:tab/>
      </w:r>
      <w:r w:rsidRPr="006F561B">
        <w:tab/>
      </w:r>
      <w:r w:rsidRPr="006F561B">
        <w:tab/>
        <w:t>23.007</w:t>
      </w:r>
      <w:r w:rsidRPr="006F561B">
        <w:tab/>
        <w:t xml:space="preserve">  CR-</w:t>
      </w:r>
      <w:r w:rsidR="006F561B" w:rsidRPr="006F561B">
        <w:t>0351 rev</w:t>
      </w:r>
      <w:r w:rsidRPr="006F561B">
        <w:t xml:space="preserve"> 3 Cat: B (Rel-14) v14.2.0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C4-173209)</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C4-173197</w:t>
      </w:r>
      <w:r w:rsidRPr="006F561B">
        <w:rPr>
          <w:b/>
        </w:rPr>
        <w:tab/>
        <w:t>Pseudo-CR on the clarification for Outer Header Creation and Outer Header Removal</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Ericsson, Nokia, Alcatel-Lucent Shanghai Bell</w:t>
      </w:r>
    </w:p>
    <w:p w:rsidR="000F453C" w:rsidRPr="006F561B" w:rsidRDefault="000F453C" w:rsidP="000F453C">
      <w:pPr>
        <w:rPr>
          <w:color w:val="808080"/>
        </w:rPr>
      </w:pPr>
      <w:r w:rsidRPr="006F561B">
        <w:rPr>
          <w:color w:val="808080"/>
        </w:rPr>
        <w:t>(Replaces C4-173098)</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C4-173200</w:t>
      </w:r>
      <w:r w:rsidRPr="006F561B">
        <w:rPr>
          <w:b/>
        </w:rPr>
        <w:tab/>
        <w:t>Pseudo-CR on Restoration</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C4-173062)</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C4-173213</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C4-173213</w:t>
      </w:r>
      <w:r w:rsidRPr="006F561B">
        <w:rPr>
          <w:b/>
        </w:rPr>
        <w:tab/>
        <w:t>Pseudo-CR on Restoration</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C4-173200)</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C4-173347</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C4-173347</w:t>
      </w:r>
      <w:r w:rsidRPr="006F561B">
        <w:rPr>
          <w:b/>
        </w:rPr>
        <w:tab/>
        <w:t>Pseudo-CR on Restoration</w:t>
      </w:r>
      <w:r w:rsidRPr="006F561B">
        <w:rPr>
          <w:b/>
        </w:rPr>
        <w:br/>
      </w:r>
      <w:r w:rsidRPr="006F561B">
        <w:tab/>
      </w:r>
      <w:r w:rsidRPr="006F561B">
        <w:tab/>
      </w:r>
      <w:r w:rsidRPr="006F561B">
        <w:tab/>
      </w:r>
      <w:r w:rsidRPr="006F561B">
        <w:tab/>
      </w:r>
      <w:r w:rsidRPr="006F561B">
        <w:tab/>
        <w:t>29.244 v1.1.0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C4-173213)</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C4-173210</w:t>
      </w:r>
      <w:r w:rsidRPr="006F561B">
        <w:rPr>
          <w:b/>
        </w:rPr>
        <w:tab/>
        <w:t>CUPS restoration procedures for PGW</w:t>
      </w:r>
      <w:r w:rsidRPr="006F561B">
        <w:rPr>
          <w:b/>
        </w:rPr>
        <w:br/>
      </w:r>
      <w:r w:rsidRPr="006F561B">
        <w:tab/>
      </w:r>
      <w:r w:rsidRPr="006F561B">
        <w:tab/>
      </w:r>
      <w:r w:rsidRPr="006F561B">
        <w:tab/>
      </w:r>
      <w:r w:rsidRPr="006F561B">
        <w:tab/>
      </w:r>
      <w:r w:rsidRPr="006F561B">
        <w:tab/>
        <w:t>23.007</w:t>
      </w:r>
      <w:r w:rsidRPr="006F561B">
        <w:tab/>
        <w:t xml:space="preserve">  CR-</w:t>
      </w:r>
      <w:r w:rsidR="006F561B" w:rsidRPr="006F561B">
        <w:t>0353 Cat</w:t>
      </w:r>
      <w:r w:rsidRPr="006F561B">
        <w:t>: B (Rel-14) v14.2.0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rFonts w:ascii="Arial" w:hAnsi="Arial" w:cs="Arial"/>
          <w:b/>
        </w:rPr>
      </w:pPr>
      <w:r w:rsidRPr="006F561B">
        <w:rPr>
          <w:rFonts w:ascii="Arial" w:hAnsi="Arial" w:cs="Arial"/>
          <w:b/>
        </w:rPr>
        <w:lastRenderedPageBreak/>
        <w:t xml:space="preserve">Abstract: </w:t>
      </w:r>
    </w:p>
    <w:p w:rsidR="000F453C" w:rsidRPr="006F561B" w:rsidRDefault="000F453C" w:rsidP="000F453C">
      <w:r w:rsidRPr="006F561B">
        <w:t>TR 29.844 analyses restoration procedures for CUPS. This contribution introduces the conclusion specified in clause 5.13 of TR 29.844.</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C4-173327</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C4-173327</w:t>
      </w:r>
      <w:r w:rsidRPr="006F561B">
        <w:rPr>
          <w:b/>
        </w:rPr>
        <w:tab/>
        <w:t>CUPS restoration procedures for PGW</w:t>
      </w:r>
      <w:r w:rsidRPr="006F561B">
        <w:rPr>
          <w:b/>
        </w:rPr>
        <w:br/>
      </w:r>
      <w:r w:rsidRPr="006F561B">
        <w:tab/>
      </w:r>
      <w:r w:rsidRPr="006F561B">
        <w:tab/>
      </w:r>
      <w:r w:rsidRPr="006F561B">
        <w:tab/>
      </w:r>
      <w:r w:rsidRPr="006F561B">
        <w:tab/>
      </w:r>
      <w:r w:rsidRPr="006F561B">
        <w:tab/>
        <w:t>23.007</w:t>
      </w:r>
      <w:r w:rsidRPr="006F561B">
        <w:tab/>
        <w:t xml:space="preserve">  CR-</w:t>
      </w:r>
      <w:r w:rsidR="006F561B" w:rsidRPr="006F561B">
        <w:t>0353 rev</w:t>
      </w:r>
      <w:r w:rsidRPr="006F561B">
        <w:t xml:space="preserve"> 1 Cat: B (Rel-14) v14.2.0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C4-173210)</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C4-173346</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C4-173346</w:t>
      </w:r>
      <w:r w:rsidRPr="006F561B">
        <w:rPr>
          <w:b/>
        </w:rPr>
        <w:tab/>
        <w:t>CUPS restoration procedures for PGW</w:t>
      </w:r>
      <w:r w:rsidRPr="006F561B">
        <w:rPr>
          <w:b/>
        </w:rPr>
        <w:br/>
      </w:r>
      <w:r w:rsidRPr="006F561B">
        <w:tab/>
      </w:r>
      <w:r w:rsidRPr="006F561B">
        <w:tab/>
      </w:r>
      <w:r w:rsidRPr="006F561B">
        <w:tab/>
      </w:r>
      <w:r w:rsidRPr="006F561B">
        <w:tab/>
      </w:r>
      <w:r w:rsidRPr="006F561B">
        <w:tab/>
        <w:t>23.007</w:t>
      </w:r>
      <w:r w:rsidRPr="006F561B">
        <w:tab/>
        <w:t xml:space="preserve">  CR-</w:t>
      </w:r>
      <w:r w:rsidR="006F561B" w:rsidRPr="006F561B">
        <w:t>0353 rev</w:t>
      </w:r>
      <w:r w:rsidRPr="006F561B">
        <w:t xml:space="preserve"> 2 Cat: B (Rel-14) v14.2.0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C4-173327)</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C4-173211</w:t>
      </w:r>
      <w:r w:rsidRPr="006F561B">
        <w:rPr>
          <w:b/>
        </w:rPr>
        <w:tab/>
        <w:t>CUPS restoration procedures for PFCP</w:t>
      </w:r>
      <w:r w:rsidRPr="006F561B">
        <w:rPr>
          <w:b/>
        </w:rPr>
        <w:br/>
      </w:r>
      <w:r w:rsidRPr="006F561B">
        <w:tab/>
      </w:r>
      <w:r w:rsidRPr="006F561B">
        <w:tab/>
      </w:r>
      <w:r w:rsidRPr="006F561B">
        <w:tab/>
      </w:r>
      <w:r w:rsidRPr="006F561B">
        <w:tab/>
      </w:r>
      <w:r w:rsidRPr="006F561B">
        <w:tab/>
        <w:t>23.007</w:t>
      </w:r>
      <w:r w:rsidRPr="006F561B">
        <w:tab/>
        <w:t xml:space="preserve">  CR-</w:t>
      </w:r>
      <w:r w:rsidR="006F561B" w:rsidRPr="006F561B">
        <w:t>0354 Cat</w:t>
      </w:r>
      <w:r w:rsidRPr="006F561B">
        <w:t>: B (Rel-14) v14.2.0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Introduces a clause for:</w:t>
      </w:r>
    </w:p>
    <w:p w:rsidR="000F453C" w:rsidRPr="006F561B" w:rsidRDefault="000F453C" w:rsidP="000F453C">
      <w:r w:rsidRPr="006F561B">
        <w:t>-PFCP based restart procedures</w:t>
      </w:r>
    </w:p>
    <w:p w:rsidR="000F453C" w:rsidRPr="006F561B" w:rsidRDefault="000F453C" w:rsidP="000F453C">
      <w:r w:rsidRPr="006F561B">
        <w:t>-Sxa and Sxb path failure handling.</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C4-173328</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C4-173328</w:t>
      </w:r>
      <w:r w:rsidRPr="006F561B">
        <w:rPr>
          <w:b/>
        </w:rPr>
        <w:tab/>
        <w:t>CUPS restoration procedures for PFCP</w:t>
      </w:r>
      <w:r w:rsidRPr="006F561B">
        <w:rPr>
          <w:b/>
        </w:rPr>
        <w:br/>
      </w:r>
      <w:r w:rsidRPr="006F561B">
        <w:tab/>
      </w:r>
      <w:r w:rsidRPr="006F561B">
        <w:tab/>
      </w:r>
      <w:r w:rsidRPr="006F561B">
        <w:tab/>
      </w:r>
      <w:r w:rsidRPr="006F561B">
        <w:tab/>
      </w:r>
      <w:r w:rsidRPr="006F561B">
        <w:tab/>
        <w:t>23.007</w:t>
      </w:r>
      <w:r w:rsidRPr="006F561B">
        <w:tab/>
        <w:t xml:space="preserve">  CR-</w:t>
      </w:r>
      <w:r w:rsidR="006F561B" w:rsidRPr="006F561B">
        <w:t>0354 rev</w:t>
      </w:r>
      <w:r w:rsidRPr="006F561B">
        <w:t xml:space="preserve"> 1 Cat: B (Rel-14) v14.2.0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808080"/>
        </w:rPr>
      </w:pPr>
      <w:r w:rsidRPr="006F561B">
        <w:rPr>
          <w:color w:val="808080"/>
        </w:rPr>
        <w:t>(Replaces C4-173211)</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C4-173212</w:t>
      </w:r>
      <w:r w:rsidRPr="006F561B">
        <w:rPr>
          <w:b/>
        </w:rPr>
        <w:tab/>
        <w:t>Reply LS on lawful interception in split EPC architecture</w:t>
      </w:r>
      <w:r w:rsidRPr="006F561B">
        <w:rPr>
          <w:b/>
        </w:rPr>
        <w:br/>
      </w:r>
      <w:r w:rsidRPr="006F561B">
        <w:rPr>
          <w:i/>
        </w:rPr>
        <w:tab/>
      </w:r>
      <w:r w:rsidRPr="006F561B">
        <w:rPr>
          <w:i/>
        </w:rPr>
        <w:tab/>
      </w:r>
      <w:r w:rsidRPr="006F561B">
        <w:rPr>
          <w:i/>
        </w:rPr>
        <w:tab/>
      </w:r>
      <w:r w:rsidRPr="006F561B">
        <w:rPr>
          <w:i/>
        </w:rPr>
        <w:tab/>
      </w:r>
      <w:r w:rsidRPr="006F561B">
        <w:rPr>
          <w:i/>
        </w:rPr>
        <w:tab/>
        <w:t>Source: SA3-LI</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noted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C4-173214</w:t>
      </w:r>
      <w:r w:rsidRPr="006F561B">
        <w:rPr>
          <w:b/>
        </w:rPr>
        <w:tab/>
        <w:t>LS on LI requirements for CIOT services including BEST services</w:t>
      </w:r>
      <w:r w:rsidRPr="006F561B">
        <w:rPr>
          <w:b/>
        </w:rPr>
        <w:br/>
      </w:r>
      <w:r w:rsidRPr="006F561B">
        <w:rPr>
          <w:i/>
        </w:rPr>
        <w:tab/>
      </w:r>
      <w:r w:rsidRPr="006F561B">
        <w:rPr>
          <w:i/>
        </w:rPr>
        <w:tab/>
      </w:r>
      <w:r w:rsidRPr="006F561B">
        <w:rPr>
          <w:i/>
        </w:rPr>
        <w:tab/>
      </w:r>
      <w:r w:rsidRPr="006F561B">
        <w:rPr>
          <w:i/>
        </w:rPr>
        <w:tab/>
      </w:r>
      <w:r w:rsidRPr="006F561B">
        <w:rPr>
          <w:i/>
        </w:rPr>
        <w:tab/>
        <w:t>Source: SA3-LI</w:t>
      </w:r>
    </w:p>
    <w:p w:rsidR="000F453C" w:rsidRPr="006F561B" w:rsidRDefault="000F453C" w:rsidP="000F453C">
      <w:pPr>
        <w:rPr>
          <w:color w:val="993300"/>
          <w:u w:val="single"/>
        </w:rPr>
      </w:pPr>
      <w:r w:rsidRPr="006F561B">
        <w:rPr>
          <w:rFonts w:ascii="Arial" w:hAnsi="Arial" w:cs="Arial"/>
          <w:b/>
        </w:rPr>
        <w:lastRenderedPageBreak/>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noted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C4-173360</w:t>
      </w:r>
      <w:r w:rsidRPr="006F561B">
        <w:rPr>
          <w:b/>
        </w:rPr>
        <w:tab/>
        <w:t>3GPP TS 29.244 v1.2.0 on CUPS</w:t>
      </w:r>
      <w:r w:rsidRPr="006F561B">
        <w:rPr>
          <w:b/>
        </w:rPr>
        <w:br/>
      </w:r>
      <w:r w:rsidRPr="006F561B">
        <w:tab/>
      </w:r>
      <w:r w:rsidRPr="006F561B">
        <w:tab/>
      </w:r>
      <w:r w:rsidRPr="006F561B">
        <w:tab/>
      </w:r>
      <w:r w:rsidRPr="006F561B">
        <w:tab/>
      </w:r>
      <w:r w:rsidRPr="006F561B">
        <w:tab/>
        <w:t>29.244 v1.2.0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C4-173361</w:t>
      </w:r>
      <w:r w:rsidRPr="006F561B">
        <w:rPr>
          <w:b/>
        </w:rPr>
        <w:tab/>
        <w:t>3GPP TR 29.844 v1.2.0 on CUPS</w:t>
      </w:r>
      <w:r w:rsidRPr="006F561B">
        <w:rPr>
          <w:b/>
        </w:rPr>
        <w:br/>
      </w:r>
      <w:r w:rsidRPr="006F561B">
        <w:tab/>
      </w:r>
      <w:r w:rsidRPr="006F561B">
        <w:tab/>
      </w:r>
      <w:r w:rsidRPr="006F561B">
        <w:tab/>
      </w:r>
      <w:r w:rsidRPr="006F561B">
        <w:tab/>
      </w:r>
      <w:r w:rsidRPr="006F561B">
        <w:tab/>
        <w:t>29.844 v1.2.0</w:t>
      </w:r>
      <w:r w:rsidRPr="006F561B">
        <w:br/>
      </w:r>
      <w:r w:rsidRPr="006F561B">
        <w:rPr>
          <w:i/>
        </w:rPr>
        <w:tab/>
      </w:r>
      <w:r w:rsidRPr="006F561B">
        <w:rPr>
          <w:i/>
        </w:rPr>
        <w:tab/>
      </w:r>
      <w:r w:rsidRPr="006F561B">
        <w:rPr>
          <w:i/>
        </w:rPr>
        <w:tab/>
      </w:r>
      <w:r w:rsidRPr="006F561B">
        <w:rPr>
          <w:i/>
        </w:rPr>
        <w:tab/>
      </w:r>
      <w:r w:rsidRPr="006F561B">
        <w:rPr>
          <w:i/>
        </w:rPr>
        <w:tab/>
        <w:t>Source: Huawei</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pStyle w:val="Heading4"/>
      </w:pPr>
      <w:r w:rsidRPr="006F561B">
        <w:t>7.1.6</w:t>
      </w:r>
      <w:r w:rsidRPr="006F561B">
        <w:tab/>
        <w:t>Diameter Load control mechanisms [DLoCME]</w:t>
      </w:r>
    </w:p>
    <w:p w:rsidR="000F453C" w:rsidRPr="006F561B" w:rsidRDefault="000F453C" w:rsidP="000F453C">
      <w:pPr>
        <w:pStyle w:val="Heading4"/>
      </w:pPr>
      <w:r w:rsidRPr="006F561B">
        <w:t>7.1.7</w:t>
      </w:r>
      <w:r w:rsidRPr="006F561B">
        <w:tab/>
        <w:t>Support of EAP Re-authentication Protocol for WLAN Interworking [ERP-CT]</w:t>
      </w:r>
    </w:p>
    <w:p w:rsidR="000F453C" w:rsidRPr="006F561B" w:rsidRDefault="000F453C" w:rsidP="000F453C">
      <w:pPr>
        <w:rPr>
          <w:i/>
        </w:rPr>
      </w:pPr>
      <w:r w:rsidRPr="006F561B">
        <w:rPr>
          <w:rFonts w:ascii="Arial" w:hAnsi="Arial" w:cs="Arial"/>
          <w:b/>
          <w:color w:val="0000FF"/>
          <w:sz w:val="24"/>
          <w:u w:val="thick"/>
        </w:rPr>
        <w:t>C4-173304</w:t>
      </w:r>
      <w:r w:rsidRPr="006F561B">
        <w:rPr>
          <w:b/>
        </w:rPr>
        <w:tab/>
        <w:t>Reply LS on Support of Explicit Bootstrapping in ERP</w:t>
      </w:r>
      <w:r w:rsidRPr="006F561B">
        <w:rPr>
          <w:b/>
        </w:rPr>
        <w:br/>
      </w:r>
      <w:r w:rsidRPr="006F561B">
        <w:rPr>
          <w:i/>
        </w:rPr>
        <w:tab/>
      </w:r>
      <w:r w:rsidRPr="006F561B">
        <w:rPr>
          <w:i/>
        </w:rPr>
        <w:tab/>
      </w:r>
      <w:r w:rsidRPr="006F561B">
        <w:rPr>
          <w:i/>
        </w:rPr>
        <w:tab/>
      </w:r>
      <w:r w:rsidRPr="006F561B">
        <w:rPr>
          <w:i/>
        </w:rPr>
        <w:tab/>
      </w:r>
      <w:r w:rsidRPr="006F561B">
        <w:rPr>
          <w:i/>
        </w:rPr>
        <w:tab/>
        <w:t>Source: SA3</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p w:rsidR="000F453C" w:rsidRPr="006F561B" w:rsidRDefault="000F453C" w:rsidP="000F453C">
      <w:r w:rsidRPr="006F561B">
        <w:t>SA3 had described both Explicit and Implicit Bootstrapping modes to align with corresponding IETF RFCs. However, SA3 agrees on the explanation provided in both the LS and Discussion paper and has updated its specification accordingly (see the attached CR).</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CT4 part covered with a CR in C4-173242.</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noted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C4-173188</w:t>
      </w:r>
      <w:r w:rsidRPr="006F561B">
        <w:rPr>
          <w:b/>
        </w:rPr>
        <w:tab/>
        <w:t>Only ERP Implicit Boostrapping mode is supported in Rel-14</w:t>
      </w:r>
      <w:r w:rsidRPr="006F561B">
        <w:rPr>
          <w:b/>
        </w:rPr>
        <w:br/>
      </w:r>
      <w:r w:rsidRPr="006F561B">
        <w:tab/>
      </w:r>
      <w:r w:rsidRPr="006F561B">
        <w:tab/>
      </w:r>
      <w:r w:rsidRPr="006F561B">
        <w:tab/>
      </w:r>
      <w:r w:rsidRPr="006F561B">
        <w:tab/>
      </w:r>
      <w:r w:rsidRPr="006F561B">
        <w:tab/>
        <w:t>29.273</w:t>
      </w:r>
      <w:r w:rsidRPr="006F561B">
        <w:tab/>
        <w:t xml:space="preserve">  CR-</w:t>
      </w:r>
      <w:r w:rsidR="006F561B" w:rsidRPr="006F561B">
        <w:t>0505 Cat</w:t>
      </w:r>
      <w:r w:rsidRPr="006F561B">
        <w:t>: F (Rel-14) v14.2.0</w:t>
      </w:r>
      <w:r w:rsidRPr="006F561B">
        <w:br/>
      </w:r>
      <w:r w:rsidRPr="006F561B">
        <w:rPr>
          <w:i/>
        </w:rPr>
        <w:tab/>
      </w:r>
      <w:r w:rsidRPr="006F561B">
        <w:rPr>
          <w:i/>
        </w:rPr>
        <w:tab/>
      </w:r>
      <w:r w:rsidRPr="006F561B">
        <w:rPr>
          <w:i/>
        </w:rPr>
        <w:tab/>
      </w:r>
      <w:r w:rsidRPr="006F561B">
        <w:rPr>
          <w:i/>
        </w:rPr>
        <w:tab/>
      </w:r>
      <w:r w:rsidRPr="006F561B">
        <w:rPr>
          <w:i/>
        </w:rPr>
        <w:tab/>
        <w:t>Source: Orange, Ericsson</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The reply LS from SA3 (C4-17abcd/S3-17efgh) confirms that CT4 does not need to define the Explicit Bootstrapping mode for this release and that only the ERP Implicit Bootstrapping mode is defined in this release.</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 xml:space="preserve">SA3 CR number needs to </w:t>
      </w:r>
      <w:r w:rsidR="006F561B" w:rsidRPr="006F561B">
        <w:t xml:space="preserve">be </w:t>
      </w:r>
      <w:r w:rsidRPr="006F561B">
        <w:t>added as dependency CR.</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C4-173242</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C4-173242</w:t>
      </w:r>
      <w:r w:rsidRPr="006F561B">
        <w:rPr>
          <w:b/>
        </w:rPr>
        <w:tab/>
        <w:t>Only ERP Implicit Boostrapping mode is supported in Rel-14</w:t>
      </w:r>
      <w:r w:rsidRPr="006F561B">
        <w:rPr>
          <w:b/>
        </w:rPr>
        <w:br/>
      </w:r>
      <w:r w:rsidRPr="006F561B">
        <w:tab/>
      </w:r>
      <w:r w:rsidRPr="006F561B">
        <w:tab/>
      </w:r>
      <w:r w:rsidRPr="006F561B">
        <w:tab/>
      </w:r>
      <w:r w:rsidRPr="006F561B">
        <w:tab/>
      </w:r>
      <w:r w:rsidRPr="006F561B">
        <w:tab/>
        <w:t>29.273</w:t>
      </w:r>
      <w:r w:rsidRPr="006F561B">
        <w:tab/>
        <w:t xml:space="preserve">  CR-</w:t>
      </w:r>
      <w:r w:rsidR="00016C05" w:rsidRPr="006F561B">
        <w:t>0505 rev</w:t>
      </w:r>
      <w:r w:rsidRPr="006F561B">
        <w:t xml:space="preserve"> 1 Cat: F (Rel-14) v14.2.0</w:t>
      </w:r>
      <w:r w:rsidRPr="006F561B">
        <w:br/>
      </w:r>
      <w:r w:rsidRPr="006F561B">
        <w:rPr>
          <w:i/>
        </w:rPr>
        <w:tab/>
      </w:r>
      <w:r w:rsidRPr="006F561B">
        <w:rPr>
          <w:i/>
        </w:rPr>
        <w:tab/>
      </w:r>
      <w:r w:rsidRPr="006F561B">
        <w:rPr>
          <w:i/>
        </w:rPr>
        <w:tab/>
      </w:r>
      <w:r w:rsidRPr="006F561B">
        <w:rPr>
          <w:i/>
        </w:rPr>
        <w:tab/>
      </w:r>
      <w:r w:rsidRPr="006F561B">
        <w:rPr>
          <w:i/>
        </w:rPr>
        <w:tab/>
        <w:t>Source: Orange</w:t>
      </w:r>
    </w:p>
    <w:p w:rsidR="000F453C" w:rsidRPr="006F561B" w:rsidRDefault="000F453C" w:rsidP="000F453C">
      <w:pPr>
        <w:rPr>
          <w:color w:val="808080"/>
        </w:rPr>
      </w:pPr>
      <w:r w:rsidRPr="006F561B">
        <w:rPr>
          <w:color w:val="808080"/>
        </w:rPr>
        <w:t>(Replaces C4-173188)</w:t>
      </w:r>
    </w:p>
    <w:p w:rsidR="000F453C" w:rsidRPr="006F561B" w:rsidRDefault="000F453C" w:rsidP="000F453C">
      <w:pPr>
        <w:rPr>
          <w:color w:val="993300"/>
          <w:u w:val="single"/>
        </w:rPr>
      </w:pPr>
      <w:r w:rsidRPr="006F561B">
        <w:rPr>
          <w:rFonts w:ascii="Arial" w:hAnsi="Arial" w:cs="Arial"/>
          <w:b/>
        </w:rPr>
        <w:lastRenderedPageBreak/>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pStyle w:val="Heading4"/>
      </w:pPr>
      <w:r w:rsidRPr="006F561B">
        <w:t>7.1.8</w:t>
      </w:r>
      <w:r w:rsidRPr="006F561B">
        <w:tab/>
        <w:t>Diameter Base Protocol Specification Update [DBPU]</w:t>
      </w:r>
    </w:p>
    <w:p w:rsidR="000F453C" w:rsidRPr="006F561B" w:rsidRDefault="000F453C" w:rsidP="000F453C">
      <w:pPr>
        <w:pStyle w:val="Heading3"/>
      </w:pPr>
      <w:r w:rsidRPr="006F561B">
        <w:t>7.2</w:t>
      </w:r>
      <w:r w:rsidRPr="006F561B">
        <w:tab/>
        <w:t>CT4 Supported WIDs</w:t>
      </w:r>
    </w:p>
    <w:p w:rsidR="000F453C" w:rsidRPr="006F561B" w:rsidRDefault="000F453C" w:rsidP="000F453C">
      <w:pPr>
        <w:pStyle w:val="Heading4"/>
      </w:pPr>
      <w:r w:rsidRPr="006F561B">
        <w:t>7.2.1</w:t>
      </w:r>
      <w:r w:rsidRPr="006F561B">
        <w:tab/>
        <w:t>CT aspects for Non-IP for Cellular Internet of Things for 2G/3G-GPRS [NonIP_GPRS-CT]</w:t>
      </w:r>
    </w:p>
    <w:p w:rsidR="000F453C" w:rsidRPr="006F561B" w:rsidRDefault="000F453C" w:rsidP="000F453C">
      <w:pPr>
        <w:pStyle w:val="Heading4"/>
      </w:pPr>
      <w:r w:rsidRPr="006F561B">
        <w:t>7.2.2</w:t>
      </w:r>
      <w:r w:rsidRPr="006F561B">
        <w:tab/>
        <w:t>CT aspects of Support of Emergency services over WLAN – phase 2 [SEW2-CT]</w:t>
      </w:r>
    </w:p>
    <w:p w:rsidR="000F453C" w:rsidRPr="006F561B" w:rsidRDefault="000F453C" w:rsidP="000F453C">
      <w:pPr>
        <w:pStyle w:val="Heading4"/>
      </w:pPr>
      <w:r w:rsidRPr="006F561B">
        <w:t>7.2.3</w:t>
      </w:r>
      <w:r w:rsidRPr="006F561B">
        <w:tab/>
        <w:t>CT aspects of V2X Services [V2X-CT]</w:t>
      </w:r>
    </w:p>
    <w:p w:rsidR="000F453C" w:rsidRPr="006F561B" w:rsidRDefault="000F453C" w:rsidP="000F453C">
      <w:pPr>
        <w:rPr>
          <w:i/>
        </w:rPr>
      </w:pPr>
      <w:r w:rsidRPr="006F561B">
        <w:rPr>
          <w:rFonts w:ascii="Arial" w:hAnsi="Arial" w:cs="Arial"/>
          <w:b/>
          <w:color w:val="0000FF"/>
          <w:sz w:val="24"/>
          <w:u w:val="thick"/>
        </w:rPr>
        <w:t>C4-173161</w:t>
      </w:r>
      <w:r w:rsidRPr="006F561B">
        <w:rPr>
          <w:b/>
        </w:rPr>
        <w:tab/>
        <w:t>Remove Editor’s Note on V2X Charging</w:t>
      </w:r>
      <w:r w:rsidRPr="006F561B">
        <w:rPr>
          <w:b/>
        </w:rPr>
        <w:br/>
      </w:r>
      <w:r w:rsidRPr="006F561B">
        <w:tab/>
      </w:r>
      <w:r w:rsidRPr="006F561B">
        <w:tab/>
      </w:r>
      <w:r w:rsidRPr="006F561B">
        <w:tab/>
      </w:r>
      <w:r w:rsidRPr="006F561B">
        <w:tab/>
      </w:r>
      <w:r w:rsidRPr="006F561B">
        <w:tab/>
        <w:t>29.389</w:t>
      </w:r>
      <w:r w:rsidRPr="006F561B">
        <w:tab/>
        <w:t xml:space="preserve">  CR-</w:t>
      </w:r>
      <w:r w:rsidR="006F561B" w:rsidRPr="006F561B">
        <w:t>0002 Cat</w:t>
      </w:r>
      <w:r w:rsidRPr="006F561B">
        <w:t>: F (Rel-14) v14.0.0</w:t>
      </w:r>
      <w:r w:rsidRPr="006F561B">
        <w:br/>
      </w:r>
      <w:r w:rsidRPr="006F561B">
        <w:rPr>
          <w:i/>
        </w:rPr>
        <w:tab/>
      </w:r>
      <w:r w:rsidRPr="006F561B">
        <w:rPr>
          <w:i/>
        </w:rPr>
        <w:tab/>
      </w:r>
      <w:r w:rsidRPr="006F561B">
        <w:rPr>
          <w:i/>
        </w:rPr>
        <w:tab/>
      </w:r>
      <w:r w:rsidRPr="006F561B">
        <w:rPr>
          <w:i/>
        </w:rPr>
        <w:tab/>
      </w:r>
      <w:r w:rsidRPr="006F561B">
        <w:rPr>
          <w:i/>
        </w:rPr>
        <w:tab/>
        <w:t>Source: ZTE</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In 29.389, section 5.2.1, there is an Editor’s Note regarding to how to support charging for V2X. Based on SA2 / SA5 evaluation, existing charging mechanism for ProSe can be reused for V2X charging purpose. So no special enhancement on V6 interface is needed to support V2X charging. This Editor’s Note can be removed.</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SA2 CR number needs to be added.</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C4-173243</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C4-173243</w:t>
      </w:r>
      <w:r w:rsidRPr="006F561B">
        <w:rPr>
          <w:b/>
        </w:rPr>
        <w:tab/>
        <w:t>Remove Editor’s Note on V2X Charging</w:t>
      </w:r>
      <w:r w:rsidRPr="006F561B">
        <w:rPr>
          <w:b/>
        </w:rPr>
        <w:br/>
      </w:r>
      <w:r w:rsidRPr="006F561B">
        <w:tab/>
      </w:r>
      <w:r w:rsidRPr="006F561B">
        <w:tab/>
      </w:r>
      <w:r w:rsidRPr="006F561B">
        <w:tab/>
      </w:r>
      <w:r w:rsidRPr="006F561B">
        <w:tab/>
      </w:r>
      <w:r w:rsidRPr="006F561B">
        <w:tab/>
        <w:t>29.389</w:t>
      </w:r>
      <w:r w:rsidRPr="006F561B">
        <w:tab/>
        <w:t xml:space="preserve">  CR-</w:t>
      </w:r>
      <w:r w:rsidR="006F561B" w:rsidRPr="006F561B">
        <w:t>0002 rev</w:t>
      </w:r>
      <w:r w:rsidRPr="006F561B">
        <w:t xml:space="preserve"> 1 Cat: F (Rel-14) v14.0.0</w:t>
      </w:r>
      <w:r w:rsidRPr="006F561B">
        <w:br/>
      </w:r>
      <w:r w:rsidRPr="006F561B">
        <w:rPr>
          <w:i/>
        </w:rPr>
        <w:tab/>
      </w:r>
      <w:r w:rsidRPr="006F561B">
        <w:rPr>
          <w:i/>
        </w:rPr>
        <w:tab/>
      </w:r>
      <w:r w:rsidRPr="006F561B">
        <w:rPr>
          <w:i/>
        </w:rPr>
        <w:tab/>
      </w:r>
      <w:r w:rsidRPr="006F561B">
        <w:rPr>
          <w:i/>
        </w:rPr>
        <w:tab/>
      </w:r>
      <w:r w:rsidRPr="006F561B">
        <w:rPr>
          <w:i/>
        </w:rPr>
        <w:tab/>
        <w:t>Source: ZTE</w:t>
      </w:r>
    </w:p>
    <w:p w:rsidR="000F453C" w:rsidRPr="006F561B" w:rsidRDefault="000F453C" w:rsidP="000F453C">
      <w:pPr>
        <w:rPr>
          <w:color w:val="808080"/>
        </w:rPr>
      </w:pPr>
      <w:r w:rsidRPr="006F561B">
        <w:rPr>
          <w:color w:val="808080"/>
        </w:rPr>
        <w:t>(Replaces C4-173161)</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pStyle w:val="Heading4"/>
      </w:pPr>
      <w:r w:rsidRPr="006F561B">
        <w:t>7.2.4</w:t>
      </w:r>
      <w:r w:rsidRPr="006F561B">
        <w:tab/>
        <w:t>Enhanced DÉCOR [eDECOR-CT]</w:t>
      </w:r>
    </w:p>
    <w:p w:rsidR="000F453C" w:rsidRPr="006F561B" w:rsidRDefault="000F453C" w:rsidP="000F453C">
      <w:pPr>
        <w:pStyle w:val="Heading4"/>
      </w:pPr>
      <w:r w:rsidRPr="006F561B">
        <w:t>7.2.5</w:t>
      </w:r>
      <w:r w:rsidRPr="006F561B">
        <w:tab/>
        <w:t>Protocol enhancements for Mission Critical Push To Talk over LTE [MCPTTProtoc1]</w:t>
      </w:r>
    </w:p>
    <w:p w:rsidR="000F453C" w:rsidRPr="006F561B" w:rsidRDefault="000F453C" w:rsidP="000F453C">
      <w:pPr>
        <w:pStyle w:val="Heading4"/>
      </w:pPr>
      <w:r w:rsidRPr="006F561B">
        <w:t>7.2.6</w:t>
      </w:r>
      <w:r w:rsidRPr="006F561B">
        <w:tab/>
        <w:t>CT Aspects of Improvements of Awareness of User Location Change [AULC-CT]</w:t>
      </w:r>
    </w:p>
    <w:p w:rsidR="000F453C" w:rsidRPr="006F561B" w:rsidRDefault="000F453C" w:rsidP="000F453C">
      <w:pPr>
        <w:pStyle w:val="Heading4"/>
      </w:pPr>
      <w:r w:rsidRPr="006F561B">
        <w:t>7.2.7</w:t>
      </w:r>
      <w:r w:rsidRPr="006F561B">
        <w:tab/>
        <w:t>CT aspects of system architecture enhancements for TV service [AE_enTV-CT]</w:t>
      </w:r>
    </w:p>
    <w:p w:rsidR="000F453C" w:rsidRPr="006F561B" w:rsidRDefault="000F453C" w:rsidP="000F453C">
      <w:pPr>
        <w:rPr>
          <w:i/>
        </w:rPr>
      </w:pPr>
      <w:r w:rsidRPr="006F561B">
        <w:rPr>
          <w:rFonts w:ascii="Arial" w:hAnsi="Arial" w:cs="Arial"/>
          <w:b/>
          <w:color w:val="0000FF"/>
          <w:sz w:val="24"/>
          <w:u w:val="thick"/>
        </w:rPr>
        <w:t>C4-173230</w:t>
      </w:r>
      <w:r w:rsidRPr="006F561B">
        <w:rPr>
          <w:b/>
        </w:rPr>
        <w:tab/>
        <w:t>Reserved range of TMGI for Receive Only Mode</w:t>
      </w:r>
      <w:r w:rsidRPr="006F561B">
        <w:rPr>
          <w:b/>
        </w:rPr>
        <w:br/>
      </w:r>
      <w:r w:rsidRPr="006F561B">
        <w:tab/>
      </w:r>
      <w:r w:rsidRPr="006F561B">
        <w:tab/>
      </w:r>
      <w:r w:rsidRPr="006F561B">
        <w:tab/>
      </w:r>
      <w:r w:rsidRPr="006F561B">
        <w:tab/>
      </w:r>
      <w:r w:rsidRPr="006F561B">
        <w:tab/>
        <w:t>23.003</w:t>
      </w:r>
      <w:r w:rsidRPr="006F561B">
        <w:tab/>
        <w:t xml:space="preserve">  CR-</w:t>
      </w:r>
      <w:r w:rsidR="006F561B" w:rsidRPr="006F561B">
        <w:t>0472 Cat</w:t>
      </w:r>
      <w:r w:rsidRPr="006F561B">
        <w:t>: - (Rel-14) v14.3.0</w:t>
      </w:r>
      <w:r w:rsidRPr="006F561B">
        <w:br/>
      </w:r>
      <w:r w:rsidRPr="006F561B">
        <w:rPr>
          <w:i/>
        </w:rPr>
        <w:tab/>
      </w:r>
      <w:r w:rsidRPr="006F561B">
        <w:rPr>
          <w:i/>
        </w:rPr>
        <w:tab/>
      </w:r>
      <w:r w:rsidRPr="006F561B">
        <w:rPr>
          <w:i/>
        </w:rPr>
        <w:tab/>
      </w:r>
      <w:r w:rsidRPr="006F561B">
        <w:rPr>
          <w:i/>
        </w:rPr>
        <w:tab/>
      </w:r>
      <w:r w:rsidRPr="006F561B">
        <w:rPr>
          <w:i/>
        </w:rPr>
        <w:tab/>
        <w:t xml:space="preserve">Source: </w:t>
      </w:r>
      <w:r w:rsidR="006F561B" w:rsidRPr="006F561B">
        <w:rPr>
          <w:i/>
        </w:rPr>
        <w:t>QUALCOMM</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ITU-T Telecommunication Standardization Bureau (TSB) has assigned a dedicated MCC/MNC to be used in the TMGI for services for Receive Only Mode. This should be reflected in the definition of the TMGI in the TS 23.003.</w:t>
      </w:r>
    </w:p>
    <w:p w:rsidR="000F453C" w:rsidRPr="006F561B" w:rsidRDefault="000F453C" w:rsidP="000F453C">
      <w:r w:rsidRPr="006F561B">
        <w:lastRenderedPageBreak/>
        <w:t>The MCC/MNC 901 08, which had been used as an escape PLMN code, has been reclaimed by ITU-T. This should be reflected in the TS 23.003.</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Reference [30] should be marked as 'void' since only place where it was referred was removed.</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C4-173354</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C4-173354</w:t>
      </w:r>
      <w:r w:rsidRPr="006F561B">
        <w:rPr>
          <w:b/>
        </w:rPr>
        <w:tab/>
        <w:t>Reserved range of TMGI for Receive Only Mode</w:t>
      </w:r>
      <w:r w:rsidRPr="006F561B">
        <w:rPr>
          <w:b/>
        </w:rPr>
        <w:br/>
      </w:r>
      <w:r w:rsidRPr="006F561B">
        <w:tab/>
      </w:r>
      <w:r w:rsidRPr="006F561B">
        <w:tab/>
      </w:r>
      <w:r w:rsidRPr="006F561B">
        <w:tab/>
      </w:r>
      <w:r w:rsidRPr="006F561B">
        <w:tab/>
      </w:r>
      <w:r w:rsidRPr="006F561B">
        <w:tab/>
        <w:t>23.003</w:t>
      </w:r>
      <w:r w:rsidRPr="006F561B">
        <w:tab/>
        <w:t xml:space="preserve">  CR-</w:t>
      </w:r>
      <w:r w:rsidR="006F561B" w:rsidRPr="006F561B">
        <w:t>0472 rev</w:t>
      </w:r>
      <w:r w:rsidRPr="006F561B">
        <w:t xml:space="preserve"> 1 Cat: - (Rel-14) v14.3.0</w:t>
      </w:r>
      <w:r w:rsidRPr="006F561B">
        <w:br/>
      </w:r>
      <w:r w:rsidRPr="006F561B">
        <w:rPr>
          <w:i/>
        </w:rPr>
        <w:tab/>
      </w:r>
      <w:r w:rsidRPr="006F561B">
        <w:rPr>
          <w:i/>
        </w:rPr>
        <w:tab/>
      </w:r>
      <w:r w:rsidRPr="006F561B">
        <w:rPr>
          <w:i/>
        </w:rPr>
        <w:tab/>
      </w:r>
      <w:r w:rsidRPr="006F561B">
        <w:rPr>
          <w:i/>
        </w:rPr>
        <w:tab/>
      </w:r>
      <w:r w:rsidRPr="006F561B">
        <w:rPr>
          <w:i/>
        </w:rPr>
        <w:tab/>
        <w:t xml:space="preserve">Source: </w:t>
      </w:r>
      <w:r w:rsidR="006F561B" w:rsidRPr="006F561B">
        <w:rPr>
          <w:i/>
        </w:rPr>
        <w:t>QUALCOMM</w:t>
      </w:r>
    </w:p>
    <w:p w:rsidR="000F453C" w:rsidRPr="006F561B" w:rsidRDefault="000F453C" w:rsidP="000F453C">
      <w:pPr>
        <w:rPr>
          <w:color w:val="808080"/>
        </w:rPr>
      </w:pPr>
      <w:r w:rsidRPr="006F561B">
        <w:rPr>
          <w:color w:val="808080"/>
        </w:rPr>
        <w:t>(Replaces C4-173230)</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pStyle w:val="Heading4"/>
      </w:pPr>
      <w:r w:rsidRPr="006F561B">
        <w:t>7.2.8</w:t>
      </w:r>
      <w:r w:rsidRPr="006F561B">
        <w:tab/>
        <w:t>CT aspects of extended Architecture support for CIoT [CIoT-Ext-CT]</w:t>
      </w:r>
    </w:p>
    <w:p w:rsidR="000F453C" w:rsidRPr="006F561B" w:rsidRDefault="000F453C" w:rsidP="000F453C">
      <w:pPr>
        <w:pStyle w:val="Heading4"/>
      </w:pPr>
      <w:r w:rsidRPr="006F561B">
        <w:t>7.2.9</w:t>
      </w:r>
      <w:r w:rsidRPr="006F561B">
        <w:tab/>
        <w:t>CT aspects of signalling reduction to enable light connection for LTE [LTE_LIGHT_CON-CT]</w:t>
      </w:r>
    </w:p>
    <w:p w:rsidR="000F453C" w:rsidRPr="006F561B" w:rsidRDefault="000F453C" w:rsidP="000F453C">
      <w:pPr>
        <w:pStyle w:val="Heading4"/>
      </w:pPr>
      <w:r w:rsidRPr="006F561B">
        <w:t>7.2.10</w:t>
      </w:r>
      <w:r w:rsidRPr="006F561B">
        <w:tab/>
        <w:t>CT aspects of Enhancements for Mission Critical Push To Talk [MCImp-eMCPTT-CT]</w:t>
      </w:r>
    </w:p>
    <w:p w:rsidR="000F453C" w:rsidRPr="006F561B" w:rsidRDefault="000F453C" w:rsidP="000F453C">
      <w:pPr>
        <w:pStyle w:val="Heading4"/>
      </w:pPr>
      <w:r w:rsidRPr="006F561B">
        <w:t>7.2.11</w:t>
      </w:r>
      <w:r w:rsidRPr="006F561B">
        <w:tab/>
        <w:t>CT aspects of Mission Critical Data [MCImp-MCDATA-CT]</w:t>
      </w:r>
    </w:p>
    <w:p w:rsidR="000F453C" w:rsidRPr="006F561B" w:rsidRDefault="000F453C" w:rsidP="000F453C">
      <w:pPr>
        <w:pStyle w:val="Heading4"/>
      </w:pPr>
      <w:r w:rsidRPr="006F561B">
        <w:t>7.2.12</w:t>
      </w:r>
      <w:r w:rsidRPr="006F561B">
        <w:tab/>
        <w:t>CT aspects of Mission Critical Video [MCImp-MCVIDEO-CT]</w:t>
      </w:r>
    </w:p>
    <w:p w:rsidR="000F453C" w:rsidRPr="006F561B" w:rsidRDefault="000F453C" w:rsidP="000F453C">
      <w:pPr>
        <w:pStyle w:val="Heading4"/>
      </w:pPr>
      <w:r w:rsidRPr="006F561B">
        <w:t>7.2.13</w:t>
      </w:r>
      <w:r w:rsidRPr="006F561B">
        <w:tab/>
        <w:t>7.2.13 IMS Signalling Activated Trace [ISAT]</w:t>
      </w:r>
    </w:p>
    <w:p w:rsidR="000F453C" w:rsidRPr="006F561B" w:rsidRDefault="000F453C" w:rsidP="000F453C">
      <w:pPr>
        <w:rPr>
          <w:i/>
        </w:rPr>
      </w:pPr>
      <w:r w:rsidRPr="006F561B">
        <w:rPr>
          <w:rFonts w:ascii="Arial" w:hAnsi="Arial" w:cs="Arial"/>
          <w:b/>
          <w:color w:val="0000FF"/>
          <w:sz w:val="24"/>
          <w:u w:val="thick"/>
        </w:rPr>
        <w:t>C4-173121</w:t>
      </w:r>
      <w:r w:rsidRPr="006F561B">
        <w:rPr>
          <w:b/>
        </w:rPr>
        <w:tab/>
        <w:t>IMS Trace (ISAT) Reference Updates</w:t>
      </w:r>
      <w:r w:rsidRPr="006F561B">
        <w:rPr>
          <w:b/>
        </w:rPr>
        <w:br/>
      </w:r>
      <w:r w:rsidRPr="006F561B">
        <w:tab/>
      </w:r>
      <w:r w:rsidRPr="006F561B">
        <w:tab/>
      </w:r>
      <w:r w:rsidRPr="006F561B">
        <w:tab/>
      </w:r>
      <w:r w:rsidRPr="006F561B">
        <w:tab/>
      </w:r>
      <w:r w:rsidRPr="006F561B">
        <w:tab/>
        <w:t>23.008</w:t>
      </w:r>
      <w:r w:rsidRPr="006F561B">
        <w:tab/>
        <w:t xml:space="preserve">  CR-</w:t>
      </w:r>
      <w:r w:rsidR="006F561B" w:rsidRPr="006F561B">
        <w:t>0527 Cat</w:t>
      </w:r>
      <w:r w:rsidRPr="006F561B">
        <w:t>: F (Rel-14) v14.1.0</w:t>
      </w:r>
      <w:r w:rsidRPr="006F561B">
        <w:br/>
      </w:r>
      <w:r w:rsidRPr="006F561B">
        <w:rPr>
          <w:i/>
        </w:rPr>
        <w:tab/>
      </w:r>
      <w:r w:rsidRPr="006F561B">
        <w:rPr>
          <w:i/>
        </w:rPr>
        <w:tab/>
      </w:r>
      <w:r w:rsidRPr="006F561B">
        <w:rPr>
          <w:i/>
        </w:rPr>
        <w:tab/>
      </w:r>
      <w:r w:rsidRPr="006F561B">
        <w:rPr>
          <w:i/>
        </w:rPr>
        <w:tab/>
      </w:r>
      <w:r w:rsidRPr="006F561B">
        <w:rPr>
          <w:i/>
        </w:rPr>
        <w:tab/>
        <w:t>Source: VODAFONE Group Plc</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IMS trace reference updates because IETF solution becoming stable.</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C4-173244</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C4-173244</w:t>
      </w:r>
      <w:r w:rsidRPr="006F561B">
        <w:rPr>
          <w:b/>
        </w:rPr>
        <w:tab/>
        <w:t>IMS Trace (ISAT) Reference Updates</w:t>
      </w:r>
      <w:r w:rsidRPr="006F561B">
        <w:rPr>
          <w:b/>
        </w:rPr>
        <w:br/>
      </w:r>
      <w:r w:rsidRPr="006F561B">
        <w:tab/>
      </w:r>
      <w:r w:rsidRPr="006F561B">
        <w:tab/>
      </w:r>
      <w:r w:rsidRPr="006F561B">
        <w:tab/>
      </w:r>
      <w:r w:rsidRPr="006F561B">
        <w:tab/>
      </w:r>
      <w:r w:rsidRPr="006F561B">
        <w:tab/>
        <w:t>23.008</w:t>
      </w:r>
      <w:r w:rsidRPr="006F561B">
        <w:tab/>
        <w:t xml:space="preserve">  CR-</w:t>
      </w:r>
      <w:r w:rsidR="006F561B" w:rsidRPr="006F561B">
        <w:t>0527 rev</w:t>
      </w:r>
      <w:r w:rsidRPr="006F561B">
        <w:t xml:space="preserve"> 1 Cat: F (Rel-14) v14.1.0</w:t>
      </w:r>
      <w:r w:rsidRPr="006F561B">
        <w:br/>
      </w:r>
      <w:r w:rsidRPr="006F561B">
        <w:rPr>
          <w:i/>
        </w:rPr>
        <w:tab/>
      </w:r>
      <w:r w:rsidRPr="006F561B">
        <w:rPr>
          <w:i/>
        </w:rPr>
        <w:tab/>
      </w:r>
      <w:r w:rsidRPr="006F561B">
        <w:rPr>
          <w:i/>
        </w:rPr>
        <w:tab/>
      </w:r>
      <w:r w:rsidRPr="006F561B">
        <w:rPr>
          <w:i/>
        </w:rPr>
        <w:tab/>
      </w:r>
      <w:r w:rsidRPr="006F561B">
        <w:rPr>
          <w:i/>
        </w:rPr>
        <w:tab/>
        <w:t>Source: VODAFONE Group Plc</w:t>
      </w:r>
    </w:p>
    <w:p w:rsidR="000F453C" w:rsidRPr="006F561B" w:rsidRDefault="000F453C" w:rsidP="000F453C">
      <w:pPr>
        <w:rPr>
          <w:color w:val="808080"/>
        </w:rPr>
      </w:pPr>
      <w:r w:rsidRPr="006F561B">
        <w:rPr>
          <w:color w:val="808080"/>
        </w:rPr>
        <w:t>(Replaces C4-173121)</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C4-173122</w:t>
      </w:r>
      <w:r w:rsidRPr="006F561B">
        <w:rPr>
          <w:b/>
        </w:rPr>
        <w:tab/>
        <w:t>IMS Trace (ISAT) Removal of Feature</w:t>
      </w:r>
      <w:r w:rsidRPr="006F561B">
        <w:rPr>
          <w:b/>
        </w:rPr>
        <w:br/>
      </w:r>
      <w:r w:rsidRPr="006F561B">
        <w:tab/>
      </w:r>
      <w:r w:rsidRPr="006F561B">
        <w:tab/>
      </w:r>
      <w:r w:rsidRPr="006F561B">
        <w:tab/>
      </w:r>
      <w:r w:rsidRPr="006F561B">
        <w:tab/>
      </w:r>
      <w:r w:rsidRPr="006F561B">
        <w:tab/>
        <w:t>23.008</w:t>
      </w:r>
      <w:r w:rsidRPr="006F561B">
        <w:tab/>
        <w:t xml:space="preserve">  CR-</w:t>
      </w:r>
      <w:r w:rsidR="006F561B" w:rsidRPr="006F561B">
        <w:t>0528 Cat</w:t>
      </w:r>
      <w:r w:rsidRPr="006F561B">
        <w:t>: F (Rel-13) v13.8.0</w:t>
      </w:r>
      <w:r w:rsidRPr="006F561B">
        <w:br/>
      </w:r>
      <w:r w:rsidRPr="006F561B">
        <w:rPr>
          <w:i/>
        </w:rPr>
        <w:tab/>
      </w:r>
      <w:r w:rsidRPr="006F561B">
        <w:rPr>
          <w:i/>
        </w:rPr>
        <w:tab/>
      </w:r>
      <w:r w:rsidRPr="006F561B">
        <w:rPr>
          <w:i/>
        </w:rPr>
        <w:tab/>
      </w:r>
      <w:r w:rsidRPr="006F561B">
        <w:rPr>
          <w:i/>
        </w:rPr>
        <w:tab/>
      </w:r>
      <w:r w:rsidRPr="006F561B">
        <w:rPr>
          <w:i/>
        </w:rPr>
        <w:tab/>
        <w:t>Source: VODAFONE Group Plc</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Table in section 5.3. regarding IMS dependencies need also to be modified.</w:t>
      </w:r>
    </w:p>
    <w:p w:rsidR="000F453C" w:rsidRPr="006F561B" w:rsidRDefault="000F453C" w:rsidP="000F453C">
      <w:pPr>
        <w:rPr>
          <w:color w:val="993300"/>
          <w:u w:val="single"/>
        </w:rPr>
      </w:pPr>
      <w:r w:rsidRPr="006F561B">
        <w:rPr>
          <w:rFonts w:ascii="Arial" w:hAnsi="Arial" w:cs="Arial"/>
          <w:b/>
        </w:rPr>
        <w:lastRenderedPageBreak/>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C4-173246</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C4-173246</w:t>
      </w:r>
      <w:r w:rsidRPr="006F561B">
        <w:rPr>
          <w:b/>
        </w:rPr>
        <w:tab/>
        <w:t>IMS Trace (ISAT) Removal of Feature</w:t>
      </w:r>
      <w:r w:rsidRPr="006F561B">
        <w:rPr>
          <w:b/>
        </w:rPr>
        <w:br/>
      </w:r>
      <w:r w:rsidRPr="006F561B">
        <w:tab/>
      </w:r>
      <w:r w:rsidRPr="006F561B">
        <w:tab/>
      </w:r>
      <w:r w:rsidRPr="006F561B">
        <w:tab/>
      </w:r>
      <w:r w:rsidRPr="006F561B">
        <w:tab/>
      </w:r>
      <w:r w:rsidRPr="006F561B">
        <w:tab/>
        <w:t>23.008</w:t>
      </w:r>
      <w:r w:rsidRPr="006F561B">
        <w:tab/>
        <w:t xml:space="preserve">  CR-</w:t>
      </w:r>
      <w:r w:rsidR="006F561B" w:rsidRPr="006F561B">
        <w:t>0528 rev</w:t>
      </w:r>
      <w:r w:rsidRPr="006F561B">
        <w:t xml:space="preserve"> 1 Cat: A (Rel-13) v13.8.0</w:t>
      </w:r>
      <w:r w:rsidRPr="006F561B">
        <w:br/>
      </w:r>
      <w:r w:rsidRPr="006F561B">
        <w:rPr>
          <w:i/>
        </w:rPr>
        <w:tab/>
      </w:r>
      <w:r w:rsidRPr="006F561B">
        <w:rPr>
          <w:i/>
        </w:rPr>
        <w:tab/>
      </w:r>
      <w:r w:rsidRPr="006F561B">
        <w:rPr>
          <w:i/>
        </w:rPr>
        <w:tab/>
      </w:r>
      <w:r w:rsidRPr="006F561B">
        <w:rPr>
          <w:i/>
        </w:rPr>
        <w:tab/>
      </w:r>
      <w:r w:rsidRPr="006F561B">
        <w:rPr>
          <w:i/>
        </w:rPr>
        <w:tab/>
        <w:t>Source: VODAFONE Group Plc</w:t>
      </w:r>
    </w:p>
    <w:p w:rsidR="000F453C" w:rsidRPr="006F561B" w:rsidRDefault="000F453C" w:rsidP="000F453C">
      <w:pPr>
        <w:rPr>
          <w:color w:val="808080"/>
        </w:rPr>
      </w:pPr>
      <w:r w:rsidRPr="006F561B">
        <w:rPr>
          <w:color w:val="808080"/>
        </w:rPr>
        <w:t>(Replaces C4-173122)</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C4-173123</w:t>
      </w:r>
      <w:r w:rsidRPr="006F561B">
        <w:rPr>
          <w:b/>
        </w:rPr>
        <w:tab/>
        <w:t>IMS Trace (ISAT) Removal of Feature from Rel-12</w:t>
      </w:r>
      <w:r w:rsidRPr="006F561B">
        <w:rPr>
          <w:b/>
        </w:rPr>
        <w:br/>
      </w:r>
      <w:r w:rsidRPr="006F561B">
        <w:tab/>
      </w:r>
      <w:r w:rsidRPr="006F561B">
        <w:tab/>
      </w:r>
      <w:r w:rsidRPr="006F561B">
        <w:tab/>
      </w:r>
      <w:r w:rsidRPr="006F561B">
        <w:tab/>
      </w:r>
      <w:r w:rsidRPr="006F561B">
        <w:tab/>
        <w:t>23.008</w:t>
      </w:r>
      <w:r w:rsidRPr="006F561B">
        <w:tab/>
        <w:t xml:space="preserve">  CR-</w:t>
      </w:r>
      <w:r w:rsidR="006F561B" w:rsidRPr="006F561B">
        <w:t>0529 Cat</w:t>
      </w:r>
      <w:r w:rsidRPr="006F561B">
        <w:t>: F (Rel-12) v12.11.0</w:t>
      </w:r>
      <w:r w:rsidRPr="006F561B">
        <w:br/>
      </w:r>
      <w:r w:rsidRPr="006F561B">
        <w:rPr>
          <w:i/>
        </w:rPr>
        <w:tab/>
      </w:r>
      <w:r w:rsidRPr="006F561B">
        <w:rPr>
          <w:i/>
        </w:rPr>
        <w:tab/>
      </w:r>
      <w:r w:rsidRPr="006F561B">
        <w:rPr>
          <w:i/>
        </w:rPr>
        <w:tab/>
      </w:r>
      <w:r w:rsidRPr="006F561B">
        <w:rPr>
          <w:i/>
        </w:rPr>
        <w:tab/>
      </w:r>
      <w:r w:rsidRPr="006F561B">
        <w:rPr>
          <w:i/>
        </w:rPr>
        <w:tab/>
        <w:t>Source: VODAFONE Group Plc</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C4-173245</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C4-173245</w:t>
      </w:r>
      <w:r w:rsidRPr="006F561B">
        <w:rPr>
          <w:b/>
        </w:rPr>
        <w:tab/>
        <w:t>IMS Trace (ISAT) Removal of Feature from Rel-12</w:t>
      </w:r>
      <w:r w:rsidRPr="006F561B">
        <w:rPr>
          <w:b/>
        </w:rPr>
        <w:br/>
      </w:r>
      <w:r w:rsidRPr="006F561B">
        <w:tab/>
      </w:r>
      <w:r w:rsidRPr="006F561B">
        <w:tab/>
      </w:r>
      <w:r w:rsidRPr="006F561B">
        <w:tab/>
      </w:r>
      <w:r w:rsidRPr="006F561B">
        <w:tab/>
      </w:r>
      <w:r w:rsidRPr="006F561B">
        <w:tab/>
        <w:t>23.008</w:t>
      </w:r>
      <w:r w:rsidRPr="006F561B">
        <w:tab/>
        <w:t xml:space="preserve">  CR-</w:t>
      </w:r>
      <w:r w:rsidR="006F561B" w:rsidRPr="006F561B">
        <w:t>0529 rev</w:t>
      </w:r>
      <w:r w:rsidRPr="006F561B">
        <w:t xml:space="preserve"> 1 Cat: F (Rel-12) v12.11.0</w:t>
      </w:r>
      <w:r w:rsidRPr="006F561B">
        <w:br/>
      </w:r>
      <w:r w:rsidRPr="006F561B">
        <w:rPr>
          <w:i/>
        </w:rPr>
        <w:tab/>
      </w:r>
      <w:r w:rsidRPr="006F561B">
        <w:rPr>
          <w:i/>
        </w:rPr>
        <w:tab/>
      </w:r>
      <w:r w:rsidRPr="006F561B">
        <w:rPr>
          <w:i/>
        </w:rPr>
        <w:tab/>
      </w:r>
      <w:r w:rsidRPr="006F561B">
        <w:rPr>
          <w:i/>
        </w:rPr>
        <w:tab/>
      </w:r>
      <w:r w:rsidRPr="006F561B">
        <w:rPr>
          <w:i/>
        </w:rPr>
        <w:tab/>
        <w:t>Source: VODAFONE Group Plc</w:t>
      </w:r>
    </w:p>
    <w:p w:rsidR="000F453C" w:rsidRPr="006F561B" w:rsidRDefault="000F453C" w:rsidP="000F453C">
      <w:pPr>
        <w:rPr>
          <w:color w:val="808080"/>
        </w:rPr>
      </w:pPr>
      <w:r w:rsidRPr="006F561B">
        <w:rPr>
          <w:color w:val="808080"/>
        </w:rPr>
        <w:t>(Replaces C4-173123)</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C4-173124</w:t>
      </w:r>
      <w:r w:rsidRPr="006F561B">
        <w:rPr>
          <w:b/>
        </w:rPr>
        <w:tab/>
        <w:t>IMS Trace (ISAT) Reference Updates</w:t>
      </w:r>
      <w:r w:rsidRPr="006F561B">
        <w:rPr>
          <w:b/>
        </w:rPr>
        <w:br/>
      </w:r>
      <w:r w:rsidRPr="006F561B">
        <w:tab/>
      </w:r>
      <w:r w:rsidRPr="006F561B">
        <w:tab/>
      </w:r>
      <w:r w:rsidRPr="006F561B">
        <w:tab/>
      </w:r>
      <w:r w:rsidRPr="006F561B">
        <w:tab/>
      </w:r>
      <w:r w:rsidRPr="006F561B">
        <w:tab/>
        <w:t>29.228</w:t>
      </w:r>
      <w:r w:rsidRPr="006F561B">
        <w:tab/>
        <w:t xml:space="preserve">  CR-</w:t>
      </w:r>
      <w:r w:rsidR="006F561B" w:rsidRPr="006F561B">
        <w:t>0680 Cat</w:t>
      </w:r>
      <w:r w:rsidRPr="006F561B">
        <w:t>: F (Rel-14) v14.2.0</w:t>
      </w:r>
      <w:r w:rsidRPr="006F561B">
        <w:br/>
      </w:r>
      <w:r w:rsidRPr="006F561B">
        <w:rPr>
          <w:i/>
        </w:rPr>
        <w:tab/>
      </w:r>
      <w:r w:rsidRPr="006F561B">
        <w:rPr>
          <w:i/>
        </w:rPr>
        <w:tab/>
      </w:r>
      <w:r w:rsidRPr="006F561B">
        <w:rPr>
          <w:i/>
        </w:rPr>
        <w:tab/>
      </w:r>
      <w:r w:rsidRPr="006F561B">
        <w:rPr>
          <w:i/>
        </w:rPr>
        <w:tab/>
      </w:r>
      <w:r w:rsidRPr="006F561B">
        <w:rPr>
          <w:i/>
        </w:rPr>
        <w:tab/>
        <w:t>Source: VODAFONE Group Plc</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C4-173247</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C4-173247</w:t>
      </w:r>
      <w:r w:rsidRPr="006F561B">
        <w:rPr>
          <w:b/>
        </w:rPr>
        <w:tab/>
        <w:t>IMS Trace (ISAT) Reference Updates</w:t>
      </w:r>
      <w:r w:rsidRPr="006F561B">
        <w:rPr>
          <w:b/>
        </w:rPr>
        <w:br/>
      </w:r>
      <w:r w:rsidRPr="006F561B">
        <w:tab/>
      </w:r>
      <w:r w:rsidRPr="006F561B">
        <w:tab/>
      </w:r>
      <w:r w:rsidRPr="006F561B">
        <w:tab/>
      </w:r>
      <w:r w:rsidRPr="006F561B">
        <w:tab/>
      </w:r>
      <w:r w:rsidRPr="006F561B">
        <w:tab/>
        <w:t>29.228</w:t>
      </w:r>
      <w:r w:rsidRPr="006F561B">
        <w:tab/>
        <w:t xml:space="preserve">  CR-</w:t>
      </w:r>
      <w:r w:rsidR="006F561B" w:rsidRPr="006F561B">
        <w:t>0680 rev</w:t>
      </w:r>
      <w:r w:rsidRPr="006F561B">
        <w:t xml:space="preserve"> 1 Cat: F (Rel-14) v14.2.0</w:t>
      </w:r>
      <w:r w:rsidRPr="006F561B">
        <w:br/>
      </w:r>
      <w:r w:rsidRPr="006F561B">
        <w:rPr>
          <w:i/>
        </w:rPr>
        <w:tab/>
      </w:r>
      <w:r w:rsidRPr="006F561B">
        <w:rPr>
          <w:i/>
        </w:rPr>
        <w:tab/>
      </w:r>
      <w:r w:rsidRPr="006F561B">
        <w:rPr>
          <w:i/>
        </w:rPr>
        <w:tab/>
      </w:r>
      <w:r w:rsidRPr="006F561B">
        <w:rPr>
          <w:i/>
        </w:rPr>
        <w:tab/>
      </w:r>
      <w:r w:rsidRPr="006F561B">
        <w:rPr>
          <w:i/>
        </w:rPr>
        <w:tab/>
        <w:t>Source: VODAFONE Group Plc</w:t>
      </w:r>
    </w:p>
    <w:p w:rsidR="000F453C" w:rsidRPr="006F561B" w:rsidRDefault="000F453C" w:rsidP="000F453C">
      <w:pPr>
        <w:rPr>
          <w:color w:val="808080"/>
        </w:rPr>
      </w:pPr>
      <w:r w:rsidRPr="006F561B">
        <w:rPr>
          <w:color w:val="808080"/>
        </w:rPr>
        <w:t>(Replaces C4-173124)</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C4-173125</w:t>
      </w:r>
      <w:r w:rsidRPr="006F561B">
        <w:rPr>
          <w:b/>
        </w:rPr>
        <w:tab/>
        <w:t>IMS Trace (ISAT) Removal of Feature from Rel-13</w:t>
      </w:r>
      <w:r w:rsidRPr="006F561B">
        <w:rPr>
          <w:b/>
        </w:rPr>
        <w:br/>
      </w:r>
      <w:r w:rsidRPr="006F561B">
        <w:tab/>
      </w:r>
      <w:r w:rsidRPr="006F561B">
        <w:tab/>
      </w:r>
      <w:r w:rsidRPr="006F561B">
        <w:tab/>
      </w:r>
      <w:r w:rsidRPr="006F561B">
        <w:tab/>
      </w:r>
      <w:r w:rsidRPr="006F561B">
        <w:tab/>
        <w:t>29.228</w:t>
      </w:r>
      <w:r w:rsidRPr="006F561B">
        <w:tab/>
        <w:t xml:space="preserve">  CR-</w:t>
      </w:r>
      <w:r w:rsidR="006F561B" w:rsidRPr="006F561B">
        <w:t>0681 Cat</w:t>
      </w:r>
      <w:r w:rsidRPr="006F561B">
        <w:t>: F (Rel-13) v13.3.1</w:t>
      </w:r>
      <w:r w:rsidRPr="006F561B">
        <w:br/>
      </w:r>
      <w:r w:rsidRPr="006F561B">
        <w:rPr>
          <w:i/>
        </w:rPr>
        <w:tab/>
      </w:r>
      <w:r w:rsidRPr="006F561B">
        <w:rPr>
          <w:i/>
        </w:rPr>
        <w:tab/>
      </w:r>
      <w:r w:rsidRPr="006F561B">
        <w:rPr>
          <w:i/>
        </w:rPr>
        <w:tab/>
      </w:r>
      <w:r w:rsidRPr="006F561B">
        <w:rPr>
          <w:i/>
        </w:rPr>
        <w:tab/>
      </w:r>
      <w:r w:rsidRPr="006F561B">
        <w:rPr>
          <w:i/>
        </w:rPr>
        <w:tab/>
        <w:t>Source: VODAFONE Group Plc</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C4-173249</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C4-173249</w:t>
      </w:r>
      <w:r w:rsidRPr="006F561B">
        <w:rPr>
          <w:b/>
        </w:rPr>
        <w:tab/>
        <w:t>IMS Trace (ISAT) Removal of Feature from Rel-13</w:t>
      </w:r>
      <w:r w:rsidRPr="006F561B">
        <w:rPr>
          <w:b/>
        </w:rPr>
        <w:br/>
      </w:r>
      <w:r w:rsidRPr="006F561B">
        <w:tab/>
      </w:r>
      <w:r w:rsidRPr="006F561B">
        <w:tab/>
      </w:r>
      <w:r w:rsidRPr="006F561B">
        <w:tab/>
      </w:r>
      <w:r w:rsidRPr="006F561B">
        <w:tab/>
      </w:r>
      <w:r w:rsidRPr="006F561B">
        <w:tab/>
        <w:t>29.228</w:t>
      </w:r>
      <w:r w:rsidRPr="006F561B">
        <w:tab/>
        <w:t xml:space="preserve">  CR-</w:t>
      </w:r>
      <w:r w:rsidR="006F561B" w:rsidRPr="006F561B">
        <w:t>0681 rev</w:t>
      </w:r>
      <w:r w:rsidRPr="006F561B">
        <w:t xml:space="preserve"> 1 Cat: A (Rel-13) v13.3.1</w:t>
      </w:r>
      <w:r w:rsidRPr="006F561B">
        <w:br/>
      </w:r>
      <w:r w:rsidRPr="006F561B">
        <w:rPr>
          <w:i/>
        </w:rPr>
        <w:tab/>
      </w:r>
      <w:r w:rsidRPr="006F561B">
        <w:rPr>
          <w:i/>
        </w:rPr>
        <w:tab/>
      </w:r>
      <w:r w:rsidRPr="006F561B">
        <w:rPr>
          <w:i/>
        </w:rPr>
        <w:tab/>
      </w:r>
      <w:r w:rsidRPr="006F561B">
        <w:rPr>
          <w:i/>
        </w:rPr>
        <w:tab/>
      </w:r>
      <w:r w:rsidRPr="006F561B">
        <w:rPr>
          <w:i/>
        </w:rPr>
        <w:tab/>
        <w:t>Source: VODAFONE Group Plc</w:t>
      </w:r>
    </w:p>
    <w:p w:rsidR="000F453C" w:rsidRPr="006F561B" w:rsidRDefault="000F453C" w:rsidP="000F453C">
      <w:pPr>
        <w:rPr>
          <w:color w:val="808080"/>
        </w:rPr>
      </w:pPr>
      <w:r w:rsidRPr="006F561B">
        <w:rPr>
          <w:color w:val="808080"/>
        </w:rPr>
        <w:t>(Replaces C4-173125)</w:t>
      </w:r>
    </w:p>
    <w:p w:rsidR="000F453C" w:rsidRPr="006F561B" w:rsidRDefault="000F453C" w:rsidP="000F453C">
      <w:pPr>
        <w:rPr>
          <w:color w:val="993300"/>
          <w:u w:val="single"/>
        </w:rPr>
      </w:pPr>
      <w:r w:rsidRPr="006F561B">
        <w:rPr>
          <w:rFonts w:ascii="Arial" w:hAnsi="Arial" w:cs="Arial"/>
          <w:b/>
        </w:rPr>
        <w:lastRenderedPageBreak/>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C4-173126</w:t>
      </w:r>
      <w:r w:rsidRPr="006F561B">
        <w:rPr>
          <w:b/>
        </w:rPr>
        <w:tab/>
        <w:t>IMS Trace (ISAT) Removal of Feature from Rel-12</w:t>
      </w:r>
      <w:r w:rsidRPr="006F561B">
        <w:rPr>
          <w:b/>
        </w:rPr>
        <w:br/>
      </w:r>
      <w:r w:rsidRPr="006F561B">
        <w:tab/>
      </w:r>
      <w:r w:rsidRPr="006F561B">
        <w:tab/>
      </w:r>
      <w:r w:rsidRPr="006F561B">
        <w:tab/>
      </w:r>
      <w:r w:rsidRPr="006F561B">
        <w:tab/>
      </w:r>
      <w:r w:rsidRPr="006F561B">
        <w:tab/>
        <w:t>29.228</w:t>
      </w:r>
      <w:r w:rsidRPr="006F561B">
        <w:tab/>
        <w:t xml:space="preserve">  CR-</w:t>
      </w:r>
      <w:r w:rsidR="006F561B" w:rsidRPr="006F561B">
        <w:t>0682 Cat</w:t>
      </w:r>
      <w:r w:rsidRPr="006F561B">
        <w:t>: F (Rel-12) v12.9.0</w:t>
      </w:r>
      <w:r w:rsidRPr="006F561B">
        <w:br/>
      </w:r>
      <w:r w:rsidRPr="006F561B">
        <w:rPr>
          <w:i/>
        </w:rPr>
        <w:tab/>
      </w:r>
      <w:r w:rsidRPr="006F561B">
        <w:rPr>
          <w:i/>
        </w:rPr>
        <w:tab/>
      </w:r>
      <w:r w:rsidRPr="006F561B">
        <w:rPr>
          <w:i/>
        </w:rPr>
        <w:tab/>
      </w:r>
      <w:r w:rsidRPr="006F561B">
        <w:rPr>
          <w:i/>
        </w:rPr>
        <w:tab/>
      </w:r>
      <w:r w:rsidRPr="006F561B">
        <w:rPr>
          <w:i/>
        </w:rPr>
        <w:tab/>
        <w:t>Source: VODAFONE Group Plc</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C4-173248</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C4-173248</w:t>
      </w:r>
      <w:r w:rsidRPr="006F561B">
        <w:rPr>
          <w:b/>
        </w:rPr>
        <w:tab/>
        <w:t>IMS Trace (ISAT) Removal of Feature from Rel-12</w:t>
      </w:r>
      <w:r w:rsidRPr="006F561B">
        <w:rPr>
          <w:b/>
        </w:rPr>
        <w:br/>
      </w:r>
      <w:r w:rsidRPr="006F561B">
        <w:tab/>
      </w:r>
      <w:r w:rsidRPr="006F561B">
        <w:tab/>
      </w:r>
      <w:r w:rsidRPr="006F561B">
        <w:tab/>
      </w:r>
      <w:r w:rsidRPr="006F561B">
        <w:tab/>
      </w:r>
      <w:r w:rsidRPr="006F561B">
        <w:tab/>
        <w:t>29.228</w:t>
      </w:r>
      <w:r w:rsidRPr="006F561B">
        <w:tab/>
        <w:t xml:space="preserve">  CR-</w:t>
      </w:r>
      <w:r w:rsidR="006F561B" w:rsidRPr="006F561B">
        <w:t>0682 rev</w:t>
      </w:r>
      <w:r w:rsidRPr="006F561B">
        <w:t xml:space="preserve"> 1 Cat: F (Rel-12) v12.9.0</w:t>
      </w:r>
      <w:r w:rsidRPr="006F561B">
        <w:br/>
      </w:r>
      <w:r w:rsidRPr="006F561B">
        <w:rPr>
          <w:i/>
        </w:rPr>
        <w:tab/>
      </w:r>
      <w:r w:rsidRPr="006F561B">
        <w:rPr>
          <w:i/>
        </w:rPr>
        <w:tab/>
      </w:r>
      <w:r w:rsidRPr="006F561B">
        <w:rPr>
          <w:i/>
        </w:rPr>
        <w:tab/>
      </w:r>
      <w:r w:rsidRPr="006F561B">
        <w:rPr>
          <w:i/>
        </w:rPr>
        <w:tab/>
      </w:r>
      <w:r w:rsidRPr="006F561B">
        <w:rPr>
          <w:i/>
        </w:rPr>
        <w:tab/>
        <w:t>Source: VODAFONE Group Plc</w:t>
      </w:r>
    </w:p>
    <w:p w:rsidR="000F453C" w:rsidRPr="006F561B" w:rsidRDefault="000F453C" w:rsidP="000F453C">
      <w:pPr>
        <w:rPr>
          <w:color w:val="808080"/>
        </w:rPr>
      </w:pPr>
      <w:r w:rsidRPr="006F561B">
        <w:rPr>
          <w:color w:val="808080"/>
        </w:rPr>
        <w:t>(Replaces C4-173126)</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C4-173127</w:t>
      </w:r>
      <w:r w:rsidRPr="006F561B">
        <w:rPr>
          <w:b/>
        </w:rPr>
        <w:tab/>
        <w:t>IMS Trace (ISAT) Reference Updates</w:t>
      </w:r>
      <w:r w:rsidRPr="006F561B">
        <w:rPr>
          <w:b/>
        </w:rPr>
        <w:br/>
      </w:r>
      <w:r w:rsidRPr="006F561B">
        <w:tab/>
      </w:r>
      <w:r w:rsidRPr="006F561B">
        <w:tab/>
      </w:r>
      <w:r w:rsidRPr="006F561B">
        <w:tab/>
      </w:r>
      <w:r w:rsidRPr="006F561B">
        <w:tab/>
      </w:r>
      <w:r w:rsidRPr="006F561B">
        <w:tab/>
        <w:t>29.328</w:t>
      </w:r>
      <w:r w:rsidRPr="006F561B">
        <w:tab/>
        <w:t xml:space="preserve">  CR-</w:t>
      </w:r>
      <w:r w:rsidR="006F561B" w:rsidRPr="006F561B">
        <w:t>0598 Cat</w:t>
      </w:r>
      <w:r w:rsidRPr="006F561B">
        <w:t>: F (Rel-14) v14.2.0</w:t>
      </w:r>
      <w:r w:rsidRPr="006F561B">
        <w:br/>
      </w:r>
      <w:r w:rsidRPr="006F561B">
        <w:rPr>
          <w:i/>
        </w:rPr>
        <w:tab/>
      </w:r>
      <w:r w:rsidRPr="006F561B">
        <w:rPr>
          <w:i/>
        </w:rPr>
        <w:tab/>
      </w:r>
      <w:r w:rsidRPr="006F561B">
        <w:rPr>
          <w:i/>
        </w:rPr>
        <w:tab/>
      </w:r>
      <w:r w:rsidRPr="006F561B">
        <w:rPr>
          <w:i/>
        </w:rPr>
        <w:tab/>
      </w:r>
      <w:r w:rsidRPr="006F561B">
        <w:rPr>
          <w:i/>
        </w:rPr>
        <w:tab/>
        <w:t>Source: VODAFONE Group Plc</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C4-173250</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C4-173250</w:t>
      </w:r>
      <w:r w:rsidRPr="006F561B">
        <w:rPr>
          <w:b/>
        </w:rPr>
        <w:tab/>
        <w:t>IMS Trace (ISAT) Reference Updates</w:t>
      </w:r>
      <w:r w:rsidRPr="006F561B">
        <w:rPr>
          <w:b/>
        </w:rPr>
        <w:br/>
      </w:r>
      <w:r w:rsidRPr="006F561B">
        <w:tab/>
      </w:r>
      <w:r w:rsidRPr="006F561B">
        <w:tab/>
      </w:r>
      <w:r w:rsidRPr="006F561B">
        <w:tab/>
      </w:r>
      <w:r w:rsidRPr="006F561B">
        <w:tab/>
      </w:r>
      <w:r w:rsidRPr="006F561B">
        <w:tab/>
        <w:t>29.328</w:t>
      </w:r>
      <w:r w:rsidRPr="006F561B">
        <w:tab/>
        <w:t xml:space="preserve">  CR-</w:t>
      </w:r>
      <w:r w:rsidR="006F561B" w:rsidRPr="006F561B">
        <w:t>0598 rev</w:t>
      </w:r>
      <w:r w:rsidRPr="006F561B">
        <w:t xml:space="preserve"> 1 Cat: F (Rel-14) v14.2.0</w:t>
      </w:r>
      <w:r w:rsidRPr="006F561B">
        <w:br/>
      </w:r>
      <w:r w:rsidRPr="006F561B">
        <w:rPr>
          <w:i/>
        </w:rPr>
        <w:tab/>
      </w:r>
      <w:r w:rsidRPr="006F561B">
        <w:rPr>
          <w:i/>
        </w:rPr>
        <w:tab/>
      </w:r>
      <w:r w:rsidRPr="006F561B">
        <w:rPr>
          <w:i/>
        </w:rPr>
        <w:tab/>
      </w:r>
      <w:r w:rsidRPr="006F561B">
        <w:rPr>
          <w:i/>
        </w:rPr>
        <w:tab/>
      </w:r>
      <w:r w:rsidRPr="006F561B">
        <w:rPr>
          <w:i/>
        </w:rPr>
        <w:tab/>
        <w:t>Source: VODAFONE Group Plc</w:t>
      </w:r>
    </w:p>
    <w:p w:rsidR="000F453C" w:rsidRPr="006F561B" w:rsidRDefault="000F453C" w:rsidP="000F453C">
      <w:pPr>
        <w:rPr>
          <w:color w:val="808080"/>
        </w:rPr>
      </w:pPr>
      <w:r w:rsidRPr="006F561B">
        <w:rPr>
          <w:color w:val="808080"/>
        </w:rPr>
        <w:t>(Replaces C4-173127)</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C4-173128</w:t>
      </w:r>
      <w:r w:rsidRPr="006F561B">
        <w:rPr>
          <w:b/>
        </w:rPr>
        <w:tab/>
        <w:t>IMS Trace (ISAT) Removal of Feature from Rel-13</w:t>
      </w:r>
      <w:r w:rsidRPr="006F561B">
        <w:rPr>
          <w:b/>
        </w:rPr>
        <w:br/>
      </w:r>
      <w:r w:rsidRPr="006F561B">
        <w:tab/>
      </w:r>
      <w:r w:rsidRPr="006F561B">
        <w:tab/>
      </w:r>
      <w:r w:rsidRPr="006F561B">
        <w:tab/>
      </w:r>
      <w:r w:rsidRPr="006F561B">
        <w:tab/>
      </w:r>
      <w:r w:rsidRPr="006F561B">
        <w:tab/>
        <w:t>29.328</w:t>
      </w:r>
      <w:r w:rsidRPr="006F561B">
        <w:tab/>
        <w:t xml:space="preserve">  CR-</w:t>
      </w:r>
      <w:r w:rsidR="006F561B" w:rsidRPr="006F561B">
        <w:t>0599 Cat</w:t>
      </w:r>
      <w:r w:rsidRPr="006F561B">
        <w:t>: F (Rel-13) v13.7.0</w:t>
      </w:r>
      <w:r w:rsidRPr="006F561B">
        <w:br/>
      </w:r>
      <w:r w:rsidRPr="006F561B">
        <w:rPr>
          <w:i/>
        </w:rPr>
        <w:tab/>
      </w:r>
      <w:r w:rsidRPr="006F561B">
        <w:rPr>
          <w:i/>
        </w:rPr>
        <w:tab/>
      </w:r>
      <w:r w:rsidRPr="006F561B">
        <w:rPr>
          <w:i/>
        </w:rPr>
        <w:tab/>
      </w:r>
      <w:r w:rsidRPr="006F561B">
        <w:rPr>
          <w:i/>
        </w:rPr>
        <w:tab/>
      </w:r>
      <w:r w:rsidRPr="006F561B">
        <w:rPr>
          <w:i/>
        </w:rPr>
        <w:tab/>
        <w:t>Source: VODAFONE Group Plc</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C4-173252</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C4-173252</w:t>
      </w:r>
      <w:r w:rsidRPr="006F561B">
        <w:rPr>
          <w:b/>
        </w:rPr>
        <w:tab/>
        <w:t>IMS Trace (ISAT) Removal of Feature from Rel-13</w:t>
      </w:r>
      <w:r w:rsidRPr="006F561B">
        <w:rPr>
          <w:b/>
        </w:rPr>
        <w:br/>
      </w:r>
      <w:r w:rsidRPr="006F561B">
        <w:tab/>
      </w:r>
      <w:r w:rsidRPr="006F561B">
        <w:tab/>
      </w:r>
      <w:r w:rsidRPr="006F561B">
        <w:tab/>
      </w:r>
      <w:r w:rsidRPr="006F561B">
        <w:tab/>
      </w:r>
      <w:r w:rsidRPr="006F561B">
        <w:tab/>
        <w:t>29.328</w:t>
      </w:r>
      <w:r w:rsidRPr="006F561B">
        <w:tab/>
        <w:t xml:space="preserve">  CR-</w:t>
      </w:r>
      <w:r w:rsidR="006F561B" w:rsidRPr="006F561B">
        <w:t>0599 rev</w:t>
      </w:r>
      <w:r w:rsidRPr="006F561B">
        <w:t xml:space="preserve"> 1 Cat: F (Rel-13) v13.7.0</w:t>
      </w:r>
      <w:r w:rsidRPr="006F561B">
        <w:br/>
      </w:r>
      <w:r w:rsidRPr="006F561B">
        <w:rPr>
          <w:i/>
        </w:rPr>
        <w:tab/>
      </w:r>
      <w:r w:rsidRPr="006F561B">
        <w:rPr>
          <w:i/>
        </w:rPr>
        <w:tab/>
      </w:r>
      <w:r w:rsidRPr="006F561B">
        <w:rPr>
          <w:i/>
        </w:rPr>
        <w:tab/>
      </w:r>
      <w:r w:rsidRPr="006F561B">
        <w:rPr>
          <w:i/>
        </w:rPr>
        <w:tab/>
      </w:r>
      <w:r w:rsidRPr="006F561B">
        <w:rPr>
          <w:i/>
        </w:rPr>
        <w:tab/>
        <w:t>Source: VODAFONE Group Plc</w:t>
      </w:r>
    </w:p>
    <w:p w:rsidR="000F453C" w:rsidRPr="006F561B" w:rsidRDefault="000F453C" w:rsidP="000F453C">
      <w:pPr>
        <w:rPr>
          <w:color w:val="808080"/>
        </w:rPr>
      </w:pPr>
      <w:r w:rsidRPr="006F561B">
        <w:rPr>
          <w:color w:val="808080"/>
        </w:rPr>
        <w:t>(Replaces C4-173128)</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C4-173129</w:t>
      </w:r>
      <w:r w:rsidRPr="006F561B">
        <w:rPr>
          <w:b/>
        </w:rPr>
        <w:tab/>
        <w:t>IMS Trace (ISAT) Removal of Feature from Rel-12</w:t>
      </w:r>
      <w:r w:rsidRPr="006F561B">
        <w:rPr>
          <w:b/>
        </w:rPr>
        <w:br/>
      </w:r>
      <w:r w:rsidRPr="006F561B">
        <w:tab/>
      </w:r>
      <w:r w:rsidRPr="006F561B">
        <w:tab/>
      </w:r>
      <w:r w:rsidRPr="006F561B">
        <w:tab/>
      </w:r>
      <w:r w:rsidRPr="006F561B">
        <w:tab/>
      </w:r>
      <w:r w:rsidRPr="006F561B">
        <w:tab/>
        <w:t>29.328</w:t>
      </w:r>
      <w:r w:rsidRPr="006F561B">
        <w:tab/>
        <w:t xml:space="preserve">  CR-</w:t>
      </w:r>
      <w:r w:rsidR="006F561B" w:rsidRPr="006F561B">
        <w:t>0600 Cat</w:t>
      </w:r>
      <w:r w:rsidRPr="006F561B">
        <w:t>: F (Rel-12) v12.13.0</w:t>
      </w:r>
      <w:r w:rsidRPr="006F561B">
        <w:br/>
      </w:r>
      <w:r w:rsidRPr="006F561B">
        <w:rPr>
          <w:i/>
        </w:rPr>
        <w:tab/>
      </w:r>
      <w:r w:rsidRPr="006F561B">
        <w:rPr>
          <w:i/>
        </w:rPr>
        <w:tab/>
      </w:r>
      <w:r w:rsidRPr="006F561B">
        <w:rPr>
          <w:i/>
        </w:rPr>
        <w:tab/>
      </w:r>
      <w:r w:rsidRPr="006F561B">
        <w:rPr>
          <w:i/>
        </w:rPr>
        <w:tab/>
      </w:r>
      <w:r w:rsidRPr="006F561B">
        <w:rPr>
          <w:i/>
        </w:rPr>
        <w:tab/>
        <w:t>Source: VODAFONE Group Plc</w:t>
      </w:r>
    </w:p>
    <w:p w:rsidR="000F453C" w:rsidRPr="006F561B" w:rsidRDefault="000F453C" w:rsidP="000F453C">
      <w:pPr>
        <w:rPr>
          <w:color w:val="993300"/>
          <w:u w:val="single"/>
        </w:rPr>
      </w:pPr>
      <w:r w:rsidRPr="006F561B">
        <w:rPr>
          <w:rFonts w:ascii="Arial" w:hAnsi="Arial" w:cs="Arial"/>
          <w:b/>
        </w:rPr>
        <w:lastRenderedPageBreak/>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C4-173251</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C4-173251</w:t>
      </w:r>
      <w:r w:rsidRPr="006F561B">
        <w:rPr>
          <w:b/>
        </w:rPr>
        <w:tab/>
        <w:t>IMS Trace (ISAT) Removal of Feature from Rel-12</w:t>
      </w:r>
      <w:r w:rsidRPr="006F561B">
        <w:rPr>
          <w:b/>
        </w:rPr>
        <w:br/>
      </w:r>
      <w:r w:rsidRPr="006F561B">
        <w:tab/>
      </w:r>
      <w:r w:rsidRPr="006F561B">
        <w:tab/>
      </w:r>
      <w:r w:rsidRPr="006F561B">
        <w:tab/>
      </w:r>
      <w:r w:rsidRPr="006F561B">
        <w:tab/>
      </w:r>
      <w:r w:rsidRPr="006F561B">
        <w:tab/>
        <w:t>29.328</w:t>
      </w:r>
      <w:r w:rsidRPr="006F561B">
        <w:tab/>
        <w:t xml:space="preserve">  CR-</w:t>
      </w:r>
      <w:r w:rsidR="006F561B" w:rsidRPr="006F561B">
        <w:t>0600 rev</w:t>
      </w:r>
      <w:r w:rsidRPr="006F561B">
        <w:t xml:space="preserve"> 1 Cat: F (Rel-12) v12.13.0</w:t>
      </w:r>
      <w:r w:rsidRPr="006F561B">
        <w:br/>
      </w:r>
      <w:r w:rsidRPr="006F561B">
        <w:rPr>
          <w:i/>
        </w:rPr>
        <w:tab/>
      </w:r>
      <w:r w:rsidRPr="006F561B">
        <w:rPr>
          <w:i/>
        </w:rPr>
        <w:tab/>
      </w:r>
      <w:r w:rsidRPr="006F561B">
        <w:rPr>
          <w:i/>
        </w:rPr>
        <w:tab/>
      </w:r>
      <w:r w:rsidRPr="006F561B">
        <w:rPr>
          <w:i/>
        </w:rPr>
        <w:tab/>
      </w:r>
      <w:r w:rsidRPr="006F561B">
        <w:rPr>
          <w:i/>
        </w:rPr>
        <w:tab/>
        <w:t>Source: VODAFONE Group Plc</w:t>
      </w:r>
    </w:p>
    <w:p w:rsidR="000F453C" w:rsidRPr="006F561B" w:rsidRDefault="000F453C" w:rsidP="000F453C">
      <w:pPr>
        <w:rPr>
          <w:color w:val="808080"/>
        </w:rPr>
      </w:pPr>
      <w:r w:rsidRPr="006F561B">
        <w:rPr>
          <w:color w:val="808080"/>
        </w:rPr>
        <w:t>(Replaces C4-173129)</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C4-173133</w:t>
      </w:r>
      <w:r w:rsidRPr="006F561B">
        <w:rPr>
          <w:b/>
        </w:rPr>
        <w:tab/>
        <w:t>SIP Trace (ISAT) Progress in IETF</w:t>
      </w:r>
      <w:r w:rsidRPr="006F561B">
        <w:rPr>
          <w:b/>
        </w:rPr>
        <w:br/>
      </w:r>
      <w:r w:rsidRPr="006F561B">
        <w:rPr>
          <w:i/>
        </w:rPr>
        <w:tab/>
      </w:r>
      <w:r w:rsidRPr="006F561B">
        <w:rPr>
          <w:i/>
        </w:rPr>
        <w:tab/>
      </w:r>
      <w:r w:rsidRPr="006F561B">
        <w:rPr>
          <w:i/>
        </w:rPr>
        <w:tab/>
      </w:r>
      <w:r w:rsidRPr="006F561B">
        <w:rPr>
          <w:i/>
        </w:rPr>
        <w:tab/>
      </w:r>
      <w:r w:rsidRPr="006F561B">
        <w:rPr>
          <w:i/>
        </w:rPr>
        <w:tab/>
        <w:t>Source: VODAFONE Group Plc</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 xml:space="preserve">For several 3GPP releases, the ISAT feature has been maintained in the current 3GPP release pending progress of the underlying SIP protocol mechanism in the IETF insipid working group. </w:t>
      </w:r>
    </w:p>
    <w:p w:rsidR="000F453C" w:rsidRPr="006F561B" w:rsidRDefault="000F453C" w:rsidP="000F453C">
      <w:r w:rsidRPr="006F561B">
        <w:t xml:space="preserve">The ISAT work item was given a Rel-14 exception at CT plenary #75 (Dubrovnik) to allow completion in Rel-14 if IETF made progress. </w:t>
      </w:r>
    </w:p>
    <w:p w:rsidR="000F453C" w:rsidRPr="006F561B" w:rsidRDefault="000F453C" w:rsidP="000F453C">
      <w:r w:rsidRPr="006F561B">
        <w:t xml:space="preserve">In March 2017, IETF approved requirements for the protocol enhancement needed for ISAT in RFC 8123, which defines requirements for marking SIP messages to be logged. The protocol solution draft is the next IETF working group milestone and is being worked on in document draft-ietf-insipid-logme-marking (https://datatracker.ietf.org/doc/draft-ietf-insipid-logme-marking/). In the IETF proposal referenced in some earlier 3GPP releases trace configuration was to be defined in the IETF. However, trace configuration is now defined in a 3GPP management object (TS 24.323) and only marking of signalling to be logged has been kept in IETF. </w:t>
      </w:r>
    </w:p>
    <w:p w:rsidR="000F453C" w:rsidRPr="006F561B" w:rsidRDefault="000F453C" w:rsidP="000F453C">
      <w:r w:rsidRPr="006F561B">
        <w:t xml:space="preserve">Now that requirements are clear and IETF is working on a single working group solution draft, it is the source companies' view that ISAT is sufficiently stable to add to 3GPP specifications. </w:t>
      </w:r>
    </w:p>
    <w:p w:rsidR="000F453C" w:rsidRPr="006F561B" w:rsidRDefault="000F453C" w:rsidP="000F453C">
      <w:r w:rsidRPr="006F561B">
        <w:t>CRs have been submitted to the CT1/3/4 meetings this week to introduce the correct IETF references and parameter syntax into Rel-14 and to remove ISAT from Rel-13 and earlier specs.</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noted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pStyle w:val="Heading3"/>
      </w:pPr>
      <w:r w:rsidRPr="006F561B">
        <w:t>7.3</w:t>
      </w:r>
      <w:r w:rsidRPr="006F561B">
        <w:tab/>
        <w:t>Any other Business for Rel-14</w:t>
      </w:r>
    </w:p>
    <w:p w:rsidR="000F453C" w:rsidRPr="006F561B" w:rsidRDefault="000F453C" w:rsidP="000F453C">
      <w:pPr>
        <w:pStyle w:val="Heading4"/>
      </w:pPr>
      <w:r w:rsidRPr="006F561B">
        <w:t>7.3.1</w:t>
      </w:r>
      <w:r w:rsidRPr="006F561B">
        <w:tab/>
        <w:t>GTP and PMIP [TEI14]</w:t>
      </w:r>
    </w:p>
    <w:p w:rsidR="000F453C" w:rsidRPr="006F561B" w:rsidRDefault="000F453C" w:rsidP="000F453C">
      <w:pPr>
        <w:pStyle w:val="Heading4"/>
      </w:pPr>
      <w:r w:rsidRPr="006F561B">
        <w:t>7.3.2</w:t>
      </w:r>
      <w:r w:rsidRPr="006F561B">
        <w:tab/>
        <w:t>Addressing and Subscriber Data Handling (23.003 and 23.008) [TEI14]</w:t>
      </w:r>
    </w:p>
    <w:p w:rsidR="000F453C" w:rsidRPr="006F561B" w:rsidRDefault="000F453C" w:rsidP="000F453C">
      <w:pPr>
        <w:pStyle w:val="Heading4"/>
      </w:pPr>
      <w:r w:rsidRPr="006F561B">
        <w:t>7.3.3</w:t>
      </w:r>
      <w:r w:rsidRPr="006F561B">
        <w:tab/>
        <w:t>EPS AAA interfaces (29.273) [TEI14]</w:t>
      </w:r>
    </w:p>
    <w:p w:rsidR="000F453C" w:rsidRPr="006F561B" w:rsidRDefault="000F453C" w:rsidP="000F453C">
      <w:pPr>
        <w:pStyle w:val="Heading4"/>
      </w:pPr>
      <w:r w:rsidRPr="006F561B">
        <w:t>7.3.4</w:t>
      </w:r>
      <w:r w:rsidRPr="006F561B">
        <w:tab/>
        <w:t>Diameter based Interfaces (29.272, 29.173) [TEI14]</w:t>
      </w:r>
    </w:p>
    <w:p w:rsidR="000F453C" w:rsidRPr="006F561B" w:rsidRDefault="000F453C" w:rsidP="000F453C">
      <w:pPr>
        <w:pStyle w:val="Heading4"/>
      </w:pPr>
      <w:r w:rsidRPr="006F561B">
        <w:t>7.3.5</w:t>
      </w:r>
      <w:r w:rsidRPr="006F561B">
        <w:tab/>
        <w:t>IMS [TEI14]</w:t>
      </w:r>
    </w:p>
    <w:p w:rsidR="000F453C" w:rsidRPr="006F561B" w:rsidRDefault="000F453C" w:rsidP="000F453C">
      <w:pPr>
        <w:pStyle w:val="Heading4"/>
      </w:pPr>
      <w:r w:rsidRPr="006F561B">
        <w:t>7.3.6</w:t>
      </w:r>
      <w:r w:rsidRPr="006F561B">
        <w:tab/>
        <w:t>MAP [TEI14]</w:t>
      </w:r>
    </w:p>
    <w:p w:rsidR="000F453C" w:rsidRPr="006F561B" w:rsidRDefault="000F453C" w:rsidP="000F453C">
      <w:pPr>
        <w:pStyle w:val="Heading4"/>
      </w:pPr>
      <w:r w:rsidRPr="006F561B">
        <w:t>7.3.7</w:t>
      </w:r>
      <w:r w:rsidRPr="006F561B">
        <w:tab/>
        <w:t>H.248 Interfaces [TEI14]</w:t>
      </w:r>
    </w:p>
    <w:p w:rsidR="000F453C" w:rsidRPr="006F561B" w:rsidRDefault="000F453C" w:rsidP="000F453C">
      <w:pPr>
        <w:pStyle w:val="Heading4"/>
      </w:pPr>
      <w:r w:rsidRPr="006F561B">
        <w:t>7.3.8</w:t>
      </w:r>
      <w:r w:rsidRPr="006F561B">
        <w:tab/>
        <w:t>Diameter 29.230 CRs [TEI14]</w:t>
      </w:r>
    </w:p>
    <w:p w:rsidR="000F453C" w:rsidRPr="006F561B" w:rsidRDefault="000F453C" w:rsidP="000F453C">
      <w:pPr>
        <w:rPr>
          <w:i/>
        </w:rPr>
      </w:pPr>
      <w:r w:rsidRPr="006F561B">
        <w:rPr>
          <w:rFonts w:ascii="Arial" w:hAnsi="Arial" w:cs="Arial"/>
          <w:b/>
          <w:color w:val="0000FF"/>
          <w:sz w:val="24"/>
          <w:u w:val="thick"/>
        </w:rPr>
        <w:t>C4-173271</w:t>
      </w:r>
      <w:r w:rsidRPr="006F561B">
        <w:rPr>
          <w:b/>
        </w:rPr>
        <w:tab/>
        <w:t>LS on Addition of AVP code definitions</w:t>
      </w:r>
      <w:r w:rsidRPr="006F561B">
        <w:rPr>
          <w:b/>
        </w:rPr>
        <w:br/>
      </w:r>
      <w:r w:rsidRPr="006F561B">
        <w:rPr>
          <w:i/>
        </w:rPr>
        <w:tab/>
      </w:r>
      <w:r w:rsidRPr="006F561B">
        <w:rPr>
          <w:i/>
        </w:rPr>
        <w:tab/>
      </w:r>
      <w:r w:rsidRPr="006F561B">
        <w:rPr>
          <w:i/>
        </w:rPr>
        <w:tab/>
      </w:r>
      <w:r w:rsidRPr="006F561B">
        <w:rPr>
          <w:i/>
        </w:rPr>
        <w:tab/>
      </w:r>
      <w:r w:rsidRPr="006F561B">
        <w:rPr>
          <w:i/>
        </w:rPr>
        <w:tab/>
        <w:t>Source: SA5</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lastRenderedPageBreak/>
        <w:t>SA5 kindly asks CT4 to take into account the AVP definitions above, and update their specification accordingly.</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SA5 request covered in CR C4-173270.</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noted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C4-173270</w:t>
      </w:r>
      <w:r w:rsidRPr="006F561B">
        <w:rPr>
          <w:b/>
        </w:rPr>
        <w:tab/>
        <w:t>AVP codes for 32.299</w:t>
      </w:r>
      <w:r w:rsidRPr="006F561B">
        <w:rPr>
          <w:b/>
        </w:rPr>
        <w:br/>
      </w:r>
      <w:r w:rsidRPr="006F561B">
        <w:tab/>
      </w:r>
      <w:r w:rsidRPr="006F561B">
        <w:tab/>
      </w:r>
      <w:r w:rsidRPr="006F561B">
        <w:tab/>
      </w:r>
      <w:r w:rsidRPr="006F561B">
        <w:tab/>
      </w:r>
      <w:r w:rsidRPr="006F561B">
        <w:tab/>
        <w:t>29.230</w:t>
      </w:r>
      <w:r w:rsidRPr="006F561B">
        <w:tab/>
        <w:t xml:space="preserve">  CR-</w:t>
      </w:r>
      <w:r w:rsidR="006F561B" w:rsidRPr="006F561B">
        <w:t>0615 Cat</w:t>
      </w:r>
      <w:r w:rsidRPr="006F561B">
        <w:t>: F (Rel-14) v14.4.0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To align with TS 32.299. See also LS from SA5 in S5-173467.</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pStyle w:val="Heading4"/>
      </w:pPr>
      <w:r w:rsidRPr="006F561B">
        <w:t>7.3.9</w:t>
      </w:r>
      <w:r w:rsidRPr="006F561B">
        <w:tab/>
        <w:t>DSCP Marking based on QCI and ARP [TEI14]</w:t>
      </w:r>
    </w:p>
    <w:p w:rsidR="000F453C" w:rsidRPr="006F561B" w:rsidRDefault="000F453C" w:rsidP="000F453C">
      <w:pPr>
        <w:pStyle w:val="Heading4"/>
      </w:pPr>
      <w:r w:rsidRPr="006F561B">
        <w:t>7.3.10</w:t>
      </w:r>
      <w:r w:rsidRPr="006F561B">
        <w:tab/>
        <w:t>CIoT [TEI14]</w:t>
      </w:r>
    </w:p>
    <w:p w:rsidR="000F453C" w:rsidRPr="006F561B" w:rsidRDefault="000F453C" w:rsidP="000F453C">
      <w:pPr>
        <w:pStyle w:val="Heading4"/>
      </w:pPr>
      <w:r w:rsidRPr="006F561B">
        <w:t>7.3.11</w:t>
      </w:r>
      <w:r w:rsidRPr="006F561B">
        <w:tab/>
        <w:t>MONTE-TEI14 [TEI14]</w:t>
      </w:r>
    </w:p>
    <w:p w:rsidR="000F453C" w:rsidRPr="006F561B" w:rsidRDefault="000F453C" w:rsidP="000F453C">
      <w:pPr>
        <w:rPr>
          <w:i/>
        </w:rPr>
      </w:pPr>
      <w:r w:rsidRPr="006F561B">
        <w:rPr>
          <w:rFonts w:ascii="Arial" w:hAnsi="Arial" w:cs="Arial"/>
          <w:b/>
          <w:color w:val="0000FF"/>
          <w:sz w:val="24"/>
          <w:u w:val="thick"/>
        </w:rPr>
        <w:t>C4-173113</w:t>
      </w:r>
      <w:r w:rsidRPr="006F561B">
        <w:rPr>
          <w:b/>
        </w:rPr>
        <w:tab/>
        <w:t>Loss Of Connectivity Reason in S6a/d IDA</w:t>
      </w:r>
      <w:r w:rsidRPr="006F561B">
        <w:rPr>
          <w:b/>
        </w:rPr>
        <w:br/>
      </w:r>
      <w:r w:rsidRPr="006F561B">
        <w:tab/>
      </w:r>
      <w:r w:rsidRPr="006F561B">
        <w:tab/>
      </w:r>
      <w:r w:rsidRPr="006F561B">
        <w:tab/>
      </w:r>
      <w:r w:rsidRPr="006F561B">
        <w:tab/>
      </w:r>
      <w:r w:rsidRPr="006F561B">
        <w:tab/>
        <w:t>29.272</w:t>
      </w:r>
      <w:r w:rsidRPr="006F561B">
        <w:tab/>
        <w:t xml:space="preserve">  CR-</w:t>
      </w:r>
      <w:r w:rsidR="006F561B" w:rsidRPr="006F561B">
        <w:t>0717 Cat</w:t>
      </w:r>
      <w:r w:rsidRPr="006F561B">
        <w:t>: F (Rel-14) v14.3.0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Loss of Connectivity Reason was added to S6t-CIA and to T6a/b-RIR, but not yet for S6a/b-IDA. See 29.336 CR 0069r2 and 29.128 CR 0042r1.</w:t>
      </w:r>
    </w:p>
    <w:p w:rsidR="000F453C" w:rsidRPr="006F561B" w:rsidRDefault="000F453C" w:rsidP="000F453C">
      <w:r w:rsidRPr="006F561B">
        <w:t>When monitoring for Loss Of Connectivity is configured with S6a/d IDR, immediate reporting of “UE-detached” should be possible.</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Ericsson commented that a functionality over S6a is not so clear.</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C4-173253</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C4-173253</w:t>
      </w:r>
      <w:r w:rsidRPr="006F561B">
        <w:rPr>
          <w:b/>
        </w:rPr>
        <w:tab/>
        <w:t>Loss Of Connectivity Reason in S6a/d IDA</w:t>
      </w:r>
      <w:r w:rsidRPr="006F561B">
        <w:rPr>
          <w:b/>
        </w:rPr>
        <w:br/>
      </w:r>
      <w:r w:rsidRPr="006F561B">
        <w:tab/>
      </w:r>
      <w:r w:rsidRPr="006F561B">
        <w:tab/>
      </w:r>
      <w:r w:rsidRPr="006F561B">
        <w:tab/>
      </w:r>
      <w:r w:rsidRPr="006F561B">
        <w:tab/>
      </w:r>
      <w:r w:rsidRPr="006F561B">
        <w:tab/>
        <w:t>29.272</w:t>
      </w:r>
      <w:r w:rsidRPr="006F561B">
        <w:tab/>
        <w:t xml:space="preserve">  CR-</w:t>
      </w:r>
      <w:r w:rsidR="006F561B" w:rsidRPr="006F561B">
        <w:t>0717 rev</w:t>
      </w:r>
      <w:r w:rsidRPr="006F561B">
        <w:t xml:space="preserve"> 1 Cat: F (Rel-14) v14.3.0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color w:val="808080"/>
        </w:rPr>
      </w:pPr>
      <w:r w:rsidRPr="006F561B">
        <w:rPr>
          <w:color w:val="808080"/>
        </w:rPr>
        <w:t>(Replaces C4-173113)</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C4-173118</w:t>
      </w:r>
      <w:r w:rsidRPr="006F561B">
        <w:rPr>
          <w:b/>
        </w:rPr>
        <w:tab/>
        <w:t>Unauthorized Requesting Entity on S6t</w:t>
      </w:r>
      <w:r w:rsidRPr="006F561B">
        <w:rPr>
          <w:b/>
        </w:rPr>
        <w:br/>
      </w:r>
      <w:r w:rsidRPr="006F561B">
        <w:tab/>
      </w:r>
      <w:r w:rsidRPr="006F561B">
        <w:tab/>
      </w:r>
      <w:r w:rsidRPr="006F561B">
        <w:tab/>
      </w:r>
      <w:r w:rsidRPr="006F561B">
        <w:tab/>
      </w:r>
      <w:r w:rsidRPr="006F561B">
        <w:tab/>
        <w:t>29.336</w:t>
      </w:r>
      <w:r w:rsidRPr="006F561B">
        <w:tab/>
        <w:t xml:space="preserve">  CR-</w:t>
      </w:r>
      <w:r w:rsidR="006F561B" w:rsidRPr="006F561B">
        <w:t>0095 Cat</w:t>
      </w:r>
      <w:r w:rsidRPr="006F561B">
        <w:t>: F (Rel-14) v14.1.0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lastRenderedPageBreak/>
        <w:t>According to clause 7.2.1.2 step 2, the Experimental-Result DIAMETER_ERROR_UNAUTHORIZED_REQUESTING_ENTITY (5510) is used when the requesting SCEF is not authorized to request the specified service. Monitoring services are just examples but there are other services that may be requested with CIR. Clause 7.2.1.1 lists the complete set of services which in future releases may even expand. Known services so far are:</w:t>
      </w:r>
    </w:p>
    <w:p w:rsidR="000F453C" w:rsidRPr="006F561B" w:rsidRDefault="006F561B" w:rsidP="000F453C">
      <w:r w:rsidRPr="006F561B">
        <w:t>Rel-</w:t>
      </w:r>
      <w:r w:rsidR="000F453C" w:rsidRPr="006F561B">
        <w:t>13:</w:t>
      </w:r>
    </w:p>
    <w:p w:rsidR="000F453C" w:rsidRPr="006F561B" w:rsidRDefault="006F561B" w:rsidP="000F453C">
      <w:r w:rsidRPr="006F561B">
        <w:t>-</w:t>
      </w:r>
      <w:r w:rsidRPr="006F561B">
        <w:tab/>
      </w:r>
      <w:r w:rsidR="00016C05" w:rsidRPr="006F561B">
        <w:t>the</w:t>
      </w:r>
      <w:r w:rsidR="000F453C" w:rsidRPr="006F561B">
        <w:t xml:space="preserve"> configuration/deletion of Monitoring events;</w:t>
      </w:r>
    </w:p>
    <w:p w:rsidR="000F453C" w:rsidRPr="006F561B" w:rsidRDefault="000F453C" w:rsidP="000F453C">
      <w:r w:rsidRPr="006F561B">
        <w:t>-</w:t>
      </w:r>
      <w:r w:rsidRPr="006F561B">
        <w:tab/>
        <w:t>the configuration/deletion of Communication Patterns;</w:t>
      </w:r>
    </w:p>
    <w:p w:rsidR="000F453C" w:rsidRPr="006F561B" w:rsidRDefault="006F561B" w:rsidP="000F453C">
      <w:r w:rsidRPr="006F561B">
        <w:t>Rel-</w:t>
      </w:r>
      <w:r w:rsidR="000F453C" w:rsidRPr="006F561B">
        <w:t>14:</w:t>
      </w:r>
    </w:p>
    <w:p w:rsidR="000F453C" w:rsidRPr="006F561B" w:rsidRDefault="000F453C" w:rsidP="000F453C">
      <w:r w:rsidRPr="006F561B">
        <w:t>-</w:t>
      </w:r>
      <w:r w:rsidRPr="006F561B">
        <w:tab/>
        <w:t>the configuration/query of Enhanced Coverage Restrictions.</w:t>
      </w:r>
    </w:p>
    <w:p w:rsidR="000F453C" w:rsidRPr="006F561B" w:rsidRDefault="000F453C" w:rsidP="000F453C">
      <w:r w:rsidRPr="006F561B">
        <w:t>This CR makes the wording in clause 8.3.3.2 more general and future proof, to cover not only monitoring.</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C4-173255</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C4-173255</w:t>
      </w:r>
      <w:r w:rsidRPr="006F561B">
        <w:rPr>
          <w:b/>
        </w:rPr>
        <w:tab/>
        <w:t>Unauthorized Requesting Entity on S6t</w:t>
      </w:r>
      <w:r w:rsidRPr="006F561B">
        <w:rPr>
          <w:b/>
        </w:rPr>
        <w:br/>
      </w:r>
      <w:r w:rsidRPr="006F561B">
        <w:tab/>
      </w:r>
      <w:r w:rsidRPr="006F561B">
        <w:tab/>
      </w:r>
      <w:r w:rsidRPr="006F561B">
        <w:tab/>
      </w:r>
      <w:r w:rsidRPr="006F561B">
        <w:tab/>
      </w:r>
      <w:r w:rsidRPr="006F561B">
        <w:tab/>
        <w:t>29.336</w:t>
      </w:r>
      <w:r w:rsidRPr="006F561B">
        <w:tab/>
        <w:t xml:space="preserve">  CR-</w:t>
      </w:r>
      <w:r w:rsidR="006F561B" w:rsidRPr="006F561B">
        <w:t>0095 rev</w:t>
      </w:r>
      <w:r w:rsidRPr="006F561B">
        <w:t xml:space="preserve"> 1 Cat: F (Rel-14) v14.1.0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color w:val="808080"/>
        </w:rPr>
      </w:pPr>
      <w:r w:rsidRPr="006F561B">
        <w:rPr>
          <w:color w:val="808080"/>
        </w:rPr>
        <w:t>(Replaces C4-173118)</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C4-173162</w:t>
      </w:r>
      <w:r w:rsidRPr="006F561B">
        <w:rPr>
          <w:b/>
        </w:rPr>
        <w:tab/>
        <w:t>Clarification on User Identity Returned in CIA</w:t>
      </w:r>
      <w:r w:rsidRPr="006F561B">
        <w:rPr>
          <w:b/>
        </w:rPr>
        <w:br/>
      </w:r>
      <w:r w:rsidRPr="006F561B">
        <w:tab/>
      </w:r>
      <w:r w:rsidRPr="006F561B">
        <w:tab/>
      </w:r>
      <w:r w:rsidRPr="006F561B">
        <w:tab/>
      </w:r>
      <w:r w:rsidRPr="006F561B">
        <w:tab/>
      </w:r>
      <w:r w:rsidRPr="006F561B">
        <w:tab/>
        <w:t>29.336</w:t>
      </w:r>
      <w:r w:rsidRPr="006F561B">
        <w:tab/>
        <w:t xml:space="preserve">  CR-</w:t>
      </w:r>
      <w:r w:rsidR="006F561B" w:rsidRPr="006F561B">
        <w:t>0098 Cat</w:t>
      </w:r>
      <w:r w:rsidRPr="006F561B">
        <w:t>: B (Rel-14) v14.1.0</w:t>
      </w:r>
      <w:r w:rsidRPr="006F561B">
        <w:br/>
      </w:r>
      <w:r w:rsidRPr="006F561B">
        <w:rPr>
          <w:i/>
        </w:rPr>
        <w:tab/>
      </w:r>
      <w:r w:rsidRPr="006F561B">
        <w:rPr>
          <w:i/>
        </w:rPr>
        <w:tab/>
      </w:r>
      <w:r w:rsidRPr="006F561B">
        <w:rPr>
          <w:i/>
        </w:rPr>
        <w:tab/>
      </w:r>
      <w:r w:rsidRPr="006F561B">
        <w:rPr>
          <w:i/>
        </w:rPr>
        <w:tab/>
      </w:r>
      <w:r w:rsidRPr="006F561B">
        <w:rPr>
          <w:i/>
        </w:rPr>
        <w:tab/>
        <w:t>Source: ZTE</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As per TS 29.336 CR0087 (see C4-172214), the CIR/CIA procedure is also used for Group based Monitoring Configuration for a Group of UEs. In current CIA message, the User-Identifier AVP is included to return the External Identifier or MSISDN of a UE. However, this User-Identifier AVP in CIA message shall not be included if the CIR message is to configure Monitoring events for a Group of UEs.</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This CR should be merged into C4-173254 (revision of CT4#77 agreed C4-172214).</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merged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C4-173163</w:t>
      </w:r>
      <w:r w:rsidRPr="006F561B">
        <w:rPr>
          <w:b/>
        </w:rPr>
        <w:tab/>
        <w:t>Type of External Identifier</w:t>
      </w:r>
      <w:r w:rsidRPr="006F561B">
        <w:rPr>
          <w:b/>
        </w:rPr>
        <w:br/>
      </w:r>
      <w:r w:rsidRPr="006F561B">
        <w:tab/>
      </w:r>
      <w:r w:rsidRPr="006F561B">
        <w:tab/>
      </w:r>
      <w:r w:rsidRPr="006F561B">
        <w:tab/>
      </w:r>
      <w:r w:rsidRPr="006F561B">
        <w:tab/>
      </w:r>
      <w:r w:rsidRPr="006F561B">
        <w:tab/>
        <w:t>29.336</w:t>
      </w:r>
      <w:r w:rsidRPr="006F561B">
        <w:tab/>
        <w:t xml:space="preserve">  CR-</w:t>
      </w:r>
      <w:r w:rsidR="006F561B" w:rsidRPr="006F561B">
        <w:t>0099 Cat</w:t>
      </w:r>
      <w:r w:rsidRPr="006F561B">
        <w:t>: B (Rel-14) v14.1.0</w:t>
      </w:r>
      <w:r w:rsidRPr="006F561B">
        <w:br/>
      </w:r>
      <w:r w:rsidRPr="006F561B">
        <w:rPr>
          <w:i/>
        </w:rPr>
        <w:tab/>
      </w:r>
      <w:r w:rsidRPr="006F561B">
        <w:rPr>
          <w:i/>
        </w:rPr>
        <w:tab/>
      </w:r>
      <w:r w:rsidRPr="006F561B">
        <w:rPr>
          <w:i/>
        </w:rPr>
        <w:tab/>
      </w:r>
      <w:r w:rsidRPr="006F561B">
        <w:rPr>
          <w:i/>
        </w:rPr>
        <w:tab/>
      </w:r>
      <w:r w:rsidRPr="006F561B">
        <w:rPr>
          <w:i/>
        </w:rPr>
        <w:tab/>
        <w:t>Source: ZTE</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 xml:space="preserve">As per 29.336 CR0087 (see C4-172214), the External-Identifer AVP is used to carry either the identity of a Group (i.e. External Group Identifier) or the identity of a UE. And, the 23.003 CR0470 (see C4-172280) defines the External Group Identifier with the same format as the External Identifier of a UE. Such design makes the HSS handling not optimized, since the HSS </w:t>
      </w:r>
      <w:r w:rsidR="006F561B" w:rsidRPr="006F561B">
        <w:t>cannot</w:t>
      </w:r>
      <w:r w:rsidRPr="006F561B">
        <w:t xml:space="preserve"> simply distinguish the type of External-Identifier before it searches the list of identities for Groups and the list of identities for UEs.</w:t>
      </w:r>
    </w:p>
    <w:p w:rsidR="000F453C" w:rsidRPr="006F561B" w:rsidRDefault="000F453C" w:rsidP="000F453C">
      <w:r w:rsidRPr="006F561B">
        <w:lastRenderedPageBreak/>
        <w:t>For some reason, the HSS may temporarily disable the feature of Group based Monitoring Event Configuration, e.g. for operating demand. In this case, the HSS is not able to simply reject the CIR request for Group based Monitoring event configuration, before it detects the External-Identifier carries the External Group Identifier through database searching.</w:t>
      </w:r>
    </w:p>
    <w:p w:rsidR="000F453C" w:rsidRPr="006F561B" w:rsidRDefault="000F453C" w:rsidP="000F453C">
      <w:r w:rsidRPr="006F561B">
        <w:t>To optimize the HSS handling of Monitoring event configuration for either a UE or a Group, it is better to explicitly indicate the type of External Identifier.</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This CR should be merged into C4-173254 (revision of CT4#77 agreed C4-172214).</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merged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C4-173256</w:t>
      </w:r>
      <w:r w:rsidRPr="006F561B">
        <w:rPr>
          <w:b/>
        </w:rPr>
        <w:tab/>
        <w:t>Type of External Identifier</w:t>
      </w:r>
      <w:r w:rsidRPr="006F561B">
        <w:rPr>
          <w:b/>
        </w:rPr>
        <w:br/>
      </w:r>
      <w:r w:rsidRPr="006F561B">
        <w:tab/>
      </w:r>
      <w:r w:rsidRPr="006F561B">
        <w:tab/>
      </w:r>
      <w:r w:rsidRPr="006F561B">
        <w:tab/>
      </w:r>
      <w:r w:rsidRPr="006F561B">
        <w:tab/>
      </w:r>
      <w:r w:rsidRPr="006F561B">
        <w:tab/>
        <w:t>29.336</w:t>
      </w:r>
      <w:r w:rsidRPr="006F561B">
        <w:tab/>
        <w:t xml:space="preserve">  CR-</w:t>
      </w:r>
      <w:r w:rsidR="006F561B" w:rsidRPr="006F561B">
        <w:t>0099 rev</w:t>
      </w:r>
      <w:r w:rsidRPr="006F561B">
        <w:t xml:space="preserve"> 1 Cat: B (Rel-14) v14.1.0</w:t>
      </w:r>
      <w:r w:rsidRPr="006F561B">
        <w:br/>
      </w:r>
      <w:r w:rsidRPr="006F561B">
        <w:rPr>
          <w:i/>
        </w:rPr>
        <w:tab/>
      </w:r>
      <w:r w:rsidRPr="006F561B">
        <w:rPr>
          <w:i/>
        </w:rPr>
        <w:tab/>
      </w:r>
      <w:r w:rsidRPr="006F561B">
        <w:rPr>
          <w:i/>
        </w:rPr>
        <w:tab/>
      </w:r>
      <w:r w:rsidRPr="006F561B">
        <w:rPr>
          <w:i/>
        </w:rPr>
        <w:tab/>
      </w:r>
      <w:r w:rsidRPr="006F561B">
        <w:rPr>
          <w:i/>
        </w:rPr>
        <w:tab/>
        <w:t>Source: ZTE</w:t>
      </w:r>
    </w:p>
    <w:p w:rsidR="000F453C" w:rsidRPr="006F561B" w:rsidRDefault="000F453C" w:rsidP="000F453C">
      <w:pPr>
        <w:rPr>
          <w:color w:val="808080"/>
        </w:rPr>
      </w:pPr>
      <w:r w:rsidRPr="006F561B">
        <w:rPr>
          <w:color w:val="808080"/>
        </w:rPr>
        <w:t>(Replaces C4-173163)</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Revision number was allocated by mistake.</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withdrawn</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C4-173164</w:t>
      </w:r>
      <w:r w:rsidRPr="006F561B">
        <w:rPr>
          <w:b/>
        </w:rPr>
        <w:tab/>
        <w:t>New AVP for Type of External Identifier</w:t>
      </w:r>
      <w:r w:rsidRPr="006F561B">
        <w:rPr>
          <w:b/>
        </w:rPr>
        <w:br/>
      </w:r>
      <w:r w:rsidRPr="006F561B">
        <w:tab/>
      </w:r>
      <w:r w:rsidRPr="006F561B">
        <w:tab/>
      </w:r>
      <w:r w:rsidRPr="006F561B">
        <w:tab/>
      </w:r>
      <w:r w:rsidRPr="006F561B">
        <w:tab/>
      </w:r>
      <w:r w:rsidRPr="006F561B">
        <w:tab/>
        <w:t>29.230</w:t>
      </w:r>
      <w:r w:rsidRPr="006F561B">
        <w:tab/>
        <w:t xml:space="preserve">  CR-</w:t>
      </w:r>
      <w:r w:rsidR="006F561B" w:rsidRPr="006F561B">
        <w:t>0614 Cat</w:t>
      </w:r>
      <w:r w:rsidRPr="006F561B">
        <w:t>: B (Rel-14) v14.4.0</w:t>
      </w:r>
      <w:r w:rsidRPr="006F561B">
        <w:br/>
      </w:r>
      <w:r w:rsidRPr="006F561B">
        <w:rPr>
          <w:i/>
        </w:rPr>
        <w:tab/>
      </w:r>
      <w:r w:rsidRPr="006F561B">
        <w:rPr>
          <w:i/>
        </w:rPr>
        <w:tab/>
      </w:r>
      <w:r w:rsidRPr="006F561B">
        <w:rPr>
          <w:i/>
        </w:rPr>
        <w:tab/>
      </w:r>
      <w:r w:rsidRPr="006F561B">
        <w:rPr>
          <w:i/>
        </w:rPr>
        <w:tab/>
      </w:r>
      <w:r w:rsidRPr="006F561B">
        <w:rPr>
          <w:i/>
        </w:rPr>
        <w:tab/>
        <w:t>Source: ZTE</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merged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C4-173254</w:t>
      </w:r>
      <w:r w:rsidRPr="006F561B">
        <w:rPr>
          <w:b/>
        </w:rPr>
        <w:tab/>
        <w:t>MONTE support for group based reporting and status indication in RIR</w:t>
      </w:r>
      <w:r w:rsidRPr="006F561B">
        <w:rPr>
          <w:b/>
        </w:rPr>
        <w:br/>
      </w:r>
      <w:r w:rsidRPr="006F561B">
        <w:tab/>
      </w:r>
      <w:r w:rsidRPr="006F561B">
        <w:tab/>
      </w:r>
      <w:r w:rsidRPr="006F561B">
        <w:tab/>
      </w:r>
      <w:r w:rsidRPr="006F561B">
        <w:tab/>
      </w:r>
      <w:r w:rsidRPr="006F561B">
        <w:tab/>
        <w:t>29.336</w:t>
      </w:r>
      <w:r w:rsidRPr="006F561B">
        <w:tab/>
        <w:t xml:space="preserve">  CR-</w:t>
      </w:r>
      <w:r w:rsidR="006F561B" w:rsidRPr="006F561B">
        <w:t>0087 rev</w:t>
      </w:r>
      <w:r w:rsidRPr="006F561B">
        <w:t xml:space="preserve"> 2 Cat: B (Rel-14) v14.1.0</w:t>
      </w:r>
      <w:r w:rsidRPr="006F561B">
        <w:br/>
      </w:r>
      <w:r w:rsidRPr="006F561B">
        <w:rPr>
          <w:i/>
        </w:rPr>
        <w:tab/>
      </w:r>
      <w:r w:rsidRPr="006F561B">
        <w:rPr>
          <w:i/>
        </w:rPr>
        <w:tab/>
      </w:r>
      <w:r w:rsidRPr="006F561B">
        <w:rPr>
          <w:i/>
        </w:rPr>
        <w:tab/>
      </w:r>
      <w:r w:rsidRPr="006F561B">
        <w:rPr>
          <w:i/>
        </w:rPr>
        <w:tab/>
      </w:r>
      <w:r w:rsidRPr="006F561B">
        <w:rPr>
          <w:i/>
        </w:rPr>
        <w:tab/>
        <w:t>Source: Hewlett-Packard Enterprise, ZTE</w:t>
      </w:r>
    </w:p>
    <w:p w:rsidR="000F453C" w:rsidRPr="006F561B" w:rsidRDefault="000F453C" w:rsidP="000F453C">
      <w:pPr>
        <w:rPr>
          <w:color w:val="808080"/>
        </w:rPr>
      </w:pPr>
      <w:r w:rsidRPr="006F561B">
        <w:rPr>
          <w:color w:val="808080"/>
        </w:rPr>
        <w:t>(Replaces C4-172214)</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C4-173352</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C4-173352</w:t>
      </w:r>
      <w:r w:rsidRPr="006F561B">
        <w:rPr>
          <w:b/>
        </w:rPr>
        <w:tab/>
        <w:t>MONTE support for group based reporting and status indication in RIR</w:t>
      </w:r>
      <w:r w:rsidRPr="006F561B">
        <w:rPr>
          <w:b/>
        </w:rPr>
        <w:br/>
      </w:r>
      <w:r w:rsidRPr="006F561B">
        <w:tab/>
      </w:r>
      <w:r w:rsidRPr="006F561B">
        <w:tab/>
      </w:r>
      <w:r w:rsidRPr="006F561B">
        <w:tab/>
      </w:r>
      <w:r w:rsidRPr="006F561B">
        <w:tab/>
      </w:r>
      <w:r w:rsidRPr="006F561B">
        <w:tab/>
        <w:t>29.336</w:t>
      </w:r>
      <w:r w:rsidRPr="006F561B">
        <w:tab/>
        <w:t xml:space="preserve">  CR-</w:t>
      </w:r>
      <w:r w:rsidR="006F561B" w:rsidRPr="006F561B">
        <w:t>0087 rev</w:t>
      </w:r>
      <w:r w:rsidRPr="006F561B">
        <w:t xml:space="preserve"> 3 Cat: B (Rel-14) v14.1.0</w:t>
      </w:r>
      <w:r w:rsidRPr="006F561B">
        <w:br/>
      </w:r>
      <w:r w:rsidRPr="006F561B">
        <w:rPr>
          <w:i/>
        </w:rPr>
        <w:tab/>
      </w:r>
      <w:r w:rsidRPr="006F561B">
        <w:rPr>
          <w:i/>
        </w:rPr>
        <w:tab/>
      </w:r>
      <w:r w:rsidRPr="006F561B">
        <w:rPr>
          <w:i/>
        </w:rPr>
        <w:tab/>
      </w:r>
      <w:r w:rsidRPr="006F561B">
        <w:rPr>
          <w:i/>
        </w:rPr>
        <w:tab/>
      </w:r>
      <w:r w:rsidRPr="006F561B">
        <w:rPr>
          <w:i/>
        </w:rPr>
        <w:tab/>
        <w:t>Source: Hewlett-Packard Enterprise, ZTE</w:t>
      </w:r>
    </w:p>
    <w:p w:rsidR="000F453C" w:rsidRPr="006F561B" w:rsidRDefault="000F453C" w:rsidP="000F453C">
      <w:pPr>
        <w:rPr>
          <w:color w:val="808080"/>
        </w:rPr>
      </w:pPr>
      <w:r w:rsidRPr="006F561B">
        <w:rPr>
          <w:color w:val="808080"/>
        </w:rPr>
        <w:t>(Replaces C4-173254)</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C4-173257</w:t>
      </w:r>
      <w:r w:rsidRPr="006F561B">
        <w:rPr>
          <w:b/>
        </w:rPr>
        <w:tab/>
        <w:t>New AVP for Grouped based MONTE Event Configuration</w:t>
      </w:r>
      <w:r w:rsidRPr="006F561B">
        <w:rPr>
          <w:b/>
        </w:rPr>
        <w:br/>
      </w:r>
      <w:r w:rsidRPr="006F561B">
        <w:tab/>
      </w:r>
      <w:r w:rsidRPr="006F561B">
        <w:tab/>
      </w:r>
      <w:r w:rsidRPr="006F561B">
        <w:tab/>
      </w:r>
      <w:r w:rsidRPr="006F561B">
        <w:tab/>
      </w:r>
      <w:r w:rsidRPr="006F561B">
        <w:tab/>
        <w:t>29.230</w:t>
      </w:r>
      <w:r w:rsidRPr="006F561B">
        <w:tab/>
        <w:t xml:space="preserve">  CR-</w:t>
      </w:r>
      <w:r w:rsidR="006F561B" w:rsidRPr="006F561B">
        <w:t>0600 rev</w:t>
      </w:r>
      <w:r w:rsidRPr="006F561B">
        <w:t xml:space="preserve"> 4 Cat: B (Rel-14) v14.4.0</w:t>
      </w:r>
      <w:r w:rsidRPr="006F561B">
        <w:br/>
      </w:r>
      <w:r w:rsidRPr="006F561B">
        <w:rPr>
          <w:i/>
        </w:rPr>
        <w:tab/>
      </w:r>
      <w:r w:rsidRPr="006F561B">
        <w:rPr>
          <w:i/>
        </w:rPr>
        <w:tab/>
      </w:r>
      <w:r w:rsidRPr="006F561B">
        <w:rPr>
          <w:i/>
        </w:rPr>
        <w:tab/>
      </w:r>
      <w:r w:rsidRPr="006F561B">
        <w:rPr>
          <w:i/>
        </w:rPr>
        <w:tab/>
      </w:r>
      <w:r w:rsidRPr="006F561B">
        <w:rPr>
          <w:i/>
        </w:rPr>
        <w:tab/>
        <w:t>Source: Hewlett-Packard Enterprise, ZTE</w:t>
      </w:r>
    </w:p>
    <w:p w:rsidR="000F453C" w:rsidRPr="006F561B" w:rsidRDefault="000F453C" w:rsidP="000F453C">
      <w:pPr>
        <w:rPr>
          <w:color w:val="808080"/>
        </w:rPr>
      </w:pPr>
      <w:r w:rsidRPr="006F561B">
        <w:rPr>
          <w:color w:val="808080"/>
        </w:rPr>
        <w:t>(Replaces C4-172277)</w:t>
      </w:r>
    </w:p>
    <w:p w:rsidR="000F453C" w:rsidRPr="006F561B" w:rsidRDefault="000F453C" w:rsidP="000F453C">
      <w:pPr>
        <w:rPr>
          <w:color w:val="993300"/>
          <w:u w:val="single"/>
        </w:rPr>
      </w:pPr>
      <w:r w:rsidRPr="006F561B">
        <w:rPr>
          <w:rFonts w:ascii="Arial" w:hAnsi="Arial" w:cs="Arial"/>
          <w:b/>
        </w:rPr>
        <w:lastRenderedPageBreak/>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pStyle w:val="Heading2"/>
      </w:pPr>
      <w:r w:rsidRPr="006F561B">
        <w:t>8</w:t>
      </w:r>
      <w:r w:rsidRPr="006F561B">
        <w:tab/>
        <w:t>Rel-13</w:t>
      </w:r>
    </w:p>
    <w:p w:rsidR="000F453C" w:rsidRPr="006F561B" w:rsidRDefault="000F453C" w:rsidP="000F453C">
      <w:pPr>
        <w:pStyle w:val="Heading3"/>
      </w:pPr>
      <w:r w:rsidRPr="006F561B">
        <w:t>8.1</w:t>
      </w:r>
      <w:r w:rsidRPr="006F561B">
        <w:tab/>
        <w:t>CT4 Led WIDs</w:t>
      </w:r>
    </w:p>
    <w:p w:rsidR="000F453C" w:rsidRPr="006F561B" w:rsidRDefault="000F453C" w:rsidP="000F453C">
      <w:pPr>
        <w:pStyle w:val="Heading4"/>
      </w:pPr>
      <w:r w:rsidRPr="006F561B">
        <w:t>8.1.1</w:t>
      </w:r>
      <w:r w:rsidRPr="006F561B">
        <w:tab/>
        <w:t>Support of RTP Transport Multiplexing (signalling) in IMS [RTP-MUX]</w:t>
      </w:r>
    </w:p>
    <w:p w:rsidR="000F453C" w:rsidRPr="006F561B" w:rsidRDefault="000F453C" w:rsidP="000F453C">
      <w:pPr>
        <w:pStyle w:val="Heading4"/>
      </w:pPr>
      <w:r w:rsidRPr="006F561B">
        <w:t>8.1.2</w:t>
      </w:r>
      <w:r w:rsidRPr="006F561B">
        <w:tab/>
        <w:t>CT aspects of voice over E-UTRAN Paging Policy Differentiation [voE-UTRAN_PPD-CT]</w:t>
      </w:r>
    </w:p>
    <w:p w:rsidR="000F453C" w:rsidRPr="006F561B" w:rsidRDefault="000F453C" w:rsidP="000F453C">
      <w:pPr>
        <w:pStyle w:val="Heading4"/>
      </w:pPr>
      <w:r w:rsidRPr="006F561B">
        <w:t>8.1.3</w:t>
      </w:r>
      <w:r w:rsidRPr="006F561B">
        <w:tab/>
        <w:t>P-CSCF restoration enhancements with WLAN [PCSCF_RES_WLAN]</w:t>
      </w:r>
    </w:p>
    <w:p w:rsidR="000F453C" w:rsidRPr="006F561B" w:rsidRDefault="000F453C" w:rsidP="000F453C">
      <w:pPr>
        <w:pStyle w:val="Heading4"/>
      </w:pPr>
      <w:r w:rsidRPr="006F561B">
        <w:t>8.1.4</w:t>
      </w:r>
      <w:r w:rsidRPr="006F561B">
        <w:tab/>
        <w:t>Diameter Load control mechanisms [DLoCME]</w:t>
      </w:r>
    </w:p>
    <w:p w:rsidR="000F453C" w:rsidRPr="006F561B" w:rsidRDefault="000F453C" w:rsidP="000F453C">
      <w:pPr>
        <w:pStyle w:val="Heading4"/>
      </w:pPr>
      <w:r w:rsidRPr="006F561B">
        <w:t>8.1.5</w:t>
      </w:r>
      <w:r w:rsidRPr="006F561B">
        <w:tab/>
        <w:t>Study on EPC Signalling Improvement for Race Scenarios [FS_EPC_SIG_RACE]</w:t>
      </w:r>
    </w:p>
    <w:p w:rsidR="000F453C" w:rsidRPr="006F561B" w:rsidRDefault="000F453C" w:rsidP="000F453C">
      <w:pPr>
        <w:pStyle w:val="Heading4"/>
      </w:pPr>
      <w:r w:rsidRPr="006F561B">
        <w:t>8.1.6</w:t>
      </w:r>
      <w:r w:rsidRPr="006F561B">
        <w:tab/>
        <w:t>Shared Data for Multiple Subscribers [SHARED_SubData_UPD]</w:t>
      </w:r>
    </w:p>
    <w:p w:rsidR="000F453C" w:rsidRPr="006F561B" w:rsidRDefault="000F453C" w:rsidP="000F453C">
      <w:pPr>
        <w:pStyle w:val="Heading4"/>
      </w:pPr>
      <w:r w:rsidRPr="006F561B">
        <w:t>8.1.7</w:t>
      </w:r>
      <w:r w:rsidRPr="006F561B">
        <w:tab/>
        <w:t>CT aspects of EVS in 3G Circuit-Switched Networks [EVSoCS-CT]</w:t>
      </w:r>
    </w:p>
    <w:p w:rsidR="000F453C" w:rsidRPr="006F561B" w:rsidRDefault="000F453C" w:rsidP="000F453C">
      <w:pPr>
        <w:pStyle w:val="Heading4"/>
      </w:pPr>
      <w:r w:rsidRPr="006F561B">
        <w:t>8.1.8</w:t>
      </w:r>
      <w:r w:rsidRPr="006F561B">
        <w:tab/>
        <w:t>H.248 Aspects of WebRTC Data Channel on IMS Access Gateway</w:t>
      </w:r>
    </w:p>
    <w:p w:rsidR="000F453C" w:rsidRPr="006F561B" w:rsidRDefault="000F453C" w:rsidP="000F453C">
      <w:pPr>
        <w:rPr>
          <w:i/>
        </w:rPr>
      </w:pPr>
      <w:r w:rsidRPr="006F561B">
        <w:rPr>
          <w:rFonts w:ascii="Arial" w:hAnsi="Arial" w:cs="Arial"/>
          <w:b/>
          <w:color w:val="0000FF"/>
          <w:sz w:val="24"/>
          <w:u w:val="thick"/>
        </w:rPr>
        <w:t>C4-173048</w:t>
      </w:r>
      <w:r w:rsidRPr="006F561B">
        <w:rPr>
          <w:b/>
        </w:rPr>
        <w:tab/>
        <w:t>Reference update: draft-ietf-mmusic-sctp-sdp</w:t>
      </w:r>
      <w:r w:rsidRPr="006F561B">
        <w:rPr>
          <w:b/>
        </w:rPr>
        <w:br/>
      </w:r>
      <w:r w:rsidRPr="006F561B">
        <w:tab/>
      </w:r>
      <w:r w:rsidRPr="006F561B">
        <w:tab/>
      </w:r>
      <w:r w:rsidRPr="006F561B">
        <w:tab/>
      </w:r>
      <w:r w:rsidRPr="006F561B">
        <w:tab/>
      </w:r>
      <w:r w:rsidRPr="006F561B">
        <w:tab/>
        <w:t>23.334</w:t>
      </w:r>
      <w:r w:rsidRPr="006F561B">
        <w:tab/>
        <w:t xml:space="preserve">  CR-</w:t>
      </w:r>
      <w:r w:rsidR="006F561B" w:rsidRPr="006F561B">
        <w:t>0139 Cat</w:t>
      </w:r>
      <w:r w:rsidRPr="006F561B">
        <w:t>: F (Rel-13) v13.7.0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C4-173049</w:t>
      </w:r>
      <w:r w:rsidRPr="006F561B">
        <w:rPr>
          <w:b/>
        </w:rPr>
        <w:tab/>
        <w:t>Reference update: draft-ietf-mmusic-sctp-sdp</w:t>
      </w:r>
      <w:r w:rsidRPr="006F561B">
        <w:rPr>
          <w:b/>
        </w:rPr>
        <w:br/>
      </w:r>
      <w:r w:rsidRPr="006F561B">
        <w:tab/>
      </w:r>
      <w:r w:rsidRPr="006F561B">
        <w:tab/>
      </w:r>
      <w:r w:rsidRPr="006F561B">
        <w:tab/>
      </w:r>
      <w:r w:rsidRPr="006F561B">
        <w:tab/>
      </w:r>
      <w:r w:rsidRPr="006F561B">
        <w:tab/>
        <w:t>23.334</w:t>
      </w:r>
      <w:r w:rsidRPr="006F561B">
        <w:tab/>
        <w:t xml:space="preserve">  CR-</w:t>
      </w:r>
      <w:r w:rsidR="006F561B" w:rsidRPr="006F561B">
        <w:t>0140 Cat</w:t>
      </w:r>
      <w:r w:rsidRPr="006F561B">
        <w:t>: A (Rel-14) v14.2.0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C4-173050</w:t>
      </w:r>
      <w:r w:rsidRPr="006F561B">
        <w:rPr>
          <w:b/>
        </w:rPr>
        <w:tab/>
        <w:t>Reference update: draft-ietf-mmusic-sctp-sdp</w:t>
      </w:r>
      <w:r w:rsidRPr="006F561B">
        <w:rPr>
          <w:b/>
        </w:rPr>
        <w:br/>
      </w:r>
      <w:r w:rsidRPr="006F561B">
        <w:tab/>
      </w:r>
      <w:r w:rsidRPr="006F561B">
        <w:tab/>
      </w:r>
      <w:r w:rsidRPr="006F561B">
        <w:tab/>
      </w:r>
      <w:r w:rsidRPr="006F561B">
        <w:tab/>
      </w:r>
      <w:r w:rsidRPr="006F561B">
        <w:tab/>
        <w:t>29.334</w:t>
      </w:r>
      <w:r w:rsidRPr="006F561B">
        <w:tab/>
        <w:t xml:space="preserve">  CR-</w:t>
      </w:r>
      <w:r w:rsidR="006F561B" w:rsidRPr="006F561B">
        <w:t>0120 Cat</w:t>
      </w:r>
      <w:r w:rsidRPr="006F561B">
        <w:t>: F (Rel-13) v13.6.0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C4-173051</w:t>
      </w:r>
      <w:r w:rsidRPr="006F561B">
        <w:rPr>
          <w:b/>
        </w:rPr>
        <w:tab/>
        <w:t>Reference update: draft-ietf-mmusic-sctp-sdp</w:t>
      </w:r>
      <w:r w:rsidRPr="006F561B">
        <w:rPr>
          <w:b/>
        </w:rPr>
        <w:br/>
      </w:r>
      <w:r w:rsidRPr="006F561B">
        <w:tab/>
      </w:r>
      <w:r w:rsidRPr="006F561B">
        <w:tab/>
      </w:r>
      <w:r w:rsidRPr="006F561B">
        <w:tab/>
      </w:r>
      <w:r w:rsidRPr="006F561B">
        <w:tab/>
      </w:r>
      <w:r w:rsidRPr="006F561B">
        <w:tab/>
        <w:t>29.334</w:t>
      </w:r>
      <w:r w:rsidRPr="006F561B">
        <w:tab/>
        <w:t xml:space="preserve">  CR-</w:t>
      </w:r>
      <w:r w:rsidR="006F561B" w:rsidRPr="006F561B">
        <w:t>0121 Cat</w:t>
      </w:r>
      <w:r w:rsidRPr="006F561B">
        <w:t>: A (Rel-14) v14.2.0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pStyle w:val="Heading4"/>
      </w:pPr>
      <w:r w:rsidRPr="006F561B">
        <w:lastRenderedPageBreak/>
        <w:t>8.1.9</w:t>
      </w:r>
      <w:r w:rsidRPr="006F561B">
        <w:tab/>
        <w:t>Monitoring Enhancements CT aspects [MONTE-CT]</w:t>
      </w:r>
    </w:p>
    <w:p w:rsidR="000F453C" w:rsidRPr="006F561B" w:rsidRDefault="000F453C" w:rsidP="000F453C">
      <w:pPr>
        <w:pStyle w:val="Heading4"/>
      </w:pPr>
      <w:r w:rsidRPr="006F561B">
        <w:t>8.1.10</w:t>
      </w:r>
      <w:r w:rsidRPr="006F561B">
        <w:tab/>
        <w:t>Mobile Equipment signalling over the WLAN access [MEI_WLAN]</w:t>
      </w:r>
    </w:p>
    <w:p w:rsidR="000F453C" w:rsidRPr="006F561B" w:rsidRDefault="000F453C" w:rsidP="000F453C">
      <w:pPr>
        <w:pStyle w:val="Heading4"/>
      </w:pPr>
      <w:r w:rsidRPr="006F561B">
        <w:t>8.1.11</w:t>
      </w:r>
      <w:r w:rsidRPr="006F561B">
        <w:tab/>
        <w:t>Study on SCC AS Restoration [SCCAS_RES]</w:t>
      </w:r>
    </w:p>
    <w:p w:rsidR="000F453C" w:rsidRPr="006F561B" w:rsidRDefault="000F453C" w:rsidP="000F453C">
      <w:pPr>
        <w:pStyle w:val="Heading4"/>
      </w:pPr>
      <w:r w:rsidRPr="006F561B">
        <w:t>8.1.12</w:t>
      </w:r>
      <w:r w:rsidRPr="006F561B">
        <w:tab/>
        <w:t>SDP Capability Negotiation for IMS Media Plane [SDPCN_IMS]</w:t>
      </w:r>
    </w:p>
    <w:p w:rsidR="000F453C" w:rsidRPr="006F561B" w:rsidRDefault="000F453C" w:rsidP="000F453C">
      <w:pPr>
        <w:pStyle w:val="Heading4"/>
      </w:pPr>
      <w:r w:rsidRPr="006F561B">
        <w:t>8.1.13</w:t>
      </w:r>
      <w:r w:rsidRPr="006F561B">
        <w:tab/>
        <w:t>CT aspects of Optimizations to Support High Latency Communications [HLcom-CT]</w:t>
      </w:r>
    </w:p>
    <w:p w:rsidR="000F453C" w:rsidRPr="006F561B" w:rsidRDefault="000F453C" w:rsidP="000F453C">
      <w:pPr>
        <w:pStyle w:val="Heading4"/>
      </w:pPr>
      <w:r w:rsidRPr="006F561B">
        <w:t>8.1.14</w:t>
      </w:r>
      <w:r w:rsidRPr="006F561B">
        <w:tab/>
        <w:t>CT aspects of Group based Enhancements [GROUPE-CT]</w:t>
      </w:r>
    </w:p>
    <w:p w:rsidR="000F453C" w:rsidRPr="006F561B" w:rsidRDefault="000F453C" w:rsidP="000F453C">
      <w:pPr>
        <w:pStyle w:val="Heading4"/>
      </w:pPr>
      <w:r w:rsidRPr="006F561B">
        <w:t>8.1.15</w:t>
      </w:r>
      <w:r w:rsidRPr="006F561B">
        <w:tab/>
        <w:t>CT Aspects of Video Enhancements by Region-of-Interest Information Signalling [ROI-CT]</w:t>
      </w:r>
    </w:p>
    <w:p w:rsidR="000F453C" w:rsidRPr="006F561B" w:rsidRDefault="000F453C" w:rsidP="000F453C">
      <w:pPr>
        <w:pStyle w:val="Heading4"/>
      </w:pPr>
      <w:r w:rsidRPr="006F561B">
        <w:t>8.1.16</w:t>
      </w:r>
      <w:r w:rsidRPr="006F561B">
        <w:tab/>
        <w:t>S6a/S6d Shared Data Update [FS_eSDU]</w:t>
      </w:r>
    </w:p>
    <w:p w:rsidR="000F453C" w:rsidRPr="006F561B" w:rsidRDefault="000F453C" w:rsidP="000F453C">
      <w:pPr>
        <w:pStyle w:val="Heading4"/>
      </w:pPr>
      <w:r w:rsidRPr="006F561B">
        <w:t>8.1.17</w:t>
      </w:r>
      <w:r w:rsidRPr="006F561B">
        <w:tab/>
        <w:t>EPC Signalling Improvement for Race Scenarios [EPC_SIG_RACE]</w:t>
      </w:r>
    </w:p>
    <w:p w:rsidR="000F453C" w:rsidRPr="006F561B" w:rsidRDefault="000F453C" w:rsidP="000F453C">
      <w:pPr>
        <w:pStyle w:val="Heading4"/>
      </w:pPr>
      <w:r w:rsidRPr="006F561B">
        <w:t>8.1.18</w:t>
      </w:r>
      <w:r w:rsidRPr="006F561B">
        <w:tab/>
        <w:t>Dedicated Core Networks [DECOR-CT]</w:t>
      </w:r>
    </w:p>
    <w:p w:rsidR="000F453C" w:rsidRPr="006F561B" w:rsidRDefault="000F453C" w:rsidP="000F453C">
      <w:pPr>
        <w:pStyle w:val="Heading4"/>
      </w:pPr>
      <w:r w:rsidRPr="006F561B">
        <w:t>8.1.19</w:t>
      </w:r>
      <w:r w:rsidRPr="006F561B">
        <w:tab/>
        <w:t>Feasibility Study on the Diameter Base Protocol Update [FS_DBPU]</w:t>
      </w:r>
    </w:p>
    <w:p w:rsidR="000F453C" w:rsidRPr="006F561B" w:rsidRDefault="000F453C" w:rsidP="000F453C">
      <w:pPr>
        <w:pStyle w:val="Heading4"/>
      </w:pPr>
      <w:r w:rsidRPr="006F561B">
        <w:t>8.1.20</w:t>
      </w:r>
      <w:r w:rsidRPr="006F561B">
        <w:tab/>
        <w:t>Diameter Message Priority [DiaPri]</w:t>
      </w:r>
    </w:p>
    <w:p w:rsidR="000F453C" w:rsidRPr="006F561B" w:rsidRDefault="000F453C" w:rsidP="000F453C">
      <w:pPr>
        <w:pStyle w:val="Heading4"/>
      </w:pPr>
      <w:r w:rsidRPr="006F561B">
        <w:t>8.1.21</w:t>
      </w:r>
      <w:r w:rsidRPr="006F561B">
        <w:tab/>
        <w:t>Indoor Positioning Enhancements for UTRA and E-UTRA [UTRA_LTE_iPos_enh-CT]</w:t>
      </w:r>
    </w:p>
    <w:p w:rsidR="000F453C" w:rsidRPr="006F561B" w:rsidRDefault="000F453C" w:rsidP="000F453C">
      <w:pPr>
        <w:pStyle w:val="Heading3"/>
      </w:pPr>
      <w:r w:rsidRPr="006F561B">
        <w:t>8.2</w:t>
      </w:r>
      <w:r w:rsidRPr="006F561B">
        <w:tab/>
        <w:t>CT4 Supported WIDs</w:t>
      </w:r>
    </w:p>
    <w:p w:rsidR="000F453C" w:rsidRPr="006F561B" w:rsidRDefault="000F453C" w:rsidP="000F453C">
      <w:pPr>
        <w:pStyle w:val="Heading4"/>
      </w:pPr>
      <w:r w:rsidRPr="006F561B">
        <w:t>8.2.1</w:t>
      </w:r>
      <w:r w:rsidRPr="006F561B">
        <w:tab/>
        <w:t>CT aspects of User Plane Congestion Management for BB I (CT3) [UPCON-DOTCON-CT]</w:t>
      </w:r>
    </w:p>
    <w:p w:rsidR="000F453C" w:rsidRPr="006F561B" w:rsidRDefault="000F453C" w:rsidP="000F453C">
      <w:pPr>
        <w:pStyle w:val="Heading4"/>
      </w:pPr>
      <w:r w:rsidRPr="006F561B">
        <w:t>8.2.2</w:t>
      </w:r>
      <w:r w:rsidRPr="006F561B">
        <w:tab/>
        <w:t>Enhanced P-CSCF discovery using signalling for access to EPC via WLAN (CT1) [ePCSCF_WLAN]</w:t>
      </w:r>
    </w:p>
    <w:p w:rsidR="000F453C" w:rsidRPr="006F561B" w:rsidRDefault="000F453C" w:rsidP="000F453C">
      <w:pPr>
        <w:pStyle w:val="Heading4"/>
      </w:pPr>
      <w:r w:rsidRPr="006F561B">
        <w:t>8.2.3</w:t>
      </w:r>
      <w:r w:rsidRPr="006F561B">
        <w:tab/>
        <w:t>CT aspects of QoS End to End MTSI extensions (CT3) [QOSE2EMTSI-CT]</w:t>
      </w:r>
    </w:p>
    <w:p w:rsidR="000F453C" w:rsidRPr="006F561B" w:rsidRDefault="000F453C" w:rsidP="000F453C">
      <w:pPr>
        <w:pStyle w:val="Heading4"/>
      </w:pPr>
      <w:r w:rsidRPr="006F561B">
        <w:t>8.2.4</w:t>
      </w:r>
      <w:r w:rsidRPr="006F561B">
        <w:tab/>
        <w:t>Warning Status Report in EPS (CT1) [WSR_EPS]</w:t>
      </w:r>
    </w:p>
    <w:p w:rsidR="000F453C" w:rsidRPr="006F561B" w:rsidRDefault="000F453C" w:rsidP="000F453C">
      <w:pPr>
        <w:pStyle w:val="Heading4"/>
      </w:pPr>
      <w:r w:rsidRPr="006F561B">
        <w:t>8.2.5</w:t>
      </w:r>
      <w:r w:rsidRPr="006F561B">
        <w:tab/>
        <w:t>IMS Signalling Activated Trace (CT1) [ISAT]</w:t>
      </w:r>
    </w:p>
    <w:p w:rsidR="000F453C" w:rsidRPr="006F561B" w:rsidRDefault="000F453C" w:rsidP="000F453C">
      <w:pPr>
        <w:pStyle w:val="Heading4"/>
      </w:pPr>
      <w:r w:rsidRPr="006F561B">
        <w:t>8.2.6</w:t>
      </w:r>
      <w:r w:rsidRPr="006F561B">
        <w:tab/>
        <w:t>IP Flow Mobility support for S2a and S2b Interfaces on stage 3 (CT1) [NBIFOM]</w:t>
      </w:r>
    </w:p>
    <w:p w:rsidR="000F453C" w:rsidRPr="006F561B" w:rsidRDefault="000F453C" w:rsidP="000F453C">
      <w:pPr>
        <w:pStyle w:val="Heading4"/>
      </w:pPr>
      <w:r w:rsidRPr="006F561B">
        <w:t>8.2.7</w:t>
      </w:r>
      <w:r w:rsidRPr="006F561B">
        <w:tab/>
        <w:t>CT aspects of enhancements to Proximity-based Services extensions (CT1) [eProSe-Ext-CT]</w:t>
      </w:r>
    </w:p>
    <w:p w:rsidR="000F453C" w:rsidRPr="006F561B" w:rsidRDefault="000F453C" w:rsidP="000F453C">
      <w:pPr>
        <w:pStyle w:val="Heading4"/>
      </w:pPr>
      <w:r w:rsidRPr="006F561B">
        <w:t>8.2.8</w:t>
      </w:r>
      <w:r w:rsidRPr="006F561B">
        <w:tab/>
        <w:t>CT aspects of Architecture Enhancements for Service Capability (CT3) [AESE-CT]</w:t>
      </w:r>
    </w:p>
    <w:p w:rsidR="000F453C" w:rsidRPr="006F561B" w:rsidRDefault="000F453C" w:rsidP="000F453C">
      <w:pPr>
        <w:pStyle w:val="Heading4"/>
      </w:pPr>
      <w:r w:rsidRPr="006F561B">
        <w:t>8.2.9</w:t>
      </w:r>
      <w:r w:rsidRPr="006F561B">
        <w:tab/>
        <w:t>Support of Emerge</w:t>
      </w:r>
      <w:r w:rsidR="006F561B" w:rsidRPr="006F561B">
        <w:t xml:space="preserve">ncy services over WLAN </w:t>
      </w:r>
      <w:r w:rsidRPr="006F561B">
        <w:t>phase 1 (CT1) [SEW1-CT]</w:t>
      </w:r>
    </w:p>
    <w:p w:rsidR="000F453C" w:rsidRPr="006F561B" w:rsidRDefault="000F453C" w:rsidP="000F453C">
      <w:pPr>
        <w:pStyle w:val="Heading4"/>
      </w:pPr>
      <w:r w:rsidRPr="006F561B">
        <w:t>8.2.10</w:t>
      </w:r>
      <w:r w:rsidRPr="006F561B">
        <w:tab/>
        <w:t>Extended DRX cycle for power consumption optimization (CT1) [eDRX]</w:t>
      </w:r>
    </w:p>
    <w:p w:rsidR="000F453C" w:rsidRPr="006F561B" w:rsidRDefault="000F453C" w:rsidP="000F453C">
      <w:pPr>
        <w:rPr>
          <w:i/>
        </w:rPr>
      </w:pPr>
      <w:r w:rsidRPr="006F561B">
        <w:rPr>
          <w:rFonts w:ascii="Arial" w:hAnsi="Arial" w:cs="Arial"/>
          <w:b/>
          <w:color w:val="0000FF"/>
          <w:sz w:val="24"/>
          <w:u w:val="thick"/>
        </w:rPr>
        <w:t>C4-173040</w:t>
      </w:r>
      <w:r w:rsidRPr="006F561B">
        <w:rPr>
          <w:b/>
        </w:rPr>
        <w:tab/>
        <w:t>Service Restoration for UEs in extended DRX mode</w:t>
      </w:r>
      <w:r w:rsidRPr="006F561B">
        <w:rPr>
          <w:b/>
        </w:rPr>
        <w:br/>
      </w:r>
      <w:r w:rsidRPr="006F561B">
        <w:tab/>
      </w:r>
      <w:r w:rsidRPr="006F561B">
        <w:tab/>
      </w:r>
      <w:r w:rsidRPr="006F561B">
        <w:tab/>
      </w:r>
      <w:r w:rsidRPr="006F561B">
        <w:tab/>
      </w:r>
      <w:r w:rsidRPr="006F561B">
        <w:tab/>
        <w:t>23.007</w:t>
      </w:r>
      <w:r w:rsidRPr="006F561B">
        <w:tab/>
        <w:t xml:space="preserve">  CR-</w:t>
      </w:r>
      <w:r w:rsidR="006F561B" w:rsidRPr="006F561B">
        <w:t>0349 Cat</w:t>
      </w:r>
      <w:r w:rsidRPr="006F561B">
        <w:t>: F (Rel-13) v13.6.0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rFonts w:ascii="Arial" w:hAnsi="Arial" w:cs="Arial"/>
          <w:b/>
        </w:rPr>
      </w:pPr>
      <w:r w:rsidRPr="006F561B">
        <w:rPr>
          <w:rFonts w:ascii="Arial" w:hAnsi="Arial" w:cs="Arial"/>
          <w:b/>
        </w:rPr>
        <w:lastRenderedPageBreak/>
        <w:t xml:space="preserve">Abstract: </w:t>
      </w:r>
    </w:p>
    <w:p w:rsidR="000F453C" w:rsidRPr="006F561B" w:rsidRDefault="000F453C" w:rsidP="000F453C">
      <w:r w:rsidRPr="006F561B">
        <w:t xml:space="preserve">The Network Triggered Service Restoration procedure and the MT CS Delivery via an alternative MME procedure enable or use IMSI paging to trigger the UE to re-attach to the network. </w:t>
      </w:r>
    </w:p>
    <w:p w:rsidR="000F453C" w:rsidRPr="006F561B" w:rsidRDefault="000F453C" w:rsidP="000F453C">
      <w:r w:rsidRPr="006F561B">
        <w:t xml:space="preserve">Restoring the services of UEs using eDRX requires to store some UE context information, such as the negotiated eDRX cycle. The context can also contain the S-TMSI. </w:t>
      </w:r>
    </w:p>
    <w:p w:rsidR="000F453C" w:rsidRPr="006F561B" w:rsidRDefault="000F453C" w:rsidP="000F453C">
      <w:r w:rsidRPr="006F561B">
        <w:t xml:space="preserve">The knowledge of the S-TMSI is required in the eNB for paging a UE using eDRX to determine when to page the UE. </w:t>
      </w:r>
    </w:p>
    <w:p w:rsidR="000F453C" w:rsidRPr="006F561B" w:rsidRDefault="000F453C" w:rsidP="000F453C">
      <w:r w:rsidRPr="006F561B">
        <w:t>This requires the MME to restore the services of a UE using eDRX by paging the UE with the S-TMSI.</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Ericsson requested to add a note for clarification.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C4-173310</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C4-173310</w:t>
      </w:r>
      <w:r w:rsidRPr="006F561B">
        <w:rPr>
          <w:b/>
        </w:rPr>
        <w:tab/>
        <w:t>Service Restoration for UEs in extended DRX mode</w:t>
      </w:r>
      <w:r w:rsidRPr="006F561B">
        <w:rPr>
          <w:b/>
        </w:rPr>
        <w:br/>
      </w:r>
      <w:r w:rsidRPr="006F561B">
        <w:tab/>
      </w:r>
      <w:r w:rsidRPr="006F561B">
        <w:tab/>
      </w:r>
      <w:r w:rsidRPr="006F561B">
        <w:tab/>
      </w:r>
      <w:r w:rsidRPr="006F561B">
        <w:tab/>
      </w:r>
      <w:r w:rsidRPr="006F561B">
        <w:tab/>
        <w:t>23.007</w:t>
      </w:r>
      <w:r w:rsidRPr="006F561B">
        <w:tab/>
        <w:t xml:space="preserve">  CR-</w:t>
      </w:r>
      <w:r w:rsidR="006F561B" w:rsidRPr="006F561B">
        <w:t>0349 rev</w:t>
      </w:r>
      <w:r w:rsidRPr="006F561B">
        <w:t xml:space="preserve"> 1 Cat: F (Rel-13) v13.6.0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color w:val="808080"/>
        </w:rPr>
      </w:pPr>
      <w:r w:rsidRPr="006F561B">
        <w:rPr>
          <w:color w:val="808080"/>
        </w:rPr>
        <w:t>(Replaces C4-173040)</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C4-173041</w:t>
      </w:r>
      <w:r w:rsidRPr="006F561B">
        <w:rPr>
          <w:b/>
        </w:rPr>
        <w:tab/>
        <w:t>Service Restoration for UEs in extended DRX mode</w:t>
      </w:r>
      <w:r w:rsidRPr="006F561B">
        <w:rPr>
          <w:b/>
        </w:rPr>
        <w:br/>
      </w:r>
      <w:r w:rsidRPr="006F561B">
        <w:tab/>
      </w:r>
      <w:r w:rsidRPr="006F561B">
        <w:tab/>
      </w:r>
      <w:r w:rsidRPr="006F561B">
        <w:tab/>
      </w:r>
      <w:r w:rsidRPr="006F561B">
        <w:tab/>
      </w:r>
      <w:r w:rsidRPr="006F561B">
        <w:tab/>
        <w:t>23.007</w:t>
      </w:r>
      <w:r w:rsidRPr="006F561B">
        <w:tab/>
        <w:t xml:space="preserve">  CR-</w:t>
      </w:r>
      <w:r w:rsidR="006F561B" w:rsidRPr="006F561B">
        <w:t>0350 Cat</w:t>
      </w:r>
      <w:r w:rsidRPr="006F561B">
        <w:t>: A (Rel-14) v14.2.0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C4-173311</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C4-173311</w:t>
      </w:r>
      <w:r w:rsidRPr="006F561B">
        <w:rPr>
          <w:b/>
        </w:rPr>
        <w:tab/>
        <w:t>Service Restoration for UEs in extended DRX mode</w:t>
      </w:r>
      <w:r w:rsidRPr="006F561B">
        <w:rPr>
          <w:b/>
        </w:rPr>
        <w:br/>
      </w:r>
      <w:r w:rsidRPr="006F561B">
        <w:tab/>
      </w:r>
      <w:r w:rsidRPr="006F561B">
        <w:tab/>
      </w:r>
      <w:r w:rsidRPr="006F561B">
        <w:tab/>
      </w:r>
      <w:r w:rsidRPr="006F561B">
        <w:tab/>
      </w:r>
      <w:r w:rsidRPr="006F561B">
        <w:tab/>
        <w:t>23.007</w:t>
      </w:r>
      <w:r w:rsidRPr="006F561B">
        <w:tab/>
        <w:t xml:space="preserve">  CR-</w:t>
      </w:r>
      <w:r w:rsidR="006F561B" w:rsidRPr="006F561B">
        <w:t>0350 rev</w:t>
      </w:r>
      <w:r w:rsidRPr="006F561B">
        <w:t xml:space="preserve"> 1 Cat: A (Rel-14) v14.2.0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color w:val="808080"/>
        </w:rPr>
      </w:pPr>
      <w:r w:rsidRPr="006F561B">
        <w:rPr>
          <w:color w:val="808080"/>
        </w:rPr>
        <w:t>(Replaces C4-173041)</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C4-173312</w:t>
      </w:r>
      <w:r w:rsidRPr="006F561B">
        <w:rPr>
          <w:b/>
        </w:rPr>
        <w:tab/>
        <w:t>Reply LS on eDRX Configuration and IMSI-paging</w:t>
      </w:r>
      <w:r w:rsidRPr="006F561B">
        <w:rPr>
          <w:b/>
        </w:rPr>
        <w:br/>
      </w:r>
      <w:r w:rsidRPr="006F561B">
        <w:rPr>
          <w:i/>
        </w:rPr>
        <w:tab/>
      </w:r>
      <w:r w:rsidRPr="006F561B">
        <w:rPr>
          <w:i/>
        </w:rPr>
        <w:tab/>
      </w:r>
      <w:r w:rsidRPr="006F561B">
        <w:rPr>
          <w:i/>
        </w:rPr>
        <w:tab/>
      </w:r>
      <w:r w:rsidRPr="006F561B">
        <w:rPr>
          <w:i/>
        </w:rPr>
        <w:tab/>
      </w:r>
      <w:r w:rsidRPr="006F561B">
        <w:rPr>
          <w:i/>
        </w:rPr>
        <w:tab/>
        <w:t>Source: CT4</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approved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pStyle w:val="Heading4"/>
      </w:pPr>
      <w:r w:rsidRPr="006F561B">
        <w:t>8.2.11</w:t>
      </w:r>
      <w:r w:rsidRPr="006F561B">
        <w:tab/>
        <w:t>Mission Critical Push To Talk over LTE protocol aspects (CT1) [MCPTT-CT]</w:t>
      </w:r>
    </w:p>
    <w:p w:rsidR="000F453C" w:rsidRPr="006F561B" w:rsidRDefault="000F453C" w:rsidP="000F453C">
      <w:pPr>
        <w:rPr>
          <w:i/>
        </w:rPr>
      </w:pPr>
      <w:r w:rsidRPr="006F561B">
        <w:rPr>
          <w:rFonts w:ascii="Arial" w:hAnsi="Arial" w:cs="Arial"/>
          <w:b/>
          <w:color w:val="0000FF"/>
          <w:sz w:val="24"/>
          <w:u w:val="thick"/>
        </w:rPr>
        <w:t>C4-173114</w:t>
      </w:r>
      <w:r w:rsidRPr="006F561B">
        <w:rPr>
          <w:b/>
        </w:rPr>
        <w:tab/>
        <w:t>Vendor-Specific-Application-Id</w:t>
      </w:r>
      <w:r w:rsidRPr="006F561B">
        <w:rPr>
          <w:b/>
        </w:rPr>
        <w:br/>
      </w:r>
      <w:r w:rsidRPr="006F561B">
        <w:tab/>
      </w:r>
      <w:r w:rsidRPr="006F561B">
        <w:tab/>
      </w:r>
      <w:r w:rsidRPr="006F561B">
        <w:tab/>
      </w:r>
      <w:r w:rsidRPr="006F561B">
        <w:tab/>
      </w:r>
      <w:r w:rsidRPr="006F561B">
        <w:tab/>
        <w:t>29.283</w:t>
      </w:r>
      <w:r w:rsidRPr="006F561B">
        <w:tab/>
        <w:t xml:space="preserve">  CR-</w:t>
      </w:r>
      <w:r w:rsidR="006F561B" w:rsidRPr="006F561B">
        <w:t>0012 Cat</w:t>
      </w:r>
      <w:r w:rsidRPr="006F561B">
        <w:t>: F (Rel-13) v13.3.0</w:t>
      </w:r>
      <w:r w:rsidRPr="006F561B">
        <w:br/>
      </w:r>
      <w:r w:rsidRPr="006F561B">
        <w:rPr>
          <w:i/>
        </w:rPr>
        <w:tab/>
      </w:r>
      <w:r w:rsidRPr="006F561B">
        <w:rPr>
          <w:i/>
        </w:rPr>
        <w:tab/>
      </w:r>
      <w:r w:rsidRPr="006F561B">
        <w:rPr>
          <w:i/>
        </w:rPr>
        <w:tab/>
      </w:r>
      <w:r w:rsidRPr="006F561B">
        <w:rPr>
          <w:i/>
        </w:rPr>
        <w:tab/>
      </w:r>
      <w:r w:rsidRPr="006F561B">
        <w:rPr>
          <w:i/>
        </w:rPr>
        <w:tab/>
        <w:t>Source: Nokia, Alcatel-Lucent Shanghai Bell, Orange</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lastRenderedPageBreak/>
        <w:t>In the IETF RFC 6733, it was clarified that the Vendor-Specific-Application-Id AVP is not required in new commands defined for vendor-specific application as the application identifier present in the command header already contains the Vendor-Specific-Application-Id AVP.</w:t>
      </w:r>
    </w:p>
    <w:p w:rsidR="000F453C" w:rsidRPr="006F561B" w:rsidRDefault="000F453C" w:rsidP="000F453C">
      <w:r w:rsidRPr="006F561B">
        <w:t>It was decided to define the Vendor-Specific-Application-Id AVP as optional in any new command defined by 3GPP after publication of the RFC 6733.</w:t>
      </w:r>
    </w:p>
    <w:p w:rsidR="000F453C" w:rsidRPr="006F561B" w:rsidRDefault="000F453C" w:rsidP="000F453C">
      <w:r w:rsidRPr="006F561B">
        <w:t>However, by mistake, almost all the commands defined in the TS 29.283 were accidently defined without the Vendor-Specific-Application-Id AVP.</w:t>
      </w:r>
    </w:p>
    <w:p w:rsidR="000F453C" w:rsidRPr="006F561B" w:rsidRDefault="000F453C" w:rsidP="000F453C">
      <w:r w:rsidRPr="006F561B">
        <w:t>Moreover, one of the commands (PDA) was defined with Vendor-Specific-Application-Id AVP noted as required in CCF specification, which is an error.</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C4-173115</w:t>
      </w:r>
      <w:r w:rsidRPr="006F561B">
        <w:rPr>
          <w:b/>
        </w:rPr>
        <w:tab/>
        <w:t>Vendor-Specific-Application-Id</w:t>
      </w:r>
      <w:r w:rsidRPr="006F561B">
        <w:rPr>
          <w:b/>
        </w:rPr>
        <w:br/>
      </w:r>
      <w:r w:rsidRPr="006F561B">
        <w:tab/>
      </w:r>
      <w:r w:rsidRPr="006F561B">
        <w:tab/>
      </w:r>
      <w:r w:rsidRPr="006F561B">
        <w:tab/>
      </w:r>
      <w:r w:rsidRPr="006F561B">
        <w:tab/>
      </w:r>
      <w:r w:rsidRPr="006F561B">
        <w:tab/>
        <w:t>29.283</w:t>
      </w:r>
      <w:r w:rsidRPr="006F561B">
        <w:tab/>
        <w:t xml:space="preserve">  CR-</w:t>
      </w:r>
      <w:r w:rsidR="006F561B" w:rsidRPr="006F561B">
        <w:t>0013 Cat</w:t>
      </w:r>
      <w:r w:rsidRPr="006F561B">
        <w:t>: A (Rel-14) v14.1.0</w:t>
      </w:r>
      <w:r w:rsidRPr="006F561B">
        <w:br/>
      </w:r>
      <w:r w:rsidRPr="006F561B">
        <w:rPr>
          <w:i/>
        </w:rPr>
        <w:tab/>
      </w:r>
      <w:r w:rsidRPr="006F561B">
        <w:rPr>
          <w:i/>
        </w:rPr>
        <w:tab/>
      </w:r>
      <w:r w:rsidRPr="006F561B">
        <w:rPr>
          <w:i/>
        </w:rPr>
        <w:tab/>
      </w:r>
      <w:r w:rsidRPr="006F561B">
        <w:rPr>
          <w:i/>
        </w:rPr>
        <w:tab/>
      </w:r>
      <w:r w:rsidRPr="006F561B">
        <w:rPr>
          <w:i/>
        </w:rPr>
        <w:tab/>
        <w:t>Source: Nokia, Alcatel-Lucent Shanghai Bell, Orange</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pStyle w:val="Heading4"/>
      </w:pPr>
      <w:r w:rsidRPr="006F561B">
        <w:t>8.2.12</w:t>
      </w:r>
      <w:r w:rsidRPr="006F561B">
        <w:tab/>
        <w:t>Enhancements to WEBRTC interoperability stage 3 (CT1)  [eWebRTCi_CT]</w:t>
      </w:r>
    </w:p>
    <w:p w:rsidR="000F453C" w:rsidRPr="006F561B" w:rsidRDefault="000F453C" w:rsidP="000F453C">
      <w:pPr>
        <w:pStyle w:val="Heading4"/>
      </w:pPr>
      <w:r w:rsidRPr="006F561B">
        <w:t>8.2.13</w:t>
      </w:r>
      <w:r w:rsidRPr="006F561B">
        <w:tab/>
        <w:t>MBMS Enhancements (CT3)  [MBMS_enh-CT]</w:t>
      </w:r>
    </w:p>
    <w:p w:rsidR="000F453C" w:rsidRPr="006F561B" w:rsidRDefault="000F453C" w:rsidP="000F453C">
      <w:pPr>
        <w:pStyle w:val="Heading4"/>
      </w:pPr>
      <w:r w:rsidRPr="006F561B">
        <w:t>8.2.14</w:t>
      </w:r>
      <w:r w:rsidRPr="006F561B">
        <w:tab/>
        <w:t>CIoT-CT (CT1)  [CIoT-CT]</w:t>
      </w:r>
    </w:p>
    <w:p w:rsidR="000F453C" w:rsidRPr="006F561B" w:rsidRDefault="000F453C" w:rsidP="000F453C">
      <w:pPr>
        <w:rPr>
          <w:i/>
        </w:rPr>
      </w:pPr>
      <w:r w:rsidRPr="006F561B">
        <w:rPr>
          <w:rFonts w:ascii="Arial" w:hAnsi="Arial" w:cs="Arial"/>
          <w:b/>
          <w:color w:val="0000FF"/>
          <w:sz w:val="24"/>
          <w:u w:val="thick"/>
        </w:rPr>
        <w:t>C4-173089</w:t>
      </w:r>
      <w:r w:rsidRPr="006F561B">
        <w:rPr>
          <w:b/>
        </w:rPr>
        <w:tab/>
        <w:t>MO Exception Counter</w:t>
      </w:r>
      <w:r w:rsidRPr="006F561B">
        <w:rPr>
          <w:b/>
        </w:rPr>
        <w:br/>
      </w:r>
      <w:r w:rsidRPr="006F561B">
        <w:tab/>
      </w:r>
      <w:r w:rsidRPr="006F561B">
        <w:tab/>
      </w:r>
      <w:r w:rsidRPr="006F561B">
        <w:tab/>
      </w:r>
      <w:r w:rsidRPr="006F561B">
        <w:tab/>
      </w:r>
      <w:r w:rsidRPr="006F561B">
        <w:tab/>
        <w:t>29.274</w:t>
      </w:r>
      <w:r w:rsidRPr="006F561B">
        <w:tab/>
        <w:t xml:space="preserve">  CR-</w:t>
      </w:r>
      <w:r w:rsidR="006F561B" w:rsidRPr="006F561B">
        <w:t>1822 Cat</w:t>
      </w:r>
      <w:r w:rsidRPr="006F561B">
        <w:t>: F (Rel-13) v13.9.0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CR1743 (C4-164335) was not correctly implemented; one row for the condition when the SGW shall include the IE is missing.</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C4-173314</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C4-173314</w:t>
      </w:r>
      <w:r w:rsidRPr="006F561B">
        <w:rPr>
          <w:b/>
        </w:rPr>
        <w:tab/>
        <w:t>MO Exception Counter</w:t>
      </w:r>
      <w:r w:rsidRPr="006F561B">
        <w:rPr>
          <w:b/>
        </w:rPr>
        <w:br/>
      </w:r>
      <w:r w:rsidRPr="006F561B">
        <w:tab/>
      </w:r>
      <w:r w:rsidRPr="006F561B">
        <w:tab/>
      </w:r>
      <w:r w:rsidRPr="006F561B">
        <w:tab/>
      </w:r>
      <w:r w:rsidRPr="006F561B">
        <w:tab/>
      </w:r>
      <w:r w:rsidRPr="006F561B">
        <w:tab/>
        <w:t>29.274</w:t>
      </w:r>
      <w:r w:rsidRPr="006F561B">
        <w:tab/>
        <w:t xml:space="preserve">  CR-</w:t>
      </w:r>
      <w:r w:rsidR="006F561B" w:rsidRPr="006F561B">
        <w:t>1822 rev</w:t>
      </w:r>
      <w:r w:rsidRPr="006F561B">
        <w:t xml:space="preserve"> 1 Cat: F (Rel-13) v13.9.0</w:t>
      </w:r>
      <w:r w:rsidRPr="006F561B">
        <w:br/>
      </w:r>
      <w:r w:rsidRPr="006F561B">
        <w:rPr>
          <w:i/>
        </w:rPr>
        <w:tab/>
      </w:r>
      <w:r w:rsidRPr="006F561B">
        <w:rPr>
          <w:i/>
        </w:rPr>
        <w:tab/>
      </w:r>
      <w:r w:rsidRPr="006F561B">
        <w:rPr>
          <w:i/>
        </w:rPr>
        <w:tab/>
      </w:r>
      <w:r w:rsidRPr="006F561B">
        <w:rPr>
          <w:i/>
        </w:rPr>
        <w:tab/>
      </w:r>
      <w:r w:rsidRPr="006F561B">
        <w:rPr>
          <w:i/>
        </w:rPr>
        <w:tab/>
        <w:t>Source: Ericsson, MCC</w:t>
      </w:r>
    </w:p>
    <w:p w:rsidR="000F453C" w:rsidRPr="006F561B" w:rsidRDefault="000F453C" w:rsidP="000F453C">
      <w:pPr>
        <w:rPr>
          <w:color w:val="808080"/>
        </w:rPr>
      </w:pPr>
      <w:r w:rsidRPr="006F561B">
        <w:rPr>
          <w:color w:val="808080"/>
        </w:rPr>
        <w:t>(Replaces C4-173089)</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C4-173090</w:t>
      </w:r>
      <w:r w:rsidRPr="006F561B">
        <w:rPr>
          <w:b/>
        </w:rPr>
        <w:tab/>
        <w:t>MO Exception Counter</w:t>
      </w:r>
      <w:r w:rsidRPr="006F561B">
        <w:rPr>
          <w:b/>
        </w:rPr>
        <w:br/>
      </w:r>
      <w:r w:rsidRPr="006F561B">
        <w:tab/>
      </w:r>
      <w:r w:rsidRPr="006F561B">
        <w:tab/>
      </w:r>
      <w:r w:rsidRPr="006F561B">
        <w:tab/>
      </w:r>
      <w:r w:rsidRPr="006F561B">
        <w:tab/>
      </w:r>
      <w:r w:rsidRPr="006F561B">
        <w:tab/>
        <w:t>29.274</w:t>
      </w:r>
      <w:r w:rsidRPr="006F561B">
        <w:tab/>
        <w:t xml:space="preserve">  CR-</w:t>
      </w:r>
      <w:r w:rsidR="006F561B" w:rsidRPr="006F561B">
        <w:t>1823 Cat</w:t>
      </w:r>
      <w:r w:rsidRPr="006F561B">
        <w:t>: A (Rel-14) v14.3.0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C4-173315</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lastRenderedPageBreak/>
        <w:t>C4-173315</w:t>
      </w:r>
      <w:r w:rsidRPr="006F561B">
        <w:rPr>
          <w:b/>
        </w:rPr>
        <w:tab/>
        <w:t>MO Exception Counter</w:t>
      </w:r>
      <w:r w:rsidRPr="006F561B">
        <w:rPr>
          <w:b/>
        </w:rPr>
        <w:br/>
      </w:r>
      <w:r w:rsidRPr="006F561B">
        <w:tab/>
      </w:r>
      <w:r w:rsidRPr="006F561B">
        <w:tab/>
      </w:r>
      <w:r w:rsidRPr="006F561B">
        <w:tab/>
      </w:r>
      <w:r w:rsidRPr="006F561B">
        <w:tab/>
      </w:r>
      <w:r w:rsidRPr="006F561B">
        <w:tab/>
        <w:t>29.274</w:t>
      </w:r>
      <w:r w:rsidRPr="006F561B">
        <w:tab/>
        <w:t xml:space="preserve">  CR-</w:t>
      </w:r>
      <w:r w:rsidR="006F561B" w:rsidRPr="006F561B">
        <w:t>1823 rev</w:t>
      </w:r>
      <w:r w:rsidRPr="006F561B">
        <w:t xml:space="preserve"> 1 Cat: A (Rel-14) v14.3.0</w:t>
      </w:r>
      <w:r w:rsidRPr="006F561B">
        <w:br/>
      </w:r>
      <w:r w:rsidRPr="006F561B">
        <w:rPr>
          <w:i/>
        </w:rPr>
        <w:tab/>
      </w:r>
      <w:r w:rsidRPr="006F561B">
        <w:rPr>
          <w:i/>
        </w:rPr>
        <w:tab/>
      </w:r>
      <w:r w:rsidRPr="006F561B">
        <w:rPr>
          <w:i/>
        </w:rPr>
        <w:tab/>
      </w:r>
      <w:r w:rsidRPr="006F561B">
        <w:rPr>
          <w:i/>
        </w:rPr>
        <w:tab/>
      </w:r>
      <w:r w:rsidRPr="006F561B">
        <w:rPr>
          <w:i/>
        </w:rPr>
        <w:tab/>
        <w:t>Source: Ericsson, MCC</w:t>
      </w:r>
    </w:p>
    <w:p w:rsidR="000F453C" w:rsidRPr="006F561B" w:rsidRDefault="000F453C" w:rsidP="000F453C">
      <w:pPr>
        <w:rPr>
          <w:color w:val="808080"/>
        </w:rPr>
      </w:pPr>
      <w:r w:rsidRPr="006F561B">
        <w:rPr>
          <w:color w:val="808080"/>
        </w:rPr>
        <w:t>(Replaces C4-173090)</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C4-173116</w:t>
      </w:r>
      <w:r w:rsidRPr="006F561B">
        <w:rPr>
          <w:b/>
        </w:rPr>
        <w:tab/>
        <w:t>Remove User-Identifier from NIA</w:t>
      </w:r>
      <w:r w:rsidRPr="006F561B">
        <w:rPr>
          <w:b/>
        </w:rPr>
        <w:br/>
      </w:r>
      <w:r w:rsidRPr="006F561B">
        <w:tab/>
      </w:r>
      <w:r w:rsidRPr="006F561B">
        <w:tab/>
      </w:r>
      <w:r w:rsidRPr="006F561B">
        <w:tab/>
      </w:r>
      <w:r w:rsidRPr="006F561B">
        <w:tab/>
      </w:r>
      <w:r w:rsidRPr="006F561B">
        <w:tab/>
        <w:t>29.336</w:t>
      </w:r>
      <w:r w:rsidRPr="006F561B">
        <w:tab/>
        <w:t xml:space="preserve">  CR-</w:t>
      </w:r>
      <w:r w:rsidR="006F561B" w:rsidRPr="006F561B">
        <w:t>0093 Cat</w:t>
      </w:r>
      <w:r w:rsidRPr="006F561B">
        <w:t>: F (Rel-13) v13.7.0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CR 0060r1 (see C4-165217) removed the User-Identifier from table 7.2.3.1-2.</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Consequences if not approved should be strengthen.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C4-173316</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C4-173316</w:t>
      </w:r>
      <w:r w:rsidRPr="006F561B">
        <w:rPr>
          <w:b/>
        </w:rPr>
        <w:tab/>
        <w:t>Remove User-Identifier from NIA</w:t>
      </w:r>
      <w:r w:rsidRPr="006F561B">
        <w:rPr>
          <w:b/>
        </w:rPr>
        <w:br/>
      </w:r>
      <w:r w:rsidRPr="006F561B">
        <w:tab/>
      </w:r>
      <w:r w:rsidRPr="006F561B">
        <w:tab/>
      </w:r>
      <w:r w:rsidRPr="006F561B">
        <w:tab/>
      </w:r>
      <w:r w:rsidRPr="006F561B">
        <w:tab/>
      </w:r>
      <w:r w:rsidRPr="006F561B">
        <w:tab/>
        <w:t>29.336</w:t>
      </w:r>
      <w:r w:rsidRPr="006F561B">
        <w:tab/>
        <w:t xml:space="preserve">  CR-</w:t>
      </w:r>
      <w:r w:rsidR="006F561B" w:rsidRPr="006F561B">
        <w:t>0093 rev</w:t>
      </w:r>
      <w:r w:rsidRPr="006F561B">
        <w:t xml:space="preserve"> 1 Cat: F (Rel-13) v13.7.0</w:t>
      </w:r>
      <w:r w:rsidRPr="006F561B">
        <w:br/>
      </w:r>
      <w:r w:rsidRPr="006F561B">
        <w:rPr>
          <w:i/>
        </w:rPr>
        <w:tab/>
      </w:r>
      <w:r w:rsidRPr="006F561B">
        <w:rPr>
          <w:i/>
        </w:rPr>
        <w:tab/>
      </w:r>
      <w:r w:rsidRPr="006F561B">
        <w:rPr>
          <w:i/>
        </w:rPr>
        <w:tab/>
      </w:r>
      <w:r w:rsidRPr="006F561B">
        <w:rPr>
          <w:i/>
        </w:rPr>
        <w:tab/>
      </w:r>
      <w:r w:rsidRPr="006F561B">
        <w:rPr>
          <w:i/>
        </w:rPr>
        <w:tab/>
        <w:t>Source: Nokia, Alcatel-Lucent Shanghai Bell, Ericsson</w:t>
      </w:r>
    </w:p>
    <w:p w:rsidR="000F453C" w:rsidRPr="006F561B" w:rsidRDefault="000F453C" w:rsidP="000F453C">
      <w:pPr>
        <w:rPr>
          <w:color w:val="808080"/>
        </w:rPr>
      </w:pPr>
      <w:r w:rsidRPr="006F561B">
        <w:rPr>
          <w:color w:val="808080"/>
        </w:rPr>
        <w:t>(Replaces C4-173116)</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C4-173117</w:t>
      </w:r>
      <w:r w:rsidRPr="006F561B">
        <w:rPr>
          <w:b/>
        </w:rPr>
        <w:tab/>
        <w:t>Remove User-Identifier from NIA</w:t>
      </w:r>
      <w:r w:rsidRPr="006F561B">
        <w:rPr>
          <w:b/>
        </w:rPr>
        <w:br/>
      </w:r>
      <w:r w:rsidRPr="006F561B">
        <w:tab/>
      </w:r>
      <w:r w:rsidRPr="006F561B">
        <w:tab/>
      </w:r>
      <w:r w:rsidRPr="006F561B">
        <w:tab/>
      </w:r>
      <w:r w:rsidRPr="006F561B">
        <w:tab/>
      </w:r>
      <w:r w:rsidRPr="006F561B">
        <w:tab/>
        <w:t>29.336</w:t>
      </w:r>
      <w:r w:rsidRPr="006F561B">
        <w:tab/>
        <w:t xml:space="preserve">  CR-</w:t>
      </w:r>
      <w:r w:rsidR="006F561B" w:rsidRPr="006F561B">
        <w:t>0094 Cat</w:t>
      </w:r>
      <w:r w:rsidRPr="006F561B">
        <w:t>: A (Rel-14) v14.1.0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C4-173317</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C4-173317</w:t>
      </w:r>
      <w:r w:rsidRPr="006F561B">
        <w:rPr>
          <w:b/>
        </w:rPr>
        <w:tab/>
        <w:t>Remove User-Identifier from NIA</w:t>
      </w:r>
      <w:r w:rsidRPr="006F561B">
        <w:rPr>
          <w:b/>
        </w:rPr>
        <w:br/>
      </w:r>
      <w:r w:rsidRPr="006F561B">
        <w:tab/>
      </w:r>
      <w:r w:rsidRPr="006F561B">
        <w:tab/>
      </w:r>
      <w:r w:rsidRPr="006F561B">
        <w:tab/>
      </w:r>
      <w:r w:rsidRPr="006F561B">
        <w:tab/>
      </w:r>
      <w:r w:rsidRPr="006F561B">
        <w:tab/>
        <w:t>29.336</w:t>
      </w:r>
      <w:r w:rsidRPr="006F561B">
        <w:tab/>
        <w:t xml:space="preserve">  CR-</w:t>
      </w:r>
      <w:r w:rsidR="006F561B" w:rsidRPr="006F561B">
        <w:t>0094 rev</w:t>
      </w:r>
      <w:r w:rsidRPr="006F561B">
        <w:t xml:space="preserve"> 1 Cat: A (Rel-14) v14.1.0</w:t>
      </w:r>
      <w:r w:rsidRPr="006F561B">
        <w:br/>
      </w:r>
      <w:r w:rsidRPr="006F561B">
        <w:rPr>
          <w:i/>
        </w:rPr>
        <w:tab/>
      </w:r>
      <w:r w:rsidRPr="006F561B">
        <w:rPr>
          <w:i/>
        </w:rPr>
        <w:tab/>
      </w:r>
      <w:r w:rsidRPr="006F561B">
        <w:rPr>
          <w:i/>
        </w:rPr>
        <w:tab/>
      </w:r>
      <w:r w:rsidRPr="006F561B">
        <w:rPr>
          <w:i/>
        </w:rPr>
        <w:tab/>
      </w:r>
      <w:r w:rsidRPr="006F561B">
        <w:rPr>
          <w:i/>
        </w:rPr>
        <w:tab/>
        <w:t>Source: Nokia, Alcatel-Lucent Shanghai Bell, Ericsson</w:t>
      </w:r>
    </w:p>
    <w:p w:rsidR="000F453C" w:rsidRPr="006F561B" w:rsidRDefault="000F453C" w:rsidP="000F453C">
      <w:pPr>
        <w:rPr>
          <w:color w:val="808080"/>
        </w:rPr>
      </w:pPr>
      <w:r w:rsidRPr="006F561B">
        <w:rPr>
          <w:color w:val="808080"/>
        </w:rPr>
        <w:t>(Replaces C4-173117)</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pStyle w:val="Heading3"/>
      </w:pPr>
      <w:r w:rsidRPr="006F561B">
        <w:t>8.3</w:t>
      </w:r>
      <w:r w:rsidRPr="006F561B">
        <w:tab/>
        <w:t>Any other Business for Rel-13</w:t>
      </w:r>
    </w:p>
    <w:p w:rsidR="000F453C" w:rsidRPr="006F561B" w:rsidRDefault="000F453C" w:rsidP="000F453C">
      <w:pPr>
        <w:pStyle w:val="Heading4"/>
      </w:pPr>
      <w:r w:rsidRPr="006F561B">
        <w:t>8.3.1</w:t>
      </w:r>
      <w:r w:rsidRPr="006F561B">
        <w:tab/>
        <w:t>GTP and PMIP [TEI13]</w:t>
      </w:r>
    </w:p>
    <w:p w:rsidR="000F453C" w:rsidRPr="006F561B" w:rsidRDefault="000F453C" w:rsidP="000F453C">
      <w:pPr>
        <w:rPr>
          <w:i/>
        </w:rPr>
      </w:pPr>
      <w:r w:rsidRPr="006F561B">
        <w:rPr>
          <w:rFonts w:ascii="Arial" w:hAnsi="Arial" w:cs="Arial"/>
          <w:b/>
          <w:color w:val="0000FF"/>
          <w:sz w:val="24"/>
          <w:u w:val="thick"/>
        </w:rPr>
        <w:t>C4-173083</w:t>
      </w:r>
      <w:r w:rsidRPr="006F561B">
        <w:rPr>
          <w:b/>
        </w:rPr>
        <w:tab/>
        <w:t>LS on defining a GTP container for the Xw interface</w:t>
      </w:r>
      <w:r w:rsidRPr="006F561B">
        <w:rPr>
          <w:b/>
        </w:rPr>
        <w:br/>
      </w:r>
      <w:r w:rsidRPr="006F561B">
        <w:rPr>
          <w:i/>
        </w:rPr>
        <w:tab/>
      </w:r>
      <w:r w:rsidRPr="006F561B">
        <w:rPr>
          <w:i/>
        </w:rPr>
        <w:tab/>
      </w:r>
      <w:r w:rsidRPr="006F561B">
        <w:rPr>
          <w:i/>
        </w:rPr>
        <w:tab/>
      </w:r>
      <w:r w:rsidRPr="006F561B">
        <w:rPr>
          <w:i/>
        </w:rPr>
        <w:tab/>
      </w:r>
      <w:r w:rsidRPr="006F561B">
        <w:rPr>
          <w:i/>
        </w:rPr>
        <w:tab/>
        <w:t>Source: RAN3</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lastRenderedPageBreak/>
        <w:t xml:space="preserve">RAN3 would like to inform that in Rel.13 a new interworking solution was defined, LTE-WLAN Aggregation (LWA), based on Dual Connectivity. This solution introduced a new logical node, Wireless Termination (WT) and an interface to connect it to the eNB (Xw). This interface also provides user plane service, similarly to X2. Therefore, similar information like that transferred in the RAN Container in the GTP extension header over X2 is needed to be exchanged over Xw, too (the information to be transferred over Xw is not identical with the one needed on X2). </w:t>
      </w:r>
    </w:p>
    <w:p w:rsidR="000F453C" w:rsidRPr="006F561B" w:rsidRDefault="000F453C" w:rsidP="000F453C">
      <w:r w:rsidRPr="006F561B">
        <w:t>RAN3 decided it would be better to define a new container for Xw instead of reusing the X2 RAN Container. The content of the Xw container, which is to be used for LWA, would be defined in TS 36.465.</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RAN3 request covered in CR C4-173037 and 3038.</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noted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C4-173037</w:t>
      </w:r>
      <w:r w:rsidRPr="006F561B">
        <w:rPr>
          <w:b/>
        </w:rPr>
        <w:tab/>
        <w:t>Xw RAN Container</w:t>
      </w:r>
      <w:r w:rsidRPr="006F561B">
        <w:rPr>
          <w:b/>
        </w:rPr>
        <w:br/>
      </w:r>
      <w:r w:rsidRPr="006F561B">
        <w:tab/>
      </w:r>
      <w:r w:rsidRPr="006F561B">
        <w:tab/>
      </w:r>
      <w:r w:rsidRPr="006F561B">
        <w:tab/>
      </w:r>
      <w:r w:rsidRPr="006F561B">
        <w:tab/>
      </w:r>
      <w:r w:rsidRPr="006F561B">
        <w:tab/>
        <w:t>29.281</w:t>
      </w:r>
      <w:r w:rsidRPr="006F561B">
        <w:tab/>
        <w:t xml:space="preserve">  CR-</w:t>
      </w:r>
      <w:r w:rsidR="006F561B" w:rsidRPr="006F561B">
        <w:t>0081 Cat</w:t>
      </w:r>
      <w:r w:rsidRPr="006F561B">
        <w:t>: F (Rel-13) v13.2.0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 xml:space="preserve">RAN3 has requested CT4 (in R3-171381) to define a new container for use over Xw for LTE-WLAN Aggregation (LWA), between the WLAN Termination (WT) and the eNB. </w:t>
      </w:r>
    </w:p>
    <w:p w:rsidR="000F453C" w:rsidRPr="006F561B" w:rsidRDefault="000F453C" w:rsidP="000F453C">
      <w:r w:rsidRPr="006F561B">
        <w:t xml:space="preserve">This interface provides user plane service, similarly to X2. Similar information like that transferred in the RAN Container in the GTP extension header over X2 is needed to be exchanged over Xw (the information to be transferred over Xw is not identical with the one needed on X2). </w:t>
      </w:r>
    </w:p>
    <w:p w:rsidR="000F453C" w:rsidRPr="006F561B" w:rsidRDefault="000F453C" w:rsidP="000F453C">
      <w:r w:rsidRPr="006F561B">
        <w:t>The content of the Xw container, which is to be used for LWA, is defined by RAN3 in TS 36.465.</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CRs were introduced from Rel-13 onwards since RAN3 feature was implemented in Rel-13 Work Item.</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C4-173038</w:t>
      </w:r>
      <w:r w:rsidRPr="006F561B">
        <w:rPr>
          <w:b/>
        </w:rPr>
        <w:tab/>
        <w:t>Xw RAN Container</w:t>
      </w:r>
      <w:r w:rsidRPr="006F561B">
        <w:rPr>
          <w:b/>
        </w:rPr>
        <w:br/>
      </w:r>
      <w:r w:rsidRPr="006F561B">
        <w:tab/>
      </w:r>
      <w:r w:rsidRPr="006F561B">
        <w:tab/>
      </w:r>
      <w:r w:rsidRPr="006F561B">
        <w:tab/>
      </w:r>
      <w:r w:rsidRPr="006F561B">
        <w:tab/>
      </w:r>
      <w:r w:rsidRPr="006F561B">
        <w:tab/>
        <w:t>29.281</w:t>
      </w:r>
      <w:r w:rsidRPr="006F561B">
        <w:tab/>
        <w:t xml:space="preserve">  CR-</w:t>
      </w:r>
      <w:r w:rsidR="006F561B" w:rsidRPr="006F561B">
        <w:t>0082 Cat</w:t>
      </w:r>
      <w:r w:rsidRPr="006F561B">
        <w:t>: A (Rel-14) v14.0.0</w:t>
      </w:r>
      <w:r w:rsidRPr="006F561B">
        <w:br/>
      </w:r>
      <w:r w:rsidRPr="006F561B">
        <w:rPr>
          <w:i/>
        </w:rPr>
        <w:tab/>
      </w:r>
      <w:r w:rsidRPr="006F561B">
        <w:rPr>
          <w:i/>
        </w:rPr>
        <w:tab/>
      </w:r>
      <w:r w:rsidRPr="006F561B">
        <w:rPr>
          <w:i/>
        </w:rPr>
        <w:tab/>
      </w:r>
      <w:r w:rsidRPr="006F561B">
        <w:rPr>
          <w:i/>
        </w:rPr>
        <w:tab/>
      </w:r>
      <w:r w:rsidRPr="006F561B">
        <w:rPr>
          <w:i/>
        </w:rPr>
        <w:tab/>
        <w:t>Source: Nokia, Alcatel-Lucent Shanghai Bell</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C4-173039</w:t>
      </w:r>
      <w:r w:rsidRPr="006F561B">
        <w:rPr>
          <w:b/>
        </w:rPr>
        <w:tab/>
        <w:t>Reply LS on defining a GTP container for the Xw interface</w:t>
      </w:r>
      <w:r w:rsidRPr="006F561B">
        <w:rPr>
          <w:b/>
        </w:rPr>
        <w:br/>
      </w:r>
      <w:r w:rsidRPr="006F561B">
        <w:rPr>
          <w:i/>
        </w:rPr>
        <w:tab/>
      </w:r>
      <w:r w:rsidRPr="006F561B">
        <w:rPr>
          <w:i/>
        </w:rPr>
        <w:tab/>
      </w:r>
      <w:r w:rsidRPr="006F561B">
        <w:rPr>
          <w:i/>
        </w:rPr>
        <w:tab/>
      </w:r>
      <w:r w:rsidRPr="006F561B">
        <w:rPr>
          <w:i/>
        </w:rPr>
        <w:tab/>
      </w:r>
      <w:r w:rsidRPr="006F561B">
        <w:rPr>
          <w:i/>
        </w:rPr>
        <w:tab/>
        <w:t>Source: CT4</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approved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C4-173087</w:t>
      </w:r>
      <w:r w:rsidRPr="006F561B">
        <w:rPr>
          <w:b/>
        </w:rPr>
        <w:tab/>
        <w:t>CN Operator Selection Entity</w:t>
      </w:r>
      <w:r w:rsidRPr="006F561B">
        <w:rPr>
          <w:b/>
        </w:rPr>
        <w:br/>
      </w:r>
      <w:r w:rsidRPr="006F561B">
        <w:tab/>
      </w:r>
      <w:r w:rsidRPr="006F561B">
        <w:tab/>
      </w:r>
      <w:r w:rsidRPr="006F561B">
        <w:tab/>
      </w:r>
      <w:r w:rsidRPr="006F561B">
        <w:tab/>
      </w:r>
      <w:r w:rsidRPr="006F561B">
        <w:tab/>
        <w:t>29.274</w:t>
      </w:r>
      <w:r w:rsidRPr="006F561B">
        <w:tab/>
        <w:t xml:space="preserve">  CR-</w:t>
      </w:r>
      <w:r w:rsidR="006F561B" w:rsidRPr="006F561B">
        <w:t>1820 Cat</w:t>
      </w:r>
      <w:r w:rsidRPr="006F561B">
        <w:t>: F (Rel-13) v13.9.0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C4-173319</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lastRenderedPageBreak/>
        <w:t>C4-173319</w:t>
      </w:r>
      <w:r w:rsidRPr="006F561B">
        <w:rPr>
          <w:b/>
        </w:rPr>
        <w:tab/>
        <w:t>CN Operator Selection Entity</w:t>
      </w:r>
      <w:r w:rsidRPr="006F561B">
        <w:rPr>
          <w:b/>
        </w:rPr>
        <w:br/>
      </w:r>
      <w:r w:rsidRPr="006F561B">
        <w:tab/>
      </w:r>
      <w:r w:rsidRPr="006F561B">
        <w:tab/>
      </w:r>
      <w:r w:rsidRPr="006F561B">
        <w:tab/>
      </w:r>
      <w:r w:rsidRPr="006F561B">
        <w:tab/>
      </w:r>
      <w:r w:rsidRPr="006F561B">
        <w:tab/>
        <w:t>29.274</w:t>
      </w:r>
      <w:r w:rsidRPr="006F561B">
        <w:tab/>
        <w:t xml:space="preserve">  CR-</w:t>
      </w:r>
      <w:r w:rsidR="006F561B" w:rsidRPr="006F561B">
        <w:t>1820 rev</w:t>
      </w:r>
      <w:r w:rsidRPr="006F561B">
        <w:t xml:space="preserve"> 1 Cat: F (Rel-13) v13.9.0</w:t>
      </w:r>
      <w:r w:rsidRPr="006F561B">
        <w:br/>
      </w:r>
      <w:r w:rsidRPr="006F561B">
        <w:rPr>
          <w:i/>
        </w:rPr>
        <w:tab/>
      </w:r>
      <w:r w:rsidRPr="006F561B">
        <w:rPr>
          <w:i/>
        </w:rPr>
        <w:tab/>
      </w:r>
      <w:r w:rsidRPr="006F561B">
        <w:rPr>
          <w:i/>
        </w:rPr>
        <w:tab/>
      </w:r>
      <w:r w:rsidRPr="006F561B">
        <w:rPr>
          <w:i/>
        </w:rPr>
        <w:tab/>
      </w:r>
      <w:r w:rsidRPr="006F561B">
        <w:rPr>
          <w:i/>
        </w:rPr>
        <w:tab/>
        <w:t>Source: Ericsson, MCC</w:t>
      </w:r>
    </w:p>
    <w:p w:rsidR="000F453C" w:rsidRPr="006F561B" w:rsidRDefault="000F453C" w:rsidP="000F453C">
      <w:pPr>
        <w:rPr>
          <w:color w:val="808080"/>
        </w:rPr>
      </w:pPr>
      <w:r w:rsidRPr="006F561B">
        <w:rPr>
          <w:color w:val="808080"/>
        </w:rPr>
        <w:t>(Replaces C4-173087)</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C4-173088</w:t>
      </w:r>
      <w:r w:rsidRPr="006F561B">
        <w:rPr>
          <w:b/>
        </w:rPr>
        <w:tab/>
        <w:t>CN Operator Selection Entity</w:t>
      </w:r>
      <w:r w:rsidRPr="006F561B">
        <w:rPr>
          <w:b/>
        </w:rPr>
        <w:br/>
      </w:r>
      <w:r w:rsidRPr="006F561B">
        <w:tab/>
      </w:r>
      <w:r w:rsidRPr="006F561B">
        <w:tab/>
      </w:r>
      <w:r w:rsidRPr="006F561B">
        <w:tab/>
      </w:r>
      <w:r w:rsidRPr="006F561B">
        <w:tab/>
      </w:r>
      <w:r w:rsidRPr="006F561B">
        <w:tab/>
        <w:t>29.274</w:t>
      </w:r>
      <w:r w:rsidRPr="006F561B">
        <w:tab/>
        <w:t xml:space="preserve">  CR-</w:t>
      </w:r>
      <w:r w:rsidR="006F561B" w:rsidRPr="006F561B">
        <w:t>1821 Cat</w:t>
      </w:r>
      <w:r w:rsidRPr="006F561B">
        <w:t>: A (Rel-14) v14.3.0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C4-173320</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C4-173320</w:t>
      </w:r>
      <w:r w:rsidRPr="006F561B">
        <w:rPr>
          <w:b/>
        </w:rPr>
        <w:tab/>
        <w:t>CN Operator Selection Entity</w:t>
      </w:r>
      <w:r w:rsidRPr="006F561B">
        <w:rPr>
          <w:b/>
        </w:rPr>
        <w:br/>
      </w:r>
      <w:r w:rsidRPr="006F561B">
        <w:tab/>
      </w:r>
      <w:r w:rsidRPr="006F561B">
        <w:tab/>
      </w:r>
      <w:r w:rsidRPr="006F561B">
        <w:tab/>
      </w:r>
      <w:r w:rsidRPr="006F561B">
        <w:tab/>
      </w:r>
      <w:r w:rsidRPr="006F561B">
        <w:tab/>
        <w:t>29.274</w:t>
      </w:r>
      <w:r w:rsidRPr="006F561B">
        <w:tab/>
        <w:t xml:space="preserve">  CR-</w:t>
      </w:r>
      <w:r w:rsidR="006F561B" w:rsidRPr="006F561B">
        <w:t>1821 rev</w:t>
      </w:r>
      <w:r w:rsidRPr="006F561B">
        <w:t xml:space="preserve"> 1 Cat: A (Rel-14) v14.3.0</w:t>
      </w:r>
      <w:r w:rsidRPr="006F561B">
        <w:br/>
      </w:r>
      <w:r w:rsidRPr="006F561B">
        <w:rPr>
          <w:i/>
        </w:rPr>
        <w:tab/>
      </w:r>
      <w:r w:rsidRPr="006F561B">
        <w:rPr>
          <w:i/>
        </w:rPr>
        <w:tab/>
      </w:r>
      <w:r w:rsidRPr="006F561B">
        <w:rPr>
          <w:i/>
        </w:rPr>
        <w:tab/>
      </w:r>
      <w:r w:rsidRPr="006F561B">
        <w:rPr>
          <w:i/>
        </w:rPr>
        <w:tab/>
      </w:r>
      <w:r w:rsidRPr="006F561B">
        <w:rPr>
          <w:i/>
        </w:rPr>
        <w:tab/>
        <w:t>Source: Ericsson, MCC</w:t>
      </w:r>
    </w:p>
    <w:p w:rsidR="000F453C" w:rsidRPr="006F561B" w:rsidRDefault="000F453C" w:rsidP="000F453C">
      <w:pPr>
        <w:rPr>
          <w:color w:val="808080"/>
        </w:rPr>
      </w:pPr>
      <w:r w:rsidRPr="006F561B">
        <w:rPr>
          <w:color w:val="808080"/>
        </w:rPr>
        <w:t>(Replaces C4-173088)</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pStyle w:val="Heading4"/>
      </w:pPr>
      <w:r w:rsidRPr="006F561B">
        <w:t>8.3.2</w:t>
      </w:r>
      <w:r w:rsidRPr="006F561B">
        <w:tab/>
        <w:t>Diameter 29.230 CRs [TEI13]</w:t>
      </w:r>
    </w:p>
    <w:p w:rsidR="000F453C" w:rsidRPr="006F561B" w:rsidRDefault="000F453C" w:rsidP="000F453C">
      <w:pPr>
        <w:pStyle w:val="Heading4"/>
      </w:pPr>
      <w:r w:rsidRPr="006F561B">
        <w:t>8.3.3</w:t>
      </w:r>
      <w:r w:rsidRPr="006F561B">
        <w:tab/>
        <w:t>EPS AAA interfaces [TEI13]</w:t>
      </w:r>
    </w:p>
    <w:p w:rsidR="000F453C" w:rsidRPr="006F561B" w:rsidRDefault="000F453C" w:rsidP="000F453C">
      <w:pPr>
        <w:pStyle w:val="Heading4"/>
      </w:pPr>
      <w:r w:rsidRPr="006F561B">
        <w:t>8.3.4</w:t>
      </w:r>
      <w:r w:rsidRPr="006F561B">
        <w:tab/>
        <w:t>Restoration Procedures [TEI13]</w:t>
      </w:r>
    </w:p>
    <w:p w:rsidR="000F453C" w:rsidRPr="006F561B" w:rsidRDefault="000F453C" w:rsidP="000F453C">
      <w:pPr>
        <w:pStyle w:val="Heading4"/>
      </w:pPr>
      <w:r w:rsidRPr="006F561B">
        <w:t>8.3.5</w:t>
      </w:r>
      <w:r w:rsidRPr="006F561B">
        <w:tab/>
        <w:t>Addressing and Subscriber Data Handling [TEI13]</w:t>
      </w:r>
    </w:p>
    <w:p w:rsidR="000F453C" w:rsidRPr="006F561B" w:rsidRDefault="000F453C" w:rsidP="000F453C">
      <w:pPr>
        <w:pStyle w:val="Heading4"/>
      </w:pPr>
      <w:r w:rsidRPr="006F561B">
        <w:t>8.3.6</w:t>
      </w:r>
      <w:r w:rsidRPr="006F561B">
        <w:tab/>
        <w:t>Diameter based Interfaces [TEI13]</w:t>
      </w:r>
    </w:p>
    <w:p w:rsidR="000F453C" w:rsidRPr="006F561B" w:rsidRDefault="000F453C" w:rsidP="000F453C">
      <w:pPr>
        <w:rPr>
          <w:i/>
        </w:rPr>
      </w:pPr>
      <w:r w:rsidRPr="006F561B">
        <w:rPr>
          <w:rFonts w:ascii="Arial" w:hAnsi="Arial" w:cs="Arial"/>
          <w:b/>
          <w:color w:val="0000FF"/>
          <w:sz w:val="24"/>
          <w:u w:val="thick"/>
        </w:rPr>
        <w:t>C4-173134</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29.128</w:t>
      </w:r>
      <w:r w:rsidRPr="006F561B">
        <w:tab/>
        <w:t xml:space="preserve">  CR-</w:t>
      </w:r>
      <w:r w:rsidR="006F561B" w:rsidRPr="006F561B">
        <w:t>0054 Cat</w:t>
      </w:r>
      <w:r w:rsidRPr="006F561B">
        <w:t>: F (Rel-13) v13.3.0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withdrawn</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C4-173135</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29.228</w:t>
      </w:r>
      <w:r w:rsidRPr="006F561B">
        <w:tab/>
        <w:t xml:space="preserve">  CR-</w:t>
      </w:r>
      <w:r w:rsidR="006F561B" w:rsidRPr="006F561B">
        <w:t>0683 Cat</w:t>
      </w:r>
      <w:r w:rsidRPr="006F561B">
        <w:t>: F (Rel-13) v13.3.1</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withdrawn</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C4-173136</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29.229</w:t>
      </w:r>
      <w:r w:rsidRPr="006F561B">
        <w:tab/>
        <w:t xml:space="preserve">  CR-</w:t>
      </w:r>
      <w:r w:rsidR="006F561B" w:rsidRPr="006F561B">
        <w:t>0287 Cat</w:t>
      </w:r>
      <w:r w:rsidRPr="006F561B">
        <w:t>: F (Rel-13) v13.1.0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withdrawn</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lastRenderedPageBreak/>
        <w:t>C4-173137</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29.272</w:t>
      </w:r>
      <w:r w:rsidRPr="006F561B">
        <w:tab/>
        <w:t xml:space="preserve">  CR-</w:t>
      </w:r>
      <w:r w:rsidR="006F561B" w:rsidRPr="006F561B">
        <w:t>0719 Cat</w:t>
      </w:r>
      <w:r w:rsidRPr="006F561B">
        <w:t>: F (Rel-13) v13.9.0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withdrawn</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C4-173138</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29.273</w:t>
      </w:r>
      <w:r w:rsidRPr="006F561B">
        <w:tab/>
        <w:t xml:space="preserve">  CR-</w:t>
      </w:r>
      <w:r w:rsidR="006F561B" w:rsidRPr="006F561B">
        <w:t>0502 Cat</w:t>
      </w:r>
      <w:r w:rsidRPr="006F561B">
        <w:t>: F (Rel-13) v13.6.0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withdrawn</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C4-173139</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29.283</w:t>
      </w:r>
      <w:r w:rsidRPr="006F561B">
        <w:tab/>
        <w:t xml:space="preserve">  CR-</w:t>
      </w:r>
      <w:r w:rsidR="006F561B" w:rsidRPr="006F561B">
        <w:t>0014 Cat</w:t>
      </w:r>
      <w:r w:rsidRPr="006F561B">
        <w:t>: F (Rel-13) v13.3.0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withdrawn</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C4-173140</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29.328</w:t>
      </w:r>
      <w:r w:rsidRPr="006F561B">
        <w:tab/>
        <w:t xml:space="preserve">  CR-</w:t>
      </w:r>
      <w:r w:rsidR="006F561B" w:rsidRPr="006F561B">
        <w:t>0601 Cat</w:t>
      </w:r>
      <w:r w:rsidRPr="006F561B">
        <w:t>: F (Rel-13) v13.7.0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withdrawn</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C4-173141</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29.329</w:t>
      </w:r>
      <w:r w:rsidRPr="006F561B">
        <w:tab/>
        <w:t xml:space="preserve">  CR-</w:t>
      </w:r>
      <w:r w:rsidR="006F561B" w:rsidRPr="006F561B">
        <w:t>0247 Cat</w:t>
      </w:r>
      <w:r w:rsidRPr="006F561B">
        <w:t>: F (Rel-13) v13.1.0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withdrawn</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C4-173142</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29.336</w:t>
      </w:r>
      <w:r w:rsidRPr="006F561B">
        <w:tab/>
        <w:t xml:space="preserve">  CR-</w:t>
      </w:r>
      <w:r w:rsidR="006F561B" w:rsidRPr="006F561B">
        <w:t>0096 Cat</w:t>
      </w:r>
      <w:r w:rsidRPr="006F561B">
        <w:t>: F (Rel-13) v13.7.0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withdrawn</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C4-173143</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29.337</w:t>
      </w:r>
      <w:r w:rsidRPr="006F561B">
        <w:tab/>
        <w:t xml:space="preserve">  CR-</w:t>
      </w:r>
      <w:r w:rsidR="006F561B" w:rsidRPr="006F561B">
        <w:t>0032 Cat</w:t>
      </w:r>
      <w:r w:rsidRPr="006F561B">
        <w:t>: F (Rel-13) v13.2.0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withdrawn</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C4-173144</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29.338</w:t>
      </w:r>
      <w:r w:rsidRPr="006F561B">
        <w:tab/>
        <w:t xml:space="preserve">  CR-</w:t>
      </w:r>
      <w:r w:rsidR="006F561B" w:rsidRPr="006F561B">
        <w:t>0028 Cat</w:t>
      </w:r>
      <w:r w:rsidRPr="006F561B">
        <w:t>: F (Rel-13) v13.3.0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withdrawn</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lastRenderedPageBreak/>
        <w:t>C4-173145</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29.344</w:t>
      </w:r>
      <w:r w:rsidRPr="006F561B">
        <w:tab/>
        <w:t xml:space="preserve">  CR-</w:t>
      </w:r>
      <w:r w:rsidR="006F561B" w:rsidRPr="006F561B">
        <w:t>0024 Cat</w:t>
      </w:r>
      <w:r w:rsidRPr="006F561B">
        <w:t>: F (Rel-13) v13.2.0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withdrawn</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C4-173146</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29.345</w:t>
      </w:r>
      <w:r w:rsidRPr="006F561B">
        <w:tab/>
        <w:t xml:space="preserve">  CR-</w:t>
      </w:r>
      <w:r w:rsidR="006F561B" w:rsidRPr="006F561B">
        <w:t>0049 Cat</w:t>
      </w:r>
      <w:r w:rsidRPr="006F561B">
        <w:t>: F (Rel-13) v13.3.0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withdrawn</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C4-173147</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29.128</w:t>
      </w:r>
      <w:r w:rsidRPr="006F561B">
        <w:tab/>
        <w:t xml:space="preserve">  CR-</w:t>
      </w:r>
      <w:r w:rsidR="006F561B" w:rsidRPr="006F561B">
        <w:t>0055 Cat</w:t>
      </w:r>
      <w:r w:rsidRPr="006F561B">
        <w:t>: A (Rel-14) v14.2.0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C4-173279</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C4-173279</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29.128</w:t>
      </w:r>
      <w:r w:rsidRPr="006F561B">
        <w:tab/>
        <w:t xml:space="preserve">  CR-</w:t>
      </w:r>
      <w:r w:rsidR="006F561B" w:rsidRPr="006F561B">
        <w:t>0055 rev</w:t>
      </w:r>
      <w:r w:rsidRPr="006F561B">
        <w:t xml:space="preserve"> 1 Cat: B (Rel-14) v14.2.0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808080"/>
        </w:rPr>
      </w:pPr>
      <w:r w:rsidRPr="006F561B">
        <w:rPr>
          <w:color w:val="808080"/>
        </w:rPr>
        <w:t>(Replaces C4-173147)</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C4-173148</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29.228</w:t>
      </w:r>
      <w:r w:rsidRPr="006F561B">
        <w:tab/>
        <w:t xml:space="preserve">  CR-</w:t>
      </w:r>
      <w:r w:rsidR="006F561B" w:rsidRPr="006F561B">
        <w:t>0684 Cat</w:t>
      </w:r>
      <w:r w:rsidRPr="006F561B">
        <w:t>: A (Rel-14) v14.2.0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C4-173280</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C4-173280</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29.228</w:t>
      </w:r>
      <w:r w:rsidRPr="006F561B">
        <w:tab/>
        <w:t xml:space="preserve">  CR-</w:t>
      </w:r>
      <w:r w:rsidR="006F561B" w:rsidRPr="006F561B">
        <w:t>0684 rev</w:t>
      </w:r>
      <w:r w:rsidRPr="006F561B">
        <w:t xml:space="preserve"> 1 Cat: B (Rel-14) v14.2.0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808080"/>
        </w:rPr>
      </w:pPr>
      <w:r w:rsidRPr="006F561B">
        <w:rPr>
          <w:color w:val="808080"/>
        </w:rPr>
        <w:t>(Replaces C4-173148)</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C4-173149</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29.229</w:t>
      </w:r>
      <w:r w:rsidRPr="006F561B">
        <w:tab/>
        <w:t xml:space="preserve">  CR-</w:t>
      </w:r>
      <w:r w:rsidR="006F561B" w:rsidRPr="006F561B">
        <w:t>0288 Cat</w:t>
      </w:r>
      <w:r w:rsidRPr="006F561B">
        <w:t>: A (Rel-14) v14.1.0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C4-173281</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C4-173281</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29.229</w:t>
      </w:r>
      <w:r w:rsidRPr="006F561B">
        <w:tab/>
        <w:t xml:space="preserve">  CR-</w:t>
      </w:r>
      <w:r w:rsidR="006F561B" w:rsidRPr="006F561B">
        <w:t>0288 rev</w:t>
      </w:r>
      <w:r w:rsidRPr="006F561B">
        <w:t xml:space="preserve"> 1 Cat: B (Rel-14) v14.1.0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808080"/>
        </w:rPr>
      </w:pPr>
      <w:r w:rsidRPr="006F561B">
        <w:rPr>
          <w:color w:val="808080"/>
        </w:rPr>
        <w:lastRenderedPageBreak/>
        <w:t>(Replaces C4-173149)</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C4-173150</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29.272</w:t>
      </w:r>
      <w:r w:rsidRPr="006F561B">
        <w:tab/>
        <w:t xml:space="preserve">  CR-</w:t>
      </w:r>
      <w:r w:rsidR="006F561B" w:rsidRPr="006F561B">
        <w:t>0720 Cat</w:t>
      </w:r>
      <w:r w:rsidRPr="006F561B">
        <w:t>: A (Rel-14) v14.3.0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C4-173282</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C4-173282</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29.272</w:t>
      </w:r>
      <w:r w:rsidRPr="006F561B">
        <w:tab/>
        <w:t xml:space="preserve">  CR-</w:t>
      </w:r>
      <w:r w:rsidR="006F561B" w:rsidRPr="006F561B">
        <w:t>0720 rev</w:t>
      </w:r>
      <w:r w:rsidRPr="006F561B">
        <w:t xml:space="preserve"> 1 Cat: B (Rel-14) v14.3.0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808080"/>
        </w:rPr>
      </w:pPr>
      <w:r w:rsidRPr="006F561B">
        <w:rPr>
          <w:color w:val="808080"/>
        </w:rPr>
        <w:t>(Replaces C4-173150)</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C4-173151</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29.273</w:t>
      </w:r>
      <w:r w:rsidRPr="006F561B">
        <w:tab/>
        <w:t xml:space="preserve">  CR-</w:t>
      </w:r>
      <w:r w:rsidR="006F561B" w:rsidRPr="006F561B">
        <w:t>0503 Cat</w:t>
      </w:r>
      <w:r w:rsidRPr="006F561B">
        <w:t>: A (Rel-14) v14.2.0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C4-173283</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C4-173283</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29.273</w:t>
      </w:r>
      <w:r w:rsidRPr="006F561B">
        <w:tab/>
        <w:t xml:space="preserve">  CR-</w:t>
      </w:r>
      <w:r w:rsidR="006F561B" w:rsidRPr="006F561B">
        <w:t>0503 rev</w:t>
      </w:r>
      <w:r w:rsidRPr="006F561B">
        <w:t xml:space="preserve"> 1 Cat: B (Rel-14) v14.2.0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808080"/>
        </w:rPr>
      </w:pPr>
      <w:r w:rsidRPr="006F561B">
        <w:rPr>
          <w:color w:val="808080"/>
        </w:rPr>
        <w:t>(Replaces C4-173151)</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C4-173152</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29.283</w:t>
      </w:r>
      <w:r w:rsidRPr="006F561B">
        <w:tab/>
        <w:t xml:space="preserve">  CR-</w:t>
      </w:r>
      <w:r w:rsidR="006F561B" w:rsidRPr="006F561B">
        <w:t>0015 Cat</w:t>
      </w:r>
      <w:r w:rsidRPr="006F561B">
        <w:t>: A (Rel-14) v14.1.0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C4-173284</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C4-173284</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29.283</w:t>
      </w:r>
      <w:r w:rsidRPr="006F561B">
        <w:tab/>
        <w:t xml:space="preserve">  CR-</w:t>
      </w:r>
      <w:r w:rsidR="006F561B" w:rsidRPr="006F561B">
        <w:t>0015 rev</w:t>
      </w:r>
      <w:r w:rsidRPr="006F561B">
        <w:t xml:space="preserve"> 1 Cat: B (Rel-14) v14.1.0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808080"/>
        </w:rPr>
      </w:pPr>
      <w:r w:rsidRPr="006F561B">
        <w:rPr>
          <w:color w:val="808080"/>
        </w:rPr>
        <w:t>(Replaces C4-173152)</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C4-173153</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29.328</w:t>
      </w:r>
      <w:r w:rsidRPr="006F561B">
        <w:tab/>
        <w:t xml:space="preserve">  CR-</w:t>
      </w:r>
      <w:r w:rsidR="006F561B" w:rsidRPr="006F561B">
        <w:t>0602 Cat</w:t>
      </w:r>
      <w:r w:rsidRPr="006F561B">
        <w:t>: A (Rel-14) v14.2.0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993300"/>
          <w:u w:val="single"/>
        </w:rPr>
      </w:pPr>
      <w:r w:rsidRPr="006F561B">
        <w:rPr>
          <w:rFonts w:ascii="Arial" w:hAnsi="Arial" w:cs="Arial"/>
          <w:b/>
        </w:rPr>
        <w:lastRenderedPageBreak/>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C4-173285</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C4-173285</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29.328</w:t>
      </w:r>
      <w:r w:rsidRPr="006F561B">
        <w:tab/>
        <w:t xml:space="preserve">  CR-</w:t>
      </w:r>
      <w:r w:rsidR="006F561B" w:rsidRPr="006F561B">
        <w:t>0602 rev</w:t>
      </w:r>
      <w:r w:rsidRPr="006F561B">
        <w:t xml:space="preserve"> 1 Cat: B (Rel-14) v14.2.0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808080"/>
        </w:rPr>
      </w:pPr>
      <w:r w:rsidRPr="006F561B">
        <w:rPr>
          <w:color w:val="808080"/>
        </w:rPr>
        <w:t>(Replaces C4-173153)</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C4-173329</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C4-173329</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29.328</w:t>
      </w:r>
      <w:r w:rsidRPr="006F561B">
        <w:tab/>
        <w:t xml:space="preserve">  CR-</w:t>
      </w:r>
      <w:r w:rsidR="006F561B" w:rsidRPr="006F561B">
        <w:t>0602 rev</w:t>
      </w:r>
      <w:r w:rsidRPr="006F561B">
        <w:t xml:space="preserve"> 2 Cat: B (Rel-14) v14.2.0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808080"/>
        </w:rPr>
      </w:pPr>
      <w:r w:rsidRPr="006F561B">
        <w:rPr>
          <w:color w:val="808080"/>
        </w:rPr>
        <w:t>(Replaces C4-173285)</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C4-173154</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29.329</w:t>
      </w:r>
      <w:r w:rsidRPr="006F561B">
        <w:tab/>
        <w:t xml:space="preserve">  CR-</w:t>
      </w:r>
      <w:r w:rsidR="006F561B" w:rsidRPr="006F561B">
        <w:t>0248 Cat</w:t>
      </w:r>
      <w:r w:rsidRPr="006F561B">
        <w:t>: A (Rel-14) v14.2.0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C4-173286</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C4-173286</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29.329</w:t>
      </w:r>
      <w:r w:rsidRPr="006F561B">
        <w:tab/>
        <w:t xml:space="preserve">  CR-</w:t>
      </w:r>
      <w:r w:rsidR="006F561B" w:rsidRPr="006F561B">
        <w:t>0248 rev</w:t>
      </w:r>
      <w:r w:rsidRPr="006F561B">
        <w:t xml:space="preserve"> 1 Cat: B (Rel-14) v14.2.0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808080"/>
        </w:rPr>
      </w:pPr>
      <w:r w:rsidRPr="006F561B">
        <w:rPr>
          <w:color w:val="808080"/>
        </w:rPr>
        <w:t>(Replaces C4-173154)</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C4-173155</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29.336</w:t>
      </w:r>
      <w:r w:rsidRPr="006F561B">
        <w:tab/>
        <w:t xml:space="preserve">  CR-</w:t>
      </w:r>
      <w:r w:rsidR="006F561B" w:rsidRPr="006F561B">
        <w:t>0097 Cat</w:t>
      </w:r>
      <w:r w:rsidRPr="006F561B">
        <w:t>: A (Rel-14) v14.1.0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C4-173287</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C4-173287</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29.336</w:t>
      </w:r>
      <w:r w:rsidRPr="006F561B">
        <w:tab/>
        <w:t xml:space="preserve">  CR-</w:t>
      </w:r>
      <w:r w:rsidR="006F561B" w:rsidRPr="006F561B">
        <w:t>0097 rev</w:t>
      </w:r>
      <w:r w:rsidRPr="006F561B">
        <w:t xml:space="preserve"> 1 Cat: B (Rel-14) v14.1.0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808080"/>
        </w:rPr>
      </w:pPr>
      <w:r w:rsidRPr="006F561B">
        <w:rPr>
          <w:color w:val="808080"/>
        </w:rPr>
        <w:t>(Replaces C4-173155)</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C4-173156</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29.337</w:t>
      </w:r>
      <w:r w:rsidRPr="006F561B">
        <w:tab/>
        <w:t xml:space="preserve">  CR-</w:t>
      </w:r>
      <w:r w:rsidR="006F561B" w:rsidRPr="006F561B">
        <w:t>0033 Cat</w:t>
      </w:r>
      <w:r w:rsidRPr="006F561B">
        <w:t>: A (Rel-14) v14.0.0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993300"/>
          <w:u w:val="single"/>
        </w:rPr>
      </w:pPr>
      <w:r w:rsidRPr="006F561B">
        <w:rPr>
          <w:rFonts w:ascii="Arial" w:hAnsi="Arial" w:cs="Arial"/>
          <w:b/>
        </w:rPr>
        <w:lastRenderedPageBreak/>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C4-173288</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C4-173288</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29.337</w:t>
      </w:r>
      <w:r w:rsidRPr="006F561B">
        <w:tab/>
        <w:t xml:space="preserve">  CR-</w:t>
      </w:r>
      <w:r w:rsidR="006F561B" w:rsidRPr="006F561B">
        <w:t>0033 rev</w:t>
      </w:r>
      <w:r w:rsidRPr="006F561B">
        <w:t xml:space="preserve"> 1 Cat: B (Rel-14) v14.0.0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808080"/>
        </w:rPr>
      </w:pPr>
      <w:r w:rsidRPr="006F561B">
        <w:rPr>
          <w:color w:val="808080"/>
        </w:rPr>
        <w:t>(Replaces C4-173156)</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C4-173157</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29.338</w:t>
      </w:r>
      <w:r w:rsidRPr="006F561B">
        <w:tab/>
        <w:t xml:space="preserve">  CR-</w:t>
      </w:r>
      <w:r w:rsidR="006F561B" w:rsidRPr="006F561B">
        <w:t>0029 Cat</w:t>
      </w:r>
      <w:r w:rsidRPr="006F561B">
        <w:t>: A (Rel-14) v14.1.0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C4-173289</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C4-173289</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29.338</w:t>
      </w:r>
      <w:r w:rsidRPr="006F561B">
        <w:tab/>
        <w:t xml:space="preserve">  CR-</w:t>
      </w:r>
      <w:r w:rsidR="006F561B" w:rsidRPr="006F561B">
        <w:t>0029 rev</w:t>
      </w:r>
      <w:r w:rsidRPr="006F561B">
        <w:t xml:space="preserve"> 1 Cat: B (Rel-14) v14.1.0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808080"/>
        </w:rPr>
      </w:pPr>
      <w:r w:rsidRPr="006F561B">
        <w:rPr>
          <w:color w:val="808080"/>
        </w:rPr>
        <w:t>(Replaces C4-173157)</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C4-173158</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29.344</w:t>
      </w:r>
      <w:r w:rsidRPr="006F561B">
        <w:tab/>
        <w:t xml:space="preserve">  CR-</w:t>
      </w:r>
      <w:r w:rsidR="006F561B" w:rsidRPr="006F561B">
        <w:t>0025 Cat</w:t>
      </w:r>
      <w:r w:rsidRPr="006F561B">
        <w:t>: A (Rel-14) v14.1.0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C4-173290</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C4-173290</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29.344</w:t>
      </w:r>
      <w:r w:rsidRPr="006F561B">
        <w:tab/>
        <w:t xml:space="preserve">  CR-</w:t>
      </w:r>
      <w:r w:rsidR="00016C05" w:rsidRPr="006F561B">
        <w:t>0025 rev</w:t>
      </w:r>
      <w:r w:rsidRPr="006F561B">
        <w:t xml:space="preserve"> 1 Cat: B (Rel-14) v14.1.0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808080"/>
        </w:rPr>
      </w:pPr>
      <w:r w:rsidRPr="006F561B">
        <w:rPr>
          <w:color w:val="808080"/>
        </w:rPr>
        <w:t>(Replaces C4-173158)</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C4-173159</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29.345</w:t>
      </w:r>
      <w:r w:rsidRPr="006F561B">
        <w:tab/>
        <w:t xml:space="preserve">  CR-</w:t>
      </w:r>
      <w:r w:rsidR="006F561B" w:rsidRPr="006F561B">
        <w:t>0050 Cat</w:t>
      </w:r>
      <w:r w:rsidRPr="006F561B">
        <w:t>: A (Rel-14) v14.1.0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C4-173291</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C4-173291</w:t>
      </w:r>
      <w:r w:rsidRPr="006F561B">
        <w:rPr>
          <w:b/>
        </w:rPr>
        <w:tab/>
        <w:t>Support for signaling transport level packet marking</w:t>
      </w:r>
      <w:r w:rsidRPr="006F561B">
        <w:rPr>
          <w:b/>
        </w:rPr>
        <w:br/>
      </w:r>
      <w:r w:rsidRPr="006F561B">
        <w:tab/>
      </w:r>
      <w:r w:rsidRPr="006F561B">
        <w:tab/>
      </w:r>
      <w:r w:rsidRPr="006F561B">
        <w:tab/>
      </w:r>
      <w:r w:rsidRPr="006F561B">
        <w:tab/>
      </w:r>
      <w:r w:rsidRPr="006F561B">
        <w:tab/>
        <w:t>29.345</w:t>
      </w:r>
      <w:r w:rsidRPr="006F561B">
        <w:tab/>
        <w:t xml:space="preserve">  CR-</w:t>
      </w:r>
      <w:r w:rsidR="006F561B" w:rsidRPr="006F561B">
        <w:t>0050 rev</w:t>
      </w:r>
      <w:r w:rsidRPr="006F561B">
        <w:t xml:space="preserve"> 1 Cat: B (Rel-14) v14.1.0</w:t>
      </w:r>
      <w:r w:rsidRPr="006F561B">
        <w:br/>
      </w:r>
      <w:r w:rsidRPr="006F561B">
        <w:rPr>
          <w:i/>
        </w:rPr>
        <w:tab/>
      </w:r>
      <w:r w:rsidRPr="006F561B">
        <w:rPr>
          <w:i/>
        </w:rPr>
        <w:tab/>
      </w:r>
      <w:r w:rsidRPr="006F561B">
        <w:rPr>
          <w:i/>
        </w:rPr>
        <w:tab/>
      </w:r>
      <w:r w:rsidRPr="006F561B">
        <w:rPr>
          <w:i/>
        </w:rPr>
        <w:tab/>
      </w:r>
      <w:r w:rsidRPr="006F561B">
        <w:rPr>
          <w:i/>
        </w:rPr>
        <w:tab/>
        <w:t>Source: Vencore Labs, OEC, AT&amp;T</w:t>
      </w:r>
    </w:p>
    <w:p w:rsidR="000F453C" w:rsidRPr="006F561B" w:rsidRDefault="000F453C" w:rsidP="000F453C">
      <w:pPr>
        <w:rPr>
          <w:color w:val="808080"/>
        </w:rPr>
      </w:pPr>
      <w:r w:rsidRPr="006F561B">
        <w:rPr>
          <w:color w:val="808080"/>
        </w:rPr>
        <w:t>(Replaces C4-173159)</w:t>
      </w:r>
    </w:p>
    <w:p w:rsidR="000F453C" w:rsidRPr="006F561B" w:rsidRDefault="000F453C">
      <w:pPr>
        <w:rPr>
          <w:color w:val="993300"/>
          <w:u w:val="single"/>
        </w:rPr>
      </w:pPr>
      <w:r w:rsidRPr="006F561B">
        <w:rPr>
          <w:rFonts w:ascii="Arial" w:hAnsi="Arial" w:cs="Arial"/>
          <w:b/>
        </w:rPr>
        <w:lastRenderedPageBreak/>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pStyle w:val="Heading4"/>
      </w:pPr>
      <w:r w:rsidRPr="006F561B">
        <w:t>8.3.7</w:t>
      </w:r>
      <w:r w:rsidRPr="006F561B">
        <w:tab/>
        <w:t>IMS [TEI13]</w:t>
      </w:r>
    </w:p>
    <w:p w:rsidR="000F453C" w:rsidRPr="006F561B" w:rsidRDefault="000F453C" w:rsidP="000F453C">
      <w:pPr>
        <w:pStyle w:val="Heading4"/>
      </w:pPr>
      <w:r w:rsidRPr="006F561B">
        <w:t>8.3.8</w:t>
      </w:r>
      <w:r w:rsidRPr="006F561B">
        <w:tab/>
        <w:t>MAP [TEI13]</w:t>
      </w:r>
    </w:p>
    <w:p w:rsidR="000F453C" w:rsidRPr="006F561B" w:rsidRDefault="000F453C" w:rsidP="000F453C">
      <w:pPr>
        <w:pStyle w:val="Heading4"/>
      </w:pPr>
      <w:r w:rsidRPr="006F561B">
        <w:t>8.3.9</w:t>
      </w:r>
      <w:r w:rsidRPr="006F561B">
        <w:tab/>
        <w:t>H.248 Interfaces</w:t>
      </w:r>
    </w:p>
    <w:p w:rsidR="000F453C" w:rsidRPr="006F561B" w:rsidRDefault="000F453C" w:rsidP="000F453C">
      <w:pPr>
        <w:rPr>
          <w:i/>
        </w:rPr>
      </w:pPr>
      <w:r w:rsidRPr="006F561B">
        <w:rPr>
          <w:rFonts w:ascii="Arial" w:hAnsi="Arial" w:cs="Arial"/>
          <w:b/>
          <w:color w:val="0000FF"/>
          <w:sz w:val="24"/>
          <w:u w:val="thick"/>
        </w:rPr>
        <w:t>C4-173052</w:t>
      </w:r>
      <w:r w:rsidRPr="006F561B">
        <w:rPr>
          <w:b/>
        </w:rPr>
        <w:tab/>
        <w:t>Reference update: draft-ietf-mmusic-dtls-sdp</w:t>
      </w:r>
      <w:r w:rsidRPr="006F561B">
        <w:rPr>
          <w:b/>
        </w:rPr>
        <w:br/>
      </w:r>
      <w:r w:rsidRPr="006F561B">
        <w:tab/>
      </w:r>
      <w:r w:rsidRPr="006F561B">
        <w:tab/>
      </w:r>
      <w:r w:rsidRPr="006F561B">
        <w:tab/>
      </w:r>
      <w:r w:rsidRPr="006F561B">
        <w:tab/>
      </w:r>
      <w:r w:rsidRPr="006F561B">
        <w:tab/>
        <w:t>23.334</w:t>
      </w:r>
      <w:r w:rsidRPr="006F561B">
        <w:tab/>
        <w:t xml:space="preserve">  CR-</w:t>
      </w:r>
      <w:r w:rsidR="006F561B" w:rsidRPr="006F561B">
        <w:t>0141 Cat</w:t>
      </w:r>
      <w:r w:rsidRPr="006F561B">
        <w:t>: F (Rel-13) v13.7.0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Currently, the specification refers to outdated version of IETF draft-ietf-mmusic-dtls-sdp.</w:t>
      </w:r>
    </w:p>
    <w:p w:rsidR="000F453C" w:rsidRPr="006F561B" w:rsidRDefault="000F453C" w:rsidP="000F453C">
      <w:r w:rsidRPr="006F561B">
        <w:t>Changes from the currently referenced version -18 of draft-ietf-mmusic-dtls-sdp are:</w:t>
      </w:r>
    </w:p>
    <w:p w:rsidR="000F453C" w:rsidRPr="006F561B" w:rsidRDefault="000F453C" w:rsidP="000F453C">
      <w:r w:rsidRPr="006F561B">
        <w:t>- the purpose of SDP attribute extended to indicate whether a new TLS connection is to be established/re-established;</w:t>
      </w:r>
    </w:p>
    <w:p w:rsidR="000F453C" w:rsidRPr="006F561B" w:rsidRDefault="000F453C" w:rsidP="000F453C">
      <w:r w:rsidRPr="006F561B">
        <w:t>- name of the SDP attribute changed to "tls-id";</w:t>
      </w:r>
    </w:p>
    <w:p w:rsidR="000F453C" w:rsidRPr="006F561B" w:rsidRDefault="000F453C" w:rsidP="000F453C">
      <w:r w:rsidRPr="006F561B">
        <w:t>- value of the SDP "tls-id" attribute changed;</w:t>
      </w:r>
    </w:p>
    <w:p w:rsidR="000F453C" w:rsidRPr="006F561B" w:rsidRDefault="000F453C" w:rsidP="000F453C">
      <w:r w:rsidRPr="006F561B">
        <w:t>- specified that the "tls-id" attribute value MUST be generated using a strong random function and include at least 120 bits of randomness;</w:t>
      </w:r>
    </w:p>
    <w:p w:rsidR="000F453C" w:rsidRPr="006F561B" w:rsidRDefault="000F453C" w:rsidP="000F453C">
      <w:r w:rsidRPr="006F561B">
        <w:t>- reference to draft-ietf-mmusic-4572-update replaced with reference to RFC 8122;</w:t>
      </w:r>
    </w:p>
    <w:p w:rsidR="000F453C" w:rsidRPr="006F561B" w:rsidRDefault="000F453C" w:rsidP="000F453C">
      <w:r w:rsidRPr="006F561B">
        <w:t>- clarified that a "new DTLS association" between two endpoints refers to either an initial DTLS association (when no DTLS association is currently established between the endpoints) or an DTLS association replacing a previously established DTLS association;</w:t>
      </w:r>
    </w:p>
    <w:p w:rsidR="000F453C" w:rsidRPr="006F561B" w:rsidRDefault="000F453C" w:rsidP="000F453C">
      <w:r w:rsidRPr="006F561B">
        <w:t>- specified that the combination of the SDP "tls-id" attribute values of the SDP offerer and SDP answerer identifies each individual DTLS association;</w:t>
      </w:r>
    </w:p>
    <w:p w:rsidR="000F453C" w:rsidRPr="006F561B" w:rsidRDefault="000F453C" w:rsidP="000F453C">
      <w:r w:rsidRPr="006F561B">
        <w:t>- added new section related to TLS Considerations and specified how the SDP "tls-id" attribute can be used for negotiating and establishing a TLS connection, in conjunction with the procedures in RFC 4145 and RFC 8122; and</w:t>
      </w:r>
    </w:p>
    <w:p w:rsidR="000F453C" w:rsidRPr="006F561B" w:rsidRDefault="000F453C" w:rsidP="000F453C">
      <w:r w:rsidRPr="006F561B">
        <w:t>- editorial clarifications and corrections.</w:t>
      </w:r>
    </w:p>
    <w:p w:rsidR="000F453C" w:rsidRPr="006F561B" w:rsidRDefault="000F453C" w:rsidP="000F453C">
      <w:r w:rsidRPr="006F561B">
        <w:t>Changing of an SDP attribute name impact the current text and figures in TS 23.334.</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C4-173053</w:t>
      </w:r>
      <w:r w:rsidRPr="006F561B">
        <w:rPr>
          <w:b/>
        </w:rPr>
        <w:tab/>
        <w:t>Reference update: draft-ietf-mmusic-dtls-sdp</w:t>
      </w:r>
      <w:r w:rsidRPr="006F561B">
        <w:rPr>
          <w:b/>
        </w:rPr>
        <w:br/>
      </w:r>
      <w:r w:rsidRPr="006F561B">
        <w:tab/>
      </w:r>
      <w:r w:rsidRPr="006F561B">
        <w:tab/>
      </w:r>
      <w:r w:rsidRPr="006F561B">
        <w:tab/>
      </w:r>
      <w:r w:rsidRPr="006F561B">
        <w:tab/>
      </w:r>
      <w:r w:rsidRPr="006F561B">
        <w:tab/>
        <w:t>23.334</w:t>
      </w:r>
      <w:r w:rsidRPr="006F561B">
        <w:tab/>
        <w:t xml:space="preserve">  CR-</w:t>
      </w:r>
      <w:r w:rsidR="006F561B" w:rsidRPr="006F561B">
        <w:t>0142 Cat</w:t>
      </w:r>
      <w:r w:rsidRPr="006F561B">
        <w:t>: A (Rel-14) v14.2.0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pStyle w:val="Heading4"/>
      </w:pPr>
      <w:r w:rsidRPr="006F561B">
        <w:lastRenderedPageBreak/>
        <w:t>8.3.10</w:t>
      </w:r>
      <w:r w:rsidRPr="006F561B">
        <w:tab/>
        <w:t>I-WLAN Discontinuation [TEI13]</w:t>
      </w:r>
    </w:p>
    <w:p w:rsidR="000F453C" w:rsidRPr="006F561B" w:rsidRDefault="000F453C" w:rsidP="000F453C">
      <w:pPr>
        <w:pStyle w:val="Heading2"/>
      </w:pPr>
      <w:r w:rsidRPr="006F561B">
        <w:t>9</w:t>
      </w:r>
      <w:r w:rsidRPr="006F561B">
        <w:tab/>
        <w:t>Release 12 and Earlier</w:t>
      </w:r>
    </w:p>
    <w:p w:rsidR="000F453C" w:rsidRPr="006F561B" w:rsidRDefault="000F453C" w:rsidP="000F453C">
      <w:pPr>
        <w:pStyle w:val="Heading3"/>
      </w:pPr>
      <w:r w:rsidRPr="006F561B">
        <w:t>9.1</w:t>
      </w:r>
      <w:r w:rsidRPr="006F561B">
        <w:tab/>
        <w:t>GTP and PMIP [TEI8, TEI9, TEI10, TEI11,TEI12]</w:t>
      </w:r>
    </w:p>
    <w:p w:rsidR="000F453C" w:rsidRPr="006F561B" w:rsidRDefault="000F453C" w:rsidP="000F453C">
      <w:pPr>
        <w:pStyle w:val="Heading3"/>
      </w:pPr>
      <w:r w:rsidRPr="006F561B">
        <w:t>9.2</w:t>
      </w:r>
      <w:r w:rsidRPr="006F561B">
        <w:tab/>
        <w:t>Addressing and Subscriber Data Handling (23.003 and 23.008) [TEI8, TEI9, TEI10, TEI11,TEI12]</w:t>
      </w:r>
    </w:p>
    <w:p w:rsidR="000F453C" w:rsidRPr="006F561B" w:rsidRDefault="000F453C" w:rsidP="000F453C">
      <w:pPr>
        <w:pStyle w:val="Heading3"/>
      </w:pPr>
      <w:r w:rsidRPr="006F561B">
        <w:t>9.3</w:t>
      </w:r>
      <w:r w:rsidRPr="006F561B">
        <w:tab/>
        <w:t>IMS [TEI8, TEI9, TEI10, TEI11,TEI12]</w:t>
      </w:r>
    </w:p>
    <w:p w:rsidR="000F453C" w:rsidRPr="006F561B" w:rsidRDefault="000F453C" w:rsidP="000F453C">
      <w:pPr>
        <w:pStyle w:val="Heading3"/>
      </w:pPr>
      <w:r w:rsidRPr="006F561B">
        <w:t>9.4</w:t>
      </w:r>
      <w:r w:rsidRPr="006F561B">
        <w:tab/>
        <w:t>Diameter based Interfaces (29.272, 29.173) [TEI8, TEI9, TEI10, TEI11,TEI12]</w:t>
      </w:r>
    </w:p>
    <w:p w:rsidR="000F453C" w:rsidRPr="006F561B" w:rsidRDefault="000F453C" w:rsidP="000F453C">
      <w:pPr>
        <w:pStyle w:val="Heading3"/>
      </w:pPr>
      <w:r w:rsidRPr="006F561B">
        <w:t>9.5</w:t>
      </w:r>
      <w:r w:rsidRPr="006F561B">
        <w:tab/>
        <w:t>EPS AAA interfaces (29.273) [TEI8, TEI9, TEI10, TEI11,TEI12]</w:t>
      </w:r>
    </w:p>
    <w:p w:rsidR="000F453C" w:rsidRPr="006F561B" w:rsidRDefault="000F453C" w:rsidP="000F453C">
      <w:pPr>
        <w:pStyle w:val="Heading3"/>
      </w:pPr>
      <w:r w:rsidRPr="006F561B">
        <w:t>9.6</w:t>
      </w:r>
      <w:r w:rsidRPr="006F561B">
        <w:tab/>
        <w:t>MAP and MAP IWF [TEI8, TEI9, TEI10, TEI11,TEI12]</w:t>
      </w:r>
    </w:p>
    <w:p w:rsidR="000F453C" w:rsidRPr="006F561B" w:rsidRDefault="000F453C" w:rsidP="000F453C">
      <w:pPr>
        <w:pStyle w:val="Heading3"/>
      </w:pPr>
      <w:r w:rsidRPr="006F561B">
        <w:t>9.7</w:t>
      </w:r>
      <w:r w:rsidRPr="006F561B">
        <w:tab/>
        <w:t>Diameter 29.230 CRs [TEI8, TEI9, TEI10, TEI11,TEI12]</w:t>
      </w:r>
    </w:p>
    <w:p w:rsidR="000F453C" w:rsidRPr="006F561B" w:rsidRDefault="000F453C" w:rsidP="000F453C">
      <w:pPr>
        <w:pStyle w:val="Heading3"/>
      </w:pPr>
      <w:r w:rsidRPr="006F561B">
        <w:t>9.8</w:t>
      </w:r>
      <w:r w:rsidRPr="006F561B">
        <w:tab/>
        <w:t>Restoration Procedures (23.007) [TEI8, TEI9, TEI10, TEI11,TEI12]</w:t>
      </w:r>
    </w:p>
    <w:p w:rsidR="000F453C" w:rsidRPr="006F561B" w:rsidRDefault="000F453C" w:rsidP="000F453C">
      <w:pPr>
        <w:pStyle w:val="Heading3"/>
      </w:pPr>
      <w:r w:rsidRPr="006F561B">
        <w:t>9.9</w:t>
      </w:r>
      <w:r w:rsidRPr="006F561B">
        <w:tab/>
        <w:t>H.248 Interfaces [TEI8, TEI9, TEI10, TEI11,TEI12]</w:t>
      </w:r>
    </w:p>
    <w:p w:rsidR="000F453C" w:rsidRPr="006F561B" w:rsidRDefault="000F453C" w:rsidP="000F453C">
      <w:pPr>
        <w:rPr>
          <w:i/>
        </w:rPr>
      </w:pPr>
      <w:r w:rsidRPr="006F561B">
        <w:rPr>
          <w:rFonts w:ascii="Arial" w:hAnsi="Arial" w:cs="Arial"/>
          <w:b/>
          <w:color w:val="0000FF"/>
          <w:sz w:val="24"/>
          <w:u w:val="thick"/>
        </w:rPr>
        <w:t>C4-173042</w:t>
      </w:r>
      <w:r w:rsidRPr="006F561B">
        <w:rPr>
          <w:b/>
        </w:rPr>
        <w:tab/>
        <w:t>Reference update: draft-ietf-mmusic-sctp-sdp</w:t>
      </w:r>
      <w:r w:rsidRPr="006F561B">
        <w:rPr>
          <w:b/>
        </w:rPr>
        <w:br/>
      </w:r>
      <w:r w:rsidRPr="006F561B">
        <w:tab/>
      </w:r>
      <w:r w:rsidRPr="006F561B">
        <w:tab/>
      </w:r>
      <w:r w:rsidRPr="006F561B">
        <w:tab/>
      </w:r>
      <w:r w:rsidRPr="006F561B">
        <w:tab/>
      </w:r>
      <w:r w:rsidRPr="006F561B">
        <w:tab/>
        <w:t>23.333</w:t>
      </w:r>
      <w:r w:rsidRPr="006F561B">
        <w:tab/>
        <w:t xml:space="preserve">  CR-</w:t>
      </w:r>
      <w:r w:rsidR="006F561B" w:rsidRPr="006F561B">
        <w:t>0115 Cat</w:t>
      </w:r>
      <w:r w:rsidRPr="006F561B">
        <w:t>: F (Rel-12) v12.9.0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rFonts w:ascii="Arial" w:hAnsi="Arial" w:cs="Arial"/>
          <w:b/>
        </w:rPr>
      </w:pPr>
      <w:r w:rsidRPr="006F561B">
        <w:rPr>
          <w:rFonts w:ascii="Arial" w:hAnsi="Arial" w:cs="Arial"/>
          <w:b/>
        </w:rPr>
        <w:t xml:space="preserve">Abstract: </w:t>
      </w:r>
    </w:p>
    <w:p w:rsidR="000F453C" w:rsidRPr="006F561B" w:rsidRDefault="000F453C" w:rsidP="000F453C">
      <w:r w:rsidRPr="006F561B">
        <w:t>Currently, the specification refers to outdated version of IETF draft-ietf-mmusic-sctp-sdp.</w:t>
      </w:r>
    </w:p>
    <w:p w:rsidR="000F453C" w:rsidRPr="006F561B" w:rsidRDefault="000F453C" w:rsidP="000F453C">
      <w:r w:rsidRPr="006F561B">
        <w:t>Changes from the currently referenced version -14 of draft-ietf-mmusic-sctp-sdp are:</w:t>
      </w:r>
    </w:p>
    <w:p w:rsidR="000F453C" w:rsidRPr="006F561B" w:rsidRDefault="000F453C" w:rsidP="000F453C">
      <w:r w:rsidRPr="006F561B">
        <w:t>- document title changed;</w:t>
      </w:r>
    </w:p>
    <w:p w:rsidR="000F453C" w:rsidRPr="006F561B" w:rsidRDefault="000F453C" w:rsidP="000F453C">
      <w:r w:rsidRPr="006F561B">
        <w:t>- ABNF clarification that token and port are defined in RFC4566;</w:t>
      </w:r>
    </w:p>
    <w:p w:rsidR="000F453C" w:rsidRPr="006F561B" w:rsidRDefault="000F453C" w:rsidP="000F453C">
      <w:r w:rsidRPr="006F561B">
        <w:t>- specified 40 as maximum digit character length for the SDP "max-message-size" attribute value;</w:t>
      </w:r>
    </w:p>
    <w:p w:rsidR="000F453C" w:rsidRPr="006F561B" w:rsidRDefault="000F453C" w:rsidP="000F453C">
      <w:r w:rsidRPr="006F561B">
        <w:t>- specified that all ICE candidate pairs belong to the same DTLS association and thus, a switch from one candidate pair to another candidate pair will not trigger the establishment of a new DTLS connection;</w:t>
      </w:r>
    </w:p>
    <w:p w:rsidR="000F453C" w:rsidRPr="006F561B" w:rsidRDefault="000F453C" w:rsidP="000F453C">
      <w:r w:rsidRPr="006F561B">
        <w:t>- DTLS connection replaced with DTLS association;</w:t>
      </w:r>
    </w:p>
    <w:p w:rsidR="000F453C" w:rsidRPr="006F561B" w:rsidRDefault="000F453C" w:rsidP="000F453C">
      <w:r w:rsidRPr="006F561B">
        <w:t>- removal of proto values "SCTP" and "SCTP/DTLS", and proto value clarifications;</w:t>
      </w:r>
    </w:p>
    <w:p w:rsidR="000F453C" w:rsidRPr="006F561B" w:rsidRDefault="000F453C" w:rsidP="000F453C">
      <w:r w:rsidRPr="006F561B">
        <w:t>- specified that in case of UDP/DTLS/SCTP and TCP/DTLS/SCTP the SCTP association, DTLS association and TCP connection are managed independently for each other and that an association/connection can be re-established without impacting other associations/connections;</w:t>
      </w:r>
    </w:p>
    <w:p w:rsidR="000F453C" w:rsidRPr="006F561B" w:rsidRDefault="000F453C" w:rsidP="000F453C">
      <w:r w:rsidRPr="006F561B">
        <w:t>- specified that an SDP "connection" attribute does not apply to the SCTP association and in order to trigger the closure of an existing SCTP association, and establishment of a new SCTP association, an SDP "sctp-port" attribute is used to indicate a new (different than the ones currently used) SCTP port;</w:t>
      </w:r>
    </w:p>
    <w:p w:rsidR="000F453C" w:rsidRPr="006F561B" w:rsidRDefault="000F453C" w:rsidP="000F453C">
      <w:r w:rsidRPr="006F561B">
        <w:t>- specified that the existing SCTP association is closed, and the new SCTP association is established, if one or both endpoints signal a new SCTP port;</w:t>
      </w:r>
    </w:p>
    <w:p w:rsidR="000F453C" w:rsidRPr="006F561B" w:rsidRDefault="000F453C" w:rsidP="000F453C">
      <w:r w:rsidRPr="006F561B">
        <w:t>- section about SCTP, DTLS and TCP association/connection management modified;</w:t>
      </w:r>
    </w:p>
    <w:p w:rsidR="000F453C" w:rsidRPr="006F561B" w:rsidRDefault="000F453C" w:rsidP="000F453C">
      <w:r w:rsidRPr="006F561B">
        <w:t>- specified that an DTLS association is managed according to the procedures in draft-ietf-mmusic-dtls-sdp and that an SDP "setup" attribute is used to negotiate the (D)TLS roles "client" and "server";</w:t>
      </w:r>
    </w:p>
    <w:p w:rsidR="000F453C" w:rsidRPr="006F561B" w:rsidRDefault="000F453C" w:rsidP="000F453C">
      <w:r w:rsidRPr="006F561B">
        <w:lastRenderedPageBreak/>
        <w:t>- specified that in case of UDP/DTLS/SCTP or TCP/DTLS/SCTP, each endpoint MUST associate an SDP "tls-id" attribute with the m-line, following the procedures in draft-ietf-mmusic-dtls-sdp;</w:t>
      </w:r>
    </w:p>
    <w:p w:rsidR="000F453C" w:rsidRPr="006F561B" w:rsidRDefault="000F453C" w:rsidP="000F453C">
      <w:r w:rsidRPr="006F561B">
        <w:t>- usage of the SDP "setup" attribute value "holdconn" disallowed;</w:t>
      </w:r>
    </w:p>
    <w:p w:rsidR="000F453C" w:rsidRPr="006F561B" w:rsidRDefault="000F453C" w:rsidP="000F453C">
      <w:r w:rsidRPr="006F561B">
        <w:t>- reference to RFC 4572 replaced with reference to RFC 8122;</w:t>
      </w:r>
    </w:p>
    <w:p w:rsidR="000F453C" w:rsidRPr="006F561B" w:rsidRDefault="000F453C" w:rsidP="000F453C">
      <w:r w:rsidRPr="006F561B">
        <w:t>- mux category of "sctp-port" and "max-message-size" SDP attributes changed to "CAUTION"; and</w:t>
      </w:r>
    </w:p>
    <w:p w:rsidR="000F453C" w:rsidRPr="006F561B" w:rsidRDefault="000F453C" w:rsidP="000F453C">
      <w:r w:rsidRPr="006F561B">
        <w:t>- editorial clarifications and corrections.</w:t>
      </w:r>
    </w:p>
    <w:p w:rsidR="000F453C" w:rsidRPr="006F561B" w:rsidRDefault="000F453C" w:rsidP="000F453C">
      <w:r w:rsidRPr="006F561B">
        <w:t>Added statement that in case of UDP/DTLS/SCTP or TCP/DTLS/SCTP, each endpoint MUST associate an SDP "tls-id" attribute with the m-line requires update of TS 23.333 to support of SDP "tls-id" attribute and procedures specified in draft-ietf-mmusic-dtls-sdp.</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CT1 and CT4 decided to support draft-ietf-mmusic-dtls-sdp from release 13 and update of 23.333 release 12 specification is done in accordance to this CT1 and CT4 decision.</w:t>
      </w:r>
    </w:p>
    <w:p w:rsidR="000F453C" w:rsidRPr="006F561B" w:rsidRDefault="000F453C" w:rsidP="000F453C">
      <w:r w:rsidRPr="006F561B">
        <w:t>A note needs to be added.</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C4-173240</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C4-173240</w:t>
      </w:r>
      <w:r w:rsidRPr="006F561B">
        <w:rPr>
          <w:b/>
        </w:rPr>
        <w:tab/>
        <w:t>Reference update: draft-ietf-mmusic-sctp-sdp</w:t>
      </w:r>
      <w:r w:rsidRPr="006F561B">
        <w:rPr>
          <w:b/>
        </w:rPr>
        <w:br/>
      </w:r>
      <w:r w:rsidRPr="006F561B">
        <w:tab/>
      </w:r>
      <w:r w:rsidRPr="006F561B">
        <w:tab/>
      </w:r>
      <w:r w:rsidRPr="006F561B">
        <w:tab/>
      </w:r>
      <w:r w:rsidRPr="006F561B">
        <w:tab/>
      </w:r>
      <w:r w:rsidRPr="006F561B">
        <w:tab/>
        <w:t>23.333</w:t>
      </w:r>
      <w:r w:rsidRPr="006F561B">
        <w:tab/>
        <w:t xml:space="preserve">  CR-</w:t>
      </w:r>
      <w:r w:rsidR="006F561B" w:rsidRPr="006F561B">
        <w:t>0115 rev</w:t>
      </w:r>
      <w:r w:rsidRPr="006F561B">
        <w:t xml:space="preserve"> 1 Cat: F (Rel-12) v12.9.0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color w:val="808080"/>
        </w:rPr>
      </w:pPr>
      <w:r w:rsidRPr="006F561B">
        <w:rPr>
          <w:color w:val="808080"/>
        </w:rPr>
        <w:t>(Replaces C4-173042)</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C4-173043</w:t>
      </w:r>
      <w:r w:rsidRPr="006F561B">
        <w:rPr>
          <w:b/>
        </w:rPr>
        <w:tab/>
        <w:t>Reference update: draft-ietf-mmusic-sctp-sdp</w:t>
      </w:r>
      <w:r w:rsidRPr="006F561B">
        <w:rPr>
          <w:b/>
        </w:rPr>
        <w:br/>
      </w:r>
      <w:r w:rsidRPr="006F561B">
        <w:tab/>
      </w:r>
      <w:r w:rsidRPr="006F561B">
        <w:tab/>
      </w:r>
      <w:r w:rsidRPr="006F561B">
        <w:tab/>
      </w:r>
      <w:r w:rsidRPr="006F561B">
        <w:tab/>
      </w:r>
      <w:r w:rsidRPr="006F561B">
        <w:tab/>
        <w:t>23.333</w:t>
      </w:r>
      <w:r w:rsidRPr="006F561B">
        <w:tab/>
        <w:t xml:space="preserve">  CR-</w:t>
      </w:r>
      <w:r w:rsidR="006F561B" w:rsidRPr="006F561B">
        <w:t>0116 Cat</w:t>
      </w:r>
      <w:r w:rsidRPr="006F561B">
        <w:t>: A (Rel-13) v13.4.0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rFonts w:ascii="Arial" w:hAnsi="Arial" w:cs="Arial"/>
          <w:b/>
        </w:rPr>
      </w:pPr>
      <w:r w:rsidRPr="006F561B">
        <w:rPr>
          <w:rFonts w:ascii="Arial" w:hAnsi="Arial" w:cs="Arial"/>
          <w:b/>
        </w:rPr>
        <w:t xml:space="preserve">Discussion: </w:t>
      </w:r>
    </w:p>
    <w:p w:rsidR="000F453C" w:rsidRPr="006F561B" w:rsidRDefault="000F453C" w:rsidP="000F453C">
      <w:r w:rsidRPr="006F561B">
        <w:t>Category needs to be changed to F.</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revised to C4-173241</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C4-173241</w:t>
      </w:r>
      <w:r w:rsidRPr="006F561B">
        <w:rPr>
          <w:b/>
        </w:rPr>
        <w:tab/>
        <w:t>Reference update: draft-ietf-mmusic-sctp-sdp</w:t>
      </w:r>
      <w:r w:rsidRPr="006F561B">
        <w:rPr>
          <w:b/>
        </w:rPr>
        <w:br/>
      </w:r>
      <w:r w:rsidRPr="006F561B">
        <w:tab/>
      </w:r>
      <w:r w:rsidRPr="006F561B">
        <w:tab/>
      </w:r>
      <w:r w:rsidRPr="006F561B">
        <w:tab/>
      </w:r>
      <w:r w:rsidRPr="006F561B">
        <w:tab/>
      </w:r>
      <w:r w:rsidRPr="006F561B">
        <w:tab/>
        <w:t>23.333</w:t>
      </w:r>
      <w:r w:rsidRPr="006F561B">
        <w:tab/>
        <w:t xml:space="preserve">  CR-</w:t>
      </w:r>
      <w:r w:rsidR="006F561B" w:rsidRPr="006F561B">
        <w:t>0116 rev</w:t>
      </w:r>
      <w:r w:rsidRPr="006F561B">
        <w:t xml:space="preserve"> 1 Cat: F (Rel-13) v13.4.0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color w:val="808080"/>
        </w:rPr>
      </w:pPr>
      <w:r w:rsidRPr="006F561B">
        <w:rPr>
          <w:color w:val="808080"/>
        </w:rPr>
        <w:t>(Replaces C4-173043)</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C4-173044</w:t>
      </w:r>
      <w:r w:rsidRPr="006F561B">
        <w:rPr>
          <w:b/>
        </w:rPr>
        <w:tab/>
        <w:t>Reference update: draft-ietf-mmusic-sctp-sdp</w:t>
      </w:r>
      <w:r w:rsidRPr="006F561B">
        <w:rPr>
          <w:b/>
        </w:rPr>
        <w:br/>
      </w:r>
      <w:r w:rsidRPr="006F561B">
        <w:tab/>
      </w:r>
      <w:r w:rsidRPr="006F561B">
        <w:tab/>
      </w:r>
      <w:r w:rsidRPr="006F561B">
        <w:tab/>
      </w:r>
      <w:r w:rsidRPr="006F561B">
        <w:tab/>
      </w:r>
      <w:r w:rsidRPr="006F561B">
        <w:tab/>
        <w:t>23.333</w:t>
      </w:r>
      <w:r w:rsidRPr="006F561B">
        <w:tab/>
        <w:t xml:space="preserve">  CR-</w:t>
      </w:r>
      <w:r w:rsidR="006F561B" w:rsidRPr="006F561B">
        <w:t>0117 Cat</w:t>
      </w:r>
      <w:r w:rsidRPr="006F561B">
        <w:t>: A (Rel-14) v14.1.0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lastRenderedPageBreak/>
        <w:t>C4-173045</w:t>
      </w:r>
      <w:r w:rsidRPr="006F561B">
        <w:rPr>
          <w:b/>
        </w:rPr>
        <w:tab/>
        <w:t>Reference update: draft-ietf-mmusic-sctp-sdp</w:t>
      </w:r>
      <w:r w:rsidRPr="006F561B">
        <w:rPr>
          <w:b/>
        </w:rPr>
        <w:br/>
      </w:r>
      <w:r w:rsidRPr="006F561B">
        <w:tab/>
      </w:r>
      <w:r w:rsidRPr="006F561B">
        <w:tab/>
      </w:r>
      <w:r w:rsidRPr="006F561B">
        <w:tab/>
      </w:r>
      <w:r w:rsidRPr="006F561B">
        <w:tab/>
      </w:r>
      <w:r w:rsidRPr="006F561B">
        <w:tab/>
        <w:t>29.333</w:t>
      </w:r>
      <w:r w:rsidRPr="006F561B">
        <w:tab/>
        <w:t xml:space="preserve">  CR-</w:t>
      </w:r>
      <w:r w:rsidR="006F561B" w:rsidRPr="006F561B">
        <w:t>0095 Cat</w:t>
      </w:r>
      <w:r w:rsidRPr="006F561B">
        <w:t>: F (Rel-12) v12.7.0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C4-173046</w:t>
      </w:r>
      <w:r w:rsidRPr="006F561B">
        <w:rPr>
          <w:b/>
        </w:rPr>
        <w:tab/>
        <w:t>Reference update: draft-ietf-mmusic-sctp-sdp</w:t>
      </w:r>
      <w:r w:rsidRPr="006F561B">
        <w:rPr>
          <w:b/>
        </w:rPr>
        <w:br/>
      </w:r>
      <w:r w:rsidRPr="006F561B">
        <w:tab/>
      </w:r>
      <w:r w:rsidRPr="006F561B">
        <w:tab/>
      </w:r>
      <w:r w:rsidRPr="006F561B">
        <w:tab/>
      </w:r>
      <w:r w:rsidRPr="006F561B">
        <w:tab/>
      </w:r>
      <w:r w:rsidRPr="006F561B">
        <w:tab/>
        <w:t>29.333</w:t>
      </w:r>
      <w:r w:rsidRPr="006F561B">
        <w:tab/>
        <w:t xml:space="preserve">  CR-</w:t>
      </w:r>
      <w:r w:rsidR="006F561B" w:rsidRPr="006F561B">
        <w:t>0096 Cat</w:t>
      </w:r>
      <w:r w:rsidRPr="006F561B">
        <w:t>: A (Rel-13) v13.3.0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rPr>
          <w:i/>
        </w:rPr>
      </w:pPr>
      <w:r w:rsidRPr="006F561B">
        <w:rPr>
          <w:rFonts w:ascii="Arial" w:hAnsi="Arial" w:cs="Arial"/>
          <w:b/>
          <w:color w:val="0000FF"/>
          <w:sz w:val="24"/>
          <w:u w:val="thick"/>
        </w:rPr>
        <w:t>C4-173047</w:t>
      </w:r>
      <w:r w:rsidRPr="006F561B">
        <w:rPr>
          <w:b/>
        </w:rPr>
        <w:tab/>
        <w:t>Reference update: draft-ietf-mmusic-sctp-sdp</w:t>
      </w:r>
      <w:r w:rsidRPr="006F561B">
        <w:rPr>
          <w:b/>
        </w:rPr>
        <w:br/>
      </w:r>
      <w:r w:rsidRPr="006F561B">
        <w:tab/>
      </w:r>
      <w:r w:rsidRPr="006F561B">
        <w:tab/>
      </w:r>
      <w:r w:rsidRPr="006F561B">
        <w:tab/>
      </w:r>
      <w:r w:rsidRPr="006F561B">
        <w:tab/>
      </w:r>
      <w:r w:rsidRPr="006F561B">
        <w:tab/>
        <w:t>29.333</w:t>
      </w:r>
      <w:r w:rsidRPr="006F561B">
        <w:tab/>
        <w:t xml:space="preserve">  CR-</w:t>
      </w:r>
      <w:r w:rsidR="006F561B" w:rsidRPr="006F561B">
        <w:t>0097 Cat</w:t>
      </w:r>
      <w:r w:rsidRPr="006F561B">
        <w:t>: A (Rel-14) v14.0.0</w:t>
      </w:r>
      <w:r w:rsidRPr="006F561B">
        <w:br/>
      </w:r>
      <w:r w:rsidRPr="006F561B">
        <w:rPr>
          <w:i/>
        </w:rPr>
        <w:tab/>
      </w:r>
      <w:r w:rsidRPr="006F561B">
        <w:rPr>
          <w:i/>
        </w:rPr>
        <w:tab/>
      </w:r>
      <w:r w:rsidRPr="006F561B">
        <w:rPr>
          <w:i/>
        </w:rPr>
        <w:tab/>
      </w:r>
      <w:r w:rsidRPr="006F561B">
        <w:rPr>
          <w:i/>
        </w:rPr>
        <w:tab/>
      </w:r>
      <w:r w:rsidRPr="006F561B">
        <w:rPr>
          <w:i/>
        </w:rPr>
        <w:tab/>
        <w:t>Source: Ericsson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pStyle w:val="Heading3"/>
      </w:pPr>
      <w:r w:rsidRPr="006F561B">
        <w:t>9.10</w:t>
      </w:r>
      <w:r w:rsidRPr="006F561B">
        <w:tab/>
        <w:t>Any Other Business for Rel-12 and Earlier [TEI8, TEI9, TEI10, TEI11,TEI12]</w:t>
      </w:r>
    </w:p>
    <w:p w:rsidR="000F453C" w:rsidRPr="006F561B" w:rsidRDefault="000F453C" w:rsidP="000F453C">
      <w:pPr>
        <w:pStyle w:val="Heading2"/>
      </w:pPr>
      <w:r w:rsidRPr="006F561B">
        <w:t>10</w:t>
      </w:r>
      <w:r w:rsidRPr="006F561B">
        <w:tab/>
        <w:t>Update of the Work Plan</w:t>
      </w:r>
    </w:p>
    <w:p w:rsidR="000F453C" w:rsidRPr="006F561B" w:rsidRDefault="000F453C" w:rsidP="000F453C">
      <w:pPr>
        <w:rPr>
          <w:i/>
        </w:rPr>
      </w:pPr>
      <w:r w:rsidRPr="006F561B">
        <w:rPr>
          <w:rFonts w:ascii="Arial" w:hAnsi="Arial" w:cs="Arial"/>
          <w:b/>
          <w:color w:val="0000FF"/>
          <w:sz w:val="24"/>
          <w:u w:val="thick"/>
        </w:rPr>
        <w:t>C4-173363</w:t>
      </w:r>
      <w:r w:rsidRPr="006F561B">
        <w:rPr>
          <w:b/>
        </w:rPr>
        <w:tab/>
        <w:t>CT4 Work Plan updates</w:t>
      </w:r>
      <w:r w:rsidRPr="006F561B">
        <w:rPr>
          <w:b/>
        </w:rPr>
        <w:br/>
      </w:r>
      <w:r w:rsidRPr="006F561B">
        <w:rPr>
          <w:i/>
        </w:rPr>
        <w:tab/>
      </w:r>
      <w:r w:rsidRPr="006F561B">
        <w:rPr>
          <w:i/>
        </w:rPr>
        <w:tab/>
      </w:r>
      <w:r w:rsidRPr="006F561B">
        <w:rPr>
          <w:i/>
        </w:rPr>
        <w:tab/>
      </w:r>
      <w:r w:rsidRPr="006F561B">
        <w:rPr>
          <w:i/>
        </w:rPr>
        <w:tab/>
      </w:r>
      <w:r w:rsidRPr="006F561B">
        <w:rPr>
          <w:i/>
        </w:rPr>
        <w:tab/>
        <w:t>Source: CT4 Chairman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pStyle w:val="Heading2"/>
      </w:pPr>
      <w:r w:rsidRPr="006F561B">
        <w:t>11</w:t>
      </w:r>
      <w:r w:rsidRPr="006F561B">
        <w:tab/>
        <w:t>AoB</w:t>
      </w:r>
    </w:p>
    <w:p w:rsidR="000F453C" w:rsidRPr="006F561B" w:rsidRDefault="000F453C" w:rsidP="000F453C">
      <w:pPr>
        <w:pStyle w:val="Heading3"/>
      </w:pPr>
      <w:r w:rsidRPr="006F561B">
        <w:t>11.1</w:t>
      </w:r>
      <w:r w:rsidRPr="006F561B">
        <w:tab/>
        <w:t>Updated list of rapporteurs</w:t>
      </w:r>
    </w:p>
    <w:p w:rsidR="000F453C" w:rsidRPr="006F561B" w:rsidRDefault="000F453C" w:rsidP="000F453C">
      <w:pPr>
        <w:pStyle w:val="Heading2"/>
      </w:pPr>
      <w:r w:rsidRPr="006F561B">
        <w:t>12</w:t>
      </w:r>
      <w:r w:rsidRPr="006F561B">
        <w:tab/>
        <w:t>Future meetings</w:t>
      </w:r>
    </w:p>
    <w:p w:rsidR="000F453C" w:rsidRPr="006F561B" w:rsidRDefault="000F453C" w:rsidP="000F453C">
      <w:r w:rsidRPr="006F561B">
        <w:t>Related to CT4 meeting in October 2018 CT4 believe there will be a lot of maintenance activity after Rel-15 deadline. CT4 agreed to confirm CT4#86-bis in October 2018.</w:t>
      </w:r>
    </w:p>
    <w:p w:rsidR="000F453C" w:rsidRPr="006F561B" w:rsidRDefault="000F453C" w:rsidP="000F453C">
      <w:r w:rsidRPr="006F561B">
        <w:t>CT4 agreed to have a conference call on last week of June for discussion on 5G solution</w:t>
      </w:r>
    </w:p>
    <w:p w:rsidR="000F453C" w:rsidRPr="006F561B" w:rsidRDefault="000F453C" w:rsidP="000F453C">
      <w:pPr>
        <w:pStyle w:val="Heading2"/>
      </w:pPr>
      <w:r w:rsidRPr="006F561B">
        <w:t>13</w:t>
      </w:r>
      <w:r w:rsidRPr="006F561B">
        <w:tab/>
        <w:t>Check of approved output documents</w:t>
      </w:r>
    </w:p>
    <w:p w:rsidR="000F453C" w:rsidRPr="006F561B" w:rsidRDefault="000F453C" w:rsidP="000F453C">
      <w:pPr>
        <w:rPr>
          <w:i/>
        </w:rPr>
      </w:pPr>
      <w:r w:rsidRPr="006F561B">
        <w:rPr>
          <w:rFonts w:ascii="Arial" w:hAnsi="Arial" w:cs="Arial"/>
          <w:b/>
          <w:color w:val="0000FF"/>
          <w:sz w:val="24"/>
          <w:u w:val="thick"/>
        </w:rPr>
        <w:t>C4-173368</w:t>
      </w:r>
      <w:r w:rsidRPr="006F561B">
        <w:rPr>
          <w:b/>
        </w:rPr>
        <w:tab/>
        <w:t>List of output documents</w:t>
      </w:r>
      <w:r w:rsidRPr="006F561B">
        <w:rPr>
          <w:b/>
        </w:rPr>
        <w:br/>
      </w:r>
      <w:r w:rsidRPr="006F561B">
        <w:rPr>
          <w:i/>
        </w:rPr>
        <w:tab/>
      </w:r>
      <w:r w:rsidRPr="006F561B">
        <w:rPr>
          <w:i/>
        </w:rPr>
        <w:tab/>
      </w:r>
      <w:r w:rsidRPr="006F561B">
        <w:rPr>
          <w:i/>
        </w:rPr>
        <w:tab/>
      </w:r>
      <w:r w:rsidRPr="006F561B">
        <w:rPr>
          <w:i/>
        </w:rPr>
        <w:tab/>
      </w:r>
      <w:r w:rsidRPr="006F561B">
        <w:rPr>
          <w:i/>
        </w:rPr>
        <w:tab/>
        <w:t>Source: CT4 Chairman</w:t>
      </w:r>
    </w:p>
    <w:p w:rsidR="000F453C" w:rsidRPr="006F561B" w:rsidRDefault="000F453C" w:rsidP="000F453C">
      <w:pPr>
        <w:rPr>
          <w:color w:val="993300"/>
          <w:u w:val="single"/>
        </w:rPr>
      </w:pPr>
      <w:r w:rsidRPr="006F561B">
        <w:rPr>
          <w:rFonts w:ascii="Arial" w:hAnsi="Arial" w:cs="Arial"/>
          <w:b/>
        </w:rPr>
        <w:t xml:space="preserve">Decision: </w:t>
      </w:r>
      <w:r w:rsidRPr="006F561B">
        <w:rPr>
          <w:rFonts w:ascii="Arial" w:hAnsi="Arial" w:cs="Arial"/>
          <w:b/>
        </w:rPr>
        <w:tab/>
      </w:r>
      <w:r w:rsidRPr="006F561B">
        <w:rPr>
          <w:rFonts w:ascii="Arial" w:hAnsi="Arial" w:cs="Arial"/>
          <w:b/>
        </w:rPr>
        <w:tab/>
      </w:r>
      <w:r w:rsidRPr="006F561B">
        <w:rPr>
          <w:color w:val="993300"/>
          <w:u w:val="single"/>
        </w:rPr>
        <w:t xml:space="preserve">The document was </w:t>
      </w:r>
      <w:r w:rsidRPr="006F561B">
        <w:rPr>
          <w:rFonts w:ascii="Arial" w:hAnsi="Arial" w:cs="Arial"/>
          <w:b/>
          <w:color w:val="993300"/>
          <w:u w:val="single"/>
        </w:rPr>
        <w:t>agreed</w:t>
      </w:r>
      <w:r w:rsidRPr="006F561B">
        <w:rPr>
          <w:color w:val="993300"/>
          <w:u w:val="single"/>
        </w:rPr>
        <w:t>.</w:t>
      </w:r>
      <w:r w:rsidRPr="006F561B">
        <w:rPr>
          <w:color w:val="993300"/>
          <w:u w:val="single"/>
        </w:rPr>
        <w:br/>
      </w:r>
      <w:r w:rsidRPr="006F561B">
        <w:rPr>
          <w:color w:val="993300"/>
          <w:u w:val="single"/>
        </w:rPr>
        <w:br/>
      </w:r>
    </w:p>
    <w:p w:rsidR="000F453C" w:rsidRPr="006F561B" w:rsidRDefault="000F453C" w:rsidP="000F453C">
      <w:pPr>
        <w:pStyle w:val="Heading2"/>
      </w:pPr>
      <w:r w:rsidRPr="006F561B">
        <w:t>14</w:t>
      </w:r>
      <w:r w:rsidRPr="006F561B">
        <w:tab/>
        <w:t>Closing of the meeting</w:t>
      </w:r>
    </w:p>
    <w:p w:rsidR="0016026D" w:rsidRPr="006F561B" w:rsidRDefault="000F453C" w:rsidP="000F453C">
      <w:r w:rsidRPr="006F561B">
        <w:t>The Chairman expressed his satisfaction with the progress of the meeting, and thanked the delegates for their usual enthusiastic participation and hard work. He wished everyone a safe journey home. The meeting was closed on Friday at 14:20.</w:t>
      </w:r>
    </w:p>
    <w:p w:rsidR="0016026D" w:rsidRPr="006F561B" w:rsidRDefault="0016026D" w:rsidP="0016026D">
      <w:pPr>
        <w:pStyle w:val="Heading2"/>
      </w:pPr>
      <w:r w:rsidRPr="006F561B">
        <w:lastRenderedPageBreak/>
        <w:t>Annex A: List of contribution documents</w:t>
      </w:r>
    </w:p>
    <w:p w:rsidR="0016026D" w:rsidRPr="006F561B" w:rsidRDefault="0016026D" w:rsidP="0016026D">
      <w:pPr>
        <w:pStyle w:val="TH"/>
      </w:pPr>
    </w:p>
    <w:tbl>
      <w:tblPr>
        <w:tblStyle w:val="TableGrid"/>
        <w:tblW w:w="0" w:type="auto"/>
        <w:tblLook w:val="04A0" w:firstRow="1" w:lastRow="0" w:firstColumn="1" w:lastColumn="0" w:noHBand="0" w:noVBand="1"/>
      </w:tblPr>
      <w:tblGrid>
        <w:gridCol w:w="1098"/>
        <w:gridCol w:w="3269"/>
        <w:gridCol w:w="2047"/>
        <w:gridCol w:w="967"/>
        <w:gridCol w:w="1007"/>
        <w:gridCol w:w="1241"/>
      </w:tblGrid>
      <w:tr w:rsidR="0016026D" w:rsidRPr="006F561B" w:rsidTr="00AC7651">
        <w:tc>
          <w:tcPr>
            <w:tcW w:w="0" w:type="auto"/>
          </w:tcPr>
          <w:p w:rsidR="0016026D" w:rsidRPr="006F561B" w:rsidRDefault="0016026D" w:rsidP="00AC7651">
            <w:pPr>
              <w:pStyle w:val="TAH"/>
            </w:pPr>
            <w:r w:rsidRPr="006F561B">
              <w:lastRenderedPageBreak/>
              <w:t>Document</w:t>
            </w:r>
          </w:p>
        </w:tc>
        <w:tc>
          <w:tcPr>
            <w:tcW w:w="0" w:type="auto"/>
          </w:tcPr>
          <w:p w:rsidR="0016026D" w:rsidRPr="006F561B" w:rsidRDefault="0016026D" w:rsidP="00AC7651">
            <w:pPr>
              <w:pStyle w:val="TAH"/>
            </w:pPr>
            <w:r w:rsidRPr="006F561B">
              <w:t>Title</w:t>
            </w:r>
          </w:p>
        </w:tc>
        <w:tc>
          <w:tcPr>
            <w:tcW w:w="0" w:type="auto"/>
          </w:tcPr>
          <w:p w:rsidR="0016026D" w:rsidRPr="006F561B" w:rsidRDefault="0016026D" w:rsidP="00AC7651">
            <w:pPr>
              <w:pStyle w:val="TAH"/>
            </w:pPr>
            <w:r w:rsidRPr="006F561B">
              <w:t>Source</w:t>
            </w:r>
          </w:p>
        </w:tc>
        <w:tc>
          <w:tcPr>
            <w:tcW w:w="0" w:type="auto"/>
          </w:tcPr>
          <w:p w:rsidR="0016026D" w:rsidRPr="006F561B" w:rsidRDefault="0016026D" w:rsidP="00AC7651">
            <w:pPr>
              <w:pStyle w:val="TAH"/>
            </w:pPr>
            <w:r w:rsidRPr="006F561B">
              <w:t>Decision</w:t>
            </w:r>
          </w:p>
        </w:tc>
        <w:tc>
          <w:tcPr>
            <w:tcW w:w="0" w:type="auto"/>
          </w:tcPr>
          <w:p w:rsidR="0016026D" w:rsidRPr="006F561B" w:rsidRDefault="0016026D" w:rsidP="00AC7651">
            <w:pPr>
              <w:pStyle w:val="TAH"/>
            </w:pPr>
            <w:r w:rsidRPr="006F561B">
              <w:t>Replaces</w:t>
            </w:r>
          </w:p>
        </w:tc>
        <w:tc>
          <w:tcPr>
            <w:tcW w:w="0" w:type="auto"/>
          </w:tcPr>
          <w:p w:rsidR="0016026D" w:rsidRPr="006F561B" w:rsidRDefault="0016026D" w:rsidP="00AC7651">
            <w:pPr>
              <w:pStyle w:val="TAH"/>
            </w:pPr>
            <w:r w:rsidRPr="006F561B">
              <w:t>Replaced by</w:t>
            </w:r>
          </w:p>
        </w:tc>
      </w:tr>
      <w:tr w:rsidR="0016026D" w:rsidRPr="006F561B" w:rsidTr="00AC7651">
        <w:tc>
          <w:tcPr>
            <w:tcW w:w="0" w:type="auto"/>
          </w:tcPr>
          <w:p w:rsidR="0016026D" w:rsidRPr="006F561B" w:rsidRDefault="0016026D" w:rsidP="00AC7651">
            <w:pPr>
              <w:pStyle w:val="TAL"/>
              <w:rPr>
                <w:sz w:val="16"/>
              </w:rPr>
            </w:pPr>
            <w:r w:rsidRPr="006F561B">
              <w:rPr>
                <w:sz w:val="16"/>
              </w:rPr>
              <w:t>C4-173000</w:t>
            </w:r>
          </w:p>
        </w:tc>
        <w:tc>
          <w:tcPr>
            <w:tcW w:w="0" w:type="auto"/>
          </w:tcPr>
          <w:p w:rsidR="0016026D" w:rsidRPr="006F561B" w:rsidRDefault="0016026D" w:rsidP="00AC7651">
            <w:pPr>
              <w:pStyle w:val="TAL"/>
              <w:rPr>
                <w:sz w:val="16"/>
              </w:rPr>
            </w:pPr>
            <w:r w:rsidRPr="006F561B">
              <w:rPr>
                <w:sz w:val="16"/>
              </w:rPr>
              <w:t>Draft Agenda</w:t>
            </w:r>
          </w:p>
        </w:tc>
        <w:tc>
          <w:tcPr>
            <w:tcW w:w="0" w:type="auto"/>
          </w:tcPr>
          <w:p w:rsidR="0016026D" w:rsidRPr="006F561B" w:rsidRDefault="0016026D" w:rsidP="00AC7651">
            <w:pPr>
              <w:pStyle w:val="TAL"/>
              <w:rPr>
                <w:sz w:val="16"/>
              </w:rPr>
            </w:pPr>
            <w:r w:rsidRPr="006F561B">
              <w:rPr>
                <w:sz w:val="16"/>
              </w:rPr>
              <w:t>CT4 Chairman</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C4-173001</w:t>
            </w:r>
          </w:p>
        </w:tc>
        <w:tc>
          <w:tcPr>
            <w:tcW w:w="0" w:type="auto"/>
          </w:tcPr>
          <w:p w:rsidR="0016026D" w:rsidRPr="006F561B" w:rsidRDefault="0016026D" w:rsidP="00AC7651">
            <w:pPr>
              <w:pStyle w:val="TAL"/>
              <w:rPr>
                <w:sz w:val="16"/>
              </w:rPr>
            </w:pPr>
            <w:r w:rsidRPr="006F561B">
              <w:rPr>
                <w:sz w:val="16"/>
              </w:rPr>
              <w:t>Detailed agenda &amp; time plan for CT4#78: status at document deadline</w:t>
            </w:r>
          </w:p>
        </w:tc>
        <w:tc>
          <w:tcPr>
            <w:tcW w:w="0" w:type="auto"/>
          </w:tcPr>
          <w:p w:rsidR="0016026D" w:rsidRPr="006F561B" w:rsidRDefault="0016026D" w:rsidP="00AC7651">
            <w:pPr>
              <w:pStyle w:val="TAL"/>
              <w:rPr>
                <w:sz w:val="16"/>
              </w:rPr>
            </w:pPr>
            <w:r w:rsidRPr="006F561B">
              <w:rPr>
                <w:sz w:val="16"/>
              </w:rPr>
              <w:t>ORANGE</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C4-173002</w:t>
            </w:r>
          </w:p>
        </w:tc>
        <w:tc>
          <w:tcPr>
            <w:tcW w:w="0" w:type="auto"/>
          </w:tcPr>
          <w:p w:rsidR="0016026D" w:rsidRPr="006F561B" w:rsidRDefault="0016026D" w:rsidP="00AC7651">
            <w:pPr>
              <w:pStyle w:val="TAL"/>
              <w:rPr>
                <w:sz w:val="16"/>
              </w:rPr>
            </w:pPr>
            <w:r w:rsidRPr="006F561B">
              <w:rPr>
                <w:sz w:val="16"/>
              </w:rPr>
              <w:t>Detailed agenda &amp; time plan for CT4#78: status on eve of meeting</w:t>
            </w:r>
          </w:p>
        </w:tc>
        <w:tc>
          <w:tcPr>
            <w:tcW w:w="0" w:type="auto"/>
          </w:tcPr>
          <w:p w:rsidR="0016026D" w:rsidRPr="006F561B" w:rsidRDefault="0016026D" w:rsidP="00AC7651">
            <w:pPr>
              <w:pStyle w:val="TAL"/>
              <w:rPr>
                <w:sz w:val="16"/>
              </w:rPr>
            </w:pPr>
            <w:r w:rsidRPr="006F561B">
              <w:rPr>
                <w:sz w:val="16"/>
              </w:rPr>
              <w:t>CT4 Chairman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C4-173003</w:t>
            </w:r>
          </w:p>
        </w:tc>
        <w:tc>
          <w:tcPr>
            <w:tcW w:w="0" w:type="auto"/>
          </w:tcPr>
          <w:p w:rsidR="0016026D" w:rsidRPr="006F561B" w:rsidRDefault="0016026D" w:rsidP="00AC7651">
            <w:pPr>
              <w:pStyle w:val="TAL"/>
              <w:rPr>
                <w:sz w:val="16"/>
              </w:rPr>
            </w:pPr>
            <w:r w:rsidRPr="006F561B">
              <w:rPr>
                <w:sz w:val="16"/>
              </w:rPr>
              <w:t>Proposed allocation of documents to agenda items for CT4#78: status at document deadline</w:t>
            </w:r>
          </w:p>
        </w:tc>
        <w:tc>
          <w:tcPr>
            <w:tcW w:w="0" w:type="auto"/>
          </w:tcPr>
          <w:p w:rsidR="0016026D" w:rsidRPr="006F561B" w:rsidRDefault="0016026D" w:rsidP="00AC7651">
            <w:pPr>
              <w:pStyle w:val="TAL"/>
              <w:rPr>
                <w:sz w:val="16"/>
              </w:rPr>
            </w:pPr>
            <w:r w:rsidRPr="006F561B">
              <w:rPr>
                <w:sz w:val="16"/>
              </w:rPr>
              <w:t>ORANGE</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C4-173004</w:t>
            </w:r>
          </w:p>
        </w:tc>
        <w:tc>
          <w:tcPr>
            <w:tcW w:w="0" w:type="auto"/>
          </w:tcPr>
          <w:p w:rsidR="0016026D" w:rsidRPr="006F561B" w:rsidRDefault="0016026D" w:rsidP="00AC7651">
            <w:pPr>
              <w:pStyle w:val="TAL"/>
              <w:rPr>
                <w:sz w:val="16"/>
              </w:rPr>
            </w:pPr>
            <w:r w:rsidRPr="006F561B">
              <w:rPr>
                <w:sz w:val="16"/>
              </w:rPr>
              <w:t>Proposed allocation of documents to agenda items for CT4#78: status on eve of meeting</w:t>
            </w:r>
          </w:p>
        </w:tc>
        <w:tc>
          <w:tcPr>
            <w:tcW w:w="0" w:type="auto"/>
          </w:tcPr>
          <w:p w:rsidR="0016026D" w:rsidRPr="006F561B" w:rsidRDefault="0016026D" w:rsidP="00AC7651">
            <w:pPr>
              <w:pStyle w:val="TAL"/>
              <w:rPr>
                <w:sz w:val="16"/>
              </w:rPr>
            </w:pPr>
            <w:r w:rsidRPr="006F561B">
              <w:rPr>
                <w:sz w:val="16"/>
              </w:rPr>
              <w:t>ORANGE</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C4-173005</w:t>
            </w:r>
          </w:p>
        </w:tc>
        <w:tc>
          <w:tcPr>
            <w:tcW w:w="0" w:type="auto"/>
          </w:tcPr>
          <w:p w:rsidR="0016026D" w:rsidRPr="006F561B" w:rsidRDefault="0016026D" w:rsidP="00AC7651">
            <w:pPr>
              <w:pStyle w:val="TAL"/>
              <w:rPr>
                <w:sz w:val="16"/>
              </w:rPr>
            </w:pPr>
            <w:r w:rsidRPr="006F561B">
              <w:rPr>
                <w:sz w:val="16"/>
              </w:rPr>
              <w:t>Previous CT4 meeting report</w:t>
            </w:r>
          </w:p>
        </w:tc>
        <w:tc>
          <w:tcPr>
            <w:tcW w:w="0" w:type="auto"/>
          </w:tcPr>
          <w:p w:rsidR="0016026D" w:rsidRPr="006F561B" w:rsidRDefault="0016026D" w:rsidP="00AC7651">
            <w:pPr>
              <w:pStyle w:val="TAL"/>
              <w:rPr>
                <w:sz w:val="16"/>
              </w:rPr>
            </w:pPr>
            <w:r w:rsidRPr="006F561B">
              <w:rPr>
                <w:sz w:val="16"/>
              </w:rPr>
              <w:t>MCC</w:t>
            </w:r>
          </w:p>
        </w:tc>
        <w:tc>
          <w:tcPr>
            <w:tcW w:w="0" w:type="auto"/>
          </w:tcPr>
          <w:p w:rsidR="0016026D" w:rsidRPr="006F561B" w:rsidRDefault="0016026D" w:rsidP="00AC7651">
            <w:pPr>
              <w:pStyle w:val="TAL"/>
              <w:rPr>
                <w:sz w:val="16"/>
              </w:rPr>
            </w:pPr>
            <w:r w:rsidRPr="006F561B">
              <w:rPr>
                <w:sz w:val="16"/>
              </w:rPr>
              <w:t>approved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C4-173006</w:t>
            </w:r>
          </w:p>
        </w:tc>
        <w:tc>
          <w:tcPr>
            <w:tcW w:w="0" w:type="auto"/>
          </w:tcPr>
          <w:p w:rsidR="0016026D" w:rsidRPr="006F561B" w:rsidRDefault="0016026D" w:rsidP="00AC7651">
            <w:pPr>
              <w:pStyle w:val="TAL"/>
              <w:rPr>
                <w:sz w:val="16"/>
              </w:rPr>
            </w:pPr>
            <w:r w:rsidRPr="006F561B">
              <w:rPr>
                <w:sz w:val="16"/>
              </w:rPr>
              <w:t>LS on new BEST Service</w:t>
            </w:r>
          </w:p>
        </w:tc>
        <w:tc>
          <w:tcPr>
            <w:tcW w:w="0" w:type="auto"/>
          </w:tcPr>
          <w:p w:rsidR="0016026D" w:rsidRPr="006F561B" w:rsidRDefault="0016026D" w:rsidP="00AC7651">
            <w:pPr>
              <w:pStyle w:val="TAL"/>
              <w:rPr>
                <w:sz w:val="16"/>
              </w:rPr>
            </w:pPr>
            <w:r w:rsidRPr="006F561B">
              <w:rPr>
                <w:sz w:val="16"/>
              </w:rPr>
              <w:t>SA3</w:t>
            </w:r>
          </w:p>
        </w:tc>
        <w:tc>
          <w:tcPr>
            <w:tcW w:w="0" w:type="auto"/>
          </w:tcPr>
          <w:p w:rsidR="0016026D" w:rsidRPr="006F561B" w:rsidRDefault="0016026D" w:rsidP="00AC7651">
            <w:pPr>
              <w:pStyle w:val="TAL"/>
              <w:rPr>
                <w:sz w:val="16"/>
              </w:rPr>
            </w:pPr>
            <w:r w:rsidRPr="006F561B">
              <w:rPr>
                <w:sz w:val="16"/>
              </w:rPr>
              <w:t>postponed</w:t>
            </w:r>
          </w:p>
        </w:tc>
        <w:tc>
          <w:tcPr>
            <w:tcW w:w="0" w:type="auto"/>
          </w:tcPr>
          <w:p w:rsidR="0016026D" w:rsidRPr="006F561B" w:rsidRDefault="0016026D" w:rsidP="00AC7651">
            <w:pPr>
              <w:pStyle w:val="TAL"/>
              <w:rPr>
                <w:sz w:val="16"/>
              </w:rPr>
            </w:pPr>
            <w:r w:rsidRPr="006F561B">
              <w:rPr>
                <w:sz w:val="16"/>
              </w:rPr>
              <w:t>C4-172159</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C4-173007</w:t>
            </w:r>
          </w:p>
        </w:tc>
        <w:tc>
          <w:tcPr>
            <w:tcW w:w="0" w:type="auto"/>
          </w:tcPr>
          <w:p w:rsidR="0016026D" w:rsidRPr="006F561B" w:rsidRDefault="0016026D" w:rsidP="00AC7651">
            <w:pPr>
              <w:pStyle w:val="TAL"/>
              <w:rPr>
                <w:sz w:val="16"/>
              </w:rPr>
            </w:pPr>
            <w:r w:rsidRPr="006F561B">
              <w:rPr>
                <w:sz w:val="16"/>
              </w:rPr>
              <w:t>Discussion on protocol selection criteria</w:t>
            </w:r>
          </w:p>
        </w:tc>
        <w:tc>
          <w:tcPr>
            <w:tcW w:w="0" w:type="auto"/>
          </w:tcPr>
          <w:p w:rsidR="0016026D" w:rsidRPr="006F561B" w:rsidRDefault="0016026D" w:rsidP="00AC7651">
            <w:pPr>
              <w:pStyle w:val="TAL"/>
              <w:rPr>
                <w:sz w:val="16"/>
              </w:rPr>
            </w:pPr>
            <w:r w:rsidRPr="006F561B">
              <w:rPr>
                <w:sz w:val="16"/>
              </w:rPr>
              <w:t>Cisco Systems</w:t>
            </w:r>
          </w:p>
        </w:tc>
        <w:tc>
          <w:tcPr>
            <w:tcW w:w="0" w:type="auto"/>
          </w:tcPr>
          <w:p w:rsidR="0016026D" w:rsidRPr="006F561B" w:rsidRDefault="0016026D" w:rsidP="00AC7651">
            <w:pPr>
              <w:pStyle w:val="TAL"/>
              <w:rPr>
                <w:sz w:val="16"/>
              </w:rPr>
            </w:pPr>
            <w:r w:rsidRPr="006F561B">
              <w:rPr>
                <w:sz w:val="16"/>
              </w:rPr>
              <w:t>withdrawn</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C4-173008</w:t>
            </w:r>
          </w:p>
        </w:tc>
        <w:tc>
          <w:tcPr>
            <w:tcW w:w="0" w:type="auto"/>
          </w:tcPr>
          <w:p w:rsidR="0016026D" w:rsidRPr="006F561B" w:rsidRDefault="0016026D" w:rsidP="00AC7651">
            <w:pPr>
              <w:pStyle w:val="TAL"/>
              <w:rPr>
                <w:sz w:val="16"/>
              </w:rPr>
            </w:pPr>
            <w:r w:rsidRPr="006F561B">
              <w:rPr>
                <w:sz w:val="16"/>
              </w:rPr>
              <w:t>Discussion on protocol selection aspects</w:t>
            </w:r>
          </w:p>
        </w:tc>
        <w:tc>
          <w:tcPr>
            <w:tcW w:w="0" w:type="auto"/>
          </w:tcPr>
          <w:p w:rsidR="0016026D" w:rsidRPr="006F561B" w:rsidRDefault="0016026D" w:rsidP="00AC7651">
            <w:pPr>
              <w:pStyle w:val="TAL"/>
              <w:rPr>
                <w:sz w:val="16"/>
              </w:rPr>
            </w:pPr>
            <w:r w:rsidRPr="006F561B">
              <w:rPr>
                <w:sz w:val="16"/>
              </w:rPr>
              <w:t>Cisco Systems</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C4-173182</w:t>
            </w:r>
          </w:p>
        </w:tc>
      </w:tr>
      <w:tr w:rsidR="0016026D" w:rsidRPr="006F561B" w:rsidTr="00AC7651">
        <w:tc>
          <w:tcPr>
            <w:tcW w:w="0" w:type="auto"/>
          </w:tcPr>
          <w:p w:rsidR="0016026D" w:rsidRPr="006F561B" w:rsidRDefault="0016026D" w:rsidP="00AC7651">
            <w:pPr>
              <w:pStyle w:val="TAL"/>
              <w:rPr>
                <w:sz w:val="16"/>
              </w:rPr>
            </w:pPr>
            <w:r w:rsidRPr="006F561B">
              <w:rPr>
                <w:sz w:val="16"/>
              </w:rPr>
              <w:t>C4-173009</w:t>
            </w:r>
          </w:p>
        </w:tc>
        <w:tc>
          <w:tcPr>
            <w:tcW w:w="0" w:type="auto"/>
          </w:tcPr>
          <w:p w:rsidR="0016026D" w:rsidRPr="006F561B" w:rsidRDefault="0016026D" w:rsidP="00AC7651">
            <w:pPr>
              <w:pStyle w:val="TAL"/>
              <w:rPr>
                <w:sz w:val="16"/>
              </w:rPr>
            </w:pPr>
            <w:r w:rsidRPr="006F561B">
              <w:rPr>
                <w:sz w:val="16"/>
              </w:rPr>
              <w:t>Discussion on protocol aspects of network slicing</w:t>
            </w:r>
          </w:p>
        </w:tc>
        <w:tc>
          <w:tcPr>
            <w:tcW w:w="0" w:type="auto"/>
          </w:tcPr>
          <w:p w:rsidR="0016026D" w:rsidRPr="006F561B" w:rsidRDefault="0016026D" w:rsidP="00AC7651">
            <w:pPr>
              <w:pStyle w:val="TAL"/>
              <w:rPr>
                <w:sz w:val="16"/>
              </w:rPr>
            </w:pPr>
            <w:r w:rsidRPr="006F561B">
              <w:rPr>
                <w:sz w:val="16"/>
              </w:rPr>
              <w:t>Cisco Systems</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C4-173183</w:t>
            </w:r>
          </w:p>
        </w:tc>
      </w:tr>
      <w:tr w:rsidR="0016026D" w:rsidRPr="006F561B" w:rsidTr="00AC7651">
        <w:tc>
          <w:tcPr>
            <w:tcW w:w="0" w:type="auto"/>
          </w:tcPr>
          <w:p w:rsidR="0016026D" w:rsidRPr="006F561B" w:rsidRDefault="0016026D" w:rsidP="00AC7651">
            <w:pPr>
              <w:pStyle w:val="TAL"/>
              <w:rPr>
                <w:sz w:val="16"/>
              </w:rPr>
            </w:pPr>
            <w:r w:rsidRPr="006F561B">
              <w:rPr>
                <w:sz w:val="16"/>
              </w:rPr>
              <w:t>C4-173010</w:t>
            </w:r>
          </w:p>
        </w:tc>
        <w:tc>
          <w:tcPr>
            <w:tcW w:w="0" w:type="auto"/>
          </w:tcPr>
          <w:p w:rsidR="0016026D" w:rsidRPr="006F561B" w:rsidRDefault="0016026D" w:rsidP="00AC7651">
            <w:pPr>
              <w:pStyle w:val="TAL"/>
              <w:rPr>
                <w:sz w:val="16"/>
              </w:rPr>
            </w:pPr>
            <w:r w:rsidRPr="006F561B">
              <w:rPr>
                <w:sz w:val="16"/>
              </w:rPr>
              <w:t>Discussion on using HTTP in SBA</w:t>
            </w:r>
          </w:p>
        </w:tc>
        <w:tc>
          <w:tcPr>
            <w:tcW w:w="0" w:type="auto"/>
          </w:tcPr>
          <w:p w:rsidR="0016026D" w:rsidRPr="006F561B" w:rsidRDefault="0016026D" w:rsidP="00AC7651">
            <w:pPr>
              <w:pStyle w:val="TAL"/>
              <w:rPr>
                <w:sz w:val="16"/>
              </w:rPr>
            </w:pPr>
            <w:r w:rsidRPr="006F561B">
              <w:rPr>
                <w:sz w:val="16"/>
              </w:rPr>
              <w:t>Cisco Systems</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C4-173184</w:t>
            </w:r>
          </w:p>
        </w:tc>
      </w:tr>
      <w:tr w:rsidR="0016026D" w:rsidRPr="006F561B" w:rsidTr="00AC7651">
        <w:tc>
          <w:tcPr>
            <w:tcW w:w="0" w:type="auto"/>
          </w:tcPr>
          <w:p w:rsidR="0016026D" w:rsidRPr="006F561B" w:rsidRDefault="0016026D" w:rsidP="00AC7651">
            <w:pPr>
              <w:pStyle w:val="TAL"/>
              <w:rPr>
                <w:sz w:val="16"/>
              </w:rPr>
            </w:pPr>
            <w:r w:rsidRPr="006F561B">
              <w:rPr>
                <w:sz w:val="16"/>
              </w:rPr>
              <w:t>C4-173011</w:t>
            </w:r>
          </w:p>
        </w:tc>
        <w:tc>
          <w:tcPr>
            <w:tcW w:w="0" w:type="auto"/>
          </w:tcPr>
          <w:p w:rsidR="0016026D" w:rsidRPr="006F561B" w:rsidRDefault="0016026D" w:rsidP="00AC7651">
            <w:pPr>
              <w:pStyle w:val="TAL"/>
              <w:rPr>
                <w:sz w:val="16"/>
              </w:rPr>
            </w:pPr>
            <w:r w:rsidRPr="006F561B">
              <w:rPr>
                <w:sz w:val="16"/>
              </w:rPr>
              <w:t>Protocol impacts of virtualization</w:t>
            </w:r>
          </w:p>
        </w:tc>
        <w:tc>
          <w:tcPr>
            <w:tcW w:w="0" w:type="auto"/>
          </w:tcPr>
          <w:p w:rsidR="0016026D" w:rsidRPr="006F561B" w:rsidRDefault="0016026D" w:rsidP="00AC7651">
            <w:pPr>
              <w:pStyle w:val="TAL"/>
              <w:rPr>
                <w:sz w:val="16"/>
              </w:rPr>
            </w:pPr>
            <w:r w:rsidRPr="006F561B">
              <w:rPr>
                <w:sz w:val="16"/>
              </w:rPr>
              <w:t>Cisco Systems</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C4-173185</w:t>
            </w:r>
          </w:p>
        </w:tc>
      </w:tr>
      <w:tr w:rsidR="0016026D" w:rsidRPr="006F561B" w:rsidTr="00AC7651">
        <w:tc>
          <w:tcPr>
            <w:tcW w:w="0" w:type="auto"/>
          </w:tcPr>
          <w:p w:rsidR="0016026D" w:rsidRPr="006F561B" w:rsidRDefault="0016026D" w:rsidP="00AC7651">
            <w:pPr>
              <w:pStyle w:val="TAL"/>
              <w:rPr>
                <w:sz w:val="16"/>
              </w:rPr>
            </w:pPr>
            <w:r w:rsidRPr="006F561B">
              <w:rPr>
                <w:sz w:val="16"/>
              </w:rPr>
              <w:t>C4-173012</w:t>
            </w:r>
          </w:p>
        </w:tc>
        <w:tc>
          <w:tcPr>
            <w:tcW w:w="0" w:type="auto"/>
          </w:tcPr>
          <w:p w:rsidR="0016026D" w:rsidRPr="006F561B" w:rsidRDefault="0016026D" w:rsidP="00AC7651">
            <w:pPr>
              <w:pStyle w:val="TAL"/>
              <w:rPr>
                <w:sz w:val="16"/>
              </w:rPr>
            </w:pPr>
            <w:r w:rsidRPr="006F561B">
              <w:rPr>
                <w:sz w:val="16"/>
              </w:rPr>
              <w:t>Clarification of usage of ephermal ports in Sx</w:t>
            </w:r>
          </w:p>
        </w:tc>
        <w:tc>
          <w:tcPr>
            <w:tcW w:w="0" w:type="auto"/>
          </w:tcPr>
          <w:p w:rsidR="0016026D" w:rsidRPr="006F561B" w:rsidRDefault="0016026D" w:rsidP="00AC7651">
            <w:pPr>
              <w:pStyle w:val="TAL"/>
              <w:rPr>
                <w:sz w:val="16"/>
              </w:rPr>
            </w:pPr>
            <w:r w:rsidRPr="006F561B">
              <w:rPr>
                <w:sz w:val="16"/>
              </w:rPr>
              <w:t>Cisco Systems</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C4-173218</w:t>
            </w:r>
          </w:p>
        </w:tc>
      </w:tr>
      <w:tr w:rsidR="0016026D" w:rsidRPr="006F561B" w:rsidTr="00AC7651">
        <w:tc>
          <w:tcPr>
            <w:tcW w:w="0" w:type="auto"/>
          </w:tcPr>
          <w:p w:rsidR="0016026D" w:rsidRPr="006F561B" w:rsidRDefault="0016026D" w:rsidP="00AC7651">
            <w:pPr>
              <w:pStyle w:val="TAL"/>
              <w:rPr>
                <w:sz w:val="16"/>
              </w:rPr>
            </w:pPr>
            <w:r w:rsidRPr="006F561B">
              <w:rPr>
                <w:sz w:val="16"/>
              </w:rPr>
              <w:t>C4-173013</w:t>
            </w:r>
          </w:p>
        </w:tc>
        <w:tc>
          <w:tcPr>
            <w:tcW w:w="0" w:type="auto"/>
          </w:tcPr>
          <w:p w:rsidR="0016026D" w:rsidRPr="006F561B" w:rsidRDefault="0016026D" w:rsidP="00AC7651">
            <w:pPr>
              <w:pStyle w:val="TAL"/>
              <w:rPr>
                <w:sz w:val="16"/>
              </w:rPr>
            </w:pPr>
            <w:r w:rsidRPr="006F561B">
              <w:rPr>
                <w:sz w:val="16"/>
              </w:rPr>
              <w:t>Addition of indicator for Sxa/Sxb/Sxc</w:t>
            </w:r>
          </w:p>
        </w:tc>
        <w:tc>
          <w:tcPr>
            <w:tcW w:w="0" w:type="auto"/>
          </w:tcPr>
          <w:p w:rsidR="0016026D" w:rsidRPr="006F561B" w:rsidRDefault="0016026D" w:rsidP="00AC7651">
            <w:pPr>
              <w:pStyle w:val="TAL"/>
              <w:rPr>
                <w:sz w:val="16"/>
              </w:rPr>
            </w:pPr>
            <w:r w:rsidRPr="006F561B">
              <w:rPr>
                <w:sz w:val="16"/>
              </w:rPr>
              <w:t>Cisco Systems</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C4-173220</w:t>
            </w:r>
          </w:p>
        </w:tc>
      </w:tr>
      <w:tr w:rsidR="0016026D" w:rsidRPr="006F561B" w:rsidTr="00AC7651">
        <w:tc>
          <w:tcPr>
            <w:tcW w:w="0" w:type="auto"/>
          </w:tcPr>
          <w:p w:rsidR="0016026D" w:rsidRPr="006F561B" w:rsidRDefault="0016026D" w:rsidP="00AC7651">
            <w:pPr>
              <w:pStyle w:val="TAL"/>
              <w:rPr>
                <w:sz w:val="16"/>
              </w:rPr>
            </w:pPr>
            <w:r w:rsidRPr="006F561B">
              <w:rPr>
                <w:sz w:val="16"/>
              </w:rPr>
              <w:t>C4-173014</w:t>
            </w:r>
          </w:p>
        </w:tc>
        <w:tc>
          <w:tcPr>
            <w:tcW w:w="0" w:type="auto"/>
          </w:tcPr>
          <w:p w:rsidR="0016026D" w:rsidRPr="006F561B" w:rsidRDefault="0016026D" w:rsidP="00AC7651">
            <w:pPr>
              <w:pStyle w:val="TAL"/>
              <w:rPr>
                <w:sz w:val="16"/>
              </w:rPr>
            </w:pPr>
            <w:r w:rsidRPr="006F561B">
              <w:rPr>
                <w:sz w:val="16"/>
              </w:rPr>
              <w:t>EPC enhancements to support 5G New Radio via Dual Connectivity, CT aspects</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C4-173201</w:t>
            </w:r>
          </w:p>
        </w:tc>
      </w:tr>
      <w:tr w:rsidR="0016026D" w:rsidRPr="006F561B" w:rsidTr="00AC7651">
        <w:tc>
          <w:tcPr>
            <w:tcW w:w="0" w:type="auto"/>
          </w:tcPr>
          <w:p w:rsidR="0016026D" w:rsidRPr="006F561B" w:rsidRDefault="0016026D" w:rsidP="00AC7651">
            <w:pPr>
              <w:pStyle w:val="TAL"/>
              <w:rPr>
                <w:sz w:val="16"/>
              </w:rPr>
            </w:pPr>
            <w:r w:rsidRPr="006F561B">
              <w:rPr>
                <w:sz w:val="16"/>
              </w:rPr>
              <w:t>C4-173015</w:t>
            </w:r>
          </w:p>
        </w:tc>
        <w:tc>
          <w:tcPr>
            <w:tcW w:w="0" w:type="auto"/>
          </w:tcPr>
          <w:p w:rsidR="0016026D" w:rsidRPr="006F561B" w:rsidRDefault="0016026D" w:rsidP="00AC7651">
            <w:pPr>
              <w:pStyle w:val="TAL"/>
              <w:rPr>
                <w:sz w:val="16"/>
              </w:rPr>
            </w:pPr>
            <w:r w:rsidRPr="006F561B">
              <w:rPr>
                <w:sz w:val="16"/>
              </w:rPr>
              <w:t>CT1/CT4 work split – Nx reference point between AMF and MME</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C4-173016</w:t>
            </w:r>
          </w:p>
        </w:tc>
        <w:tc>
          <w:tcPr>
            <w:tcW w:w="0" w:type="auto"/>
          </w:tcPr>
          <w:p w:rsidR="0016026D" w:rsidRPr="006F561B" w:rsidRDefault="0016026D" w:rsidP="00AC7651">
            <w:pPr>
              <w:pStyle w:val="TAL"/>
              <w:rPr>
                <w:sz w:val="16"/>
              </w:rPr>
            </w:pPr>
            <w:r w:rsidRPr="006F561B">
              <w:rPr>
                <w:sz w:val="16"/>
              </w:rPr>
              <w:t>Work planning on Study of 5G System - Phase 1 - CT4 Aspects</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C4-173017</w:t>
            </w:r>
          </w:p>
        </w:tc>
        <w:tc>
          <w:tcPr>
            <w:tcW w:w="0" w:type="auto"/>
          </w:tcPr>
          <w:p w:rsidR="0016026D" w:rsidRPr="006F561B" w:rsidRDefault="0016026D" w:rsidP="00AC7651">
            <w:pPr>
              <w:pStyle w:val="TAL"/>
              <w:rPr>
                <w:sz w:val="16"/>
              </w:rPr>
            </w:pPr>
            <w:r w:rsidRPr="006F561B">
              <w:rPr>
                <w:sz w:val="16"/>
              </w:rPr>
              <w:t>TR structure updates for services for network internal exposure</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C4-173018</w:t>
            </w:r>
          </w:p>
        </w:tc>
        <w:tc>
          <w:tcPr>
            <w:tcW w:w="0" w:type="auto"/>
          </w:tcPr>
          <w:p w:rsidR="0016026D" w:rsidRPr="006F561B" w:rsidRDefault="0016026D" w:rsidP="00AC7651">
            <w:pPr>
              <w:pStyle w:val="TAL"/>
              <w:rPr>
                <w:sz w:val="16"/>
              </w:rPr>
            </w:pPr>
            <w:r w:rsidRPr="006F561B">
              <w:rPr>
                <w:sz w:val="16"/>
              </w:rPr>
              <w:t>Requirement for User Plane interfaces</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C4-173019</w:t>
            </w:r>
          </w:p>
        </w:tc>
        <w:tc>
          <w:tcPr>
            <w:tcW w:w="0" w:type="auto"/>
          </w:tcPr>
          <w:p w:rsidR="0016026D" w:rsidRPr="006F561B" w:rsidRDefault="0016026D" w:rsidP="00AC7651">
            <w:pPr>
              <w:pStyle w:val="TAL"/>
              <w:rPr>
                <w:sz w:val="16"/>
              </w:rPr>
            </w:pPr>
            <w:r w:rsidRPr="006F561B">
              <w:rPr>
                <w:sz w:val="16"/>
              </w:rPr>
              <w:t>Solution for User Plane interfaces</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C4-173303</w:t>
            </w:r>
          </w:p>
        </w:tc>
      </w:tr>
      <w:tr w:rsidR="0016026D" w:rsidRPr="006F561B" w:rsidTr="00AC7651">
        <w:tc>
          <w:tcPr>
            <w:tcW w:w="0" w:type="auto"/>
          </w:tcPr>
          <w:p w:rsidR="0016026D" w:rsidRPr="006F561B" w:rsidRDefault="0016026D" w:rsidP="00AC7651">
            <w:pPr>
              <w:pStyle w:val="TAL"/>
              <w:rPr>
                <w:sz w:val="16"/>
              </w:rPr>
            </w:pPr>
            <w:r w:rsidRPr="006F561B">
              <w:rPr>
                <w:sz w:val="16"/>
              </w:rPr>
              <w:t>C4-173020</w:t>
            </w:r>
          </w:p>
        </w:tc>
        <w:tc>
          <w:tcPr>
            <w:tcW w:w="0" w:type="auto"/>
          </w:tcPr>
          <w:p w:rsidR="0016026D" w:rsidRPr="006F561B" w:rsidRDefault="0016026D" w:rsidP="00AC7651">
            <w:pPr>
              <w:pStyle w:val="TAL"/>
              <w:rPr>
                <w:sz w:val="16"/>
              </w:rPr>
            </w:pPr>
            <w:r w:rsidRPr="006F561B">
              <w:rPr>
                <w:sz w:val="16"/>
              </w:rPr>
              <w:t>Requirements and candidate solution for N4 interface</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C4-173021</w:t>
            </w:r>
          </w:p>
        </w:tc>
        <w:tc>
          <w:tcPr>
            <w:tcW w:w="0" w:type="auto"/>
          </w:tcPr>
          <w:p w:rsidR="0016026D" w:rsidRPr="006F561B" w:rsidRDefault="0016026D" w:rsidP="00AC7651">
            <w:pPr>
              <w:pStyle w:val="TAL"/>
              <w:rPr>
                <w:sz w:val="16"/>
              </w:rPr>
            </w:pPr>
            <w:r w:rsidRPr="006F561B">
              <w:rPr>
                <w:sz w:val="16"/>
              </w:rPr>
              <w:t>NF Service Framework and NF Service properties</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C4-173258</w:t>
            </w:r>
          </w:p>
        </w:tc>
      </w:tr>
      <w:tr w:rsidR="0016026D" w:rsidRPr="006F561B" w:rsidTr="00AC7651">
        <w:tc>
          <w:tcPr>
            <w:tcW w:w="0" w:type="auto"/>
          </w:tcPr>
          <w:p w:rsidR="0016026D" w:rsidRPr="006F561B" w:rsidRDefault="0016026D" w:rsidP="00AC7651">
            <w:pPr>
              <w:pStyle w:val="TAL"/>
              <w:rPr>
                <w:sz w:val="16"/>
              </w:rPr>
            </w:pPr>
            <w:r w:rsidRPr="006F561B">
              <w:rPr>
                <w:sz w:val="16"/>
              </w:rPr>
              <w:t>C4-173022</w:t>
            </w:r>
          </w:p>
        </w:tc>
        <w:tc>
          <w:tcPr>
            <w:tcW w:w="0" w:type="auto"/>
          </w:tcPr>
          <w:p w:rsidR="0016026D" w:rsidRPr="006F561B" w:rsidRDefault="0016026D" w:rsidP="00AC7651">
            <w:pPr>
              <w:pStyle w:val="TAL"/>
              <w:rPr>
                <w:sz w:val="16"/>
              </w:rPr>
            </w:pPr>
            <w:r w:rsidRPr="006F561B">
              <w:rPr>
                <w:sz w:val="16"/>
              </w:rPr>
              <w:t>Protocol Requirements for 5GC Control Plane</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C4-173229</w:t>
            </w:r>
          </w:p>
        </w:tc>
      </w:tr>
      <w:tr w:rsidR="0016026D" w:rsidRPr="006F561B" w:rsidTr="00AC7651">
        <w:tc>
          <w:tcPr>
            <w:tcW w:w="0" w:type="auto"/>
          </w:tcPr>
          <w:p w:rsidR="0016026D" w:rsidRPr="006F561B" w:rsidRDefault="0016026D" w:rsidP="00AC7651">
            <w:pPr>
              <w:pStyle w:val="TAL"/>
              <w:rPr>
                <w:sz w:val="16"/>
              </w:rPr>
            </w:pPr>
            <w:r w:rsidRPr="006F561B">
              <w:rPr>
                <w:sz w:val="16"/>
              </w:rPr>
              <w:t>C4-173023</w:t>
            </w:r>
          </w:p>
        </w:tc>
        <w:tc>
          <w:tcPr>
            <w:tcW w:w="0" w:type="auto"/>
          </w:tcPr>
          <w:p w:rsidR="0016026D" w:rsidRPr="006F561B" w:rsidRDefault="0016026D" w:rsidP="00AC7651">
            <w:pPr>
              <w:pStyle w:val="TAL"/>
              <w:rPr>
                <w:sz w:val="16"/>
              </w:rPr>
            </w:pPr>
            <w:r w:rsidRPr="006F561B">
              <w:rPr>
                <w:sz w:val="16"/>
              </w:rPr>
              <w:t>Protocols Evaluation for 5GC Control Plane</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C4-173230</w:t>
            </w:r>
          </w:p>
        </w:tc>
      </w:tr>
      <w:tr w:rsidR="0016026D" w:rsidRPr="006F561B" w:rsidTr="00AC7651">
        <w:tc>
          <w:tcPr>
            <w:tcW w:w="0" w:type="auto"/>
          </w:tcPr>
          <w:p w:rsidR="0016026D" w:rsidRPr="006F561B" w:rsidRDefault="0016026D" w:rsidP="00AC7651">
            <w:pPr>
              <w:pStyle w:val="TAL"/>
              <w:rPr>
                <w:sz w:val="16"/>
              </w:rPr>
            </w:pPr>
            <w:r w:rsidRPr="006F561B">
              <w:rPr>
                <w:sz w:val="16"/>
              </w:rPr>
              <w:t>C4-173024</w:t>
            </w:r>
          </w:p>
        </w:tc>
        <w:tc>
          <w:tcPr>
            <w:tcW w:w="0" w:type="auto"/>
          </w:tcPr>
          <w:p w:rsidR="0016026D" w:rsidRPr="006F561B" w:rsidRDefault="0016026D" w:rsidP="00AC7651">
            <w:pPr>
              <w:pStyle w:val="TAL"/>
              <w:rPr>
                <w:sz w:val="16"/>
              </w:rPr>
            </w:pPr>
            <w:r w:rsidRPr="006F561B">
              <w:rPr>
                <w:sz w:val="16"/>
              </w:rPr>
              <w:t>Requirements for NF service discovery and selection</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C4-173259</w:t>
            </w:r>
          </w:p>
        </w:tc>
      </w:tr>
      <w:tr w:rsidR="0016026D" w:rsidRPr="006F561B" w:rsidTr="00AC7651">
        <w:tc>
          <w:tcPr>
            <w:tcW w:w="0" w:type="auto"/>
          </w:tcPr>
          <w:p w:rsidR="0016026D" w:rsidRPr="006F561B" w:rsidRDefault="0016026D" w:rsidP="00AC7651">
            <w:pPr>
              <w:pStyle w:val="TAL"/>
              <w:rPr>
                <w:sz w:val="16"/>
              </w:rPr>
            </w:pPr>
            <w:r w:rsidRPr="006F561B">
              <w:rPr>
                <w:sz w:val="16"/>
              </w:rPr>
              <w:t>C4-173025</w:t>
            </w:r>
          </w:p>
        </w:tc>
        <w:tc>
          <w:tcPr>
            <w:tcW w:w="0" w:type="auto"/>
          </w:tcPr>
          <w:p w:rsidR="0016026D" w:rsidRPr="006F561B" w:rsidRDefault="0016026D" w:rsidP="00AC7651">
            <w:pPr>
              <w:pStyle w:val="TAL"/>
              <w:rPr>
                <w:sz w:val="16"/>
              </w:rPr>
            </w:pPr>
            <w:r w:rsidRPr="006F561B">
              <w:rPr>
                <w:sz w:val="16"/>
              </w:rPr>
              <w:t>Requirement for Interworking with E-UTRAN connected to EPC</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C4-173026</w:t>
            </w:r>
          </w:p>
        </w:tc>
        <w:tc>
          <w:tcPr>
            <w:tcW w:w="0" w:type="auto"/>
          </w:tcPr>
          <w:p w:rsidR="0016026D" w:rsidRPr="006F561B" w:rsidRDefault="0016026D" w:rsidP="00AC7651">
            <w:pPr>
              <w:pStyle w:val="TAL"/>
              <w:rPr>
                <w:sz w:val="16"/>
              </w:rPr>
            </w:pPr>
            <w:r w:rsidRPr="006F561B">
              <w:rPr>
                <w:sz w:val="16"/>
              </w:rPr>
              <w:t>Procedures between the AMF and SMF</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C4-173260</w:t>
            </w:r>
          </w:p>
        </w:tc>
      </w:tr>
      <w:tr w:rsidR="0016026D" w:rsidRPr="006F561B" w:rsidTr="00AC7651">
        <w:tc>
          <w:tcPr>
            <w:tcW w:w="0" w:type="auto"/>
          </w:tcPr>
          <w:p w:rsidR="0016026D" w:rsidRPr="006F561B" w:rsidRDefault="0016026D" w:rsidP="00AC7651">
            <w:pPr>
              <w:pStyle w:val="TAL"/>
              <w:rPr>
                <w:sz w:val="16"/>
              </w:rPr>
            </w:pPr>
            <w:r w:rsidRPr="006F561B">
              <w:rPr>
                <w:sz w:val="16"/>
              </w:rPr>
              <w:t>C4-173027</w:t>
            </w:r>
          </w:p>
        </w:tc>
        <w:tc>
          <w:tcPr>
            <w:tcW w:w="0" w:type="auto"/>
          </w:tcPr>
          <w:p w:rsidR="0016026D" w:rsidRPr="006F561B" w:rsidRDefault="0016026D" w:rsidP="00AC7651">
            <w:pPr>
              <w:pStyle w:val="TAL"/>
              <w:rPr>
                <w:sz w:val="16"/>
              </w:rPr>
            </w:pPr>
            <w:r w:rsidRPr="006F561B">
              <w:rPr>
                <w:sz w:val="16"/>
              </w:rPr>
              <w:t>Online Charging</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C4-173224</w:t>
            </w:r>
          </w:p>
        </w:tc>
      </w:tr>
      <w:tr w:rsidR="0016026D" w:rsidRPr="006F561B" w:rsidTr="00AC7651">
        <w:tc>
          <w:tcPr>
            <w:tcW w:w="0" w:type="auto"/>
          </w:tcPr>
          <w:p w:rsidR="0016026D" w:rsidRPr="006F561B" w:rsidRDefault="0016026D" w:rsidP="00AC7651">
            <w:pPr>
              <w:pStyle w:val="TAL"/>
              <w:rPr>
                <w:sz w:val="16"/>
              </w:rPr>
            </w:pPr>
            <w:r w:rsidRPr="006F561B">
              <w:rPr>
                <w:sz w:val="16"/>
              </w:rPr>
              <w:t>C4-173028</w:t>
            </w:r>
          </w:p>
        </w:tc>
        <w:tc>
          <w:tcPr>
            <w:tcW w:w="0" w:type="auto"/>
          </w:tcPr>
          <w:p w:rsidR="0016026D" w:rsidRPr="006F561B" w:rsidRDefault="0016026D" w:rsidP="00AC7651">
            <w:pPr>
              <w:pStyle w:val="TAL"/>
              <w:rPr>
                <w:sz w:val="16"/>
              </w:rPr>
            </w:pPr>
            <w:r w:rsidRPr="006F561B">
              <w:rPr>
                <w:sz w:val="16"/>
              </w:rPr>
              <w:t>Encoding of URR Information Elements</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C4-173029</w:t>
            </w:r>
          </w:p>
        </w:tc>
        <w:tc>
          <w:tcPr>
            <w:tcW w:w="0" w:type="auto"/>
          </w:tcPr>
          <w:p w:rsidR="0016026D" w:rsidRPr="006F561B" w:rsidRDefault="0016026D" w:rsidP="00AC7651">
            <w:pPr>
              <w:pStyle w:val="TAL"/>
              <w:rPr>
                <w:sz w:val="16"/>
              </w:rPr>
            </w:pPr>
            <w:r w:rsidRPr="006F561B">
              <w:rPr>
                <w:sz w:val="16"/>
              </w:rPr>
              <w:t>Credit Pooling and Envelope Reporting</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C4-173030</w:t>
            </w:r>
          </w:p>
        </w:tc>
        <w:tc>
          <w:tcPr>
            <w:tcW w:w="0" w:type="auto"/>
          </w:tcPr>
          <w:p w:rsidR="0016026D" w:rsidRPr="006F561B" w:rsidRDefault="0016026D" w:rsidP="00AC7651">
            <w:pPr>
              <w:pStyle w:val="TAL"/>
              <w:rPr>
                <w:sz w:val="16"/>
              </w:rPr>
            </w:pPr>
            <w:r w:rsidRPr="006F561B">
              <w:rPr>
                <w:sz w:val="16"/>
              </w:rPr>
              <w:t>Lawful Interception support</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C4-173031</w:t>
            </w:r>
          </w:p>
        </w:tc>
        <w:tc>
          <w:tcPr>
            <w:tcW w:w="0" w:type="auto"/>
          </w:tcPr>
          <w:p w:rsidR="0016026D" w:rsidRPr="006F561B" w:rsidRDefault="0016026D" w:rsidP="00AC7651">
            <w:pPr>
              <w:pStyle w:val="TAL"/>
              <w:rPr>
                <w:sz w:val="16"/>
              </w:rPr>
            </w:pPr>
            <w:r w:rsidRPr="006F561B">
              <w:rPr>
                <w:sz w:val="16"/>
              </w:rPr>
              <w:t>Downlink Data Report per FAR</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C4-173205</w:t>
            </w:r>
          </w:p>
        </w:tc>
      </w:tr>
      <w:tr w:rsidR="0016026D" w:rsidRPr="006F561B" w:rsidTr="00AC7651">
        <w:tc>
          <w:tcPr>
            <w:tcW w:w="0" w:type="auto"/>
          </w:tcPr>
          <w:p w:rsidR="0016026D" w:rsidRPr="006F561B" w:rsidRDefault="0016026D" w:rsidP="00AC7651">
            <w:pPr>
              <w:pStyle w:val="TAL"/>
              <w:rPr>
                <w:sz w:val="16"/>
              </w:rPr>
            </w:pPr>
            <w:r w:rsidRPr="006F561B">
              <w:rPr>
                <w:sz w:val="16"/>
              </w:rPr>
              <w:t>C4-173032</w:t>
            </w:r>
          </w:p>
        </w:tc>
        <w:tc>
          <w:tcPr>
            <w:tcW w:w="0" w:type="auto"/>
          </w:tcPr>
          <w:p w:rsidR="0016026D" w:rsidRPr="006F561B" w:rsidRDefault="0016026D" w:rsidP="00AC7651">
            <w:pPr>
              <w:pStyle w:val="TAL"/>
              <w:rPr>
                <w:sz w:val="16"/>
              </w:rPr>
            </w:pPr>
            <w:r w:rsidRPr="006F561B">
              <w:rPr>
                <w:sz w:val="16"/>
              </w:rPr>
              <w:t>Error Indication support by PGW</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C4-173033</w:t>
            </w:r>
          </w:p>
        </w:tc>
        <w:tc>
          <w:tcPr>
            <w:tcW w:w="0" w:type="auto"/>
          </w:tcPr>
          <w:p w:rsidR="0016026D" w:rsidRPr="006F561B" w:rsidRDefault="0016026D" w:rsidP="00AC7651">
            <w:pPr>
              <w:pStyle w:val="TAL"/>
              <w:rPr>
                <w:sz w:val="16"/>
              </w:rPr>
            </w:pPr>
            <w:r w:rsidRPr="006F561B">
              <w:rPr>
                <w:sz w:val="16"/>
              </w:rPr>
              <w:t>Conclusion for User Plane Path Failure</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C4-173034</w:t>
            </w:r>
          </w:p>
        </w:tc>
        <w:tc>
          <w:tcPr>
            <w:tcW w:w="0" w:type="auto"/>
          </w:tcPr>
          <w:p w:rsidR="0016026D" w:rsidRPr="006F561B" w:rsidRDefault="0016026D" w:rsidP="00AC7651">
            <w:pPr>
              <w:pStyle w:val="TAL"/>
              <w:rPr>
                <w:sz w:val="16"/>
              </w:rPr>
            </w:pPr>
            <w:r w:rsidRPr="006F561B">
              <w:rPr>
                <w:sz w:val="16"/>
              </w:rPr>
              <w:t>User Plane Path Failure</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C4-173208</w:t>
            </w:r>
          </w:p>
        </w:tc>
      </w:tr>
      <w:tr w:rsidR="0016026D" w:rsidRPr="006F561B" w:rsidTr="00AC7651">
        <w:tc>
          <w:tcPr>
            <w:tcW w:w="0" w:type="auto"/>
          </w:tcPr>
          <w:p w:rsidR="0016026D" w:rsidRPr="006F561B" w:rsidRDefault="0016026D" w:rsidP="00AC7651">
            <w:pPr>
              <w:pStyle w:val="TAL"/>
              <w:rPr>
                <w:sz w:val="16"/>
              </w:rPr>
            </w:pPr>
            <w:r w:rsidRPr="006F561B">
              <w:rPr>
                <w:sz w:val="16"/>
              </w:rPr>
              <w:t>C4-173035</w:t>
            </w:r>
          </w:p>
        </w:tc>
        <w:tc>
          <w:tcPr>
            <w:tcW w:w="0" w:type="auto"/>
          </w:tcPr>
          <w:p w:rsidR="0016026D" w:rsidRPr="006F561B" w:rsidRDefault="0016026D" w:rsidP="00AC7651">
            <w:pPr>
              <w:pStyle w:val="TAL"/>
              <w:rPr>
                <w:sz w:val="16"/>
              </w:rPr>
            </w:pPr>
            <w:r w:rsidRPr="006F561B">
              <w:rPr>
                <w:sz w:val="16"/>
              </w:rPr>
              <w:t>User Plane Path Failure</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C4-173206</w:t>
            </w:r>
          </w:p>
        </w:tc>
      </w:tr>
      <w:tr w:rsidR="0016026D" w:rsidRPr="006F561B" w:rsidTr="00AC7651">
        <w:tc>
          <w:tcPr>
            <w:tcW w:w="0" w:type="auto"/>
          </w:tcPr>
          <w:p w:rsidR="0016026D" w:rsidRPr="006F561B" w:rsidRDefault="0016026D" w:rsidP="00AC7651">
            <w:pPr>
              <w:pStyle w:val="TAL"/>
              <w:rPr>
                <w:sz w:val="16"/>
              </w:rPr>
            </w:pPr>
            <w:r w:rsidRPr="006F561B">
              <w:rPr>
                <w:sz w:val="16"/>
              </w:rPr>
              <w:t>C4-173036</w:t>
            </w:r>
          </w:p>
        </w:tc>
        <w:tc>
          <w:tcPr>
            <w:tcW w:w="0" w:type="auto"/>
          </w:tcPr>
          <w:p w:rsidR="0016026D" w:rsidRPr="006F561B" w:rsidRDefault="0016026D" w:rsidP="00AC7651">
            <w:pPr>
              <w:pStyle w:val="TAL"/>
              <w:rPr>
                <w:sz w:val="16"/>
              </w:rPr>
            </w:pPr>
            <w:r w:rsidRPr="006F561B">
              <w:rPr>
                <w:sz w:val="16"/>
              </w:rPr>
              <w:t>AMBR encoding</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C4-173037</w:t>
            </w:r>
          </w:p>
        </w:tc>
        <w:tc>
          <w:tcPr>
            <w:tcW w:w="0" w:type="auto"/>
          </w:tcPr>
          <w:p w:rsidR="0016026D" w:rsidRPr="006F561B" w:rsidRDefault="0016026D" w:rsidP="00AC7651">
            <w:pPr>
              <w:pStyle w:val="TAL"/>
              <w:rPr>
                <w:sz w:val="16"/>
              </w:rPr>
            </w:pPr>
            <w:r w:rsidRPr="006F561B">
              <w:rPr>
                <w:sz w:val="16"/>
              </w:rPr>
              <w:t>Xw RAN Container</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C4-173038</w:t>
            </w:r>
          </w:p>
        </w:tc>
        <w:tc>
          <w:tcPr>
            <w:tcW w:w="0" w:type="auto"/>
          </w:tcPr>
          <w:p w:rsidR="0016026D" w:rsidRPr="006F561B" w:rsidRDefault="0016026D" w:rsidP="00AC7651">
            <w:pPr>
              <w:pStyle w:val="TAL"/>
              <w:rPr>
                <w:sz w:val="16"/>
              </w:rPr>
            </w:pPr>
            <w:r w:rsidRPr="006F561B">
              <w:rPr>
                <w:sz w:val="16"/>
              </w:rPr>
              <w:t>Xw RAN Container</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lastRenderedPageBreak/>
              <w:t>C4-173039</w:t>
            </w:r>
          </w:p>
        </w:tc>
        <w:tc>
          <w:tcPr>
            <w:tcW w:w="0" w:type="auto"/>
          </w:tcPr>
          <w:p w:rsidR="0016026D" w:rsidRPr="006F561B" w:rsidRDefault="0016026D" w:rsidP="00AC7651">
            <w:pPr>
              <w:pStyle w:val="TAL"/>
              <w:rPr>
                <w:sz w:val="16"/>
              </w:rPr>
            </w:pPr>
            <w:r w:rsidRPr="006F561B">
              <w:rPr>
                <w:sz w:val="16"/>
              </w:rPr>
              <w:t>Reply LS on defining a GTP container for the Xw interface</w:t>
            </w:r>
          </w:p>
        </w:tc>
        <w:tc>
          <w:tcPr>
            <w:tcW w:w="0" w:type="auto"/>
          </w:tcPr>
          <w:p w:rsidR="0016026D" w:rsidRPr="006F561B" w:rsidRDefault="0016026D" w:rsidP="00AC7651">
            <w:pPr>
              <w:pStyle w:val="TAL"/>
              <w:rPr>
                <w:sz w:val="16"/>
              </w:rPr>
            </w:pPr>
            <w:r w:rsidRPr="006F561B">
              <w:rPr>
                <w:sz w:val="16"/>
              </w:rPr>
              <w:t>CT4</w:t>
            </w:r>
          </w:p>
        </w:tc>
        <w:tc>
          <w:tcPr>
            <w:tcW w:w="0" w:type="auto"/>
          </w:tcPr>
          <w:p w:rsidR="0016026D" w:rsidRPr="006F561B" w:rsidRDefault="0016026D" w:rsidP="00AC7651">
            <w:pPr>
              <w:pStyle w:val="TAL"/>
              <w:rPr>
                <w:sz w:val="16"/>
              </w:rPr>
            </w:pPr>
            <w:r w:rsidRPr="006F561B">
              <w:rPr>
                <w:sz w:val="16"/>
              </w:rPr>
              <w:t>approved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C4-173040</w:t>
            </w:r>
          </w:p>
        </w:tc>
        <w:tc>
          <w:tcPr>
            <w:tcW w:w="0" w:type="auto"/>
          </w:tcPr>
          <w:p w:rsidR="0016026D" w:rsidRPr="006F561B" w:rsidRDefault="0016026D" w:rsidP="00AC7651">
            <w:pPr>
              <w:pStyle w:val="TAL"/>
              <w:rPr>
                <w:sz w:val="16"/>
              </w:rPr>
            </w:pPr>
            <w:r w:rsidRPr="006F561B">
              <w:rPr>
                <w:sz w:val="16"/>
              </w:rPr>
              <w:t>Service Restoration for UEs in extended DRX mode</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C4-173310</w:t>
            </w:r>
          </w:p>
        </w:tc>
      </w:tr>
      <w:tr w:rsidR="0016026D" w:rsidRPr="006F561B" w:rsidTr="00AC7651">
        <w:tc>
          <w:tcPr>
            <w:tcW w:w="0" w:type="auto"/>
          </w:tcPr>
          <w:p w:rsidR="0016026D" w:rsidRPr="006F561B" w:rsidRDefault="0016026D" w:rsidP="00AC7651">
            <w:pPr>
              <w:pStyle w:val="TAL"/>
              <w:rPr>
                <w:sz w:val="16"/>
              </w:rPr>
            </w:pPr>
            <w:r w:rsidRPr="006F561B">
              <w:rPr>
                <w:sz w:val="16"/>
              </w:rPr>
              <w:t>C4-173041</w:t>
            </w:r>
          </w:p>
        </w:tc>
        <w:tc>
          <w:tcPr>
            <w:tcW w:w="0" w:type="auto"/>
          </w:tcPr>
          <w:p w:rsidR="0016026D" w:rsidRPr="006F561B" w:rsidRDefault="0016026D" w:rsidP="00AC7651">
            <w:pPr>
              <w:pStyle w:val="TAL"/>
              <w:rPr>
                <w:sz w:val="16"/>
              </w:rPr>
            </w:pPr>
            <w:r w:rsidRPr="006F561B">
              <w:rPr>
                <w:sz w:val="16"/>
              </w:rPr>
              <w:t>Service Restoration for UEs in extended DRX mode</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C4-173311</w:t>
            </w:r>
          </w:p>
        </w:tc>
      </w:tr>
      <w:tr w:rsidR="0016026D" w:rsidRPr="006F561B" w:rsidTr="00AC7651">
        <w:tc>
          <w:tcPr>
            <w:tcW w:w="0" w:type="auto"/>
          </w:tcPr>
          <w:p w:rsidR="0016026D" w:rsidRPr="006F561B" w:rsidRDefault="0016026D" w:rsidP="00AC7651">
            <w:pPr>
              <w:pStyle w:val="TAL"/>
              <w:rPr>
                <w:sz w:val="16"/>
              </w:rPr>
            </w:pPr>
            <w:r w:rsidRPr="006F561B">
              <w:rPr>
                <w:sz w:val="16"/>
              </w:rPr>
              <w:t>C4-173042</w:t>
            </w:r>
          </w:p>
        </w:tc>
        <w:tc>
          <w:tcPr>
            <w:tcW w:w="0" w:type="auto"/>
          </w:tcPr>
          <w:p w:rsidR="0016026D" w:rsidRPr="006F561B" w:rsidRDefault="0016026D" w:rsidP="00AC7651">
            <w:pPr>
              <w:pStyle w:val="TAL"/>
              <w:rPr>
                <w:sz w:val="16"/>
              </w:rPr>
            </w:pPr>
            <w:r w:rsidRPr="006F561B">
              <w:rPr>
                <w:sz w:val="16"/>
              </w:rPr>
              <w:t>Reference update: draft-ietf-mmusic-sctp-sdp</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C4-173240</w:t>
            </w:r>
          </w:p>
        </w:tc>
      </w:tr>
      <w:tr w:rsidR="0016026D" w:rsidRPr="006F561B" w:rsidTr="00AC7651">
        <w:tc>
          <w:tcPr>
            <w:tcW w:w="0" w:type="auto"/>
          </w:tcPr>
          <w:p w:rsidR="0016026D" w:rsidRPr="006F561B" w:rsidRDefault="0016026D" w:rsidP="00AC7651">
            <w:pPr>
              <w:pStyle w:val="TAL"/>
              <w:rPr>
                <w:sz w:val="16"/>
              </w:rPr>
            </w:pPr>
            <w:r w:rsidRPr="006F561B">
              <w:rPr>
                <w:sz w:val="16"/>
              </w:rPr>
              <w:t>C4-173043</w:t>
            </w:r>
          </w:p>
        </w:tc>
        <w:tc>
          <w:tcPr>
            <w:tcW w:w="0" w:type="auto"/>
          </w:tcPr>
          <w:p w:rsidR="0016026D" w:rsidRPr="006F561B" w:rsidRDefault="0016026D" w:rsidP="00AC7651">
            <w:pPr>
              <w:pStyle w:val="TAL"/>
              <w:rPr>
                <w:sz w:val="16"/>
              </w:rPr>
            </w:pPr>
            <w:r w:rsidRPr="006F561B">
              <w:rPr>
                <w:sz w:val="16"/>
              </w:rPr>
              <w:t>Reference update: draft-ietf-mmusic-sctp-sdp</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C4-173241</w:t>
            </w:r>
          </w:p>
        </w:tc>
      </w:tr>
      <w:tr w:rsidR="0016026D" w:rsidRPr="006F561B" w:rsidTr="00AC7651">
        <w:tc>
          <w:tcPr>
            <w:tcW w:w="0" w:type="auto"/>
          </w:tcPr>
          <w:p w:rsidR="0016026D" w:rsidRPr="006F561B" w:rsidRDefault="0016026D" w:rsidP="00AC7651">
            <w:pPr>
              <w:pStyle w:val="TAL"/>
              <w:rPr>
                <w:sz w:val="16"/>
              </w:rPr>
            </w:pPr>
            <w:r w:rsidRPr="006F561B">
              <w:rPr>
                <w:sz w:val="16"/>
              </w:rPr>
              <w:t>C4-173044</w:t>
            </w:r>
          </w:p>
        </w:tc>
        <w:tc>
          <w:tcPr>
            <w:tcW w:w="0" w:type="auto"/>
          </w:tcPr>
          <w:p w:rsidR="0016026D" w:rsidRPr="006F561B" w:rsidRDefault="0016026D" w:rsidP="00AC7651">
            <w:pPr>
              <w:pStyle w:val="TAL"/>
              <w:rPr>
                <w:sz w:val="16"/>
              </w:rPr>
            </w:pPr>
            <w:r w:rsidRPr="006F561B">
              <w:rPr>
                <w:sz w:val="16"/>
              </w:rPr>
              <w:t>Reference update: draft-ietf-mmusic-sctp-sdp</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C4-173045</w:t>
            </w:r>
          </w:p>
        </w:tc>
        <w:tc>
          <w:tcPr>
            <w:tcW w:w="0" w:type="auto"/>
          </w:tcPr>
          <w:p w:rsidR="0016026D" w:rsidRPr="006F561B" w:rsidRDefault="0016026D" w:rsidP="00AC7651">
            <w:pPr>
              <w:pStyle w:val="TAL"/>
              <w:rPr>
                <w:sz w:val="16"/>
              </w:rPr>
            </w:pPr>
            <w:r w:rsidRPr="006F561B">
              <w:rPr>
                <w:sz w:val="16"/>
              </w:rPr>
              <w:t>Reference update: draft-ietf-mmusic-sctp-sdp</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C4-173046</w:t>
            </w:r>
          </w:p>
        </w:tc>
        <w:tc>
          <w:tcPr>
            <w:tcW w:w="0" w:type="auto"/>
          </w:tcPr>
          <w:p w:rsidR="0016026D" w:rsidRPr="006F561B" w:rsidRDefault="0016026D" w:rsidP="00AC7651">
            <w:pPr>
              <w:pStyle w:val="TAL"/>
              <w:rPr>
                <w:sz w:val="16"/>
              </w:rPr>
            </w:pPr>
            <w:r w:rsidRPr="006F561B">
              <w:rPr>
                <w:sz w:val="16"/>
              </w:rPr>
              <w:t>Reference update: draft-ietf-mmusic-sctp-sdp</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C4-173047</w:t>
            </w:r>
          </w:p>
        </w:tc>
        <w:tc>
          <w:tcPr>
            <w:tcW w:w="0" w:type="auto"/>
          </w:tcPr>
          <w:p w:rsidR="0016026D" w:rsidRPr="006F561B" w:rsidRDefault="0016026D" w:rsidP="00AC7651">
            <w:pPr>
              <w:pStyle w:val="TAL"/>
              <w:rPr>
                <w:sz w:val="16"/>
              </w:rPr>
            </w:pPr>
            <w:r w:rsidRPr="006F561B">
              <w:rPr>
                <w:sz w:val="16"/>
              </w:rPr>
              <w:t>Reference update: draft-ietf-mmusic-sctp-sdp</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C4-173048</w:t>
            </w:r>
          </w:p>
        </w:tc>
        <w:tc>
          <w:tcPr>
            <w:tcW w:w="0" w:type="auto"/>
          </w:tcPr>
          <w:p w:rsidR="0016026D" w:rsidRPr="006F561B" w:rsidRDefault="0016026D" w:rsidP="00AC7651">
            <w:pPr>
              <w:pStyle w:val="TAL"/>
              <w:rPr>
                <w:sz w:val="16"/>
              </w:rPr>
            </w:pPr>
            <w:r w:rsidRPr="006F561B">
              <w:rPr>
                <w:sz w:val="16"/>
              </w:rPr>
              <w:t>Reference update: draft-ietf-mmusic-sctp-sdp</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C4-173049</w:t>
            </w:r>
          </w:p>
        </w:tc>
        <w:tc>
          <w:tcPr>
            <w:tcW w:w="0" w:type="auto"/>
          </w:tcPr>
          <w:p w:rsidR="0016026D" w:rsidRPr="006F561B" w:rsidRDefault="0016026D" w:rsidP="00AC7651">
            <w:pPr>
              <w:pStyle w:val="TAL"/>
              <w:rPr>
                <w:sz w:val="16"/>
              </w:rPr>
            </w:pPr>
            <w:r w:rsidRPr="006F561B">
              <w:rPr>
                <w:sz w:val="16"/>
              </w:rPr>
              <w:t>Reference update: draft-ietf-mmusic-sctp-sdp</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C4-173050</w:t>
            </w:r>
          </w:p>
        </w:tc>
        <w:tc>
          <w:tcPr>
            <w:tcW w:w="0" w:type="auto"/>
          </w:tcPr>
          <w:p w:rsidR="0016026D" w:rsidRPr="006F561B" w:rsidRDefault="0016026D" w:rsidP="00AC7651">
            <w:pPr>
              <w:pStyle w:val="TAL"/>
              <w:rPr>
                <w:sz w:val="16"/>
              </w:rPr>
            </w:pPr>
            <w:r w:rsidRPr="006F561B">
              <w:rPr>
                <w:sz w:val="16"/>
              </w:rPr>
              <w:t>Reference update: draft-ietf-mmusic-sctp-sdp</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C4-173051</w:t>
            </w:r>
          </w:p>
        </w:tc>
        <w:tc>
          <w:tcPr>
            <w:tcW w:w="0" w:type="auto"/>
          </w:tcPr>
          <w:p w:rsidR="0016026D" w:rsidRPr="006F561B" w:rsidRDefault="0016026D" w:rsidP="00AC7651">
            <w:pPr>
              <w:pStyle w:val="TAL"/>
              <w:rPr>
                <w:sz w:val="16"/>
              </w:rPr>
            </w:pPr>
            <w:r w:rsidRPr="006F561B">
              <w:rPr>
                <w:sz w:val="16"/>
              </w:rPr>
              <w:t>Reference update: draft-ietf-mmusic-sctp-sdp</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C4-173052</w:t>
            </w:r>
          </w:p>
        </w:tc>
        <w:tc>
          <w:tcPr>
            <w:tcW w:w="0" w:type="auto"/>
          </w:tcPr>
          <w:p w:rsidR="0016026D" w:rsidRPr="006F561B" w:rsidRDefault="0016026D" w:rsidP="00AC7651">
            <w:pPr>
              <w:pStyle w:val="TAL"/>
              <w:rPr>
                <w:sz w:val="16"/>
              </w:rPr>
            </w:pPr>
            <w:r w:rsidRPr="006F561B">
              <w:rPr>
                <w:sz w:val="16"/>
              </w:rPr>
              <w:t>Reference update: draft-ietf-mmusic-dtls-sdp</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C4-173053</w:t>
            </w:r>
          </w:p>
        </w:tc>
        <w:tc>
          <w:tcPr>
            <w:tcW w:w="0" w:type="auto"/>
          </w:tcPr>
          <w:p w:rsidR="0016026D" w:rsidRPr="006F561B" w:rsidRDefault="0016026D" w:rsidP="00AC7651">
            <w:pPr>
              <w:pStyle w:val="TAL"/>
              <w:rPr>
                <w:sz w:val="16"/>
              </w:rPr>
            </w:pPr>
            <w:r w:rsidRPr="006F561B">
              <w:rPr>
                <w:sz w:val="16"/>
              </w:rPr>
              <w:t>Reference update: draft-ietf-mmusic-dtls-sdp</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C4-173054</w:t>
            </w:r>
          </w:p>
        </w:tc>
        <w:tc>
          <w:tcPr>
            <w:tcW w:w="0" w:type="auto"/>
          </w:tcPr>
          <w:p w:rsidR="0016026D" w:rsidRPr="006F561B" w:rsidRDefault="0016026D" w:rsidP="00AC7651">
            <w:pPr>
              <w:pStyle w:val="TAL"/>
              <w:rPr>
                <w:sz w:val="16"/>
              </w:rPr>
            </w:pPr>
            <w:r w:rsidRPr="006F561B">
              <w:rPr>
                <w:sz w:val="16"/>
              </w:rPr>
              <w:t>Reference update: MMCMH related IETF drafts</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C4-173055</w:t>
            </w:r>
          </w:p>
        </w:tc>
        <w:tc>
          <w:tcPr>
            <w:tcW w:w="0" w:type="auto"/>
          </w:tcPr>
          <w:p w:rsidR="0016026D" w:rsidRPr="006F561B" w:rsidRDefault="0016026D" w:rsidP="00AC7651">
            <w:pPr>
              <w:pStyle w:val="TAL"/>
              <w:rPr>
                <w:sz w:val="16"/>
              </w:rPr>
            </w:pPr>
            <w:r w:rsidRPr="006F561B">
              <w:rPr>
                <w:sz w:val="16"/>
              </w:rPr>
              <w:t>Reference update: MMCMH related IETF drafts</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C4-173056</w:t>
            </w:r>
          </w:p>
        </w:tc>
        <w:tc>
          <w:tcPr>
            <w:tcW w:w="0" w:type="auto"/>
          </w:tcPr>
          <w:p w:rsidR="0016026D" w:rsidRPr="006F561B" w:rsidRDefault="0016026D" w:rsidP="00AC7651">
            <w:pPr>
              <w:pStyle w:val="TAL"/>
              <w:rPr>
                <w:sz w:val="16"/>
              </w:rPr>
            </w:pPr>
            <w:r w:rsidRPr="006F561B">
              <w:rPr>
                <w:sz w:val="16"/>
              </w:rPr>
              <w:t>Support of "Compact Concurrent Codec Negotiation and Capabilities"</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C4-172171</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C4-173057</w:t>
            </w:r>
          </w:p>
        </w:tc>
        <w:tc>
          <w:tcPr>
            <w:tcW w:w="0" w:type="auto"/>
          </w:tcPr>
          <w:p w:rsidR="0016026D" w:rsidRPr="006F561B" w:rsidRDefault="0016026D" w:rsidP="00AC7651">
            <w:pPr>
              <w:pStyle w:val="TAL"/>
              <w:rPr>
                <w:sz w:val="16"/>
              </w:rPr>
            </w:pPr>
            <w:r w:rsidRPr="006F561B">
              <w:rPr>
                <w:sz w:val="16"/>
              </w:rPr>
              <w:t>Adding IEs for voice activity detection and "MMCMH policies" clarification</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C4-173236</w:t>
            </w:r>
          </w:p>
        </w:tc>
      </w:tr>
      <w:tr w:rsidR="0016026D" w:rsidRPr="006F561B" w:rsidTr="00AC7651">
        <w:tc>
          <w:tcPr>
            <w:tcW w:w="0" w:type="auto"/>
          </w:tcPr>
          <w:p w:rsidR="0016026D" w:rsidRPr="006F561B" w:rsidRDefault="0016026D" w:rsidP="00AC7651">
            <w:pPr>
              <w:pStyle w:val="TAL"/>
              <w:rPr>
                <w:sz w:val="16"/>
              </w:rPr>
            </w:pPr>
            <w:r w:rsidRPr="006F561B">
              <w:rPr>
                <w:sz w:val="16"/>
              </w:rPr>
              <w:t>C4-173058</w:t>
            </w:r>
          </w:p>
        </w:tc>
        <w:tc>
          <w:tcPr>
            <w:tcW w:w="0" w:type="auto"/>
          </w:tcPr>
          <w:p w:rsidR="0016026D" w:rsidRPr="006F561B" w:rsidRDefault="0016026D" w:rsidP="00AC7651">
            <w:pPr>
              <w:pStyle w:val="TAL"/>
              <w:rPr>
                <w:sz w:val="16"/>
              </w:rPr>
            </w:pPr>
            <w:r w:rsidRPr="006F561B">
              <w:rPr>
                <w:sz w:val="16"/>
              </w:rPr>
              <w:t>New MMCMH voice activated video switch package</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C4-172097</w:t>
            </w:r>
          </w:p>
        </w:tc>
        <w:tc>
          <w:tcPr>
            <w:tcW w:w="0" w:type="auto"/>
          </w:tcPr>
          <w:p w:rsidR="0016026D" w:rsidRPr="006F561B" w:rsidRDefault="0016026D" w:rsidP="00AC7651">
            <w:pPr>
              <w:pStyle w:val="TAL"/>
              <w:rPr>
                <w:sz w:val="16"/>
              </w:rPr>
            </w:pPr>
            <w:r w:rsidRPr="006F561B">
              <w:rPr>
                <w:sz w:val="16"/>
              </w:rPr>
              <w:t>C4-173237</w:t>
            </w:r>
          </w:p>
        </w:tc>
      </w:tr>
      <w:tr w:rsidR="0016026D" w:rsidRPr="006F561B" w:rsidTr="00AC7651">
        <w:tc>
          <w:tcPr>
            <w:tcW w:w="0" w:type="auto"/>
          </w:tcPr>
          <w:p w:rsidR="0016026D" w:rsidRPr="006F561B" w:rsidRDefault="0016026D" w:rsidP="00AC7651">
            <w:pPr>
              <w:pStyle w:val="TAL"/>
              <w:rPr>
                <w:sz w:val="16"/>
              </w:rPr>
            </w:pPr>
            <w:r w:rsidRPr="006F561B">
              <w:rPr>
                <w:sz w:val="16"/>
              </w:rPr>
              <w:t>C4-173059</w:t>
            </w:r>
          </w:p>
        </w:tc>
        <w:tc>
          <w:tcPr>
            <w:tcW w:w="0" w:type="auto"/>
          </w:tcPr>
          <w:p w:rsidR="0016026D" w:rsidRPr="006F561B" w:rsidRDefault="0016026D" w:rsidP="00AC7651">
            <w:pPr>
              <w:pStyle w:val="TAL"/>
              <w:rPr>
                <w:sz w:val="16"/>
              </w:rPr>
            </w:pPr>
            <w:r w:rsidRPr="006F561B">
              <w:rPr>
                <w:sz w:val="16"/>
              </w:rPr>
              <w:t>Disc, Work planning for CUPS</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C4-173060</w:t>
            </w:r>
          </w:p>
        </w:tc>
        <w:tc>
          <w:tcPr>
            <w:tcW w:w="0" w:type="auto"/>
          </w:tcPr>
          <w:p w:rsidR="0016026D" w:rsidRPr="006F561B" w:rsidRDefault="0016026D" w:rsidP="00AC7651">
            <w:pPr>
              <w:pStyle w:val="TAL"/>
              <w:rPr>
                <w:sz w:val="16"/>
              </w:rPr>
            </w:pPr>
            <w:r w:rsidRPr="006F561B">
              <w:rPr>
                <w:sz w:val="16"/>
              </w:rPr>
              <w:t>Pseudo-CR on Reference to SGW-U selection</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C4-173061</w:t>
            </w:r>
          </w:p>
        </w:tc>
        <w:tc>
          <w:tcPr>
            <w:tcW w:w="0" w:type="auto"/>
          </w:tcPr>
          <w:p w:rsidR="0016026D" w:rsidRPr="006F561B" w:rsidRDefault="0016026D" w:rsidP="00AC7651">
            <w:pPr>
              <w:pStyle w:val="TAL"/>
              <w:rPr>
                <w:sz w:val="16"/>
              </w:rPr>
            </w:pPr>
            <w:r w:rsidRPr="006F561B">
              <w:rPr>
                <w:sz w:val="16"/>
              </w:rPr>
              <w:t>CUPS restoration procedures</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C4-173196</w:t>
            </w:r>
          </w:p>
        </w:tc>
      </w:tr>
      <w:tr w:rsidR="0016026D" w:rsidRPr="006F561B" w:rsidTr="00AC7651">
        <w:tc>
          <w:tcPr>
            <w:tcW w:w="0" w:type="auto"/>
          </w:tcPr>
          <w:p w:rsidR="0016026D" w:rsidRPr="006F561B" w:rsidRDefault="0016026D" w:rsidP="00AC7651">
            <w:pPr>
              <w:pStyle w:val="TAL"/>
              <w:rPr>
                <w:sz w:val="16"/>
              </w:rPr>
            </w:pPr>
            <w:r w:rsidRPr="006F561B">
              <w:rPr>
                <w:sz w:val="16"/>
              </w:rPr>
              <w:t>C4-173062</w:t>
            </w:r>
          </w:p>
        </w:tc>
        <w:tc>
          <w:tcPr>
            <w:tcW w:w="0" w:type="auto"/>
          </w:tcPr>
          <w:p w:rsidR="0016026D" w:rsidRPr="006F561B" w:rsidRDefault="0016026D" w:rsidP="00AC7651">
            <w:pPr>
              <w:pStyle w:val="TAL"/>
              <w:rPr>
                <w:sz w:val="16"/>
              </w:rPr>
            </w:pPr>
            <w:r w:rsidRPr="006F561B">
              <w:rPr>
                <w:sz w:val="16"/>
              </w:rPr>
              <w:t>Pseudo-CR on Restoration</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C4-173200</w:t>
            </w:r>
          </w:p>
        </w:tc>
      </w:tr>
      <w:tr w:rsidR="0016026D" w:rsidRPr="006F561B" w:rsidTr="00AC7651">
        <w:tc>
          <w:tcPr>
            <w:tcW w:w="0" w:type="auto"/>
          </w:tcPr>
          <w:p w:rsidR="0016026D" w:rsidRPr="006F561B" w:rsidRDefault="0016026D" w:rsidP="00AC7651">
            <w:pPr>
              <w:pStyle w:val="TAL"/>
              <w:rPr>
                <w:sz w:val="16"/>
              </w:rPr>
            </w:pPr>
            <w:r w:rsidRPr="006F561B">
              <w:rPr>
                <w:sz w:val="16"/>
              </w:rPr>
              <w:t>C4-173063</w:t>
            </w:r>
          </w:p>
        </w:tc>
        <w:tc>
          <w:tcPr>
            <w:tcW w:w="0" w:type="auto"/>
          </w:tcPr>
          <w:p w:rsidR="0016026D" w:rsidRPr="006F561B" w:rsidRDefault="0016026D" w:rsidP="00AC7651">
            <w:pPr>
              <w:pStyle w:val="TAL"/>
              <w:rPr>
                <w:sz w:val="16"/>
              </w:rPr>
            </w:pPr>
            <w:r w:rsidRPr="006F561B">
              <w:rPr>
                <w:sz w:val="16"/>
              </w:rPr>
              <w:t>Pseudo-CR on Restart counter</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C4-173215</w:t>
            </w:r>
          </w:p>
        </w:tc>
      </w:tr>
      <w:tr w:rsidR="0016026D" w:rsidRPr="006F561B" w:rsidTr="00AC7651">
        <w:tc>
          <w:tcPr>
            <w:tcW w:w="0" w:type="auto"/>
          </w:tcPr>
          <w:p w:rsidR="0016026D" w:rsidRPr="006F561B" w:rsidRDefault="0016026D" w:rsidP="00AC7651">
            <w:pPr>
              <w:pStyle w:val="TAL"/>
              <w:rPr>
                <w:sz w:val="16"/>
              </w:rPr>
            </w:pPr>
            <w:r w:rsidRPr="006F561B">
              <w:rPr>
                <w:sz w:val="16"/>
              </w:rPr>
              <w:t>C4-173064</w:t>
            </w:r>
          </w:p>
        </w:tc>
        <w:tc>
          <w:tcPr>
            <w:tcW w:w="0" w:type="auto"/>
          </w:tcPr>
          <w:p w:rsidR="0016026D" w:rsidRPr="006F561B" w:rsidRDefault="0016026D" w:rsidP="00AC7651">
            <w:pPr>
              <w:pStyle w:val="TAL"/>
              <w:rPr>
                <w:sz w:val="16"/>
              </w:rPr>
            </w:pPr>
            <w:r w:rsidRPr="006F561B">
              <w:rPr>
                <w:sz w:val="16"/>
              </w:rPr>
              <w:t>Partial failure handling for CUPS</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C4-173216</w:t>
            </w:r>
          </w:p>
        </w:tc>
      </w:tr>
      <w:tr w:rsidR="0016026D" w:rsidRPr="006F561B" w:rsidTr="00AC7651">
        <w:tc>
          <w:tcPr>
            <w:tcW w:w="0" w:type="auto"/>
          </w:tcPr>
          <w:p w:rsidR="0016026D" w:rsidRPr="006F561B" w:rsidRDefault="0016026D" w:rsidP="00AC7651">
            <w:pPr>
              <w:pStyle w:val="TAL"/>
              <w:rPr>
                <w:sz w:val="16"/>
              </w:rPr>
            </w:pPr>
            <w:r w:rsidRPr="006F561B">
              <w:rPr>
                <w:sz w:val="16"/>
              </w:rPr>
              <w:t>C4-173065</w:t>
            </w:r>
          </w:p>
        </w:tc>
        <w:tc>
          <w:tcPr>
            <w:tcW w:w="0" w:type="auto"/>
          </w:tcPr>
          <w:p w:rsidR="0016026D" w:rsidRPr="006F561B" w:rsidRDefault="0016026D" w:rsidP="00AC7651">
            <w:pPr>
              <w:pStyle w:val="TAL"/>
              <w:rPr>
                <w:sz w:val="16"/>
              </w:rPr>
            </w:pPr>
            <w:r w:rsidRPr="006F561B">
              <w:rPr>
                <w:sz w:val="16"/>
              </w:rPr>
              <w:t>Pseudo-CR on Partial failure for CUPS</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C4-173217</w:t>
            </w:r>
          </w:p>
        </w:tc>
      </w:tr>
      <w:tr w:rsidR="0016026D" w:rsidRPr="006F561B" w:rsidTr="00AC7651">
        <w:tc>
          <w:tcPr>
            <w:tcW w:w="0" w:type="auto"/>
          </w:tcPr>
          <w:p w:rsidR="0016026D" w:rsidRPr="006F561B" w:rsidRDefault="0016026D" w:rsidP="00AC7651">
            <w:pPr>
              <w:pStyle w:val="TAL"/>
              <w:rPr>
                <w:sz w:val="16"/>
              </w:rPr>
            </w:pPr>
            <w:r w:rsidRPr="006F561B">
              <w:rPr>
                <w:sz w:val="16"/>
              </w:rPr>
              <w:t>C4-173066</w:t>
            </w:r>
          </w:p>
        </w:tc>
        <w:tc>
          <w:tcPr>
            <w:tcW w:w="0" w:type="auto"/>
          </w:tcPr>
          <w:p w:rsidR="0016026D" w:rsidRPr="006F561B" w:rsidRDefault="0016026D" w:rsidP="00AC7651">
            <w:pPr>
              <w:pStyle w:val="TAL"/>
              <w:rPr>
                <w:sz w:val="16"/>
              </w:rPr>
            </w:pPr>
            <w:r w:rsidRPr="006F561B">
              <w:rPr>
                <w:sz w:val="16"/>
              </w:rPr>
              <w:t>Pseudo-CR on UP feature for CP buffering</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C4-173222</w:t>
            </w:r>
          </w:p>
        </w:tc>
      </w:tr>
      <w:tr w:rsidR="0016026D" w:rsidRPr="006F561B" w:rsidTr="00AC7651">
        <w:tc>
          <w:tcPr>
            <w:tcW w:w="0" w:type="auto"/>
          </w:tcPr>
          <w:p w:rsidR="0016026D" w:rsidRPr="006F561B" w:rsidRDefault="0016026D" w:rsidP="00AC7651">
            <w:pPr>
              <w:pStyle w:val="TAL"/>
              <w:rPr>
                <w:sz w:val="16"/>
              </w:rPr>
            </w:pPr>
            <w:r w:rsidRPr="006F561B">
              <w:rPr>
                <w:sz w:val="16"/>
              </w:rPr>
              <w:t>C4-173067</w:t>
            </w:r>
          </w:p>
        </w:tc>
        <w:tc>
          <w:tcPr>
            <w:tcW w:w="0" w:type="auto"/>
          </w:tcPr>
          <w:p w:rsidR="0016026D" w:rsidRPr="006F561B" w:rsidRDefault="0016026D" w:rsidP="00AC7651">
            <w:pPr>
              <w:pStyle w:val="TAL"/>
              <w:rPr>
                <w:sz w:val="16"/>
              </w:rPr>
            </w:pPr>
            <w:r w:rsidRPr="006F561B">
              <w:rPr>
                <w:sz w:val="16"/>
              </w:rPr>
              <w:t>Pseudo-CR on CP support of F-TEID allocation in UP</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C4-173068</w:t>
            </w:r>
          </w:p>
        </w:tc>
        <w:tc>
          <w:tcPr>
            <w:tcW w:w="0" w:type="auto"/>
          </w:tcPr>
          <w:p w:rsidR="0016026D" w:rsidRPr="006F561B" w:rsidRDefault="0016026D" w:rsidP="00AC7651">
            <w:pPr>
              <w:pStyle w:val="TAL"/>
              <w:rPr>
                <w:sz w:val="16"/>
              </w:rPr>
            </w:pPr>
            <w:r w:rsidRPr="006F561B">
              <w:rPr>
                <w:sz w:val="16"/>
              </w:rPr>
              <w:t>Pseudo-CR on error reporting</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C4-173267</w:t>
            </w:r>
          </w:p>
        </w:tc>
      </w:tr>
      <w:tr w:rsidR="0016026D" w:rsidRPr="006F561B" w:rsidTr="00AC7651">
        <w:tc>
          <w:tcPr>
            <w:tcW w:w="0" w:type="auto"/>
          </w:tcPr>
          <w:p w:rsidR="0016026D" w:rsidRPr="006F561B" w:rsidRDefault="0016026D" w:rsidP="00AC7651">
            <w:pPr>
              <w:pStyle w:val="TAL"/>
              <w:rPr>
                <w:sz w:val="16"/>
              </w:rPr>
            </w:pPr>
            <w:r w:rsidRPr="006F561B">
              <w:rPr>
                <w:sz w:val="16"/>
              </w:rPr>
              <w:t>C4-173069</w:t>
            </w:r>
          </w:p>
        </w:tc>
        <w:tc>
          <w:tcPr>
            <w:tcW w:w="0" w:type="auto"/>
          </w:tcPr>
          <w:p w:rsidR="0016026D" w:rsidRPr="006F561B" w:rsidRDefault="0016026D" w:rsidP="00AC7651">
            <w:pPr>
              <w:pStyle w:val="TAL"/>
              <w:rPr>
                <w:sz w:val="16"/>
              </w:rPr>
            </w:pPr>
            <w:r w:rsidRPr="006F561B">
              <w:rPr>
                <w:sz w:val="16"/>
              </w:rPr>
              <w:t>Pseudo-CR on OCI association in UP function</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C4-173268</w:t>
            </w:r>
          </w:p>
        </w:tc>
      </w:tr>
      <w:tr w:rsidR="0016026D" w:rsidRPr="006F561B" w:rsidTr="00AC7651">
        <w:tc>
          <w:tcPr>
            <w:tcW w:w="0" w:type="auto"/>
          </w:tcPr>
          <w:p w:rsidR="0016026D" w:rsidRPr="006F561B" w:rsidRDefault="0016026D" w:rsidP="00AC7651">
            <w:pPr>
              <w:pStyle w:val="TAL"/>
              <w:rPr>
                <w:sz w:val="16"/>
              </w:rPr>
            </w:pPr>
            <w:r w:rsidRPr="006F561B">
              <w:rPr>
                <w:sz w:val="16"/>
              </w:rPr>
              <w:t>C4-173070</w:t>
            </w:r>
          </w:p>
        </w:tc>
        <w:tc>
          <w:tcPr>
            <w:tcW w:w="0" w:type="auto"/>
          </w:tcPr>
          <w:p w:rsidR="0016026D" w:rsidRPr="006F561B" w:rsidRDefault="0016026D" w:rsidP="00AC7651">
            <w:pPr>
              <w:pStyle w:val="TAL"/>
              <w:rPr>
                <w:sz w:val="16"/>
              </w:rPr>
            </w:pPr>
            <w:r w:rsidRPr="006F561B">
              <w:rPr>
                <w:sz w:val="16"/>
              </w:rPr>
              <w:t>Pseudo-CR on Definition of Node ID IE</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C4-173269</w:t>
            </w:r>
          </w:p>
        </w:tc>
      </w:tr>
      <w:tr w:rsidR="0016026D" w:rsidRPr="006F561B" w:rsidTr="00AC7651">
        <w:tc>
          <w:tcPr>
            <w:tcW w:w="0" w:type="auto"/>
          </w:tcPr>
          <w:p w:rsidR="0016026D" w:rsidRPr="006F561B" w:rsidRDefault="0016026D" w:rsidP="00AC7651">
            <w:pPr>
              <w:pStyle w:val="TAL"/>
              <w:rPr>
                <w:sz w:val="16"/>
              </w:rPr>
            </w:pPr>
            <w:r w:rsidRPr="006F561B">
              <w:rPr>
                <w:sz w:val="16"/>
              </w:rPr>
              <w:t>C4-173071</w:t>
            </w:r>
          </w:p>
        </w:tc>
        <w:tc>
          <w:tcPr>
            <w:tcW w:w="0" w:type="auto"/>
          </w:tcPr>
          <w:p w:rsidR="0016026D" w:rsidRPr="006F561B" w:rsidRDefault="0016026D" w:rsidP="00AC7651">
            <w:pPr>
              <w:pStyle w:val="TAL"/>
              <w:rPr>
                <w:sz w:val="16"/>
              </w:rPr>
            </w:pPr>
            <w:r w:rsidRPr="006F561B">
              <w:rPr>
                <w:sz w:val="16"/>
              </w:rPr>
              <w:t>Pseudo-CR on Buffered data in CP fucntion</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C4-173223</w:t>
            </w:r>
          </w:p>
        </w:tc>
      </w:tr>
      <w:tr w:rsidR="0016026D" w:rsidRPr="006F561B" w:rsidTr="00AC7651">
        <w:tc>
          <w:tcPr>
            <w:tcW w:w="0" w:type="auto"/>
          </w:tcPr>
          <w:p w:rsidR="0016026D" w:rsidRPr="006F561B" w:rsidRDefault="0016026D" w:rsidP="00AC7651">
            <w:pPr>
              <w:pStyle w:val="TAL"/>
              <w:rPr>
                <w:sz w:val="16"/>
              </w:rPr>
            </w:pPr>
            <w:r w:rsidRPr="006F561B">
              <w:rPr>
                <w:sz w:val="16"/>
              </w:rPr>
              <w:t>C4-173072</w:t>
            </w:r>
          </w:p>
        </w:tc>
        <w:tc>
          <w:tcPr>
            <w:tcW w:w="0" w:type="auto"/>
          </w:tcPr>
          <w:p w:rsidR="0016026D" w:rsidRPr="006F561B" w:rsidRDefault="0016026D" w:rsidP="00AC7651">
            <w:pPr>
              <w:pStyle w:val="TAL"/>
              <w:rPr>
                <w:sz w:val="16"/>
              </w:rPr>
            </w:pPr>
            <w:r w:rsidRPr="006F561B">
              <w:rPr>
                <w:sz w:val="16"/>
              </w:rPr>
              <w:t>Pseudo-CR on drafting guidelines and Editor's notes</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C4-173073</w:t>
            </w:r>
          </w:p>
        </w:tc>
        <w:tc>
          <w:tcPr>
            <w:tcW w:w="0" w:type="auto"/>
          </w:tcPr>
          <w:p w:rsidR="0016026D" w:rsidRPr="006F561B" w:rsidRDefault="0016026D" w:rsidP="00AC7651">
            <w:pPr>
              <w:pStyle w:val="TAL"/>
              <w:rPr>
                <w:sz w:val="16"/>
              </w:rPr>
            </w:pPr>
            <w:r w:rsidRPr="006F561B">
              <w:rPr>
                <w:sz w:val="16"/>
              </w:rPr>
              <w:t>Remove FFS about QER correlation ID</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C4-173272</w:t>
            </w:r>
          </w:p>
        </w:tc>
      </w:tr>
      <w:tr w:rsidR="0016026D" w:rsidRPr="006F561B" w:rsidTr="00AC7651">
        <w:tc>
          <w:tcPr>
            <w:tcW w:w="0" w:type="auto"/>
          </w:tcPr>
          <w:p w:rsidR="0016026D" w:rsidRPr="006F561B" w:rsidRDefault="0016026D" w:rsidP="00AC7651">
            <w:pPr>
              <w:pStyle w:val="TAL"/>
              <w:rPr>
                <w:sz w:val="16"/>
              </w:rPr>
            </w:pPr>
            <w:r w:rsidRPr="006F561B">
              <w:rPr>
                <w:sz w:val="16"/>
              </w:rPr>
              <w:t>C4-173074</w:t>
            </w:r>
          </w:p>
        </w:tc>
        <w:tc>
          <w:tcPr>
            <w:tcW w:w="0" w:type="auto"/>
          </w:tcPr>
          <w:p w:rsidR="0016026D" w:rsidRPr="006F561B" w:rsidRDefault="0016026D" w:rsidP="00AC7651">
            <w:pPr>
              <w:pStyle w:val="TAL"/>
              <w:rPr>
                <w:sz w:val="16"/>
              </w:rPr>
            </w:pPr>
            <w:r w:rsidRPr="006F561B">
              <w:rPr>
                <w:sz w:val="16"/>
              </w:rPr>
              <w:t>Remove FFS about QER</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C4-173273</w:t>
            </w:r>
          </w:p>
        </w:tc>
      </w:tr>
      <w:tr w:rsidR="0016026D" w:rsidRPr="006F561B" w:rsidTr="00AC7651">
        <w:tc>
          <w:tcPr>
            <w:tcW w:w="0" w:type="auto"/>
          </w:tcPr>
          <w:p w:rsidR="0016026D" w:rsidRPr="006F561B" w:rsidRDefault="0016026D" w:rsidP="00AC7651">
            <w:pPr>
              <w:pStyle w:val="TAL"/>
              <w:rPr>
                <w:sz w:val="16"/>
              </w:rPr>
            </w:pPr>
            <w:r w:rsidRPr="006F561B">
              <w:rPr>
                <w:sz w:val="16"/>
              </w:rPr>
              <w:t>C4-173075</w:t>
            </w:r>
          </w:p>
        </w:tc>
        <w:tc>
          <w:tcPr>
            <w:tcW w:w="0" w:type="auto"/>
          </w:tcPr>
          <w:p w:rsidR="0016026D" w:rsidRPr="006F561B" w:rsidRDefault="0016026D" w:rsidP="00AC7651">
            <w:pPr>
              <w:pStyle w:val="TAL"/>
              <w:rPr>
                <w:sz w:val="16"/>
              </w:rPr>
            </w:pPr>
            <w:r w:rsidRPr="006F561B">
              <w:rPr>
                <w:sz w:val="16"/>
              </w:rPr>
              <w:t>Remove FFS about Sx association release</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C4-173274</w:t>
            </w:r>
          </w:p>
        </w:tc>
      </w:tr>
      <w:tr w:rsidR="0016026D" w:rsidRPr="006F561B" w:rsidTr="00AC7651">
        <w:tc>
          <w:tcPr>
            <w:tcW w:w="0" w:type="auto"/>
          </w:tcPr>
          <w:p w:rsidR="0016026D" w:rsidRPr="006F561B" w:rsidRDefault="0016026D" w:rsidP="00AC7651">
            <w:pPr>
              <w:pStyle w:val="TAL"/>
              <w:rPr>
                <w:sz w:val="16"/>
              </w:rPr>
            </w:pPr>
            <w:r w:rsidRPr="006F561B">
              <w:rPr>
                <w:sz w:val="16"/>
              </w:rPr>
              <w:t>C4-173076</w:t>
            </w:r>
          </w:p>
        </w:tc>
        <w:tc>
          <w:tcPr>
            <w:tcW w:w="0" w:type="auto"/>
          </w:tcPr>
          <w:p w:rsidR="0016026D" w:rsidRPr="006F561B" w:rsidRDefault="0016026D" w:rsidP="00AC7651">
            <w:pPr>
              <w:pStyle w:val="TAL"/>
              <w:rPr>
                <w:sz w:val="16"/>
              </w:rPr>
            </w:pPr>
            <w:r w:rsidRPr="006F561B">
              <w:rPr>
                <w:sz w:val="16"/>
              </w:rPr>
              <w:t>Remove FFS about QER and URR handling on CP and UP</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C4-173275</w:t>
            </w:r>
          </w:p>
        </w:tc>
      </w:tr>
      <w:tr w:rsidR="0016026D" w:rsidRPr="006F561B" w:rsidTr="00AC7651">
        <w:tc>
          <w:tcPr>
            <w:tcW w:w="0" w:type="auto"/>
          </w:tcPr>
          <w:p w:rsidR="0016026D" w:rsidRPr="006F561B" w:rsidRDefault="0016026D" w:rsidP="00AC7651">
            <w:pPr>
              <w:pStyle w:val="TAL"/>
              <w:rPr>
                <w:sz w:val="16"/>
              </w:rPr>
            </w:pPr>
            <w:r w:rsidRPr="006F561B">
              <w:rPr>
                <w:sz w:val="16"/>
              </w:rPr>
              <w:t>C4-173077</w:t>
            </w:r>
          </w:p>
        </w:tc>
        <w:tc>
          <w:tcPr>
            <w:tcW w:w="0" w:type="auto"/>
          </w:tcPr>
          <w:p w:rsidR="0016026D" w:rsidRPr="006F561B" w:rsidRDefault="0016026D" w:rsidP="00AC7651">
            <w:pPr>
              <w:pStyle w:val="TAL"/>
              <w:rPr>
                <w:sz w:val="16"/>
              </w:rPr>
            </w:pPr>
            <w:r w:rsidRPr="006F561B">
              <w:rPr>
                <w:sz w:val="16"/>
              </w:rPr>
              <w:t>UP function selection by DNS</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C4-173277</w:t>
            </w:r>
          </w:p>
        </w:tc>
      </w:tr>
      <w:tr w:rsidR="0016026D" w:rsidRPr="006F561B" w:rsidTr="00AC7651">
        <w:tc>
          <w:tcPr>
            <w:tcW w:w="0" w:type="auto"/>
          </w:tcPr>
          <w:p w:rsidR="0016026D" w:rsidRPr="006F561B" w:rsidRDefault="0016026D" w:rsidP="00AC7651">
            <w:pPr>
              <w:pStyle w:val="TAL"/>
              <w:rPr>
                <w:sz w:val="16"/>
              </w:rPr>
            </w:pPr>
            <w:r w:rsidRPr="006F561B">
              <w:rPr>
                <w:sz w:val="16"/>
              </w:rPr>
              <w:t>C4-173078</w:t>
            </w:r>
          </w:p>
        </w:tc>
        <w:tc>
          <w:tcPr>
            <w:tcW w:w="0" w:type="auto"/>
          </w:tcPr>
          <w:p w:rsidR="0016026D" w:rsidRPr="006F561B" w:rsidRDefault="0016026D" w:rsidP="00AC7651">
            <w:pPr>
              <w:pStyle w:val="TAL"/>
              <w:rPr>
                <w:sz w:val="16"/>
              </w:rPr>
            </w:pPr>
            <w:r w:rsidRPr="006F561B">
              <w:rPr>
                <w:sz w:val="16"/>
              </w:rPr>
              <w:t>Packets segmentation handling</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C4-173276</w:t>
            </w:r>
          </w:p>
        </w:tc>
      </w:tr>
      <w:tr w:rsidR="0016026D" w:rsidRPr="006F561B" w:rsidTr="00AC7651">
        <w:tc>
          <w:tcPr>
            <w:tcW w:w="0" w:type="auto"/>
          </w:tcPr>
          <w:p w:rsidR="0016026D" w:rsidRPr="006F561B" w:rsidRDefault="0016026D" w:rsidP="00AC7651">
            <w:pPr>
              <w:pStyle w:val="TAL"/>
              <w:rPr>
                <w:sz w:val="16"/>
              </w:rPr>
            </w:pPr>
            <w:r w:rsidRPr="006F561B">
              <w:rPr>
                <w:sz w:val="16"/>
              </w:rPr>
              <w:t>C4-173079</w:t>
            </w:r>
          </w:p>
        </w:tc>
        <w:tc>
          <w:tcPr>
            <w:tcW w:w="0" w:type="auto"/>
          </w:tcPr>
          <w:p w:rsidR="0016026D" w:rsidRPr="006F561B" w:rsidRDefault="0016026D" w:rsidP="00AC7651">
            <w:pPr>
              <w:pStyle w:val="TAL"/>
              <w:rPr>
                <w:sz w:val="16"/>
              </w:rPr>
            </w:pPr>
            <w:r w:rsidRPr="006F561B">
              <w:rPr>
                <w:sz w:val="16"/>
              </w:rPr>
              <w:t>Clarification about URR creation for charging key</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C4-173226</w:t>
            </w:r>
          </w:p>
        </w:tc>
      </w:tr>
      <w:tr w:rsidR="0016026D" w:rsidRPr="006F561B" w:rsidTr="00AC7651">
        <w:tc>
          <w:tcPr>
            <w:tcW w:w="0" w:type="auto"/>
          </w:tcPr>
          <w:p w:rsidR="0016026D" w:rsidRPr="006F561B" w:rsidRDefault="0016026D" w:rsidP="00AC7651">
            <w:pPr>
              <w:pStyle w:val="TAL"/>
              <w:rPr>
                <w:sz w:val="16"/>
              </w:rPr>
            </w:pPr>
            <w:r w:rsidRPr="006F561B">
              <w:rPr>
                <w:sz w:val="16"/>
              </w:rPr>
              <w:t>C4-173080</w:t>
            </w:r>
          </w:p>
        </w:tc>
        <w:tc>
          <w:tcPr>
            <w:tcW w:w="0" w:type="auto"/>
          </w:tcPr>
          <w:p w:rsidR="0016026D" w:rsidRPr="006F561B" w:rsidRDefault="0016026D" w:rsidP="00AC7651">
            <w:pPr>
              <w:pStyle w:val="TAL"/>
              <w:rPr>
                <w:sz w:val="16"/>
              </w:rPr>
            </w:pPr>
            <w:r w:rsidRPr="006F561B">
              <w:rPr>
                <w:sz w:val="16"/>
              </w:rPr>
              <w:t>Reply LS on subscription-based restrictions on attach without PDN connection</w:t>
            </w:r>
          </w:p>
        </w:tc>
        <w:tc>
          <w:tcPr>
            <w:tcW w:w="0" w:type="auto"/>
          </w:tcPr>
          <w:p w:rsidR="0016026D" w:rsidRPr="006F561B" w:rsidRDefault="0016026D" w:rsidP="00AC7651">
            <w:pPr>
              <w:pStyle w:val="TAL"/>
              <w:rPr>
                <w:sz w:val="16"/>
              </w:rPr>
            </w:pPr>
            <w:r w:rsidRPr="006F561B">
              <w:rPr>
                <w:sz w:val="16"/>
              </w:rPr>
              <w:t>CT1</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C4-173081</w:t>
            </w:r>
          </w:p>
        </w:tc>
        <w:tc>
          <w:tcPr>
            <w:tcW w:w="0" w:type="auto"/>
          </w:tcPr>
          <w:p w:rsidR="0016026D" w:rsidRPr="006F561B" w:rsidRDefault="0016026D" w:rsidP="00AC7651">
            <w:pPr>
              <w:pStyle w:val="TAL"/>
              <w:rPr>
                <w:sz w:val="16"/>
              </w:rPr>
            </w:pPr>
            <w:r w:rsidRPr="006F561B">
              <w:rPr>
                <w:sz w:val="16"/>
              </w:rPr>
              <w:t>LS reply to SA2 on maximum data rate</w:t>
            </w:r>
          </w:p>
        </w:tc>
        <w:tc>
          <w:tcPr>
            <w:tcW w:w="0" w:type="auto"/>
          </w:tcPr>
          <w:p w:rsidR="0016026D" w:rsidRPr="006F561B" w:rsidRDefault="0016026D" w:rsidP="00AC7651">
            <w:pPr>
              <w:pStyle w:val="TAL"/>
              <w:rPr>
                <w:sz w:val="16"/>
              </w:rPr>
            </w:pPr>
            <w:r w:rsidRPr="006F561B">
              <w:rPr>
                <w:sz w:val="16"/>
              </w:rPr>
              <w:t>RAN1</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C4-173082</w:t>
            </w:r>
          </w:p>
        </w:tc>
        <w:tc>
          <w:tcPr>
            <w:tcW w:w="0" w:type="auto"/>
          </w:tcPr>
          <w:p w:rsidR="0016026D" w:rsidRPr="006F561B" w:rsidRDefault="0016026D" w:rsidP="00AC7651">
            <w:pPr>
              <w:pStyle w:val="TAL"/>
              <w:rPr>
                <w:sz w:val="16"/>
              </w:rPr>
            </w:pPr>
            <w:r w:rsidRPr="006F561B">
              <w:rPr>
                <w:sz w:val="16"/>
              </w:rPr>
              <w:t>Response LS Applying Extended NAS timers based on UE's operation in CE Mode B</w:t>
            </w:r>
          </w:p>
        </w:tc>
        <w:tc>
          <w:tcPr>
            <w:tcW w:w="0" w:type="auto"/>
          </w:tcPr>
          <w:p w:rsidR="0016026D" w:rsidRPr="006F561B" w:rsidRDefault="0016026D" w:rsidP="00AC7651">
            <w:pPr>
              <w:pStyle w:val="TAL"/>
              <w:rPr>
                <w:sz w:val="16"/>
              </w:rPr>
            </w:pPr>
            <w:r w:rsidRPr="006F561B">
              <w:rPr>
                <w:sz w:val="16"/>
              </w:rPr>
              <w:t>RAN3</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lastRenderedPageBreak/>
              <w:t>C4-173083</w:t>
            </w:r>
          </w:p>
        </w:tc>
        <w:tc>
          <w:tcPr>
            <w:tcW w:w="0" w:type="auto"/>
          </w:tcPr>
          <w:p w:rsidR="0016026D" w:rsidRPr="006F561B" w:rsidRDefault="0016026D" w:rsidP="00AC7651">
            <w:pPr>
              <w:pStyle w:val="TAL"/>
              <w:rPr>
                <w:sz w:val="16"/>
              </w:rPr>
            </w:pPr>
            <w:r w:rsidRPr="006F561B">
              <w:rPr>
                <w:sz w:val="16"/>
              </w:rPr>
              <w:t>LS on defining a GTP container for the Xw interface</w:t>
            </w:r>
          </w:p>
        </w:tc>
        <w:tc>
          <w:tcPr>
            <w:tcW w:w="0" w:type="auto"/>
          </w:tcPr>
          <w:p w:rsidR="0016026D" w:rsidRPr="006F561B" w:rsidRDefault="0016026D" w:rsidP="00AC7651">
            <w:pPr>
              <w:pStyle w:val="TAL"/>
              <w:rPr>
                <w:sz w:val="16"/>
              </w:rPr>
            </w:pPr>
            <w:r w:rsidRPr="006F561B">
              <w:rPr>
                <w:sz w:val="16"/>
              </w:rPr>
              <w:t>RAN3</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C4-173084</w:t>
            </w:r>
          </w:p>
        </w:tc>
        <w:tc>
          <w:tcPr>
            <w:tcW w:w="0" w:type="auto"/>
          </w:tcPr>
          <w:p w:rsidR="0016026D" w:rsidRPr="006F561B" w:rsidRDefault="0016026D" w:rsidP="00AC7651">
            <w:pPr>
              <w:pStyle w:val="TAL"/>
              <w:rPr>
                <w:sz w:val="16"/>
              </w:rPr>
            </w:pPr>
            <w:r w:rsidRPr="006F561B">
              <w:rPr>
                <w:sz w:val="16"/>
              </w:rPr>
              <w:t>Reply LS on N2 and N3 reference points for 5G system</w:t>
            </w:r>
          </w:p>
        </w:tc>
        <w:tc>
          <w:tcPr>
            <w:tcW w:w="0" w:type="auto"/>
          </w:tcPr>
          <w:p w:rsidR="0016026D" w:rsidRPr="006F561B" w:rsidRDefault="0016026D" w:rsidP="00AC7651">
            <w:pPr>
              <w:pStyle w:val="TAL"/>
              <w:rPr>
                <w:sz w:val="16"/>
              </w:rPr>
            </w:pPr>
            <w:r w:rsidRPr="006F561B">
              <w:rPr>
                <w:sz w:val="16"/>
              </w:rPr>
              <w:t>QUALCOMM UK Ltd</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C4-173085</w:t>
            </w:r>
          </w:p>
        </w:tc>
        <w:tc>
          <w:tcPr>
            <w:tcW w:w="0" w:type="auto"/>
          </w:tcPr>
          <w:p w:rsidR="0016026D" w:rsidRPr="006F561B" w:rsidRDefault="0016026D" w:rsidP="00AC7651">
            <w:pPr>
              <w:pStyle w:val="TAL"/>
              <w:rPr>
                <w:sz w:val="16"/>
              </w:rPr>
            </w:pPr>
            <w:r w:rsidRPr="006F561B">
              <w:rPr>
                <w:sz w:val="16"/>
              </w:rPr>
              <w:t>Reply LS on Pre-defined PCC/ADC rules over Sx</w:t>
            </w:r>
          </w:p>
        </w:tc>
        <w:tc>
          <w:tcPr>
            <w:tcW w:w="0" w:type="auto"/>
          </w:tcPr>
          <w:p w:rsidR="0016026D" w:rsidRPr="006F561B" w:rsidRDefault="0016026D" w:rsidP="00AC7651">
            <w:pPr>
              <w:pStyle w:val="TAL"/>
              <w:rPr>
                <w:sz w:val="16"/>
              </w:rPr>
            </w:pPr>
            <w:r w:rsidRPr="006F561B">
              <w:rPr>
                <w:sz w:val="16"/>
              </w:rPr>
              <w:t>SA2</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C4-173086</w:t>
            </w:r>
          </w:p>
        </w:tc>
        <w:tc>
          <w:tcPr>
            <w:tcW w:w="0" w:type="auto"/>
          </w:tcPr>
          <w:p w:rsidR="0016026D" w:rsidRPr="006F561B" w:rsidRDefault="0016026D" w:rsidP="00AC7651">
            <w:pPr>
              <w:pStyle w:val="TAL"/>
              <w:rPr>
                <w:sz w:val="16"/>
              </w:rPr>
            </w:pPr>
            <w:r w:rsidRPr="006F561B">
              <w:rPr>
                <w:sz w:val="16"/>
              </w:rPr>
              <w:t>Reply LS on Clarification on Rel-14 MMCMH_Enh features</w:t>
            </w:r>
          </w:p>
        </w:tc>
        <w:tc>
          <w:tcPr>
            <w:tcW w:w="0" w:type="auto"/>
          </w:tcPr>
          <w:p w:rsidR="0016026D" w:rsidRPr="006F561B" w:rsidRDefault="0016026D" w:rsidP="00AC7651">
            <w:pPr>
              <w:pStyle w:val="TAL"/>
              <w:rPr>
                <w:sz w:val="16"/>
              </w:rPr>
            </w:pPr>
            <w:r w:rsidRPr="006F561B">
              <w:rPr>
                <w:sz w:val="16"/>
              </w:rPr>
              <w:t>SA4</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C4-173087</w:t>
            </w:r>
          </w:p>
        </w:tc>
        <w:tc>
          <w:tcPr>
            <w:tcW w:w="0" w:type="auto"/>
          </w:tcPr>
          <w:p w:rsidR="0016026D" w:rsidRPr="006F561B" w:rsidRDefault="0016026D" w:rsidP="00AC7651">
            <w:pPr>
              <w:pStyle w:val="TAL"/>
              <w:rPr>
                <w:sz w:val="16"/>
              </w:rPr>
            </w:pPr>
            <w:r w:rsidRPr="006F561B">
              <w:rPr>
                <w:sz w:val="16"/>
              </w:rPr>
              <w:t>CN Operator Selection Entity</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C4-173319</w:t>
            </w:r>
          </w:p>
        </w:tc>
      </w:tr>
      <w:tr w:rsidR="0016026D" w:rsidRPr="006F561B" w:rsidTr="00AC7651">
        <w:tc>
          <w:tcPr>
            <w:tcW w:w="0" w:type="auto"/>
          </w:tcPr>
          <w:p w:rsidR="0016026D" w:rsidRPr="006F561B" w:rsidRDefault="0016026D" w:rsidP="00AC7651">
            <w:pPr>
              <w:pStyle w:val="TAL"/>
              <w:rPr>
                <w:sz w:val="16"/>
              </w:rPr>
            </w:pPr>
            <w:r w:rsidRPr="006F561B">
              <w:rPr>
                <w:sz w:val="16"/>
              </w:rPr>
              <w:t>C4-173088</w:t>
            </w:r>
          </w:p>
        </w:tc>
        <w:tc>
          <w:tcPr>
            <w:tcW w:w="0" w:type="auto"/>
          </w:tcPr>
          <w:p w:rsidR="0016026D" w:rsidRPr="006F561B" w:rsidRDefault="0016026D" w:rsidP="00AC7651">
            <w:pPr>
              <w:pStyle w:val="TAL"/>
              <w:rPr>
                <w:sz w:val="16"/>
              </w:rPr>
            </w:pPr>
            <w:r w:rsidRPr="006F561B">
              <w:rPr>
                <w:sz w:val="16"/>
              </w:rPr>
              <w:t>CN Operator Selection Entity</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C4-173320</w:t>
            </w:r>
          </w:p>
        </w:tc>
      </w:tr>
      <w:tr w:rsidR="0016026D" w:rsidRPr="006F561B" w:rsidTr="00AC7651">
        <w:tc>
          <w:tcPr>
            <w:tcW w:w="0" w:type="auto"/>
          </w:tcPr>
          <w:p w:rsidR="0016026D" w:rsidRPr="006F561B" w:rsidRDefault="0016026D" w:rsidP="00AC7651">
            <w:pPr>
              <w:pStyle w:val="TAL"/>
              <w:rPr>
                <w:sz w:val="16"/>
              </w:rPr>
            </w:pPr>
            <w:r w:rsidRPr="006F561B">
              <w:rPr>
                <w:sz w:val="16"/>
              </w:rPr>
              <w:t>C4-173089</w:t>
            </w:r>
          </w:p>
        </w:tc>
        <w:tc>
          <w:tcPr>
            <w:tcW w:w="0" w:type="auto"/>
          </w:tcPr>
          <w:p w:rsidR="0016026D" w:rsidRPr="006F561B" w:rsidRDefault="0016026D" w:rsidP="00AC7651">
            <w:pPr>
              <w:pStyle w:val="TAL"/>
              <w:rPr>
                <w:sz w:val="16"/>
              </w:rPr>
            </w:pPr>
            <w:r w:rsidRPr="006F561B">
              <w:rPr>
                <w:sz w:val="16"/>
              </w:rPr>
              <w:t>MO Exception Counter</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C4-173314</w:t>
            </w:r>
          </w:p>
        </w:tc>
      </w:tr>
      <w:tr w:rsidR="0016026D" w:rsidRPr="006F561B" w:rsidTr="00AC7651">
        <w:tc>
          <w:tcPr>
            <w:tcW w:w="0" w:type="auto"/>
          </w:tcPr>
          <w:p w:rsidR="0016026D" w:rsidRPr="006F561B" w:rsidRDefault="0016026D" w:rsidP="00AC7651">
            <w:pPr>
              <w:pStyle w:val="TAL"/>
              <w:rPr>
                <w:sz w:val="16"/>
              </w:rPr>
            </w:pPr>
            <w:r w:rsidRPr="006F561B">
              <w:rPr>
                <w:sz w:val="16"/>
              </w:rPr>
              <w:t>C4-173090</w:t>
            </w:r>
          </w:p>
        </w:tc>
        <w:tc>
          <w:tcPr>
            <w:tcW w:w="0" w:type="auto"/>
          </w:tcPr>
          <w:p w:rsidR="0016026D" w:rsidRPr="006F561B" w:rsidRDefault="0016026D" w:rsidP="00AC7651">
            <w:pPr>
              <w:pStyle w:val="TAL"/>
              <w:rPr>
                <w:sz w:val="16"/>
              </w:rPr>
            </w:pPr>
            <w:r w:rsidRPr="006F561B">
              <w:rPr>
                <w:sz w:val="16"/>
              </w:rPr>
              <w:t>MO Exception Counter</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C4-173315</w:t>
            </w:r>
          </w:p>
        </w:tc>
      </w:tr>
      <w:tr w:rsidR="0016026D" w:rsidRPr="006F561B" w:rsidTr="00AC7651">
        <w:tc>
          <w:tcPr>
            <w:tcW w:w="0" w:type="auto"/>
          </w:tcPr>
          <w:p w:rsidR="0016026D" w:rsidRPr="006F561B" w:rsidRDefault="0016026D" w:rsidP="00AC7651">
            <w:pPr>
              <w:pStyle w:val="TAL"/>
              <w:rPr>
                <w:sz w:val="16"/>
              </w:rPr>
            </w:pPr>
            <w:r w:rsidRPr="006F561B">
              <w:rPr>
                <w:sz w:val="16"/>
              </w:rPr>
              <w:t>C4-173091</w:t>
            </w:r>
          </w:p>
        </w:tc>
        <w:tc>
          <w:tcPr>
            <w:tcW w:w="0" w:type="auto"/>
          </w:tcPr>
          <w:p w:rsidR="0016026D" w:rsidRPr="006F561B" w:rsidRDefault="0016026D" w:rsidP="00AC7651">
            <w:pPr>
              <w:pStyle w:val="TAL"/>
              <w:rPr>
                <w:sz w:val="16"/>
              </w:rPr>
            </w:pPr>
            <w:r w:rsidRPr="006F561B">
              <w:rPr>
                <w:sz w:val="16"/>
              </w:rPr>
              <w:t>New Diameter based application for managing data in UDSF</w:t>
            </w:r>
          </w:p>
        </w:tc>
        <w:tc>
          <w:tcPr>
            <w:tcW w:w="0" w:type="auto"/>
          </w:tcPr>
          <w:p w:rsidR="0016026D" w:rsidRPr="006F561B" w:rsidRDefault="0016026D" w:rsidP="00AC7651">
            <w:pPr>
              <w:pStyle w:val="TAL"/>
              <w:rPr>
                <w:sz w:val="16"/>
              </w:rPr>
            </w:pPr>
            <w:r w:rsidRPr="006F561B">
              <w:rPr>
                <w:sz w:val="16"/>
              </w:rPr>
              <w:t>ORANGE</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C4-173293</w:t>
            </w:r>
          </w:p>
        </w:tc>
      </w:tr>
      <w:tr w:rsidR="0016026D" w:rsidRPr="006F561B" w:rsidTr="00AC7651">
        <w:tc>
          <w:tcPr>
            <w:tcW w:w="0" w:type="auto"/>
          </w:tcPr>
          <w:p w:rsidR="0016026D" w:rsidRPr="006F561B" w:rsidRDefault="0016026D" w:rsidP="00AC7651">
            <w:pPr>
              <w:pStyle w:val="TAL"/>
              <w:rPr>
                <w:sz w:val="16"/>
              </w:rPr>
            </w:pPr>
            <w:r w:rsidRPr="006F561B">
              <w:rPr>
                <w:sz w:val="16"/>
              </w:rPr>
              <w:t>C4-173092</w:t>
            </w:r>
          </w:p>
        </w:tc>
        <w:tc>
          <w:tcPr>
            <w:tcW w:w="0" w:type="auto"/>
          </w:tcPr>
          <w:p w:rsidR="0016026D" w:rsidRPr="006F561B" w:rsidRDefault="0016026D" w:rsidP="00AC7651">
            <w:pPr>
              <w:pStyle w:val="TAL"/>
              <w:rPr>
                <w:sz w:val="16"/>
              </w:rPr>
            </w:pPr>
            <w:r w:rsidRPr="006F561B">
              <w:rPr>
                <w:sz w:val="16"/>
              </w:rPr>
              <w:t>REST compliant HTTP based solution for managing data in UDSF</w:t>
            </w:r>
          </w:p>
        </w:tc>
        <w:tc>
          <w:tcPr>
            <w:tcW w:w="0" w:type="auto"/>
          </w:tcPr>
          <w:p w:rsidR="0016026D" w:rsidRPr="006F561B" w:rsidRDefault="0016026D" w:rsidP="00AC7651">
            <w:pPr>
              <w:pStyle w:val="TAL"/>
              <w:rPr>
                <w:sz w:val="16"/>
              </w:rPr>
            </w:pPr>
            <w:r w:rsidRPr="006F561B">
              <w:rPr>
                <w:sz w:val="16"/>
              </w:rPr>
              <w:t>ORANGE</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C4-173294</w:t>
            </w:r>
          </w:p>
        </w:tc>
      </w:tr>
      <w:tr w:rsidR="0016026D" w:rsidRPr="006F561B" w:rsidTr="00AC7651">
        <w:tc>
          <w:tcPr>
            <w:tcW w:w="0" w:type="auto"/>
          </w:tcPr>
          <w:p w:rsidR="0016026D" w:rsidRPr="006F561B" w:rsidRDefault="0016026D" w:rsidP="00AC7651">
            <w:pPr>
              <w:pStyle w:val="TAL"/>
              <w:rPr>
                <w:sz w:val="16"/>
              </w:rPr>
            </w:pPr>
            <w:r w:rsidRPr="006F561B">
              <w:rPr>
                <w:sz w:val="16"/>
              </w:rPr>
              <w:t>C4-173093</w:t>
            </w:r>
          </w:p>
        </w:tc>
        <w:tc>
          <w:tcPr>
            <w:tcW w:w="0" w:type="auto"/>
          </w:tcPr>
          <w:p w:rsidR="0016026D" w:rsidRPr="006F561B" w:rsidRDefault="0016026D" w:rsidP="00AC7651">
            <w:pPr>
              <w:pStyle w:val="TAL"/>
              <w:rPr>
                <w:sz w:val="16"/>
              </w:rPr>
            </w:pPr>
            <w:r w:rsidRPr="006F561B">
              <w:rPr>
                <w:sz w:val="16"/>
              </w:rPr>
              <w:t>CQL based solution for managing data in the UDSF</w:t>
            </w:r>
          </w:p>
        </w:tc>
        <w:tc>
          <w:tcPr>
            <w:tcW w:w="0" w:type="auto"/>
          </w:tcPr>
          <w:p w:rsidR="0016026D" w:rsidRPr="006F561B" w:rsidRDefault="0016026D" w:rsidP="00AC7651">
            <w:pPr>
              <w:pStyle w:val="TAL"/>
              <w:rPr>
                <w:sz w:val="16"/>
              </w:rPr>
            </w:pPr>
            <w:r w:rsidRPr="006F561B">
              <w:rPr>
                <w:sz w:val="16"/>
              </w:rPr>
              <w:t>ORANGE</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C4-173342</w:t>
            </w:r>
          </w:p>
        </w:tc>
      </w:tr>
      <w:tr w:rsidR="0016026D" w:rsidRPr="006F561B" w:rsidTr="00AC7651">
        <w:tc>
          <w:tcPr>
            <w:tcW w:w="0" w:type="auto"/>
          </w:tcPr>
          <w:p w:rsidR="0016026D" w:rsidRPr="006F561B" w:rsidRDefault="0016026D" w:rsidP="00AC7651">
            <w:pPr>
              <w:pStyle w:val="TAL"/>
              <w:rPr>
                <w:sz w:val="16"/>
              </w:rPr>
            </w:pPr>
            <w:r w:rsidRPr="006F561B">
              <w:rPr>
                <w:sz w:val="16"/>
              </w:rPr>
              <w:t>C4-173094</w:t>
            </w:r>
          </w:p>
        </w:tc>
        <w:tc>
          <w:tcPr>
            <w:tcW w:w="0" w:type="auto"/>
          </w:tcPr>
          <w:p w:rsidR="0016026D" w:rsidRPr="006F561B" w:rsidRDefault="0016026D" w:rsidP="00AC7651">
            <w:pPr>
              <w:pStyle w:val="TAL"/>
              <w:rPr>
                <w:sz w:val="16"/>
              </w:rPr>
            </w:pPr>
            <w:r w:rsidRPr="006F561B">
              <w:rPr>
                <w:sz w:val="16"/>
              </w:rPr>
              <w:t>Pseudo-CR on the clarification for Combined SGW/PGW Architecture</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C4-173221</w:t>
            </w:r>
          </w:p>
        </w:tc>
      </w:tr>
      <w:tr w:rsidR="0016026D" w:rsidRPr="006F561B" w:rsidTr="00AC7651">
        <w:tc>
          <w:tcPr>
            <w:tcW w:w="0" w:type="auto"/>
          </w:tcPr>
          <w:p w:rsidR="0016026D" w:rsidRPr="006F561B" w:rsidRDefault="0016026D" w:rsidP="00AC7651">
            <w:pPr>
              <w:pStyle w:val="TAL"/>
              <w:rPr>
                <w:sz w:val="16"/>
              </w:rPr>
            </w:pPr>
            <w:r w:rsidRPr="006F561B">
              <w:rPr>
                <w:sz w:val="16"/>
              </w:rPr>
              <w:t>C4-173095</w:t>
            </w:r>
          </w:p>
        </w:tc>
        <w:tc>
          <w:tcPr>
            <w:tcW w:w="0" w:type="auto"/>
          </w:tcPr>
          <w:p w:rsidR="0016026D" w:rsidRPr="006F561B" w:rsidRDefault="0016026D" w:rsidP="00AC7651">
            <w:pPr>
              <w:pStyle w:val="TAL"/>
              <w:rPr>
                <w:sz w:val="16"/>
              </w:rPr>
            </w:pPr>
            <w:r w:rsidRPr="006F561B">
              <w:rPr>
                <w:sz w:val="16"/>
              </w:rPr>
              <w:t>New Diameter based application for managing data in the SDSF</w:t>
            </w:r>
          </w:p>
        </w:tc>
        <w:tc>
          <w:tcPr>
            <w:tcW w:w="0" w:type="auto"/>
          </w:tcPr>
          <w:p w:rsidR="0016026D" w:rsidRPr="006F561B" w:rsidRDefault="0016026D" w:rsidP="00AC7651">
            <w:pPr>
              <w:pStyle w:val="TAL"/>
              <w:rPr>
                <w:sz w:val="16"/>
              </w:rPr>
            </w:pPr>
            <w:r w:rsidRPr="006F561B">
              <w:rPr>
                <w:sz w:val="16"/>
              </w:rPr>
              <w:t>ORANGE</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C4-173343</w:t>
            </w:r>
          </w:p>
        </w:tc>
      </w:tr>
      <w:tr w:rsidR="0016026D" w:rsidRPr="006F561B" w:rsidTr="00AC7651">
        <w:tc>
          <w:tcPr>
            <w:tcW w:w="0" w:type="auto"/>
          </w:tcPr>
          <w:p w:rsidR="0016026D" w:rsidRPr="006F561B" w:rsidRDefault="0016026D" w:rsidP="00AC7651">
            <w:pPr>
              <w:pStyle w:val="TAL"/>
              <w:rPr>
                <w:sz w:val="16"/>
              </w:rPr>
            </w:pPr>
            <w:r w:rsidRPr="006F561B">
              <w:rPr>
                <w:sz w:val="16"/>
              </w:rPr>
              <w:t>C4-173096</w:t>
            </w:r>
          </w:p>
        </w:tc>
        <w:tc>
          <w:tcPr>
            <w:tcW w:w="0" w:type="auto"/>
          </w:tcPr>
          <w:p w:rsidR="0016026D" w:rsidRPr="006F561B" w:rsidRDefault="0016026D" w:rsidP="00AC7651">
            <w:pPr>
              <w:pStyle w:val="TAL"/>
              <w:rPr>
                <w:sz w:val="16"/>
              </w:rPr>
            </w:pPr>
            <w:r w:rsidRPr="006F561B">
              <w:rPr>
                <w:sz w:val="16"/>
              </w:rPr>
              <w:t>REST compliant HTTP based solution for accessing data in SDSF</w:t>
            </w:r>
          </w:p>
        </w:tc>
        <w:tc>
          <w:tcPr>
            <w:tcW w:w="0" w:type="auto"/>
          </w:tcPr>
          <w:p w:rsidR="0016026D" w:rsidRPr="006F561B" w:rsidRDefault="0016026D" w:rsidP="00AC7651">
            <w:pPr>
              <w:pStyle w:val="TAL"/>
              <w:rPr>
                <w:sz w:val="16"/>
              </w:rPr>
            </w:pPr>
            <w:r w:rsidRPr="006F561B">
              <w:rPr>
                <w:sz w:val="16"/>
              </w:rPr>
              <w:t>ORANGE</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C4-173353</w:t>
            </w:r>
          </w:p>
        </w:tc>
      </w:tr>
      <w:tr w:rsidR="0016026D" w:rsidRPr="006F561B" w:rsidTr="00AC7651">
        <w:tc>
          <w:tcPr>
            <w:tcW w:w="0" w:type="auto"/>
          </w:tcPr>
          <w:p w:rsidR="0016026D" w:rsidRPr="006F561B" w:rsidRDefault="0016026D" w:rsidP="00AC7651">
            <w:pPr>
              <w:pStyle w:val="TAL"/>
              <w:rPr>
                <w:sz w:val="16"/>
              </w:rPr>
            </w:pPr>
            <w:r w:rsidRPr="006F561B">
              <w:rPr>
                <w:sz w:val="16"/>
              </w:rPr>
              <w:t>C4-173097</w:t>
            </w:r>
          </w:p>
        </w:tc>
        <w:tc>
          <w:tcPr>
            <w:tcW w:w="0" w:type="auto"/>
          </w:tcPr>
          <w:p w:rsidR="0016026D" w:rsidRPr="006F561B" w:rsidRDefault="0016026D" w:rsidP="00AC7651">
            <w:pPr>
              <w:pStyle w:val="TAL"/>
              <w:rPr>
                <w:sz w:val="16"/>
              </w:rPr>
            </w:pPr>
            <w:r w:rsidRPr="006F561B">
              <w:rPr>
                <w:sz w:val="16"/>
              </w:rPr>
              <w:t>CQL based solution for managing data in the SDSF</w:t>
            </w:r>
          </w:p>
        </w:tc>
        <w:tc>
          <w:tcPr>
            <w:tcW w:w="0" w:type="auto"/>
          </w:tcPr>
          <w:p w:rsidR="0016026D" w:rsidRPr="006F561B" w:rsidRDefault="0016026D" w:rsidP="00AC7651">
            <w:pPr>
              <w:pStyle w:val="TAL"/>
              <w:rPr>
                <w:sz w:val="16"/>
              </w:rPr>
            </w:pPr>
            <w:r w:rsidRPr="006F561B">
              <w:rPr>
                <w:sz w:val="16"/>
              </w:rPr>
              <w:t>ORANGE</w:t>
            </w:r>
          </w:p>
        </w:tc>
        <w:tc>
          <w:tcPr>
            <w:tcW w:w="0" w:type="auto"/>
          </w:tcPr>
          <w:p w:rsidR="0016026D" w:rsidRPr="006F561B" w:rsidRDefault="0016026D" w:rsidP="00AC7651">
            <w:pPr>
              <w:pStyle w:val="TAL"/>
              <w:rPr>
                <w:sz w:val="16"/>
              </w:rPr>
            </w:pPr>
            <w:r w:rsidRPr="006F561B">
              <w:rPr>
                <w:sz w:val="16"/>
              </w:rPr>
              <w:t>withdrawn</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C4-173098</w:t>
            </w:r>
          </w:p>
        </w:tc>
        <w:tc>
          <w:tcPr>
            <w:tcW w:w="0" w:type="auto"/>
          </w:tcPr>
          <w:p w:rsidR="0016026D" w:rsidRPr="006F561B" w:rsidRDefault="0016026D" w:rsidP="00AC7651">
            <w:pPr>
              <w:pStyle w:val="TAL"/>
              <w:rPr>
                <w:sz w:val="16"/>
              </w:rPr>
            </w:pPr>
            <w:r w:rsidRPr="006F561B">
              <w:rPr>
                <w:sz w:val="16"/>
              </w:rPr>
              <w:t>Pseudo-CR on the clarification for Outer Header Creation and Outer Header Removal</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C4-173197</w:t>
            </w:r>
          </w:p>
        </w:tc>
      </w:tr>
      <w:tr w:rsidR="0016026D" w:rsidRPr="006F561B" w:rsidTr="00AC7651">
        <w:tc>
          <w:tcPr>
            <w:tcW w:w="0" w:type="auto"/>
          </w:tcPr>
          <w:p w:rsidR="0016026D" w:rsidRPr="006F561B" w:rsidRDefault="0016026D" w:rsidP="00AC7651">
            <w:pPr>
              <w:pStyle w:val="TAL"/>
              <w:rPr>
                <w:sz w:val="16"/>
              </w:rPr>
            </w:pPr>
            <w:r w:rsidRPr="006F561B">
              <w:rPr>
                <w:sz w:val="16"/>
              </w:rPr>
              <w:t>C4-173099</w:t>
            </w:r>
          </w:p>
        </w:tc>
        <w:tc>
          <w:tcPr>
            <w:tcW w:w="0" w:type="auto"/>
          </w:tcPr>
          <w:p w:rsidR="0016026D" w:rsidRPr="006F561B" w:rsidRDefault="0016026D" w:rsidP="00AC7651">
            <w:pPr>
              <w:pStyle w:val="TAL"/>
              <w:rPr>
                <w:sz w:val="16"/>
              </w:rPr>
            </w:pPr>
            <w:r w:rsidRPr="006F561B">
              <w:rPr>
                <w:sz w:val="16"/>
              </w:rPr>
              <w:t>Pseudo-CR on the clarification for CP and UP selection functions</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C4-173100</w:t>
            </w:r>
          </w:p>
        </w:tc>
        <w:tc>
          <w:tcPr>
            <w:tcW w:w="0" w:type="auto"/>
          </w:tcPr>
          <w:p w:rsidR="0016026D" w:rsidRPr="006F561B" w:rsidRDefault="0016026D" w:rsidP="00AC7651">
            <w:pPr>
              <w:pStyle w:val="TAL"/>
              <w:rPr>
                <w:sz w:val="16"/>
              </w:rPr>
            </w:pPr>
            <w:r w:rsidRPr="006F561B">
              <w:rPr>
                <w:sz w:val="16"/>
              </w:rPr>
              <w:t>Sx service parameters</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C4-173278</w:t>
            </w:r>
          </w:p>
        </w:tc>
      </w:tr>
      <w:tr w:rsidR="0016026D" w:rsidRPr="006F561B" w:rsidTr="00AC7651">
        <w:tc>
          <w:tcPr>
            <w:tcW w:w="0" w:type="auto"/>
          </w:tcPr>
          <w:p w:rsidR="0016026D" w:rsidRPr="006F561B" w:rsidRDefault="0016026D" w:rsidP="00AC7651">
            <w:pPr>
              <w:pStyle w:val="TAL"/>
              <w:rPr>
                <w:sz w:val="16"/>
              </w:rPr>
            </w:pPr>
            <w:r w:rsidRPr="006F561B">
              <w:rPr>
                <w:sz w:val="16"/>
              </w:rPr>
              <w:t>C4-173101</w:t>
            </w:r>
          </w:p>
        </w:tc>
        <w:tc>
          <w:tcPr>
            <w:tcW w:w="0" w:type="auto"/>
          </w:tcPr>
          <w:p w:rsidR="0016026D" w:rsidRPr="006F561B" w:rsidRDefault="0016026D" w:rsidP="00AC7651">
            <w:pPr>
              <w:pStyle w:val="TAL"/>
              <w:rPr>
                <w:sz w:val="16"/>
              </w:rPr>
            </w:pPr>
            <w:r w:rsidRPr="006F561B">
              <w:rPr>
                <w:sz w:val="16"/>
              </w:rPr>
              <w:t>Discussion on 5GS SBI selection</w:t>
            </w:r>
          </w:p>
        </w:tc>
        <w:tc>
          <w:tcPr>
            <w:tcW w:w="0" w:type="auto"/>
          </w:tcPr>
          <w:p w:rsidR="0016026D" w:rsidRPr="006F561B" w:rsidRDefault="0016026D" w:rsidP="00AC7651">
            <w:pPr>
              <w:pStyle w:val="TAL"/>
              <w:rPr>
                <w:sz w:val="16"/>
              </w:rPr>
            </w:pPr>
            <w:r w:rsidRPr="006F561B">
              <w:rPr>
                <w:sz w:val="16"/>
              </w:rPr>
              <w:t>China Mobile Com. Corporation</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C4-173102</w:t>
            </w:r>
          </w:p>
        </w:tc>
        <w:tc>
          <w:tcPr>
            <w:tcW w:w="0" w:type="auto"/>
          </w:tcPr>
          <w:p w:rsidR="0016026D" w:rsidRPr="006F561B" w:rsidRDefault="0016026D" w:rsidP="00AC7651">
            <w:pPr>
              <w:pStyle w:val="TAL"/>
              <w:rPr>
                <w:sz w:val="16"/>
              </w:rPr>
            </w:pPr>
            <w:r w:rsidRPr="006F561B">
              <w:rPr>
                <w:sz w:val="16"/>
              </w:rPr>
              <w:t>Diameter Solution for the Protocol of SBA</w:t>
            </w:r>
          </w:p>
        </w:tc>
        <w:tc>
          <w:tcPr>
            <w:tcW w:w="0" w:type="auto"/>
          </w:tcPr>
          <w:p w:rsidR="0016026D" w:rsidRPr="006F561B" w:rsidRDefault="0016026D" w:rsidP="00AC7651">
            <w:pPr>
              <w:pStyle w:val="TAL"/>
              <w:rPr>
                <w:sz w:val="16"/>
              </w:rPr>
            </w:pPr>
            <w:r w:rsidRPr="006F561B">
              <w:rPr>
                <w:sz w:val="16"/>
              </w:rPr>
              <w:t>China Mobile Com. Corporation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C4-173233</w:t>
            </w:r>
          </w:p>
        </w:tc>
      </w:tr>
      <w:tr w:rsidR="0016026D" w:rsidRPr="006F561B" w:rsidTr="00AC7651">
        <w:tc>
          <w:tcPr>
            <w:tcW w:w="0" w:type="auto"/>
          </w:tcPr>
          <w:p w:rsidR="0016026D" w:rsidRPr="006F561B" w:rsidRDefault="0016026D" w:rsidP="00AC7651">
            <w:pPr>
              <w:pStyle w:val="TAL"/>
              <w:rPr>
                <w:sz w:val="16"/>
              </w:rPr>
            </w:pPr>
            <w:r w:rsidRPr="006F561B">
              <w:rPr>
                <w:sz w:val="16"/>
              </w:rPr>
              <w:t>C4-173103</w:t>
            </w:r>
          </w:p>
        </w:tc>
        <w:tc>
          <w:tcPr>
            <w:tcW w:w="0" w:type="auto"/>
          </w:tcPr>
          <w:p w:rsidR="0016026D" w:rsidRPr="006F561B" w:rsidRDefault="0016026D" w:rsidP="00AC7651">
            <w:pPr>
              <w:pStyle w:val="TAL"/>
              <w:rPr>
                <w:sz w:val="16"/>
              </w:rPr>
            </w:pPr>
            <w:r w:rsidRPr="006F561B">
              <w:rPr>
                <w:sz w:val="16"/>
              </w:rPr>
              <w:t>Restful Solution for the Protocol of SBA</w:t>
            </w:r>
          </w:p>
        </w:tc>
        <w:tc>
          <w:tcPr>
            <w:tcW w:w="0" w:type="auto"/>
          </w:tcPr>
          <w:p w:rsidR="0016026D" w:rsidRPr="006F561B" w:rsidRDefault="0016026D" w:rsidP="00AC7651">
            <w:pPr>
              <w:pStyle w:val="TAL"/>
              <w:rPr>
                <w:sz w:val="16"/>
              </w:rPr>
            </w:pPr>
            <w:r w:rsidRPr="006F561B">
              <w:rPr>
                <w:sz w:val="16"/>
              </w:rPr>
              <w:t>China Mobile Com. Corporation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C4-173234</w:t>
            </w:r>
          </w:p>
        </w:tc>
      </w:tr>
      <w:tr w:rsidR="0016026D" w:rsidRPr="006F561B" w:rsidTr="00AC7651">
        <w:tc>
          <w:tcPr>
            <w:tcW w:w="0" w:type="auto"/>
          </w:tcPr>
          <w:p w:rsidR="0016026D" w:rsidRPr="006F561B" w:rsidRDefault="0016026D" w:rsidP="00AC7651">
            <w:pPr>
              <w:pStyle w:val="TAL"/>
              <w:rPr>
                <w:sz w:val="16"/>
              </w:rPr>
            </w:pPr>
            <w:r w:rsidRPr="006F561B">
              <w:rPr>
                <w:sz w:val="16"/>
              </w:rPr>
              <w:t>C4-173104</w:t>
            </w:r>
          </w:p>
        </w:tc>
        <w:tc>
          <w:tcPr>
            <w:tcW w:w="0" w:type="auto"/>
          </w:tcPr>
          <w:p w:rsidR="0016026D" w:rsidRPr="006F561B" w:rsidRDefault="0016026D" w:rsidP="00AC7651">
            <w:pPr>
              <w:pStyle w:val="TAL"/>
              <w:rPr>
                <w:sz w:val="16"/>
              </w:rPr>
            </w:pPr>
            <w:r w:rsidRPr="006F561B">
              <w:rPr>
                <w:sz w:val="16"/>
              </w:rPr>
              <w:t>GTP-C Solution for the Protocol of SBA</w:t>
            </w:r>
          </w:p>
        </w:tc>
        <w:tc>
          <w:tcPr>
            <w:tcW w:w="0" w:type="auto"/>
          </w:tcPr>
          <w:p w:rsidR="0016026D" w:rsidRPr="006F561B" w:rsidRDefault="0016026D" w:rsidP="00AC7651">
            <w:pPr>
              <w:pStyle w:val="TAL"/>
              <w:rPr>
                <w:sz w:val="16"/>
              </w:rPr>
            </w:pPr>
            <w:r w:rsidRPr="006F561B">
              <w:rPr>
                <w:sz w:val="16"/>
              </w:rPr>
              <w:t>China Mobile Com. Corporation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C4-173235</w:t>
            </w:r>
          </w:p>
        </w:tc>
      </w:tr>
      <w:tr w:rsidR="0016026D" w:rsidRPr="006F561B" w:rsidTr="00AC7651">
        <w:tc>
          <w:tcPr>
            <w:tcW w:w="0" w:type="auto"/>
          </w:tcPr>
          <w:p w:rsidR="0016026D" w:rsidRPr="006F561B" w:rsidRDefault="0016026D" w:rsidP="00AC7651">
            <w:pPr>
              <w:pStyle w:val="TAL"/>
              <w:rPr>
                <w:sz w:val="16"/>
              </w:rPr>
            </w:pPr>
            <w:r w:rsidRPr="006F561B">
              <w:rPr>
                <w:sz w:val="16"/>
              </w:rPr>
              <w:t>C4-173105</w:t>
            </w:r>
          </w:p>
        </w:tc>
        <w:tc>
          <w:tcPr>
            <w:tcW w:w="0" w:type="auto"/>
          </w:tcPr>
          <w:p w:rsidR="0016026D" w:rsidRPr="006F561B" w:rsidRDefault="0016026D" w:rsidP="00AC7651">
            <w:pPr>
              <w:pStyle w:val="TAL"/>
              <w:rPr>
                <w:sz w:val="16"/>
              </w:rPr>
            </w:pPr>
            <w:r w:rsidRPr="006F561B">
              <w:rPr>
                <w:sz w:val="16"/>
              </w:rPr>
              <w:t>Paging Policy Differentiation Requirement for 5GS to Support IMS</w:t>
            </w:r>
          </w:p>
        </w:tc>
        <w:tc>
          <w:tcPr>
            <w:tcW w:w="0" w:type="auto"/>
          </w:tcPr>
          <w:p w:rsidR="0016026D" w:rsidRPr="006F561B" w:rsidRDefault="0016026D" w:rsidP="00AC7651">
            <w:pPr>
              <w:pStyle w:val="TAL"/>
              <w:rPr>
                <w:sz w:val="16"/>
              </w:rPr>
            </w:pPr>
            <w:r w:rsidRPr="006F561B">
              <w:rPr>
                <w:sz w:val="16"/>
              </w:rPr>
              <w:t>China Mobile Com. Corporation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C4-173298</w:t>
            </w:r>
          </w:p>
        </w:tc>
      </w:tr>
      <w:tr w:rsidR="0016026D" w:rsidRPr="006F561B" w:rsidTr="00AC7651">
        <w:tc>
          <w:tcPr>
            <w:tcW w:w="0" w:type="auto"/>
          </w:tcPr>
          <w:p w:rsidR="0016026D" w:rsidRPr="006F561B" w:rsidRDefault="0016026D" w:rsidP="00AC7651">
            <w:pPr>
              <w:pStyle w:val="TAL"/>
              <w:rPr>
                <w:sz w:val="16"/>
              </w:rPr>
            </w:pPr>
            <w:r w:rsidRPr="006F561B">
              <w:rPr>
                <w:sz w:val="16"/>
              </w:rPr>
              <w:t>C4-173106</w:t>
            </w:r>
          </w:p>
        </w:tc>
        <w:tc>
          <w:tcPr>
            <w:tcW w:w="0" w:type="auto"/>
          </w:tcPr>
          <w:p w:rsidR="0016026D" w:rsidRPr="006F561B" w:rsidRDefault="0016026D" w:rsidP="00AC7651">
            <w:pPr>
              <w:pStyle w:val="TAL"/>
              <w:rPr>
                <w:sz w:val="16"/>
              </w:rPr>
            </w:pPr>
            <w:r w:rsidRPr="006F561B">
              <w:rPr>
                <w:sz w:val="16"/>
              </w:rPr>
              <w:t>IMS Emergency Service Requirement for 5GS to Support IMS</w:t>
            </w:r>
          </w:p>
        </w:tc>
        <w:tc>
          <w:tcPr>
            <w:tcW w:w="0" w:type="auto"/>
          </w:tcPr>
          <w:p w:rsidR="0016026D" w:rsidRPr="006F561B" w:rsidRDefault="0016026D" w:rsidP="00AC7651">
            <w:pPr>
              <w:pStyle w:val="TAL"/>
              <w:rPr>
                <w:sz w:val="16"/>
              </w:rPr>
            </w:pPr>
            <w:r w:rsidRPr="006F561B">
              <w:rPr>
                <w:sz w:val="16"/>
              </w:rPr>
              <w:t>China Mobile Com. Corporation</w:t>
            </w:r>
          </w:p>
        </w:tc>
        <w:tc>
          <w:tcPr>
            <w:tcW w:w="0" w:type="auto"/>
          </w:tcPr>
          <w:p w:rsidR="0016026D" w:rsidRPr="006F561B" w:rsidRDefault="0016026D" w:rsidP="00AC7651">
            <w:pPr>
              <w:pStyle w:val="TAL"/>
              <w:rPr>
                <w:sz w:val="16"/>
              </w:rPr>
            </w:pPr>
            <w:r w:rsidRPr="006F561B">
              <w:rPr>
                <w:sz w:val="16"/>
              </w:rPr>
              <w:t>merged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C4-173107</w:t>
            </w:r>
          </w:p>
        </w:tc>
        <w:tc>
          <w:tcPr>
            <w:tcW w:w="0" w:type="auto"/>
          </w:tcPr>
          <w:p w:rsidR="0016026D" w:rsidRPr="006F561B" w:rsidRDefault="0016026D" w:rsidP="00AC7651">
            <w:pPr>
              <w:pStyle w:val="TAL"/>
              <w:rPr>
                <w:sz w:val="16"/>
              </w:rPr>
            </w:pPr>
            <w:r w:rsidRPr="006F561B">
              <w:rPr>
                <w:sz w:val="16"/>
              </w:rPr>
              <w:t>T-ADS Requirement for 5GS to Support IMS</w:t>
            </w:r>
          </w:p>
        </w:tc>
        <w:tc>
          <w:tcPr>
            <w:tcW w:w="0" w:type="auto"/>
          </w:tcPr>
          <w:p w:rsidR="0016026D" w:rsidRPr="006F561B" w:rsidRDefault="0016026D" w:rsidP="00AC7651">
            <w:pPr>
              <w:pStyle w:val="TAL"/>
              <w:rPr>
                <w:sz w:val="16"/>
              </w:rPr>
            </w:pPr>
            <w:r w:rsidRPr="006F561B">
              <w:rPr>
                <w:sz w:val="16"/>
              </w:rPr>
              <w:t>China Mobile Com. Corporation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C4-173299</w:t>
            </w:r>
          </w:p>
        </w:tc>
      </w:tr>
      <w:tr w:rsidR="0016026D" w:rsidRPr="006F561B" w:rsidTr="00AC7651">
        <w:tc>
          <w:tcPr>
            <w:tcW w:w="0" w:type="auto"/>
          </w:tcPr>
          <w:p w:rsidR="0016026D" w:rsidRPr="006F561B" w:rsidRDefault="0016026D" w:rsidP="00AC7651">
            <w:pPr>
              <w:pStyle w:val="TAL"/>
              <w:rPr>
                <w:sz w:val="16"/>
              </w:rPr>
            </w:pPr>
            <w:r w:rsidRPr="006F561B">
              <w:rPr>
                <w:sz w:val="16"/>
              </w:rPr>
              <w:t>C4-173108</w:t>
            </w:r>
          </w:p>
        </w:tc>
        <w:tc>
          <w:tcPr>
            <w:tcW w:w="0" w:type="auto"/>
          </w:tcPr>
          <w:p w:rsidR="0016026D" w:rsidRPr="006F561B" w:rsidRDefault="0016026D" w:rsidP="00AC7651">
            <w:pPr>
              <w:pStyle w:val="TAL"/>
              <w:rPr>
                <w:sz w:val="16"/>
              </w:rPr>
            </w:pPr>
            <w:r w:rsidRPr="006F561B">
              <w:rPr>
                <w:sz w:val="16"/>
              </w:rPr>
              <w:t>P-CSCF Restoration Requirement for 5GS to Support IMS</w:t>
            </w:r>
          </w:p>
        </w:tc>
        <w:tc>
          <w:tcPr>
            <w:tcW w:w="0" w:type="auto"/>
          </w:tcPr>
          <w:p w:rsidR="0016026D" w:rsidRPr="006F561B" w:rsidRDefault="0016026D" w:rsidP="00AC7651">
            <w:pPr>
              <w:pStyle w:val="TAL"/>
              <w:rPr>
                <w:sz w:val="16"/>
              </w:rPr>
            </w:pPr>
            <w:r w:rsidRPr="006F561B">
              <w:rPr>
                <w:sz w:val="16"/>
              </w:rPr>
              <w:t>China Mobile Com. Corporation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C4-173300</w:t>
            </w:r>
          </w:p>
        </w:tc>
      </w:tr>
      <w:tr w:rsidR="0016026D" w:rsidRPr="006F561B" w:rsidTr="00AC7651">
        <w:tc>
          <w:tcPr>
            <w:tcW w:w="0" w:type="auto"/>
          </w:tcPr>
          <w:p w:rsidR="0016026D" w:rsidRPr="006F561B" w:rsidRDefault="0016026D" w:rsidP="00AC7651">
            <w:pPr>
              <w:pStyle w:val="TAL"/>
              <w:rPr>
                <w:sz w:val="16"/>
              </w:rPr>
            </w:pPr>
            <w:r w:rsidRPr="006F561B">
              <w:rPr>
                <w:sz w:val="16"/>
              </w:rPr>
              <w:t>C4-173109</w:t>
            </w:r>
          </w:p>
        </w:tc>
        <w:tc>
          <w:tcPr>
            <w:tcW w:w="0" w:type="auto"/>
          </w:tcPr>
          <w:p w:rsidR="0016026D" w:rsidRPr="006F561B" w:rsidRDefault="0016026D" w:rsidP="00AC7651">
            <w:pPr>
              <w:pStyle w:val="TAL"/>
              <w:rPr>
                <w:sz w:val="16"/>
              </w:rPr>
            </w:pPr>
            <w:r w:rsidRPr="006F561B">
              <w:rPr>
                <w:sz w:val="16"/>
              </w:rPr>
              <w:t>Signaling of Homogenous Support of IMS voice over PS session Requirement for 5GS to Support IMS</w:t>
            </w:r>
          </w:p>
        </w:tc>
        <w:tc>
          <w:tcPr>
            <w:tcW w:w="0" w:type="auto"/>
          </w:tcPr>
          <w:p w:rsidR="0016026D" w:rsidRPr="006F561B" w:rsidRDefault="0016026D" w:rsidP="00AC7651">
            <w:pPr>
              <w:pStyle w:val="TAL"/>
              <w:rPr>
                <w:sz w:val="16"/>
              </w:rPr>
            </w:pPr>
            <w:r w:rsidRPr="006F561B">
              <w:rPr>
                <w:sz w:val="16"/>
              </w:rPr>
              <w:t>China Mobile Com. Corporation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C4-173301</w:t>
            </w:r>
          </w:p>
        </w:tc>
      </w:tr>
      <w:tr w:rsidR="0016026D" w:rsidRPr="006F561B" w:rsidTr="00AC7651">
        <w:tc>
          <w:tcPr>
            <w:tcW w:w="0" w:type="auto"/>
          </w:tcPr>
          <w:p w:rsidR="0016026D" w:rsidRPr="006F561B" w:rsidRDefault="0016026D" w:rsidP="00AC7651">
            <w:pPr>
              <w:pStyle w:val="TAL"/>
              <w:rPr>
                <w:sz w:val="16"/>
              </w:rPr>
            </w:pPr>
            <w:r w:rsidRPr="006F561B">
              <w:rPr>
                <w:sz w:val="16"/>
              </w:rPr>
              <w:t>C4-173110</w:t>
            </w:r>
          </w:p>
        </w:tc>
        <w:tc>
          <w:tcPr>
            <w:tcW w:w="0" w:type="auto"/>
          </w:tcPr>
          <w:p w:rsidR="0016026D" w:rsidRPr="006F561B" w:rsidRDefault="0016026D" w:rsidP="00AC7651">
            <w:pPr>
              <w:pStyle w:val="TAL"/>
              <w:rPr>
                <w:sz w:val="16"/>
              </w:rPr>
            </w:pPr>
            <w:r w:rsidRPr="006F561B">
              <w:rPr>
                <w:sz w:val="16"/>
              </w:rPr>
              <w:t>CT4 Solution for 5GS to Support IMS</w:t>
            </w:r>
          </w:p>
        </w:tc>
        <w:tc>
          <w:tcPr>
            <w:tcW w:w="0" w:type="auto"/>
          </w:tcPr>
          <w:p w:rsidR="0016026D" w:rsidRPr="006F561B" w:rsidRDefault="0016026D" w:rsidP="00AC7651">
            <w:pPr>
              <w:pStyle w:val="TAL"/>
              <w:rPr>
                <w:sz w:val="16"/>
              </w:rPr>
            </w:pPr>
            <w:r w:rsidRPr="006F561B">
              <w:rPr>
                <w:sz w:val="16"/>
              </w:rPr>
              <w:t>China Mobile Com. Corporation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C4-173302</w:t>
            </w:r>
          </w:p>
        </w:tc>
      </w:tr>
      <w:tr w:rsidR="0016026D" w:rsidRPr="006F561B" w:rsidTr="00AC7651">
        <w:tc>
          <w:tcPr>
            <w:tcW w:w="0" w:type="auto"/>
          </w:tcPr>
          <w:p w:rsidR="0016026D" w:rsidRPr="006F561B" w:rsidRDefault="0016026D" w:rsidP="00AC7651">
            <w:pPr>
              <w:pStyle w:val="TAL"/>
              <w:rPr>
                <w:sz w:val="16"/>
              </w:rPr>
            </w:pPr>
            <w:r w:rsidRPr="006F561B">
              <w:rPr>
                <w:sz w:val="16"/>
              </w:rPr>
              <w:t>C4-173111</w:t>
            </w:r>
          </w:p>
        </w:tc>
        <w:tc>
          <w:tcPr>
            <w:tcW w:w="0" w:type="auto"/>
          </w:tcPr>
          <w:p w:rsidR="0016026D" w:rsidRPr="006F561B" w:rsidRDefault="0016026D" w:rsidP="00AC7651">
            <w:pPr>
              <w:pStyle w:val="TAL"/>
              <w:rPr>
                <w:sz w:val="16"/>
              </w:rPr>
            </w:pPr>
            <w:r w:rsidRPr="006F561B">
              <w:rPr>
                <w:sz w:val="16"/>
              </w:rPr>
              <w:t>CT4 impacts of Network slicing</w:t>
            </w:r>
          </w:p>
        </w:tc>
        <w:tc>
          <w:tcPr>
            <w:tcW w:w="0" w:type="auto"/>
          </w:tcPr>
          <w:p w:rsidR="0016026D" w:rsidRPr="006F561B" w:rsidRDefault="0016026D" w:rsidP="00AC7651">
            <w:pPr>
              <w:pStyle w:val="TAL"/>
              <w:rPr>
                <w:sz w:val="16"/>
              </w:rPr>
            </w:pPr>
            <w:r w:rsidRPr="006F561B">
              <w:rPr>
                <w:sz w:val="16"/>
              </w:rPr>
              <w:t>China Mobile Com. Corporation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C4-173292</w:t>
            </w:r>
          </w:p>
        </w:tc>
      </w:tr>
      <w:tr w:rsidR="0016026D" w:rsidRPr="006F561B" w:rsidTr="00AC7651">
        <w:tc>
          <w:tcPr>
            <w:tcW w:w="0" w:type="auto"/>
          </w:tcPr>
          <w:p w:rsidR="0016026D" w:rsidRPr="006F561B" w:rsidRDefault="0016026D" w:rsidP="00AC7651">
            <w:pPr>
              <w:pStyle w:val="TAL"/>
              <w:rPr>
                <w:sz w:val="16"/>
              </w:rPr>
            </w:pPr>
            <w:r w:rsidRPr="006F561B">
              <w:rPr>
                <w:sz w:val="16"/>
              </w:rPr>
              <w:t>C4-173112</w:t>
            </w:r>
          </w:p>
        </w:tc>
        <w:tc>
          <w:tcPr>
            <w:tcW w:w="0" w:type="auto"/>
          </w:tcPr>
          <w:p w:rsidR="0016026D" w:rsidRPr="006F561B" w:rsidRDefault="0016026D" w:rsidP="00AC7651">
            <w:pPr>
              <w:pStyle w:val="TAL"/>
              <w:rPr>
                <w:sz w:val="16"/>
              </w:rPr>
            </w:pPr>
            <w:r w:rsidRPr="006F561B">
              <w:rPr>
                <w:sz w:val="16"/>
              </w:rPr>
              <w:t>Rel-15 Revised WID on CT aspects on 5G System - Phase 1</w:t>
            </w:r>
          </w:p>
        </w:tc>
        <w:tc>
          <w:tcPr>
            <w:tcW w:w="0" w:type="auto"/>
          </w:tcPr>
          <w:p w:rsidR="0016026D" w:rsidRPr="006F561B" w:rsidRDefault="0016026D" w:rsidP="00AC7651">
            <w:pPr>
              <w:pStyle w:val="TAL"/>
              <w:rPr>
                <w:sz w:val="16"/>
              </w:rPr>
            </w:pPr>
            <w:r w:rsidRPr="006F561B">
              <w:rPr>
                <w:sz w:val="16"/>
              </w:rPr>
              <w:t>China Mobile Com. Corporation</w:t>
            </w:r>
          </w:p>
        </w:tc>
        <w:tc>
          <w:tcPr>
            <w:tcW w:w="0" w:type="auto"/>
          </w:tcPr>
          <w:p w:rsidR="0016026D" w:rsidRPr="006F561B" w:rsidRDefault="0016026D" w:rsidP="00AC7651">
            <w:pPr>
              <w:pStyle w:val="TAL"/>
              <w:rPr>
                <w:sz w:val="16"/>
              </w:rPr>
            </w:pPr>
            <w:r w:rsidRPr="006F561B">
              <w:rPr>
                <w:sz w:val="16"/>
              </w:rPr>
              <w:t>merged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C4-173113</w:t>
            </w:r>
          </w:p>
        </w:tc>
        <w:tc>
          <w:tcPr>
            <w:tcW w:w="0" w:type="auto"/>
          </w:tcPr>
          <w:p w:rsidR="0016026D" w:rsidRPr="006F561B" w:rsidRDefault="0016026D" w:rsidP="00AC7651">
            <w:pPr>
              <w:pStyle w:val="TAL"/>
              <w:rPr>
                <w:sz w:val="16"/>
              </w:rPr>
            </w:pPr>
            <w:r w:rsidRPr="006F561B">
              <w:rPr>
                <w:sz w:val="16"/>
              </w:rPr>
              <w:t>Loss Of Connectivity Reason in S6a/d IDA</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C4-173253</w:t>
            </w:r>
          </w:p>
        </w:tc>
      </w:tr>
      <w:tr w:rsidR="0016026D" w:rsidRPr="006F561B" w:rsidTr="00AC7651">
        <w:tc>
          <w:tcPr>
            <w:tcW w:w="0" w:type="auto"/>
          </w:tcPr>
          <w:p w:rsidR="0016026D" w:rsidRPr="006F561B" w:rsidRDefault="0016026D" w:rsidP="00AC7651">
            <w:pPr>
              <w:pStyle w:val="TAL"/>
              <w:rPr>
                <w:sz w:val="16"/>
              </w:rPr>
            </w:pPr>
            <w:r w:rsidRPr="006F561B">
              <w:rPr>
                <w:sz w:val="16"/>
              </w:rPr>
              <w:t>C4-173114</w:t>
            </w:r>
          </w:p>
        </w:tc>
        <w:tc>
          <w:tcPr>
            <w:tcW w:w="0" w:type="auto"/>
          </w:tcPr>
          <w:p w:rsidR="0016026D" w:rsidRPr="006F561B" w:rsidRDefault="0016026D" w:rsidP="00AC7651">
            <w:pPr>
              <w:pStyle w:val="TAL"/>
              <w:rPr>
                <w:sz w:val="16"/>
              </w:rPr>
            </w:pPr>
            <w:r w:rsidRPr="006F561B">
              <w:rPr>
                <w:sz w:val="16"/>
              </w:rPr>
              <w:t>Vendor-Specific-Application-Id</w:t>
            </w:r>
          </w:p>
        </w:tc>
        <w:tc>
          <w:tcPr>
            <w:tcW w:w="0" w:type="auto"/>
          </w:tcPr>
          <w:p w:rsidR="0016026D" w:rsidRPr="006F561B" w:rsidRDefault="0016026D" w:rsidP="00AC7651">
            <w:pPr>
              <w:pStyle w:val="TAL"/>
              <w:rPr>
                <w:sz w:val="16"/>
              </w:rPr>
            </w:pPr>
            <w:r w:rsidRPr="006F561B">
              <w:rPr>
                <w:sz w:val="16"/>
              </w:rPr>
              <w:t>Nokia, Alcatel-Lucent Shanghai Bell, Orange</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C4-173115</w:t>
            </w:r>
          </w:p>
        </w:tc>
        <w:tc>
          <w:tcPr>
            <w:tcW w:w="0" w:type="auto"/>
          </w:tcPr>
          <w:p w:rsidR="0016026D" w:rsidRPr="006F561B" w:rsidRDefault="0016026D" w:rsidP="00AC7651">
            <w:pPr>
              <w:pStyle w:val="TAL"/>
              <w:rPr>
                <w:sz w:val="16"/>
              </w:rPr>
            </w:pPr>
            <w:r w:rsidRPr="006F561B">
              <w:rPr>
                <w:sz w:val="16"/>
              </w:rPr>
              <w:t>Vendor-Specific-Application-Id</w:t>
            </w:r>
          </w:p>
        </w:tc>
        <w:tc>
          <w:tcPr>
            <w:tcW w:w="0" w:type="auto"/>
          </w:tcPr>
          <w:p w:rsidR="0016026D" w:rsidRPr="006F561B" w:rsidRDefault="0016026D" w:rsidP="00AC7651">
            <w:pPr>
              <w:pStyle w:val="TAL"/>
              <w:rPr>
                <w:sz w:val="16"/>
              </w:rPr>
            </w:pPr>
            <w:r w:rsidRPr="006F561B">
              <w:rPr>
                <w:sz w:val="16"/>
              </w:rPr>
              <w:t>Nokia, Alcatel-Lucent Shanghai Bell, Orange</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C4-173116</w:t>
            </w:r>
          </w:p>
        </w:tc>
        <w:tc>
          <w:tcPr>
            <w:tcW w:w="0" w:type="auto"/>
          </w:tcPr>
          <w:p w:rsidR="0016026D" w:rsidRPr="006F561B" w:rsidRDefault="0016026D" w:rsidP="00AC7651">
            <w:pPr>
              <w:pStyle w:val="TAL"/>
              <w:rPr>
                <w:sz w:val="16"/>
              </w:rPr>
            </w:pPr>
            <w:r w:rsidRPr="006F561B">
              <w:rPr>
                <w:sz w:val="16"/>
              </w:rPr>
              <w:t>Remove User-Identifier from NIA</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C4-173316</w:t>
            </w:r>
          </w:p>
        </w:tc>
      </w:tr>
      <w:tr w:rsidR="0016026D" w:rsidRPr="006F561B" w:rsidTr="00AC7651">
        <w:tc>
          <w:tcPr>
            <w:tcW w:w="0" w:type="auto"/>
          </w:tcPr>
          <w:p w:rsidR="0016026D" w:rsidRPr="006F561B" w:rsidRDefault="0016026D" w:rsidP="00AC7651">
            <w:pPr>
              <w:pStyle w:val="TAL"/>
              <w:rPr>
                <w:sz w:val="16"/>
              </w:rPr>
            </w:pPr>
            <w:r w:rsidRPr="006F561B">
              <w:rPr>
                <w:sz w:val="16"/>
              </w:rPr>
              <w:t>C4-173117</w:t>
            </w:r>
          </w:p>
        </w:tc>
        <w:tc>
          <w:tcPr>
            <w:tcW w:w="0" w:type="auto"/>
          </w:tcPr>
          <w:p w:rsidR="0016026D" w:rsidRPr="006F561B" w:rsidRDefault="0016026D" w:rsidP="00AC7651">
            <w:pPr>
              <w:pStyle w:val="TAL"/>
              <w:rPr>
                <w:sz w:val="16"/>
              </w:rPr>
            </w:pPr>
            <w:r w:rsidRPr="006F561B">
              <w:rPr>
                <w:sz w:val="16"/>
              </w:rPr>
              <w:t>Remove User-Identifier from NIA</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C4-173317</w:t>
            </w:r>
          </w:p>
        </w:tc>
      </w:tr>
      <w:tr w:rsidR="0016026D" w:rsidRPr="006F561B" w:rsidTr="00AC7651">
        <w:tc>
          <w:tcPr>
            <w:tcW w:w="0" w:type="auto"/>
          </w:tcPr>
          <w:p w:rsidR="0016026D" w:rsidRPr="006F561B" w:rsidRDefault="0016026D" w:rsidP="00AC7651">
            <w:pPr>
              <w:pStyle w:val="TAL"/>
              <w:rPr>
                <w:sz w:val="16"/>
              </w:rPr>
            </w:pPr>
            <w:r w:rsidRPr="006F561B">
              <w:rPr>
                <w:sz w:val="16"/>
              </w:rPr>
              <w:t>C4-173118</w:t>
            </w:r>
          </w:p>
        </w:tc>
        <w:tc>
          <w:tcPr>
            <w:tcW w:w="0" w:type="auto"/>
          </w:tcPr>
          <w:p w:rsidR="0016026D" w:rsidRPr="006F561B" w:rsidRDefault="0016026D" w:rsidP="00AC7651">
            <w:pPr>
              <w:pStyle w:val="TAL"/>
              <w:rPr>
                <w:sz w:val="16"/>
              </w:rPr>
            </w:pPr>
            <w:r w:rsidRPr="006F561B">
              <w:rPr>
                <w:sz w:val="16"/>
              </w:rPr>
              <w:t>Unauthorized Requesting Entity on S6t</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C4-173255</w:t>
            </w:r>
          </w:p>
        </w:tc>
      </w:tr>
      <w:tr w:rsidR="0016026D" w:rsidRPr="006F561B" w:rsidTr="00AC7651">
        <w:tc>
          <w:tcPr>
            <w:tcW w:w="0" w:type="auto"/>
          </w:tcPr>
          <w:p w:rsidR="0016026D" w:rsidRPr="006F561B" w:rsidRDefault="0016026D" w:rsidP="00AC7651">
            <w:pPr>
              <w:pStyle w:val="TAL"/>
              <w:rPr>
                <w:sz w:val="16"/>
              </w:rPr>
            </w:pPr>
            <w:r w:rsidRPr="006F561B">
              <w:rPr>
                <w:sz w:val="16"/>
              </w:rPr>
              <w:t>C4-173119</w:t>
            </w:r>
          </w:p>
        </w:tc>
        <w:tc>
          <w:tcPr>
            <w:tcW w:w="0" w:type="auto"/>
          </w:tcPr>
          <w:p w:rsidR="0016026D" w:rsidRPr="006F561B" w:rsidRDefault="0016026D" w:rsidP="00AC7651">
            <w:pPr>
              <w:pStyle w:val="TAL"/>
              <w:rPr>
                <w:sz w:val="16"/>
              </w:rPr>
            </w:pPr>
            <w:r w:rsidRPr="006F561B">
              <w:rPr>
                <w:sz w:val="16"/>
              </w:rPr>
              <w:t>UDM procedures and services</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C4-173120</w:t>
            </w:r>
          </w:p>
        </w:tc>
        <w:tc>
          <w:tcPr>
            <w:tcW w:w="0" w:type="auto"/>
          </w:tcPr>
          <w:p w:rsidR="0016026D" w:rsidRPr="006F561B" w:rsidRDefault="0016026D" w:rsidP="00AC7651">
            <w:pPr>
              <w:pStyle w:val="TAL"/>
              <w:rPr>
                <w:sz w:val="16"/>
              </w:rPr>
            </w:pPr>
            <w:r w:rsidRPr="006F561B">
              <w:rPr>
                <w:sz w:val="16"/>
              </w:rPr>
              <w:t>SMS related procedure requirements</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C4-173121</w:t>
            </w:r>
          </w:p>
        </w:tc>
        <w:tc>
          <w:tcPr>
            <w:tcW w:w="0" w:type="auto"/>
          </w:tcPr>
          <w:p w:rsidR="0016026D" w:rsidRPr="006F561B" w:rsidRDefault="0016026D" w:rsidP="00AC7651">
            <w:pPr>
              <w:pStyle w:val="TAL"/>
              <w:rPr>
                <w:sz w:val="16"/>
              </w:rPr>
            </w:pPr>
            <w:r w:rsidRPr="006F561B">
              <w:rPr>
                <w:sz w:val="16"/>
              </w:rPr>
              <w:t>IMS Trace (ISAT) Reference Updates</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C4-173244</w:t>
            </w:r>
          </w:p>
        </w:tc>
      </w:tr>
      <w:tr w:rsidR="0016026D" w:rsidRPr="006F561B" w:rsidTr="00AC7651">
        <w:tc>
          <w:tcPr>
            <w:tcW w:w="0" w:type="auto"/>
          </w:tcPr>
          <w:p w:rsidR="0016026D" w:rsidRPr="006F561B" w:rsidRDefault="0016026D" w:rsidP="00AC7651">
            <w:pPr>
              <w:pStyle w:val="TAL"/>
              <w:rPr>
                <w:sz w:val="16"/>
              </w:rPr>
            </w:pPr>
            <w:r w:rsidRPr="006F561B">
              <w:rPr>
                <w:sz w:val="16"/>
              </w:rPr>
              <w:t>C4-173122</w:t>
            </w:r>
          </w:p>
        </w:tc>
        <w:tc>
          <w:tcPr>
            <w:tcW w:w="0" w:type="auto"/>
          </w:tcPr>
          <w:p w:rsidR="0016026D" w:rsidRPr="006F561B" w:rsidRDefault="0016026D" w:rsidP="00AC7651">
            <w:pPr>
              <w:pStyle w:val="TAL"/>
              <w:rPr>
                <w:sz w:val="16"/>
              </w:rPr>
            </w:pPr>
            <w:r w:rsidRPr="006F561B">
              <w:rPr>
                <w:sz w:val="16"/>
              </w:rPr>
              <w:t>IMS Trace (ISAT) Removal of Feature</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C4-173246</w:t>
            </w:r>
          </w:p>
        </w:tc>
      </w:tr>
      <w:tr w:rsidR="0016026D" w:rsidRPr="006F561B" w:rsidTr="00AC7651">
        <w:tc>
          <w:tcPr>
            <w:tcW w:w="0" w:type="auto"/>
          </w:tcPr>
          <w:p w:rsidR="0016026D" w:rsidRPr="006F561B" w:rsidRDefault="0016026D" w:rsidP="00AC7651">
            <w:pPr>
              <w:pStyle w:val="TAL"/>
              <w:rPr>
                <w:sz w:val="16"/>
              </w:rPr>
            </w:pPr>
            <w:r w:rsidRPr="006F561B">
              <w:rPr>
                <w:sz w:val="16"/>
              </w:rPr>
              <w:lastRenderedPageBreak/>
              <w:t>C4-173123</w:t>
            </w:r>
          </w:p>
        </w:tc>
        <w:tc>
          <w:tcPr>
            <w:tcW w:w="0" w:type="auto"/>
          </w:tcPr>
          <w:p w:rsidR="0016026D" w:rsidRPr="006F561B" w:rsidRDefault="0016026D" w:rsidP="00AC7651">
            <w:pPr>
              <w:pStyle w:val="TAL"/>
              <w:rPr>
                <w:sz w:val="16"/>
              </w:rPr>
            </w:pPr>
            <w:r w:rsidRPr="006F561B">
              <w:rPr>
                <w:sz w:val="16"/>
              </w:rPr>
              <w:t>IMS Trace (ISAT) Removal of Feature from Rel-12</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C4-173245</w:t>
            </w:r>
          </w:p>
        </w:tc>
      </w:tr>
      <w:tr w:rsidR="0016026D" w:rsidRPr="006F561B" w:rsidTr="00AC7651">
        <w:tc>
          <w:tcPr>
            <w:tcW w:w="0" w:type="auto"/>
          </w:tcPr>
          <w:p w:rsidR="0016026D" w:rsidRPr="006F561B" w:rsidRDefault="0016026D" w:rsidP="00AC7651">
            <w:pPr>
              <w:pStyle w:val="TAL"/>
              <w:rPr>
                <w:sz w:val="16"/>
              </w:rPr>
            </w:pPr>
            <w:r w:rsidRPr="006F561B">
              <w:rPr>
                <w:sz w:val="16"/>
              </w:rPr>
              <w:t>C4-173124</w:t>
            </w:r>
          </w:p>
        </w:tc>
        <w:tc>
          <w:tcPr>
            <w:tcW w:w="0" w:type="auto"/>
          </w:tcPr>
          <w:p w:rsidR="0016026D" w:rsidRPr="006F561B" w:rsidRDefault="0016026D" w:rsidP="00AC7651">
            <w:pPr>
              <w:pStyle w:val="TAL"/>
              <w:rPr>
                <w:sz w:val="16"/>
              </w:rPr>
            </w:pPr>
            <w:r w:rsidRPr="006F561B">
              <w:rPr>
                <w:sz w:val="16"/>
              </w:rPr>
              <w:t>IMS Trace (ISAT) Reference Updates</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C4-173247</w:t>
            </w:r>
          </w:p>
        </w:tc>
      </w:tr>
      <w:tr w:rsidR="0016026D" w:rsidRPr="006F561B" w:rsidTr="00AC7651">
        <w:tc>
          <w:tcPr>
            <w:tcW w:w="0" w:type="auto"/>
          </w:tcPr>
          <w:p w:rsidR="0016026D" w:rsidRPr="006F561B" w:rsidRDefault="0016026D" w:rsidP="00AC7651">
            <w:pPr>
              <w:pStyle w:val="TAL"/>
              <w:rPr>
                <w:sz w:val="16"/>
              </w:rPr>
            </w:pPr>
            <w:r w:rsidRPr="006F561B">
              <w:rPr>
                <w:sz w:val="16"/>
              </w:rPr>
              <w:t>C4-173125</w:t>
            </w:r>
          </w:p>
        </w:tc>
        <w:tc>
          <w:tcPr>
            <w:tcW w:w="0" w:type="auto"/>
          </w:tcPr>
          <w:p w:rsidR="0016026D" w:rsidRPr="006F561B" w:rsidRDefault="0016026D" w:rsidP="00AC7651">
            <w:pPr>
              <w:pStyle w:val="TAL"/>
              <w:rPr>
                <w:sz w:val="16"/>
              </w:rPr>
            </w:pPr>
            <w:r w:rsidRPr="006F561B">
              <w:rPr>
                <w:sz w:val="16"/>
              </w:rPr>
              <w:t>IMS Trace (ISAT) Removal of Feature from Rel-13</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C4-173249</w:t>
            </w:r>
          </w:p>
        </w:tc>
      </w:tr>
      <w:tr w:rsidR="0016026D" w:rsidRPr="006F561B" w:rsidTr="00AC7651">
        <w:tc>
          <w:tcPr>
            <w:tcW w:w="0" w:type="auto"/>
          </w:tcPr>
          <w:p w:rsidR="0016026D" w:rsidRPr="006F561B" w:rsidRDefault="0016026D" w:rsidP="00AC7651">
            <w:pPr>
              <w:pStyle w:val="TAL"/>
              <w:rPr>
                <w:sz w:val="16"/>
              </w:rPr>
            </w:pPr>
            <w:r w:rsidRPr="006F561B">
              <w:rPr>
                <w:sz w:val="16"/>
              </w:rPr>
              <w:t>C4-173126</w:t>
            </w:r>
          </w:p>
        </w:tc>
        <w:tc>
          <w:tcPr>
            <w:tcW w:w="0" w:type="auto"/>
          </w:tcPr>
          <w:p w:rsidR="0016026D" w:rsidRPr="006F561B" w:rsidRDefault="0016026D" w:rsidP="00AC7651">
            <w:pPr>
              <w:pStyle w:val="TAL"/>
              <w:rPr>
                <w:sz w:val="16"/>
              </w:rPr>
            </w:pPr>
            <w:r w:rsidRPr="006F561B">
              <w:rPr>
                <w:sz w:val="16"/>
              </w:rPr>
              <w:t>IMS Trace (ISAT) Removal of Feature from Rel-12</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C4-173248</w:t>
            </w:r>
          </w:p>
        </w:tc>
      </w:tr>
      <w:tr w:rsidR="0016026D" w:rsidRPr="006F561B" w:rsidTr="00AC7651">
        <w:tc>
          <w:tcPr>
            <w:tcW w:w="0" w:type="auto"/>
          </w:tcPr>
          <w:p w:rsidR="0016026D" w:rsidRPr="006F561B" w:rsidRDefault="0016026D" w:rsidP="00AC7651">
            <w:pPr>
              <w:pStyle w:val="TAL"/>
              <w:rPr>
                <w:sz w:val="16"/>
              </w:rPr>
            </w:pPr>
            <w:r w:rsidRPr="006F561B">
              <w:rPr>
                <w:sz w:val="16"/>
              </w:rPr>
              <w:t>C4-173127</w:t>
            </w:r>
          </w:p>
        </w:tc>
        <w:tc>
          <w:tcPr>
            <w:tcW w:w="0" w:type="auto"/>
          </w:tcPr>
          <w:p w:rsidR="0016026D" w:rsidRPr="006F561B" w:rsidRDefault="0016026D" w:rsidP="00AC7651">
            <w:pPr>
              <w:pStyle w:val="TAL"/>
              <w:rPr>
                <w:sz w:val="16"/>
              </w:rPr>
            </w:pPr>
            <w:r w:rsidRPr="006F561B">
              <w:rPr>
                <w:sz w:val="16"/>
              </w:rPr>
              <w:t>IMS Trace (ISAT) Reference Updates</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C4-173250</w:t>
            </w:r>
          </w:p>
        </w:tc>
      </w:tr>
      <w:tr w:rsidR="0016026D" w:rsidRPr="006F561B" w:rsidTr="00AC7651">
        <w:tc>
          <w:tcPr>
            <w:tcW w:w="0" w:type="auto"/>
          </w:tcPr>
          <w:p w:rsidR="0016026D" w:rsidRPr="006F561B" w:rsidRDefault="0016026D" w:rsidP="00AC7651">
            <w:pPr>
              <w:pStyle w:val="TAL"/>
              <w:rPr>
                <w:sz w:val="16"/>
              </w:rPr>
            </w:pPr>
            <w:r w:rsidRPr="006F561B">
              <w:rPr>
                <w:sz w:val="16"/>
              </w:rPr>
              <w:t>C4-173128</w:t>
            </w:r>
          </w:p>
        </w:tc>
        <w:tc>
          <w:tcPr>
            <w:tcW w:w="0" w:type="auto"/>
          </w:tcPr>
          <w:p w:rsidR="0016026D" w:rsidRPr="006F561B" w:rsidRDefault="0016026D" w:rsidP="00AC7651">
            <w:pPr>
              <w:pStyle w:val="TAL"/>
              <w:rPr>
                <w:sz w:val="16"/>
              </w:rPr>
            </w:pPr>
            <w:r w:rsidRPr="006F561B">
              <w:rPr>
                <w:sz w:val="16"/>
              </w:rPr>
              <w:t>IMS Trace (ISAT) Removal of Feature from Rel-13</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C4-173252</w:t>
            </w:r>
          </w:p>
        </w:tc>
      </w:tr>
      <w:tr w:rsidR="0016026D" w:rsidRPr="006F561B" w:rsidTr="00AC7651">
        <w:tc>
          <w:tcPr>
            <w:tcW w:w="0" w:type="auto"/>
          </w:tcPr>
          <w:p w:rsidR="0016026D" w:rsidRPr="006F561B" w:rsidRDefault="0016026D" w:rsidP="00AC7651">
            <w:pPr>
              <w:pStyle w:val="TAL"/>
              <w:rPr>
                <w:sz w:val="16"/>
              </w:rPr>
            </w:pPr>
            <w:r w:rsidRPr="006F561B">
              <w:rPr>
                <w:sz w:val="16"/>
              </w:rPr>
              <w:t>C4-173129</w:t>
            </w:r>
          </w:p>
        </w:tc>
        <w:tc>
          <w:tcPr>
            <w:tcW w:w="0" w:type="auto"/>
          </w:tcPr>
          <w:p w:rsidR="0016026D" w:rsidRPr="006F561B" w:rsidRDefault="0016026D" w:rsidP="00AC7651">
            <w:pPr>
              <w:pStyle w:val="TAL"/>
              <w:rPr>
                <w:sz w:val="16"/>
              </w:rPr>
            </w:pPr>
            <w:r w:rsidRPr="006F561B">
              <w:rPr>
                <w:sz w:val="16"/>
              </w:rPr>
              <w:t>IMS Trace (ISAT) Removal of Feature from Rel-12</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C4-173251</w:t>
            </w:r>
          </w:p>
        </w:tc>
      </w:tr>
      <w:tr w:rsidR="0016026D" w:rsidRPr="006F561B" w:rsidTr="00AC7651">
        <w:tc>
          <w:tcPr>
            <w:tcW w:w="0" w:type="auto"/>
          </w:tcPr>
          <w:p w:rsidR="0016026D" w:rsidRPr="006F561B" w:rsidRDefault="0016026D" w:rsidP="00AC7651">
            <w:pPr>
              <w:pStyle w:val="TAL"/>
              <w:rPr>
                <w:sz w:val="16"/>
              </w:rPr>
            </w:pPr>
            <w:r w:rsidRPr="006F561B">
              <w:rPr>
                <w:sz w:val="16"/>
              </w:rPr>
              <w:t>C4-173130</w:t>
            </w:r>
          </w:p>
        </w:tc>
        <w:tc>
          <w:tcPr>
            <w:tcW w:w="0" w:type="auto"/>
          </w:tcPr>
          <w:p w:rsidR="0016026D" w:rsidRPr="006F561B" w:rsidRDefault="0016026D" w:rsidP="00AC7651">
            <w:pPr>
              <w:pStyle w:val="TAL"/>
              <w:rPr>
                <w:sz w:val="16"/>
              </w:rPr>
            </w:pPr>
            <w:r w:rsidRPr="006F561B">
              <w:rPr>
                <w:sz w:val="16"/>
              </w:rPr>
              <w:t>Clarification of Zh Multimedia-Authentication-Request command</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C4-173309</w:t>
            </w:r>
          </w:p>
        </w:tc>
      </w:tr>
      <w:tr w:rsidR="0016026D" w:rsidRPr="006F561B" w:rsidTr="00AC7651">
        <w:tc>
          <w:tcPr>
            <w:tcW w:w="0" w:type="auto"/>
          </w:tcPr>
          <w:p w:rsidR="0016026D" w:rsidRPr="006F561B" w:rsidRDefault="0016026D" w:rsidP="00AC7651">
            <w:pPr>
              <w:pStyle w:val="TAL"/>
              <w:rPr>
                <w:sz w:val="16"/>
              </w:rPr>
            </w:pPr>
            <w:r w:rsidRPr="006F561B">
              <w:rPr>
                <w:sz w:val="16"/>
              </w:rPr>
              <w:t>C4-173131</w:t>
            </w:r>
          </w:p>
        </w:tc>
        <w:tc>
          <w:tcPr>
            <w:tcW w:w="0" w:type="auto"/>
          </w:tcPr>
          <w:p w:rsidR="0016026D" w:rsidRPr="006F561B" w:rsidRDefault="0016026D" w:rsidP="00AC7651">
            <w:pPr>
              <w:pStyle w:val="TAL"/>
              <w:rPr>
                <w:sz w:val="16"/>
              </w:rPr>
            </w:pPr>
            <w:r w:rsidRPr="006F561B">
              <w:rPr>
                <w:sz w:val="16"/>
              </w:rPr>
              <w:t>Clarification of S6a/Notification-Request command for non-IP APNs</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C4-173313</w:t>
            </w:r>
          </w:p>
        </w:tc>
      </w:tr>
      <w:tr w:rsidR="0016026D" w:rsidRPr="006F561B" w:rsidTr="00AC7651">
        <w:tc>
          <w:tcPr>
            <w:tcW w:w="0" w:type="auto"/>
          </w:tcPr>
          <w:p w:rsidR="0016026D" w:rsidRPr="006F561B" w:rsidRDefault="0016026D" w:rsidP="00AC7651">
            <w:pPr>
              <w:pStyle w:val="TAL"/>
              <w:rPr>
                <w:sz w:val="16"/>
              </w:rPr>
            </w:pPr>
            <w:r w:rsidRPr="006F561B">
              <w:rPr>
                <w:sz w:val="16"/>
              </w:rPr>
              <w:t>C4-173132</w:t>
            </w:r>
          </w:p>
        </w:tc>
        <w:tc>
          <w:tcPr>
            <w:tcW w:w="0" w:type="auto"/>
          </w:tcPr>
          <w:p w:rsidR="0016026D" w:rsidRPr="006F561B" w:rsidRDefault="0016026D" w:rsidP="00AC7651">
            <w:pPr>
              <w:pStyle w:val="TAL"/>
              <w:rPr>
                <w:sz w:val="16"/>
              </w:rPr>
            </w:pPr>
            <w:r w:rsidRPr="006F561B">
              <w:rPr>
                <w:sz w:val="16"/>
              </w:rPr>
              <w:t>Clarification of APN-Configuration-Profile for non-IP APNs</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C4-173133</w:t>
            </w:r>
          </w:p>
        </w:tc>
        <w:tc>
          <w:tcPr>
            <w:tcW w:w="0" w:type="auto"/>
          </w:tcPr>
          <w:p w:rsidR="0016026D" w:rsidRPr="006F561B" w:rsidRDefault="0016026D" w:rsidP="00AC7651">
            <w:pPr>
              <w:pStyle w:val="TAL"/>
              <w:rPr>
                <w:sz w:val="16"/>
              </w:rPr>
            </w:pPr>
            <w:r w:rsidRPr="006F561B">
              <w:rPr>
                <w:sz w:val="16"/>
              </w:rPr>
              <w:t>SIP Trace (ISAT) Progress in IETF</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C4-173134</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withdrawn</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C4-173135</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withdrawn</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C4-173136</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withdrawn</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C4-173137</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withdrawn</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C4-173138</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withdrawn</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C4-173139</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withdrawn</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C4-173140</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withdrawn</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C4-173141</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withdrawn</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C4-173142</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withdrawn</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C4-173143</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withdrawn</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C4-173144</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withdrawn</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C4-173145</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withdrawn</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C4-173146</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withdrawn</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C4-173147</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C4-173279</w:t>
            </w:r>
          </w:p>
        </w:tc>
      </w:tr>
      <w:tr w:rsidR="0016026D" w:rsidRPr="006F561B" w:rsidTr="00AC7651">
        <w:tc>
          <w:tcPr>
            <w:tcW w:w="0" w:type="auto"/>
          </w:tcPr>
          <w:p w:rsidR="0016026D" w:rsidRPr="006F561B" w:rsidRDefault="0016026D" w:rsidP="00AC7651">
            <w:pPr>
              <w:pStyle w:val="TAL"/>
              <w:rPr>
                <w:sz w:val="16"/>
              </w:rPr>
            </w:pPr>
            <w:r w:rsidRPr="006F561B">
              <w:rPr>
                <w:sz w:val="16"/>
              </w:rPr>
              <w:t>C4-173148</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C4-173280</w:t>
            </w:r>
          </w:p>
        </w:tc>
      </w:tr>
      <w:tr w:rsidR="0016026D" w:rsidRPr="006F561B" w:rsidTr="00AC7651">
        <w:tc>
          <w:tcPr>
            <w:tcW w:w="0" w:type="auto"/>
          </w:tcPr>
          <w:p w:rsidR="0016026D" w:rsidRPr="006F561B" w:rsidRDefault="0016026D" w:rsidP="00AC7651">
            <w:pPr>
              <w:pStyle w:val="TAL"/>
              <w:rPr>
                <w:sz w:val="16"/>
              </w:rPr>
            </w:pPr>
            <w:r w:rsidRPr="006F561B">
              <w:rPr>
                <w:sz w:val="16"/>
              </w:rPr>
              <w:t>C4-173149</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C4-173281</w:t>
            </w:r>
          </w:p>
        </w:tc>
      </w:tr>
      <w:tr w:rsidR="0016026D" w:rsidRPr="006F561B" w:rsidTr="00AC7651">
        <w:tc>
          <w:tcPr>
            <w:tcW w:w="0" w:type="auto"/>
          </w:tcPr>
          <w:p w:rsidR="0016026D" w:rsidRPr="006F561B" w:rsidRDefault="0016026D" w:rsidP="00AC7651">
            <w:pPr>
              <w:pStyle w:val="TAL"/>
              <w:rPr>
                <w:sz w:val="16"/>
              </w:rPr>
            </w:pPr>
            <w:r w:rsidRPr="006F561B">
              <w:rPr>
                <w:sz w:val="16"/>
              </w:rPr>
              <w:t>C4-173150</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C4-173282</w:t>
            </w:r>
          </w:p>
        </w:tc>
      </w:tr>
      <w:tr w:rsidR="0016026D" w:rsidRPr="006F561B" w:rsidTr="00AC7651">
        <w:tc>
          <w:tcPr>
            <w:tcW w:w="0" w:type="auto"/>
          </w:tcPr>
          <w:p w:rsidR="0016026D" w:rsidRPr="006F561B" w:rsidRDefault="0016026D" w:rsidP="00AC7651">
            <w:pPr>
              <w:pStyle w:val="TAL"/>
              <w:rPr>
                <w:sz w:val="16"/>
              </w:rPr>
            </w:pPr>
            <w:r w:rsidRPr="006F561B">
              <w:rPr>
                <w:sz w:val="16"/>
              </w:rPr>
              <w:t>C4-173151</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C4-173283</w:t>
            </w:r>
          </w:p>
        </w:tc>
      </w:tr>
      <w:tr w:rsidR="0016026D" w:rsidRPr="006F561B" w:rsidTr="00AC7651">
        <w:tc>
          <w:tcPr>
            <w:tcW w:w="0" w:type="auto"/>
          </w:tcPr>
          <w:p w:rsidR="0016026D" w:rsidRPr="006F561B" w:rsidRDefault="0016026D" w:rsidP="00AC7651">
            <w:pPr>
              <w:pStyle w:val="TAL"/>
              <w:rPr>
                <w:sz w:val="16"/>
              </w:rPr>
            </w:pPr>
            <w:r w:rsidRPr="006F561B">
              <w:rPr>
                <w:sz w:val="16"/>
              </w:rPr>
              <w:t>C4-173152</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C4-173284</w:t>
            </w:r>
          </w:p>
        </w:tc>
      </w:tr>
      <w:tr w:rsidR="0016026D" w:rsidRPr="006F561B" w:rsidTr="00AC7651">
        <w:tc>
          <w:tcPr>
            <w:tcW w:w="0" w:type="auto"/>
          </w:tcPr>
          <w:p w:rsidR="0016026D" w:rsidRPr="006F561B" w:rsidRDefault="0016026D" w:rsidP="00AC7651">
            <w:pPr>
              <w:pStyle w:val="TAL"/>
              <w:rPr>
                <w:sz w:val="16"/>
              </w:rPr>
            </w:pPr>
            <w:r w:rsidRPr="006F561B">
              <w:rPr>
                <w:sz w:val="16"/>
              </w:rPr>
              <w:t>C4-173153</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C4-173285</w:t>
            </w:r>
          </w:p>
        </w:tc>
      </w:tr>
      <w:tr w:rsidR="0016026D" w:rsidRPr="006F561B" w:rsidTr="00AC7651">
        <w:tc>
          <w:tcPr>
            <w:tcW w:w="0" w:type="auto"/>
          </w:tcPr>
          <w:p w:rsidR="0016026D" w:rsidRPr="006F561B" w:rsidRDefault="0016026D" w:rsidP="00AC7651">
            <w:pPr>
              <w:pStyle w:val="TAL"/>
              <w:rPr>
                <w:sz w:val="16"/>
              </w:rPr>
            </w:pPr>
            <w:r w:rsidRPr="006F561B">
              <w:rPr>
                <w:sz w:val="16"/>
              </w:rPr>
              <w:t>C4-173154</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C4-173286</w:t>
            </w:r>
          </w:p>
        </w:tc>
      </w:tr>
      <w:tr w:rsidR="0016026D" w:rsidRPr="006F561B" w:rsidTr="00AC7651">
        <w:tc>
          <w:tcPr>
            <w:tcW w:w="0" w:type="auto"/>
          </w:tcPr>
          <w:p w:rsidR="0016026D" w:rsidRPr="006F561B" w:rsidRDefault="0016026D" w:rsidP="00AC7651">
            <w:pPr>
              <w:pStyle w:val="TAL"/>
              <w:rPr>
                <w:sz w:val="16"/>
              </w:rPr>
            </w:pPr>
            <w:r w:rsidRPr="006F561B">
              <w:rPr>
                <w:sz w:val="16"/>
              </w:rPr>
              <w:t>C4-173155</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C4-173287</w:t>
            </w:r>
          </w:p>
        </w:tc>
      </w:tr>
      <w:tr w:rsidR="0016026D" w:rsidRPr="006F561B" w:rsidTr="00AC7651">
        <w:tc>
          <w:tcPr>
            <w:tcW w:w="0" w:type="auto"/>
          </w:tcPr>
          <w:p w:rsidR="0016026D" w:rsidRPr="006F561B" w:rsidRDefault="0016026D" w:rsidP="00AC7651">
            <w:pPr>
              <w:pStyle w:val="TAL"/>
              <w:rPr>
                <w:sz w:val="16"/>
              </w:rPr>
            </w:pPr>
            <w:r w:rsidRPr="006F561B">
              <w:rPr>
                <w:sz w:val="16"/>
              </w:rPr>
              <w:t>C4-173156</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C4-173288</w:t>
            </w:r>
          </w:p>
        </w:tc>
      </w:tr>
      <w:tr w:rsidR="0016026D" w:rsidRPr="006F561B" w:rsidTr="00AC7651">
        <w:tc>
          <w:tcPr>
            <w:tcW w:w="0" w:type="auto"/>
          </w:tcPr>
          <w:p w:rsidR="0016026D" w:rsidRPr="006F561B" w:rsidRDefault="0016026D" w:rsidP="00AC7651">
            <w:pPr>
              <w:pStyle w:val="TAL"/>
              <w:rPr>
                <w:sz w:val="16"/>
              </w:rPr>
            </w:pPr>
            <w:r w:rsidRPr="006F561B">
              <w:rPr>
                <w:sz w:val="16"/>
              </w:rPr>
              <w:t>C4-173157</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C4-173289</w:t>
            </w:r>
          </w:p>
        </w:tc>
      </w:tr>
      <w:tr w:rsidR="0016026D" w:rsidRPr="006F561B" w:rsidTr="00AC7651">
        <w:tc>
          <w:tcPr>
            <w:tcW w:w="0" w:type="auto"/>
          </w:tcPr>
          <w:p w:rsidR="0016026D" w:rsidRPr="006F561B" w:rsidRDefault="0016026D" w:rsidP="00AC7651">
            <w:pPr>
              <w:pStyle w:val="TAL"/>
              <w:rPr>
                <w:sz w:val="16"/>
              </w:rPr>
            </w:pPr>
            <w:r w:rsidRPr="006F561B">
              <w:rPr>
                <w:sz w:val="16"/>
              </w:rPr>
              <w:t>C4-173158</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C4-173290</w:t>
            </w:r>
          </w:p>
        </w:tc>
      </w:tr>
      <w:tr w:rsidR="0016026D" w:rsidRPr="006F561B" w:rsidTr="00AC7651">
        <w:tc>
          <w:tcPr>
            <w:tcW w:w="0" w:type="auto"/>
          </w:tcPr>
          <w:p w:rsidR="0016026D" w:rsidRPr="006F561B" w:rsidRDefault="0016026D" w:rsidP="00AC7651">
            <w:pPr>
              <w:pStyle w:val="TAL"/>
              <w:rPr>
                <w:sz w:val="16"/>
              </w:rPr>
            </w:pPr>
            <w:r w:rsidRPr="006F561B">
              <w:rPr>
                <w:sz w:val="16"/>
              </w:rPr>
              <w:t>C4-173159</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C4-173291</w:t>
            </w:r>
          </w:p>
        </w:tc>
      </w:tr>
      <w:tr w:rsidR="0016026D" w:rsidRPr="006F561B" w:rsidTr="00AC7651">
        <w:tc>
          <w:tcPr>
            <w:tcW w:w="0" w:type="auto"/>
          </w:tcPr>
          <w:p w:rsidR="0016026D" w:rsidRPr="006F561B" w:rsidRDefault="0016026D" w:rsidP="00AC7651">
            <w:pPr>
              <w:pStyle w:val="TAL"/>
              <w:rPr>
                <w:sz w:val="16"/>
              </w:rPr>
            </w:pPr>
            <w:r w:rsidRPr="006F561B">
              <w:rPr>
                <w:sz w:val="16"/>
              </w:rPr>
              <w:t>C4-173160</w:t>
            </w:r>
          </w:p>
        </w:tc>
        <w:tc>
          <w:tcPr>
            <w:tcW w:w="0" w:type="auto"/>
          </w:tcPr>
          <w:p w:rsidR="0016026D" w:rsidRPr="006F561B" w:rsidRDefault="0016026D" w:rsidP="00AC7651">
            <w:pPr>
              <w:pStyle w:val="TAL"/>
              <w:rPr>
                <w:sz w:val="16"/>
              </w:rPr>
            </w:pPr>
            <w:r w:rsidRPr="006F561B">
              <w:rPr>
                <w:sz w:val="16"/>
              </w:rPr>
              <w:t>Definition of Origination-Time-Stamp AVP</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C4-173307</w:t>
            </w:r>
          </w:p>
        </w:tc>
      </w:tr>
      <w:tr w:rsidR="0016026D" w:rsidRPr="006F561B" w:rsidTr="00AC7651">
        <w:tc>
          <w:tcPr>
            <w:tcW w:w="0" w:type="auto"/>
          </w:tcPr>
          <w:p w:rsidR="0016026D" w:rsidRPr="006F561B" w:rsidRDefault="0016026D" w:rsidP="00AC7651">
            <w:pPr>
              <w:pStyle w:val="TAL"/>
              <w:rPr>
                <w:sz w:val="16"/>
              </w:rPr>
            </w:pPr>
            <w:r w:rsidRPr="006F561B">
              <w:rPr>
                <w:sz w:val="16"/>
              </w:rPr>
              <w:t>C4-173161</w:t>
            </w:r>
          </w:p>
        </w:tc>
        <w:tc>
          <w:tcPr>
            <w:tcW w:w="0" w:type="auto"/>
          </w:tcPr>
          <w:p w:rsidR="0016026D" w:rsidRPr="006F561B" w:rsidRDefault="0016026D" w:rsidP="00AC7651">
            <w:pPr>
              <w:pStyle w:val="TAL"/>
              <w:rPr>
                <w:sz w:val="16"/>
              </w:rPr>
            </w:pPr>
            <w:r w:rsidRPr="006F561B">
              <w:rPr>
                <w:sz w:val="16"/>
              </w:rPr>
              <w:t>Remove Editor’s Note on V2X Charging</w:t>
            </w:r>
          </w:p>
        </w:tc>
        <w:tc>
          <w:tcPr>
            <w:tcW w:w="0" w:type="auto"/>
          </w:tcPr>
          <w:p w:rsidR="0016026D" w:rsidRPr="006F561B" w:rsidRDefault="0016026D" w:rsidP="00AC7651">
            <w:pPr>
              <w:pStyle w:val="TAL"/>
              <w:rPr>
                <w:sz w:val="16"/>
              </w:rPr>
            </w:pPr>
            <w:r w:rsidRPr="006F561B">
              <w:rPr>
                <w:sz w:val="16"/>
              </w:rPr>
              <w:t>ZTE</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C4-173243</w:t>
            </w:r>
          </w:p>
        </w:tc>
      </w:tr>
      <w:tr w:rsidR="0016026D" w:rsidRPr="006F561B" w:rsidTr="00AC7651">
        <w:tc>
          <w:tcPr>
            <w:tcW w:w="0" w:type="auto"/>
          </w:tcPr>
          <w:p w:rsidR="0016026D" w:rsidRPr="006F561B" w:rsidRDefault="0016026D" w:rsidP="00AC7651">
            <w:pPr>
              <w:pStyle w:val="TAL"/>
              <w:rPr>
                <w:sz w:val="16"/>
              </w:rPr>
            </w:pPr>
            <w:r w:rsidRPr="006F561B">
              <w:rPr>
                <w:sz w:val="16"/>
              </w:rPr>
              <w:t>C4-173162</w:t>
            </w:r>
          </w:p>
        </w:tc>
        <w:tc>
          <w:tcPr>
            <w:tcW w:w="0" w:type="auto"/>
          </w:tcPr>
          <w:p w:rsidR="0016026D" w:rsidRPr="006F561B" w:rsidRDefault="0016026D" w:rsidP="00AC7651">
            <w:pPr>
              <w:pStyle w:val="TAL"/>
              <w:rPr>
                <w:sz w:val="16"/>
              </w:rPr>
            </w:pPr>
            <w:r w:rsidRPr="006F561B">
              <w:rPr>
                <w:sz w:val="16"/>
              </w:rPr>
              <w:t>Clarification on User Identity Returned in CIA</w:t>
            </w:r>
          </w:p>
        </w:tc>
        <w:tc>
          <w:tcPr>
            <w:tcW w:w="0" w:type="auto"/>
          </w:tcPr>
          <w:p w:rsidR="0016026D" w:rsidRPr="006F561B" w:rsidRDefault="0016026D" w:rsidP="00AC7651">
            <w:pPr>
              <w:pStyle w:val="TAL"/>
              <w:rPr>
                <w:sz w:val="16"/>
              </w:rPr>
            </w:pPr>
            <w:r w:rsidRPr="006F561B">
              <w:rPr>
                <w:sz w:val="16"/>
              </w:rPr>
              <w:t>ZTE</w:t>
            </w:r>
          </w:p>
        </w:tc>
        <w:tc>
          <w:tcPr>
            <w:tcW w:w="0" w:type="auto"/>
          </w:tcPr>
          <w:p w:rsidR="0016026D" w:rsidRPr="006F561B" w:rsidRDefault="0016026D" w:rsidP="00AC7651">
            <w:pPr>
              <w:pStyle w:val="TAL"/>
              <w:rPr>
                <w:sz w:val="16"/>
              </w:rPr>
            </w:pPr>
            <w:r w:rsidRPr="006F561B">
              <w:rPr>
                <w:sz w:val="16"/>
              </w:rPr>
              <w:t>merged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lastRenderedPageBreak/>
              <w:t>C4-173163</w:t>
            </w:r>
          </w:p>
        </w:tc>
        <w:tc>
          <w:tcPr>
            <w:tcW w:w="0" w:type="auto"/>
          </w:tcPr>
          <w:p w:rsidR="0016026D" w:rsidRPr="006F561B" w:rsidRDefault="0016026D" w:rsidP="00AC7651">
            <w:pPr>
              <w:pStyle w:val="TAL"/>
              <w:rPr>
                <w:sz w:val="16"/>
              </w:rPr>
            </w:pPr>
            <w:r w:rsidRPr="006F561B">
              <w:rPr>
                <w:sz w:val="16"/>
              </w:rPr>
              <w:t>Type of External Identifier</w:t>
            </w:r>
          </w:p>
        </w:tc>
        <w:tc>
          <w:tcPr>
            <w:tcW w:w="0" w:type="auto"/>
          </w:tcPr>
          <w:p w:rsidR="0016026D" w:rsidRPr="006F561B" w:rsidRDefault="0016026D" w:rsidP="00AC7651">
            <w:pPr>
              <w:pStyle w:val="TAL"/>
              <w:rPr>
                <w:sz w:val="16"/>
              </w:rPr>
            </w:pPr>
            <w:r w:rsidRPr="006F561B">
              <w:rPr>
                <w:sz w:val="16"/>
              </w:rPr>
              <w:t>ZTE</w:t>
            </w:r>
          </w:p>
        </w:tc>
        <w:tc>
          <w:tcPr>
            <w:tcW w:w="0" w:type="auto"/>
          </w:tcPr>
          <w:p w:rsidR="0016026D" w:rsidRPr="006F561B" w:rsidRDefault="0016026D" w:rsidP="00AC7651">
            <w:pPr>
              <w:pStyle w:val="TAL"/>
              <w:rPr>
                <w:sz w:val="16"/>
              </w:rPr>
            </w:pPr>
            <w:r w:rsidRPr="006F561B">
              <w:rPr>
                <w:sz w:val="16"/>
              </w:rPr>
              <w:t>merged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C4-173256</w:t>
            </w:r>
          </w:p>
        </w:tc>
      </w:tr>
      <w:tr w:rsidR="0016026D" w:rsidRPr="006F561B" w:rsidTr="00AC7651">
        <w:tc>
          <w:tcPr>
            <w:tcW w:w="0" w:type="auto"/>
          </w:tcPr>
          <w:p w:rsidR="0016026D" w:rsidRPr="006F561B" w:rsidRDefault="0016026D" w:rsidP="00AC7651">
            <w:pPr>
              <w:pStyle w:val="TAL"/>
              <w:rPr>
                <w:sz w:val="16"/>
              </w:rPr>
            </w:pPr>
            <w:r w:rsidRPr="006F561B">
              <w:rPr>
                <w:sz w:val="16"/>
              </w:rPr>
              <w:t>C4-173164</w:t>
            </w:r>
          </w:p>
        </w:tc>
        <w:tc>
          <w:tcPr>
            <w:tcW w:w="0" w:type="auto"/>
          </w:tcPr>
          <w:p w:rsidR="0016026D" w:rsidRPr="006F561B" w:rsidRDefault="0016026D" w:rsidP="00AC7651">
            <w:pPr>
              <w:pStyle w:val="TAL"/>
              <w:rPr>
                <w:sz w:val="16"/>
              </w:rPr>
            </w:pPr>
            <w:r w:rsidRPr="006F561B">
              <w:rPr>
                <w:sz w:val="16"/>
              </w:rPr>
              <w:t>New AVP for Type of External Identifier</w:t>
            </w:r>
          </w:p>
        </w:tc>
        <w:tc>
          <w:tcPr>
            <w:tcW w:w="0" w:type="auto"/>
          </w:tcPr>
          <w:p w:rsidR="0016026D" w:rsidRPr="006F561B" w:rsidRDefault="0016026D" w:rsidP="00AC7651">
            <w:pPr>
              <w:pStyle w:val="TAL"/>
              <w:rPr>
                <w:sz w:val="16"/>
              </w:rPr>
            </w:pPr>
            <w:r w:rsidRPr="006F561B">
              <w:rPr>
                <w:sz w:val="16"/>
              </w:rPr>
              <w:t>ZTE</w:t>
            </w:r>
          </w:p>
        </w:tc>
        <w:tc>
          <w:tcPr>
            <w:tcW w:w="0" w:type="auto"/>
          </w:tcPr>
          <w:p w:rsidR="0016026D" w:rsidRPr="006F561B" w:rsidRDefault="0016026D" w:rsidP="00AC7651">
            <w:pPr>
              <w:pStyle w:val="TAL"/>
              <w:rPr>
                <w:sz w:val="16"/>
              </w:rPr>
            </w:pPr>
            <w:r w:rsidRPr="006F561B">
              <w:rPr>
                <w:sz w:val="16"/>
              </w:rPr>
              <w:t>merged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C4-173165</w:t>
            </w:r>
          </w:p>
        </w:tc>
        <w:tc>
          <w:tcPr>
            <w:tcW w:w="0" w:type="auto"/>
          </w:tcPr>
          <w:p w:rsidR="0016026D" w:rsidRPr="006F561B" w:rsidRDefault="0016026D" w:rsidP="00AC7651">
            <w:pPr>
              <w:pStyle w:val="TAL"/>
              <w:rPr>
                <w:sz w:val="16"/>
              </w:rPr>
            </w:pPr>
            <w:r w:rsidRPr="006F561B">
              <w:rPr>
                <w:sz w:val="16"/>
              </w:rPr>
              <w:t>Pseudo-CR on SBA Interface Requirements</w:t>
            </w:r>
          </w:p>
        </w:tc>
        <w:tc>
          <w:tcPr>
            <w:tcW w:w="0" w:type="auto"/>
          </w:tcPr>
          <w:p w:rsidR="0016026D" w:rsidRPr="006F561B" w:rsidRDefault="0016026D" w:rsidP="00AC7651">
            <w:pPr>
              <w:pStyle w:val="TAL"/>
              <w:rPr>
                <w:sz w:val="16"/>
              </w:rPr>
            </w:pPr>
            <w:r w:rsidRPr="006F561B">
              <w:rPr>
                <w:sz w:val="16"/>
              </w:rPr>
              <w:t>ZTE</w:t>
            </w:r>
          </w:p>
        </w:tc>
        <w:tc>
          <w:tcPr>
            <w:tcW w:w="0" w:type="auto"/>
          </w:tcPr>
          <w:p w:rsidR="0016026D" w:rsidRPr="006F561B" w:rsidRDefault="0016026D" w:rsidP="00AC7651">
            <w:pPr>
              <w:pStyle w:val="TAL"/>
              <w:rPr>
                <w:sz w:val="16"/>
              </w:rPr>
            </w:pPr>
            <w:r w:rsidRPr="006F561B">
              <w:rPr>
                <w:sz w:val="16"/>
              </w:rPr>
              <w:t>postponed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C4-173166</w:t>
            </w:r>
          </w:p>
        </w:tc>
        <w:tc>
          <w:tcPr>
            <w:tcW w:w="0" w:type="auto"/>
          </w:tcPr>
          <w:p w:rsidR="0016026D" w:rsidRPr="006F561B" w:rsidRDefault="0016026D" w:rsidP="00AC7651">
            <w:pPr>
              <w:pStyle w:val="TAL"/>
              <w:rPr>
                <w:sz w:val="16"/>
              </w:rPr>
            </w:pPr>
            <w:r w:rsidRPr="006F561B">
              <w:rPr>
                <w:sz w:val="16"/>
              </w:rPr>
              <w:t>Pseudo-CR on Emergency Service Support</w:t>
            </w:r>
          </w:p>
        </w:tc>
        <w:tc>
          <w:tcPr>
            <w:tcW w:w="0" w:type="auto"/>
          </w:tcPr>
          <w:p w:rsidR="0016026D" w:rsidRPr="006F561B" w:rsidRDefault="0016026D" w:rsidP="00AC7651">
            <w:pPr>
              <w:pStyle w:val="TAL"/>
              <w:rPr>
                <w:sz w:val="16"/>
              </w:rPr>
            </w:pPr>
            <w:r w:rsidRPr="006F561B">
              <w:rPr>
                <w:sz w:val="16"/>
              </w:rPr>
              <w:t>ZTE</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C4-173297</w:t>
            </w:r>
          </w:p>
        </w:tc>
      </w:tr>
      <w:tr w:rsidR="0016026D" w:rsidRPr="006F561B" w:rsidTr="00AC7651">
        <w:tc>
          <w:tcPr>
            <w:tcW w:w="0" w:type="auto"/>
          </w:tcPr>
          <w:p w:rsidR="0016026D" w:rsidRPr="006F561B" w:rsidRDefault="0016026D" w:rsidP="00AC7651">
            <w:pPr>
              <w:pStyle w:val="TAL"/>
              <w:rPr>
                <w:sz w:val="16"/>
              </w:rPr>
            </w:pPr>
            <w:r w:rsidRPr="006F561B">
              <w:rPr>
                <w:sz w:val="16"/>
              </w:rPr>
              <w:t>C4-173167</w:t>
            </w:r>
          </w:p>
        </w:tc>
        <w:tc>
          <w:tcPr>
            <w:tcW w:w="0" w:type="auto"/>
          </w:tcPr>
          <w:p w:rsidR="0016026D" w:rsidRPr="006F561B" w:rsidRDefault="0016026D" w:rsidP="00AC7651">
            <w:pPr>
              <w:pStyle w:val="TAL"/>
              <w:rPr>
                <w:sz w:val="16"/>
              </w:rPr>
            </w:pPr>
            <w:r w:rsidRPr="006F561B">
              <w:rPr>
                <w:sz w:val="16"/>
              </w:rPr>
              <w:t>Removal of UE-Usage-Type</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C4-173168</w:t>
            </w:r>
          </w:p>
        </w:tc>
        <w:tc>
          <w:tcPr>
            <w:tcW w:w="0" w:type="auto"/>
          </w:tcPr>
          <w:p w:rsidR="0016026D" w:rsidRPr="006F561B" w:rsidRDefault="0016026D" w:rsidP="00AC7651">
            <w:pPr>
              <w:pStyle w:val="TAL"/>
              <w:rPr>
                <w:sz w:val="16"/>
              </w:rPr>
            </w:pPr>
            <w:r w:rsidRPr="006F561B">
              <w:rPr>
                <w:sz w:val="16"/>
              </w:rPr>
              <w:t>Revised WID on CT aspects on 5G System - Phase 1</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C4-172275</w:t>
            </w:r>
          </w:p>
        </w:tc>
        <w:tc>
          <w:tcPr>
            <w:tcW w:w="0" w:type="auto"/>
          </w:tcPr>
          <w:p w:rsidR="0016026D" w:rsidRPr="006F561B" w:rsidRDefault="0016026D" w:rsidP="00AC7651">
            <w:pPr>
              <w:pStyle w:val="TAL"/>
              <w:rPr>
                <w:sz w:val="16"/>
              </w:rPr>
            </w:pPr>
            <w:r w:rsidRPr="006F561B">
              <w:rPr>
                <w:sz w:val="16"/>
              </w:rPr>
              <w:t>C4-173202</w:t>
            </w:r>
          </w:p>
        </w:tc>
      </w:tr>
      <w:tr w:rsidR="0016026D" w:rsidRPr="006F561B" w:rsidTr="00AC7651">
        <w:tc>
          <w:tcPr>
            <w:tcW w:w="0" w:type="auto"/>
          </w:tcPr>
          <w:p w:rsidR="0016026D" w:rsidRPr="006F561B" w:rsidRDefault="0016026D" w:rsidP="00AC7651">
            <w:pPr>
              <w:pStyle w:val="TAL"/>
              <w:rPr>
                <w:sz w:val="16"/>
              </w:rPr>
            </w:pPr>
            <w:r w:rsidRPr="006F561B">
              <w:rPr>
                <w:sz w:val="16"/>
              </w:rPr>
              <w:t>C4-173169</w:t>
            </w:r>
          </w:p>
        </w:tc>
        <w:tc>
          <w:tcPr>
            <w:tcW w:w="0" w:type="auto"/>
          </w:tcPr>
          <w:p w:rsidR="0016026D" w:rsidRPr="006F561B" w:rsidRDefault="0016026D" w:rsidP="00AC7651">
            <w:pPr>
              <w:pStyle w:val="TAL"/>
              <w:rPr>
                <w:sz w:val="16"/>
              </w:rPr>
            </w:pPr>
            <w:r w:rsidRPr="006F561B">
              <w:rPr>
                <w:sz w:val="16"/>
              </w:rPr>
              <w:t>Pseudo-CR on Envelope Reporting</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C4-173225</w:t>
            </w:r>
          </w:p>
        </w:tc>
      </w:tr>
      <w:tr w:rsidR="0016026D" w:rsidRPr="006F561B" w:rsidTr="00AC7651">
        <w:tc>
          <w:tcPr>
            <w:tcW w:w="0" w:type="auto"/>
          </w:tcPr>
          <w:p w:rsidR="0016026D" w:rsidRPr="006F561B" w:rsidRDefault="0016026D" w:rsidP="00AC7651">
            <w:pPr>
              <w:pStyle w:val="TAL"/>
              <w:rPr>
                <w:sz w:val="16"/>
              </w:rPr>
            </w:pPr>
            <w:r w:rsidRPr="006F561B">
              <w:rPr>
                <w:sz w:val="16"/>
              </w:rPr>
              <w:t>C4-173170</w:t>
            </w:r>
          </w:p>
        </w:tc>
        <w:tc>
          <w:tcPr>
            <w:tcW w:w="0" w:type="auto"/>
          </w:tcPr>
          <w:p w:rsidR="0016026D" w:rsidRPr="006F561B" w:rsidRDefault="0016026D" w:rsidP="00AC7651">
            <w:pPr>
              <w:pStyle w:val="TAL"/>
              <w:rPr>
                <w:sz w:val="16"/>
              </w:rPr>
            </w:pPr>
            <w:r w:rsidRPr="006F561B">
              <w:rPr>
                <w:sz w:val="16"/>
              </w:rPr>
              <w:t>Clarification about URR creation for charging key</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C4-173171</w:t>
            </w:r>
          </w:p>
        </w:tc>
        <w:tc>
          <w:tcPr>
            <w:tcW w:w="0" w:type="auto"/>
          </w:tcPr>
          <w:p w:rsidR="0016026D" w:rsidRPr="006F561B" w:rsidRDefault="0016026D" w:rsidP="00AC7651">
            <w:pPr>
              <w:pStyle w:val="TAL"/>
              <w:rPr>
                <w:sz w:val="16"/>
              </w:rPr>
            </w:pPr>
            <w:r w:rsidRPr="006F561B">
              <w:rPr>
                <w:sz w:val="16"/>
              </w:rPr>
              <w:t>Clarification on Multiple CP functions for one UP function</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withdrawn</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C4-173172</w:t>
            </w:r>
          </w:p>
        </w:tc>
        <w:tc>
          <w:tcPr>
            <w:tcW w:w="0" w:type="auto"/>
          </w:tcPr>
          <w:p w:rsidR="0016026D" w:rsidRPr="006F561B" w:rsidRDefault="0016026D" w:rsidP="00AC7651">
            <w:pPr>
              <w:pStyle w:val="TAL"/>
              <w:rPr>
                <w:sz w:val="16"/>
              </w:rPr>
            </w:pPr>
            <w:r w:rsidRPr="006F561B">
              <w:rPr>
                <w:sz w:val="16"/>
              </w:rPr>
              <w:t>Miscellaneous corrections</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C4-173173</w:t>
            </w:r>
          </w:p>
        </w:tc>
        <w:tc>
          <w:tcPr>
            <w:tcW w:w="0" w:type="auto"/>
          </w:tcPr>
          <w:p w:rsidR="0016026D" w:rsidRPr="006F561B" w:rsidRDefault="0016026D" w:rsidP="00AC7651">
            <w:pPr>
              <w:pStyle w:val="TAL"/>
              <w:rPr>
                <w:sz w:val="16"/>
              </w:rPr>
            </w:pPr>
            <w:r w:rsidRPr="006F561B">
              <w:rPr>
                <w:sz w:val="16"/>
              </w:rPr>
              <w:t>Activating or deactivating a predefined group of PCC/ADC rules</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C4-173227</w:t>
            </w:r>
          </w:p>
        </w:tc>
      </w:tr>
      <w:tr w:rsidR="0016026D" w:rsidRPr="006F561B" w:rsidTr="00AC7651">
        <w:tc>
          <w:tcPr>
            <w:tcW w:w="0" w:type="auto"/>
          </w:tcPr>
          <w:p w:rsidR="0016026D" w:rsidRPr="006F561B" w:rsidRDefault="0016026D" w:rsidP="00AC7651">
            <w:pPr>
              <w:pStyle w:val="TAL"/>
              <w:rPr>
                <w:sz w:val="16"/>
              </w:rPr>
            </w:pPr>
            <w:r w:rsidRPr="006F561B">
              <w:rPr>
                <w:sz w:val="16"/>
              </w:rPr>
              <w:t>C4-173174</w:t>
            </w:r>
          </w:p>
        </w:tc>
        <w:tc>
          <w:tcPr>
            <w:tcW w:w="0" w:type="auto"/>
          </w:tcPr>
          <w:p w:rsidR="0016026D" w:rsidRPr="006F561B" w:rsidRDefault="0016026D" w:rsidP="00AC7651">
            <w:pPr>
              <w:pStyle w:val="TAL"/>
              <w:rPr>
                <w:sz w:val="16"/>
              </w:rPr>
            </w:pPr>
            <w:r w:rsidRPr="006F561B">
              <w:rPr>
                <w:sz w:val="16"/>
              </w:rPr>
              <w:t>Correction to the Usage Report within Sx Session Report</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C4-173264</w:t>
            </w:r>
          </w:p>
        </w:tc>
      </w:tr>
      <w:tr w:rsidR="0016026D" w:rsidRPr="006F561B" w:rsidTr="00AC7651">
        <w:tc>
          <w:tcPr>
            <w:tcW w:w="0" w:type="auto"/>
          </w:tcPr>
          <w:p w:rsidR="0016026D" w:rsidRPr="006F561B" w:rsidRDefault="0016026D" w:rsidP="00AC7651">
            <w:pPr>
              <w:pStyle w:val="TAL"/>
              <w:rPr>
                <w:sz w:val="16"/>
              </w:rPr>
            </w:pPr>
            <w:r w:rsidRPr="006F561B">
              <w:rPr>
                <w:sz w:val="16"/>
              </w:rPr>
              <w:t>C4-173175</w:t>
            </w:r>
          </w:p>
        </w:tc>
        <w:tc>
          <w:tcPr>
            <w:tcW w:w="0" w:type="auto"/>
          </w:tcPr>
          <w:p w:rsidR="0016026D" w:rsidRPr="006F561B" w:rsidRDefault="0016026D" w:rsidP="00AC7651">
            <w:pPr>
              <w:pStyle w:val="TAL"/>
              <w:rPr>
                <w:sz w:val="16"/>
              </w:rPr>
            </w:pPr>
            <w:r w:rsidRPr="006F561B">
              <w:rPr>
                <w:sz w:val="16"/>
              </w:rPr>
              <w:t>Removal of the Editor’s Notes for Usage monitoring and charging</w:t>
            </w:r>
          </w:p>
        </w:tc>
        <w:tc>
          <w:tcPr>
            <w:tcW w:w="0" w:type="auto"/>
          </w:tcPr>
          <w:p w:rsidR="0016026D" w:rsidRPr="006F561B" w:rsidRDefault="0016026D" w:rsidP="00AC7651">
            <w:pPr>
              <w:pStyle w:val="TAL"/>
              <w:rPr>
                <w:sz w:val="16"/>
              </w:rPr>
            </w:pPr>
            <w:r w:rsidRPr="006F561B">
              <w:rPr>
                <w:sz w:val="16"/>
              </w:rPr>
              <w:t>Huaiwei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C4-173265</w:t>
            </w:r>
          </w:p>
        </w:tc>
      </w:tr>
      <w:tr w:rsidR="0016026D" w:rsidRPr="006F561B" w:rsidTr="00AC7651">
        <w:tc>
          <w:tcPr>
            <w:tcW w:w="0" w:type="auto"/>
          </w:tcPr>
          <w:p w:rsidR="0016026D" w:rsidRPr="006F561B" w:rsidRDefault="0016026D" w:rsidP="00AC7651">
            <w:pPr>
              <w:pStyle w:val="TAL"/>
              <w:rPr>
                <w:sz w:val="16"/>
              </w:rPr>
            </w:pPr>
            <w:r w:rsidRPr="006F561B">
              <w:rPr>
                <w:sz w:val="16"/>
              </w:rPr>
              <w:t>C4-173176</w:t>
            </w:r>
          </w:p>
        </w:tc>
        <w:tc>
          <w:tcPr>
            <w:tcW w:w="0" w:type="auto"/>
          </w:tcPr>
          <w:p w:rsidR="0016026D" w:rsidRPr="006F561B" w:rsidRDefault="0016026D" w:rsidP="00AC7651">
            <w:pPr>
              <w:pStyle w:val="TAL"/>
              <w:rPr>
                <w:sz w:val="16"/>
              </w:rPr>
            </w:pPr>
            <w:r w:rsidRPr="006F561B">
              <w:rPr>
                <w:sz w:val="16"/>
              </w:rPr>
              <w:t>Tariff Change Time for Offline Charging</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withdrawn</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C4-173177</w:t>
            </w:r>
          </w:p>
        </w:tc>
        <w:tc>
          <w:tcPr>
            <w:tcW w:w="0" w:type="auto"/>
          </w:tcPr>
          <w:p w:rsidR="0016026D" w:rsidRPr="006F561B" w:rsidRDefault="0016026D" w:rsidP="00AC7651">
            <w:pPr>
              <w:pStyle w:val="TAL"/>
              <w:rPr>
                <w:sz w:val="16"/>
              </w:rPr>
            </w:pPr>
            <w:r w:rsidRPr="006F561B">
              <w:rPr>
                <w:sz w:val="16"/>
              </w:rPr>
              <w:t>Revised WID on CT aspects of Northbound APIs for SCEF–SCS/AS Interworking</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endorsed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C4-173178</w:t>
            </w:r>
          </w:p>
        </w:tc>
        <w:tc>
          <w:tcPr>
            <w:tcW w:w="0" w:type="auto"/>
          </w:tcPr>
          <w:p w:rsidR="0016026D" w:rsidRPr="006F561B" w:rsidRDefault="0016026D" w:rsidP="00AC7651">
            <w:pPr>
              <w:pStyle w:val="TAL"/>
              <w:rPr>
                <w:sz w:val="16"/>
              </w:rPr>
            </w:pPr>
            <w:r w:rsidRPr="006F561B">
              <w:rPr>
                <w:sz w:val="16"/>
              </w:rPr>
              <w:t>Pseudo-CR on Sx-u tunnel related description and procedures</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C4-173191, C4-173194</w:t>
            </w:r>
          </w:p>
        </w:tc>
      </w:tr>
      <w:tr w:rsidR="0016026D" w:rsidRPr="006F561B" w:rsidTr="00AC7651">
        <w:tc>
          <w:tcPr>
            <w:tcW w:w="0" w:type="auto"/>
          </w:tcPr>
          <w:p w:rsidR="0016026D" w:rsidRPr="006F561B" w:rsidRDefault="0016026D" w:rsidP="00AC7651">
            <w:pPr>
              <w:pStyle w:val="TAL"/>
              <w:rPr>
                <w:sz w:val="16"/>
              </w:rPr>
            </w:pPr>
            <w:r w:rsidRPr="006F561B">
              <w:rPr>
                <w:sz w:val="16"/>
              </w:rPr>
              <w:t>C4-173179</w:t>
            </w:r>
          </w:p>
        </w:tc>
        <w:tc>
          <w:tcPr>
            <w:tcW w:w="0" w:type="auto"/>
          </w:tcPr>
          <w:p w:rsidR="0016026D" w:rsidRPr="006F561B" w:rsidRDefault="0016026D" w:rsidP="00AC7651">
            <w:pPr>
              <w:pStyle w:val="TAL"/>
              <w:rPr>
                <w:sz w:val="16"/>
              </w:rPr>
            </w:pPr>
            <w:r w:rsidRPr="006F561B">
              <w:rPr>
                <w:sz w:val="16"/>
              </w:rPr>
              <w:t>Discussion on protocol selection for service-based architecture</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C4-173180</w:t>
            </w:r>
          </w:p>
        </w:tc>
        <w:tc>
          <w:tcPr>
            <w:tcW w:w="0" w:type="auto"/>
          </w:tcPr>
          <w:p w:rsidR="0016026D" w:rsidRPr="006F561B" w:rsidRDefault="0016026D" w:rsidP="00AC7651">
            <w:pPr>
              <w:pStyle w:val="TAL"/>
              <w:rPr>
                <w:sz w:val="16"/>
              </w:rPr>
            </w:pPr>
            <w:r w:rsidRPr="006F561B">
              <w:rPr>
                <w:sz w:val="16"/>
              </w:rPr>
              <w:t>New Work Item for Inclusion of WLAN direct discovery technologies as an alternative for ProSe direct discovery; Stage3</w:t>
            </w:r>
          </w:p>
        </w:tc>
        <w:tc>
          <w:tcPr>
            <w:tcW w:w="0" w:type="auto"/>
          </w:tcPr>
          <w:p w:rsidR="0016026D" w:rsidRPr="006F561B" w:rsidRDefault="0016026D" w:rsidP="00AC7651">
            <w:pPr>
              <w:pStyle w:val="TAL"/>
              <w:rPr>
                <w:sz w:val="16"/>
              </w:rPr>
            </w:pPr>
            <w:r w:rsidRPr="006F561B">
              <w:rPr>
                <w:sz w:val="16"/>
              </w:rPr>
              <w:t>intel</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C4-173228</w:t>
            </w:r>
          </w:p>
        </w:tc>
      </w:tr>
      <w:tr w:rsidR="0016026D" w:rsidRPr="006F561B" w:rsidTr="00AC7651">
        <w:tc>
          <w:tcPr>
            <w:tcW w:w="0" w:type="auto"/>
          </w:tcPr>
          <w:p w:rsidR="0016026D" w:rsidRPr="006F561B" w:rsidRDefault="0016026D" w:rsidP="00AC7651">
            <w:pPr>
              <w:pStyle w:val="TAL"/>
              <w:rPr>
                <w:sz w:val="16"/>
              </w:rPr>
            </w:pPr>
            <w:r w:rsidRPr="006F561B">
              <w:rPr>
                <w:sz w:val="16"/>
              </w:rPr>
              <w:t>C4-173181</w:t>
            </w:r>
          </w:p>
        </w:tc>
        <w:tc>
          <w:tcPr>
            <w:tcW w:w="0" w:type="auto"/>
          </w:tcPr>
          <w:p w:rsidR="0016026D" w:rsidRPr="006F561B" w:rsidRDefault="0016026D" w:rsidP="00AC7651">
            <w:pPr>
              <w:pStyle w:val="TAL"/>
              <w:rPr>
                <w:sz w:val="16"/>
              </w:rPr>
            </w:pPr>
            <w:r w:rsidRPr="006F561B">
              <w:rPr>
                <w:sz w:val="16"/>
              </w:rPr>
              <w:t>Discussion on Service Based Interface</w:t>
            </w:r>
          </w:p>
        </w:tc>
        <w:tc>
          <w:tcPr>
            <w:tcW w:w="0" w:type="auto"/>
          </w:tcPr>
          <w:p w:rsidR="0016026D" w:rsidRPr="006F561B" w:rsidRDefault="0016026D" w:rsidP="00AC7651">
            <w:pPr>
              <w:pStyle w:val="TAL"/>
              <w:rPr>
                <w:sz w:val="16"/>
              </w:rPr>
            </w:pPr>
            <w:r w:rsidRPr="006F561B">
              <w:rPr>
                <w:sz w:val="16"/>
              </w:rPr>
              <w:t>Verizon Wireless</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C4-173182</w:t>
            </w:r>
          </w:p>
        </w:tc>
        <w:tc>
          <w:tcPr>
            <w:tcW w:w="0" w:type="auto"/>
          </w:tcPr>
          <w:p w:rsidR="0016026D" w:rsidRPr="006F561B" w:rsidRDefault="0016026D" w:rsidP="00AC7651">
            <w:pPr>
              <w:pStyle w:val="TAL"/>
              <w:rPr>
                <w:sz w:val="16"/>
              </w:rPr>
            </w:pPr>
            <w:r w:rsidRPr="006F561B">
              <w:rPr>
                <w:sz w:val="16"/>
              </w:rPr>
              <w:t>Discussion on protocol selection aspects</w:t>
            </w:r>
          </w:p>
        </w:tc>
        <w:tc>
          <w:tcPr>
            <w:tcW w:w="0" w:type="auto"/>
          </w:tcPr>
          <w:p w:rsidR="0016026D" w:rsidRPr="006F561B" w:rsidRDefault="0016026D" w:rsidP="00AC7651">
            <w:pPr>
              <w:pStyle w:val="TAL"/>
              <w:rPr>
                <w:sz w:val="16"/>
              </w:rPr>
            </w:pPr>
            <w:r w:rsidRPr="006F561B">
              <w:rPr>
                <w:sz w:val="16"/>
              </w:rPr>
              <w:t>Cisco Systems</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C4-173008</w:t>
            </w:r>
          </w:p>
        </w:tc>
        <w:tc>
          <w:tcPr>
            <w:tcW w:w="0" w:type="auto"/>
          </w:tcPr>
          <w:p w:rsidR="0016026D" w:rsidRPr="006F561B" w:rsidRDefault="0016026D" w:rsidP="00AC7651">
            <w:pPr>
              <w:pStyle w:val="TAL"/>
              <w:rPr>
                <w:sz w:val="16"/>
              </w:rPr>
            </w:pPr>
            <w:r w:rsidRPr="006F561B">
              <w:rPr>
                <w:sz w:val="16"/>
              </w:rPr>
              <w:t>C4-173232</w:t>
            </w:r>
          </w:p>
        </w:tc>
      </w:tr>
      <w:tr w:rsidR="0016026D" w:rsidRPr="006F561B" w:rsidTr="00AC7651">
        <w:tc>
          <w:tcPr>
            <w:tcW w:w="0" w:type="auto"/>
          </w:tcPr>
          <w:p w:rsidR="0016026D" w:rsidRPr="006F561B" w:rsidRDefault="0016026D" w:rsidP="00AC7651">
            <w:pPr>
              <w:pStyle w:val="TAL"/>
              <w:rPr>
                <w:sz w:val="16"/>
              </w:rPr>
            </w:pPr>
            <w:r w:rsidRPr="006F561B">
              <w:rPr>
                <w:sz w:val="16"/>
              </w:rPr>
              <w:t>C4-173183</w:t>
            </w:r>
          </w:p>
        </w:tc>
        <w:tc>
          <w:tcPr>
            <w:tcW w:w="0" w:type="auto"/>
          </w:tcPr>
          <w:p w:rsidR="0016026D" w:rsidRPr="006F561B" w:rsidRDefault="0016026D" w:rsidP="00AC7651">
            <w:pPr>
              <w:pStyle w:val="TAL"/>
              <w:rPr>
                <w:sz w:val="16"/>
              </w:rPr>
            </w:pPr>
            <w:r w:rsidRPr="006F561B">
              <w:rPr>
                <w:sz w:val="16"/>
              </w:rPr>
              <w:t>Discussion on protocol aspects of network slicing</w:t>
            </w:r>
          </w:p>
        </w:tc>
        <w:tc>
          <w:tcPr>
            <w:tcW w:w="0" w:type="auto"/>
          </w:tcPr>
          <w:p w:rsidR="0016026D" w:rsidRPr="006F561B" w:rsidRDefault="0016026D" w:rsidP="00AC7651">
            <w:pPr>
              <w:pStyle w:val="TAL"/>
              <w:rPr>
                <w:sz w:val="16"/>
              </w:rPr>
            </w:pPr>
            <w:r w:rsidRPr="006F561B">
              <w:rPr>
                <w:sz w:val="16"/>
              </w:rPr>
              <w:t>Cisco Systems</w:t>
            </w:r>
          </w:p>
        </w:tc>
        <w:tc>
          <w:tcPr>
            <w:tcW w:w="0" w:type="auto"/>
          </w:tcPr>
          <w:p w:rsidR="0016026D" w:rsidRPr="006F561B" w:rsidRDefault="0016026D" w:rsidP="00AC7651">
            <w:pPr>
              <w:pStyle w:val="TAL"/>
              <w:rPr>
                <w:sz w:val="16"/>
              </w:rPr>
            </w:pPr>
            <w:r w:rsidRPr="006F561B">
              <w:rPr>
                <w:sz w:val="16"/>
              </w:rPr>
              <w:t>withdrawn</w:t>
            </w:r>
          </w:p>
        </w:tc>
        <w:tc>
          <w:tcPr>
            <w:tcW w:w="0" w:type="auto"/>
          </w:tcPr>
          <w:p w:rsidR="0016026D" w:rsidRPr="006F561B" w:rsidRDefault="0016026D" w:rsidP="00AC7651">
            <w:pPr>
              <w:pStyle w:val="TAL"/>
              <w:rPr>
                <w:sz w:val="16"/>
              </w:rPr>
            </w:pPr>
            <w:r w:rsidRPr="006F561B">
              <w:rPr>
                <w:sz w:val="16"/>
              </w:rPr>
              <w:t>C4-173009</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C4-173184</w:t>
            </w:r>
          </w:p>
        </w:tc>
        <w:tc>
          <w:tcPr>
            <w:tcW w:w="0" w:type="auto"/>
          </w:tcPr>
          <w:p w:rsidR="0016026D" w:rsidRPr="006F561B" w:rsidRDefault="0016026D" w:rsidP="00AC7651">
            <w:pPr>
              <w:pStyle w:val="TAL"/>
              <w:rPr>
                <w:sz w:val="16"/>
              </w:rPr>
            </w:pPr>
            <w:r w:rsidRPr="006F561B">
              <w:rPr>
                <w:sz w:val="16"/>
              </w:rPr>
              <w:t>Discussion on using HTTP in SBA</w:t>
            </w:r>
          </w:p>
        </w:tc>
        <w:tc>
          <w:tcPr>
            <w:tcW w:w="0" w:type="auto"/>
          </w:tcPr>
          <w:p w:rsidR="0016026D" w:rsidRPr="006F561B" w:rsidRDefault="0016026D" w:rsidP="00AC7651">
            <w:pPr>
              <w:pStyle w:val="TAL"/>
              <w:rPr>
                <w:sz w:val="16"/>
              </w:rPr>
            </w:pPr>
            <w:r w:rsidRPr="006F561B">
              <w:rPr>
                <w:sz w:val="16"/>
              </w:rPr>
              <w:t>Cisco Systems</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L"/>
              <w:rPr>
                <w:sz w:val="16"/>
              </w:rPr>
            </w:pPr>
            <w:r w:rsidRPr="006F561B">
              <w:rPr>
                <w:sz w:val="16"/>
              </w:rPr>
              <w:t>C4-173010</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C4-173185</w:t>
            </w:r>
          </w:p>
        </w:tc>
        <w:tc>
          <w:tcPr>
            <w:tcW w:w="0" w:type="auto"/>
          </w:tcPr>
          <w:p w:rsidR="0016026D" w:rsidRPr="006F561B" w:rsidRDefault="0016026D" w:rsidP="00AC7651">
            <w:pPr>
              <w:pStyle w:val="TAL"/>
              <w:rPr>
                <w:sz w:val="16"/>
              </w:rPr>
            </w:pPr>
            <w:r w:rsidRPr="006F561B">
              <w:rPr>
                <w:sz w:val="16"/>
              </w:rPr>
              <w:t>Protocol impacts of virtualization</w:t>
            </w:r>
          </w:p>
        </w:tc>
        <w:tc>
          <w:tcPr>
            <w:tcW w:w="0" w:type="auto"/>
          </w:tcPr>
          <w:p w:rsidR="0016026D" w:rsidRPr="006F561B" w:rsidRDefault="0016026D" w:rsidP="00AC7651">
            <w:pPr>
              <w:pStyle w:val="TAL"/>
              <w:rPr>
                <w:sz w:val="16"/>
              </w:rPr>
            </w:pPr>
            <w:r w:rsidRPr="006F561B">
              <w:rPr>
                <w:sz w:val="16"/>
              </w:rPr>
              <w:t>Cisco Systems</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C4-173011</w:t>
            </w:r>
          </w:p>
        </w:tc>
        <w:tc>
          <w:tcPr>
            <w:tcW w:w="0" w:type="auto"/>
          </w:tcPr>
          <w:p w:rsidR="0016026D" w:rsidRPr="006F561B" w:rsidRDefault="0016026D" w:rsidP="00AC7651">
            <w:pPr>
              <w:pStyle w:val="TAL"/>
              <w:rPr>
                <w:sz w:val="16"/>
              </w:rPr>
            </w:pPr>
            <w:r w:rsidRPr="006F561B">
              <w:rPr>
                <w:sz w:val="16"/>
              </w:rPr>
              <w:t>C4-173238</w:t>
            </w:r>
          </w:p>
        </w:tc>
      </w:tr>
      <w:tr w:rsidR="0016026D" w:rsidRPr="006F561B" w:rsidTr="00AC7651">
        <w:tc>
          <w:tcPr>
            <w:tcW w:w="0" w:type="auto"/>
          </w:tcPr>
          <w:p w:rsidR="0016026D" w:rsidRPr="006F561B" w:rsidRDefault="0016026D" w:rsidP="00AC7651">
            <w:pPr>
              <w:pStyle w:val="TAL"/>
              <w:rPr>
                <w:sz w:val="16"/>
              </w:rPr>
            </w:pPr>
            <w:r w:rsidRPr="006F561B">
              <w:rPr>
                <w:sz w:val="16"/>
              </w:rPr>
              <w:t>C4-173186</w:t>
            </w:r>
          </w:p>
        </w:tc>
        <w:tc>
          <w:tcPr>
            <w:tcW w:w="0" w:type="auto"/>
          </w:tcPr>
          <w:p w:rsidR="0016026D" w:rsidRPr="006F561B" w:rsidRDefault="0016026D" w:rsidP="00AC7651">
            <w:pPr>
              <w:pStyle w:val="TAL"/>
              <w:rPr>
                <w:sz w:val="16"/>
              </w:rPr>
            </w:pPr>
            <w:r w:rsidRPr="006F561B">
              <w:rPr>
                <w:sz w:val="16"/>
              </w:rPr>
              <w:t>New WID on CT aspects of 3GPP PS data off</w:t>
            </w:r>
          </w:p>
        </w:tc>
        <w:tc>
          <w:tcPr>
            <w:tcW w:w="0" w:type="auto"/>
          </w:tcPr>
          <w:p w:rsidR="0016026D" w:rsidRPr="006F561B" w:rsidRDefault="0016026D" w:rsidP="00AC7651">
            <w:pPr>
              <w:pStyle w:val="TAL"/>
              <w:rPr>
                <w:sz w:val="16"/>
              </w:rPr>
            </w:pPr>
            <w:r w:rsidRPr="006F561B">
              <w:rPr>
                <w:sz w:val="16"/>
              </w:rPr>
              <w:t>Huawei, HiSilicon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C4-173308</w:t>
            </w:r>
          </w:p>
        </w:tc>
      </w:tr>
      <w:tr w:rsidR="0016026D" w:rsidRPr="006F561B" w:rsidTr="00AC7651">
        <w:tc>
          <w:tcPr>
            <w:tcW w:w="0" w:type="auto"/>
          </w:tcPr>
          <w:p w:rsidR="0016026D" w:rsidRPr="006F561B" w:rsidRDefault="0016026D" w:rsidP="00AC7651">
            <w:pPr>
              <w:pStyle w:val="TAL"/>
              <w:rPr>
                <w:sz w:val="16"/>
              </w:rPr>
            </w:pPr>
            <w:r w:rsidRPr="006F561B">
              <w:rPr>
                <w:sz w:val="16"/>
              </w:rPr>
              <w:t>C4-173187</w:t>
            </w:r>
          </w:p>
        </w:tc>
        <w:tc>
          <w:tcPr>
            <w:tcW w:w="0" w:type="auto"/>
          </w:tcPr>
          <w:p w:rsidR="0016026D" w:rsidRPr="006F561B" w:rsidRDefault="0016026D" w:rsidP="00AC7651">
            <w:pPr>
              <w:pStyle w:val="TAL"/>
              <w:rPr>
                <w:sz w:val="16"/>
              </w:rPr>
            </w:pPr>
            <w:r w:rsidRPr="006F561B">
              <w:rPr>
                <w:sz w:val="16"/>
              </w:rPr>
              <w:t>Application for a Port Number and/or Service Name "PFCP-dest-port"</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C4-173219</w:t>
            </w:r>
          </w:p>
        </w:tc>
      </w:tr>
      <w:tr w:rsidR="0016026D" w:rsidRPr="006F561B" w:rsidTr="00AC7651">
        <w:tc>
          <w:tcPr>
            <w:tcW w:w="0" w:type="auto"/>
          </w:tcPr>
          <w:p w:rsidR="0016026D" w:rsidRPr="006F561B" w:rsidRDefault="0016026D" w:rsidP="00AC7651">
            <w:pPr>
              <w:pStyle w:val="TAL"/>
              <w:rPr>
                <w:sz w:val="16"/>
              </w:rPr>
            </w:pPr>
            <w:r w:rsidRPr="006F561B">
              <w:rPr>
                <w:sz w:val="16"/>
              </w:rPr>
              <w:t>C4-173188</w:t>
            </w:r>
          </w:p>
        </w:tc>
        <w:tc>
          <w:tcPr>
            <w:tcW w:w="0" w:type="auto"/>
          </w:tcPr>
          <w:p w:rsidR="0016026D" w:rsidRPr="006F561B" w:rsidRDefault="0016026D" w:rsidP="00AC7651">
            <w:pPr>
              <w:pStyle w:val="TAL"/>
              <w:rPr>
                <w:sz w:val="16"/>
              </w:rPr>
            </w:pPr>
            <w:r w:rsidRPr="006F561B">
              <w:rPr>
                <w:sz w:val="16"/>
              </w:rPr>
              <w:t>Only ERP Implicit Boostrapping mode is supported in Rel-14</w:t>
            </w:r>
          </w:p>
        </w:tc>
        <w:tc>
          <w:tcPr>
            <w:tcW w:w="0" w:type="auto"/>
          </w:tcPr>
          <w:p w:rsidR="0016026D" w:rsidRPr="006F561B" w:rsidRDefault="0016026D" w:rsidP="00AC7651">
            <w:pPr>
              <w:pStyle w:val="TAL"/>
              <w:rPr>
                <w:sz w:val="16"/>
              </w:rPr>
            </w:pPr>
            <w:r w:rsidRPr="006F561B">
              <w:rPr>
                <w:sz w:val="16"/>
              </w:rPr>
              <w:t>Orange, Ericsson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C4-173242</w:t>
            </w:r>
          </w:p>
        </w:tc>
      </w:tr>
      <w:tr w:rsidR="0016026D" w:rsidRPr="006F561B" w:rsidTr="00AC7651">
        <w:tc>
          <w:tcPr>
            <w:tcW w:w="0" w:type="auto"/>
          </w:tcPr>
          <w:p w:rsidR="0016026D" w:rsidRPr="006F561B" w:rsidRDefault="0016026D" w:rsidP="00AC7651">
            <w:pPr>
              <w:pStyle w:val="TAL"/>
              <w:rPr>
                <w:sz w:val="16"/>
              </w:rPr>
            </w:pPr>
            <w:r w:rsidRPr="006F561B">
              <w:rPr>
                <w:sz w:val="16"/>
              </w:rPr>
              <w:t>C4-173189</w:t>
            </w:r>
          </w:p>
        </w:tc>
        <w:tc>
          <w:tcPr>
            <w:tcW w:w="0" w:type="auto"/>
          </w:tcPr>
          <w:p w:rsidR="0016026D" w:rsidRPr="006F561B" w:rsidRDefault="0016026D" w:rsidP="00AC7651">
            <w:pPr>
              <w:pStyle w:val="TAL"/>
              <w:rPr>
                <w:sz w:val="16"/>
              </w:rPr>
            </w:pPr>
            <w:r w:rsidRPr="006F561B">
              <w:rPr>
                <w:sz w:val="16"/>
              </w:rPr>
              <w:t>Pseudo-CR on Updade AUSF Procedures and Services</w:t>
            </w:r>
          </w:p>
        </w:tc>
        <w:tc>
          <w:tcPr>
            <w:tcW w:w="0" w:type="auto"/>
          </w:tcPr>
          <w:p w:rsidR="0016026D" w:rsidRPr="006F561B" w:rsidRDefault="0016026D" w:rsidP="00AC7651">
            <w:pPr>
              <w:pStyle w:val="TAL"/>
              <w:rPr>
                <w:sz w:val="16"/>
              </w:rPr>
            </w:pPr>
            <w:r w:rsidRPr="006F561B">
              <w:rPr>
                <w:sz w:val="16"/>
              </w:rPr>
              <w:t>Orange</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C4-173261</w:t>
            </w:r>
          </w:p>
        </w:tc>
      </w:tr>
      <w:tr w:rsidR="0016026D" w:rsidRPr="006F561B" w:rsidTr="00AC7651">
        <w:tc>
          <w:tcPr>
            <w:tcW w:w="0" w:type="auto"/>
          </w:tcPr>
          <w:p w:rsidR="0016026D" w:rsidRPr="006F561B" w:rsidRDefault="0016026D" w:rsidP="00AC7651">
            <w:pPr>
              <w:pStyle w:val="TAL"/>
              <w:rPr>
                <w:sz w:val="16"/>
              </w:rPr>
            </w:pPr>
            <w:r w:rsidRPr="006F561B">
              <w:rPr>
                <w:sz w:val="16"/>
              </w:rPr>
              <w:t>C4-173190</w:t>
            </w:r>
          </w:p>
        </w:tc>
        <w:tc>
          <w:tcPr>
            <w:tcW w:w="0" w:type="auto"/>
          </w:tcPr>
          <w:p w:rsidR="0016026D" w:rsidRPr="006F561B" w:rsidRDefault="0016026D" w:rsidP="00AC7651">
            <w:pPr>
              <w:pStyle w:val="TAL"/>
              <w:rPr>
                <w:sz w:val="16"/>
              </w:rPr>
            </w:pPr>
            <w:r w:rsidRPr="006F561B">
              <w:rPr>
                <w:sz w:val="16"/>
              </w:rPr>
              <w:t>3GPP &amp; IETF Cooperation on 5G</w:t>
            </w:r>
          </w:p>
        </w:tc>
        <w:tc>
          <w:tcPr>
            <w:tcW w:w="0" w:type="auto"/>
          </w:tcPr>
          <w:p w:rsidR="0016026D" w:rsidRPr="006F561B" w:rsidRDefault="0016026D" w:rsidP="00AC7651">
            <w:pPr>
              <w:pStyle w:val="TAL"/>
              <w:rPr>
                <w:sz w:val="16"/>
              </w:rPr>
            </w:pPr>
            <w:r w:rsidRPr="006F561B">
              <w:rPr>
                <w:sz w:val="16"/>
              </w:rPr>
              <w:t>CT Chairman</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C4-173191</w:t>
            </w:r>
          </w:p>
        </w:tc>
        <w:tc>
          <w:tcPr>
            <w:tcW w:w="0" w:type="auto"/>
          </w:tcPr>
          <w:p w:rsidR="0016026D" w:rsidRPr="006F561B" w:rsidRDefault="0016026D" w:rsidP="00AC7651">
            <w:pPr>
              <w:pStyle w:val="TAL"/>
              <w:rPr>
                <w:sz w:val="16"/>
              </w:rPr>
            </w:pPr>
            <w:r w:rsidRPr="006F561B">
              <w:rPr>
                <w:sz w:val="16"/>
              </w:rPr>
              <w:t>Pseudo-CR on Sx-u tunnel related description and procedures</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withdrawn</w:t>
            </w:r>
          </w:p>
        </w:tc>
        <w:tc>
          <w:tcPr>
            <w:tcW w:w="0" w:type="auto"/>
          </w:tcPr>
          <w:p w:rsidR="0016026D" w:rsidRPr="006F561B" w:rsidRDefault="0016026D" w:rsidP="00AC7651">
            <w:pPr>
              <w:pStyle w:val="TAL"/>
              <w:rPr>
                <w:sz w:val="16"/>
              </w:rPr>
            </w:pPr>
            <w:r w:rsidRPr="006F561B">
              <w:rPr>
                <w:sz w:val="16"/>
              </w:rPr>
              <w:t>C4-173178</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C4-173192</w:t>
            </w:r>
          </w:p>
        </w:tc>
        <w:tc>
          <w:tcPr>
            <w:tcW w:w="0" w:type="auto"/>
          </w:tcPr>
          <w:p w:rsidR="0016026D" w:rsidRPr="006F561B" w:rsidRDefault="0016026D" w:rsidP="00AC7651">
            <w:pPr>
              <w:pStyle w:val="TAL"/>
              <w:rPr>
                <w:sz w:val="16"/>
              </w:rPr>
            </w:pPr>
            <w:r w:rsidRPr="006F561B">
              <w:rPr>
                <w:sz w:val="16"/>
              </w:rPr>
              <w:t>Credit pooling</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withdrawn</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C4-173193</w:t>
            </w:r>
          </w:p>
        </w:tc>
        <w:tc>
          <w:tcPr>
            <w:tcW w:w="0" w:type="auto"/>
          </w:tcPr>
          <w:p w:rsidR="0016026D" w:rsidRPr="006F561B" w:rsidRDefault="0016026D" w:rsidP="00AC7651">
            <w:pPr>
              <w:pStyle w:val="TAL"/>
              <w:rPr>
                <w:sz w:val="16"/>
              </w:rPr>
            </w:pPr>
            <w:r w:rsidRPr="006F561B">
              <w:rPr>
                <w:sz w:val="16"/>
              </w:rPr>
              <w:t>QER and  FAR definition</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C4-173321</w:t>
            </w:r>
          </w:p>
        </w:tc>
      </w:tr>
      <w:tr w:rsidR="0016026D" w:rsidRPr="006F561B" w:rsidTr="00AC7651">
        <w:tc>
          <w:tcPr>
            <w:tcW w:w="0" w:type="auto"/>
          </w:tcPr>
          <w:p w:rsidR="0016026D" w:rsidRPr="006F561B" w:rsidRDefault="0016026D" w:rsidP="00AC7651">
            <w:pPr>
              <w:pStyle w:val="TAL"/>
              <w:rPr>
                <w:sz w:val="16"/>
              </w:rPr>
            </w:pPr>
            <w:r w:rsidRPr="006F561B">
              <w:rPr>
                <w:sz w:val="16"/>
              </w:rPr>
              <w:t>C4-173194</w:t>
            </w:r>
          </w:p>
        </w:tc>
        <w:tc>
          <w:tcPr>
            <w:tcW w:w="0" w:type="auto"/>
          </w:tcPr>
          <w:p w:rsidR="0016026D" w:rsidRPr="006F561B" w:rsidRDefault="0016026D" w:rsidP="00AC7651">
            <w:pPr>
              <w:pStyle w:val="TAL"/>
              <w:rPr>
                <w:sz w:val="16"/>
              </w:rPr>
            </w:pPr>
            <w:r w:rsidRPr="006F561B">
              <w:rPr>
                <w:sz w:val="16"/>
              </w:rPr>
              <w:t>Pseudo-CR on Sx-u tunnel related description and procedures</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C4-173178</w:t>
            </w:r>
          </w:p>
        </w:tc>
        <w:tc>
          <w:tcPr>
            <w:tcW w:w="0" w:type="auto"/>
          </w:tcPr>
          <w:p w:rsidR="0016026D" w:rsidRPr="006F561B" w:rsidRDefault="0016026D" w:rsidP="00AC7651">
            <w:pPr>
              <w:pStyle w:val="TAL"/>
              <w:rPr>
                <w:sz w:val="16"/>
              </w:rPr>
            </w:pPr>
            <w:r w:rsidRPr="006F561B">
              <w:rPr>
                <w:sz w:val="16"/>
              </w:rPr>
              <w:t>C4-173266</w:t>
            </w:r>
          </w:p>
        </w:tc>
      </w:tr>
      <w:tr w:rsidR="0016026D" w:rsidRPr="006F561B" w:rsidTr="00AC7651">
        <w:tc>
          <w:tcPr>
            <w:tcW w:w="0" w:type="auto"/>
          </w:tcPr>
          <w:p w:rsidR="0016026D" w:rsidRPr="006F561B" w:rsidRDefault="0016026D" w:rsidP="00AC7651">
            <w:pPr>
              <w:pStyle w:val="TAL"/>
              <w:rPr>
                <w:sz w:val="16"/>
              </w:rPr>
            </w:pPr>
            <w:r w:rsidRPr="006F561B">
              <w:rPr>
                <w:sz w:val="16"/>
              </w:rPr>
              <w:t>C4-173195</w:t>
            </w:r>
          </w:p>
        </w:tc>
        <w:tc>
          <w:tcPr>
            <w:tcW w:w="0" w:type="auto"/>
          </w:tcPr>
          <w:p w:rsidR="0016026D" w:rsidRPr="006F561B" w:rsidRDefault="0016026D" w:rsidP="00AC7651">
            <w:pPr>
              <w:pStyle w:val="TAL"/>
              <w:rPr>
                <w:sz w:val="16"/>
              </w:rPr>
            </w:pPr>
            <w:r w:rsidRPr="006F561B">
              <w:rPr>
                <w:sz w:val="16"/>
              </w:rPr>
              <w:t>Discussion on the Nx interface</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C4-173196</w:t>
            </w:r>
          </w:p>
        </w:tc>
        <w:tc>
          <w:tcPr>
            <w:tcW w:w="0" w:type="auto"/>
          </w:tcPr>
          <w:p w:rsidR="0016026D" w:rsidRPr="006F561B" w:rsidRDefault="0016026D" w:rsidP="00AC7651">
            <w:pPr>
              <w:pStyle w:val="TAL"/>
              <w:rPr>
                <w:sz w:val="16"/>
              </w:rPr>
            </w:pPr>
            <w:r w:rsidRPr="006F561B">
              <w:rPr>
                <w:sz w:val="16"/>
              </w:rPr>
              <w:t>CUPS restoration procedures</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C4-173061</w:t>
            </w:r>
          </w:p>
        </w:tc>
        <w:tc>
          <w:tcPr>
            <w:tcW w:w="0" w:type="auto"/>
          </w:tcPr>
          <w:p w:rsidR="0016026D" w:rsidRPr="006F561B" w:rsidRDefault="0016026D" w:rsidP="00AC7651">
            <w:pPr>
              <w:pStyle w:val="TAL"/>
              <w:rPr>
                <w:sz w:val="16"/>
              </w:rPr>
            </w:pPr>
            <w:r w:rsidRPr="006F561B">
              <w:rPr>
                <w:sz w:val="16"/>
              </w:rPr>
              <w:t>C4-173209</w:t>
            </w:r>
          </w:p>
        </w:tc>
      </w:tr>
      <w:tr w:rsidR="0016026D" w:rsidRPr="006F561B" w:rsidTr="00AC7651">
        <w:tc>
          <w:tcPr>
            <w:tcW w:w="0" w:type="auto"/>
          </w:tcPr>
          <w:p w:rsidR="0016026D" w:rsidRPr="006F561B" w:rsidRDefault="0016026D" w:rsidP="00AC7651">
            <w:pPr>
              <w:pStyle w:val="TAL"/>
              <w:rPr>
                <w:sz w:val="16"/>
              </w:rPr>
            </w:pPr>
            <w:r w:rsidRPr="006F561B">
              <w:rPr>
                <w:sz w:val="16"/>
              </w:rPr>
              <w:t>C4-173197</w:t>
            </w:r>
          </w:p>
        </w:tc>
        <w:tc>
          <w:tcPr>
            <w:tcW w:w="0" w:type="auto"/>
          </w:tcPr>
          <w:p w:rsidR="0016026D" w:rsidRPr="006F561B" w:rsidRDefault="0016026D" w:rsidP="00AC7651">
            <w:pPr>
              <w:pStyle w:val="TAL"/>
              <w:rPr>
                <w:sz w:val="16"/>
              </w:rPr>
            </w:pPr>
            <w:r w:rsidRPr="006F561B">
              <w:rPr>
                <w:sz w:val="16"/>
              </w:rPr>
              <w:t>Pseudo-CR on the clarification for Outer Header Creation and Outer Header Removal</w:t>
            </w:r>
          </w:p>
        </w:tc>
        <w:tc>
          <w:tcPr>
            <w:tcW w:w="0" w:type="auto"/>
          </w:tcPr>
          <w:p w:rsidR="0016026D" w:rsidRPr="006F561B" w:rsidRDefault="0016026D" w:rsidP="00AC7651">
            <w:pPr>
              <w:pStyle w:val="TAL"/>
              <w:rPr>
                <w:sz w:val="16"/>
              </w:rPr>
            </w:pPr>
            <w:r w:rsidRPr="006F561B">
              <w:rPr>
                <w:sz w:val="16"/>
              </w:rPr>
              <w:t>Ericsson, Nokia, Alcatel-Lucent Shanghai 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C4-173098</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C4-173198</w:t>
            </w:r>
          </w:p>
        </w:tc>
        <w:tc>
          <w:tcPr>
            <w:tcW w:w="0" w:type="auto"/>
          </w:tcPr>
          <w:p w:rsidR="0016026D" w:rsidRPr="006F561B" w:rsidRDefault="0016026D" w:rsidP="00AC7651">
            <w:pPr>
              <w:pStyle w:val="TAL"/>
              <w:rPr>
                <w:sz w:val="16"/>
              </w:rPr>
            </w:pPr>
            <w:r w:rsidRPr="006F561B">
              <w:rPr>
                <w:sz w:val="16"/>
              </w:rPr>
              <w:t>Discussion on the Nx interface</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withdrawn</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C4-173199</w:t>
            </w:r>
          </w:p>
        </w:tc>
        <w:tc>
          <w:tcPr>
            <w:tcW w:w="0" w:type="auto"/>
          </w:tcPr>
          <w:p w:rsidR="0016026D" w:rsidRPr="006F561B" w:rsidRDefault="0016026D" w:rsidP="00AC7651">
            <w:pPr>
              <w:pStyle w:val="TAL"/>
              <w:rPr>
                <w:sz w:val="16"/>
              </w:rPr>
            </w:pPr>
            <w:r w:rsidRPr="006F561B">
              <w:rPr>
                <w:sz w:val="16"/>
              </w:rPr>
              <w:t>New WID on CT aspects of support of voice services over WLAN Access</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C4-173203</w:t>
            </w:r>
          </w:p>
        </w:tc>
      </w:tr>
      <w:tr w:rsidR="0016026D" w:rsidRPr="006F561B" w:rsidTr="00AC7651">
        <w:tc>
          <w:tcPr>
            <w:tcW w:w="0" w:type="auto"/>
          </w:tcPr>
          <w:p w:rsidR="0016026D" w:rsidRPr="006F561B" w:rsidRDefault="0016026D" w:rsidP="00AC7651">
            <w:pPr>
              <w:pStyle w:val="TAL"/>
              <w:rPr>
                <w:sz w:val="16"/>
              </w:rPr>
            </w:pPr>
            <w:r w:rsidRPr="006F561B">
              <w:rPr>
                <w:sz w:val="16"/>
              </w:rPr>
              <w:t>C4-173200</w:t>
            </w:r>
          </w:p>
        </w:tc>
        <w:tc>
          <w:tcPr>
            <w:tcW w:w="0" w:type="auto"/>
          </w:tcPr>
          <w:p w:rsidR="0016026D" w:rsidRPr="006F561B" w:rsidRDefault="0016026D" w:rsidP="00AC7651">
            <w:pPr>
              <w:pStyle w:val="TAL"/>
              <w:rPr>
                <w:sz w:val="16"/>
              </w:rPr>
            </w:pPr>
            <w:r w:rsidRPr="006F561B">
              <w:rPr>
                <w:sz w:val="16"/>
              </w:rPr>
              <w:t>Pseudo-CR on Restoration</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C4-173062</w:t>
            </w:r>
          </w:p>
        </w:tc>
        <w:tc>
          <w:tcPr>
            <w:tcW w:w="0" w:type="auto"/>
          </w:tcPr>
          <w:p w:rsidR="0016026D" w:rsidRPr="006F561B" w:rsidRDefault="0016026D" w:rsidP="00AC7651">
            <w:pPr>
              <w:pStyle w:val="TAL"/>
              <w:rPr>
                <w:sz w:val="16"/>
              </w:rPr>
            </w:pPr>
            <w:r w:rsidRPr="006F561B">
              <w:rPr>
                <w:sz w:val="16"/>
              </w:rPr>
              <w:t>C4-173213</w:t>
            </w:r>
          </w:p>
        </w:tc>
      </w:tr>
      <w:tr w:rsidR="0016026D" w:rsidRPr="006F561B" w:rsidTr="00AC7651">
        <w:tc>
          <w:tcPr>
            <w:tcW w:w="0" w:type="auto"/>
          </w:tcPr>
          <w:p w:rsidR="0016026D" w:rsidRPr="006F561B" w:rsidRDefault="0016026D" w:rsidP="00AC7651">
            <w:pPr>
              <w:pStyle w:val="TAL"/>
              <w:rPr>
                <w:sz w:val="16"/>
              </w:rPr>
            </w:pPr>
            <w:r w:rsidRPr="006F561B">
              <w:rPr>
                <w:sz w:val="16"/>
              </w:rPr>
              <w:t>C4-173201</w:t>
            </w:r>
          </w:p>
        </w:tc>
        <w:tc>
          <w:tcPr>
            <w:tcW w:w="0" w:type="auto"/>
          </w:tcPr>
          <w:p w:rsidR="0016026D" w:rsidRPr="006F561B" w:rsidRDefault="0016026D" w:rsidP="00AC7651">
            <w:pPr>
              <w:pStyle w:val="TAL"/>
              <w:rPr>
                <w:sz w:val="16"/>
              </w:rPr>
            </w:pPr>
            <w:r w:rsidRPr="006F561B">
              <w:rPr>
                <w:sz w:val="16"/>
              </w:rPr>
              <w:t>EPC enhancements to support 5G New Radio via Dual Connectivity, CT aspects</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C4-173014</w:t>
            </w:r>
          </w:p>
        </w:tc>
        <w:tc>
          <w:tcPr>
            <w:tcW w:w="0" w:type="auto"/>
          </w:tcPr>
          <w:p w:rsidR="0016026D" w:rsidRPr="006F561B" w:rsidRDefault="0016026D" w:rsidP="00AC7651">
            <w:pPr>
              <w:pStyle w:val="TAL"/>
              <w:rPr>
                <w:sz w:val="16"/>
              </w:rPr>
            </w:pPr>
            <w:r w:rsidRPr="006F561B">
              <w:rPr>
                <w:sz w:val="16"/>
              </w:rPr>
              <w:t>C4-173345</w:t>
            </w:r>
          </w:p>
        </w:tc>
      </w:tr>
      <w:tr w:rsidR="0016026D" w:rsidRPr="006F561B" w:rsidTr="00AC7651">
        <w:tc>
          <w:tcPr>
            <w:tcW w:w="0" w:type="auto"/>
          </w:tcPr>
          <w:p w:rsidR="0016026D" w:rsidRPr="006F561B" w:rsidRDefault="0016026D" w:rsidP="00AC7651">
            <w:pPr>
              <w:pStyle w:val="TAL"/>
              <w:rPr>
                <w:sz w:val="16"/>
              </w:rPr>
            </w:pPr>
            <w:r w:rsidRPr="006F561B">
              <w:rPr>
                <w:sz w:val="16"/>
              </w:rPr>
              <w:t>C4-173202</w:t>
            </w:r>
          </w:p>
        </w:tc>
        <w:tc>
          <w:tcPr>
            <w:tcW w:w="0" w:type="auto"/>
          </w:tcPr>
          <w:p w:rsidR="0016026D" w:rsidRPr="006F561B" w:rsidRDefault="0016026D" w:rsidP="00AC7651">
            <w:pPr>
              <w:pStyle w:val="TAL"/>
              <w:rPr>
                <w:sz w:val="16"/>
              </w:rPr>
            </w:pPr>
            <w:r w:rsidRPr="006F561B">
              <w:rPr>
                <w:sz w:val="16"/>
              </w:rPr>
              <w:t>Revised WID on CT aspects on 5G System - Phase 1</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endorsed</w:t>
            </w:r>
          </w:p>
        </w:tc>
        <w:tc>
          <w:tcPr>
            <w:tcW w:w="0" w:type="auto"/>
          </w:tcPr>
          <w:p w:rsidR="0016026D" w:rsidRPr="006F561B" w:rsidRDefault="0016026D" w:rsidP="00AC7651">
            <w:pPr>
              <w:pStyle w:val="TAL"/>
              <w:rPr>
                <w:sz w:val="16"/>
              </w:rPr>
            </w:pPr>
            <w:r w:rsidRPr="006F561B">
              <w:rPr>
                <w:sz w:val="16"/>
              </w:rPr>
              <w:t>C4-173168</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C4-173203</w:t>
            </w:r>
          </w:p>
        </w:tc>
        <w:tc>
          <w:tcPr>
            <w:tcW w:w="0" w:type="auto"/>
          </w:tcPr>
          <w:p w:rsidR="0016026D" w:rsidRPr="006F561B" w:rsidRDefault="0016026D" w:rsidP="00AC7651">
            <w:pPr>
              <w:pStyle w:val="TAL"/>
              <w:rPr>
                <w:sz w:val="16"/>
              </w:rPr>
            </w:pPr>
            <w:r w:rsidRPr="006F561B">
              <w:rPr>
                <w:sz w:val="16"/>
              </w:rPr>
              <w:t>New WID on CT aspects of support of voice services over WLAN Access</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endorsed</w:t>
            </w:r>
          </w:p>
        </w:tc>
        <w:tc>
          <w:tcPr>
            <w:tcW w:w="0" w:type="auto"/>
          </w:tcPr>
          <w:p w:rsidR="0016026D" w:rsidRPr="006F561B" w:rsidRDefault="0016026D" w:rsidP="00AC7651">
            <w:pPr>
              <w:pStyle w:val="TAL"/>
              <w:rPr>
                <w:sz w:val="16"/>
              </w:rPr>
            </w:pPr>
            <w:r w:rsidRPr="006F561B">
              <w:rPr>
                <w:sz w:val="16"/>
              </w:rPr>
              <w:t>C4-173199</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lastRenderedPageBreak/>
              <w:t>C4-173204</w:t>
            </w:r>
          </w:p>
        </w:tc>
        <w:tc>
          <w:tcPr>
            <w:tcW w:w="0" w:type="auto"/>
          </w:tcPr>
          <w:p w:rsidR="0016026D" w:rsidRPr="006F561B" w:rsidRDefault="0016026D" w:rsidP="00AC7651">
            <w:pPr>
              <w:pStyle w:val="TAL"/>
              <w:rPr>
                <w:sz w:val="16"/>
              </w:rPr>
            </w:pPr>
            <w:r w:rsidRPr="006F561B">
              <w:rPr>
                <w:sz w:val="16"/>
              </w:rPr>
              <w:t>Reply LS on Data rates and Latency with NR, E-UTRA, EPS and 5GS</w:t>
            </w:r>
          </w:p>
        </w:tc>
        <w:tc>
          <w:tcPr>
            <w:tcW w:w="0" w:type="auto"/>
          </w:tcPr>
          <w:p w:rsidR="0016026D" w:rsidRPr="006F561B" w:rsidRDefault="0016026D" w:rsidP="00AC7651">
            <w:pPr>
              <w:pStyle w:val="TAL"/>
              <w:rPr>
                <w:sz w:val="16"/>
              </w:rPr>
            </w:pPr>
            <w:r w:rsidRPr="006F561B">
              <w:rPr>
                <w:sz w:val="16"/>
              </w:rPr>
              <w:t>SA1</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C4-173205</w:t>
            </w:r>
          </w:p>
        </w:tc>
        <w:tc>
          <w:tcPr>
            <w:tcW w:w="0" w:type="auto"/>
          </w:tcPr>
          <w:p w:rsidR="0016026D" w:rsidRPr="006F561B" w:rsidRDefault="0016026D" w:rsidP="00AC7651">
            <w:pPr>
              <w:pStyle w:val="TAL"/>
              <w:rPr>
                <w:sz w:val="16"/>
              </w:rPr>
            </w:pPr>
            <w:r w:rsidRPr="006F561B">
              <w:rPr>
                <w:sz w:val="16"/>
              </w:rPr>
              <w:t>Downlink Data Report per FAR</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C4-173031</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C4-173206</w:t>
            </w:r>
          </w:p>
        </w:tc>
        <w:tc>
          <w:tcPr>
            <w:tcW w:w="0" w:type="auto"/>
          </w:tcPr>
          <w:p w:rsidR="0016026D" w:rsidRPr="006F561B" w:rsidRDefault="0016026D" w:rsidP="00AC7651">
            <w:pPr>
              <w:pStyle w:val="TAL"/>
              <w:rPr>
                <w:sz w:val="16"/>
              </w:rPr>
            </w:pPr>
            <w:r w:rsidRPr="006F561B">
              <w:rPr>
                <w:sz w:val="16"/>
              </w:rPr>
              <w:t>User Plane Path Failure</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C4-173035</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C4-173207</w:t>
            </w:r>
          </w:p>
        </w:tc>
        <w:tc>
          <w:tcPr>
            <w:tcW w:w="0" w:type="auto"/>
          </w:tcPr>
          <w:p w:rsidR="0016026D" w:rsidRPr="006F561B" w:rsidRDefault="0016026D" w:rsidP="00AC7651">
            <w:pPr>
              <w:pStyle w:val="TAL"/>
              <w:rPr>
                <w:sz w:val="16"/>
              </w:rPr>
            </w:pPr>
            <w:r w:rsidRPr="006F561B">
              <w:rPr>
                <w:sz w:val="16"/>
              </w:rPr>
              <w:t>LS from the NGMN P1 Service-Based Architecture Project to 3GPP</w:t>
            </w:r>
          </w:p>
        </w:tc>
        <w:tc>
          <w:tcPr>
            <w:tcW w:w="0" w:type="auto"/>
          </w:tcPr>
          <w:p w:rsidR="0016026D" w:rsidRPr="006F561B" w:rsidRDefault="0016026D" w:rsidP="00AC7651">
            <w:pPr>
              <w:pStyle w:val="TAL"/>
              <w:rPr>
                <w:sz w:val="16"/>
              </w:rPr>
            </w:pPr>
            <w:r w:rsidRPr="006F561B">
              <w:rPr>
                <w:sz w:val="16"/>
              </w:rPr>
              <w:t>NGMN Alliance Project P1 “Service-Based Architecture in 5G”</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C4-173208</w:t>
            </w:r>
          </w:p>
        </w:tc>
        <w:tc>
          <w:tcPr>
            <w:tcW w:w="0" w:type="auto"/>
          </w:tcPr>
          <w:p w:rsidR="0016026D" w:rsidRPr="006F561B" w:rsidRDefault="0016026D" w:rsidP="00AC7651">
            <w:pPr>
              <w:pStyle w:val="TAL"/>
              <w:rPr>
                <w:sz w:val="16"/>
              </w:rPr>
            </w:pPr>
            <w:r w:rsidRPr="006F561B">
              <w:rPr>
                <w:sz w:val="16"/>
              </w:rPr>
              <w:t>User Plane Path Failure</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C4-173034</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C4-173209</w:t>
            </w:r>
          </w:p>
        </w:tc>
        <w:tc>
          <w:tcPr>
            <w:tcW w:w="0" w:type="auto"/>
          </w:tcPr>
          <w:p w:rsidR="0016026D" w:rsidRPr="006F561B" w:rsidRDefault="0016026D" w:rsidP="00AC7651">
            <w:pPr>
              <w:pStyle w:val="TAL"/>
              <w:rPr>
                <w:sz w:val="16"/>
              </w:rPr>
            </w:pPr>
            <w:r w:rsidRPr="006F561B">
              <w:rPr>
                <w:sz w:val="16"/>
              </w:rPr>
              <w:t>CUPS restoration procedures for SGW</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C4-173196</w:t>
            </w:r>
          </w:p>
        </w:tc>
        <w:tc>
          <w:tcPr>
            <w:tcW w:w="0" w:type="auto"/>
          </w:tcPr>
          <w:p w:rsidR="0016026D" w:rsidRPr="006F561B" w:rsidRDefault="0016026D" w:rsidP="00AC7651">
            <w:pPr>
              <w:pStyle w:val="TAL"/>
              <w:rPr>
                <w:sz w:val="16"/>
              </w:rPr>
            </w:pPr>
            <w:r w:rsidRPr="006F561B">
              <w:rPr>
                <w:sz w:val="16"/>
              </w:rPr>
              <w:t>C4-173326</w:t>
            </w:r>
          </w:p>
        </w:tc>
      </w:tr>
      <w:tr w:rsidR="0016026D" w:rsidRPr="006F561B" w:rsidTr="00AC7651">
        <w:tc>
          <w:tcPr>
            <w:tcW w:w="0" w:type="auto"/>
          </w:tcPr>
          <w:p w:rsidR="0016026D" w:rsidRPr="006F561B" w:rsidRDefault="0016026D" w:rsidP="00AC7651">
            <w:pPr>
              <w:pStyle w:val="TAL"/>
              <w:rPr>
                <w:sz w:val="16"/>
              </w:rPr>
            </w:pPr>
            <w:r w:rsidRPr="006F561B">
              <w:rPr>
                <w:sz w:val="16"/>
              </w:rPr>
              <w:t>C4-173210</w:t>
            </w:r>
          </w:p>
        </w:tc>
        <w:tc>
          <w:tcPr>
            <w:tcW w:w="0" w:type="auto"/>
          </w:tcPr>
          <w:p w:rsidR="0016026D" w:rsidRPr="006F561B" w:rsidRDefault="0016026D" w:rsidP="00AC7651">
            <w:pPr>
              <w:pStyle w:val="TAL"/>
              <w:rPr>
                <w:sz w:val="16"/>
              </w:rPr>
            </w:pPr>
            <w:r w:rsidRPr="006F561B">
              <w:rPr>
                <w:sz w:val="16"/>
              </w:rPr>
              <w:t>CUPS restoration procedures for PGW</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C4-173327</w:t>
            </w:r>
          </w:p>
        </w:tc>
      </w:tr>
      <w:tr w:rsidR="0016026D" w:rsidRPr="006F561B" w:rsidTr="00AC7651">
        <w:tc>
          <w:tcPr>
            <w:tcW w:w="0" w:type="auto"/>
          </w:tcPr>
          <w:p w:rsidR="0016026D" w:rsidRPr="006F561B" w:rsidRDefault="0016026D" w:rsidP="00AC7651">
            <w:pPr>
              <w:pStyle w:val="TAL"/>
              <w:rPr>
                <w:sz w:val="16"/>
              </w:rPr>
            </w:pPr>
            <w:r w:rsidRPr="006F561B">
              <w:rPr>
                <w:sz w:val="16"/>
              </w:rPr>
              <w:t>C4-173211</w:t>
            </w:r>
          </w:p>
        </w:tc>
        <w:tc>
          <w:tcPr>
            <w:tcW w:w="0" w:type="auto"/>
          </w:tcPr>
          <w:p w:rsidR="0016026D" w:rsidRPr="006F561B" w:rsidRDefault="0016026D" w:rsidP="00AC7651">
            <w:pPr>
              <w:pStyle w:val="TAL"/>
              <w:rPr>
                <w:sz w:val="16"/>
              </w:rPr>
            </w:pPr>
            <w:r w:rsidRPr="006F561B">
              <w:rPr>
                <w:sz w:val="16"/>
              </w:rPr>
              <w:t>CUPS restoration procedures for PFCP</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C4-173328</w:t>
            </w:r>
          </w:p>
        </w:tc>
      </w:tr>
      <w:tr w:rsidR="0016026D" w:rsidRPr="006F561B" w:rsidTr="00AC7651">
        <w:tc>
          <w:tcPr>
            <w:tcW w:w="0" w:type="auto"/>
          </w:tcPr>
          <w:p w:rsidR="0016026D" w:rsidRPr="006F561B" w:rsidRDefault="0016026D" w:rsidP="00AC7651">
            <w:pPr>
              <w:pStyle w:val="TAL"/>
              <w:rPr>
                <w:sz w:val="16"/>
              </w:rPr>
            </w:pPr>
            <w:r w:rsidRPr="006F561B">
              <w:rPr>
                <w:sz w:val="16"/>
              </w:rPr>
              <w:t>C4-173212</w:t>
            </w:r>
          </w:p>
        </w:tc>
        <w:tc>
          <w:tcPr>
            <w:tcW w:w="0" w:type="auto"/>
          </w:tcPr>
          <w:p w:rsidR="0016026D" w:rsidRPr="006F561B" w:rsidRDefault="0016026D" w:rsidP="00AC7651">
            <w:pPr>
              <w:pStyle w:val="TAL"/>
              <w:rPr>
                <w:sz w:val="16"/>
              </w:rPr>
            </w:pPr>
            <w:r w:rsidRPr="006F561B">
              <w:rPr>
                <w:sz w:val="16"/>
              </w:rPr>
              <w:t>Reply LS on lawful interception in split EPC architecture</w:t>
            </w:r>
          </w:p>
        </w:tc>
        <w:tc>
          <w:tcPr>
            <w:tcW w:w="0" w:type="auto"/>
          </w:tcPr>
          <w:p w:rsidR="0016026D" w:rsidRPr="006F561B" w:rsidRDefault="0016026D" w:rsidP="00AC7651">
            <w:pPr>
              <w:pStyle w:val="TAL"/>
              <w:rPr>
                <w:sz w:val="16"/>
              </w:rPr>
            </w:pPr>
            <w:r w:rsidRPr="006F561B">
              <w:rPr>
                <w:sz w:val="16"/>
              </w:rPr>
              <w:t>SA3-LI</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C4-173213</w:t>
            </w:r>
          </w:p>
        </w:tc>
        <w:tc>
          <w:tcPr>
            <w:tcW w:w="0" w:type="auto"/>
          </w:tcPr>
          <w:p w:rsidR="0016026D" w:rsidRPr="006F561B" w:rsidRDefault="0016026D" w:rsidP="00AC7651">
            <w:pPr>
              <w:pStyle w:val="TAL"/>
              <w:rPr>
                <w:sz w:val="16"/>
              </w:rPr>
            </w:pPr>
            <w:r w:rsidRPr="006F561B">
              <w:rPr>
                <w:sz w:val="16"/>
              </w:rPr>
              <w:t>Pseudo-CR on Restoration</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C4-173200</w:t>
            </w:r>
          </w:p>
        </w:tc>
        <w:tc>
          <w:tcPr>
            <w:tcW w:w="0" w:type="auto"/>
          </w:tcPr>
          <w:p w:rsidR="0016026D" w:rsidRPr="006F561B" w:rsidRDefault="0016026D" w:rsidP="00AC7651">
            <w:pPr>
              <w:pStyle w:val="TAL"/>
              <w:rPr>
                <w:sz w:val="16"/>
              </w:rPr>
            </w:pPr>
            <w:r w:rsidRPr="006F561B">
              <w:rPr>
                <w:sz w:val="16"/>
              </w:rPr>
              <w:t>C4-173347</w:t>
            </w:r>
          </w:p>
        </w:tc>
      </w:tr>
      <w:tr w:rsidR="0016026D" w:rsidRPr="006F561B" w:rsidTr="00AC7651">
        <w:tc>
          <w:tcPr>
            <w:tcW w:w="0" w:type="auto"/>
          </w:tcPr>
          <w:p w:rsidR="0016026D" w:rsidRPr="006F561B" w:rsidRDefault="0016026D" w:rsidP="00AC7651">
            <w:pPr>
              <w:pStyle w:val="TAL"/>
              <w:rPr>
                <w:sz w:val="16"/>
              </w:rPr>
            </w:pPr>
            <w:r w:rsidRPr="006F561B">
              <w:rPr>
                <w:sz w:val="16"/>
              </w:rPr>
              <w:t>C4-173214</w:t>
            </w:r>
          </w:p>
        </w:tc>
        <w:tc>
          <w:tcPr>
            <w:tcW w:w="0" w:type="auto"/>
          </w:tcPr>
          <w:p w:rsidR="0016026D" w:rsidRPr="006F561B" w:rsidRDefault="0016026D" w:rsidP="00AC7651">
            <w:pPr>
              <w:pStyle w:val="TAL"/>
              <w:rPr>
                <w:sz w:val="16"/>
              </w:rPr>
            </w:pPr>
            <w:r w:rsidRPr="006F561B">
              <w:rPr>
                <w:sz w:val="16"/>
              </w:rPr>
              <w:t>LS on LI requirements for CIOT services including BEST services</w:t>
            </w:r>
          </w:p>
        </w:tc>
        <w:tc>
          <w:tcPr>
            <w:tcW w:w="0" w:type="auto"/>
          </w:tcPr>
          <w:p w:rsidR="0016026D" w:rsidRPr="006F561B" w:rsidRDefault="0016026D" w:rsidP="00AC7651">
            <w:pPr>
              <w:pStyle w:val="TAL"/>
              <w:rPr>
                <w:sz w:val="16"/>
              </w:rPr>
            </w:pPr>
            <w:r w:rsidRPr="006F561B">
              <w:rPr>
                <w:sz w:val="16"/>
              </w:rPr>
              <w:t>SA3-LI</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C4-173215</w:t>
            </w:r>
          </w:p>
        </w:tc>
        <w:tc>
          <w:tcPr>
            <w:tcW w:w="0" w:type="auto"/>
          </w:tcPr>
          <w:p w:rsidR="0016026D" w:rsidRPr="006F561B" w:rsidRDefault="0016026D" w:rsidP="00AC7651">
            <w:pPr>
              <w:pStyle w:val="TAL"/>
              <w:rPr>
                <w:sz w:val="16"/>
              </w:rPr>
            </w:pPr>
            <w:r w:rsidRPr="006F561B">
              <w:rPr>
                <w:sz w:val="16"/>
              </w:rPr>
              <w:t>Pseudo-CR on Restart counter</w:t>
            </w:r>
          </w:p>
        </w:tc>
        <w:tc>
          <w:tcPr>
            <w:tcW w:w="0" w:type="auto"/>
          </w:tcPr>
          <w:p w:rsidR="0016026D" w:rsidRPr="006F561B" w:rsidRDefault="0016026D" w:rsidP="00AC7651">
            <w:pPr>
              <w:pStyle w:val="TAL"/>
              <w:rPr>
                <w:sz w:val="16"/>
              </w:rPr>
            </w:pPr>
            <w:r w:rsidRPr="006F561B">
              <w:rPr>
                <w:sz w:val="16"/>
              </w:rPr>
              <w:t>Huawei, Ericsson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C4-173063</w:t>
            </w:r>
          </w:p>
        </w:tc>
        <w:tc>
          <w:tcPr>
            <w:tcW w:w="0" w:type="auto"/>
          </w:tcPr>
          <w:p w:rsidR="0016026D" w:rsidRPr="006F561B" w:rsidRDefault="0016026D" w:rsidP="00AC7651">
            <w:pPr>
              <w:pStyle w:val="TAL"/>
              <w:rPr>
                <w:sz w:val="16"/>
              </w:rPr>
            </w:pPr>
            <w:r w:rsidRPr="006F561B">
              <w:rPr>
                <w:sz w:val="16"/>
              </w:rPr>
              <w:t>C4-173330</w:t>
            </w:r>
          </w:p>
        </w:tc>
      </w:tr>
      <w:tr w:rsidR="0016026D" w:rsidRPr="006F561B" w:rsidTr="00AC7651">
        <w:tc>
          <w:tcPr>
            <w:tcW w:w="0" w:type="auto"/>
          </w:tcPr>
          <w:p w:rsidR="0016026D" w:rsidRPr="006F561B" w:rsidRDefault="0016026D" w:rsidP="00AC7651">
            <w:pPr>
              <w:pStyle w:val="TAL"/>
              <w:rPr>
                <w:sz w:val="16"/>
              </w:rPr>
            </w:pPr>
            <w:r w:rsidRPr="006F561B">
              <w:rPr>
                <w:sz w:val="16"/>
              </w:rPr>
              <w:t>C4-173216</w:t>
            </w:r>
          </w:p>
        </w:tc>
        <w:tc>
          <w:tcPr>
            <w:tcW w:w="0" w:type="auto"/>
          </w:tcPr>
          <w:p w:rsidR="0016026D" w:rsidRPr="006F561B" w:rsidRDefault="0016026D" w:rsidP="00AC7651">
            <w:pPr>
              <w:pStyle w:val="TAL"/>
              <w:rPr>
                <w:sz w:val="16"/>
              </w:rPr>
            </w:pPr>
            <w:r w:rsidRPr="006F561B">
              <w:rPr>
                <w:sz w:val="16"/>
              </w:rPr>
              <w:t>Partial failure handling for CUPS</w:t>
            </w:r>
          </w:p>
        </w:tc>
        <w:tc>
          <w:tcPr>
            <w:tcW w:w="0" w:type="auto"/>
          </w:tcPr>
          <w:p w:rsidR="0016026D" w:rsidRPr="006F561B" w:rsidRDefault="0016026D" w:rsidP="00AC7651">
            <w:pPr>
              <w:pStyle w:val="TAL"/>
              <w:rPr>
                <w:sz w:val="16"/>
              </w:rPr>
            </w:pPr>
            <w:r w:rsidRPr="006F561B">
              <w:rPr>
                <w:sz w:val="16"/>
              </w:rPr>
              <w:t>Huawei, Ericsson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C4-173064</w:t>
            </w:r>
          </w:p>
        </w:tc>
        <w:tc>
          <w:tcPr>
            <w:tcW w:w="0" w:type="auto"/>
          </w:tcPr>
          <w:p w:rsidR="0016026D" w:rsidRPr="006F561B" w:rsidRDefault="0016026D" w:rsidP="00AC7651">
            <w:pPr>
              <w:pStyle w:val="TAL"/>
              <w:rPr>
                <w:sz w:val="16"/>
              </w:rPr>
            </w:pPr>
            <w:r w:rsidRPr="006F561B">
              <w:rPr>
                <w:sz w:val="16"/>
              </w:rPr>
              <w:t>C4-173331</w:t>
            </w:r>
          </w:p>
        </w:tc>
      </w:tr>
      <w:tr w:rsidR="0016026D" w:rsidRPr="006F561B" w:rsidTr="00AC7651">
        <w:tc>
          <w:tcPr>
            <w:tcW w:w="0" w:type="auto"/>
          </w:tcPr>
          <w:p w:rsidR="0016026D" w:rsidRPr="006F561B" w:rsidRDefault="0016026D" w:rsidP="00AC7651">
            <w:pPr>
              <w:pStyle w:val="TAL"/>
              <w:rPr>
                <w:sz w:val="16"/>
              </w:rPr>
            </w:pPr>
            <w:r w:rsidRPr="006F561B">
              <w:rPr>
                <w:sz w:val="16"/>
              </w:rPr>
              <w:t>C4-173217</w:t>
            </w:r>
          </w:p>
        </w:tc>
        <w:tc>
          <w:tcPr>
            <w:tcW w:w="0" w:type="auto"/>
          </w:tcPr>
          <w:p w:rsidR="0016026D" w:rsidRPr="006F561B" w:rsidRDefault="0016026D" w:rsidP="00AC7651">
            <w:pPr>
              <w:pStyle w:val="TAL"/>
              <w:rPr>
                <w:sz w:val="16"/>
              </w:rPr>
            </w:pPr>
            <w:r w:rsidRPr="006F561B">
              <w:rPr>
                <w:sz w:val="16"/>
              </w:rPr>
              <w:t>Pseudo-CR on Partial failure for CUPS</w:t>
            </w:r>
          </w:p>
        </w:tc>
        <w:tc>
          <w:tcPr>
            <w:tcW w:w="0" w:type="auto"/>
          </w:tcPr>
          <w:p w:rsidR="0016026D" w:rsidRPr="006F561B" w:rsidRDefault="0016026D" w:rsidP="00AC7651">
            <w:pPr>
              <w:pStyle w:val="TAL"/>
              <w:rPr>
                <w:sz w:val="16"/>
              </w:rPr>
            </w:pPr>
            <w:r w:rsidRPr="006F561B">
              <w:rPr>
                <w:sz w:val="16"/>
              </w:rPr>
              <w:t>Huawei, Ericsson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C4-173065</w:t>
            </w:r>
          </w:p>
        </w:tc>
        <w:tc>
          <w:tcPr>
            <w:tcW w:w="0" w:type="auto"/>
          </w:tcPr>
          <w:p w:rsidR="0016026D" w:rsidRPr="006F561B" w:rsidRDefault="0016026D" w:rsidP="00AC7651">
            <w:pPr>
              <w:pStyle w:val="TAL"/>
              <w:rPr>
                <w:sz w:val="16"/>
              </w:rPr>
            </w:pPr>
            <w:r w:rsidRPr="006F561B">
              <w:rPr>
                <w:sz w:val="16"/>
              </w:rPr>
              <w:t>C4-173332</w:t>
            </w:r>
          </w:p>
        </w:tc>
      </w:tr>
      <w:tr w:rsidR="0016026D" w:rsidRPr="006F561B" w:rsidTr="00AC7651">
        <w:tc>
          <w:tcPr>
            <w:tcW w:w="0" w:type="auto"/>
          </w:tcPr>
          <w:p w:rsidR="0016026D" w:rsidRPr="006F561B" w:rsidRDefault="0016026D" w:rsidP="00AC7651">
            <w:pPr>
              <w:pStyle w:val="TAL"/>
              <w:rPr>
                <w:sz w:val="16"/>
              </w:rPr>
            </w:pPr>
            <w:r w:rsidRPr="006F561B">
              <w:rPr>
                <w:sz w:val="16"/>
              </w:rPr>
              <w:t>C4-173218</w:t>
            </w:r>
          </w:p>
        </w:tc>
        <w:tc>
          <w:tcPr>
            <w:tcW w:w="0" w:type="auto"/>
          </w:tcPr>
          <w:p w:rsidR="0016026D" w:rsidRPr="006F561B" w:rsidRDefault="0016026D" w:rsidP="00AC7651">
            <w:pPr>
              <w:pStyle w:val="TAL"/>
              <w:rPr>
                <w:sz w:val="16"/>
              </w:rPr>
            </w:pPr>
            <w:r w:rsidRPr="006F561B">
              <w:rPr>
                <w:sz w:val="16"/>
              </w:rPr>
              <w:t>Clarification of usage of ephermal ports in Sx</w:t>
            </w:r>
          </w:p>
        </w:tc>
        <w:tc>
          <w:tcPr>
            <w:tcW w:w="0" w:type="auto"/>
          </w:tcPr>
          <w:p w:rsidR="0016026D" w:rsidRPr="006F561B" w:rsidRDefault="0016026D" w:rsidP="00AC7651">
            <w:pPr>
              <w:pStyle w:val="TAL"/>
              <w:rPr>
                <w:sz w:val="16"/>
              </w:rPr>
            </w:pPr>
            <w:r w:rsidRPr="006F561B">
              <w:rPr>
                <w:sz w:val="16"/>
              </w:rPr>
              <w:t>Cisco Systems</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C4-173012</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C4-173219</w:t>
            </w:r>
          </w:p>
        </w:tc>
        <w:tc>
          <w:tcPr>
            <w:tcW w:w="0" w:type="auto"/>
          </w:tcPr>
          <w:p w:rsidR="0016026D" w:rsidRPr="006F561B" w:rsidRDefault="0016026D" w:rsidP="00AC7651">
            <w:pPr>
              <w:pStyle w:val="TAL"/>
              <w:rPr>
                <w:sz w:val="16"/>
              </w:rPr>
            </w:pPr>
            <w:r w:rsidRPr="006F561B">
              <w:rPr>
                <w:sz w:val="16"/>
              </w:rPr>
              <w:t>Application for a Port Number and/or Service Name "PFCP-dest-port"</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C4-173187</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C4-173220</w:t>
            </w:r>
          </w:p>
        </w:tc>
        <w:tc>
          <w:tcPr>
            <w:tcW w:w="0" w:type="auto"/>
          </w:tcPr>
          <w:p w:rsidR="0016026D" w:rsidRPr="006F561B" w:rsidRDefault="0016026D" w:rsidP="00AC7651">
            <w:pPr>
              <w:pStyle w:val="TAL"/>
              <w:rPr>
                <w:sz w:val="16"/>
              </w:rPr>
            </w:pPr>
            <w:r w:rsidRPr="006F561B">
              <w:rPr>
                <w:sz w:val="16"/>
              </w:rPr>
              <w:t>Addition of indicator for Sxa/Sxb/Sxc</w:t>
            </w:r>
          </w:p>
        </w:tc>
        <w:tc>
          <w:tcPr>
            <w:tcW w:w="0" w:type="auto"/>
          </w:tcPr>
          <w:p w:rsidR="0016026D" w:rsidRPr="006F561B" w:rsidRDefault="0016026D" w:rsidP="00AC7651">
            <w:pPr>
              <w:pStyle w:val="TAL"/>
              <w:rPr>
                <w:sz w:val="16"/>
              </w:rPr>
            </w:pPr>
            <w:r w:rsidRPr="006F561B">
              <w:rPr>
                <w:sz w:val="16"/>
              </w:rPr>
              <w:t>Cisco Systems</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C4-173013</w:t>
            </w:r>
          </w:p>
        </w:tc>
        <w:tc>
          <w:tcPr>
            <w:tcW w:w="0" w:type="auto"/>
          </w:tcPr>
          <w:p w:rsidR="0016026D" w:rsidRPr="006F561B" w:rsidRDefault="0016026D" w:rsidP="00AC7651">
            <w:pPr>
              <w:pStyle w:val="TAL"/>
              <w:rPr>
                <w:sz w:val="16"/>
              </w:rPr>
            </w:pPr>
            <w:r w:rsidRPr="006F561B">
              <w:rPr>
                <w:sz w:val="16"/>
              </w:rPr>
              <w:t>C4-173324</w:t>
            </w:r>
          </w:p>
        </w:tc>
      </w:tr>
      <w:tr w:rsidR="0016026D" w:rsidRPr="006F561B" w:rsidTr="00AC7651">
        <w:tc>
          <w:tcPr>
            <w:tcW w:w="0" w:type="auto"/>
          </w:tcPr>
          <w:p w:rsidR="0016026D" w:rsidRPr="006F561B" w:rsidRDefault="0016026D" w:rsidP="00AC7651">
            <w:pPr>
              <w:pStyle w:val="TAL"/>
              <w:rPr>
                <w:sz w:val="16"/>
              </w:rPr>
            </w:pPr>
            <w:r w:rsidRPr="006F561B">
              <w:rPr>
                <w:sz w:val="16"/>
              </w:rPr>
              <w:t>C4-173221</w:t>
            </w:r>
          </w:p>
        </w:tc>
        <w:tc>
          <w:tcPr>
            <w:tcW w:w="0" w:type="auto"/>
          </w:tcPr>
          <w:p w:rsidR="0016026D" w:rsidRPr="006F561B" w:rsidRDefault="0016026D" w:rsidP="00AC7651">
            <w:pPr>
              <w:pStyle w:val="TAL"/>
              <w:rPr>
                <w:sz w:val="16"/>
              </w:rPr>
            </w:pPr>
            <w:r w:rsidRPr="006F561B">
              <w:rPr>
                <w:sz w:val="16"/>
              </w:rPr>
              <w:t>Pseudo-CR on the clarification for Combined SGW/PGW Architecture</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C4-173094</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C4-173222</w:t>
            </w:r>
          </w:p>
        </w:tc>
        <w:tc>
          <w:tcPr>
            <w:tcW w:w="0" w:type="auto"/>
          </w:tcPr>
          <w:p w:rsidR="0016026D" w:rsidRPr="006F561B" w:rsidRDefault="0016026D" w:rsidP="00AC7651">
            <w:pPr>
              <w:pStyle w:val="TAL"/>
              <w:rPr>
                <w:sz w:val="16"/>
              </w:rPr>
            </w:pPr>
            <w:r w:rsidRPr="006F561B">
              <w:rPr>
                <w:sz w:val="16"/>
              </w:rPr>
              <w:t>Pseudo-CR on UP feature for CP buffering</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C4-173066</w:t>
            </w:r>
          </w:p>
        </w:tc>
        <w:tc>
          <w:tcPr>
            <w:tcW w:w="0" w:type="auto"/>
          </w:tcPr>
          <w:p w:rsidR="0016026D" w:rsidRPr="006F561B" w:rsidRDefault="0016026D" w:rsidP="00AC7651">
            <w:pPr>
              <w:pStyle w:val="TAL"/>
              <w:rPr>
                <w:sz w:val="16"/>
              </w:rPr>
            </w:pPr>
            <w:r w:rsidRPr="006F561B">
              <w:rPr>
                <w:sz w:val="16"/>
              </w:rPr>
              <w:t>C4-173333</w:t>
            </w:r>
          </w:p>
        </w:tc>
      </w:tr>
      <w:tr w:rsidR="0016026D" w:rsidRPr="006F561B" w:rsidTr="00AC7651">
        <w:tc>
          <w:tcPr>
            <w:tcW w:w="0" w:type="auto"/>
          </w:tcPr>
          <w:p w:rsidR="0016026D" w:rsidRPr="006F561B" w:rsidRDefault="0016026D" w:rsidP="00AC7651">
            <w:pPr>
              <w:pStyle w:val="TAL"/>
              <w:rPr>
                <w:sz w:val="16"/>
              </w:rPr>
            </w:pPr>
            <w:r w:rsidRPr="006F561B">
              <w:rPr>
                <w:sz w:val="16"/>
              </w:rPr>
              <w:t>C4-173223</w:t>
            </w:r>
          </w:p>
        </w:tc>
        <w:tc>
          <w:tcPr>
            <w:tcW w:w="0" w:type="auto"/>
          </w:tcPr>
          <w:p w:rsidR="0016026D" w:rsidRPr="006F561B" w:rsidRDefault="0016026D" w:rsidP="00AC7651">
            <w:pPr>
              <w:pStyle w:val="TAL"/>
              <w:rPr>
                <w:sz w:val="16"/>
              </w:rPr>
            </w:pPr>
            <w:r w:rsidRPr="006F561B">
              <w:rPr>
                <w:sz w:val="16"/>
              </w:rPr>
              <w:t>Pseudo-CR on Buffered data in CP fucntion</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C4-173071</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C4-173224</w:t>
            </w:r>
          </w:p>
        </w:tc>
        <w:tc>
          <w:tcPr>
            <w:tcW w:w="0" w:type="auto"/>
          </w:tcPr>
          <w:p w:rsidR="0016026D" w:rsidRPr="006F561B" w:rsidRDefault="0016026D" w:rsidP="00AC7651">
            <w:pPr>
              <w:pStyle w:val="TAL"/>
              <w:rPr>
                <w:sz w:val="16"/>
              </w:rPr>
            </w:pPr>
            <w:r w:rsidRPr="006F561B">
              <w:rPr>
                <w:sz w:val="16"/>
              </w:rPr>
              <w:t>Online Charging</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C4-173027</w:t>
            </w:r>
          </w:p>
        </w:tc>
        <w:tc>
          <w:tcPr>
            <w:tcW w:w="0" w:type="auto"/>
          </w:tcPr>
          <w:p w:rsidR="0016026D" w:rsidRPr="006F561B" w:rsidRDefault="0016026D" w:rsidP="00AC7651">
            <w:pPr>
              <w:pStyle w:val="TAL"/>
              <w:rPr>
                <w:sz w:val="16"/>
              </w:rPr>
            </w:pPr>
            <w:r w:rsidRPr="006F561B">
              <w:rPr>
                <w:sz w:val="16"/>
              </w:rPr>
              <w:t>C4-173322</w:t>
            </w:r>
          </w:p>
        </w:tc>
      </w:tr>
      <w:tr w:rsidR="0016026D" w:rsidRPr="006F561B" w:rsidTr="00AC7651">
        <w:tc>
          <w:tcPr>
            <w:tcW w:w="0" w:type="auto"/>
          </w:tcPr>
          <w:p w:rsidR="0016026D" w:rsidRPr="006F561B" w:rsidRDefault="0016026D" w:rsidP="00AC7651">
            <w:pPr>
              <w:pStyle w:val="TAL"/>
              <w:rPr>
                <w:sz w:val="16"/>
              </w:rPr>
            </w:pPr>
            <w:r w:rsidRPr="006F561B">
              <w:rPr>
                <w:sz w:val="16"/>
              </w:rPr>
              <w:t>C4-173225</w:t>
            </w:r>
          </w:p>
        </w:tc>
        <w:tc>
          <w:tcPr>
            <w:tcW w:w="0" w:type="auto"/>
          </w:tcPr>
          <w:p w:rsidR="0016026D" w:rsidRPr="006F561B" w:rsidRDefault="0016026D" w:rsidP="00AC7651">
            <w:pPr>
              <w:pStyle w:val="TAL"/>
              <w:rPr>
                <w:sz w:val="16"/>
              </w:rPr>
            </w:pPr>
            <w:r w:rsidRPr="006F561B">
              <w:rPr>
                <w:sz w:val="16"/>
              </w:rPr>
              <w:t>Pseudo-CR on Envelope Reporting</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withdrawn</w:t>
            </w:r>
          </w:p>
        </w:tc>
        <w:tc>
          <w:tcPr>
            <w:tcW w:w="0" w:type="auto"/>
          </w:tcPr>
          <w:p w:rsidR="0016026D" w:rsidRPr="006F561B" w:rsidRDefault="0016026D" w:rsidP="00AC7651">
            <w:pPr>
              <w:pStyle w:val="TAL"/>
              <w:rPr>
                <w:sz w:val="16"/>
              </w:rPr>
            </w:pPr>
            <w:r w:rsidRPr="006F561B">
              <w:rPr>
                <w:sz w:val="16"/>
              </w:rPr>
              <w:t>C4-173169</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C4-173226</w:t>
            </w:r>
          </w:p>
        </w:tc>
        <w:tc>
          <w:tcPr>
            <w:tcW w:w="0" w:type="auto"/>
          </w:tcPr>
          <w:p w:rsidR="0016026D" w:rsidRPr="006F561B" w:rsidRDefault="0016026D" w:rsidP="00AC7651">
            <w:pPr>
              <w:pStyle w:val="TAL"/>
              <w:rPr>
                <w:sz w:val="16"/>
              </w:rPr>
            </w:pPr>
            <w:r w:rsidRPr="006F561B">
              <w:rPr>
                <w:sz w:val="16"/>
              </w:rPr>
              <w:t>Clarification about URR creation for charging key</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C4-173079</w:t>
            </w:r>
          </w:p>
        </w:tc>
        <w:tc>
          <w:tcPr>
            <w:tcW w:w="0" w:type="auto"/>
          </w:tcPr>
          <w:p w:rsidR="0016026D" w:rsidRPr="006F561B" w:rsidRDefault="0016026D" w:rsidP="00AC7651">
            <w:pPr>
              <w:pStyle w:val="TAL"/>
              <w:rPr>
                <w:sz w:val="16"/>
              </w:rPr>
            </w:pPr>
            <w:r w:rsidRPr="006F561B">
              <w:rPr>
                <w:sz w:val="16"/>
              </w:rPr>
              <w:t>C4-173367</w:t>
            </w:r>
          </w:p>
        </w:tc>
      </w:tr>
      <w:tr w:rsidR="0016026D" w:rsidRPr="006F561B" w:rsidTr="00AC7651">
        <w:tc>
          <w:tcPr>
            <w:tcW w:w="0" w:type="auto"/>
          </w:tcPr>
          <w:p w:rsidR="0016026D" w:rsidRPr="006F561B" w:rsidRDefault="0016026D" w:rsidP="00AC7651">
            <w:pPr>
              <w:pStyle w:val="TAL"/>
              <w:rPr>
                <w:sz w:val="16"/>
              </w:rPr>
            </w:pPr>
            <w:r w:rsidRPr="006F561B">
              <w:rPr>
                <w:sz w:val="16"/>
              </w:rPr>
              <w:t>C4-173227</w:t>
            </w:r>
          </w:p>
        </w:tc>
        <w:tc>
          <w:tcPr>
            <w:tcW w:w="0" w:type="auto"/>
          </w:tcPr>
          <w:p w:rsidR="0016026D" w:rsidRPr="006F561B" w:rsidRDefault="0016026D" w:rsidP="00AC7651">
            <w:pPr>
              <w:pStyle w:val="TAL"/>
              <w:rPr>
                <w:sz w:val="16"/>
              </w:rPr>
            </w:pPr>
            <w:r w:rsidRPr="006F561B">
              <w:rPr>
                <w:sz w:val="16"/>
              </w:rPr>
              <w:t>Activating or deactivating a predefined group of PCC/ADC rules</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C4-173173</w:t>
            </w:r>
          </w:p>
        </w:tc>
        <w:tc>
          <w:tcPr>
            <w:tcW w:w="0" w:type="auto"/>
          </w:tcPr>
          <w:p w:rsidR="0016026D" w:rsidRPr="006F561B" w:rsidRDefault="0016026D" w:rsidP="00AC7651">
            <w:pPr>
              <w:pStyle w:val="TAL"/>
              <w:rPr>
                <w:sz w:val="16"/>
              </w:rPr>
            </w:pPr>
            <w:r w:rsidRPr="006F561B">
              <w:rPr>
                <w:sz w:val="16"/>
              </w:rPr>
              <w:t>C4-173323</w:t>
            </w:r>
          </w:p>
        </w:tc>
      </w:tr>
      <w:tr w:rsidR="0016026D" w:rsidRPr="006F561B" w:rsidTr="00AC7651">
        <w:tc>
          <w:tcPr>
            <w:tcW w:w="0" w:type="auto"/>
          </w:tcPr>
          <w:p w:rsidR="0016026D" w:rsidRPr="006F561B" w:rsidRDefault="0016026D" w:rsidP="00AC7651">
            <w:pPr>
              <w:pStyle w:val="TAL"/>
              <w:rPr>
                <w:sz w:val="16"/>
              </w:rPr>
            </w:pPr>
            <w:r w:rsidRPr="006F561B">
              <w:rPr>
                <w:sz w:val="16"/>
              </w:rPr>
              <w:t>C4-173228</w:t>
            </w:r>
          </w:p>
        </w:tc>
        <w:tc>
          <w:tcPr>
            <w:tcW w:w="0" w:type="auto"/>
          </w:tcPr>
          <w:p w:rsidR="0016026D" w:rsidRPr="006F561B" w:rsidRDefault="0016026D" w:rsidP="00AC7651">
            <w:pPr>
              <w:pStyle w:val="TAL"/>
              <w:rPr>
                <w:sz w:val="16"/>
              </w:rPr>
            </w:pPr>
            <w:r w:rsidRPr="006F561B">
              <w:rPr>
                <w:sz w:val="16"/>
              </w:rPr>
              <w:t>New Work Item for Inclusion of WLAN direct discovery technologies as an alternative for ProSe direct discovery; Stage3</w:t>
            </w:r>
          </w:p>
        </w:tc>
        <w:tc>
          <w:tcPr>
            <w:tcW w:w="0" w:type="auto"/>
          </w:tcPr>
          <w:p w:rsidR="0016026D" w:rsidRPr="006F561B" w:rsidRDefault="0016026D" w:rsidP="00AC7651">
            <w:pPr>
              <w:pStyle w:val="TAL"/>
              <w:rPr>
                <w:sz w:val="16"/>
              </w:rPr>
            </w:pPr>
            <w:r w:rsidRPr="006F561B">
              <w:rPr>
                <w:sz w:val="16"/>
              </w:rPr>
              <w:t>intel</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C4-173180</w:t>
            </w:r>
          </w:p>
        </w:tc>
        <w:tc>
          <w:tcPr>
            <w:tcW w:w="0" w:type="auto"/>
          </w:tcPr>
          <w:p w:rsidR="0016026D" w:rsidRPr="006F561B" w:rsidRDefault="0016026D" w:rsidP="00AC7651">
            <w:pPr>
              <w:pStyle w:val="TAL"/>
              <w:rPr>
                <w:sz w:val="16"/>
              </w:rPr>
            </w:pPr>
            <w:r w:rsidRPr="006F561B">
              <w:rPr>
                <w:sz w:val="16"/>
              </w:rPr>
              <w:t>C4-173262</w:t>
            </w:r>
          </w:p>
        </w:tc>
      </w:tr>
      <w:tr w:rsidR="0016026D" w:rsidRPr="006F561B" w:rsidTr="00AC7651">
        <w:tc>
          <w:tcPr>
            <w:tcW w:w="0" w:type="auto"/>
          </w:tcPr>
          <w:p w:rsidR="0016026D" w:rsidRPr="006F561B" w:rsidRDefault="0016026D" w:rsidP="00AC7651">
            <w:pPr>
              <w:pStyle w:val="TAL"/>
              <w:rPr>
                <w:sz w:val="16"/>
              </w:rPr>
            </w:pPr>
            <w:r w:rsidRPr="006F561B">
              <w:rPr>
                <w:sz w:val="16"/>
              </w:rPr>
              <w:t>C4-173229</w:t>
            </w:r>
          </w:p>
        </w:tc>
        <w:tc>
          <w:tcPr>
            <w:tcW w:w="0" w:type="auto"/>
          </w:tcPr>
          <w:p w:rsidR="0016026D" w:rsidRPr="006F561B" w:rsidRDefault="0016026D" w:rsidP="00AC7651">
            <w:pPr>
              <w:pStyle w:val="TAL"/>
              <w:rPr>
                <w:sz w:val="16"/>
              </w:rPr>
            </w:pPr>
            <w:r w:rsidRPr="006F561B">
              <w:rPr>
                <w:sz w:val="16"/>
              </w:rPr>
              <w:t>Protocol Requirements for 5GC Control Plane</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C4-173022</w:t>
            </w:r>
          </w:p>
        </w:tc>
        <w:tc>
          <w:tcPr>
            <w:tcW w:w="0" w:type="auto"/>
          </w:tcPr>
          <w:p w:rsidR="0016026D" w:rsidRPr="006F561B" w:rsidRDefault="0016026D" w:rsidP="00AC7651">
            <w:pPr>
              <w:pStyle w:val="TAL"/>
              <w:rPr>
                <w:sz w:val="16"/>
              </w:rPr>
            </w:pPr>
            <w:r w:rsidRPr="006F561B">
              <w:rPr>
                <w:sz w:val="16"/>
              </w:rPr>
              <w:t>C4-173325</w:t>
            </w:r>
          </w:p>
        </w:tc>
      </w:tr>
      <w:tr w:rsidR="0016026D" w:rsidRPr="006F561B" w:rsidTr="00AC7651">
        <w:tc>
          <w:tcPr>
            <w:tcW w:w="0" w:type="auto"/>
          </w:tcPr>
          <w:p w:rsidR="0016026D" w:rsidRPr="006F561B" w:rsidRDefault="0016026D" w:rsidP="00AC7651">
            <w:pPr>
              <w:pStyle w:val="TAL"/>
              <w:rPr>
                <w:sz w:val="16"/>
              </w:rPr>
            </w:pPr>
            <w:r w:rsidRPr="006F561B">
              <w:rPr>
                <w:sz w:val="16"/>
              </w:rPr>
              <w:t>C4-173230</w:t>
            </w:r>
          </w:p>
        </w:tc>
        <w:tc>
          <w:tcPr>
            <w:tcW w:w="0" w:type="auto"/>
          </w:tcPr>
          <w:p w:rsidR="0016026D" w:rsidRPr="006F561B" w:rsidRDefault="0016026D" w:rsidP="00AC7651">
            <w:pPr>
              <w:pStyle w:val="TAL"/>
              <w:rPr>
                <w:sz w:val="16"/>
              </w:rPr>
            </w:pPr>
            <w:r w:rsidRPr="006F561B">
              <w:rPr>
                <w:sz w:val="16"/>
              </w:rPr>
              <w:t>Reserved range of TMGI for Receive Only Mode</w:t>
            </w:r>
          </w:p>
        </w:tc>
        <w:tc>
          <w:tcPr>
            <w:tcW w:w="0" w:type="auto"/>
          </w:tcPr>
          <w:p w:rsidR="0016026D" w:rsidRPr="006F561B" w:rsidRDefault="0016026D" w:rsidP="00AC7651">
            <w:pPr>
              <w:pStyle w:val="TAL"/>
              <w:rPr>
                <w:sz w:val="16"/>
              </w:rPr>
            </w:pPr>
            <w:r w:rsidRPr="006F561B">
              <w:rPr>
                <w:sz w:val="16"/>
              </w:rPr>
              <w:t>Qaulcomm</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C4-173354</w:t>
            </w:r>
          </w:p>
        </w:tc>
      </w:tr>
      <w:tr w:rsidR="0016026D" w:rsidRPr="006F561B" w:rsidTr="00AC7651">
        <w:tc>
          <w:tcPr>
            <w:tcW w:w="0" w:type="auto"/>
          </w:tcPr>
          <w:p w:rsidR="0016026D" w:rsidRPr="006F561B" w:rsidRDefault="0016026D" w:rsidP="00AC7651">
            <w:pPr>
              <w:pStyle w:val="TAL"/>
              <w:rPr>
                <w:sz w:val="16"/>
              </w:rPr>
            </w:pPr>
            <w:r w:rsidRPr="006F561B">
              <w:rPr>
                <w:sz w:val="16"/>
              </w:rPr>
              <w:t>C4-173231</w:t>
            </w:r>
          </w:p>
        </w:tc>
        <w:tc>
          <w:tcPr>
            <w:tcW w:w="0" w:type="auto"/>
          </w:tcPr>
          <w:p w:rsidR="0016026D" w:rsidRPr="006F561B" w:rsidRDefault="0016026D" w:rsidP="00AC7651">
            <w:pPr>
              <w:pStyle w:val="TAL"/>
              <w:rPr>
                <w:sz w:val="16"/>
              </w:rPr>
            </w:pPr>
            <w:r w:rsidRPr="006F561B">
              <w:rPr>
                <w:sz w:val="16"/>
              </w:rPr>
              <w:t>Protocols Evaluation for 5GC Control Plane</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C4-173023</w:t>
            </w:r>
          </w:p>
        </w:tc>
        <w:tc>
          <w:tcPr>
            <w:tcW w:w="0" w:type="auto"/>
          </w:tcPr>
          <w:p w:rsidR="0016026D" w:rsidRPr="006F561B" w:rsidRDefault="0016026D" w:rsidP="00AC7651">
            <w:pPr>
              <w:pStyle w:val="TAL"/>
              <w:rPr>
                <w:sz w:val="16"/>
              </w:rPr>
            </w:pPr>
            <w:r w:rsidRPr="006F561B">
              <w:rPr>
                <w:sz w:val="16"/>
              </w:rPr>
              <w:t>C4-173337</w:t>
            </w:r>
          </w:p>
        </w:tc>
      </w:tr>
      <w:tr w:rsidR="0016026D" w:rsidRPr="006F561B" w:rsidTr="00AC7651">
        <w:tc>
          <w:tcPr>
            <w:tcW w:w="0" w:type="auto"/>
          </w:tcPr>
          <w:p w:rsidR="0016026D" w:rsidRPr="006F561B" w:rsidRDefault="0016026D" w:rsidP="00AC7651">
            <w:pPr>
              <w:pStyle w:val="TAL"/>
              <w:rPr>
                <w:sz w:val="16"/>
              </w:rPr>
            </w:pPr>
            <w:r w:rsidRPr="006F561B">
              <w:rPr>
                <w:sz w:val="16"/>
              </w:rPr>
              <w:t>C4-173232</w:t>
            </w:r>
          </w:p>
        </w:tc>
        <w:tc>
          <w:tcPr>
            <w:tcW w:w="0" w:type="auto"/>
          </w:tcPr>
          <w:p w:rsidR="0016026D" w:rsidRPr="006F561B" w:rsidRDefault="0016026D" w:rsidP="00AC7651">
            <w:pPr>
              <w:pStyle w:val="TAL"/>
              <w:rPr>
                <w:sz w:val="16"/>
              </w:rPr>
            </w:pPr>
            <w:r w:rsidRPr="006F561B">
              <w:rPr>
                <w:sz w:val="16"/>
              </w:rPr>
              <w:t>Discussion on protocol selection aspects</w:t>
            </w:r>
          </w:p>
        </w:tc>
        <w:tc>
          <w:tcPr>
            <w:tcW w:w="0" w:type="auto"/>
          </w:tcPr>
          <w:p w:rsidR="0016026D" w:rsidRPr="006F561B" w:rsidRDefault="0016026D" w:rsidP="00AC7651">
            <w:pPr>
              <w:pStyle w:val="TAL"/>
              <w:rPr>
                <w:sz w:val="16"/>
              </w:rPr>
            </w:pPr>
            <w:r w:rsidRPr="006F561B">
              <w:rPr>
                <w:sz w:val="16"/>
              </w:rPr>
              <w:t>Cisco Systems</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L"/>
              <w:rPr>
                <w:sz w:val="16"/>
              </w:rPr>
            </w:pPr>
            <w:r w:rsidRPr="006F561B">
              <w:rPr>
                <w:sz w:val="16"/>
              </w:rPr>
              <w:t>C4-173182</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C4-173233</w:t>
            </w:r>
          </w:p>
        </w:tc>
        <w:tc>
          <w:tcPr>
            <w:tcW w:w="0" w:type="auto"/>
          </w:tcPr>
          <w:p w:rsidR="0016026D" w:rsidRPr="006F561B" w:rsidRDefault="0016026D" w:rsidP="00AC7651">
            <w:pPr>
              <w:pStyle w:val="TAL"/>
              <w:rPr>
                <w:sz w:val="16"/>
              </w:rPr>
            </w:pPr>
            <w:r w:rsidRPr="006F561B">
              <w:rPr>
                <w:sz w:val="16"/>
              </w:rPr>
              <w:t>Diameter Solution for the Protocol of SBA</w:t>
            </w:r>
          </w:p>
        </w:tc>
        <w:tc>
          <w:tcPr>
            <w:tcW w:w="0" w:type="auto"/>
          </w:tcPr>
          <w:p w:rsidR="0016026D" w:rsidRPr="006F561B" w:rsidRDefault="0016026D" w:rsidP="00AC7651">
            <w:pPr>
              <w:pStyle w:val="TAL"/>
              <w:rPr>
                <w:sz w:val="16"/>
              </w:rPr>
            </w:pPr>
            <w:r w:rsidRPr="006F561B">
              <w:rPr>
                <w:sz w:val="16"/>
              </w:rPr>
              <w:t>China Mobile Com. Corporation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C4-173102</w:t>
            </w:r>
          </w:p>
        </w:tc>
        <w:tc>
          <w:tcPr>
            <w:tcW w:w="0" w:type="auto"/>
          </w:tcPr>
          <w:p w:rsidR="0016026D" w:rsidRPr="006F561B" w:rsidRDefault="0016026D" w:rsidP="00AC7651">
            <w:pPr>
              <w:pStyle w:val="TAL"/>
              <w:rPr>
                <w:sz w:val="16"/>
              </w:rPr>
            </w:pPr>
            <w:r w:rsidRPr="006F561B">
              <w:rPr>
                <w:sz w:val="16"/>
              </w:rPr>
              <w:t>C4-173339</w:t>
            </w:r>
          </w:p>
        </w:tc>
      </w:tr>
      <w:tr w:rsidR="0016026D" w:rsidRPr="006F561B" w:rsidTr="00AC7651">
        <w:tc>
          <w:tcPr>
            <w:tcW w:w="0" w:type="auto"/>
          </w:tcPr>
          <w:p w:rsidR="0016026D" w:rsidRPr="006F561B" w:rsidRDefault="0016026D" w:rsidP="00AC7651">
            <w:pPr>
              <w:pStyle w:val="TAL"/>
              <w:rPr>
                <w:sz w:val="16"/>
              </w:rPr>
            </w:pPr>
            <w:r w:rsidRPr="006F561B">
              <w:rPr>
                <w:sz w:val="16"/>
              </w:rPr>
              <w:t>C4-173234</w:t>
            </w:r>
          </w:p>
        </w:tc>
        <w:tc>
          <w:tcPr>
            <w:tcW w:w="0" w:type="auto"/>
          </w:tcPr>
          <w:p w:rsidR="0016026D" w:rsidRPr="006F561B" w:rsidRDefault="0016026D" w:rsidP="00AC7651">
            <w:pPr>
              <w:pStyle w:val="TAL"/>
              <w:rPr>
                <w:sz w:val="16"/>
              </w:rPr>
            </w:pPr>
            <w:r w:rsidRPr="006F561B">
              <w:rPr>
                <w:sz w:val="16"/>
              </w:rPr>
              <w:t>Restful Solution for the Protocol of SBA</w:t>
            </w:r>
          </w:p>
        </w:tc>
        <w:tc>
          <w:tcPr>
            <w:tcW w:w="0" w:type="auto"/>
          </w:tcPr>
          <w:p w:rsidR="0016026D" w:rsidRPr="006F561B" w:rsidRDefault="0016026D" w:rsidP="00AC7651">
            <w:pPr>
              <w:pStyle w:val="TAL"/>
              <w:rPr>
                <w:sz w:val="16"/>
              </w:rPr>
            </w:pPr>
            <w:r w:rsidRPr="006F561B">
              <w:rPr>
                <w:sz w:val="16"/>
              </w:rPr>
              <w:t>China Mobile Com. Corporation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C4-173103</w:t>
            </w:r>
          </w:p>
        </w:tc>
        <w:tc>
          <w:tcPr>
            <w:tcW w:w="0" w:type="auto"/>
          </w:tcPr>
          <w:p w:rsidR="0016026D" w:rsidRPr="006F561B" w:rsidRDefault="0016026D" w:rsidP="00AC7651">
            <w:pPr>
              <w:pStyle w:val="TAL"/>
              <w:rPr>
                <w:sz w:val="16"/>
              </w:rPr>
            </w:pPr>
            <w:r w:rsidRPr="006F561B">
              <w:rPr>
                <w:sz w:val="16"/>
              </w:rPr>
              <w:t>C4-173340</w:t>
            </w:r>
          </w:p>
        </w:tc>
      </w:tr>
      <w:tr w:rsidR="0016026D" w:rsidRPr="006F561B" w:rsidTr="00AC7651">
        <w:tc>
          <w:tcPr>
            <w:tcW w:w="0" w:type="auto"/>
          </w:tcPr>
          <w:p w:rsidR="0016026D" w:rsidRPr="006F561B" w:rsidRDefault="0016026D" w:rsidP="00AC7651">
            <w:pPr>
              <w:pStyle w:val="TAL"/>
              <w:rPr>
                <w:sz w:val="16"/>
              </w:rPr>
            </w:pPr>
            <w:r w:rsidRPr="006F561B">
              <w:rPr>
                <w:sz w:val="16"/>
              </w:rPr>
              <w:t>C4-173235</w:t>
            </w:r>
          </w:p>
        </w:tc>
        <w:tc>
          <w:tcPr>
            <w:tcW w:w="0" w:type="auto"/>
          </w:tcPr>
          <w:p w:rsidR="0016026D" w:rsidRPr="006F561B" w:rsidRDefault="0016026D" w:rsidP="00AC7651">
            <w:pPr>
              <w:pStyle w:val="TAL"/>
              <w:rPr>
                <w:sz w:val="16"/>
              </w:rPr>
            </w:pPr>
            <w:r w:rsidRPr="006F561B">
              <w:rPr>
                <w:sz w:val="16"/>
              </w:rPr>
              <w:t>GTP-C Solution for the Protocol of SBA</w:t>
            </w:r>
          </w:p>
        </w:tc>
        <w:tc>
          <w:tcPr>
            <w:tcW w:w="0" w:type="auto"/>
          </w:tcPr>
          <w:p w:rsidR="0016026D" w:rsidRPr="006F561B" w:rsidRDefault="0016026D" w:rsidP="00AC7651">
            <w:pPr>
              <w:pStyle w:val="TAL"/>
              <w:rPr>
                <w:sz w:val="16"/>
              </w:rPr>
            </w:pPr>
            <w:r w:rsidRPr="006F561B">
              <w:rPr>
                <w:sz w:val="16"/>
              </w:rPr>
              <w:t>China Mobile Com. Corporation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C4-173104</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C4-173236</w:t>
            </w:r>
          </w:p>
        </w:tc>
        <w:tc>
          <w:tcPr>
            <w:tcW w:w="0" w:type="auto"/>
          </w:tcPr>
          <w:p w:rsidR="0016026D" w:rsidRPr="006F561B" w:rsidRDefault="0016026D" w:rsidP="00AC7651">
            <w:pPr>
              <w:pStyle w:val="TAL"/>
              <w:rPr>
                <w:sz w:val="16"/>
              </w:rPr>
            </w:pPr>
            <w:r w:rsidRPr="006F561B">
              <w:rPr>
                <w:sz w:val="16"/>
              </w:rPr>
              <w:t>Adding IEs for voice activity detection and "MMCMH policies" clarification</w:t>
            </w:r>
          </w:p>
        </w:tc>
        <w:tc>
          <w:tcPr>
            <w:tcW w:w="0" w:type="auto"/>
          </w:tcPr>
          <w:p w:rsidR="0016026D" w:rsidRPr="006F561B" w:rsidRDefault="0016026D" w:rsidP="00AC7651">
            <w:pPr>
              <w:pStyle w:val="TAL"/>
              <w:rPr>
                <w:sz w:val="16"/>
              </w:rPr>
            </w:pPr>
            <w:r w:rsidRPr="006F561B">
              <w:rPr>
                <w:sz w:val="16"/>
              </w:rPr>
              <w:t>Ericsson, Nokia, Alcatel-Lucent Shanghai-Bell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C4-173057</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C4-173237</w:t>
            </w:r>
          </w:p>
        </w:tc>
        <w:tc>
          <w:tcPr>
            <w:tcW w:w="0" w:type="auto"/>
          </w:tcPr>
          <w:p w:rsidR="0016026D" w:rsidRPr="006F561B" w:rsidRDefault="0016026D" w:rsidP="00AC7651">
            <w:pPr>
              <w:pStyle w:val="TAL"/>
              <w:rPr>
                <w:sz w:val="16"/>
              </w:rPr>
            </w:pPr>
            <w:r w:rsidRPr="006F561B">
              <w:rPr>
                <w:sz w:val="16"/>
              </w:rPr>
              <w:t>New MMCMH voice activated video switch package</w:t>
            </w:r>
          </w:p>
        </w:tc>
        <w:tc>
          <w:tcPr>
            <w:tcW w:w="0" w:type="auto"/>
          </w:tcPr>
          <w:p w:rsidR="0016026D" w:rsidRPr="006F561B" w:rsidRDefault="0016026D" w:rsidP="00AC7651">
            <w:pPr>
              <w:pStyle w:val="TAL"/>
              <w:rPr>
                <w:sz w:val="16"/>
              </w:rPr>
            </w:pPr>
            <w:r w:rsidRPr="006F561B">
              <w:rPr>
                <w:sz w:val="16"/>
              </w:rPr>
              <w:t>Ericsson, Nokia, Alcatel-Lucent Shanghai-Bell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C4-173058</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C4-173238</w:t>
            </w:r>
          </w:p>
        </w:tc>
        <w:tc>
          <w:tcPr>
            <w:tcW w:w="0" w:type="auto"/>
          </w:tcPr>
          <w:p w:rsidR="0016026D" w:rsidRPr="006F561B" w:rsidRDefault="0016026D" w:rsidP="00AC7651">
            <w:pPr>
              <w:pStyle w:val="TAL"/>
              <w:rPr>
                <w:sz w:val="16"/>
              </w:rPr>
            </w:pPr>
            <w:r w:rsidRPr="006F561B">
              <w:rPr>
                <w:sz w:val="16"/>
              </w:rPr>
              <w:t>Protocol impacts of virtualization</w:t>
            </w:r>
          </w:p>
        </w:tc>
        <w:tc>
          <w:tcPr>
            <w:tcW w:w="0" w:type="auto"/>
          </w:tcPr>
          <w:p w:rsidR="0016026D" w:rsidRPr="006F561B" w:rsidRDefault="0016026D" w:rsidP="00AC7651">
            <w:pPr>
              <w:pStyle w:val="TAL"/>
              <w:rPr>
                <w:sz w:val="16"/>
              </w:rPr>
            </w:pPr>
            <w:r w:rsidRPr="006F561B">
              <w:rPr>
                <w:sz w:val="16"/>
              </w:rPr>
              <w:t>Cisco Systems</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C4-173185</w:t>
            </w:r>
          </w:p>
        </w:tc>
        <w:tc>
          <w:tcPr>
            <w:tcW w:w="0" w:type="auto"/>
          </w:tcPr>
          <w:p w:rsidR="0016026D" w:rsidRPr="006F561B" w:rsidRDefault="0016026D" w:rsidP="00AC7651">
            <w:pPr>
              <w:pStyle w:val="TAL"/>
              <w:rPr>
                <w:sz w:val="16"/>
              </w:rPr>
            </w:pPr>
            <w:r w:rsidRPr="006F561B">
              <w:rPr>
                <w:sz w:val="16"/>
              </w:rPr>
              <w:t>C4-173341</w:t>
            </w:r>
          </w:p>
        </w:tc>
      </w:tr>
      <w:tr w:rsidR="0016026D" w:rsidRPr="006F561B" w:rsidTr="00AC7651">
        <w:tc>
          <w:tcPr>
            <w:tcW w:w="0" w:type="auto"/>
          </w:tcPr>
          <w:p w:rsidR="0016026D" w:rsidRPr="006F561B" w:rsidRDefault="0016026D" w:rsidP="00AC7651">
            <w:pPr>
              <w:pStyle w:val="TAL"/>
              <w:rPr>
                <w:sz w:val="16"/>
              </w:rPr>
            </w:pPr>
            <w:r w:rsidRPr="006F561B">
              <w:rPr>
                <w:sz w:val="16"/>
              </w:rPr>
              <w:t>C4-173239</w:t>
            </w:r>
          </w:p>
        </w:tc>
        <w:tc>
          <w:tcPr>
            <w:tcW w:w="0" w:type="auto"/>
          </w:tcPr>
          <w:p w:rsidR="0016026D" w:rsidRPr="006F561B" w:rsidRDefault="0016026D" w:rsidP="00AC7651">
            <w:pPr>
              <w:pStyle w:val="TAL"/>
              <w:rPr>
                <w:sz w:val="16"/>
              </w:rPr>
            </w:pPr>
            <w:r w:rsidRPr="006F561B">
              <w:rPr>
                <w:sz w:val="16"/>
              </w:rPr>
              <w:t>Protocol impacts of stateless NF</w:t>
            </w:r>
          </w:p>
        </w:tc>
        <w:tc>
          <w:tcPr>
            <w:tcW w:w="0" w:type="auto"/>
          </w:tcPr>
          <w:p w:rsidR="0016026D" w:rsidRPr="006F561B" w:rsidRDefault="0016026D" w:rsidP="00AC7651">
            <w:pPr>
              <w:pStyle w:val="TAL"/>
              <w:rPr>
                <w:sz w:val="16"/>
              </w:rPr>
            </w:pPr>
            <w:r w:rsidRPr="006F561B">
              <w:rPr>
                <w:sz w:val="16"/>
              </w:rPr>
              <w:t>Cisco Systems</w:t>
            </w:r>
          </w:p>
        </w:tc>
        <w:tc>
          <w:tcPr>
            <w:tcW w:w="0" w:type="auto"/>
          </w:tcPr>
          <w:p w:rsidR="0016026D" w:rsidRPr="006F561B" w:rsidRDefault="0016026D" w:rsidP="00AC7651">
            <w:pPr>
              <w:pStyle w:val="TAL"/>
              <w:rPr>
                <w:sz w:val="16"/>
              </w:rPr>
            </w:pPr>
            <w:r w:rsidRPr="006F561B">
              <w:rPr>
                <w:sz w:val="16"/>
              </w:rPr>
              <w:t>withdrawn</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C4-173240</w:t>
            </w:r>
          </w:p>
        </w:tc>
        <w:tc>
          <w:tcPr>
            <w:tcW w:w="0" w:type="auto"/>
          </w:tcPr>
          <w:p w:rsidR="0016026D" w:rsidRPr="006F561B" w:rsidRDefault="0016026D" w:rsidP="00AC7651">
            <w:pPr>
              <w:pStyle w:val="TAL"/>
              <w:rPr>
                <w:sz w:val="16"/>
              </w:rPr>
            </w:pPr>
            <w:r w:rsidRPr="006F561B">
              <w:rPr>
                <w:sz w:val="16"/>
              </w:rPr>
              <w:t>Reference update: draft-ietf-mmusic-sctp-sdp</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C4-173042</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lastRenderedPageBreak/>
              <w:t>C4-173241</w:t>
            </w:r>
          </w:p>
        </w:tc>
        <w:tc>
          <w:tcPr>
            <w:tcW w:w="0" w:type="auto"/>
          </w:tcPr>
          <w:p w:rsidR="0016026D" w:rsidRPr="006F561B" w:rsidRDefault="0016026D" w:rsidP="00AC7651">
            <w:pPr>
              <w:pStyle w:val="TAL"/>
              <w:rPr>
                <w:sz w:val="16"/>
              </w:rPr>
            </w:pPr>
            <w:r w:rsidRPr="006F561B">
              <w:rPr>
                <w:sz w:val="16"/>
              </w:rPr>
              <w:t>Reference update: draft-ietf-mmusic-sctp-sdp</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C4-173043</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C4-173242</w:t>
            </w:r>
          </w:p>
        </w:tc>
        <w:tc>
          <w:tcPr>
            <w:tcW w:w="0" w:type="auto"/>
          </w:tcPr>
          <w:p w:rsidR="0016026D" w:rsidRPr="006F561B" w:rsidRDefault="0016026D" w:rsidP="00AC7651">
            <w:pPr>
              <w:pStyle w:val="TAL"/>
              <w:rPr>
                <w:sz w:val="16"/>
              </w:rPr>
            </w:pPr>
            <w:r w:rsidRPr="006F561B">
              <w:rPr>
                <w:sz w:val="16"/>
              </w:rPr>
              <w:t>Only ERP Implicit Boostrapping mode is supported in Rel-14</w:t>
            </w:r>
          </w:p>
        </w:tc>
        <w:tc>
          <w:tcPr>
            <w:tcW w:w="0" w:type="auto"/>
          </w:tcPr>
          <w:p w:rsidR="0016026D" w:rsidRPr="006F561B" w:rsidRDefault="0016026D" w:rsidP="00AC7651">
            <w:pPr>
              <w:pStyle w:val="TAL"/>
              <w:rPr>
                <w:sz w:val="16"/>
              </w:rPr>
            </w:pPr>
            <w:r w:rsidRPr="006F561B">
              <w:rPr>
                <w:sz w:val="16"/>
              </w:rPr>
              <w:t>Orange</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C4-173188</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C4-173243</w:t>
            </w:r>
          </w:p>
        </w:tc>
        <w:tc>
          <w:tcPr>
            <w:tcW w:w="0" w:type="auto"/>
          </w:tcPr>
          <w:p w:rsidR="0016026D" w:rsidRPr="006F561B" w:rsidRDefault="0016026D" w:rsidP="00AC7651">
            <w:pPr>
              <w:pStyle w:val="TAL"/>
              <w:rPr>
                <w:sz w:val="16"/>
              </w:rPr>
            </w:pPr>
            <w:r w:rsidRPr="006F561B">
              <w:rPr>
                <w:sz w:val="16"/>
              </w:rPr>
              <w:t>Remove Editor’s Note on V2X Charging</w:t>
            </w:r>
          </w:p>
        </w:tc>
        <w:tc>
          <w:tcPr>
            <w:tcW w:w="0" w:type="auto"/>
          </w:tcPr>
          <w:p w:rsidR="0016026D" w:rsidRPr="006F561B" w:rsidRDefault="0016026D" w:rsidP="00AC7651">
            <w:pPr>
              <w:pStyle w:val="TAL"/>
              <w:rPr>
                <w:sz w:val="16"/>
              </w:rPr>
            </w:pPr>
            <w:r w:rsidRPr="006F561B">
              <w:rPr>
                <w:sz w:val="16"/>
              </w:rPr>
              <w:t>ZTE</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C4-173161</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C4-173244</w:t>
            </w:r>
          </w:p>
        </w:tc>
        <w:tc>
          <w:tcPr>
            <w:tcW w:w="0" w:type="auto"/>
          </w:tcPr>
          <w:p w:rsidR="0016026D" w:rsidRPr="006F561B" w:rsidRDefault="0016026D" w:rsidP="00AC7651">
            <w:pPr>
              <w:pStyle w:val="TAL"/>
              <w:rPr>
                <w:sz w:val="16"/>
              </w:rPr>
            </w:pPr>
            <w:r w:rsidRPr="006F561B">
              <w:rPr>
                <w:sz w:val="16"/>
              </w:rPr>
              <w:t>IMS Trace (ISAT) Reference Updates</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C4-173121</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C4-173245</w:t>
            </w:r>
          </w:p>
        </w:tc>
        <w:tc>
          <w:tcPr>
            <w:tcW w:w="0" w:type="auto"/>
          </w:tcPr>
          <w:p w:rsidR="0016026D" w:rsidRPr="006F561B" w:rsidRDefault="0016026D" w:rsidP="00AC7651">
            <w:pPr>
              <w:pStyle w:val="TAL"/>
              <w:rPr>
                <w:sz w:val="16"/>
              </w:rPr>
            </w:pPr>
            <w:r w:rsidRPr="006F561B">
              <w:rPr>
                <w:sz w:val="16"/>
              </w:rPr>
              <w:t>IMS Trace (ISAT) Removal of Feature from Rel-12</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C4-173123</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C4-173246</w:t>
            </w:r>
          </w:p>
        </w:tc>
        <w:tc>
          <w:tcPr>
            <w:tcW w:w="0" w:type="auto"/>
          </w:tcPr>
          <w:p w:rsidR="0016026D" w:rsidRPr="006F561B" w:rsidRDefault="0016026D" w:rsidP="00AC7651">
            <w:pPr>
              <w:pStyle w:val="TAL"/>
              <w:rPr>
                <w:sz w:val="16"/>
              </w:rPr>
            </w:pPr>
            <w:r w:rsidRPr="006F561B">
              <w:rPr>
                <w:sz w:val="16"/>
              </w:rPr>
              <w:t>IMS Trace (ISAT) Removal of Feature</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C4-173122</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C4-173247</w:t>
            </w:r>
          </w:p>
        </w:tc>
        <w:tc>
          <w:tcPr>
            <w:tcW w:w="0" w:type="auto"/>
          </w:tcPr>
          <w:p w:rsidR="0016026D" w:rsidRPr="006F561B" w:rsidRDefault="0016026D" w:rsidP="00AC7651">
            <w:pPr>
              <w:pStyle w:val="TAL"/>
              <w:rPr>
                <w:sz w:val="16"/>
              </w:rPr>
            </w:pPr>
            <w:r w:rsidRPr="006F561B">
              <w:rPr>
                <w:sz w:val="16"/>
              </w:rPr>
              <w:t>IMS Trace (ISAT) Reference Updates</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C4-173124</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C4-173248</w:t>
            </w:r>
          </w:p>
        </w:tc>
        <w:tc>
          <w:tcPr>
            <w:tcW w:w="0" w:type="auto"/>
          </w:tcPr>
          <w:p w:rsidR="0016026D" w:rsidRPr="006F561B" w:rsidRDefault="0016026D" w:rsidP="00AC7651">
            <w:pPr>
              <w:pStyle w:val="TAL"/>
              <w:rPr>
                <w:sz w:val="16"/>
              </w:rPr>
            </w:pPr>
            <w:r w:rsidRPr="006F561B">
              <w:rPr>
                <w:sz w:val="16"/>
              </w:rPr>
              <w:t>IMS Trace (ISAT) Removal of Feature from Rel-12</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C4-173126</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C4-173249</w:t>
            </w:r>
          </w:p>
        </w:tc>
        <w:tc>
          <w:tcPr>
            <w:tcW w:w="0" w:type="auto"/>
          </w:tcPr>
          <w:p w:rsidR="0016026D" w:rsidRPr="006F561B" w:rsidRDefault="0016026D" w:rsidP="00AC7651">
            <w:pPr>
              <w:pStyle w:val="TAL"/>
              <w:rPr>
                <w:sz w:val="16"/>
              </w:rPr>
            </w:pPr>
            <w:r w:rsidRPr="006F561B">
              <w:rPr>
                <w:sz w:val="16"/>
              </w:rPr>
              <w:t>IMS Trace (ISAT) Removal of Feature from Rel-13</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C4-173125</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C4-173250</w:t>
            </w:r>
          </w:p>
        </w:tc>
        <w:tc>
          <w:tcPr>
            <w:tcW w:w="0" w:type="auto"/>
          </w:tcPr>
          <w:p w:rsidR="0016026D" w:rsidRPr="006F561B" w:rsidRDefault="0016026D" w:rsidP="00AC7651">
            <w:pPr>
              <w:pStyle w:val="TAL"/>
              <w:rPr>
                <w:sz w:val="16"/>
              </w:rPr>
            </w:pPr>
            <w:r w:rsidRPr="006F561B">
              <w:rPr>
                <w:sz w:val="16"/>
              </w:rPr>
              <w:t>IMS Trace (ISAT) Reference Updates</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C4-173127</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C4-173251</w:t>
            </w:r>
          </w:p>
        </w:tc>
        <w:tc>
          <w:tcPr>
            <w:tcW w:w="0" w:type="auto"/>
          </w:tcPr>
          <w:p w:rsidR="0016026D" w:rsidRPr="006F561B" w:rsidRDefault="0016026D" w:rsidP="00AC7651">
            <w:pPr>
              <w:pStyle w:val="TAL"/>
              <w:rPr>
                <w:sz w:val="16"/>
              </w:rPr>
            </w:pPr>
            <w:r w:rsidRPr="006F561B">
              <w:rPr>
                <w:sz w:val="16"/>
              </w:rPr>
              <w:t>IMS Trace (ISAT) Removal of Feature from Rel-12</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C4-173129</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C4-173252</w:t>
            </w:r>
          </w:p>
        </w:tc>
        <w:tc>
          <w:tcPr>
            <w:tcW w:w="0" w:type="auto"/>
          </w:tcPr>
          <w:p w:rsidR="0016026D" w:rsidRPr="006F561B" w:rsidRDefault="0016026D" w:rsidP="00AC7651">
            <w:pPr>
              <w:pStyle w:val="TAL"/>
              <w:rPr>
                <w:sz w:val="16"/>
              </w:rPr>
            </w:pPr>
            <w:r w:rsidRPr="006F561B">
              <w:rPr>
                <w:sz w:val="16"/>
              </w:rPr>
              <w:t>IMS Trace (ISAT) Removal of Feature from Rel-13</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C4-173128</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C4-173253</w:t>
            </w:r>
          </w:p>
        </w:tc>
        <w:tc>
          <w:tcPr>
            <w:tcW w:w="0" w:type="auto"/>
          </w:tcPr>
          <w:p w:rsidR="0016026D" w:rsidRPr="006F561B" w:rsidRDefault="0016026D" w:rsidP="00AC7651">
            <w:pPr>
              <w:pStyle w:val="TAL"/>
              <w:rPr>
                <w:sz w:val="16"/>
              </w:rPr>
            </w:pPr>
            <w:r w:rsidRPr="006F561B">
              <w:rPr>
                <w:sz w:val="16"/>
              </w:rPr>
              <w:t>Loss Of Connectivity Reason in S6a/d IDA</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C4-173113</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C4-173254</w:t>
            </w:r>
          </w:p>
        </w:tc>
        <w:tc>
          <w:tcPr>
            <w:tcW w:w="0" w:type="auto"/>
          </w:tcPr>
          <w:p w:rsidR="0016026D" w:rsidRPr="006F561B" w:rsidRDefault="0016026D" w:rsidP="00AC7651">
            <w:pPr>
              <w:pStyle w:val="TAL"/>
              <w:rPr>
                <w:sz w:val="16"/>
              </w:rPr>
            </w:pPr>
            <w:r w:rsidRPr="006F561B">
              <w:rPr>
                <w:sz w:val="16"/>
              </w:rPr>
              <w:t>MONTE support for group based reporting and status indication in RIR</w:t>
            </w:r>
          </w:p>
        </w:tc>
        <w:tc>
          <w:tcPr>
            <w:tcW w:w="0" w:type="auto"/>
          </w:tcPr>
          <w:p w:rsidR="0016026D" w:rsidRPr="006F561B" w:rsidRDefault="0016026D" w:rsidP="00AC7651">
            <w:pPr>
              <w:pStyle w:val="TAL"/>
              <w:rPr>
                <w:sz w:val="16"/>
              </w:rPr>
            </w:pPr>
            <w:r w:rsidRPr="006F561B">
              <w:rPr>
                <w:sz w:val="16"/>
              </w:rPr>
              <w:t>Hewlett-Packard Enterprise, ZTE</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C4-172214</w:t>
            </w:r>
          </w:p>
        </w:tc>
        <w:tc>
          <w:tcPr>
            <w:tcW w:w="0" w:type="auto"/>
          </w:tcPr>
          <w:p w:rsidR="0016026D" w:rsidRPr="006F561B" w:rsidRDefault="0016026D" w:rsidP="00AC7651">
            <w:pPr>
              <w:pStyle w:val="TAL"/>
              <w:rPr>
                <w:sz w:val="16"/>
              </w:rPr>
            </w:pPr>
            <w:r w:rsidRPr="006F561B">
              <w:rPr>
                <w:sz w:val="16"/>
              </w:rPr>
              <w:t>C4-173352</w:t>
            </w:r>
          </w:p>
        </w:tc>
      </w:tr>
      <w:tr w:rsidR="0016026D" w:rsidRPr="006F561B" w:rsidTr="00AC7651">
        <w:tc>
          <w:tcPr>
            <w:tcW w:w="0" w:type="auto"/>
          </w:tcPr>
          <w:p w:rsidR="0016026D" w:rsidRPr="006F561B" w:rsidRDefault="0016026D" w:rsidP="00AC7651">
            <w:pPr>
              <w:pStyle w:val="TAL"/>
              <w:rPr>
                <w:sz w:val="16"/>
              </w:rPr>
            </w:pPr>
            <w:r w:rsidRPr="006F561B">
              <w:rPr>
                <w:sz w:val="16"/>
              </w:rPr>
              <w:t>C4-173255</w:t>
            </w:r>
          </w:p>
        </w:tc>
        <w:tc>
          <w:tcPr>
            <w:tcW w:w="0" w:type="auto"/>
          </w:tcPr>
          <w:p w:rsidR="0016026D" w:rsidRPr="006F561B" w:rsidRDefault="0016026D" w:rsidP="00AC7651">
            <w:pPr>
              <w:pStyle w:val="TAL"/>
              <w:rPr>
                <w:sz w:val="16"/>
              </w:rPr>
            </w:pPr>
            <w:r w:rsidRPr="006F561B">
              <w:rPr>
                <w:sz w:val="16"/>
              </w:rPr>
              <w:t>Unauthorized Requesting Entity on S6t</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C4-173118</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C4-173256</w:t>
            </w:r>
          </w:p>
        </w:tc>
        <w:tc>
          <w:tcPr>
            <w:tcW w:w="0" w:type="auto"/>
          </w:tcPr>
          <w:p w:rsidR="0016026D" w:rsidRPr="006F561B" w:rsidRDefault="0016026D" w:rsidP="00AC7651">
            <w:pPr>
              <w:pStyle w:val="TAL"/>
              <w:rPr>
                <w:sz w:val="16"/>
              </w:rPr>
            </w:pPr>
            <w:r w:rsidRPr="006F561B">
              <w:rPr>
                <w:sz w:val="16"/>
              </w:rPr>
              <w:t>Type of External Identifier</w:t>
            </w:r>
          </w:p>
        </w:tc>
        <w:tc>
          <w:tcPr>
            <w:tcW w:w="0" w:type="auto"/>
          </w:tcPr>
          <w:p w:rsidR="0016026D" w:rsidRPr="006F561B" w:rsidRDefault="0016026D" w:rsidP="00AC7651">
            <w:pPr>
              <w:pStyle w:val="TAL"/>
              <w:rPr>
                <w:sz w:val="16"/>
              </w:rPr>
            </w:pPr>
            <w:r w:rsidRPr="006F561B">
              <w:rPr>
                <w:sz w:val="16"/>
              </w:rPr>
              <w:t>ZTE</w:t>
            </w:r>
          </w:p>
        </w:tc>
        <w:tc>
          <w:tcPr>
            <w:tcW w:w="0" w:type="auto"/>
          </w:tcPr>
          <w:p w:rsidR="0016026D" w:rsidRPr="006F561B" w:rsidRDefault="0016026D" w:rsidP="00AC7651">
            <w:pPr>
              <w:pStyle w:val="TAL"/>
              <w:rPr>
                <w:sz w:val="16"/>
              </w:rPr>
            </w:pPr>
            <w:r w:rsidRPr="006F561B">
              <w:rPr>
                <w:sz w:val="16"/>
              </w:rPr>
              <w:t>withdrawn</w:t>
            </w:r>
          </w:p>
        </w:tc>
        <w:tc>
          <w:tcPr>
            <w:tcW w:w="0" w:type="auto"/>
          </w:tcPr>
          <w:p w:rsidR="0016026D" w:rsidRPr="006F561B" w:rsidRDefault="0016026D" w:rsidP="00AC7651">
            <w:pPr>
              <w:pStyle w:val="TAL"/>
              <w:rPr>
                <w:sz w:val="16"/>
              </w:rPr>
            </w:pPr>
            <w:r w:rsidRPr="006F561B">
              <w:rPr>
                <w:sz w:val="16"/>
              </w:rPr>
              <w:t>C4-173163</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C4-173257</w:t>
            </w:r>
          </w:p>
        </w:tc>
        <w:tc>
          <w:tcPr>
            <w:tcW w:w="0" w:type="auto"/>
          </w:tcPr>
          <w:p w:rsidR="0016026D" w:rsidRPr="006F561B" w:rsidRDefault="0016026D" w:rsidP="00AC7651">
            <w:pPr>
              <w:pStyle w:val="TAL"/>
              <w:rPr>
                <w:sz w:val="16"/>
              </w:rPr>
            </w:pPr>
            <w:r w:rsidRPr="006F561B">
              <w:rPr>
                <w:sz w:val="16"/>
              </w:rPr>
              <w:t>New AVP for Grouped based MONTE Event Configuration</w:t>
            </w:r>
          </w:p>
        </w:tc>
        <w:tc>
          <w:tcPr>
            <w:tcW w:w="0" w:type="auto"/>
          </w:tcPr>
          <w:p w:rsidR="0016026D" w:rsidRPr="006F561B" w:rsidRDefault="0016026D" w:rsidP="00AC7651">
            <w:pPr>
              <w:pStyle w:val="TAL"/>
              <w:rPr>
                <w:sz w:val="16"/>
              </w:rPr>
            </w:pPr>
            <w:r w:rsidRPr="006F561B">
              <w:rPr>
                <w:sz w:val="16"/>
              </w:rPr>
              <w:t>Hewlett-Packard Enterprise, ZTE</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C4-172277</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C4-173258</w:t>
            </w:r>
          </w:p>
        </w:tc>
        <w:tc>
          <w:tcPr>
            <w:tcW w:w="0" w:type="auto"/>
          </w:tcPr>
          <w:p w:rsidR="0016026D" w:rsidRPr="006F561B" w:rsidRDefault="0016026D" w:rsidP="00AC7651">
            <w:pPr>
              <w:pStyle w:val="TAL"/>
              <w:rPr>
                <w:sz w:val="16"/>
              </w:rPr>
            </w:pPr>
            <w:r w:rsidRPr="006F561B">
              <w:rPr>
                <w:sz w:val="16"/>
              </w:rPr>
              <w:t>NF Service Framework and NF Service properties</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C4-173021</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C4-173259</w:t>
            </w:r>
          </w:p>
        </w:tc>
        <w:tc>
          <w:tcPr>
            <w:tcW w:w="0" w:type="auto"/>
          </w:tcPr>
          <w:p w:rsidR="0016026D" w:rsidRPr="006F561B" w:rsidRDefault="0016026D" w:rsidP="00AC7651">
            <w:pPr>
              <w:pStyle w:val="TAL"/>
              <w:rPr>
                <w:sz w:val="16"/>
              </w:rPr>
            </w:pPr>
            <w:r w:rsidRPr="006F561B">
              <w:rPr>
                <w:sz w:val="16"/>
              </w:rPr>
              <w:t>Requirements for NF service discovery and selection</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C4-173024</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C4-173260</w:t>
            </w:r>
          </w:p>
        </w:tc>
        <w:tc>
          <w:tcPr>
            <w:tcW w:w="0" w:type="auto"/>
          </w:tcPr>
          <w:p w:rsidR="0016026D" w:rsidRPr="006F561B" w:rsidRDefault="0016026D" w:rsidP="00AC7651">
            <w:pPr>
              <w:pStyle w:val="TAL"/>
              <w:rPr>
                <w:sz w:val="16"/>
              </w:rPr>
            </w:pPr>
            <w:r w:rsidRPr="006F561B">
              <w:rPr>
                <w:sz w:val="16"/>
              </w:rPr>
              <w:t>Procedures between the AMF and SMF</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C4-173026</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C4-173261</w:t>
            </w:r>
          </w:p>
        </w:tc>
        <w:tc>
          <w:tcPr>
            <w:tcW w:w="0" w:type="auto"/>
          </w:tcPr>
          <w:p w:rsidR="0016026D" w:rsidRPr="006F561B" w:rsidRDefault="0016026D" w:rsidP="00AC7651">
            <w:pPr>
              <w:pStyle w:val="TAL"/>
              <w:rPr>
                <w:sz w:val="16"/>
              </w:rPr>
            </w:pPr>
            <w:r w:rsidRPr="006F561B">
              <w:rPr>
                <w:sz w:val="16"/>
              </w:rPr>
              <w:t>Pseudo-CR on Updade AUSF Procedures and Services</w:t>
            </w:r>
          </w:p>
        </w:tc>
        <w:tc>
          <w:tcPr>
            <w:tcW w:w="0" w:type="auto"/>
          </w:tcPr>
          <w:p w:rsidR="0016026D" w:rsidRPr="006F561B" w:rsidRDefault="0016026D" w:rsidP="00AC7651">
            <w:pPr>
              <w:pStyle w:val="TAL"/>
              <w:rPr>
                <w:sz w:val="16"/>
              </w:rPr>
            </w:pPr>
            <w:r w:rsidRPr="006F561B">
              <w:rPr>
                <w:sz w:val="16"/>
              </w:rPr>
              <w:t>Orange</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C4-173189</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C4-173262</w:t>
            </w:r>
          </w:p>
        </w:tc>
        <w:tc>
          <w:tcPr>
            <w:tcW w:w="0" w:type="auto"/>
          </w:tcPr>
          <w:p w:rsidR="0016026D" w:rsidRPr="006F561B" w:rsidRDefault="0016026D" w:rsidP="00AC7651">
            <w:pPr>
              <w:pStyle w:val="TAL"/>
              <w:rPr>
                <w:sz w:val="16"/>
              </w:rPr>
            </w:pPr>
            <w:r w:rsidRPr="006F561B">
              <w:rPr>
                <w:sz w:val="16"/>
              </w:rPr>
              <w:t>New Work Item for Inclusion of WLAN direct discovery technologies as an alternative for ProSe direct discovery; Stage3</w:t>
            </w:r>
          </w:p>
        </w:tc>
        <w:tc>
          <w:tcPr>
            <w:tcW w:w="0" w:type="auto"/>
          </w:tcPr>
          <w:p w:rsidR="0016026D" w:rsidRPr="006F561B" w:rsidRDefault="0016026D" w:rsidP="00AC7651">
            <w:pPr>
              <w:pStyle w:val="TAL"/>
              <w:rPr>
                <w:sz w:val="16"/>
              </w:rPr>
            </w:pPr>
            <w:r w:rsidRPr="006F561B">
              <w:rPr>
                <w:sz w:val="16"/>
              </w:rPr>
              <w:t>intel</w:t>
            </w:r>
          </w:p>
        </w:tc>
        <w:tc>
          <w:tcPr>
            <w:tcW w:w="0" w:type="auto"/>
          </w:tcPr>
          <w:p w:rsidR="0016026D" w:rsidRPr="006F561B" w:rsidRDefault="0016026D" w:rsidP="00AC7651">
            <w:pPr>
              <w:pStyle w:val="TAL"/>
              <w:rPr>
                <w:sz w:val="16"/>
              </w:rPr>
            </w:pPr>
            <w:r w:rsidRPr="006F561B">
              <w:rPr>
                <w:sz w:val="16"/>
              </w:rPr>
              <w:t>endorsed</w:t>
            </w:r>
          </w:p>
        </w:tc>
        <w:tc>
          <w:tcPr>
            <w:tcW w:w="0" w:type="auto"/>
          </w:tcPr>
          <w:p w:rsidR="0016026D" w:rsidRPr="006F561B" w:rsidRDefault="0016026D" w:rsidP="00AC7651">
            <w:pPr>
              <w:pStyle w:val="TAL"/>
              <w:rPr>
                <w:sz w:val="16"/>
              </w:rPr>
            </w:pPr>
            <w:r w:rsidRPr="006F561B">
              <w:rPr>
                <w:sz w:val="16"/>
              </w:rPr>
              <w:t>C4-173228</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C4-173263</w:t>
            </w:r>
          </w:p>
        </w:tc>
        <w:tc>
          <w:tcPr>
            <w:tcW w:w="0" w:type="auto"/>
          </w:tcPr>
          <w:p w:rsidR="0016026D" w:rsidRPr="006F561B" w:rsidRDefault="0016026D" w:rsidP="00AC7651">
            <w:pPr>
              <w:pStyle w:val="TAL"/>
              <w:rPr>
                <w:sz w:val="16"/>
              </w:rPr>
            </w:pPr>
            <w:r w:rsidRPr="006F561B">
              <w:rPr>
                <w:sz w:val="16"/>
              </w:rPr>
              <w:t>New Work Item for Inclusion of WLAN direct discovery technologies as an alternative for ProSe direct discovery; Stage3</w:t>
            </w:r>
          </w:p>
        </w:tc>
        <w:tc>
          <w:tcPr>
            <w:tcW w:w="0" w:type="auto"/>
          </w:tcPr>
          <w:p w:rsidR="0016026D" w:rsidRPr="006F561B" w:rsidRDefault="0016026D" w:rsidP="00AC7651">
            <w:pPr>
              <w:pStyle w:val="TAL"/>
              <w:rPr>
                <w:sz w:val="16"/>
              </w:rPr>
            </w:pPr>
            <w:r w:rsidRPr="006F561B">
              <w:rPr>
                <w:sz w:val="16"/>
              </w:rPr>
              <w:t>intel</w:t>
            </w:r>
          </w:p>
        </w:tc>
        <w:tc>
          <w:tcPr>
            <w:tcW w:w="0" w:type="auto"/>
          </w:tcPr>
          <w:p w:rsidR="0016026D" w:rsidRPr="006F561B" w:rsidRDefault="0016026D" w:rsidP="00AC7651">
            <w:pPr>
              <w:pStyle w:val="TAL"/>
              <w:rPr>
                <w:sz w:val="16"/>
              </w:rPr>
            </w:pPr>
            <w:r w:rsidRPr="006F561B">
              <w:rPr>
                <w:sz w:val="16"/>
              </w:rPr>
              <w:t>withdrawn</w:t>
            </w:r>
          </w:p>
        </w:tc>
        <w:tc>
          <w:tcPr>
            <w:tcW w:w="0" w:type="auto"/>
          </w:tcPr>
          <w:p w:rsidR="0016026D" w:rsidRPr="006F561B" w:rsidRDefault="0016026D" w:rsidP="00AC7651">
            <w:pPr>
              <w:pStyle w:val="TAL"/>
              <w:rPr>
                <w:sz w:val="16"/>
              </w:rPr>
            </w:pPr>
            <w:r w:rsidRPr="006F561B">
              <w:rPr>
                <w:sz w:val="16"/>
              </w:rPr>
              <w:t>C4-173228</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C4-173264</w:t>
            </w:r>
          </w:p>
        </w:tc>
        <w:tc>
          <w:tcPr>
            <w:tcW w:w="0" w:type="auto"/>
          </w:tcPr>
          <w:p w:rsidR="0016026D" w:rsidRPr="006F561B" w:rsidRDefault="0016026D" w:rsidP="00AC7651">
            <w:pPr>
              <w:pStyle w:val="TAL"/>
              <w:rPr>
                <w:sz w:val="16"/>
              </w:rPr>
            </w:pPr>
            <w:r w:rsidRPr="006F561B">
              <w:rPr>
                <w:sz w:val="16"/>
              </w:rPr>
              <w:t>Correction to the Usage Report within Sx Session Report</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C4-173174</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C4-173265</w:t>
            </w:r>
          </w:p>
        </w:tc>
        <w:tc>
          <w:tcPr>
            <w:tcW w:w="0" w:type="auto"/>
          </w:tcPr>
          <w:p w:rsidR="0016026D" w:rsidRPr="006F561B" w:rsidRDefault="0016026D" w:rsidP="00AC7651">
            <w:pPr>
              <w:pStyle w:val="TAL"/>
              <w:rPr>
                <w:sz w:val="16"/>
              </w:rPr>
            </w:pPr>
            <w:r w:rsidRPr="006F561B">
              <w:rPr>
                <w:sz w:val="16"/>
              </w:rPr>
              <w:t>Removal of the Editor’s Notes for Usage monitoring and charging</w:t>
            </w:r>
          </w:p>
        </w:tc>
        <w:tc>
          <w:tcPr>
            <w:tcW w:w="0" w:type="auto"/>
          </w:tcPr>
          <w:p w:rsidR="0016026D" w:rsidRPr="006F561B" w:rsidRDefault="0016026D" w:rsidP="00AC7651">
            <w:pPr>
              <w:pStyle w:val="TAL"/>
              <w:rPr>
                <w:sz w:val="16"/>
              </w:rPr>
            </w:pPr>
            <w:r w:rsidRPr="006F561B">
              <w:rPr>
                <w:sz w:val="16"/>
              </w:rPr>
              <w:t>Huaiwei</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C4-173175</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C4-173266</w:t>
            </w:r>
          </w:p>
        </w:tc>
        <w:tc>
          <w:tcPr>
            <w:tcW w:w="0" w:type="auto"/>
          </w:tcPr>
          <w:p w:rsidR="0016026D" w:rsidRPr="006F561B" w:rsidRDefault="0016026D" w:rsidP="00AC7651">
            <w:pPr>
              <w:pStyle w:val="TAL"/>
              <w:rPr>
                <w:sz w:val="16"/>
              </w:rPr>
            </w:pPr>
            <w:r w:rsidRPr="006F561B">
              <w:rPr>
                <w:sz w:val="16"/>
              </w:rPr>
              <w:t>Pseudo-CR on Sx-u tunnel related description and procedures</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C4-173194</w:t>
            </w:r>
          </w:p>
        </w:tc>
        <w:tc>
          <w:tcPr>
            <w:tcW w:w="0" w:type="auto"/>
          </w:tcPr>
          <w:p w:rsidR="0016026D" w:rsidRPr="006F561B" w:rsidRDefault="0016026D" w:rsidP="00AC7651">
            <w:pPr>
              <w:pStyle w:val="TAL"/>
              <w:rPr>
                <w:sz w:val="16"/>
              </w:rPr>
            </w:pPr>
            <w:r w:rsidRPr="006F561B">
              <w:rPr>
                <w:sz w:val="16"/>
              </w:rPr>
              <w:t>C4-173364</w:t>
            </w:r>
          </w:p>
        </w:tc>
      </w:tr>
      <w:tr w:rsidR="0016026D" w:rsidRPr="006F561B" w:rsidTr="00AC7651">
        <w:tc>
          <w:tcPr>
            <w:tcW w:w="0" w:type="auto"/>
          </w:tcPr>
          <w:p w:rsidR="0016026D" w:rsidRPr="006F561B" w:rsidRDefault="0016026D" w:rsidP="00AC7651">
            <w:pPr>
              <w:pStyle w:val="TAL"/>
              <w:rPr>
                <w:sz w:val="16"/>
              </w:rPr>
            </w:pPr>
            <w:r w:rsidRPr="006F561B">
              <w:rPr>
                <w:sz w:val="16"/>
              </w:rPr>
              <w:t>C4-173267</w:t>
            </w:r>
          </w:p>
        </w:tc>
        <w:tc>
          <w:tcPr>
            <w:tcW w:w="0" w:type="auto"/>
          </w:tcPr>
          <w:p w:rsidR="0016026D" w:rsidRPr="006F561B" w:rsidRDefault="0016026D" w:rsidP="00AC7651">
            <w:pPr>
              <w:pStyle w:val="TAL"/>
              <w:rPr>
                <w:sz w:val="16"/>
              </w:rPr>
            </w:pPr>
            <w:r w:rsidRPr="006F561B">
              <w:rPr>
                <w:sz w:val="16"/>
              </w:rPr>
              <w:t>Pseudo-CR on error reporting</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C4-173068</w:t>
            </w:r>
          </w:p>
        </w:tc>
        <w:tc>
          <w:tcPr>
            <w:tcW w:w="0" w:type="auto"/>
          </w:tcPr>
          <w:p w:rsidR="0016026D" w:rsidRPr="006F561B" w:rsidRDefault="0016026D" w:rsidP="00AC7651">
            <w:pPr>
              <w:pStyle w:val="TAL"/>
              <w:rPr>
                <w:sz w:val="16"/>
              </w:rPr>
            </w:pPr>
            <w:r w:rsidRPr="006F561B">
              <w:rPr>
                <w:sz w:val="16"/>
              </w:rPr>
              <w:t>C4-173334</w:t>
            </w:r>
          </w:p>
        </w:tc>
      </w:tr>
      <w:tr w:rsidR="0016026D" w:rsidRPr="006F561B" w:rsidTr="00AC7651">
        <w:tc>
          <w:tcPr>
            <w:tcW w:w="0" w:type="auto"/>
          </w:tcPr>
          <w:p w:rsidR="0016026D" w:rsidRPr="006F561B" w:rsidRDefault="0016026D" w:rsidP="00AC7651">
            <w:pPr>
              <w:pStyle w:val="TAL"/>
              <w:rPr>
                <w:sz w:val="16"/>
              </w:rPr>
            </w:pPr>
            <w:r w:rsidRPr="006F561B">
              <w:rPr>
                <w:sz w:val="16"/>
              </w:rPr>
              <w:t>C4-173268</w:t>
            </w:r>
          </w:p>
        </w:tc>
        <w:tc>
          <w:tcPr>
            <w:tcW w:w="0" w:type="auto"/>
          </w:tcPr>
          <w:p w:rsidR="0016026D" w:rsidRPr="006F561B" w:rsidRDefault="0016026D" w:rsidP="00AC7651">
            <w:pPr>
              <w:pStyle w:val="TAL"/>
              <w:rPr>
                <w:sz w:val="16"/>
              </w:rPr>
            </w:pPr>
            <w:r w:rsidRPr="006F561B">
              <w:rPr>
                <w:sz w:val="16"/>
              </w:rPr>
              <w:t>Pseudo-CR on OCI association in UP function</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C4-173069</w:t>
            </w:r>
          </w:p>
        </w:tc>
        <w:tc>
          <w:tcPr>
            <w:tcW w:w="0" w:type="auto"/>
          </w:tcPr>
          <w:p w:rsidR="0016026D" w:rsidRPr="006F561B" w:rsidRDefault="0016026D" w:rsidP="00AC7651">
            <w:pPr>
              <w:pStyle w:val="TAL"/>
              <w:rPr>
                <w:sz w:val="16"/>
              </w:rPr>
            </w:pPr>
            <w:r w:rsidRPr="006F561B">
              <w:rPr>
                <w:sz w:val="16"/>
              </w:rPr>
              <w:t>C4-173335</w:t>
            </w:r>
          </w:p>
        </w:tc>
      </w:tr>
      <w:tr w:rsidR="0016026D" w:rsidRPr="006F561B" w:rsidTr="00AC7651">
        <w:tc>
          <w:tcPr>
            <w:tcW w:w="0" w:type="auto"/>
          </w:tcPr>
          <w:p w:rsidR="0016026D" w:rsidRPr="006F561B" w:rsidRDefault="0016026D" w:rsidP="00AC7651">
            <w:pPr>
              <w:pStyle w:val="TAL"/>
              <w:rPr>
                <w:sz w:val="16"/>
              </w:rPr>
            </w:pPr>
            <w:r w:rsidRPr="006F561B">
              <w:rPr>
                <w:sz w:val="16"/>
              </w:rPr>
              <w:t>C4-173269</w:t>
            </w:r>
          </w:p>
        </w:tc>
        <w:tc>
          <w:tcPr>
            <w:tcW w:w="0" w:type="auto"/>
          </w:tcPr>
          <w:p w:rsidR="0016026D" w:rsidRPr="006F561B" w:rsidRDefault="0016026D" w:rsidP="00AC7651">
            <w:pPr>
              <w:pStyle w:val="TAL"/>
              <w:rPr>
                <w:sz w:val="16"/>
              </w:rPr>
            </w:pPr>
            <w:r w:rsidRPr="006F561B">
              <w:rPr>
                <w:sz w:val="16"/>
              </w:rPr>
              <w:t>Pseudo-CR on Definition of Node ID IE</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C4-173070</w:t>
            </w:r>
          </w:p>
        </w:tc>
        <w:tc>
          <w:tcPr>
            <w:tcW w:w="0" w:type="auto"/>
          </w:tcPr>
          <w:p w:rsidR="0016026D" w:rsidRPr="006F561B" w:rsidRDefault="0016026D" w:rsidP="00AC7651">
            <w:pPr>
              <w:pStyle w:val="TAL"/>
              <w:rPr>
                <w:sz w:val="16"/>
              </w:rPr>
            </w:pPr>
            <w:r w:rsidRPr="006F561B">
              <w:rPr>
                <w:sz w:val="16"/>
              </w:rPr>
              <w:t>C4-173336</w:t>
            </w:r>
          </w:p>
        </w:tc>
      </w:tr>
      <w:tr w:rsidR="0016026D" w:rsidRPr="006F561B" w:rsidTr="00AC7651">
        <w:tc>
          <w:tcPr>
            <w:tcW w:w="0" w:type="auto"/>
          </w:tcPr>
          <w:p w:rsidR="0016026D" w:rsidRPr="006F561B" w:rsidRDefault="0016026D" w:rsidP="00AC7651">
            <w:pPr>
              <w:pStyle w:val="TAL"/>
              <w:rPr>
                <w:sz w:val="16"/>
              </w:rPr>
            </w:pPr>
            <w:r w:rsidRPr="006F561B">
              <w:rPr>
                <w:sz w:val="16"/>
              </w:rPr>
              <w:t>C4-173270</w:t>
            </w:r>
          </w:p>
        </w:tc>
        <w:tc>
          <w:tcPr>
            <w:tcW w:w="0" w:type="auto"/>
          </w:tcPr>
          <w:p w:rsidR="0016026D" w:rsidRPr="006F561B" w:rsidRDefault="0016026D" w:rsidP="00AC7651">
            <w:pPr>
              <w:pStyle w:val="TAL"/>
              <w:rPr>
                <w:sz w:val="16"/>
              </w:rPr>
            </w:pPr>
            <w:r w:rsidRPr="006F561B">
              <w:rPr>
                <w:sz w:val="16"/>
              </w:rPr>
              <w:t>AVP codes for 32.299</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C4-173271</w:t>
            </w:r>
          </w:p>
        </w:tc>
        <w:tc>
          <w:tcPr>
            <w:tcW w:w="0" w:type="auto"/>
          </w:tcPr>
          <w:p w:rsidR="0016026D" w:rsidRPr="006F561B" w:rsidRDefault="0016026D" w:rsidP="00AC7651">
            <w:pPr>
              <w:pStyle w:val="TAL"/>
              <w:rPr>
                <w:sz w:val="16"/>
              </w:rPr>
            </w:pPr>
            <w:r w:rsidRPr="006F561B">
              <w:rPr>
                <w:sz w:val="16"/>
              </w:rPr>
              <w:t>LS on Addition of AVP code definitions</w:t>
            </w:r>
          </w:p>
        </w:tc>
        <w:tc>
          <w:tcPr>
            <w:tcW w:w="0" w:type="auto"/>
          </w:tcPr>
          <w:p w:rsidR="0016026D" w:rsidRPr="006F561B" w:rsidRDefault="0016026D" w:rsidP="00AC7651">
            <w:pPr>
              <w:pStyle w:val="TAL"/>
              <w:rPr>
                <w:sz w:val="16"/>
              </w:rPr>
            </w:pPr>
            <w:r w:rsidRPr="006F561B">
              <w:rPr>
                <w:sz w:val="16"/>
              </w:rPr>
              <w:t>SA5</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C4-173272</w:t>
            </w:r>
          </w:p>
        </w:tc>
        <w:tc>
          <w:tcPr>
            <w:tcW w:w="0" w:type="auto"/>
          </w:tcPr>
          <w:p w:rsidR="0016026D" w:rsidRPr="006F561B" w:rsidRDefault="0016026D" w:rsidP="00AC7651">
            <w:pPr>
              <w:pStyle w:val="TAL"/>
              <w:rPr>
                <w:sz w:val="16"/>
              </w:rPr>
            </w:pPr>
            <w:r w:rsidRPr="006F561B">
              <w:rPr>
                <w:sz w:val="16"/>
              </w:rPr>
              <w:t>Remove FFS about QER correlation ID</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C4-173073</w:t>
            </w:r>
          </w:p>
        </w:tc>
        <w:tc>
          <w:tcPr>
            <w:tcW w:w="0" w:type="auto"/>
          </w:tcPr>
          <w:p w:rsidR="0016026D" w:rsidRPr="006F561B" w:rsidRDefault="0016026D" w:rsidP="00AC7651">
            <w:pPr>
              <w:pStyle w:val="TAL"/>
              <w:rPr>
                <w:sz w:val="16"/>
              </w:rPr>
            </w:pPr>
            <w:r w:rsidRPr="006F561B">
              <w:rPr>
                <w:sz w:val="16"/>
              </w:rPr>
              <w:t>C4-173338</w:t>
            </w:r>
          </w:p>
        </w:tc>
      </w:tr>
      <w:tr w:rsidR="0016026D" w:rsidRPr="006F561B" w:rsidTr="00AC7651">
        <w:tc>
          <w:tcPr>
            <w:tcW w:w="0" w:type="auto"/>
          </w:tcPr>
          <w:p w:rsidR="0016026D" w:rsidRPr="006F561B" w:rsidRDefault="0016026D" w:rsidP="00AC7651">
            <w:pPr>
              <w:pStyle w:val="TAL"/>
              <w:rPr>
                <w:sz w:val="16"/>
              </w:rPr>
            </w:pPr>
            <w:r w:rsidRPr="006F561B">
              <w:rPr>
                <w:sz w:val="16"/>
              </w:rPr>
              <w:t>C4-173273</w:t>
            </w:r>
          </w:p>
        </w:tc>
        <w:tc>
          <w:tcPr>
            <w:tcW w:w="0" w:type="auto"/>
          </w:tcPr>
          <w:p w:rsidR="0016026D" w:rsidRPr="006F561B" w:rsidRDefault="0016026D" w:rsidP="00AC7651">
            <w:pPr>
              <w:pStyle w:val="TAL"/>
              <w:rPr>
                <w:sz w:val="16"/>
              </w:rPr>
            </w:pPr>
            <w:r w:rsidRPr="006F561B">
              <w:rPr>
                <w:sz w:val="16"/>
              </w:rPr>
              <w:t>Remove FFS about QER</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C4-173074</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C4-173274</w:t>
            </w:r>
          </w:p>
        </w:tc>
        <w:tc>
          <w:tcPr>
            <w:tcW w:w="0" w:type="auto"/>
          </w:tcPr>
          <w:p w:rsidR="0016026D" w:rsidRPr="006F561B" w:rsidRDefault="0016026D" w:rsidP="00AC7651">
            <w:pPr>
              <w:pStyle w:val="TAL"/>
              <w:rPr>
                <w:sz w:val="16"/>
              </w:rPr>
            </w:pPr>
            <w:r w:rsidRPr="006F561B">
              <w:rPr>
                <w:sz w:val="16"/>
              </w:rPr>
              <w:t>Remove FFS about Sx association release</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C4-173075</w:t>
            </w:r>
          </w:p>
        </w:tc>
        <w:tc>
          <w:tcPr>
            <w:tcW w:w="0" w:type="auto"/>
          </w:tcPr>
          <w:p w:rsidR="0016026D" w:rsidRPr="006F561B" w:rsidRDefault="0016026D" w:rsidP="00AC7651">
            <w:pPr>
              <w:pStyle w:val="TAL"/>
              <w:rPr>
                <w:sz w:val="16"/>
              </w:rPr>
            </w:pPr>
            <w:r w:rsidRPr="006F561B">
              <w:rPr>
                <w:sz w:val="16"/>
              </w:rPr>
              <w:t>C4-173366</w:t>
            </w:r>
          </w:p>
        </w:tc>
      </w:tr>
      <w:tr w:rsidR="0016026D" w:rsidRPr="006F561B" w:rsidTr="00AC7651">
        <w:tc>
          <w:tcPr>
            <w:tcW w:w="0" w:type="auto"/>
          </w:tcPr>
          <w:p w:rsidR="0016026D" w:rsidRPr="006F561B" w:rsidRDefault="0016026D" w:rsidP="00AC7651">
            <w:pPr>
              <w:pStyle w:val="TAL"/>
              <w:rPr>
                <w:sz w:val="16"/>
              </w:rPr>
            </w:pPr>
            <w:r w:rsidRPr="006F561B">
              <w:rPr>
                <w:sz w:val="16"/>
              </w:rPr>
              <w:t>C4-173275</w:t>
            </w:r>
          </w:p>
        </w:tc>
        <w:tc>
          <w:tcPr>
            <w:tcW w:w="0" w:type="auto"/>
          </w:tcPr>
          <w:p w:rsidR="0016026D" w:rsidRPr="006F561B" w:rsidRDefault="0016026D" w:rsidP="00AC7651">
            <w:pPr>
              <w:pStyle w:val="TAL"/>
              <w:rPr>
                <w:sz w:val="16"/>
              </w:rPr>
            </w:pPr>
            <w:r w:rsidRPr="006F561B">
              <w:rPr>
                <w:sz w:val="16"/>
              </w:rPr>
              <w:t>Remove FFS about QER and URR handling on CP and UP</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C4-173076</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C4-173276</w:t>
            </w:r>
          </w:p>
        </w:tc>
        <w:tc>
          <w:tcPr>
            <w:tcW w:w="0" w:type="auto"/>
          </w:tcPr>
          <w:p w:rsidR="0016026D" w:rsidRPr="006F561B" w:rsidRDefault="0016026D" w:rsidP="00AC7651">
            <w:pPr>
              <w:pStyle w:val="TAL"/>
              <w:rPr>
                <w:sz w:val="16"/>
              </w:rPr>
            </w:pPr>
            <w:r w:rsidRPr="006F561B">
              <w:rPr>
                <w:sz w:val="16"/>
              </w:rPr>
              <w:t>Packets segmentation handling</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C4-173078</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lastRenderedPageBreak/>
              <w:t>C4-173277</w:t>
            </w:r>
          </w:p>
        </w:tc>
        <w:tc>
          <w:tcPr>
            <w:tcW w:w="0" w:type="auto"/>
          </w:tcPr>
          <w:p w:rsidR="0016026D" w:rsidRPr="006F561B" w:rsidRDefault="0016026D" w:rsidP="00AC7651">
            <w:pPr>
              <w:pStyle w:val="TAL"/>
              <w:rPr>
                <w:sz w:val="16"/>
              </w:rPr>
            </w:pPr>
            <w:r w:rsidRPr="006F561B">
              <w:rPr>
                <w:sz w:val="16"/>
              </w:rPr>
              <w:t>UP function selection by DNS</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C4-173077</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C4-173278</w:t>
            </w:r>
          </w:p>
        </w:tc>
        <w:tc>
          <w:tcPr>
            <w:tcW w:w="0" w:type="auto"/>
          </w:tcPr>
          <w:p w:rsidR="0016026D" w:rsidRPr="006F561B" w:rsidRDefault="0016026D" w:rsidP="00AC7651">
            <w:pPr>
              <w:pStyle w:val="TAL"/>
              <w:rPr>
                <w:sz w:val="16"/>
              </w:rPr>
            </w:pPr>
            <w:r w:rsidRPr="006F561B">
              <w:rPr>
                <w:sz w:val="16"/>
              </w:rPr>
              <w:t>Sx service parameters</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C4-173100</w:t>
            </w:r>
          </w:p>
        </w:tc>
        <w:tc>
          <w:tcPr>
            <w:tcW w:w="0" w:type="auto"/>
          </w:tcPr>
          <w:p w:rsidR="0016026D" w:rsidRPr="006F561B" w:rsidRDefault="0016026D" w:rsidP="00AC7651">
            <w:pPr>
              <w:pStyle w:val="TAL"/>
              <w:rPr>
                <w:sz w:val="16"/>
              </w:rPr>
            </w:pPr>
            <w:r w:rsidRPr="006F561B">
              <w:rPr>
                <w:sz w:val="16"/>
              </w:rPr>
              <w:t>C4-173362</w:t>
            </w:r>
          </w:p>
        </w:tc>
      </w:tr>
      <w:tr w:rsidR="0016026D" w:rsidRPr="006F561B" w:rsidTr="00AC7651">
        <w:tc>
          <w:tcPr>
            <w:tcW w:w="0" w:type="auto"/>
          </w:tcPr>
          <w:p w:rsidR="0016026D" w:rsidRPr="006F561B" w:rsidRDefault="0016026D" w:rsidP="00AC7651">
            <w:pPr>
              <w:pStyle w:val="TAL"/>
              <w:rPr>
                <w:sz w:val="16"/>
              </w:rPr>
            </w:pPr>
            <w:r w:rsidRPr="006F561B">
              <w:rPr>
                <w:sz w:val="16"/>
              </w:rPr>
              <w:t>C4-173279</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C4-173147</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C4-173280</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C4-173148</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C4-173281</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C4-173149</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C4-173282</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C4-173150</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C4-173283</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C4-173151</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C4-173284</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C4-173152</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C4-173285</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C4-173153</w:t>
            </w:r>
          </w:p>
        </w:tc>
        <w:tc>
          <w:tcPr>
            <w:tcW w:w="0" w:type="auto"/>
          </w:tcPr>
          <w:p w:rsidR="0016026D" w:rsidRPr="006F561B" w:rsidRDefault="0016026D" w:rsidP="00AC7651">
            <w:pPr>
              <w:pStyle w:val="TAL"/>
              <w:rPr>
                <w:sz w:val="16"/>
              </w:rPr>
            </w:pPr>
            <w:r w:rsidRPr="006F561B">
              <w:rPr>
                <w:sz w:val="16"/>
              </w:rPr>
              <w:t>C4-173329</w:t>
            </w:r>
          </w:p>
        </w:tc>
      </w:tr>
      <w:tr w:rsidR="0016026D" w:rsidRPr="006F561B" w:rsidTr="00AC7651">
        <w:tc>
          <w:tcPr>
            <w:tcW w:w="0" w:type="auto"/>
          </w:tcPr>
          <w:p w:rsidR="0016026D" w:rsidRPr="006F561B" w:rsidRDefault="0016026D" w:rsidP="00AC7651">
            <w:pPr>
              <w:pStyle w:val="TAL"/>
              <w:rPr>
                <w:sz w:val="16"/>
              </w:rPr>
            </w:pPr>
            <w:r w:rsidRPr="006F561B">
              <w:rPr>
                <w:sz w:val="16"/>
              </w:rPr>
              <w:t>C4-173286</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C4-173154</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C4-173287</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C4-173155</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C4-173288</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C4-173156</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C4-173289</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C4-173157</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C4-173290</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C4-173158</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C4-173291</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C4-173159</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C4-173292</w:t>
            </w:r>
          </w:p>
        </w:tc>
        <w:tc>
          <w:tcPr>
            <w:tcW w:w="0" w:type="auto"/>
          </w:tcPr>
          <w:p w:rsidR="0016026D" w:rsidRPr="006F561B" w:rsidRDefault="0016026D" w:rsidP="00AC7651">
            <w:pPr>
              <w:pStyle w:val="TAL"/>
              <w:rPr>
                <w:sz w:val="16"/>
              </w:rPr>
            </w:pPr>
            <w:r w:rsidRPr="006F561B">
              <w:rPr>
                <w:sz w:val="16"/>
              </w:rPr>
              <w:t>CT4 impacts of Network slicing</w:t>
            </w:r>
          </w:p>
        </w:tc>
        <w:tc>
          <w:tcPr>
            <w:tcW w:w="0" w:type="auto"/>
          </w:tcPr>
          <w:p w:rsidR="0016026D" w:rsidRPr="006F561B" w:rsidRDefault="0016026D" w:rsidP="00AC7651">
            <w:pPr>
              <w:pStyle w:val="TAL"/>
              <w:rPr>
                <w:sz w:val="16"/>
              </w:rPr>
            </w:pPr>
            <w:r w:rsidRPr="006F561B">
              <w:rPr>
                <w:sz w:val="16"/>
              </w:rPr>
              <w:t>China Mobile Com. Corporation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C4-173111</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C4-173293</w:t>
            </w:r>
          </w:p>
        </w:tc>
        <w:tc>
          <w:tcPr>
            <w:tcW w:w="0" w:type="auto"/>
          </w:tcPr>
          <w:p w:rsidR="0016026D" w:rsidRPr="006F561B" w:rsidRDefault="0016026D" w:rsidP="00AC7651">
            <w:pPr>
              <w:pStyle w:val="TAL"/>
              <w:rPr>
                <w:sz w:val="16"/>
              </w:rPr>
            </w:pPr>
            <w:r w:rsidRPr="006F561B">
              <w:rPr>
                <w:sz w:val="16"/>
              </w:rPr>
              <w:t>New Diameter based application for managing data in UDSF</w:t>
            </w:r>
          </w:p>
        </w:tc>
        <w:tc>
          <w:tcPr>
            <w:tcW w:w="0" w:type="auto"/>
          </w:tcPr>
          <w:p w:rsidR="0016026D" w:rsidRPr="006F561B" w:rsidRDefault="0016026D" w:rsidP="00AC7651">
            <w:pPr>
              <w:pStyle w:val="TAL"/>
              <w:rPr>
                <w:sz w:val="16"/>
              </w:rPr>
            </w:pPr>
            <w:r w:rsidRPr="006F561B">
              <w:rPr>
                <w:sz w:val="16"/>
              </w:rPr>
              <w:t>ORANGE</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C4-173091</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C4-173294</w:t>
            </w:r>
          </w:p>
        </w:tc>
        <w:tc>
          <w:tcPr>
            <w:tcW w:w="0" w:type="auto"/>
          </w:tcPr>
          <w:p w:rsidR="0016026D" w:rsidRPr="006F561B" w:rsidRDefault="0016026D" w:rsidP="00AC7651">
            <w:pPr>
              <w:pStyle w:val="TAL"/>
              <w:rPr>
                <w:sz w:val="16"/>
              </w:rPr>
            </w:pPr>
            <w:r w:rsidRPr="006F561B">
              <w:rPr>
                <w:sz w:val="16"/>
              </w:rPr>
              <w:t>REST compliant HTTP based solution for managing data in UDSF</w:t>
            </w:r>
          </w:p>
        </w:tc>
        <w:tc>
          <w:tcPr>
            <w:tcW w:w="0" w:type="auto"/>
          </w:tcPr>
          <w:p w:rsidR="0016026D" w:rsidRPr="006F561B" w:rsidRDefault="0016026D" w:rsidP="00AC7651">
            <w:pPr>
              <w:pStyle w:val="TAL"/>
              <w:rPr>
                <w:sz w:val="16"/>
              </w:rPr>
            </w:pPr>
            <w:r w:rsidRPr="006F561B">
              <w:rPr>
                <w:sz w:val="16"/>
              </w:rPr>
              <w:t>ORANGE</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C4-173092</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C4-173295</w:t>
            </w:r>
          </w:p>
        </w:tc>
        <w:tc>
          <w:tcPr>
            <w:tcW w:w="0" w:type="auto"/>
          </w:tcPr>
          <w:p w:rsidR="0016026D" w:rsidRPr="006F561B" w:rsidRDefault="0016026D" w:rsidP="00AC7651">
            <w:pPr>
              <w:pStyle w:val="TAL"/>
              <w:rPr>
                <w:sz w:val="16"/>
              </w:rPr>
            </w:pPr>
            <w:r w:rsidRPr="006F561B">
              <w:rPr>
                <w:sz w:val="16"/>
              </w:rPr>
              <w:t>CQL based solution for managing data in the UDSF</w:t>
            </w:r>
          </w:p>
        </w:tc>
        <w:tc>
          <w:tcPr>
            <w:tcW w:w="0" w:type="auto"/>
          </w:tcPr>
          <w:p w:rsidR="0016026D" w:rsidRPr="006F561B" w:rsidRDefault="0016026D" w:rsidP="00AC7651">
            <w:pPr>
              <w:pStyle w:val="TAL"/>
              <w:rPr>
                <w:sz w:val="16"/>
              </w:rPr>
            </w:pPr>
            <w:r w:rsidRPr="006F561B">
              <w:rPr>
                <w:sz w:val="16"/>
              </w:rPr>
              <w:t>ORANGE</w:t>
            </w:r>
          </w:p>
        </w:tc>
        <w:tc>
          <w:tcPr>
            <w:tcW w:w="0" w:type="auto"/>
          </w:tcPr>
          <w:p w:rsidR="0016026D" w:rsidRPr="006F561B" w:rsidRDefault="0016026D" w:rsidP="00AC7651">
            <w:pPr>
              <w:pStyle w:val="TAL"/>
              <w:rPr>
                <w:sz w:val="16"/>
              </w:rPr>
            </w:pPr>
            <w:r w:rsidRPr="006F561B">
              <w:rPr>
                <w:sz w:val="16"/>
              </w:rPr>
              <w:t>withdrawn</w:t>
            </w:r>
          </w:p>
        </w:tc>
        <w:tc>
          <w:tcPr>
            <w:tcW w:w="0" w:type="auto"/>
          </w:tcPr>
          <w:p w:rsidR="0016026D" w:rsidRPr="006F561B" w:rsidRDefault="0016026D" w:rsidP="00AC7651">
            <w:pPr>
              <w:pStyle w:val="TAL"/>
              <w:rPr>
                <w:sz w:val="16"/>
              </w:rPr>
            </w:pPr>
            <w:r w:rsidRPr="006F561B">
              <w:rPr>
                <w:sz w:val="16"/>
              </w:rPr>
              <w:t>C4-173093</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C4-173296</w:t>
            </w:r>
          </w:p>
        </w:tc>
        <w:tc>
          <w:tcPr>
            <w:tcW w:w="0" w:type="auto"/>
          </w:tcPr>
          <w:p w:rsidR="0016026D" w:rsidRPr="006F561B" w:rsidRDefault="0016026D" w:rsidP="00AC7651">
            <w:pPr>
              <w:pStyle w:val="TAL"/>
              <w:rPr>
                <w:sz w:val="16"/>
              </w:rPr>
            </w:pPr>
            <w:r w:rsidRPr="006F561B">
              <w:rPr>
                <w:sz w:val="16"/>
              </w:rPr>
              <w:t>CQL based solution for managing data in the UDSF</w:t>
            </w:r>
          </w:p>
        </w:tc>
        <w:tc>
          <w:tcPr>
            <w:tcW w:w="0" w:type="auto"/>
          </w:tcPr>
          <w:p w:rsidR="0016026D" w:rsidRPr="006F561B" w:rsidRDefault="0016026D" w:rsidP="00AC7651">
            <w:pPr>
              <w:pStyle w:val="TAL"/>
              <w:rPr>
                <w:sz w:val="16"/>
              </w:rPr>
            </w:pPr>
            <w:r w:rsidRPr="006F561B">
              <w:rPr>
                <w:sz w:val="16"/>
              </w:rPr>
              <w:t>ORANGE</w:t>
            </w:r>
          </w:p>
        </w:tc>
        <w:tc>
          <w:tcPr>
            <w:tcW w:w="0" w:type="auto"/>
          </w:tcPr>
          <w:p w:rsidR="0016026D" w:rsidRPr="006F561B" w:rsidRDefault="0016026D" w:rsidP="00AC7651">
            <w:pPr>
              <w:pStyle w:val="TAL"/>
              <w:rPr>
                <w:sz w:val="16"/>
              </w:rPr>
            </w:pPr>
            <w:r w:rsidRPr="006F561B">
              <w:rPr>
                <w:sz w:val="16"/>
              </w:rPr>
              <w:t>withdrawn</w:t>
            </w:r>
          </w:p>
        </w:tc>
        <w:tc>
          <w:tcPr>
            <w:tcW w:w="0" w:type="auto"/>
          </w:tcPr>
          <w:p w:rsidR="0016026D" w:rsidRPr="006F561B" w:rsidRDefault="0016026D" w:rsidP="00AC7651">
            <w:pPr>
              <w:pStyle w:val="TAL"/>
              <w:rPr>
                <w:sz w:val="16"/>
              </w:rPr>
            </w:pPr>
            <w:r w:rsidRPr="006F561B">
              <w:rPr>
                <w:sz w:val="16"/>
              </w:rPr>
              <w:t>C4-173295</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C4-173297</w:t>
            </w:r>
          </w:p>
        </w:tc>
        <w:tc>
          <w:tcPr>
            <w:tcW w:w="0" w:type="auto"/>
          </w:tcPr>
          <w:p w:rsidR="0016026D" w:rsidRPr="006F561B" w:rsidRDefault="0016026D" w:rsidP="00AC7651">
            <w:pPr>
              <w:pStyle w:val="TAL"/>
              <w:rPr>
                <w:sz w:val="16"/>
              </w:rPr>
            </w:pPr>
            <w:r w:rsidRPr="006F561B">
              <w:rPr>
                <w:sz w:val="16"/>
              </w:rPr>
              <w:t>Pseudo-CR on Emergency Service Support</w:t>
            </w:r>
          </w:p>
        </w:tc>
        <w:tc>
          <w:tcPr>
            <w:tcW w:w="0" w:type="auto"/>
          </w:tcPr>
          <w:p w:rsidR="0016026D" w:rsidRPr="006F561B" w:rsidRDefault="0016026D" w:rsidP="00AC7651">
            <w:pPr>
              <w:pStyle w:val="TAL"/>
              <w:rPr>
                <w:sz w:val="16"/>
              </w:rPr>
            </w:pPr>
            <w:r w:rsidRPr="006F561B">
              <w:rPr>
                <w:sz w:val="16"/>
              </w:rPr>
              <w:t>ZTE</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C4-173166</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C4-173298</w:t>
            </w:r>
          </w:p>
        </w:tc>
        <w:tc>
          <w:tcPr>
            <w:tcW w:w="0" w:type="auto"/>
          </w:tcPr>
          <w:p w:rsidR="0016026D" w:rsidRPr="006F561B" w:rsidRDefault="0016026D" w:rsidP="00AC7651">
            <w:pPr>
              <w:pStyle w:val="TAL"/>
              <w:rPr>
                <w:sz w:val="16"/>
              </w:rPr>
            </w:pPr>
            <w:r w:rsidRPr="006F561B">
              <w:rPr>
                <w:sz w:val="16"/>
              </w:rPr>
              <w:t>Paging Policy Differentiation Requirement for 5GS to Support IMS</w:t>
            </w:r>
          </w:p>
        </w:tc>
        <w:tc>
          <w:tcPr>
            <w:tcW w:w="0" w:type="auto"/>
          </w:tcPr>
          <w:p w:rsidR="0016026D" w:rsidRPr="006F561B" w:rsidRDefault="0016026D" w:rsidP="00AC7651">
            <w:pPr>
              <w:pStyle w:val="TAL"/>
              <w:rPr>
                <w:sz w:val="16"/>
              </w:rPr>
            </w:pPr>
            <w:r w:rsidRPr="006F561B">
              <w:rPr>
                <w:sz w:val="16"/>
              </w:rPr>
              <w:t>China Mobile Com. Corporation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C4-173105</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C4-173299</w:t>
            </w:r>
          </w:p>
        </w:tc>
        <w:tc>
          <w:tcPr>
            <w:tcW w:w="0" w:type="auto"/>
          </w:tcPr>
          <w:p w:rsidR="0016026D" w:rsidRPr="006F561B" w:rsidRDefault="0016026D" w:rsidP="00AC7651">
            <w:pPr>
              <w:pStyle w:val="TAL"/>
              <w:rPr>
                <w:sz w:val="16"/>
              </w:rPr>
            </w:pPr>
            <w:r w:rsidRPr="006F561B">
              <w:rPr>
                <w:sz w:val="16"/>
              </w:rPr>
              <w:t>T-ADS Requirement for 5GS to Support IMS</w:t>
            </w:r>
          </w:p>
        </w:tc>
        <w:tc>
          <w:tcPr>
            <w:tcW w:w="0" w:type="auto"/>
          </w:tcPr>
          <w:p w:rsidR="0016026D" w:rsidRPr="006F561B" w:rsidRDefault="0016026D" w:rsidP="00AC7651">
            <w:pPr>
              <w:pStyle w:val="TAL"/>
              <w:rPr>
                <w:sz w:val="16"/>
              </w:rPr>
            </w:pPr>
            <w:r w:rsidRPr="006F561B">
              <w:rPr>
                <w:sz w:val="16"/>
              </w:rPr>
              <w:t>China Mobile Com. Corporation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C4-173107</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C4-173300</w:t>
            </w:r>
          </w:p>
        </w:tc>
        <w:tc>
          <w:tcPr>
            <w:tcW w:w="0" w:type="auto"/>
          </w:tcPr>
          <w:p w:rsidR="0016026D" w:rsidRPr="006F561B" w:rsidRDefault="0016026D" w:rsidP="00AC7651">
            <w:pPr>
              <w:pStyle w:val="TAL"/>
              <w:rPr>
                <w:sz w:val="16"/>
              </w:rPr>
            </w:pPr>
            <w:r w:rsidRPr="006F561B">
              <w:rPr>
                <w:sz w:val="16"/>
              </w:rPr>
              <w:t>P-CSCF Restoration Requirement for 5GS to Support IMS</w:t>
            </w:r>
          </w:p>
        </w:tc>
        <w:tc>
          <w:tcPr>
            <w:tcW w:w="0" w:type="auto"/>
          </w:tcPr>
          <w:p w:rsidR="0016026D" w:rsidRPr="006F561B" w:rsidRDefault="0016026D" w:rsidP="00AC7651">
            <w:pPr>
              <w:pStyle w:val="TAL"/>
              <w:rPr>
                <w:sz w:val="16"/>
              </w:rPr>
            </w:pPr>
            <w:r w:rsidRPr="006F561B">
              <w:rPr>
                <w:sz w:val="16"/>
              </w:rPr>
              <w:t>China Mobile Com. Corporation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C4-173108</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C4-173301</w:t>
            </w:r>
          </w:p>
        </w:tc>
        <w:tc>
          <w:tcPr>
            <w:tcW w:w="0" w:type="auto"/>
          </w:tcPr>
          <w:p w:rsidR="0016026D" w:rsidRPr="006F561B" w:rsidRDefault="0016026D" w:rsidP="00AC7651">
            <w:pPr>
              <w:pStyle w:val="TAL"/>
              <w:rPr>
                <w:sz w:val="16"/>
              </w:rPr>
            </w:pPr>
            <w:r w:rsidRPr="006F561B">
              <w:rPr>
                <w:sz w:val="16"/>
              </w:rPr>
              <w:t>Signaling of Homogenous Support of IMS voice over PS session Requirement for 5GS to Support IMS</w:t>
            </w:r>
          </w:p>
        </w:tc>
        <w:tc>
          <w:tcPr>
            <w:tcW w:w="0" w:type="auto"/>
          </w:tcPr>
          <w:p w:rsidR="0016026D" w:rsidRPr="006F561B" w:rsidRDefault="0016026D" w:rsidP="00AC7651">
            <w:pPr>
              <w:pStyle w:val="TAL"/>
              <w:rPr>
                <w:sz w:val="16"/>
              </w:rPr>
            </w:pPr>
            <w:r w:rsidRPr="006F561B">
              <w:rPr>
                <w:sz w:val="16"/>
              </w:rPr>
              <w:t>China Mobile Com. Corporation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C4-173109</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C4-173302</w:t>
            </w:r>
          </w:p>
        </w:tc>
        <w:tc>
          <w:tcPr>
            <w:tcW w:w="0" w:type="auto"/>
          </w:tcPr>
          <w:p w:rsidR="0016026D" w:rsidRPr="006F561B" w:rsidRDefault="0016026D" w:rsidP="00AC7651">
            <w:pPr>
              <w:pStyle w:val="TAL"/>
              <w:rPr>
                <w:sz w:val="16"/>
              </w:rPr>
            </w:pPr>
            <w:r w:rsidRPr="006F561B">
              <w:rPr>
                <w:sz w:val="16"/>
              </w:rPr>
              <w:t>CT4 Solution for 5GS to Support IMS</w:t>
            </w:r>
          </w:p>
        </w:tc>
        <w:tc>
          <w:tcPr>
            <w:tcW w:w="0" w:type="auto"/>
          </w:tcPr>
          <w:p w:rsidR="0016026D" w:rsidRPr="006F561B" w:rsidRDefault="0016026D" w:rsidP="00AC7651">
            <w:pPr>
              <w:pStyle w:val="TAL"/>
              <w:rPr>
                <w:sz w:val="16"/>
              </w:rPr>
            </w:pPr>
            <w:r w:rsidRPr="006F561B">
              <w:rPr>
                <w:sz w:val="16"/>
              </w:rPr>
              <w:t>China Mobile Com. Corporation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C4-173110</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C4-173303</w:t>
            </w:r>
          </w:p>
        </w:tc>
        <w:tc>
          <w:tcPr>
            <w:tcW w:w="0" w:type="auto"/>
          </w:tcPr>
          <w:p w:rsidR="0016026D" w:rsidRPr="006F561B" w:rsidRDefault="0016026D" w:rsidP="00AC7651">
            <w:pPr>
              <w:pStyle w:val="TAL"/>
              <w:rPr>
                <w:sz w:val="16"/>
              </w:rPr>
            </w:pPr>
            <w:r w:rsidRPr="006F561B">
              <w:rPr>
                <w:sz w:val="16"/>
              </w:rPr>
              <w:t>Solution for User Plane interfaces</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C4-173019</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C4-173304</w:t>
            </w:r>
          </w:p>
        </w:tc>
        <w:tc>
          <w:tcPr>
            <w:tcW w:w="0" w:type="auto"/>
          </w:tcPr>
          <w:p w:rsidR="0016026D" w:rsidRPr="006F561B" w:rsidRDefault="0016026D" w:rsidP="00AC7651">
            <w:pPr>
              <w:pStyle w:val="TAL"/>
              <w:rPr>
                <w:sz w:val="16"/>
              </w:rPr>
            </w:pPr>
            <w:r w:rsidRPr="006F561B">
              <w:rPr>
                <w:sz w:val="16"/>
              </w:rPr>
              <w:t>Reply LS on Support of Explicit Bootstrapping in ERP</w:t>
            </w:r>
          </w:p>
        </w:tc>
        <w:tc>
          <w:tcPr>
            <w:tcW w:w="0" w:type="auto"/>
          </w:tcPr>
          <w:p w:rsidR="0016026D" w:rsidRPr="006F561B" w:rsidRDefault="0016026D" w:rsidP="00AC7651">
            <w:pPr>
              <w:pStyle w:val="TAL"/>
              <w:rPr>
                <w:sz w:val="16"/>
              </w:rPr>
            </w:pPr>
            <w:r w:rsidRPr="006F561B">
              <w:rPr>
                <w:sz w:val="16"/>
              </w:rPr>
              <w:t>SA3</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C4-173305</w:t>
            </w:r>
          </w:p>
        </w:tc>
        <w:tc>
          <w:tcPr>
            <w:tcW w:w="0" w:type="auto"/>
          </w:tcPr>
          <w:p w:rsidR="0016026D" w:rsidRPr="006F561B" w:rsidRDefault="0016026D" w:rsidP="00AC7651">
            <w:pPr>
              <w:pStyle w:val="TAL"/>
              <w:rPr>
                <w:sz w:val="16"/>
              </w:rPr>
            </w:pPr>
            <w:r w:rsidRPr="006F561B">
              <w:rPr>
                <w:sz w:val="16"/>
              </w:rPr>
              <w:t>Definition of Origination-Time-Stamp AVP</w:t>
            </w:r>
          </w:p>
        </w:tc>
        <w:tc>
          <w:tcPr>
            <w:tcW w:w="0" w:type="auto"/>
          </w:tcPr>
          <w:p w:rsidR="0016026D" w:rsidRPr="006F561B" w:rsidRDefault="0016026D" w:rsidP="00AC7651">
            <w:pPr>
              <w:pStyle w:val="TAL"/>
              <w:rPr>
                <w:sz w:val="16"/>
              </w:rPr>
            </w:pPr>
            <w:r w:rsidRPr="006F561B">
              <w:rPr>
                <w:sz w:val="16"/>
              </w:rPr>
              <w:t xml:space="preserve">Ericsson, Verizon, Nokia, </w:t>
            </w:r>
            <w:r w:rsidR="00016C05">
              <w:rPr>
                <w:sz w:val="16"/>
              </w:rPr>
              <w:t>Alcatel</w:t>
            </w:r>
            <w:r w:rsidRPr="006F561B">
              <w:rPr>
                <w:sz w:val="16"/>
              </w:rPr>
              <w:t>-Lucent Shanghai 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C4-173306</w:t>
            </w:r>
          </w:p>
        </w:tc>
        <w:tc>
          <w:tcPr>
            <w:tcW w:w="0" w:type="auto"/>
          </w:tcPr>
          <w:p w:rsidR="0016026D" w:rsidRPr="006F561B" w:rsidRDefault="0016026D" w:rsidP="00AC7651">
            <w:pPr>
              <w:pStyle w:val="TAL"/>
              <w:rPr>
                <w:sz w:val="16"/>
              </w:rPr>
            </w:pPr>
            <w:r w:rsidRPr="006F561B">
              <w:rPr>
                <w:sz w:val="16"/>
              </w:rPr>
              <w:t>Definition of Origination-Time-Stamp AVP</w:t>
            </w:r>
          </w:p>
        </w:tc>
        <w:tc>
          <w:tcPr>
            <w:tcW w:w="0" w:type="auto"/>
          </w:tcPr>
          <w:p w:rsidR="0016026D" w:rsidRPr="006F561B" w:rsidRDefault="0016026D" w:rsidP="00AC7651">
            <w:pPr>
              <w:pStyle w:val="TAL"/>
              <w:rPr>
                <w:sz w:val="16"/>
              </w:rPr>
            </w:pPr>
            <w:r w:rsidRPr="006F561B">
              <w:rPr>
                <w:sz w:val="16"/>
              </w:rPr>
              <w:t xml:space="preserve">Ericsson, Verizon, Nokia, </w:t>
            </w:r>
            <w:r w:rsidR="00016C05">
              <w:rPr>
                <w:sz w:val="16"/>
              </w:rPr>
              <w:t>Alcatel</w:t>
            </w:r>
            <w:r w:rsidRPr="006F561B">
              <w:rPr>
                <w:sz w:val="16"/>
              </w:rPr>
              <w:t>-Lucent Shanghai 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C4-173307</w:t>
            </w:r>
          </w:p>
        </w:tc>
        <w:tc>
          <w:tcPr>
            <w:tcW w:w="0" w:type="auto"/>
          </w:tcPr>
          <w:p w:rsidR="0016026D" w:rsidRPr="006F561B" w:rsidRDefault="0016026D" w:rsidP="00AC7651">
            <w:pPr>
              <w:pStyle w:val="TAL"/>
              <w:rPr>
                <w:sz w:val="16"/>
              </w:rPr>
            </w:pPr>
            <w:r w:rsidRPr="006F561B">
              <w:rPr>
                <w:sz w:val="16"/>
              </w:rPr>
              <w:t>Definition of Origination-Time-Stamp AVP</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withdrawn</w:t>
            </w:r>
          </w:p>
        </w:tc>
        <w:tc>
          <w:tcPr>
            <w:tcW w:w="0" w:type="auto"/>
          </w:tcPr>
          <w:p w:rsidR="0016026D" w:rsidRPr="006F561B" w:rsidRDefault="0016026D" w:rsidP="00AC7651">
            <w:pPr>
              <w:pStyle w:val="TAL"/>
              <w:rPr>
                <w:sz w:val="16"/>
              </w:rPr>
            </w:pPr>
            <w:r w:rsidRPr="006F561B">
              <w:rPr>
                <w:sz w:val="16"/>
              </w:rPr>
              <w:t>C4-173160</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C4-173308</w:t>
            </w:r>
          </w:p>
        </w:tc>
        <w:tc>
          <w:tcPr>
            <w:tcW w:w="0" w:type="auto"/>
          </w:tcPr>
          <w:p w:rsidR="0016026D" w:rsidRPr="006F561B" w:rsidRDefault="0016026D" w:rsidP="00AC7651">
            <w:pPr>
              <w:pStyle w:val="TAL"/>
              <w:rPr>
                <w:sz w:val="16"/>
              </w:rPr>
            </w:pPr>
            <w:r w:rsidRPr="006F561B">
              <w:rPr>
                <w:sz w:val="16"/>
              </w:rPr>
              <w:t>New WID on CT aspects of 3GPP PS data off</w:t>
            </w:r>
          </w:p>
        </w:tc>
        <w:tc>
          <w:tcPr>
            <w:tcW w:w="0" w:type="auto"/>
          </w:tcPr>
          <w:p w:rsidR="0016026D" w:rsidRPr="006F561B" w:rsidRDefault="0016026D" w:rsidP="00AC7651">
            <w:pPr>
              <w:pStyle w:val="TAL"/>
              <w:rPr>
                <w:sz w:val="16"/>
              </w:rPr>
            </w:pPr>
            <w:r w:rsidRPr="006F561B">
              <w:rPr>
                <w:sz w:val="16"/>
              </w:rPr>
              <w:t>Huawei, HiSilicon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C4-173186</w:t>
            </w:r>
          </w:p>
        </w:tc>
        <w:tc>
          <w:tcPr>
            <w:tcW w:w="0" w:type="auto"/>
          </w:tcPr>
          <w:p w:rsidR="0016026D" w:rsidRPr="006F561B" w:rsidRDefault="0016026D" w:rsidP="00AC7651">
            <w:pPr>
              <w:pStyle w:val="TAL"/>
              <w:rPr>
                <w:sz w:val="16"/>
              </w:rPr>
            </w:pPr>
            <w:r w:rsidRPr="006F561B">
              <w:rPr>
                <w:sz w:val="16"/>
              </w:rPr>
              <w:t>C4-173318</w:t>
            </w:r>
          </w:p>
        </w:tc>
      </w:tr>
      <w:tr w:rsidR="0016026D" w:rsidRPr="006F561B" w:rsidTr="00AC7651">
        <w:tc>
          <w:tcPr>
            <w:tcW w:w="0" w:type="auto"/>
          </w:tcPr>
          <w:p w:rsidR="0016026D" w:rsidRPr="006F561B" w:rsidRDefault="0016026D" w:rsidP="00AC7651">
            <w:pPr>
              <w:pStyle w:val="TAL"/>
              <w:rPr>
                <w:sz w:val="16"/>
              </w:rPr>
            </w:pPr>
            <w:r w:rsidRPr="006F561B">
              <w:rPr>
                <w:sz w:val="16"/>
              </w:rPr>
              <w:t>C4-173309</w:t>
            </w:r>
          </w:p>
        </w:tc>
        <w:tc>
          <w:tcPr>
            <w:tcW w:w="0" w:type="auto"/>
          </w:tcPr>
          <w:p w:rsidR="0016026D" w:rsidRPr="006F561B" w:rsidRDefault="0016026D" w:rsidP="00AC7651">
            <w:pPr>
              <w:pStyle w:val="TAL"/>
              <w:rPr>
                <w:sz w:val="16"/>
              </w:rPr>
            </w:pPr>
            <w:r w:rsidRPr="006F561B">
              <w:rPr>
                <w:sz w:val="16"/>
              </w:rPr>
              <w:t>Clarification of Zh Multimedia-Authentication-Request command</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C4-173130</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C4-173310</w:t>
            </w:r>
          </w:p>
        </w:tc>
        <w:tc>
          <w:tcPr>
            <w:tcW w:w="0" w:type="auto"/>
          </w:tcPr>
          <w:p w:rsidR="0016026D" w:rsidRPr="006F561B" w:rsidRDefault="0016026D" w:rsidP="00AC7651">
            <w:pPr>
              <w:pStyle w:val="TAL"/>
              <w:rPr>
                <w:sz w:val="16"/>
              </w:rPr>
            </w:pPr>
            <w:r w:rsidRPr="006F561B">
              <w:rPr>
                <w:sz w:val="16"/>
              </w:rPr>
              <w:t>Service Restoration for UEs in extended DRX mode</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C4-173040</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C4-173311</w:t>
            </w:r>
          </w:p>
        </w:tc>
        <w:tc>
          <w:tcPr>
            <w:tcW w:w="0" w:type="auto"/>
          </w:tcPr>
          <w:p w:rsidR="0016026D" w:rsidRPr="006F561B" w:rsidRDefault="0016026D" w:rsidP="00AC7651">
            <w:pPr>
              <w:pStyle w:val="TAL"/>
              <w:rPr>
                <w:sz w:val="16"/>
              </w:rPr>
            </w:pPr>
            <w:r w:rsidRPr="006F561B">
              <w:rPr>
                <w:sz w:val="16"/>
              </w:rPr>
              <w:t>Service Restoration for UEs in extended DRX mode</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C4-173041</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C4-173312</w:t>
            </w:r>
          </w:p>
        </w:tc>
        <w:tc>
          <w:tcPr>
            <w:tcW w:w="0" w:type="auto"/>
          </w:tcPr>
          <w:p w:rsidR="0016026D" w:rsidRPr="006F561B" w:rsidRDefault="0016026D" w:rsidP="00AC7651">
            <w:pPr>
              <w:pStyle w:val="TAL"/>
              <w:rPr>
                <w:sz w:val="16"/>
              </w:rPr>
            </w:pPr>
            <w:r w:rsidRPr="006F561B">
              <w:rPr>
                <w:sz w:val="16"/>
              </w:rPr>
              <w:t>Reply LS on eDRX Configuration and IMSI-paging</w:t>
            </w:r>
          </w:p>
        </w:tc>
        <w:tc>
          <w:tcPr>
            <w:tcW w:w="0" w:type="auto"/>
          </w:tcPr>
          <w:p w:rsidR="0016026D" w:rsidRPr="006F561B" w:rsidRDefault="0016026D" w:rsidP="00AC7651">
            <w:pPr>
              <w:pStyle w:val="TAL"/>
              <w:rPr>
                <w:sz w:val="16"/>
              </w:rPr>
            </w:pPr>
            <w:r w:rsidRPr="006F561B">
              <w:rPr>
                <w:sz w:val="16"/>
              </w:rPr>
              <w:t>CT4</w:t>
            </w:r>
          </w:p>
        </w:tc>
        <w:tc>
          <w:tcPr>
            <w:tcW w:w="0" w:type="auto"/>
          </w:tcPr>
          <w:p w:rsidR="0016026D" w:rsidRPr="006F561B" w:rsidRDefault="0016026D" w:rsidP="00AC7651">
            <w:pPr>
              <w:pStyle w:val="TAL"/>
              <w:rPr>
                <w:sz w:val="16"/>
              </w:rPr>
            </w:pPr>
            <w:r w:rsidRPr="006F561B">
              <w:rPr>
                <w:sz w:val="16"/>
              </w:rPr>
              <w:t>approved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lastRenderedPageBreak/>
              <w:t>C4-173313</w:t>
            </w:r>
          </w:p>
        </w:tc>
        <w:tc>
          <w:tcPr>
            <w:tcW w:w="0" w:type="auto"/>
          </w:tcPr>
          <w:p w:rsidR="0016026D" w:rsidRPr="006F561B" w:rsidRDefault="0016026D" w:rsidP="00AC7651">
            <w:pPr>
              <w:pStyle w:val="TAL"/>
              <w:rPr>
                <w:sz w:val="16"/>
              </w:rPr>
            </w:pPr>
            <w:r w:rsidRPr="006F561B">
              <w:rPr>
                <w:sz w:val="16"/>
              </w:rPr>
              <w:t>Clarification of S6a/Notification-Request command for non-IP APNs</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C4-173131</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C4-173314</w:t>
            </w:r>
          </w:p>
        </w:tc>
        <w:tc>
          <w:tcPr>
            <w:tcW w:w="0" w:type="auto"/>
          </w:tcPr>
          <w:p w:rsidR="0016026D" w:rsidRPr="006F561B" w:rsidRDefault="0016026D" w:rsidP="00AC7651">
            <w:pPr>
              <w:pStyle w:val="TAL"/>
              <w:rPr>
                <w:sz w:val="16"/>
              </w:rPr>
            </w:pPr>
            <w:r w:rsidRPr="006F561B">
              <w:rPr>
                <w:sz w:val="16"/>
              </w:rPr>
              <w:t>MO Exception Counter</w:t>
            </w:r>
          </w:p>
        </w:tc>
        <w:tc>
          <w:tcPr>
            <w:tcW w:w="0" w:type="auto"/>
          </w:tcPr>
          <w:p w:rsidR="0016026D" w:rsidRPr="006F561B" w:rsidRDefault="0016026D" w:rsidP="00AC7651">
            <w:pPr>
              <w:pStyle w:val="TAL"/>
              <w:rPr>
                <w:sz w:val="16"/>
              </w:rPr>
            </w:pPr>
            <w:r w:rsidRPr="006F561B">
              <w:rPr>
                <w:sz w:val="16"/>
              </w:rPr>
              <w:t>Ericsson, MCC</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C4-173089</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C4-173315</w:t>
            </w:r>
          </w:p>
        </w:tc>
        <w:tc>
          <w:tcPr>
            <w:tcW w:w="0" w:type="auto"/>
          </w:tcPr>
          <w:p w:rsidR="0016026D" w:rsidRPr="006F561B" w:rsidRDefault="0016026D" w:rsidP="00AC7651">
            <w:pPr>
              <w:pStyle w:val="TAL"/>
              <w:rPr>
                <w:sz w:val="16"/>
              </w:rPr>
            </w:pPr>
            <w:r w:rsidRPr="006F561B">
              <w:rPr>
                <w:sz w:val="16"/>
              </w:rPr>
              <w:t>MO Exception Counter</w:t>
            </w:r>
          </w:p>
        </w:tc>
        <w:tc>
          <w:tcPr>
            <w:tcW w:w="0" w:type="auto"/>
          </w:tcPr>
          <w:p w:rsidR="0016026D" w:rsidRPr="006F561B" w:rsidRDefault="0016026D" w:rsidP="00AC7651">
            <w:pPr>
              <w:pStyle w:val="TAL"/>
              <w:rPr>
                <w:sz w:val="16"/>
              </w:rPr>
            </w:pPr>
            <w:r w:rsidRPr="006F561B">
              <w:rPr>
                <w:sz w:val="16"/>
              </w:rPr>
              <w:t>Ericsson, MCC</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C4-173090</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C4-173316</w:t>
            </w:r>
          </w:p>
        </w:tc>
        <w:tc>
          <w:tcPr>
            <w:tcW w:w="0" w:type="auto"/>
          </w:tcPr>
          <w:p w:rsidR="0016026D" w:rsidRPr="006F561B" w:rsidRDefault="0016026D" w:rsidP="00AC7651">
            <w:pPr>
              <w:pStyle w:val="TAL"/>
              <w:rPr>
                <w:sz w:val="16"/>
              </w:rPr>
            </w:pPr>
            <w:r w:rsidRPr="006F561B">
              <w:rPr>
                <w:sz w:val="16"/>
              </w:rPr>
              <w:t>Remove User-Identifier from NIA</w:t>
            </w:r>
          </w:p>
        </w:tc>
        <w:tc>
          <w:tcPr>
            <w:tcW w:w="0" w:type="auto"/>
          </w:tcPr>
          <w:p w:rsidR="0016026D" w:rsidRPr="006F561B" w:rsidRDefault="0016026D" w:rsidP="00AC7651">
            <w:pPr>
              <w:pStyle w:val="TAL"/>
              <w:rPr>
                <w:sz w:val="16"/>
              </w:rPr>
            </w:pPr>
            <w:r w:rsidRPr="006F561B">
              <w:rPr>
                <w:sz w:val="16"/>
              </w:rPr>
              <w:t>Nokia, Alcatel-Lucent Shanghai Bell, Ericsson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C4-173116</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C4-173317</w:t>
            </w:r>
          </w:p>
        </w:tc>
        <w:tc>
          <w:tcPr>
            <w:tcW w:w="0" w:type="auto"/>
          </w:tcPr>
          <w:p w:rsidR="0016026D" w:rsidRPr="006F561B" w:rsidRDefault="0016026D" w:rsidP="00AC7651">
            <w:pPr>
              <w:pStyle w:val="TAL"/>
              <w:rPr>
                <w:sz w:val="16"/>
              </w:rPr>
            </w:pPr>
            <w:r w:rsidRPr="006F561B">
              <w:rPr>
                <w:sz w:val="16"/>
              </w:rPr>
              <w:t>Remove User-Identifier from NIA</w:t>
            </w:r>
          </w:p>
        </w:tc>
        <w:tc>
          <w:tcPr>
            <w:tcW w:w="0" w:type="auto"/>
          </w:tcPr>
          <w:p w:rsidR="0016026D" w:rsidRPr="006F561B" w:rsidRDefault="0016026D" w:rsidP="00AC7651">
            <w:pPr>
              <w:pStyle w:val="TAL"/>
              <w:rPr>
                <w:sz w:val="16"/>
              </w:rPr>
            </w:pPr>
            <w:r w:rsidRPr="006F561B">
              <w:rPr>
                <w:sz w:val="16"/>
              </w:rPr>
              <w:t>Nokia, Alcatel-Lucent Shanghai Bell, Ericsson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C4-173117</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C4-173318</w:t>
            </w:r>
          </w:p>
        </w:tc>
        <w:tc>
          <w:tcPr>
            <w:tcW w:w="0" w:type="auto"/>
          </w:tcPr>
          <w:p w:rsidR="0016026D" w:rsidRPr="006F561B" w:rsidRDefault="0016026D" w:rsidP="00AC7651">
            <w:pPr>
              <w:pStyle w:val="TAL"/>
              <w:rPr>
                <w:sz w:val="16"/>
              </w:rPr>
            </w:pPr>
            <w:r w:rsidRPr="006F561B">
              <w:rPr>
                <w:sz w:val="16"/>
              </w:rPr>
              <w:t>New WID on CT aspects of 3GPP PS data off</w:t>
            </w:r>
          </w:p>
        </w:tc>
        <w:tc>
          <w:tcPr>
            <w:tcW w:w="0" w:type="auto"/>
          </w:tcPr>
          <w:p w:rsidR="0016026D" w:rsidRPr="006F561B" w:rsidRDefault="0016026D" w:rsidP="00AC7651">
            <w:pPr>
              <w:pStyle w:val="TAL"/>
              <w:rPr>
                <w:sz w:val="16"/>
              </w:rPr>
            </w:pPr>
            <w:r w:rsidRPr="006F561B">
              <w:rPr>
                <w:sz w:val="16"/>
              </w:rPr>
              <w:t>Huawei, HiSilicon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C4-173308</w:t>
            </w:r>
          </w:p>
        </w:tc>
        <w:tc>
          <w:tcPr>
            <w:tcW w:w="0" w:type="auto"/>
          </w:tcPr>
          <w:p w:rsidR="0016026D" w:rsidRPr="006F561B" w:rsidRDefault="0016026D" w:rsidP="00AC7651">
            <w:pPr>
              <w:pStyle w:val="TAL"/>
              <w:rPr>
                <w:sz w:val="16"/>
              </w:rPr>
            </w:pPr>
            <w:r w:rsidRPr="006F561B">
              <w:rPr>
                <w:sz w:val="16"/>
              </w:rPr>
              <w:t>C4-173355</w:t>
            </w:r>
          </w:p>
        </w:tc>
      </w:tr>
      <w:tr w:rsidR="0016026D" w:rsidRPr="006F561B" w:rsidTr="00AC7651">
        <w:tc>
          <w:tcPr>
            <w:tcW w:w="0" w:type="auto"/>
          </w:tcPr>
          <w:p w:rsidR="0016026D" w:rsidRPr="006F561B" w:rsidRDefault="0016026D" w:rsidP="00AC7651">
            <w:pPr>
              <w:pStyle w:val="TAL"/>
              <w:rPr>
                <w:sz w:val="16"/>
              </w:rPr>
            </w:pPr>
            <w:r w:rsidRPr="006F561B">
              <w:rPr>
                <w:sz w:val="16"/>
              </w:rPr>
              <w:t>C4-173319</w:t>
            </w:r>
          </w:p>
        </w:tc>
        <w:tc>
          <w:tcPr>
            <w:tcW w:w="0" w:type="auto"/>
          </w:tcPr>
          <w:p w:rsidR="0016026D" w:rsidRPr="006F561B" w:rsidRDefault="0016026D" w:rsidP="00AC7651">
            <w:pPr>
              <w:pStyle w:val="TAL"/>
              <w:rPr>
                <w:sz w:val="16"/>
              </w:rPr>
            </w:pPr>
            <w:r w:rsidRPr="006F561B">
              <w:rPr>
                <w:sz w:val="16"/>
              </w:rPr>
              <w:t>CN Operator Selection Entity</w:t>
            </w:r>
          </w:p>
        </w:tc>
        <w:tc>
          <w:tcPr>
            <w:tcW w:w="0" w:type="auto"/>
          </w:tcPr>
          <w:p w:rsidR="0016026D" w:rsidRPr="006F561B" w:rsidRDefault="0016026D" w:rsidP="00AC7651">
            <w:pPr>
              <w:pStyle w:val="TAL"/>
              <w:rPr>
                <w:sz w:val="16"/>
              </w:rPr>
            </w:pPr>
            <w:r w:rsidRPr="006F561B">
              <w:rPr>
                <w:sz w:val="16"/>
              </w:rPr>
              <w:t>Ericsson, MCC</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C4-173087</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C4-173320</w:t>
            </w:r>
          </w:p>
        </w:tc>
        <w:tc>
          <w:tcPr>
            <w:tcW w:w="0" w:type="auto"/>
          </w:tcPr>
          <w:p w:rsidR="0016026D" w:rsidRPr="006F561B" w:rsidRDefault="0016026D" w:rsidP="00AC7651">
            <w:pPr>
              <w:pStyle w:val="TAL"/>
              <w:rPr>
                <w:sz w:val="16"/>
              </w:rPr>
            </w:pPr>
            <w:r w:rsidRPr="006F561B">
              <w:rPr>
                <w:sz w:val="16"/>
              </w:rPr>
              <w:t>CN Operator Selection Entity</w:t>
            </w:r>
          </w:p>
        </w:tc>
        <w:tc>
          <w:tcPr>
            <w:tcW w:w="0" w:type="auto"/>
          </w:tcPr>
          <w:p w:rsidR="0016026D" w:rsidRPr="006F561B" w:rsidRDefault="0016026D" w:rsidP="00AC7651">
            <w:pPr>
              <w:pStyle w:val="TAL"/>
              <w:rPr>
                <w:sz w:val="16"/>
              </w:rPr>
            </w:pPr>
            <w:r w:rsidRPr="006F561B">
              <w:rPr>
                <w:sz w:val="16"/>
              </w:rPr>
              <w:t>Ericsson, MCC</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C4-173088</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C4-173321</w:t>
            </w:r>
          </w:p>
        </w:tc>
        <w:tc>
          <w:tcPr>
            <w:tcW w:w="0" w:type="auto"/>
          </w:tcPr>
          <w:p w:rsidR="0016026D" w:rsidRPr="006F561B" w:rsidRDefault="0016026D" w:rsidP="00AC7651">
            <w:pPr>
              <w:pStyle w:val="TAL"/>
              <w:rPr>
                <w:sz w:val="16"/>
              </w:rPr>
            </w:pPr>
            <w:r w:rsidRPr="006F561B">
              <w:rPr>
                <w:sz w:val="16"/>
              </w:rPr>
              <w:t>QER and  FAR definition</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C4-173193</w:t>
            </w:r>
          </w:p>
        </w:tc>
        <w:tc>
          <w:tcPr>
            <w:tcW w:w="0" w:type="auto"/>
          </w:tcPr>
          <w:p w:rsidR="0016026D" w:rsidRPr="006F561B" w:rsidRDefault="0016026D" w:rsidP="00AC7651">
            <w:pPr>
              <w:pStyle w:val="TAL"/>
              <w:rPr>
                <w:sz w:val="16"/>
              </w:rPr>
            </w:pPr>
            <w:r w:rsidRPr="006F561B">
              <w:rPr>
                <w:sz w:val="16"/>
              </w:rPr>
              <w:t>C4-173357</w:t>
            </w:r>
          </w:p>
        </w:tc>
      </w:tr>
      <w:tr w:rsidR="0016026D" w:rsidRPr="006F561B" w:rsidTr="00AC7651">
        <w:tc>
          <w:tcPr>
            <w:tcW w:w="0" w:type="auto"/>
          </w:tcPr>
          <w:p w:rsidR="0016026D" w:rsidRPr="006F561B" w:rsidRDefault="0016026D" w:rsidP="00AC7651">
            <w:pPr>
              <w:pStyle w:val="TAL"/>
              <w:rPr>
                <w:sz w:val="16"/>
              </w:rPr>
            </w:pPr>
            <w:r w:rsidRPr="006F561B">
              <w:rPr>
                <w:sz w:val="16"/>
              </w:rPr>
              <w:t>C4-173322</w:t>
            </w:r>
          </w:p>
        </w:tc>
        <w:tc>
          <w:tcPr>
            <w:tcW w:w="0" w:type="auto"/>
          </w:tcPr>
          <w:p w:rsidR="0016026D" w:rsidRPr="006F561B" w:rsidRDefault="0016026D" w:rsidP="00AC7651">
            <w:pPr>
              <w:pStyle w:val="TAL"/>
              <w:rPr>
                <w:sz w:val="16"/>
              </w:rPr>
            </w:pPr>
            <w:r w:rsidRPr="006F561B">
              <w:rPr>
                <w:sz w:val="16"/>
              </w:rPr>
              <w:t>Online Charging</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C4-173224</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C4-173323</w:t>
            </w:r>
          </w:p>
        </w:tc>
        <w:tc>
          <w:tcPr>
            <w:tcW w:w="0" w:type="auto"/>
          </w:tcPr>
          <w:p w:rsidR="0016026D" w:rsidRPr="006F561B" w:rsidRDefault="0016026D" w:rsidP="00AC7651">
            <w:pPr>
              <w:pStyle w:val="TAL"/>
              <w:rPr>
                <w:sz w:val="16"/>
              </w:rPr>
            </w:pPr>
            <w:r w:rsidRPr="006F561B">
              <w:rPr>
                <w:sz w:val="16"/>
              </w:rPr>
              <w:t>Activating or deactivating a predefined group of PCC/ADC rules</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C4-173227</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C4-173324</w:t>
            </w:r>
          </w:p>
        </w:tc>
        <w:tc>
          <w:tcPr>
            <w:tcW w:w="0" w:type="auto"/>
          </w:tcPr>
          <w:p w:rsidR="0016026D" w:rsidRPr="006F561B" w:rsidRDefault="0016026D" w:rsidP="00AC7651">
            <w:pPr>
              <w:pStyle w:val="TAL"/>
              <w:rPr>
                <w:sz w:val="16"/>
              </w:rPr>
            </w:pPr>
            <w:r w:rsidRPr="006F561B">
              <w:rPr>
                <w:sz w:val="16"/>
              </w:rPr>
              <w:t>Addition of indicator for Sxa/Sxb/Sxc</w:t>
            </w:r>
          </w:p>
        </w:tc>
        <w:tc>
          <w:tcPr>
            <w:tcW w:w="0" w:type="auto"/>
          </w:tcPr>
          <w:p w:rsidR="0016026D" w:rsidRPr="006F561B" w:rsidRDefault="0016026D" w:rsidP="00AC7651">
            <w:pPr>
              <w:pStyle w:val="TAL"/>
              <w:rPr>
                <w:sz w:val="16"/>
              </w:rPr>
            </w:pPr>
            <w:r w:rsidRPr="006F561B">
              <w:rPr>
                <w:sz w:val="16"/>
              </w:rPr>
              <w:t>Cisco Systems</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C4-173220</w:t>
            </w:r>
          </w:p>
        </w:tc>
        <w:tc>
          <w:tcPr>
            <w:tcW w:w="0" w:type="auto"/>
          </w:tcPr>
          <w:p w:rsidR="0016026D" w:rsidRPr="006F561B" w:rsidRDefault="0016026D" w:rsidP="00AC7651">
            <w:pPr>
              <w:pStyle w:val="TAL"/>
              <w:rPr>
                <w:sz w:val="16"/>
              </w:rPr>
            </w:pPr>
            <w:r w:rsidRPr="006F561B">
              <w:rPr>
                <w:sz w:val="16"/>
              </w:rPr>
              <w:t>C4-173356</w:t>
            </w:r>
          </w:p>
        </w:tc>
      </w:tr>
      <w:tr w:rsidR="0016026D" w:rsidRPr="006F561B" w:rsidTr="00AC7651">
        <w:tc>
          <w:tcPr>
            <w:tcW w:w="0" w:type="auto"/>
          </w:tcPr>
          <w:p w:rsidR="0016026D" w:rsidRPr="006F561B" w:rsidRDefault="0016026D" w:rsidP="00AC7651">
            <w:pPr>
              <w:pStyle w:val="TAL"/>
              <w:rPr>
                <w:sz w:val="16"/>
              </w:rPr>
            </w:pPr>
            <w:r w:rsidRPr="006F561B">
              <w:rPr>
                <w:sz w:val="16"/>
              </w:rPr>
              <w:t>C4-173325</w:t>
            </w:r>
          </w:p>
        </w:tc>
        <w:tc>
          <w:tcPr>
            <w:tcW w:w="0" w:type="auto"/>
          </w:tcPr>
          <w:p w:rsidR="0016026D" w:rsidRPr="006F561B" w:rsidRDefault="0016026D" w:rsidP="00AC7651">
            <w:pPr>
              <w:pStyle w:val="TAL"/>
              <w:rPr>
                <w:sz w:val="16"/>
              </w:rPr>
            </w:pPr>
            <w:r w:rsidRPr="006F561B">
              <w:rPr>
                <w:sz w:val="16"/>
              </w:rPr>
              <w:t>Protocol Requirements for 5GC Control Plane</w:t>
            </w:r>
          </w:p>
        </w:tc>
        <w:tc>
          <w:tcPr>
            <w:tcW w:w="0" w:type="auto"/>
          </w:tcPr>
          <w:p w:rsidR="0016026D" w:rsidRPr="006F561B" w:rsidRDefault="0016026D" w:rsidP="00AC7651">
            <w:pPr>
              <w:pStyle w:val="TAL"/>
              <w:rPr>
                <w:sz w:val="16"/>
              </w:rPr>
            </w:pPr>
            <w:r w:rsidRPr="006F561B">
              <w:rPr>
                <w:sz w:val="16"/>
              </w:rPr>
              <w:t>Nokia, Alcatel-Lucent Shanghai Bell, Cisco</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C4-173229</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C4-173326</w:t>
            </w:r>
          </w:p>
        </w:tc>
        <w:tc>
          <w:tcPr>
            <w:tcW w:w="0" w:type="auto"/>
          </w:tcPr>
          <w:p w:rsidR="0016026D" w:rsidRPr="006F561B" w:rsidRDefault="0016026D" w:rsidP="00AC7651">
            <w:pPr>
              <w:pStyle w:val="TAL"/>
              <w:rPr>
                <w:sz w:val="16"/>
              </w:rPr>
            </w:pPr>
            <w:r w:rsidRPr="006F561B">
              <w:rPr>
                <w:sz w:val="16"/>
              </w:rPr>
              <w:t>CUPS restoration procedures for SGW</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C4-173209</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C4-173327</w:t>
            </w:r>
          </w:p>
        </w:tc>
        <w:tc>
          <w:tcPr>
            <w:tcW w:w="0" w:type="auto"/>
          </w:tcPr>
          <w:p w:rsidR="0016026D" w:rsidRPr="006F561B" w:rsidRDefault="0016026D" w:rsidP="00AC7651">
            <w:pPr>
              <w:pStyle w:val="TAL"/>
              <w:rPr>
                <w:sz w:val="16"/>
              </w:rPr>
            </w:pPr>
            <w:r w:rsidRPr="006F561B">
              <w:rPr>
                <w:sz w:val="16"/>
              </w:rPr>
              <w:t>CUPS restoration procedures for PGW</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C4-173210</w:t>
            </w:r>
          </w:p>
        </w:tc>
        <w:tc>
          <w:tcPr>
            <w:tcW w:w="0" w:type="auto"/>
          </w:tcPr>
          <w:p w:rsidR="0016026D" w:rsidRPr="006F561B" w:rsidRDefault="0016026D" w:rsidP="00AC7651">
            <w:pPr>
              <w:pStyle w:val="TAL"/>
              <w:rPr>
                <w:sz w:val="16"/>
              </w:rPr>
            </w:pPr>
            <w:r w:rsidRPr="006F561B">
              <w:rPr>
                <w:sz w:val="16"/>
              </w:rPr>
              <w:t>C4-173346</w:t>
            </w:r>
          </w:p>
        </w:tc>
      </w:tr>
      <w:tr w:rsidR="0016026D" w:rsidRPr="006F561B" w:rsidTr="00AC7651">
        <w:tc>
          <w:tcPr>
            <w:tcW w:w="0" w:type="auto"/>
          </w:tcPr>
          <w:p w:rsidR="0016026D" w:rsidRPr="006F561B" w:rsidRDefault="0016026D" w:rsidP="00AC7651">
            <w:pPr>
              <w:pStyle w:val="TAL"/>
              <w:rPr>
                <w:sz w:val="16"/>
              </w:rPr>
            </w:pPr>
            <w:r w:rsidRPr="006F561B">
              <w:rPr>
                <w:sz w:val="16"/>
              </w:rPr>
              <w:t>C4-173328</w:t>
            </w:r>
          </w:p>
        </w:tc>
        <w:tc>
          <w:tcPr>
            <w:tcW w:w="0" w:type="auto"/>
          </w:tcPr>
          <w:p w:rsidR="0016026D" w:rsidRPr="006F561B" w:rsidRDefault="0016026D" w:rsidP="00AC7651">
            <w:pPr>
              <w:pStyle w:val="TAL"/>
              <w:rPr>
                <w:sz w:val="16"/>
              </w:rPr>
            </w:pPr>
            <w:r w:rsidRPr="006F561B">
              <w:rPr>
                <w:sz w:val="16"/>
              </w:rPr>
              <w:t>CUPS restoration procedures for PFCP</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C4-173211</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C4-173329</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C4-173285</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C4-173330</w:t>
            </w:r>
          </w:p>
        </w:tc>
        <w:tc>
          <w:tcPr>
            <w:tcW w:w="0" w:type="auto"/>
          </w:tcPr>
          <w:p w:rsidR="0016026D" w:rsidRPr="006F561B" w:rsidRDefault="0016026D" w:rsidP="00AC7651">
            <w:pPr>
              <w:pStyle w:val="TAL"/>
              <w:rPr>
                <w:sz w:val="16"/>
              </w:rPr>
            </w:pPr>
            <w:r w:rsidRPr="006F561B">
              <w:rPr>
                <w:sz w:val="16"/>
              </w:rPr>
              <w:t>Pseudo-CR on Restart counter</w:t>
            </w:r>
          </w:p>
        </w:tc>
        <w:tc>
          <w:tcPr>
            <w:tcW w:w="0" w:type="auto"/>
          </w:tcPr>
          <w:p w:rsidR="0016026D" w:rsidRPr="006F561B" w:rsidRDefault="0016026D" w:rsidP="00AC7651">
            <w:pPr>
              <w:pStyle w:val="TAL"/>
              <w:rPr>
                <w:sz w:val="16"/>
              </w:rPr>
            </w:pPr>
            <w:r w:rsidRPr="006F561B">
              <w:rPr>
                <w:sz w:val="16"/>
              </w:rPr>
              <w:t>Huawei, Ericsson, Nokia, Alcatel-Lucent Shanghai 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C4-173215</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C4-173331</w:t>
            </w:r>
          </w:p>
        </w:tc>
        <w:tc>
          <w:tcPr>
            <w:tcW w:w="0" w:type="auto"/>
          </w:tcPr>
          <w:p w:rsidR="0016026D" w:rsidRPr="006F561B" w:rsidRDefault="0016026D" w:rsidP="00AC7651">
            <w:pPr>
              <w:pStyle w:val="TAL"/>
              <w:rPr>
                <w:sz w:val="16"/>
              </w:rPr>
            </w:pPr>
            <w:r w:rsidRPr="006F561B">
              <w:rPr>
                <w:sz w:val="16"/>
              </w:rPr>
              <w:t>Partial failure handling for CUPS</w:t>
            </w:r>
          </w:p>
        </w:tc>
        <w:tc>
          <w:tcPr>
            <w:tcW w:w="0" w:type="auto"/>
          </w:tcPr>
          <w:p w:rsidR="0016026D" w:rsidRPr="006F561B" w:rsidRDefault="0016026D" w:rsidP="00AC7651">
            <w:pPr>
              <w:pStyle w:val="TAL"/>
              <w:rPr>
                <w:sz w:val="16"/>
              </w:rPr>
            </w:pPr>
            <w:r w:rsidRPr="006F561B">
              <w:rPr>
                <w:sz w:val="16"/>
              </w:rPr>
              <w:t>Huawei, Ericsson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C4-173216</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C4-173332</w:t>
            </w:r>
          </w:p>
        </w:tc>
        <w:tc>
          <w:tcPr>
            <w:tcW w:w="0" w:type="auto"/>
          </w:tcPr>
          <w:p w:rsidR="0016026D" w:rsidRPr="006F561B" w:rsidRDefault="0016026D" w:rsidP="00AC7651">
            <w:pPr>
              <w:pStyle w:val="TAL"/>
              <w:rPr>
                <w:sz w:val="16"/>
              </w:rPr>
            </w:pPr>
            <w:r w:rsidRPr="006F561B">
              <w:rPr>
                <w:sz w:val="16"/>
              </w:rPr>
              <w:t>Pseudo-CR on Partial failure for CUPS</w:t>
            </w:r>
          </w:p>
        </w:tc>
        <w:tc>
          <w:tcPr>
            <w:tcW w:w="0" w:type="auto"/>
          </w:tcPr>
          <w:p w:rsidR="0016026D" w:rsidRPr="006F561B" w:rsidRDefault="0016026D" w:rsidP="00AC7651">
            <w:pPr>
              <w:pStyle w:val="TAL"/>
              <w:rPr>
                <w:sz w:val="16"/>
              </w:rPr>
            </w:pPr>
            <w:r w:rsidRPr="006F561B">
              <w:rPr>
                <w:sz w:val="16"/>
              </w:rPr>
              <w:t>Huawei, Ericsson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C4-173217</w:t>
            </w:r>
          </w:p>
        </w:tc>
        <w:tc>
          <w:tcPr>
            <w:tcW w:w="0" w:type="auto"/>
          </w:tcPr>
          <w:p w:rsidR="0016026D" w:rsidRPr="006F561B" w:rsidRDefault="0016026D" w:rsidP="00AC7651">
            <w:pPr>
              <w:pStyle w:val="TAL"/>
              <w:rPr>
                <w:sz w:val="16"/>
              </w:rPr>
            </w:pPr>
            <w:r w:rsidRPr="006F561B">
              <w:rPr>
                <w:sz w:val="16"/>
              </w:rPr>
              <w:t>C4-173348</w:t>
            </w:r>
          </w:p>
        </w:tc>
      </w:tr>
      <w:tr w:rsidR="0016026D" w:rsidRPr="006F561B" w:rsidTr="00AC7651">
        <w:tc>
          <w:tcPr>
            <w:tcW w:w="0" w:type="auto"/>
          </w:tcPr>
          <w:p w:rsidR="0016026D" w:rsidRPr="006F561B" w:rsidRDefault="0016026D" w:rsidP="00AC7651">
            <w:pPr>
              <w:pStyle w:val="TAL"/>
              <w:rPr>
                <w:sz w:val="16"/>
              </w:rPr>
            </w:pPr>
            <w:r w:rsidRPr="006F561B">
              <w:rPr>
                <w:sz w:val="16"/>
              </w:rPr>
              <w:t>C4-173333</w:t>
            </w:r>
          </w:p>
        </w:tc>
        <w:tc>
          <w:tcPr>
            <w:tcW w:w="0" w:type="auto"/>
          </w:tcPr>
          <w:p w:rsidR="0016026D" w:rsidRPr="006F561B" w:rsidRDefault="0016026D" w:rsidP="00AC7651">
            <w:pPr>
              <w:pStyle w:val="TAL"/>
              <w:rPr>
                <w:sz w:val="16"/>
              </w:rPr>
            </w:pPr>
            <w:r w:rsidRPr="006F561B">
              <w:rPr>
                <w:sz w:val="16"/>
              </w:rPr>
              <w:t>Pseudo-CR on UP feature for CP buffering</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C4-173222</w:t>
            </w:r>
          </w:p>
        </w:tc>
        <w:tc>
          <w:tcPr>
            <w:tcW w:w="0" w:type="auto"/>
          </w:tcPr>
          <w:p w:rsidR="0016026D" w:rsidRPr="006F561B" w:rsidRDefault="0016026D" w:rsidP="00AC7651">
            <w:pPr>
              <w:pStyle w:val="TAL"/>
              <w:rPr>
                <w:sz w:val="16"/>
              </w:rPr>
            </w:pPr>
            <w:r w:rsidRPr="006F561B">
              <w:rPr>
                <w:sz w:val="16"/>
              </w:rPr>
              <w:t>C4-173344</w:t>
            </w:r>
          </w:p>
        </w:tc>
      </w:tr>
      <w:tr w:rsidR="0016026D" w:rsidRPr="006F561B" w:rsidTr="00AC7651">
        <w:tc>
          <w:tcPr>
            <w:tcW w:w="0" w:type="auto"/>
          </w:tcPr>
          <w:p w:rsidR="0016026D" w:rsidRPr="006F561B" w:rsidRDefault="0016026D" w:rsidP="00AC7651">
            <w:pPr>
              <w:pStyle w:val="TAL"/>
              <w:rPr>
                <w:sz w:val="16"/>
              </w:rPr>
            </w:pPr>
            <w:r w:rsidRPr="006F561B">
              <w:rPr>
                <w:sz w:val="16"/>
              </w:rPr>
              <w:t>C4-173334</w:t>
            </w:r>
          </w:p>
        </w:tc>
        <w:tc>
          <w:tcPr>
            <w:tcW w:w="0" w:type="auto"/>
          </w:tcPr>
          <w:p w:rsidR="0016026D" w:rsidRPr="006F561B" w:rsidRDefault="0016026D" w:rsidP="00AC7651">
            <w:pPr>
              <w:pStyle w:val="TAL"/>
              <w:rPr>
                <w:sz w:val="16"/>
              </w:rPr>
            </w:pPr>
            <w:r w:rsidRPr="006F561B">
              <w:rPr>
                <w:sz w:val="16"/>
              </w:rPr>
              <w:t>Pseudo-CR on error reporting</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C4-173267</w:t>
            </w:r>
          </w:p>
        </w:tc>
        <w:tc>
          <w:tcPr>
            <w:tcW w:w="0" w:type="auto"/>
          </w:tcPr>
          <w:p w:rsidR="0016026D" w:rsidRPr="006F561B" w:rsidRDefault="0016026D" w:rsidP="00AC7651">
            <w:pPr>
              <w:pStyle w:val="TAL"/>
              <w:rPr>
                <w:sz w:val="16"/>
              </w:rPr>
            </w:pPr>
            <w:r w:rsidRPr="006F561B">
              <w:rPr>
                <w:sz w:val="16"/>
              </w:rPr>
              <w:t>C4-173349</w:t>
            </w:r>
          </w:p>
        </w:tc>
      </w:tr>
      <w:tr w:rsidR="0016026D" w:rsidRPr="006F561B" w:rsidTr="00AC7651">
        <w:tc>
          <w:tcPr>
            <w:tcW w:w="0" w:type="auto"/>
          </w:tcPr>
          <w:p w:rsidR="0016026D" w:rsidRPr="006F561B" w:rsidRDefault="0016026D" w:rsidP="00AC7651">
            <w:pPr>
              <w:pStyle w:val="TAL"/>
              <w:rPr>
                <w:sz w:val="16"/>
              </w:rPr>
            </w:pPr>
            <w:r w:rsidRPr="006F561B">
              <w:rPr>
                <w:sz w:val="16"/>
              </w:rPr>
              <w:t>C4-173335</w:t>
            </w:r>
          </w:p>
        </w:tc>
        <w:tc>
          <w:tcPr>
            <w:tcW w:w="0" w:type="auto"/>
          </w:tcPr>
          <w:p w:rsidR="0016026D" w:rsidRPr="006F561B" w:rsidRDefault="0016026D" w:rsidP="00AC7651">
            <w:pPr>
              <w:pStyle w:val="TAL"/>
              <w:rPr>
                <w:sz w:val="16"/>
              </w:rPr>
            </w:pPr>
            <w:r w:rsidRPr="006F561B">
              <w:rPr>
                <w:sz w:val="16"/>
              </w:rPr>
              <w:t>Pseudo-CR on OCI association in UP function</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C4-173268</w:t>
            </w:r>
          </w:p>
        </w:tc>
        <w:tc>
          <w:tcPr>
            <w:tcW w:w="0" w:type="auto"/>
          </w:tcPr>
          <w:p w:rsidR="0016026D" w:rsidRPr="006F561B" w:rsidRDefault="0016026D" w:rsidP="00AC7651">
            <w:pPr>
              <w:pStyle w:val="TAL"/>
              <w:rPr>
                <w:sz w:val="16"/>
              </w:rPr>
            </w:pPr>
            <w:r w:rsidRPr="006F561B">
              <w:rPr>
                <w:sz w:val="16"/>
              </w:rPr>
              <w:t>C4-173350</w:t>
            </w:r>
          </w:p>
        </w:tc>
      </w:tr>
      <w:tr w:rsidR="0016026D" w:rsidRPr="006F561B" w:rsidTr="00AC7651">
        <w:tc>
          <w:tcPr>
            <w:tcW w:w="0" w:type="auto"/>
          </w:tcPr>
          <w:p w:rsidR="0016026D" w:rsidRPr="006F561B" w:rsidRDefault="0016026D" w:rsidP="00AC7651">
            <w:pPr>
              <w:pStyle w:val="TAL"/>
              <w:rPr>
                <w:sz w:val="16"/>
              </w:rPr>
            </w:pPr>
            <w:r w:rsidRPr="006F561B">
              <w:rPr>
                <w:sz w:val="16"/>
              </w:rPr>
              <w:t>C4-173336</w:t>
            </w:r>
          </w:p>
        </w:tc>
        <w:tc>
          <w:tcPr>
            <w:tcW w:w="0" w:type="auto"/>
          </w:tcPr>
          <w:p w:rsidR="0016026D" w:rsidRPr="006F561B" w:rsidRDefault="0016026D" w:rsidP="00AC7651">
            <w:pPr>
              <w:pStyle w:val="TAL"/>
              <w:rPr>
                <w:sz w:val="16"/>
              </w:rPr>
            </w:pPr>
            <w:r w:rsidRPr="006F561B">
              <w:rPr>
                <w:sz w:val="16"/>
              </w:rPr>
              <w:t>Pseudo-CR on Definition of Node ID IE</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C4-173269</w:t>
            </w:r>
          </w:p>
        </w:tc>
        <w:tc>
          <w:tcPr>
            <w:tcW w:w="0" w:type="auto"/>
          </w:tcPr>
          <w:p w:rsidR="0016026D" w:rsidRPr="006F561B" w:rsidRDefault="0016026D" w:rsidP="00AC7651">
            <w:pPr>
              <w:pStyle w:val="TAL"/>
              <w:rPr>
                <w:sz w:val="16"/>
              </w:rPr>
            </w:pPr>
            <w:r w:rsidRPr="006F561B">
              <w:rPr>
                <w:sz w:val="16"/>
              </w:rPr>
              <w:t>C4-173351</w:t>
            </w:r>
          </w:p>
        </w:tc>
      </w:tr>
      <w:tr w:rsidR="0016026D" w:rsidRPr="006F561B" w:rsidTr="00AC7651">
        <w:tc>
          <w:tcPr>
            <w:tcW w:w="0" w:type="auto"/>
          </w:tcPr>
          <w:p w:rsidR="0016026D" w:rsidRPr="006F561B" w:rsidRDefault="0016026D" w:rsidP="00AC7651">
            <w:pPr>
              <w:pStyle w:val="TAL"/>
              <w:rPr>
                <w:sz w:val="16"/>
              </w:rPr>
            </w:pPr>
            <w:r w:rsidRPr="006F561B">
              <w:rPr>
                <w:sz w:val="16"/>
              </w:rPr>
              <w:t>C4-173337</w:t>
            </w:r>
          </w:p>
        </w:tc>
        <w:tc>
          <w:tcPr>
            <w:tcW w:w="0" w:type="auto"/>
          </w:tcPr>
          <w:p w:rsidR="0016026D" w:rsidRPr="006F561B" w:rsidRDefault="0016026D" w:rsidP="00AC7651">
            <w:pPr>
              <w:pStyle w:val="TAL"/>
              <w:rPr>
                <w:sz w:val="16"/>
              </w:rPr>
            </w:pPr>
            <w:r w:rsidRPr="006F561B">
              <w:rPr>
                <w:sz w:val="16"/>
              </w:rPr>
              <w:t>Protocols Evaluation for 5GC Control Plane</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C4-173231</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C4-173338</w:t>
            </w:r>
          </w:p>
        </w:tc>
        <w:tc>
          <w:tcPr>
            <w:tcW w:w="0" w:type="auto"/>
          </w:tcPr>
          <w:p w:rsidR="0016026D" w:rsidRPr="006F561B" w:rsidRDefault="0016026D" w:rsidP="00AC7651">
            <w:pPr>
              <w:pStyle w:val="TAL"/>
              <w:rPr>
                <w:sz w:val="16"/>
              </w:rPr>
            </w:pPr>
            <w:r w:rsidRPr="006F561B">
              <w:rPr>
                <w:sz w:val="16"/>
              </w:rPr>
              <w:t>Remove FFS about QER correlation ID</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C4-173272</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C4-173339</w:t>
            </w:r>
          </w:p>
        </w:tc>
        <w:tc>
          <w:tcPr>
            <w:tcW w:w="0" w:type="auto"/>
          </w:tcPr>
          <w:p w:rsidR="0016026D" w:rsidRPr="006F561B" w:rsidRDefault="0016026D" w:rsidP="00AC7651">
            <w:pPr>
              <w:pStyle w:val="TAL"/>
              <w:rPr>
                <w:sz w:val="16"/>
              </w:rPr>
            </w:pPr>
            <w:r w:rsidRPr="006F561B">
              <w:rPr>
                <w:sz w:val="16"/>
              </w:rPr>
              <w:t>Diameter Solution for the Protocol of SBA</w:t>
            </w:r>
          </w:p>
        </w:tc>
        <w:tc>
          <w:tcPr>
            <w:tcW w:w="0" w:type="auto"/>
          </w:tcPr>
          <w:p w:rsidR="0016026D" w:rsidRPr="006F561B" w:rsidRDefault="0016026D" w:rsidP="00AC7651">
            <w:pPr>
              <w:pStyle w:val="TAL"/>
              <w:rPr>
                <w:sz w:val="16"/>
              </w:rPr>
            </w:pPr>
            <w:r w:rsidRPr="006F561B">
              <w:rPr>
                <w:sz w:val="16"/>
              </w:rPr>
              <w:t>China Mobile Com. Corporation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C4-173233</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C4-173340</w:t>
            </w:r>
          </w:p>
        </w:tc>
        <w:tc>
          <w:tcPr>
            <w:tcW w:w="0" w:type="auto"/>
          </w:tcPr>
          <w:p w:rsidR="0016026D" w:rsidRPr="006F561B" w:rsidRDefault="0016026D" w:rsidP="00AC7651">
            <w:pPr>
              <w:pStyle w:val="TAL"/>
              <w:rPr>
                <w:sz w:val="16"/>
              </w:rPr>
            </w:pPr>
            <w:r w:rsidRPr="006F561B">
              <w:rPr>
                <w:sz w:val="16"/>
              </w:rPr>
              <w:t>Restful Solution for the Protocol of SBA</w:t>
            </w:r>
          </w:p>
        </w:tc>
        <w:tc>
          <w:tcPr>
            <w:tcW w:w="0" w:type="auto"/>
          </w:tcPr>
          <w:p w:rsidR="0016026D" w:rsidRPr="006F561B" w:rsidRDefault="0016026D" w:rsidP="00AC7651">
            <w:pPr>
              <w:pStyle w:val="TAL"/>
              <w:rPr>
                <w:sz w:val="16"/>
              </w:rPr>
            </w:pPr>
            <w:r w:rsidRPr="006F561B">
              <w:rPr>
                <w:sz w:val="16"/>
              </w:rPr>
              <w:t>China Mobile Com. Corporation</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C4-173234</w:t>
            </w:r>
          </w:p>
        </w:tc>
        <w:tc>
          <w:tcPr>
            <w:tcW w:w="0" w:type="auto"/>
          </w:tcPr>
          <w:p w:rsidR="0016026D" w:rsidRPr="006F561B" w:rsidRDefault="0016026D" w:rsidP="00AC7651">
            <w:pPr>
              <w:pStyle w:val="TAL"/>
              <w:rPr>
                <w:sz w:val="16"/>
              </w:rPr>
            </w:pPr>
            <w:r w:rsidRPr="006F561B">
              <w:rPr>
                <w:sz w:val="16"/>
              </w:rPr>
              <w:t>C4-173358</w:t>
            </w:r>
          </w:p>
        </w:tc>
      </w:tr>
      <w:tr w:rsidR="0016026D" w:rsidRPr="006F561B" w:rsidTr="00AC7651">
        <w:tc>
          <w:tcPr>
            <w:tcW w:w="0" w:type="auto"/>
          </w:tcPr>
          <w:p w:rsidR="0016026D" w:rsidRPr="006F561B" w:rsidRDefault="0016026D" w:rsidP="00AC7651">
            <w:pPr>
              <w:pStyle w:val="TAL"/>
              <w:rPr>
                <w:sz w:val="16"/>
              </w:rPr>
            </w:pPr>
            <w:r w:rsidRPr="006F561B">
              <w:rPr>
                <w:sz w:val="16"/>
              </w:rPr>
              <w:t>C4-173341</w:t>
            </w:r>
          </w:p>
        </w:tc>
        <w:tc>
          <w:tcPr>
            <w:tcW w:w="0" w:type="auto"/>
          </w:tcPr>
          <w:p w:rsidR="0016026D" w:rsidRPr="006F561B" w:rsidRDefault="0016026D" w:rsidP="00AC7651">
            <w:pPr>
              <w:pStyle w:val="TAL"/>
              <w:rPr>
                <w:sz w:val="16"/>
              </w:rPr>
            </w:pPr>
            <w:r w:rsidRPr="006F561B">
              <w:rPr>
                <w:sz w:val="16"/>
              </w:rPr>
              <w:t>Protocol impacts of virtualization</w:t>
            </w:r>
          </w:p>
        </w:tc>
        <w:tc>
          <w:tcPr>
            <w:tcW w:w="0" w:type="auto"/>
          </w:tcPr>
          <w:p w:rsidR="0016026D" w:rsidRPr="006F561B" w:rsidRDefault="0016026D" w:rsidP="00AC7651">
            <w:pPr>
              <w:pStyle w:val="TAL"/>
              <w:rPr>
                <w:sz w:val="16"/>
              </w:rPr>
            </w:pPr>
            <w:r w:rsidRPr="006F561B">
              <w:rPr>
                <w:sz w:val="16"/>
              </w:rPr>
              <w:t>Cisco Systems</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C4-173238</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C4-173342</w:t>
            </w:r>
          </w:p>
        </w:tc>
        <w:tc>
          <w:tcPr>
            <w:tcW w:w="0" w:type="auto"/>
          </w:tcPr>
          <w:p w:rsidR="0016026D" w:rsidRPr="006F561B" w:rsidRDefault="0016026D" w:rsidP="00AC7651">
            <w:pPr>
              <w:pStyle w:val="TAL"/>
              <w:rPr>
                <w:sz w:val="16"/>
              </w:rPr>
            </w:pPr>
            <w:r w:rsidRPr="006F561B">
              <w:rPr>
                <w:sz w:val="16"/>
              </w:rPr>
              <w:t>CQL based solution for managing data in the UDSF</w:t>
            </w:r>
          </w:p>
        </w:tc>
        <w:tc>
          <w:tcPr>
            <w:tcW w:w="0" w:type="auto"/>
          </w:tcPr>
          <w:p w:rsidR="0016026D" w:rsidRPr="006F561B" w:rsidRDefault="0016026D" w:rsidP="00AC7651">
            <w:pPr>
              <w:pStyle w:val="TAL"/>
              <w:rPr>
                <w:sz w:val="16"/>
              </w:rPr>
            </w:pPr>
            <w:r w:rsidRPr="006F561B">
              <w:rPr>
                <w:sz w:val="16"/>
              </w:rPr>
              <w:t>ORANGE</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C4-173093</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C4-173343</w:t>
            </w:r>
          </w:p>
        </w:tc>
        <w:tc>
          <w:tcPr>
            <w:tcW w:w="0" w:type="auto"/>
          </w:tcPr>
          <w:p w:rsidR="0016026D" w:rsidRPr="006F561B" w:rsidRDefault="0016026D" w:rsidP="00AC7651">
            <w:pPr>
              <w:pStyle w:val="TAL"/>
              <w:rPr>
                <w:sz w:val="16"/>
              </w:rPr>
            </w:pPr>
            <w:r w:rsidRPr="006F561B">
              <w:rPr>
                <w:sz w:val="16"/>
              </w:rPr>
              <w:t>New Diameter based application for managing data in the SDSF</w:t>
            </w:r>
          </w:p>
        </w:tc>
        <w:tc>
          <w:tcPr>
            <w:tcW w:w="0" w:type="auto"/>
          </w:tcPr>
          <w:p w:rsidR="0016026D" w:rsidRPr="006F561B" w:rsidRDefault="0016026D" w:rsidP="00AC7651">
            <w:pPr>
              <w:pStyle w:val="TAL"/>
              <w:rPr>
                <w:sz w:val="16"/>
              </w:rPr>
            </w:pPr>
            <w:r w:rsidRPr="006F561B">
              <w:rPr>
                <w:sz w:val="16"/>
              </w:rPr>
              <w:t>ORANGE</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C4-173095</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C4-173344</w:t>
            </w:r>
          </w:p>
        </w:tc>
        <w:tc>
          <w:tcPr>
            <w:tcW w:w="0" w:type="auto"/>
          </w:tcPr>
          <w:p w:rsidR="0016026D" w:rsidRPr="006F561B" w:rsidRDefault="0016026D" w:rsidP="00AC7651">
            <w:pPr>
              <w:pStyle w:val="TAL"/>
              <w:rPr>
                <w:sz w:val="16"/>
              </w:rPr>
            </w:pPr>
            <w:r w:rsidRPr="006F561B">
              <w:rPr>
                <w:sz w:val="16"/>
              </w:rPr>
              <w:t>Pseudo-CR on UP feature for CP buffering</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C4-173333</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C4-173345</w:t>
            </w:r>
          </w:p>
        </w:tc>
        <w:tc>
          <w:tcPr>
            <w:tcW w:w="0" w:type="auto"/>
          </w:tcPr>
          <w:p w:rsidR="0016026D" w:rsidRPr="006F561B" w:rsidRDefault="0016026D" w:rsidP="00AC7651">
            <w:pPr>
              <w:pStyle w:val="TAL"/>
              <w:rPr>
                <w:sz w:val="16"/>
              </w:rPr>
            </w:pPr>
            <w:r w:rsidRPr="006F561B">
              <w:rPr>
                <w:sz w:val="16"/>
              </w:rPr>
              <w:t>EPC enhancements to support 5G New Radio via Dual Connectivity, CT aspects</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C4-173201</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C4-173346</w:t>
            </w:r>
          </w:p>
        </w:tc>
        <w:tc>
          <w:tcPr>
            <w:tcW w:w="0" w:type="auto"/>
          </w:tcPr>
          <w:p w:rsidR="0016026D" w:rsidRPr="006F561B" w:rsidRDefault="0016026D" w:rsidP="00AC7651">
            <w:pPr>
              <w:pStyle w:val="TAL"/>
              <w:rPr>
                <w:sz w:val="16"/>
              </w:rPr>
            </w:pPr>
            <w:r w:rsidRPr="006F561B">
              <w:rPr>
                <w:sz w:val="16"/>
              </w:rPr>
              <w:t>CUPS restoration procedures for PGW</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C4-173327</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C4-173347</w:t>
            </w:r>
          </w:p>
        </w:tc>
        <w:tc>
          <w:tcPr>
            <w:tcW w:w="0" w:type="auto"/>
          </w:tcPr>
          <w:p w:rsidR="0016026D" w:rsidRPr="006F561B" w:rsidRDefault="0016026D" w:rsidP="00AC7651">
            <w:pPr>
              <w:pStyle w:val="TAL"/>
              <w:rPr>
                <w:sz w:val="16"/>
              </w:rPr>
            </w:pPr>
            <w:r w:rsidRPr="006F561B">
              <w:rPr>
                <w:sz w:val="16"/>
              </w:rPr>
              <w:t>Pseudo-CR on Restoration</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C4-173213</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C4-173348</w:t>
            </w:r>
          </w:p>
        </w:tc>
        <w:tc>
          <w:tcPr>
            <w:tcW w:w="0" w:type="auto"/>
          </w:tcPr>
          <w:p w:rsidR="0016026D" w:rsidRPr="006F561B" w:rsidRDefault="0016026D" w:rsidP="00AC7651">
            <w:pPr>
              <w:pStyle w:val="TAL"/>
              <w:rPr>
                <w:sz w:val="16"/>
              </w:rPr>
            </w:pPr>
            <w:r w:rsidRPr="006F561B">
              <w:rPr>
                <w:sz w:val="16"/>
              </w:rPr>
              <w:t>Pseudo-CR on Partial failure for CUPS</w:t>
            </w:r>
          </w:p>
        </w:tc>
        <w:tc>
          <w:tcPr>
            <w:tcW w:w="0" w:type="auto"/>
          </w:tcPr>
          <w:p w:rsidR="0016026D" w:rsidRPr="006F561B" w:rsidRDefault="0016026D" w:rsidP="00AC7651">
            <w:pPr>
              <w:pStyle w:val="TAL"/>
              <w:rPr>
                <w:sz w:val="16"/>
              </w:rPr>
            </w:pPr>
            <w:r w:rsidRPr="006F561B">
              <w:rPr>
                <w:sz w:val="16"/>
              </w:rPr>
              <w:t>Huawei, Ericsson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C4-173332</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C4-173349</w:t>
            </w:r>
          </w:p>
        </w:tc>
        <w:tc>
          <w:tcPr>
            <w:tcW w:w="0" w:type="auto"/>
          </w:tcPr>
          <w:p w:rsidR="0016026D" w:rsidRPr="006F561B" w:rsidRDefault="0016026D" w:rsidP="00AC7651">
            <w:pPr>
              <w:pStyle w:val="TAL"/>
              <w:rPr>
                <w:sz w:val="16"/>
              </w:rPr>
            </w:pPr>
            <w:r w:rsidRPr="006F561B">
              <w:rPr>
                <w:sz w:val="16"/>
              </w:rPr>
              <w:t>Pseudo-CR on error reporting</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C4-173334</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lastRenderedPageBreak/>
              <w:t>C4-173350</w:t>
            </w:r>
          </w:p>
        </w:tc>
        <w:tc>
          <w:tcPr>
            <w:tcW w:w="0" w:type="auto"/>
          </w:tcPr>
          <w:p w:rsidR="0016026D" w:rsidRPr="006F561B" w:rsidRDefault="0016026D" w:rsidP="00AC7651">
            <w:pPr>
              <w:pStyle w:val="TAL"/>
              <w:rPr>
                <w:sz w:val="16"/>
              </w:rPr>
            </w:pPr>
            <w:r w:rsidRPr="006F561B">
              <w:rPr>
                <w:sz w:val="16"/>
              </w:rPr>
              <w:t>Pseudo-CR on OCI association in UP function</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C4-173335</w:t>
            </w:r>
          </w:p>
        </w:tc>
        <w:tc>
          <w:tcPr>
            <w:tcW w:w="0" w:type="auto"/>
          </w:tcPr>
          <w:p w:rsidR="0016026D" w:rsidRPr="006F561B" w:rsidRDefault="0016026D" w:rsidP="00AC7651">
            <w:pPr>
              <w:pStyle w:val="TAL"/>
              <w:rPr>
                <w:sz w:val="16"/>
              </w:rPr>
            </w:pPr>
            <w:r w:rsidRPr="006F561B">
              <w:rPr>
                <w:sz w:val="16"/>
              </w:rPr>
              <w:t>C4-173365</w:t>
            </w:r>
          </w:p>
        </w:tc>
      </w:tr>
      <w:tr w:rsidR="0016026D" w:rsidRPr="006F561B" w:rsidTr="00AC7651">
        <w:tc>
          <w:tcPr>
            <w:tcW w:w="0" w:type="auto"/>
          </w:tcPr>
          <w:p w:rsidR="0016026D" w:rsidRPr="006F561B" w:rsidRDefault="0016026D" w:rsidP="00AC7651">
            <w:pPr>
              <w:pStyle w:val="TAL"/>
              <w:rPr>
                <w:sz w:val="16"/>
              </w:rPr>
            </w:pPr>
            <w:r w:rsidRPr="006F561B">
              <w:rPr>
                <w:sz w:val="16"/>
              </w:rPr>
              <w:t>C4-173351</w:t>
            </w:r>
          </w:p>
        </w:tc>
        <w:tc>
          <w:tcPr>
            <w:tcW w:w="0" w:type="auto"/>
          </w:tcPr>
          <w:p w:rsidR="0016026D" w:rsidRPr="006F561B" w:rsidRDefault="0016026D" w:rsidP="00AC7651">
            <w:pPr>
              <w:pStyle w:val="TAL"/>
              <w:rPr>
                <w:sz w:val="16"/>
              </w:rPr>
            </w:pPr>
            <w:r w:rsidRPr="006F561B">
              <w:rPr>
                <w:sz w:val="16"/>
              </w:rPr>
              <w:t>Pseudo-CR on Definition of Node ID IE</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C4-173336</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C4-173352</w:t>
            </w:r>
          </w:p>
        </w:tc>
        <w:tc>
          <w:tcPr>
            <w:tcW w:w="0" w:type="auto"/>
          </w:tcPr>
          <w:p w:rsidR="0016026D" w:rsidRPr="006F561B" w:rsidRDefault="0016026D" w:rsidP="00AC7651">
            <w:pPr>
              <w:pStyle w:val="TAL"/>
              <w:rPr>
                <w:sz w:val="16"/>
              </w:rPr>
            </w:pPr>
            <w:r w:rsidRPr="006F561B">
              <w:rPr>
                <w:sz w:val="16"/>
              </w:rPr>
              <w:t>MONTE support for group based reporting and status indication in RIR</w:t>
            </w:r>
          </w:p>
        </w:tc>
        <w:tc>
          <w:tcPr>
            <w:tcW w:w="0" w:type="auto"/>
          </w:tcPr>
          <w:p w:rsidR="0016026D" w:rsidRPr="006F561B" w:rsidRDefault="0016026D" w:rsidP="00AC7651">
            <w:pPr>
              <w:pStyle w:val="TAL"/>
              <w:rPr>
                <w:sz w:val="16"/>
              </w:rPr>
            </w:pPr>
            <w:r w:rsidRPr="006F561B">
              <w:rPr>
                <w:sz w:val="16"/>
              </w:rPr>
              <w:t>Hewlett-Packard Enterprise, ZTE</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C4-173254</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C4-173353</w:t>
            </w:r>
          </w:p>
        </w:tc>
        <w:tc>
          <w:tcPr>
            <w:tcW w:w="0" w:type="auto"/>
          </w:tcPr>
          <w:p w:rsidR="0016026D" w:rsidRPr="006F561B" w:rsidRDefault="0016026D" w:rsidP="00AC7651">
            <w:pPr>
              <w:pStyle w:val="TAL"/>
              <w:rPr>
                <w:sz w:val="16"/>
              </w:rPr>
            </w:pPr>
            <w:r w:rsidRPr="006F561B">
              <w:rPr>
                <w:sz w:val="16"/>
              </w:rPr>
              <w:t>REST compliant HTTP based solution for accessing data in SDSF</w:t>
            </w:r>
          </w:p>
        </w:tc>
        <w:tc>
          <w:tcPr>
            <w:tcW w:w="0" w:type="auto"/>
          </w:tcPr>
          <w:p w:rsidR="0016026D" w:rsidRPr="006F561B" w:rsidRDefault="0016026D" w:rsidP="00AC7651">
            <w:pPr>
              <w:pStyle w:val="TAL"/>
              <w:rPr>
                <w:sz w:val="16"/>
              </w:rPr>
            </w:pPr>
            <w:r w:rsidRPr="006F561B">
              <w:rPr>
                <w:sz w:val="16"/>
              </w:rPr>
              <w:t>ORANGE</w:t>
            </w:r>
          </w:p>
        </w:tc>
        <w:tc>
          <w:tcPr>
            <w:tcW w:w="0" w:type="auto"/>
          </w:tcPr>
          <w:p w:rsidR="0016026D" w:rsidRPr="006F561B" w:rsidRDefault="0016026D" w:rsidP="00AC7651">
            <w:pPr>
              <w:pStyle w:val="TAL"/>
              <w:rPr>
                <w:sz w:val="16"/>
              </w:rPr>
            </w:pPr>
            <w:r w:rsidRPr="006F561B">
              <w:rPr>
                <w:sz w:val="16"/>
              </w:rPr>
              <w:t>withdrawn</w:t>
            </w:r>
          </w:p>
        </w:tc>
        <w:tc>
          <w:tcPr>
            <w:tcW w:w="0" w:type="auto"/>
          </w:tcPr>
          <w:p w:rsidR="0016026D" w:rsidRPr="006F561B" w:rsidRDefault="0016026D" w:rsidP="00AC7651">
            <w:pPr>
              <w:pStyle w:val="TAL"/>
              <w:rPr>
                <w:sz w:val="16"/>
              </w:rPr>
            </w:pPr>
            <w:r w:rsidRPr="006F561B">
              <w:rPr>
                <w:sz w:val="16"/>
              </w:rPr>
              <w:t>C4-173096</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C4-173354</w:t>
            </w:r>
          </w:p>
        </w:tc>
        <w:tc>
          <w:tcPr>
            <w:tcW w:w="0" w:type="auto"/>
          </w:tcPr>
          <w:p w:rsidR="0016026D" w:rsidRPr="006F561B" w:rsidRDefault="0016026D" w:rsidP="00AC7651">
            <w:pPr>
              <w:pStyle w:val="TAL"/>
              <w:rPr>
                <w:sz w:val="16"/>
              </w:rPr>
            </w:pPr>
            <w:r w:rsidRPr="006F561B">
              <w:rPr>
                <w:sz w:val="16"/>
              </w:rPr>
              <w:t>Reserved range of TMGI for Receive Only Mode</w:t>
            </w:r>
          </w:p>
        </w:tc>
        <w:tc>
          <w:tcPr>
            <w:tcW w:w="0" w:type="auto"/>
          </w:tcPr>
          <w:p w:rsidR="0016026D" w:rsidRPr="006F561B" w:rsidRDefault="0016026D" w:rsidP="00AC7651">
            <w:pPr>
              <w:pStyle w:val="TAL"/>
              <w:rPr>
                <w:sz w:val="16"/>
              </w:rPr>
            </w:pPr>
            <w:r w:rsidRPr="006F561B">
              <w:rPr>
                <w:sz w:val="16"/>
              </w:rPr>
              <w:t>Qaulcomm</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C4-173230</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C4-173355</w:t>
            </w:r>
          </w:p>
        </w:tc>
        <w:tc>
          <w:tcPr>
            <w:tcW w:w="0" w:type="auto"/>
          </w:tcPr>
          <w:p w:rsidR="0016026D" w:rsidRPr="006F561B" w:rsidRDefault="0016026D" w:rsidP="00AC7651">
            <w:pPr>
              <w:pStyle w:val="TAL"/>
              <w:rPr>
                <w:sz w:val="16"/>
              </w:rPr>
            </w:pPr>
            <w:r w:rsidRPr="006F561B">
              <w:rPr>
                <w:sz w:val="16"/>
              </w:rPr>
              <w:t>New WID on CT aspects of 3GPP PS data off</w:t>
            </w:r>
          </w:p>
        </w:tc>
        <w:tc>
          <w:tcPr>
            <w:tcW w:w="0" w:type="auto"/>
          </w:tcPr>
          <w:p w:rsidR="0016026D" w:rsidRPr="006F561B" w:rsidRDefault="0016026D" w:rsidP="00AC7651">
            <w:pPr>
              <w:pStyle w:val="TAL"/>
              <w:rPr>
                <w:sz w:val="16"/>
              </w:rPr>
            </w:pPr>
            <w:r w:rsidRPr="006F561B">
              <w:rPr>
                <w:sz w:val="16"/>
              </w:rPr>
              <w:t>Huawei, HiSilicon</w:t>
            </w:r>
          </w:p>
        </w:tc>
        <w:tc>
          <w:tcPr>
            <w:tcW w:w="0" w:type="auto"/>
          </w:tcPr>
          <w:p w:rsidR="0016026D" w:rsidRPr="006F561B" w:rsidRDefault="0016026D" w:rsidP="00AC7651">
            <w:pPr>
              <w:pStyle w:val="TAL"/>
              <w:rPr>
                <w:sz w:val="16"/>
              </w:rPr>
            </w:pPr>
            <w:r w:rsidRPr="006F561B">
              <w:rPr>
                <w:sz w:val="16"/>
              </w:rPr>
              <w:t>endorsed</w:t>
            </w:r>
          </w:p>
        </w:tc>
        <w:tc>
          <w:tcPr>
            <w:tcW w:w="0" w:type="auto"/>
          </w:tcPr>
          <w:p w:rsidR="0016026D" w:rsidRPr="006F561B" w:rsidRDefault="0016026D" w:rsidP="00AC7651">
            <w:pPr>
              <w:pStyle w:val="TAL"/>
              <w:rPr>
                <w:sz w:val="16"/>
              </w:rPr>
            </w:pPr>
            <w:r w:rsidRPr="006F561B">
              <w:rPr>
                <w:sz w:val="16"/>
              </w:rPr>
              <w:t>C4-173318</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C4-173356</w:t>
            </w:r>
          </w:p>
        </w:tc>
        <w:tc>
          <w:tcPr>
            <w:tcW w:w="0" w:type="auto"/>
          </w:tcPr>
          <w:p w:rsidR="0016026D" w:rsidRPr="006F561B" w:rsidRDefault="0016026D" w:rsidP="00AC7651">
            <w:pPr>
              <w:pStyle w:val="TAL"/>
              <w:rPr>
                <w:sz w:val="16"/>
              </w:rPr>
            </w:pPr>
            <w:r w:rsidRPr="006F561B">
              <w:rPr>
                <w:sz w:val="16"/>
              </w:rPr>
              <w:t>Addition of indicator for Sxa/Sxb/Sxc</w:t>
            </w:r>
          </w:p>
        </w:tc>
        <w:tc>
          <w:tcPr>
            <w:tcW w:w="0" w:type="auto"/>
          </w:tcPr>
          <w:p w:rsidR="0016026D" w:rsidRPr="006F561B" w:rsidRDefault="0016026D" w:rsidP="00AC7651">
            <w:pPr>
              <w:pStyle w:val="TAL"/>
              <w:rPr>
                <w:sz w:val="16"/>
              </w:rPr>
            </w:pPr>
            <w:r w:rsidRPr="006F561B">
              <w:rPr>
                <w:sz w:val="16"/>
              </w:rPr>
              <w:t>Cisco Systems</w:t>
            </w:r>
          </w:p>
        </w:tc>
        <w:tc>
          <w:tcPr>
            <w:tcW w:w="0" w:type="auto"/>
          </w:tcPr>
          <w:p w:rsidR="0016026D" w:rsidRPr="006F561B" w:rsidRDefault="0016026D" w:rsidP="00AC7651">
            <w:pPr>
              <w:pStyle w:val="TAL"/>
              <w:rPr>
                <w:sz w:val="16"/>
              </w:rPr>
            </w:pPr>
            <w:r w:rsidRPr="006F561B">
              <w:rPr>
                <w:sz w:val="16"/>
              </w:rPr>
              <w:t>withdrawn</w:t>
            </w:r>
          </w:p>
        </w:tc>
        <w:tc>
          <w:tcPr>
            <w:tcW w:w="0" w:type="auto"/>
          </w:tcPr>
          <w:p w:rsidR="0016026D" w:rsidRPr="006F561B" w:rsidRDefault="0016026D" w:rsidP="00AC7651">
            <w:pPr>
              <w:pStyle w:val="TAL"/>
              <w:rPr>
                <w:sz w:val="16"/>
              </w:rPr>
            </w:pPr>
            <w:r w:rsidRPr="006F561B">
              <w:rPr>
                <w:sz w:val="16"/>
              </w:rPr>
              <w:t>C4-173324</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C4-173357</w:t>
            </w:r>
          </w:p>
        </w:tc>
        <w:tc>
          <w:tcPr>
            <w:tcW w:w="0" w:type="auto"/>
          </w:tcPr>
          <w:p w:rsidR="0016026D" w:rsidRPr="006F561B" w:rsidRDefault="0016026D" w:rsidP="00AC7651">
            <w:pPr>
              <w:pStyle w:val="TAL"/>
              <w:rPr>
                <w:sz w:val="16"/>
              </w:rPr>
            </w:pPr>
            <w:r w:rsidRPr="006F561B">
              <w:rPr>
                <w:sz w:val="16"/>
              </w:rPr>
              <w:t>QER and  FAR definition</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C4-173321</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C4-173358</w:t>
            </w:r>
          </w:p>
        </w:tc>
        <w:tc>
          <w:tcPr>
            <w:tcW w:w="0" w:type="auto"/>
          </w:tcPr>
          <w:p w:rsidR="0016026D" w:rsidRPr="006F561B" w:rsidRDefault="0016026D" w:rsidP="00AC7651">
            <w:pPr>
              <w:pStyle w:val="TAL"/>
              <w:rPr>
                <w:sz w:val="16"/>
              </w:rPr>
            </w:pPr>
            <w:r w:rsidRPr="006F561B">
              <w:rPr>
                <w:sz w:val="16"/>
              </w:rPr>
              <w:t>Restful Solution for the Protocol of SBA</w:t>
            </w:r>
          </w:p>
        </w:tc>
        <w:tc>
          <w:tcPr>
            <w:tcW w:w="0" w:type="auto"/>
          </w:tcPr>
          <w:p w:rsidR="0016026D" w:rsidRPr="006F561B" w:rsidRDefault="0016026D" w:rsidP="00AC7651">
            <w:pPr>
              <w:pStyle w:val="TAL"/>
              <w:rPr>
                <w:sz w:val="16"/>
              </w:rPr>
            </w:pPr>
            <w:r w:rsidRPr="006F561B">
              <w:rPr>
                <w:sz w:val="16"/>
              </w:rPr>
              <w:t>China Mobile Com. Corporation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C4-173340</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C4-173359</w:t>
            </w:r>
          </w:p>
        </w:tc>
        <w:tc>
          <w:tcPr>
            <w:tcW w:w="0" w:type="auto"/>
          </w:tcPr>
          <w:p w:rsidR="0016026D" w:rsidRPr="006F561B" w:rsidRDefault="0016026D" w:rsidP="00AC7651">
            <w:pPr>
              <w:pStyle w:val="TAL"/>
              <w:rPr>
                <w:sz w:val="16"/>
              </w:rPr>
            </w:pPr>
            <w:r w:rsidRPr="006F561B">
              <w:rPr>
                <w:sz w:val="16"/>
              </w:rPr>
              <w:t>3GPP TR 29.891 v0.3.0 on 5G</w:t>
            </w:r>
          </w:p>
        </w:tc>
        <w:tc>
          <w:tcPr>
            <w:tcW w:w="0" w:type="auto"/>
          </w:tcPr>
          <w:p w:rsidR="0016026D" w:rsidRPr="006F561B" w:rsidRDefault="0016026D" w:rsidP="00AC7651">
            <w:pPr>
              <w:pStyle w:val="TAL"/>
              <w:rPr>
                <w:sz w:val="16"/>
              </w:rPr>
            </w:pPr>
            <w:r w:rsidRPr="006F561B">
              <w:rPr>
                <w:sz w:val="16"/>
              </w:rPr>
              <w:t>Nokia</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C4-173360</w:t>
            </w:r>
          </w:p>
        </w:tc>
        <w:tc>
          <w:tcPr>
            <w:tcW w:w="0" w:type="auto"/>
          </w:tcPr>
          <w:p w:rsidR="0016026D" w:rsidRPr="006F561B" w:rsidRDefault="0016026D" w:rsidP="00AC7651">
            <w:pPr>
              <w:pStyle w:val="TAL"/>
              <w:rPr>
                <w:sz w:val="16"/>
              </w:rPr>
            </w:pPr>
            <w:r w:rsidRPr="006F561B">
              <w:rPr>
                <w:sz w:val="16"/>
              </w:rPr>
              <w:t>3GPP TS 29.244 v1.2.0 on CUPS</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C4-173361</w:t>
            </w:r>
          </w:p>
        </w:tc>
        <w:tc>
          <w:tcPr>
            <w:tcW w:w="0" w:type="auto"/>
          </w:tcPr>
          <w:p w:rsidR="0016026D" w:rsidRPr="006F561B" w:rsidRDefault="0016026D" w:rsidP="00AC7651">
            <w:pPr>
              <w:pStyle w:val="TAL"/>
              <w:rPr>
                <w:sz w:val="16"/>
              </w:rPr>
            </w:pPr>
            <w:r w:rsidRPr="006F561B">
              <w:rPr>
                <w:sz w:val="16"/>
              </w:rPr>
              <w:t>3GPP TR 29.844 v1.2.0 on CUPS</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C4-173362</w:t>
            </w:r>
          </w:p>
        </w:tc>
        <w:tc>
          <w:tcPr>
            <w:tcW w:w="0" w:type="auto"/>
          </w:tcPr>
          <w:p w:rsidR="0016026D" w:rsidRPr="006F561B" w:rsidRDefault="0016026D" w:rsidP="00AC7651">
            <w:pPr>
              <w:pStyle w:val="TAL"/>
              <w:rPr>
                <w:sz w:val="16"/>
              </w:rPr>
            </w:pPr>
            <w:r w:rsidRPr="006F561B">
              <w:rPr>
                <w:sz w:val="16"/>
              </w:rPr>
              <w:t>Sx service parameters</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C4-173278</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C4-173363</w:t>
            </w:r>
          </w:p>
        </w:tc>
        <w:tc>
          <w:tcPr>
            <w:tcW w:w="0" w:type="auto"/>
          </w:tcPr>
          <w:p w:rsidR="0016026D" w:rsidRPr="006F561B" w:rsidRDefault="0016026D" w:rsidP="00AC7651">
            <w:pPr>
              <w:pStyle w:val="TAL"/>
              <w:rPr>
                <w:sz w:val="16"/>
              </w:rPr>
            </w:pPr>
            <w:r w:rsidRPr="006F561B">
              <w:rPr>
                <w:sz w:val="16"/>
              </w:rPr>
              <w:t>CT4 Work Plan updates</w:t>
            </w:r>
          </w:p>
        </w:tc>
        <w:tc>
          <w:tcPr>
            <w:tcW w:w="0" w:type="auto"/>
          </w:tcPr>
          <w:p w:rsidR="0016026D" w:rsidRPr="006F561B" w:rsidRDefault="0016026D" w:rsidP="00AC7651">
            <w:pPr>
              <w:pStyle w:val="TAL"/>
              <w:rPr>
                <w:sz w:val="16"/>
              </w:rPr>
            </w:pPr>
            <w:r w:rsidRPr="006F561B">
              <w:rPr>
                <w:sz w:val="16"/>
              </w:rPr>
              <w:t>CT4 Chairman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C4-173364</w:t>
            </w:r>
          </w:p>
        </w:tc>
        <w:tc>
          <w:tcPr>
            <w:tcW w:w="0" w:type="auto"/>
          </w:tcPr>
          <w:p w:rsidR="0016026D" w:rsidRPr="006F561B" w:rsidRDefault="0016026D" w:rsidP="00AC7651">
            <w:pPr>
              <w:pStyle w:val="TAL"/>
              <w:rPr>
                <w:sz w:val="16"/>
              </w:rPr>
            </w:pPr>
            <w:r w:rsidRPr="006F561B">
              <w:rPr>
                <w:sz w:val="16"/>
              </w:rPr>
              <w:t>Pseudo-CR on Sx-u tunnel related description and procedures</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C4-173266</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C4-173365</w:t>
            </w:r>
          </w:p>
        </w:tc>
        <w:tc>
          <w:tcPr>
            <w:tcW w:w="0" w:type="auto"/>
          </w:tcPr>
          <w:p w:rsidR="0016026D" w:rsidRPr="006F561B" w:rsidRDefault="0016026D" w:rsidP="00AC7651">
            <w:pPr>
              <w:pStyle w:val="TAL"/>
              <w:rPr>
                <w:sz w:val="16"/>
              </w:rPr>
            </w:pPr>
            <w:r w:rsidRPr="006F561B">
              <w:rPr>
                <w:sz w:val="16"/>
              </w:rPr>
              <w:t>Pseudo-CR on OCI association in UP function</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C4-173350</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C4-173366</w:t>
            </w:r>
          </w:p>
        </w:tc>
        <w:tc>
          <w:tcPr>
            <w:tcW w:w="0" w:type="auto"/>
          </w:tcPr>
          <w:p w:rsidR="0016026D" w:rsidRPr="006F561B" w:rsidRDefault="0016026D" w:rsidP="00AC7651">
            <w:pPr>
              <w:pStyle w:val="TAL"/>
              <w:rPr>
                <w:sz w:val="16"/>
              </w:rPr>
            </w:pPr>
            <w:r w:rsidRPr="006F561B">
              <w:rPr>
                <w:sz w:val="16"/>
              </w:rPr>
              <w:t>Remove FFS about Sx association release</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revised</w:t>
            </w:r>
          </w:p>
        </w:tc>
        <w:tc>
          <w:tcPr>
            <w:tcW w:w="0" w:type="auto"/>
          </w:tcPr>
          <w:p w:rsidR="0016026D" w:rsidRPr="006F561B" w:rsidRDefault="0016026D" w:rsidP="00AC7651">
            <w:pPr>
              <w:pStyle w:val="TAL"/>
              <w:rPr>
                <w:sz w:val="16"/>
              </w:rPr>
            </w:pPr>
            <w:r w:rsidRPr="006F561B">
              <w:rPr>
                <w:sz w:val="16"/>
              </w:rPr>
              <w:t>C4-173274</w:t>
            </w:r>
          </w:p>
        </w:tc>
        <w:tc>
          <w:tcPr>
            <w:tcW w:w="0" w:type="auto"/>
          </w:tcPr>
          <w:p w:rsidR="0016026D" w:rsidRPr="006F561B" w:rsidRDefault="0016026D" w:rsidP="00AC7651">
            <w:pPr>
              <w:pStyle w:val="TAL"/>
              <w:rPr>
                <w:sz w:val="16"/>
              </w:rPr>
            </w:pPr>
            <w:r w:rsidRPr="006F561B">
              <w:rPr>
                <w:sz w:val="16"/>
              </w:rPr>
              <w:t>C4-173369</w:t>
            </w:r>
          </w:p>
        </w:tc>
      </w:tr>
      <w:tr w:rsidR="0016026D" w:rsidRPr="006F561B" w:rsidTr="00AC7651">
        <w:tc>
          <w:tcPr>
            <w:tcW w:w="0" w:type="auto"/>
          </w:tcPr>
          <w:p w:rsidR="0016026D" w:rsidRPr="006F561B" w:rsidRDefault="0016026D" w:rsidP="00AC7651">
            <w:pPr>
              <w:pStyle w:val="TAL"/>
              <w:rPr>
                <w:sz w:val="16"/>
              </w:rPr>
            </w:pPr>
            <w:r w:rsidRPr="006F561B">
              <w:rPr>
                <w:sz w:val="16"/>
              </w:rPr>
              <w:t>C4-173367</w:t>
            </w:r>
          </w:p>
        </w:tc>
        <w:tc>
          <w:tcPr>
            <w:tcW w:w="0" w:type="auto"/>
          </w:tcPr>
          <w:p w:rsidR="0016026D" w:rsidRPr="006F561B" w:rsidRDefault="0016026D" w:rsidP="00AC7651">
            <w:pPr>
              <w:pStyle w:val="TAL"/>
              <w:rPr>
                <w:sz w:val="16"/>
              </w:rPr>
            </w:pPr>
            <w:r w:rsidRPr="006F561B">
              <w:rPr>
                <w:sz w:val="16"/>
              </w:rPr>
              <w:t>Clarification about URR creation for charging key</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C4-173226</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C4-173368</w:t>
            </w:r>
          </w:p>
        </w:tc>
        <w:tc>
          <w:tcPr>
            <w:tcW w:w="0" w:type="auto"/>
          </w:tcPr>
          <w:p w:rsidR="0016026D" w:rsidRPr="006F561B" w:rsidRDefault="0016026D" w:rsidP="00AC7651">
            <w:pPr>
              <w:pStyle w:val="TAL"/>
              <w:rPr>
                <w:sz w:val="16"/>
              </w:rPr>
            </w:pPr>
            <w:r w:rsidRPr="006F561B">
              <w:rPr>
                <w:sz w:val="16"/>
              </w:rPr>
              <w:t>List of output documents</w:t>
            </w:r>
          </w:p>
        </w:tc>
        <w:tc>
          <w:tcPr>
            <w:tcW w:w="0" w:type="auto"/>
          </w:tcPr>
          <w:p w:rsidR="0016026D" w:rsidRPr="006F561B" w:rsidRDefault="0016026D" w:rsidP="00AC7651">
            <w:pPr>
              <w:pStyle w:val="TAL"/>
              <w:rPr>
                <w:sz w:val="16"/>
              </w:rPr>
            </w:pPr>
            <w:r w:rsidRPr="006F561B">
              <w:rPr>
                <w:sz w:val="16"/>
              </w:rPr>
              <w:t>CT4 Chairman</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r>
      <w:tr w:rsidR="0016026D" w:rsidRPr="006F561B" w:rsidTr="00AC7651">
        <w:tc>
          <w:tcPr>
            <w:tcW w:w="0" w:type="auto"/>
          </w:tcPr>
          <w:p w:rsidR="0016026D" w:rsidRPr="006F561B" w:rsidRDefault="0016026D" w:rsidP="00AC7651">
            <w:pPr>
              <w:pStyle w:val="TAL"/>
              <w:rPr>
                <w:sz w:val="16"/>
              </w:rPr>
            </w:pPr>
            <w:r w:rsidRPr="006F561B">
              <w:rPr>
                <w:sz w:val="16"/>
              </w:rPr>
              <w:t>C4-173369</w:t>
            </w:r>
          </w:p>
        </w:tc>
        <w:tc>
          <w:tcPr>
            <w:tcW w:w="0" w:type="auto"/>
          </w:tcPr>
          <w:p w:rsidR="0016026D" w:rsidRPr="006F561B" w:rsidRDefault="0016026D" w:rsidP="00AC7651">
            <w:pPr>
              <w:pStyle w:val="TAL"/>
              <w:rPr>
                <w:sz w:val="16"/>
              </w:rPr>
            </w:pPr>
            <w:r w:rsidRPr="006F561B">
              <w:rPr>
                <w:sz w:val="16"/>
              </w:rPr>
              <w:t>Remove FFS about Sx association release</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agreed</w:t>
            </w:r>
          </w:p>
        </w:tc>
        <w:tc>
          <w:tcPr>
            <w:tcW w:w="0" w:type="auto"/>
          </w:tcPr>
          <w:p w:rsidR="0016026D" w:rsidRPr="006F561B" w:rsidRDefault="0016026D" w:rsidP="00AC7651">
            <w:pPr>
              <w:pStyle w:val="TAL"/>
              <w:rPr>
                <w:sz w:val="16"/>
              </w:rPr>
            </w:pPr>
            <w:r w:rsidRPr="006F561B">
              <w:rPr>
                <w:sz w:val="16"/>
              </w:rPr>
              <w:t>C4-173366</w:t>
            </w:r>
          </w:p>
        </w:tc>
        <w:tc>
          <w:tcPr>
            <w:tcW w:w="0" w:type="auto"/>
          </w:tcPr>
          <w:p w:rsidR="0016026D" w:rsidRPr="006F561B" w:rsidRDefault="0016026D" w:rsidP="00AC7651">
            <w:pPr>
              <w:pStyle w:val="TAL"/>
              <w:rPr>
                <w:sz w:val="16"/>
              </w:rPr>
            </w:pPr>
            <w:r w:rsidRPr="006F561B">
              <w:rPr>
                <w:sz w:val="16"/>
              </w:rPr>
              <w:t>-</w:t>
            </w:r>
          </w:p>
        </w:tc>
      </w:tr>
    </w:tbl>
    <w:p w:rsidR="0016026D" w:rsidRPr="006F561B" w:rsidRDefault="0016026D" w:rsidP="0016026D"/>
    <w:p w:rsidR="0016026D" w:rsidRPr="006F561B" w:rsidRDefault="0016026D" w:rsidP="0016026D">
      <w:pPr>
        <w:pStyle w:val="Heading2"/>
      </w:pPr>
      <w:r w:rsidRPr="006F561B">
        <w:br w:type="page"/>
      </w:r>
      <w:r w:rsidRPr="006F561B">
        <w:lastRenderedPageBreak/>
        <w:t>Annex B: List of change requests</w:t>
      </w:r>
    </w:p>
    <w:p w:rsidR="0016026D" w:rsidRPr="006F561B" w:rsidRDefault="0016026D" w:rsidP="0016026D">
      <w:pPr>
        <w:pStyle w:val="TH"/>
      </w:pPr>
    </w:p>
    <w:tbl>
      <w:tblPr>
        <w:tblStyle w:val="TableGrid"/>
        <w:tblW w:w="0" w:type="auto"/>
        <w:tblLook w:val="04A0" w:firstRow="1" w:lastRow="0" w:firstColumn="1" w:lastColumn="0" w:noHBand="0" w:noVBand="1"/>
      </w:tblPr>
      <w:tblGrid>
        <w:gridCol w:w="1097"/>
        <w:gridCol w:w="1793"/>
        <w:gridCol w:w="1415"/>
        <w:gridCol w:w="706"/>
        <w:gridCol w:w="572"/>
        <w:gridCol w:w="547"/>
        <w:gridCol w:w="528"/>
        <w:gridCol w:w="507"/>
        <w:gridCol w:w="1497"/>
        <w:gridCol w:w="967"/>
      </w:tblGrid>
      <w:tr w:rsidR="0016026D" w:rsidRPr="006F561B" w:rsidTr="00AC7651">
        <w:tc>
          <w:tcPr>
            <w:tcW w:w="0" w:type="auto"/>
          </w:tcPr>
          <w:p w:rsidR="0016026D" w:rsidRPr="006F561B" w:rsidRDefault="0016026D" w:rsidP="00AC7651">
            <w:pPr>
              <w:pStyle w:val="TAH"/>
            </w:pPr>
            <w:r w:rsidRPr="006F561B">
              <w:lastRenderedPageBreak/>
              <w:t>Document</w:t>
            </w:r>
          </w:p>
        </w:tc>
        <w:tc>
          <w:tcPr>
            <w:tcW w:w="0" w:type="auto"/>
          </w:tcPr>
          <w:p w:rsidR="0016026D" w:rsidRPr="006F561B" w:rsidRDefault="0016026D" w:rsidP="00AC7651">
            <w:pPr>
              <w:pStyle w:val="TAH"/>
            </w:pPr>
            <w:r w:rsidRPr="006F561B">
              <w:t>Title</w:t>
            </w:r>
          </w:p>
        </w:tc>
        <w:tc>
          <w:tcPr>
            <w:tcW w:w="0" w:type="auto"/>
          </w:tcPr>
          <w:p w:rsidR="0016026D" w:rsidRPr="006F561B" w:rsidRDefault="0016026D" w:rsidP="00AC7651">
            <w:pPr>
              <w:pStyle w:val="TAH"/>
            </w:pPr>
            <w:r w:rsidRPr="006F561B">
              <w:t>Source</w:t>
            </w:r>
          </w:p>
        </w:tc>
        <w:tc>
          <w:tcPr>
            <w:tcW w:w="0" w:type="auto"/>
          </w:tcPr>
          <w:p w:rsidR="0016026D" w:rsidRPr="006F561B" w:rsidRDefault="0016026D" w:rsidP="00AC7651">
            <w:pPr>
              <w:pStyle w:val="TAH"/>
            </w:pPr>
            <w:r w:rsidRPr="006F561B">
              <w:t>Spec</w:t>
            </w:r>
          </w:p>
        </w:tc>
        <w:tc>
          <w:tcPr>
            <w:tcW w:w="0" w:type="auto"/>
          </w:tcPr>
          <w:p w:rsidR="0016026D" w:rsidRPr="006F561B" w:rsidRDefault="0016026D" w:rsidP="00AC7651">
            <w:pPr>
              <w:pStyle w:val="TAH"/>
            </w:pPr>
            <w:r w:rsidRPr="006F561B">
              <w:t>CR</w:t>
            </w:r>
          </w:p>
        </w:tc>
        <w:tc>
          <w:tcPr>
            <w:tcW w:w="0" w:type="auto"/>
          </w:tcPr>
          <w:p w:rsidR="0016026D" w:rsidRPr="006F561B" w:rsidRDefault="0016026D" w:rsidP="00AC7651">
            <w:pPr>
              <w:pStyle w:val="TAH"/>
            </w:pPr>
            <w:r w:rsidRPr="006F561B">
              <w:t>Rev</w:t>
            </w:r>
          </w:p>
        </w:tc>
        <w:tc>
          <w:tcPr>
            <w:tcW w:w="0" w:type="auto"/>
          </w:tcPr>
          <w:p w:rsidR="0016026D" w:rsidRPr="006F561B" w:rsidRDefault="0016026D" w:rsidP="00AC7651">
            <w:pPr>
              <w:pStyle w:val="TAH"/>
            </w:pPr>
            <w:r w:rsidRPr="006F561B">
              <w:t>Rel</w:t>
            </w:r>
          </w:p>
        </w:tc>
        <w:tc>
          <w:tcPr>
            <w:tcW w:w="0" w:type="auto"/>
          </w:tcPr>
          <w:p w:rsidR="0016026D" w:rsidRPr="006F561B" w:rsidRDefault="0016026D" w:rsidP="00AC7651">
            <w:pPr>
              <w:pStyle w:val="TAH"/>
            </w:pPr>
            <w:r w:rsidRPr="006F561B">
              <w:t>Cat</w:t>
            </w:r>
          </w:p>
        </w:tc>
        <w:tc>
          <w:tcPr>
            <w:tcW w:w="0" w:type="auto"/>
          </w:tcPr>
          <w:p w:rsidR="0016026D" w:rsidRPr="006F561B" w:rsidRDefault="0016026D" w:rsidP="00AC7651">
            <w:pPr>
              <w:pStyle w:val="TAH"/>
            </w:pPr>
            <w:r w:rsidRPr="006F561B">
              <w:t>WI</w:t>
            </w:r>
          </w:p>
        </w:tc>
        <w:tc>
          <w:tcPr>
            <w:tcW w:w="0" w:type="auto"/>
          </w:tcPr>
          <w:p w:rsidR="0016026D" w:rsidRPr="006F561B" w:rsidRDefault="0016026D" w:rsidP="00AC7651">
            <w:pPr>
              <w:pStyle w:val="TAH"/>
            </w:pPr>
            <w:r w:rsidRPr="006F561B">
              <w:t>Decision</w:t>
            </w:r>
          </w:p>
        </w:tc>
      </w:tr>
      <w:tr w:rsidR="0016026D" w:rsidRPr="006F561B" w:rsidTr="00AC7651">
        <w:tc>
          <w:tcPr>
            <w:tcW w:w="0" w:type="auto"/>
          </w:tcPr>
          <w:p w:rsidR="0016026D" w:rsidRPr="006F561B" w:rsidRDefault="0016026D" w:rsidP="00AC7651">
            <w:pPr>
              <w:pStyle w:val="TAL"/>
              <w:rPr>
                <w:sz w:val="16"/>
              </w:rPr>
            </w:pPr>
            <w:r w:rsidRPr="006F561B">
              <w:rPr>
                <w:sz w:val="16"/>
              </w:rPr>
              <w:t>C4-173100</w:t>
            </w:r>
          </w:p>
        </w:tc>
        <w:tc>
          <w:tcPr>
            <w:tcW w:w="0" w:type="auto"/>
          </w:tcPr>
          <w:p w:rsidR="0016026D" w:rsidRPr="006F561B" w:rsidRDefault="0016026D" w:rsidP="00AC7651">
            <w:pPr>
              <w:pStyle w:val="TAL"/>
              <w:rPr>
                <w:sz w:val="16"/>
              </w:rPr>
            </w:pPr>
            <w:r w:rsidRPr="006F561B">
              <w:rPr>
                <w:sz w:val="16"/>
              </w:rPr>
              <w:t>Sx service parameters</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23.003</w:t>
            </w:r>
          </w:p>
        </w:tc>
        <w:tc>
          <w:tcPr>
            <w:tcW w:w="0" w:type="auto"/>
          </w:tcPr>
          <w:p w:rsidR="0016026D" w:rsidRPr="006F561B" w:rsidRDefault="0016026D" w:rsidP="00AC7651">
            <w:pPr>
              <w:pStyle w:val="TAL"/>
              <w:rPr>
                <w:sz w:val="16"/>
              </w:rPr>
            </w:pPr>
            <w:r w:rsidRPr="006F561B">
              <w:rPr>
                <w:sz w:val="16"/>
              </w:rPr>
              <w:t>0471</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CUPS-CT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C4-173278</w:t>
            </w:r>
          </w:p>
        </w:tc>
        <w:tc>
          <w:tcPr>
            <w:tcW w:w="0" w:type="auto"/>
          </w:tcPr>
          <w:p w:rsidR="0016026D" w:rsidRPr="006F561B" w:rsidRDefault="0016026D" w:rsidP="00AC7651">
            <w:pPr>
              <w:pStyle w:val="TAL"/>
              <w:rPr>
                <w:sz w:val="16"/>
              </w:rPr>
            </w:pPr>
            <w:r w:rsidRPr="006F561B">
              <w:rPr>
                <w:sz w:val="16"/>
              </w:rPr>
              <w:t>Sx service parameters</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23.003</w:t>
            </w:r>
          </w:p>
        </w:tc>
        <w:tc>
          <w:tcPr>
            <w:tcW w:w="0" w:type="auto"/>
          </w:tcPr>
          <w:p w:rsidR="0016026D" w:rsidRPr="006F561B" w:rsidRDefault="0016026D" w:rsidP="00AC7651">
            <w:pPr>
              <w:pStyle w:val="TAL"/>
              <w:rPr>
                <w:sz w:val="16"/>
              </w:rPr>
            </w:pPr>
            <w:r w:rsidRPr="006F561B">
              <w:rPr>
                <w:sz w:val="16"/>
              </w:rPr>
              <w:t>0471</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CUPS-CT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C4-173362</w:t>
            </w:r>
          </w:p>
        </w:tc>
        <w:tc>
          <w:tcPr>
            <w:tcW w:w="0" w:type="auto"/>
          </w:tcPr>
          <w:p w:rsidR="0016026D" w:rsidRPr="006F561B" w:rsidRDefault="0016026D" w:rsidP="00AC7651">
            <w:pPr>
              <w:pStyle w:val="TAL"/>
              <w:rPr>
                <w:sz w:val="16"/>
              </w:rPr>
            </w:pPr>
            <w:r w:rsidRPr="006F561B">
              <w:rPr>
                <w:sz w:val="16"/>
              </w:rPr>
              <w:t>Sx service parameters</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23.003</w:t>
            </w:r>
          </w:p>
        </w:tc>
        <w:tc>
          <w:tcPr>
            <w:tcW w:w="0" w:type="auto"/>
          </w:tcPr>
          <w:p w:rsidR="0016026D" w:rsidRPr="006F561B" w:rsidRDefault="0016026D" w:rsidP="00AC7651">
            <w:pPr>
              <w:pStyle w:val="TAL"/>
              <w:rPr>
                <w:sz w:val="16"/>
              </w:rPr>
            </w:pPr>
            <w:r w:rsidRPr="006F561B">
              <w:rPr>
                <w:sz w:val="16"/>
              </w:rPr>
              <w:t>0471</w:t>
            </w:r>
          </w:p>
        </w:tc>
        <w:tc>
          <w:tcPr>
            <w:tcW w:w="0" w:type="auto"/>
          </w:tcPr>
          <w:p w:rsidR="0016026D" w:rsidRPr="006F561B" w:rsidRDefault="0016026D" w:rsidP="00AC7651">
            <w:pPr>
              <w:pStyle w:val="TAR"/>
              <w:rPr>
                <w:sz w:val="16"/>
              </w:rPr>
            </w:pPr>
            <w:r w:rsidRPr="006F561B">
              <w:rPr>
                <w:sz w:val="16"/>
              </w:rPr>
              <w:t>2</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CUPS-CT</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C4-173230</w:t>
            </w:r>
          </w:p>
        </w:tc>
        <w:tc>
          <w:tcPr>
            <w:tcW w:w="0" w:type="auto"/>
          </w:tcPr>
          <w:p w:rsidR="0016026D" w:rsidRPr="006F561B" w:rsidRDefault="0016026D" w:rsidP="00AC7651">
            <w:pPr>
              <w:pStyle w:val="TAL"/>
              <w:rPr>
                <w:sz w:val="16"/>
              </w:rPr>
            </w:pPr>
            <w:r w:rsidRPr="006F561B">
              <w:rPr>
                <w:sz w:val="16"/>
              </w:rPr>
              <w:t>Reserved range of TMGI for Receive Only Mode</w:t>
            </w:r>
          </w:p>
        </w:tc>
        <w:tc>
          <w:tcPr>
            <w:tcW w:w="0" w:type="auto"/>
          </w:tcPr>
          <w:p w:rsidR="0016026D" w:rsidRPr="006F561B" w:rsidRDefault="0016026D" w:rsidP="00AC7651">
            <w:pPr>
              <w:pStyle w:val="TAL"/>
              <w:rPr>
                <w:sz w:val="16"/>
              </w:rPr>
            </w:pPr>
            <w:r w:rsidRPr="006F561B">
              <w:rPr>
                <w:sz w:val="16"/>
              </w:rPr>
              <w:t>Qaulcomm</w:t>
            </w:r>
          </w:p>
        </w:tc>
        <w:tc>
          <w:tcPr>
            <w:tcW w:w="0" w:type="auto"/>
          </w:tcPr>
          <w:p w:rsidR="0016026D" w:rsidRPr="006F561B" w:rsidRDefault="0016026D" w:rsidP="00AC7651">
            <w:pPr>
              <w:pStyle w:val="TAL"/>
              <w:rPr>
                <w:sz w:val="16"/>
              </w:rPr>
            </w:pPr>
            <w:r w:rsidRPr="006F561B">
              <w:rPr>
                <w:sz w:val="16"/>
              </w:rPr>
              <w:t>23.003</w:t>
            </w:r>
          </w:p>
        </w:tc>
        <w:tc>
          <w:tcPr>
            <w:tcW w:w="0" w:type="auto"/>
          </w:tcPr>
          <w:p w:rsidR="0016026D" w:rsidRPr="006F561B" w:rsidRDefault="0016026D" w:rsidP="00AC7651">
            <w:pPr>
              <w:pStyle w:val="TAL"/>
              <w:rPr>
                <w:sz w:val="16"/>
              </w:rPr>
            </w:pPr>
            <w:r w:rsidRPr="006F561B">
              <w:rPr>
                <w:sz w:val="16"/>
              </w:rPr>
              <w:t>0472</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AE_enTV-CT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C4-173354</w:t>
            </w:r>
          </w:p>
        </w:tc>
        <w:tc>
          <w:tcPr>
            <w:tcW w:w="0" w:type="auto"/>
          </w:tcPr>
          <w:p w:rsidR="0016026D" w:rsidRPr="006F561B" w:rsidRDefault="0016026D" w:rsidP="00AC7651">
            <w:pPr>
              <w:pStyle w:val="TAL"/>
              <w:rPr>
                <w:sz w:val="16"/>
              </w:rPr>
            </w:pPr>
            <w:r w:rsidRPr="006F561B">
              <w:rPr>
                <w:sz w:val="16"/>
              </w:rPr>
              <w:t>Reserved range of TMGI for Receive Only Mode</w:t>
            </w:r>
          </w:p>
        </w:tc>
        <w:tc>
          <w:tcPr>
            <w:tcW w:w="0" w:type="auto"/>
          </w:tcPr>
          <w:p w:rsidR="0016026D" w:rsidRPr="006F561B" w:rsidRDefault="0016026D" w:rsidP="00AC7651">
            <w:pPr>
              <w:pStyle w:val="TAL"/>
              <w:rPr>
                <w:sz w:val="16"/>
              </w:rPr>
            </w:pPr>
            <w:r w:rsidRPr="006F561B">
              <w:rPr>
                <w:sz w:val="16"/>
              </w:rPr>
              <w:t>Qaulcomm</w:t>
            </w:r>
          </w:p>
        </w:tc>
        <w:tc>
          <w:tcPr>
            <w:tcW w:w="0" w:type="auto"/>
          </w:tcPr>
          <w:p w:rsidR="0016026D" w:rsidRPr="006F561B" w:rsidRDefault="0016026D" w:rsidP="00AC7651">
            <w:pPr>
              <w:pStyle w:val="TAL"/>
              <w:rPr>
                <w:sz w:val="16"/>
              </w:rPr>
            </w:pPr>
            <w:r w:rsidRPr="006F561B">
              <w:rPr>
                <w:sz w:val="16"/>
              </w:rPr>
              <w:t>23.003</w:t>
            </w:r>
          </w:p>
        </w:tc>
        <w:tc>
          <w:tcPr>
            <w:tcW w:w="0" w:type="auto"/>
          </w:tcPr>
          <w:p w:rsidR="0016026D" w:rsidRPr="006F561B" w:rsidRDefault="0016026D" w:rsidP="00AC7651">
            <w:pPr>
              <w:pStyle w:val="TAL"/>
              <w:rPr>
                <w:sz w:val="16"/>
              </w:rPr>
            </w:pPr>
            <w:r w:rsidRPr="006F561B">
              <w:rPr>
                <w:sz w:val="16"/>
              </w:rPr>
              <w:t>0472</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AE_enTV-CT</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C4-173035</w:t>
            </w:r>
          </w:p>
        </w:tc>
        <w:tc>
          <w:tcPr>
            <w:tcW w:w="0" w:type="auto"/>
          </w:tcPr>
          <w:p w:rsidR="0016026D" w:rsidRPr="006F561B" w:rsidRDefault="0016026D" w:rsidP="00AC7651">
            <w:pPr>
              <w:pStyle w:val="TAL"/>
              <w:rPr>
                <w:sz w:val="16"/>
              </w:rPr>
            </w:pPr>
            <w:r w:rsidRPr="006F561B">
              <w:rPr>
                <w:sz w:val="16"/>
              </w:rPr>
              <w:t>User Plane Path Failure</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23.007</w:t>
            </w:r>
          </w:p>
        </w:tc>
        <w:tc>
          <w:tcPr>
            <w:tcW w:w="0" w:type="auto"/>
          </w:tcPr>
          <w:p w:rsidR="0016026D" w:rsidRPr="006F561B" w:rsidRDefault="0016026D" w:rsidP="00AC7651">
            <w:pPr>
              <w:pStyle w:val="TAL"/>
              <w:rPr>
                <w:sz w:val="16"/>
              </w:rPr>
            </w:pPr>
            <w:r w:rsidRPr="006F561B">
              <w:rPr>
                <w:sz w:val="16"/>
              </w:rPr>
              <w:t>0348</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CUPS-CT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C4-173206</w:t>
            </w:r>
          </w:p>
        </w:tc>
        <w:tc>
          <w:tcPr>
            <w:tcW w:w="0" w:type="auto"/>
          </w:tcPr>
          <w:p w:rsidR="0016026D" w:rsidRPr="006F561B" w:rsidRDefault="0016026D" w:rsidP="00AC7651">
            <w:pPr>
              <w:pStyle w:val="TAL"/>
              <w:rPr>
                <w:sz w:val="16"/>
              </w:rPr>
            </w:pPr>
            <w:r w:rsidRPr="006F561B">
              <w:rPr>
                <w:sz w:val="16"/>
              </w:rPr>
              <w:t>User Plane Path Failure</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23.007</w:t>
            </w:r>
          </w:p>
        </w:tc>
        <w:tc>
          <w:tcPr>
            <w:tcW w:w="0" w:type="auto"/>
          </w:tcPr>
          <w:p w:rsidR="0016026D" w:rsidRPr="006F561B" w:rsidRDefault="0016026D" w:rsidP="00AC7651">
            <w:pPr>
              <w:pStyle w:val="TAL"/>
              <w:rPr>
                <w:sz w:val="16"/>
              </w:rPr>
            </w:pPr>
            <w:r w:rsidRPr="006F561B">
              <w:rPr>
                <w:sz w:val="16"/>
              </w:rPr>
              <w:t>0348</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CUPS-CT</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C4-173040</w:t>
            </w:r>
          </w:p>
        </w:tc>
        <w:tc>
          <w:tcPr>
            <w:tcW w:w="0" w:type="auto"/>
          </w:tcPr>
          <w:p w:rsidR="0016026D" w:rsidRPr="006F561B" w:rsidRDefault="0016026D" w:rsidP="00AC7651">
            <w:pPr>
              <w:pStyle w:val="TAL"/>
              <w:rPr>
                <w:sz w:val="16"/>
              </w:rPr>
            </w:pPr>
            <w:r w:rsidRPr="006F561B">
              <w:rPr>
                <w:sz w:val="16"/>
              </w:rPr>
              <w:t>Service Restoration for UEs in extended DRX mode</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23.007</w:t>
            </w:r>
          </w:p>
        </w:tc>
        <w:tc>
          <w:tcPr>
            <w:tcW w:w="0" w:type="auto"/>
          </w:tcPr>
          <w:p w:rsidR="0016026D" w:rsidRPr="006F561B" w:rsidRDefault="0016026D" w:rsidP="00AC7651">
            <w:pPr>
              <w:pStyle w:val="TAL"/>
              <w:rPr>
                <w:sz w:val="16"/>
              </w:rPr>
            </w:pPr>
            <w:r w:rsidRPr="006F561B">
              <w:rPr>
                <w:sz w:val="16"/>
              </w:rPr>
              <w:t>0349</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eDRX-CT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C4-173310</w:t>
            </w:r>
          </w:p>
        </w:tc>
        <w:tc>
          <w:tcPr>
            <w:tcW w:w="0" w:type="auto"/>
          </w:tcPr>
          <w:p w:rsidR="0016026D" w:rsidRPr="006F561B" w:rsidRDefault="0016026D" w:rsidP="00AC7651">
            <w:pPr>
              <w:pStyle w:val="TAL"/>
              <w:rPr>
                <w:sz w:val="16"/>
              </w:rPr>
            </w:pPr>
            <w:r w:rsidRPr="006F561B">
              <w:rPr>
                <w:sz w:val="16"/>
              </w:rPr>
              <w:t>Service Restoration for UEs in extended DRX mode</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23.007</w:t>
            </w:r>
          </w:p>
        </w:tc>
        <w:tc>
          <w:tcPr>
            <w:tcW w:w="0" w:type="auto"/>
          </w:tcPr>
          <w:p w:rsidR="0016026D" w:rsidRPr="006F561B" w:rsidRDefault="0016026D" w:rsidP="00AC7651">
            <w:pPr>
              <w:pStyle w:val="TAL"/>
              <w:rPr>
                <w:sz w:val="16"/>
              </w:rPr>
            </w:pPr>
            <w:r w:rsidRPr="006F561B">
              <w:rPr>
                <w:sz w:val="16"/>
              </w:rPr>
              <w:t>0349</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eDRX-CT</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C4-173041</w:t>
            </w:r>
          </w:p>
        </w:tc>
        <w:tc>
          <w:tcPr>
            <w:tcW w:w="0" w:type="auto"/>
          </w:tcPr>
          <w:p w:rsidR="0016026D" w:rsidRPr="006F561B" w:rsidRDefault="0016026D" w:rsidP="00AC7651">
            <w:pPr>
              <w:pStyle w:val="TAL"/>
              <w:rPr>
                <w:sz w:val="16"/>
              </w:rPr>
            </w:pPr>
            <w:r w:rsidRPr="006F561B">
              <w:rPr>
                <w:sz w:val="16"/>
              </w:rPr>
              <w:t>Service Restoration for UEs in extended DRX mode</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23.007</w:t>
            </w:r>
          </w:p>
        </w:tc>
        <w:tc>
          <w:tcPr>
            <w:tcW w:w="0" w:type="auto"/>
          </w:tcPr>
          <w:p w:rsidR="0016026D" w:rsidRPr="006F561B" w:rsidRDefault="0016026D" w:rsidP="00AC7651">
            <w:pPr>
              <w:pStyle w:val="TAL"/>
              <w:rPr>
                <w:sz w:val="16"/>
              </w:rPr>
            </w:pPr>
            <w:r w:rsidRPr="006F561B">
              <w:rPr>
                <w:sz w:val="16"/>
              </w:rPr>
              <w:t>0350</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eDRX-CT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C4-173311</w:t>
            </w:r>
          </w:p>
        </w:tc>
        <w:tc>
          <w:tcPr>
            <w:tcW w:w="0" w:type="auto"/>
          </w:tcPr>
          <w:p w:rsidR="0016026D" w:rsidRPr="006F561B" w:rsidRDefault="0016026D" w:rsidP="00AC7651">
            <w:pPr>
              <w:pStyle w:val="TAL"/>
              <w:rPr>
                <w:sz w:val="16"/>
              </w:rPr>
            </w:pPr>
            <w:r w:rsidRPr="006F561B">
              <w:rPr>
                <w:sz w:val="16"/>
              </w:rPr>
              <w:t>Service Restoration for UEs in extended DRX mode</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23.007</w:t>
            </w:r>
          </w:p>
        </w:tc>
        <w:tc>
          <w:tcPr>
            <w:tcW w:w="0" w:type="auto"/>
          </w:tcPr>
          <w:p w:rsidR="0016026D" w:rsidRPr="006F561B" w:rsidRDefault="0016026D" w:rsidP="00AC7651">
            <w:pPr>
              <w:pStyle w:val="TAL"/>
              <w:rPr>
                <w:sz w:val="16"/>
              </w:rPr>
            </w:pPr>
            <w:r w:rsidRPr="006F561B">
              <w:rPr>
                <w:sz w:val="16"/>
              </w:rPr>
              <w:t>0350</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eDRX-CT</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C4-173061</w:t>
            </w:r>
          </w:p>
        </w:tc>
        <w:tc>
          <w:tcPr>
            <w:tcW w:w="0" w:type="auto"/>
          </w:tcPr>
          <w:p w:rsidR="0016026D" w:rsidRPr="006F561B" w:rsidRDefault="0016026D" w:rsidP="00AC7651">
            <w:pPr>
              <w:pStyle w:val="TAL"/>
              <w:rPr>
                <w:sz w:val="16"/>
              </w:rPr>
            </w:pPr>
            <w:r w:rsidRPr="006F561B">
              <w:rPr>
                <w:sz w:val="16"/>
              </w:rPr>
              <w:t>CUPS restoration procedures</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23.007</w:t>
            </w:r>
          </w:p>
        </w:tc>
        <w:tc>
          <w:tcPr>
            <w:tcW w:w="0" w:type="auto"/>
          </w:tcPr>
          <w:p w:rsidR="0016026D" w:rsidRPr="006F561B" w:rsidRDefault="0016026D" w:rsidP="00AC7651">
            <w:pPr>
              <w:pStyle w:val="TAL"/>
              <w:rPr>
                <w:sz w:val="16"/>
              </w:rPr>
            </w:pPr>
            <w:r w:rsidRPr="006F561B">
              <w:rPr>
                <w:sz w:val="16"/>
              </w:rPr>
              <w:t>0351</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CUPS-CT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C4-173196</w:t>
            </w:r>
          </w:p>
        </w:tc>
        <w:tc>
          <w:tcPr>
            <w:tcW w:w="0" w:type="auto"/>
          </w:tcPr>
          <w:p w:rsidR="0016026D" w:rsidRPr="006F561B" w:rsidRDefault="0016026D" w:rsidP="00AC7651">
            <w:pPr>
              <w:pStyle w:val="TAL"/>
              <w:rPr>
                <w:sz w:val="16"/>
              </w:rPr>
            </w:pPr>
            <w:r w:rsidRPr="006F561B">
              <w:rPr>
                <w:sz w:val="16"/>
              </w:rPr>
              <w:t>CUPS restoration procedures</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23.007</w:t>
            </w:r>
          </w:p>
        </w:tc>
        <w:tc>
          <w:tcPr>
            <w:tcW w:w="0" w:type="auto"/>
          </w:tcPr>
          <w:p w:rsidR="0016026D" w:rsidRPr="006F561B" w:rsidRDefault="0016026D" w:rsidP="00AC7651">
            <w:pPr>
              <w:pStyle w:val="TAL"/>
              <w:rPr>
                <w:sz w:val="16"/>
              </w:rPr>
            </w:pPr>
            <w:r w:rsidRPr="006F561B">
              <w:rPr>
                <w:sz w:val="16"/>
              </w:rPr>
              <w:t>0351</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CUPS-CT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C4-173209</w:t>
            </w:r>
          </w:p>
        </w:tc>
        <w:tc>
          <w:tcPr>
            <w:tcW w:w="0" w:type="auto"/>
          </w:tcPr>
          <w:p w:rsidR="0016026D" w:rsidRPr="006F561B" w:rsidRDefault="0016026D" w:rsidP="00AC7651">
            <w:pPr>
              <w:pStyle w:val="TAL"/>
              <w:rPr>
                <w:sz w:val="16"/>
              </w:rPr>
            </w:pPr>
            <w:r w:rsidRPr="006F561B">
              <w:rPr>
                <w:sz w:val="16"/>
              </w:rPr>
              <w:t>CUPS restoration procedures for SGW</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23.007</w:t>
            </w:r>
          </w:p>
        </w:tc>
        <w:tc>
          <w:tcPr>
            <w:tcW w:w="0" w:type="auto"/>
          </w:tcPr>
          <w:p w:rsidR="0016026D" w:rsidRPr="006F561B" w:rsidRDefault="0016026D" w:rsidP="00AC7651">
            <w:pPr>
              <w:pStyle w:val="TAL"/>
              <w:rPr>
                <w:sz w:val="16"/>
              </w:rPr>
            </w:pPr>
            <w:r w:rsidRPr="006F561B">
              <w:rPr>
                <w:sz w:val="16"/>
              </w:rPr>
              <w:t>0351</w:t>
            </w:r>
          </w:p>
        </w:tc>
        <w:tc>
          <w:tcPr>
            <w:tcW w:w="0" w:type="auto"/>
          </w:tcPr>
          <w:p w:rsidR="0016026D" w:rsidRPr="006F561B" w:rsidRDefault="0016026D" w:rsidP="00AC7651">
            <w:pPr>
              <w:pStyle w:val="TAR"/>
              <w:rPr>
                <w:sz w:val="16"/>
              </w:rPr>
            </w:pPr>
            <w:r w:rsidRPr="006F561B">
              <w:rPr>
                <w:sz w:val="16"/>
              </w:rPr>
              <w:t>2</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CUPS-CT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C4-173326</w:t>
            </w:r>
          </w:p>
        </w:tc>
        <w:tc>
          <w:tcPr>
            <w:tcW w:w="0" w:type="auto"/>
          </w:tcPr>
          <w:p w:rsidR="0016026D" w:rsidRPr="006F561B" w:rsidRDefault="0016026D" w:rsidP="00AC7651">
            <w:pPr>
              <w:pStyle w:val="TAL"/>
              <w:rPr>
                <w:sz w:val="16"/>
              </w:rPr>
            </w:pPr>
            <w:r w:rsidRPr="006F561B">
              <w:rPr>
                <w:sz w:val="16"/>
              </w:rPr>
              <w:t>CUPS restoration procedures for SGW</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23.007</w:t>
            </w:r>
          </w:p>
        </w:tc>
        <w:tc>
          <w:tcPr>
            <w:tcW w:w="0" w:type="auto"/>
          </w:tcPr>
          <w:p w:rsidR="0016026D" w:rsidRPr="006F561B" w:rsidRDefault="0016026D" w:rsidP="00AC7651">
            <w:pPr>
              <w:pStyle w:val="TAL"/>
              <w:rPr>
                <w:sz w:val="16"/>
              </w:rPr>
            </w:pPr>
            <w:r w:rsidRPr="006F561B">
              <w:rPr>
                <w:sz w:val="16"/>
              </w:rPr>
              <w:t>0351</w:t>
            </w:r>
          </w:p>
        </w:tc>
        <w:tc>
          <w:tcPr>
            <w:tcW w:w="0" w:type="auto"/>
          </w:tcPr>
          <w:p w:rsidR="0016026D" w:rsidRPr="006F561B" w:rsidRDefault="0016026D" w:rsidP="00AC7651">
            <w:pPr>
              <w:pStyle w:val="TAR"/>
              <w:rPr>
                <w:sz w:val="16"/>
              </w:rPr>
            </w:pPr>
            <w:r w:rsidRPr="006F561B">
              <w:rPr>
                <w:sz w:val="16"/>
              </w:rPr>
              <w:t>3</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CUPS-CT</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C4-173064</w:t>
            </w:r>
          </w:p>
        </w:tc>
        <w:tc>
          <w:tcPr>
            <w:tcW w:w="0" w:type="auto"/>
          </w:tcPr>
          <w:p w:rsidR="0016026D" w:rsidRPr="006F561B" w:rsidRDefault="0016026D" w:rsidP="00AC7651">
            <w:pPr>
              <w:pStyle w:val="TAL"/>
              <w:rPr>
                <w:sz w:val="16"/>
              </w:rPr>
            </w:pPr>
            <w:r w:rsidRPr="006F561B">
              <w:rPr>
                <w:sz w:val="16"/>
              </w:rPr>
              <w:t>Partial failure handling for CUPS</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23.007</w:t>
            </w:r>
          </w:p>
        </w:tc>
        <w:tc>
          <w:tcPr>
            <w:tcW w:w="0" w:type="auto"/>
          </w:tcPr>
          <w:p w:rsidR="0016026D" w:rsidRPr="006F561B" w:rsidRDefault="0016026D" w:rsidP="00AC7651">
            <w:pPr>
              <w:pStyle w:val="TAL"/>
              <w:rPr>
                <w:sz w:val="16"/>
              </w:rPr>
            </w:pPr>
            <w:r w:rsidRPr="006F561B">
              <w:rPr>
                <w:sz w:val="16"/>
              </w:rPr>
              <w:t>0352</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CUPS-CT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C4-173216</w:t>
            </w:r>
          </w:p>
        </w:tc>
        <w:tc>
          <w:tcPr>
            <w:tcW w:w="0" w:type="auto"/>
          </w:tcPr>
          <w:p w:rsidR="0016026D" w:rsidRPr="006F561B" w:rsidRDefault="0016026D" w:rsidP="00AC7651">
            <w:pPr>
              <w:pStyle w:val="TAL"/>
              <w:rPr>
                <w:sz w:val="16"/>
              </w:rPr>
            </w:pPr>
            <w:r w:rsidRPr="006F561B">
              <w:rPr>
                <w:sz w:val="16"/>
              </w:rPr>
              <w:t>Partial failure handling for CUPS</w:t>
            </w:r>
          </w:p>
        </w:tc>
        <w:tc>
          <w:tcPr>
            <w:tcW w:w="0" w:type="auto"/>
          </w:tcPr>
          <w:p w:rsidR="0016026D" w:rsidRPr="006F561B" w:rsidRDefault="0016026D" w:rsidP="00AC7651">
            <w:pPr>
              <w:pStyle w:val="TAL"/>
              <w:rPr>
                <w:sz w:val="16"/>
              </w:rPr>
            </w:pPr>
            <w:r w:rsidRPr="006F561B">
              <w:rPr>
                <w:sz w:val="16"/>
              </w:rPr>
              <w:t>Huawei, Ericsson</w:t>
            </w:r>
          </w:p>
        </w:tc>
        <w:tc>
          <w:tcPr>
            <w:tcW w:w="0" w:type="auto"/>
          </w:tcPr>
          <w:p w:rsidR="0016026D" w:rsidRPr="006F561B" w:rsidRDefault="0016026D" w:rsidP="00AC7651">
            <w:pPr>
              <w:pStyle w:val="TAL"/>
              <w:rPr>
                <w:sz w:val="16"/>
              </w:rPr>
            </w:pPr>
            <w:r w:rsidRPr="006F561B">
              <w:rPr>
                <w:sz w:val="16"/>
              </w:rPr>
              <w:t>23.007</w:t>
            </w:r>
          </w:p>
        </w:tc>
        <w:tc>
          <w:tcPr>
            <w:tcW w:w="0" w:type="auto"/>
          </w:tcPr>
          <w:p w:rsidR="0016026D" w:rsidRPr="006F561B" w:rsidRDefault="0016026D" w:rsidP="00AC7651">
            <w:pPr>
              <w:pStyle w:val="TAL"/>
              <w:rPr>
                <w:sz w:val="16"/>
              </w:rPr>
            </w:pPr>
            <w:r w:rsidRPr="006F561B">
              <w:rPr>
                <w:sz w:val="16"/>
              </w:rPr>
              <w:t>0352</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CUPS-CT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C4-173331</w:t>
            </w:r>
          </w:p>
        </w:tc>
        <w:tc>
          <w:tcPr>
            <w:tcW w:w="0" w:type="auto"/>
          </w:tcPr>
          <w:p w:rsidR="0016026D" w:rsidRPr="006F561B" w:rsidRDefault="0016026D" w:rsidP="00AC7651">
            <w:pPr>
              <w:pStyle w:val="TAL"/>
              <w:rPr>
                <w:sz w:val="16"/>
              </w:rPr>
            </w:pPr>
            <w:r w:rsidRPr="006F561B">
              <w:rPr>
                <w:sz w:val="16"/>
              </w:rPr>
              <w:t>Partial failure handling for CUPS</w:t>
            </w:r>
          </w:p>
        </w:tc>
        <w:tc>
          <w:tcPr>
            <w:tcW w:w="0" w:type="auto"/>
          </w:tcPr>
          <w:p w:rsidR="0016026D" w:rsidRPr="006F561B" w:rsidRDefault="0016026D" w:rsidP="00AC7651">
            <w:pPr>
              <w:pStyle w:val="TAL"/>
              <w:rPr>
                <w:sz w:val="16"/>
              </w:rPr>
            </w:pPr>
            <w:r w:rsidRPr="006F561B">
              <w:rPr>
                <w:sz w:val="16"/>
              </w:rPr>
              <w:t>Huawei, Ericsson</w:t>
            </w:r>
          </w:p>
        </w:tc>
        <w:tc>
          <w:tcPr>
            <w:tcW w:w="0" w:type="auto"/>
          </w:tcPr>
          <w:p w:rsidR="0016026D" w:rsidRPr="006F561B" w:rsidRDefault="0016026D" w:rsidP="00AC7651">
            <w:pPr>
              <w:pStyle w:val="TAL"/>
              <w:rPr>
                <w:sz w:val="16"/>
              </w:rPr>
            </w:pPr>
            <w:r w:rsidRPr="006F561B">
              <w:rPr>
                <w:sz w:val="16"/>
              </w:rPr>
              <w:t>23.007</w:t>
            </w:r>
          </w:p>
        </w:tc>
        <w:tc>
          <w:tcPr>
            <w:tcW w:w="0" w:type="auto"/>
          </w:tcPr>
          <w:p w:rsidR="0016026D" w:rsidRPr="006F561B" w:rsidRDefault="0016026D" w:rsidP="00AC7651">
            <w:pPr>
              <w:pStyle w:val="TAL"/>
              <w:rPr>
                <w:sz w:val="16"/>
              </w:rPr>
            </w:pPr>
            <w:r w:rsidRPr="006F561B">
              <w:rPr>
                <w:sz w:val="16"/>
              </w:rPr>
              <w:t>0352</w:t>
            </w:r>
          </w:p>
        </w:tc>
        <w:tc>
          <w:tcPr>
            <w:tcW w:w="0" w:type="auto"/>
          </w:tcPr>
          <w:p w:rsidR="0016026D" w:rsidRPr="006F561B" w:rsidRDefault="0016026D" w:rsidP="00AC7651">
            <w:pPr>
              <w:pStyle w:val="TAR"/>
              <w:rPr>
                <w:sz w:val="16"/>
              </w:rPr>
            </w:pPr>
            <w:r w:rsidRPr="006F561B">
              <w:rPr>
                <w:sz w:val="16"/>
              </w:rPr>
              <w:t>2</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CUPS-CT</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C4-173210</w:t>
            </w:r>
          </w:p>
        </w:tc>
        <w:tc>
          <w:tcPr>
            <w:tcW w:w="0" w:type="auto"/>
          </w:tcPr>
          <w:p w:rsidR="0016026D" w:rsidRPr="006F561B" w:rsidRDefault="0016026D" w:rsidP="00AC7651">
            <w:pPr>
              <w:pStyle w:val="TAL"/>
              <w:rPr>
                <w:sz w:val="16"/>
              </w:rPr>
            </w:pPr>
            <w:r w:rsidRPr="006F561B">
              <w:rPr>
                <w:sz w:val="16"/>
              </w:rPr>
              <w:t>CUPS restoration procedures for PGW</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23.007</w:t>
            </w:r>
          </w:p>
        </w:tc>
        <w:tc>
          <w:tcPr>
            <w:tcW w:w="0" w:type="auto"/>
          </w:tcPr>
          <w:p w:rsidR="0016026D" w:rsidRPr="006F561B" w:rsidRDefault="0016026D" w:rsidP="00AC7651">
            <w:pPr>
              <w:pStyle w:val="TAL"/>
              <w:rPr>
                <w:sz w:val="16"/>
              </w:rPr>
            </w:pPr>
            <w:r w:rsidRPr="006F561B">
              <w:rPr>
                <w:sz w:val="16"/>
              </w:rPr>
              <w:t>0353</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CUPS-CT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C4-173327</w:t>
            </w:r>
          </w:p>
        </w:tc>
        <w:tc>
          <w:tcPr>
            <w:tcW w:w="0" w:type="auto"/>
          </w:tcPr>
          <w:p w:rsidR="0016026D" w:rsidRPr="006F561B" w:rsidRDefault="0016026D" w:rsidP="00AC7651">
            <w:pPr>
              <w:pStyle w:val="TAL"/>
              <w:rPr>
                <w:sz w:val="16"/>
              </w:rPr>
            </w:pPr>
            <w:r w:rsidRPr="006F561B">
              <w:rPr>
                <w:sz w:val="16"/>
              </w:rPr>
              <w:t>CUPS restoration procedures for PGW</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23.007</w:t>
            </w:r>
          </w:p>
        </w:tc>
        <w:tc>
          <w:tcPr>
            <w:tcW w:w="0" w:type="auto"/>
          </w:tcPr>
          <w:p w:rsidR="0016026D" w:rsidRPr="006F561B" w:rsidRDefault="0016026D" w:rsidP="00AC7651">
            <w:pPr>
              <w:pStyle w:val="TAL"/>
              <w:rPr>
                <w:sz w:val="16"/>
              </w:rPr>
            </w:pPr>
            <w:r w:rsidRPr="006F561B">
              <w:rPr>
                <w:sz w:val="16"/>
              </w:rPr>
              <w:t>0353</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CUPS-CT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C4-173346</w:t>
            </w:r>
          </w:p>
        </w:tc>
        <w:tc>
          <w:tcPr>
            <w:tcW w:w="0" w:type="auto"/>
          </w:tcPr>
          <w:p w:rsidR="0016026D" w:rsidRPr="006F561B" w:rsidRDefault="0016026D" w:rsidP="00AC7651">
            <w:pPr>
              <w:pStyle w:val="TAL"/>
              <w:rPr>
                <w:sz w:val="16"/>
              </w:rPr>
            </w:pPr>
            <w:r w:rsidRPr="006F561B">
              <w:rPr>
                <w:sz w:val="16"/>
              </w:rPr>
              <w:t>CUPS restoration procedures for PGW</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23.007</w:t>
            </w:r>
          </w:p>
        </w:tc>
        <w:tc>
          <w:tcPr>
            <w:tcW w:w="0" w:type="auto"/>
          </w:tcPr>
          <w:p w:rsidR="0016026D" w:rsidRPr="006F561B" w:rsidRDefault="0016026D" w:rsidP="00AC7651">
            <w:pPr>
              <w:pStyle w:val="TAL"/>
              <w:rPr>
                <w:sz w:val="16"/>
              </w:rPr>
            </w:pPr>
            <w:r w:rsidRPr="006F561B">
              <w:rPr>
                <w:sz w:val="16"/>
              </w:rPr>
              <w:t>0353</w:t>
            </w:r>
          </w:p>
        </w:tc>
        <w:tc>
          <w:tcPr>
            <w:tcW w:w="0" w:type="auto"/>
          </w:tcPr>
          <w:p w:rsidR="0016026D" w:rsidRPr="006F561B" w:rsidRDefault="0016026D" w:rsidP="00AC7651">
            <w:pPr>
              <w:pStyle w:val="TAR"/>
              <w:rPr>
                <w:sz w:val="16"/>
              </w:rPr>
            </w:pPr>
            <w:r w:rsidRPr="006F561B">
              <w:rPr>
                <w:sz w:val="16"/>
              </w:rPr>
              <w:t>2</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CUPS-CT</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C4-173211</w:t>
            </w:r>
          </w:p>
        </w:tc>
        <w:tc>
          <w:tcPr>
            <w:tcW w:w="0" w:type="auto"/>
          </w:tcPr>
          <w:p w:rsidR="0016026D" w:rsidRPr="006F561B" w:rsidRDefault="0016026D" w:rsidP="00AC7651">
            <w:pPr>
              <w:pStyle w:val="TAL"/>
              <w:rPr>
                <w:sz w:val="16"/>
              </w:rPr>
            </w:pPr>
            <w:r w:rsidRPr="006F561B">
              <w:rPr>
                <w:sz w:val="16"/>
              </w:rPr>
              <w:t>CUPS restoration procedures for PFCP</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23.007</w:t>
            </w:r>
          </w:p>
        </w:tc>
        <w:tc>
          <w:tcPr>
            <w:tcW w:w="0" w:type="auto"/>
          </w:tcPr>
          <w:p w:rsidR="0016026D" w:rsidRPr="006F561B" w:rsidRDefault="0016026D" w:rsidP="00AC7651">
            <w:pPr>
              <w:pStyle w:val="TAL"/>
              <w:rPr>
                <w:sz w:val="16"/>
              </w:rPr>
            </w:pPr>
            <w:r w:rsidRPr="006F561B">
              <w:rPr>
                <w:sz w:val="16"/>
              </w:rPr>
              <w:t>0354</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CUPS-CT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C4-173328</w:t>
            </w:r>
          </w:p>
        </w:tc>
        <w:tc>
          <w:tcPr>
            <w:tcW w:w="0" w:type="auto"/>
          </w:tcPr>
          <w:p w:rsidR="0016026D" w:rsidRPr="006F561B" w:rsidRDefault="0016026D" w:rsidP="00AC7651">
            <w:pPr>
              <w:pStyle w:val="TAL"/>
              <w:rPr>
                <w:sz w:val="16"/>
              </w:rPr>
            </w:pPr>
            <w:r w:rsidRPr="006F561B">
              <w:rPr>
                <w:sz w:val="16"/>
              </w:rPr>
              <w:t>CUPS restoration procedures for PFCP</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23.007</w:t>
            </w:r>
          </w:p>
        </w:tc>
        <w:tc>
          <w:tcPr>
            <w:tcW w:w="0" w:type="auto"/>
          </w:tcPr>
          <w:p w:rsidR="0016026D" w:rsidRPr="006F561B" w:rsidRDefault="0016026D" w:rsidP="00AC7651">
            <w:pPr>
              <w:pStyle w:val="TAL"/>
              <w:rPr>
                <w:sz w:val="16"/>
              </w:rPr>
            </w:pPr>
            <w:r w:rsidRPr="006F561B">
              <w:rPr>
                <w:sz w:val="16"/>
              </w:rPr>
              <w:t>0354</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CUPS-CT</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C4-173121</w:t>
            </w:r>
          </w:p>
        </w:tc>
        <w:tc>
          <w:tcPr>
            <w:tcW w:w="0" w:type="auto"/>
          </w:tcPr>
          <w:p w:rsidR="0016026D" w:rsidRPr="006F561B" w:rsidRDefault="0016026D" w:rsidP="00AC7651">
            <w:pPr>
              <w:pStyle w:val="TAL"/>
              <w:rPr>
                <w:sz w:val="16"/>
              </w:rPr>
            </w:pPr>
            <w:r w:rsidRPr="006F561B">
              <w:rPr>
                <w:sz w:val="16"/>
              </w:rPr>
              <w:t>IMS Trace (ISAT) Reference Updates</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23.008</w:t>
            </w:r>
          </w:p>
        </w:tc>
        <w:tc>
          <w:tcPr>
            <w:tcW w:w="0" w:type="auto"/>
          </w:tcPr>
          <w:p w:rsidR="0016026D" w:rsidRPr="006F561B" w:rsidRDefault="0016026D" w:rsidP="00AC7651">
            <w:pPr>
              <w:pStyle w:val="TAL"/>
              <w:rPr>
                <w:sz w:val="16"/>
              </w:rPr>
            </w:pPr>
            <w:r w:rsidRPr="006F561B">
              <w:rPr>
                <w:sz w:val="16"/>
              </w:rPr>
              <w:t>0527</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ISAT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C4-173244</w:t>
            </w:r>
          </w:p>
        </w:tc>
        <w:tc>
          <w:tcPr>
            <w:tcW w:w="0" w:type="auto"/>
          </w:tcPr>
          <w:p w:rsidR="0016026D" w:rsidRPr="006F561B" w:rsidRDefault="0016026D" w:rsidP="00AC7651">
            <w:pPr>
              <w:pStyle w:val="TAL"/>
              <w:rPr>
                <w:sz w:val="16"/>
              </w:rPr>
            </w:pPr>
            <w:r w:rsidRPr="006F561B">
              <w:rPr>
                <w:sz w:val="16"/>
              </w:rPr>
              <w:t>IMS Trace (ISAT) Reference Updates</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23.008</w:t>
            </w:r>
          </w:p>
        </w:tc>
        <w:tc>
          <w:tcPr>
            <w:tcW w:w="0" w:type="auto"/>
          </w:tcPr>
          <w:p w:rsidR="0016026D" w:rsidRPr="006F561B" w:rsidRDefault="0016026D" w:rsidP="00AC7651">
            <w:pPr>
              <w:pStyle w:val="TAL"/>
              <w:rPr>
                <w:sz w:val="16"/>
              </w:rPr>
            </w:pPr>
            <w:r w:rsidRPr="006F561B">
              <w:rPr>
                <w:sz w:val="16"/>
              </w:rPr>
              <w:t>0527</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ISAT</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C4-173122</w:t>
            </w:r>
          </w:p>
        </w:tc>
        <w:tc>
          <w:tcPr>
            <w:tcW w:w="0" w:type="auto"/>
          </w:tcPr>
          <w:p w:rsidR="0016026D" w:rsidRPr="006F561B" w:rsidRDefault="0016026D" w:rsidP="00AC7651">
            <w:pPr>
              <w:pStyle w:val="TAL"/>
              <w:rPr>
                <w:sz w:val="16"/>
              </w:rPr>
            </w:pPr>
            <w:r w:rsidRPr="006F561B">
              <w:rPr>
                <w:sz w:val="16"/>
              </w:rPr>
              <w:t>IMS Trace (ISAT) Removal of Feature</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23.008</w:t>
            </w:r>
          </w:p>
        </w:tc>
        <w:tc>
          <w:tcPr>
            <w:tcW w:w="0" w:type="auto"/>
          </w:tcPr>
          <w:p w:rsidR="0016026D" w:rsidRPr="006F561B" w:rsidRDefault="0016026D" w:rsidP="00AC7651">
            <w:pPr>
              <w:pStyle w:val="TAL"/>
              <w:rPr>
                <w:sz w:val="16"/>
              </w:rPr>
            </w:pPr>
            <w:r w:rsidRPr="006F561B">
              <w:rPr>
                <w:sz w:val="16"/>
              </w:rPr>
              <w:t>0528</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ISAT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C4-173246</w:t>
            </w:r>
          </w:p>
        </w:tc>
        <w:tc>
          <w:tcPr>
            <w:tcW w:w="0" w:type="auto"/>
          </w:tcPr>
          <w:p w:rsidR="0016026D" w:rsidRPr="006F561B" w:rsidRDefault="0016026D" w:rsidP="00AC7651">
            <w:pPr>
              <w:pStyle w:val="TAL"/>
              <w:rPr>
                <w:sz w:val="16"/>
              </w:rPr>
            </w:pPr>
            <w:r w:rsidRPr="006F561B">
              <w:rPr>
                <w:sz w:val="16"/>
              </w:rPr>
              <w:t>IMS Trace (ISAT) Removal of Feature</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23.008</w:t>
            </w:r>
          </w:p>
        </w:tc>
        <w:tc>
          <w:tcPr>
            <w:tcW w:w="0" w:type="auto"/>
          </w:tcPr>
          <w:p w:rsidR="0016026D" w:rsidRPr="006F561B" w:rsidRDefault="0016026D" w:rsidP="00AC7651">
            <w:pPr>
              <w:pStyle w:val="TAL"/>
              <w:rPr>
                <w:sz w:val="16"/>
              </w:rPr>
            </w:pPr>
            <w:r w:rsidRPr="006F561B">
              <w:rPr>
                <w:sz w:val="16"/>
              </w:rPr>
              <w:t>0528</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ISAT</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C4-173123</w:t>
            </w:r>
          </w:p>
        </w:tc>
        <w:tc>
          <w:tcPr>
            <w:tcW w:w="0" w:type="auto"/>
          </w:tcPr>
          <w:p w:rsidR="0016026D" w:rsidRPr="006F561B" w:rsidRDefault="0016026D" w:rsidP="00AC7651">
            <w:pPr>
              <w:pStyle w:val="TAL"/>
              <w:rPr>
                <w:sz w:val="16"/>
              </w:rPr>
            </w:pPr>
            <w:r w:rsidRPr="006F561B">
              <w:rPr>
                <w:sz w:val="16"/>
              </w:rPr>
              <w:t>IMS Trace (ISAT) Removal of Feature from Rel-12</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23.008</w:t>
            </w:r>
          </w:p>
        </w:tc>
        <w:tc>
          <w:tcPr>
            <w:tcW w:w="0" w:type="auto"/>
          </w:tcPr>
          <w:p w:rsidR="0016026D" w:rsidRPr="006F561B" w:rsidRDefault="0016026D" w:rsidP="00AC7651">
            <w:pPr>
              <w:pStyle w:val="TAL"/>
              <w:rPr>
                <w:sz w:val="16"/>
              </w:rPr>
            </w:pPr>
            <w:r w:rsidRPr="006F561B">
              <w:rPr>
                <w:sz w:val="16"/>
              </w:rPr>
              <w:t>0529</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Rel-12</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ISAT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C4-173245</w:t>
            </w:r>
          </w:p>
        </w:tc>
        <w:tc>
          <w:tcPr>
            <w:tcW w:w="0" w:type="auto"/>
          </w:tcPr>
          <w:p w:rsidR="0016026D" w:rsidRPr="006F561B" w:rsidRDefault="0016026D" w:rsidP="00AC7651">
            <w:pPr>
              <w:pStyle w:val="TAL"/>
              <w:rPr>
                <w:sz w:val="16"/>
              </w:rPr>
            </w:pPr>
            <w:r w:rsidRPr="006F561B">
              <w:rPr>
                <w:sz w:val="16"/>
              </w:rPr>
              <w:t>IMS Trace (ISAT) Removal of Feature from Rel-12</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23.008</w:t>
            </w:r>
          </w:p>
        </w:tc>
        <w:tc>
          <w:tcPr>
            <w:tcW w:w="0" w:type="auto"/>
          </w:tcPr>
          <w:p w:rsidR="0016026D" w:rsidRPr="006F561B" w:rsidRDefault="0016026D" w:rsidP="00AC7651">
            <w:pPr>
              <w:pStyle w:val="TAL"/>
              <w:rPr>
                <w:sz w:val="16"/>
              </w:rPr>
            </w:pPr>
            <w:r w:rsidRPr="006F561B">
              <w:rPr>
                <w:sz w:val="16"/>
              </w:rPr>
              <w:t>0529</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Rel-12</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ISAT</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C4-173132</w:t>
            </w:r>
          </w:p>
        </w:tc>
        <w:tc>
          <w:tcPr>
            <w:tcW w:w="0" w:type="auto"/>
          </w:tcPr>
          <w:p w:rsidR="0016026D" w:rsidRPr="006F561B" w:rsidRDefault="0016026D" w:rsidP="00AC7651">
            <w:pPr>
              <w:pStyle w:val="TAL"/>
              <w:rPr>
                <w:sz w:val="16"/>
              </w:rPr>
            </w:pPr>
            <w:r w:rsidRPr="006F561B">
              <w:rPr>
                <w:sz w:val="16"/>
              </w:rPr>
              <w:t>Clarification of APN-Configuration-Profile for non-IP APNs</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23.008</w:t>
            </w:r>
          </w:p>
        </w:tc>
        <w:tc>
          <w:tcPr>
            <w:tcW w:w="0" w:type="auto"/>
          </w:tcPr>
          <w:p w:rsidR="0016026D" w:rsidRPr="006F561B" w:rsidRDefault="0016026D" w:rsidP="00AC7651">
            <w:pPr>
              <w:pStyle w:val="TAL"/>
              <w:rPr>
                <w:sz w:val="16"/>
              </w:rPr>
            </w:pPr>
            <w:r w:rsidRPr="006F561B">
              <w:rPr>
                <w:sz w:val="16"/>
              </w:rPr>
              <w:t>0530</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Rel-15</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CIoT-CT, TEI15</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lastRenderedPageBreak/>
              <w:t>C4-173056</w:t>
            </w:r>
          </w:p>
        </w:tc>
        <w:tc>
          <w:tcPr>
            <w:tcW w:w="0" w:type="auto"/>
          </w:tcPr>
          <w:p w:rsidR="0016026D" w:rsidRPr="006F561B" w:rsidRDefault="0016026D" w:rsidP="00AC7651">
            <w:pPr>
              <w:pStyle w:val="TAL"/>
              <w:rPr>
                <w:sz w:val="16"/>
              </w:rPr>
            </w:pPr>
            <w:r w:rsidRPr="006F561B">
              <w:rPr>
                <w:sz w:val="16"/>
              </w:rPr>
              <w:t>Support of "Compact Concurrent Codec Negotiation and Capabilities"</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23.333</w:t>
            </w:r>
          </w:p>
        </w:tc>
        <w:tc>
          <w:tcPr>
            <w:tcW w:w="0" w:type="auto"/>
          </w:tcPr>
          <w:p w:rsidR="0016026D" w:rsidRPr="006F561B" w:rsidRDefault="0016026D" w:rsidP="00AC7651">
            <w:pPr>
              <w:pStyle w:val="TAL"/>
              <w:rPr>
                <w:sz w:val="16"/>
              </w:rPr>
            </w:pPr>
            <w:r w:rsidRPr="006F561B">
              <w:rPr>
                <w:sz w:val="16"/>
              </w:rPr>
              <w:t>0114</w:t>
            </w:r>
          </w:p>
        </w:tc>
        <w:tc>
          <w:tcPr>
            <w:tcW w:w="0" w:type="auto"/>
          </w:tcPr>
          <w:p w:rsidR="0016026D" w:rsidRPr="006F561B" w:rsidRDefault="0016026D" w:rsidP="00AC7651">
            <w:pPr>
              <w:pStyle w:val="TAR"/>
              <w:rPr>
                <w:sz w:val="16"/>
              </w:rPr>
            </w:pPr>
            <w:r w:rsidRPr="006F561B">
              <w:rPr>
                <w:sz w:val="16"/>
              </w:rPr>
              <w:t>2</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MMCMH_Enh-CT</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C4-173042</w:t>
            </w:r>
          </w:p>
        </w:tc>
        <w:tc>
          <w:tcPr>
            <w:tcW w:w="0" w:type="auto"/>
          </w:tcPr>
          <w:p w:rsidR="0016026D" w:rsidRPr="006F561B" w:rsidRDefault="0016026D" w:rsidP="00AC7651">
            <w:pPr>
              <w:pStyle w:val="TAL"/>
              <w:rPr>
                <w:sz w:val="16"/>
              </w:rPr>
            </w:pPr>
            <w:r w:rsidRPr="006F561B">
              <w:rPr>
                <w:sz w:val="16"/>
              </w:rPr>
              <w:t>Reference update: draft-ietf-mmusic-sctp-sdp</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23.333</w:t>
            </w:r>
          </w:p>
        </w:tc>
        <w:tc>
          <w:tcPr>
            <w:tcW w:w="0" w:type="auto"/>
          </w:tcPr>
          <w:p w:rsidR="0016026D" w:rsidRPr="006F561B" w:rsidRDefault="0016026D" w:rsidP="00AC7651">
            <w:pPr>
              <w:pStyle w:val="TAL"/>
              <w:rPr>
                <w:sz w:val="16"/>
              </w:rPr>
            </w:pPr>
            <w:r w:rsidRPr="006F561B">
              <w:rPr>
                <w:sz w:val="16"/>
              </w:rPr>
              <w:t>0115</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Rel-12</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IMS_TELEP</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C4-173240</w:t>
            </w:r>
          </w:p>
        </w:tc>
        <w:tc>
          <w:tcPr>
            <w:tcW w:w="0" w:type="auto"/>
          </w:tcPr>
          <w:p w:rsidR="0016026D" w:rsidRPr="006F561B" w:rsidRDefault="0016026D" w:rsidP="00AC7651">
            <w:pPr>
              <w:pStyle w:val="TAL"/>
              <w:rPr>
                <w:sz w:val="16"/>
              </w:rPr>
            </w:pPr>
            <w:r w:rsidRPr="006F561B">
              <w:rPr>
                <w:sz w:val="16"/>
              </w:rPr>
              <w:t>Reference update: draft-ietf-mmusic-sctp-sdp</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23.333</w:t>
            </w:r>
          </w:p>
        </w:tc>
        <w:tc>
          <w:tcPr>
            <w:tcW w:w="0" w:type="auto"/>
          </w:tcPr>
          <w:p w:rsidR="0016026D" w:rsidRPr="006F561B" w:rsidRDefault="0016026D" w:rsidP="00AC7651">
            <w:pPr>
              <w:pStyle w:val="TAL"/>
              <w:rPr>
                <w:sz w:val="16"/>
              </w:rPr>
            </w:pPr>
            <w:r w:rsidRPr="006F561B">
              <w:rPr>
                <w:sz w:val="16"/>
              </w:rPr>
              <w:t>0115</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Rel-12</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IMS_TELEP</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C4-173043</w:t>
            </w:r>
          </w:p>
        </w:tc>
        <w:tc>
          <w:tcPr>
            <w:tcW w:w="0" w:type="auto"/>
          </w:tcPr>
          <w:p w:rsidR="0016026D" w:rsidRPr="006F561B" w:rsidRDefault="0016026D" w:rsidP="00AC7651">
            <w:pPr>
              <w:pStyle w:val="TAL"/>
              <w:rPr>
                <w:sz w:val="16"/>
              </w:rPr>
            </w:pPr>
            <w:r w:rsidRPr="006F561B">
              <w:rPr>
                <w:sz w:val="16"/>
              </w:rPr>
              <w:t>Reference update: draft-ietf-mmusic-sctp-sdp</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23.333</w:t>
            </w:r>
          </w:p>
        </w:tc>
        <w:tc>
          <w:tcPr>
            <w:tcW w:w="0" w:type="auto"/>
          </w:tcPr>
          <w:p w:rsidR="0016026D" w:rsidRPr="006F561B" w:rsidRDefault="0016026D" w:rsidP="00AC7651">
            <w:pPr>
              <w:pStyle w:val="TAL"/>
              <w:rPr>
                <w:sz w:val="16"/>
              </w:rPr>
            </w:pPr>
            <w:r w:rsidRPr="006F561B">
              <w:rPr>
                <w:sz w:val="16"/>
              </w:rPr>
              <w:t>0116</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IMS_TELEP</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C4-173241</w:t>
            </w:r>
          </w:p>
        </w:tc>
        <w:tc>
          <w:tcPr>
            <w:tcW w:w="0" w:type="auto"/>
          </w:tcPr>
          <w:p w:rsidR="0016026D" w:rsidRPr="006F561B" w:rsidRDefault="0016026D" w:rsidP="00AC7651">
            <w:pPr>
              <w:pStyle w:val="TAL"/>
              <w:rPr>
                <w:sz w:val="16"/>
              </w:rPr>
            </w:pPr>
            <w:r w:rsidRPr="006F561B">
              <w:rPr>
                <w:sz w:val="16"/>
              </w:rPr>
              <w:t>Reference update: draft-ietf-mmusic-sctp-sdp</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23.333</w:t>
            </w:r>
          </w:p>
        </w:tc>
        <w:tc>
          <w:tcPr>
            <w:tcW w:w="0" w:type="auto"/>
          </w:tcPr>
          <w:p w:rsidR="0016026D" w:rsidRPr="006F561B" w:rsidRDefault="0016026D" w:rsidP="00AC7651">
            <w:pPr>
              <w:pStyle w:val="TAL"/>
              <w:rPr>
                <w:sz w:val="16"/>
              </w:rPr>
            </w:pPr>
            <w:r w:rsidRPr="006F561B">
              <w:rPr>
                <w:sz w:val="16"/>
              </w:rPr>
              <w:t>0116</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IMS_TELEP</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C4-173044</w:t>
            </w:r>
          </w:p>
        </w:tc>
        <w:tc>
          <w:tcPr>
            <w:tcW w:w="0" w:type="auto"/>
          </w:tcPr>
          <w:p w:rsidR="0016026D" w:rsidRPr="006F561B" w:rsidRDefault="0016026D" w:rsidP="00AC7651">
            <w:pPr>
              <w:pStyle w:val="TAL"/>
              <w:rPr>
                <w:sz w:val="16"/>
              </w:rPr>
            </w:pPr>
            <w:r w:rsidRPr="006F561B">
              <w:rPr>
                <w:sz w:val="16"/>
              </w:rPr>
              <w:t>Reference update: draft-ietf-mmusic-sctp-sdp</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23.333</w:t>
            </w:r>
          </w:p>
        </w:tc>
        <w:tc>
          <w:tcPr>
            <w:tcW w:w="0" w:type="auto"/>
          </w:tcPr>
          <w:p w:rsidR="0016026D" w:rsidRPr="006F561B" w:rsidRDefault="0016026D" w:rsidP="00AC7651">
            <w:pPr>
              <w:pStyle w:val="TAL"/>
              <w:rPr>
                <w:sz w:val="16"/>
              </w:rPr>
            </w:pPr>
            <w:r w:rsidRPr="006F561B">
              <w:rPr>
                <w:sz w:val="16"/>
              </w:rPr>
              <w:t>0117</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IMS_TELEP</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C4-173054</w:t>
            </w:r>
          </w:p>
        </w:tc>
        <w:tc>
          <w:tcPr>
            <w:tcW w:w="0" w:type="auto"/>
          </w:tcPr>
          <w:p w:rsidR="0016026D" w:rsidRPr="006F561B" w:rsidRDefault="0016026D" w:rsidP="00AC7651">
            <w:pPr>
              <w:pStyle w:val="TAL"/>
              <w:rPr>
                <w:sz w:val="16"/>
              </w:rPr>
            </w:pPr>
            <w:r w:rsidRPr="006F561B">
              <w:rPr>
                <w:sz w:val="16"/>
              </w:rPr>
              <w:t>Reference update: MMCMH related IETF drafts</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23.333</w:t>
            </w:r>
          </w:p>
        </w:tc>
        <w:tc>
          <w:tcPr>
            <w:tcW w:w="0" w:type="auto"/>
          </w:tcPr>
          <w:p w:rsidR="0016026D" w:rsidRPr="006F561B" w:rsidRDefault="0016026D" w:rsidP="00AC7651">
            <w:pPr>
              <w:pStyle w:val="TAL"/>
              <w:rPr>
                <w:sz w:val="16"/>
              </w:rPr>
            </w:pPr>
            <w:r w:rsidRPr="006F561B">
              <w:rPr>
                <w:sz w:val="16"/>
              </w:rPr>
              <w:t>0118</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MMCMH_Enh-CT</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C4-173057</w:t>
            </w:r>
          </w:p>
        </w:tc>
        <w:tc>
          <w:tcPr>
            <w:tcW w:w="0" w:type="auto"/>
          </w:tcPr>
          <w:p w:rsidR="0016026D" w:rsidRPr="006F561B" w:rsidRDefault="0016026D" w:rsidP="00AC7651">
            <w:pPr>
              <w:pStyle w:val="TAL"/>
              <w:rPr>
                <w:sz w:val="16"/>
              </w:rPr>
            </w:pPr>
            <w:r w:rsidRPr="006F561B">
              <w:rPr>
                <w:sz w:val="16"/>
              </w:rPr>
              <w:t>Adding IEs for voice activity detection and "MMCMH policies" clarification</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23.333</w:t>
            </w:r>
          </w:p>
        </w:tc>
        <w:tc>
          <w:tcPr>
            <w:tcW w:w="0" w:type="auto"/>
          </w:tcPr>
          <w:p w:rsidR="0016026D" w:rsidRPr="006F561B" w:rsidRDefault="0016026D" w:rsidP="00AC7651">
            <w:pPr>
              <w:pStyle w:val="TAL"/>
              <w:rPr>
                <w:sz w:val="16"/>
              </w:rPr>
            </w:pPr>
            <w:r w:rsidRPr="006F561B">
              <w:rPr>
                <w:sz w:val="16"/>
              </w:rPr>
              <w:t>0119</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MMCMH_Enh-CT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C4-173236</w:t>
            </w:r>
          </w:p>
        </w:tc>
        <w:tc>
          <w:tcPr>
            <w:tcW w:w="0" w:type="auto"/>
          </w:tcPr>
          <w:p w:rsidR="0016026D" w:rsidRPr="006F561B" w:rsidRDefault="0016026D" w:rsidP="00AC7651">
            <w:pPr>
              <w:pStyle w:val="TAL"/>
              <w:rPr>
                <w:sz w:val="16"/>
              </w:rPr>
            </w:pPr>
            <w:r w:rsidRPr="006F561B">
              <w:rPr>
                <w:sz w:val="16"/>
              </w:rPr>
              <w:t>Adding IEs for voice activity detection and "MMCMH policies" clarification</w:t>
            </w:r>
          </w:p>
        </w:tc>
        <w:tc>
          <w:tcPr>
            <w:tcW w:w="0" w:type="auto"/>
          </w:tcPr>
          <w:p w:rsidR="0016026D" w:rsidRPr="006F561B" w:rsidRDefault="0016026D" w:rsidP="00AC7651">
            <w:pPr>
              <w:pStyle w:val="TAL"/>
              <w:rPr>
                <w:sz w:val="16"/>
              </w:rPr>
            </w:pPr>
            <w:r w:rsidRPr="006F561B">
              <w:rPr>
                <w:sz w:val="16"/>
              </w:rPr>
              <w:t>Ericsson, Nokia, Alcatel-Lucent Shanghai-Bell</w:t>
            </w:r>
          </w:p>
        </w:tc>
        <w:tc>
          <w:tcPr>
            <w:tcW w:w="0" w:type="auto"/>
          </w:tcPr>
          <w:p w:rsidR="0016026D" w:rsidRPr="006F561B" w:rsidRDefault="0016026D" w:rsidP="00AC7651">
            <w:pPr>
              <w:pStyle w:val="TAL"/>
              <w:rPr>
                <w:sz w:val="16"/>
              </w:rPr>
            </w:pPr>
            <w:r w:rsidRPr="006F561B">
              <w:rPr>
                <w:sz w:val="16"/>
              </w:rPr>
              <w:t>23.333</w:t>
            </w:r>
          </w:p>
        </w:tc>
        <w:tc>
          <w:tcPr>
            <w:tcW w:w="0" w:type="auto"/>
          </w:tcPr>
          <w:p w:rsidR="0016026D" w:rsidRPr="006F561B" w:rsidRDefault="0016026D" w:rsidP="00AC7651">
            <w:pPr>
              <w:pStyle w:val="TAL"/>
              <w:rPr>
                <w:sz w:val="16"/>
              </w:rPr>
            </w:pPr>
            <w:r w:rsidRPr="006F561B">
              <w:rPr>
                <w:sz w:val="16"/>
              </w:rPr>
              <w:t>0119</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MMCMH_Enh-CT</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C4-173048</w:t>
            </w:r>
          </w:p>
        </w:tc>
        <w:tc>
          <w:tcPr>
            <w:tcW w:w="0" w:type="auto"/>
          </w:tcPr>
          <w:p w:rsidR="0016026D" w:rsidRPr="006F561B" w:rsidRDefault="0016026D" w:rsidP="00AC7651">
            <w:pPr>
              <w:pStyle w:val="TAL"/>
              <w:rPr>
                <w:sz w:val="16"/>
              </w:rPr>
            </w:pPr>
            <w:r w:rsidRPr="006F561B">
              <w:rPr>
                <w:sz w:val="16"/>
              </w:rPr>
              <w:t>Reference update: draft-ietf-mmusic-sctp-sdp</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23.334</w:t>
            </w:r>
          </w:p>
        </w:tc>
        <w:tc>
          <w:tcPr>
            <w:tcW w:w="0" w:type="auto"/>
          </w:tcPr>
          <w:p w:rsidR="0016026D" w:rsidRPr="006F561B" w:rsidRDefault="0016026D" w:rsidP="00AC7651">
            <w:pPr>
              <w:pStyle w:val="TAL"/>
              <w:rPr>
                <w:sz w:val="16"/>
              </w:rPr>
            </w:pPr>
            <w:r w:rsidRPr="006F561B">
              <w:rPr>
                <w:sz w:val="16"/>
              </w:rPr>
              <w:t>0139</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WebRTCH248DC</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C4-173049</w:t>
            </w:r>
          </w:p>
        </w:tc>
        <w:tc>
          <w:tcPr>
            <w:tcW w:w="0" w:type="auto"/>
          </w:tcPr>
          <w:p w:rsidR="0016026D" w:rsidRPr="006F561B" w:rsidRDefault="0016026D" w:rsidP="00AC7651">
            <w:pPr>
              <w:pStyle w:val="TAL"/>
              <w:rPr>
                <w:sz w:val="16"/>
              </w:rPr>
            </w:pPr>
            <w:r w:rsidRPr="006F561B">
              <w:rPr>
                <w:sz w:val="16"/>
              </w:rPr>
              <w:t>Reference update: draft-ietf-mmusic-sctp-sdp</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23.334</w:t>
            </w:r>
          </w:p>
        </w:tc>
        <w:tc>
          <w:tcPr>
            <w:tcW w:w="0" w:type="auto"/>
          </w:tcPr>
          <w:p w:rsidR="0016026D" w:rsidRPr="006F561B" w:rsidRDefault="0016026D" w:rsidP="00AC7651">
            <w:pPr>
              <w:pStyle w:val="TAL"/>
              <w:rPr>
                <w:sz w:val="16"/>
              </w:rPr>
            </w:pPr>
            <w:r w:rsidRPr="006F561B">
              <w:rPr>
                <w:sz w:val="16"/>
              </w:rPr>
              <w:t>0140</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WebRTCH248DC</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C4-173052</w:t>
            </w:r>
          </w:p>
        </w:tc>
        <w:tc>
          <w:tcPr>
            <w:tcW w:w="0" w:type="auto"/>
          </w:tcPr>
          <w:p w:rsidR="0016026D" w:rsidRPr="006F561B" w:rsidRDefault="0016026D" w:rsidP="00AC7651">
            <w:pPr>
              <w:pStyle w:val="TAL"/>
              <w:rPr>
                <w:sz w:val="16"/>
              </w:rPr>
            </w:pPr>
            <w:r w:rsidRPr="006F561B">
              <w:rPr>
                <w:sz w:val="16"/>
              </w:rPr>
              <w:t>Reference update: draft-ietf-mmusic-dtls-sdp</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23.334</w:t>
            </w:r>
          </w:p>
        </w:tc>
        <w:tc>
          <w:tcPr>
            <w:tcW w:w="0" w:type="auto"/>
          </w:tcPr>
          <w:p w:rsidR="0016026D" w:rsidRPr="006F561B" w:rsidRDefault="0016026D" w:rsidP="00AC7651">
            <w:pPr>
              <w:pStyle w:val="TAL"/>
              <w:rPr>
                <w:sz w:val="16"/>
              </w:rPr>
            </w:pPr>
            <w:r w:rsidRPr="006F561B">
              <w:rPr>
                <w:sz w:val="16"/>
              </w:rPr>
              <w:t>0141</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C4-173053</w:t>
            </w:r>
          </w:p>
        </w:tc>
        <w:tc>
          <w:tcPr>
            <w:tcW w:w="0" w:type="auto"/>
          </w:tcPr>
          <w:p w:rsidR="0016026D" w:rsidRPr="006F561B" w:rsidRDefault="0016026D" w:rsidP="00AC7651">
            <w:pPr>
              <w:pStyle w:val="TAL"/>
              <w:rPr>
                <w:sz w:val="16"/>
              </w:rPr>
            </w:pPr>
            <w:r w:rsidRPr="006F561B">
              <w:rPr>
                <w:sz w:val="16"/>
              </w:rPr>
              <w:t>Reference update: draft-ietf-mmusic-dtls-sdp</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23.334</w:t>
            </w:r>
          </w:p>
        </w:tc>
        <w:tc>
          <w:tcPr>
            <w:tcW w:w="0" w:type="auto"/>
          </w:tcPr>
          <w:p w:rsidR="0016026D" w:rsidRPr="006F561B" w:rsidRDefault="0016026D" w:rsidP="00AC7651">
            <w:pPr>
              <w:pStyle w:val="TAL"/>
              <w:rPr>
                <w:sz w:val="16"/>
              </w:rPr>
            </w:pPr>
            <w:r w:rsidRPr="006F561B">
              <w:rPr>
                <w:sz w:val="16"/>
              </w:rPr>
              <w:t>0142</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C4-173130</w:t>
            </w:r>
          </w:p>
        </w:tc>
        <w:tc>
          <w:tcPr>
            <w:tcW w:w="0" w:type="auto"/>
          </w:tcPr>
          <w:p w:rsidR="0016026D" w:rsidRPr="006F561B" w:rsidRDefault="0016026D" w:rsidP="00AC7651">
            <w:pPr>
              <w:pStyle w:val="TAL"/>
              <w:rPr>
                <w:sz w:val="16"/>
              </w:rPr>
            </w:pPr>
            <w:r w:rsidRPr="006F561B">
              <w:rPr>
                <w:sz w:val="16"/>
              </w:rPr>
              <w:t>Clarification of Zh Multimedia-Authentication-Request command</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29.109</w:t>
            </w:r>
          </w:p>
        </w:tc>
        <w:tc>
          <w:tcPr>
            <w:tcW w:w="0" w:type="auto"/>
          </w:tcPr>
          <w:p w:rsidR="0016026D" w:rsidRPr="006F561B" w:rsidRDefault="0016026D" w:rsidP="00AC7651">
            <w:pPr>
              <w:pStyle w:val="TAL"/>
              <w:rPr>
                <w:sz w:val="16"/>
              </w:rPr>
            </w:pPr>
            <w:r w:rsidRPr="006F561B">
              <w:rPr>
                <w:sz w:val="16"/>
              </w:rPr>
              <w:t>0107</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Rel-15</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TEI15</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C4-173309</w:t>
            </w:r>
          </w:p>
        </w:tc>
        <w:tc>
          <w:tcPr>
            <w:tcW w:w="0" w:type="auto"/>
          </w:tcPr>
          <w:p w:rsidR="0016026D" w:rsidRPr="006F561B" w:rsidRDefault="0016026D" w:rsidP="00AC7651">
            <w:pPr>
              <w:pStyle w:val="TAL"/>
              <w:rPr>
                <w:sz w:val="16"/>
              </w:rPr>
            </w:pPr>
            <w:r w:rsidRPr="006F561B">
              <w:rPr>
                <w:sz w:val="16"/>
              </w:rPr>
              <w:t>Clarification of Zh Multimedia-Authentication-Request command</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29.109</w:t>
            </w:r>
          </w:p>
        </w:tc>
        <w:tc>
          <w:tcPr>
            <w:tcW w:w="0" w:type="auto"/>
          </w:tcPr>
          <w:p w:rsidR="0016026D" w:rsidRPr="006F561B" w:rsidRDefault="0016026D" w:rsidP="00AC7651">
            <w:pPr>
              <w:pStyle w:val="TAL"/>
              <w:rPr>
                <w:sz w:val="16"/>
              </w:rPr>
            </w:pPr>
            <w:r w:rsidRPr="006F561B">
              <w:rPr>
                <w:sz w:val="16"/>
              </w:rPr>
              <w:t>0107</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Rel-15</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TEI15</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C4-173134</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29.128</w:t>
            </w:r>
          </w:p>
        </w:tc>
        <w:tc>
          <w:tcPr>
            <w:tcW w:w="0" w:type="auto"/>
          </w:tcPr>
          <w:p w:rsidR="0016026D" w:rsidRPr="006F561B" w:rsidRDefault="0016026D" w:rsidP="00AC7651">
            <w:pPr>
              <w:pStyle w:val="TAL"/>
              <w:rPr>
                <w:sz w:val="16"/>
              </w:rPr>
            </w:pPr>
            <w:r w:rsidRPr="006F561B">
              <w:rPr>
                <w:sz w:val="16"/>
              </w:rPr>
              <w:t>0054</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withdrawn</w:t>
            </w:r>
          </w:p>
        </w:tc>
      </w:tr>
      <w:tr w:rsidR="0016026D" w:rsidRPr="006F561B" w:rsidTr="00AC7651">
        <w:tc>
          <w:tcPr>
            <w:tcW w:w="0" w:type="auto"/>
          </w:tcPr>
          <w:p w:rsidR="0016026D" w:rsidRPr="006F561B" w:rsidRDefault="0016026D" w:rsidP="00AC7651">
            <w:pPr>
              <w:pStyle w:val="TAL"/>
              <w:rPr>
                <w:sz w:val="16"/>
              </w:rPr>
            </w:pPr>
            <w:r w:rsidRPr="006F561B">
              <w:rPr>
                <w:sz w:val="16"/>
              </w:rPr>
              <w:t>C4-173147</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29.128</w:t>
            </w:r>
          </w:p>
        </w:tc>
        <w:tc>
          <w:tcPr>
            <w:tcW w:w="0" w:type="auto"/>
          </w:tcPr>
          <w:p w:rsidR="0016026D" w:rsidRPr="006F561B" w:rsidRDefault="0016026D" w:rsidP="00AC7651">
            <w:pPr>
              <w:pStyle w:val="TAL"/>
              <w:rPr>
                <w:sz w:val="16"/>
              </w:rPr>
            </w:pPr>
            <w:r w:rsidRPr="006F561B">
              <w:rPr>
                <w:sz w:val="16"/>
              </w:rPr>
              <w:t>0055</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C4-173279</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29.128</w:t>
            </w:r>
          </w:p>
        </w:tc>
        <w:tc>
          <w:tcPr>
            <w:tcW w:w="0" w:type="auto"/>
          </w:tcPr>
          <w:p w:rsidR="0016026D" w:rsidRPr="006F561B" w:rsidRDefault="0016026D" w:rsidP="00AC7651">
            <w:pPr>
              <w:pStyle w:val="TAL"/>
              <w:rPr>
                <w:sz w:val="16"/>
              </w:rPr>
            </w:pPr>
            <w:r w:rsidRPr="006F561B">
              <w:rPr>
                <w:sz w:val="16"/>
              </w:rPr>
              <w:t>0055</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TEI14</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C4-173124</w:t>
            </w:r>
          </w:p>
        </w:tc>
        <w:tc>
          <w:tcPr>
            <w:tcW w:w="0" w:type="auto"/>
          </w:tcPr>
          <w:p w:rsidR="0016026D" w:rsidRPr="006F561B" w:rsidRDefault="0016026D" w:rsidP="00AC7651">
            <w:pPr>
              <w:pStyle w:val="TAL"/>
              <w:rPr>
                <w:sz w:val="16"/>
              </w:rPr>
            </w:pPr>
            <w:r w:rsidRPr="006F561B">
              <w:rPr>
                <w:sz w:val="16"/>
              </w:rPr>
              <w:t>IMS Trace (ISAT) Reference Updates</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29.228</w:t>
            </w:r>
          </w:p>
        </w:tc>
        <w:tc>
          <w:tcPr>
            <w:tcW w:w="0" w:type="auto"/>
          </w:tcPr>
          <w:p w:rsidR="0016026D" w:rsidRPr="006F561B" w:rsidRDefault="0016026D" w:rsidP="00AC7651">
            <w:pPr>
              <w:pStyle w:val="TAL"/>
              <w:rPr>
                <w:sz w:val="16"/>
              </w:rPr>
            </w:pPr>
            <w:r w:rsidRPr="006F561B">
              <w:rPr>
                <w:sz w:val="16"/>
              </w:rPr>
              <w:t>0680</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ISAT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C4-173247</w:t>
            </w:r>
          </w:p>
        </w:tc>
        <w:tc>
          <w:tcPr>
            <w:tcW w:w="0" w:type="auto"/>
          </w:tcPr>
          <w:p w:rsidR="0016026D" w:rsidRPr="006F561B" w:rsidRDefault="0016026D" w:rsidP="00AC7651">
            <w:pPr>
              <w:pStyle w:val="TAL"/>
              <w:rPr>
                <w:sz w:val="16"/>
              </w:rPr>
            </w:pPr>
            <w:r w:rsidRPr="006F561B">
              <w:rPr>
                <w:sz w:val="16"/>
              </w:rPr>
              <w:t>IMS Trace (ISAT) Reference Updates</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29.228</w:t>
            </w:r>
          </w:p>
        </w:tc>
        <w:tc>
          <w:tcPr>
            <w:tcW w:w="0" w:type="auto"/>
          </w:tcPr>
          <w:p w:rsidR="0016026D" w:rsidRPr="006F561B" w:rsidRDefault="0016026D" w:rsidP="00AC7651">
            <w:pPr>
              <w:pStyle w:val="TAL"/>
              <w:rPr>
                <w:sz w:val="16"/>
              </w:rPr>
            </w:pPr>
            <w:r w:rsidRPr="006F561B">
              <w:rPr>
                <w:sz w:val="16"/>
              </w:rPr>
              <w:t>0680</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ISAT</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C4-173125</w:t>
            </w:r>
          </w:p>
        </w:tc>
        <w:tc>
          <w:tcPr>
            <w:tcW w:w="0" w:type="auto"/>
          </w:tcPr>
          <w:p w:rsidR="0016026D" w:rsidRPr="006F561B" w:rsidRDefault="0016026D" w:rsidP="00AC7651">
            <w:pPr>
              <w:pStyle w:val="TAL"/>
              <w:rPr>
                <w:sz w:val="16"/>
              </w:rPr>
            </w:pPr>
            <w:r w:rsidRPr="006F561B">
              <w:rPr>
                <w:sz w:val="16"/>
              </w:rPr>
              <w:t>IMS Trace (ISAT) Removal of Feature from Rel-13</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29.228</w:t>
            </w:r>
          </w:p>
        </w:tc>
        <w:tc>
          <w:tcPr>
            <w:tcW w:w="0" w:type="auto"/>
          </w:tcPr>
          <w:p w:rsidR="0016026D" w:rsidRPr="006F561B" w:rsidRDefault="0016026D" w:rsidP="00AC7651">
            <w:pPr>
              <w:pStyle w:val="TAL"/>
              <w:rPr>
                <w:sz w:val="16"/>
              </w:rPr>
            </w:pPr>
            <w:r w:rsidRPr="006F561B">
              <w:rPr>
                <w:sz w:val="16"/>
              </w:rPr>
              <w:t>0681</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ISAT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C4-173249</w:t>
            </w:r>
          </w:p>
        </w:tc>
        <w:tc>
          <w:tcPr>
            <w:tcW w:w="0" w:type="auto"/>
          </w:tcPr>
          <w:p w:rsidR="0016026D" w:rsidRPr="006F561B" w:rsidRDefault="0016026D" w:rsidP="00AC7651">
            <w:pPr>
              <w:pStyle w:val="TAL"/>
              <w:rPr>
                <w:sz w:val="16"/>
              </w:rPr>
            </w:pPr>
            <w:r w:rsidRPr="006F561B">
              <w:rPr>
                <w:sz w:val="16"/>
              </w:rPr>
              <w:t>IMS Trace (ISAT) Removal of Feature from Rel-13</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29.228</w:t>
            </w:r>
          </w:p>
        </w:tc>
        <w:tc>
          <w:tcPr>
            <w:tcW w:w="0" w:type="auto"/>
          </w:tcPr>
          <w:p w:rsidR="0016026D" w:rsidRPr="006F561B" w:rsidRDefault="0016026D" w:rsidP="00AC7651">
            <w:pPr>
              <w:pStyle w:val="TAL"/>
              <w:rPr>
                <w:sz w:val="16"/>
              </w:rPr>
            </w:pPr>
            <w:r w:rsidRPr="006F561B">
              <w:rPr>
                <w:sz w:val="16"/>
              </w:rPr>
              <w:t>0681</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ISAT</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C4-173126</w:t>
            </w:r>
          </w:p>
        </w:tc>
        <w:tc>
          <w:tcPr>
            <w:tcW w:w="0" w:type="auto"/>
          </w:tcPr>
          <w:p w:rsidR="0016026D" w:rsidRPr="006F561B" w:rsidRDefault="0016026D" w:rsidP="00AC7651">
            <w:pPr>
              <w:pStyle w:val="TAL"/>
              <w:rPr>
                <w:sz w:val="16"/>
              </w:rPr>
            </w:pPr>
            <w:r w:rsidRPr="006F561B">
              <w:rPr>
                <w:sz w:val="16"/>
              </w:rPr>
              <w:t>IMS Trace (ISAT) Removal of Feature from Rel-12</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29.228</w:t>
            </w:r>
          </w:p>
        </w:tc>
        <w:tc>
          <w:tcPr>
            <w:tcW w:w="0" w:type="auto"/>
          </w:tcPr>
          <w:p w:rsidR="0016026D" w:rsidRPr="006F561B" w:rsidRDefault="0016026D" w:rsidP="00AC7651">
            <w:pPr>
              <w:pStyle w:val="TAL"/>
              <w:rPr>
                <w:sz w:val="16"/>
              </w:rPr>
            </w:pPr>
            <w:r w:rsidRPr="006F561B">
              <w:rPr>
                <w:sz w:val="16"/>
              </w:rPr>
              <w:t>0682</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Rel-12</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ISAT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C4-173248</w:t>
            </w:r>
          </w:p>
        </w:tc>
        <w:tc>
          <w:tcPr>
            <w:tcW w:w="0" w:type="auto"/>
          </w:tcPr>
          <w:p w:rsidR="0016026D" w:rsidRPr="006F561B" w:rsidRDefault="0016026D" w:rsidP="00AC7651">
            <w:pPr>
              <w:pStyle w:val="TAL"/>
              <w:rPr>
                <w:sz w:val="16"/>
              </w:rPr>
            </w:pPr>
            <w:r w:rsidRPr="006F561B">
              <w:rPr>
                <w:sz w:val="16"/>
              </w:rPr>
              <w:t>IMS Trace (ISAT) Removal of Feature from Rel-12</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29.228</w:t>
            </w:r>
          </w:p>
        </w:tc>
        <w:tc>
          <w:tcPr>
            <w:tcW w:w="0" w:type="auto"/>
          </w:tcPr>
          <w:p w:rsidR="0016026D" w:rsidRPr="006F561B" w:rsidRDefault="0016026D" w:rsidP="00AC7651">
            <w:pPr>
              <w:pStyle w:val="TAL"/>
              <w:rPr>
                <w:sz w:val="16"/>
              </w:rPr>
            </w:pPr>
            <w:r w:rsidRPr="006F561B">
              <w:rPr>
                <w:sz w:val="16"/>
              </w:rPr>
              <w:t>0682</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Rel-12</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ISAT</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lastRenderedPageBreak/>
              <w:t>C4-173135</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29.228</w:t>
            </w:r>
          </w:p>
        </w:tc>
        <w:tc>
          <w:tcPr>
            <w:tcW w:w="0" w:type="auto"/>
          </w:tcPr>
          <w:p w:rsidR="0016026D" w:rsidRPr="006F561B" w:rsidRDefault="0016026D" w:rsidP="00AC7651">
            <w:pPr>
              <w:pStyle w:val="TAL"/>
              <w:rPr>
                <w:sz w:val="16"/>
              </w:rPr>
            </w:pPr>
            <w:r w:rsidRPr="006F561B">
              <w:rPr>
                <w:sz w:val="16"/>
              </w:rPr>
              <w:t>0683</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withdrawn</w:t>
            </w:r>
          </w:p>
        </w:tc>
      </w:tr>
      <w:tr w:rsidR="0016026D" w:rsidRPr="006F561B" w:rsidTr="00AC7651">
        <w:tc>
          <w:tcPr>
            <w:tcW w:w="0" w:type="auto"/>
          </w:tcPr>
          <w:p w:rsidR="0016026D" w:rsidRPr="006F561B" w:rsidRDefault="0016026D" w:rsidP="00AC7651">
            <w:pPr>
              <w:pStyle w:val="TAL"/>
              <w:rPr>
                <w:sz w:val="16"/>
              </w:rPr>
            </w:pPr>
            <w:r w:rsidRPr="006F561B">
              <w:rPr>
                <w:sz w:val="16"/>
              </w:rPr>
              <w:t>C4-173148</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29.228</w:t>
            </w:r>
          </w:p>
        </w:tc>
        <w:tc>
          <w:tcPr>
            <w:tcW w:w="0" w:type="auto"/>
          </w:tcPr>
          <w:p w:rsidR="0016026D" w:rsidRPr="006F561B" w:rsidRDefault="0016026D" w:rsidP="00AC7651">
            <w:pPr>
              <w:pStyle w:val="TAL"/>
              <w:rPr>
                <w:sz w:val="16"/>
              </w:rPr>
            </w:pPr>
            <w:r w:rsidRPr="006F561B">
              <w:rPr>
                <w:sz w:val="16"/>
              </w:rPr>
              <w:t>0684</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C4-173280</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29.228</w:t>
            </w:r>
          </w:p>
        </w:tc>
        <w:tc>
          <w:tcPr>
            <w:tcW w:w="0" w:type="auto"/>
          </w:tcPr>
          <w:p w:rsidR="0016026D" w:rsidRPr="006F561B" w:rsidRDefault="0016026D" w:rsidP="00AC7651">
            <w:pPr>
              <w:pStyle w:val="TAL"/>
              <w:rPr>
                <w:sz w:val="16"/>
              </w:rPr>
            </w:pPr>
            <w:r w:rsidRPr="006F561B">
              <w:rPr>
                <w:sz w:val="16"/>
              </w:rPr>
              <w:t>0684</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TEI14</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C4-173136</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29.229</w:t>
            </w:r>
          </w:p>
        </w:tc>
        <w:tc>
          <w:tcPr>
            <w:tcW w:w="0" w:type="auto"/>
          </w:tcPr>
          <w:p w:rsidR="0016026D" w:rsidRPr="006F561B" w:rsidRDefault="0016026D" w:rsidP="00AC7651">
            <w:pPr>
              <w:pStyle w:val="TAL"/>
              <w:rPr>
                <w:sz w:val="16"/>
              </w:rPr>
            </w:pPr>
            <w:r w:rsidRPr="006F561B">
              <w:rPr>
                <w:sz w:val="16"/>
              </w:rPr>
              <w:t>0287</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withdrawn</w:t>
            </w:r>
          </w:p>
        </w:tc>
      </w:tr>
      <w:tr w:rsidR="0016026D" w:rsidRPr="006F561B" w:rsidTr="00AC7651">
        <w:tc>
          <w:tcPr>
            <w:tcW w:w="0" w:type="auto"/>
          </w:tcPr>
          <w:p w:rsidR="0016026D" w:rsidRPr="006F561B" w:rsidRDefault="0016026D" w:rsidP="00AC7651">
            <w:pPr>
              <w:pStyle w:val="TAL"/>
              <w:rPr>
                <w:sz w:val="16"/>
              </w:rPr>
            </w:pPr>
            <w:r w:rsidRPr="006F561B">
              <w:rPr>
                <w:sz w:val="16"/>
              </w:rPr>
              <w:t>C4-173149</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29.229</w:t>
            </w:r>
          </w:p>
        </w:tc>
        <w:tc>
          <w:tcPr>
            <w:tcW w:w="0" w:type="auto"/>
          </w:tcPr>
          <w:p w:rsidR="0016026D" w:rsidRPr="006F561B" w:rsidRDefault="0016026D" w:rsidP="00AC7651">
            <w:pPr>
              <w:pStyle w:val="TAL"/>
              <w:rPr>
                <w:sz w:val="16"/>
              </w:rPr>
            </w:pPr>
            <w:r w:rsidRPr="006F561B">
              <w:rPr>
                <w:sz w:val="16"/>
              </w:rPr>
              <w:t>0288</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C4-173281</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29.229</w:t>
            </w:r>
          </w:p>
        </w:tc>
        <w:tc>
          <w:tcPr>
            <w:tcW w:w="0" w:type="auto"/>
          </w:tcPr>
          <w:p w:rsidR="0016026D" w:rsidRPr="006F561B" w:rsidRDefault="0016026D" w:rsidP="00AC7651">
            <w:pPr>
              <w:pStyle w:val="TAL"/>
              <w:rPr>
                <w:sz w:val="16"/>
              </w:rPr>
            </w:pPr>
            <w:r w:rsidRPr="006F561B">
              <w:rPr>
                <w:sz w:val="16"/>
              </w:rPr>
              <w:t>0288</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TEI14</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C4-173257</w:t>
            </w:r>
          </w:p>
        </w:tc>
        <w:tc>
          <w:tcPr>
            <w:tcW w:w="0" w:type="auto"/>
          </w:tcPr>
          <w:p w:rsidR="0016026D" w:rsidRPr="006F561B" w:rsidRDefault="0016026D" w:rsidP="00AC7651">
            <w:pPr>
              <w:pStyle w:val="TAL"/>
              <w:rPr>
                <w:sz w:val="16"/>
              </w:rPr>
            </w:pPr>
            <w:r w:rsidRPr="006F561B">
              <w:rPr>
                <w:sz w:val="16"/>
              </w:rPr>
              <w:t>New AVP for Grouped based MONTE Event Configuration</w:t>
            </w:r>
          </w:p>
        </w:tc>
        <w:tc>
          <w:tcPr>
            <w:tcW w:w="0" w:type="auto"/>
          </w:tcPr>
          <w:p w:rsidR="0016026D" w:rsidRPr="006F561B" w:rsidRDefault="0016026D" w:rsidP="00AC7651">
            <w:pPr>
              <w:pStyle w:val="TAL"/>
              <w:rPr>
                <w:sz w:val="16"/>
              </w:rPr>
            </w:pPr>
            <w:r w:rsidRPr="006F561B">
              <w:rPr>
                <w:sz w:val="16"/>
              </w:rPr>
              <w:t>Hewlett-Packard Enterprise, ZTE</w:t>
            </w:r>
          </w:p>
        </w:tc>
        <w:tc>
          <w:tcPr>
            <w:tcW w:w="0" w:type="auto"/>
          </w:tcPr>
          <w:p w:rsidR="0016026D" w:rsidRPr="006F561B" w:rsidRDefault="0016026D" w:rsidP="00AC7651">
            <w:pPr>
              <w:pStyle w:val="TAL"/>
              <w:rPr>
                <w:sz w:val="16"/>
              </w:rPr>
            </w:pPr>
            <w:r w:rsidRPr="006F561B">
              <w:rPr>
                <w:sz w:val="16"/>
              </w:rPr>
              <w:t>29.230</w:t>
            </w:r>
          </w:p>
        </w:tc>
        <w:tc>
          <w:tcPr>
            <w:tcW w:w="0" w:type="auto"/>
          </w:tcPr>
          <w:p w:rsidR="0016026D" w:rsidRPr="006F561B" w:rsidRDefault="0016026D" w:rsidP="00AC7651">
            <w:pPr>
              <w:pStyle w:val="TAL"/>
              <w:rPr>
                <w:sz w:val="16"/>
              </w:rPr>
            </w:pPr>
            <w:r w:rsidRPr="006F561B">
              <w:rPr>
                <w:sz w:val="16"/>
              </w:rPr>
              <w:t>0600</w:t>
            </w:r>
          </w:p>
        </w:tc>
        <w:tc>
          <w:tcPr>
            <w:tcW w:w="0" w:type="auto"/>
          </w:tcPr>
          <w:p w:rsidR="0016026D" w:rsidRPr="006F561B" w:rsidRDefault="0016026D" w:rsidP="00AC7651">
            <w:pPr>
              <w:pStyle w:val="TAR"/>
              <w:rPr>
                <w:sz w:val="16"/>
              </w:rPr>
            </w:pPr>
            <w:r w:rsidRPr="006F561B">
              <w:rPr>
                <w:sz w:val="16"/>
              </w:rPr>
              <w:t>4</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MONTE</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C4-173164</w:t>
            </w:r>
          </w:p>
        </w:tc>
        <w:tc>
          <w:tcPr>
            <w:tcW w:w="0" w:type="auto"/>
          </w:tcPr>
          <w:p w:rsidR="0016026D" w:rsidRPr="006F561B" w:rsidRDefault="0016026D" w:rsidP="00AC7651">
            <w:pPr>
              <w:pStyle w:val="TAL"/>
              <w:rPr>
                <w:sz w:val="16"/>
              </w:rPr>
            </w:pPr>
            <w:r w:rsidRPr="006F561B">
              <w:rPr>
                <w:sz w:val="16"/>
              </w:rPr>
              <w:t>New AVP for Type of External Identifier</w:t>
            </w:r>
          </w:p>
        </w:tc>
        <w:tc>
          <w:tcPr>
            <w:tcW w:w="0" w:type="auto"/>
          </w:tcPr>
          <w:p w:rsidR="0016026D" w:rsidRPr="006F561B" w:rsidRDefault="0016026D" w:rsidP="00AC7651">
            <w:pPr>
              <w:pStyle w:val="TAL"/>
              <w:rPr>
                <w:sz w:val="16"/>
              </w:rPr>
            </w:pPr>
            <w:r w:rsidRPr="006F561B">
              <w:rPr>
                <w:sz w:val="16"/>
              </w:rPr>
              <w:t>ZTE</w:t>
            </w:r>
          </w:p>
        </w:tc>
        <w:tc>
          <w:tcPr>
            <w:tcW w:w="0" w:type="auto"/>
          </w:tcPr>
          <w:p w:rsidR="0016026D" w:rsidRPr="006F561B" w:rsidRDefault="0016026D" w:rsidP="00AC7651">
            <w:pPr>
              <w:pStyle w:val="TAL"/>
              <w:rPr>
                <w:sz w:val="16"/>
              </w:rPr>
            </w:pPr>
            <w:r w:rsidRPr="006F561B">
              <w:rPr>
                <w:sz w:val="16"/>
              </w:rPr>
              <w:t>29.230</w:t>
            </w:r>
          </w:p>
        </w:tc>
        <w:tc>
          <w:tcPr>
            <w:tcW w:w="0" w:type="auto"/>
          </w:tcPr>
          <w:p w:rsidR="0016026D" w:rsidRPr="006F561B" w:rsidRDefault="0016026D" w:rsidP="00AC7651">
            <w:pPr>
              <w:pStyle w:val="TAL"/>
              <w:rPr>
                <w:sz w:val="16"/>
              </w:rPr>
            </w:pPr>
            <w:r w:rsidRPr="006F561B">
              <w:rPr>
                <w:sz w:val="16"/>
              </w:rPr>
              <w:t>0614</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MONTE</w:t>
            </w:r>
          </w:p>
        </w:tc>
        <w:tc>
          <w:tcPr>
            <w:tcW w:w="0" w:type="auto"/>
          </w:tcPr>
          <w:p w:rsidR="0016026D" w:rsidRPr="006F561B" w:rsidRDefault="0016026D" w:rsidP="00AC7651">
            <w:pPr>
              <w:pStyle w:val="TAL"/>
              <w:rPr>
                <w:sz w:val="16"/>
              </w:rPr>
            </w:pPr>
            <w:r w:rsidRPr="006F561B">
              <w:rPr>
                <w:sz w:val="16"/>
              </w:rPr>
              <w:t>merged</w:t>
            </w:r>
          </w:p>
        </w:tc>
      </w:tr>
      <w:tr w:rsidR="0016026D" w:rsidRPr="006F561B" w:rsidTr="00AC7651">
        <w:tc>
          <w:tcPr>
            <w:tcW w:w="0" w:type="auto"/>
          </w:tcPr>
          <w:p w:rsidR="0016026D" w:rsidRPr="006F561B" w:rsidRDefault="0016026D" w:rsidP="00AC7651">
            <w:pPr>
              <w:pStyle w:val="TAL"/>
              <w:rPr>
                <w:sz w:val="16"/>
              </w:rPr>
            </w:pPr>
            <w:r w:rsidRPr="006F561B">
              <w:rPr>
                <w:sz w:val="16"/>
              </w:rPr>
              <w:t>C4-173270</w:t>
            </w:r>
          </w:p>
        </w:tc>
        <w:tc>
          <w:tcPr>
            <w:tcW w:w="0" w:type="auto"/>
          </w:tcPr>
          <w:p w:rsidR="0016026D" w:rsidRPr="006F561B" w:rsidRDefault="0016026D" w:rsidP="00AC7651">
            <w:pPr>
              <w:pStyle w:val="TAL"/>
              <w:rPr>
                <w:sz w:val="16"/>
              </w:rPr>
            </w:pPr>
            <w:r w:rsidRPr="006F561B">
              <w:rPr>
                <w:sz w:val="16"/>
              </w:rPr>
              <w:t>AVP codes for 32.299</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29.230</w:t>
            </w:r>
          </w:p>
        </w:tc>
        <w:tc>
          <w:tcPr>
            <w:tcW w:w="0" w:type="auto"/>
          </w:tcPr>
          <w:p w:rsidR="0016026D" w:rsidRPr="006F561B" w:rsidRDefault="0016026D" w:rsidP="00AC7651">
            <w:pPr>
              <w:pStyle w:val="TAL"/>
              <w:rPr>
                <w:sz w:val="16"/>
              </w:rPr>
            </w:pPr>
            <w:r w:rsidRPr="006F561B">
              <w:rPr>
                <w:sz w:val="16"/>
              </w:rPr>
              <w:t>0615</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TEI14</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C4-173113</w:t>
            </w:r>
          </w:p>
        </w:tc>
        <w:tc>
          <w:tcPr>
            <w:tcW w:w="0" w:type="auto"/>
          </w:tcPr>
          <w:p w:rsidR="0016026D" w:rsidRPr="006F561B" w:rsidRDefault="0016026D" w:rsidP="00AC7651">
            <w:pPr>
              <w:pStyle w:val="TAL"/>
              <w:rPr>
                <w:sz w:val="16"/>
              </w:rPr>
            </w:pPr>
            <w:r w:rsidRPr="006F561B">
              <w:rPr>
                <w:sz w:val="16"/>
              </w:rPr>
              <w:t>Loss Of Connectivity Reason in S6a/d IDA</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29.272</w:t>
            </w:r>
          </w:p>
        </w:tc>
        <w:tc>
          <w:tcPr>
            <w:tcW w:w="0" w:type="auto"/>
          </w:tcPr>
          <w:p w:rsidR="0016026D" w:rsidRPr="006F561B" w:rsidRDefault="0016026D" w:rsidP="00AC7651">
            <w:pPr>
              <w:pStyle w:val="TAL"/>
              <w:rPr>
                <w:sz w:val="16"/>
              </w:rPr>
            </w:pPr>
            <w:r w:rsidRPr="006F561B">
              <w:rPr>
                <w:sz w:val="16"/>
              </w:rPr>
              <w:t>0717</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TEI14, MONTE-CT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C4-173253</w:t>
            </w:r>
          </w:p>
        </w:tc>
        <w:tc>
          <w:tcPr>
            <w:tcW w:w="0" w:type="auto"/>
          </w:tcPr>
          <w:p w:rsidR="0016026D" w:rsidRPr="006F561B" w:rsidRDefault="0016026D" w:rsidP="00AC7651">
            <w:pPr>
              <w:pStyle w:val="TAL"/>
              <w:rPr>
                <w:sz w:val="16"/>
              </w:rPr>
            </w:pPr>
            <w:r w:rsidRPr="006F561B">
              <w:rPr>
                <w:sz w:val="16"/>
              </w:rPr>
              <w:t>Loss Of Connectivity Reason in S6a/d IDA</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29.272</w:t>
            </w:r>
          </w:p>
        </w:tc>
        <w:tc>
          <w:tcPr>
            <w:tcW w:w="0" w:type="auto"/>
          </w:tcPr>
          <w:p w:rsidR="0016026D" w:rsidRPr="006F561B" w:rsidRDefault="0016026D" w:rsidP="00AC7651">
            <w:pPr>
              <w:pStyle w:val="TAL"/>
              <w:rPr>
                <w:sz w:val="16"/>
              </w:rPr>
            </w:pPr>
            <w:r w:rsidRPr="006F561B">
              <w:rPr>
                <w:sz w:val="16"/>
              </w:rPr>
              <w:t>0717</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TEI14, MONTE-CT</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C4-173131</w:t>
            </w:r>
          </w:p>
        </w:tc>
        <w:tc>
          <w:tcPr>
            <w:tcW w:w="0" w:type="auto"/>
          </w:tcPr>
          <w:p w:rsidR="0016026D" w:rsidRPr="006F561B" w:rsidRDefault="0016026D" w:rsidP="00AC7651">
            <w:pPr>
              <w:pStyle w:val="TAL"/>
              <w:rPr>
                <w:sz w:val="16"/>
              </w:rPr>
            </w:pPr>
            <w:r w:rsidRPr="006F561B">
              <w:rPr>
                <w:sz w:val="16"/>
              </w:rPr>
              <w:t>Clarification of S6a/Notification-Request command for non-IP APNs</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29.272</w:t>
            </w:r>
          </w:p>
        </w:tc>
        <w:tc>
          <w:tcPr>
            <w:tcW w:w="0" w:type="auto"/>
          </w:tcPr>
          <w:p w:rsidR="0016026D" w:rsidRPr="006F561B" w:rsidRDefault="0016026D" w:rsidP="00AC7651">
            <w:pPr>
              <w:pStyle w:val="TAL"/>
              <w:rPr>
                <w:sz w:val="16"/>
              </w:rPr>
            </w:pPr>
            <w:r w:rsidRPr="006F561B">
              <w:rPr>
                <w:sz w:val="16"/>
              </w:rPr>
              <w:t>0718</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Rel-15</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CIoT-CT, TEI15</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C4-173313</w:t>
            </w:r>
          </w:p>
        </w:tc>
        <w:tc>
          <w:tcPr>
            <w:tcW w:w="0" w:type="auto"/>
          </w:tcPr>
          <w:p w:rsidR="0016026D" w:rsidRPr="006F561B" w:rsidRDefault="0016026D" w:rsidP="00AC7651">
            <w:pPr>
              <w:pStyle w:val="TAL"/>
              <w:rPr>
                <w:sz w:val="16"/>
              </w:rPr>
            </w:pPr>
            <w:r w:rsidRPr="006F561B">
              <w:rPr>
                <w:sz w:val="16"/>
              </w:rPr>
              <w:t>Clarification of S6a/Notification-Request command for non-IP APNs</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29.272</w:t>
            </w:r>
          </w:p>
        </w:tc>
        <w:tc>
          <w:tcPr>
            <w:tcW w:w="0" w:type="auto"/>
          </w:tcPr>
          <w:p w:rsidR="0016026D" w:rsidRPr="006F561B" w:rsidRDefault="0016026D" w:rsidP="00AC7651">
            <w:pPr>
              <w:pStyle w:val="TAL"/>
              <w:rPr>
                <w:sz w:val="16"/>
              </w:rPr>
            </w:pPr>
            <w:r w:rsidRPr="006F561B">
              <w:rPr>
                <w:sz w:val="16"/>
              </w:rPr>
              <w:t>0718</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Rel-15</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CIoT-CT, TEI15</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C4-173137</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29.272</w:t>
            </w:r>
          </w:p>
        </w:tc>
        <w:tc>
          <w:tcPr>
            <w:tcW w:w="0" w:type="auto"/>
          </w:tcPr>
          <w:p w:rsidR="0016026D" w:rsidRPr="006F561B" w:rsidRDefault="0016026D" w:rsidP="00AC7651">
            <w:pPr>
              <w:pStyle w:val="TAL"/>
              <w:rPr>
                <w:sz w:val="16"/>
              </w:rPr>
            </w:pPr>
            <w:r w:rsidRPr="006F561B">
              <w:rPr>
                <w:sz w:val="16"/>
              </w:rPr>
              <w:t>0719</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withdrawn</w:t>
            </w:r>
          </w:p>
        </w:tc>
      </w:tr>
      <w:tr w:rsidR="0016026D" w:rsidRPr="006F561B" w:rsidTr="00AC7651">
        <w:tc>
          <w:tcPr>
            <w:tcW w:w="0" w:type="auto"/>
          </w:tcPr>
          <w:p w:rsidR="0016026D" w:rsidRPr="006F561B" w:rsidRDefault="0016026D" w:rsidP="00AC7651">
            <w:pPr>
              <w:pStyle w:val="TAL"/>
              <w:rPr>
                <w:sz w:val="16"/>
              </w:rPr>
            </w:pPr>
            <w:r w:rsidRPr="006F561B">
              <w:rPr>
                <w:sz w:val="16"/>
              </w:rPr>
              <w:t>C4-173150</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29.272</w:t>
            </w:r>
          </w:p>
        </w:tc>
        <w:tc>
          <w:tcPr>
            <w:tcW w:w="0" w:type="auto"/>
          </w:tcPr>
          <w:p w:rsidR="0016026D" w:rsidRPr="006F561B" w:rsidRDefault="0016026D" w:rsidP="00AC7651">
            <w:pPr>
              <w:pStyle w:val="TAL"/>
              <w:rPr>
                <w:sz w:val="16"/>
              </w:rPr>
            </w:pPr>
            <w:r w:rsidRPr="006F561B">
              <w:rPr>
                <w:sz w:val="16"/>
              </w:rPr>
              <w:t>0720</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C4-173282</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29.272</w:t>
            </w:r>
          </w:p>
        </w:tc>
        <w:tc>
          <w:tcPr>
            <w:tcW w:w="0" w:type="auto"/>
          </w:tcPr>
          <w:p w:rsidR="0016026D" w:rsidRPr="006F561B" w:rsidRDefault="0016026D" w:rsidP="00AC7651">
            <w:pPr>
              <w:pStyle w:val="TAL"/>
              <w:rPr>
                <w:sz w:val="16"/>
              </w:rPr>
            </w:pPr>
            <w:r w:rsidRPr="006F561B">
              <w:rPr>
                <w:sz w:val="16"/>
              </w:rPr>
              <w:t>0720</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TEI14</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C4-173167</w:t>
            </w:r>
          </w:p>
        </w:tc>
        <w:tc>
          <w:tcPr>
            <w:tcW w:w="0" w:type="auto"/>
          </w:tcPr>
          <w:p w:rsidR="0016026D" w:rsidRPr="006F561B" w:rsidRDefault="0016026D" w:rsidP="00AC7651">
            <w:pPr>
              <w:pStyle w:val="TAL"/>
              <w:rPr>
                <w:sz w:val="16"/>
              </w:rPr>
            </w:pPr>
            <w:r w:rsidRPr="006F561B">
              <w:rPr>
                <w:sz w:val="16"/>
              </w:rPr>
              <w:t>Removal of UE-Usage-Type</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29.272</w:t>
            </w:r>
          </w:p>
        </w:tc>
        <w:tc>
          <w:tcPr>
            <w:tcW w:w="0" w:type="auto"/>
          </w:tcPr>
          <w:p w:rsidR="0016026D" w:rsidRPr="006F561B" w:rsidRDefault="0016026D" w:rsidP="00AC7651">
            <w:pPr>
              <w:pStyle w:val="TAL"/>
              <w:rPr>
                <w:sz w:val="16"/>
              </w:rPr>
            </w:pPr>
            <w:r w:rsidRPr="006F561B">
              <w:rPr>
                <w:sz w:val="16"/>
              </w:rPr>
              <w:t>0721</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Rel-15</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DECOR-CT, TEI15</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C4-173138</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29.273</w:t>
            </w:r>
          </w:p>
        </w:tc>
        <w:tc>
          <w:tcPr>
            <w:tcW w:w="0" w:type="auto"/>
          </w:tcPr>
          <w:p w:rsidR="0016026D" w:rsidRPr="006F561B" w:rsidRDefault="0016026D" w:rsidP="00AC7651">
            <w:pPr>
              <w:pStyle w:val="TAL"/>
              <w:rPr>
                <w:sz w:val="16"/>
              </w:rPr>
            </w:pPr>
            <w:r w:rsidRPr="006F561B">
              <w:rPr>
                <w:sz w:val="16"/>
              </w:rPr>
              <w:t>0502</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withdrawn</w:t>
            </w:r>
          </w:p>
        </w:tc>
      </w:tr>
      <w:tr w:rsidR="0016026D" w:rsidRPr="006F561B" w:rsidTr="00AC7651">
        <w:tc>
          <w:tcPr>
            <w:tcW w:w="0" w:type="auto"/>
          </w:tcPr>
          <w:p w:rsidR="0016026D" w:rsidRPr="006F561B" w:rsidRDefault="0016026D" w:rsidP="00AC7651">
            <w:pPr>
              <w:pStyle w:val="TAL"/>
              <w:rPr>
                <w:sz w:val="16"/>
              </w:rPr>
            </w:pPr>
            <w:r w:rsidRPr="006F561B">
              <w:rPr>
                <w:sz w:val="16"/>
              </w:rPr>
              <w:t>C4-173151</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29.273</w:t>
            </w:r>
          </w:p>
        </w:tc>
        <w:tc>
          <w:tcPr>
            <w:tcW w:w="0" w:type="auto"/>
          </w:tcPr>
          <w:p w:rsidR="0016026D" w:rsidRPr="006F561B" w:rsidRDefault="0016026D" w:rsidP="00AC7651">
            <w:pPr>
              <w:pStyle w:val="TAL"/>
              <w:rPr>
                <w:sz w:val="16"/>
              </w:rPr>
            </w:pPr>
            <w:r w:rsidRPr="006F561B">
              <w:rPr>
                <w:sz w:val="16"/>
              </w:rPr>
              <w:t>0503</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C4-173283</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29.273</w:t>
            </w:r>
          </w:p>
        </w:tc>
        <w:tc>
          <w:tcPr>
            <w:tcW w:w="0" w:type="auto"/>
          </w:tcPr>
          <w:p w:rsidR="0016026D" w:rsidRPr="006F561B" w:rsidRDefault="0016026D" w:rsidP="00AC7651">
            <w:pPr>
              <w:pStyle w:val="TAL"/>
              <w:rPr>
                <w:sz w:val="16"/>
              </w:rPr>
            </w:pPr>
            <w:r w:rsidRPr="006F561B">
              <w:rPr>
                <w:sz w:val="16"/>
              </w:rPr>
              <w:t>0503</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TEI14</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C4-173160</w:t>
            </w:r>
          </w:p>
        </w:tc>
        <w:tc>
          <w:tcPr>
            <w:tcW w:w="0" w:type="auto"/>
          </w:tcPr>
          <w:p w:rsidR="0016026D" w:rsidRPr="006F561B" w:rsidRDefault="0016026D" w:rsidP="00AC7651">
            <w:pPr>
              <w:pStyle w:val="TAL"/>
              <w:rPr>
                <w:sz w:val="16"/>
              </w:rPr>
            </w:pPr>
            <w:r w:rsidRPr="006F561B">
              <w:rPr>
                <w:sz w:val="16"/>
              </w:rPr>
              <w:t>Definition of Origination-Time-Stamp AVP</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29.273</w:t>
            </w:r>
          </w:p>
        </w:tc>
        <w:tc>
          <w:tcPr>
            <w:tcW w:w="0" w:type="auto"/>
          </w:tcPr>
          <w:p w:rsidR="0016026D" w:rsidRPr="006F561B" w:rsidRDefault="0016026D" w:rsidP="00AC7651">
            <w:pPr>
              <w:pStyle w:val="TAL"/>
              <w:rPr>
                <w:sz w:val="16"/>
              </w:rPr>
            </w:pPr>
            <w:r w:rsidRPr="006F561B">
              <w:rPr>
                <w:sz w:val="16"/>
              </w:rPr>
              <w:t>0504</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Rel-15</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TEI15</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C4-173307</w:t>
            </w:r>
          </w:p>
        </w:tc>
        <w:tc>
          <w:tcPr>
            <w:tcW w:w="0" w:type="auto"/>
          </w:tcPr>
          <w:p w:rsidR="0016026D" w:rsidRPr="006F561B" w:rsidRDefault="0016026D" w:rsidP="00AC7651">
            <w:pPr>
              <w:pStyle w:val="TAL"/>
              <w:rPr>
                <w:sz w:val="16"/>
              </w:rPr>
            </w:pPr>
            <w:r w:rsidRPr="006F561B">
              <w:rPr>
                <w:sz w:val="16"/>
              </w:rPr>
              <w:t>Definition of Origination-Time-Stamp AVP</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29.273</w:t>
            </w:r>
          </w:p>
        </w:tc>
        <w:tc>
          <w:tcPr>
            <w:tcW w:w="0" w:type="auto"/>
          </w:tcPr>
          <w:p w:rsidR="0016026D" w:rsidRPr="006F561B" w:rsidRDefault="0016026D" w:rsidP="00AC7651">
            <w:pPr>
              <w:pStyle w:val="TAL"/>
              <w:rPr>
                <w:sz w:val="16"/>
              </w:rPr>
            </w:pPr>
            <w:r w:rsidRPr="006F561B">
              <w:rPr>
                <w:sz w:val="16"/>
              </w:rPr>
              <w:t>0504</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Rel-15</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TEI15</w:t>
            </w:r>
          </w:p>
        </w:tc>
        <w:tc>
          <w:tcPr>
            <w:tcW w:w="0" w:type="auto"/>
          </w:tcPr>
          <w:p w:rsidR="0016026D" w:rsidRPr="006F561B" w:rsidRDefault="0016026D" w:rsidP="00AC7651">
            <w:pPr>
              <w:pStyle w:val="TAL"/>
              <w:rPr>
                <w:sz w:val="16"/>
              </w:rPr>
            </w:pPr>
            <w:r w:rsidRPr="006F561B">
              <w:rPr>
                <w:sz w:val="16"/>
              </w:rPr>
              <w:t>withdrawn</w:t>
            </w:r>
          </w:p>
        </w:tc>
      </w:tr>
      <w:tr w:rsidR="0016026D" w:rsidRPr="006F561B" w:rsidTr="00AC7651">
        <w:tc>
          <w:tcPr>
            <w:tcW w:w="0" w:type="auto"/>
          </w:tcPr>
          <w:p w:rsidR="0016026D" w:rsidRPr="006F561B" w:rsidRDefault="0016026D" w:rsidP="00AC7651">
            <w:pPr>
              <w:pStyle w:val="TAL"/>
              <w:rPr>
                <w:sz w:val="16"/>
              </w:rPr>
            </w:pPr>
            <w:r w:rsidRPr="006F561B">
              <w:rPr>
                <w:sz w:val="16"/>
              </w:rPr>
              <w:t>C4-173188</w:t>
            </w:r>
          </w:p>
        </w:tc>
        <w:tc>
          <w:tcPr>
            <w:tcW w:w="0" w:type="auto"/>
          </w:tcPr>
          <w:p w:rsidR="0016026D" w:rsidRPr="006F561B" w:rsidRDefault="0016026D" w:rsidP="00AC7651">
            <w:pPr>
              <w:pStyle w:val="TAL"/>
              <w:rPr>
                <w:sz w:val="16"/>
              </w:rPr>
            </w:pPr>
            <w:r w:rsidRPr="006F561B">
              <w:rPr>
                <w:sz w:val="16"/>
              </w:rPr>
              <w:t>Only ERP Implicit Boostrapping mode is supported in Rel-14</w:t>
            </w:r>
          </w:p>
        </w:tc>
        <w:tc>
          <w:tcPr>
            <w:tcW w:w="0" w:type="auto"/>
          </w:tcPr>
          <w:p w:rsidR="0016026D" w:rsidRPr="006F561B" w:rsidRDefault="0016026D" w:rsidP="00AC7651">
            <w:pPr>
              <w:pStyle w:val="TAL"/>
              <w:rPr>
                <w:sz w:val="16"/>
              </w:rPr>
            </w:pPr>
            <w:r w:rsidRPr="006F561B">
              <w:rPr>
                <w:sz w:val="16"/>
              </w:rPr>
              <w:t>Orange, Ericsson</w:t>
            </w:r>
          </w:p>
        </w:tc>
        <w:tc>
          <w:tcPr>
            <w:tcW w:w="0" w:type="auto"/>
          </w:tcPr>
          <w:p w:rsidR="0016026D" w:rsidRPr="006F561B" w:rsidRDefault="0016026D" w:rsidP="00AC7651">
            <w:pPr>
              <w:pStyle w:val="TAL"/>
              <w:rPr>
                <w:sz w:val="16"/>
              </w:rPr>
            </w:pPr>
            <w:r w:rsidRPr="006F561B">
              <w:rPr>
                <w:sz w:val="16"/>
              </w:rPr>
              <w:t>29.273</w:t>
            </w:r>
          </w:p>
        </w:tc>
        <w:tc>
          <w:tcPr>
            <w:tcW w:w="0" w:type="auto"/>
          </w:tcPr>
          <w:p w:rsidR="0016026D" w:rsidRPr="006F561B" w:rsidRDefault="0016026D" w:rsidP="00AC7651">
            <w:pPr>
              <w:pStyle w:val="TAL"/>
              <w:rPr>
                <w:sz w:val="16"/>
              </w:rPr>
            </w:pPr>
            <w:r w:rsidRPr="006F561B">
              <w:rPr>
                <w:sz w:val="16"/>
              </w:rPr>
              <w:t>0505</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ERP-CT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C4-173242</w:t>
            </w:r>
          </w:p>
        </w:tc>
        <w:tc>
          <w:tcPr>
            <w:tcW w:w="0" w:type="auto"/>
          </w:tcPr>
          <w:p w:rsidR="0016026D" w:rsidRPr="006F561B" w:rsidRDefault="0016026D" w:rsidP="00AC7651">
            <w:pPr>
              <w:pStyle w:val="TAL"/>
              <w:rPr>
                <w:sz w:val="16"/>
              </w:rPr>
            </w:pPr>
            <w:r w:rsidRPr="006F561B">
              <w:rPr>
                <w:sz w:val="16"/>
              </w:rPr>
              <w:t>Only ERP Implicit Boostrapping mode is supported in Rel-14</w:t>
            </w:r>
          </w:p>
        </w:tc>
        <w:tc>
          <w:tcPr>
            <w:tcW w:w="0" w:type="auto"/>
          </w:tcPr>
          <w:p w:rsidR="0016026D" w:rsidRPr="006F561B" w:rsidRDefault="0016026D" w:rsidP="00AC7651">
            <w:pPr>
              <w:pStyle w:val="TAL"/>
              <w:rPr>
                <w:sz w:val="16"/>
              </w:rPr>
            </w:pPr>
            <w:r w:rsidRPr="006F561B">
              <w:rPr>
                <w:sz w:val="16"/>
              </w:rPr>
              <w:t>Orange</w:t>
            </w:r>
          </w:p>
        </w:tc>
        <w:tc>
          <w:tcPr>
            <w:tcW w:w="0" w:type="auto"/>
          </w:tcPr>
          <w:p w:rsidR="0016026D" w:rsidRPr="006F561B" w:rsidRDefault="0016026D" w:rsidP="00AC7651">
            <w:pPr>
              <w:pStyle w:val="TAL"/>
              <w:rPr>
                <w:sz w:val="16"/>
              </w:rPr>
            </w:pPr>
            <w:r w:rsidRPr="006F561B">
              <w:rPr>
                <w:sz w:val="16"/>
              </w:rPr>
              <w:t>29.273</w:t>
            </w:r>
          </w:p>
        </w:tc>
        <w:tc>
          <w:tcPr>
            <w:tcW w:w="0" w:type="auto"/>
          </w:tcPr>
          <w:p w:rsidR="0016026D" w:rsidRPr="006F561B" w:rsidRDefault="0016026D" w:rsidP="00AC7651">
            <w:pPr>
              <w:pStyle w:val="TAL"/>
              <w:rPr>
                <w:sz w:val="16"/>
              </w:rPr>
            </w:pPr>
            <w:r w:rsidRPr="006F561B">
              <w:rPr>
                <w:sz w:val="16"/>
              </w:rPr>
              <w:t>0505</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ERP-CT</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lastRenderedPageBreak/>
              <w:t>C4-173305</w:t>
            </w:r>
          </w:p>
        </w:tc>
        <w:tc>
          <w:tcPr>
            <w:tcW w:w="0" w:type="auto"/>
          </w:tcPr>
          <w:p w:rsidR="0016026D" w:rsidRPr="006F561B" w:rsidRDefault="0016026D" w:rsidP="00AC7651">
            <w:pPr>
              <w:pStyle w:val="TAL"/>
              <w:rPr>
                <w:sz w:val="16"/>
              </w:rPr>
            </w:pPr>
            <w:r w:rsidRPr="006F561B">
              <w:rPr>
                <w:sz w:val="16"/>
              </w:rPr>
              <w:t>Definition of Origination-Time-Stamp AVP</w:t>
            </w:r>
          </w:p>
        </w:tc>
        <w:tc>
          <w:tcPr>
            <w:tcW w:w="0" w:type="auto"/>
          </w:tcPr>
          <w:p w:rsidR="0016026D" w:rsidRPr="006F561B" w:rsidRDefault="0016026D" w:rsidP="00AC7651">
            <w:pPr>
              <w:pStyle w:val="TAL"/>
              <w:rPr>
                <w:sz w:val="16"/>
              </w:rPr>
            </w:pPr>
            <w:r w:rsidRPr="006F561B">
              <w:rPr>
                <w:sz w:val="16"/>
              </w:rPr>
              <w:t xml:space="preserve">Ericsson, Verizon, Nokia, </w:t>
            </w:r>
            <w:r w:rsidR="00016C05">
              <w:rPr>
                <w:sz w:val="16"/>
              </w:rPr>
              <w:t>Alcatel</w:t>
            </w:r>
            <w:r w:rsidRPr="006F561B">
              <w:rPr>
                <w:sz w:val="16"/>
              </w:rPr>
              <w:t>-Lucent Shanghai Bell</w:t>
            </w:r>
          </w:p>
        </w:tc>
        <w:tc>
          <w:tcPr>
            <w:tcW w:w="0" w:type="auto"/>
          </w:tcPr>
          <w:p w:rsidR="0016026D" w:rsidRPr="006F561B" w:rsidRDefault="0016026D" w:rsidP="00AC7651">
            <w:pPr>
              <w:pStyle w:val="TAL"/>
              <w:rPr>
                <w:sz w:val="16"/>
              </w:rPr>
            </w:pPr>
            <w:r w:rsidRPr="006F561B">
              <w:rPr>
                <w:sz w:val="16"/>
              </w:rPr>
              <w:t>29.273</w:t>
            </w:r>
          </w:p>
        </w:tc>
        <w:tc>
          <w:tcPr>
            <w:tcW w:w="0" w:type="auto"/>
          </w:tcPr>
          <w:p w:rsidR="0016026D" w:rsidRPr="006F561B" w:rsidRDefault="0016026D" w:rsidP="00AC7651">
            <w:pPr>
              <w:pStyle w:val="TAL"/>
              <w:rPr>
                <w:sz w:val="16"/>
              </w:rPr>
            </w:pPr>
            <w:r w:rsidRPr="006F561B">
              <w:rPr>
                <w:sz w:val="16"/>
              </w:rPr>
              <w:t>0506</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C4-173306</w:t>
            </w:r>
          </w:p>
        </w:tc>
        <w:tc>
          <w:tcPr>
            <w:tcW w:w="0" w:type="auto"/>
          </w:tcPr>
          <w:p w:rsidR="0016026D" w:rsidRPr="006F561B" w:rsidRDefault="0016026D" w:rsidP="00AC7651">
            <w:pPr>
              <w:pStyle w:val="TAL"/>
              <w:rPr>
                <w:sz w:val="16"/>
              </w:rPr>
            </w:pPr>
            <w:r w:rsidRPr="006F561B">
              <w:rPr>
                <w:sz w:val="16"/>
              </w:rPr>
              <w:t>Definition of Origination-Time-Stamp AVP</w:t>
            </w:r>
          </w:p>
        </w:tc>
        <w:tc>
          <w:tcPr>
            <w:tcW w:w="0" w:type="auto"/>
          </w:tcPr>
          <w:p w:rsidR="0016026D" w:rsidRPr="006F561B" w:rsidRDefault="0016026D" w:rsidP="00AC7651">
            <w:pPr>
              <w:pStyle w:val="TAL"/>
              <w:rPr>
                <w:sz w:val="16"/>
              </w:rPr>
            </w:pPr>
            <w:r w:rsidRPr="006F561B">
              <w:rPr>
                <w:sz w:val="16"/>
              </w:rPr>
              <w:t xml:space="preserve">Ericsson, Verizon, Nokia, </w:t>
            </w:r>
            <w:r w:rsidR="00016C05">
              <w:rPr>
                <w:sz w:val="16"/>
              </w:rPr>
              <w:t>Alcatel</w:t>
            </w:r>
            <w:r w:rsidRPr="006F561B">
              <w:rPr>
                <w:sz w:val="16"/>
              </w:rPr>
              <w:t>-Lucent Shanghai Bell</w:t>
            </w:r>
          </w:p>
        </w:tc>
        <w:tc>
          <w:tcPr>
            <w:tcW w:w="0" w:type="auto"/>
          </w:tcPr>
          <w:p w:rsidR="0016026D" w:rsidRPr="006F561B" w:rsidRDefault="0016026D" w:rsidP="00AC7651">
            <w:pPr>
              <w:pStyle w:val="TAL"/>
              <w:rPr>
                <w:sz w:val="16"/>
              </w:rPr>
            </w:pPr>
            <w:r w:rsidRPr="006F561B">
              <w:rPr>
                <w:sz w:val="16"/>
              </w:rPr>
              <w:t>29.273</w:t>
            </w:r>
          </w:p>
        </w:tc>
        <w:tc>
          <w:tcPr>
            <w:tcW w:w="0" w:type="auto"/>
          </w:tcPr>
          <w:p w:rsidR="0016026D" w:rsidRPr="006F561B" w:rsidRDefault="0016026D" w:rsidP="00AC7651">
            <w:pPr>
              <w:pStyle w:val="TAL"/>
              <w:rPr>
                <w:sz w:val="16"/>
              </w:rPr>
            </w:pPr>
            <w:r w:rsidRPr="006F561B">
              <w:rPr>
                <w:sz w:val="16"/>
              </w:rPr>
              <w:t>0507</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C4-173036</w:t>
            </w:r>
          </w:p>
        </w:tc>
        <w:tc>
          <w:tcPr>
            <w:tcW w:w="0" w:type="auto"/>
          </w:tcPr>
          <w:p w:rsidR="0016026D" w:rsidRPr="006F561B" w:rsidRDefault="0016026D" w:rsidP="00AC7651">
            <w:pPr>
              <w:pStyle w:val="TAL"/>
              <w:rPr>
                <w:sz w:val="16"/>
              </w:rPr>
            </w:pPr>
            <w:r w:rsidRPr="006F561B">
              <w:rPr>
                <w:sz w:val="16"/>
              </w:rPr>
              <w:t>AMBR encoding</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29.274</w:t>
            </w:r>
          </w:p>
        </w:tc>
        <w:tc>
          <w:tcPr>
            <w:tcW w:w="0" w:type="auto"/>
          </w:tcPr>
          <w:p w:rsidR="0016026D" w:rsidRPr="006F561B" w:rsidRDefault="0016026D" w:rsidP="00AC7651">
            <w:pPr>
              <w:pStyle w:val="TAL"/>
              <w:rPr>
                <w:sz w:val="16"/>
              </w:rPr>
            </w:pPr>
            <w:r w:rsidRPr="006F561B">
              <w:rPr>
                <w:sz w:val="16"/>
              </w:rPr>
              <w:t>1819</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Rel-15</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TEI15</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C4-173087</w:t>
            </w:r>
          </w:p>
        </w:tc>
        <w:tc>
          <w:tcPr>
            <w:tcW w:w="0" w:type="auto"/>
          </w:tcPr>
          <w:p w:rsidR="0016026D" w:rsidRPr="006F561B" w:rsidRDefault="0016026D" w:rsidP="00AC7651">
            <w:pPr>
              <w:pStyle w:val="TAL"/>
              <w:rPr>
                <w:sz w:val="16"/>
              </w:rPr>
            </w:pPr>
            <w:r w:rsidRPr="006F561B">
              <w:rPr>
                <w:sz w:val="16"/>
              </w:rPr>
              <w:t>CN Operator Selection Entity</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29.274</w:t>
            </w:r>
          </w:p>
        </w:tc>
        <w:tc>
          <w:tcPr>
            <w:tcW w:w="0" w:type="auto"/>
          </w:tcPr>
          <w:p w:rsidR="0016026D" w:rsidRPr="006F561B" w:rsidRDefault="0016026D" w:rsidP="00AC7651">
            <w:pPr>
              <w:pStyle w:val="TAL"/>
              <w:rPr>
                <w:sz w:val="16"/>
              </w:rPr>
            </w:pPr>
            <w:r w:rsidRPr="006F561B">
              <w:rPr>
                <w:sz w:val="16"/>
              </w:rPr>
              <w:t>1820</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C4-173319</w:t>
            </w:r>
          </w:p>
        </w:tc>
        <w:tc>
          <w:tcPr>
            <w:tcW w:w="0" w:type="auto"/>
          </w:tcPr>
          <w:p w:rsidR="0016026D" w:rsidRPr="006F561B" w:rsidRDefault="0016026D" w:rsidP="00AC7651">
            <w:pPr>
              <w:pStyle w:val="TAL"/>
              <w:rPr>
                <w:sz w:val="16"/>
              </w:rPr>
            </w:pPr>
            <w:r w:rsidRPr="006F561B">
              <w:rPr>
                <w:sz w:val="16"/>
              </w:rPr>
              <w:t>CN Operator Selection Entity</w:t>
            </w:r>
          </w:p>
        </w:tc>
        <w:tc>
          <w:tcPr>
            <w:tcW w:w="0" w:type="auto"/>
          </w:tcPr>
          <w:p w:rsidR="0016026D" w:rsidRPr="006F561B" w:rsidRDefault="0016026D" w:rsidP="00AC7651">
            <w:pPr>
              <w:pStyle w:val="TAL"/>
              <w:rPr>
                <w:sz w:val="16"/>
              </w:rPr>
            </w:pPr>
            <w:r w:rsidRPr="006F561B">
              <w:rPr>
                <w:sz w:val="16"/>
              </w:rPr>
              <w:t>Ericsson, MCC</w:t>
            </w:r>
          </w:p>
        </w:tc>
        <w:tc>
          <w:tcPr>
            <w:tcW w:w="0" w:type="auto"/>
          </w:tcPr>
          <w:p w:rsidR="0016026D" w:rsidRPr="006F561B" w:rsidRDefault="0016026D" w:rsidP="00AC7651">
            <w:pPr>
              <w:pStyle w:val="TAL"/>
              <w:rPr>
                <w:sz w:val="16"/>
              </w:rPr>
            </w:pPr>
            <w:r w:rsidRPr="006F561B">
              <w:rPr>
                <w:sz w:val="16"/>
              </w:rPr>
              <w:t>29.274</w:t>
            </w:r>
          </w:p>
        </w:tc>
        <w:tc>
          <w:tcPr>
            <w:tcW w:w="0" w:type="auto"/>
          </w:tcPr>
          <w:p w:rsidR="0016026D" w:rsidRPr="006F561B" w:rsidRDefault="0016026D" w:rsidP="00AC7651">
            <w:pPr>
              <w:pStyle w:val="TAL"/>
              <w:rPr>
                <w:sz w:val="16"/>
              </w:rPr>
            </w:pPr>
            <w:r w:rsidRPr="006F561B">
              <w:rPr>
                <w:sz w:val="16"/>
              </w:rPr>
              <w:t>1820</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C4-173088</w:t>
            </w:r>
          </w:p>
        </w:tc>
        <w:tc>
          <w:tcPr>
            <w:tcW w:w="0" w:type="auto"/>
          </w:tcPr>
          <w:p w:rsidR="0016026D" w:rsidRPr="006F561B" w:rsidRDefault="0016026D" w:rsidP="00AC7651">
            <w:pPr>
              <w:pStyle w:val="TAL"/>
              <w:rPr>
                <w:sz w:val="16"/>
              </w:rPr>
            </w:pPr>
            <w:r w:rsidRPr="006F561B">
              <w:rPr>
                <w:sz w:val="16"/>
              </w:rPr>
              <w:t>CN Operator Selection Entity</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29.274</w:t>
            </w:r>
          </w:p>
        </w:tc>
        <w:tc>
          <w:tcPr>
            <w:tcW w:w="0" w:type="auto"/>
          </w:tcPr>
          <w:p w:rsidR="0016026D" w:rsidRPr="006F561B" w:rsidRDefault="0016026D" w:rsidP="00AC7651">
            <w:pPr>
              <w:pStyle w:val="TAL"/>
              <w:rPr>
                <w:sz w:val="16"/>
              </w:rPr>
            </w:pPr>
            <w:r w:rsidRPr="006F561B">
              <w:rPr>
                <w:sz w:val="16"/>
              </w:rPr>
              <w:t>1821</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C4-173320</w:t>
            </w:r>
          </w:p>
        </w:tc>
        <w:tc>
          <w:tcPr>
            <w:tcW w:w="0" w:type="auto"/>
          </w:tcPr>
          <w:p w:rsidR="0016026D" w:rsidRPr="006F561B" w:rsidRDefault="0016026D" w:rsidP="00AC7651">
            <w:pPr>
              <w:pStyle w:val="TAL"/>
              <w:rPr>
                <w:sz w:val="16"/>
              </w:rPr>
            </w:pPr>
            <w:r w:rsidRPr="006F561B">
              <w:rPr>
                <w:sz w:val="16"/>
              </w:rPr>
              <w:t>CN Operator Selection Entity</w:t>
            </w:r>
          </w:p>
        </w:tc>
        <w:tc>
          <w:tcPr>
            <w:tcW w:w="0" w:type="auto"/>
          </w:tcPr>
          <w:p w:rsidR="0016026D" w:rsidRPr="006F561B" w:rsidRDefault="0016026D" w:rsidP="00AC7651">
            <w:pPr>
              <w:pStyle w:val="TAL"/>
              <w:rPr>
                <w:sz w:val="16"/>
              </w:rPr>
            </w:pPr>
            <w:r w:rsidRPr="006F561B">
              <w:rPr>
                <w:sz w:val="16"/>
              </w:rPr>
              <w:t>Ericsson, MCC</w:t>
            </w:r>
          </w:p>
        </w:tc>
        <w:tc>
          <w:tcPr>
            <w:tcW w:w="0" w:type="auto"/>
          </w:tcPr>
          <w:p w:rsidR="0016026D" w:rsidRPr="006F561B" w:rsidRDefault="0016026D" w:rsidP="00AC7651">
            <w:pPr>
              <w:pStyle w:val="TAL"/>
              <w:rPr>
                <w:sz w:val="16"/>
              </w:rPr>
            </w:pPr>
            <w:r w:rsidRPr="006F561B">
              <w:rPr>
                <w:sz w:val="16"/>
              </w:rPr>
              <w:t>29.274</w:t>
            </w:r>
          </w:p>
        </w:tc>
        <w:tc>
          <w:tcPr>
            <w:tcW w:w="0" w:type="auto"/>
          </w:tcPr>
          <w:p w:rsidR="0016026D" w:rsidRPr="006F561B" w:rsidRDefault="0016026D" w:rsidP="00AC7651">
            <w:pPr>
              <w:pStyle w:val="TAL"/>
              <w:rPr>
                <w:sz w:val="16"/>
              </w:rPr>
            </w:pPr>
            <w:r w:rsidRPr="006F561B">
              <w:rPr>
                <w:sz w:val="16"/>
              </w:rPr>
              <w:t>1821</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C4-173089</w:t>
            </w:r>
          </w:p>
        </w:tc>
        <w:tc>
          <w:tcPr>
            <w:tcW w:w="0" w:type="auto"/>
          </w:tcPr>
          <w:p w:rsidR="0016026D" w:rsidRPr="006F561B" w:rsidRDefault="0016026D" w:rsidP="00AC7651">
            <w:pPr>
              <w:pStyle w:val="TAL"/>
              <w:rPr>
                <w:sz w:val="16"/>
              </w:rPr>
            </w:pPr>
            <w:r w:rsidRPr="006F561B">
              <w:rPr>
                <w:sz w:val="16"/>
              </w:rPr>
              <w:t>MO Exception Counter</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29.274</w:t>
            </w:r>
          </w:p>
        </w:tc>
        <w:tc>
          <w:tcPr>
            <w:tcW w:w="0" w:type="auto"/>
          </w:tcPr>
          <w:p w:rsidR="0016026D" w:rsidRPr="006F561B" w:rsidRDefault="0016026D" w:rsidP="00AC7651">
            <w:pPr>
              <w:pStyle w:val="TAL"/>
              <w:rPr>
                <w:sz w:val="16"/>
              </w:rPr>
            </w:pPr>
            <w:r w:rsidRPr="006F561B">
              <w:rPr>
                <w:sz w:val="16"/>
              </w:rPr>
              <w:t>1822</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CIoT-CT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C4-173314</w:t>
            </w:r>
          </w:p>
        </w:tc>
        <w:tc>
          <w:tcPr>
            <w:tcW w:w="0" w:type="auto"/>
          </w:tcPr>
          <w:p w:rsidR="0016026D" w:rsidRPr="006F561B" w:rsidRDefault="0016026D" w:rsidP="00AC7651">
            <w:pPr>
              <w:pStyle w:val="TAL"/>
              <w:rPr>
                <w:sz w:val="16"/>
              </w:rPr>
            </w:pPr>
            <w:r w:rsidRPr="006F561B">
              <w:rPr>
                <w:sz w:val="16"/>
              </w:rPr>
              <w:t>MO Exception Counter</w:t>
            </w:r>
          </w:p>
        </w:tc>
        <w:tc>
          <w:tcPr>
            <w:tcW w:w="0" w:type="auto"/>
          </w:tcPr>
          <w:p w:rsidR="0016026D" w:rsidRPr="006F561B" w:rsidRDefault="0016026D" w:rsidP="00AC7651">
            <w:pPr>
              <w:pStyle w:val="TAL"/>
              <w:rPr>
                <w:sz w:val="16"/>
              </w:rPr>
            </w:pPr>
            <w:r w:rsidRPr="006F561B">
              <w:rPr>
                <w:sz w:val="16"/>
              </w:rPr>
              <w:t>Ericsson, MCC</w:t>
            </w:r>
          </w:p>
        </w:tc>
        <w:tc>
          <w:tcPr>
            <w:tcW w:w="0" w:type="auto"/>
          </w:tcPr>
          <w:p w:rsidR="0016026D" w:rsidRPr="006F561B" w:rsidRDefault="0016026D" w:rsidP="00AC7651">
            <w:pPr>
              <w:pStyle w:val="TAL"/>
              <w:rPr>
                <w:sz w:val="16"/>
              </w:rPr>
            </w:pPr>
            <w:r w:rsidRPr="006F561B">
              <w:rPr>
                <w:sz w:val="16"/>
              </w:rPr>
              <w:t>29.274</w:t>
            </w:r>
          </w:p>
        </w:tc>
        <w:tc>
          <w:tcPr>
            <w:tcW w:w="0" w:type="auto"/>
          </w:tcPr>
          <w:p w:rsidR="0016026D" w:rsidRPr="006F561B" w:rsidRDefault="0016026D" w:rsidP="00AC7651">
            <w:pPr>
              <w:pStyle w:val="TAL"/>
              <w:rPr>
                <w:sz w:val="16"/>
              </w:rPr>
            </w:pPr>
            <w:r w:rsidRPr="006F561B">
              <w:rPr>
                <w:sz w:val="16"/>
              </w:rPr>
              <w:t>1822</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CIoT-CT</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C4-173090</w:t>
            </w:r>
          </w:p>
        </w:tc>
        <w:tc>
          <w:tcPr>
            <w:tcW w:w="0" w:type="auto"/>
          </w:tcPr>
          <w:p w:rsidR="0016026D" w:rsidRPr="006F561B" w:rsidRDefault="0016026D" w:rsidP="00AC7651">
            <w:pPr>
              <w:pStyle w:val="TAL"/>
              <w:rPr>
                <w:sz w:val="16"/>
              </w:rPr>
            </w:pPr>
            <w:r w:rsidRPr="006F561B">
              <w:rPr>
                <w:sz w:val="16"/>
              </w:rPr>
              <w:t>MO Exception Counter</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29.274</w:t>
            </w:r>
          </w:p>
        </w:tc>
        <w:tc>
          <w:tcPr>
            <w:tcW w:w="0" w:type="auto"/>
          </w:tcPr>
          <w:p w:rsidR="0016026D" w:rsidRPr="006F561B" w:rsidRDefault="0016026D" w:rsidP="00AC7651">
            <w:pPr>
              <w:pStyle w:val="TAL"/>
              <w:rPr>
                <w:sz w:val="16"/>
              </w:rPr>
            </w:pPr>
            <w:r w:rsidRPr="006F561B">
              <w:rPr>
                <w:sz w:val="16"/>
              </w:rPr>
              <w:t>1823</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CIoT-CT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C4-173315</w:t>
            </w:r>
          </w:p>
        </w:tc>
        <w:tc>
          <w:tcPr>
            <w:tcW w:w="0" w:type="auto"/>
          </w:tcPr>
          <w:p w:rsidR="0016026D" w:rsidRPr="006F561B" w:rsidRDefault="0016026D" w:rsidP="00AC7651">
            <w:pPr>
              <w:pStyle w:val="TAL"/>
              <w:rPr>
                <w:sz w:val="16"/>
              </w:rPr>
            </w:pPr>
            <w:r w:rsidRPr="006F561B">
              <w:rPr>
                <w:sz w:val="16"/>
              </w:rPr>
              <w:t>MO Exception Counter</w:t>
            </w:r>
          </w:p>
        </w:tc>
        <w:tc>
          <w:tcPr>
            <w:tcW w:w="0" w:type="auto"/>
          </w:tcPr>
          <w:p w:rsidR="0016026D" w:rsidRPr="006F561B" w:rsidRDefault="0016026D" w:rsidP="00AC7651">
            <w:pPr>
              <w:pStyle w:val="TAL"/>
              <w:rPr>
                <w:sz w:val="16"/>
              </w:rPr>
            </w:pPr>
            <w:r w:rsidRPr="006F561B">
              <w:rPr>
                <w:sz w:val="16"/>
              </w:rPr>
              <w:t>Ericsson, MCC</w:t>
            </w:r>
          </w:p>
        </w:tc>
        <w:tc>
          <w:tcPr>
            <w:tcW w:w="0" w:type="auto"/>
          </w:tcPr>
          <w:p w:rsidR="0016026D" w:rsidRPr="006F561B" w:rsidRDefault="0016026D" w:rsidP="00AC7651">
            <w:pPr>
              <w:pStyle w:val="TAL"/>
              <w:rPr>
                <w:sz w:val="16"/>
              </w:rPr>
            </w:pPr>
            <w:r w:rsidRPr="006F561B">
              <w:rPr>
                <w:sz w:val="16"/>
              </w:rPr>
              <w:t>29.274</w:t>
            </w:r>
          </w:p>
        </w:tc>
        <w:tc>
          <w:tcPr>
            <w:tcW w:w="0" w:type="auto"/>
          </w:tcPr>
          <w:p w:rsidR="0016026D" w:rsidRPr="006F561B" w:rsidRDefault="0016026D" w:rsidP="00AC7651">
            <w:pPr>
              <w:pStyle w:val="TAL"/>
              <w:rPr>
                <w:sz w:val="16"/>
              </w:rPr>
            </w:pPr>
            <w:r w:rsidRPr="006F561B">
              <w:rPr>
                <w:sz w:val="16"/>
              </w:rPr>
              <w:t>1823</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CIoT-CT</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C4-173037</w:t>
            </w:r>
          </w:p>
        </w:tc>
        <w:tc>
          <w:tcPr>
            <w:tcW w:w="0" w:type="auto"/>
          </w:tcPr>
          <w:p w:rsidR="0016026D" w:rsidRPr="006F561B" w:rsidRDefault="0016026D" w:rsidP="00AC7651">
            <w:pPr>
              <w:pStyle w:val="TAL"/>
              <w:rPr>
                <w:sz w:val="16"/>
              </w:rPr>
            </w:pPr>
            <w:r w:rsidRPr="006F561B">
              <w:rPr>
                <w:sz w:val="16"/>
              </w:rPr>
              <w:t>Xw RAN Container</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29.281</w:t>
            </w:r>
          </w:p>
        </w:tc>
        <w:tc>
          <w:tcPr>
            <w:tcW w:w="0" w:type="auto"/>
          </w:tcPr>
          <w:p w:rsidR="0016026D" w:rsidRPr="006F561B" w:rsidRDefault="0016026D" w:rsidP="00AC7651">
            <w:pPr>
              <w:pStyle w:val="TAL"/>
              <w:rPr>
                <w:sz w:val="16"/>
              </w:rPr>
            </w:pPr>
            <w:r w:rsidRPr="006F561B">
              <w:rPr>
                <w:sz w:val="16"/>
              </w:rPr>
              <w:t>0081</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C4-173038</w:t>
            </w:r>
          </w:p>
        </w:tc>
        <w:tc>
          <w:tcPr>
            <w:tcW w:w="0" w:type="auto"/>
          </w:tcPr>
          <w:p w:rsidR="0016026D" w:rsidRPr="006F561B" w:rsidRDefault="0016026D" w:rsidP="00AC7651">
            <w:pPr>
              <w:pStyle w:val="TAL"/>
              <w:rPr>
                <w:sz w:val="16"/>
              </w:rPr>
            </w:pPr>
            <w:r w:rsidRPr="006F561B">
              <w:rPr>
                <w:sz w:val="16"/>
              </w:rPr>
              <w:t>Xw RAN Container</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29.281</w:t>
            </w:r>
          </w:p>
        </w:tc>
        <w:tc>
          <w:tcPr>
            <w:tcW w:w="0" w:type="auto"/>
          </w:tcPr>
          <w:p w:rsidR="0016026D" w:rsidRPr="006F561B" w:rsidRDefault="0016026D" w:rsidP="00AC7651">
            <w:pPr>
              <w:pStyle w:val="TAL"/>
              <w:rPr>
                <w:sz w:val="16"/>
              </w:rPr>
            </w:pPr>
            <w:r w:rsidRPr="006F561B">
              <w:rPr>
                <w:sz w:val="16"/>
              </w:rPr>
              <w:t>0082</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C4-173114</w:t>
            </w:r>
          </w:p>
        </w:tc>
        <w:tc>
          <w:tcPr>
            <w:tcW w:w="0" w:type="auto"/>
          </w:tcPr>
          <w:p w:rsidR="0016026D" w:rsidRPr="006F561B" w:rsidRDefault="0016026D" w:rsidP="00AC7651">
            <w:pPr>
              <w:pStyle w:val="TAL"/>
              <w:rPr>
                <w:sz w:val="16"/>
              </w:rPr>
            </w:pPr>
            <w:r w:rsidRPr="006F561B">
              <w:rPr>
                <w:sz w:val="16"/>
              </w:rPr>
              <w:t>Vendor-Specific-Application-Id</w:t>
            </w:r>
          </w:p>
        </w:tc>
        <w:tc>
          <w:tcPr>
            <w:tcW w:w="0" w:type="auto"/>
          </w:tcPr>
          <w:p w:rsidR="0016026D" w:rsidRPr="006F561B" w:rsidRDefault="0016026D" w:rsidP="00AC7651">
            <w:pPr>
              <w:pStyle w:val="TAL"/>
              <w:rPr>
                <w:sz w:val="16"/>
              </w:rPr>
            </w:pPr>
            <w:r w:rsidRPr="006F561B">
              <w:rPr>
                <w:sz w:val="16"/>
              </w:rPr>
              <w:t>Nokia, Alcatel-Lucent Shanghai Bell, Orange</w:t>
            </w:r>
          </w:p>
        </w:tc>
        <w:tc>
          <w:tcPr>
            <w:tcW w:w="0" w:type="auto"/>
          </w:tcPr>
          <w:p w:rsidR="0016026D" w:rsidRPr="006F561B" w:rsidRDefault="0016026D" w:rsidP="00AC7651">
            <w:pPr>
              <w:pStyle w:val="TAL"/>
              <w:rPr>
                <w:sz w:val="16"/>
              </w:rPr>
            </w:pPr>
            <w:r w:rsidRPr="006F561B">
              <w:rPr>
                <w:sz w:val="16"/>
              </w:rPr>
              <w:t>29.283</w:t>
            </w:r>
          </w:p>
        </w:tc>
        <w:tc>
          <w:tcPr>
            <w:tcW w:w="0" w:type="auto"/>
          </w:tcPr>
          <w:p w:rsidR="0016026D" w:rsidRPr="006F561B" w:rsidRDefault="0016026D" w:rsidP="00AC7651">
            <w:pPr>
              <w:pStyle w:val="TAL"/>
              <w:rPr>
                <w:sz w:val="16"/>
              </w:rPr>
            </w:pPr>
            <w:r w:rsidRPr="006F561B">
              <w:rPr>
                <w:sz w:val="16"/>
              </w:rPr>
              <w:t>0012</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MCPTT-CT</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C4-173115</w:t>
            </w:r>
          </w:p>
        </w:tc>
        <w:tc>
          <w:tcPr>
            <w:tcW w:w="0" w:type="auto"/>
          </w:tcPr>
          <w:p w:rsidR="0016026D" w:rsidRPr="006F561B" w:rsidRDefault="0016026D" w:rsidP="00AC7651">
            <w:pPr>
              <w:pStyle w:val="TAL"/>
              <w:rPr>
                <w:sz w:val="16"/>
              </w:rPr>
            </w:pPr>
            <w:r w:rsidRPr="006F561B">
              <w:rPr>
                <w:sz w:val="16"/>
              </w:rPr>
              <w:t>Vendor-Specific-Application-Id</w:t>
            </w:r>
          </w:p>
        </w:tc>
        <w:tc>
          <w:tcPr>
            <w:tcW w:w="0" w:type="auto"/>
          </w:tcPr>
          <w:p w:rsidR="0016026D" w:rsidRPr="006F561B" w:rsidRDefault="0016026D" w:rsidP="00AC7651">
            <w:pPr>
              <w:pStyle w:val="TAL"/>
              <w:rPr>
                <w:sz w:val="16"/>
              </w:rPr>
            </w:pPr>
            <w:r w:rsidRPr="006F561B">
              <w:rPr>
                <w:sz w:val="16"/>
              </w:rPr>
              <w:t>Nokia, Alcatel-Lucent Shanghai Bell, Orange</w:t>
            </w:r>
          </w:p>
        </w:tc>
        <w:tc>
          <w:tcPr>
            <w:tcW w:w="0" w:type="auto"/>
          </w:tcPr>
          <w:p w:rsidR="0016026D" w:rsidRPr="006F561B" w:rsidRDefault="0016026D" w:rsidP="00AC7651">
            <w:pPr>
              <w:pStyle w:val="TAL"/>
              <w:rPr>
                <w:sz w:val="16"/>
              </w:rPr>
            </w:pPr>
            <w:r w:rsidRPr="006F561B">
              <w:rPr>
                <w:sz w:val="16"/>
              </w:rPr>
              <w:t>29.283</w:t>
            </w:r>
          </w:p>
        </w:tc>
        <w:tc>
          <w:tcPr>
            <w:tcW w:w="0" w:type="auto"/>
          </w:tcPr>
          <w:p w:rsidR="0016026D" w:rsidRPr="006F561B" w:rsidRDefault="0016026D" w:rsidP="00AC7651">
            <w:pPr>
              <w:pStyle w:val="TAL"/>
              <w:rPr>
                <w:sz w:val="16"/>
              </w:rPr>
            </w:pPr>
            <w:r w:rsidRPr="006F561B">
              <w:rPr>
                <w:sz w:val="16"/>
              </w:rPr>
              <w:t>0013</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MCPTT-CT</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C4-173139</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29.283</w:t>
            </w:r>
          </w:p>
        </w:tc>
        <w:tc>
          <w:tcPr>
            <w:tcW w:w="0" w:type="auto"/>
          </w:tcPr>
          <w:p w:rsidR="0016026D" w:rsidRPr="006F561B" w:rsidRDefault="0016026D" w:rsidP="00AC7651">
            <w:pPr>
              <w:pStyle w:val="TAL"/>
              <w:rPr>
                <w:sz w:val="16"/>
              </w:rPr>
            </w:pPr>
            <w:r w:rsidRPr="006F561B">
              <w:rPr>
                <w:sz w:val="16"/>
              </w:rPr>
              <w:t>0014</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withdrawn</w:t>
            </w:r>
          </w:p>
        </w:tc>
      </w:tr>
      <w:tr w:rsidR="0016026D" w:rsidRPr="006F561B" w:rsidTr="00AC7651">
        <w:tc>
          <w:tcPr>
            <w:tcW w:w="0" w:type="auto"/>
          </w:tcPr>
          <w:p w:rsidR="0016026D" w:rsidRPr="006F561B" w:rsidRDefault="0016026D" w:rsidP="00AC7651">
            <w:pPr>
              <w:pStyle w:val="TAL"/>
              <w:rPr>
                <w:sz w:val="16"/>
              </w:rPr>
            </w:pPr>
            <w:r w:rsidRPr="006F561B">
              <w:rPr>
                <w:sz w:val="16"/>
              </w:rPr>
              <w:t>C4-173152</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29.283</w:t>
            </w:r>
          </w:p>
        </w:tc>
        <w:tc>
          <w:tcPr>
            <w:tcW w:w="0" w:type="auto"/>
          </w:tcPr>
          <w:p w:rsidR="0016026D" w:rsidRPr="006F561B" w:rsidRDefault="0016026D" w:rsidP="00AC7651">
            <w:pPr>
              <w:pStyle w:val="TAL"/>
              <w:rPr>
                <w:sz w:val="16"/>
              </w:rPr>
            </w:pPr>
            <w:r w:rsidRPr="006F561B">
              <w:rPr>
                <w:sz w:val="16"/>
              </w:rPr>
              <w:t>0015</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C4-173284</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29.283</w:t>
            </w:r>
          </w:p>
        </w:tc>
        <w:tc>
          <w:tcPr>
            <w:tcW w:w="0" w:type="auto"/>
          </w:tcPr>
          <w:p w:rsidR="0016026D" w:rsidRPr="006F561B" w:rsidRDefault="0016026D" w:rsidP="00AC7651">
            <w:pPr>
              <w:pStyle w:val="TAL"/>
              <w:rPr>
                <w:sz w:val="16"/>
              </w:rPr>
            </w:pPr>
            <w:r w:rsidRPr="006F561B">
              <w:rPr>
                <w:sz w:val="16"/>
              </w:rPr>
              <w:t>0015</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TEI14</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C4-173077</w:t>
            </w:r>
          </w:p>
        </w:tc>
        <w:tc>
          <w:tcPr>
            <w:tcW w:w="0" w:type="auto"/>
          </w:tcPr>
          <w:p w:rsidR="0016026D" w:rsidRPr="006F561B" w:rsidRDefault="0016026D" w:rsidP="00AC7651">
            <w:pPr>
              <w:pStyle w:val="TAL"/>
              <w:rPr>
                <w:sz w:val="16"/>
              </w:rPr>
            </w:pPr>
            <w:r w:rsidRPr="006F561B">
              <w:rPr>
                <w:sz w:val="16"/>
              </w:rPr>
              <w:t>UP function selection by DNS</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29.303</w:t>
            </w:r>
          </w:p>
        </w:tc>
        <w:tc>
          <w:tcPr>
            <w:tcW w:w="0" w:type="auto"/>
          </w:tcPr>
          <w:p w:rsidR="0016026D" w:rsidRPr="006F561B" w:rsidRDefault="0016026D" w:rsidP="00AC7651">
            <w:pPr>
              <w:pStyle w:val="TAL"/>
              <w:rPr>
                <w:sz w:val="16"/>
              </w:rPr>
            </w:pPr>
            <w:r w:rsidRPr="006F561B">
              <w:rPr>
                <w:sz w:val="16"/>
              </w:rPr>
              <w:t>0097</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CUPS-CT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C4-173277</w:t>
            </w:r>
          </w:p>
        </w:tc>
        <w:tc>
          <w:tcPr>
            <w:tcW w:w="0" w:type="auto"/>
          </w:tcPr>
          <w:p w:rsidR="0016026D" w:rsidRPr="006F561B" w:rsidRDefault="0016026D" w:rsidP="00AC7651">
            <w:pPr>
              <w:pStyle w:val="TAL"/>
              <w:rPr>
                <w:sz w:val="16"/>
              </w:rPr>
            </w:pPr>
            <w:r w:rsidRPr="006F561B">
              <w:rPr>
                <w:sz w:val="16"/>
              </w:rPr>
              <w:t>UP function selection by DNS</w:t>
            </w:r>
          </w:p>
        </w:tc>
        <w:tc>
          <w:tcPr>
            <w:tcW w:w="0" w:type="auto"/>
          </w:tcPr>
          <w:p w:rsidR="0016026D" w:rsidRPr="006F561B" w:rsidRDefault="0016026D" w:rsidP="00AC7651">
            <w:pPr>
              <w:pStyle w:val="TAL"/>
              <w:rPr>
                <w:sz w:val="16"/>
              </w:rPr>
            </w:pPr>
            <w:r w:rsidRPr="006F561B">
              <w:rPr>
                <w:sz w:val="16"/>
              </w:rPr>
              <w:t>Huawei</w:t>
            </w:r>
          </w:p>
        </w:tc>
        <w:tc>
          <w:tcPr>
            <w:tcW w:w="0" w:type="auto"/>
          </w:tcPr>
          <w:p w:rsidR="0016026D" w:rsidRPr="006F561B" w:rsidRDefault="0016026D" w:rsidP="00AC7651">
            <w:pPr>
              <w:pStyle w:val="TAL"/>
              <w:rPr>
                <w:sz w:val="16"/>
              </w:rPr>
            </w:pPr>
            <w:r w:rsidRPr="006F561B">
              <w:rPr>
                <w:sz w:val="16"/>
              </w:rPr>
              <w:t>29.303</w:t>
            </w:r>
          </w:p>
        </w:tc>
        <w:tc>
          <w:tcPr>
            <w:tcW w:w="0" w:type="auto"/>
          </w:tcPr>
          <w:p w:rsidR="0016026D" w:rsidRPr="006F561B" w:rsidRDefault="0016026D" w:rsidP="00AC7651">
            <w:pPr>
              <w:pStyle w:val="TAL"/>
              <w:rPr>
                <w:sz w:val="16"/>
              </w:rPr>
            </w:pPr>
            <w:r w:rsidRPr="006F561B">
              <w:rPr>
                <w:sz w:val="16"/>
              </w:rPr>
              <w:t>0097</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CUPS-CT</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C4-173127</w:t>
            </w:r>
          </w:p>
        </w:tc>
        <w:tc>
          <w:tcPr>
            <w:tcW w:w="0" w:type="auto"/>
          </w:tcPr>
          <w:p w:rsidR="0016026D" w:rsidRPr="006F561B" w:rsidRDefault="0016026D" w:rsidP="00AC7651">
            <w:pPr>
              <w:pStyle w:val="TAL"/>
              <w:rPr>
                <w:sz w:val="16"/>
              </w:rPr>
            </w:pPr>
            <w:r w:rsidRPr="006F561B">
              <w:rPr>
                <w:sz w:val="16"/>
              </w:rPr>
              <w:t>IMS Trace (ISAT) Reference Updates</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29.328</w:t>
            </w:r>
          </w:p>
        </w:tc>
        <w:tc>
          <w:tcPr>
            <w:tcW w:w="0" w:type="auto"/>
          </w:tcPr>
          <w:p w:rsidR="0016026D" w:rsidRPr="006F561B" w:rsidRDefault="0016026D" w:rsidP="00AC7651">
            <w:pPr>
              <w:pStyle w:val="TAL"/>
              <w:rPr>
                <w:sz w:val="16"/>
              </w:rPr>
            </w:pPr>
            <w:r w:rsidRPr="006F561B">
              <w:rPr>
                <w:sz w:val="16"/>
              </w:rPr>
              <w:t>0598</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ISAT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C4-173250</w:t>
            </w:r>
          </w:p>
        </w:tc>
        <w:tc>
          <w:tcPr>
            <w:tcW w:w="0" w:type="auto"/>
          </w:tcPr>
          <w:p w:rsidR="0016026D" w:rsidRPr="006F561B" w:rsidRDefault="0016026D" w:rsidP="00AC7651">
            <w:pPr>
              <w:pStyle w:val="TAL"/>
              <w:rPr>
                <w:sz w:val="16"/>
              </w:rPr>
            </w:pPr>
            <w:r w:rsidRPr="006F561B">
              <w:rPr>
                <w:sz w:val="16"/>
              </w:rPr>
              <w:t>IMS Trace (ISAT) Reference Updates</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29.328</w:t>
            </w:r>
          </w:p>
        </w:tc>
        <w:tc>
          <w:tcPr>
            <w:tcW w:w="0" w:type="auto"/>
          </w:tcPr>
          <w:p w:rsidR="0016026D" w:rsidRPr="006F561B" w:rsidRDefault="0016026D" w:rsidP="00AC7651">
            <w:pPr>
              <w:pStyle w:val="TAL"/>
              <w:rPr>
                <w:sz w:val="16"/>
              </w:rPr>
            </w:pPr>
            <w:r w:rsidRPr="006F561B">
              <w:rPr>
                <w:sz w:val="16"/>
              </w:rPr>
              <w:t>0598</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ISAT</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C4-173128</w:t>
            </w:r>
          </w:p>
        </w:tc>
        <w:tc>
          <w:tcPr>
            <w:tcW w:w="0" w:type="auto"/>
          </w:tcPr>
          <w:p w:rsidR="0016026D" w:rsidRPr="006F561B" w:rsidRDefault="0016026D" w:rsidP="00AC7651">
            <w:pPr>
              <w:pStyle w:val="TAL"/>
              <w:rPr>
                <w:sz w:val="16"/>
              </w:rPr>
            </w:pPr>
            <w:r w:rsidRPr="006F561B">
              <w:rPr>
                <w:sz w:val="16"/>
              </w:rPr>
              <w:t>IMS Trace (ISAT) Removal of Feature from Rel-13</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29.328</w:t>
            </w:r>
          </w:p>
        </w:tc>
        <w:tc>
          <w:tcPr>
            <w:tcW w:w="0" w:type="auto"/>
          </w:tcPr>
          <w:p w:rsidR="0016026D" w:rsidRPr="006F561B" w:rsidRDefault="0016026D" w:rsidP="00AC7651">
            <w:pPr>
              <w:pStyle w:val="TAL"/>
              <w:rPr>
                <w:sz w:val="16"/>
              </w:rPr>
            </w:pPr>
            <w:r w:rsidRPr="006F561B">
              <w:rPr>
                <w:sz w:val="16"/>
              </w:rPr>
              <w:t>0599</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ISAT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C4-173252</w:t>
            </w:r>
          </w:p>
        </w:tc>
        <w:tc>
          <w:tcPr>
            <w:tcW w:w="0" w:type="auto"/>
          </w:tcPr>
          <w:p w:rsidR="0016026D" w:rsidRPr="006F561B" w:rsidRDefault="0016026D" w:rsidP="00AC7651">
            <w:pPr>
              <w:pStyle w:val="TAL"/>
              <w:rPr>
                <w:sz w:val="16"/>
              </w:rPr>
            </w:pPr>
            <w:r w:rsidRPr="006F561B">
              <w:rPr>
                <w:sz w:val="16"/>
              </w:rPr>
              <w:t>IMS Trace (ISAT) Removal of Feature from Rel-13</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29.328</w:t>
            </w:r>
          </w:p>
        </w:tc>
        <w:tc>
          <w:tcPr>
            <w:tcW w:w="0" w:type="auto"/>
          </w:tcPr>
          <w:p w:rsidR="0016026D" w:rsidRPr="006F561B" w:rsidRDefault="0016026D" w:rsidP="00AC7651">
            <w:pPr>
              <w:pStyle w:val="TAL"/>
              <w:rPr>
                <w:sz w:val="16"/>
              </w:rPr>
            </w:pPr>
            <w:r w:rsidRPr="006F561B">
              <w:rPr>
                <w:sz w:val="16"/>
              </w:rPr>
              <w:t>0599</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ISAT</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C4-173129</w:t>
            </w:r>
          </w:p>
        </w:tc>
        <w:tc>
          <w:tcPr>
            <w:tcW w:w="0" w:type="auto"/>
          </w:tcPr>
          <w:p w:rsidR="0016026D" w:rsidRPr="006F561B" w:rsidRDefault="0016026D" w:rsidP="00AC7651">
            <w:pPr>
              <w:pStyle w:val="TAL"/>
              <w:rPr>
                <w:sz w:val="16"/>
              </w:rPr>
            </w:pPr>
            <w:r w:rsidRPr="006F561B">
              <w:rPr>
                <w:sz w:val="16"/>
              </w:rPr>
              <w:t>IMS Trace (ISAT) Removal of Feature from Rel-12</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29.328</w:t>
            </w:r>
          </w:p>
        </w:tc>
        <w:tc>
          <w:tcPr>
            <w:tcW w:w="0" w:type="auto"/>
          </w:tcPr>
          <w:p w:rsidR="0016026D" w:rsidRPr="006F561B" w:rsidRDefault="0016026D" w:rsidP="00AC7651">
            <w:pPr>
              <w:pStyle w:val="TAL"/>
              <w:rPr>
                <w:sz w:val="16"/>
              </w:rPr>
            </w:pPr>
            <w:r w:rsidRPr="006F561B">
              <w:rPr>
                <w:sz w:val="16"/>
              </w:rPr>
              <w:t>0600</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Rel-12</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ISAT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C4-173251</w:t>
            </w:r>
          </w:p>
        </w:tc>
        <w:tc>
          <w:tcPr>
            <w:tcW w:w="0" w:type="auto"/>
          </w:tcPr>
          <w:p w:rsidR="0016026D" w:rsidRPr="006F561B" w:rsidRDefault="0016026D" w:rsidP="00AC7651">
            <w:pPr>
              <w:pStyle w:val="TAL"/>
              <w:rPr>
                <w:sz w:val="16"/>
              </w:rPr>
            </w:pPr>
            <w:r w:rsidRPr="006F561B">
              <w:rPr>
                <w:sz w:val="16"/>
              </w:rPr>
              <w:t>IMS Trace (ISAT) Removal of Feature from Rel-12</w:t>
            </w:r>
          </w:p>
        </w:tc>
        <w:tc>
          <w:tcPr>
            <w:tcW w:w="0" w:type="auto"/>
          </w:tcPr>
          <w:p w:rsidR="0016026D" w:rsidRPr="006F561B" w:rsidRDefault="0016026D" w:rsidP="00AC7651">
            <w:pPr>
              <w:pStyle w:val="TAL"/>
              <w:rPr>
                <w:sz w:val="16"/>
              </w:rPr>
            </w:pPr>
            <w:r w:rsidRPr="006F561B">
              <w:rPr>
                <w:sz w:val="16"/>
              </w:rPr>
              <w:t>VODAFONE Group Plc</w:t>
            </w:r>
          </w:p>
        </w:tc>
        <w:tc>
          <w:tcPr>
            <w:tcW w:w="0" w:type="auto"/>
          </w:tcPr>
          <w:p w:rsidR="0016026D" w:rsidRPr="006F561B" w:rsidRDefault="0016026D" w:rsidP="00AC7651">
            <w:pPr>
              <w:pStyle w:val="TAL"/>
              <w:rPr>
                <w:sz w:val="16"/>
              </w:rPr>
            </w:pPr>
            <w:r w:rsidRPr="006F561B">
              <w:rPr>
                <w:sz w:val="16"/>
              </w:rPr>
              <w:t>29.328</w:t>
            </w:r>
          </w:p>
        </w:tc>
        <w:tc>
          <w:tcPr>
            <w:tcW w:w="0" w:type="auto"/>
          </w:tcPr>
          <w:p w:rsidR="0016026D" w:rsidRPr="006F561B" w:rsidRDefault="0016026D" w:rsidP="00AC7651">
            <w:pPr>
              <w:pStyle w:val="TAL"/>
              <w:rPr>
                <w:sz w:val="16"/>
              </w:rPr>
            </w:pPr>
            <w:r w:rsidRPr="006F561B">
              <w:rPr>
                <w:sz w:val="16"/>
              </w:rPr>
              <w:t>0600</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Rel-12</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ISAT</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C4-173140</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29.328</w:t>
            </w:r>
          </w:p>
        </w:tc>
        <w:tc>
          <w:tcPr>
            <w:tcW w:w="0" w:type="auto"/>
          </w:tcPr>
          <w:p w:rsidR="0016026D" w:rsidRPr="006F561B" w:rsidRDefault="0016026D" w:rsidP="00AC7651">
            <w:pPr>
              <w:pStyle w:val="TAL"/>
              <w:rPr>
                <w:sz w:val="16"/>
              </w:rPr>
            </w:pPr>
            <w:r w:rsidRPr="006F561B">
              <w:rPr>
                <w:sz w:val="16"/>
              </w:rPr>
              <w:t>0601</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withdrawn</w:t>
            </w:r>
          </w:p>
        </w:tc>
      </w:tr>
      <w:tr w:rsidR="0016026D" w:rsidRPr="006F561B" w:rsidTr="00AC7651">
        <w:tc>
          <w:tcPr>
            <w:tcW w:w="0" w:type="auto"/>
          </w:tcPr>
          <w:p w:rsidR="0016026D" w:rsidRPr="006F561B" w:rsidRDefault="0016026D" w:rsidP="00AC7651">
            <w:pPr>
              <w:pStyle w:val="TAL"/>
              <w:rPr>
                <w:sz w:val="16"/>
              </w:rPr>
            </w:pPr>
            <w:r w:rsidRPr="006F561B">
              <w:rPr>
                <w:sz w:val="16"/>
              </w:rPr>
              <w:t>C4-173153</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29.328</w:t>
            </w:r>
          </w:p>
        </w:tc>
        <w:tc>
          <w:tcPr>
            <w:tcW w:w="0" w:type="auto"/>
          </w:tcPr>
          <w:p w:rsidR="0016026D" w:rsidRPr="006F561B" w:rsidRDefault="0016026D" w:rsidP="00AC7651">
            <w:pPr>
              <w:pStyle w:val="TAL"/>
              <w:rPr>
                <w:sz w:val="16"/>
              </w:rPr>
            </w:pPr>
            <w:r w:rsidRPr="006F561B">
              <w:rPr>
                <w:sz w:val="16"/>
              </w:rPr>
              <w:t>0602</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lastRenderedPageBreak/>
              <w:t>C4-173285</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29.328</w:t>
            </w:r>
          </w:p>
        </w:tc>
        <w:tc>
          <w:tcPr>
            <w:tcW w:w="0" w:type="auto"/>
          </w:tcPr>
          <w:p w:rsidR="0016026D" w:rsidRPr="006F561B" w:rsidRDefault="0016026D" w:rsidP="00AC7651">
            <w:pPr>
              <w:pStyle w:val="TAL"/>
              <w:rPr>
                <w:sz w:val="16"/>
              </w:rPr>
            </w:pPr>
            <w:r w:rsidRPr="006F561B">
              <w:rPr>
                <w:sz w:val="16"/>
              </w:rPr>
              <w:t>0602</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TEI14</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C4-173329</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29.328</w:t>
            </w:r>
          </w:p>
        </w:tc>
        <w:tc>
          <w:tcPr>
            <w:tcW w:w="0" w:type="auto"/>
          </w:tcPr>
          <w:p w:rsidR="0016026D" w:rsidRPr="006F561B" w:rsidRDefault="0016026D" w:rsidP="00AC7651">
            <w:pPr>
              <w:pStyle w:val="TAL"/>
              <w:rPr>
                <w:sz w:val="16"/>
              </w:rPr>
            </w:pPr>
            <w:r w:rsidRPr="006F561B">
              <w:rPr>
                <w:sz w:val="16"/>
              </w:rPr>
              <w:t>0602</w:t>
            </w:r>
          </w:p>
        </w:tc>
        <w:tc>
          <w:tcPr>
            <w:tcW w:w="0" w:type="auto"/>
          </w:tcPr>
          <w:p w:rsidR="0016026D" w:rsidRPr="006F561B" w:rsidRDefault="0016026D" w:rsidP="00AC7651">
            <w:pPr>
              <w:pStyle w:val="TAR"/>
              <w:rPr>
                <w:sz w:val="16"/>
              </w:rPr>
            </w:pPr>
            <w:r w:rsidRPr="006F561B">
              <w:rPr>
                <w:sz w:val="16"/>
              </w:rPr>
              <w:t>2</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TEI14</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C4-173141</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29.329</w:t>
            </w:r>
          </w:p>
        </w:tc>
        <w:tc>
          <w:tcPr>
            <w:tcW w:w="0" w:type="auto"/>
          </w:tcPr>
          <w:p w:rsidR="0016026D" w:rsidRPr="006F561B" w:rsidRDefault="0016026D" w:rsidP="00AC7651">
            <w:pPr>
              <w:pStyle w:val="TAL"/>
              <w:rPr>
                <w:sz w:val="16"/>
              </w:rPr>
            </w:pPr>
            <w:r w:rsidRPr="006F561B">
              <w:rPr>
                <w:sz w:val="16"/>
              </w:rPr>
              <w:t>0247</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withdrawn</w:t>
            </w:r>
          </w:p>
        </w:tc>
      </w:tr>
      <w:tr w:rsidR="0016026D" w:rsidRPr="006F561B" w:rsidTr="00AC7651">
        <w:tc>
          <w:tcPr>
            <w:tcW w:w="0" w:type="auto"/>
          </w:tcPr>
          <w:p w:rsidR="0016026D" w:rsidRPr="006F561B" w:rsidRDefault="0016026D" w:rsidP="00AC7651">
            <w:pPr>
              <w:pStyle w:val="TAL"/>
              <w:rPr>
                <w:sz w:val="16"/>
              </w:rPr>
            </w:pPr>
            <w:r w:rsidRPr="006F561B">
              <w:rPr>
                <w:sz w:val="16"/>
              </w:rPr>
              <w:t>C4-173154</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29.329</w:t>
            </w:r>
          </w:p>
        </w:tc>
        <w:tc>
          <w:tcPr>
            <w:tcW w:w="0" w:type="auto"/>
          </w:tcPr>
          <w:p w:rsidR="0016026D" w:rsidRPr="006F561B" w:rsidRDefault="0016026D" w:rsidP="00AC7651">
            <w:pPr>
              <w:pStyle w:val="TAL"/>
              <w:rPr>
                <w:sz w:val="16"/>
              </w:rPr>
            </w:pPr>
            <w:r w:rsidRPr="006F561B">
              <w:rPr>
                <w:sz w:val="16"/>
              </w:rPr>
              <w:t>0248</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C4-173286</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29.329</w:t>
            </w:r>
          </w:p>
        </w:tc>
        <w:tc>
          <w:tcPr>
            <w:tcW w:w="0" w:type="auto"/>
          </w:tcPr>
          <w:p w:rsidR="0016026D" w:rsidRPr="006F561B" w:rsidRDefault="0016026D" w:rsidP="00AC7651">
            <w:pPr>
              <w:pStyle w:val="TAL"/>
              <w:rPr>
                <w:sz w:val="16"/>
              </w:rPr>
            </w:pPr>
            <w:r w:rsidRPr="006F561B">
              <w:rPr>
                <w:sz w:val="16"/>
              </w:rPr>
              <w:t>0248</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TEI14</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C4-173058</w:t>
            </w:r>
          </w:p>
        </w:tc>
        <w:tc>
          <w:tcPr>
            <w:tcW w:w="0" w:type="auto"/>
          </w:tcPr>
          <w:p w:rsidR="0016026D" w:rsidRPr="006F561B" w:rsidRDefault="0016026D" w:rsidP="00AC7651">
            <w:pPr>
              <w:pStyle w:val="TAL"/>
              <w:rPr>
                <w:sz w:val="16"/>
              </w:rPr>
            </w:pPr>
            <w:r w:rsidRPr="006F561B">
              <w:rPr>
                <w:sz w:val="16"/>
              </w:rPr>
              <w:t>New MMCMH voice activated video switch package</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29.333</w:t>
            </w:r>
          </w:p>
        </w:tc>
        <w:tc>
          <w:tcPr>
            <w:tcW w:w="0" w:type="auto"/>
          </w:tcPr>
          <w:p w:rsidR="0016026D" w:rsidRPr="006F561B" w:rsidRDefault="0016026D" w:rsidP="00AC7651">
            <w:pPr>
              <w:pStyle w:val="TAL"/>
              <w:rPr>
                <w:sz w:val="16"/>
              </w:rPr>
            </w:pPr>
            <w:r w:rsidRPr="006F561B">
              <w:rPr>
                <w:sz w:val="16"/>
              </w:rPr>
              <w:t>0094</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MMCMH_Enh-CT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C4-173237</w:t>
            </w:r>
          </w:p>
        </w:tc>
        <w:tc>
          <w:tcPr>
            <w:tcW w:w="0" w:type="auto"/>
          </w:tcPr>
          <w:p w:rsidR="0016026D" w:rsidRPr="006F561B" w:rsidRDefault="0016026D" w:rsidP="00AC7651">
            <w:pPr>
              <w:pStyle w:val="TAL"/>
              <w:rPr>
                <w:sz w:val="16"/>
              </w:rPr>
            </w:pPr>
            <w:r w:rsidRPr="006F561B">
              <w:rPr>
                <w:sz w:val="16"/>
              </w:rPr>
              <w:t>New MMCMH voice activated video switch package</w:t>
            </w:r>
          </w:p>
        </w:tc>
        <w:tc>
          <w:tcPr>
            <w:tcW w:w="0" w:type="auto"/>
          </w:tcPr>
          <w:p w:rsidR="0016026D" w:rsidRPr="006F561B" w:rsidRDefault="0016026D" w:rsidP="00AC7651">
            <w:pPr>
              <w:pStyle w:val="TAL"/>
              <w:rPr>
                <w:sz w:val="16"/>
              </w:rPr>
            </w:pPr>
            <w:r w:rsidRPr="006F561B">
              <w:rPr>
                <w:sz w:val="16"/>
              </w:rPr>
              <w:t>Ericsson, Nokia, Alcatel-Lucent Shanghai-Bell</w:t>
            </w:r>
          </w:p>
        </w:tc>
        <w:tc>
          <w:tcPr>
            <w:tcW w:w="0" w:type="auto"/>
          </w:tcPr>
          <w:p w:rsidR="0016026D" w:rsidRPr="006F561B" w:rsidRDefault="0016026D" w:rsidP="00AC7651">
            <w:pPr>
              <w:pStyle w:val="TAL"/>
              <w:rPr>
                <w:sz w:val="16"/>
              </w:rPr>
            </w:pPr>
            <w:r w:rsidRPr="006F561B">
              <w:rPr>
                <w:sz w:val="16"/>
              </w:rPr>
              <w:t>29.333</w:t>
            </w:r>
          </w:p>
        </w:tc>
        <w:tc>
          <w:tcPr>
            <w:tcW w:w="0" w:type="auto"/>
          </w:tcPr>
          <w:p w:rsidR="0016026D" w:rsidRPr="006F561B" w:rsidRDefault="0016026D" w:rsidP="00AC7651">
            <w:pPr>
              <w:pStyle w:val="TAL"/>
              <w:rPr>
                <w:sz w:val="16"/>
              </w:rPr>
            </w:pPr>
            <w:r w:rsidRPr="006F561B">
              <w:rPr>
                <w:sz w:val="16"/>
              </w:rPr>
              <w:t>0094</w:t>
            </w:r>
          </w:p>
        </w:tc>
        <w:tc>
          <w:tcPr>
            <w:tcW w:w="0" w:type="auto"/>
          </w:tcPr>
          <w:p w:rsidR="0016026D" w:rsidRPr="006F561B" w:rsidRDefault="0016026D" w:rsidP="00AC7651">
            <w:pPr>
              <w:pStyle w:val="TAR"/>
              <w:rPr>
                <w:sz w:val="16"/>
              </w:rPr>
            </w:pPr>
            <w:r w:rsidRPr="006F561B">
              <w:rPr>
                <w:sz w:val="16"/>
              </w:rPr>
              <w:t>2</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MMCMH_Enh-CT</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C4-173045</w:t>
            </w:r>
          </w:p>
        </w:tc>
        <w:tc>
          <w:tcPr>
            <w:tcW w:w="0" w:type="auto"/>
          </w:tcPr>
          <w:p w:rsidR="0016026D" w:rsidRPr="006F561B" w:rsidRDefault="0016026D" w:rsidP="00AC7651">
            <w:pPr>
              <w:pStyle w:val="TAL"/>
              <w:rPr>
                <w:sz w:val="16"/>
              </w:rPr>
            </w:pPr>
            <w:r w:rsidRPr="006F561B">
              <w:rPr>
                <w:sz w:val="16"/>
              </w:rPr>
              <w:t>Reference update: draft-ietf-mmusic-sctp-sdp</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29.333</w:t>
            </w:r>
          </w:p>
        </w:tc>
        <w:tc>
          <w:tcPr>
            <w:tcW w:w="0" w:type="auto"/>
          </w:tcPr>
          <w:p w:rsidR="0016026D" w:rsidRPr="006F561B" w:rsidRDefault="0016026D" w:rsidP="00AC7651">
            <w:pPr>
              <w:pStyle w:val="TAL"/>
              <w:rPr>
                <w:sz w:val="16"/>
              </w:rPr>
            </w:pPr>
            <w:r w:rsidRPr="006F561B">
              <w:rPr>
                <w:sz w:val="16"/>
              </w:rPr>
              <w:t>0095</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Rel-12</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IMS_TELEP</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C4-173046</w:t>
            </w:r>
          </w:p>
        </w:tc>
        <w:tc>
          <w:tcPr>
            <w:tcW w:w="0" w:type="auto"/>
          </w:tcPr>
          <w:p w:rsidR="0016026D" w:rsidRPr="006F561B" w:rsidRDefault="0016026D" w:rsidP="00AC7651">
            <w:pPr>
              <w:pStyle w:val="TAL"/>
              <w:rPr>
                <w:sz w:val="16"/>
              </w:rPr>
            </w:pPr>
            <w:r w:rsidRPr="006F561B">
              <w:rPr>
                <w:sz w:val="16"/>
              </w:rPr>
              <w:t>Reference update: draft-ietf-mmusic-sctp-sdp</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29.333</w:t>
            </w:r>
          </w:p>
        </w:tc>
        <w:tc>
          <w:tcPr>
            <w:tcW w:w="0" w:type="auto"/>
          </w:tcPr>
          <w:p w:rsidR="0016026D" w:rsidRPr="006F561B" w:rsidRDefault="0016026D" w:rsidP="00AC7651">
            <w:pPr>
              <w:pStyle w:val="TAL"/>
              <w:rPr>
                <w:sz w:val="16"/>
              </w:rPr>
            </w:pPr>
            <w:r w:rsidRPr="006F561B">
              <w:rPr>
                <w:sz w:val="16"/>
              </w:rPr>
              <w:t>0096</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IMS_TELEP</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C4-173047</w:t>
            </w:r>
          </w:p>
        </w:tc>
        <w:tc>
          <w:tcPr>
            <w:tcW w:w="0" w:type="auto"/>
          </w:tcPr>
          <w:p w:rsidR="0016026D" w:rsidRPr="006F561B" w:rsidRDefault="0016026D" w:rsidP="00AC7651">
            <w:pPr>
              <w:pStyle w:val="TAL"/>
              <w:rPr>
                <w:sz w:val="16"/>
              </w:rPr>
            </w:pPr>
            <w:r w:rsidRPr="006F561B">
              <w:rPr>
                <w:sz w:val="16"/>
              </w:rPr>
              <w:t>Reference update: draft-ietf-mmusic-sctp-sdp</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29.333</w:t>
            </w:r>
          </w:p>
        </w:tc>
        <w:tc>
          <w:tcPr>
            <w:tcW w:w="0" w:type="auto"/>
          </w:tcPr>
          <w:p w:rsidR="0016026D" w:rsidRPr="006F561B" w:rsidRDefault="0016026D" w:rsidP="00AC7651">
            <w:pPr>
              <w:pStyle w:val="TAL"/>
              <w:rPr>
                <w:sz w:val="16"/>
              </w:rPr>
            </w:pPr>
            <w:r w:rsidRPr="006F561B">
              <w:rPr>
                <w:sz w:val="16"/>
              </w:rPr>
              <w:t>0097</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IMS_TELEP</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C4-173055</w:t>
            </w:r>
          </w:p>
        </w:tc>
        <w:tc>
          <w:tcPr>
            <w:tcW w:w="0" w:type="auto"/>
          </w:tcPr>
          <w:p w:rsidR="0016026D" w:rsidRPr="006F561B" w:rsidRDefault="0016026D" w:rsidP="00AC7651">
            <w:pPr>
              <w:pStyle w:val="TAL"/>
              <w:rPr>
                <w:sz w:val="16"/>
              </w:rPr>
            </w:pPr>
            <w:r w:rsidRPr="006F561B">
              <w:rPr>
                <w:sz w:val="16"/>
              </w:rPr>
              <w:t>Reference update: MMCMH related IETF drafts</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29.333</w:t>
            </w:r>
          </w:p>
        </w:tc>
        <w:tc>
          <w:tcPr>
            <w:tcW w:w="0" w:type="auto"/>
          </w:tcPr>
          <w:p w:rsidR="0016026D" w:rsidRPr="006F561B" w:rsidRDefault="0016026D" w:rsidP="00AC7651">
            <w:pPr>
              <w:pStyle w:val="TAL"/>
              <w:rPr>
                <w:sz w:val="16"/>
              </w:rPr>
            </w:pPr>
            <w:r w:rsidRPr="006F561B">
              <w:rPr>
                <w:sz w:val="16"/>
              </w:rPr>
              <w:t>0098</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MMCMH_Enh-CT</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C4-173050</w:t>
            </w:r>
          </w:p>
        </w:tc>
        <w:tc>
          <w:tcPr>
            <w:tcW w:w="0" w:type="auto"/>
          </w:tcPr>
          <w:p w:rsidR="0016026D" w:rsidRPr="006F561B" w:rsidRDefault="0016026D" w:rsidP="00AC7651">
            <w:pPr>
              <w:pStyle w:val="TAL"/>
              <w:rPr>
                <w:sz w:val="16"/>
              </w:rPr>
            </w:pPr>
            <w:r w:rsidRPr="006F561B">
              <w:rPr>
                <w:sz w:val="16"/>
              </w:rPr>
              <w:t>Reference update: draft-ietf-mmusic-sctp-sdp</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29.334</w:t>
            </w:r>
          </w:p>
        </w:tc>
        <w:tc>
          <w:tcPr>
            <w:tcW w:w="0" w:type="auto"/>
          </w:tcPr>
          <w:p w:rsidR="0016026D" w:rsidRPr="006F561B" w:rsidRDefault="0016026D" w:rsidP="00AC7651">
            <w:pPr>
              <w:pStyle w:val="TAL"/>
              <w:rPr>
                <w:sz w:val="16"/>
              </w:rPr>
            </w:pPr>
            <w:r w:rsidRPr="006F561B">
              <w:rPr>
                <w:sz w:val="16"/>
              </w:rPr>
              <w:t>0120</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WebRTCH248DC</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C4-173051</w:t>
            </w:r>
          </w:p>
        </w:tc>
        <w:tc>
          <w:tcPr>
            <w:tcW w:w="0" w:type="auto"/>
          </w:tcPr>
          <w:p w:rsidR="0016026D" w:rsidRPr="006F561B" w:rsidRDefault="0016026D" w:rsidP="00AC7651">
            <w:pPr>
              <w:pStyle w:val="TAL"/>
              <w:rPr>
                <w:sz w:val="16"/>
              </w:rPr>
            </w:pPr>
            <w:r w:rsidRPr="006F561B">
              <w:rPr>
                <w:sz w:val="16"/>
              </w:rPr>
              <w:t>Reference update: draft-ietf-mmusic-sctp-sdp</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29.334</w:t>
            </w:r>
          </w:p>
        </w:tc>
        <w:tc>
          <w:tcPr>
            <w:tcW w:w="0" w:type="auto"/>
          </w:tcPr>
          <w:p w:rsidR="0016026D" w:rsidRPr="006F561B" w:rsidRDefault="0016026D" w:rsidP="00AC7651">
            <w:pPr>
              <w:pStyle w:val="TAL"/>
              <w:rPr>
                <w:sz w:val="16"/>
              </w:rPr>
            </w:pPr>
            <w:r w:rsidRPr="006F561B">
              <w:rPr>
                <w:sz w:val="16"/>
              </w:rPr>
              <w:t>0121</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WebRTCH248DC</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C4-173254</w:t>
            </w:r>
          </w:p>
        </w:tc>
        <w:tc>
          <w:tcPr>
            <w:tcW w:w="0" w:type="auto"/>
          </w:tcPr>
          <w:p w:rsidR="0016026D" w:rsidRPr="006F561B" w:rsidRDefault="0016026D" w:rsidP="00AC7651">
            <w:pPr>
              <w:pStyle w:val="TAL"/>
              <w:rPr>
                <w:sz w:val="16"/>
              </w:rPr>
            </w:pPr>
            <w:r w:rsidRPr="006F561B">
              <w:rPr>
                <w:sz w:val="16"/>
              </w:rPr>
              <w:t>MONTE support for group based reporting and status indication in RIR</w:t>
            </w:r>
          </w:p>
        </w:tc>
        <w:tc>
          <w:tcPr>
            <w:tcW w:w="0" w:type="auto"/>
          </w:tcPr>
          <w:p w:rsidR="0016026D" w:rsidRPr="006F561B" w:rsidRDefault="0016026D" w:rsidP="00AC7651">
            <w:pPr>
              <w:pStyle w:val="TAL"/>
              <w:rPr>
                <w:sz w:val="16"/>
              </w:rPr>
            </w:pPr>
            <w:r w:rsidRPr="006F561B">
              <w:rPr>
                <w:sz w:val="16"/>
              </w:rPr>
              <w:t>Hewlett-Packard Enterprise, ZTE</w:t>
            </w:r>
          </w:p>
        </w:tc>
        <w:tc>
          <w:tcPr>
            <w:tcW w:w="0" w:type="auto"/>
          </w:tcPr>
          <w:p w:rsidR="0016026D" w:rsidRPr="006F561B" w:rsidRDefault="0016026D" w:rsidP="00AC7651">
            <w:pPr>
              <w:pStyle w:val="TAL"/>
              <w:rPr>
                <w:sz w:val="16"/>
              </w:rPr>
            </w:pPr>
            <w:r w:rsidRPr="006F561B">
              <w:rPr>
                <w:sz w:val="16"/>
              </w:rPr>
              <w:t>29.336</w:t>
            </w:r>
          </w:p>
        </w:tc>
        <w:tc>
          <w:tcPr>
            <w:tcW w:w="0" w:type="auto"/>
          </w:tcPr>
          <w:p w:rsidR="0016026D" w:rsidRPr="006F561B" w:rsidRDefault="0016026D" w:rsidP="00AC7651">
            <w:pPr>
              <w:pStyle w:val="TAL"/>
              <w:rPr>
                <w:sz w:val="16"/>
              </w:rPr>
            </w:pPr>
            <w:r w:rsidRPr="006F561B">
              <w:rPr>
                <w:sz w:val="16"/>
              </w:rPr>
              <w:t>0087</w:t>
            </w:r>
          </w:p>
        </w:tc>
        <w:tc>
          <w:tcPr>
            <w:tcW w:w="0" w:type="auto"/>
          </w:tcPr>
          <w:p w:rsidR="0016026D" w:rsidRPr="006F561B" w:rsidRDefault="0016026D" w:rsidP="00AC7651">
            <w:pPr>
              <w:pStyle w:val="TAR"/>
              <w:rPr>
                <w:sz w:val="16"/>
              </w:rPr>
            </w:pPr>
            <w:r w:rsidRPr="006F561B">
              <w:rPr>
                <w:sz w:val="16"/>
              </w:rPr>
              <w:t>2</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TEI14, GENCEF</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C4-173352</w:t>
            </w:r>
          </w:p>
        </w:tc>
        <w:tc>
          <w:tcPr>
            <w:tcW w:w="0" w:type="auto"/>
          </w:tcPr>
          <w:p w:rsidR="0016026D" w:rsidRPr="006F561B" w:rsidRDefault="0016026D" w:rsidP="00AC7651">
            <w:pPr>
              <w:pStyle w:val="TAL"/>
              <w:rPr>
                <w:sz w:val="16"/>
              </w:rPr>
            </w:pPr>
            <w:r w:rsidRPr="006F561B">
              <w:rPr>
                <w:sz w:val="16"/>
              </w:rPr>
              <w:t>MONTE support for group based reporting and status indication in RIR</w:t>
            </w:r>
          </w:p>
        </w:tc>
        <w:tc>
          <w:tcPr>
            <w:tcW w:w="0" w:type="auto"/>
          </w:tcPr>
          <w:p w:rsidR="0016026D" w:rsidRPr="006F561B" w:rsidRDefault="0016026D" w:rsidP="00AC7651">
            <w:pPr>
              <w:pStyle w:val="TAL"/>
              <w:rPr>
                <w:sz w:val="16"/>
              </w:rPr>
            </w:pPr>
            <w:r w:rsidRPr="006F561B">
              <w:rPr>
                <w:sz w:val="16"/>
              </w:rPr>
              <w:t>Hewlett-Packard Enterprise, ZTE</w:t>
            </w:r>
          </w:p>
        </w:tc>
        <w:tc>
          <w:tcPr>
            <w:tcW w:w="0" w:type="auto"/>
          </w:tcPr>
          <w:p w:rsidR="0016026D" w:rsidRPr="006F561B" w:rsidRDefault="0016026D" w:rsidP="00AC7651">
            <w:pPr>
              <w:pStyle w:val="TAL"/>
              <w:rPr>
                <w:sz w:val="16"/>
              </w:rPr>
            </w:pPr>
            <w:r w:rsidRPr="006F561B">
              <w:rPr>
                <w:sz w:val="16"/>
              </w:rPr>
              <w:t>29.336</w:t>
            </w:r>
          </w:p>
        </w:tc>
        <w:tc>
          <w:tcPr>
            <w:tcW w:w="0" w:type="auto"/>
          </w:tcPr>
          <w:p w:rsidR="0016026D" w:rsidRPr="006F561B" w:rsidRDefault="0016026D" w:rsidP="00AC7651">
            <w:pPr>
              <w:pStyle w:val="TAL"/>
              <w:rPr>
                <w:sz w:val="16"/>
              </w:rPr>
            </w:pPr>
            <w:r w:rsidRPr="006F561B">
              <w:rPr>
                <w:sz w:val="16"/>
              </w:rPr>
              <w:t>0087</w:t>
            </w:r>
          </w:p>
        </w:tc>
        <w:tc>
          <w:tcPr>
            <w:tcW w:w="0" w:type="auto"/>
          </w:tcPr>
          <w:p w:rsidR="0016026D" w:rsidRPr="006F561B" w:rsidRDefault="0016026D" w:rsidP="00AC7651">
            <w:pPr>
              <w:pStyle w:val="TAR"/>
              <w:rPr>
                <w:sz w:val="16"/>
              </w:rPr>
            </w:pPr>
            <w:r w:rsidRPr="006F561B">
              <w:rPr>
                <w:sz w:val="16"/>
              </w:rPr>
              <w:t>3</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TEI14, GENCEF</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C4-173116</w:t>
            </w:r>
          </w:p>
        </w:tc>
        <w:tc>
          <w:tcPr>
            <w:tcW w:w="0" w:type="auto"/>
          </w:tcPr>
          <w:p w:rsidR="0016026D" w:rsidRPr="006F561B" w:rsidRDefault="0016026D" w:rsidP="00AC7651">
            <w:pPr>
              <w:pStyle w:val="TAL"/>
              <w:rPr>
                <w:sz w:val="16"/>
              </w:rPr>
            </w:pPr>
            <w:r w:rsidRPr="006F561B">
              <w:rPr>
                <w:sz w:val="16"/>
              </w:rPr>
              <w:t>Remove User-Identifier from NIA</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29.336</w:t>
            </w:r>
          </w:p>
        </w:tc>
        <w:tc>
          <w:tcPr>
            <w:tcW w:w="0" w:type="auto"/>
          </w:tcPr>
          <w:p w:rsidR="0016026D" w:rsidRPr="006F561B" w:rsidRDefault="0016026D" w:rsidP="00AC7651">
            <w:pPr>
              <w:pStyle w:val="TAL"/>
              <w:rPr>
                <w:sz w:val="16"/>
              </w:rPr>
            </w:pPr>
            <w:r w:rsidRPr="006F561B">
              <w:rPr>
                <w:sz w:val="16"/>
              </w:rPr>
              <w:t>0093</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CIoT-CT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C4-173316</w:t>
            </w:r>
          </w:p>
        </w:tc>
        <w:tc>
          <w:tcPr>
            <w:tcW w:w="0" w:type="auto"/>
          </w:tcPr>
          <w:p w:rsidR="0016026D" w:rsidRPr="006F561B" w:rsidRDefault="0016026D" w:rsidP="00AC7651">
            <w:pPr>
              <w:pStyle w:val="TAL"/>
              <w:rPr>
                <w:sz w:val="16"/>
              </w:rPr>
            </w:pPr>
            <w:r w:rsidRPr="006F561B">
              <w:rPr>
                <w:sz w:val="16"/>
              </w:rPr>
              <w:t>Remove User-Identifier from NIA</w:t>
            </w:r>
          </w:p>
        </w:tc>
        <w:tc>
          <w:tcPr>
            <w:tcW w:w="0" w:type="auto"/>
          </w:tcPr>
          <w:p w:rsidR="0016026D" w:rsidRPr="006F561B" w:rsidRDefault="0016026D" w:rsidP="00AC7651">
            <w:pPr>
              <w:pStyle w:val="TAL"/>
              <w:rPr>
                <w:sz w:val="16"/>
              </w:rPr>
            </w:pPr>
            <w:r w:rsidRPr="006F561B">
              <w:rPr>
                <w:sz w:val="16"/>
              </w:rPr>
              <w:t>Nokia, Alcatel-Lucent Shanghai Bell, Ericsson</w:t>
            </w:r>
          </w:p>
        </w:tc>
        <w:tc>
          <w:tcPr>
            <w:tcW w:w="0" w:type="auto"/>
          </w:tcPr>
          <w:p w:rsidR="0016026D" w:rsidRPr="006F561B" w:rsidRDefault="0016026D" w:rsidP="00AC7651">
            <w:pPr>
              <w:pStyle w:val="TAL"/>
              <w:rPr>
                <w:sz w:val="16"/>
              </w:rPr>
            </w:pPr>
            <w:r w:rsidRPr="006F561B">
              <w:rPr>
                <w:sz w:val="16"/>
              </w:rPr>
              <w:t>29.336</w:t>
            </w:r>
          </w:p>
        </w:tc>
        <w:tc>
          <w:tcPr>
            <w:tcW w:w="0" w:type="auto"/>
          </w:tcPr>
          <w:p w:rsidR="0016026D" w:rsidRPr="006F561B" w:rsidRDefault="0016026D" w:rsidP="00AC7651">
            <w:pPr>
              <w:pStyle w:val="TAL"/>
              <w:rPr>
                <w:sz w:val="16"/>
              </w:rPr>
            </w:pPr>
            <w:r w:rsidRPr="006F561B">
              <w:rPr>
                <w:sz w:val="16"/>
              </w:rPr>
              <w:t>0093</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CIoT-CT</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C4-173117</w:t>
            </w:r>
          </w:p>
        </w:tc>
        <w:tc>
          <w:tcPr>
            <w:tcW w:w="0" w:type="auto"/>
          </w:tcPr>
          <w:p w:rsidR="0016026D" w:rsidRPr="006F561B" w:rsidRDefault="0016026D" w:rsidP="00AC7651">
            <w:pPr>
              <w:pStyle w:val="TAL"/>
              <w:rPr>
                <w:sz w:val="16"/>
              </w:rPr>
            </w:pPr>
            <w:r w:rsidRPr="006F561B">
              <w:rPr>
                <w:sz w:val="16"/>
              </w:rPr>
              <w:t>Remove User-Identifier from NIA</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29.336</w:t>
            </w:r>
          </w:p>
        </w:tc>
        <w:tc>
          <w:tcPr>
            <w:tcW w:w="0" w:type="auto"/>
          </w:tcPr>
          <w:p w:rsidR="0016026D" w:rsidRPr="006F561B" w:rsidRDefault="0016026D" w:rsidP="00AC7651">
            <w:pPr>
              <w:pStyle w:val="TAL"/>
              <w:rPr>
                <w:sz w:val="16"/>
              </w:rPr>
            </w:pPr>
            <w:r w:rsidRPr="006F561B">
              <w:rPr>
                <w:sz w:val="16"/>
              </w:rPr>
              <w:t>0094</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CIoT-CT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C4-173317</w:t>
            </w:r>
          </w:p>
        </w:tc>
        <w:tc>
          <w:tcPr>
            <w:tcW w:w="0" w:type="auto"/>
          </w:tcPr>
          <w:p w:rsidR="0016026D" w:rsidRPr="006F561B" w:rsidRDefault="0016026D" w:rsidP="00AC7651">
            <w:pPr>
              <w:pStyle w:val="TAL"/>
              <w:rPr>
                <w:sz w:val="16"/>
              </w:rPr>
            </w:pPr>
            <w:r w:rsidRPr="006F561B">
              <w:rPr>
                <w:sz w:val="16"/>
              </w:rPr>
              <w:t>Remove User-Identifier from NIA</w:t>
            </w:r>
          </w:p>
        </w:tc>
        <w:tc>
          <w:tcPr>
            <w:tcW w:w="0" w:type="auto"/>
          </w:tcPr>
          <w:p w:rsidR="0016026D" w:rsidRPr="006F561B" w:rsidRDefault="0016026D" w:rsidP="00AC7651">
            <w:pPr>
              <w:pStyle w:val="TAL"/>
              <w:rPr>
                <w:sz w:val="16"/>
              </w:rPr>
            </w:pPr>
            <w:r w:rsidRPr="006F561B">
              <w:rPr>
                <w:sz w:val="16"/>
              </w:rPr>
              <w:t>Nokia, Alcatel-Lucent Shanghai Bell, Ericsson</w:t>
            </w:r>
          </w:p>
        </w:tc>
        <w:tc>
          <w:tcPr>
            <w:tcW w:w="0" w:type="auto"/>
          </w:tcPr>
          <w:p w:rsidR="0016026D" w:rsidRPr="006F561B" w:rsidRDefault="0016026D" w:rsidP="00AC7651">
            <w:pPr>
              <w:pStyle w:val="TAL"/>
              <w:rPr>
                <w:sz w:val="16"/>
              </w:rPr>
            </w:pPr>
            <w:r w:rsidRPr="006F561B">
              <w:rPr>
                <w:sz w:val="16"/>
              </w:rPr>
              <w:t>29.336</w:t>
            </w:r>
          </w:p>
        </w:tc>
        <w:tc>
          <w:tcPr>
            <w:tcW w:w="0" w:type="auto"/>
          </w:tcPr>
          <w:p w:rsidR="0016026D" w:rsidRPr="006F561B" w:rsidRDefault="0016026D" w:rsidP="00AC7651">
            <w:pPr>
              <w:pStyle w:val="TAL"/>
              <w:rPr>
                <w:sz w:val="16"/>
              </w:rPr>
            </w:pPr>
            <w:r w:rsidRPr="006F561B">
              <w:rPr>
                <w:sz w:val="16"/>
              </w:rPr>
              <w:t>0094</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CIoT-CT</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C4-173118</w:t>
            </w:r>
          </w:p>
        </w:tc>
        <w:tc>
          <w:tcPr>
            <w:tcW w:w="0" w:type="auto"/>
          </w:tcPr>
          <w:p w:rsidR="0016026D" w:rsidRPr="006F561B" w:rsidRDefault="0016026D" w:rsidP="00AC7651">
            <w:pPr>
              <w:pStyle w:val="TAL"/>
              <w:rPr>
                <w:sz w:val="16"/>
              </w:rPr>
            </w:pPr>
            <w:r w:rsidRPr="006F561B">
              <w:rPr>
                <w:sz w:val="16"/>
              </w:rPr>
              <w:t>Unauthorized Requesting Entity on S6t</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29.336</w:t>
            </w:r>
          </w:p>
        </w:tc>
        <w:tc>
          <w:tcPr>
            <w:tcW w:w="0" w:type="auto"/>
          </w:tcPr>
          <w:p w:rsidR="0016026D" w:rsidRPr="006F561B" w:rsidRDefault="0016026D" w:rsidP="00AC7651">
            <w:pPr>
              <w:pStyle w:val="TAL"/>
              <w:rPr>
                <w:sz w:val="16"/>
              </w:rPr>
            </w:pPr>
            <w:r w:rsidRPr="006F561B">
              <w:rPr>
                <w:sz w:val="16"/>
              </w:rPr>
              <w:t>0095</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TEI14</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C4-173255</w:t>
            </w:r>
          </w:p>
        </w:tc>
        <w:tc>
          <w:tcPr>
            <w:tcW w:w="0" w:type="auto"/>
          </w:tcPr>
          <w:p w:rsidR="0016026D" w:rsidRPr="006F561B" w:rsidRDefault="0016026D" w:rsidP="00AC7651">
            <w:pPr>
              <w:pStyle w:val="TAL"/>
              <w:rPr>
                <w:sz w:val="16"/>
              </w:rPr>
            </w:pPr>
            <w:r w:rsidRPr="006F561B">
              <w:rPr>
                <w:sz w:val="16"/>
              </w:rPr>
              <w:t>Unauthorized Requesting Entity on S6t</w:t>
            </w:r>
          </w:p>
        </w:tc>
        <w:tc>
          <w:tcPr>
            <w:tcW w:w="0" w:type="auto"/>
          </w:tcPr>
          <w:p w:rsidR="0016026D" w:rsidRPr="006F561B" w:rsidRDefault="0016026D" w:rsidP="00AC7651">
            <w:pPr>
              <w:pStyle w:val="TAL"/>
              <w:rPr>
                <w:sz w:val="16"/>
              </w:rPr>
            </w:pPr>
            <w:r w:rsidRPr="006F561B">
              <w:rPr>
                <w:sz w:val="16"/>
              </w:rPr>
              <w:t>Nokia, Alcatel-Lucent Shanghai Bell</w:t>
            </w:r>
          </w:p>
        </w:tc>
        <w:tc>
          <w:tcPr>
            <w:tcW w:w="0" w:type="auto"/>
          </w:tcPr>
          <w:p w:rsidR="0016026D" w:rsidRPr="006F561B" w:rsidRDefault="0016026D" w:rsidP="00AC7651">
            <w:pPr>
              <w:pStyle w:val="TAL"/>
              <w:rPr>
                <w:sz w:val="16"/>
              </w:rPr>
            </w:pPr>
            <w:r w:rsidRPr="006F561B">
              <w:rPr>
                <w:sz w:val="16"/>
              </w:rPr>
              <w:t>29.336</w:t>
            </w:r>
          </w:p>
        </w:tc>
        <w:tc>
          <w:tcPr>
            <w:tcW w:w="0" w:type="auto"/>
          </w:tcPr>
          <w:p w:rsidR="0016026D" w:rsidRPr="006F561B" w:rsidRDefault="0016026D" w:rsidP="00AC7651">
            <w:pPr>
              <w:pStyle w:val="TAL"/>
              <w:rPr>
                <w:sz w:val="16"/>
              </w:rPr>
            </w:pPr>
            <w:r w:rsidRPr="006F561B">
              <w:rPr>
                <w:sz w:val="16"/>
              </w:rPr>
              <w:t>0095</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TEI14</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C4-173142</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29.336</w:t>
            </w:r>
          </w:p>
        </w:tc>
        <w:tc>
          <w:tcPr>
            <w:tcW w:w="0" w:type="auto"/>
          </w:tcPr>
          <w:p w:rsidR="0016026D" w:rsidRPr="006F561B" w:rsidRDefault="0016026D" w:rsidP="00AC7651">
            <w:pPr>
              <w:pStyle w:val="TAL"/>
              <w:rPr>
                <w:sz w:val="16"/>
              </w:rPr>
            </w:pPr>
            <w:r w:rsidRPr="006F561B">
              <w:rPr>
                <w:sz w:val="16"/>
              </w:rPr>
              <w:t>0096</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withdrawn</w:t>
            </w:r>
          </w:p>
        </w:tc>
      </w:tr>
      <w:tr w:rsidR="0016026D" w:rsidRPr="006F561B" w:rsidTr="00AC7651">
        <w:tc>
          <w:tcPr>
            <w:tcW w:w="0" w:type="auto"/>
          </w:tcPr>
          <w:p w:rsidR="0016026D" w:rsidRPr="006F561B" w:rsidRDefault="0016026D" w:rsidP="00AC7651">
            <w:pPr>
              <w:pStyle w:val="TAL"/>
              <w:rPr>
                <w:sz w:val="16"/>
              </w:rPr>
            </w:pPr>
            <w:r w:rsidRPr="006F561B">
              <w:rPr>
                <w:sz w:val="16"/>
              </w:rPr>
              <w:t>C4-173155</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29.336</w:t>
            </w:r>
          </w:p>
        </w:tc>
        <w:tc>
          <w:tcPr>
            <w:tcW w:w="0" w:type="auto"/>
          </w:tcPr>
          <w:p w:rsidR="0016026D" w:rsidRPr="006F561B" w:rsidRDefault="0016026D" w:rsidP="00AC7651">
            <w:pPr>
              <w:pStyle w:val="TAL"/>
              <w:rPr>
                <w:sz w:val="16"/>
              </w:rPr>
            </w:pPr>
            <w:r w:rsidRPr="006F561B">
              <w:rPr>
                <w:sz w:val="16"/>
              </w:rPr>
              <w:t>0097</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C4-173287</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29.336</w:t>
            </w:r>
          </w:p>
        </w:tc>
        <w:tc>
          <w:tcPr>
            <w:tcW w:w="0" w:type="auto"/>
          </w:tcPr>
          <w:p w:rsidR="0016026D" w:rsidRPr="006F561B" w:rsidRDefault="0016026D" w:rsidP="00AC7651">
            <w:pPr>
              <w:pStyle w:val="TAL"/>
              <w:rPr>
                <w:sz w:val="16"/>
              </w:rPr>
            </w:pPr>
            <w:r w:rsidRPr="006F561B">
              <w:rPr>
                <w:sz w:val="16"/>
              </w:rPr>
              <w:t>0097</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TEI14</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lastRenderedPageBreak/>
              <w:t>C4-173162</w:t>
            </w:r>
          </w:p>
        </w:tc>
        <w:tc>
          <w:tcPr>
            <w:tcW w:w="0" w:type="auto"/>
          </w:tcPr>
          <w:p w:rsidR="0016026D" w:rsidRPr="006F561B" w:rsidRDefault="0016026D" w:rsidP="00AC7651">
            <w:pPr>
              <w:pStyle w:val="TAL"/>
              <w:rPr>
                <w:sz w:val="16"/>
              </w:rPr>
            </w:pPr>
            <w:r w:rsidRPr="006F561B">
              <w:rPr>
                <w:sz w:val="16"/>
              </w:rPr>
              <w:t>Clarification on User Identity Returned in CIA</w:t>
            </w:r>
          </w:p>
        </w:tc>
        <w:tc>
          <w:tcPr>
            <w:tcW w:w="0" w:type="auto"/>
          </w:tcPr>
          <w:p w:rsidR="0016026D" w:rsidRPr="006F561B" w:rsidRDefault="0016026D" w:rsidP="00AC7651">
            <w:pPr>
              <w:pStyle w:val="TAL"/>
              <w:rPr>
                <w:sz w:val="16"/>
              </w:rPr>
            </w:pPr>
            <w:r w:rsidRPr="006F561B">
              <w:rPr>
                <w:sz w:val="16"/>
              </w:rPr>
              <w:t>ZTE</w:t>
            </w:r>
          </w:p>
        </w:tc>
        <w:tc>
          <w:tcPr>
            <w:tcW w:w="0" w:type="auto"/>
          </w:tcPr>
          <w:p w:rsidR="0016026D" w:rsidRPr="006F561B" w:rsidRDefault="0016026D" w:rsidP="00AC7651">
            <w:pPr>
              <w:pStyle w:val="TAL"/>
              <w:rPr>
                <w:sz w:val="16"/>
              </w:rPr>
            </w:pPr>
            <w:r w:rsidRPr="006F561B">
              <w:rPr>
                <w:sz w:val="16"/>
              </w:rPr>
              <w:t>29.336</w:t>
            </w:r>
          </w:p>
        </w:tc>
        <w:tc>
          <w:tcPr>
            <w:tcW w:w="0" w:type="auto"/>
          </w:tcPr>
          <w:p w:rsidR="0016026D" w:rsidRPr="006F561B" w:rsidRDefault="0016026D" w:rsidP="00AC7651">
            <w:pPr>
              <w:pStyle w:val="TAL"/>
              <w:rPr>
                <w:sz w:val="16"/>
              </w:rPr>
            </w:pPr>
            <w:r w:rsidRPr="006F561B">
              <w:rPr>
                <w:sz w:val="16"/>
              </w:rPr>
              <w:t>0098</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MONTE</w:t>
            </w:r>
          </w:p>
        </w:tc>
        <w:tc>
          <w:tcPr>
            <w:tcW w:w="0" w:type="auto"/>
          </w:tcPr>
          <w:p w:rsidR="0016026D" w:rsidRPr="006F561B" w:rsidRDefault="0016026D" w:rsidP="00AC7651">
            <w:pPr>
              <w:pStyle w:val="TAL"/>
              <w:rPr>
                <w:sz w:val="16"/>
              </w:rPr>
            </w:pPr>
            <w:r w:rsidRPr="006F561B">
              <w:rPr>
                <w:sz w:val="16"/>
              </w:rPr>
              <w:t>merged</w:t>
            </w:r>
          </w:p>
        </w:tc>
      </w:tr>
      <w:tr w:rsidR="0016026D" w:rsidRPr="006F561B" w:rsidTr="00AC7651">
        <w:tc>
          <w:tcPr>
            <w:tcW w:w="0" w:type="auto"/>
          </w:tcPr>
          <w:p w:rsidR="0016026D" w:rsidRPr="006F561B" w:rsidRDefault="0016026D" w:rsidP="00AC7651">
            <w:pPr>
              <w:pStyle w:val="TAL"/>
              <w:rPr>
                <w:sz w:val="16"/>
              </w:rPr>
            </w:pPr>
            <w:r w:rsidRPr="006F561B">
              <w:rPr>
                <w:sz w:val="16"/>
              </w:rPr>
              <w:t>C4-173163</w:t>
            </w:r>
          </w:p>
        </w:tc>
        <w:tc>
          <w:tcPr>
            <w:tcW w:w="0" w:type="auto"/>
          </w:tcPr>
          <w:p w:rsidR="0016026D" w:rsidRPr="006F561B" w:rsidRDefault="0016026D" w:rsidP="00AC7651">
            <w:pPr>
              <w:pStyle w:val="TAL"/>
              <w:rPr>
                <w:sz w:val="16"/>
              </w:rPr>
            </w:pPr>
            <w:r w:rsidRPr="006F561B">
              <w:rPr>
                <w:sz w:val="16"/>
              </w:rPr>
              <w:t>Type of External Identifier</w:t>
            </w:r>
          </w:p>
        </w:tc>
        <w:tc>
          <w:tcPr>
            <w:tcW w:w="0" w:type="auto"/>
          </w:tcPr>
          <w:p w:rsidR="0016026D" w:rsidRPr="006F561B" w:rsidRDefault="0016026D" w:rsidP="00AC7651">
            <w:pPr>
              <w:pStyle w:val="TAL"/>
              <w:rPr>
                <w:sz w:val="16"/>
              </w:rPr>
            </w:pPr>
            <w:r w:rsidRPr="006F561B">
              <w:rPr>
                <w:sz w:val="16"/>
              </w:rPr>
              <w:t>ZTE</w:t>
            </w:r>
          </w:p>
        </w:tc>
        <w:tc>
          <w:tcPr>
            <w:tcW w:w="0" w:type="auto"/>
          </w:tcPr>
          <w:p w:rsidR="0016026D" w:rsidRPr="006F561B" w:rsidRDefault="0016026D" w:rsidP="00AC7651">
            <w:pPr>
              <w:pStyle w:val="TAL"/>
              <w:rPr>
                <w:sz w:val="16"/>
              </w:rPr>
            </w:pPr>
            <w:r w:rsidRPr="006F561B">
              <w:rPr>
                <w:sz w:val="16"/>
              </w:rPr>
              <w:t>29.336</w:t>
            </w:r>
          </w:p>
        </w:tc>
        <w:tc>
          <w:tcPr>
            <w:tcW w:w="0" w:type="auto"/>
          </w:tcPr>
          <w:p w:rsidR="0016026D" w:rsidRPr="006F561B" w:rsidRDefault="0016026D" w:rsidP="00AC7651">
            <w:pPr>
              <w:pStyle w:val="TAL"/>
              <w:rPr>
                <w:sz w:val="16"/>
              </w:rPr>
            </w:pPr>
            <w:r w:rsidRPr="006F561B">
              <w:rPr>
                <w:sz w:val="16"/>
              </w:rPr>
              <w:t>0099</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MONTE</w:t>
            </w:r>
          </w:p>
        </w:tc>
        <w:tc>
          <w:tcPr>
            <w:tcW w:w="0" w:type="auto"/>
          </w:tcPr>
          <w:p w:rsidR="0016026D" w:rsidRPr="006F561B" w:rsidRDefault="0016026D" w:rsidP="00AC7651">
            <w:pPr>
              <w:pStyle w:val="TAL"/>
              <w:rPr>
                <w:sz w:val="16"/>
              </w:rPr>
            </w:pPr>
            <w:r w:rsidRPr="006F561B">
              <w:rPr>
                <w:sz w:val="16"/>
              </w:rPr>
              <w:t>merged</w:t>
            </w:r>
          </w:p>
        </w:tc>
      </w:tr>
      <w:tr w:rsidR="0016026D" w:rsidRPr="006F561B" w:rsidTr="00AC7651">
        <w:tc>
          <w:tcPr>
            <w:tcW w:w="0" w:type="auto"/>
          </w:tcPr>
          <w:p w:rsidR="0016026D" w:rsidRPr="006F561B" w:rsidRDefault="0016026D" w:rsidP="00AC7651">
            <w:pPr>
              <w:pStyle w:val="TAL"/>
              <w:rPr>
                <w:sz w:val="16"/>
              </w:rPr>
            </w:pPr>
            <w:r w:rsidRPr="006F561B">
              <w:rPr>
                <w:sz w:val="16"/>
              </w:rPr>
              <w:t>C4-173256</w:t>
            </w:r>
          </w:p>
        </w:tc>
        <w:tc>
          <w:tcPr>
            <w:tcW w:w="0" w:type="auto"/>
          </w:tcPr>
          <w:p w:rsidR="0016026D" w:rsidRPr="006F561B" w:rsidRDefault="0016026D" w:rsidP="00AC7651">
            <w:pPr>
              <w:pStyle w:val="TAL"/>
              <w:rPr>
                <w:sz w:val="16"/>
              </w:rPr>
            </w:pPr>
            <w:r w:rsidRPr="006F561B">
              <w:rPr>
                <w:sz w:val="16"/>
              </w:rPr>
              <w:t>Type of External Identifier</w:t>
            </w:r>
          </w:p>
        </w:tc>
        <w:tc>
          <w:tcPr>
            <w:tcW w:w="0" w:type="auto"/>
          </w:tcPr>
          <w:p w:rsidR="0016026D" w:rsidRPr="006F561B" w:rsidRDefault="0016026D" w:rsidP="00AC7651">
            <w:pPr>
              <w:pStyle w:val="TAL"/>
              <w:rPr>
                <w:sz w:val="16"/>
              </w:rPr>
            </w:pPr>
            <w:r w:rsidRPr="006F561B">
              <w:rPr>
                <w:sz w:val="16"/>
              </w:rPr>
              <w:t>ZTE</w:t>
            </w:r>
          </w:p>
        </w:tc>
        <w:tc>
          <w:tcPr>
            <w:tcW w:w="0" w:type="auto"/>
          </w:tcPr>
          <w:p w:rsidR="0016026D" w:rsidRPr="006F561B" w:rsidRDefault="0016026D" w:rsidP="00AC7651">
            <w:pPr>
              <w:pStyle w:val="TAL"/>
              <w:rPr>
                <w:sz w:val="16"/>
              </w:rPr>
            </w:pPr>
            <w:r w:rsidRPr="006F561B">
              <w:rPr>
                <w:sz w:val="16"/>
              </w:rPr>
              <w:t>29.336</w:t>
            </w:r>
          </w:p>
        </w:tc>
        <w:tc>
          <w:tcPr>
            <w:tcW w:w="0" w:type="auto"/>
          </w:tcPr>
          <w:p w:rsidR="0016026D" w:rsidRPr="006F561B" w:rsidRDefault="0016026D" w:rsidP="00AC7651">
            <w:pPr>
              <w:pStyle w:val="TAL"/>
              <w:rPr>
                <w:sz w:val="16"/>
              </w:rPr>
            </w:pPr>
            <w:r w:rsidRPr="006F561B">
              <w:rPr>
                <w:sz w:val="16"/>
              </w:rPr>
              <w:t>0099</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MONTE</w:t>
            </w:r>
          </w:p>
        </w:tc>
        <w:tc>
          <w:tcPr>
            <w:tcW w:w="0" w:type="auto"/>
          </w:tcPr>
          <w:p w:rsidR="0016026D" w:rsidRPr="006F561B" w:rsidRDefault="0016026D" w:rsidP="00AC7651">
            <w:pPr>
              <w:pStyle w:val="TAL"/>
              <w:rPr>
                <w:sz w:val="16"/>
              </w:rPr>
            </w:pPr>
            <w:r w:rsidRPr="006F561B">
              <w:rPr>
                <w:sz w:val="16"/>
              </w:rPr>
              <w:t>withdrawn</w:t>
            </w:r>
          </w:p>
        </w:tc>
      </w:tr>
      <w:tr w:rsidR="0016026D" w:rsidRPr="006F561B" w:rsidTr="00AC7651">
        <w:tc>
          <w:tcPr>
            <w:tcW w:w="0" w:type="auto"/>
          </w:tcPr>
          <w:p w:rsidR="0016026D" w:rsidRPr="006F561B" w:rsidRDefault="0016026D" w:rsidP="00AC7651">
            <w:pPr>
              <w:pStyle w:val="TAL"/>
              <w:rPr>
                <w:sz w:val="16"/>
              </w:rPr>
            </w:pPr>
            <w:r w:rsidRPr="006F561B">
              <w:rPr>
                <w:sz w:val="16"/>
              </w:rPr>
              <w:t>C4-173143</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29.337</w:t>
            </w:r>
          </w:p>
        </w:tc>
        <w:tc>
          <w:tcPr>
            <w:tcW w:w="0" w:type="auto"/>
          </w:tcPr>
          <w:p w:rsidR="0016026D" w:rsidRPr="006F561B" w:rsidRDefault="0016026D" w:rsidP="00AC7651">
            <w:pPr>
              <w:pStyle w:val="TAL"/>
              <w:rPr>
                <w:sz w:val="16"/>
              </w:rPr>
            </w:pPr>
            <w:r w:rsidRPr="006F561B">
              <w:rPr>
                <w:sz w:val="16"/>
              </w:rPr>
              <w:t>0032</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withdrawn</w:t>
            </w:r>
          </w:p>
        </w:tc>
      </w:tr>
      <w:tr w:rsidR="0016026D" w:rsidRPr="006F561B" w:rsidTr="00AC7651">
        <w:tc>
          <w:tcPr>
            <w:tcW w:w="0" w:type="auto"/>
          </w:tcPr>
          <w:p w:rsidR="0016026D" w:rsidRPr="006F561B" w:rsidRDefault="0016026D" w:rsidP="00AC7651">
            <w:pPr>
              <w:pStyle w:val="TAL"/>
              <w:rPr>
                <w:sz w:val="16"/>
              </w:rPr>
            </w:pPr>
            <w:r w:rsidRPr="006F561B">
              <w:rPr>
                <w:sz w:val="16"/>
              </w:rPr>
              <w:t>C4-173156</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29.337</w:t>
            </w:r>
          </w:p>
        </w:tc>
        <w:tc>
          <w:tcPr>
            <w:tcW w:w="0" w:type="auto"/>
          </w:tcPr>
          <w:p w:rsidR="0016026D" w:rsidRPr="006F561B" w:rsidRDefault="0016026D" w:rsidP="00AC7651">
            <w:pPr>
              <w:pStyle w:val="TAL"/>
              <w:rPr>
                <w:sz w:val="16"/>
              </w:rPr>
            </w:pPr>
            <w:r w:rsidRPr="006F561B">
              <w:rPr>
                <w:sz w:val="16"/>
              </w:rPr>
              <w:t>0033</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C4-173288</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29.337</w:t>
            </w:r>
          </w:p>
        </w:tc>
        <w:tc>
          <w:tcPr>
            <w:tcW w:w="0" w:type="auto"/>
          </w:tcPr>
          <w:p w:rsidR="0016026D" w:rsidRPr="006F561B" w:rsidRDefault="0016026D" w:rsidP="00AC7651">
            <w:pPr>
              <w:pStyle w:val="TAL"/>
              <w:rPr>
                <w:sz w:val="16"/>
              </w:rPr>
            </w:pPr>
            <w:r w:rsidRPr="006F561B">
              <w:rPr>
                <w:sz w:val="16"/>
              </w:rPr>
              <w:t>0033</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TEI14</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C4-173144</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29.338</w:t>
            </w:r>
          </w:p>
        </w:tc>
        <w:tc>
          <w:tcPr>
            <w:tcW w:w="0" w:type="auto"/>
          </w:tcPr>
          <w:p w:rsidR="0016026D" w:rsidRPr="006F561B" w:rsidRDefault="0016026D" w:rsidP="00AC7651">
            <w:pPr>
              <w:pStyle w:val="TAL"/>
              <w:rPr>
                <w:sz w:val="16"/>
              </w:rPr>
            </w:pPr>
            <w:r w:rsidRPr="006F561B">
              <w:rPr>
                <w:sz w:val="16"/>
              </w:rPr>
              <w:t>0028</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withdrawn</w:t>
            </w:r>
          </w:p>
        </w:tc>
      </w:tr>
      <w:tr w:rsidR="0016026D" w:rsidRPr="006F561B" w:rsidTr="00AC7651">
        <w:tc>
          <w:tcPr>
            <w:tcW w:w="0" w:type="auto"/>
          </w:tcPr>
          <w:p w:rsidR="0016026D" w:rsidRPr="006F561B" w:rsidRDefault="0016026D" w:rsidP="00AC7651">
            <w:pPr>
              <w:pStyle w:val="TAL"/>
              <w:rPr>
                <w:sz w:val="16"/>
              </w:rPr>
            </w:pPr>
            <w:r w:rsidRPr="006F561B">
              <w:rPr>
                <w:sz w:val="16"/>
              </w:rPr>
              <w:t>C4-173157</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29.338</w:t>
            </w:r>
          </w:p>
        </w:tc>
        <w:tc>
          <w:tcPr>
            <w:tcW w:w="0" w:type="auto"/>
          </w:tcPr>
          <w:p w:rsidR="0016026D" w:rsidRPr="006F561B" w:rsidRDefault="0016026D" w:rsidP="00AC7651">
            <w:pPr>
              <w:pStyle w:val="TAL"/>
              <w:rPr>
                <w:sz w:val="16"/>
              </w:rPr>
            </w:pPr>
            <w:r w:rsidRPr="006F561B">
              <w:rPr>
                <w:sz w:val="16"/>
              </w:rPr>
              <w:t>0029</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C4-173289</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29.338</w:t>
            </w:r>
          </w:p>
        </w:tc>
        <w:tc>
          <w:tcPr>
            <w:tcW w:w="0" w:type="auto"/>
          </w:tcPr>
          <w:p w:rsidR="0016026D" w:rsidRPr="006F561B" w:rsidRDefault="0016026D" w:rsidP="00AC7651">
            <w:pPr>
              <w:pStyle w:val="TAL"/>
              <w:rPr>
                <w:sz w:val="16"/>
              </w:rPr>
            </w:pPr>
            <w:r w:rsidRPr="006F561B">
              <w:rPr>
                <w:sz w:val="16"/>
              </w:rPr>
              <w:t>0029</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TEI14</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C4-173145</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29.344</w:t>
            </w:r>
          </w:p>
        </w:tc>
        <w:tc>
          <w:tcPr>
            <w:tcW w:w="0" w:type="auto"/>
          </w:tcPr>
          <w:p w:rsidR="0016026D" w:rsidRPr="006F561B" w:rsidRDefault="0016026D" w:rsidP="00AC7651">
            <w:pPr>
              <w:pStyle w:val="TAL"/>
              <w:rPr>
                <w:sz w:val="16"/>
              </w:rPr>
            </w:pPr>
            <w:r w:rsidRPr="006F561B">
              <w:rPr>
                <w:sz w:val="16"/>
              </w:rPr>
              <w:t>0024</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withdrawn</w:t>
            </w:r>
          </w:p>
        </w:tc>
      </w:tr>
      <w:tr w:rsidR="0016026D" w:rsidRPr="006F561B" w:rsidTr="00AC7651">
        <w:tc>
          <w:tcPr>
            <w:tcW w:w="0" w:type="auto"/>
          </w:tcPr>
          <w:p w:rsidR="0016026D" w:rsidRPr="006F561B" w:rsidRDefault="0016026D" w:rsidP="00AC7651">
            <w:pPr>
              <w:pStyle w:val="TAL"/>
              <w:rPr>
                <w:sz w:val="16"/>
              </w:rPr>
            </w:pPr>
            <w:r w:rsidRPr="006F561B">
              <w:rPr>
                <w:sz w:val="16"/>
              </w:rPr>
              <w:t>C4-173158</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29.344</w:t>
            </w:r>
          </w:p>
        </w:tc>
        <w:tc>
          <w:tcPr>
            <w:tcW w:w="0" w:type="auto"/>
          </w:tcPr>
          <w:p w:rsidR="0016026D" w:rsidRPr="006F561B" w:rsidRDefault="0016026D" w:rsidP="00AC7651">
            <w:pPr>
              <w:pStyle w:val="TAL"/>
              <w:rPr>
                <w:sz w:val="16"/>
              </w:rPr>
            </w:pPr>
            <w:r w:rsidRPr="006F561B">
              <w:rPr>
                <w:sz w:val="16"/>
              </w:rPr>
              <w:t>0025</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C4-173290</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29.344</w:t>
            </w:r>
          </w:p>
        </w:tc>
        <w:tc>
          <w:tcPr>
            <w:tcW w:w="0" w:type="auto"/>
          </w:tcPr>
          <w:p w:rsidR="0016026D" w:rsidRPr="006F561B" w:rsidRDefault="0016026D" w:rsidP="00AC7651">
            <w:pPr>
              <w:pStyle w:val="TAL"/>
              <w:rPr>
                <w:sz w:val="16"/>
              </w:rPr>
            </w:pPr>
            <w:r w:rsidRPr="006F561B">
              <w:rPr>
                <w:sz w:val="16"/>
              </w:rPr>
              <w:t>0025</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TEI14</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C4-173146</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29.345</w:t>
            </w:r>
          </w:p>
        </w:tc>
        <w:tc>
          <w:tcPr>
            <w:tcW w:w="0" w:type="auto"/>
          </w:tcPr>
          <w:p w:rsidR="0016026D" w:rsidRPr="006F561B" w:rsidRDefault="0016026D" w:rsidP="00AC7651">
            <w:pPr>
              <w:pStyle w:val="TAL"/>
              <w:rPr>
                <w:sz w:val="16"/>
              </w:rPr>
            </w:pPr>
            <w:r w:rsidRPr="006F561B">
              <w:rPr>
                <w:sz w:val="16"/>
              </w:rPr>
              <w:t>0049</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Rel-13</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withdrawn</w:t>
            </w:r>
          </w:p>
        </w:tc>
      </w:tr>
      <w:tr w:rsidR="0016026D" w:rsidRPr="006F561B" w:rsidTr="00AC7651">
        <w:tc>
          <w:tcPr>
            <w:tcW w:w="0" w:type="auto"/>
          </w:tcPr>
          <w:p w:rsidR="0016026D" w:rsidRPr="006F561B" w:rsidRDefault="0016026D" w:rsidP="00AC7651">
            <w:pPr>
              <w:pStyle w:val="TAL"/>
              <w:rPr>
                <w:sz w:val="16"/>
              </w:rPr>
            </w:pPr>
            <w:r w:rsidRPr="006F561B">
              <w:rPr>
                <w:sz w:val="16"/>
              </w:rPr>
              <w:t>C4-173159</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29.345</w:t>
            </w:r>
          </w:p>
        </w:tc>
        <w:tc>
          <w:tcPr>
            <w:tcW w:w="0" w:type="auto"/>
          </w:tcPr>
          <w:p w:rsidR="0016026D" w:rsidRPr="006F561B" w:rsidRDefault="0016026D" w:rsidP="00AC7651">
            <w:pPr>
              <w:pStyle w:val="TAL"/>
              <w:rPr>
                <w:sz w:val="16"/>
              </w:rPr>
            </w:pPr>
            <w:r w:rsidRPr="006F561B">
              <w:rPr>
                <w:sz w:val="16"/>
              </w:rPr>
              <w:t>0050</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A</w:t>
            </w:r>
          </w:p>
        </w:tc>
        <w:tc>
          <w:tcPr>
            <w:tcW w:w="0" w:type="auto"/>
          </w:tcPr>
          <w:p w:rsidR="0016026D" w:rsidRPr="006F561B" w:rsidRDefault="0016026D" w:rsidP="00AC7651">
            <w:pPr>
              <w:pStyle w:val="TAL"/>
              <w:rPr>
                <w:sz w:val="16"/>
              </w:rPr>
            </w:pPr>
            <w:r w:rsidRPr="006F561B">
              <w:rPr>
                <w:sz w:val="16"/>
              </w:rPr>
              <w:t>TEI13</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C4-173291</w:t>
            </w:r>
          </w:p>
        </w:tc>
        <w:tc>
          <w:tcPr>
            <w:tcW w:w="0" w:type="auto"/>
          </w:tcPr>
          <w:p w:rsidR="0016026D" w:rsidRPr="006F561B" w:rsidRDefault="0016026D" w:rsidP="00AC7651">
            <w:pPr>
              <w:pStyle w:val="TAL"/>
              <w:rPr>
                <w:sz w:val="16"/>
              </w:rPr>
            </w:pPr>
            <w:r w:rsidRPr="006F561B">
              <w:rPr>
                <w:sz w:val="16"/>
              </w:rPr>
              <w:t>Support for signaling transport level packet marking</w:t>
            </w:r>
          </w:p>
        </w:tc>
        <w:tc>
          <w:tcPr>
            <w:tcW w:w="0" w:type="auto"/>
          </w:tcPr>
          <w:p w:rsidR="0016026D" w:rsidRPr="006F561B" w:rsidRDefault="0016026D" w:rsidP="00AC7651">
            <w:pPr>
              <w:pStyle w:val="TAL"/>
              <w:rPr>
                <w:sz w:val="16"/>
              </w:rPr>
            </w:pPr>
            <w:r w:rsidRPr="006F561B">
              <w:rPr>
                <w:sz w:val="16"/>
              </w:rPr>
              <w:t>Vencore Labs, OEC, AT&amp;T</w:t>
            </w:r>
          </w:p>
        </w:tc>
        <w:tc>
          <w:tcPr>
            <w:tcW w:w="0" w:type="auto"/>
          </w:tcPr>
          <w:p w:rsidR="0016026D" w:rsidRPr="006F561B" w:rsidRDefault="0016026D" w:rsidP="00AC7651">
            <w:pPr>
              <w:pStyle w:val="TAL"/>
              <w:rPr>
                <w:sz w:val="16"/>
              </w:rPr>
            </w:pPr>
            <w:r w:rsidRPr="006F561B">
              <w:rPr>
                <w:sz w:val="16"/>
              </w:rPr>
              <w:t>29.345</w:t>
            </w:r>
          </w:p>
        </w:tc>
        <w:tc>
          <w:tcPr>
            <w:tcW w:w="0" w:type="auto"/>
          </w:tcPr>
          <w:p w:rsidR="0016026D" w:rsidRPr="006F561B" w:rsidRDefault="0016026D" w:rsidP="00AC7651">
            <w:pPr>
              <w:pStyle w:val="TAL"/>
              <w:rPr>
                <w:sz w:val="16"/>
              </w:rPr>
            </w:pPr>
            <w:r w:rsidRPr="006F561B">
              <w:rPr>
                <w:sz w:val="16"/>
              </w:rPr>
              <w:t>0050</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B</w:t>
            </w:r>
          </w:p>
        </w:tc>
        <w:tc>
          <w:tcPr>
            <w:tcW w:w="0" w:type="auto"/>
          </w:tcPr>
          <w:p w:rsidR="0016026D" w:rsidRPr="006F561B" w:rsidRDefault="0016026D" w:rsidP="00AC7651">
            <w:pPr>
              <w:pStyle w:val="TAL"/>
              <w:rPr>
                <w:sz w:val="16"/>
              </w:rPr>
            </w:pPr>
            <w:r w:rsidRPr="006F561B">
              <w:rPr>
                <w:sz w:val="16"/>
              </w:rPr>
              <w:t>TEI14</w:t>
            </w:r>
          </w:p>
        </w:tc>
        <w:tc>
          <w:tcPr>
            <w:tcW w:w="0" w:type="auto"/>
          </w:tcPr>
          <w:p w:rsidR="0016026D" w:rsidRPr="006F561B" w:rsidRDefault="0016026D" w:rsidP="00AC7651">
            <w:pPr>
              <w:pStyle w:val="TAL"/>
              <w:rPr>
                <w:sz w:val="16"/>
              </w:rPr>
            </w:pPr>
            <w:r w:rsidRPr="006F561B">
              <w:rPr>
                <w:sz w:val="16"/>
              </w:rPr>
              <w:t>agreed</w:t>
            </w:r>
          </w:p>
        </w:tc>
      </w:tr>
      <w:tr w:rsidR="0016026D" w:rsidRPr="006F561B" w:rsidTr="00AC7651">
        <w:tc>
          <w:tcPr>
            <w:tcW w:w="0" w:type="auto"/>
          </w:tcPr>
          <w:p w:rsidR="0016026D" w:rsidRPr="006F561B" w:rsidRDefault="0016026D" w:rsidP="00AC7651">
            <w:pPr>
              <w:pStyle w:val="TAL"/>
              <w:rPr>
                <w:sz w:val="16"/>
              </w:rPr>
            </w:pPr>
            <w:r w:rsidRPr="006F561B">
              <w:rPr>
                <w:sz w:val="16"/>
              </w:rPr>
              <w:t>C4-173161</w:t>
            </w:r>
          </w:p>
        </w:tc>
        <w:tc>
          <w:tcPr>
            <w:tcW w:w="0" w:type="auto"/>
          </w:tcPr>
          <w:p w:rsidR="0016026D" w:rsidRPr="006F561B" w:rsidRDefault="0016026D" w:rsidP="00AC7651">
            <w:pPr>
              <w:pStyle w:val="TAL"/>
              <w:rPr>
                <w:sz w:val="16"/>
              </w:rPr>
            </w:pPr>
            <w:r w:rsidRPr="006F561B">
              <w:rPr>
                <w:sz w:val="16"/>
              </w:rPr>
              <w:t>Remove Editor’s Note on V2X Charging</w:t>
            </w:r>
          </w:p>
        </w:tc>
        <w:tc>
          <w:tcPr>
            <w:tcW w:w="0" w:type="auto"/>
          </w:tcPr>
          <w:p w:rsidR="0016026D" w:rsidRPr="006F561B" w:rsidRDefault="0016026D" w:rsidP="00AC7651">
            <w:pPr>
              <w:pStyle w:val="TAL"/>
              <w:rPr>
                <w:sz w:val="16"/>
              </w:rPr>
            </w:pPr>
            <w:r w:rsidRPr="006F561B">
              <w:rPr>
                <w:sz w:val="16"/>
              </w:rPr>
              <w:t>ZTE</w:t>
            </w:r>
          </w:p>
        </w:tc>
        <w:tc>
          <w:tcPr>
            <w:tcW w:w="0" w:type="auto"/>
          </w:tcPr>
          <w:p w:rsidR="0016026D" w:rsidRPr="006F561B" w:rsidRDefault="0016026D" w:rsidP="00AC7651">
            <w:pPr>
              <w:pStyle w:val="TAL"/>
              <w:rPr>
                <w:sz w:val="16"/>
              </w:rPr>
            </w:pPr>
            <w:r w:rsidRPr="006F561B">
              <w:rPr>
                <w:sz w:val="16"/>
              </w:rPr>
              <w:t>29.389</w:t>
            </w:r>
          </w:p>
        </w:tc>
        <w:tc>
          <w:tcPr>
            <w:tcW w:w="0" w:type="auto"/>
          </w:tcPr>
          <w:p w:rsidR="0016026D" w:rsidRPr="006F561B" w:rsidRDefault="0016026D" w:rsidP="00AC7651">
            <w:pPr>
              <w:pStyle w:val="TAL"/>
              <w:rPr>
                <w:sz w:val="16"/>
              </w:rPr>
            </w:pPr>
            <w:r w:rsidRPr="006F561B">
              <w:rPr>
                <w:sz w:val="16"/>
              </w:rPr>
              <w:t>0002</w:t>
            </w:r>
          </w:p>
        </w:tc>
        <w:tc>
          <w:tcPr>
            <w:tcW w:w="0" w:type="auto"/>
          </w:tcPr>
          <w:p w:rsidR="0016026D" w:rsidRPr="006F561B" w:rsidRDefault="0016026D" w:rsidP="00AC7651">
            <w:pPr>
              <w:pStyle w:val="TAR"/>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V2X-CT</w:t>
            </w:r>
          </w:p>
        </w:tc>
        <w:tc>
          <w:tcPr>
            <w:tcW w:w="0" w:type="auto"/>
          </w:tcPr>
          <w:p w:rsidR="0016026D" w:rsidRPr="006F561B" w:rsidRDefault="0016026D" w:rsidP="00AC7651">
            <w:pPr>
              <w:pStyle w:val="TAL"/>
              <w:rPr>
                <w:sz w:val="16"/>
              </w:rPr>
            </w:pPr>
            <w:r w:rsidRPr="006F561B">
              <w:rPr>
                <w:sz w:val="16"/>
              </w:rPr>
              <w:t>revised</w:t>
            </w:r>
          </w:p>
        </w:tc>
      </w:tr>
      <w:tr w:rsidR="0016026D" w:rsidRPr="006F561B" w:rsidTr="00AC7651">
        <w:tc>
          <w:tcPr>
            <w:tcW w:w="0" w:type="auto"/>
          </w:tcPr>
          <w:p w:rsidR="0016026D" w:rsidRPr="006F561B" w:rsidRDefault="0016026D" w:rsidP="00AC7651">
            <w:pPr>
              <w:pStyle w:val="TAL"/>
              <w:rPr>
                <w:sz w:val="16"/>
              </w:rPr>
            </w:pPr>
            <w:r w:rsidRPr="006F561B">
              <w:rPr>
                <w:sz w:val="16"/>
              </w:rPr>
              <w:t>C4-173243</w:t>
            </w:r>
          </w:p>
        </w:tc>
        <w:tc>
          <w:tcPr>
            <w:tcW w:w="0" w:type="auto"/>
          </w:tcPr>
          <w:p w:rsidR="0016026D" w:rsidRPr="006F561B" w:rsidRDefault="0016026D" w:rsidP="00AC7651">
            <w:pPr>
              <w:pStyle w:val="TAL"/>
              <w:rPr>
                <w:sz w:val="16"/>
              </w:rPr>
            </w:pPr>
            <w:r w:rsidRPr="006F561B">
              <w:rPr>
                <w:sz w:val="16"/>
              </w:rPr>
              <w:t>Remove Editor’s Note on V2X Charging</w:t>
            </w:r>
          </w:p>
        </w:tc>
        <w:tc>
          <w:tcPr>
            <w:tcW w:w="0" w:type="auto"/>
          </w:tcPr>
          <w:p w:rsidR="0016026D" w:rsidRPr="006F561B" w:rsidRDefault="0016026D" w:rsidP="00AC7651">
            <w:pPr>
              <w:pStyle w:val="TAL"/>
              <w:rPr>
                <w:sz w:val="16"/>
              </w:rPr>
            </w:pPr>
            <w:r w:rsidRPr="006F561B">
              <w:rPr>
                <w:sz w:val="16"/>
              </w:rPr>
              <w:t>ZTE</w:t>
            </w:r>
          </w:p>
        </w:tc>
        <w:tc>
          <w:tcPr>
            <w:tcW w:w="0" w:type="auto"/>
          </w:tcPr>
          <w:p w:rsidR="0016026D" w:rsidRPr="006F561B" w:rsidRDefault="0016026D" w:rsidP="00AC7651">
            <w:pPr>
              <w:pStyle w:val="TAL"/>
              <w:rPr>
                <w:sz w:val="16"/>
              </w:rPr>
            </w:pPr>
            <w:r w:rsidRPr="006F561B">
              <w:rPr>
                <w:sz w:val="16"/>
              </w:rPr>
              <w:t>29.389</w:t>
            </w:r>
          </w:p>
        </w:tc>
        <w:tc>
          <w:tcPr>
            <w:tcW w:w="0" w:type="auto"/>
          </w:tcPr>
          <w:p w:rsidR="0016026D" w:rsidRPr="006F561B" w:rsidRDefault="0016026D" w:rsidP="00AC7651">
            <w:pPr>
              <w:pStyle w:val="TAL"/>
              <w:rPr>
                <w:sz w:val="16"/>
              </w:rPr>
            </w:pPr>
            <w:r w:rsidRPr="006F561B">
              <w:rPr>
                <w:sz w:val="16"/>
              </w:rPr>
              <w:t>0002</w:t>
            </w:r>
          </w:p>
        </w:tc>
        <w:tc>
          <w:tcPr>
            <w:tcW w:w="0" w:type="auto"/>
          </w:tcPr>
          <w:p w:rsidR="0016026D" w:rsidRPr="006F561B" w:rsidRDefault="0016026D" w:rsidP="00AC7651">
            <w:pPr>
              <w:pStyle w:val="TAR"/>
              <w:rPr>
                <w:sz w:val="16"/>
              </w:rPr>
            </w:pPr>
            <w:r w:rsidRPr="006F561B">
              <w:rPr>
                <w:sz w:val="16"/>
              </w:rPr>
              <w:t>1</w:t>
            </w:r>
          </w:p>
        </w:tc>
        <w:tc>
          <w:tcPr>
            <w:tcW w:w="0" w:type="auto"/>
          </w:tcPr>
          <w:p w:rsidR="0016026D" w:rsidRPr="006F561B" w:rsidRDefault="0016026D" w:rsidP="00AC7651">
            <w:pPr>
              <w:pStyle w:val="TAL"/>
              <w:rPr>
                <w:sz w:val="16"/>
              </w:rPr>
            </w:pPr>
            <w:r w:rsidRPr="006F561B">
              <w:rPr>
                <w:sz w:val="16"/>
              </w:rPr>
              <w:t>Rel-14</w:t>
            </w:r>
          </w:p>
        </w:tc>
        <w:tc>
          <w:tcPr>
            <w:tcW w:w="0" w:type="auto"/>
          </w:tcPr>
          <w:p w:rsidR="0016026D" w:rsidRPr="006F561B" w:rsidRDefault="0016026D" w:rsidP="00AC7651">
            <w:pPr>
              <w:pStyle w:val="TAL"/>
              <w:rPr>
                <w:sz w:val="16"/>
              </w:rPr>
            </w:pPr>
            <w:r w:rsidRPr="006F561B">
              <w:rPr>
                <w:sz w:val="16"/>
              </w:rPr>
              <w:t>F</w:t>
            </w:r>
          </w:p>
        </w:tc>
        <w:tc>
          <w:tcPr>
            <w:tcW w:w="0" w:type="auto"/>
          </w:tcPr>
          <w:p w:rsidR="0016026D" w:rsidRPr="006F561B" w:rsidRDefault="0016026D" w:rsidP="00AC7651">
            <w:pPr>
              <w:pStyle w:val="TAL"/>
              <w:rPr>
                <w:sz w:val="16"/>
              </w:rPr>
            </w:pPr>
            <w:r w:rsidRPr="006F561B">
              <w:rPr>
                <w:sz w:val="16"/>
              </w:rPr>
              <w:t>V2X-CT</w:t>
            </w:r>
          </w:p>
        </w:tc>
        <w:tc>
          <w:tcPr>
            <w:tcW w:w="0" w:type="auto"/>
          </w:tcPr>
          <w:p w:rsidR="0016026D" w:rsidRPr="006F561B" w:rsidRDefault="0016026D" w:rsidP="00AC7651">
            <w:pPr>
              <w:pStyle w:val="TAL"/>
              <w:rPr>
                <w:sz w:val="16"/>
              </w:rPr>
            </w:pPr>
            <w:r w:rsidRPr="006F561B">
              <w:rPr>
                <w:sz w:val="16"/>
              </w:rPr>
              <w:t>agreed</w:t>
            </w:r>
          </w:p>
        </w:tc>
      </w:tr>
    </w:tbl>
    <w:p w:rsidR="0016026D" w:rsidRPr="006F561B" w:rsidRDefault="0016026D" w:rsidP="0016026D"/>
    <w:p w:rsidR="0016026D" w:rsidRPr="006F561B" w:rsidRDefault="0016026D" w:rsidP="0016026D">
      <w:pPr>
        <w:pStyle w:val="Heading2"/>
      </w:pPr>
      <w:r w:rsidRPr="006F561B">
        <w:br w:type="page"/>
      </w:r>
      <w:r w:rsidRPr="006F561B">
        <w:lastRenderedPageBreak/>
        <w:t>Annex C: Lists of liaisons</w:t>
      </w:r>
    </w:p>
    <w:p w:rsidR="0016026D" w:rsidRPr="006F561B" w:rsidRDefault="0016026D" w:rsidP="0016026D">
      <w:pPr>
        <w:pStyle w:val="Heading3"/>
      </w:pPr>
      <w:r w:rsidRPr="006F561B">
        <w:t>C1: Incoming liaison statements</w:t>
      </w:r>
    </w:p>
    <w:p w:rsidR="0016026D" w:rsidRPr="006F561B" w:rsidRDefault="0016026D" w:rsidP="0016026D">
      <w:pPr>
        <w:pStyle w:val="TH"/>
      </w:pPr>
    </w:p>
    <w:tbl>
      <w:tblPr>
        <w:tblStyle w:val="TableGrid"/>
        <w:tblW w:w="0" w:type="auto"/>
        <w:tblLook w:val="04A0" w:firstRow="1" w:lastRow="0" w:firstColumn="1" w:lastColumn="0" w:noHBand="0" w:noVBand="1"/>
      </w:tblPr>
      <w:tblGrid>
        <w:gridCol w:w="1097"/>
        <w:gridCol w:w="1272"/>
        <w:gridCol w:w="2921"/>
        <w:gridCol w:w="2594"/>
        <w:gridCol w:w="967"/>
        <w:gridCol w:w="778"/>
      </w:tblGrid>
      <w:tr w:rsidR="0016026D" w:rsidRPr="006F561B" w:rsidTr="00AC7651">
        <w:tc>
          <w:tcPr>
            <w:tcW w:w="0" w:type="auto"/>
          </w:tcPr>
          <w:p w:rsidR="0016026D" w:rsidRPr="006F561B" w:rsidRDefault="0016026D" w:rsidP="00AC7651">
            <w:pPr>
              <w:pStyle w:val="TAH"/>
            </w:pPr>
            <w:r w:rsidRPr="006F561B">
              <w:t>Document</w:t>
            </w:r>
          </w:p>
        </w:tc>
        <w:tc>
          <w:tcPr>
            <w:tcW w:w="0" w:type="auto"/>
          </w:tcPr>
          <w:p w:rsidR="0016026D" w:rsidRPr="006F561B" w:rsidRDefault="0016026D" w:rsidP="00AC7651">
            <w:pPr>
              <w:pStyle w:val="TAH"/>
            </w:pPr>
            <w:r w:rsidRPr="006F561B">
              <w:t>Original</w:t>
            </w:r>
          </w:p>
        </w:tc>
        <w:tc>
          <w:tcPr>
            <w:tcW w:w="0" w:type="auto"/>
          </w:tcPr>
          <w:p w:rsidR="0016026D" w:rsidRPr="006F561B" w:rsidRDefault="0016026D" w:rsidP="00AC7651">
            <w:pPr>
              <w:pStyle w:val="TAH"/>
            </w:pPr>
            <w:r w:rsidRPr="006F561B">
              <w:t>Title</w:t>
            </w:r>
          </w:p>
        </w:tc>
        <w:tc>
          <w:tcPr>
            <w:tcW w:w="0" w:type="auto"/>
          </w:tcPr>
          <w:p w:rsidR="0016026D" w:rsidRPr="006F561B" w:rsidRDefault="0016026D" w:rsidP="00AC7651">
            <w:pPr>
              <w:pStyle w:val="TAH"/>
            </w:pPr>
            <w:r w:rsidRPr="006F561B">
              <w:t>From</w:t>
            </w:r>
          </w:p>
        </w:tc>
        <w:tc>
          <w:tcPr>
            <w:tcW w:w="0" w:type="auto"/>
          </w:tcPr>
          <w:p w:rsidR="0016026D" w:rsidRPr="006F561B" w:rsidRDefault="0016026D" w:rsidP="00AC7651">
            <w:pPr>
              <w:pStyle w:val="TAH"/>
            </w:pPr>
            <w:r w:rsidRPr="006F561B">
              <w:t>Decision</w:t>
            </w:r>
          </w:p>
        </w:tc>
        <w:tc>
          <w:tcPr>
            <w:tcW w:w="0" w:type="auto"/>
          </w:tcPr>
          <w:p w:rsidR="0016026D" w:rsidRPr="006F561B" w:rsidRDefault="0016026D" w:rsidP="00AC7651">
            <w:pPr>
              <w:pStyle w:val="TAH"/>
            </w:pPr>
            <w:r w:rsidRPr="006F561B">
              <w:t>Reply in</w:t>
            </w:r>
          </w:p>
        </w:tc>
      </w:tr>
      <w:tr w:rsidR="0016026D" w:rsidRPr="006F561B" w:rsidTr="00AC7651">
        <w:tc>
          <w:tcPr>
            <w:tcW w:w="0" w:type="auto"/>
          </w:tcPr>
          <w:p w:rsidR="0016026D" w:rsidRPr="006F561B" w:rsidRDefault="0016026D" w:rsidP="00AC7651">
            <w:pPr>
              <w:pStyle w:val="TAL"/>
              <w:rPr>
                <w:sz w:val="16"/>
              </w:rPr>
            </w:pPr>
            <w:r w:rsidRPr="006F561B">
              <w:rPr>
                <w:sz w:val="16"/>
              </w:rPr>
              <w:t>C4-173006</w:t>
            </w:r>
          </w:p>
        </w:tc>
        <w:tc>
          <w:tcPr>
            <w:tcW w:w="0" w:type="auto"/>
          </w:tcPr>
          <w:p w:rsidR="0016026D" w:rsidRPr="006F561B" w:rsidRDefault="0016026D" w:rsidP="00AC7651">
            <w:pPr>
              <w:pStyle w:val="TAL"/>
            </w:pPr>
            <w:r w:rsidRPr="006F561B">
              <w:t>S3-170956</w:t>
            </w:r>
          </w:p>
        </w:tc>
        <w:tc>
          <w:tcPr>
            <w:tcW w:w="0" w:type="auto"/>
          </w:tcPr>
          <w:p w:rsidR="0016026D" w:rsidRPr="006F561B" w:rsidRDefault="0016026D" w:rsidP="00AC7651">
            <w:pPr>
              <w:pStyle w:val="TAL"/>
              <w:rPr>
                <w:sz w:val="16"/>
              </w:rPr>
            </w:pPr>
            <w:r w:rsidRPr="006F561B">
              <w:rPr>
                <w:sz w:val="16"/>
              </w:rPr>
              <w:t>LS on new BEST Service</w:t>
            </w:r>
          </w:p>
        </w:tc>
        <w:tc>
          <w:tcPr>
            <w:tcW w:w="0" w:type="auto"/>
          </w:tcPr>
          <w:p w:rsidR="0016026D" w:rsidRPr="006F561B" w:rsidRDefault="0016026D" w:rsidP="00AC7651">
            <w:pPr>
              <w:pStyle w:val="TAL"/>
              <w:rPr>
                <w:sz w:val="16"/>
              </w:rPr>
            </w:pPr>
            <w:r w:rsidRPr="006F561B">
              <w:t>SA3</w:t>
            </w:r>
          </w:p>
        </w:tc>
        <w:tc>
          <w:tcPr>
            <w:tcW w:w="0" w:type="auto"/>
          </w:tcPr>
          <w:p w:rsidR="0016026D" w:rsidRPr="006F561B" w:rsidRDefault="0016026D" w:rsidP="00AC7651">
            <w:pPr>
              <w:pStyle w:val="TAL"/>
              <w:rPr>
                <w:sz w:val="16"/>
              </w:rPr>
            </w:pPr>
            <w:r w:rsidRPr="006F561B">
              <w:rPr>
                <w:sz w:val="16"/>
              </w:rPr>
              <w:t>postponed</w:t>
            </w:r>
          </w:p>
        </w:tc>
        <w:tc>
          <w:tcPr>
            <w:tcW w:w="0" w:type="auto"/>
          </w:tcPr>
          <w:p w:rsidR="0016026D" w:rsidRPr="006F561B" w:rsidRDefault="0016026D" w:rsidP="00AC7651">
            <w:pPr>
              <w:pStyle w:val="TAH"/>
            </w:pPr>
          </w:p>
        </w:tc>
      </w:tr>
      <w:tr w:rsidR="0016026D" w:rsidRPr="006F561B" w:rsidTr="00AC7651">
        <w:tc>
          <w:tcPr>
            <w:tcW w:w="0" w:type="auto"/>
          </w:tcPr>
          <w:p w:rsidR="0016026D" w:rsidRPr="006F561B" w:rsidRDefault="0016026D" w:rsidP="00AC7651">
            <w:pPr>
              <w:pStyle w:val="TAL"/>
              <w:rPr>
                <w:sz w:val="16"/>
              </w:rPr>
            </w:pPr>
            <w:r w:rsidRPr="006F561B">
              <w:rPr>
                <w:sz w:val="16"/>
              </w:rPr>
              <w:t>C4-173080</w:t>
            </w:r>
          </w:p>
        </w:tc>
        <w:tc>
          <w:tcPr>
            <w:tcW w:w="0" w:type="auto"/>
          </w:tcPr>
          <w:p w:rsidR="0016026D" w:rsidRPr="006F561B" w:rsidRDefault="0016026D" w:rsidP="00AC7651">
            <w:pPr>
              <w:pStyle w:val="TAL"/>
            </w:pPr>
            <w:r w:rsidRPr="006F561B">
              <w:t>C1-171942</w:t>
            </w:r>
          </w:p>
        </w:tc>
        <w:tc>
          <w:tcPr>
            <w:tcW w:w="0" w:type="auto"/>
          </w:tcPr>
          <w:p w:rsidR="0016026D" w:rsidRPr="006F561B" w:rsidRDefault="0016026D" w:rsidP="00AC7651">
            <w:pPr>
              <w:pStyle w:val="TAL"/>
              <w:rPr>
                <w:sz w:val="16"/>
              </w:rPr>
            </w:pPr>
            <w:r w:rsidRPr="006F561B">
              <w:rPr>
                <w:sz w:val="16"/>
              </w:rPr>
              <w:t>Reply LS on subscription-based restrictions on attach without PDN connection</w:t>
            </w:r>
          </w:p>
        </w:tc>
        <w:tc>
          <w:tcPr>
            <w:tcW w:w="0" w:type="auto"/>
          </w:tcPr>
          <w:p w:rsidR="0016026D" w:rsidRPr="006F561B" w:rsidRDefault="0016026D" w:rsidP="00AC7651">
            <w:pPr>
              <w:pStyle w:val="TAL"/>
              <w:rPr>
                <w:sz w:val="16"/>
              </w:rPr>
            </w:pPr>
            <w:r w:rsidRPr="006F561B">
              <w:t>CT1</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H"/>
            </w:pPr>
          </w:p>
        </w:tc>
      </w:tr>
      <w:tr w:rsidR="0016026D" w:rsidRPr="006F561B" w:rsidTr="00AC7651">
        <w:tc>
          <w:tcPr>
            <w:tcW w:w="0" w:type="auto"/>
          </w:tcPr>
          <w:p w:rsidR="0016026D" w:rsidRPr="006F561B" w:rsidRDefault="0016026D" w:rsidP="00AC7651">
            <w:pPr>
              <w:pStyle w:val="TAL"/>
              <w:rPr>
                <w:sz w:val="16"/>
              </w:rPr>
            </w:pPr>
            <w:r w:rsidRPr="006F561B">
              <w:rPr>
                <w:sz w:val="16"/>
              </w:rPr>
              <w:t>C4-173081</w:t>
            </w:r>
          </w:p>
        </w:tc>
        <w:tc>
          <w:tcPr>
            <w:tcW w:w="0" w:type="auto"/>
          </w:tcPr>
          <w:p w:rsidR="0016026D" w:rsidRPr="006F561B" w:rsidRDefault="0016026D" w:rsidP="00AC7651">
            <w:pPr>
              <w:pStyle w:val="TAL"/>
            </w:pPr>
            <w:r w:rsidRPr="006F561B">
              <w:t>R1-1706857</w:t>
            </w:r>
          </w:p>
        </w:tc>
        <w:tc>
          <w:tcPr>
            <w:tcW w:w="0" w:type="auto"/>
          </w:tcPr>
          <w:p w:rsidR="0016026D" w:rsidRPr="006F561B" w:rsidRDefault="0016026D" w:rsidP="00AC7651">
            <w:pPr>
              <w:pStyle w:val="TAL"/>
              <w:rPr>
                <w:sz w:val="16"/>
              </w:rPr>
            </w:pPr>
            <w:r w:rsidRPr="006F561B">
              <w:rPr>
                <w:sz w:val="16"/>
              </w:rPr>
              <w:t>LS reply to SA2 on maximum data rate</w:t>
            </w:r>
          </w:p>
        </w:tc>
        <w:tc>
          <w:tcPr>
            <w:tcW w:w="0" w:type="auto"/>
          </w:tcPr>
          <w:p w:rsidR="0016026D" w:rsidRPr="006F561B" w:rsidRDefault="0016026D" w:rsidP="00AC7651">
            <w:pPr>
              <w:pStyle w:val="TAL"/>
              <w:rPr>
                <w:sz w:val="16"/>
              </w:rPr>
            </w:pPr>
            <w:r w:rsidRPr="006F561B">
              <w:t>RAN1</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H"/>
            </w:pPr>
          </w:p>
        </w:tc>
      </w:tr>
      <w:tr w:rsidR="0016026D" w:rsidRPr="006F561B" w:rsidTr="00AC7651">
        <w:tc>
          <w:tcPr>
            <w:tcW w:w="0" w:type="auto"/>
          </w:tcPr>
          <w:p w:rsidR="0016026D" w:rsidRPr="006F561B" w:rsidRDefault="0016026D" w:rsidP="00AC7651">
            <w:pPr>
              <w:pStyle w:val="TAL"/>
              <w:rPr>
                <w:sz w:val="16"/>
              </w:rPr>
            </w:pPr>
            <w:r w:rsidRPr="006F561B">
              <w:rPr>
                <w:sz w:val="16"/>
              </w:rPr>
              <w:t>C4-173082</w:t>
            </w:r>
          </w:p>
        </w:tc>
        <w:tc>
          <w:tcPr>
            <w:tcW w:w="0" w:type="auto"/>
          </w:tcPr>
          <w:p w:rsidR="0016026D" w:rsidRPr="006F561B" w:rsidRDefault="0016026D" w:rsidP="00AC7651">
            <w:pPr>
              <w:pStyle w:val="TAL"/>
            </w:pPr>
            <w:r w:rsidRPr="006F561B">
              <w:t>R3-171379</w:t>
            </w:r>
          </w:p>
        </w:tc>
        <w:tc>
          <w:tcPr>
            <w:tcW w:w="0" w:type="auto"/>
          </w:tcPr>
          <w:p w:rsidR="0016026D" w:rsidRPr="006F561B" w:rsidRDefault="0016026D" w:rsidP="00AC7651">
            <w:pPr>
              <w:pStyle w:val="TAL"/>
              <w:rPr>
                <w:sz w:val="16"/>
              </w:rPr>
            </w:pPr>
            <w:r w:rsidRPr="006F561B">
              <w:rPr>
                <w:sz w:val="16"/>
              </w:rPr>
              <w:t>Response LS Applying Extended NAS timers based on UE's operation in CE Mode B</w:t>
            </w:r>
          </w:p>
        </w:tc>
        <w:tc>
          <w:tcPr>
            <w:tcW w:w="0" w:type="auto"/>
          </w:tcPr>
          <w:p w:rsidR="0016026D" w:rsidRPr="006F561B" w:rsidRDefault="0016026D" w:rsidP="00AC7651">
            <w:pPr>
              <w:pStyle w:val="TAL"/>
              <w:rPr>
                <w:sz w:val="16"/>
              </w:rPr>
            </w:pPr>
            <w:r w:rsidRPr="006F561B">
              <w:t>RAN3</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H"/>
            </w:pPr>
          </w:p>
        </w:tc>
      </w:tr>
      <w:tr w:rsidR="0016026D" w:rsidRPr="006F561B" w:rsidTr="00AC7651">
        <w:tc>
          <w:tcPr>
            <w:tcW w:w="0" w:type="auto"/>
          </w:tcPr>
          <w:p w:rsidR="0016026D" w:rsidRPr="006F561B" w:rsidRDefault="0016026D" w:rsidP="00AC7651">
            <w:pPr>
              <w:pStyle w:val="TAL"/>
              <w:rPr>
                <w:sz w:val="16"/>
              </w:rPr>
            </w:pPr>
            <w:r w:rsidRPr="006F561B">
              <w:rPr>
                <w:sz w:val="16"/>
              </w:rPr>
              <w:t>C4-173083</w:t>
            </w:r>
          </w:p>
        </w:tc>
        <w:tc>
          <w:tcPr>
            <w:tcW w:w="0" w:type="auto"/>
          </w:tcPr>
          <w:p w:rsidR="0016026D" w:rsidRPr="006F561B" w:rsidRDefault="0016026D" w:rsidP="00AC7651">
            <w:pPr>
              <w:pStyle w:val="TAL"/>
            </w:pPr>
            <w:r w:rsidRPr="006F561B">
              <w:t>R3-171381</w:t>
            </w:r>
          </w:p>
        </w:tc>
        <w:tc>
          <w:tcPr>
            <w:tcW w:w="0" w:type="auto"/>
          </w:tcPr>
          <w:p w:rsidR="0016026D" w:rsidRPr="006F561B" w:rsidRDefault="0016026D" w:rsidP="00AC7651">
            <w:pPr>
              <w:pStyle w:val="TAL"/>
              <w:rPr>
                <w:sz w:val="16"/>
              </w:rPr>
            </w:pPr>
            <w:r w:rsidRPr="006F561B">
              <w:rPr>
                <w:sz w:val="16"/>
              </w:rPr>
              <w:t>LS on defining a GTP container for the Xw interface</w:t>
            </w:r>
          </w:p>
        </w:tc>
        <w:tc>
          <w:tcPr>
            <w:tcW w:w="0" w:type="auto"/>
          </w:tcPr>
          <w:p w:rsidR="0016026D" w:rsidRPr="006F561B" w:rsidRDefault="0016026D" w:rsidP="00AC7651">
            <w:pPr>
              <w:pStyle w:val="TAL"/>
              <w:rPr>
                <w:sz w:val="16"/>
              </w:rPr>
            </w:pPr>
            <w:r w:rsidRPr="006F561B">
              <w:t>RAN3</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H"/>
            </w:pPr>
          </w:p>
        </w:tc>
      </w:tr>
      <w:tr w:rsidR="0016026D" w:rsidRPr="006F561B" w:rsidTr="00AC7651">
        <w:tc>
          <w:tcPr>
            <w:tcW w:w="0" w:type="auto"/>
          </w:tcPr>
          <w:p w:rsidR="0016026D" w:rsidRPr="006F561B" w:rsidRDefault="0016026D" w:rsidP="00AC7651">
            <w:pPr>
              <w:pStyle w:val="TAL"/>
              <w:rPr>
                <w:sz w:val="16"/>
              </w:rPr>
            </w:pPr>
            <w:r w:rsidRPr="006F561B">
              <w:rPr>
                <w:sz w:val="16"/>
              </w:rPr>
              <w:t>C4-173084</w:t>
            </w:r>
          </w:p>
        </w:tc>
        <w:tc>
          <w:tcPr>
            <w:tcW w:w="0" w:type="auto"/>
          </w:tcPr>
          <w:p w:rsidR="0016026D" w:rsidRPr="006F561B" w:rsidRDefault="0016026D" w:rsidP="00AC7651">
            <w:pPr>
              <w:pStyle w:val="TAL"/>
            </w:pPr>
            <w:r w:rsidRPr="006F561B">
              <w:t>R3-171401</w:t>
            </w:r>
          </w:p>
        </w:tc>
        <w:tc>
          <w:tcPr>
            <w:tcW w:w="0" w:type="auto"/>
          </w:tcPr>
          <w:p w:rsidR="0016026D" w:rsidRPr="006F561B" w:rsidRDefault="0016026D" w:rsidP="00AC7651">
            <w:pPr>
              <w:pStyle w:val="TAL"/>
              <w:rPr>
                <w:sz w:val="16"/>
              </w:rPr>
            </w:pPr>
            <w:r w:rsidRPr="006F561B">
              <w:rPr>
                <w:sz w:val="16"/>
              </w:rPr>
              <w:t>Reply LS on N2 and N3 reference points for 5G system</w:t>
            </w:r>
          </w:p>
        </w:tc>
        <w:tc>
          <w:tcPr>
            <w:tcW w:w="0" w:type="auto"/>
          </w:tcPr>
          <w:p w:rsidR="0016026D" w:rsidRPr="006F561B" w:rsidRDefault="0016026D" w:rsidP="00AC7651">
            <w:pPr>
              <w:pStyle w:val="TAL"/>
              <w:rPr>
                <w:sz w:val="16"/>
              </w:rPr>
            </w:pPr>
            <w:r w:rsidRPr="006F561B">
              <w:t>QUALCOMM UK Ltd</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H"/>
            </w:pPr>
          </w:p>
        </w:tc>
      </w:tr>
      <w:tr w:rsidR="0016026D" w:rsidRPr="006F561B" w:rsidTr="00AC7651">
        <w:tc>
          <w:tcPr>
            <w:tcW w:w="0" w:type="auto"/>
          </w:tcPr>
          <w:p w:rsidR="0016026D" w:rsidRPr="006F561B" w:rsidRDefault="0016026D" w:rsidP="00AC7651">
            <w:pPr>
              <w:pStyle w:val="TAL"/>
              <w:rPr>
                <w:sz w:val="16"/>
              </w:rPr>
            </w:pPr>
            <w:r w:rsidRPr="006F561B">
              <w:rPr>
                <w:sz w:val="16"/>
              </w:rPr>
              <w:t>C4-173085</w:t>
            </w:r>
          </w:p>
        </w:tc>
        <w:tc>
          <w:tcPr>
            <w:tcW w:w="0" w:type="auto"/>
          </w:tcPr>
          <w:p w:rsidR="0016026D" w:rsidRPr="006F561B" w:rsidRDefault="0016026D" w:rsidP="00AC7651">
            <w:pPr>
              <w:pStyle w:val="TAL"/>
            </w:pPr>
            <w:r w:rsidRPr="006F561B">
              <w:t>S2-172859</w:t>
            </w:r>
          </w:p>
        </w:tc>
        <w:tc>
          <w:tcPr>
            <w:tcW w:w="0" w:type="auto"/>
          </w:tcPr>
          <w:p w:rsidR="0016026D" w:rsidRPr="006F561B" w:rsidRDefault="0016026D" w:rsidP="00AC7651">
            <w:pPr>
              <w:pStyle w:val="TAL"/>
              <w:rPr>
                <w:sz w:val="16"/>
              </w:rPr>
            </w:pPr>
            <w:r w:rsidRPr="006F561B">
              <w:rPr>
                <w:sz w:val="16"/>
              </w:rPr>
              <w:t>Reply LS on Pre-defined PCC/ADC rules over Sx</w:t>
            </w:r>
          </w:p>
        </w:tc>
        <w:tc>
          <w:tcPr>
            <w:tcW w:w="0" w:type="auto"/>
          </w:tcPr>
          <w:p w:rsidR="0016026D" w:rsidRPr="006F561B" w:rsidRDefault="0016026D" w:rsidP="00AC7651">
            <w:pPr>
              <w:pStyle w:val="TAL"/>
              <w:rPr>
                <w:sz w:val="16"/>
              </w:rPr>
            </w:pPr>
            <w:r w:rsidRPr="006F561B">
              <w:t>SA2</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H"/>
            </w:pPr>
          </w:p>
        </w:tc>
      </w:tr>
      <w:tr w:rsidR="0016026D" w:rsidRPr="006F561B" w:rsidTr="00AC7651">
        <w:tc>
          <w:tcPr>
            <w:tcW w:w="0" w:type="auto"/>
          </w:tcPr>
          <w:p w:rsidR="0016026D" w:rsidRPr="006F561B" w:rsidRDefault="0016026D" w:rsidP="00AC7651">
            <w:pPr>
              <w:pStyle w:val="TAL"/>
              <w:rPr>
                <w:sz w:val="16"/>
              </w:rPr>
            </w:pPr>
            <w:r w:rsidRPr="006F561B">
              <w:rPr>
                <w:sz w:val="16"/>
              </w:rPr>
              <w:t>C4-173086</w:t>
            </w:r>
          </w:p>
        </w:tc>
        <w:tc>
          <w:tcPr>
            <w:tcW w:w="0" w:type="auto"/>
          </w:tcPr>
          <w:p w:rsidR="0016026D" w:rsidRPr="006F561B" w:rsidRDefault="0016026D" w:rsidP="00AC7651">
            <w:pPr>
              <w:pStyle w:val="TAL"/>
            </w:pPr>
            <w:r w:rsidRPr="006F561B">
              <w:t>S4-170501</w:t>
            </w:r>
          </w:p>
        </w:tc>
        <w:tc>
          <w:tcPr>
            <w:tcW w:w="0" w:type="auto"/>
          </w:tcPr>
          <w:p w:rsidR="0016026D" w:rsidRPr="006F561B" w:rsidRDefault="0016026D" w:rsidP="00AC7651">
            <w:pPr>
              <w:pStyle w:val="TAL"/>
              <w:rPr>
                <w:sz w:val="16"/>
              </w:rPr>
            </w:pPr>
            <w:r w:rsidRPr="006F561B">
              <w:rPr>
                <w:sz w:val="16"/>
              </w:rPr>
              <w:t>Reply LS on Clarification on Rel-14 MMCMH_Enh features</w:t>
            </w:r>
          </w:p>
        </w:tc>
        <w:tc>
          <w:tcPr>
            <w:tcW w:w="0" w:type="auto"/>
          </w:tcPr>
          <w:p w:rsidR="0016026D" w:rsidRPr="006F561B" w:rsidRDefault="0016026D" w:rsidP="00AC7651">
            <w:pPr>
              <w:pStyle w:val="TAL"/>
              <w:rPr>
                <w:sz w:val="16"/>
              </w:rPr>
            </w:pPr>
            <w:r w:rsidRPr="006F561B">
              <w:t>SA4</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H"/>
            </w:pPr>
          </w:p>
        </w:tc>
      </w:tr>
      <w:tr w:rsidR="0016026D" w:rsidRPr="006F561B" w:rsidTr="00AC7651">
        <w:tc>
          <w:tcPr>
            <w:tcW w:w="0" w:type="auto"/>
          </w:tcPr>
          <w:p w:rsidR="0016026D" w:rsidRPr="006F561B" w:rsidRDefault="0016026D" w:rsidP="00AC7651">
            <w:pPr>
              <w:pStyle w:val="TAL"/>
              <w:rPr>
                <w:sz w:val="16"/>
              </w:rPr>
            </w:pPr>
            <w:r w:rsidRPr="006F561B">
              <w:rPr>
                <w:sz w:val="16"/>
              </w:rPr>
              <w:t>C4-173204</w:t>
            </w:r>
          </w:p>
        </w:tc>
        <w:tc>
          <w:tcPr>
            <w:tcW w:w="0" w:type="auto"/>
          </w:tcPr>
          <w:p w:rsidR="0016026D" w:rsidRPr="006F561B" w:rsidRDefault="0016026D" w:rsidP="00AC7651">
            <w:pPr>
              <w:pStyle w:val="TAL"/>
            </w:pPr>
            <w:r w:rsidRPr="006F561B">
              <w:t>S1-172409</w:t>
            </w:r>
          </w:p>
        </w:tc>
        <w:tc>
          <w:tcPr>
            <w:tcW w:w="0" w:type="auto"/>
          </w:tcPr>
          <w:p w:rsidR="0016026D" w:rsidRPr="006F561B" w:rsidRDefault="0016026D" w:rsidP="00AC7651">
            <w:pPr>
              <w:pStyle w:val="TAL"/>
              <w:rPr>
                <w:sz w:val="16"/>
              </w:rPr>
            </w:pPr>
            <w:r w:rsidRPr="006F561B">
              <w:rPr>
                <w:sz w:val="16"/>
              </w:rPr>
              <w:t>Reply LS on Data rates and Latency with NR, E-UTRA, EPS and 5GS</w:t>
            </w:r>
          </w:p>
        </w:tc>
        <w:tc>
          <w:tcPr>
            <w:tcW w:w="0" w:type="auto"/>
          </w:tcPr>
          <w:p w:rsidR="0016026D" w:rsidRPr="006F561B" w:rsidRDefault="0016026D" w:rsidP="00AC7651">
            <w:pPr>
              <w:pStyle w:val="TAL"/>
              <w:rPr>
                <w:sz w:val="16"/>
              </w:rPr>
            </w:pPr>
            <w:r w:rsidRPr="006F561B">
              <w:t>SA1</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H"/>
            </w:pPr>
          </w:p>
        </w:tc>
      </w:tr>
      <w:tr w:rsidR="0016026D" w:rsidRPr="006F561B" w:rsidTr="00AC7651">
        <w:tc>
          <w:tcPr>
            <w:tcW w:w="0" w:type="auto"/>
          </w:tcPr>
          <w:p w:rsidR="0016026D" w:rsidRPr="006F561B" w:rsidRDefault="0016026D" w:rsidP="00AC7651">
            <w:pPr>
              <w:pStyle w:val="TAL"/>
              <w:rPr>
                <w:sz w:val="16"/>
              </w:rPr>
            </w:pPr>
            <w:r w:rsidRPr="006F561B">
              <w:rPr>
                <w:sz w:val="16"/>
              </w:rPr>
              <w:t>C4-173207</w:t>
            </w:r>
          </w:p>
        </w:tc>
        <w:tc>
          <w:tcPr>
            <w:tcW w:w="0" w:type="auto"/>
          </w:tcPr>
          <w:p w:rsidR="0016026D" w:rsidRPr="006F561B" w:rsidRDefault="0016026D" w:rsidP="00AC7651">
            <w:pPr>
              <w:pStyle w:val="TAL"/>
            </w:pPr>
            <w:r w:rsidRPr="006F561B">
              <w:t>NGMN 170428</w:t>
            </w:r>
          </w:p>
        </w:tc>
        <w:tc>
          <w:tcPr>
            <w:tcW w:w="0" w:type="auto"/>
          </w:tcPr>
          <w:p w:rsidR="0016026D" w:rsidRPr="006F561B" w:rsidRDefault="0016026D" w:rsidP="00AC7651">
            <w:pPr>
              <w:pStyle w:val="TAL"/>
              <w:rPr>
                <w:sz w:val="16"/>
              </w:rPr>
            </w:pPr>
            <w:r w:rsidRPr="006F561B">
              <w:rPr>
                <w:sz w:val="16"/>
              </w:rPr>
              <w:t>LS from the NGMN P1 Service-Based Architecture Project to 3GPP</w:t>
            </w:r>
          </w:p>
        </w:tc>
        <w:tc>
          <w:tcPr>
            <w:tcW w:w="0" w:type="auto"/>
          </w:tcPr>
          <w:p w:rsidR="0016026D" w:rsidRPr="006F561B" w:rsidRDefault="0016026D" w:rsidP="00AC7651">
            <w:pPr>
              <w:pStyle w:val="TAL"/>
              <w:rPr>
                <w:sz w:val="16"/>
              </w:rPr>
            </w:pPr>
            <w:r w:rsidRPr="006F561B">
              <w:t>NGMN Alliance Project P1 “Service-Based Architecture in 5G”</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H"/>
            </w:pPr>
          </w:p>
        </w:tc>
      </w:tr>
      <w:tr w:rsidR="0016026D" w:rsidRPr="006F561B" w:rsidTr="00AC7651">
        <w:tc>
          <w:tcPr>
            <w:tcW w:w="0" w:type="auto"/>
          </w:tcPr>
          <w:p w:rsidR="0016026D" w:rsidRPr="006F561B" w:rsidRDefault="0016026D" w:rsidP="00AC7651">
            <w:pPr>
              <w:pStyle w:val="TAL"/>
              <w:rPr>
                <w:sz w:val="16"/>
              </w:rPr>
            </w:pPr>
            <w:r w:rsidRPr="006F561B">
              <w:rPr>
                <w:sz w:val="16"/>
              </w:rPr>
              <w:t>C4-173212</w:t>
            </w:r>
          </w:p>
        </w:tc>
        <w:tc>
          <w:tcPr>
            <w:tcW w:w="0" w:type="auto"/>
          </w:tcPr>
          <w:p w:rsidR="0016026D" w:rsidRPr="006F561B" w:rsidRDefault="0016026D" w:rsidP="00AC7651">
            <w:pPr>
              <w:pStyle w:val="TAL"/>
            </w:pPr>
            <w:r w:rsidRPr="006F561B">
              <w:t>SA3i170147</w:t>
            </w:r>
          </w:p>
        </w:tc>
        <w:tc>
          <w:tcPr>
            <w:tcW w:w="0" w:type="auto"/>
          </w:tcPr>
          <w:p w:rsidR="0016026D" w:rsidRPr="006F561B" w:rsidRDefault="0016026D" w:rsidP="00AC7651">
            <w:pPr>
              <w:pStyle w:val="TAL"/>
              <w:rPr>
                <w:sz w:val="16"/>
              </w:rPr>
            </w:pPr>
            <w:r w:rsidRPr="006F561B">
              <w:rPr>
                <w:sz w:val="16"/>
              </w:rPr>
              <w:t>Reply LS on lawful interception in split EPC architecture</w:t>
            </w:r>
          </w:p>
        </w:tc>
        <w:tc>
          <w:tcPr>
            <w:tcW w:w="0" w:type="auto"/>
          </w:tcPr>
          <w:p w:rsidR="0016026D" w:rsidRPr="006F561B" w:rsidRDefault="0016026D" w:rsidP="00AC7651">
            <w:pPr>
              <w:pStyle w:val="TAL"/>
              <w:rPr>
                <w:sz w:val="16"/>
              </w:rPr>
            </w:pPr>
            <w:r w:rsidRPr="006F561B">
              <w:t>SA3-LI</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H"/>
            </w:pPr>
          </w:p>
        </w:tc>
      </w:tr>
      <w:tr w:rsidR="0016026D" w:rsidRPr="006F561B" w:rsidTr="00AC7651">
        <w:tc>
          <w:tcPr>
            <w:tcW w:w="0" w:type="auto"/>
          </w:tcPr>
          <w:p w:rsidR="0016026D" w:rsidRPr="006F561B" w:rsidRDefault="0016026D" w:rsidP="00AC7651">
            <w:pPr>
              <w:pStyle w:val="TAL"/>
              <w:rPr>
                <w:sz w:val="16"/>
              </w:rPr>
            </w:pPr>
            <w:r w:rsidRPr="006F561B">
              <w:rPr>
                <w:sz w:val="16"/>
              </w:rPr>
              <w:t>C4-173214</w:t>
            </w:r>
          </w:p>
        </w:tc>
        <w:tc>
          <w:tcPr>
            <w:tcW w:w="0" w:type="auto"/>
          </w:tcPr>
          <w:p w:rsidR="0016026D" w:rsidRPr="006F561B" w:rsidRDefault="0016026D" w:rsidP="00AC7651">
            <w:pPr>
              <w:pStyle w:val="TAL"/>
            </w:pPr>
            <w:r w:rsidRPr="006F561B">
              <w:t>SA3i170163</w:t>
            </w:r>
          </w:p>
        </w:tc>
        <w:tc>
          <w:tcPr>
            <w:tcW w:w="0" w:type="auto"/>
          </w:tcPr>
          <w:p w:rsidR="0016026D" w:rsidRPr="006F561B" w:rsidRDefault="0016026D" w:rsidP="00AC7651">
            <w:pPr>
              <w:pStyle w:val="TAL"/>
              <w:rPr>
                <w:sz w:val="16"/>
              </w:rPr>
            </w:pPr>
            <w:r w:rsidRPr="006F561B">
              <w:rPr>
                <w:sz w:val="16"/>
              </w:rPr>
              <w:t>LS on LI requirements for CIOT services including BEST services</w:t>
            </w:r>
          </w:p>
        </w:tc>
        <w:tc>
          <w:tcPr>
            <w:tcW w:w="0" w:type="auto"/>
          </w:tcPr>
          <w:p w:rsidR="0016026D" w:rsidRPr="006F561B" w:rsidRDefault="0016026D" w:rsidP="00AC7651">
            <w:pPr>
              <w:pStyle w:val="TAL"/>
              <w:rPr>
                <w:sz w:val="16"/>
              </w:rPr>
            </w:pPr>
            <w:r w:rsidRPr="006F561B">
              <w:t>SA3-LI</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H"/>
            </w:pPr>
          </w:p>
        </w:tc>
      </w:tr>
      <w:tr w:rsidR="0016026D" w:rsidRPr="006F561B" w:rsidTr="00AC7651">
        <w:tc>
          <w:tcPr>
            <w:tcW w:w="0" w:type="auto"/>
          </w:tcPr>
          <w:p w:rsidR="0016026D" w:rsidRPr="006F561B" w:rsidRDefault="0016026D" w:rsidP="00AC7651">
            <w:pPr>
              <w:pStyle w:val="TAL"/>
              <w:rPr>
                <w:sz w:val="16"/>
              </w:rPr>
            </w:pPr>
            <w:r w:rsidRPr="006F561B">
              <w:rPr>
                <w:sz w:val="16"/>
              </w:rPr>
              <w:t>C4-173271</w:t>
            </w:r>
          </w:p>
        </w:tc>
        <w:tc>
          <w:tcPr>
            <w:tcW w:w="0" w:type="auto"/>
          </w:tcPr>
          <w:p w:rsidR="0016026D" w:rsidRPr="006F561B" w:rsidRDefault="0016026D" w:rsidP="00AC7651">
            <w:pPr>
              <w:pStyle w:val="TAL"/>
            </w:pPr>
            <w:r w:rsidRPr="006F561B">
              <w:t>S5-173467</w:t>
            </w:r>
          </w:p>
        </w:tc>
        <w:tc>
          <w:tcPr>
            <w:tcW w:w="0" w:type="auto"/>
          </w:tcPr>
          <w:p w:rsidR="0016026D" w:rsidRPr="006F561B" w:rsidRDefault="0016026D" w:rsidP="00AC7651">
            <w:pPr>
              <w:pStyle w:val="TAL"/>
              <w:rPr>
                <w:sz w:val="16"/>
              </w:rPr>
            </w:pPr>
            <w:r w:rsidRPr="006F561B">
              <w:rPr>
                <w:sz w:val="16"/>
              </w:rPr>
              <w:t>LS on Addition of AVP code definitions</w:t>
            </w:r>
          </w:p>
        </w:tc>
        <w:tc>
          <w:tcPr>
            <w:tcW w:w="0" w:type="auto"/>
          </w:tcPr>
          <w:p w:rsidR="0016026D" w:rsidRPr="006F561B" w:rsidRDefault="0016026D" w:rsidP="00AC7651">
            <w:pPr>
              <w:pStyle w:val="TAL"/>
              <w:rPr>
                <w:sz w:val="16"/>
              </w:rPr>
            </w:pPr>
            <w:r w:rsidRPr="006F561B">
              <w:t>SA5</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H"/>
            </w:pPr>
          </w:p>
        </w:tc>
      </w:tr>
      <w:tr w:rsidR="0016026D" w:rsidRPr="006F561B" w:rsidTr="00AC7651">
        <w:tc>
          <w:tcPr>
            <w:tcW w:w="0" w:type="auto"/>
          </w:tcPr>
          <w:p w:rsidR="0016026D" w:rsidRPr="006F561B" w:rsidRDefault="0016026D" w:rsidP="00AC7651">
            <w:pPr>
              <w:pStyle w:val="TAL"/>
              <w:rPr>
                <w:sz w:val="16"/>
              </w:rPr>
            </w:pPr>
            <w:r w:rsidRPr="006F561B">
              <w:rPr>
                <w:sz w:val="16"/>
              </w:rPr>
              <w:t>C4-173304</w:t>
            </w:r>
          </w:p>
        </w:tc>
        <w:tc>
          <w:tcPr>
            <w:tcW w:w="0" w:type="auto"/>
          </w:tcPr>
          <w:p w:rsidR="0016026D" w:rsidRPr="006F561B" w:rsidRDefault="0016026D" w:rsidP="00AC7651">
            <w:pPr>
              <w:pStyle w:val="TAL"/>
            </w:pPr>
            <w:r w:rsidRPr="006F561B">
              <w:t>S3-171532</w:t>
            </w:r>
          </w:p>
        </w:tc>
        <w:tc>
          <w:tcPr>
            <w:tcW w:w="0" w:type="auto"/>
          </w:tcPr>
          <w:p w:rsidR="0016026D" w:rsidRPr="006F561B" w:rsidRDefault="0016026D" w:rsidP="00AC7651">
            <w:pPr>
              <w:pStyle w:val="TAL"/>
              <w:rPr>
                <w:sz w:val="16"/>
              </w:rPr>
            </w:pPr>
            <w:r w:rsidRPr="006F561B">
              <w:rPr>
                <w:sz w:val="16"/>
              </w:rPr>
              <w:t>Reply LS on Support of Explicit Bootstrapping in ERP</w:t>
            </w:r>
          </w:p>
        </w:tc>
        <w:tc>
          <w:tcPr>
            <w:tcW w:w="0" w:type="auto"/>
          </w:tcPr>
          <w:p w:rsidR="0016026D" w:rsidRPr="006F561B" w:rsidRDefault="0016026D" w:rsidP="00AC7651">
            <w:pPr>
              <w:pStyle w:val="TAL"/>
              <w:rPr>
                <w:sz w:val="16"/>
              </w:rPr>
            </w:pPr>
            <w:r w:rsidRPr="006F561B">
              <w:t>SA3</w:t>
            </w:r>
          </w:p>
        </w:tc>
        <w:tc>
          <w:tcPr>
            <w:tcW w:w="0" w:type="auto"/>
          </w:tcPr>
          <w:p w:rsidR="0016026D" w:rsidRPr="006F561B" w:rsidRDefault="0016026D" w:rsidP="00AC7651">
            <w:pPr>
              <w:pStyle w:val="TAL"/>
              <w:rPr>
                <w:sz w:val="16"/>
              </w:rPr>
            </w:pPr>
            <w:r w:rsidRPr="006F561B">
              <w:rPr>
                <w:sz w:val="16"/>
              </w:rPr>
              <w:t>noted</w:t>
            </w:r>
          </w:p>
        </w:tc>
        <w:tc>
          <w:tcPr>
            <w:tcW w:w="0" w:type="auto"/>
          </w:tcPr>
          <w:p w:rsidR="0016026D" w:rsidRPr="006F561B" w:rsidRDefault="0016026D" w:rsidP="00AC7651">
            <w:pPr>
              <w:pStyle w:val="TAH"/>
            </w:pPr>
          </w:p>
        </w:tc>
      </w:tr>
    </w:tbl>
    <w:p w:rsidR="0016026D" w:rsidRPr="006F561B" w:rsidRDefault="0016026D" w:rsidP="0016026D"/>
    <w:p w:rsidR="0016026D" w:rsidRPr="006F561B" w:rsidRDefault="0016026D" w:rsidP="0016026D">
      <w:pPr>
        <w:pStyle w:val="Heading3"/>
      </w:pPr>
    </w:p>
    <w:p w:rsidR="0016026D" w:rsidRPr="006F561B" w:rsidRDefault="0016026D" w:rsidP="0016026D">
      <w:pPr>
        <w:pStyle w:val="Heading3"/>
      </w:pPr>
      <w:r w:rsidRPr="006F561B">
        <w:t>C2: Outgoing liaison statements</w:t>
      </w:r>
    </w:p>
    <w:p w:rsidR="0016026D" w:rsidRPr="006F561B" w:rsidRDefault="0016026D" w:rsidP="0016026D">
      <w:pPr>
        <w:pStyle w:val="TH"/>
      </w:pPr>
    </w:p>
    <w:tbl>
      <w:tblPr>
        <w:tblStyle w:val="TableGrid"/>
        <w:tblW w:w="0" w:type="auto"/>
        <w:tblLook w:val="04A0" w:firstRow="1" w:lastRow="0" w:firstColumn="1" w:lastColumn="0" w:noHBand="0" w:noVBand="1"/>
      </w:tblPr>
      <w:tblGrid>
        <w:gridCol w:w="1097"/>
        <w:gridCol w:w="4325"/>
        <w:gridCol w:w="1034"/>
        <w:gridCol w:w="519"/>
        <w:gridCol w:w="1397"/>
      </w:tblGrid>
      <w:tr w:rsidR="0016026D" w:rsidRPr="006F561B" w:rsidTr="00AC7651">
        <w:tc>
          <w:tcPr>
            <w:tcW w:w="0" w:type="auto"/>
          </w:tcPr>
          <w:p w:rsidR="0016026D" w:rsidRPr="006F561B" w:rsidRDefault="0016026D" w:rsidP="00AC7651">
            <w:pPr>
              <w:pStyle w:val="TAH"/>
            </w:pPr>
            <w:r w:rsidRPr="006F561B">
              <w:t>Document</w:t>
            </w:r>
          </w:p>
        </w:tc>
        <w:tc>
          <w:tcPr>
            <w:tcW w:w="0" w:type="auto"/>
          </w:tcPr>
          <w:p w:rsidR="0016026D" w:rsidRPr="006F561B" w:rsidRDefault="0016026D" w:rsidP="00AC7651">
            <w:pPr>
              <w:pStyle w:val="TAH"/>
            </w:pPr>
            <w:r w:rsidRPr="006F561B">
              <w:t>Title</w:t>
            </w:r>
          </w:p>
        </w:tc>
        <w:tc>
          <w:tcPr>
            <w:tcW w:w="0" w:type="auto"/>
          </w:tcPr>
          <w:p w:rsidR="0016026D" w:rsidRPr="006F561B" w:rsidRDefault="0016026D" w:rsidP="00AC7651">
            <w:pPr>
              <w:pStyle w:val="TAH"/>
            </w:pPr>
            <w:r w:rsidRPr="006F561B">
              <w:t>To</w:t>
            </w:r>
          </w:p>
        </w:tc>
        <w:tc>
          <w:tcPr>
            <w:tcW w:w="0" w:type="auto"/>
          </w:tcPr>
          <w:p w:rsidR="0016026D" w:rsidRPr="006F561B" w:rsidRDefault="0016026D" w:rsidP="00AC7651">
            <w:pPr>
              <w:pStyle w:val="TAH"/>
            </w:pPr>
            <w:r w:rsidRPr="006F561B">
              <w:t>Cc</w:t>
            </w:r>
          </w:p>
        </w:tc>
        <w:tc>
          <w:tcPr>
            <w:tcW w:w="0" w:type="auto"/>
          </w:tcPr>
          <w:p w:rsidR="0016026D" w:rsidRPr="006F561B" w:rsidRDefault="0016026D" w:rsidP="00AC7651">
            <w:pPr>
              <w:pStyle w:val="TAH"/>
            </w:pPr>
            <w:r w:rsidRPr="006F561B">
              <w:t>reply to i/c LS</w:t>
            </w:r>
          </w:p>
        </w:tc>
      </w:tr>
      <w:tr w:rsidR="0016026D" w:rsidRPr="006F561B" w:rsidTr="00AC7651">
        <w:tc>
          <w:tcPr>
            <w:tcW w:w="0" w:type="auto"/>
          </w:tcPr>
          <w:p w:rsidR="0016026D" w:rsidRPr="006F561B" w:rsidRDefault="0016026D" w:rsidP="00AC7651">
            <w:pPr>
              <w:pStyle w:val="TAL"/>
              <w:rPr>
                <w:sz w:val="16"/>
              </w:rPr>
            </w:pPr>
            <w:r w:rsidRPr="006F561B">
              <w:rPr>
                <w:sz w:val="16"/>
              </w:rPr>
              <w:t>C4-173039</w:t>
            </w:r>
          </w:p>
        </w:tc>
        <w:tc>
          <w:tcPr>
            <w:tcW w:w="0" w:type="auto"/>
          </w:tcPr>
          <w:p w:rsidR="0016026D" w:rsidRPr="006F561B" w:rsidRDefault="0016026D" w:rsidP="00AC7651">
            <w:pPr>
              <w:pStyle w:val="TAL"/>
              <w:rPr>
                <w:sz w:val="16"/>
              </w:rPr>
            </w:pPr>
            <w:r w:rsidRPr="006F561B">
              <w:rPr>
                <w:sz w:val="16"/>
              </w:rPr>
              <w:t>Reply LS on defining a GTP container for the Xw interface</w:t>
            </w:r>
          </w:p>
        </w:tc>
        <w:tc>
          <w:tcPr>
            <w:tcW w:w="0" w:type="auto"/>
          </w:tcPr>
          <w:p w:rsidR="0016026D" w:rsidRPr="006F561B" w:rsidRDefault="0016026D" w:rsidP="00AC7651">
            <w:pPr>
              <w:pStyle w:val="TAL"/>
              <w:rPr>
                <w:sz w:val="16"/>
              </w:rPr>
            </w:pPr>
            <w:r w:rsidRPr="006F561B">
              <w:rPr>
                <w:sz w:val="16"/>
              </w:rPr>
              <w:t>RAN3</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R3-171381</w:t>
            </w:r>
          </w:p>
        </w:tc>
      </w:tr>
      <w:tr w:rsidR="0016026D" w:rsidRPr="006F561B" w:rsidTr="00AC7651">
        <w:tc>
          <w:tcPr>
            <w:tcW w:w="0" w:type="auto"/>
          </w:tcPr>
          <w:p w:rsidR="0016026D" w:rsidRPr="006F561B" w:rsidRDefault="0016026D" w:rsidP="00AC7651">
            <w:pPr>
              <w:pStyle w:val="TAL"/>
              <w:rPr>
                <w:sz w:val="16"/>
              </w:rPr>
            </w:pPr>
            <w:r w:rsidRPr="006F561B">
              <w:rPr>
                <w:sz w:val="16"/>
              </w:rPr>
              <w:t>C4-173312</w:t>
            </w:r>
          </w:p>
        </w:tc>
        <w:tc>
          <w:tcPr>
            <w:tcW w:w="0" w:type="auto"/>
          </w:tcPr>
          <w:p w:rsidR="0016026D" w:rsidRPr="006F561B" w:rsidRDefault="0016026D" w:rsidP="00AC7651">
            <w:pPr>
              <w:pStyle w:val="TAL"/>
              <w:rPr>
                <w:sz w:val="16"/>
              </w:rPr>
            </w:pPr>
            <w:r w:rsidRPr="006F561B">
              <w:rPr>
                <w:sz w:val="16"/>
              </w:rPr>
              <w:t>Reply LS on eDRX Configuration and IMSI-paging</w:t>
            </w:r>
          </w:p>
        </w:tc>
        <w:tc>
          <w:tcPr>
            <w:tcW w:w="0" w:type="auto"/>
          </w:tcPr>
          <w:p w:rsidR="0016026D" w:rsidRPr="006F561B" w:rsidRDefault="0016026D" w:rsidP="00AC7651">
            <w:pPr>
              <w:pStyle w:val="TAL"/>
              <w:rPr>
                <w:sz w:val="16"/>
              </w:rPr>
            </w:pPr>
            <w:r w:rsidRPr="006F561B">
              <w:rPr>
                <w:sz w:val="16"/>
              </w:rPr>
              <w:t>RAN3, CT1</w:t>
            </w:r>
          </w:p>
        </w:tc>
        <w:tc>
          <w:tcPr>
            <w:tcW w:w="0" w:type="auto"/>
          </w:tcPr>
          <w:p w:rsidR="0016026D" w:rsidRPr="006F561B" w:rsidRDefault="0016026D" w:rsidP="00AC7651">
            <w:pPr>
              <w:pStyle w:val="TAL"/>
              <w:rPr>
                <w:sz w:val="16"/>
              </w:rPr>
            </w:pPr>
            <w:r w:rsidRPr="006F561B">
              <w:rPr>
                <w:sz w:val="16"/>
              </w:rPr>
              <w:t>SA3</w:t>
            </w:r>
          </w:p>
        </w:tc>
        <w:tc>
          <w:tcPr>
            <w:tcW w:w="0" w:type="auto"/>
          </w:tcPr>
          <w:p w:rsidR="0016026D" w:rsidRPr="006F561B" w:rsidRDefault="0016026D" w:rsidP="00AC7651">
            <w:pPr>
              <w:pStyle w:val="TAL"/>
              <w:rPr>
                <w:sz w:val="16"/>
              </w:rPr>
            </w:pPr>
          </w:p>
        </w:tc>
      </w:tr>
    </w:tbl>
    <w:p w:rsidR="0016026D" w:rsidRPr="006F561B" w:rsidRDefault="0016026D" w:rsidP="0016026D"/>
    <w:p w:rsidR="0016026D" w:rsidRPr="006F561B" w:rsidRDefault="0016026D" w:rsidP="0016026D">
      <w:pPr>
        <w:pStyle w:val="Heading2"/>
      </w:pPr>
      <w:r w:rsidRPr="006F561B">
        <w:br w:type="page"/>
      </w:r>
      <w:r w:rsidRPr="006F561B">
        <w:lastRenderedPageBreak/>
        <w:t>Annex D: List of agreed/approved new and revised Work Items</w:t>
      </w:r>
    </w:p>
    <w:p w:rsidR="0016026D" w:rsidRPr="006F561B" w:rsidRDefault="0016026D" w:rsidP="0016026D">
      <w:pPr>
        <w:pStyle w:val="TH"/>
      </w:pPr>
    </w:p>
    <w:tbl>
      <w:tblPr>
        <w:tblStyle w:val="TableGrid"/>
        <w:tblW w:w="0" w:type="auto"/>
        <w:tblLook w:val="04A0" w:firstRow="1" w:lastRow="0" w:firstColumn="1" w:lastColumn="0" w:noHBand="0" w:noVBand="1"/>
      </w:tblPr>
      <w:tblGrid>
        <w:gridCol w:w="1097"/>
        <w:gridCol w:w="5917"/>
        <w:gridCol w:w="830"/>
        <w:gridCol w:w="1247"/>
      </w:tblGrid>
      <w:tr w:rsidR="0016026D" w:rsidRPr="006F561B" w:rsidTr="00AC7651">
        <w:tc>
          <w:tcPr>
            <w:tcW w:w="0" w:type="auto"/>
          </w:tcPr>
          <w:p w:rsidR="0016026D" w:rsidRPr="006F561B" w:rsidRDefault="0016026D" w:rsidP="00AC7651">
            <w:pPr>
              <w:pStyle w:val="TAH"/>
            </w:pPr>
            <w:r w:rsidRPr="006F561B">
              <w:t>Document</w:t>
            </w:r>
          </w:p>
        </w:tc>
        <w:tc>
          <w:tcPr>
            <w:tcW w:w="0" w:type="auto"/>
          </w:tcPr>
          <w:p w:rsidR="0016026D" w:rsidRPr="006F561B" w:rsidRDefault="0016026D" w:rsidP="00AC7651">
            <w:pPr>
              <w:pStyle w:val="TAH"/>
            </w:pPr>
            <w:r w:rsidRPr="006F561B">
              <w:t>Title</w:t>
            </w:r>
          </w:p>
        </w:tc>
        <w:tc>
          <w:tcPr>
            <w:tcW w:w="0" w:type="auto"/>
          </w:tcPr>
          <w:p w:rsidR="0016026D" w:rsidRPr="006F561B" w:rsidRDefault="0016026D" w:rsidP="00AC7651">
            <w:pPr>
              <w:pStyle w:val="TAH"/>
            </w:pPr>
            <w:r w:rsidRPr="006F561B">
              <w:t>Source</w:t>
            </w:r>
          </w:p>
        </w:tc>
        <w:tc>
          <w:tcPr>
            <w:tcW w:w="0" w:type="auto"/>
          </w:tcPr>
          <w:p w:rsidR="0016026D" w:rsidRPr="006F561B" w:rsidRDefault="0016026D" w:rsidP="00AC7651">
            <w:pPr>
              <w:pStyle w:val="TAH"/>
            </w:pPr>
            <w:r w:rsidRPr="006F561B">
              <w:t>new/revised</w:t>
            </w:r>
          </w:p>
        </w:tc>
      </w:tr>
      <w:tr w:rsidR="0016026D" w:rsidRPr="006F561B" w:rsidTr="00AC7651">
        <w:tc>
          <w:tcPr>
            <w:tcW w:w="0" w:type="auto"/>
          </w:tcPr>
          <w:p w:rsidR="0016026D" w:rsidRPr="006F561B" w:rsidRDefault="0016026D" w:rsidP="00AC7651">
            <w:pPr>
              <w:pStyle w:val="TAL"/>
              <w:rPr>
                <w:sz w:val="16"/>
              </w:rPr>
            </w:pPr>
            <w:r w:rsidRPr="006F561B">
              <w:rPr>
                <w:sz w:val="16"/>
              </w:rPr>
              <w:t>C4-173345</w:t>
            </w:r>
          </w:p>
        </w:tc>
        <w:tc>
          <w:tcPr>
            <w:tcW w:w="0" w:type="auto"/>
          </w:tcPr>
          <w:p w:rsidR="0016026D" w:rsidRPr="006F561B" w:rsidRDefault="0016026D" w:rsidP="00AC7651">
            <w:pPr>
              <w:pStyle w:val="TAL"/>
              <w:rPr>
                <w:sz w:val="16"/>
              </w:rPr>
            </w:pPr>
            <w:r w:rsidRPr="006F561B">
              <w:rPr>
                <w:sz w:val="16"/>
              </w:rPr>
              <w:t>EPC enhancements to support 5G New Radio via Dual Connectivity, CT aspects</w:t>
            </w:r>
          </w:p>
        </w:tc>
        <w:tc>
          <w:tcPr>
            <w:tcW w:w="0" w:type="auto"/>
          </w:tcPr>
          <w:p w:rsidR="0016026D" w:rsidRPr="006F561B" w:rsidRDefault="0016026D" w:rsidP="00AC7651">
            <w:pPr>
              <w:pStyle w:val="TAL"/>
              <w:rPr>
                <w:sz w:val="16"/>
              </w:rPr>
            </w:pPr>
            <w:r w:rsidRPr="006F561B">
              <w:rPr>
                <w:sz w:val="16"/>
              </w:rPr>
              <w:t>Ericsson</w:t>
            </w:r>
          </w:p>
        </w:tc>
        <w:tc>
          <w:tcPr>
            <w:tcW w:w="0" w:type="auto"/>
          </w:tcPr>
          <w:p w:rsidR="0016026D" w:rsidRPr="006F561B" w:rsidRDefault="0016026D" w:rsidP="00AC7651">
            <w:pPr>
              <w:pStyle w:val="TAL"/>
              <w:rPr>
                <w:sz w:val="16"/>
              </w:rPr>
            </w:pPr>
            <w:r w:rsidRPr="006F561B">
              <w:rPr>
                <w:sz w:val="16"/>
              </w:rPr>
              <w:t>WID new</w:t>
            </w:r>
          </w:p>
        </w:tc>
      </w:tr>
    </w:tbl>
    <w:p w:rsidR="0016026D" w:rsidRPr="006F561B" w:rsidRDefault="0016026D" w:rsidP="0016026D"/>
    <w:p w:rsidR="0016026D" w:rsidRPr="006F561B" w:rsidRDefault="0016026D" w:rsidP="0016026D">
      <w:pPr>
        <w:pStyle w:val="Heading2"/>
      </w:pPr>
      <w:r w:rsidRPr="006F561B">
        <w:br w:type="page"/>
      </w:r>
      <w:r w:rsidRPr="006F561B">
        <w:lastRenderedPageBreak/>
        <w:t>Annex E: List of draft Technical Specifications and Reports</w:t>
      </w:r>
    </w:p>
    <w:p w:rsidR="0016026D" w:rsidRPr="006F561B" w:rsidRDefault="0016026D" w:rsidP="0016026D">
      <w:pPr>
        <w:pStyle w:val="TH"/>
      </w:pPr>
    </w:p>
    <w:tbl>
      <w:tblPr>
        <w:tblStyle w:val="TableGrid"/>
        <w:tblW w:w="0" w:type="auto"/>
        <w:tblLook w:val="04A0" w:firstRow="1" w:lastRow="0" w:firstColumn="1" w:lastColumn="0" w:noHBand="0" w:noVBand="1"/>
      </w:tblPr>
      <w:tblGrid>
        <w:gridCol w:w="1097"/>
        <w:gridCol w:w="706"/>
        <w:gridCol w:w="587"/>
        <w:gridCol w:w="2627"/>
      </w:tblGrid>
      <w:tr w:rsidR="0016026D" w:rsidRPr="006F561B" w:rsidTr="00AC7651">
        <w:tc>
          <w:tcPr>
            <w:tcW w:w="0" w:type="auto"/>
          </w:tcPr>
          <w:p w:rsidR="0016026D" w:rsidRPr="006F561B" w:rsidRDefault="0016026D" w:rsidP="00AC7651">
            <w:pPr>
              <w:pStyle w:val="TAH"/>
            </w:pPr>
            <w:r w:rsidRPr="006F561B">
              <w:t>Document</w:t>
            </w:r>
          </w:p>
        </w:tc>
        <w:tc>
          <w:tcPr>
            <w:tcW w:w="0" w:type="auto"/>
          </w:tcPr>
          <w:p w:rsidR="0016026D" w:rsidRPr="006F561B" w:rsidRDefault="0016026D" w:rsidP="00AC7651">
            <w:pPr>
              <w:pStyle w:val="TAH"/>
            </w:pPr>
            <w:r w:rsidRPr="006F561B">
              <w:t>Spec</w:t>
            </w:r>
          </w:p>
        </w:tc>
        <w:tc>
          <w:tcPr>
            <w:tcW w:w="0" w:type="auto"/>
          </w:tcPr>
          <w:p w:rsidR="0016026D" w:rsidRPr="006F561B" w:rsidRDefault="0016026D" w:rsidP="00AC7651">
            <w:pPr>
              <w:pStyle w:val="TAH"/>
            </w:pPr>
            <w:r w:rsidRPr="006F561B">
              <w:t>vers</w:t>
            </w:r>
          </w:p>
        </w:tc>
        <w:tc>
          <w:tcPr>
            <w:tcW w:w="0" w:type="auto"/>
          </w:tcPr>
          <w:p w:rsidR="0016026D" w:rsidRPr="006F561B" w:rsidRDefault="0016026D" w:rsidP="00AC7651">
            <w:pPr>
              <w:pStyle w:val="TAH"/>
            </w:pPr>
            <w:r w:rsidRPr="006F561B">
              <w:t>Doc title</w:t>
            </w:r>
          </w:p>
        </w:tc>
      </w:tr>
      <w:tr w:rsidR="0016026D" w:rsidRPr="006F561B" w:rsidTr="00AC7651">
        <w:tc>
          <w:tcPr>
            <w:tcW w:w="0" w:type="auto"/>
          </w:tcPr>
          <w:p w:rsidR="0016026D" w:rsidRPr="006F561B" w:rsidRDefault="0016026D" w:rsidP="00AC7651">
            <w:pPr>
              <w:pStyle w:val="TAR"/>
              <w:rPr>
                <w:sz w:val="16"/>
              </w:rPr>
            </w:pPr>
            <w:r w:rsidRPr="006F561B">
              <w:rPr>
                <w:sz w:val="16"/>
              </w:rPr>
              <w:t>C4-173359</w:t>
            </w:r>
          </w:p>
        </w:tc>
        <w:tc>
          <w:tcPr>
            <w:tcW w:w="0" w:type="auto"/>
          </w:tcPr>
          <w:p w:rsidR="0016026D" w:rsidRPr="006F561B" w:rsidRDefault="0016026D" w:rsidP="00AC7651">
            <w:pPr>
              <w:pStyle w:val="TAL"/>
              <w:rPr>
                <w:sz w:val="16"/>
              </w:rPr>
            </w:pPr>
            <w:r w:rsidRPr="006F561B">
              <w:rPr>
                <w:sz w:val="16"/>
              </w:rPr>
              <w:t>29.891</w:t>
            </w:r>
          </w:p>
        </w:tc>
        <w:tc>
          <w:tcPr>
            <w:tcW w:w="0" w:type="auto"/>
          </w:tcPr>
          <w:p w:rsidR="0016026D" w:rsidRPr="006F561B" w:rsidRDefault="0016026D" w:rsidP="00AC7651">
            <w:pPr>
              <w:pStyle w:val="TAL"/>
              <w:rPr>
                <w:sz w:val="16"/>
              </w:rPr>
            </w:pPr>
            <w:r w:rsidRPr="006F561B">
              <w:rPr>
                <w:sz w:val="16"/>
              </w:rPr>
              <w:t>0.3.0</w:t>
            </w:r>
          </w:p>
        </w:tc>
        <w:tc>
          <w:tcPr>
            <w:tcW w:w="0" w:type="auto"/>
          </w:tcPr>
          <w:p w:rsidR="0016026D" w:rsidRPr="006F561B" w:rsidRDefault="0016026D" w:rsidP="00AC7651">
            <w:pPr>
              <w:pStyle w:val="TAL"/>
              <w:rPr>
                <w:sz w:val="16"/>
              </w:rPr>
            </w:pPr>
            <w:r w:rsidRPr="006F561B">
              <w:rPr>
                <w:sz w:val="16"/>
              </w:rPr>
              <w:t>3GPP TR 29.891 v0.3.0 on 5G</w:t>
            </w:r>
          </w:p>
        </w:tc>
      </w:tr>
      <w:tr w:rsidR="0016026D" w:rsidRPr="006F561B" w:rsidTr="00AC7651">
        <w:tc>
          <w:tcPr>
            <w:tcW w:w="0" w:type="auto"/>
          </w:tcPr>
          <w:p w:rsidR="0016026D" w:rsidRPr="006F561B" w:rsidRDefault="0016026D" w:rsidP="00AC7651">
            <w:pPr>
              <w:pStyle w:val="TAR"/>
              <w:rPr>
                <w:sz w:val="16"/>
              </w:rPr>
            </w:pPr>
            <w:r w:rsidRPr="006F561B">
              <w:rPr>
                <w:sz w:val="16"/>
              </w:rPr>
              <w:t>C4-173360</w:t>
            </w:r>
          </w:p>
        </w:tc>
        <w:tc>
          <w:tcPr>
            <w:tcW w:w="0" w:type="auto"/>
          </w:tcPr>
          <w:p w:rsidR="0016026D" w:rsidRPr="006F561B" w:rsidRDefault="0016026D" w:rsidP="00AC7651">
            <w:pPr>
              <w:pStyle w:val="TAL"/>
              <w:rPr>
                <w:sz w:val="16"/>
              </w:rPr>
            </w:pPr>
            <w:r w:rsidRPr="006F561B">
              <w:rPr>
                <w:sz w:val="16"/>
              </w:rPr>
              <w:t>29.244</w:t>
            </w:r>
          </w:p>
        </w:tc>
        <w:tc>
          <w:tcPr>
            <w:tcW w:w="0" w:type="auto"/>
          </w:tcPr>
          <w:p w:rsidR="0016026D" w:rsidRPr="006F561B" w:rsidRDefault="0016026D" w:rsidP="00AC7651">
            <w:pPr>
              <w:pStyle w:val="TAL"/>
              <w:rPr>
                <w:sz w:val="16"/>
              </w:rPr>
            </w:pPr>
            <w:r w:rsidRPr="006F561B">
              <w:rPr>
                <w:sz w:val="16"/>
              </w:rPr>
              <w:t>1.2.0</w:t>
            </w:r>
          </w:p>
        </w:tc>
        <w:tc>
          <w:tcPr>
            <w:tcW w:w="0" w:type="auto"/>
          </w:tcPr>
          <w:p w:rsidR="0016026D" w:rsidRPr="006F561B" w:rsidRDefault="0016026D" w:rsidP="00AC7651">
            <w:pPr>
              <w:pStyle w:val="TAL"/>
              <w:rPr>
                <w:sz w:val="16"/>
              </w:rPr>
            </w:pPr>
            <w:r w:rsidRPr="006F561B">
              <w:rPr>
                <w:sz w:val="16"/>
              </w:rPr>
              <w:t>3GPP TS 29.244 v1.2.0 on CUPS</w:t>
            </w:r>
          </w:p>
        </w:tc>
      </w:tr>
      <w:tr w:rsidR="0016026D" w:rsidRPr="006F561B" w:rsidTr="00AC7651">
        <w:tc>
          <w:tcPr>
            <w:tcW w:w="0" w:type="auto"/>
          </w:tcPr>
          <w:p w:rsidR="0016026D" w:rsidRPr="006F561B" w:rsidRDefault="0016026D" w:rsidP="00AC7651">
            <w:pPr>
              <w:pStyle w:val="TAR"/>
              <w:rPr>
                <w:sz w:val="16"/>
              </w:rPr>
            </w:pPr>
            <w:r w:rsidRPr="006F561B">
              <w:rPr>
                <w:sz w:val="16"/>
              </w:rPr>
              <w:t>C4-173361</w:t>
            </w:r>
          </w:p>
        </w:tc>
        <w:tc>
          <w:tcPr>
            <w:tcW w:w="0" w:type="auto"/>
          </w:tcPr>
          <w:p w:rsidR="0016026D" w:rsidRPr="006F561B" w:rsidRDefault="0016026D" w:rsidP="00AC7651">
            <w:pPr>
              <w:pStyle w:val="TAL"/>
              <w:rPr>
                <w:sz w:val="16"/>
              </w:rPr>
            </w:pPr>
            <w:r w:rsidRPr="006F561B">
              <w:rPr>
                <w:sz w:val="16"/>
              </w:rPr>
              <w:t>29.844</w:t>
            </w:r>
          </w:p>
        </w:tc>
        <w:tc>
          <w:tcPr>
            <w:tcW w:w="0" w:type="auto"/>
          </w:tcPr>
          <w:p w:rsidR="0016026D" w:rsidRPr="006F561B" w:rsidRDefault="0016026D" w:rsidP="00AC7651">
            <w:pPr>
              <w:pStyle w:val="TAL"/>
              <w:rPr>
                <w:sz w:val="16"/>
              </w:rPr>
            </w:pPr>
            <w:r w:rsidRPr="006F561B">
              <w:rPr>
                <w:sz w:val="16"/>
              </w:rPr>
              <w:t>1.2.0</w:t>
            </w:r>
          </w:p>
        </w:tc>
        <w:tc>
          <w:tcPr>
            <w:tcW w:w="0" w:type="auto"/>
          </w:tcPr>
          <w:p w:rsidR="0016026D" w:rsidRPr="006F561B" w:rsidRDefault="0016026D" w:rsidP="00AC7651">
            <w:pPr>
              <w:pStyle w:val="TAL"/>
              <w:rPr>
                <w:sz w:val="16"/>
              </w:rPr>
            </w:pPr>
            <w:r w:rsidRPr="006F561B">
              <w:rPr>
                <w:sz w:val="16"/>
              </w:rPr>
              <w:t>3GPP TR 29.844 v1.2.0 on CUPS</w:t>
            </w:r>
          </w:p>
        </w:tc>
      </w:tr>
    </w:tbl>
    <w:p w:rsidR="0016026D" w:rsidRPr="006F561B" w:rsidRDefault="0016026D" w:rsidP="0016026D"/>
    <w:p w:rsidR="0016026D" w:rsidRPr="006F561B" w:rsidRDefault="0016026D" w:rsidP="0016026D">
      <w:pPr>
        <w:pStyle w:val="Heading2"/>
      </w:pPr>
      <w:r w:rsidRPr="006F561B">
        <w:br w:type="page"/>
      </w:r>
    </w:p>
    <w:p w:rsidR="0016026D" w:rsidRPr="006F561B" w:rsidRDefault="0016026D" w:rsidP="0016026D">
      <w:pPr>
        <w:pStyle w:val="Heading2"/>
      </w:pPr>
      <w:r w:rsidRPr="006F561B">
        <w:lastRenderedPageBreak/>
        <w:t xml:space="preserve"> </w:t>
      </w:r>
    </w:p>
    <w:p w:rsidR="0016026D" w:rsidRPr="006F561B" w:rsidRDefault="0016026D" w:rsidP="0016026D">
      <w:pPr>
        <w:pStyle w:val="Heading2"/>
      </w:pPr>
      <w:r w:rsidRPr="006F561B">
        <w:t>Annex F: List of participants</w:t>
      </w:r>
    </w:p>
    <w:p w:rsidR="0016026D" w:rsidRPr="006F561B" w:rsidRDefault="0016026D" w:rsidP="0016026D">
      <w:pPr>
        <w:pStyle w:val="TH"/>
      </w:pPr>
    </w:p>
    <w:tbl>
      <w:tblPr>
        <w:tblStyle w:val="TableGrid"/>
        <w:tblW w:w="11200" w:type="dxa"/>
        <w:tblLook w:val="04A0" w:firstRow="1" w:lastRow="0" w:firstColumn="1" w:lastColumn="0" w:noHBand="0" w:noVBand="1"/>
      </w:tblPr>
      <w:tblGrid>
        <w:gridCol w:w="1390"/>
        <w:gridCol w:w="1604"/>
        <w:gridCol w:w="1426"/>
        <w:gridCol w:w="906"/>
        <w:gridCol w:w="1467"/>
        <w:gridCol w:w="1467"/>
        <w:gridCol w:w="2940"/>
      </w:tblGrid>
      <w:tr w:rsidR="0016026D" w:rsidRPr="006F561B" w:rsidTr="00AC7651">
        <w:tc>
          <w:tcPr>
            <w:tcW w:w="0" w:type="auto"/>
          </w:tcPr>
          <w:p w:rsidR="0016026D" w:rsidRPr="006F561B" w:rsidRDefault="0016026D" w:rsidP="00AC7651">
            <w:pPr>
              <w:pStyle w:val="TAH"/>
            </w:pPr>
            <w:r w:rsidRPr="006F561B">
              <w:lastRenderedPageBreak/>
              <w:t>Name</w:t>
            </w:r>
          </w:p>
        </w:tc>
        <w:tc>
          <w:tcPr>
            <w:tcW w:w="0" w:type="auto"/>
          </w:tcPr>
          <w:p w:rsidR="0016026D" w:rsidRPr="006F561B" w:rsidRDefault="0016026D" w:rsidP="00AC7651">
            <w:pPr>
              <w:pStyle w:val="TAH"/>
            </w:pPr>
            <w:r w:rsidRPr="006F561B">
              <w:t>Representing</w:t>
            </w:r>
          </w:p>
        </w:tc>
        <w:tc>
          <w:tcPr>
            <w:tcW w:w="0" w:type="auto"/>
          </w:tcPr>
          <w:p w:rsidR="0016026D" w:rsidRPr="006F561B" w:rsidRDefault="0016026D" w:rsidP="00AC7651">
            <w:pPr>
              <w:pStyle w:val="TAH"/>
            </w:pPr>
            <w:r w:rsidRPr="006F561B">
              <w:t>Status (OP)</w:t>
            </w:r>
          </w:p>
        </w:tc>
        <w:tc>
          <w:tcPr>
            <w:tcW w:w="0" w:type="auto"/>
          </w:tcPr>
          <w:p w:rsidR="0016026D" w:rsidRPr="006F561B" w:rsidRDefault="0016026D" w:rsidP="00AC7651">
            <w:pPr>
              <w:pStyle w:val="TAH"/>
            </w:pPr>
            <w:r w:rsidRPr="006F561B">
              <w:t>Country</w:t>
            </w:r>
          </w:p>
        </w:tc>
        <w:tc>
          <w:tcPr>
            <w:tcW w:w="0" w:type="auto"/>
          </w:tcPr>
          <w:p w:rsidR="0016026D" w:rsidRPr="006F561B" w:rsidRDefault="0016026D" w:rsidP="00AC7651">
            <w:pPr>
              <w:pStyle w:val="TAH"/>
            </w:pPr>
            <w:r w:rsidRPr="006F561B">
              <w:t>Phone, fixed</w:t>
            </w:r>
          </w:p>
        </w:tc>
        <w:tc>
          <w:tcPr>
            <w:tcW w:w="0" w:type="auto"/>
          </w:tcPr>
          <w:p w:rsidR="0016026D" w:rsidRPr="006F561B" w:rsidRDefault="0016026D" w:rsidP="00AC7651">
            <w:pPr>
              <w:pStyle w:val="TAH"/>
            </w:pPr>
            <w:r w:rsidRPr="006F561B">
              <w:t>Phone, mobile</w:t>
            </w:r>
          </w:p>
        </w:tc>
        <w:tc>
          <w:tcPr>
            <w:tcW w:w="0" w:type="auto"/>
          </w:tcPr>
          <w:p w:rsidR="0016026D" w:rsidRPr="006F561B" w:rsidRDefault="0016026D" w:rsidP="00AC7651">
            <w:pPr>
              <w:pStyle w:val="TAH"/>
            </w:pPr>
            <w:r w:rsidRPr="006F561B">
              <w:t>E-mail</w:t>
            </w:r>
          </w:p>
        </w:tc>
      </w:tr>
      <w:tr w:rsidR="0016026D" w:rsidRPr="006F561B" w:rsidTr="00AC7651">
        <w:tc>
          <w:tcPr>
            <w:tcW w:w="0" w:type="auto"/>
          </w:tcPr>
          <w:p w:rsidR="0016026D" w:rsidRPr="006F561B" w:rsidRDefault="0016026D" w:rsidP="00AC7651">
            <w:pPr>
              <w:pStyle w:val="TAL"/>
              <w:rPr>
                <w:sz w:val="16"/>
              </w:rPr>
            </w:pPr>
            <w:r w:rsidRPr="006F561B">
              <w:rPr>
                <w:sz w:val="16"/>
              </w:rPr>
              <w:t>Amer CATOVIC</w:t>
            </w:r>
          </w:p>
        </w:tc>
        <w:tc>
          <w:tcPr>
            <w:tcW w:w="0" w:type="auto"/>
          </w:tcPr>
          <w:p w:rsidR="0016026D" w:rsidRPr="006F561B" w:rsidRDefault="0016026D" w:rsidP="00AC7651">
            <w:pPr>
              <w:pStyle w:val="TAL"/>
              <w:rPr>
                <w:sz w:val="16"/>
              </w:rPr>
            </w:pPr>
            <w:r w:rsidRPr="006F561B">
              <w:rPr>
                <w:sz w:val="16"/>
              </w:rPr>
              <w:t>Qualcomm Europe Inc. (Spain)</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+-3171</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amerc@qti.qualcomm.com</w:t>
            </w:r>
          </w:p>
        </w:tc>
      </w:tr>
      <w:tr w:rsidR="0016026D" w:rsidRPr="006F561B" w:rsidTr="00AC7651">
        <w:tc>
          <w:tcPr>
            <w:tcW w:w="0" w:type="auto"/>
          </w:tcPr>
          <w:p w:rsidR="0016026D" w:rsidRPr="006F561B" w:rsidRDefault="0016026D" w:rsidP="00AC7651">
            <w:pPr>
              <w:pStyle w:val="TAL"/>
              <w:rPr>
                <w:sz w:val="16"/>
              </w:rPr>
            </w:pPr>
            <w:r w:rsidRPr="006F561B">
              <w:rPr>
                <w:sz w:val="16"/>
              </w:rPr>
              <w:t>Andrew ALLEN</w:t>
            </w:r>
          </w:p>
        </w:tc>
        <w:tc>
          <w:tcPr>
            <w:tcW w:w="0" w:type="auto"/>
          </w:tcPr>
          <w:p w:rsidR="0016026D" w:rsidRPr="006F561B" w:rsidRDefault="0016026D" w:rsidP="00AC7651">
            <w:pPr>
              <w:pStyle w:val="TAL"/>
              <w:rPr>
                <w:sz w:val="16"/>
              </w:rPr>
            </w:pPr>
            <w:r w:rsidRPr="006F561B">
              <w:rPr>
                <w:sz w:val="16"/>
              </w:rPr>
              <w:t>BlackBerry Japan Limited</w:t>
            </w:r>
          </w:p>
        </w:tc>
        <w:tc>
          <w:tcPr>
            <w:tcW w:w="0" w:type="auto"/>
          </w:tcPr>
          <w:p w:rsidR="0016026D" w:rsidRPr="006F561B" w:rsidRDefault="0016026D" w:rsidP="00AC7651">
            <w:pPr>
              <w:pStyle w:val="TAL"/>
              <w:rPr>
                <w:sz w:val="16"/>
              </w:rPr>
            </w:pPr>
            <w:r w:rsidRPr="006F561B">
              <w:rPr>
                <w:sz w:val="16"/>
              </w:rPr>
              <w:t>3GPPMEMBER (ARIB)</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+18478098636</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aallen@blackberry.com</w:t>
            </w:r>
          </w:p>
        </w:tc>
      </w:tr>
      <w:tr w:rsidR="0016026D" w:rsidRPr="006F561B" w:rsidTr="00AC7651">
        <w:tc>
          <w:tcPr>
            <w:tcW w:w="0" w:type="auto"/>
          </w:tcPr>
          <w:p w:rsidR="0016026D" w:rsidRPr="006F561B" w:rsidRDefault="0016026D" w:rsidP="00AC7651">
            <w:pPr>
              <w:pStyle w:val="TAL"/>
              <w:rPr>
                <w:sz w:val="16"/>
              </w:rPr>
            </w:pPr>
            <w:r w:rsidRPr="006F561B">
              <w:rPr>
                <w:sz w:val="16"/>
              </w:rPr>
              <w:t>Andrew HOWELL</w:t>
            </w:r>
          </w:p>
        </w:tc>
        <w:tc>
          <w:tcPr>
            <w:tcW w:w="0" w:type="auto"/>
          </w:tcPr>
          <w:p w:rsidR="0016026D" w:rsidRPr="006F561B" w:rsidRDefault="0016026D" w:rsidP="00AC7651">
            <w:pPr>
              <w:pStyle w:val="TAL"/>
              <w:rPr>
                <w:sz w:val="16"/>
              </w:rPr>
            </w:pPr>
            <w:r w:rsidRPr="006F561B">
              <w:rPr>
                <w:sz w:val="16"/>
              </w:rPr>
              <w:t>HOME OFFICE</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+447912296587</w:t>
            </w:r>
          </w:p>
        </w:tc>
        <w:tc>
          <w:tcPr>
            <w:tcW w:w="0" w:type="auto"/>
          </w:tcPr>
          <w:p w:rsidR="0016026D" w:rsidRPr="006F561B" w:rsidRDefault="0016026D" w:rsidP="00AC7651">
            <w:pPr>
              <w:pStyle w:val="TAL"/>
              <w:rPr>
                <w:sz w:val="16"/>
              </w:rPr>
            </w:pPr>
            <w:r w:rsidRPr="006F561B">
              <w:rPr>
                <w:sz w:val="16"/>
              </w:rPr>
              <w:t>ahowell@cellulartechnologies.co.uk</w:t>
            </w:r>
          </w:p>
        </w:tc>
      </w:tr>
      <w:tr w:rsidR="0016026D" w:rsidRPr="006F561B" w:rsidTr="00AC7651">
        <w:tc>
          <w:tcPr>
            <w:tcW w:w="0" w:type="auto"/>
          </w:tcPr>
          <w:p w:rsidR="0016026D" w:rsidRPr="006F561B" w:rsidRDefault="0016026D" w:rsidP="00AC7651">
            <w:pPr>
              <w:pStyle w:val="TAL"/>
              <w:rPr>
                <w:sz w:val="16"/>
              </w:rPr>
            </w:pPr>
            <w:r w:rsidRPr="006F561B">
              <w:rPr>
                <w:sz w:val="16"/>
              </w:rPr>
              <w:t>Arun ALEX</w:t>
            </w:r>
          </w:p>
        </w:tc>
        <w:tc>
          <w:tcPr>
            <w:tcW w:w="0" w:type="auto"/>
          </w:tcPr>
          <w:p w:rsidR="0016026D" w:rsidRPr="006F561B" w:rsidRDefault="0016026D" w:rsidP="00AC7651">
            <w:pPr>
              <w:pStyle w:val="TAL"/>
              <w:rPr>
                <w:sz w:val="16"/>
              </w:rPr>
            </w:pPr>
            <w:r w:rsidRPr="006F561B">
              <w:rPr>
                <w:sz w:val="16"/>
              </w:rPr>
              <w:t>Cisco Systems</w:t>
            </w:r>
          </w:p>
        </w:tc>
        <w:tc>
          <w:tcPr>
            <w:tcW w:w="0" w:type="auto"/>
          </w:tcPr>
          <w:p w:rsidR="0016026D" w:rsidRPr="006F561B" w:rsidRDefault="0016026D" w:rsidP="00AC7651">
            <w:pPr>
              <w:pStyle w:val="TAL"/>
              <w:rPr>
                <w:sz w:val="16"/>
              </w:rPr>
            </w:pPr>
            <w:r w:rsidRPr="006F561B">
              <w:rPr>
                <w:sz w:val="16"/>
              </w:rPr>
              <w:t>3GPPMEMBER (ATIS)</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+8474525047</w:t>
            </w:r>
          </w:p>
        </w:tc>
        <w:tc>
          <w:tcPr>
            <w:tcW w:w="0" w:type="auto"/>
          </w:tcPr>
          <w:p w:rsidR="0016026D" w:rsidRPr="006F561B" w:rsidRDefault="0016026D" w:rsidP="00AC7651">
            <w:pPr>
              <w:pStyle w:val="TAL"/>
              <w:rPr>
                <w:sz w:val="16"/>
              </w:rPr>
            </w:pPr>
            <w:r w:rsidRPr="006F561B">
              <w:rPr>
                <w:sz w:val="16"/>
              </w:rPr>
              <w:t>+18474525047</w:t>
            </w:r>
          </w:p>
        </w:tc>
        <w:tc>
          <w:tcPr>
            <w:tcW w:w="0" w:type="auto"/>
          </w:tcPr>
          <w:p w:rsidR="0016026D" w:rsidRPr="006F561B" w:rsidRDefault="0016026D" w:rsidP="00AC7651">
            <w:pPr>
              <w:pStyle w:val="TAL"/>
              <w:rPr>
                <w:sz w:val="16"/>
              </w:rPr>
            </w:pPr>
            <w:r w:rsidRPr="006F561B">
              <w:rPr>
                <w:sz w:val="16"/>
              </w:rPr>
              <w:t>aralex@cisco.com</w:t>
            </w:r>
          </w:p>
        </w:tc>
      </w:tr>
      <w:tr w:rsidR="0016026D" w:rsidRPr="006F561B" w:rsidTr="00AC7651">
        <w:tc>
          <w:tcPr>
            <w:tcW w:w="0" w:type="auto"/>
          </w:tcPr>
          <w:p w:rsidR="0016026D" w:rsidRPr="006F561B" w:rsidRDefault="0016026D" w:rsidP="00AC7651">
            <w:pPr>
              <w:pStyle w:val="TAL"/>
              <w:rPr>
                <w:sz w:val="16"/>
              </w:rPr>
            </w:pPr>
            <w:r w:rsidRPr="006F561B">
              <w:rPr>
                <w:sz w:val="16"/>
              </w:rPr>
              <w:t>Baruh HASON</w:t>
            </w:r>
          </w:p>
        </w:tc>
        <w:tc>
          <w:tcPr>
            <w:tcW w:w="0" w:type="auto"/>
          </w:tcPr>
          <w:p w:rsidR="0016026D" w:rsidRPr="006F561B" w:rsidRDefault="0016026D" w:rsidP="00AC7651">
            <w:pPr>
              <w:pStyle w:val="TAL"/>
              <w:rPr>
                <w:sz w:val="16"/>
              </w:rPr>
            </w:pPr>
            <w:r w:rsidRPr="006F561B">
              <w:rPr>
                <w:sz w:val="16"/>
              </w:rPr>
              <w:t>Motorola Solutions Danmark A/S</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+972537728105</w:t>
            </w:r>
          </w:p>
        </w:tc>
        <w:tc>
          <w:tcPr>
            <w:tcW w:w="0" w:type="auto"/>
          </w:tcPr>
          <w:p w:rsidR="0016026D" w:rsidRPr="006F561B" w:rsidRDefault="0016026D" w:rsidP="00AC7651">
            <w:pPr>
              <w:pStyle w:val="TAL"/>
              <w:rPr>
                <w:sz w:val="16"/>
              </w:rPr>
            </w:pPr>
            <w:r w:rsidRPr="006F561B">
              <w:rPr>
                <w:sz w:val="16"/>
              </w:rPr>
              <w:t>+972537728105</w:t>
            </w:r>
          </w:p>
        </w:tc>
        <w:tc>
          <w:tcPr>
            <w:tcW w:w="0" w:type="auto"/>
          </w:tcPr>
          <w:p w:rsidR="0016026D" w:rsidRPr="006F561B" w:rsidRDefault="0016026D" w:rsidP="00AC7651">
            <w:pPr>
              <w:pStyle w:val="TAL"/>
              <w:rPr>
                <w:sz w:val="16"/>
              </w:rPr>
            </w:pPr>
            <w:r w:rsidRPr="006F561B">
              <w:rPr>
                <w:sz w:val="16"/>
              </w:rPr>
              <w:t>Baruh.Hason@motorolasolutions.com</w:t>
            </w:r>
          </w:p>
        </w:tc>
      </w:tr>
      <w:tr w:rsidR="0016026D" w:rsidRPr="006F561B" w:rsidTr="00AC7651">
        <w:tc>
          <w:tcPr>
            <w:tcW w:w="0" w:type="auto"/>
          </w:tcPr>
          <w:p w:rsidR="0016026D" w:rsidRPr="006F561B" w:rsidRDefault="0016026D" w:rsidP="00AC7651">
            <w:pPr>
              <w:pStyle w:val="TAL"/>
              <w:rPr>
                <w:sz w:val="16"/>
              </w:rPr>
            </w:pPr>
            <w:r w:rsidRPr="006F561B">
              <w:rPr>
                <w:sz w:val="16"/>
              </w:rPr>
              <w:t>Bo YANG</w:t>
            </w:r>
          </w:p>
        </w:tc>
        <w:tc>
          <w:tcPr>
            <w:tcW w:w="0" w:type="auto"/>
          </w:tcPr>
          <w:p w:rsidR="0016026D" w:rsidRPr="006F561B" w:rsidRDefault="0016026D" w:rsidP="00AC7651">
            <w:pPr>
              <w:pStyle w:val="TAL"/>
              <w:rPr>
                <w:sz w:val="16"/>
              </w:rPr>
            </w:pPr>
            <w:r w:rsidRPr="006F561B">
              <w:rPr>
                <w:sz w:val="16"/>
              </w:rPr>
              <w:t>CMDI</w:t>
            </w:r>
          </w:p>
        </w:tc>
        <w:tc>
          <w:tcPr>
            <w:tcW w:w="0" w:type="auto"/>
          </w:tcPr>
          <w:p w:rsidR="0016026D" w:rsidRPr="006F561B" w:rsidRDefault="0016026D" w:rsidP="00AC7651">
            <w:pPr>
              <w:pStyle w:val="TAL"/>
              <w:rPr>
                <w:sz w:val="16"/>
              </w:rPr>
            </w:pPr>
            <w:r w:rsidRPr="006F561B">
              <w:rPr>
                <w:sz w:val="16"/>
              </w:rPr>
              <w:t>3GPPMEMBER (CCSA)</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yangbo@chinamobile.com</w:t>
            </w:r>
          </w:p>
        </w:tc>
      </w:tr>
      <w:tr w:rsidR="0016026D" w:rsidRPr="006F561B" w:rsidTr="00AC7651">
        <w:tc>
          <w:tcPr>
            <w:tcW w:w="0" w:type="auto"/>
          </w:tcPr>
          <w:p w:rsidR="0016026D" w:rsidRPr="006F561B" w:rsidRDefault="0016026D" w:rsidP="00AC7651">
            <w:pPr>
              <w:pStyle w:val="TAL"/>
              <w:rPr>
                <w:sz w:val="16"/>
              </w:rPr>
            </w:pPr>
            <w:r w:rsidRPr="006F561B">
              <w:rPr>
                <w:sz w:val="16"/>
              </w:rPr>
              <w:t>Bruno LANDAIS</w:t>
            </w:r>
          </w:p>
        </w:tc>
        <w:tc>
          <w:tcPr>
            <w:tcW w:w="0" w:type="auto"/>
          </w:tcPr>
          <w:p w:rsidR="0016026D" w:rsidRPr="006F561B" w:rsidRDefault="0016026D" w:rsidP="00AC7651">
            <w:pPr>
              <w:pStyle w:val="TAL"/>
              <w:rPr>
                <w:sz w:val="16"/>
              </w:rPr>
            </w:pPr>
            <w:r w:rsidRPr="006F561B">
              <w:rPr>
                <w:sz w:val="16"/>
              </w:rPr>
              <w:t>Nokia France</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bruno.landais@nokia.com</w:t>
            </w:r>
          </w:p>
        </w:tc>
      </w:tr>
      <w:tr w:rsidR="0016026D" w:rsidRPr="006F561B" w:rsidTr="00AC7651">
        <w:tc>
          <w:tcPr>
            <w:tcW w:w="0" w:type="auto"/>
          </w:tcPr>
          <w:p w:rsidR="0016026D" w:rsidRPr="006F561B" w:rsidRDefault="0016026D" w:rsidP="00AC7651">
            <w:pPr>
              <w:pStyle w:val="TAL"/>
              <w:rPr>
                <w:sz w:val="16"/>
              </w:rPr>
            </w:pPr>
            <w:r w:rsidRPr="006F561B">
              <w:rPr>
                <w:sz w:val="16"/>
              </w:rPr>
              <w:t>Chao LIU</w:t>
            </w:r>
          </w:p>
        </w:tc>
        <w:tc>
          <w:tcPr>
            <w:tcW w:w="0" w:type="auto"/>
          </w:tcPr>
          <w:p w:rsidR="0016026D" w:rsidRPr="006F561B" w:rsidRDefault="0016026D" w:rsidP="00AC7651">
            <w:pPr>
              <w:pStyle w:val="TAL"/>
              <w:rPr>
                <w:sz w:val="16"/>
              </w:rPr>
            </w:pPr>
            <w:r w:rsidRPr="006F561B">
              <w:rPr>
                <w:sz w:val="16"/>
              </w:rPr>
              <w:t>China Mobile E-Commerce Co.</w:t>
            </w:r>
          </w:p>
        </w:tc>
        <w:tc>
          <w:tcPr>
            <w:tcW w:w="0" w:type="auto"/>
          </w:tcPr>
          <w:p w:rsidR="0016026D" w:rsidRPr="006F561B" w:rsidRDefault="0016026D" w:rsidP="00AC7651">
            <w:pPr>
              <w:pStyle w:val="TAL"/>
              <w:rPr>
                <w:sz w:val="16"/>
              </w:rPr>
            </w:pPr>
            <w:r w:rsidRPr="006F561B">
              <w:rPr>
                <w:sz w:val="16"/>
              </w:rPr>
              <w:t>3GPPMEMBER (CCSA)</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liuchaoyjy@chinamobile.com</w:t>
            </w:r>
          </w:p>
        </w:tc>
      </w:tr>
      <w:tr w:rsidR="0016026D" w:rsidRPr="006F561B" w:rsidTr="00AC7651">
        <w:tc>
          <w:tcPr>
            <w:tcW w:w="0" w:type="auto"/>
          </w:tcPr>
          <w:p w:rsidR="0016026D" w:rsidRPr="006F561B" w:rsidRDefault="0016026D" w:rsidP="00AC7651">
            <w:pPr>
              <w:pStyle w:val="TAL"/>
              <w:rPr>
                <w:sz w:val="16"/>
              </w:rPr>
            </w:pPr>
            <w:r w:rsidRPr="006F561B">
              <w:rPr>
                <w:sz w:val="16"/>
              </w:rPr>
              <w:t>Chen-ho CHIN</w:t>
            </w:r>
          </w:p>
        </w:tc>
        <w:tc>
          <w:tcPr>
            <w:tcW w:w="0" w:type="auto"/>
          </w:tcPr>
          <w:p w:rsidR="0016026D" w:rsidRPr="006F561B" w:rsidRDefault="0016026D" w:rsidP="00AC7651">
            <w:pPr>
              <w:pStyle w:val="TAL"/>
              <w:rPr>
                <w:sz w:val="16"/>
              </w:rPr>
            </w:pPr>
            <w:r w:rsidRPr="006F561B">
              <w:rPr>
                <w:sz w:val="16"/>
              </w:rPr>
              <w:t>Intel K.K.</w:t>
            </w:r>
          </w:p>
        </w:tc>
        <w:tc>
          <w:tcPr>
            <w:tcW w:w="0" w:type="auto"/>
          </w:tcPr>
          <w:p w:rsidR="0016026D" w:rsidRPr="006F561B" w:rsidRDefault="0016026D" w:rsidP="00AC7651">
            <w:pPr>
              <w:pStyle w:val="TAL"/>
              <w:rPr>
                <w:sz w:val="16"/>
              </w:rPr>
            </w:pPr>
            <w:r w:rsidRPr="006F561B">
              <w:rPr>
                <w:sz w:val="16"/>
              </w:rPr>
              <w:t>3GPPMEMBER (ARIB)</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+32477413371</w:t>
            </w:r>
          </w:p>
        </w:tc>
        <w:tc>
          <w:tcPr>
            <w:tcW w:w="0" w:type="auto"/>
          </w:tcPr>
          <w:p w:rsidR="0016026D" w:rsidRPr="006F561B" w:rsidRDefault="0016026D" w:rsidP="00AC7651">
            <w:pPr>
              <w:pStyle w:val="TAL"/>
              <w:rPr>
                <w:sz w:val="16"/>
              </w:rPr>
            </w:pPr>
            <w:r w:rsidRPr="006F561B">
              <w:rPr>
                <w:sz w:val="16"/>
              </w:rPr>
              <w:t>chen-hox.chin@intel.com</w:t>
            </w:r>
          </w:p>
        </w:tc>
      </w:tr>
      <w:tr w:rsidR="0016026D" w:rsidRPr="006F561B" w:rsidTr="00AC7651">
        <w:tc>
          <w:tcPr>
            <w:tcW w:w="0" w:type="auto"/>
          </w:tcPr>
          <w:p w:rsidR="0016026D" w:rsidRPr="006F561B" w:rsidRDefault="0016026D" w:rsidP="00AC7651">
            <w:pPr>
              <w:pStyle w:val="TAL"/>
              <w:rPr>
                <w:sz w:val="16"/>
              </w:rPr>
            </w:pPr>
            <w:r w:rsidRPr="006F561B">
              <w:rPr>
                <w:sz w:val="16"/>
              </w:rPr>
              <w:t>Cherng-Shung HSU</w:t>
            </w:r>
          </w:p>
        </w:tc>
        <w:tc>
          <w:tcPr>
            <w:tcW w:w="0" w:type="auto"/>
          </w:tcPr>
          <w:p w:rsidR="0016026D" w:rsidRPr="006F561B" w:rsidRDefault="0016026D" w:rsidP="00AC7651">
            <w:pPr>
              <w:pStyle w:val="TAL"/>
              <w:rPr>
                <w:sz w:val="16"/>
              </w:rPr>
            </w:pPr>
            <w:r w:rsidRPr="006F561B">
              <w:rPr>
                <w:sz w:val="16"/>
              </w:rPr>
              <w:t>Qualcomm Finland RFFE Oy</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+18586518265</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simonh@qti.qualcomm.com</w:t>
            </w:r>
          </w:p>
        </w:tc>
      </w:tr>
      <w:tr w:rsidR="0016026D" w:rsidRPr="006F561B" w:rsidTr="00AC7651">
        <w:tc>
          <w:tcPr>
            <w:tcW w:w="0" w:type="auto"/>
          </w:tcPr>
          <w:p w:rsidR="0016026D" w:rsidRPr="006F561B" w:rsidRDefault="0016026D" w:rsidP="00AC7651">
            <w:pPr>
              <w:pStyle w:val="TAL"/>
              <w:rPr>
                <w:sz w:val="16"/>
              </w:rPr>
            </w:pPr>
            <w:r w:rsidRPr="006F561B">
              <w:rPr>
                <w:sz w:val="16"/>
              </w:rPr>
              <w:t>Chi REN</w:t>
            </w:r>
          </w:p>
        </w:tc>
        <w:tc>
          <w:tcPr>
            <w:tcW w:w="0" w:type="auto"/>
          </w:tcPr>
          <w:p w:rsidR="0016026D" w:rsidRPr="006F561B" w:rsidRDefault="0016026D" w:rsidP="00AC7651">
            <w:pPr>
              <w:pStyle w:val="TAL"/>
              <w:rPr>
                <w:sz w:val="16"/>
              </w:rPr>
            </w:pPr>
            <w:r w:rsidRPr="006F561B">
              <w:rPr>
                <w:sz w:val="16"/>
              </w:rPr>
              <w:t>China Unicom</w:t>
            </w:r>
          </w:p>
        </w:tc>
        <w:tc>
          <w:tcPr>
            <w:tcW w:w="0" w:type="auto"/>
          </w:tcPr>
          <w:p w:rsidR="0016026D" w:rsidRPr="006F561B" w:rsidRDefault="0016026D" w:rsidP="00AC7651">
            <w:pPr>
              <w:pStyle w:val="TAL"/>
              <w:rPr>
                <w:sz w:val="16"/>
              </w:rPr>
            </w:pPr>
            <w:r w:rsidRPr="006F561B">
              <w:rPr>
                <w:sz w:val="16"/>
              </w:rPr>
              <w:t>3GPPMEMBER (CCSA)</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+8618601108650</w:t>
            </w:r>
          </w:p>
        </w:tc>
        <w:tc>
          <w:tcPr>
            <w:tcW w:w="0" w:type="auto"/>
          </w:tcPr>
          <w:p w:rsidR="0016026D" w:rsidRPr="006F561B" w:rsidRDefault="0016026D" w:rsidP="00AC7651">
            <w:pPr>
              <w:pStyle w:val="TAL"/>
              <w:rPr>
                <w:sz w:val="16"/>
              </w:rPr>
            </w:pPr>
            <w:r w:rsidRPr="006F561B">
              <w:rPr>
                <w:sz w:val="16"/>
              </w:rPr>
              <w:t>renchi1@chinaunicom.cn</w:t>
            </w:r>
          </w:p>
        </w:tc>
      </w:tr>
      <w:tr w:rsidR="0016026D" w:rsidRPr="006F561B" w:rsidTr="00AC7651">
        <w:tc>
          <w:tcPr>
            <w:tcW w:w="0" w:type="auto"/>
          </w:tcPr>
          <w:p w:rsidR="0016026D" w:rsidRPr="006F561B" w:rsidRDefault="0016026D" w:rsidP="00AC7651">
            <w:pPr>
              <w:pStyle w:val="TAL"/>
              <w:rPr>
                <w:sz w:val="16"/>
              </w:rPr>
            </w:pPr>
            <w:r w:rsidRPr="006F561B">
              <w:rPr>
                <w:sz w:val="16"/>
              </w:rPr>
              <w:t>Christian HERRERO-VERON</w:t>
            </w:r>
          </w:p>
        </w:tc>
        <w:tc>
          <w:tcPr>
            <w:tcW w:w="0" w:type="auto"/>
          </w:tcPr>
          <w:p w:rsidR="0016026D" w:rsidRPr="006F561B" w:rsidRDefault="0016026D" w:rsidP="00AC7651">
            <w:pPr>
              <w:pStyle w:val="TAL"/>
              <w:rPr>
                <w:sz w:val="16"/>
              </w:rPr>
            </w:pPr>
            <w:r w:rsidRPr="006F561B">
              <w:rPr>
                <w:sz w:val="16"/>
              </w:rPr>
              <w:t>HUAWEI Technologies Japan K.K.</w:t>
            </w:r>
          </w:p>
        </w:tc>
        <w:tc>
          <w:tcPr>
            <w:tcW w:w="0" w:type="auto"/>
          </w:tcPr>
          <w:p w:rsidR="0016026D" w:rsidRPr="006F561B" w:rsidRDefault="0016026D" w:rsidP="00AC7651">
            <w:pPr>
              <w:pStyle w:val="TAL"/>
              <w:rPr>
                <w:sz w:val="16"/>
              </w:rPr>
            </w:pPr>
            <w:r w:rsidRPr="006F561B">
              <w:rPr>
                <w:sz w:val="16"/>
              </w:rPr>
              <w:t>3GPPMEMBER (ARIB)</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+46739200806</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christian.herrero@huawei.com</w:t>
            </w:r>
          </w:p>
        </w:tc>
      </w:tr>
      <w:tr w:rsidR="0016026D" w:rsidRPr="006F561B" w:rsidTr="00AC7651">
        <w:tc>
          <w:tcPr>
            <w:tcW w:w="0" w:type="auto"/>
          </w:tcPr>
          <w:p w:rsidR="0016026D" w:rsidRPr="006F561B" w:rsidRDefault="0016026D" w:rsidP="00AC7651">
            <w:pPr>
              <w:pStyle w:val="TAL"/>
              <w:rPr>
                <w:sz w:val="16"/>
              </w:rPr>
            </w:pPr>
            <w:r w:rsidRPr="006F561B">
              <w:rPr>
                <w:sz w:val="16"/>
              </w:rPr>
              <w:t>Christophe VOLNAY</w:t>
            </w:r>
          </w:p>
        </w:tc>
        <w:tc>
          <w:tcPr>
            <w:tcW w:w="0" w:type="auto"/>
          </w:tcPr>
          <w:p w:rsidR="0016026D" w:rsidRPr="006F561B" w:rsidRDefault="0016026D" w:rsidP="00AC7651">
            <w:pPr>
              <w:pStyle w:val="TAL"/>
              <w:rPr>
                <w:sz w:val="16"/>
              </w:rPr>
            </w:pPr>
            <w:r w:rsidRPr="006F561B">
              <w:rPr>
                <w:sz w:val="16"/>
              </w:rPr>
              <w:t>ETSI</w:t>
            </w:r>
          </w:p>
        </w:tc>
        <w:tc>
          <w:tcPr>
            <w:tcW w:w="0" w:type="auto"/>
          </w:tcPr>
          <w:p w:rsidR="0016026D" w:rsidRPr="006F561B" w:rsidRDefault="0016026D" w:rsidP="00AC7651">
            <w:pPr>
              <w:pStyle w:val="TAL"/>
              <w:rPr>
                <w:sz w:val="16"/>
              </w:rPr>
            </w:pPr>
            <w:r w:rsidRPr="006F561B">
              <w:rPr>
                <w:sz w:val="16"/>
              </w:rPr>
              <w:t>3GPPORG_REP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christophe.volnay@etsi.org</w:t>
            </w:r>
          </w:p>
        </w:tc>
      </w:tr>
      <w:tr w:rsidR="0016026D" w:rsidRPr="006F561B" w:rsidTr="00AC7651">
        <w:tc>
          <w:tcPr>
            <w:tcW w:w="0" w:type="auto"/>
          </w:tcPr>
          <w:p w:rsidR="0016026D" w:rsidRPr="006F561B" w:rsidRDefault="0016026D" w:rsidP="00AC7651">
            <w:pPr>
              <w:pStyle w:val="TAL"/>
              <w:rPr>
                <w:sz w:val="16"/>
              </w:rPr>
            </w:pPr>
            <w:r w:rsidRPr="006F561B">
              <w:rPr>
                <w:sz w:val="16"/>
              </w:rPr>
              <w:t>Fei LU</w:t>
            </w:r>
          </w:p>
        </w:tc>
        <w:tc>
          <w:tcPr>
            <w:tcW w:w="0" w:type="auto"/>
          </w:tcPr>
          <w:p w:rsidR="0016026D" w:rsidRPr="006F561B" w:rsidRDefault="0016026D" w:rsidP="00AC7651">
            <w:pPr>
              <w:pStyle w:val="TAL"/>
              <w:rPr>
                <w:sz w:val="16"/>
              </w:rPr>
            </w:pPr>
            <w:r w:rsidRPr="006F561B">
              <w:rPr>
                <w:sz w:val="16"/>
              </w:rPr>
              <w:t>Nubia Technology Co.,Ltd</w:t>
            </w:r>
          </w:p>
        </w:tc>
        <w:tc>
          <w:tcPr>
            <w:tcW w:w="0" w:type="auto"/>
          </w:tcPr>
          <w:p w:rsidR="0016026D" w:rsidRPr="006F561B" w:rsidRDefault="0016026D" w:rsidP="00AC7651">
            <w:pPr>
              <w:pStyle w:val="TAL"/>
              <w:rPr>
                <w:sz w:val="16"/>
              </w:rPr>
            </w:pPr>
            <w:r w:rsidRPr="006F561B">
              <w:rPr>
                <w:sz w:val="16"/>
              </w:rPr>
              <w:t>3GPPMEMBER (CCSA)</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+-88014573</w:t>
            </w:r>
          </w:p>
        </w:tc>
        <w:tc>
          <w:tcPr>
            <w:tcW w:w="0" w:type="auto"/>
          </w:tcPr>
          <w:p w:rsidR="0016026D" w:rsidRPr="006F561B" w:rsidRDefault="0016026D" w:rsidP="00AC7651">
            <w:pPr>
              <w:pStyle w:val="TAL"/>
              <w:rPr>
                <w:sz w:val="16"/>
              </w:rPr>
            </w:pPr>
            <w:r w:rsidRPr="006F561B">
              <w:rPr>
                <w:sz w:val="16"/>
              </w:rPr>
              <w:t>+-18651682037</w:t>
            </w:r>
          </w:p>
        </w:tc>
        <w:tc>
          <w:tcPr>
            <w:tcW w:w="0" w:type="auto"/>
          </w:tcPr>
          <w:p w:rsidR="0016026D" w:rsidRPr="006F561B" w:rsidRDefault="0016026D" w:rsidP="00AC7651">
            <w:pPr>
              <w:pStyle w:val="TAL"/>
              <w:rPr>
                <w:sz w:val="16"/>
              </w:rPr>
            </w:pPr>
            <w:r w:rsidRPr="006F561B">
              <w:rPr>
                <w:sz w:val="16"/>
              </w:rPr>
              <w:t>lu.fei1@zte.com.cn</w:t>
            </w:r>
          </w:p>
        </w:tc>
      </w:tr>
      <w:tr w:rsidR="0016026D" w:rsidRPr="006F561B" w:rsidTr="00AC7651">
        <w:tc>
          <w:tcPr>
            <w:tcW w:w="0" w:type="auto"/>
          </w:tcPr>
          <w:p w:rsidR="0016026D" w:rsidRPr="006F561B" w:rsidRDefault="0016026D" w:rsidP="00AC7651">
            <w:pPr>
              <w:pStyle w:val="TAL"/>
              <w:rPr>
                <w:sz w:val="16"/>
              </w:rPr>
            </w:pPr>
            <w:r w:rsidRPr="006F561B">
              <w:rPr>
                <w:sz w:val="16"/>
              </w:rPr>
              <w:t>Georg MAYER</w:t>
            </w:r>
          </w:p>
        </w:tc>
        <w:tc>
          <w:tcPr>
            <w:tcW w:w="0" w:type="auto"/>
          </w:tcPr>
          <w:p w:rsidR="0016026D" w:rsidRPr="006F561B" w:rsidRDefault="0016026D" w:rsidP="00AC7651">
            <w:pPr>
              <w:pStyle w:val="TAL"/>
              <w:rPr>
                <w:sz w:val="16"/>
              </w:rPr>
            </w:pPr>
            <w:r w:rsidRPr="006F561B">
              <w:rPr>
                <w:sz w:val="16"/>
              </w:rPr>
              <w:t>HuaWei Technologies Co., Ltd</w:t>
            </w:r>
          </w:p>
        </w:tc>
        <w:tc>
          <w:tcPr>
            <w:tcW w:w="0" w:type="auto"/>
          </w:tcPr>
          <w:p w:rsidR="0016026D" w:rsidRPr="006F561B" w:rsidRDefault="0016026D" w:rsidP="00AC7651">
            <w:pPr>
              <w:pStyle w:val="TAL"/>
              <w:rPr>
                <w:sz w:val="16"/>
              </w:rPr>
            </w:pPr>
            <w:r w:rsidRPr="006F561B">
              <w:rPr>
                <w:sz w:val="16"/>
              </w:rPr>
              <w:t>3GPPMEMBER (CCSA)</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+4369919005758</w:t>
            </w:r>
          </w:p>
        </w:tc>
        <w:tc>
          <w:tcPr>
            <w:tcW w:w="0" w:type="auto"/>
          </w:tcPr>
          <w:p w:rsidR="0016026D" w:rsidRPr="006F561B" w:rsidRDefault="0016026D" w:rsidP="00AC7651">
            <w:pPr>
              <w:pStyle w:val="TAL"/>
              <w:rPr>
                <w:sz w:val="16"/>
              </w:rPr>
            </w:pPr>
            <w:r w:rsidRPr="006F561B">
              <w:rPr>
                <w:sz w:val="16"/>
              </w:rPr>
              <w:t>+4369919005758</w:t>
            </w:r>
          </w:p>
        </w:tc>
        <w:tc>
          <w:tcPr>
            <w:tcW w:w="0" w:type="auto"/>
          </w:tcPr>
          <w:p w:rsidR="0016026D" w:rsidRPr="006F561B" w:rsidRDefault="0016026D" w:rsidP="00AC7651">
            <w:pPr>
              <w:pStyle w:val="TAL"/>
              <w:rPr>
                <w:sz w:val="16"/>
              </w:rPr>
            </w:pPr>
            <w:r w:rsidRPr="006F561B">
              <w:rPr>
                <w:sz w:val="16"/>
              </w:rPr>
              <w:t>georg.mayer.huawei@gmx.com</w:t>
            </w:r>
          </w:p>
        </w:tc>
      </w:tr>
      <w:tr w:rsidR="0016026D" w:rsidRPr="006F561B" w:rsidTr="00AC7651">
        <w:tc>
          <w:tcPr>
            <w:tcW w:w="0" w:type="auto"/>
          </w:tcPr>
          <w:p w:rsidR="0016026D" w:rsidRPr="006F561B" w:rsidRDefault="0016026D" w:rsidP="00AC7651">
            <w:pPr>
              <w:pStyle w:val="TAL"/>
              <w:rPr>
                <w:sz w:val="16"/>
              </w:rPr>
            </w:pPr>
            <w:r w:rsidRPr="006F561B">
              <w:rPr>
                <w:sz w:val="16"/>
              </w:rPr>
              <w:t>Hao ZHANG</w:t>
            </w:r>
          </w:p>
        </w:tc>
        <w:tc>
          <w:tcPr>
            <w:tcW w:w="0" w:type="auto"/>
          </w:tcPr>
          <w:p w:rsidR="0016026D" w:rsidRPr="006F561B" w:rsidRDefault="0016026D" w:rsidP="00AC7651">
            <w:pPr>
              <w:pStyle w:val="TAL"/>
              <w:rPr>
                <w:sz w:val="16"/>
              </w:rPr>
            </w:pPr>
            <w:r w:rsidRPr="006F561B">
              <w:rPr>
                <w:sz w:val="16"/>
              </w:rPr>
              <w:t>China Mobile (Suzhou) Software</w:t>
            </w:r>
          </w:p>
        </w:tc>
        <w:tc>
          <w:tcPr>
            <w:tcW w:w="0" w:type="auto"/>
          </w:tcPr>
          <w:p w:rsidR="0016026D" w:rsidRPr="006F561B" w:rsidRDefault="0016026D" w:rsidP="00AC7651">
            <w:pPr>
              <w:pStyle w:val="TAL"/>
              <w:rPr>
                <w:sz w:val="16"/>
              </w:rPr>
            </w:pPr>
            <w:r w:rsidRPr="006F561B">
              <w:rPr>
                <w:sz w:val="16"/>
              </w:rPr>
              <w:t>3GPPMEMBER (CCSA)</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zhanghao@chinamobile.com</w:t>
            </w:r>
          </w:p>
        </w:tc>
      </w:tr>
      <w:tr w:rsidR="0016026D" w:rsidRPr="006F561B" w:rsidTr="00AC7651">
        <w:tc>
          <w:tcPr>
            <w:tcW w:w="0" w:type="auto"/>
          </w:tcPr>
          <w:p w:rsidR="0016026D" w:rsidRPr="006F561B" w:rsidRDefault="0016026D" w:rsidP="00AC7651">
            <w:pPr>
              <w:pStyle w:val="TAL"/>
              <w:rPr>
                <w:sz w:val="16"/>
              </w:rPr>
            </w:pPr>
            <w:r w:rsidRPr="006F561B">
              <w:rPr>
                <w:sz w:val="16"/>
              </w:rPr>
              <w:t>Heiko KRUSE</w:t>
            </w:r>
          </w:p>
        </w:tc>
        <w:tc>
          <w:tcPr>
            <w:tcW w:w="0" w:type="auto"/>
          </w:tcPr>
          <w:p w:rsidR="0016026D" w:rsidRPr="006F561B" w:rsidRDefault="0016026D" w:rsidP="00AC7651">
            <w:pPr>
              <w:pStyle w:val="TAL"/>
              <w:rPr>
                <w:sz w:val="16"/>
              </w:rPr>
            </w:pPr>
            <w:r w:rsidRPr="006F561B">
              <w:rPr>
                <w:sz w:val="16"/>
              </w:rPr>
              <w:t>Morpho Cards GmbH</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+491754383519</w:t>
            </w:r>
          </w:p>
        </w:tc>
        <w:tc>
          <w:tcPr>
            <w:tcW w:w="0" w:type="auto"/>
          </w:tcPr>
          <w:p w:rsidR="0016026D" w:rsidRPr="006F561B" w:rsidRDefault="0016026D" w:rsidP="00AC7651">
            <w:pPr>
              <w:pStyle w:val="TAL"/>
              <w:rPr>
                <w:sz w:val="16"/>
              </w:rPr>
            </w:pPr>
            <w:r w:rsidRPr="006F561B">
              <w:rPr>
                <w:sz w:val="16"/>
              </w:rPr>
              <w:t>heiko.kruse@safrangroup.com</w:t>
            </w:r>
          </w:p>
        </w:tc>
      </w:tr>
      <w:tr w:rsidR="0016026D" w:rsidRPr="006F561B" w:rsidTr="00AC7651">
        <w:tc>
          <w:tcPr>
            <w:tcW w:w="0" w:type="auto"/>
          </w:tcPr>
          <w:p w:rsidR="0016026D" w:rsidRPr="006F561B" w:rsidRDefault="0016026D" w:rsidP="00AC7651">
            <w:pPr>
              <w:pStyle w:val="TAL"/>
              <w:rPr>
                <w:sz w:val="16"/>
              </w:rPr>
            </w:pPr>
            <w:r w:rsidRPr="006F561B">
              <w:rPr>
                <w:sz w:val="16"/>
              </w:rPr>
              <w:t>Hiroshi ISHIKAWA</w:t>
            </w:r>
          </w:p>
        </w:tc>
        <w:tc>
          <w:tcPr>
            <w:tcW w:w="0" w:type="auto"/>
          </w:tcPr>
          <w:p w:rsidR="0016026D" w:rsidRPr="006F561B" w:rsidRDefault="0016026D" w:rsidP="00AC7651">
            <w:pPr>
              <w:pStyle w:val="TAL"/>
              <w:rPr>
                <w:sz w:val="16"/>
              </w:rPr>
            </w:pPr>
            <w:r w:rsidRPr="006F561B">
              <w:rPr>
                <w:sz w:val="16"/>
              </w:rPr>
              <w:t>NTT DOCOMO INC.</w:t>
            </w:r>
          </w:p>
        </w:tc>
        <w:tc>
          <w:tcPr>
            <w:tcW w:w="0" w:type="auto"/>
          </w:tcPr>
          <w:p w:rsidR="0016026D" w:rsidRPr="006F561B" w:rsidRDefault="0016026D" w:rsidP="00AC7651">
            <w:pPr>
              <w:pStyle w:val="TAL"/>
              <w:rPr>
                <w:sz w:val="16"/>
              </w:rPr>
            </w:pPr>
            <w:r w:rsidRPr="006F561B">
              <w:rPr>
                <w:sz w:val="16"/>
              </w:rPr>
              <w:t>3GPPMEMBER (ARIB)</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+81468403245</w:t>
            </w:r>
          </w:p>
        </w:tc>
        <w:tc>
          <w:tcPr>
            <w:tcW w:w="0" w:type="auto"/>
          </w:tcPr>
          <w:p w:rsidR="0016026D" w:rsidRPr="006F561B" w:rsidRDefault="0016026D" w:rsidP="00AC7651">
            <w:pPr>
              <w:pStyle w:val="TAL"/>
              <w:rPr>
                <w:sz w:val="16"/>
              </w:rPr>
            </w:pPr>
            <w:r w:rsidRPr="006F561B">
              <w:rPr>
                <w:sz w:val="16"/>
              </w:rPr>
              <w:t>+819031052942</w:t>
            </w:r>
          </w:p>
        </w:tc>
        <w:tc>
          <w:tcPr>
            <w:tcW w:w="0" w:type="auto"/>
          </w:tcPr>
          <w:p w:rsidR="0016026D" w:rsidRPr="006F561B" w:rsidRDefault="0016026D" w:rsidP="00AC7651">
            <w:pPr>
              <w:pStyle w:val="TAL"/>
              <w:rPr>
                <w:sz w:val="16"/>
              </w:rPr>
            </w:pPr>
            <w:r w:rsidRPr="006F561B">
              <w:rPr>
                <w:sz w:val="16"/>
              </w:rPr>
              <w:t>hiroshi.ishikawa.ev@nttdocomo.com</w:t>
            </w:r>
          </w:p>
        </w:tc>
      </w:tr>
      <w:tr w:rsidR="0016026D" w:rsidRPr="006F561B" w:rsidTr="00AC7651">
        <w:tc>
          <w:tcPr>
            <w:tcW w:w="0" w:type="auto"/>
          </w:tcPr>
          <w:p w:rsidR="0016026D" w:rsidRPr="006F561B" w:rsidRDefault="0016026D" w:rsidP="00AC7651">
            <w:pPr>
              <w:pStyle w:val="TAL"/>
              <w:rPr>
                <w:sz w:val="16"/>
              </w:rPr>
            </w:pPr>
            <w:r w:rsidRPr="006F561B">
              <w:rPr>
                <w:sz w:val="16"/>
              </w:rPr>
              <w:t>Ingo HAGEDORN</w:t>
            </w:r>
          </w:p>
        </w:tc>
        <w:tc>
          <w:tcPr>
            <w:tcW w:w="0" w:type="auto"/>
          </w:tcPr>
          <w:p w:rsidR="0016026D" w:rsidRPr="006F561B" w:rsidRDefault="0016026D" w:rsidP="00AC7651">
            <w:pPr>
              <w:pStyle w:val="TAL"/>
              <w:rPr>
                <w:sz w:val="16"/>
              </w:rPr>
            </w:pPr>
            <w:r w:rsidRPr="006F561B">
              <w:rPr>
                <w:sz w:val="16"/>
              </w:rPr>
              <w:t>Vodafone GmbH</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+496921694306</w:t>
            </w:r>
          </w:p>
        </w:tc>
        <w:tc>
          <w:tcPr>
            <w:tcW w:w="0" w:type="auto"/>
          </w:tcPr>
          <w:p w:rsidR="0016026D" w:rsidRPr="006F561B" w:rsidRDefault="0016026D" w:rsidP="00AC7651">
            <w:pPr>
              <w:pStyle w:val="TAL"/>
              <w:rPr>
                <w:sz w:val="16"/>
              </w:rPr>
            </w:pPr>
            <w:r w:rsidRPr="006F561B">
              <w:rPr>
                <w:sz w:val="16"/>
              </w:rPr>
              <w:t>+491722162645</w:t>
            </w:r>
          </w:p>
        </w:tc>
        <w:tc>
          <w:tcPr>
            <w:tcW w:w="0" w:type="auto"/>
          </w:tcPr>
          <w:p w:rsidR="0016026D" w:rsidRPr="006F561B" w:rsidRDefault="0016026D" w:rsidP="00AC7651">
            <w:pPr>
              <w:pStyle w:val="TAL"/>
              <w:rPr>
                <w:sz w:val="16"/>
              </w:rPr>
            </w:pPr>
            <w:r w:rsidRPr="006F561B">
              <w:rPr>
                <w:sz w:val="16"/>
              </w:rPr>
              <w:t>ingo.hagedorn@vodafone.com</w:t>
            </w:r>
          </w:p>
        </w:tc>
      </w:tr>
      <w:tr w:rsidR="0016026D" w:rsidRPr="006F561B" w:rsidTr="00AC7651">
        <w:tc>
          <w:tcPr>
            <w:tcW w:w="0" w:type="auto"/>
          </w:tcPr>
          <w:p w:rsidR="0016026D" w:rsidRPr="006F561B" w:rsidRDefault="0016026D" w:rsidP="00AC7651">
            <w:pPr>
              <w:pStyle w:val="TAL"/>
              <w:rPr>
                <w:sz w:val="16"/>
              </w:rPr>
            </w:pPr>
            <w:r w:rsidRPr="006F561B">
              <w:rPr>
                <w:sz w:val="16"/>
              </w:rPr>
              <w:t>Ivo SEDLACEK</w:t>
            </w:r>
          </w:p>
        </w:tc>
        <w:tc>
          <w:tcPr>
            <w:tcW w:w="0" w:type="auto"/>
          </w:tcPr>
          <w:p w:rsidR="0016026D" w:rsidRPr="006F561B" w:rsidRDefault="0016026D" w:rsidP="00AC7651">
            <w:pPr>
              <w:pStyle w:val="TAL"/>
              <w:rPr>
                <w:sz w:val="16"/>
              </w:rPr>
            </w:pPr>
            <w:r w:rsidRPr="006F561B">
              <w:rPr>
                <w:sz w:val="16"/>
              </w:rPr>
              <w:t>Ericsson France S.A.S</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+420608234709</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ivo.sedlacek@ericsson.com</w:t>
            </w:r>
          </w:p>
        </w:tc>
      </w:tr>
      <w:tr w:rsidR="0016026D" w:rsidRPr="006F561B" w:rsidTr="00AC7651">
        <w:tc>
          <w:tcPr>
            <w:tcW w:w="0" w:type="auto"/>
          </w:tcPr>
          <w:p w:rsidR="0016026D" w:rsidRPr="006F561B" w:rsidRDefault="0016026D" w:rsidP="00AC7651">
            <w:pPr>
              <w:pStyle w:val="TAL"/>
              <w:rPr>
                <w:sz w:val="16"/>
              </w:rPr>
            </w:pPr>
            <w:r w:rsidRPr="006F561B">
              <w:rPr>
                <w:sz w:val="16"/>
              </w:rPr>
              <w:t>Jaehyun KIM</w:t>
            </w:r>
          </w:p>
        </w:tc>
        <w:tc>
          <w:tcPr>
            <w:tcW w:w="0" w:type="auto"/>
          </w:tcPr>
          <w:p w:rsidR="0016026D" w:rsidRPr="006F561B" w:rsidRDefault="0016026D" w:rsidP="00AC7651">
            <w:pPr>
              <w:pStyle w:val="TAL"/>
              <w:rPr>
                <w:sz w:val="16"/>
              </w:rPr>
            </w:pPr>
            <w:r w:rsidRPr="006F561B">
              <w:rPr>
                <w:sz w:val="16"/>
              </w:rPr>
              <w:t>LG Electronics UK</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+-9491</w:t>
            </w:r>
          </w:p>
        </w:tc>
        <w:tc>
          <w:tcPr>
            <w:tcW w:w="0" w:type="auto"/>
          </w:tcPr>
          <w:p w:rsidR="0016026D" w:rsidRPr="006F561B" w:rsidRDefault="0016026D" w:rsidP="00AC7651">
            <w:pPr>
              <w:pStyle w:val="TAL"/>
              <w:rPr>
                <w:sz w:val="16"/>
              </w:rPr>
            </w:pPr>
            <w:r w:rsidRPr="006F561B">
              <w:rPr>
                <w:sz w:val="16"/>
              </w:rPr>
              <w:t>+-9491</w:t>
            </w:r>
          </w:p>
        </w:tc>
        <w:tc>
          <w:tcPr>
            <w:tcW w:w="0" w:type="auto"/>
          </w:tcPr>
          <w:p w:rsidR="0016026D" w:rsidRPr="006F561B" w:rsidRDefault="0016026D" w:rsidP="00AC7651">
            <w:pPr>
              <w:pStyle w:val="TAL"/>
              <w:rPr>
                <w:sz w:val="16"/>
              </w:rPr>
            </w:pPr>
            <w:r w:rsidRPr="006F561B">
              <w:rPr>
                <w:sz w:val="16"/>
              </w:rPr>
              <w:t>jaehyun7.kim@lge.com</w:t>
            </w:r>
          </w:p>
        </w:tc>
      </w:tr>
      <w:tr w:rsidR="0016026D" w:rsidRPr="006F561B" w:rsidTr="00AC7651">
        <w:tc>
          <w:tcPr>
            <w:tcW w:w="0" w:type="auto"/>
          </w:tcPr>
          <w:p w:rsidR="0016026D" w:rsidRPr="006F561B" w:rsidRDefault="0016026D" w:rsidP="00AC7651">
            <w:pPr>
              <w:pStyle w:val="TAL"/>
              <w:rPr>
                <w:sz w:val="16"/>
              </w:rPr>
            </w:pPr>
            <w:r w:rsidRPr="006F561B">
              <w:rPr>
                <w:sz w:val="16"/>
              </w:rPr>
              <w:t>Jay LEE</w:t>
            </w:r>
          </w:p>
        </w:tc>
        <w:tc>
          <w:tcPr>
            <w:tcW w:w="0" w:type="auto"/>
          </w:tcPr>
          <w:p w:rsidR="0016026D" w:rsidRPr="006F561B" w:rsidRDefault="0016026D" w:rsidP="00AC7651">
            <w:pPr>
              <w:pStyle w:val="TAL"/>
              <w:rPr>
                <w:sz w:val="16"/>
              </w:rPr>
            </w:pPr>
            <w:r w:rsidRPr="006F561B">
              <w:rPr>
                <w:sz w:val="16"/>
              </w:rPr>
              <w:t>Verizon UK Ltd</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jay.lee@verizonwireless.com</w:t>
            </w:r>
          </w:p>
        </w:tc>
      </w:tr>
      <w:tr w:rsidR="0016026D" w:rsidRPr="006F561B" w:rsidTr="00AC7651">
        <w:tc>
          <w:tcPr>
            <w:tcW w:w="0" w:type="auto"/>
          </w:tcPr>
          <w:p w:rsidR="0016026D" w:rsidRPr="006F561B" w:rsidRDefault="0016026D" w:rsidP="00AC7651">
            <w:pPr>
              <w:pStyle w:val="TAL"/>
              <w:rPr>
                <w:sz w:val="16"/>
              </w:rPr>
            </w:pPr>
            <w:r w:rsidRPr="006F561B">
              <w:rPr>
                <w:sz w:val="16"/>
              </w:rPr>
              <w:t>Jennifer LIU</w:t>
            </w:r>
          </w:p>
        </w:tc>
        <w:tc>
          <w:tcPr>
            <w:tcW w:w="0" w:type="auto"/>
          </w:tcPr>
          <w:p w:rsidR="0016026D" w:rsidRPr="006F561B" w:rsidRDefault="0016026D" w:rsidP="00AC7651">
            <w:pPr>
              <w:pStyle w:val="TAL"/>
              <w:rPr>
                <w:sz w:val="16"/>
              </w:rPr>
            </w:pPr>
            <w:r w:rsidRPr="006F561B">
              <w:rPr>
                <w:sz w:val="16"/>
              </w:rPr>
              <w:t>Alcatel-Lucent Shanghai Bell</w:t>
            </w:r>
          </w:p>
        </w:tc>
        <w:tc>
          <w:tcPr>
            <w:tcW w:w="0" w:type="auto"/>
          </w:tcPr>
          <w:p w:rsidR="0016026D" w:rsidRPr="006F561B" w:rsidRDefault="0016026D" w:rsidP="00AC7651">
            <w:pPr>
              <w:pStyle w:val="TAL"/>
              <w:rPr>
                <w:sz w:val="16"/>
              </w:rPr>
            </w:pPr>
            <w:r w:rsidRPr="006F561B">
              <w:rPr>
                <w:sz w:val="16"/>
              </w:rPr>
              <w:t>3GPPMEMBER (CCSA)</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+-9980</w:t>
            </w:r>
          </w:p>
        </w:tc>
        <w:tc>
          <w:tcPr>
            <w:tcW w:w="0" w:type="auto"/>
          </w:tcPr>
          <w:p w:rsidR="0016026D" w:rsidRPr="006F561B" w:rsidRDefault="0016026D" w:rsidP="00AC7651">
            <w:pPr>
              <w:pStyle w:val="TAL"/>
              <w:rPr>
                <w:sz w:val="16"/>
              </w:rPr>
            </w:pPr>
            <w:r w:rsidRPr="006F561B">
              <w:rPr>
                <w:sz w:val="16"/>
              </w:rPr>
              <w:t>+-3934</w:t>
            </w:r>
          </w:p>
        </w:tc>
        <w:tc>
          <w:tcPr>
            <w:tcW w:w="0" w:type="auto"/>
          </w:tcPr>
          <w:p w:rsidR="0016026D" w:rsidRPr="006F561B" w:rsidRDefault="0016026D" w:rsidP="00AC7651">
            <w:pPr>
              <w:pStyle w:val="TAL"/>
              <w:rPr>
                <w:sz w:val="16"/>
              </w:rPr>
            </w:pPr>
            <w:r w:rsidRPr="006F561B">
              <w:rPr>
                <w:sz w:val="16"/>
              </w:rPr>
              <w:t>jennifer.liu@nokia.com</w:t>
            </w:r>
          </w:p>
        </w:tc>
      </w:tr>
      <w:tr w:rsidR="0016026D" w:rsidRPr="006F561B" w:rsidTr="00AC7651">
        <w:tc>
          <w:tcPr>
            <w:tcW w:w="0" w:type="auto"/>
          </w:tcPr>
          <w:p w:rsidR="0016026D" w:rsidRPr="006F561B" w:rsidRDefault="0016026D" w:rsidP="00AC7651">
            <w:pPr>
              <w:pStyle w:val="TAL"/>
              <w:rPr>
                <w:sz w:val="16"/>
              </w:rPr>
            </w:pPr>
            <w:r w:rsidRPr="006F561B">
              <w:rPr>
                <w:sz w:val="16"/>
              </w:rPr>
              <w:t>Jesus DE GREGORIO</w:t>
            </w:r>
          </w:p>
        </w:tc>
        <w:tc>
          <w:tcPr>
            <w:tcW w:w="0" w:type="auto"/>
          </w:tcPr>
          <w:p w:rsidR="0016026D" w:rsidRPr="006F561B" w:rsidRDefault="0016026D" w:rsidP="00AC7651">
            <w:pPr>
              <w:pStyle w:val="TAL"/>
              <w:rPr>
                <w:sz w:val="16"/>
              </w:rPr>
            </w:pPr>
            <w:r w:rsidRPr="006F561B">
              <w:rPr>
                <w:sz w:val="16"/>
              </w:rPr>
              <w:t>Ericsson-LG Co., LTD</w:t>
            </w:r>
          </w:p>
        </w:tc>
        <w:tc>
          <w:tcPr>
            <w:tcW w:w="0" w:type="auto"/>
          </w:tcPr>
          <w:p w:rsidR="0016026D" w:rsidRPr="006F561B" w:rsidRDefault="0016026D" w:rsidP="00AC7651">
            <w:pPr>
              <w:pStyle w:val="TAL"/>
              <w:rPr>
                <w:sz w:val="16"/>
              </w:rPr>
            </w:pPr>
            <w:r w:rsidRPr="006F561B">
              <w:rPr>
                <w:sz w:val="16"/>
              </w:rPr>
              <w:t>3GPPMEMBER (TTA)</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+34646004863</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jesus.de.gregorio@ericsson.com</w:t>
            </w:r>
          </w:p>
        </w:tc>
      </w:tr>
      <w:tr w:rsidR="0016026D" w:rsidRPr="006F561B" w:rsidTr="00AC7651">
        <w:tc>
          <w:tcPr>
            <w:tcW w:w="0" w:type="auto"/>
          </w:tcPr>
          <w:p w:rsidR="0016026D" w:rsidRPr="006F561B" w:rsidRDefault="0016026D" w:rsidP="00AC7651">
            <w:pPr>
              <w:pStyle w:val="TAL"/>
              <w:rPr>
                <w:sz w:val="16"/>
              </w:rPr>
            </w:pPr>
            <w:r w:rsidRPr="006F561B">
              <w:rPr>
                <w:sz w:val="16"/>
              </w:rPr>
              <w:t>John-Luc BAKKER</w:t>
            </w:r>
          </w:p>
        </w:tc>
        <w:tc>
          <w:tcPr>
            <w:tcW w:w="0" w:type="auto"/>
          </w:tcPr>
          <w:p w:rsidR="0016026D" w:rsidRPr="006F561B" w:rsidRDefault="0016026D" w:rsidP="00AC7651">
            <w:pPr>
              <w:pStyle w:val="TAL"/>
              <w:rPr>
                <w:sz w:val="16"/>
              </w:rPr>
            </w:pPr>
            <w:r w:rsidRPr="006F561B">
              <w:rPr>
                <w:sz w:val="16"/>
              </w:rPr>
              <w:t>BlackBerry UK Limited</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+-3105</w:t>
            </w:r>
          </w:p>
        </w:tc>
        <w:tc>
          <w:tcPr>
            <w:tcW w:w="0" w:type="auto"/>
          </w:tcPr>
          <w:p w:rsidR="0016026D" w:rsidRPr="006F561B" w:rsidRDefault="0016026D" w:rsidP="00AC7651">
            <w:pPr>
              <w:pStyle w:val="TAL"/>
              <w:rPr>
                <w:sz w:val="16"/>
              </w:rPr>
            </w:pPr>
            <w:r w:rsidRPr="006F561B">
              <w:rPr>
                <w:sz w:val="16"/>
              </w:rPr>
              <w:t>+-8691</w:t>
            </w:r>
          </w:p>
        </w:tc>
        <w:tc>
          <w:tcPr>
            <w:tcW w:w="0" w:type="auto"/>
          </w:tcPr>
          <w:p w:rsidR="0016026D" w:rsidRPr="006F561B" w:rsidRDefault="0016026D" w:rsidP="00AC7651">
            <w:pPr>
              <w:pStyle w:val="TAL"/>
              <w:rPr>
                <w:sz w:val="16"/>
              </w:rPr>
            </w:pPr>
            <w:r w:rsidRPr="006F561B">
              <w:rPr>
                <w:sz w:val="16"/>
              </w:rPr>
              <w:t>jbakker@blackberry.com</w:t>
            </w:r>
          </w:p>
        </w:tc>
      </w:tr>
      <w:tr w:rsidR="0016026D" w:rsidRPr="006F561B" w:rsidTr="00AC7651">
        <w:tc>
          <w:tcPr>
            <w:tcW w:w="0" w:type="auto"/>
          </w:tcPr>
          <w:p w:rsidR="0016026D" w:rsidRPr="006F561B" w:rsidRDefault="0016026D" w:rsidP="00AC7651">
            <w:pPr>
              <w:pStyle w:val="TAL"/>
              <w:rPr>
                <w:sz w:val="16"/>
              </w:rPr>
            </w:pPr>
            <w:r w:rsidRPr="006F561B">
              <w:rPr>
                <w:sz w:val="16"/>
              </w:rPr>
              <w:t>Jörgen AXELL</w:t>
            </w:r>
          </w:p>
        </w:tc>
        <w:tc>
          <w:tcPr>
            <w:tcW w:w="0" w:type="auto"/>
          </w:tcPr>
          <w:p w:rsidR="0016026D" w:rsidRPr="006F561B" w:rsidRDefault="0016026D" w:rsidP="00AC7651">
            <w:pPr>
              <w:pStyle w:val="TAL"/>
              <w:rPr>
                <w:sz w:val="16"/>
              </w:rPr>
            </w:pPr>
            <w:r w:rsidRPr="006F561B">
              <w:rPr>
                <w:sz w:val="16"/>
              </w:rPr>
              <w:t>Ericsson India Private Limited</w:t>
            </w:r>
          </w:p>
        </w:tc>
        <w:tc>
          <w:tcPr>
            <w:tcW w:w="0" w:type="auto"/>
          </w:tcPr>
          <w:p w:rsidR="0016026D" w:rsidRPr="006F561B" w:rsidRDefault="0016026D" w:rsidP="00AC7651">
            <w:pPr>
              <w:pStyle w:val="TAL"/>
              <w:rPr>
                <w:sz w:val="16"/>
              </w:rPr>
            </w:pPr>
            <w:r w:rsidRPr="006F561B">
              <w:rPr>
                <w:sz w:val="16"/>
              </w:rPr>
              <w:t>3GPPMEMBER (TSDSI)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Jorgen.Axell@ericsson.com</w:t>
            </w:r>
          </w:p>
        </w:tc>
      </w:tr>
      <w:tr w:rsidR="0016026D" w:rsidRPr="006F561B" w:rsidTr="00AC7651">
        <w:tc>
          <w:tcPr>
            <w:tcW w:w="0" w:type="auto"/>
          </w:tcPr>
          <w:p w:rsidR="0016026D" w:rsidRPr="006F561B" w:rsidRDefault="0016026D" w:rsidP="00AC7651">
            <w:pPr>
              <w:pStyle w:val="TAL"/>
              <w:rPr>
                <w:sz w:val="16"/>
              </w:rPr>
            </w:pPr>
            <w:r w:rsidRPr="006F561B">
              <w:rPr>
                <w:sz w:val="16"/>
              </w:rPr>
              <w:t>Julien BOURNELLE</w:t>
            </w:r>
          </w:p>
        </w:tc>
        <w:tc>
          <w:tcPr>
            <w:tcW w:w="0" w:type="auto"/>
          </w:tcPr>
          <w:p w:rsidR="0016026D" w:rsidRPr="006F561B" w:rsidRDefault="0016026D" w:rsidP="00AC7651">
            <w:pPr>
              <w:pStyle w:val="TAL"/>
              <w:rPr>
                <w:sz w:val="16"/>
              </w:rPr>
            </w:pPr>
            <w:r w:rsidRPr="006F561B">
              <w:rPr>
                <w:sz w:val="16"/>
              </w:rPr>
              <w:t>Orange UK</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+33145294332</w:t>
            </w:r>
          </w:p>
        </w:tc>
        <w:tc>
          <w:tcPr>
            <w:tcW w:w="0" w:type="auto"/>
          </w:tcPr>
          <w:p w:rsidR="0016026D" w:rsidRPr="006F561B" w:rsidRDefault="0016026D" w:rsidP="00AC7651">
            <w:pPr>
              <w:pStyle w:val="TAL"/>
              <w:rPr>
                <w:sz w:val="16"/>
              </w:rPr>
            </w:pPr>
            <w:r w:rsidRPr="006F561B">
              <w:rPr>
                <w:sz w:val="16"/>
              </w:rPr>
              <w:t>+33674433835</w:t>
            </w:r>
          </w:p>
        </w:tc>
        <w:tc>
          <w:tcPr>
            <w:tcW w:w="0" w:type="auto"/>
          </w:tcPr>
          <w:p w:rsidR="0016026D" w:rsidRPr="006F561B" w:rsidRDefault="0016026D" w:rsidP="00AC7651">
            <w:pPr>
              <w:pStyle w:val="TAL"/>
              <w:rPr>
                <w:sz w:val="16"/>
              </w:rPr>
            </w:pPr>
            <w:r w:rsidRPr="006F561B">
              <w:rPr>
                <w:sz w:val="16"/>
              </w:rPr>
              <w:t>julien.bournelle@orange.com</w:t>
            </w:r>
          </w:p>
        </w:tc>
      </w:tr>
      <w:tr w:rsidR="0016026D" w:rsidRPr="006F561B" w:rsidTr="00AC7651">
        <w:tc>
          <w:tcPr>
            <w:tcW w:w="0" w:type="auto"/>
          </w:tcPr>
          <w:p w:rsidR="0016026D" w:rsidRPr="006F561B" w:rsidRDefault="0016026D" w:rsidP="00AC7651">
            <w:pPr>
              <w:pStyle w:val="TAL"/>
              <w:rPr>
                <w:sz w:val="16"/>
              </w:rPr>
            </w:pPr>
            <w:r w:rsidRPr="006F561B">
              <w:rPr>
                <w:sz w:val="16"/>
              </w:rPr>
              <w:t>Kenjiro ARAI</w:t>
            </w:r>
          </w:p>
        </w:tc>
        <w:tc>
          <w:tcPr>
            <w:tcW w:w="0" w:type="auto"/>
          </w:tcPr>
          <w:p w:rsidR="0016026D" w:rsidRPr="006F561B" w:rsidRDefault="0016026D" w:rsidP="00AC7651">
            <w:pPr>
              <w:pStyle w:val="TAL"/>
              <w:rPr>
                <w:sz w:val="16"/>
              </w:rPr>
            </w:pPr>
            <w:r w:rsidRPr="006F561B">
              <w:rPr>
                <w:sz w:val="16"/>
              </w:rPr>
              <w:t>NTT</w:t>
            </w:r>
          </w:p>
        </w:tc>
        <w:tc>
          <w:tcPr>
            <w:tcW w:w="0" w:type="auto"/>
          </w:tcPr>
          <w:p w:rsidR="0016026D" w:rsidRPr="006F561B" w:rsidRDefault="0016026D" w:rsidP="00AC7651">
            <w:pPr>
              <w:pStyle w:val="TAL"/>
              <w:rPr>
                <w:sz w:val="16"/>
              </w:rPr>
            </w:pPr>
            <w:r w:rsidRPr="006F561B">
              <w:rPr>
                <w:sz w:val="16"/>
              </w:rPr>
              <w:t>3GPPMEMBER (TTC)</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+81422593518</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arai.kenjiro@lab.ntt.co.jp</w:t>
            </w:r>
          </w:p>
        </w:tc>
      </w:tr>
      <w:tr w:rsidR="0016026D" w:rsidRPr="006F561B" w:rsidTr="00AC7651">
        <w:tc>
          <w:tcPr>
            <w:tcW w:w="0" w:type="auto"/>
          </w:tcPr>
          <w:p w:rsidR="0016026D" w:rsidRPr="006F561B" w:rsidRDefault="0016026D" w:rsidP="00AC7651">
            <w:pPr>
              <w:pStyle w:val="TAL"/>
              <w:rPr>
                <w:sz w:val="16"/>
              </w:rPr>
            </w:pPr>
            <w:r w:rsidRPr="006F561B">
              <w:rPr>
                <w:sz w:val="16"/>
              </w:rPr>
              <w:t>Kimmo KYMALAINEN</w:t>
            </w:r>
          </w:p>
        </w:tc>
        <w:tc>
          <w:tcPr>
            <w:tcW w:w="0" w:type="auto"/>
          </w:tcPr>
          <w:p w:rsidR="0016026D" w:rsidRPr="006F561B" w:rsidRDefault="0016026D" w:rsidP="00AC7651">
            <w:pPr>
              <w:pStyle w:val="TAL"/>
              <w:rPr>
                <w:sz w:val="16"/>
              </w:rPr>
            </w:pPr>
            <w:r w:rsidRPr="006F561B">
              <w:rPr>
                <w:sz w:val="16"/>
              </w:rPr>
              <w:t>ETSI</w:t>
            </w:r>
          </w:p>
        </w:tc>
        <w:tc>
          <w:tcPr>
            <w:tcW w:w="0" w:type="auto"/>
          </w:tcPr>
          <w:p w:rsidR="0016026D" w:rsidRPr="006F561B" w:rsidRDefault="0016026D" w:rsidP="00AC7651">
            <w:pPr>
              <w:pStyle w:val="TAL"/>
              <w:rPr>
                <w:sz w:val="16"/>
              </w:rPr>
            </w:pPr>
            <w:r w:rsidRPr="006F561B">
              <w:rPr>
                <w:sz w:val="16"/>
              </w:rPr>
              <w:t>3GPPORG_REP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kimmo.kymalainen@etsi.org</w:t>
            </w:r>
          </w:p>
        </w:tc>
      </w:tr>
      <w:tr w:rsidR="0016026D" w:rsidRPr="006F561B" w:rsidTr="00AC7651">
        <w:tc>
          <w:tcPr>
            <w:tcW w:w="0" w:type="auto"/>
          </w:tcPr>
          <w:p w:rsidR="0016026D" w:rsidRPr="006F561B" w:rsidRDefault="0016026D" w:rsidP="00AC7651">
            <w:pPr>
              <w:pStyle w:val="TAL"/>
              <w:rPr>
                <w:sz w:val="16"/>
              </w:rPr>
            </w:pPr>
            <w:r w:rsidRPr="006F561B">
              <w:rPr>
                <w:sz w:val="16"/>
              </w:rPr>
              <w:t>Laurent DUBESSET</w:t>
            </w:r>
          </w:p>
        </w:tc>
        <w:tc>
          <w:tcPr>
            <w:tcW w:w="0" w:type="auto"/>
          </w:tcPr>
          <w:p w:rsidR="0016026D" w:rsidRPr="006F561B" w:rsidRDefault="0016026D" w:rsidP="00AC7651">
            <w:pPr>
              <w:pStyle w:val="TAL"/>
              <w:rPr>
                <w:sz w:val="16"/>
              </w:rPr>
            </w:pPr>
            <w:r w:rsidRPr="006F561B">
              <w:rPr>
                <w:sz w:val="16"/>
              </w:rPr>
              <w:t>Orange Spain</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laurent.dubesset@orange.com</w:t>
            </w:r>
          </w:p>
        </w:tc>
      </w:tr>
      <w:tr w:rsidR="0016026D" w:rsidRPr="006F561B" w:rsidTr="00AC7651">
        <w:tc>
          <w:tcPr>
            <w:tcW w:w="0" w:type="auto"/>
          </w:tcPr>
          <w:p w:rsidR="0016026D" w:rsidRPr="006F561B" w:rsidRDefault="0016026D" w:rsidP="00AC7651">
            <w:pPr>
              <w:pStyle w:val="TAL"/>
              <w:rPr>
                <w:sz w:val="16"/>
              </w:rPr>
            </w:pPr>
            <w:r w:rsidRPr="006F561B">
              <w:rPr>
                <w:sz w:val="16"/>
              </w:rPr>
              <w:t>Lena CHAPONNIERE</w:t>
            </w:r>
          </w:p>
        </w:tc>
        <w:tc>
          <w:tcPr>
            <w:tcW w:w="0" w:type="auto"/>
          </w:tcPr>
          <w:p w:rsidR="0016026D" w:rsidRPr="006F561B" w:rsidRDefault="0016026D" w:rsidP="00AC7651">
            <w:pPr>
              <w:pStyle w:val="TAL"/>
              <w:rPr>
                <w:sz w:val="16"/>
              </w:rPr>
            </w:pPr>
            <w:r w:rsidRPr="006F561B">
              <w:rPr>
                <w:sz w:val="16"/>
              </w:rPr>
              <w:t>Qualcomm Austria RFFE GmbH</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+18588452278</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lguellec@qti.qualcomm.com</w:t>
            </w:r>
          </w:p>
        </w:tc>
      </w:tr>
      <w:tr w:rsidR="0016026D" w:rsidRPr="006F561B" w:rsidTr="00AC7651">
        <w:tc>
          <w:tcPr>
            <w:tcW w:w="0" w:type="auto"/>
          </w:tcPr>
          <w:p w:rsidR="0016026D" w:rsidRPr="006F561B" w:rsidRDefault="0016026D" w:rsidP="00AC7651">
            <w:pPr>
              <w:pStyle w:val="TAL"/>
              <w:rPr>
                <w:sz w:val="16"/>
              </w:rPr>
            </w:pPr>
            <w:r w:rsidRPr="006F561B">
              <w:rPr>
                <w:sz w:val="16"/>
              </w:rPr>
              <w:t>Lin SHU</w:t>
            </w:r>
          </w:p>
        </w:tc>
        <w:tc>
          <w:tcPr>
            <w:tcW w:w="0" w:type="auto"/>
          </w:tcPr>
          <w:p w:rsidR="0016026D" w:rsidRPr="006F561B" w:rsidRDefault="0016026D" w:rsidP="00AC7651">
            <w:pPr>
              <w:pStyle w:val="TAL"/>
              <w:rPr>
                <w:sz w:val="16"/>
              </w:rPr>
            </w:pPr>
            <w:r w:rsidRPr="006F561B">
              <w:rPr>
                <w:sz w:val="16"/>
              </w:rPr>
              <w:t>HiSilicon Technologies Co. Ltd</w:t>
            </w:r>
          </w:p>
        </w:tc>
        <w:tc>
          <w:tcPr>
            <w:tcW w:w="0" w:type="auto"/>
          </w:tcPr>
          <w:p w:rsidR="0016026D" w:rsidRPr="006F561B" w:rsidRDefault="0016026D" w:rsidP="00AC7651">
            <w:pPr>
              <w:pStyle w:val="TAL"/>
              <w:rPr>
                <w:sz w:val="16"/>
              </w:rPr>
            </w:pPr>
            <w:r w:rsidRPr="006F561B">
              <w:rPr>
                <w:sz w:val="16"/>
              </w:rPr>
              <w:t>3GPPMEMBER (CCSA)</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+-38902881</w:t>
            </w:r>
          </w:p>
        </w:tc>
        <w:tc>
          <w:tcPr>
            <w:tcW w:w="0" w:type="auto"/>
          </w:tcPr>
          <w:p w:rsidR="0016026D" w:rsidRPr="006F561B" w:rsidRDefault="0016026D" w:rsidP="00AC7651">
            <w:pPr>
              <w:pStyle w:val="TAL"/>
              <w:rPr>
                <w:sz w:val="16"/>
              </w:rPr>
            </w:pPr>
            <w:r w:rsidRPr="006F561B">
              <w:rPr>
                <w:sz w:val="16"/>
              </w:rPr>
              <w:t>+-15216618496</w:t>
            </w:r>
          </w:p>
        </w:tc>
        <w:tc>
          <w:tcPr>
            <w:tcW w:w="0" w:type="auto"/>
          </w:tcPr>
          <w:p w:rsidR="0016026D" w:rsidRPr="006F561B" w:rsidRDefault="0016026D" w:rsidP="00AC7651">
            <w:pPr>
              <w:pStyle w:val="TAL"/>
              <w:rPr>
                <w:sz w:val="16"/>
              </w:rPr>
            </w:pPr>
            <w:r w:rsidRPr="006F561B">
              <w:rPr>
                <w:sz w:val="16"/>
              </w:rPr>
              <w:t>shulin@huawei.com</w:t>
            </w:r>
          </w:p>
        </w:tc>
      </w:tr>
      <w:tr w:rsidR="0016026D" w:rsidRPr="006F561B" w:rsidTr="00AC7651">
        <w:tc>
          <w:tcPr>
            <w:tcW w:w="0" w:type="auto"/>
          </w:tcPr>
          <w:p w:rsidR="0016026D" w:rsidRPr="006F561B" w:rsidRDefault="0016026D" w:rsidP="00AC7651">
            <w:pPr>
              <w:pStyle w:val="TAL"/>
              <w:rPr>
                <w:sz w:val="16"/>
              </w:rPr>
            </w:pPr>
            <w:r w:rsidRPr="006F561B">
              <w:rPr>
                <w:sz w:val="16"/>
              </w:rPr>
              <w:t>Lionel MORAND</w:t>
            </w:r>
          </w:p>
        </w:tc>
        <w:tc>
          <w:tcPr>
            <w:tcW w:w="0" w:type="auto"/>
          </w:tcPr>
          <w:p w:rsidR="0016026D" w:rsidRPr="006F561B" w:rsidRDefault="0016026D" w:rsidP="00AC7651">
            <w:pPr>
              <w:pStyle w:val="TAL"/>
              <w:rPr>
                <w:sz w:val="16"/>
              </w:rPr>
            </w:pPr>
            <w:r w:rsidRPr="006F561B">
              <w:rPr>
                <w:sz w:val="16"/>
              </w:rPr>
              <w:t>ORANGE</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lionel.morand@orange.com</w:t>
            </w:r>
          </w:p>
        </w:tc>
      </w:tr>
      <w:tr w:rsidR="0016026D" w:rsidRPr="006F561B" w:rsidTr="00AC7651">
        <w:tc>
          <w:tcPr>
            <w:tcW w:w="0" w:type="auto"/>
          </w:tcPr>
          <w:p w:rsidR="0016026D" w:rsidRPr="006F561B" w:rsidRDefault="0016026D" w:rsidP="00AC7651">
            <w:pPr>
              <w:pStyle w:val="TAL"/>
              <w:rPr>
                <w:sz w:val="16"/>
              </w:rPr>
            </w:pPr>
            <w:r w:rsidRPr="006F561B">
              <w:rPr>
                <w:sz w:val="16"/>
              </w:rPr>
              <w:t>mehdi NADAH</w:t>
            </w:r>
          </w:p>
        </w:tc>
        <w:tc>
          <w:tcPr>
            <w:tcW w:w="0" w:type="auto"/>
          </w:tcPr>
          <w:p w:rsidR="0016026D" w:rsidRPr="006F561B" w:rsidRDefault="0016026D" w:rsidP="00AC7651">
            <w:pPr>
              <w:pStyle w:val="TAL"/>
              <w:rPr>
                <w:sz w:val="16"/>
              </w:rPr>
            </w:pPr>
            <w:r w:rsidRPr="006F561B">
              <w:rPr>
                <w:sz w:val="16"/>
              </w:rPr>
              <w:t>Orange Romania</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+680382799</w:t>
            </w:r>
          </w:p>
        </w:tc>
        <w:tc>
          <w:tcPr>
            <w:tcW w:w="0" w:type="auto"/>
          </w:tcPr>
          <w:p w:rsidR="0016026D" w:rsidRPr="006F561B" w:rsidRDefault="0016026D" w:rsidP="00AC7651">
            <w:pPr>
              <w:pStyle w:val="TAL"/>
              <w:rPr>
                <w:sz w:val="16"/>
              </w:rPr>
            </w:pPr>
            <w:r w:rsidRPr="006F561B">
              <w:rPr>
                <w:sz w:val="16"/>
              </w:rPr>
              <w:t>+33680382799</w:t>
            </w:r>
          </w:p>
        </w:tc>
        <w:tc>
          <w:tcPr>
            <w:tcW w:w="0" w:type="auto"/>
          </w:tcPr>
          <w:p w:rsidR="0016026D" w:rsidRPr="006F561B" w:rsidRDefault="0016026D" w:rsidP="00AC7651">
            <w:pPr>
              <w:pStyle w:val="TAL"/>
              <w:rPr>
                <w:sz w:val="16"/>
              </w:rPr>
            </w:pPr>
            <w:r w:rsidRPr="006F561B">
              <w:rPr>
                <w:sz w:val="16"/>
              </w:rPr>
              <w:t>mehdi.nadah@orange.com</w:t>
            </w:r>
          </w:p>
        </w:tc>
      </w:tr>
      <w:tr w:rsidR="0016026D" w:rsidRPr="006F561B" w:rsidTr="00AC7651">
        <w:tc>
          <w:tcPr>
            <w:tcW w:w="0" w:type="auto"/>
          </w:tcPr>
          <w:p w:rsidR="0016026D" w:rsidRPr="006F561B" w:rsidRDefault="0016026D" w:rsidP="00AC7651">
            <w:pPr>
              <w:pStyle w:val="TAL"/>
              <w:rPr>
                <w:sz w:val="16"/>
              </w:rPr>
            </w:pPr>
            <w:r w:rsidRPr="006F561B">
              <w:rPr>
                <w:sz w:val="16"/>
              </w:rPr>
              <w:t>Michael KREIPL</w:t>
            </w:r>
          </w:p>
        </w:tc>
        <w:tc>
          <w:tcPr>
            <w:tcW w:w="0" w:type="auto"/>
          </w:tcPr>
          <w:p w:rsidR="0016026D" w:rsidRPr="006F561B" w:rsidRDefault="0016026D" w:rsidP="00AC7651">
            <w:pPr>
              <w:pStyle w:val="TAL"/>
              <w:rPr>
                <w:sz w:val="16"/>
              </w:rPr>
            </w:pPr>
            <w:r w:rsidRPr="006F561B">
              <w:rPr>
                <w:sz w:val="16"/>
              </w:rPr>
              <w:t>Telekom Deutschland GmbH</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+491605353754</w:t>
            </w:r>
          </w:p>
        </w:tc>
        <w:tc>
          <w:tcPr>
            <w:tcW w:w="0" w:type="auto"/>
          </w:tcPr>
          <w:p w:rsidR="0016026D" w:rsidRPr="006F561B" w:rsidRDefault="0016026D" w:rsidP="00AC7651">
            <w:pPr>
              <w:pStyle w:val="TAL"/>
              <w:rPr>
                <w:sz w:val="16"/>
              </w:rPr>
            </w:pPr>
            <w:r w:rsidRPr="006F561B">
              <w:rPr>
                <w:sz w:val="16"/>
              </w:rPr>
              <w:t>michael.kreipl@telekom.de</w:t>
            </w:r>
          </w:p>
        </w:tc>
      </w:tr>
      <w:tr w:rsidR="0016026D" w:rsidRPr="006F561B" w:rsidTr="00AC7651">
        <w:tc>
          <w:tcPr>
            <w:tcW w:w="0" w:type="auto"/>
          </w:tcPr>
          <w:p w:rsidR="0016026D" w:rsidRPr="006F561B" w:rsidRDefault="0016026D" w:rsidP="00AC7651">
            <w:pPr>
              <w:pStyle w:val="TAL"/>
              <w:rPr>
                <w:sz w:val="16"/>
              </w:rPr>
            </w:pPr>
            <w:r w:rsidRPr="006F561B">
              <w:rPr>
                <w:sz w:val="16"/>
              </w:rPr>
              <w:lastRenderedPageBreak/>
              <w:t>Michele BERIONNE</w:t>
            </w:r>
          </w:p>
        </w:tc>
        <w:tc>
          <w:tcPr>
            <w:tcW w:w="0" w:type="auto"/>
          </w:tcPr>
          <w:p w:rsidR="0016026D" w:rsidRPr="006F561B" w:rsidRDefault="0016026D" w:rsidP="00AC7651">
            <w:pPr>
              <w:pStyle w:val="TAL"/>
              <w:rPr>
                <w:sz w:val="16"/>
              </w:rPr>
            </w:pPr>
            <w:r w:rsidRPr="006F561B">
              <w:rPr>
                <w:sz w:val="16"/>
              </w:rPr>
              <w:t>Qualcomm Incorporated</w:t>
            </w:r>
          </w:p>
        </w:tc>
        <w:tc>
          <w:tcPr>
            <w:tcW w:w="0" w:type="auto"/>
          </w:tcPr>
          <w:p w:rsidR="0016026D" w:rsidRPr="006F561B" w:rsidRDefault="0016026D" w:rsidP="00AC7651">
            <w:pPr>
              <w:pStyle w:val="TAL"/>
              <w:rPr>
                <w:sz w:val="16"/>
              </w:rPr>
            </w:pPr>
            <w:r w:rsidRPr="006F561B">
              <w:rPr>
                <w:sz w:val="16"/>
              </w:rPr>
              <w:t>3GPPMEMBER (ATIS)</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+18585983642</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micheleb@qti.qualcomm.com</w:t>
            </w:r>
          </w:p>
        </w:tc>
      </w:tr>
      <w:tr w:rsidR="0016026D" w:rsidRPr="006F561B" w:rsidTr="00AC7651">
        <w:tc>
          <w:tcPr>
            <w:tcW w:w="0" w:type="auto"/>
          </w:tcPr>
          <w:p w:rsidR="0016026D" w:rsidRPr="006F561B" w:rsidRDefault="0016026D" w:rsidP="00AC7651">
            <w:pPr>
              <w:pStyle w:val="TAL"/>
              <w:rPr>
                <w:sz w:val="16"/>
              </w:rPr>
            </w:pPr>
            <w:r w:rsidRPr="006F561B">
              <w:rPr>
                <w:sz w:val="16"/>
              </w:rPr>
              <w:t>Milan PATEL</w:t>
            </w:r>
          </w:p>
        </w:tc>
        <w:tc>
          <w:tcPr>
            <w:tcW w:w="0" w:type="auto"/>
          </w:tcPr>
          <w:p w:rsidR="0016026D" w:rsidRPr="006F561B" w:rsidRDefault="0016026D" w:rsidP="00AC7651">
            <w:pPr>
              <w:pStyle w:val="TAL"/>
              <w:rPr>
                <w:sz w:val="16"/>
              </w:rPr>
            </w:pPr>
            <w:r w:rsidRPr="006F561B">
              <w:rPr>
                <w:sz w:val="16"/>
              </w:rPr>
              <w:t>Huawei Technologies France</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+441189208949</w:t>
            </w:r>
          </w:p>
        </w:tc>
        <w:tc>
          <w:tcPr>
            <w:tcW w:w="0" w:type="auto"/>
          </w:tcPr>
          <w:p w:rsidR="0016026D" w:rsidRPr="006F561B" w:rsidRDefault="0016026D" w:rsidP="00AC7651">
            <w:pPr>
              <w:pStyle w:val="TAL"/>
              <w:rPr>
                <w:sz w:val="16"/>
              </w:rPr>
            </w:pPr>
            <w:r w:rsidRPr="006F561B">
              <w:rPr>
                <w:sz w:val="16"/>
              </w:rPr>
              <w:t>+447793550248</w:t>
            </w:r>
          </w:p>
        </w:tc>
        <w:tc>
          <w:tcPr>
            <w:tcW w:w="0" w:type="auto"/>
          </w:tcPr>
          <w:p w:rsidR="0016026D" w:rsidRPr="006F561B" w:rsidRDefault="0016026D" w:rsidP="00AC7651">
            <w:pPr>
              <w:pStyle w:val="TAL"/>
              <w:rPr>
                <w:sz w:val="16"/>
              </w:rPr>
            </w:pPr>
            <w:r w:rsidRPr="006F561B">
              <w:rPr>
                <w:sz w:val="16"/>
              </w:rPr>
              <w:t>Milan.Patel@huawei.com</w:t>
            </w:r>
          </w:p>
        </w:tc>
      </w:tr>
      <w:tr w:rsidR="0016026D" w:rsidRPr="006F561B" w:rsidTr="00AC7651">
        <w:tc>
          <w:tcPr>
            <w:tcW w:w="0" w:type="auto"/>
          </w:tcPr>
          <w:p w:rsidR="0016026D" w:rsidRPr="006F561B" w:rsidRDefault="0016026D" w:rsidP="00AC7651">
            <w:pPr>
              <w:pStyle w:val="TAL"/>
              <w:rPr>
                <w:sz w:val="16"/>
              </w:rPr>
            </w:pPr>
            <w:r w:rsidRPr="006F561B">
              <w:rPr>
                <w:sz w:val="16"/>
              </w:rPr>
              <w:t>Muneaki OGAWA</w:t>
            </w:r>
          </w:p>
        </w:tc>
        <w:tc>
          <w:tcPr>
            <w:tcW w:w="0" w:type="auto"/>
          </w:tcPr>
          <w:p w:rsidR="0016026D" w:rsidRPr="006F561B" w:rsidRDefault="0016026D" w:rsidP="00AC7651">
            <w:pPr>
              <w:pStyle w:val="TAL"/>
              <w:rPr>
                <w:sz w:val="16"/>
              </w:rPr>
            </w:pPr>
            <w:r w:rsidRPr="006F561B">
              <w:rPr>
                <w:sz w:val="16"/>
              </w:rPr>
              <w:t>NTT corporation</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+81422596593</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ogawa.muneaki@lab.ntt.co.jp</w:t>
            </w:r>
          </w:p>
        </w:tc>
      </w:tr>
      <w:tr w:rsidR="0016026D" w:rsidRPr="006F561B" w:rsidTr="00AC7651">
        <w:tc>
          <w:tcPr>
            <w:tcW w:w="0" w:type="auto"/>
          </w:tcPr>
          <w:p w:rsidR="0016026D" w:rsidRPr="006F561B" w:rsidRDefault="0016026D" w:rsidP="00AC7651">
            <w:pPr>
              <w:pStyle w:val="TAL"/>
              <w:rPr>
                <w:sz w:val="16"/>
              </w:rPr>
            </w:pPr>
            <w:r w:rsidRPr="006F561B">
              <w:rPr>
                <w:sz w:val="16"/>
              </w:rPr>
              <w:t>Naoaki SUZUKI</w:t>
            </w:r>
          </w:p>
        </w:tc>
        <w:tc>
          <w:tcPr>
            <w:tcW w:w="0" w:type="auto"/>
          </w:tcPr>
          <w:p w:rsidR="0016026D" w:rsidRPr="006F561B" w:rsidRDefault="0016026D" w:rsidP="00AC7651">
            <w:pPr>
              <w:pStyle w:val="TAL"/>
              <w:rPr>
                <w:sz w:val="16"/>
              </w:rPr>
            </w:pPr>
            <w:r w:rsidRPr="006F561B">
              <w:rPr>
                <w:sz w:val="16"/>
              </w:rPr>
              <w:t>NEC Corporation</w:t>
            </w:r>
          </w:p>
        </w:tc>
        <w:tc>
          <w:tcPr>
            <w:tcW w:w="0" w:type="auto"/>
          </w:tcPr>
          <w:p w:rsidR="0016026D" w:rsidRPr="006F561B" w:rsidRDefault="0016026D" w:rsidP="00AC7651">
            <w:pPr>
              <w:pStyle w:val="TAL"/>
              <w:rPr>
                <w:sz w:val="16"/>
              </w:rPr>
            </w:pPr>
            <w:r w:rsidRPr="006F561B">
              <w:rPr>
                <w:sz w:val="16"/>
              </w:rPr>
              <w:t>3GPPMEMBER (ARIB)</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n-suzuki@en.jp.nec.com</w:t>
            </w:r>
          </w:p>
        </w:tc>
      </w:tr>
      <w:tr w:rsidR="0016026D" w:rsidRPr="006F561B" w:rsidTr="00AC7651">
        <w:tc>
          <w:tcPr>
            <w:tcW w:w="0" w:type="auto"/>
          </w:tcPr>
          <w:p w:rsidR="0016026D" w:rsidRPr="006F561B" w:rsidRDefault="0016026D" w:rsidP="00AC7651">
            <w:pPr>
              <w:pStyle w:val="TAL"/>
              <w:rPr>
                <w:sz w:val="16"/>
              </w:rPr>
            </w:pPr>
            <w:r w:rsidRPr="006F561B">
              <w:rPr>
                <w:sz w:val="16"/>
              </w:rPr>
              <w:t>Nevenka BIONDIC</w:t>
            </w:r>
          </w:p>
        </w:tc>
        <w:tc>
          <w:tcPr>
            <w:tcW w:w="0" w:type="auto"/>
          </w:tcPr>
          <w:p w:rsidR="0016026D" w:rsidRPr="006F561B" w:rsidRDefault="0016026D" w:rsidP="00AC7651">
            <w:pPr>
              <w:pStyle w:val="TAL"/>
              <w:rPr>
                <w:sz w:val="16"/>
              </w:rPr>
            </w:pPr>
            <w:r w:rsidRPr="006F561B">
              <w:rPr>
                <w:sz w:val="16"/>
              </w:rPr>
              <w:t>Ericsson Inc.</w:t>
            </w:r>
          </w:p>
        </w:tc>
        <w:tc>
          <w:tcPr>
            <w:tcW w:w="0" w:type="auto"/>
          </w:tcPr>
          <w:p w:rsidR="0016026D" w:rsidRPr="006F561B" w:rsidRDefault="0016026D" w:rsidP="00AC7651">
            <w:pPr>
              <w:pStyle w:val="TAL"/>
              <w:rPr>
                <w:sz w:val="16"/>
              </w:rPr>
            </w:pPr>
            <w:r w:rsidRPr="006F561B">
              <w:rPr>
                <w:sz w:val="16"/>
              </w:rPr>
              <w:t>3GPPMEMBER (ATIS)</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nevenka.biondic@ericsson.com</w:t>
            </w:r>
          </w:p>
        </w:tc>
      </w:tr>
      <w:tr w:rsidR="0016026D" w:rsidRPr="006F561B" w:rsidTr="00AC7651">
        <w:tc>
          <w:tcPr>
            <w:tcW w:w="0" w:type="auto"/>
          </w:tcPr>
          <w:p w:rsidR="0016026D" w:rsidRPr="006F561B" w:rsidRDefault="0016026D" w:rsidP="00AC7651">
            <w:pPr>
              <w:pStyle w:val="TAL"/>
              <w:rPr>
                <w:sz w:val="16"/>
              </w:rPr>
            </w:pPr>
            <w:r w:rsidRPr="006F561B">
              <w:rPr>
                <w:sz w:val="16"/>
              </w:rPr>
              <w:t>Osama LOTFALLAH</w:t>
            </w:r>
          </w:p>
        </w:tc>
        <w:tc>
          <w:tcPr>
            <w:tcW w:w="0" w:type="auto"/>
          </w:tcPr>
          <w:p w:rsidR="0016026D" w:rsidRPr="006F561B" w:rsidRDefault="0016026D" w:rsidP="00AC7651">
            <w:pPr>
              <w:pStyle w:val="TAL"/>
              <w:rPr>
                <w:sz w:val="16"/>
              </w:rPr>
            </w:pPr>
            <w:r w:rsidRPr="006F561B">
              <w:rPr>
                <w:sz w:val="16"/>
              </w:rPr>
              <w:t>Qualcomm Wireless GmbH</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+18588451098</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osamal@qti.qualcomm.com</w:t>
            </w:r>
          </w:p>
        </w:tc>
      </w:tr>
      <w:tr w:rsidR="0016026D" w:rsidRPr="006F561B" w:rsidTr="00AC7651">
        <w:tc>
          <w:tcPr>
            <w:tcW w:w="0" w:type="auto"/>
          </w:tcPr>
          <w:p w:rsidR="0016026D" w:rsidRPr="006F561B" w:rsidRDefault="0016026D" w:rsidP="00AC7651">
            <w:pPr>
              <w:pStyle w:val="TAL"/>
              <w:rPr>
                <w:sz w:val="16"/>
              </w:rPr>
            </w:pPr>
            <w:r w:rsidRPr="006F561B">
              <w:rPr>
                <w:sz w:val="16"/>
              </w:rPr>
              <w:t>Peter A. WILD</w:t>
            </w:r>
          </w:p>
        </w:tc>
        <w:tc>
          <w:tcPr>
            <w:tcW w:w="0" w:type="auto"/>
          </w:tcPr>
          <w:p w:rsidR="0016026D" w:rsidRPr="006F561B" w:rsidRDefault="0016026D" w:rsidP="00AC7651">
            <w:pPr>
              <w:pStyle w:val="TAL"/>
              <w:rPr>
                <w:sz w:val="16"/>
              </w:rPr>
            </w:pPr>
            <w:r w:rsidRPr="006F561B">
              <w:rPr>
                <w:sz w:val="16"/>
              </w:rPr>
              <w:t>Vodafone GmbH</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+492115333798</w:t>
            </w:r>
          </w:p>
        </w:tc>
        <w:tc>
          <w:tcPr>
            <w:tcW w:w="0" w:type="auto"/>
          </w:tcPr>
          <w:p w:rsidR="0016026D" w:rsidRPr="006F561B" w:rsidRDefault="0016026D" w:rsidP="00AC7651">
            <w:pPr>
              <w:pStyle w:val="TAL"/>
              <w:rPr>
                <w:sz w:val="16"/>
              </w:rPr>
            </w:pPr>
            <w:r w:rsidRPr="006F561B">
              <w:rPr>
                <w:sz w:val="16"/>
              </w:rPr>
              <w:t>+491727211170</w:t>
            </w:r>
          </w:p>
        </w:tc>
        <w:tc>
          <w:tcPr>
            <w:tcW w:w="0" w:type="auto"/>
          </w:tcPr>
          <w:p w:rsidR="0016026D" w:rsidRPr="006F561B" w:rsidRDefault="0016026D" w:rsidP="00AC7651">
            <w:pPr>
              <w:pStyle w:val="TAL"/>
              <w:rPr>
                <w:sz w:val="16"/>
              </w:rPr>
            </w:pPr>
            <w:r w:rsidRPr="006F561B">
              <w:rPr>
                <w:sz w:val="16"/>
              </w:rPr>
              <w:t>peter.wild@vodafone.com</w:t>
            </w:r>
          </w:p>
        </w:tc>
      </w:tr>
      <w:tr w:rsidR="0016026D" w:rsidRPr="006F561B" w:rsidTr="00AC7651">
        <w:tc>
          <w:tcPr>
            <w:tcW w:w="0" w:type="auto"/>
          </w:tcPr>
          <w:p w:rsidR="0016026D" w:rsidRPr="006F561B" w:rsidRDefault="0016026D" w:rsidP="00AC7651">
            <w:pPr>
              <w:pStyle w:val="TAL"/>
              <w:rPr>
                <w:sz w:val="16"/>
              </w:rPr>
            </w:pPr>
            <w:r w:rsidRPr="006F561B">
              <w:rPr>
                <w:sz w:val="16"/>
              </w:rPr>
              <w:t>Peter DAWES</w:t>
            </w:r>
          </w:p>
        </w:tc>
        <w:tc>
          <w:tcPr>
            <w:tcW w:w="0" w:type="auto"/>
          </w:tcPr>
          <w:p w:rsidR="0016026D" w:rsidRPr="006F561B" w:rsidRDefault="0016026D" w:rsidP="00AC7651">
            <w:pPr>
              <w:pStyle w:val="TAL"/>
              <w:rPr>
                <w:sz w:val="16"/>
              </w:rPr>
            </w:pPr>
            <w:r w:rsidRPr="006F561B">
              <w:rPr>
                <w:sz w:val="16"/>
              </w:rPr>
              <w:t>Vodafone Romania S.A.</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+447717275009</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peter.dawes@vodafone.com</w:t>
            </w:r>
          </w:p>
        </w:tc>
      </w:tr>
      <w:tr w:rsidR="0016026D" w:rsidRPr="006F561B" w:rsidTr="00AC7651">
        <w:tc>
          <w:tcPr>
            <w:tcW w:w="0" w:type="auto"/>
          </w:tcPr>
          <w:p w:rsidR="0016026D" w:rsidRPr="006F561B" w:rsidRDefault="0016026D" w:rsidP="00AC7651">
            <w:pPr>
              <w:pStyle w:val="TAL"/>
              <w:rPr>
                <w:sz w:val="16"/>
              </w:rPr>
            </w:pPr>
            <w:r w:rsidRPr="006F561B">
              <w:rPr>
                <w:sz w:val="16"/>
              </w:rPr>
              <w:t>Peter LEIS</w:t>
            </w:r>
          </w:p>
        </w:tc>
        <w:tc>
          <w:tcPr>
            <w:tcW w:w="0" w:type="auto"/>
          </w:tcPr>
          <w:p w:rsidR="0016026D" w:rsidRPr="006F561B" w:rsidRDefault="0016026D" w:rsidP="00AC7651">
            <w:pPr>
              <w:pStyle w:val="TAL"/>
              <w:rPr>
                <w:sz w:val="16"/>
              </w:rPr>
            </w:pPr>
            <w:r w:rsidRPr="006F561B">
              <w:rPr>
                <w:sz w:val="16"/>
              </w:rPr>
              <w:t>Nokia Germany</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+4916090526212</w:t>
            </w:r>
          </w:p>
        </w:tc>
        <w:tc>
          <w:tcPr>
            <w:tcW w:w="0" w:type="auto"/>
          </w:tcPr>
          <w:p w:rsidR="0016026D" w:rsidRPr="006F561B" w:rsidRDefault="0016026D" w:rsidP="00AC7651">
            <w:pPr>
              <w:pStyle w:val="TAL"/>
              <w:rPr>
                <w:sz w:val="16"/>
              </w:rPr>
            </w:pPr>
            <w:r w:rsidRPr="006F561B">
              <w:rPr>
                <w:sz w:val="16"/>
              </w:rPr>
              <w:t>peter.leis@nokia.com</w:t>
            </w:r>
          </w:p>
        </w:tc>
      </w:tr>
      <w:tr w:rsidR="0016026D" w:rsidRPr="006F561B" w:rsidTr="00AC7651">
        <w:tc>
          <w:tcPr>
            <w:tcW w:w="0" w:type="auto"/>
          </w:tcPr>
          <w:p w:rsidR="0016026D" w:rsidRPr="006F561B" w:rsidRDefault="0016026D" w:rsidP="00AC7651">
            <w:pPr>
              <w:pStyle w:val="TAL"/>
              <w:rPr>
                <w:sz w:val="16"/>
              </w:rPr>
            </w:pPr>
            <w:r w:rsidRPr="006F561B">
              <w:rPr>
                <w:sz w:val="16"/>
              </w:rPr>
              <w:t>Peter SCHMITT</w:t>
            </w:r>
          </w:p>
        </w:tc>
        <w:tc>
          <w:tcPr>
            <w:tcW w:w="0" w:type="auto"/>
          </w:tcPr>
          <w:p w:rsidR="0016026D" w:rsidRPr="006F561B" w:rsidRDefault="0016026D" w:rsidP="00AC7651">
            <w:pPr>
              <w:pStyle w:val="TAL"/>
              <w:rPr>
                <w:sz w:val="16"/>
              </w:rPr>
            </w:pPr>
            <w:r w:rsidRPr="006F561B">
              <w:rPr>
                <w:sz w:val="16"/>
              </w:rPr>
              <w:t>Huawei Telecommunication India</w:t>
            </w:r>
          </w:p>
        </w:tc>
        <w:tc>
          <w:tcPr>
            <w:tcW w:w="0" w:type="auto"/>
          </w:tcPr>
          <w:p w:rsidR="0016026D" w:rsidRPr="006F561B" w:rsidRDefault="0016026D" w:rsidP="00AC7651">
            <w:pPr>
              <w:pStyle w:val="TAL"/>
              <w:rPr>
                <w:sz w:val="16"/>
              </w:rPr>
            </w:pPr>
            <w:r w:rsidRPr="006F561B">
              <w:rPr>
                <w:sz w:val="16"/>
              </w:rPr>
              <w:t>3GPPMEMBER (TSDSI)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+491717450251</w:t>
            </w:r>
          </w:p>
        </w:tc>
        <w:tc>
          <w:tcPr>
            <w:tcW w:w="0" w:type="auto"/>
          </w:tcPr>
          <w:p w:rsidR="0016026D" w:rsidRPr="006F561B" w:rsidRDefault="0016026D" w:rsidP="00AC7651">
            <w:pPr>
              <w:pStyle w:val="TAL"/>
              <w:rPr>
                <w:sz w:val="16"/>
              </w:rPr>
            </w:pPr>
            <w:r w:rsidRPr="006F561B">
              <w:rPr>
                <w:sz w:val="16"/>
              </w:rPr>
              <w:t>peter.schmitt@huawei.com</w:t>
            </w:r>
          </w:p>
        </w:tc>
      </w:tr>
      <w:tr w:rsidR="0016026D" w:rsidRPr="006F561B" w:rsidTr="00AC7651">
        <w:tc>
          <w:tcPr>
            <w:tcW w:w="0" w:type="auto"/>
          </w:tcPr>
          <w:p w:rsidR="0016026D" w:rsidRPr="006F561B" w:rsidRDefault="0016026D" w:rsidP="00AC7651">
            <w:pPr>
              <w:pStyle w:val="TAL"/>
              <w:rPr>
                <w:sz w:val="16"/>
              </w:rPr>
            </w:pPr>
            <w:r w:rsidRPr="006F561B">
              <w:rPr>
                <w:sz w:val="16"/>
              </w:rPr>
              <w:t>Reinhard LAUSTER</w:t>
            </w:r>
          </w:p>
        </w:tc>
        <w:tc>
          <w:tcPr>
            <w:tcW w:w="0" w:type="auto"/>
          </w:tcPr>
          <w:p w:rsidR="0016026D" w:rsidRPr="006F561B" w:rsidRDefault="0016026D" w:rsidP="00AC7651">
            <w:pPr>
              <w:pStyle w:val="TAL"/>
              <w:rPr>
                <w:sz w:val="16"/>
              </w:rPr>
            </w:pPr>
            <w:r w:rsidRPr="006F561B">
              <w:rPr>
                <w:sz w:val="16"/>
              </w:rPr>
              <w:t>Deutsche Telekom AG</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+4367682007173</w:t>
            </w:r>
          </w:p>
        </w:tc>
        <w:tc>
          <w:tcPr>
            <w:tcW w:w="0" w:type="auto"/>
          </w:tcPr>
          <w:p w:rsidR="0016026D" w:rsidRPr="006F561B" w:rsidRDefault="0016026D" w:rsidP="00AC7651">
            <w:pPr>
              <w:pStyle w:val="TAL"/>
              <w:rPr>
                <w:sz w:val="16"/>
              </w:rPr>
            </w:pPr>
            <w:r w:rsidRPr="006F561B">
              <w:rPr>
                <w:sz w:val="16"/>
              </w:rPr>
              <w:t>reinhard.lauster@t-mobile.at</w:t>
            </w:r>
          </w:p>
        </w:tc>
      </w:tr>
      <w:tr w:rsidR="0016026D" w:rsidRPr="006F561B" w:rsidTr="00AC7651">
        <w:tc>
          <w:tcPr>
            <w:tcW w:w="0" w:type="auto"/>
          </w:tcPr>
          <w:p w:rsidR="0016026D" w:rsidRPr="006F561B" w:rsidRDefault="0016026D" w:rsidP="00AC7651">
            <w:pPr>
              <w:pStyle w:val="TAL"/>
              <w:rPr>
                <w:sz w:val="16"/>
              </w:rPr>
            </w:pPr>
            <w:r w:rsidRPr="006F561B">
              <w:rPr>
                <w:sz w:val="16"/>
              </w:rPr>
              <w:t>Robert FREDERICKS</w:t>
            </w:r>
          </w:p>
        </w:tc>
        <w:tc>
          <w:tcPr>
            <w:tcW w:w="0" w:type="auto"/>
          </w:tcPr>
          <w:p w:rsidR="0016026D" w:rsidRPr="006F561B" w:rsidRDefault="0016026D" w:rsidP="00AC7651">
            <w:pPr>
              <w:pStyle w:val="TAL"/>
              <w:rPr>
                <w:sz w:val="16"/>
              </w:rPr>
            </w:pPr>
            <w:r w:rsidRPr="006F561B">
              <w:rPr>
                <w:sz w:val="16"/>
              </w:rPr>
              <w:t>Motorola Solutions Germany</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+18475761789</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bobfredericks@motorolasolutions.com</w:t>
            </w:r>
          </w:p>
        </w:tc>
      </w:tr>
      <w:tr w:rsidR="0016026D" w:rsidRPr="006F561B" w:rsidTr="00AC7651">
        <w:tc>
          <w:tcPr>
            <w:tcW w:w="0" w:type="auto"/>
          </w:tcPr>
          <w:p w:rsidR="0016026D" w:rsidRPr="006F561B" w:rsidRDefault="0016026D" w:rsidP="00AC7651">
            <w:pPr>
              <w:pStyle w:val="TAL"/>
              <w:rPr>
                <w:sz w:val="16"/>
              </w:rPr>
            </w:pPr>
            <w:r w:rsidRPr="006F561B">
              <w:rPr>
                <w:sz w:val="16"/>
              </w:rPr>
              <w:t>Roberto QUERIO</w:t>
            </w:r>
          </w:p>
        </w:tc>
        <w:tc>
          <w:tcPr>
            <w:tcW w:w="0" w:type="auto"/>
          </w:tcPr>
          <w:p w:rsidR="0016026D" w:rsidRPr="006F561B" w:rsidRDefault="0016026D" w:rsidP="00AC7651">
            <w:pPr>
              <w:pStyle w:val="TAL"/>
              <w:rPr>
                <w:sz w:val="16"/>
              </w:rPr>
            </w:pPr>
            <w:r w:rsidRPr="006F561B">
              <w:rPr>
                <w:sz w:val="16"/>
              </w:rPr>
              <w:t>TELECOM ITALIA S.p.A.</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+393316008308</w:t>
            </w:r>
          </w:p>
        </w:tc>
        <w:tc>
          <w:tcPr>
            <w:tcW w:w="0" w:type="auto"/>
          </w:tcPr>
          <w:p w:rsidR="0016026D" w:rsidRPr="006F561B" w:rsidRDefault="0016026D" w:rsidP="00AC7651">
            <w:pPr>
              <w:pStyle w:val="TAL"/>
              <w:rPr>
                <w:sz w:val="16"/>
              </w:rPr>
            </w:pPr>
            <w:r w:rsidRPr="006F561B">
              <w:rPr>
                <w:sz w:val="16"/>
              </w:rPr>
              <w:t>roberto.querio@telecomitalia.it</w:t>
            </w:r>
          </w:p>
        </w:tc>
      </w:tr>
      <w:tr w:rsidR="0016026D" w:rsidRPr="006F561B" w:rsidTr="00AC7651">
        <w:tc>
          <w:tcPr>
            <w:tcW w:w="0" w:type="auto"/>
          </w:tcPr>
          <w:p w:rsidR="0016026D" w:rsidRPr="006F561B" w:rsidRDefault="0016026D" w:rsidP="00AC7651">
            <w:pPr>
              <w:pStyle w:val="TAL"/>
              <w:rPr>
                <w:sz w:val="16"/>
              </w:rPr>
            </w:pPr>
            <w:r w:rsidRPr="006F561B">
              <w:rPr>
                <w:sz w:val="16"/>
              </w:rPr>
              <w:t>Shahab LAVASANI</w:t>
            </w:r>
          </w:p>
        </w:tc>
        <w:tc>
          <w:tcPr>
            <w:tcW w:w="0" w:type="auto"/>
          </w:tcPr>
          <w:p w:rsidR="0016026D" w:rsidRPr="006F561B" w:rsidRDefault="0016026D" w:rsidP="00AC7651">
            <w:pPr>
              <w:pStyle w:val="TAL"/>
              <w:rPr>
                <w:sz w:val="16"/>
              </w:rPr>
            </w:pPr>
            <w:r w:rsidRPr="006F561B">
              <w:rPr>
                <w:sz w:val="16"/>
              </w:rPr>
              <w:t>Huawei Technologies Sweden AB</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shahab.lavasani@huawei.com</w:t>
            </w:r>
          </w:p>
        </w:tc>
      </w:tr>
      <w:tr w:rsidR="0016026D" w:rsidRPr="006F561B" w:rsidTr="00AC7651">
        <w:tc>
          <w:tcPr>
            <w:tcW w:w="0" w:type="auto"/>
          </w:tcPr>
          <w:p w:rsidR="0016026D" w:rsidRPr="006F561B" w:rsidRDefault="0016026D" w:rsidP="00AC7651">
            <w:pPr>
              <w:pStyle w:val="TAL"/>
              <w:rPr>
                <w:sz w:val="16"/>
              </w:rPr>
            </w:pPr>
            <w:r w:rsidRPr="006F561B">
              <w:rPr>
                <w:sz w:val="16"/>
              </w:rPr>
              <w:t>Shuzhen CHEN</w:t>
            </w:r>
          </w:p>
        </w:tc>
        <w:tc>
          <w:tcPr>
            <w:tcW w:w="0" w:type="auto"/>
          </w:tcPr>
          <w:p w:rsidR="0016026D" w:rsidRPr="006F561B" w:rsidRDefault="0016026D" w:rsidP="00AC7651">
            <w:pPr>
              <w:pStyle w:val="TAL"/>
              <w:rPr>
                <w:sz w:val="16"/>
              </w:rPr>
            </w:pPr>
            <w:r w:rsidRPr="006F561B">
              <w:rPr>
                <w:sz w:val="16"/>
              </w:rPr>
              <w:t>China Telecom Corporation Ltd.</w:t>
            </w:r>
          </w:p>
        </w:tc>
        <w:tc>
          <w:tcPr>
            <w:tcW w:w="0" w:type="auto"/>
          </w:tcPr>
          <w:p w:rsidR="0016026D" w:rsidRPr="006F561B" w:rsidRDefault="0016026D" w:rsidP="00AC7651">
            <w:pPr>
              <w:pStyle w:val="TAL"/>
              <w:rPr>
                <w:sz w:val="16"/>
              </w:rPr>
            </w:pPr>
            <w:r w:rsidRPr="006F561B">
              <w:rPr>
                <w:sz w:val="16"/>
              </w:rPr>
              <w:t>3GPPMEMBER (CCSA)</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+18903065986</w:t>
            </w:r>
          </w:p>
        </w:tc>
        <w:tc>
          <w:tcPr>
            <w:tcW w:w="0" w:type="auto"/>
          </w:tcPr>
          <w:p w:rsidR="0016026D" w:rsidRPr="006F561B" w:rsidRDefault="0016026D" w:rsidP="00AC7651">
            <w:pPr>
              <w:pStyle w:val="TAL"/>
              <w:rPr>
                <w:sz w:val="16"/>
              </w:rPr>
            </w:pPr>
            <w:r w:rsidRPr="006F561B">
              <w:rPr>
                <w:sz w:val="16"/>
              </w:rPr>
              <w:t>chensz@gsta.com</w:t>
            </w:r>
          </w:p>
        </w:tc>
      </w:tr>
      <w:tr w:rsidR="0016026D" w:rsidRPr="006F561B" w:rsidTr="00AC7651">
        <w:tc>
          <w:tcPr>
            <w:tcW w:w="0" w:type="auto"/>
          </w:tcPr>
          <w:p w:rsidR="0016026D" w:rsidRPr="006F561B" w:rsidRDefault="0016026D" w:rsidP="00AC7651">
            <w:pPr>
              <w:pStyle w:val="TAL"/>
              <w:rPr>
                <w:sz w:val="16"/>
              </w:rPr>
            </w:pPr>
            <w:r w:rsidRPr="006F561B">
              <w:rPr>
                <w:sz w:val="16"/>
              </w:rPr>
              <w:t>Sung Hwan WON</w:t>
            </w:r>
          </w:p>
        </w:tc>
        <w:tc>
          <w:tcPr>
            <w:tcW w:w="0" w:type="auto"/>
          </w:tcPr>
          <w:p w:rsidR="0016026D" w:rsidRPr="006F561B" w:rsidRDefault="0016026D" w:rsidP="00AC7651">
            <w:pPr>
              <w:pStyle w:val="TAL"/>
              <w:rPr>
                <w:sz w:val="16"/>
              </w:rPr>
            </w:pPr>
            <w:r w:rsidRPr="006F561B">
              <w:rPr>
                <w:sz w:val="16"/>
              </w:rPr>
              <w:t>Nokia Corporation</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sung.won@nokia.com</w:t>
            </w:r>
          </w:p>
        </w:tc>
      </w:tr>
      <w:tr w:rsidR="0016026D" w:rsidRPr="006F561B" w:rsidTr="00AC7651">
        <w:tc>
          <w:tcPr>
            <w:tcW w:w="0" w:type="auto"/>
          </w:tcPr>
          <w:p w:rsidR="0016026D" w:rsidRPr="006F561B" w:rsidRDefault="0016026D" w:rsidP="00AC7651">
            <w:pPr>
              <w:pStyle w:val="TAL"/>
              <w:rPr>
                <w:sz w:val="16"/>
              </w:rPr>
            </w:pPr>
            <w:r w:rsidRPr="006F561B">
              <w:rPr>
                <w:sz w:val="16"/>
              </w:rPr>
              <w:t>Taehun KIM</w:t>
            </w:r>
          </w:p>
        </w:tc>
        <w:tc>
          <w:tcPr>
            <w:tcW w:w="0" w:type="auto"/>
          </w:tcPr>
          <w:p w:rsidR="0016026D" w:rsidRPr="006F561B" w:rsidRDefault="0016026D" w:rsidP="00AC7651">
            <w:pPr>
              <w:pStyle w:val="TAL"/>
              <w:rPr>
                <w:sz w:val="16"/>
              </w:rPr>
            </w:pPr>
            <w:r w:rsidRPr="006F561B">
              <w:rPr>
                <w:sz w:val="16"/>
              </w:rPr>
              <w:t>LG Electronics Inc.</w:t>
            </w:r>
          </w:p>
        </w:tc>
        <w:tc>
          <w:tcPr>
            <w:tcW w:w="0" w:type="auto"/>
          </w:tcPr>
          <w:p w:rsidR="0016026D" w:rsidRPr="006F561B" w:rsidRDefault="0016026D" w:rsidP="00AC7651">
            <w:pPr>
              <w:pStyle w:val="TAL"/>
              <w:rPr>
                <w:sz w:val="16"/>
              </w:rPr>
            </w:pPr>
            <w:r w:rsidRPr="006F561B">
              <w:rPr>
                <w:sz w:val="16"/>
              </w:rPr>
              <w:t>3GPPMEMBER (TTA)</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taehun78.kim@lge.com</w:t>
            </w:r>
          </w:p>
        </w:tc>
      </w:tr>
      <w:tr w:rsidR="0016026D" w:rsidRPr="006F561B" w:rsidTr="00AC7651">
        <w:tc>
          <w:tcPr>
            <w:tcW w:w="0" w:type="auto"/>
          </w:tcPr>
          <w:p w:rsidR="0016026D" w:rsidRPr="006F561B" w:rsidRDefault="0016026D" w:rsidP="00AC7651">
            <w:pPr>
              <w:pStyle w:val="TAL"/>
              <w:rPr>
                <w:sz w:val="16"/>
              </w:rPr>
            </w:pPr>
            <w:r w:rsidRPr="006F561B">
              <w:rPr>
                <w:sz w:val="16"/>
              </w:rPr>
              <w:t>Takeda SHINYA</w:t>
            </w:r>
          </w:p>
        </w:tc>
        <w:tc>
          <w:tcPr>
            <w:tcW w:w="0" w:type="auto"/>
          </w:tcPr>
          <w:p w:rsidR="0016026D" w:rsidRPr="006F561B" w:rsidRDefault="0016026D" w:rsidP="00AC7651">
            <w:pPr>
              <w:pStyle w:val="TAL"/>
              <w:rPr>
                <w:sz w:val="16"/>
              </w:rPr>
            </w:pPr>
            <w:r w:rsidRPr="006F561B">
              <w:rPr>
                <w:sz w:val="16"/>
              </w:rPr>
              <w:t>NTT DOCOMO INC.</w:t>
            </w:r>
          </w:p>
        </w:tc>
        <w:tc>
          <w:tcPr>
            <w:tcW w:w="0" w:type="auto"/>
          </w:tcPr>
          <w:p w:rsidR="0016026D" w:rsidRPr="006F561B" w:rsidRDefault="0016026D" w:rsidP="00AC7651">
            <w:pPr>
              <w:pStyle w:val="TAL"/>
              <w:rPr>
                <w:sz w:val="16"/>
              </w:rPr>
            </w:pPr>
            <w:r w:rsidRPr="006F561B">
              <w:rPr>
                <w:sz w:val="16"/>
              </w:rPr>
              <w:t>3GPPMEMBER (TTC)</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+81468403530</w:t>
            </w:r>
          </w:p>
        </w:tc>
        <w:tc>
          <w:tcPr>
            <w:tcW w:w="0" w:type="auto"/>
          </w:tcPr>
          <w:p w:rsidR="0016026D" w:rsidRPr="006F561B" w:rsidRDefault="0016026D" w:rsidP="00AC7651">
            <w:pPr>
              <w:pStyle w:val="TAL"/>
              <w:rPr>
                <w:sz w:val="16"/>
              </w:rPr>
            </w:pPr>
            <w:r w:rsidRPr="006F561B">
              <w:rPr>
                <w:sz w:val="16"/>
              </w:rPr>
              <w:t>+818012166942</w:t>
            </w:r>
          </w:p>
        </w:tc>
        <w:tc>
          <w:tcPr>
            <w:tcW w:w="0" w:type="auto"/>
          </w:tcPr>
          <w:p w:rsidR="0016026D" w:rsidRPr="006F561B" w:rsidRDefault="0016026D" w:rsidP="00AC7651">
            <w:pPr>
              <w:pStyle w:val="TAL"/>
              <w:rPr>
                <w:sz w:val="16"/>
              </w:rPr>
            </w:pPr>
            <w:r w:rsidRPr="006F561B">
              <w:rPr>
                <w:sz w:val="16"/>
              </w:rPr>
              <w:t>takedashiny@nttdocomo.com</w:t>
            </w:r>
          </w:p>
        </w:tc>
      </w:tr>
      <w:tr w:rsidR="0016026D" w:rsidRPr="006F561B" w:rsidTr="00AC7651">
        <w:tc>
          <w:tcPr>
            <w:tcW w:w="0" w:type="auto"/>
          </w:tcPr>
          <w:p w:rsidR="0016026D" w:rsidRPr="006F561B" w:rsidRDefault="0016026D" w:rsidP="00AC7651">
            <w:pPr>
              <w:pStyle w:val="TAL"/>
              <w:rPr>
                <w:sz w:val="16"/>
              </w:rPr>
            </w:pPr>
            <w:r w:rsidRPr="006F561B">
              <w:rPr>
                <w:sz w:val="16"/>
              </w:rPr>
              <w:t>Taro TAKAHARI</w:t>
            </w:r>
          </w:p>
        </w:tc>
        <w:tc>
          <w:tcPr>
            <w:tcW w:w="0" w:type="auto"/>
          </w:tcPr>
          <w:p w:rsidR="0016026D" w:rsidRPr="006F561B" w:rsidRDefault="0016026D" w:rsidP="00AC7651">
            <w:pPr>
              <w:pStyle w:val="TAL"/>
              <w:rPr>
                <w:sz w:val="16"/>
              </w:rPr>
            </w:pPr>
            <w:r w:rsidRPr="006F561B">
              <w:rPr>
                <w:sz w:val="16"/>
              </w:rPr>
              <w:t>DOCOMO Communications Lab.</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tarou.takahari.um@s1.nttdocomo.com</w:t>
            </w:r>
          </w:p>
        </w:tc>
      </w:tr>
      <w:tr w:rsidR="0016026D" w:rsidRPr="006F561B" w:rsidTr="00AC7651">
        <w:tc>
          <w:tcPr>
            <w:tcW w:w="0" w:type="auto"/>
          </w:tcPr>
          <w:p w:rsidR="0016026D" w:rsidRPr="006F561B" w:rsidRDefault="0016026D" w:rsidP="00AC7651">
            <w:pPr>
              <w:pStyle w:val="TAL"/>
              <w:rPr>
                <w:sz w:val="16"/>
              </w:rPr>
            </w:pPr>
            <w:r w:rsidRPr="006F561B">
              <w:rPr>
                <w:sz w:val="16"/>
              </w:rPr>
              <w:t>Thomas BELLING</w:t>
            </w:r>
          </w:p>
        </w:tc>
        <w:tc>
          <w:tcPr>
            <w:tcW w:w="0" w:type="auto"/>
          </w:tcPr>
          <w:p w:rsidR="0016026D" w:rsidRPr="006F561B" w:rsidRDefault="0016026D" w:rsidP="00AC7651">
            <w:pPr>
              <w:pStyle w:val="TAL"/>
              <w:rPr>
                <w:sz w:val="16"/>
              </w:rPr>
            </w:pPr>
            <w:r w:rsidRPr="006F561B">
              <w:rPr>
                <w:sz w:val="16"/>
              </w:rPr>
              <w:t>Nokia Korea</w:t>
            </w:r>
          </w:p>
        </w:tc>
        <w:tc>
          <w:tcPr>
            <w:tcW w:w="0" w:type="auto"/>
          </w:tcPr>
          <w:p w:rsidR="0016026D" w:rsidRPr="006F561B" w:rsidRDefault="0016026D" w:rsidP="00AC7651">
            <w:pPr>
              <w:pStyle w:val="TAL"/>
              <w:rPr>
                <w:sz w:val="16"/>
              </w:rPr>
            </w:pPr>
            <w:r w:rsidRPr="006F561B">
              <w:rPr>
                <w:sz w:val="16"/>
              </w:rPr>
              <w:t>3GPPMEMBER (TTA)</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+491722974678</w:t>
            </w:r>
          </w:p>
        </w:tc>
        <w:tc>
          <w:tcPr>
            <w:tcW w:w="0" w:type="auto"/>
          </w:tcPr>
          <w:p w:rsidR="0016026D" w:rsidRPr="006F561B" w:rsidRDefault="0016026D" w:rsidP="00AC7651">
            <w:pPr>
              <w:pStyle w:val="TAL"/>
              <w:rPr>
                <w:sz w:val="16"/>
              </w:rPr>
            </w:pPr>
            <w:r w:rsidRPr="006F561B">
              <w:rPr>
                <w:sz w:val="16"/>
              </w:rPr>
              <w:t>Thomas.Belling@nokia.com</w:t>
            </w:r>
          </w:p>
        </w:tc>
      </w:tr>
      <w:tr w:rsidR="0016026D" w:rsidRPr="006F561B" w:rsidTr="00AC7651">
        <w:tc>
          <w:tcPr>
            <w:tcW w:w="0" w:type="auto"/>
          </w:tcPr>
          <w:p w:rsidR="0016026D" w:rsidRPr="006F561B" w:rsidRDefault="0016026D" w:rsidP="00AC7651">
            <w:pPr>
              <w:pStyle w:val="TAL"/>
              <w:rPr>
                <w:sz w:val="16"/>
              </w:rPr>
            </w:pPr>
            <w:r w:rsidRPr="006F561B">
              <w:rPr>
                <w:sz w:val="16"/>
              </w:rPr>
              <w:t>Ulrich WIEHE</w:t>
            </w:r>
          </w:p>
        </w:tc>
        <w:tc>
          <w:tcPr>
            <w:tcW w:w="0" w:type="auto"/>
          </w:tcPr>
          <w:p w:rsidR="0016026D" w:rsidRPr="006F561B" w:rsidRDefault="0016026D" w:rsidP="00AC7651">
            <w:pPr>
              <w:pStyle w:val="TAL"/>
              <w:rPr>
                <w:sz w:val="16"/>
              </w:rPr>
            </w:pPr>
            <w:r w:rsidRPr="006F561B">
              <w:rPr>
                <w:sz w:val="16"/>
              </w:rPr>
              <w:t>Nokia Solutions &amp; Networks (I)</w:t>
            </w:r>
          </w:p>
        </w:tc>
        <w:tc>
          <w:tcPr>
            <w:tcW w:w="0" w:type="auto"/>
          </w:tcPr>
          <w:p w:rsidR="0016026D" w:rsidRPr="006F561B" w:rsidRDefault="0016026D" w:rsidP="00AC7651">
            <w:pPr>
              <w:pStyle w:val="TAL"/>
              <w:rPr>
                <w:sz w:val="16"/>
              </w:rPr>
            </w:pPr>
            <w:r w:rsidRPr="006F561B">
              <w:rPr>
                <w:sz w:val="16"/>
              </w:rPr>
              <w:t>3GPPMEMBER (TSDSI)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+491732889269</w:t>
            </w:r>
          </w:p>
        </w:tc>
        <w:tc>
          <w:tcPr>
            <w:tcW w:w="0" w:type="auto"/>
          </w:tcPr>
          <w:p w:rsidR="0016026D" w:rsidRPr="006F561B" w:rsidRDefault="0016026D" w:rsidP="00AC7651">
            <w:pPr>
              <w:pStyle w:val="TAL"/>
              <w:rPr>
                <w:sz w:val="16"/>
              </w:rPr>
            </w:pPr>
            <w:r w:rsidRPr="006F561B">
              <w:rPr>
                <w:sz w:val="16"/>
              </w:rPr>
              <w:t>ulrich.wiehe@nokia.com</w:t>
            </w:r>
          </w:p>
        </w:tc>
      </w:tr>
      <w:tr w:rsidR="0016026D" w:rsidRPr="006F561B" w:rsidTr="00AC7651">
        <w:tc>
          <w:tcPr>
            <w:tcW w:w="0" w:type="auto"/>
          </w:tcPr>
          <w:p w:rsidR="0016026D" w:rsidRPr="006F561B" w:rsidRDefault="0016026D" w:rsidP="00AC7651">
            <w:pPr>
              <w:pStyle w:val="TAL"/>
              <w:rPr>
                <w:sz w:val="16"/>
              </w:rPr>
            </w:pPr>
            <w:r w:rsidRPr="006F561B">
              <w:rPr>
                <w:sz w:val="16"/>
              </w:rPr>
              <w:t>Vasil ALEKSIEV</w:t>
            </w:r>
          </w:p>
        </w:tc>
        <w:tc>
          <w:tcPr>
            <w:tcW w:w="0" w:type="auto"/>
          </w:tcPr>
          <w:p w:rsidR="0016026D" w:rsidRPr="006F561B" w:rsidRDefault="0016026D" w:rsidP="00AC7651">
            <w:pPr>
              <w:pStyle w:val="TAL"/>
              <w:rPr>
                <w:sz w:val="16"/>
              </w:rPr>
            </w:pPr>
            <w:r w:rsidRPr="006F561B">
              <w:rPr>
                <w:sz w:val="16"/>
              </w:rPr>
              <w:t>T-Mobile Austria GmbH</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+431795855145</w:t>
            </w:r>
          </w:p>
        </w:tc>
        <w:tc>
          <w:tcPr>
            <w:tcW w:w="0" w:type="auto"/>
          </w:tcPr>
          <w:p w:rsidR="0016026D" w:rsidRPr="006F561B" w:rsidRDefault="0016026D" w:rsidP="00AC7651">
            <w:pPr>
              <w:pStyle w:val="TAL"/>
              <w:rPr>
                <w:sz w:val="16"/>
              </w:rPr>
            </w:pPr>
            <w:r w:rsidRPr="006F561B">
              <w:rPr>
                <w:sz w:val="16"/>
              </w:rPr>
              <w:t>+4367682005145</w:t>
            </w:r>
          </w:p>
        </w:tc>
        <w:tc>
          <w:tcPr>
            <w:tcW w:w="0" w:type="auto"/>
          </w:tcPr>
          <w:p w:rsidR="0016026D" w:rsidRPr="006F561B" w:rsidRDefault="0016026D" w:rsidP="00AC7651">
            <w:pPr>
              <w:pStyle w:val="TAL"/>
              <w:rPr>
                <w:sz w:val="16"/>
              </w:rPr>
            </w:pPr>
            <w:r w:rsidRPr="006F561B">
              <w:rPr>
                <w:sz w:val="16"/>
              </w:rPr>
              <w:t>vasil.aleksiev@t-mobile.at</w:t>
            </w:r>
          </w:p>
        </w:tc>
      </w:tr>
      <w:tr w:rsidR="0016026D" w:rsidRPr="006F561B" w:rsidTr="00AC7651">
        <w:tc>
          <w:tcPr>
            <w:tcW w:w="0" w:type="auto"/>
          </w:tcPr>
          <w:p w:rsidR="0016026D" w:rsidRPr="006F561B" w:rsidRDefault="0016026D" w:rsidP="00AC7651">
            <w:pPr>
              <w:pStyle w:val="TAL"/>
              <w:rPr>
                <w:sz w:val="16"/>
              </w:rPr>
            </w:pPr>
            <w:r w:rsidRPr="006F561B">
              <w:rPr>
                <w:sz w:val="16"/>
              </w:rPr>
              <w:t>Viqar SHAIKH</w:t>
            </w:r>
          </w:p>
        </w:tc>
        <w:tc>
          <w:tcPr>
            <w:tcW w:w="0" w:type="auto"/>
          </w:tcPr>
          <w:p w:rsidR="0016026D" w:rsidRPr="006F561B" w:rsidRDefault="0016026D" w:rsidP="00AC7651">
            <w:pPr>
              <w:pStyle w:val="TAL"/>
              <w:rPr>
                <w:sz w:val="16"/>
              </w:rPr>
            </w:pPr>
            <w:r w:rsidRPr="006F561B">
              <w:rPr>
                <w:sz w:val="16"/>
              </w:rPr>
              <w:t>Vencore Labs</w:t>
            </w:r>
          </w:p>
        </w:tc>
        <w:tc>
          <w:tcPr>
            <w:tcW w:w="0" w:type="auto"/>
          </w:tcPr>
          <w:p w:rsidR="0016026D" w:rsidRPr="006F561B" w:rsidRDefault="0016026D" w:rsidP="00AC7651">
            <w:pPr>
              <w:pStyle w:val="TAL"/>
              <w:rPr>
                <w:sz w:val="16"/>
              </w:rPr>
            </w:pPr>
            <w:r w:rsidRPr="006F561B">
              <w:rPr>
                <w:sz w:val="16"/>
              </w:rPr>
              <w:t>3GPPMEMBER (ATIS)</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+17328988306</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vshaikh@vencorelabs.com</w:t>
            </w:r>
          </w:p>
        </w:tc>
      </w:tr>
      <w:tr w:rsidR="0016026D" w:rsidRPr="006F561B" w:rsidTr="00AC7651">
        <w:tc>
          <w:tcPr>
            <w:tcW w:w="0" w:type="auto"/>
          </w:tcPr>
          <w:p w:rsidR="0016026D" w:rsidRPr="006F561B" w:rsidRDefault="0016026D" w:rsidP="00AC7651">
            <w:pPr>
              <w:pStyle w:val="TAL"/>
              <w:rPr>
                <w:sz w:val="16"/>
              </w:rPr>
            </w:pPr>
            <w:r w:rsidRPr="006F561B">
              <w:rPr>
                <w:sz w:val="16"/>
              </w:rPr>
              <w:t>Vivek GUPTA</w:t>
            </w:r>
          </w:p>
        </w:tc>
        <w:tc>
          <w:tcPr>
            <w:tcW w:w="0" w:type="auto"/>
          </w:tcPr>
          <w:p w:rsidR="0016026D" w:rsidRPr="006F561B" w:rsidRDefault="0016026D" w:rsidP="00AC7651">
            <w:pPr>
              <w:pStyle w:val="TAL"/>
              <w:rPr>
                <w:sz w:val="16"/>
              </w:rPr>
            </w:pPr>
            <w:r w:rsidRPr="006F561B">
              <w:rPr>
                <w:sz w:val="16"/>
              </w:rPr>
              <w:t>Intel</w:t>
            </w:r>
          </w:p>
        </w:tc>
        <w:tc>
          <w:tcPr>
            <w:tcW w:w="0" w:type="auto"/>
          </w:tcPr>
          <w:p w:rsidR="0016026D" w:rsidRPr="006F561B" w:rsidRDefault="0016026D" w:rsidP="00AC7651">
            <w:pPr>
              <w:pStyle w:val="TAL"/>
              <w:rPr>
                <w:sz w:val="16"/>
              </w:rPr>
            </w:pPr>
            <w:r w:rsidRPr="006F561B">
              <w:rPr>
                <w:sz w:val="16"/>
              </w:rPr>
              <w:t>3GPPMEMBER (ATIS)</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+14085135716</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vivek.g.gupta@intel.com</w:t>
            </w:r>
          </w:p>
        </w:tc>
      </w:tr>
      <w:tr w:rsidR="0016026D" w:rsidRPr="006F561B" w:rsidTr="00AC7651">
        <w:tc>
          <w:tcPr>
            <w:tcW w:w="0" w:type="auto"/>
          </w:tcPr>
          <w:p w:rsidR="0016026D" w:rsidRPr="006F561B" w:rsidRDefault="0016026D" w:rsidP="00AC7651">
            <w:pPr>
              <w:pStyle w:val="TAL"/>
              <w:rPr>
                <w:sz w:val="16"/>
              </w:rPr>
            </w:pPr>
            <w:r w:rsidRPr="006F561B">
              <w:rPr>
                <w:sz w:val="16"/>
              </w:rPr>
              <w:t>Waqar ZIA</w:t>
            </w:r>
          </w:p>
        </w:tc>
        <w:tc>
          <w:tcPr>
            <w:tcW w:w="0" w:type="auto"/>
          </w:tcPr>
          <w:p w:rsidR="0016026D" w:rsidRPr="006F561B" w:rsidRDefault="0016026D" w:rsidP="00AC7651">
            <w:pPr>
              <w:pStyle w:val="TAL"/>
              <w:rPr>
                <w:sz w:val="16"/>
              </w:rPr>
            </w:pPr>
            <w:r w:rsidRPr="006F561B">
              <w:rPr>
                <w:sz w:val="16"/>
              </w:rPr>
              <w:t>Qualcomm Tech. Netherlands B.V</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+16196583428</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c_wzia@qti.qualcomm.com</w:t>
            </w:r>
          </w:p>
        </w:tc>
      </w:tr>
      <w:tr w:rsidR="0016026D" w:rsidRPr="006F561B" w:rsidTr="00AC7651">
        <w:tc>
          <w:tcPr>
            <w:tcW w:w="0" w:type="auto"/>
          </w:tcPr>
          <w:p w:rsidR="0016026D" w:rsidRPr="006F561B" w:rsidRDefault="0016026D" w:rsidP="00AC7651">
            <w:pPr>
              <w:pStyle w:val="TAL"/>
              <w:rPr>
                <w:sz w:val="16"/>
              </w:rPr>
            </w:pPr>
            <w:r w:rsidRPr="006F561B">
              <w:rPr>
                <w:sz w:val="16"/>
              </w:rPr>
              <w:t>Wenyi LI</w:t>
            </w:r>
          </w:p>
        </w:tc>
        <w:tc>
          <w:tcPr>
            <w:tcW w:w="0" w:type="auto"/>
          </w:tcPr>
          <w:p w:rsidR="0016026D" w:rsidRPr="006F561B" w:rsidRDefault="0016026D" w:rsidP="00AC7651">
            <w:pPr>
              <w:pStyle w:val="TAL"/>
              <w:rPr>
                <w:sz w:val="16"/>
              </w:rPr>
            </w:pPr>
            <w:r w:rsidRPr="006F561B">
              <w:rPr>
                <w:sz w:val="16"/>
              </w:rPr>
              <w:t>China Telecomunication Corp.</w:t>
            </w:r>
          </w:p>
        </w:tc>
        <w:tc>
          <w:tcPr>
            <w:tcW w:w="0" w:type="auto"/>
          </w:tcPr>
          <w:p w:rsidR="0016026D" w:rsidRPr="006F561B" w:rsidRDefault="0016026D" w:rsidP="00AC7651">
            <w:pPr>
              <w:pStyle w:val="TAL"/>
              <w:rPr>
                <w:sz w:val="16"/>
              </w:rPr>
            </w:pPr>
            <w:r w:rsidRPr="006F561B">
              <w:rPr>
                <w:sz w:val="16"/>
              </w:rPr>
              <w:t>3GPPMEMBER (CCSA)</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+8613302320132</w:t>
            </w:r>
          </w:p>
        </w:tc>
        <w:tc>
          <w:tcPr>
            <w:tcW w:w="0" w:type="auto"/>
          </w:tcPr>
          <w:p w:rsidR="0016026D" w:rsidRPr="006F561B" w:rsidRDefault="0016026D" w:rsidP="00AC7651">
            <w:pPr>
              <w:pStyle w:val="TAL"/>
              <w:rPr>
                <w:sz w:val="16"/>
              </w:rPr>
            </w:pPr>
            <w:r w:rsidRPr="006F561B">
              <w:rPr>
                <w:sz w:val="16"/>
              </w:rPr>
              <w:t>liwy4.gd@chinatelecom.cn</w:t>
            </w:r>
          </w:p>
        </w:tc>
      </w:tr>
      <w:tr w:rsidR="0016026D" w:rsidRPr="006F561B" w:rsidTr="00AC7651">
        <w:tc>
          <w:tcPr>
            <w:tcW w:w="0" w:type="auto"/>
          </w:tcPr>
          <w:p w:rsidR="0016026D" w:rsidRPr="006F561B" w:rsidRDefault="0016026D" w:rsidP="00AC7651">
            <w:pPr>
              <w:pStyle w:val="TAL"/>
              <w:rPr>
                <w:sz w:val="16"/>
              </w:rPr>
            </w:pPr>
            <w:r w:rsidRPr="006F561B">
              <w:rPr>
                <w:sz w:val="16"/>
              </w:rPr>
              <w:t>Xiaoyun ZHOU</w:t>
            </w:r>
          </w:p>
        </w:tc>
        <w:tc>
          <w:tcPr>
            <w:tcW w:w="0" w:type="auto"/>
          </w:tcPr>
          <w:p w:rsidR="0016026D" w:rsidRPr="006F561B" w:rsidRDefault="0016026D" w:rsidP="00AC7651">
            <w:pPr>
              <w:pStyle w:val="TAL"/>
              <w:rPr>
                <w:sz w:val="16"/>
              </w:rPr>
            </w:pPr>
            <w:r w:rsidRPr="006F561B">
              <w:rPr>
                <w:sz w:val="16"/>
              </w:rPr>
              <w:t>ZTE Trunking Technology Corp.</w:t>
            </w:r>
          </w:p>
        </w:tc>
        <w:tc>
          <w:tcPr>
            <w:tcW w:w="0" w:type="auto"/>
          </w:tcPr>
          <w:p w:rsidR="0016026D" w:rsidRPr="006F561B" w:rsidRDefault="0016026D" w:rsidP="00AC7651">
            <w:pPr>
              <w:pStyle w:val="TAL"/>
              <w:rPr>
                <w:sz w:val="16"/>
              </w:rPr>
            </w:pPr>
            <w:r w:rsidRPr="006F561B">
              <w:rPr>
                <w:sz w:val="16"/>
              </w:rPr>
              <w:t>3GPPMEMBER (CCSA)</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+8613813823840</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zhou.xiaoyun@zte.com.cn</w:t>
            </w:r>
          </w:p>
        </w:tc>
      </w:tr>
      <w:tr w:rsidR="0016026D" w:rsidRPr="006F561B" w:rsidTr="00AC7651">
        <w:tc>
          <w:tcPr>
            <w:tcW w:w="0" w:type="auto"/>
          </w:tcPr>
          <w:p w:rsidR="0016026D" w:rsidRPr="006F561B" w:rsidRDefault="0016026D" w:rsidP="00AC7651">
            <w:pPr>
              <w:pStyle w:val="TAL"/>
              <w:rPr>
                <w:sz w:val="16"/>
              </w:rPr>
            </w:pPr>
            <w:r w:rsidRPr="006F561B">
              <w:rPr>
                <w:sz w:val="16"/>
              </w:rPr>
              <w:t>Xingyue ZHOU</w:t>
            </w:r>
          </w:p>
        </w:tc>
        <w:tc>
          <w:tcPr>
            <w:tcW w:w="0" w:type="auto"/>
          </w:tcPr>
          <w:p w:rsidR="0016026D" w:rsidRPr="006F561B" w:rsidRDefault="0016026D" w:rsidP="00AC7651">
            <w:pPr>
              <w:pStyle w:val="TAL"/>
              <w:rPr>
                <w:sz w:val="16"/>
              </w:rPr>
            </w:pPr>
            <w:r w:rsidRPr="006F561B">
              <w:rPr>
                <w:sz w:val="16"/>
              </w:rPr>
              <w:t>ZTE Wistron Telecom AB</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+862588014634</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zhou.xingyue@zte.com.cn</w:t>
            </w:r>
          </w:p>
        </w:tc>
      </w:tr>
      <w:tr w:rsidR="0016026D" w:rsidRPr="006F561B" w:rsidTr="00AC7651">
        <w:tc>
          <w:tcPr>
            <w:tcW w:w="0" w:type="auto"/>
          </w:tcPr>
          <w:p w:rsidR="0016026D" w:rsidRPr="006F561B" w:rsidRDefault="0016026D" w:rsidP="00AC7651">
            <w:pPr>
              <w:pStyle w:val="TAL"/>
              <w:rPr>
                <w:sz w:val="16"/>
              </w:rPr>
            </w:pPr>
            <w:r w:rsidRPr="006F561B">
              <w:rPr>
                <w:sz w:val="16"/>
              </w:rPr>
              <w:t>XU XIA</w:t>
            </w:r>
          </w:p>
        </w:tc>
        <w:tc>
          <w:tcPr>
            <w:tcW w:w="0" w:type="auto"/>
          </w:tcPr>
          <w:p w:rsidR="0016026D" w:rsidRPr="006F561B" w:rsidRDefault="0016026D" w:rsidP="00AC7651">
            <w:pPr>
              <w:pStyle w:val="TAL"/>
              <w:rPr>
                <w:sz w:val="16"/>
              </w:rPr>
            </w:pPr>
            <w:r w:rsidRPr="006F561B">
              <w:rPr>
                <w:sz w:val="16"/>
              </w:rPr>
              <w:t>China Telecomunication Corp.</w:t>
            </w:r>
          </w:p>
        </w:tc>
        <w:tc>
          <w:tcPr>
            <w:tcW w:w="0" w:type="auto"/>
          </w:tcPr>
          <w:p w:rsidR="0016026D" w:rsidRPr="006F561B" w:rsidRDefault="0016026D" w:rsidP="00AC7651">
            <w:pPr>
              <w:pStyle w:val="TAL"/>
              <w:rPr>
                <w:sz w:val="16"/>
              </w:rPr>
            </w:pPr>
            <w:r w:rsidRPr="006F561B">
              <w:rPr>
                <w:sz w:val="16"/>
              </w:rPr>
              <w:t>3GPPMEMBER (CCSA)</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xiaxu.bri@chinatelecom.cn</w:t>
            </w:r>
          </w:p>
        </w:tc>
      </w:tr>
      <w:tr w:rsidR="0016026D" w:rsidRPr="006F561B" w:rsidTr="00AC7651">
        <w:tc>
          <w:tcPr>
            <w:tcW w:w="0" w:type="auto"/>
          </w:tcPr>
          <w:p w:rsidR="0016026D" w:rsidRPr="006F561B" w:rsidRDefault="0016026D" w:rsidP="00AC7651">
            <w:pPr>
              <w:pStyle w:val="TAL"/>
              <w:rPr>
                <w:sz w:val="16"/>
              </w:rPr>
            </w:pPr>
            <w:r w:rsidRPr="006F561B">
              <w:rPr>
                <w:sz w:val="16"/>
              </w:rPr>
              <w:t>Yali YAN</w:t>
            </w:r>
          </w:p>
        </w:tc>
        <w:tc>
          <w:tcPr>
            <w:tcW w:w="0" w:type="auto"/>
          </w:tcPr>
          <w:p w:rsidR="0016026D" w:rsidRPr="006F561B" w:rsidRDefault="0016026D" w:rsidP="00AC7651">
            <w:pPr>
              <w:pStyle w:val="TAL"/>
              <w:rPr>
                <w:sz w:val="16"/>
              </w:rPr>
            </w:pPr>
            <w:r w:rsidRPr="006F561B">
              <w:rPr>
                <w:sz w:val="16"/>
              </w:rPr>
              <w:t>Huawei Tech.(UK) Co., Ltd</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yanyali@huawei.com</w:t>
            </w:r>
          </w:p>
        </w:tc>
      </w:tr>
      <w:tr w:rsidR="0016026D" w:rsidRPr="006F561B" w:rsidTr="00AC7651">
        <w:tc>
          <w:tcPr>
            <w:tcW w:w="0" w:type="auto"/>
          </w:tcPr>
          <w:p w:rsidR="0016026D" w:rsidRPr="006F561B" w:rsidRDefault="0016026D" w:rsidP="00AC7651">
            <w:pPr>
              <w:pStyle w:val="TAL"/>
              <w:rPr>
                <w:sz w:val="16"/>
              </w:rPr>
            </w:pPr>
            <w:r w:rsidRPr="006F561B">
              <w:rPr>
                <w:sz w:val="16"/>
              </w:rPr>
              <w:t>Yali ZHENG</w:t>
            </w:r>
          </w:p>
        </w:tc>
        <w:tc>
          <w:tcPr>
            <w:tcW w:w="0" w:type="auto"/>
          </w:tcPr>
          <w:p w:rsidR="0016026D" w:rsidRPr="006F561B" w:rsidRDefault="0016026D" w:rsidP="00AC7651">
            <w:pPr>
              <w:pStyle w:val="TAL"/>
              <w:rPr>
                <w:sz w:val="16"/>
              </w:rPr>
            </w:pPr>
            <w:r w:rsidRPr="006F561B">
              <w:rPr>
                <w:sz w:val="16"/>
              </w:rPr>
              <w:t>HUAWEI TECHNOLOGIES Co. Ltd.</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+8618516059387</w:t>
            </w:r>
          </w:p>
        </w:tc>
        <w:tc>
          <w:tcPr>
            <w:tcW w:w="0" w:type="auto"/>
          </w:tcPr>
          <w:p w:rsidR="0016026D" w:rsidRPr="006F561B" w:rsidRDefault="0016026D" w:rsidP="00AC7651">
            <w:pPr>
              <w:pStyle w:val="TAL"/>
              <w:rPr>
                <w:sz w:val="16"/>
              </w:rPr>
            </w:pPr>
            <w:r w:rsidRPr="006F561B">
              <w:rPr>
                <w:sz w:val="16"/>
              </w:rPr>
              <w:t>yali.zheng@huawei.com</w:t>
            </w:r>
          </w:p>
        </w:tc>
      </w:tr>
      <w:tr w:rsidR="0016026D" w:rsidRPr="006F561B" w:rsidTr="00AC7651">
        <w:tc>
          <w:tcPr>
            <w:tcW w:w="0" w:type="auto"/>
          </w:tcPr>
          <w:p w:rsidR="0016026D" w:rsidRPr="006F561B" w:rsidRDefault="0016026D" w:rsidP="00AC7651">
            <w:pPr>
              <w:pStyle w:val="TAL"/>
              <w:rPr>
                <w:sz w:val="16"/>
              </w:rPr>
            </w:pPr>
            <w:r w:rsidRPr="006F561B">
              <w:rPr>
                <w:sz w:val="16"/>
              </w:rPr>
              <w:t>Yang LU</w:t>
            </w:r>
          </w:p>
        </w:tc>
        <w:tc>
          <w:tcPr>
            <w:tcW w:w="0" w:type="auto"/>
          </w:tcPr>
          <w:p w:rsidR="0016026D" w:rsidRPr="006F561B" w:rsidRDefault="0016026D" w:rsidP="00AC7651">
            <w:pPr>
              <w:pStyle w:val="TAL"/>
              <w:rPr>
                <w:sz w:val="16"/>
              </w:rPr>
            </w:pPr>
            <w:r w:rsidRPr="006F561B">
              <w:rPr>
                <w:sz w:val="16"/>
              </w:rPr>
              <w:t>Vodafone Italia SpA</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+492115335432</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yang.lu@vodafone.com</w:t>
            </w:r>
          </w:p>
        </w:tc>
      </w:tr>
      <w:tr w:rsidR="0016026D" w:rsidRPr="006F561B" w:rsidTr="00AC7651">
        <w:tc>
          <w:tcPr>
            <w:tcW w:w="0" w:type="auto"/>
          </w:tcPr>
          <w:p w:rsidR="0016026D" w:rsidRPr="006F561B" w:rsidRDefault="0016026D" w:rsidP="00AC7651">
            <w:pPr>
              <w:pStyle w:val="TAL"/>
              <w:rPr>
                <w:sz w:val="16"/>
              </w:rPr>
            </w:pPr>
            <w:r w:rsidRPr="006F561B">
              <w:rPr>
                <w:sz w:val="16"/>
              </w:rPr>
              <w:t>Yong YANG</w:t>
            </w:r>
          </w:p>
        </w:tc>
        <w:tc>
          <w:tcPr>
            <w:tcW w:w="0" w:type="auto"/>
          </w:tcPr>
          <w:p w:rsidR="0016026D" w:rsidRPr="006F561B" w:rsidRDefault="0016026D" w:rsidP="00AC7651">
            <w:pPr>
              <w:pStyle w:val="TAL"/>
              <w:rPr>
                <w:sz w:val="16"/>
              </w:rPr>
            </w:pPr>
            <w:r w:rsidRPr="006F561B">
              <w:rPr>
                <w:sz w:val="16"/>
              </w:rPr>
              <w:t>Ericsson Limited</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+46107123520</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frank.yong.yang@ericsson.com</w:t>
            </w:r>
          </w:p>
        </w:tc>
      </w:tr>
      <w:tr w:rsidR="0016026D" w:rsidRPr="006F561B" w:rsidTr="00AC7651">
        <w:tc>
          <w:tcPr>
            <w:tcW w:w="0" w:type="auto"/>
          </w:tcPr>
          <w:p w:rsidR="0016026D" w:rsidRPr="006F561B" w:rsidRDefault="0016026D" w:rsidP="00AC7651">
            <w:pPr>
              <w:pStyle w:val="TAL"/>
              <w:rPr>
                <w:sz w:val="16"/>
              </w:rPr>
            </w:pPr>
            <w:r w:rsidRPr="006F561B">
              <w:rPr>
                <w:sz w:val="16"/>
              </w:rPr>
              <w:t>Yoshiki HIRAMOTO</w:t>
            </w:r>
          </w:p>
        </w:tc>
        <w:tc>
          <w:tcPr>
            <w:tcW w:w="0" w:type="auto"/>
          </w:tcPr>
          <w:p w:rsidR="0016026D" w:rsidRPr="006F561B" w:rsidRDefault="0016026D" w:rsidP="00AC7651">
            <w:pPr>
              <w:pStyle w:val="TAL"/>
              <w:rPr>
                <w:sz w:val="16"/>
              </w:rPr>
            </w:pPr>
            <w:r w:rsidRPr="006F561B">
              <w:rPr>
                <w:sz w:val="16"/>
              </w:rPr>
              <w:t>Fujitsu Limited</w:t>
            </w:r>
          </w:p>
        </w:tc>
        <w:tc>
          <w:tcPr>
            <w:tcW w:w="0" w:type="auto"/>
          </w:tcPr>
          <w:p w:rsidR="0016026D" w:rsidRPr="006F561B" w:rsidRDefault="0016026D" w:rsidP="00AC7651">
            <w:pPr>
              <w:pStyle w:val="TAL"/>
              <w:rPr>
                <w:sz w:val="16"/>
              </w:rPr>
            </w:pPr>
            <w:r w:rsidRPr="006F561B">
              <w:rPr>
                <w:sz w:val="16"/>
              </w:rPr>
              <w:t>3GPPMEMBER (TTC)</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+-10103</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y.hiramoto@jp.fujitsu.com</w:t>
            </w:r>
          </w:p>
        </w:tc>
      </w:tr>
      <w:tr w:rsidR="0016026D" w:rsidRPr="006F561B" w:rsidTr="00AC7651">
        <w:tc>
          <w:tcPr>
            <w:tcW w:w="0" w:type="auto"/>
          </w:tcPr>
          <w:p w:rsidR="0016026D" w:rsidRPr="006F561B" w:rsidRDefault="0016026D" w:rsidP="00AC7651">
            <w:pPr>
              <w:pStyle w:val="TAL"/>
              <w:rPr>
                <w:sz w:val="16"/>
              </w:rPr>
            </w:pPr>
            <w:r w:rsidRPr="006F561B">
              <w:rPr>
                <w:sz w:val="16"/>
              </w:rPr>
              <w:lastRenderedPageBreak/>
              <w:t>Younsun KIM</w:t>
            </w:r>
          </w:p>
        </w:tc>
        <w:tc>
          <w:tcPr>
            <w:tcW w:w="0" w:type="auto"/>
          </w:tcPr>
          <w:p w:rsidR="0016026D" w:rsidRPr="006F561B" w:rsidRDefault="0016026D" w:rsidP="00AC7651">
            <w:pPr>
              <w:pStyle w:val="TAL"/>
              <w:rPr>
                <w:sz w:val="16"/>
              </w:rPr>
            </w:pPr>
            <w:r w:rsidRPr="006F561B">
              <w:rPr>
                <w:sz w:val="16"/>
              </w:rPr>
              <w:t>SAMSUNG Electronics Co., Ltd.</w:t>
            </w:r>
          </w:p>
        </w:tc>
        <w:tc>
          <w:tcPr>
            <w:tcW w:w="0" w:type="auto"/>
          </w:tcPr>
          <w:p w:rsidR="0016026D" w:rsidRPr="006F561B" w:rsidRDefault="0016026D" w:rsidP="00AC7651">
            <w:pPr>
              <w:pStyle w:val="TAL"/>
              <w:rPr>
                <w:sz w:val="16"/>
              </w:rPr>
            </w:pPr>
            <w:r w:rsidRPr="006F561B">
              <w:rPr>
                <w:sz w:val="16"/>
              </w:rPr>
              <w:t>3GPPMEMBER (ARIB)</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+-5322</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younsun@samsung.com</w:t>
            </w:r>
          </w:p>
        </w:tc>
      </w:tr>
      <w:tr w:rsidR="0016026D" w:rsidRPr="006F561B" w:rsidTr="00AC7651">
        <w:tc>
          <w:tcPr>
            <w:tcW w:w="0" w:type="auto"/>
          </w:tcPr>
          <w:p w:rsidR="0016026D" w:rsidRPr="006F561B" w:rsidRDefault="0016026D" w:rsidP="00AC7651">
            <w:pPr>
              <w:pStyle w:val="TAL"/>
              <w:rPr>
                <w:sz w:val="16"/>
              </w:rPr>
            </w:pPr>
            <w:r w:rsidRPr="006F561B">
              <w:rPr>
                <w:sz w:val="16"/>
              </w:rPr>
              <w:t>Yue SONG</w:t>
            </w:r>
          </w:p>
        </w:tc>
        <w:tc>
          <w:tcPr>
            <w:tcW w:w="0" w:type="auto"/>
          </w:tcPr>
          <w:p w:rsidR="0016026D" w:rsidRPr="006F561B" w:rsidRDefault="0016026D" w:rsidP="00AC7651">
            <w:pPr>
              <w:pStyle w:val="TAL"/>
              <w:rPr>
                <w:sz w:val="16"/>
              </w:rPr>
            </w:pPr>
            <w:r w:rsidRPr="006F561B">
              <w:rPr>
                <w:sz w:val="16"/>
              </w:rPr>
              <w:t>China Mobile Group Device Co.</w:t>
            </w:r>
          </w:p>
        </w:tc>
        <w:tc>
          <w:tcPr>
            <w:tcW w:w="0" w:type="auto"/>
          </w:tcPr>
          <w:p w:rsidR="0016026D" w:rsidRPr="006F561B" w:rsidRDefault="0016026D" w:rsidP="00AC7651">
            <w:pPr>
              <w:pStyle w:val="TAL"/>
              <w:rPr>
                <w:sz w:val="16"/>
              </w:rPr>
            </w:pPr>
            <w:r w:rsidRPr="006F561B">
              <w:rPr>
                <w:sz w:val="16"/>
              </w:rPr>
              <w:t>3GPPMEMBER (CCSA)</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songyue@chinamobile.com</w:t>
            </w:r>
          </w:p>
        </w:tc>
      </w:tr>
      <w:tr w:rsidR="0016026D" w:rsidRPr="006F561B" w:rsidTr="00AC7651">
        <w:tc>
          <w:tcPr>
            <w:tcW w:w="0" w:type="auto"/>
          </w:tcPr>
          <w:p w:rsidR="0016026D" w:rsidRPr="006F561B" w:rsidRDefault="0016026D" w:rsidP="00AC7651">
            <w:pPr>
              <w:pStyle w:val="TAL"/>
              <w:rPr>
                <w:sz w:val="16"/>
              </w:rPr>
            </w:pPr>
            <w:r w:rsidRPr="006F561B">
              <w:rPr>
                <w:sz w:val="16"/>
              </w:rPr>
              <w:t>Yvette KOZA</w:t>
            </w:r>
          </w:p>
        </w:tc>
        <w:tc>
          <w:tcPr>
            <w:tcW w:w="0" w:type="auto"/>
          </w:tcPr>
          <w:p w:rsidR="0016026D" w:rsidRPr="006F561B" w:rsidRDefault="0016026D" w:rsidP="00AC7651">
            <w:pPr>
              <w:pStyle w:val="TAL"/>
              <w:rPr>
                <w:sz w:val="16"/>
              </w:rPr>
            </w:pPr>
            <w:r w:rsidRPr="006F561B">
              <w:rPr>
                <w:sz w:val="16"/>
              </w:rPr>
              <w:t>Deutsche Telekom AG</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+431795856176</w:t>
            </w:r>
          </w:p>
        </w:tc>
        <w:tc>
          <w:tcPr>
            <w:tcW w:w="0" w:type="auto"/>
          </w:tcPr>
          <w:p w:rsidR="0016026D" w:rsidRPr="006F561B" w:rsidRDefault="0016026D" w:rsidP="00AC7651">
            <w:pPr>
              <w:pStyle w:val="TAL"/>
              <w:rPr>
                <w:sz w:val="16"/>
              </w:rPr>
            </w:pPr>
            <w:r w:rsidRPr="006F561B">
              <w:rPr>
                <w:sz w:val="16"/>
              </w:rPr>
              <w:t>+436763456176</w:t>
            </w:r>
          </w:p>
        </w:tc>
        <w:tc>
          <w:tcPr>
            <w:tcW w:w="0" w:type="auto"/>
          </w:tcPr>
          <w:p w:rsidR="0016026D" w:rsidRPr="006F561B" w:rsidRDefault="0016026D" w:rsidP="00AC7651">
            <w:pPr>
              <w:pStyle w:val="TAL"/>
              <w:rPr>
                <w:sz w:val="16"/>
              </w:rPr>
            </w:pPr>
            <w:r w:rsidRPr="006F561B">
              <w:rPr>
                <w:sz w:val="16"/>
              </w:rPr>
              <w:t>yvette.koza@t-mobile.at</w:t>
            </w:r>
          </w:p>
        </w:tc>
      </w:tr>
      <w:tr w:rsidR="0016026D" w:rsidRPr="006F561B" w:rsidTr="00AC7651">
        <w:tc>
          <w:tcPr>
            <w:tcW w:w="0" w:type="auto"/>
          </w:tcPr>
          <w:p w:rsidR="0016026D" w:rsidRPr="006F561B" w:rsidRDefault="0016026D" w:rsidP="00AC7651">
            <w:pPr>
              <w:pStyle w:val="TAL"/>
              <w:rPr>
                <w:sz w:val="16"/>
              </w:rPr>
            </w:pPr>
            <w:r w:rsidRPr="006F561B">
              <w:rPr>
                <w:sz w:val="16"/>
              </w:rPr>
              <w:t>Zhenning HUANG</w:t>
            </w:r>
          </w:p>
        </w:tc>
        <w:tc>
          <w:tcPr>
            <w:tcW w:w="0" w:type="auto"/>
          </w:tcPr>
          <w:p w:rsidR="0016026D" w:rsidRPr="006F561B" w:rsidRDefault="0016026D" w:rsidP="00AC7651">
            <w:pPr>
              <w:pStyle w:val="TAL"/>
              <w:rPr>
                <w:sz w:val="16"/>
              </w:rPr>
            </w:pPr>
            <w:r w:rsidRPr="006F561B">
              <w:rPr>
                <w:sz w:val="16"/>
              </w:rPr>
              <w:t>China Mobile (Hangzhou) Inf.</w:t>
            </w:r>
          </w:p>
        </w:tc>
        <w:tc>
          <w:tcPr>
            <w:tcW w:w="0" w:type="auto"/>
          </w:tcPr>
          <w:p w:rsidR="0016026D" w:rsidRPr="006F561B" w:rsidRDefault="0016026D" w:rsidP="00AC7651">
            <w:pPr>
              <w:pStyle w:val="TAL"/>
              <w:rPr>
                <w:sz w:val="16"/>
              </w:rPr>
            </w:pPr>
            <w:r w:rsidRPr="006F561B">
              <w:rPr>
                <w:sz w:val="16"/>
              </w:rPr>
              <w:t>3GPPMEMBER (CCSA)</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+8613488795219</w:t>
            </w:r>
          </w:p>
        </w:tc>
        <w:tc>
          <w:tcPr>
            <w:tcW w:w="0" w:type="auto"/>
          </w:tcPr>
          <w:p w:rsidR="0016026D" w:rsidRPr="006F561B" w:rsidRDefault="0016026D" w:rsidP="00AC7651">
            <w:pPr>
              <w:pStyle w:val="TAL"/>
              <w:rPr>
                <w:sz w:val="16"/>
              </w:rPr>
            </w:pPr>
            <w:r w:rsidRPr="006F561B">
              <w:rPr>
                <w:sz w:val="16"/>
              </w:rPr>
              <w:t>huangzhenning@chinamobile.com</w:t>
            </w:r>
          </w:p>
        </w:tc>
      </w:tr>
      <w:tr w:rsidR="0016026D" w:rsidRPr="006F561B" w:rsidTr="00AC7651">
        <w:tc>
          <w:tcPr>
            <w:tcW w:w="0" w:type="auto"/>
          </w:tcPr>
          <w:p w:rsidR="0016026D" w:rsidRPr="006F561B" w:rsidRDefault="0016026D" w:rsidP="00AC7651">
            <w:pPr>
              <w:pStyle w:val="TAL"/>
              <w:rPr>
                <w:sz w:val="16"/>
              </w:rPr>
            </w:pPr>
            <w:r w:rsidRPr="006F561B">
              <w:rPr>
                <w:sz w:val="16"/>
              </w:rPr>
              <w:t>Zhijun LI</w:t>
            </w:r>
          </w:p>
        </w:tc>
        <w:tc>
          <w:tcPr>
            <w:tcW w:w="0" w:type="auto"/>
          </w:tcPr>
          <w:p w:rsidR="0016026D" w:rsidRPr="006F561B" w:rsidRDefault="0016026D" w:rsidP="00AC7651">
            <w:pPr>
              <w:pStyle w:val="TAL"/>
              <w:rPr>
                <w:sz w:val="16"/>
              </w:rPr>
            </w:pPr>
            <w:r w:rsidRPr="006F561B">
              <w:rPr>
                <w:sz w:val="16"/>
              </w:rPr>
              <w:t>ZTE Corporation</w:t>
            </w:r>
          </w:p>
        </w:tc>
        <w:tc>
          <w:tcPr>
            <w:tcW w:w="0" w:type="auto"/>
          </w:tcPr>
          <w:p w:rsidR="0016026D" w:rsidRPr="006F561B" w:rsidRDefault="0016026D" w:rsidP="00AC7651">
            <w:pPr>
              <w:pStyle w:val="TAL"/>
              <w:rPr>
                <w:sz w:val="16"/>
              </w:rPr>
            </w:pPr>
            <w:r w:rsidRPr="006F561B">
              <w:rPr>
                <w:sz w:val="16"/>
              </w:rPr>
              <w:t>3GPPMEMBER (ETSI)</w:t>
            </w:r>
          </w:p>
        </w:tc>
        <w:tc>
          <w:tcPr>
            <w:tcW w:w="0" w:type="auto"/>
          </w:tcPr>
          <w:p w:rsidR="0016026D" w:rsidRPr="006F561B" w:rsidRDefault="0016026D" w:rsidP="00AC7651">
            <w:pPr>
              <w:pStyle w:val="TAH"/>
            </w:pPr>
          </w:p>
        </w:tc>
        <w:tc>
          <w:tcPr>
            <w:tcW w:w="0" w:type="auto"/>
          </w:tcPr>
          <w:p w:rsidR="0016026D" w:rsidRPr="006F561B" w:rsidRDefault="0016026D" w:rsidP="00AC7651">
            <w:pPr>
              <w:pStyle w:val="TAL"/>
              <w:rPr>
                <w:sz w:val="16"/>
              </w:rPr>
            </w:pPr>
            <w:r w:rsidRPr="006F561B">
              <w:rPr>
                <w:sz w:val="16"/>
              </w:rPr>
              <w:t>+</w:t>
            </w:r>
          </w:p>
        </w:tc>
        <w:tc>
          <w:tcPr>
            <w:tcW w:w="0" w:type="auto"/>
          </w:tcPr>
          <w:p w:rsidR="0016026D" w:rsidRPr="006F561B" w:rsidRDefault="0016026D" w:rsidP="00AC7651">
            <w:pPr>
              <w:pStyle w:val="TAL"/>
              <w:rPr>
                <w:sz w:val="16"/>
              </w:rPr>
            </w:pPr>
            <w:r w:rsidRPr="006F561B">
              <w:rPr>
                <w:sz w:val="16"/>
              </w:rPr>
              <w:t>+-13915918035</w:t>
            </w:r>
          </w:p>
        </w:tc>
        <w:tc>
          <w:tcPr>
            <w:tcW w:w="0" w:type="auto"/>
          </w:tcPr>
          <w:p w:rsidR="0016026D" w:rsidRPr="006F561B" w:rsidRDefault="0016026D" w:rsidP="00AC7651">
            <w:pPr>
              <w:pStyle w:val="TAL"/>
              <w:rPr>
                <w:sz w:val="16"/>
              </w:rPr>
            </w:pPr>
            <w:r w:rsidRPr="006F561B">
              <w:rPr>
                <w:sz w:val="16"/>
              </w:rPr>
              <w:t>li.zhijun3@zte.com.cn</w:t>
            </w:r>
          </w:p>
        </w:tc>
      </w:tr>
    </w:tbl>
    <w:p w:rsidR="0016026D" w:rsidRPr="006F561B" w:rsidRDefault="0016026D" w:rsidP="0016026D"/>
    <w:p w:rsidR="0016026D" w:rsidRPr="006F561B" w:rsidRDefault="0016026D" w:rsidP="0016026D">
      <w:pPr>
        <w:pStyle w:val="Heading2"/>
      </w:pPr>
      <w:r w:rsidRPr="006F561B">
        <w:br w:type="page"/>
      </w:r>
      <w:r w:rsidRPr="006F561B">
        <w:lastRenderedPageBreak/>
        <w:t xml:space="preserve"> </w:t>
      </w:r>
    </w:p>
    <w:p w:rsidR="000F453C" w:rsidRPr="006F561B" w:rsidRDefault="000F453C" w:rsidP="0016026D">
      <w:pPr>
        <w:overflowPunct/>
        <w:autoSpaceDE/>
        <w:autoSpaceDN/>
        <w:adjustRightInd/>
        <w:spacing w:after="0"/>
        <w:textAlignment w:val="auto"/>
      </w:pPr>
    </w:p>
    <w:p w:rsidR="000F453C" w:rsidRPr="006F561B" w:rsidRDefault="000F453C" w:rsidP="000F453C">
      <w:pPr>
        <w:pStyle w:val="FP"/>
      </w:pPr>
    </w:p>
    <w:p w:rsidR="000F453C" w:rsidRPr="006F561B" w:rsidRDefault="000F453C" w:rsidP="000F453C">
      <w:pPr>
        <w:pStyle w:val="FP"/>
      </w:pPr>
      <w:r w:rsidRPr="006F561B">
        <w:t>Report prepared by: Kimmo Kymalainen</w:t>
      </w:r>
    </w:p>
    <w:p w:rsidR="00B72D45" w:rsidRPr="006F561B" w:rsidRDefault="00B72D45" w:rsidP="000F453C">
      <w:pPr>
        <w:pStyle w:val="FP"/>
      </w:pPr>
    </w:p>
    <w:sectPr w:rsidR="00B72D45" w:rsidRPr="006F561B" w:rsidSect="000F453C">
      <w:headerReference w:type="even" r:id="rId6"/>
      <w:footerReference w:type="even" r:id="rId7"/>
      <w:footerReference w:type="default" r:id="rId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0050" w:rsidRDefault="004D0050">
      <w:pPr>
        <w:spacing w:after="0"/>
      </w:pPr>
      <w:r>
        <w:separator/>
      </w:r>
    </w:p>
  </w:endnote>
  <w:endnote w:type="continuationSeparator" w:id="0">
    <w:p w:rsidR="004D0050" w:rsidRDefault="004D00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651" w:rsidRDefault="00AC7651" w:rsidP="00AC7651">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rsidR="00AC7651" w:rsidRDefault="00AC7651" w:rsidP="000F453C">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651" w:rsidRDefault="00AC7651" w:rsidP="00AC7651">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016C05">
      <w:rPr>
        <w:rStyle w:val="PageNumber"/>
      </w:rPr>
      <w:t>26</w:t>
    </w:r>
    <w:r>
      <w:rPr>
        <w:rStyle w:val="PageNumber"/>
      </w:rPr>
      <w:fldChar w:fldCharType="end"/>
    </w:r>
  </w:p>
  <w:p w:rsidR="00AC7651" w:rsidRDefault="00AC7651" w:rsidP="000F453C">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0050" w:rsidRDefault="004D0050">
      <w:pPr>
        <w:spacing w:after="0"/>
      </w:pPr>
      <w:r>
        <w:separator/>
      </w:r>
    </w:p>
  </w:footnote>
  <w:footnote w:type="continuationSeparator" w:id="0">
    <w:p w:rsidR="004D0050" w:rsidRDefault="004D005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651" w:rsidRDefault="00AC7651">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proofState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53C"/>
    <w:rsid w:val="00016C05"/>
    <w:rsid w:val="00085BD9"/>
    <w:rsid w:val="000F453C"/>
    <w:rsid w:val="0016026D"/>
    <w:rsid w:val="00276D7F"/>
    <w:rsid w:val="0036041B"/>
    <w:rsid w:val="004D0050"/>
    <w:rsid w:val="004F7A2A"/>
    <w:rsid w:val="006F561B"/>
    <w:rsid w:val="00AC7651"/>
    <w:rsid w:val="00B72D45"/>
    <w:rsid w:val="00CB29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FC5F446-DE42-4207-B97D-7F282ED05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651"/>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C76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C7651"/>
    <w:pPr>
      <w:pBdr>
        <w:top w:val="none" w:sz="0" w:space="0" w:color="auto"/>
      </w:pBdr>
      <w:spacing w:before="180"/>
      <w:outlineLvl w:val="1"/>
    </w:pPr>
    <w:rPr>
      <w:sz w:val="32"/>
    </w:rPr>
  </w:style>
  <w:style w:type="paragraph" w:styleId="Heading3">
    <w:name w:val="heading 3"/>
    <w:basedOn w:val="Heading2"/>
    <w:next w:val="Normal"/>
    <w:qFormat/>
    <w:rsid w:val="00AC7651"/>
    <w:pPr>
      <w:spacing w:before="120"/>
      <w:outlineLvl w:val="2"/>
    </w:pPr>
    <w:rPr>
      <w:sz w:val="28"/>
    </w:rPr>
  </w:style>
  <w:style w:type="paragraph" w:styleId="Heading4">
    <w:name w:val="heading 4"/>
    <w:basedOn w:val="Heading3"/>
    <w:next w:val="Normal"/>
    <w:qFormat/>
    <w:rsid w:val="00AC7651"/>
    <w:pPr>
      <w:ind w:left="1418" w:hanging="1418"/>
      <w:outlineLvl w:val="3"/>
    </w:pPr>
    <w:rPr>
      <w:sz w:val="24"/>
    </w:rPr>
  </w:style>
  <w:style w:type="paragraph" w:styleId="Heading5">
    <w:name w:val="heading 5"/>
    <w:basedOn w:val="Heading4"/>
    <w:next w:val="Normal"/>
    <w:qFormat/>
    <w:rsid w:val="00AC7651"/>
    <w:pPr>
      <w:ind w:left="1701" w:hanging="1701"/>
      <w:outlineLvl w:val="4"/>
    </w:pPr>
    <w:rPr>
      <w:sz w:val="22"/>
    </w:rPr>
  </w:style>
  <w:style w:type="paragraph" w:styleId="Heading6">
    <w:name w:val="heading 6"/>
    <w:basedOn w:val="H6"/>
    <w:next w:val="Normal"/>
    <w:qFormat/>
    <w:rsid w:val="00AC7651"/>
    <w:pPr>
      <w:outlineLvl w:val="5"/>
    </w:pPr>
  </w:style>
  <w:style w:type="paragraph" w:styleId="Heading7">
    <w:name w:val="heading 7"/>
    <w:basedOn w:val="H6"/>
    <w:next w:val="Normal"/>
    <w:qFormat/>
    <w:rsid w:val="00AC7651"/>
    <w:pPr>
      <w:outlineLvl w:val="6"/>
    </w:pPr>
  </w:style>
  <w:style w:type="paragraph" w:styleId="Heading8">
    <w:name w:val="heading 8"/>
    <w:basedOn w:val="Heading1"/>
    <w:next w:val="Normal"/>
    <w:qFormat/>
    <w:rsid w:val="00AC7651"/>
    <w:pPr>
      <w:ind w:left="0" w:firstLine="0"/>
      <w:outlineLvl w:val="7"/>
    </w:pPr>
  </w:style>
  <w:style w:type="paragraph" w:styleId="Heading9">
    <w:name w:val="heading 9"/>
    <w:basedOn w:val="Heading8"/>
    <w:next w:val="Normal"/>
    <w:qFormat/>
    <w:rsid w:val="00AC7651"/>
    <w:pPr>
      <w:outlineLvl w:val="8"/>
    </w:pPr>
  </w:style>
  <w:style w:type="character" w:default="1" w:styleId="DefaultParagraphFont">
    <w:name w:val="Default Paragraph Font"/>
    <w:semiHidden/>
    <w:rsid w:val="00AC76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C7651"/>
  </w:style>
  <w:style w:type="paragraph" w:styleId="TOC8">
    <w:name w:val="toc 8"/>
    <w:basedOn w:val="TOC1"/>
    <w:semiHidden/>
    <w:rsid w:val="00AC7651"/>
    <w:pPr>
      <w:spacing w:before="180"/>
      <w:ind w:left="2693" w:hanging="2693"/>
    </w:pPr>
    <w:rPr>
      <w:b/>
    </w:rPr>
  </w:style>
  <w:style w:type="paragraph" w:styleId="TOC1">
    <w:name w:val="toc 1"/>
    <w:semiHidden/>
    <w:rsid w:val="00AC76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C76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C7651"/>
    <w:pPr>
      <w:ind w:left="1701" w:hanging="1701"/>
    </w:pPr>
  </w:style>
  <w:style w:type="paragraph" w:styleId="TOC4">
    <w:name w:val="toc 4"/>
    <w:basedOn w:val="TOC3"/>
    <w:semiHidden/>
    <w:rsid w:val="00AC7651"/>
    <w:pPr>
      <w:ind w:left="1418" w:hanging="1418"/>
    </w:pPr>
  </w:style>
  <w:style w:type="paragraph" w:styleId="TOC3">
    <w:name w:val="toc 3"/>
    <w:basedOn w:val="TOC2"/>
    <w:semiHidden/>
    <w:rsid w:val="00AC7651"/>
    <w:pPr>
      <w:ind w:left="1134" w:hanging="1134"/>
    </w:pPr>
  </w:style>
  <w:style w:type="paragraph" w:styleId="TOC2">
    <w:name w:val="toc 2"/>
    <w:basedOn w:val="TOC1"/>
    <w:semiHidden/>
    <w:rsid w:val="00AC7651"/>
    <w:pPr>
      <w:keepNext w:val="0"/>
      <w:spacing w:before="0"/>
      <w:ind w:left="851" w:hanging="851"/>
    </w:pPr>
    <w:rPr>
      <w:sz w:val="20"/>
    </w:rPr>
  </w:style>
  <w:style w:type="paragraph" w:styleId="Index2">
    <w:name w:val="index 2"/>
    <w:basedOn w:val="Index1"/>
    <w:semiHidden/>
    <w:rsid w:val="00AC7651"/>
    <w:pPr>
      <w:ind w:left="284"/>
    </w:pPr>
  </w:style>
  <w:style w:type="paragraph" w:styleId="Index1">
    <w:name w:val="index 1"/>
    <w:basedOn w:val="Normal"/>
    <w:semiHidden/>
    <w:rsid w:val="00AC7651"/>
    <w:pPr>
      <w:keepLines/>
      <w:spacing w:after="0"/>
    </w:pPr>
  </w:style>
  <w:style w:type="paragraph" w:customStyle="1" w:styleId="ZH">
    <w:name w:val="ZH"/>
    <w:rsid w:val="00AC765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C7651"/>
    <w:pPr>
      <w:outlineLvl w:val="9"/>
    </w:pPr>
  </w:style>
  <w:style w:type="paragraph" w:styleId="ListNumber2">
    <w:name w:val="List Number 2"/>
    <w:basedOn w:val="ListNumber"/>
    <w:semiHidden/>
    <w:rsid w:val="00AC7651"/>
    <w:pPr>
      <w:ind w:left="851"/>
    </w:pPr>
  </w:style>
  <w:style w:type="paragraph" w:styleId="Header">
    <w:name w:val="header"/>
    <w:semiHidden/>
    <w:rsid w:val="00AC7651"/>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C7651"/>
    <w:rPr>
      <w:b/>
      <w:position w:val="6"/>
      <w:sz w:val="16"/>
    </w:rPr>
  </w:style>
  <w:style w:type="paragraph" w:styleId="FootnoteText">
    <w:name w:val="footnote text"/>
    <w:basedOn w:val="Normal"/>
    <w:semiHidden/>
    <w:rsid w:val="00AC7651"/>
    <w:pPr>
      <w:keepLines/>
      <w:spacing w:after="0"/>
      <w:ind w:left="454" w:hanging="454"/>
    </w:pPr>
    <w:rPr>
      <w:sz w:val="16"/>
    </w:rPr>
  </w:style>
  <w:style w:type="paragraph" w:customStyle="1" w:styleId="TAH">
    <w:name w:val="TAH"/>
    <w:basedOn w:val="TAC"/>
    <w:rsid w:val="00AC7651"/>
    <w:rPr>
      <w:b/>
    </w:rPr>
  </w:style>
  <w:style w:type="paragraph" w:customStyle="1" w:styleId="TAC">
    <w:name w:val="TAC"/>
    <w:basedOn w:val="TAL"/>
    <w:rsid w:val="00AC7651"/>
    <w:pPr>
      <w:jc w:val="center"/>
    </w:pPr>
  </w:style>
  <w:style w:type="paragraph" w:customStyle="1" w:styleId="TF">
    <w:name w:val="TF"/>
    <w:basedOn w:val="TH"/>
    <w:rsid w:val="00AC7651"/>
    <w:pPr>
      <w:keepNext w:val="0"/>
      <w:spacing w:before="0" w:after="240"/>
    </w:pPr>
  </w:style>
  <w:style w:type="paragraph" w:customStyle="1" w:styleId="NO">
    <w:name w:val="NO"/>
    <w:basedOn w:val="Normal"/>
    <w:rsid w:val="00AC7651"/>
    <w:pPr>
      <w:keepLines/>
      <w:ind w:left="1135" w:hanging="851"/>
    </w:pPr>
  </w:style>
  <w:style w:type="paragraph" w:styleId="TOC9">
    <w:name w:val="toc 9"/>
    <w:basedOn w:val="TOC8"/>
    <w:semiHidden/>
    <w:rsid w:val="00AC7651"/>
    <w:pPr>
      <w:ind w:left="1418" w:hanging="1418"/>
    </w:pPr>
  </w:style>
  <w:style w:type="paragraph" w:customStyle="1" w:styleId="EX">
    <w:name w:val="EX"/>
    <w:basedOn w:val="Normal"/>
    <w:rsid w:val="00AC7651"/>
    <w:pPr>
      <w:keepLines/>
      <w:ind w:left="1702" w:hanging="1418"/>
    </w:pPr>
  </w:style>
  <w:style w:type="paragraph" w:customStyle="1" w:styleId="FP">
    <w:name w:val="FP"/>
    <w:basedOn w:val="Normal"/>
    <w:rsid w:val="00AC7651"/>
    <w:pPr>
      <w:spacing w:after="0"/>
    </w:pPr>
  </w:style>
  <w:style w:type="paragraph" w:customStyle="1" w:styleId="LD">
    <w:name w:val="LD"/>
    <w:rsid w:val="00AC765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C7651"/>
    <w:pPr>
      <w:spacing w:after="0"/>
    </w:pPr>
  </w:style>
  <w:style w:type="paragraph" w:customStyle="1" w:styleId="EW">
    <w:name w:val="EW"/>
    <w:basedOn w:val="EX"/>
    <w:rsid w:val="00AC7651"/>
    <w:pPr>
      <w:spacing w:after="0"/>
    </w:pPr>
  </w:style>
  <w:style w:type="paragraph" w:styleId="TOC6">
    <w:name w:val="toc 6"/>
    <w:basedOn w:val="TOC5"/>
    <w:next w:val="Normal"/>
    <w:semiHidden/>
    <w:rsid w:val="00AC7651"/>
    <w:pPr>
      <w:ind w:left="1985" w:hanging="1985"/>
    </w:pPr>
  </w:style>
  <w:style w:type="paragraph" w:styleId="TOC7">
    <w:name w:val="toc 7"/>
    <w:basedOn w:val="TOC6"/>
    <w:next w:val="Normal"/>
    <w:semiHidden/>
    <w:rsid w:val="00AC7651"/>
    <w:pPr>
      <w:ind w:left="2268" w:hanging="2268"/>
    </w:pPr>
  </w:style>
  <w:style w:type="paragraph" w:styleId="ListBullet2">
    <w:name w:val="List Bullet 2"/>
    <w:basedOn w:val="ListBullet"/>
    <w:semiHidden/>
    <w:rsid w:val="00AC7651"/>
    <w:pPr>
      <w:ind w:left="851"/>
    </w:pPr>
  </w:style>
  <w:style w:type="paragraph" w:styleId="ListBullet3">
    <w:name w:val="List Bullet 3"/>
    <w:basedOn w:val="ListBullet2"/>
    <w:semiHidden/>
    <w:rsid w:val="00AC7651"/>
    <w:pPr>
      <w:ind w:left="1135"/>
    </w:pPr>
  </w:style>
  <w:style w:type="paragraph" w:styleId="ListNumber">
    <w:name w:val="List Number"/>
    <w:basedOn w:val="List"/>
    <w:semiHidden/>
    <w:rsid w:val="00AC7651"/>
  </w:style>
  <w:style w:type="paragraph" w:customStyle="1" w:styleId="EQ">
    <w:name w:val="EQ"/>
    <w:basedOn w:val="Normal"/>
    <w:next w:val="Normal"/>
    <w:rsid w:val="00AC7651"/>
    <w:pPr>
      <w:keepLines/>
      <w:tabs>
        <w:tab w:val="center" w:pos="4536"/>
        <w:tab w:val="right" w:pos="9072"/>
      </w:tabs>
    </w:pPr>
    <w:rPr>
      <w:noProof/>
    </w:rPr>
  </w:style>
  <w:style w:type="paragraph" w:customStyle="1" w:styleId="TH">
    <w:name w:val="TH"/>
    <w:basedOn w:val="Normal"/>
    <w:rsid w:val="00AC7651"/>
    <w:pPr>
      <w:keepNext/>
      <w:keepLines/>
      <w:spacing w:before="60"/>
      <w:jc w:val="center"/>
    </w:pPr>
    <w:rPr>
      <w:rFonts w:ascii="Arial" w:hAnsi="Arial"/>
      <w:b/>
    </w:rPr>
  </w:style>
  <w:style w:type="paragraph" w:customStyle="1" w:styleId="NF">
    <w:name w:val="NF"/>
    <w:basedOn w:val="NO"/>
    <w:rsid w:val="00AC7651"/>
    <w:pPr>
      <w:keepNext/>
      <w:spacing w:after="0"/>
    </w:pPr>
    <w:rPr>
      <w:rFonts w:ascii="Arial" w:hAnsi="Arial"/>
      <w:sz w:val="18"/>
    </w:rPr>
  </w:style>
  <w:style w:type="paragraph" w:customStyle="1" w:styleId="PL">
    <w:name w:val="PL"/>
    <w:rsid w:val="00AC7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C7651"/>
    <w:pPr>
      <w:jc w:val="right"/>
    </w:pPr>
  </w:style>
  <w:style w:type="paragraph" w:customStyle="1" w:styleId="H6">
    <w:name w:val="H6"/>
    <w:basedOn w:val="Heading5"/>
    <w:next w:val="Normal"/>
    <w:rsid w:val="00AC7651"/>
    <w:pPr>
      <w:ind w:left="1985" w:hanging="1985"/>
      <w:outlineLvl w:val="9"/>
    </w:pPr>
    <w:rPr>
      <w:sz w:val="20"/>
    </w:rPr>
  </w:style>
  <w:style w:type="paragraph" w:customStyle="1" w:styleId="TAN">
    <w:name w:val="TAN"/>
    <w:basedOn w:val="TAL"/>
    <w:rsid w:val="00AC7651"/>
    <w:pPr>
      <w:ind w:left="851" w:hanging="851"/>
    </w:pPr>
  </w:style>
  <w:style w:type="paragraph" w:customStyle="1" w:styleId="TAL">
    <w:name w:val="TAL"/>
    <w:basedOn w:val="Normal"/>
    <w:rsid w:val="00AC7651"/>
    <w:pPr>
      <w:keepNext/>
      <w:keepLines/>
      <w:spacing w:after="0"/>
    </w:pPr>
    <w:rPr>
      <w:rFonts w:ascii="Arial" w:hAnsi="Arial"/>
      <w:sz w:val="18"/>
    </w:rPr>
  </w:style>
  <w:style w:type="paragraph" w:customStyle="1" w:styleId="ZA">
    <w:name w:val="ZA"/>
    <w:rsid w:val="00AC76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6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65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C76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651"/>
    <w:pPr>
      <w:framePr w:wrap="notBeside" w:y="16161"/>
    </w:pPr>
  </w:style>
  <w:style w:type="character" w:customStyle="1" w:styleId="ZGSM">
    <w:name w:val="ZGSM"/>
    <w:rsid w:val="00AC7651"/>
  </w:style>
  <w:style w:type="paragraph" w:styleId="List2">
    <w:name w:val="List 2"/>
    <w:basedOn w:val="List"/>
    <w:semiHidden/>
    <w:rsid w:val="00AC7651"/>
    <w:pPr>
      <w:ind w:left="851"/>
    </w:pPr>
  </w:style>
  <w:style w:type="paragraph" w:customStyle="1" w:styleId="ZG">
    <w:name w:val="ZG"/>
    <w:rsid w:val="00AC765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C7651"/>
    <w:pPr>
      <w:ind w:left="1135"/>
    </w:pPr>
  </w:style>
  <w:style w:type="paragraph" w:styleId="List4">
    <w:name w:val="List 4"/>
    <w:basedOn w:val="List3"/>
    <w:semiHidden/>
    <w:rsid w:val="00AC7651"/>
    <w:pPr>
      <w:ind w:left="1418"/>
    </w:pPr>
  </w:style>
  <w:style w:type="paragraph" w:styleId="List5">
    <w:name w:val="List 5"/>
    <w:basedOn w:val="List4"/>
    <w:semiHidden/>
    <w:rsid w:val="00AC7651"/>
    <w:pPr>
      <w:ind w:left="1702"/>
    </w:pPr>
  </w:style>
  <w:style w:type="paragraph" w:customStyle="1" w:styleId="EditorsNote">
    <w:name w:val="Editor's Note"/>
    <w:basedOn w:val="NO"/>
    <w:rsid w:val="00AC7651"/>
    <w:rPr>
      <w:color w:val="FF0000"/>
    </w:rPr>
  </w:style>
  <w:style w:type="paragraph" w:styleId="List">
    <w:name w:val="List"/>
    <w:basedOn w:val="Normal"/>
    <w:semiHidden/>
    <w:rsid w:val="00AC7651"/>
    <w:pPr>
      <w:ind w:left="568" w:hanging="284"/>
    </w:pPr>
  </w:style>
  <w:style w:type="paragraph" w:styleId="ListBullet">
    <w:name w:val="List Bullet"/>
    <w:basedOn w:val="List"/>
    <w:semiHidden/>
    <w:rsid w:val="00AC7651"/>
  </w:style>
  <w:style w:type="paragraph" w:styleId="ListBullet4">
    <w:name w:val="List Bullet 4"/>
    <w:basedOn w:val="ListBullet3"/>
    <w:semiHidden/>
    <w:rsid w:val="00AC7651"/>
    <w:pPr>
      <w:ind w:left="1418"/>
    </w:pPr>
  </w:style>
  <w:style w:type="paragraph" w:styleId="ListBullet5">
    <w:name w:val="List Bullet 5"/>
    <w:basedOn w:val="ListBullet4"/>
    <w:semiHidden/>
    <w:rsid w:val="00AC7651"/>
    <w:pPr>
      <w:ind w:left="1702"/>
    </w:pPr>
  </w:style>
  <w:style w:type="paragraph" w:customStyle="1" w:styleId="B1">
    <w:name w:val="B1"/>
    <w:basedOn w:val="List"/>
    <w:rsid w:val="00AC7651"/>
  </w:style>
  <w:style w:type="paragraph" w:customStyle="1" w:styleId="B2">
    <w:name w:val="B2"/>
    <w:basedOn w:val="List2"/>
    <w:rsid w:val="00AC7651"/>
  </w:style>
  <w:style w:type="paragraph" w:customStyle="1" w:styleId="B3">
    <w:name w:val="B3"/>
    <w:basedOn w:val="List3"/>
    <w:rsid w:val="00AC7651"/>
  </w:style>
  <w:style w:type="paragraph" w:customStyle="1" w:styleId="B4">
    <w:name w:val="B4"/>
    <w:basedOn w:val="List4"/>
    <w:rsid w:val="00AC7651"/>
  </w:style>
  <w:style w:type="paragraph" w:customStyle="1" w:styleId="B5">
    <w:name w:val="B5"/>
    <w:basedOn w:val="List5"/>
    <w:rsid w:val="00AC7651"/>
  </w:style>
  <w:style w:type="paragraph" w:styleId="Footer">
    <w:name w:val="footer"/>
    <w:basedOn w:val="Header"/>
    <w:semiHidden/>
    <w:rsid w:val="00AC7651"/>
    <w:pPr>
      <w:jc w:val="center"/>
    </w:pPr>
    <w:rPr>
      <w:i/>
    </w:rPr>
  </w:style>
  <w:style w:type="paragraph" w:customStyle="1" w:styleId="ZTD">
    <w:name w:val="ZTD"/>
    <w:basedOn w:val="ZB"/>
    <w:rsid w:val="00AC7651"/>
    <w:pPr>
      <w:framePr w:hRule="auto" w:wrap="notBeside" w:y="852"/>
    </w:pPr>
    <w:rPr>
      <w:i w:val="0"/>
      <w:sz w:val="40"/>
    </w:rPr>
  </w:style>
  <w:style w:type="character" w:styleId="PageNumber">
    <w:name w:val="page number"/>
    <w:basedOn w:val="DefaultParagraphFont"/>
    <w:uiPriority w:val="99"/>
    <w:semiHidden/>
    <w:unhideWhenUsed/>
    <w:rsid w:val="000F453C"/>
  </w:style>
  <w:style w:type="table" w:styleId="TableGrid">
    <w:name w:val="Table Grid"/>
    <w:basedOn w:val="TableNormal"/>
    <w:uiPriority w:val="39"/>
    <w:rsid w:val="001602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TotalTime>
  <Pages>100</Pages>
  <Words>26857</Words>
  <Characters>153089</Characters>
  <Application>Microsoft Office Word</Application>
  <DocSecurity>0</DocSecurity>
  <Lines>1275</Lines>
  <Paragraphs>359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179587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5</cp:revision>
  <cp:lastPrinted>2017-06-05T08:56:00Z</cp:lastPrinted>
  <dcterms:created xsi:type="dcterms:W3CDTF">2017-06-05T08:47:00Z</dcterms:created>
  <dcterms:modified xsi:type="dcterms:W3CDTF">2017-06-05T12:04:00Z</dcterms:modified>
</cp:coreProperties>
</file>