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AF3" w:rsidRDefault="00DA7AF3" w:rsidP="00DA7A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  <w:t>C4-</w:t>
      </w:r>
      <w:r>
        <w:rPr>
          <w:b/>
          <w:noProof/>
          <w:sz w:val="24"/>
        </w:rPr>
        <w:t>16632</w:t>
      </w:r>
      <w:r>
        <w:rPr>
          <w:b/>
          <w:noProof/>
          <w:sz w:val="24"/>
        </w:rPr>
        <w:t>8</w:t>
      </w:r>
    </w:p>
    <w:p w:rsidR="00DA7AF3" w:rsidRPr="002B7FA1" w:rsidRDefault="00DA7AF3" w:rsidP="00DA7AF3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b/>
          <w:noProof/>
          <w:sz w:val="24"/>
        </w:rPr>
        <w:t>Reno,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  <w:r>
        <w:rPr>
          <w:b/>
          <w:noProof/>
          <w:sz w:val="24"/>
        </w:rPr>
        <w:tab/>
      </w:r>
    </w:p>
    <w:p w:rsidR="00DA7AF3" w:rsidRDefault="00DA7AF3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1721BE">
        <w:rPr>
          <w:b/>
          <w:noProof/>
          <w:sz w:val="28"/>
        </w:rPr>
        <w:t>5373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 xml:space="preserve">New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2782B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lastRenderedPageBreak/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lastRenderedPageBreak/>
        <w:t>-</w:t>
      </w:r>
      <w:r w:rsidRPr="005157CA">
        <w:tab/>
      </w:r>
      <w:proofErr w:type="gramStart"/>
      <w:r w:rsidR="00BB23CD" w:rsidRPr="005157CA">
        <w:t>potential</w:t>
      </w:r>
      <w:proofErr w:type="gramEnd"/>
      <w:r w:rsidR="00BB23CD" w:rsidRPr="005157CA">
        <w:t xml:space="preserve"> work to 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keep the UE in EMM-CONNECTED state or in EMM-IDLE</w:t>
      </w:r>
      <w:r w:rsidR="00AF592A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access control mechanism</w:t>
      </w:r>
      <w:r w:rsidR="002D59FF" w:rsidRPr="005157CA">
        <w:t>s</w:t>
      </w:r>
      <w:r w:rsidRPr="005157CA">
        <w:t>;</w:t>
      </w:r>
    </w:p>
    <w:p w:rsidR="002D59FF" w:rsidRPr="005157CA" w:rsidRDefault="002D59FF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Pr="005157CA">
        <w:t>potential</w:t>
      </w:r>
      <w:proofErr w:type="gramEnd"/>
      <w:r w:rsidRPr="005157CA">
        <w:t xml:space="preserve"> work on reject cases handling and abnormal cases handling for light connection</w:t>
      </w:r>
      <w:r w:rsidR="00471EE7" w:rsidRPr="005157CA">
        <w:t>.</w:t>
      </w:r>
    </w:p>
    <w:p w:rsidR="0042782B" w:rsidRPr="00703096" w:rsidRDefault="00BB23CD" w:rsidP="00BB23CD">
      <w:r>
        <w:rPr>
          <w:lang w:val="en-US"/>
        </w:rPr>
        <w:t>3.</w:t>
      </w:r>
      <w:r w:rsidRPr="00BB23CD">
        <w:t xml:space="preserve"> </w:t>
      </w:r>
      <w:r>
        <w:tab/>
        <w:t>Potential updates to TS 27.007 for light connection</w:t>
      </w:r>
      <w:r w:rsidR="005157CA">
        <w:rPr>
          <w:lang w:val="en-US"/>
        </w:rPr>
        <w:t>;</w:t>
      </w:r>
    </w:p>
    <w:p w:rsidR="000C306E" w:rsidRPr="00703096" w:rsidRDefault="000C306E" w:rsidP="000C306E">
      <w:r>
        <w:rPr>
          <w:lang w:val="en-US"/>
        </w:rPr>
        <w:t>4.</w:t>
      </w:r>
      <w:r w:rsidRPr="00BB23CD">
        <w:t xml:space="preserve"> </w:t>
      </w:r>
      <w:r>
        <w:tab/>
        <w:t>Potential updates to TS 29.118 for light connection</w:t>
      </w:r>
      <w:r w:rsidR="005157CA">
        <w:rPr>
          <w:lang w:val="en-US"/>
        </w:rPr>
        <w:t>; and</w:t>
      </w:r>
    </w:p>
    <w:p w:rsidR="00F956DF" w:rsidRPr="00703096" w:rsidRDefault="00F956DF" w:rsidP="00F956DF">
      <w:r>
        <w:rPr>
          <w:lang w:val="en-US"/>
        </w:rPr>
        <w:t>5.</w:t>
      </w:r>
      <w:r w:rsidRPr="00BB23CD">
        <w:t xml:space="preserve"> </w:t>
      </w:r>
      <w:r>
        <w:tab/>
        <w:t>Potential updates to TS 24.368 for light connection</w:t>
      </w:r>
      <w:r w:rsidRPr="009F3790">
        <w:rPr>
          <w:lang w:val="en-US"/>
        </w:rPr>
        <w:t>.</w:t>
      </w:r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" w:name="_GoBack"/>
      <w:bookmarkEnd w:id="1"/>
      <w:r>
        <w:t>t connection</w:t>
      </w:r>
      <w:r w:rsidRPr="009F3790"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potential </w:t>
      </w:r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09"/>
        <w:gridCol w:w="1318"/>
        <w:gridCol w:w="99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updates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Potential </w:t>
            </w:r>
            <w:r w:rsidR="005157CA" w:rsidRPr="00457FC5">
              <w:rPr>
                <w:sz w:val="16"/>
                <w:szCs w:val="16"/>
                <w:lang w:eastAsia="zh-CN"/>
              </w:rPr>
              <w:t xml:space="preserve">addition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73" w:rsidRDefault="005F6C73">
      <w:r>
        <w:separator/>
      </w:r>
    </w:p>
  </w:endnote>
  <w:endnote w:type="continuationSeparator" w:id="0">
    <w:p w:rsidR="005F6C73" w:rsidRDefault="005F6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73" w:rsidRDefault="005F6C73">
      <w:r>
        <w:separator/>
      </w:r>
    </w:p>
  </w:footnote>
  <w:footnote w:type="continuationSeparator" w:id="0">
    <w:p w:rsidR="005F6C73" w:rsidRDefault="005F6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23DA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5958"/>
    <w:rsid w:val="003F268E"/>
    <w:rsid w:val="003F7B3D"/>
    <w:rsid w:val="0042782B"/>
    <w:rsid w:val="0043648B"/>
    <w:rsid w:val="0043745F"/>
    <w:rsid w:val="0044029F"/>
    <w:rsid w:val="00457FC5"/>
    <w:rsid w:val="00471EE7"/>
    <w:rsid w:val="0048267C"/>
    <w:rsid w:val="004876B9"/>
    <w:rsid w:val="00493A79"/>
    <w:rsid w:val="004A6A60"/>
    <w:rsid w:val="004A6CF3"/>
    <w:rsid w:val="004B043A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A7A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A7038"/>
    <w:rsid w:val="00ED7A5B"/>
    <w:rsid w:val="00EE68FF"/>
    <w:rsid w:val="00F07F57"/>
    <w:rsid w:val="00F41A27"/>
    <w:rsid w:val="00F4338D"/>
    <w:rsid w:val="00F440D3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1096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8364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@CT4 rev</cp:lastModifiedBy>
  <cp:revision>2</cp:revision>
  <cp:lastPrinted>2000-02-29T10:31:00Z</cp:lastPrinted>
  <dcterms:created xsi:type="dcterms:W3CDTF">2016-11-17T23:50:00Z</dcterms:created>
  <dcterms:modified xsi:type="dcterms:W3CDTF">2016-11-17T23:50:00Z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1479400966</vt:lpwstr>
  </property>
</Properties>
</file>