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6A" w:rsidRPr="00EA616A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3GPP </w:t>
      </w:r>
      <w:r w:rsidR="00AA0E39">
        <w:rPr>
          <w:rFonts w:cs="Arial"/>
          <w:bCs/>
          <w:noProof w:val="0"/>
          <w:sz w:val="24"/>
          <w:szCs w:val="24"/>
          <w:lang w:val="en-GB"/>
        </w:rPr>
        <w:t>TSG-CT WG4 Meeting #72</w:t>
      </w:r>
      <w:r>
        <w:rPr>
          <w:rFonts w:cs="Arial"/>
          <w:bCs/>
          <w:noProof w:val="0"/>
          <w:sz w:val="24"/>
          <w:szCs w:val="24"/>
          <w:lang w:val="en-GB"/>
        </w:rPr>
        <w:tab/>
      </w:r>
      <w:r w:rsidR="00AA0E39">
        <w:rPr>
          <w:rFonts w:cs="Arial"/>
          <w:bCs/>
          <w:noProof w:val="0"/>
          <w:sz w:val="24"/>
          <w:szCs w:val="24"/>
          <w:lang w:val="en-GB"/>
        </w:rPr>
        <w:t>C4-161458</w:t>
      </w:r>
    </w:p>
    <w:p w:rsidR="002F1E84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Jeju (Korea), 15-19 February 2016                        </w:t>
      </w:r>
      <w:r w:rsidR="00B63B25">
        <w:rPr>
          <w:rFonts w:cs="Arial"/>
          <w:bCs/>
          <w:noProof w:val="0"/>
          <w:sz w:val="24"/>
          <w:szCs w:val="24"/>
          <w:lang w:val="en-GB"/>
        </w:rPr>
        <w:tab/>
      </w:r>
      <w:r w:rsidR="00AA0E39">
        <w:rPr>
          <w:rFonts w:cs="Arial"/>
          <w:b w:val="0"/>
          <w:bCs/>
          <w:noProof w:val="0"/>
          <w:sz w:val="20"/>
          <w:lang w:val="en-GB"/>
        </w:rPr>
        <w:t>(C1-161434</w:t>
      </w:r>
      <w:r w:rsidR="00B63B25" w:rsidRPr="00B63B25">
        <w:rPr>
          <w:rFonts w:cs="Arial"/>
          <w:b w:val="0"/>
          <w:bCs/>
          <w:noProof w:val="0"/>
          <w:sz w:val="20"/>
          <w:lang w:val="en-GB"/>
        </w:rPr>
        <w:t>)</w:t>
      </w:r>
    </w:p>
    <w:p w:rsidR="0076024F" w:rsidRDefault="002F1E84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9F04B2">
        <w:rPr>
          <w:rFonts w:ascii="Arial" w:eastAsia="Batang" w:hAnsi="Arial"/>
          <w:b/>
          <w:lang w:eastAsia="zh-CN"/>
        </w:rPr>
        <w:t>Item:</w:t>
      </w:r>
      <w:r w:rsidR="009F04B2">
        <w:rPr>
          <w:rFonts w:ascii="Arial" w:eastAsia="Batang" w:hAnsi="Arial"/>
          <w:b/>
          <w:lang w:eastAsia="zh-CN"/>
        </w:rPr>
        <w:tab/>
        <w:t>5</w:t>
      </w:r>
      <w:bookmarkStart w:id="0" w:name="_GoBack"/>
      <w:bookmarkEnd w:id="0"/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>Acronym: NonIP_GPRS</w:t>
      </w:r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NB-IoT, EC-EGPRS and LTE eMTC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(CIoT_EC_GSM)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 xml:space="preserve">23.720 to introduce support for Non-IP Data for NB-IoT. Normative work is ongoing in Rel-13 </w:t>
      </w:r>
      <w:r w:rsidR="00760644" w:rsidRPr="00981B26">
        <w:t xml:space="preserve">(CIoT) </w:t>
      </w:r>
      <w:r w:rsidRPr="00981B26">
        <w:t>to introduce Non-IP Data support both for NB-IoT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r w:rsidR="00584B3F" w:rsidRPr="00584B3F">
        <w:rPr>
          <w:lang w:val="en-US"/>
        </w:rPr>
        <w:t>NonIP_GPRS-CT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r>
        <w:rPr>
          <w:lang w:val="en-US"/>
        </w:rPr>
        <w:t>Covered by the parent feature</w:t>
      </w:r>
      <w:r w:rsidR="004F293B">
        <w:rPr>
          <w:lang w:val="en-US"/>
        </w:rPr>
        <w:t>.</w:t>
      </w:r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05"/>
        <w:gridCol w:w="1403"/>
        <w:gridCol w:w="1605"/>
        <w:gridCol w:w="2201"/>
      </w:tblGrid>
      <w:tr w:rsidR="0076024F" w:rsidTr="00ED7097">
        <w:trPr>
          <w:cantSplit/>
          <w:jc w:val="center"/>
        </w:trPr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 (June 2016)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r>
              <w:t>MediaTek Inc</w:t>
            </w:r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DD" w:rsidRDefault="008D07DD">
      <w:r>
        <w:separator/>
      </w:r>
    </w:p>
  </w:endnote>
  <w:endnote w:type="continuationSeparator" w:id="0">
    <w:p w:rsidR="008D07DD" w:rsidRDefault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DD" w:rsidRDefault="008D07DD">
      <w:r>
        <w:separator/>
      </w:r>
    </w:p>
  </w:footnote>
  <w:footnote w:type="continuationSeparator" w:id="0">
    <w:p w:rsidR="008D07DD" w:rsidRDefault="008D0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C56BB"/>
    <w:rsid w:val="001E4D5E"/>
    <w:rsid w:val="002767AD"/>
    <w:rsid w:val="002B121E"/>
    <w:rsid w:val="002F1E84"/>
    <w:rsid w:val="00310F63"/>
    <w:rsid w:val="0032437E"/>
    <w:rsid w:val="00327647"/>
    <w:rsid w:val="00352BCB"/>
    <w:rsid w:val="00353A32"/>
    <w:rsid w:val="004438AF"/>
    <w:rsid w:val="0047459D"/>
    <w:rsid w:val="004B2CFA"/>
    <w:rsid w:val="004F293B"/>
    <w:rsid w:val="00510752"/>
    <w:rsid w:val="005152B3"/>
    <w:rsid w:val="00584B3F"/>
    <w:rsid w:val="00595B00"/>
    <w:rsid w:val="005C37A0"/>
    <w:rsid w:val="005D43BC"/>
    <w:rsid w:val="006457D7"/>
    <w:rsid w:val="00672EEF"/>
    <w:rsid w:val="00706AB8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F04B2"/>
    <w:rsid w:val="00AA0E39"/>
    <w:rsid w:val="00AA3AA4"/>
    <w:rsid w:val="00AB23F7"/>
    <w:rsid w:val="00AC43F7"/>
    <w:rsid w:val="00AD68A4"/>
    <w:rsid w:val="00B2529A"/>
    <w:rsid w:val="00B35EE3"/>
    <w:rsid w:val="00B63B25"/>
    <w:rsid w:val="00B93635"/>
    <w:rsid w:val="00B94C69"/>
    <w:rsid w:val="00BC63FE"/>
    <w:rsid w:val="00BE2A5C"/>
    <w:rsid w:val="00BF0D52"/>
    <w:rsid w:val="00CC20DA"/>
    <w:rsid w:val="00CE3B1B"/>
    <w:rsid w:val="00DB073D"/>
    <w:rsid w:val="00DC28C0"/>
    <w:rsid w:val="00DD2489"/>
    <w:rsid w:val="00E01E41"/>
    <w:rsid w:val="00E36ACA"/>
    <w:rsid w:val="00E53230"/>
    <w:rsid w:val="00E75240"/>
    <w:rsid w:val="00E94CC2"/>
    <w:rsid w:val="00EA616A"/>
    <w:rsid w:val="00ED7097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CCFF-7C79-4CFF-8300-9A942DE2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932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6048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5</cp:revision>
  <cp:lastPrinted>2000-02-29T10:31:00Z</cp:lastPrinted>
  <dcterms:created xsi:type="dcterms:W3CDTF">2016-02-18T10:16:00Z</dcterms:created>
  <dcterms:modified xsi:type="dcterms:W3CDTF">2016-02-18T10:25:00Z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