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521" w:rsidRPr="00AA4168" w:rsidRDefault="00CE5521" w:rsidP="00CE5521">
      <w:pPr>
        <w:pStyle w:val="TT"/>
      </w:pPr>
      <w:r>
        <w:t>Contents</w:t>
      </w:r>
    </w:p>
    <w:p w:rsidR="00AA4168" w:rsidRPr="00AA4168" w:rsidRDefault="00AA4168" w:rsidP="00AA4168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AA4168">
        <w:rPr>
          <w:b/>
        </w:rPr>
        <w:fldChar w:fldCharType="begin" w:fldLock="1"/>
      </w:r>
      <w:r w:rsidRPr="00AA4168">
        <w:rPr>
          <w:b/>
        </w:rPr>
        <w:instrText xml:space="preserve"> TOC \o "1-9" </w:instrText>
      </w:r>
      <w:r w:rsidRPr="00AA4168">
        <w:rPr>
          <w:b/>
        </w:rPr>
        <w:fldChar w:fldCharType="separate"/>
      </w:r>
      <w:r w:rsidRPr="00AA4168">
        <w:t>Annex A:List of contribution documents</w:t>
      </w:r>
      <w:r w:rsidRPr="00AA4168">
        <w:tab/>
      </w:r>
      <w:r w:rsidRPr="00AA4168">
        <w:fldChar w:fldCharType="begin" w:fldLock="1"/>
      </w:r>
      <w:r w:rsidRPr="00AA4168">
        <w:instrText xml:space="preserve"> PAGEREF _Toc386784730 \h </w:instrText>
      </w:r>
      <w:r w:rsidRPr="00AA4168">
        <w:fldChar w:fldCharType="separate"/>
      </w:r>
      <w:r w:rsidRPr="00AA4168">
        <w:t>2</w:t>
      </w:r>
      <w:r w:rsidRPr="00AA4168">
        <w:fldChar w:fldCharType="end"/>
      </w:r>
    </w:p>
    <w:p w:rsidR="00AA4168" w:rsidRPr="00AA4168" w:rsidRDefault="00AA4168" w:rsidP="00AA4168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AA4168">
        <w:t>Annex B:List of agreed change requests Annex</w:t>
      </w:r>
      <w:r w:rsidRPr="00AA4168">
        <w:tab/>
      </w:r>
      <w:r w:rsidRPr="00AA4168">
        <w:fldChar w:fldCharType="begin" w:fldLock="1"/>
      </w:r>
      <w:r w:rsidRPr="00AA4168">
        <w:instrText xml:space="preserve"> PAGEREF _Toc386784731 \h </w:instrText>
      </w:r>
      <w:r w:rsidRPr="00AA4168">
        <w:fldChar w:fldCharType="separate"/>
      </w:r>
      <w:r w:rsidRPr="00AA4168">
        <w:t>20</w:t>
      </w:r>
      <w:r w:rsidRPr="00AA4168">
        <w:fldChar w:fldCharType="end"/>
      </w:r>
    </w:p>
    <w:p w:rsidR="00AA4168" w:rsidRPr="00AA4168" w:rsidRDefault="00AA4168" w:rsidP="00AA4168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AA4168">
        <w:t>Annex C:Lists of liaisons</w:t>
      </w:r>
      <w:bookmarkStart w:id="0" w:name="_GoBack"/>
      <w:bookmarkEnd w:id="0"/>
      <w:r w:rsidRPr="00AA4168">
        <w:tab/>
      </w:r>
      <w:r w:rsidRPr="00AA4168">
        <w:fldChar w:fldCharType="begin" w:fldLock="1"/>
      </w:r>
      <w:r w:rsidRPr="00AA4168">
        <w:instrText xml:space="preserve"> PAGEREF _Toc386784732 \h </w:instrText>
      </w:r>
      <w:r w:rsidRPr="00AA4168">
        <w:fldChar w:fldCharType="separate"/>
      </w:r>
      <w:r w:rsidRPr="00AA4168">
        <w:t>26</w:t>
      </w:r>
      <w:r w:rsidRPr="00AA4168">
        <w:fldChar w:fldCharType="end"/>
      </w:r>
    </w:p>
    <w:p w:rsidR="00AA4168" w:rsidRPr="00AA4168" w:rsidRDefault="00AA4168" w:rsidP="00AA4168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AA4168">
        <w:t>Annec C.1.: Incoming liaison statements</w:t>
      </w:r>
      <w:r w:rsidRPr="00AA4168">
        <w:tab/>
      </w:r>
      <w:r w:rsidRPr="00AA4168">
        <w:fldChar w:fldCharType="begin" w:fldLock="1"/>
      </w:r>
      <w:r w:rsidRPr="00AA4168">
        <w:instrText xml:space="preserve"> PAGEREF _Toc386784733 \h </w:instrText>
      </w:r>
      <w:r w:rsidRPr="00AA4168">
        <w:fldChar w:fldCharType="separate"/>
      </w:r>
      <w:r w:rsidRPr="00AA4168">
        <w:t>26</w:t>
      </w:r>
      <w:r w:rsidRPr="00AA4168">
        <w:fldChar w:fldCharType="end"/>
      </w:r>
    </w:p>
    <w:p w:rsidR="00AA4168" w:rsidRPr="00AA4168" w:rsidRDefault="00AA4168" w:rsidP="00AA4168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AA4168">
        <w:t>Annex C.2.:Outgoing liaison statements</w:t>
      </w:r>
      <w:r w:rsidRPr="00AA4168">
        <w:tab/>
      </w:r>
      <w:r w:rsidRPr="00AA4168">
        <w:fldChar w:fldCharType="begin" w:fldLock="1"/>
      </w:r>
      <w:r w:rsidRPr="00AA4168">
        <w:instrText xml:space="preserve"> PAGEREF _Toc386784734 \h </w:instrText>
      </w:r>
      <w:r w:rsidRPr="00AA4168">
        <w:fldChar w:fldCharType="separate"/>
      </w:r>
      <w:r w:rsidRPr="00AA4168">
        <w:t>28</w:t>
      </w:r>
      <w:r w:rsidRPr="00AA4168">
        <w:fldChar w:fldCharType="end"/>
      </w:r>
    </w:p>
    <w:p w:rsidR="00AA4168" w:rsidRPr="00AA4168" w:rsidRDefault="00AA4168" w:rsidP="00AA4168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AA4168">
        <w:t>Annex D:List of agreed/approved new and revised Work Items</w:t>
      </w:r>
      <w:r w:rsidRPr="00AA4168">
        <w:tab/>
      </w:r>
      <w:r w:rsidRPr="00AA4168">
        <w:fldChar w:fldCharType="begin" w:fldLock="1"/>
      </w:r>
      <w:r w:rsidRPr="00AA4168">
        <w:instrText xml:space="preserve"> PAGEREF _Toc386784735 \h </w:instrText>
      </w:r>
      <w:r w:rsidRPr="00AA4168">
        <w:fldChar w:fldCharType="separate"/>
      </w:r>
      <w:r w:rsidRPr="00AA4168">
        <w:t>28</w:t>
      </w:r>
      <w:r w:rsidRPr="00AA4168">
        <w:fldChar w:fldCharType="end"/>
      </w:r>
    </w:p>
    <w:p w:rsidR="00AA4168" w:rsidRPr="00AA4168" w:rsidRDefault="00AA4168" w:rsidP="00AA4168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AA4168">
        <w:t>Annex D.1.</w:t>
      </w:r>
      <w:r w:rsidRPr="00AA4168">
        <w:rPr>
          <w:lang w:val="en-US"/>
        </w:rPr>
        <w:t>Agreed WIDs</w:t>
      </w:r>
      <w:r w:rsidRPr="00AA4168">
        <w:tab/>
      </w:r>
      <w:r w:rsidRPr="00AA4168">
        <w:fldChar w:fldCharType="begin" w:fldLock="1"/>
      </w:r>
      <w:r w:rsidRPr="00AA4168">
        <w:instrText xml:space="preserve"> PAGEREF _Toc386784736 \h </w:instrText>
      </w:r>
      <w:r w:rsidRPr="00AA4168">
        <w:fldChar w:fldCharType="separate"/>
      </w:r>
      <w:r w:rsidRPr="00AA4168">
        <w:t>28</w:t>
      </w:r>
      <w:r w:rsidRPr="00AA4168">
        <w:fldChar w:fldCharType="end"/>
      </w:r>
    </w:p>
    <w:p w:rsidR="00AA4168" w:rsidRPr="00AA4168" w:rsidRDefault="00AA4168" w:rsidP="00AA4168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AA4168">
        <w:t>Annex D.2.</w:t>
      </w:r>
      <w:r w:rsidRPr="00AA4168">
        <w:rPr>
          <w:lang w:val="en-US"/>
        </w:rPr>
        <w:t>Endorsed WIDs</w:t>
      </w:r>
      <w:r w:rsidRPr="00AA4168">
        <w:tab/>
      </w:r>
      <w:r w:rsidRPr="00AA4168">
        <w:fldChar w:fldCharType="begin" w:fldLock="1"/>
      </w:r>
      <w:r w:rsidRPr="00AA4168">
        <w:instrText xml:space="preserve"> PAGEREF _Toc386784737 \h </w:instrText>
      </w:r>
      <w:r w:rsidRPr="00AA4168">
        <w:fldChar w:fldCharType="separate"/>
      </w:r>
      <w:r w:rsidRPr="00AA4168">
        <w:t>28</w:t>
      </w:r>
      <w:r w:rsidRPr="00AA4168">
        <w:fldChar w:fldCharType="end"/>
      </w:r>
    </w:p>
    <w:p w:rsidR="00AA4168" w:rsidRPr="00AA4168" w:rsidRDefault="00AA4168" w:rsidP="00AA4168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AA4168">
        <w:t>Annex E:Technical Specifications and Reports</w:t>
      </w:r>
      <w:r w:rsidRPr="00AA4168">
        <w:tab/>
      </w:r>
      <w:r w:rsidRPr="00AA4168">
        <w:fldChar w:fldCharType="begin" w:fldLock="1"/>
      </w:r>
      <w:r w:rsidRPr="00AA4168">
        <w:instrText xml:space="preserve"> PAGEREF _Toc386784738 \h </w:instrText>
      </w:r>
      <w:r w:rsidRPr="00AA4168">
        <w:fldChar w:fldCharType="separate"/>
      </w:r>
      <w:r w:rsidRPr="00AA4168">
        <w:t>28</w:t>
      </w:r>
      <w:r w:rsidRPr="00AA4168">
        <w:fldChar w:fldCharType="end"/>
      </w:r>
    </w:p>
    <w:p w:rsidR="00AA4168" w:rsidRPr="00AA4168" w:rsidRDefault="00AA4168" w:rsidP="00AA4168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AA4168">
        <w:t>Annex E.1.:TR/TS for Information in PlenaryAnnex E.2.: TR/TS for Approval in Plenary</w:t>
      </w:r>
      <w:r w:rsidRPr="00AA4168">
        <w:tab/>
      </w:r>
      <w:r w:rsidRPr="00AA4168">
        <w:fldChar w:fldCharType="begin" w:fldLock="1"/>
      </w:r>
      <w:r w:rsidRPr="00AA4168">
        <w:instrText xml:space="preserve"> PAGEREF _Toc386784739 \h </w:instrText>
      </w:r>
      <w:r w:rsidRPr="00AA4168">
        <w:fldChar w:fldCharType="separate"/>
      </w:r>
      <w:r w:rsidRPr="00AA4168">
        <w:t>28</w:t>
      </w:r>
      <w:r w:rsidRPr="00AA4168">
        <w:fldChar w:fldCharType="end"/>
      </w:r>
    </w:p>
    <w:p w:rsidR="00AA4168" w:rsidRPr="00AA4168" w:rsidRDefault="00AA4168" w:rsidP="00AA4168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AA4168">
        <w:t>Annex F:Agreed Exceptionsheets</w:t>
      </w:r>
      <w:r w:rsidRPr="00AA4168">
        <w:tab/>
      </w:r>
      <w:r w:rsidRPr="00AA4168">
        <w:fldChar w:fldCharType="begin" w:fldLock="1"/>
      </w:r>
      <w:r w:rsidRPr="00AA4168">
        <w:instrText xml:space="preserve"> PAGEREF _Toc386784740 \h </w:instrText>
      </w:r>
      <w:r w:rsidRPr="00AA4168">
        <w:fldChar w:fldCharType="separate"/>
      </w:r>
      <w:r w:rsidRPr="00AA4168">
        <w:t>28</w:t>
      </w:r>
      <w:r w:rsidRPr="00AA4168">
        <w:fldChar w:fldCharType="end"/>
      </w:r>
    </w:p>
    <w:p w:rsidR="00AA4168" w:rsidRPr="00AA4168" w:rsidRDefault="00AA4168" w:rsidP="00AA4168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AA4168">
        <w:t>Annex G:List of participants</w:t>
      </w:r>
      <w:r w:rsidRPr="00AA4168">
        <w:tab/>
      </w:r>
      <w:r w:rsidRPr="00AA4168">
        <w:fldChar w:fldCharType="begin" w:fldLock="1"/>
      </w:r>
      <w:r w:rsidRPr="00AA4168">
        <w:instrText xml:space="preserve"> PAGEREF _Toc386784741 \h </w:instrText>
      </w:r>
      <w:r w:rsidRPr="00AA4168">
        <w:fldChar w:fldCharType="separate"/>
      </w:r>
      <w:r w:rsidRPr="00AA4168">
        <w:t>29</w:t>
      </w:r>
      <w:r w:rsidRPr="00AA4168">
        <w:fldChar w:fldCharType="end"/>
      </w:r>
    </w:p>
    <w:p w:rsidR="00CE5521" w:rsidRPr="00AA4168" w:rsidRDefault="00AA4168" w:rsidP="00AA4168">
      <w:pPr>
        <w:pStyle w:val="TOC1"/>
      </w:pPr>
      <w:r w:rsidRPr="00AA4168">
        <w:rPr>
          <w:b/>
        </w:rPr>
        <w:fldChar w:fldCharType="end"/>
      </w:r>
    </w:p>
    <w:p w:rsidR="00D91622" w:rsidRDefault="009C3702" w:rsidP="003406B3">
      <w:pPr>
        <w:pStyle w:val="Heading1"/>
      </w:pPr>
      <w:r>
        <w:br w:type="page"/>
      </w:r>
      <w:bookmarkStart w:id="1" w:name="_Toc386784730"/>
      <w:r w:rsidR="00D91622">
        <w:lastRenderedPageBreak/>
        <w:t>An</w:t>
      </w:r>
      <w:r w:rsidR="003406B3">
        <w:t xml:space="preserve">nex A: </w:t>
      </w:r>
      <w:r w:rsidR="00D91622">
        <w:t>List of contribution documents</w:t>
      </w:r>
      <w:bookmarkEnd w:id="1"/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8"/>
        <w:gridCol w:w="1128"/>
        <w:gridCol w:w="3828"/>
        <w:gridCol w:w="2592"/>
        <w:gridCol w:w="1277"/>
      </w:tblGrid>
      <w:tr w:rsidR="009B5C48" w:rsidRPr="009B5C48" w:rsidTr="009B5C48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B5C4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B5C4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Type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B5C4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B5C4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B5C4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'Decision'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Agenda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Agenda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C4-140425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Agenda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Detailed agenda &amp; time plan for CT4#64bis: status at document deadline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C4-140426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Agenda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Detailed agenda &amp; time plan for CT4#64bis: status on eve of meeting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DAD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Proposed allocation of documents to agenda items for CT4#64bis: status at document deadline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C4-140428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DAD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Proposed allocation of documents to agenda items for CT4#64bis: status on eve of meeting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CT4 Aspects of the Workplan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CT#63 &amp; SA&amp;63 Status 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CT4#64 meeting report for approval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MCC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Support of RTP transport multiplexing (Iq, stage 2)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C4-140776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Support of RTP transport multiplexing (Iq, stage 3)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SGmb path failure recovery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one2many, Alcatel-Lucent, ALU Shanghai Bell, Ericsson,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C4-140734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General clean-up of the TR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Conclusion on definition of Load Control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Cisco, Ericsson,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C4-140748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Conclusion on interaction between Load Control Info and information received from DNS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Cisco, Ericsson,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C4-140749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Conclusion on maximum number of Load Control Info instances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Cisco, Ericsson,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Conclusion on message throttling algorithm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Cisco, Ericsson,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C4-140750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Description and conclusion on message prioritization based 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C4-140751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Conclusion on propagation of MME/SGSN identity to the PGW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Cisco, Ericsson,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Conclusion on updating PGW with overload control info of the target MME/SGSN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Cisco, Ericsson,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C4-140443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Conclusion on interaction between APN back-off timer and overload control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Cisco, Ericsson,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Conclusion on maximum number of Overload Control Info instances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Cisco, Ericsson,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Conclusion on the discovery of the support of the feature by peer node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Cisco, Ericsson,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Conclusion on partial support of load and overload control in the network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Cisco, Ericsson,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Summary of conclusion in clause 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Cisco, Ericsson,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C4-140752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INFO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Information on the Progress of the GTP-C Overload Control Mechanism workitem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C4-140753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Skeleton for capturing various aspects of GTP-C overload control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C4-140754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UE Time Zone information for TWAN S2a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TWAN Identifier Timestamp in PDN disconnection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C4-140742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TWAN ID Timestamp in Bearer Revocation Ack message for PGW initiated bearer deactivation procedure in Trusted 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C4-140743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UE Time Zone for PMIP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C4-140744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TWAN Identifier Timestamp for PMIP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C4-140745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Introduction of SGSN Number, SGSN Lgd Identifier and MME SLg identifier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C4-140738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Handling of E-RAB Release due to GTPU error indication for default bearer at MME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C4-140733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WID on MBMS restoration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INFO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Progress of the eMediasec work item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Editorial clean-up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 xml:space="preserve">e2ae media security: Iq procedures for TCP-based media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C4-140660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e2e media security: Iq &amp; Ix procedures for TCP-based media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C4-140731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Conclusions and recommendations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e2e media security for TCP-based media using TLS Functional requirements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C4-140756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e2ae media security for TCP-based media using TLS Functional requirements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C4-140757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e2ae media security for UDP-based media using DTLS Functional requirements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PWS Restart Indication parameters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MCC,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HeNB ID verification in the PWS Restart Indication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Huawei, one2many, AT&amp;T, 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C4-140732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Routing of PWS messages to HeNBs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Huawei, one2many, AT&amp;T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Routing of PWS messages to HeNBs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Huawei, one2many, AT&amp;T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MBMS session re-establishment with modified M1 IP multicast addresses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C4-140735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MCE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Conclusions for enforcement of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Conclusions on the applicable 3GPP interfaces for load/overload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Verizon, Cisco,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Conclusions on the applicable non-3GPP access interfaces for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C4-140760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HRPD Sector ID definition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TWAN Identifier Timestamp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C4-140746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Civic address encoding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Reporting changes of UE presence in Presence Reporting Area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C4-140767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Presence Reporting Area Action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C4-140768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ULI change reporting when E-RAB/RAB/PFC is established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Alternate LMAA or IPv4-LMAA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C4-140769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Alternate LMA address for user plane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C4-140770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DISC on LTE to GERAN SRVCC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SRVCC Handover to GERAN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SRVCC Handover to GERAN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SRVCC Handover to GERAN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SRVCC Handover to GERAN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Number of authentication vectors in the MM Context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C4-140739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Number of authentication vectors in the MM Context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C4-140740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Context Response with P-TMSI Signature Mismatch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 xml:space="preserve">Context Response with P-TMSI Signature Mismatch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C4-140771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Context Response with P-TMSI Signature Mismatch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C4-140772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Indication of IMEISV during inter-MSC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Restoring the (S)Gs associations during tracking/routing area update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Final conclusions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Ericsson, Verizon. Alcatel-Lucent, Cisco,NSN, Oracle, Telecom Italia, AT&amp;T, KDDI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Update cause to indicate downlink message delivery failure due to crash with mobility event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C4-140773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MDT configuration during inter-MME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C4-140793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MDT configuration during inter-MME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C4-140794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Sm path failure recovery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one2many, Alcatel-Lucent, ALU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C4-140736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TLS protocol profile (clause 4.3.5)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C4-140758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ICE support in Iq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Merged into 0778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ICE support in Iq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Merged into 0755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ICE support in Ix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C4-140716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ICE support for MRF in Mp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ICE support for MRF in Mp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ICE support in Mn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ICE support in Mc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Private User Identity retrieval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C4-140675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Private User Identity retrieval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Merged into 0698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IP-SM-GW address handling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IP-SM-GW address handling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Requirements for Scopes and Report Types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C4-140663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CS to PS 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CS to PS 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CS to PS 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C4-140696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CS to PS 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C4-140697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Wildcarded Public Identity in SAA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C4-140676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UE Reachability for IP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SGmb path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C4-140737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Including CSG change reporting for Change Notification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 xml:space="preserve">Ericsson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C4-140774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Discussion on MSC initiated SGs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Enhancement on MSC initiated SGs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STa Authentication for Trusted WLAN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ZTE, Ericsson, NSN,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C4-140658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WID on CT aspects of Proximity-based Services (ProSe)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C4-140671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INFO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Proximity-based Services (ProSe) CT4 impacts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Addition of ProSe Application ID format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C4-140672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Addition of ProSe Application Code format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C4-140673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Pseudo-CR on Overload Control Information parameters &amp; evaluation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NSN, Cisco, Alcatel-Lucent, Alcatel-Lucent Shanghai Bell,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C4-140761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Transparent container ambiguity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Indirect Data Forwarding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Indirect Data Forwarding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Response LS on New version of ES 283 035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CT WG1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Response LS on New version of ES 283 035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CT WG1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on Registration of new TS 29.214 protocol identifiers in TS 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CT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 xml:space="preserve">LS on PWS service restoration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Reply LS on system aspects for Small Cell Enhancement work in 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RAN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on Core Network assisted eNodeB parameters tuning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RAN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Reply LS on ULI reporting enhancements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RAN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on agreed CRs for LTE-HRPD 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RAN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 xml:space="preserve">Reply LS on error handling in eMBMS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RAN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Reply LS on system aspects for Small Cell Enhancement work in 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RAN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Reply LS on CSFB priority call handling in a network supporting Multimedia Priority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on system aspects for Small Cell Enhancement work in 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on Maintenance of I-WLAN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response on Roaming Forwarding of signalling for CS fall back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on GCSE QCIs and connected mode DRX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MTC Device Identification for LI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SA WG3LI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Reply LS on Maintenance of I-WLAN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SA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on contact persons and maintenance of 3GPP TS 29.234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SA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Diameter overload control mechanism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C4-140698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Retrieval of TWAN-Id over Sh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China Telecom,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C4-140677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Retrieval of TWAN-Id over Sh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China Telecom,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C4-140674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WID on CT aspects of Small Data and Device Triggering Enhancements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Correction on XML Schema for IMS CAMEL Services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C4-140670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Pseudo-CR on Conclusions on frequency of inclusion of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Huawei, Alcatel-Lucent, Alcatel-Lucent Shanghai Bell, 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C4-140762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Pseudo-CR on Conclusions on frequency of inclusion of 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Huawei, Cisco,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C4-140763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Extension to Solution 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Huawei, NEC, NTT DOCOMO, NTC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C4-140665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Discussion on Comparison of Sol-B and Sol-D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Huawei, NEC, NTT DOCOMO, NTC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Comparison and Conclusion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Huawei, NEC, NTT DOCOMO, NTC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C4-140641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Editors Notes with Solution 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C4-140666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Existing Mechanisms and Drawbacks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C4-140668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Alternative Solutions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C4-140669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Recommendation and Conclusion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Protocol enhancements to indicate support of device recall and replace by SMS-SC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C4-140661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UE Initiated Connectivity to Additional PDN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C4-140659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PCO in the HO to TWAN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PCO in the HO to TWAN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Encoding of the civic address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China Telecom,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C4-140747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The civic address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China Telecom,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PCR on TS 29.344 Skeleton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C4-140706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PCR on TS 29.344 Scope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C4-140707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Spare bits in MM context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C4-140787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Temporarily rejected case for Create/Update Bearer Response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Merged into 0773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Modify Bearer Request with PDN Charging Pause Stop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User CSG Information reporting in rollback case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C4-140790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Corrections to Node Type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C4-140791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Update the condition of TimeZone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C4-140792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IMSI for BBF convergence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C4-140694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Reflective QoS in BBF architecture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C4-140695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PGW triggered SGW restoration on S5 path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PGW triggered SGW restoration on S5 path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Exteneded priority is missing in UML model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C4-140681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Exteneded priority is missing in UML model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C4-140682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Diameter overload Impacts on S6a/d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C4-140664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Diameter overload over S6a/d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Merged into 0698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Adding Codes for 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Adding Codes for 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Adding Codes for 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Adding Codes for 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Adding Codes for 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C4-140700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Fix inconsistency with 3GPP2 based PDN disconnection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Fix inconsistency with 3GPP2 based PDN disconnection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Add Context-Id AVP setting description in Update Location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Add Context-Id AVP setting description in Update Location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CLUE handling in MRF for IMS telepresence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e2ae media security: Iq procedures for UDP-based media using TLS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C4-140759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Indication of covered annex B - SA3 requirements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Cleanup the pre-Release-8 DNS procedure on Release-8 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NTT DOCOMO, NTC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C4-140780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Cleanup the pre-Release-8 DNS procedure on Release-8 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NTT DOCOMO, NTC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C4-140781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Cleanup the pre-Release-8 DNS procedure on Release-8 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NTT DOCOMO, NTC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C4-140782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Cleanup the pre-Release-8 DNS procedure on Release-8 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NTT DOCOMO, NTC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C4-140783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Cleanup the pre-Release-8 DNS procedure on Release-8 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NTT DOCOMO, NTC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C4-140784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Conclusion on the support of APN level load control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C4-140764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OUT on Progress of GTP-C Overload Control mechanism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SS-Status AVP definition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C4-140691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SS-Status AVP definition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C4-140692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Consistency of ICS Indicator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Consistency of ICS Indicator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Proposal to support ICE lite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Support for Interactive Connectivity Establishment (ICE)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C4-140788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Support for Interactive Connectivity Establishment (ICE)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C4-140755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E2e security procedures for TCP-based media using TLS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Merged into 0731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Clarification of signalling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Civic Address Encoding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Civic Address Encoding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Definition of AVPs for Network Location in TWLAN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Error mapping for "Data Missing"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C4-140795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Functional requirements clarification of "stage 2" convention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C4-140775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Diameter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C4-140656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Removal of Editor's notes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C4-140656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Update of the section 6.5 "3GPP-IETF Requirements Gap Analysis"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Completion of the TR 29.809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Skeleton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C4-140705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 xml:space="preserve">Scope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General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 xml:space="preserve">Procedure Descriptions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Protocol Specification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Authorized media capabilities per Service 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C4-140678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Pseudo-CR on media security update of ITU-T H.248.x numbers (clause 8)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C4-140777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PGW Back-off Time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Aligning Mandatory Feature with stage 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Aligning Mandatory Features with stage 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C4-140779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Aligning Mandatory Features with stage 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Extension to the TWAN Identifier contents: new Line Identifier (Logical Access ID)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C4-140785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Extension to the ANI Option IE / TWAN Identifier contents: new Line Identifier (Logical Access ID)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 xml:space="preserve">Add a Cause Value in case MME refuses to setup/modify a bearer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C4-140796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Diameter overload control mechanism impacts on existing 3GPP applications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C4-140693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Handling of error scenarios on trigger replace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C4-140662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CT aspects of Group Communication System Enablers for LTE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C4-140657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Comparison and Conclusion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Huawei, NEC, NTT DOCOMO, NTC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Reply LS on new work item on "IMS support for RTP / RTCP transport multiplexing"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Correction of MME/SGSN Behaviour when ODB is not supported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NTT DOCOMO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C4-140702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Correction of MME/SGSN Behaviour when ODB is not supported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NTT DOCOMO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Correction of MME/SGSN Behaviour when ODB is not supported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NTT DOCOMO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Correction of MME/SGSN Behaviour when ODB is not supported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NTT DOCOMO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Correction of MME/SGSN Behaviour when ODB is not supported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NTT DOCOMO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C4-140711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on the problem of UE Radio Capability information size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on Optimised Handover from eHRPD to EUTRAN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on device trigger recall and replace support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Reply LS on Overload Control for WLAN accesses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on eMBMS broadcast areas with EUTRAN Cell Granularity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Reply LS on Charging aspects for Network Sharing (MOCN GWCN)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Reply LS on GCSE QCIs and connected mode DRX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Vodafone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C4-140713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Reply LS on MTC Device Identification for LI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C4-140714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Diameter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C4-140718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CT aspects of Group Communication System Enablers for LTE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Endorsed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STa Authentication for Trusted WLAN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ZTE, Ericsson, NSN,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UE Initiated Connectivity to Additional PDN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C4-140805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 xml:space="preserve">e2ae media security: Iq procedures for TCP-based media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Protocol enhancements to indicate support of device recall and replace by SMS-SC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Handling of error scenarios on trigger replace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C4-140818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Requirements for Scopes and Report Types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Diameter overload Impacts on S6a/d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C4-140703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Extension to Solution 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Huawei, NEC, NTT DOCOMO, NTC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C4-140720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Editors Notes with Solution 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C4-140721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OUT Possible Impacts on SIP for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C4-140715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Existing Mechanisms and Drawbacks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Alternative Solutions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C4-140723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Correction on XML Schema for IMS CAMEL Services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WID on CT aspects of Proximity-based Services (ProSe)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Addition of ProSe Application ID format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C4-140708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Addition of ProSe Application Code format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C4-140709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Retrieval of TWAN-Id over Sh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China Telecom,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C4-140726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Private User Identity retrieval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C4-140727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Wildcarded Public Identity in SAA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C4-140728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Retrieval of TWAN-Id over Sh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China Telecom,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C4-140725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Authorized media capabilities per Service 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IP-SM-GW address handling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C4-140815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IP-SM-GW address handling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C4-140816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Exteneded priority is missing in UML model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Exteneded priority is missing in UML model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SS-Status AVP definition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SS-Status AVP definition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SS-Status AVP definition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SS-Status AVP definition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SS-Status AVP definition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SS-Status AVP definition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SS-Status AVP definition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SS-Status AVP definition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SS-Status AVP definition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SS-Status AVP definition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Diameter overload control mechanism impacts on existing 3GPP applications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C4-140704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IMSI for BBF convergence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C4-140804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Reflective QoS in BBF architecture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CS to PS 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CS to PS 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Diameter overload control mechanism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C4-140701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OUT inconsistency with 3GPP2 based PDN disconnection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C4-140717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Adding Codes for 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Diameter overload control mechanism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C4-140710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Correction of MME/SGSN Behaviour when ODB is not supported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NTT DOCOMO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Diameter overload Impacts on S6a/d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Diameter overload control mechanism impacts on existing 3GPP applications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Skeleton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PCR on TS 29.344 Skeleton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PCR on TS 29.344 Scope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Addition of ProSe Application ID format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Addition of ProSe Application Code format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Diameter overload control mechanism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Correction of MME/SGSN Behaviour when ODB is not supported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NTT DOCOMO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Consistency of ICS Indicator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C4-140729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Reply LS on GCSE QCIs and connected mode DRX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Vodafone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Reply LS on MTC Device Identification for LI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Possible Impacts on SIP for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ICE support in Ix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OUT inconsistency with 3GPP2 based PDN disconnection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C4-140730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Diameter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C4-140817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3GPP TR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3GPP TR 29.809 v1.10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Extension to Solution 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Huawei, NEC, NTT DOCOMO, NTC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Editors Notes with Solution 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3GPP TR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3GPP TR 29.806v1.2.0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Alternative Solutions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Diameter overload Impacts on S6a/d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Retrieval of TWAN-Id over Sh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China Telecom,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C4-140819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Retrieval of TWAN-Id over Sh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China Telecom,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Private User Identity retrieval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Wildcarded Public Identity in SAA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Consistency of ICS Indicator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inconsistency with 3GPP2 based PDN disconnection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e2e media security: Iq &amp; Ix procedures for TCP-based media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HeNB ID verification in the PWS Restart Indication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Huawei, one2many, AT&amp;T, 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Handling of E-RAB Release due to GTPU error indication for default bearer at MME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SGmb path failure recovery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one2many, Alcatel-Lucent, ALU Shanghai Bell, Ericsson,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MBMS session re-establishment with modified M1 IP multicast addresses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Sm path failure recovery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one2many, Alcatel-Lucent, ALU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SGmb path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Introduction of SGSN Number, SGSN Lgd Identifier and MME SLg identifier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Number of authentication vectors in the MM Context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Number of authentication vectors in the MM Context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MAP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TWAN Identifier Timestamp in PDN disconnection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C4-140810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TWAN ID Timestamp in Bearer Revocation Ack message for PGW initiated bearer deactivation procedure in Trusted 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C4-140811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UE Time Zone for PMIP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TWAN Identifier Timestamp for PMIP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TWAN Identifier Timestamp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Encoding of the civic address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China Telecom,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C4-140812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Conclusion on definition of Load Control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Cisco, Ericsson, Verizon, Alcatel-Lucent, Alcatel-Lucent Shanghai Bell,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C4-140806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Conclusion on interaction between Load Control Info and information received from DNS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Cisco, Ericsson,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C4-140798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Conclusion on message throttling algorithm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Cisco, Ericsson,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Description and conclusion on message prioritization based 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Summary of conclusion in clause 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Cisco, Ericsson,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C4-140799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INFO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Information on the Progress of the GTP-C Overload Control Mechanism workitem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Skeleton for capturing various aspects of GTP-C overload control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C4-140765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Support for Interactive Connectivity Establishment (ICE)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e2e media security for TCP-based media using TLS Functional requirements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e2ae media security for TCP-based media using TLS Functional requirements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TLS protocol profile (clause 4.3.5)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e2ae media security: Iq procedures for UDP-based media using TLS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Conclusions on the applicable non-3GPP access interfaces for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Pseudo-CR on Overload Control Information parameters &amp; evaluation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NSN, Cisco, Alcatel-Lucent, Alcatel-Lucent Shanghai Bell, Verizon, KDDI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C4-140801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Pseudo-CR on Conclusions on frequency of inclusion of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Huawei, Alcatel-Lucent, Alcatel-Lucent Shanghai Bell, 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C4-140802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Pseudo-CR on Conclusions on frequency of inclusion of 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Huawei, Cisco,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C4-140803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Conclusion on the support of APN level load control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Skeleton for capturing various aspects of GTP-C overload control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C4-140800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3GPP TR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3GPP TR 29.807 v1.1.0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Reporting changes of UE presence in Presence Reporting Area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Presence Reporting Area Action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Alternate LMAA or IPv4-LMAA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Cisco, 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Alternate LMA address for user plane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 xml:space="preserve">Context Response with P-TMSI Signature Mismatch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Context Response with P-TMSI Signature Mismatch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Update cause to indicate downlink message delivery failure due to crash with mobility event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ZTE,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Including CSG change reporting for Change Notification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 xml:space="preserve">Ericsson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Functional requirements clarification of "stage 2" convention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Support of RTP transport multiplexing (Iq, stage 2)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Pseudo-CR on media security update of ITU-T H.248.x numbers (clause 8)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C4-140807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3GPP TR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3GPP TR 29.828 v1.2.0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Aligning Mandatory Features with stage 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Cleanup the pre-Release-8 DNS procedure on Release-8 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NTT DOCOMO, NTC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Cleanup the pre-Release-8 DNS procedure on Release-8 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NTT DOCOMO, NTC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Cleanup the pre-Release-8 DNS procedure on Release-8 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NTT DOCOMO, NTC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Cleanup the pre-Release-8 DNS procedure on Release-8 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NTT DOCOMO, NTC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Cleanup the pre-Release-8 DNS procedure on Release-8 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NTT DOCOMO, NTC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Extension to the TWAN Identifier contents: new Line Identifier (Logical Access ID)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C4-140813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on SRVCC Handover to GERAN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Spare bits in MM context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Support for Interactive Connectivity Establishment (ICE)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on Charging Pause Stop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User CSG Information reporting in rollback case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Corrections to Node Type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MCC,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Update the condition of TimeZone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MDT configuration during inter-MME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C4-140808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MDT configuration during inter-MME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C4-140809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Error mapping for "Data Missing"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 xml:space="preserve">Add a Cause Value in case MME refuses to setup/modify a bearer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Conclusion on definition of Load Control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Cisco, Ericsson, Verizon, Alcatel-Lucent, Alcatel-Lucent Shanghai Bell,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Conclusion on interaction between Load Control Info and information received from DNS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Cisco, Ericsson,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Summary of conclusion in clause 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Cisco, Ericsson, Verizon,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C4-140800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Skeleton for capturing various aspects of GTP-C overload control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C4-140801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Pseudo-CR on Overload Control Information parameters &amp; evaluation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NSN, Cisco, Alcatel-Lucent, Alcatel-Lucent Shanghai Bell, Verizon, KDDI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C4-140802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Pseudo-CR on Conclusions on frequency of inclusion of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Huawei, Alcatel-Lucent, Alcatel-Lucent Shanghai Bell, 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C4-140803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Pseudo-CR on Conclusions on frequency of inclusion of 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Huawei, Cisco,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C4-140804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IMSI for BBF convergence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Huawei, 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in C4-140814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C4-140805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UE Initiated Connectivity to Additional PDN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C4-140806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Conclusion on definition of Load Control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Cisco, Ericsson, Verizon, Alcatel-Lucent, Alcatel-Lucent Shanghai Bell,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C4-140807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Pseudo-CR on media security update of ITU-T H.248.x numbers (clause 8)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C4-140808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MDT configuration during inter-MME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C4-140809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MDT configuration during inter-MME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C4-140810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TWAN Identifier Timestamp in PDN disconnection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C4-140811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TWAN ID Timestamp in Bearer Revocation Ack message for PGW initiated bearer deactivation procedure in Trusted 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C4-140812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Encoding of the civic address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China Telecom,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C4-140813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Extension to the TWAN Identifier contents: new Line Identifier (Logical Access ID)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C4-140814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IMSI for BBF convergence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Huawei, 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C4-140815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IP-SM-GW address handling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C4-140816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IP-SM-GW address handling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C4-140817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Diameter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C4-140818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Handling of error scenarios on trigger replace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C4-140819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Retrieval of TWAN-Id over Sh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China Telecom,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C4-140820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Output documents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</w:tbl>
    <w:p w:rsidR="00E05FFB" w:rsidRDefault="00E05FFB" w:rsidP="00570891"/>
    <w:p w:rsidR="009B5C48" w:rsidRPr="00570891" w:rsidRDefault="009B5C48" w:rsidP="00570891"/>
    <w:p w:rsidR="000A2956" w:rsidRDefault="00D91622" w:rsidP="003406B3">
      <w:pPr>
        <w:pStyle w:val="Heading1"/>
      </w:pPr>
      <w:bookmarkStart w:id="2" w:name="_Toc386784731"/>
      <w:r>
        <w:t>Annex B:</w:t>
      </w:r>
      <w:r w:rsidR="003406B3">
        <w:t xml:space="preserve"> </w:t>
      </w:r>
      <w:r>
        <w:t xml:space="preserve">List of </w:t>
      </w:r>
      <w:r w:rsidR="009C13AC">
        <w:t xml:space="preserve">agreed </w:t>
      </w:r>
      <w:r>
        <w:t>change requests</w:t>
      </w:r>
      <w:r w:rsidR="00025B0A">
        <w:t xml:space="preserve"> </w:t>
      </w:r>
      <w:r>
        <w:t>Annex</w:t>
      </w:r>
      <w:bookmarkEnd w:id="2"/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5"/>
        <w:gridCol w:w="2312"/>
        <w:gridCol w:w="1704"/>
        <w:gridCol w:w="426"/>
        <w:gridCol w:w="674"/>
        <w:gridCol w:w="507"/>
        <w:gridCol w:w="184"/>
        <w:gridCol w:w="362"/>
        <w:gridCol w:w="1788"/>
        <w:gridCol w:w="911"/>
      </w:tblGrid>
      <w:tr w:rsidR="009B5C48" w:rsidRPr="009B5C48" w:rsidTr="009B5C48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B5C4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C4 Tdoc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B5C4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B5C4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B5C4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B5C4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Spec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B5C4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B5C4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B5C4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Cat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B5C4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Work Item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B5C4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Other specs affected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UE Time Zone information for TWAN S2a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0298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NETLOC_TWAN-CT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PWS Restart Indication parameters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MCC,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0285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REP_WMD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Routing of PWS messages to HeNBs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Huawei, one2many, AT&amp;T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0287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REP_WMD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Routing of PWS messages to HeNBs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Huawei, one2many, AT&amp;T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29.168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0050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REP_WMD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MCE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0289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eMBMS_Rest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HRPD Sector ID definition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0065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LTE_HRPD_SON-CT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Civic address encoding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1440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NETLOC_TWAN-CT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Restoring the (S)Gs associations during tracking/routing area update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0290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Private User Identity retrieval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0217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IP-SM-GW address handling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0490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IP-SM-GW address handling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0491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CS to PS 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1176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rSRVCC-CT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CS to PS 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1177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rSRVCC-CT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UE Reachability for IP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0218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PCO in the HO to TWAN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1451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eSaMOG_St3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PCO in the HO to TWAN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0304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eSaMOG_St3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Adding Codes for 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0386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Adding Codes for 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0387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Adding Codes for 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0388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Adding Codes for 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0389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Civic Address Encoding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0373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NETLOC_TWAN_CT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Definition of AVPs for Network Location in TWLAN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0392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NETLOC_TWAN_CT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Aligning Mandatory Feature with stage 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0054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Aligning Mandatory Features with stage 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0056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STa Authentication for Trusted WLAN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ZTE, Ericsson, NSN,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eSaMOG_St3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Protocol enhancements to indicate support of device recall and replace by SMS-SC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0385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MTCe-SDDTE-CT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Correction on XML Schema for IMS CAMEL Services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0043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IMS_SSFDD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Exteneded priority is missing in UML model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0492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Exteneded priority is missing in UML model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0493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SS-Status AVP definition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0554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SS-Status AVP definition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0553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SS-Status AVP definition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0552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SS-Status AVP definition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0551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SS-Status AVP definition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0396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SS-Status AVP definition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0395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SS-Status AVP definition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0394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SS-Status AVP definition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0393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SS-Status AVP definition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0544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SS-Status AVP definition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0391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Reflective QoS in BBF architecture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0370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P4C-F-CT3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CS to PS 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rSRVCC-CT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CS to PS 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0410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rSRVCC-CT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Adding Codes for 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Addition of ProSe Application Code format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0382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Private User Identity retrieval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0489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Wildcarded Public Identity in SAA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0609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Consistency of ICS Indicator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0413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HeNB ID verification in the PWS Restart Indication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Huawei, one2many, AT&amp;T, 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0286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REP_WMD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36.300-xxxx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Handling of E-RAB Release due to GTPU error indication for default bearer at MME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0284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SGmb path failure recovery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one2many, Alcatel-Lucent, ALU Shanghai Bell, Ericsson,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0283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eMBMS_Rest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MBMS session re-establishment with modified M1 IP multicast addresses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0288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eMBMS_Rest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Sm path failure recovery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one2many, Alcatel-Lucent, ALU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eMBMS_Rest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SGmb path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0291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eMBMS_Rest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Introduction of SGSN Number, SGSN Lgd Identifier and MME SLg identifier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1438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Number of authentication vectors in the MM Context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1443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Number of authentication vectors in the MM Context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0983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UE Time Zone for PMIP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0029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NETLOC_TWAN-CT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TWAN Identifier Timestamp for PMIP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0030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NETLOC_TWAN-CT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TWAN Identifier Timestamp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1439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NETLOC_TWAN-CT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Support for Interactive Connectivity Establishment (ICE)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0053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ICEH248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e2e media security for TCP-based media using TLS Functional requirements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0041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Reporting changes of UE presence in Presence Reporting Area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1441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CNO_ULI-CT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Presence Reporting Area Action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0408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CNO_ULI-CT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Alternate LMAA or IPv4-LMAA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Cisco, 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Alternate LMA address for user plane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 xml:space="preserve">Context Response with P-TMSI Signature Mismatch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1444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Context Response with P-TMSI Signature Mismatch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0984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Update cause to indicate downlink message delivery failure due to crash with mobility event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ZTE,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1445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Including CSG change reporting for Change Notification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 xml:space="preserve">Ericsson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1448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Functional requirements clarification of "stage 2" convention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0045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RTCP-MUX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Aligning Mandatory Features with stage 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0055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Cleanup the pre-Release-8 DNS procedure on Release-8 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NTT DOCOMO, NTC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29.303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0072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Cleanup the pre-Release-8 DNS procedure on Release-8 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NTT DOCOMO, NTC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29.303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0073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Cleanup the pre-Release-8 DNS procedure on Release-8 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NTT DOCOMO, NTC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29.303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0074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Cleanup the pre-Release-8 DNS procedure on Release-8 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NTT DOCOMO, NTC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29.303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Cleanup the pre-Release-8 DNS procedure on Release-8 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NTT DOCOMO, NTC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29.303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0076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Spare bits in MM context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1452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Support for Interactive Connectivity Establishment (ICE)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0046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ICEH248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User CSG Information reporting in rollback case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1455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Corrections to Node Type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MCC,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1456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Update the condition of TimeZone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1457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Error mapping for "Data Missing"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0138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 xml:space="preserve">Add a Cause Value in case MME refuses to setup/modify a bearer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1460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 xml:space="preserve">F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C4-140805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UE Initiated Connectivity to Additional PDN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0303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eSaMOG_St3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C4-140808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MDT configuration during inter-MME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1446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C4-140809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MDT configuration during inter-MME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1447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C4-140810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TWAN Identifier Timestamp in PDN disconnection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NETLOC_TWAN-CT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29.282-0030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C4-140811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TWAN ID Timestamp in Bearer Revocation Ack message for PGW initiated bearer deactivation procedure in Trusted 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0300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NETLOC_TWAN-CT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C4-140812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Encoding of the civic address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China Telecom,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0305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NETLOC_WLAN-CT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C4-140813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Extension to the TWAN Identifier contents: new Line Identifier (Logical Access ID)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1459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NETLOC_TWAN_CT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C4-140814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IMSI for BBF convergence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Huawei, 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0369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P4C-F-CT3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C4-140815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IP-SM-GW address handling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0411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C4-140816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IP-SM-GW address handling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C4-140818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Handling of error scenarios on trigger replace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29.337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MTCe-SDDTE-CT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C4-140819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Retrieval of TWAN-Id over Sh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China Telecom,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0487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NETLOC_TWAN_CT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</w:tbl>
    <w:p w:rsidR="00E05FFB" w:rsidRDefault="00E05FFB" w:rsidP="00E05FFB"/>
    <w:p w:rsidR="009B5C48" w:rsidRPr="00E05FFB" w:rsidRDefault="009B5C48" w:rsidP="00E05FFB"/>
    <w:p w:rsidR="00D91622" w:rsidRDefault="00F92220" w:rsidP="006C4511">
      <w:pPr>
        <w:pStyle w:val="Heading1"/>
      </w:pPr>
      <w:bookmarkStart w:id="3" w:name="_Toc386784732"/>
      <w:r>
        <w:t xml:space="preserve">Annex </w:t>
      </w:r>
      <w:r w:rsidR="00AE5B9B">
        <w:t>C</w:t>
      </w:r>
      <w:r w:rsidR="003406B3">
        <w:t xml:space="preserve">: </w:t>
      </w:r>
      <w:r w:rsidR="00D91622">
        <w:t>Lists of liaisons</w:t>
      </w:r>
      <w:bookmarkEnd w:id="3"/>
    </w:p>
    <w:p w:rsidR="00D91622" w:rsidRDefault="00F92220" w:rsidP="00025B0A">
      <w:pPr>
        <w:pStyle w:val="Heading2"/>
      </w:pPr>
      <w:bookmarkStart w:id="4" w:name="_Toc386784733"/>
      <w:r>
        <w:t xml:space="preserve">Annec </w:t>
      </w:r>
      <w:r w:rsidR="00AE5B9B">
        <w:t>C</w:t>
      </w:r>
      <w:r w:rsidR="006C4511">
        <w:t>.</w:t>
      </w:r>
      <w:r w:rsidR="00D91622">
        <w:t>1</w:t>
      </w:r>
      <w:r w:rsidR="006C4511">
        <w:t>.</w:t>
      </w:r>
      <w:r w:rsidR="00D91622">
        <w:t>: Incoming liaison statements</w:t>
      </w:r>
      <w:bookmarkEnd w:id="4"/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4"/>
        <w:gridCol w:w="4418"/>
        <w:gridCol w:w="979"/>
        <w:gridCol w:w="1404"/>
        <w:gridCol w:w="936"/>
        <w:gridCol w:w="1022"/>
      </w:tblGrid>
      <w:tr w:rsidR="009B5C48" w:rsidRPr="009B5C48" w:rsidTr="009B5C48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B5C4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B5C4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B5C4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B5C4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 File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B5C4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Response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B5C4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Decision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Response LS on New version of ES 283 035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CT WG1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C1-140372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on Registration of new TS 29.214 protocol identifiers in TS 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CT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C3-140249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 xml:space="preserve">LS on PWS service restoration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CP-140199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Reply LS on system aspects for Small Cell Enhancement work in 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RAN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R2-140999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on Core Network assisted eNodeB parameters tuning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RAN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R2-141014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Reply LS on ULI reporting enhancements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RAN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R3-140376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on agreed CRs for LTE-HRPD 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RAN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R3-140422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 xml:space="preserve">Reply LS on error handling in eMBMS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RAN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R3-140460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Reply LS on system aspects for Small Cell Enhancement work in 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RAN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R3-140486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Reply LS on CSFB priority call handling in a network supporting Multimedia Priority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S2-140533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on system aspects for Small Cell Enhancement work in 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S2-140537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on Maintenance of I-WLAN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S2-140554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response on Roaming Forwarding of signalling for CS fall back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S2-140569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on GCSE QCIs and connected mode DRX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S2-140846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MTC Device Identification for LI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SA WG3LI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SA3LI14_009r1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Reply LS on Maintenance of I-WLAN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SA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SP-140149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on contact persons and maintenance of 3GPP TS 29.234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SA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SP-140150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Reply LS on new work item on "IMS support for RTP / RTCP transport multiplexing"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C3-141148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on the problem of UE Radio Capability information size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S2-141251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on Optimised Handover from eHRPD to EUTRAN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S2-141299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on device trigger recall and replace support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S2-141368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Reply LS on Overload Control for WLAN accesses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S2-141485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LS on eMBMS broadcast areas with EUTRAN Cell Granularity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S2-141508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Reply LS on Charging aspects for Network Sharing (MOCN GWCN)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S2-141509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</w:tbl>
    <w:p w:rsidR="009B5C48" w:rsidRDefault="009B5C48" w:rsidP="009B5C48"/>
    <w:p w:rsidR="009B5C48" w:rsidRPr="009B5C48" w:rsidRDefault="009B5C48" w:rsidP="009B5C48"/>
    <w:p w:rsidR="00D91622" w:rsidRDefault="00F92220" w:rsidP="00025B0A">
      <w:pPr>
        <w:pStyle w:val="Heading2"/>
      </w:pPr>
      <w:bookmarkStart w:id="5" w:name="_Toc386784734"/>
      <w:r>
        <w:t xml:space="preserve">Annex </w:t>
      </w:r>
      <w:r w:rsidR="00AE5B9B">
        <w:t>C</w:t>
      </w:r>
      <w:r w:rsidR="006C4511">
        <w:t>.</w:t>
      </w:r>
      <w:r w:rsidR="00D91622">
        <w:t>2</w:t>
      </w:r>
      <w:r w:rsidR="006C4511">
        <w:t>.</w:t>
      </w:r>
      <w:r w:rsidR="00D91622">
        <w:t>: Outgoing liaison statements</w:t>
      </w:r>
      <w:bookmarkEnd w:id="5"/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1"/>
        <w:gridCol w:w="4255"/>
        <w:gridCol w:w="1298"/>
        <w:gridCol w:w="1990"/>
        <w:gridCol w:w="1149"/>
      </w:tblGrid>
      <w:tr w:rsidR="009B5C48" w:rsidRPr="009B5C48" w:rsidTr="009B5C48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B5C4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B5C4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B5C4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LS To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B5C4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LS Cc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B5C4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Attachment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Reply LS on GCSE QCIs and connected mode DRX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SA2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Reply LS on MTC Device Identification for LI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SA3LI, GSMA TSG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val="fr-FR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  <w:lang w:val="fr-FR"/>
              </w:rPr>
              <w:t>SA1, SA2, SA3, CT1, GSMA FF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val="fr-FR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Possible Impacts on SIP for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C4-140730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inconsistency with 3GPP2 based PDN disconnection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3GPP2 TSG SX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</w:tbl>
    <w:p w:rsidR="009B5C48" w:rsidRDefault="009B5C48" w:rsidP="009B5C48"/>
    <w:p w:rsidR="009B5C48" w:rsidRPr="009B5C48" w:rsidRDefault="009B5C48" w:rsidP="009B5C48"/>
    <w:p w:rsidR="00D91622" w:rsidRDefault="00D91622" w:rsidP="006C4511">
      <w:pPr>
        <w:pStyle w:val="Heading1"/>
      </w:pPr>
      <w:bookmarkStart w:id="6" w:name="_Toc386784735"/>
      <w:r>
        <w:t xml:space="preserve">Annex </w:t>
      </w:r>
      <w:r w:rsidR="00AE5B9B">
        <w:t>D</w:t>
      </w:r>
      <w:r w:rsidR="003406B3">
        <w:t xml:space="preserve">: </w:t>
      </w:r>
      <w:r>
        <w:t>List of agree</w:t>
      </w:r>
      <w:r w:rsidR="001E4E92">
        <w:t xml:space="preserve">d/approved new and revised Work </w:t>
      </w:r>
      <w:r>
        <w:t>Items</w:t>
      </w:r>
      <w:bookmarkEnd w:id="6"/>
    </w:p>
    <w:p w:rsidR="009B5C48" w:rsidRDefault="00F92220" w:rsidP="009B5C48">
      <w:pPr>
        <w:pStyle w:val="Heading2"/>
        <w:rPr>
          <w:b/>
          <w:bCs/>
          <w:sz w:val="24"/>
          <w:szCs w:val="24"/>
          <w:lang w:eastAsia="de-DE"/>
        </w:rPr>
      </w:pPr>
      <w:bookmarkStart w:id="7" w:name="_Toc386784736"/>
      <w:r>
        <w:rPr>
          <w:lang w:val="en-US"/>
        </w:rPr>
        <w:t xml:space="preserve">Annex </w:t>
      </w:r>
      <w:r w:rsidR="00AE5B9B">
        <w:rPr>
          <w:lang w:val="en-US"/>
        </w:rPr>
        <w:t>D</w:t>
      </w:r>
      <w:r w:rsidR="007063A4">
        <w:rPr>
          <w:lang w:val="en-US"/>
        </w:rPr>
        <w:t>.1.</w:t>
      </w:r>
      <w:r w:rsidR="007063A4">
        <w:rPr>
          <w:lang w:val="en-US"/>
        </w:rPr>
        <w:tab/>
      </w:r>
      <w:r w:rsidR="002248B0">
        <w:rPr>
          <w:lang w:val="en-US"/>
        </w:rPr>
        <w:t>Agreed WIDs</w:t>
      </w:r>
      <w:bookmarkEnd w:id="7"/>
      <w:r w:rsidR="002C676A" w:rsidRPr="002C676A">
        <w:rPr>
          <w:b/>
          <w:bCs/>
          <w:sz w:val="24"/>
          <w:szCs w:val="24"/>
          <w:lang w:eastAsia="de-DE"/>
        </w:rPr>
        <w:t xml:space="preserve">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6"/>
        <w:gridCol w:w="7049"/>
        <w:gridCol w:w="1338"/>
      </w:tblGrid>
      <w:tr w:rsidR="009B5C48" w:rsidRPr="009B5C48" w:rsidTr="009B5C48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B5C4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B5C4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B5C4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C4-140457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WID on MBMS restoration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C4-140554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WID on CT aspects of Small Data and Device Triggering Enhancements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C4-140817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Diameter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</w:tr>
    </w:tbl>
    <w:p w:rsidR="009B5C48" w:rsidRDefault="009B5C48" w:rsidP="009B5C48">
      <w:pPr>
        <w:rPr>
          <w:lang w:eastAsia="de-DE"/>
        </w:rPr>
      </w:pPr>
    </w:p>
    <w:p w:rsidR="009B5C48" w:rsidRPr="009B5C48" w:rsidRDefault="009B5C48" w:rsidP="009B5C48">
      <w:pPr>
        <w:rPr>
          <w:lang w:eastAsia="de-DE"/>
        </w:rPr>
      </w:pPr>
    </w:p>
    <w:p w:rsidR="00F92220" w:rsidRDefault="00F92220" w:rsidP="00F92220">
      <w:pPr>
        <w:pStyle w:val="Heading2"/>
        <w:rPr>
          <w:lang w:val="en-US"/>
        </w:rPr>
      </w:pPr>
      <w:bookmarkStart w:id="8" w:name="_Toc386784737"/>
      <w:r>
        <w:rPr>
          <w:lang w:val="en-US"/>
        </w:rPr>
        <w:t xml:space="preserve">Annex </w:t>
      </w:r>
      <w:r w:rsidR="00AE5B9B">
        <w:rPr>
          <w:lang w:val="en-US"/>
        </w:rPr>
        <w:t>D</w:t>
      </w:r>
      <w:r w:rsidR="007063A4">
        <w:rPr>
          <w:lang w:val="en-US"/>
        </w:rPr>
        <w:t>.2.</w:t>
      </w:r>
      <w:r w:rsidR="007063A4">
        <w:rPr>
          <w:lang w:val="en-US"/>
        </w:rPr>
        <w:tab/>
      </w:r>
      <w:r w:rsidR="002248B0">
        <w:rPr>
          <w:lang w:val="en-US"/>
        </w:rPr>
        <w:t>Endorsed WIDs</w:t>
      </w:r>
      <w:bookmarkEnd w:id="8"/>
      <w:r w:rsidR="00025B0A" w:rsidRPr="00025B0A">
        <w:rPr>
          <w:lang w:val="en-US"/>
        </w:rPr>
        <w:t xml:space="preserve">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6"/>
        <w:gridCol w:w="5670"/>
        <w:gridCol w:w="2259"/>
      </w:tblGrid>
      <w:tr w:rsidR="009B5C48" w:rsidRPr="009B5C48" w:rsidTr="009B5C48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B5C4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B5C4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B5C4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CT aspects of Group Communication System Enablers for LTE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</w:tr>
      <w:tr w:rsidR="009B5C48" w:rsidRPr="009B5C48" w:rsidTr="009B5C4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C4-140671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Revised WID on CT aspects of Proximity-based Services (ProSe)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B5C48" w:rsidRPr="009B5C48" w:rsidRDefault="009B5C4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B5C48"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</w:tr>
    </w:tbl>
    <w:p w:rsidR="00570891" w:rsidRDefault="00570891" w:rsidP="00570891">
      <w:pPr>
        <w:rPr>
          <w:lang w:val="en-US"/>
        </w:rPr>
      </w:pPr>
    </w:p>
    <w:p w:rsidR="009B5C48" w:rsidRDefault="009B5C48" w:rsidP="00570891">
      <w:pPr>
        <w:rPr>
          <w:lang w:val="en-US"/>
        </w:rPr>
      </w:pPr>
    </w:p>
    <w:p w:rsidR="00025B0A" w:rsidRDefault="00D91622" w:rsidP="006C4511">
      <w:pPr>
        <w:pStyle w:val="Heading1"/>
      </w:pPr>
      <w:bookmarkStart w:id="9" w:name="_Toc386784738"/>
      <w:r>
        <w:t xml:space="preserve">Annex </w:t>
      </w:r>
      <w:r w:rsidR="00AE5B9B">
        <w:t>E</w:t>
      </w:r>
      <w:r w:rsidR="003406B3">
        <w:t xml:space="preserve">: </w:t>
      </w:r>
      <w:r>
        <w:t>Technical Specifications and Reports</w:t>
      </w:r>
      <w:bookmarkEnd w:id="9"/>
    </w:p>
    <w:p w:rsidR="00E02F60" w:rsidRDefault="00F92220" w:rsidP="009B5C48">
      <w:pPr>
        <w:pStyle w:val="Heading2"/>
        <w:rPr>
          <w:lang w:val="en-US"/>
        </w:rPr>
      </w:pPr>
      <w:bookmarkStart w:id="10" w:name="_Toc386784739"/>
      <w:r>
        <w:rPr>
          <w:lang w:val="en-US"/>
        </w:rPr>
        <w:t xml:space="preserve">Annex </w:t>
      </w:r>
      <w:r w:rsidR="003406B3">
        <w:rPr>
          <w:lang w:val="en-US"/>
        </w:rPr>
        <w:t xml:space="preserve">E.1.: </w:t>
      </w:r>
      <w:r w:rsidR="00025B0A">
        <w:rPr>
          <w:lang w:val="en-US"/>
        </w:rPr>
        <w:t xml:space="preserve">TR/TS for </w:t>
      </w:r>
      <w:r w:rsidR="000204D3">
        <w:rPr>
          <w:lang w:val="en-US"/>
        </w:rPr>
        <w:t>Information</w:t>
      </w:r>
      <w:r w:rsidR="00025B0A">
        <w:rPr>
          <w:lang w:val="en-US"/>
        </w:rPr>
        <w:t xml:space="preserve"> in Plenary</w:t>
      </w:r>
      <w:r>
        <w:rPr>
          <w:lang w:val="en-US"/>
        </w:rPr>
        <w:t xml:space="preserve">Annex </w:t>
      </w:r>
      <w:r w:rsidR="00870C08">
        <w:rPr>
          <w:lang w:val="en-US"/>
        </w:rPr>
        <w:t>E.2</w:t>
      </w:r>
      <w:r w:rsidR="003406B3">
        <w:rPr>
          <w:lang w:val="en-US"/>
        </w:rPr>
        <w:t xml:space="preserve">.: </w:t>
      </w:r>
      <w:r w:rsidR="00025B0A">
        <w:rPr>
          <w:lang w:val="en-US"/>
        </w:rPr>
        <w:t>TR/TS for Approval in Plenary</w:t>
      </w:r>
      <w:bookmarkEnd w:id="10"/>
    </w:p>
    <w:p w:rsidR="009B5C48" w:rsidRPr="009B5C48" w:rsidRDefault="009B5C48" w:rsidP="009B5C48">
      <w:pPr>
        <w:rPr>
          <w:lang w:val="en-US"/>
        </w:rPr>
      </w:pPr>
      <w:r>
        <w:rPr>
          <w:lang w:val="en-US"/>
        </w:rPr>
        <w:t>Will be discussed in CT4#65.</w:t>
      </w:r>
    </w:p>
    <w:p w:rsidR="000204D3" w:rsidRDefault="00870C08" w:rsidP="006C4511">
      <w:pPr>
        <w:pStyle w:val="Heading1"/>
        <w:rPr>
          <w:lang w:val="en-US"/>
        </w:rPr>
      </w:pPr>
      <w:bookmarkStart w:id="11" w:name="_Toc386784740"/>
      <w:r>
        <w:rPr>
          <w:lang w:val="en-US"/>
        </w:rPr>
        <w:t>Anne</w:t>
      </w:r>
      <w:r w:rsidRPr="000204D3">
        <w:t>x</w:t>
      </w:r>
      <w:r w:rsidR="003406B3">
        <w:rPr>
          <w:lang w:val="en-US"/>
        </w:rPr>
        <w:t xml:space="preserve"> F: </w:t>
      </w:r>
      <w:r>
        <w:rPr>
          <w:lang w:val="en-US"/>
        </w:rPr>
        <w:t>Agreed Exceptionsheets</w:t>
      </w:r>
      <w:bookmarkEnd w:id="11"/>
    </w:p>
    <w:p w:rsidR="004D595C" w:rsidRDefault="004D595C" w:rsidP="004D595C">
      <w:r>
        <w:t>None</w:t>
      </w:r>
    </w:p>
    <w:p w:rsidR="001872FA" w:rsidRDefault="002248B0" w:rsidP="00AA4168">
      <w:pPr>
        <w:pStyle w:val="Heading1"/>
      </w:pPr>
      <w:r>
        <w:t xml:space="preserve"> </w:t>
      </w:r>
      <w:bookmarkStart w:id="12" w:name="_Toc386784741"/>
      <w:r>
        <w:t xml:space="preserve">Annex </w:t>
      </w:r>
      <w:r w:rsidR="00870C08">
        <w:t>G</w:t>
      </w:r>
      <w:r w:rsidR="003406B3">
        <w:t xml:space="preserve">: </w:t>
      </w:r>
      <w:r w:rsidR="00D91622">
        <w:t>List of participants</w:t>
      </w:r>
      <w:bookmarkEnd w:id="12"/>
    </w:p>
    <w:tbl>
      <w:tblPr>
        <w:tblW w:w="8092" w:type="dxa"/>
        <w:tblLook w:val="04A0" w:firstRow="1" w:lastRow="0" w:firstColumn="1" w:lastColumn="0" w:noHBand="0" w:noVBand="1"/>
      </w:tblPr>
      <w:tblGrid>
        <w:gridCol w:w="2238"/>
        <w:gridCol w:w="1363"/>
        <w:gridCol w:w="2193"/>
        <w:gridCol w:w="1803"/>
        <w:gridCol w:w="495"/>
      </w:tblGrid>
      <w:tr w:rsidR="00AA4168" w:rsidRPr="009B5C48" w:rsidTr="00AA4168">
        <w:trPr>
          <w:trHeight w:val="240"/>
        </w:trPr>
        <w:tc>
          <w:tcPr>
            <w:tcW w:w="223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Abou-assali, Tarek (Mr.)</w:t>
            </w:r>
          </w:p>
        </w:tc>
        <w:tc>
          <w:tcPr>
            <w:tcW w:w="1363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Oracle Corporation</w:t>
            </w:r>
          </w:p>
        </w:tc>
        <w:tc>
          <w:tcPr>
            <w:tcW w:w="1803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Arai, Kenjiro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NTT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Askerup, Anders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Hewlett-Packard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Bakker, John-Luc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BlackBerry UK Limited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Bartolome, Maria-Cruz (Ms.)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Nanjing Ericsson Panda Com Ltd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ES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Belling, Thomas (Dr.)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NSN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Berry, Nigel. H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Alcatel-Lucent Telecom Ltd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Bhaskaran, Sridhar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Cisco Systems France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Biondic, Nevenka (Mrs.)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Ericsson Inc.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HR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Bournelle, Julien (Dr.)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Orange Romania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Brinkmann, Horst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Alcatel-Lucent Deutschland AG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Catovic, Amer (Dr.)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Chaponniere, Lena (Mrs.)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Qualcomm Japan Inc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Chin, Chen-ho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Intel Korea, Ltd.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BE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De Gregorio, Jesus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ES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Dolly, Martin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AT&amp;T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Donovan, Steve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Oracle Corporation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Drage, Keith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Alcatel-Lucent Telecom Ltd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Ficaccio, Mauro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TELECOM ITALIA S.p.A.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IT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Gupta, Vivek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Hason, Baruh (Dr.)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Motorola Solutions UK Ltd.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Herrero-Veron, Christian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HuaWei Technologies Co., Ltd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Howell, Andrew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HOME OFFICE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Jesske, Roland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Deutsche Telekom AG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Kåll, Jan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NSN Japan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FI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Kanegae, Shunsuke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NTT corporation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Kang, Yanchao (Miss)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KORTEBI, Riadh (Dr.)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Kowalewski, Frank (Dr.)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Intel Mobile Communications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Koza, Yvette (Dr.)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Deutsche Telekom AG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AT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Kreipl, Michael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Telekom Deutschland GmbH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Kymalainen, Kimmo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ETSI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3GPPORG_REP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Landais, Bruno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Lauster, Reinhard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T-Mobile Austria GmbH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AT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Lavasani, Shahab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Huawei Technologies Sweden AB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Liu, Jennifer (Ms.)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Lu, Fei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Lu, Yang (Dr.)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VODAFONE Group Plc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Machimoto, Masaki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DOCOMO Communications Lab.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Miao, Zhen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NTT DOCOMO INC.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Milton, Lewis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NSN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Mohali, Marianne (Mrs.)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Orange Spain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Monrad, Atle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Morand, Lionel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Orange Slovakia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Okada, Yuki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Fujitsu Limited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Pers, Olle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TeliaSonera AB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Russell, Nick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Research in Motion Japan Ltd.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Saimaru, Yasuyuki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NEC Corporation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Salot, Nirav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Cisco Systems Belgium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Sasada, Keisuke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DOCOMO Communications Lab.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Schmitt, Peter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Huawei Technologies France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Schwarz, Albrecht (Dr.)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Scripcaru, Victor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Acision UK Ltd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NL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Shi, Susan (Ms.)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HUAWEI TECHNOLOGIES Co. Ltd.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Shi, Xiaoyan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HiSilicon Technologies Co. Ltd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Takakura, Tsuyoshi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NTT DOCOMO INC.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Takeda, Shinya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NTT DOCOMO INC.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Tamura, Toshiyuki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NEC Corporation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Trottin, Jean-Jacques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Van Geel, Jan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BELGACOM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BE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Vardarajan, Arvind Santhanam (Dr.)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QUALCOMM UK Ltd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Wang, Hucheng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Wiehe, Ulrich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NSN Oy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Wild, Peter A.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Vodafone GmbH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Wu, Zhibin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QUALCOMM CDMA Technologies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YANG, Weiwei(Tommy)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Huawei Technologies (UK)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Yang, Yong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Ericsson Japan K.K.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Yokoyama, Shin (Dr.)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NTC Corporation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Yu, Youyang (Miss)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HUAWEI Technologies Japan K.K.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Zhang, Hao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China Mobile Com. Corporation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Zhou, Xiaoyun (Mr.)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AA4168" w:rsidRPr="009B5C48" w:rsidTr="00AA4168">
        <w:trPr>
          <w:trHeight w:val="240"/>
        </w:trPr>
        <w:tc>
          <w:tcPr>
            <w:tcW w:w="2238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Zhou, Xingyue (Miss)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A4168" w:rsidRPr="009B5C48" w:rsidRDefault="00AA4168" w:rsidP="009B5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5C48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</w:tbl>
    <w:p w:rsidR="009B5C48" w:rsidRPr="003406B3" w:rsidRDefault="009B5C48" w:rsidP="003406B3"/>
    <w:sectPr w:rsidR="009B5C48" w:rsidRPr="003406B3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5C48" w:rsidRDefault="009B5C48">
      <w:r>
        <w:separator/>
      </w:r>
    </w:p>
  </w:endnote>
  <w:endnote w:type="continuationSeparator" w:id="0">
    <w:p w:rsidR="009B5C48" w:rsidRDefault="009B5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5C48" w:rsidRDefault="009B5C48">
      <w:r>
        <w:separator/>
      </w:r>
    </w:p>
  </w:footnote>
  <w:footnote w:type="continuationSeparator" w:id="0">
    <w:p w:rsidR="009B5C48" w:rsidRDefault="009B5C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C48" w:rsidRDefault="009B5C4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C24581"/>
    <w:multiLevelType w:val="hybridMultilevel"/>
    <w:tmpl w:val="3A7878D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622"/>
    <w:rsid w:val="000204D3"/>
    <w:rsid w:val="00025B0A"/>
    <w:rsid w:val="0003390B"/>
    <w:rsid w:val="00072158"/>
    <w:rsid w:val="000A2956"/>
    <w:rsid w:val="001756D0"/>
    <w:rsid w:val="001872FA"/>
    <w:rsid w:val="001A47E2"/>
    <w:rsid w:val="001E4E92"/>
    <w:rsid w:val="002248B0"/>
    <w:rsid w:val="00277588"/>
    <w:rsid w:val="002A071F"/>
    <w:rsid w:val="002C676A"/>
    <w:rsid w:val="003406B3"/>
    <w:rsid w:val="00397C68"/>
    <w:rsid w:val="003D471C"/>
    <w:rsid w:val="00451F55"/>
    <w:rsid w:val="004737B9"/>
    <w:rsid w:val="004973FA"/>
    <w:rsid w:val="004D595C"/>
    <w:rsid w:val="00570891"/>
    <w:rsid w:val="005B1BAF"/>
    <w:rsid w:val="00615FDA"/>
    <w:rsid w:val="006C4511"/>
    <w:rsid w:val="006E4B79"/>
    <w:rsid w:val="007063A4"/>
    <w:rsid w:val="007806E4"/>
    <w:rsid w:val="007E0749"/>
    <w:rsid w:val="00870C08"/>
    <w:rsid w:val="009B5C48"/>
    <w:rsid w:val="009C13AC"/>
    <w:rsid w:val="009C3702"/>
    <w:rsid w:val="00A42CE4"/>
    <w:rsid w:val="00AA4168"/>
    <w:rsid w:val="00AE5B9B"/>
    <w:rsid w:val="00AE7C45"/>
    <w:rsid w:val="00B201C7"/>
    <w:rsid w:val="00B268DB"/>
    <w:rsid w:val="00B426DC"/>
    <w:rsid w:val="00BF6C26"/>
    <w:rsid w:val="00C113EF"/>
    <w:rsid w:val="00C1288D"/>
    <w:rsid w:val="00CC336F"/>
    <w:rsid w:val="00CE5521"/>
    <w:rsid w:val="00D91622"/>
    <w:rsid w:val="00DE257B"/>
    <w:rsid w:val="00DF3C80"/>
    <w:rsid w:val="00E02F60"/>
    <w:rsid w:val="00E05FFB"/>
    <w:rsid w:val="00E33C69"/>
    <w:rsid w:val="00E566E3"/>
    <w:rsid w:val="00EC43A4"/>
    <w:rsid w:val="00EC7D4E"/>
    <w:rsid w:val="00F860E8"/>
    <w:rsid w:val="00F87EB3"/>
    <w:rsid w:val="00F92220"/>
    <w:rsid w:val="00F95538"/>
    <w:rsid w:val="00FE0A59"/>
    <w:rsid w:val="00FF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DDCF20-055E-4E32-A6FC-883C96A6B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5C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9B5C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9B5C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B5C4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B5C4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B5C4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5C48"/>
    <w:pPr>
      <w:outlineLvl w:val="5"/>
    </w:pPr>
  </w:style>
  <w:style w:type="paragraph" w:styleId="Heading7">
    <w:name w:val="heading 7"/>
    <w:basedOn w:val="H6"/>
    <w:next w:val="Normal"/>
    <w:qFormat/>
    <w:rsid w:val="009B5C48"/>
    <w:pPr>
      <w:outlineLvl w:val="6"/>
    </w:pPr>
  </w:style>
  <w:style w:type="paragraph" w:styleId="Heading8">
    <w:name w:val="heading 8"/>
    <w:basedOn w:val="Heading1"/>
    <w:next w:val="Normal"/>
    <w:qFormat/>
    <w:rsid w:val="009B5C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5C48"/>
    <w:pPr>
      <w:outlineLvl w:val="8"/>
    </w:pPr>
  </w:style>
  <w:style w:type="character" w:default="1" w:styleId="DefaultParagraphFont">
    <w:name w:val="Default Paragraph Font"/>
    <w:semiHidden/>
    <w:rsid w:val="009B5C4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B5C48"/>
  </w:style>
  <w:style w:type="paragraph" w:customStyle="1" w:styleId="H6">
    <w:name w:val="H6"/>
    <w:basedOn w:val="Heading5"/>
    <w:next w:val="Normal"/>
    <w:rsid w:val="009B5C48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9B5C4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B5C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9B5C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B5C48"/>
    <w:pPr>
      <w:ind w:left="1701" w:hanging="1701"/>
    </w:pPr>
  </w:style>
  <w:style w:type="paragraph" w:styleId="TOC4">
    <w:name w:val="toc 4"/>
    <w:basedOn w:val="TOC3"/>
    <w:semiHidden/>
    <w:rsid w:val="009B5C48"/>
    <w:pPr>
      <w:ind w:left="1418" w:hanging="1418"/>
    </w:pPr>
  </w:style>
  <w:style w:type="paragraph" w:styleId="TOC3">
    <w:name w:val="toc 3"/>
    <w:basedOn w:val="TOC2"/>
    <w:semiHidden/>
    <w:rsid w:val="009B5C48"/>
    <w:pPr>
      <w:ind w:left="1134" w:hanging="1134"/>
    </w:pPr>
  </w:style>
  <w:style w:type="paragraph" w:styleId="TOC2">
    <w:name w:val="toc 2"/>
    <w:basedOn w:val="TOC1"/>
    <w:uiPriority w:val="39"/>
    <w:rsid w:val="009B5C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B5C48"/>
    <w:pPr>
      <w:ind w:left="284"/>
    </w:pPr>
  </w:style>
  <w:style w:type="paragraph" w:styleId="Index1">
    <w:name w:val="index 1"/>
    <w:basedOn w:val="Normal"/>
    <w:semiHidden/>
    <w:rsid w:val="009B5C48"/>
    <w:pPr>
      <w:keepLines/>
      <w:spacing w:after="0"/>
    </w:pPr>
  </w:style>
  <w:style w:type="paragraph" w:customStyle="1" w:styleId="ZH">
    <w:name w:val="ZH"/>
    <w:rsid w:val="009B5C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B5C48"/>
    <w:pPr>
      <w:outlineLvl w:val="9"/>
    </w:pPr>
  </w:style>
  <w:style w:type="paragraph" w:styleId="ListNumber2">
    <w:name w:val="List Number 2"/>
    <w:basedOn w:val="ListNumber"/>
    <w:rsid w:val="009B5C48"/>
    <w:pPr>
      <w:ind w:left="851"/>
    </w:pPr>
  </w:style>
  <w:style w:type="paragraph" w:styleId="ListNumber">
    <w:name w:val="List Number"/>
    <w:basedOn w:val="List"/>
    <w:rsid w:val="009B5C48"/>
  </w:style>
  <w:style w:type="paragraph" w:styleId="List">
    <w:name w:val="List"/>
    <w:basedOn w:val="Normal"/>
    <w:rsid w:val="009B5C48"/>
    <w:pPr>
      <w:ind w:left="568" w:hanging="284"/>
    </w:pPr>
  </w:style>
  <w:style w:type="paragraph" w:styleId="Header">
    <w:name w:val="header"/>
    <w:rsid w:val="009B5C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9B5C48"/>
    <w:rPr>
      <w:b/>
      <w:position w:val="6"/>
      <w:sz w:val="16"/>
    </w:rPr>
  </w:style>
  <w:style w:type="paragraph" w:styleId="FootnoteText">
    <w:name w:val="footnote text"/>
    <w:basedOn w:val="Normal"/>
    <w:semiHidden/>
    <w:rsid w:val="009B5C4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B5C48"/>
    <w:rPr>
      <w:b/>
    </w:rPr>
  </w:style>
  <w:style w:type="paragraph" w:customStyle="1" w:styleId="TAC">
    <w:name w:val="TAC"/>
    <w:basedOn w:val="TAL"/>
    <w:rsid w:val="009B5C48"/>
    <w:pPr>
      <w:jc w:val="center"/>
    </w:pPr>
  </w:style>
  <w:style w:type="paragraph" w:customStyle="1" w:styleId="TAL">
    <w:name w:val="TAL"/>
    <w:basedOn w:val="Normal"/>
    <w:rsid w:val="009B5C4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9B5C48"/>
    <w:pPr>
      <w:keepNext w:val="0"/>
      <w:spacing w:before="0" w:after="240"/>
    </w:pPr>
  </w:style>
  <w:style w:type="paragraph" w:customStyle="1" w:styleId="TH">
    <w:name w:val="TH"/>
    <w:basedOn w:val="Normal"/>
    <w:rsid w:val="009B5C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9B5C48"/>
    <w:pPr>
      <w:keepLines/>
      <w:ind w:left="1135" w:hanging="851"/>
    </w:pPr>
  </w:style>
  <w:style w:type="paragraph" w:styleId="TOC9">
    <w:name w:val="toc 9"/>
    <w:basedOn w:val="TOC8"/>
    <w:rsid w:val="009B5C48"/>
    <w:pPr>
      <w:ind w:left="1418" w:hanging="1418"/>
    </w:pPr>
  </w:style>
  <w:style w:type="paragraph" w:customStyle="1" w:styleId="EX">
    <w:name w:val="EX"/>
    <w:basedOn w:val="Normal"/>
    <w:rsid w:val="009B5C48"/>
    <w:pPr>
      <w:keepLines/>
      <w:ind w:left="1702" w:hanging="1418"/>
    </w:pPr>
  </w:style>
  <w:style w:type="paragraph" w:customStyle="1" w:styleId="FP">
    <w:name w:val="FP"/>
    <w:basedOn w:val="Normal"/>
    <w:rsid w:val="009B5C48"/>
    <w:pPr>
      <w:spacing w:after="0"/>
    </w:pPr>
  </w:style>
  <w:style w:type="paragraph" w:customStyle="1" w:styleId="LD">
    <w:name w:val="LD"/>
    <w:rsid w:val="009B5C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B5C48"/>
    <w:pPr>
      <w:spacing w:after="0"/>
    </w:pPr>
  </w:style>
  <w:style w:type="paragraph" w:customStyle="1" w:styleId="EW">
    <w:name w:val="EW"/>
    <w:basedOn w:val="EX"/>
    <w:rsid w:val="009B5C48"/>
    <w:pPr>
      <w:spacing w:after="0"/>
    </w:pPr>
  </w:style>
  <w:style w:type="paragraph" w:styleId="TOC6">
    <w:name w:val="toc 6"/>
    <w:basedOn w:val="TOC5"/>
    <w:next w:val="Normal"/>
    <w:semiHidden/>
    <w:rsid w:val="009B5C48"/>
    <w:pPr>
      <w:ind w:left="1985" w:hanging="1985"/>
    </w:pPr>
  </w:style>
  <w:style w:type="paragraph" w:styleId="TOC7">
    <w:name w:val="toc 7"/>
    <w:basedOn w:val="TOC6"/>
    <w:next w:val="Normal"/>
    <w:semiHidden/>
    <w:rsid w:val="009B5C48"/>
    <w:pPr>
      <w:ind w:left="2268" w:hanging="2268"/>
    </w:pPr>
  </w:style>
  <w:style w:type="paragraph" w:styleId="ListBullet2">
    <w:name w:val="List Bullet 2"/>
    <w:basedOn w:val="ListBullet"/>
    <w:rsid w:val="009B5C48"/>
    <w:pPr>
      <w:ind w:left="851"/>
    </w:pPr>
  </w:style>
  <w:style w:type="paragraph" w:styleId="ListBullet">
    <w:name w:val="List Bullet"/>
    <w:basedOn w:val="List"/>
    <w:rsid w:val="009B5C48"/>
  </w:style>
  <w:style w:type="paragraph" w:styleId="ListBullet3">
    <w:name w:val="List Bullet 3"/>
    <w:basedOn w:val="ListBullet2"/>
    <w:rsid w:val="009B5C48"/>
    <w:pPr>
      <w:ind w:left="1135"/>
    </w:pPr>
  </w:style>
  <w:style w:type="paragraph" w:customStyle="1" w:styleId="EQ">
    <w:name w:val="EQ"/>
    <w:basedOn w:val="Normal"/>
    <w:next w:val="Normal"/>
    <w:rsid w:val="009B5C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B5C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B5C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B5C48"/>
    <w:pPr>
      <w:jc w:val="right"/>
    </w:pPr>
  </w:style>
  <w:style w:type="paragraph" w:customStyle="1" w:styleId="TAN">
    <w:name w:val="TAN"/>
    <w:basedOn w:val="TAL"/>
    <w:rsid w:val="009B5C48"/>
    <w:pPr>
      <w:ind w:left="851" w:hanging="851"/>
    </w:pPr>
  </w:style>
  <w:style w:type="paragraph" w:customStyle="1" w:styleId="ZA">
    <w:name w:val="ZA"/>
    <w:rsid w:val="009B5C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B5C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B5C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B5C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B5C48"/>
    <w:pPr>
      <w:framePr w:wrap="notBeside" w:y="16161"/>
    </w:pPr>
  </w:style>
  <w:style w:type="character" w:customStyle="1" w:styleId="ZGSM">
    <w:name w:val="ZGSM"/>
    <w:rsid w:val="009B5C48"/>
  </w:style>
  <w:style w:type="paragraph" w:styleId="List2">
    <w:name w:val="List 2"/>
    <w:basedOn w:val="List"/>
    <w:rsid w:val="009B5C48"/>
    <w:pPr>
      <w:ind w:left="851"/>
    </w:pPr>
  </w:style>
  <w:style w:type="paragraph" w:customStyle="1" w:styleId="ZG">
    <w:name w:val="ZG"/>
    <w:rsid w:val="009B5C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9B5C48"/>
    <w:pPr>
      <w:ind w:left="1135"/>
    </w:pPr>
  </w:style>
  <w:style w:type="paragraph" w:styleId="List4">
    <w:name w:val="List 4"/>
    <w:basedOn w:val="List3"/>
    <w:rsid w:val="009B5C48"/>
    <w:pPr>
      <w:ind w:left="1418"/>
    </w:pPr>
  </w:style>
  <w:style w:type="paragraph" w:styleId="List5">
    <w:name w:val="List 5"/>
    <w:basedOn w:val="List4"/>
    <w:rsid w:val="009B5C48"/>
    <w:pPr>
      <w:ind w:left="1702"/>
    </w:pPr>
  </w:style>
  <w:style w:type="paragraph" w:customStyle="1" w:styleId="EditorsNote">
    <w:name w:val="Editor's Note"/>
    <w:basedOn w:val="NO"/>
    <w:rsid w:val="009B5C48"/>
    <w:rPr>
      <w:color w:val="FF0000"/>
    </w:rPr>
  </w:style>
  <w:style w:type="paragraph" w:styleId="ListBullet4">
    <w:name w:val="List Bullet 4"/>
    <w:basedOn w:val="ListBullet3"/>
    <w:rsid w:val="009B5C48"/>
    <w:pPr>
      <w:ind w:left="1418"/>
    </w:pPr>
  </w:style>
  <w:style w:type="paragraph" w:styleId="ListBullet5">
    <w:name w:val="List Bullet 5"/>
    <w:basedOn w:val="ListBullet4"/>
    <w:rsid w:val="009B5C48"/>
    <w:pPr>
      <w:ind w:left="1702"/>
    </w:pPr>
  </w:style>
  <w:style w:type="paragraph" w:customStyle="1" w:styleId="B1">
    <w:name w:val="B1"/>
    <w:basedOn w:val="List"/>
    <w:rsid w:val="009B5C48"/>
  </w:style>
  <w:style w:type="paragraph" w:customStyle="1" w:styleId="B2">
    <w:name w:val="B2"/>
    <w:basedOn w:val="List2"/>
    <w:rsid w:val="009B5C48"/>
  </w:style>
  <w:style w:type="paragraph" w:customStyle="1" w:styleId="B3">
    <w:name w:val="B3"/>
    <w:basedOn w:val="List3"/>
    <w:rsid w:val="009B5C48"/>
  </w:style>
  <w:style w:type="paragraph" w:customStyle="1" w:styleId="B4">
    <w:name w:val="B4"/>
    <w:basedOn w:val="List4"/>
    <w:rsid w:val="009B5C48"/>
  </w:style>
  <w:style w:type="paragraph" w:customStyle="1" w:styleId="B5">
    <w:name w:val="B5"/>
    <w:basedOn w:val="List5"/>
    <w:rsid w:val="009B5C48"/>
  </w:style>
  <w:style w:type="paragraph" w:styleId="Footer">
    <w:name w:val="footer"/>
    <w:basedOn w:val="Header"/>
    <w:rsid w:val="009B5C48"/>
    <w:pPr>
      <w:jc w:val="center"/>
    </w:pPr>
    <w:rPr>
      <w:i/>
    </w:rPr>
  </w:style>
  <w:style w:type="paragraph" w:customStyle="1" w:styleId="ZTD">
    <w:name w:val="ZTD"/>
    <w:basedOn w:val="ZB"/>
    <w:rsid w:val="009B5C4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D9162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C13AC"/>
    <w:rPr>
      <w:color w:val="0000FF"/>
      <w:u w:val="single"/>
    </w:rPr>
  </w:style>
  <w:style w:type="paragraph" w:customStyle="1" w:styleId="CRCoverPage">
    <w:name w:val="CR Cover Page"/>
    <w:next w:val="Normal"/>
    <w:rsid w:val="004973FA"/>
    <w:pPr>
      <w:spacing w:after="120"/>
    </w:pPr>
    <w:rPr>
      <w:rFonts w:ascii="Arial" w:hAnsi="Arial"/>
      <w:lang w:eastAsia="en-US"/>
    </w:rPr>
  </w:style>
  <w:style w:type="character" w:customStyle="1" w:styleId="cm">
    <w:name w:val="cm"/>
    <w:rsid w:val="004973FA"/>
    <w:rPr>
      <w:rFonts w:ascii="Arial" w:hAnsi="Arial" w:cs="Arial" w:hint="default"/>
      <w:b w:val="0"/>
      <w:bCs w:val="0"/>
      <w:color w:val="003366"/>
      <w:sz w:val="18"/>
      <w:szCs w:val="18"/>
    </w:rPr>
  </w:style>
  <w:style w:type="paragraph" w:styleId="BodyText2">
    <w:name w:val="Body Text 2"/>
    <w:basedOn w:val="Normal"/>
    <w:rsid w:val="004973FA"/>
    <w:pPr>
      <w:overflowPunct/>
      <w:autoSpaceDE/>
      <w:autoSpaceDN/>
      <w:adjustRightInd/>
      <w:spacing w:after="120"/>
      <w:textAlignment w:val="auto"/>
    </w:pPr>
    <w:rPr>
      <w:rFonts w:ascii="Arial" w:hAnsi="Arial" w:cs="Arial"/>
      <w:sz w:val="16"/>
      <w:lang w:eastAsia="en-US"/>
    </w:rPr>
  </w:style>
  <w:style w:type="character" w:styleId="Strong">
    <w:name w:val="Strong"/>
    <w:qFormat/>
    <w:rsid w:val="004973FA"/>
    <w:rPr>
      <w:b/>
      <w:bCs/>
    </w:rPr>
  </w:style>
  <w:style w:type="character" w:customStyle="1" w:styleId="EmailStyle28">
    <w:name w:val="EmailStyle28"/>
    <w:rsid w:val="004973FA"/>
    <w:rPr>
      <w:rFonts w:ascii="Arial" w:hAnsi="Arial" w:cs="Arial"/>
      <w:color w:val="000000"/>
      <w:sz w:val="20"/>
      <w:szCs w:val="20"/>
    </w:rPr>
  </w:style>
  <w:style w:type="character" w:styleId="FollowedHyperlink">
    <w:name w:val="FollowedHyperlink"/>
    <w:rsid w:val="004973FA"/>
    <w:rPr>
      <w:color w:val="800080"/>
      <w:u w:val="single"/>
    </w:rPr>
  </w:style>
  <w:style w:type="paragraph" w:customStyle="1" w:styleId="font5">
    <w:name w:val="font5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</w:rPr>
  </w:style>
  <w:style w:type="paragraph" w:customStyle="1" w:styleId="font6">
    <w:name w:val="font6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font7">
    <w:name w:val="font7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00"/>
    </w:rPr>
  </w:style>
  <w:style w:type="paragraph" w:customStyle="1" w:styleId="xl25">
    <w:name w:val="xl25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26">
    <w:name w:val="xl26"/>
    <w:basedOn w:val="Normal"/>
    <w:rsid w:val="004973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</w:rPr>
  </w:style>
  <w:style w:type="paragraph" w:customStyle="1" w:styleId="xl27">
    <w:name w:val="xl27"/>
    <w:basedOn w:val="Normal"/>
    <w:rsid w:val="004973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</w:rPr>
  </w:style>
  <w:style w:type="paragraph" w:customStyle="1" w:styleId="xl28">
    <w:name w:val="xl28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29">
    <w:name w:val="xl29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Normal"/>
    <w:rsid w:val="004973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00"/>
      <w:sz w:val="24"/>
      <w:szCs w:val="24"/>
    </w:rPr>
  </w:style>
  <w:style w:type="paragraph" w:customStyle="1" w:styleId="xl31">
    <w:name w:val="xl31"/>
    <w:basedOn w:val="Normal"/>
    <w:rsid w:val="004973FA"/>
    <w:pPr>
      <w:pBdr>
        <w:left w:val="single" w:sz="4" w:space="0" w:color="C0C0C0"/>
        <w:right w:val="single" w:sz="4" w:space="0" w:color="C0C0C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</w:rPr>
  </w:style>
  <w:style w:type="paragraph" w:customStyle="1" w:styleId="xl32">
    <w:name w:val="xl32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24"/>
      <w:szCs w:val="24"/>
    </w:rPr>
  </w:style>
  <w:style w:type="paragraph" w:customStyle="1" w:styleId="xl33">
    <w:name w:val="xl33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00"/>
      <w:sz w:val="24"/>
      <w:szCs w:val="24"/>
    </w:rPr>
  </w:style>
  <w:style w:type="paragraph" w:customStyle="1" w:styleId="xl34">
    <w:name w:val="xl34"/>
    <w:basedOn w:val="Normal"/>
    <w:rsid w:val="004973FA"/>
    <w:pPr>
      <w:pBdr>
        <w:left w:val="single" w:sz="4" w:space="0" w:color="C0C0C0"/>
        <w:bottom w:val="single" w:sz="4" w:space="0" w:color="C0C0C0"/>
        <w:right w:val="single" w:sz="4" w:space="0" w:color="C0C0C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Batang"/>
      <w:color w:val="000000"/>
      <w:sz w:val="24"/>
      <w:szCs w:val="24"/>
      <w:lang w:eastAsia="ko-KR"/>
    </w:rPr>
  </w:style>
  <w:style w:type="paragraph" w:customStyle="1" w:styleId="xl35">
    <w:name w:val="xl35"/>
    <w:basedOn w:val="Normal"/>
    <w:rsid w:val="004973FA"/>
    <w:pPr>
      <w:pBdr>
        <w:top w:val="single" w:sz="4" w:space="0" w:color="C0C0C0"/>
        <w:left w:val="single" w:sz="4" w:space="0" w:color="C0C0C0"/>
        <w:right w:val="single" w:sz="4" w:space="0" w:color="C0C0C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Batang"/>
      <w:color w:val="000000"/>
      <w:sz w:val="24"/>
      <w:szCs w:val="24"/>
      <w:lang w:eastAsia="ko-KR"/>
    </w:rPr>
  </w:style>
  <w:style w:type="paragraph" w:customStyle="1" w:styleId="xl36">
    <w:name w:val="xl36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Batang"/>
      <w:color w:val="000000"/>
      <w:sz w:val="24"/>
      <w:szCs w:val="24"/>
      <w:lang w:eastAsia="ko-KR"/>
    </w:rPr>
  </w:style>
  <w:style w:type="paragraph" w:customStyle="1" w:styleId="xl37">
    <w:name w:val="xl37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Batang" w:hAnsi="Arial" w:cs="Arial"/>
      <w:color w:val="000000"/>
      <w:sz w:val="24"/>
      <w:szCs w:val="24"/>
      <w:lang w:eastAsia="ko-KR"/>
    </w:rPr>
  </w:style>
  <w:style w:type="paragraph" w:customStyle="1" w:styleId="xl38">
    <w:name w:val="xl38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Batang" w:hAnsi="Arial" w:cs="Arial"/>
      <w:sz w:val="18"/>
      <w:szCs w:val="18"/>
      <w:lang w:eastAsia="ko-KR"/>
    </w:rPr>
  </w:style>
  <w:style w:type="paragraph" w:customStyle="1" w:styleId="xl39">
    <w:name w:val="xl39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Batang" w:hAnsi="Arial" w:cs="Arial"/>
      <w:sz w:val="24"/>
      <w:szCs w:val="24"/>
      <w:lang w:eastAsia="ko-KR"/>
    </w:rPr>
  </w:style>
  <w:style w:type="paragraph" w:customStyle="1" w:styleId="xl40">
    <w:name w:val="xl40"/>
    <w:basedOn w:val="Normal"/>
    <w:rsid w:val="004973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Batang"/>
      <w:color w:val="000000"/>
      <w:sz w:val="24"/>
      <w:szCs w:val="24"/>
      <w:lang w:eastAsia="ko-KR"/>
    </w:rPr>
  </w:style>
  <w:style w:type="paragraph" w:customStyle="1" w:styleId="dash6a196e961">
    <w:name w:val="dash6a19_6e961"/>
    <w:basedOn w:val="Normal"/>
    <w:rsid w:val="004973FA"/>
    <w:pPr>
      <w:overflowPunct/>
      <w:autoSpaceDE/>
      <w:autoSpaceDN/>
      <w:adjustRightInd/>
      <w:spacing w:after="0"/>
      <w:textAlignment w:val="auto"/>
    </w:pPr>
    <w:rPr>
      <w:lang w:val="en-US" w:eastAsia="en-US"/>
    </w:rPr>
  </w:style>
  <w:style w:type="character" w:customStyle="1" w:styleId="dash6a196e96char1">
    <w:name w:val="dash6a19_6e96__char1"/>
    <w:rsid w:val="004973FA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BalloonText">
    <w:name w:val="Balloon Text"/>
    <w:basedOn w:val="Normal"/>
    <w:link w:val="BalloonTextChar"/>
    <w:rsid w:val="003406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406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B16FA-E891-427A-8CF5-0BF4958C3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30</Pages>
  <Words>7768</Words>
  <Characters>47115</Characters>
  <Application>Microsoft Office Word</Application>
  <DocSecurity>0</DocSecurity>
  <Lines>392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54774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KK/MCC</dc:creator>
  <cp:keywords>ESA, style sheet, Winword</cp:keywords>
  <dc:description/>
  <cp:lastModifiedBy>Kimmo Kymalainen</cp:lastModifiedBy>
  <cp:revision>4</cp:revision>
  <cp:lastPrinted>1899-12-31T23:00:00Z</cp:lastPrinted>
  <dcterms:created xsi:type="dcterms:W3CDTF">2013-11-22T08:27:00Z</dcterms:created>
  <dcterms:modified xsi:type="dcterms:W3CDTF">2014-05-02T07:04:00Z</dcterms:modified>
</cp:coreProperties>
</file>