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F9AFD1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17971">
        <w:rPr>
          <w:b/>
          <w:noProof/>
          <w:sz w:val="24"/>
        </w:rPr>
        <w:t>5</w:t>
      </w:r>
      <w:r>
        <w:rPr>
          <w:b/>
          <w:noProof/>
          <w:sz w:val="24"/>
        </w:rPr>
        <w:t>abc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805101" w14:textId="77777777" w:rsidR="009D7FEB" w:rsidRDefault="009D7FEB" w:rsidP="009D7FEB"/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71E291" w14:textId="77777777" w:rsidR="009D7FEB" w:rsidRDefault="009D7FEB" w:rsidP="009D7FEB"/>
    <w:p w14:paraId="190DBCC1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CEA46" w14:textId="77777777" w:rsidR="0005682E" w:rsidRDefault="0005682E">
      <w:r>
        <w:separator/>
      </w:r>
    </w:p>
  </w:endnote>
  <w:endnote w:type="continuationSeparator" w:id="0">
    <w:p w14:paraId="08DA78C6" w14:textId="77777777" w:rsidR="0005682E" w:rsidRDefault="00056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5AAA4" w14:textId="77777777" w:rsidR="0005682E" w:rsidRDefault="0005682E">
      <w:r>
        <w:separator/>
      </w:r>
    </w:p>
  </w:footnote>
  <w:footnote w:type="continuationSeparator" w:id="0">
    <w:p w14:paraId="79127A6A" w14:textId="77777777" w:rsidR="0005682E" w:rsidRDefault="00056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74DD4"/>
    <w:rsid w:val="003E1A36"/>
    <w:rsid w:val="00410371"/>
    <w:rsid w:val="004242F1"/>
    <w:rsid w:val="00425379"/>
    <w:rsid w:val="004B75B7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31.124_CR0716R3_(Rel-17)_UEConTest_R17</cp:lastModifiedBy>
  <cp:revision>23</cp:revision>
  <cp:lastPrinted>1899-12-31T23:00:00Z</cp:lastPrinted>
  <dcterms:created xsi:type="dcterms:W3CDTF">2020-02-03T08:32:00Z</dcterms:created>
  <dcterms:modified xsi:type="dcterms:W3CDTF">2023-10-09T08:48:00Z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