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4F316800" w:rsidR="00E40877" w:rsidRDefault="00E40877" w:rsidP="00F115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D6ED8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0D6ED8">
        <w:rPr>
          <w:b/>
          <w:noProof/>
          <w:sz w:val="24"/>
        </w:rPr>
        <w:t>4</w:t>
      </w:r>
      <w:r w:rsidR="007C4997">
        <w:rPr>
          <w:b/>
          <w:noProof/>
          <w:sz w:val="24"/>
        </w:rPr>
        <w:t>157</w:t>
      </w:r>
    </w:p>
    <w:p w14:paraId="379092B6" w14:textId="5439A8BF" w:rsidR="00E40877" w:rsidRDefault="000D6ED8" w:rsidP="00F115A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9B9549" w:rsidR="001E41F3" w:rsidRPr="00410371" w:rsidRDefault="009077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E05E8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1C7BB2" w:rsidR="001E41F3" w:rsidRPr="00410371" w:rsidRDefault="0090776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C4997">
              <w:rPr>
                <w:b/>
                <w:noProof/>
                <w:sz w:val="28"/>
              </w:rPr>
              <w:t>149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D21A96" w:rsidR="001E41F3" w:rsidRPr="00410371" w:rsidRDefault="009077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01BDDC" w:rsidR="001E41F3" w:rsidRPr="00410371" w:rsidRDefault="009077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EE05E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E75C10" w:rsidR="001E41F3" w:rsidRDefault="00A0184B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SBI TS skeleton template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F10B48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F038E1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1F4409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2023-09-20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5B0806" w:rsidR="001E41F3" w:rsidRDefault="009077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30F899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4F3CE" w14:textId="77777777" w:rsidR="00C521FF" w:rsidRDefault="00C521FF" w:rsidP="00C521FF">
            <w:pPr>
              <w:pStyle w:val="CRCoverPage"/>
              <w:spacing w:after="0"/>
              <w:ind w:left="100"/>
            </w:pPr>
            <w:r>
              <w:t>IETF RFC 9457 ("Problem Details for HTTP APIs") obsoletes RFC 7807, which is referenced by TS 29.562.</w:t>
            </w:r>
          </w:p>
          <w:p w14:paraId="0E99EDEC" w14:textId="77777777" w:rsidR="00C521FF" w:rsidRDefault="00C521FF" w:rsidP="00C521F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49202B" w14:textId="4BD1EC3D" w:rsidR="00C521FF" w:rsidRDefault="00C521FF" w:rsidP="00C521FF">
            <w:pPr>
              <w:pStyle w:val="CRCoverPage"/>
              <w:spacing w:after="0"/>
              <w:ind w:left="100"/>
            </w:pPr>
            <w:r>
              <w:t>See CR#0</w:t>
            </w:r>
            <w:r w:rsidR="0040477B">
              <w:t>148</w:t>
            </w:r>
            <w:r>
              <w:t xml:space="preserve"> to 3GPP TS 29.501, for a summary of the changes introduced by this new RFC and an analysis of their impact on 3GPP TS's.</w:t>
            </w:r>
          </w:p>
          <w:p w14:paraId="708AA7DE" w14:textId="1A2E32BC" w:rsidR="00BE15A3" w:rsidRDefault="00BE15A3" w:rsidP="00BE15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A74579" w14:textId="516D8571" w:rsidR="002B60F4" w:rsidRDefault="002B60F4" w:rsidP="002B60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Pr="00BC74E7">
              <w:rPr>
                <w:noProof/>
              </w:rPr>
              <w:t>pdat</w:t>
            </w:r>
            <w:r>
              <w:rPr>
                <w:noProof/>
              </w:rPr>
              <w:t>e</w:t>
            </w:r>
            <w:r w:rsidRPr="00BC74E7">
              <w:rPr>
                <w:noProof/>
              </w:rPr>
              <w:t xml:space="preserve"> </w:t>
            </w:r>
            <w:r w:rsidR="00C521FF">
              <w:rPr>
                <w:noProof/>
              </w:rPr>
              <w:t>the SBI TS skeleton</w:t>
            </w:r>
            <w:r w:rsidR="00421F6F">
              <w:rPr>
                <w:noProof/>
              </w:rPr>
              <w:t xml:space="preserve"> </w:t>
            </w:r>
            <w:r w:rsidR="007C4997">
              <w:rPr>
                <w:noProof/>
              </w:rPr>
              <w:t xml:space="preserve">template </w:t>
            </w:r>
            <w:r w:rsidR="00421F6F">
              <w:rPr>
                <w:noProof/>
              </w:rPr>
              <w:t>(added as a separate file in this CR)</w:t>
            </w:r>
            <w:r w:rsidR="00C521FF">
              <w:rPr>
                <w:noProof/>
              </w:rPr>
              <w:t xml:space="preserve">, replacing </w:t>
            </w:r>
            <w:r w:rsidRPr="00BC74E7">
              <w:rPr>
                <w:noProof/>
              </w:rPr>
              <w:t>references from RFC</w:t>
            </w:r>
            <w:r w:rsidR="00E83EA4">
              <w:rPr>
                <w:noProof/>
              </w:rPr>
              <w:t> </w:t>
            </w:r>
            <w:r w:rsidR="00815CE2">
              <w:rPr>
                <w:noProof/>
              </w:rPr>
              <w:t>7807</w:t>
            </w:r>
            <w:r w:rsidRPr="00BC74E7">
              <w:rPr>
                <w:noProof/>
              </w:rPr>
              <w:t xml:space="preserve"> to RFC</w:t>
            </w:r>
            <w:r w:rsidR="00E83EA4">
              <w:rPr>
                <w:noProof/>
              </w:rPr>
              <w:t> </w:t>
            </w:r>
            <w:r w:rsidRPr="00BC74E7">
              <w:rPr>
                <w:noProof/>
              </w:rPr>
              <w:t>9</w:t>
            </w:r>
            <w:r w:rsidR="00815CE2">
              <w:rPr>
                <w:noProof/>
              </w:rPr>
              <w:t>457</w:t>
            </w:r>
            <w:r w:rsidR="0076208D">
              <w:rPr>
                <w:noProof/>
              </w:rPr>
              <w:t>.</w:t>
            </w:r>
          </w:p>
          <w:p w14:paraId="31C656EC" w14:textId="5B234023" w:rsidR="00C77607" w:rsidRDefault="00C77607" w:rsidP="007620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BAB94" w14:textId="204BB3A3" w:rsidR="00C77607" w:rsidRDefault="009576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Obsoleted RFC remain</w:t>
            </w:r>
            <w:r w:rsidR="00BE15A3">
              <w:rPr>
                <w:noProof/>
              </w:rPr>
              <w:t>s</w:t>
            </w:r>
            <w:r>
              <w:rPr>
                <w:noProof/>
              </w:rPr>
              <w:t xml:space="preserve"> in the </w:t>
            </w:r>
            <w:r w:rsidR="00C521FF">
              <w:rPr>
                <w:noProof/>
              </w:rPr>
              <w:t xml:space="preserve">SBI </w:t>
            </w:r>
            <w:r>
              <w:rPr>
                <w:noProof/>
              </w:rPr>
              <w:t>TS</w:t>
            </w:r>
            <w:r w:rsidR="00C521FF">
              <w:rPr>
                <w:noProof/>
              </w:rPr>
              <w:t xml:space="preserve"> skeleton</w:t>
            </w:r>
            <w:r w:rsidR="00C77607">
              <w:rPr>
                <w:noProof/>
              </w:rPr>
              <w:t>.</w:t>
            </w:r>
          </w:p>
          <w:p w14:paraId="5C4BEB44" w14:textId="203B5C96" w:rsidR="001E41F3" w:rsidRDefault="00C77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61EF6D" w:rsidR="001E41F3" w:rsidRDefault="005E14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</w:t>
            </w:r>
            <w:r w:rsidR="007C4997">
              <w:rPr>
                <w:noProof/>
              </w:rPr>
              <w:t xml:space="preserve"> (update of the TS skeleton template)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 w:rsidP="009A23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657D8262" w14:textId="77777777" w:rsidR="00421F6F" w:rsidRPr="006B5418" w:rsidRDefault="00421F6F" w:rsidP="00421F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67178BD" w14:textId="77777777" w:rsidR="00421F6F" w:rsidRDefault="00421F6F" w:rsidP="00421F6F">
      <w:pPr>
        <w:pStyle w:val="Heading8"/>
      </w:pPr>
      <w:bookmarkStart w:id="1" w:name="_Toc19702529"/>
      <w:bookmarkStart w:id="2" w:name="_Toc27751690"/>
      <w:bookmarkStart w:id="3" w:name="_Toc35971776"/>
      <w:bookmarkStart w:id="4" w:name="_Toc35976025"/>
      <w:bookmarkStart w:id="5" w:name="_Toc44849482"/>
      <w:bookmarkStart w:id="6" w:name="_Toc51853124"/>
      <w:bookmarkStart w:id="7" w:name="_Toc51859797"/>
      <w:bookmarkStart w:id="8" w:name="_Toc136255017"/>
      <w:r w:rsidRPr="004D3578">
        <w:t xml:space="preserve">Annex </w:t>
      </w:r>
      <w:r>
        <w:t>A</w:t>
      </w:r>
      <w:r w:rsidRPr="004D3578">
        <w:t xml:space="preserve"> (informative):</w:t>
      </w:r>
      <w:r w:rsidRPr="004D3578">
        <w:br/>
      </w:r>
      <w:r>
        <w:t>TS Skeleton Template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A31DE5A" w14:textId="77777777" w:rsidR="00421F6F" w:rsidRDefault="00421F6F" w:rsidP="00421F6F">
      <w:r>
        <w:t xml:space="preserve">A TS Skeleton Template to be used as a starting point of drafting a 5G System SBI Stage 3 specification </w:t>
      </w:r>
      <w:r w:rsidRPr="00A36DA4">
        <w:t xml:space="preserve">is </w:t>
      </w:r>
      <w:r>
        <w:t>available at the following location:</w:t>
      </w:r>
    </w:p>
    <w:p w14:paraId="562BE78E" w14:textId="77777777" w:rsidR="00421F6F" w:rsidRPr="004D3578" w:rsidRDefault="00421F6F" w:rsidP="00421F6F">
      <w:pPr>
        <w:pStyle w:val="B1"/>
      </w:pPr>
      <w:r w:rsidRPr="00D616D4">
        <w:t>https://www.3gpp.org/ftp/information/All_Templates</w:t>
      </w:r>
      <w:r>
        <w:t>/</w:t>
      </w:r>
      <w:r w:rsidRPr="00D616D4">
        <w:t>29.xxx-SBI-Stage3</w:t>
      </w:r>
      <w:r>
        <w:t>-</w:t>
      </w:r>
      <w:r w:rsidRPr="00D616D4">
        <w:t>Template</w:t>
      </w:r>
      <w:r>
        <w:t>.zip</w:t>
      </w:r>
    </w:p>
    <w:p w14:paraId="6D5F09A6" w14:textId="77777777" w:rsidR="00421F6F" w:rsidRDefault="00421F6F" w:rsidP="00421F6F">
      <w:pPr>
        <w:rPr>
          <w:noProof/>
        </w:rPr>
      </w:pPr>
    </w:p>
    <w:p w14:paraId="1F4D0735" w14:textId="06736321" w:rsidR="00BB72FA" w:rsidRDefault="00BB72FA" w:rsidP="00BB72FA">
      <w:pPr>
        <w:pStyle w:val="PL"/>
      </w:pPr>
    </w:p>
    <w:p w14:paraId="13AE99B2" w14:textId="530CF35A" w:rsidR="009C0C76" w:rsidRDefault="009C0C76" w:rsidP="00BB72FA">
      <w:pPr>
        <w:pStyle w:val="PL"/>
      </w:pPr>
    </w:p>
    <w:sectPr w:rsidR="009C0C7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269F99" w14:textId="77777777" w:rsidR="00F70C32" w:rsidRDefault="00F70C32">
      <w:r>
        <w:separator/>
      </w:r>
    </w:p>
  </w:endnote>
  <w:endnote w:type="continuationSeparator" w:id="0">
    <w:p w14:paraId="4D59C591" w14:textId="77777777" w:rsidR="00F70C32" w:rsidRDefault="00F70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FC58B" w14:textId="77777777" w:rsidR="00F70C32" w:rsidRDefault="00F70C32">
      <w:r>
        <w:separator/>
      </w:r>
    </w:p>
  </w:footnote>
  <w:footnote w:type="continuationSeparator" w:id="0">
    <w:p w14:paraId="56D2EABD" w14:textId="77777777" w:rsidR="00F70C32" w:rsidRDefault="00F70C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92826F7"/>
    <w:multiLevelType w:val="hybridMultilevel"/>
    <w:tmpl w:val="379A7042"/>
    <w:lvl w:ilvl="0" w:tplc="C624D6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08820292">
    <w:abstractNumId w:val="11"/>
  </w:num>
  <w:num w:numId="4" w16cid:durableId="30613379">
    <w:abstractNumId w:val="22"/>
  </w:num>
  <w:num w:numId="5" w16cid:durableId="253708362">
    <w:abstractNumId w:val="25"/>
  </w:num>
  <w:num w:numId="6" w16cid:durableId="14233325">
    <w:abstractNumId w:val="21"/>
  </w:num>
  <w:num w:numId="7" w16cid:durableId="1956669861">
    <w:abstractNumId w:val="23"/>
  </w:num>
  <w:num w:numId="8" w16cid:durableId="804545537">
    <w:abstractNumId w:val="20"/>
  </w:num>
  <w:num w:numId="9" w16cid:durableId="1186089810">
    <w:abstractNumId w:val="26"/>
  </w:num>
  <w:num w:numId="10" w16cid:durableId="1556160789">
    <w:abstractNumId w:val="18"/>
  </w:num>
  <w:num w:numId="11" w16cid:durableId="1385638705">
    <w:abstractNumId w:val="14"/>
  </w:num>
  <w:num w:numId="12" w16cid:durableId="1060401680">
    <w:abstractNumId w:val="12"/>
  </w:num>
  <w:num w:numId="13" w16cid:durableId="422190077">
    <w:abstractNumId w:val="15"/>
  </w:num>
  <w:num w:numId="14" w16cid:durableId="2000814313">
    <w:abstractNumId w:val="9"/>
  </w:num>
  <w:num w:numId="15" w16cid:durableId="388387996">
    <w:abstractNumId w:val="8"/>
  </w:num>
  <w:num w:numId="16" w16cid:durableId="1026440563">
    <w:abstractNumId w:val="7"/>
  </w:num>
  <w:num w:numId="17" w16cid:durableId="904725485">
    <w:abstractNumId w:val="6"/>
  </w:num>
  <w:num w:numId="18" w16cid:durableId="1194224285">
    <w:abstractNumId w:val="5"/>
  </w:num>
  <w:num w:numId="19" w16cid:durableId="1467822364">
    <w:abstractNumId w:val="4"/>
  </w:num>
  <w:num w:numId="20" w16cid:durableId="843324822">
    <w:abstractNumId w:val="3"/>
  </w:num>
  <w:num w:numId="21" w16cid:durableId="718090454">
    <w:abstractNumId w:val="19"/>
  </w:num>
  <w:num w:numId="22" w16cid:durableId="1101297800">
    <w:abstractNumId w:val="13"/>
  </w:num>
  <w:num w:numId="23" w16cid:durableId="1487863933">
    <w:abstractNumId w:val="2"/>
  </w:num>
  <w:num w:numId="24" w16cid:durableId="1640761688">
    <w:abstractNumId w:val="1"/>
  </w:num>
  <w:num w:numId="25" w16cid:durableId="749086531">
    <w:abstractNumId w:val="0"/>
  </w:num>
  <w:num w:numId="26" w16cid:durableId="1759135989">
    <w:abstractNumId w:val="16"/>
  </w:num>
  <w:num w:numId="27" w16cid:durableId="890457304">
    <w:abstractNumId w:val="24"/>
  </w:num>
  <w:num w:numId="28" w16cid:durableId="37619747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E08"/>
    <w:rsid w:val="00045AA0"/>
    <w:rsid w:val="000756C1"/>
    <w:rsid w:val="00096922"/>
    <w:rsid w:val="000A6394"/>
    <w:rsid w:val="000B7FED"/>
    <w:rsid w:val="000C038A"/>
    <w:rsid w:val="000C6598"/>
    <w:rsid w:val="000D44B3"/>
    <w:rsid w:val="000D6ED8"/>
    <w:rsid w:val="00145D43"/>
    <w:rsid w:val="00192C46"/>
    <w:rsid w:val="001A08B3"/>
    <w:rsid w:val="001A7B60"/>
    <w:rsid w:val="001B52F0"/>
    <w:rsid w:val="001B7A65"/>
    <w:rsid w:val="001E00D0"/>
    <w:rsid w:val="001E41F3"/>
    <w:rsid w:val="001F5B25"/>
    <w:rsid w:val="00225961"/>
    <w:rsid w:val="002267F6"/>
    <w:rsid w:val="00227188"/>
    <w:rsid w:val="00236D02"/>
    <w:rsid w:val="0026004D"/>
    <w:rsid w:val="002640DD"/>
    <w:rsid w:val="00275D12"/>
    <w:rsid w:val="00284FEB"/>
    <w:rsid w:val="002860C4"/>
    <w:rsid w:val="002B5741"/>
    <w:rsid w:val="002B60F4"/>
    <w:rsid w:val="002D2017"/>
    <w:rsid w:val="002E472E"/>
    <w:rsid w:val="00305409"/>
    <w:rsid w:val="00332A32"/>
    <w:rsid w:val="003609EF"/>
    <w:rsid w:val="0036231A"/>
    <w:rsid w:val="0036312B"/>
    <w:rsid w:val="00374DD4"/>
    <w:rsid w:val="003A12AE"/>
    <w:rsid w:val="003E1A36"/>
    <w:rsid w:val="0040477B"/>
    <w:rsid w:val="00410371"/>
    <w:rsid w:val="00421F6F"/>
    <w:rsid w:val="004242F1"/>
    <w:rsid w:val="00425379"/>
    <w:rsid w:val="004538A8"/>
    <w:rsid w:val="004549FE"/>
    <w:rsid w:val="004B11B7"/>
    <w:rsid w:val="004B75B7"/>
    <w:rsid w:val="005141D9"/>
    <w:rsid w:val="0051580D"/>
    <w:rsid w:val="005327E7"/>
    <w:rsid w:val="00537F83"/>
    <w:rsid w:val="00547111"/>
    <w:rsid w:val="0055034E"/>
    <w:rsid w:val="0055520A"/>
    <w:rsid w:val="00561F1D"/>
    <w:rsid w:val="00592D74"/>
    <w:rsid w:val="005E1477"/>
    <w:rsid w:val="005E2C44"/>
    <w:rsid w:val="005F2A2D"/>
    <w:rsid w:val="00621188"/>
    <w:rsid w:val="006257ED"/>
    <w:rsid w:val="006428F4"/>
    <w:rsid w:val="00653DE4"/>
    <w:rsid w:val="00665C47"/>
    <w:rsid w:val="00695808"/>
    <w:rsid w:val="006A6BA3"/>
    <w:rsid w:val="006B46FB"/>
    <w:rsid w:val="006E21FB"/>
    <w:rsid w:val="006F4128"/>
    <w:rsid w:val="0076208D"/>
    <w:rsid w:val="0078067A"/>
    <w:rsid w:val="0078101B"/>
    <w:rsid w:val="00792342"/>
    <w:rsid w:val="007977A8"/>
    <w:rsid w:val="007B512A"/>
    <w:rsid w:val="007C2097"/>
    <w:rsid w:val="007C4997"/>
    <w:rsid w:val="007D6A07"/>
    <w:rsid w:val="007F22CD"/>
    <w:rsid w:val="007F7259"/>
    <w:rsid w:val="008040A8"/>
    <w:rsid w:val="008102FC"/>
    <w:rsid w:val="00815CE2"/>
    <w:rsid w:val="008279FA"/>
    <w:rsid w:val="008626E7"/>
    <w:rsid w:val="00870EE7"/>
    <w:rsid w:val="008863B9"/>
    <w:rsid w:val="008A45A6"/>
    <w:rsid w:val="008D3CCC"/>
    <w:rsid w:val="008F3789"/>
    <w:rsid w:val="008F686C"/>
    <w:rsid w:val="00907764"/>
    <w:rsid w:val="009148DE"/>
    <w:rsid w:val="00941E30"/>
    <w:rsid w:val="009576EE"/>
    <w:rsid w:val="009777D9"/>
    <w:rsid w:val="00991B88"/>
    <w:rsid w:val="009A23F1"/>
    <w:rsid w:val="009A5753"/>
    <w:rsid w:val="009A579D"/>
    <w:rsid w:val="009C0C76"/>
    <w:rsid w:val="009D7FEB"/>
    <w:rsid w:val="009E3297"/>
    <w:rsid w:val="009F734F"/>
    <w:rsid w:val="00A0184B"/>
    <w:rsid w:val="00A2073F"/>
    <w:rsid w:val="00A23729"/>
    <w:rsid w:val="00A246B6"/>
    <w:rsid w:val="00A47E70"/>
    <w:rsid w:val="00A50CF0"/>
    <w:rsid w:val="00A7671C"/>
    <w:rsid w:val="00A95577"/>
    <w:rsid w:val="00AA2CBC"/>
    <w:rsid w:val="00AC5820"/>
    <w:rsid w:val="00AD1CD8"/>
    <w:rsid w:val="00B018B9"/>
    <w:rsid w:val="00B258BB"/>
    <w:rsid w:val="00B67B97"/>
    <w:rsid w:val="00B838FA"/>
    <w:rsid w:val="00B968C8"/>
    <w:rsid w:val="00BA3EC5"/>
    <w:rsid w:val="00BA51D9"/>
    <w:rsid w:val="00BB5DFC"/>
    <w:rsid w:val="00BB72FA"/>
    <w:rsid w:val="00BD279D"/>
    <w:rsid w:val="00BD6BB8"/>
    <w:rsid w:val="00BD71B9"/>
    <w:rsid w:val="00BE15A3"/>
    <w:rsid w:val="00C521FF"/>
    <w:rsid w:val="00C557EC"/>
    <w:rsid w:val="00C66BA2"/>
    <w:rsid w:val="00C71A3C"/>
    <w:rsid w:val="00C77607"/>
    <w:rsid w:val="00C870F6"/>
    <w:rsid w:val="00C90231"/>
    <w:rsid w:val="00C95985"/>
    <w:rsid w:val="00CA138F"/>
    <w:rsid w:val="00CC5026"/>
    <w:rsid w:val="00CC68D0"/>
    <w:rsid w:val="00CF57DA"/>
    <w:rsid w:val="00D03F9A"/>
    <w:rsid w:val="00D06D51"/>
    <w:rsid w:val="00D21372"/>
    <w:rsid w:val="00D2189A"/>
    <w:rsid w:val="00D24991"/>
    <w:rsid w:val="00D50255"/>
    <w:rsid w:val="00D66520"/>
    <w:rsid w:val="00D84AE9"/>
    <w:rsid w:val="00DE34CF"/>
    <w:rsid w:val="00E13F3D"/>
    <w:rsid w:val="00E34898"/>
    <w:rsid w:val="00E35D79"/>
    <w:rsid w:val="00E40877"/>
    <w:rsid w:val="00E56BE0"/>
    <w:rsid w:val="00E60EB1"/>
    <w:rsid w:val="00E83EA4"/>
    <w:rsid w:val="00E92188"/>
    <w:rsid w:val="00EA0121"/>
    <w:rsid w:val="00EB09B7"/>
    <w:rsid w:val="00ED7894"/>
    <w:rsid w:val="00EE05E8"/>
    <w:rsid w:val="00EE7D7C"/>
    <w:rsid w:val="00F0297D"/>
    <w:rsid w:val="00F115A5"/>
    <w:rsid w:val="00F25D98"/>
    <w:rsid w:val="00F300FB"/>
    <w:rsid w:val="00F70C32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0776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0776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0776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07764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22596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259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59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2596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2596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25961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236D0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7F22CD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F22CD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7F22C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7F22C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EditorsNoteChar">
    <w:name w:val="Editor's Note Char"/>
    <w:aliases w:val="EN Char,Editor's Note Char1"/>
    <w:link w:val="EditorsNote"/>
    <w:qFormat/>
    <w:rsid w:val="007F22CD"/>
    <w:rPr>
      <w:rFonts w:ascii="Times New Roman" w:hAnsi="Times New Roman"/>
      <w:color w:val="FF0000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7F22CD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7F22CD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7F22CD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7F22CD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7F22C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F22CD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7F22C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7F22C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F22C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F22CD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7F22CD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7F22CD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7F22CD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7F22CD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7F22CD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7F22CD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7F22CD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F22CD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F22CD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F22CD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7F22CD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7F22CD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7F22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7F22C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F22CD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7F22C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7F22CD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F22C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7F22C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F22CD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7F22C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F22CD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F22C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F22CD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7F22C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F22CD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F22C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F22CD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7F22C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F22CD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7F22C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F22CD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F22CD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7F22CD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F22CD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7F22C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F22C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F22CD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7F22CD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F22CD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F22CD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F22C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7F22C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7F22C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F22CD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F22CD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F22C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F22CD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7F22CD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F22CD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F22CD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F22CD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F22CD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F22CD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F22CD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F22C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F22C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F22CD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7F22C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F22C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F22C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F22C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F22C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F22CD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F22CD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F22CD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F22C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7F22C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F22CD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F22C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F22CD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F22C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F22CD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F22C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F22CD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F22C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7F22CD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F22C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F22CD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F22CD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F22CD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F22CD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F22C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7F22CD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F22CD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F22C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F22C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7F22CD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F22C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F22C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7F22CD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A9557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218</TotalTime>
  <Pages>2</Pages>
  <Words>345</Words>
  <Characters>1967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52</cp:revision>
  <cp:lastPrinted>1899-12-31T23:00:00Z</cp:lastPrinted>
  <dcterms:created xsi:type="dcterms:W3CDTF">2020-02-03T08:32:00Z</dcterms:created>
  <dcterms:modified xsi:type="dcterms:W3CDTF">2023-09-27T16:17:00Z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