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299267C" w:rsidR="00E40877" w:rsidRDefault="00E40877" w:rsidP="00FF31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8C7A77">
        <w:rPr>
          <w:b/>
          <w:noProof/>
          <w:sz w:val="24"/>
        </w:rPr>
        <w:t>624</w:t>
      </w:r>
    </w:p>
    <w:p w14:paraId="379092B6" w14:textId="7DE227F4" w:rsidR="00E40877" w:rsidRDefault="009D7FEB" w:rsidP="00FF311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445C4D" w:rsidR="001E41F3" w:rsidRPr="00410371" w:rsidRDefault="00FF31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90246">
              <w:rPr>
                <w:b/>
                <w:noProof/>
                <w:sz w:val="28"/>
              </w:rPr>
              <w:t>0</w:t>
            </w:r>
            <w:r w:rsidR="00106D9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6F7396" w:rsidR="001E41F3" w:rsidRPr="00410371" w:rsidRDefault="00FF31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71EC6">
              <w:rPr>
                <w:b/>
                <w:noProof/>
                <w:sz w:val="28"/>
              </w:rPr>
              <w:t>14</w:t>
            </w:r>
            <w:r w:rsidR="008C7A7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8159B0" w:rsidR="001E41F3" w:rsidRPr="00410371" w:rsidRDefault="00FF31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483702" w:rsidR="001E41F3" w:rsidRPr="00FF3115" w:rsidRDefault="00FF3115" w:rsidP="00FF31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09CAE2" w:rsidR="001E41F3" w:rsidRDefault="008C7A7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Uptade</w:t>
            </w:r>
            <w:proofErr w:type="spellEnd"/>
            <w:r>
              <w:t xml:space="preserve"> of the template to add ABNF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E9F61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A1887C" w:rsidR="001E41F3" w:rsidRDefault="00106D9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1F1F71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8C7A77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C7A77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AEA8D" w:rsidR="001E41F3" w:rsidRDefault="00FF31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8A3EC9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EBA821" w14:textId="3B99BB4A" w:rsidR="001E41F3" w:rsidRDefault="005E7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 has agreed to document the ABNF definition of custom headers in all 3GPP SBI APIs in a separate normative Annex, that will include a self-contained set of ABNF rules, so the grammar can be parsed and used by tooling.</w:t>
            </w:r>
          </w:p>
          <w:p w14:paraId="708AA7DE" w14:textId="076CA467" w:rsidR="005E7A37" w:rsidRDefault="005E7A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816EE1" w14:textId="35ACBA95" w:rsidR="001E41F3" w:rsidRDefault="008C7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SBI TS Template (added as a separate file in this CR)</w:t>
            </w:r>
          </w:p>
          <w:p w14:paraId="31C656EC" w14:textId="5E46BB04" w:rsidR="005E7A37" w:rsidRDefault="005E7A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6DEFB" w14:textId="650A2015" w:rsidR="001E41F3" w:rsidRDefault="008C7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 TS Template does not contain the agreed normative Annex for ABNF definitions.</w:t>
            </w:r>
          </w:p>
          <w:p w14:paraId="5C4BEB44" w14:textId="41F11A33" w:rsidR="00CE7BD5" w:rsidRDefault="00CE7B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6B54C9" w:rsidR="001E41F3" w:rsidRDefault="008C7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5693AF" w:rsidR="001E41F3" w:rsidRDefault="008C7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contain any changes to specific clauses in TS 29.501; it updates the SBI TS Template, that is referenced in Annex A.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F9CD88" w14:textId="6931FDE2" w:rsidR="008C7A77" w:rsidRPr="006B5418" w:rsidRDefault="008C7A77" w:rsidP="008C7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53E9094" w14:textId="2B85FCDC" w:rsidR="009D7FEB" w:rsidRDefault="009D7FEB" w:rsidP="008C7A77">
      <w:pPr>
        <w:rPr>
          <w:noProof/>
        </w:rPr>
      </w:pPr>
    </w:p>
    <w:p w14:paraId="1731046C" w14:textId="77777777" w:rsidR="008C7A77" w:rsidRDefault="008C7A77" w:rsidP="008C7A77">
      <w:pPr>
        <w:pStyle w:val="Heading8"/>
      </w:pPr>
      <w:bookmarkStart w:id="1" w:name="_Toc19702529"/>
      <w:bookmarkStart w:id="2" w:name="_Toc27751690"/>
      <w:bookmarkStart w:id="3" w:name="_Toc35971776"/>
      <w:bookmarkStart w:id="4" w:name="_Toc35976025"/>
      <w:bookmarkStart w:id="5" w:name="_Toc44849482"/>
      <w:bookmarkStart w:id="6" w:name="_Toc51853124"/>
      <w:bookmarkStart w:id="7" w:name="_Toc51859797"/>
      <w:bookmarkStart w:id="8" w:name="_Toc136255017"/>
      <w:r w:rsidRPr="004D3578">
        <w:t xml:space="preserve">Annex </w:t>
      </w:r>
      <w:r>
        <w:t>A</w:t>
      </w:r>
      <w:r w:rsidRPr="004D3578">
        <w:t xml:space="preserve"> (informative):</w:t>
      </w:r>
      <w:r w:rsidRPr="004D3578">
        <w:br/>
      </w:r>
      <w:r>
        <w:t>TS Skeleton Template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E8353B6" w14:textId="77777777" w:rsidR="008C7A77" w:rsidRDefault="008C7A77" w:rsidP="008C7A77">
      <w:r>
        <w:t xml:space="preserve">A TS Skeleton Template to be used as a starting point of drafting a 5G System SBI Stage 3 specification </w:t>
      </w:r>
      <w:r w:rsidRPr="00A36DA4">
        <w:t xml:space="preserve">is </w:t>
      </w:r>
      <w:r>
        <w:t>available at the following location:</w:t>
      </w:r>
    </w:p>
    <w:p w14:paraId="1F2F5AF7" w14:textId="77777777" w:rsidR="008C7A77" w:rsidRPr="004D3578" w:rsidRDefault="008C7A77" w:rsidP="008C7A77">
      <w:pPr>
        <w:pStyle w:val="B1"/>
      </w:pPr>
      <w:r w:rsidRPr="00D616D4">
        <w:t>https://www.3gpp.org/ftp/information/All_Templates</w:t>
      </w:r>
      <w:r>
        <w:t>/</w:t>
      </w:r>
      <w:r w:rsidRPr="00D616D4">
        <w:t>29.xxx-SBI-Stage3</w:t>
      </w:r>
      <w:r>
        <w:t>-</w:t>
      </w:r>
      <w:r w:rsidRPr="00D616D4">
        <w:t>Template</w:t>
      </w:r>
      <w:r>
        <w:t>.zip</w:t>
      </w:r>
    </w:p>
    <w:p w14:paraId="0A59D1C6" w14:textId="77777777" w:rsidR="008C7A77" w:rsidRDefault="008C7A77" w:rsidP="008C7A77">
      <w:pPr>
        <w:rPr>
          <w:noProof/>
        </w:rPr>
      </w:pPr>
    </w:p>
    <w:sectPr w:rsidR="008C7A7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D5522" w14:textId="77777777" w:rsidR="00743700" w:rsidRDefault="00743700">
      <w:r>
        <w:separator/>
      </w:r>
    </w:p>
  </w:endnote>
  <w:endnote w:type="continuationSeparator" w:id="0">
    <w:p w14:paraId="62FE7E83" w14:textId="77777777" w:rsidR="00743700" w:rsidRDefault="00743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6B8D8" w14:textId="77777777" w:rsidR="008847AF" w:rsidRDefault="008847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216C8" w14:textId="77777777" w:rsidR="008847AF" w:rsidRDefault="008847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24870" w14:textId="77777777" w:rsidR="008847AF" w:rsidRDefault="008847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9BEA1" w14:textId="77777777" w:rsidR="00743700" w:rsidRDefault="00743700">
      <w:r>
        <w:separator/>
      </w:r>
    </w:p>
  </w:footnote>
  <w:footnote w:type="continuationSeparator" w:id="0">
    <w:p w14:paraId="673D6D5C" w14:textId="77777777" w:rsidR="00743700" w:rsidRDefault="00743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11E2F" w14:textId="77777777" w:rsidR="008847AF" w:rsidRDefault="008847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19121" w14:textId="77777777" w:rsidR="008847AF" w:rsidRDefault="008847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9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754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78483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77753271">
    <w:abstractNumId w:val="12"/>
  </w:num>
  <w:num w:numId="4" w16cid:durableId="1615790322">
    <w:abstractNumId w:val="35"/>
  </w:num>
  <w:num w:numId="5" w16cid:durableId="1902714864">
    <w:abstractNumId w:val="28"/>
  </w:num>
  <w:num w:numId="6" w16cid:durableId="1848399279">
    <w:abstractNumId w:val="8"/>
  </w:num>
  <w:num w:numId="7" w16cid:durableId="1431195722">
    <w:abstractNumId w:val="40"/>
  </w:num>
  <w:num w:numId="8" w16cid:durableId="1862625975">
    <w:abstractNumId w:val="15"/>
  </w:num>
  <w:num w:numId="9" w16cid:durableId="923956009">
    <w:abstractNumId w:val="18"/>
  </w:num>
  <w:num w:numId="10" w16cid:durableId="1110202918">
    <w:abstractNumId w:val="9"/>
  </w:num>
  <w:num w:numId="11" w16cid:durableId="812523138">
    <w:abstractNumId w:val="7"/>
  </w:num>
  <w:num w:numId="12" w16cid:durableId="146170801">
    <w:abstractNumId w:val="6"/>
  </w:num>
  <w:num w:numId="13" w16cid:durableId="1503397667">
    <w:abstractNumId w:val="5"/>
  </w:num>
  <w:num w:numId="14" w16cid:durableId="2052147994">
    <w:abstractNumId w:val="4"/>
  </w:num>
  <w:num w:numId="15" w16cid:durableId="1891573889">
    <w:abstractNumId w:val="3"/>
  </w:num>
  <w:num w:numId="16" w16cid:durableId="962885468">
    <w:abstractNumId w:val="2"/>
  </w:num>
  <w:num w:numId="17" w16cid:durableId="1210652946">
    <w:abstractNumId w:val="1"/>
  </w:num>
  <w:num w:numId="18" w16cid:durableId="269629548">
    <w:abstractNumId w:val="0"/>
  </w:num>
  <w:num w:numId="19" w16cid:durableId="1646154825">
    <w:abstractNumId w:val="30"/>
  </w:num>
  <w:num w:numId="20" w16cid:durableId="1216818806">
    <w:abstractNumId w:val="24"/>
  </w:num>
  <w:num w:numId="21" w16cid:durableId="850681159">
    <w:abstractNumId w:val="20"/>
  </w:num>
  <w:num w:numId="22" w16cid:durableId="733546013">
    <w:abstractNumId w:val="16"/>
  </w:num>
  <w:num w:numId="23" w16cid:durableId="964048121">
    <w:abstractNumId w:val="36"/>
  </w:num>
  <w:num w:numId="24" w16cid:durableId="1831016309">
    <w:abstractNumId w:val="32"/>
  </w:num>
  <w:num w:numId="25" w16cid:durableId="563026362">
    <w:abstractNumId w:val="34"/>
  </w:num>
  <w:num w:numId="26" w16cid:durableId="475297306">
    <w:abstractNumId w:val="23"/>
  </w:num>
  <w:num w:numId="27" w16cid:durableId="625937407">
    <w:abstractNumId w:val="37"/>
  </w:num>
  <w:num w:numId="28" w16cid:durableId="1781215850">
    <w:abstractNumId w:val="21"/>
  </w:num>
  <w:num w:numId="29" w16cid:durableId="1443770868">
    <w:abstractNumId w:val="13"/>
  </w:num>
  <w:num w:numId="30" w16cid:durableId="420831732">
    <w:abstractNumId w:val="17"/>
  </w:num>
  <w:num w:numId="31" w16cid:durableId="562983408">
    <w:abstractNumId w:val="11"/>
  </w:num>
  <w:num w:numId="32" w16cid:durableId="1554148625">
    <w:abstractNumId w:val="29"/>
  </w:num>
  <w:num w:numId="33" w16cid:durableId="2118257478">
    <w:abstractNumId w:val="19"/>
  </w:num>
  <w:num w:numId="34" w16cid:durableId="569197866">
    <w:abstractNumId w:val="27"/>
  </w:num>
  <w:num w:numId="35" w16cid:durableId="791169608">
    <w:abstractNumId w:val="38"/>
  </w:num>
  <w:num w:numId="36" w16cid:durableId="2141609931">
    <w:abstractNumId w:val="14"/>
  </w:num>
  <w:num w:numId="37" w16cid:durableId="976759736">
    <w:abstractNumId w:val="33"/>
  </w:num>
  <w:num w:numId="38" w16cid:durableId="1927492004">
    <w:abstractNumId w:val="26"/>
  </w:num>
  <w:num w:numId="39" w16cid:durableId="265890810">
    <w:abstractNumId w:val="25"/>
  </w:num>
  <w:num w:numId="40" w16cid:durableId="1612778600">
    <w:abstractNumId w:val="22"/>
  </w:num>
  <w:num w:numId="41" w16cid:durableId="447092854">
    <w:abstractNumId w:val="39"/>
  </w:num>
  <w:num w:numId="42" w16cid:durableId="56506689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6D98"/>
    <w:rsid w:val="00114A26"/>
    <w:rsid w:val="001257A7"/>
    <w:rsid w:val="00136648"/>
    <w:rsid w:val="00145D43"/>
    <w:rsid w:val="00192C46"/>
    <w:rsid w:val="001A08B3"/>
    <w:rsid w:val="001A7B60"/>
    <w:rsid w:val="001B52F0"/>
    <w:rsid w:val="001B7A65"/>
    <w:rsid w:val="001E41F3"/>
    <w:rsid w:val="001F5B25"/>
    <w:rsid w:val="002009C3"/>
    <w:rsid w:val="0026004D"/>
    <w:rsid w:val="002640DD"/>
    <w:rsid w:val="00275D12"/>
    <w:rsid w:val="00284FEB"/>
    <w:rsid w:val="002860C4"/>
    <w:rsid w:val="002929A4"/>
    <w:rsid w:val="002B5741"/>
    <w:rsid w:val="002D17EC"/>
    <w:rsid w:val="002D2017"/>
    <w:rsid w:val="002E0B19"/>
    <w:rsid w:val="002E472E"/>
    <w:rsid w:val="00305409"/>
    <w:rsid w:val="0032273D"/>
    <w:rsid w:val="00351C55"/>
    <w:rsid w:val="003609EF"/>
    <w:rsid w:val="0036231A"/>
    <w:rsid w:val="00374DD4"/>
    <w:rsid w:val="003C20C7"/>
    <w:rsid w:val="003E1A36"/>
    <w:rsid w:val="004015F3"/>
    <w:rsid w:val="00410371"/>
    <w:rsid w:val="00417175"/>
    <w:rsid w:val="004242F1"/>
    <w:rsid w:val="00425379"/>
    <w:rsid w:val="004311FE"/>
    <w:rsid w:val="004B75B7"/>
    <w:rsid w:val="004C7F19"/>
    <w:rsid w:val="004E6F9C"/>
    <w:rsid w:val="005047EC"/>
    <w:rsid w:val="005141D9"/>
    <w:rsid w:val="0051580D"/>
    <w:rsid w:val="005327E7"/>
    <w:rsid w:val="00547111"/>
    <w:rsid w:val="00550ED6"/>
    <w:rsid w:val="0055530B"/>
    <w:rsid w:val="00571EC6"/>
    <w:rsid w:val="005827B0"/>
    <w:rsid w:val="00592D74"/>
    <w:rsid w:val="005E2C44"/>
    <w:rsid w:val="005E7A37"/>
    <w:rsid w:val="00621188"/>
    <w:rsid w:val="006257ED"/>
    <w:rsid w:val="00653DE4"/>
    <w:rsid w:val="0065640A"/>
    <w:rsid w:val="00665C47"/>
    <w:rsid w:val="006779BA"/>
    <w:rsid w:val="00695808"/>
    <w:rsid w:val="006B46FB"/>
    <w:rsid w:val="006E21FB"/>
    <w:rsid w:val="006F4128"/>
    <w:rsid w:val="007160FD"/>
    <w:rsid w:val="00743700"/>
    <w:rsid w:val="00761D24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7AF"/>
    <w:rsid w:val="008863B9"/>
    <w:rsid w:val="008A45A6"/>
    <w:rsid w:val="008C7A77"/>
    <w:rsid w:val="008D3CCC"/>
    <w:rsid w:val="008F3789"/>
    <w:rsid w:val="008F686C"/>
    <w:rsid w:val="009148DE"/>
    <w:rsid w:val="00941E30"/>
    <w:rsid w:val="009777D9"/>
    <w:rsid w:val="00991B88"/>
    <w:rsid w:val="00991C52"/>
    <w:rsid w:val="009A5753"/>
    <w:rsid w:val="009A579D"/>
    <w:rsid w:val="009C5EE7"/>
    <w:rsid w:val="009D7FEB"/>
    <w:rsid w:val="009E3297"/>
    <w:rsid w:val="009F734F"/>
    <w:rsid w:val="00A06C90"/>
    <w:rsid w:val="00A246B6"/>
    <w:rsid w:val="00A47E70"/>
    <w:rsid w:val="00A50CF0"/>
    <w:rsid w:val="00A55F3B"/>
    <w:rsid w:val="00A7671C"/>
    <w:rsid w:val="00AA2CBC"/>
    <w:rsid w:val="00AC5820"/>
    <w:rsid w:val="00AC6750"/>
    <w:rsid w:val="00AD1CD8"/>
    <w:rsid w:val="00B06C2C"/>
    <w:rsid w:val="00B258BB"/>
    <w:rsid w:val="00B67B97"/>
    <w:rsid w:val="00B968C8"/>
    <w:rsid w:val="00BA3EC5"/>
    <w:rsid w:val="00BA51D9"/>
    <w:rsid w:val="00BB3FB0"/>
    <w:rsid w:val="00BB5DFC"/>
    <w:rsid w:val="00BD279D"/>
    <w:rsid w:val="00BD6BB8"/>
    <w:rsid w:val="00C16DF4"/>
    <w:rsid w:val="00C6210E"/>
    <w:rsid w:val="00C66BA2"/>
    <w:rsid w:val="00C870F6"/>
    <w:rsid w:val="00C90231"/>
    <w:rsid w:val="00C95985"/>
    <w:rsid w:val="00CA138F"/>
    <w:rsid w:val="00CA5A24"/>
    <w:rsid w:val="00CC5026"/>
    <w:rsid w:val="00CC68D0"/>
    <w:rsid w:val="00CE7BD5"/>
    <w:rsid w:val="00D03F9A"/>
    <w:rsid w:val="00D06D51"/>
    <w:rsid w:val="00D24991"/>
    <w:rsid w:val="00D36237"/>
    <w:rsid w:val="00D50255"/>
    <w:rsid w:val="00D66520"/>
    <w:rsid w:val="00D84AE9"/>
    <w:rsid w:val="00DE34CF"/>
    <w:rsid w:val="00E13F3D"/>
    <w:rsid w:val="00E33926"/>
    <w:rsid w:val="00E34898"/>
    <w:rsid w:val="00E40877"/>
    <w:rsid w:val="00E65156"/>
    <w:rsid w:val="00E8569A"/>
    <w:rsid w:val="00E90246"/>
    <w:rsid w:val="00EB09B7"/>
    <w:rsid w:val="00EE7D7C"/>
    <w:rsid w:val="00F13C8A"/>
    <w:rsid w:val="00F25575"/>
    <w:rsid w:val="00F25D98"/>
    <w:rsid w:val="00F300FB"/>
    <w:rsid w:val="00F6797D"/>
    <w:rsid w:val="00FA6ABF"/>
    <w:rsid w:val="00FB6386"/>
    <w:rsid w:val="00FC7121"/>
    <w:rsid w:val="00FD447E"/>
    <w:rsid w:val="00FF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F311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F31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F31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F311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F311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047EC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5047E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047E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047E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5047E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047E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5047E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5047EC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5047E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047EC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047EC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5047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47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047E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047EC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7EC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qFormat/>
    <w:rsid w:val="005047E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047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047E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047E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047EC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5047E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047E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5047E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047E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047E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047E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047E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047E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047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047E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047E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47E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047E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047E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047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047EC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5047E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047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047EC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047E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047E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047E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047E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047E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047EC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047E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47E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47E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047E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047E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047E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047E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047E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047EC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047EC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047E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047E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047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047EC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047E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047E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047E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047E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047E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047EC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5047EC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047E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047E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047E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047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047E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047E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047E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047E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047E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047E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47E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FChar">
    <w:name w:val="TF Char"/>
    <w:link w:val="TF"/>
    <w:qFormat/>
    <w:rsid w:val="00E90246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9024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90246"/>
    <w:rPr>
      <w:rFonts w:ascii="Arial" w:hAnsi="Arial"/>
      <w:sz w:val="32"/>
      <w:lang w:val="en-GB" w:eastAsia="en-US"/>
    </w:rPr>
  </w:style>
  <w:style w:type="character" w:customStyle="1" w:styleId="TAHCar">
    <w:name w:val="TAH Car"/>
    <w:rsid w:val="00E90246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ocked/>
    <w:rsid w:val="00E902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- 7</cp:lastModifiedBy>
  <cp:revision>35</cp:revision>
  <cp:lastPrinted>1899-12-31T23:00:00Z</cp:lastPrinted>
  <dcterms:created xsi:type="dcterms:W3CDTF">2020-02-03T08:32:00Z</dcterms:created>
  <dcterms:modified xsi:type="dcterms:W3CDTF">2023-08-24T08:24:00Z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