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15B9" w14:textId="552F3FF9" w:rsidR="0082758F" w:rsidRDefault="0082758F" w:rsidP="0082758F">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F177FD" w:rsidRPr="00F177FD">
        <w:rPr>
          <w:b/>
          <w:noProof/>
          <w:sz w:val="24"/>
        </w:rPr>
        <w:t>233349</w:t>
      </w:r>
    </w:p>
    <w:p w14:paraId="5C21480D" w14:textId="77777777" w:rsidR="0082758F" w:rsidRDefault="0082758F" w:rsidP="0082758F">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2D6AD9C6" w14:textId="77777777" w:rsidR="00A9263D" w:rsidRDefault="00A9263D" w:rsidP="00885CF9">
      <w:pPr>
        <w:pStyle w:val="CRCoverPage"/>
        <w:pBdr>
          <w:bottom w:val="single" w:sz="6" w:space="1" w:color="auto"/>
        </w:pBdr>
        <w:tabs>
          <w:tab w:val="right" w:pos="9639"/>
        </w:tabs>
        <w:spacing w:after="0"/>
        <w:rPr>
          <w:b/>
          <w:noProof/>
          <w:sz w:val="24"/>
        </w:rPr>
      </w:pPr>
    </w:p>
    <w:p w14:paraId="7E775EC1" w14:textId="4C1B76A3" w:rsidR="00885CF9" w:rsidRDefault="00885CF9" w:rsidP="00885CF9">
      <w:pPr>
        <w:pStyle w:val="CRCoverPage"/>
        <w:tabs>
          <w:tab w:val="right" w:pos="9639"/>
        </w:tabs>
        <w:spacing w:after="0"/>
        <w:rPr>
          <w:b/>
          <w:i/>
          <w:noProof/>
          <w:sz w:val="28"/>
        </w:rPr>
      </w:pPr>
      <w:r>
        <w:rPr>
          <w:b/>
          <w:noProof/>
          <w:sz w:val="24"/>
        </w:rPr>
        <w:t>3GPP TSG-CT Meeting #99</w:t>
      </w:r>
      <w:r>
        <w:rPr>
          <w:b/>
          <w:i/>
          <w:noProof/>
          <w:sz w:val="28"/>
        </w:rPr>
        <w:tab/>
      </w:r>
      <w:r>
        <w:rPr>
          <w:b/>
          <w:noProof/>
          <w:sz w:val="24"/>
        </w:rPr>
        <w:t>CP-230192</w:t>
      </w:r>
    </w:p>
    <w:p w14:paraId="447B0654" w14:textId="2928B13E" w:rsidR="00885CF9" w:rsidRDefault="00885CF9" w:rsidP="00885CF9">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19245F62" w14:textId="77777777" w:rsidR="00885CF9" w:rsidRDefault="00885CF9" w:rsidP="00885CF9">
      <w:pPr>
        <w:pStyle w:val="CRCoverPage"/>
        <w:outlineLvl w:val="0"/>
        <w:rPr>
          <w:b/>
          <w:noProof/>
          <w:sz w:val="24"/>
        </w:rPr>
      </w:pPr>
    </w:p>
    <w:p w14:paraId="7CAEB348" w14:textId="77777777" w:rsidR="005D1153" w:rsidRPr="005D1153" w:rsidRDefault="005D1153" w:rsidP="00F9320C">
      <w:pPr>
        <w:rPr>
          <w:rFonts w:asciiTheme="majorHAnsi" w:eastAsiaTheme="majorEastAsia" w:hAnsiTheme="majorHAnsi" w:cstheme="majorBidi"/>
          <w:color w:val="272727" w:themeColor="text1" w:themeTint="D8"/>
          <w:sz w:val="21"/>
          <w:szCs w:val="21"/>
          <w:lang w:eastAsia="en-US"/>
        </w:rPr>
      </w:pPr>
      <w:r w:rsidRPr="005D1153">
        <w:t>3GPP™ Work Item Description</w:t>
      </w:r>
    </w:p>
    <w:p w14:paraId="78246481" w14:textId="5520C718" w:rsidR="00BA3A53" w:rsidRDefault="005D1153" w:rsidP="00F9320C">
      <w:pPr>
        <w:rPr>
          <w:rFonts w:cs="Arial"/>
          <w:noProof/>
        </w:rPr>
      </w:pPr>
      <w:r w:rsidRPr="005D1153">
        <w:rPr>
          <w:rFonts w:cs="Arial"/>
          <w:noProof/>
          <w:lang w:eastAsia="en-US"/>
        </w:rPr>
        <w:t xml:space="preserve">Information on Work Items can be found at </w:t>
      </w:r>
      <w:hyperlink r:id="rId8" w:history="1">
        <w:r w:rsidRPr="005D1153">
          <w:rPr>
            <w:rFonts w:cs="Arial"/>
            <w:noProof/>
            <w:lang w:eastAsia="en-US"/>
          </w:rPr>
          <w:t>http://www.3gpp.org/Work-Items</w:t>
        </w:r>
      </w:hyperlink>
      <w:r w:rsidRPr="005D1153">
        <w:rPr>
          <w:rFonts w:cs="Arial"/>
          <w:noProof/>
          <w:lang w:eastAsia="en-US"/>
        </w:rPr>
        <w:t xml:space="preserve"> </w:t>
      </w:r>
      <w:r w:rsidRPr="005D1153">
        <w:rPr>
          <w:rFonts w:cs="Arial"/>
          <w:noProof/>
          <w:lang w:eastAsia="en-US"/>
        </w:rPr>
        <w:br/>
      </w:r>
      <w:r w:rsidRPr="005D1153">
        <w:rPr>
          <w:lang w:eastAsia="en-US"/>
        </w:rPr>
        <w:t xml:space="preserve">See also the </w:t>
      </w:r>
      <w:hyperlink r:id="rId9" w:history="1">
        <w:r w:rsidRPr="005D1153">
          <w:rPr>
            <w:lang w:eastAsia="en-US"/>
          </w:rPr>
          <w:t>3GPP Working Procedures</w:t>
        </w:r>
      </w:hyperlink>
      <w:r w:rsidRPr="005D1153">
        <w:rPr>
          <w:lang w:eastAsia="en-US"/>
        </w:rPr>
        <w:t xml:space="preserve">, article 39 and the TSG Working Methods in </w:t>
      </w:r>
      <w:hyperlink r:id="rId10" w:history="1">
        <w:r w:rsidRPr="005D1153">
          <w:rPr>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F9320C">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F9320C">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F9320C">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F9320C">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9320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9320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9320C">
            <w:pPr>
              <w:pStyle w:val="TAH"/>
            </w:pPr>
            <w:r>
              <w:t>ME</w:t>
            </w:r>
          </w:p>
        </w:tc>
        <w:tc>
          <w:tcPr>
            <w:tcW w:w="850" w:type="dxa"/>
            <w:tcBorders>
              <w:bottom w:val="single" w:sz="12" w:space="0" w:color="auto"/>
            </w:tcBorders>
            <w:shd w:val="clear" w:color="auto" w:fill="E0E0E0"/>
          </w:tcPr>
          <w:p w14:paraId="5E5618FC" w14:textId="77777777" w:rsidR="004260A5" w:rsidRDefault="004260A5" w:rsidP="00F9320C">
            <w:pPr>
              <w:pStyle w:val="TAH"/>
            </w:pPr>
            <w:r>
              <w:t>AN</w:t>
            </w:r>
          </w:p>
        </w:tc>
        <w:tc>
          <w:tcPr>
            <w:tcW w:w="851" w:type="dxa"/>
            <w:tcBorders>
              <w:bottom w:val="single" w:sz="12" w:space="0" w:color="auto"/>
            </w:tcBorders>
            <w:shd w:val="clear" w:color="auto" w:fill="E0E0E0"/>
          </w:tcPr>
          <w:p w14:paraId="2809724F" w14:textId="77777777" w:rsidR="004260A5" w:rsidRDefault="004260A5" w:rsidP="00F9320C">
            <w:pPr>
              <w:pStyle w:val="TAH"/>
            </w:pPr>
            <w:r>
              <w:t>CN</w:t>
            </w:r>
          </w:p>
        </w:tc>
        <w:tc>
          <w:tcPr>
            <w:tcW w:w="1752" w:type="dxa"/>
            <w:tcBorders>
              <w:bottom w:val="single" w:sz="12" w:space="0" w:color="auto"/>
            </w:tcBorders>
            <w:shd w:val="clear" w:color="auto" w:fill="E0E0E0"/>
          </w:tcPr>
          <w:p w14:paraId="0D7316B8" w14:textId="77777777" w:rsidR="004260A5" w:rsidRDefault="004260A5" w:rsidP="00F9320C">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9320C">
            <w:pPr>
              <w:pStyle w:val="TAH"/>
            </w:pPr>
            <w:r>
              <w:t>Yes</w:t>
            </w:r>
          </w:p>
        </w:tc>
        <w:tc>
          <w:tcPr>
            <w:tcW w:w="1275" w:type="dxa"/>
            <w:tcBorders>
              <w:top w:val="nil"/>
              <w:left w:val="nil"/>
            </w:tcBorders>
          </w:tcPr>
          <w:p w14:paraId="35B295F5" w14:textId="1D76AD15" w:rsidR="00F517D6" w:rsidRDefault="00F517D6" w:rsidP="00F9320C">
            <w:pPr>
              <w:pStyle w:val="TAC"/>
            </w:pPr>
          </w:p>
        </w:tc>
        <w:tc>
          <w:tcPr>
            <w:tcW w:w="1037" w:type="dxa"/>
            <w:tcBorders>
              <w:top w:val="nil"/>
            </w:tcBorders>
          </w:tcPr>
          <w:p w14:paraId="1F2F978C" w14:textId="1D76A168" w:rsidR="00F517D6" w:rsidRDefault="00F517D6" w:rsidP="00F9320C">
            <w:pPr>
              <w:pStyle w:val="TAC"/>
            </w:pPr>
            <w:r>
              <w:t>x</w:t>
            </w:r>
          </w:p>
        </w:tc>
        <w:tc>
          <w:tcPr>
            <w:tcW w:w="850" w:type="dxa"/>
            <w:tcBorders>
              <w:top w:val="nil"/>
            </w:tcBorders>
          </w:tcPr>
          <w:p w14:paraId="7FD58A88" w14:textId="77777777" w:rsidR="00F517D6" w:rsidRDefault="00F517D6" w:rsidP="00F9320C">
            <w:pPr>
              <w:pStyle w:val="TAC"/>
            </w:pPr>
          </w:p>
        </w:tc>
        <w:tc>
          <w:tcPr>
            <w:tcW w:w="851" w:type="dxa"/>
            <w:tcBorders>
              <w:top w:val="nil"/>
            </w:tcBorders>
          </w:tcPr>
          <w:p w14:paraId="3E3077D8" w14:textId="7CDE6786" w:rsidR="00F517D6" w:rsidRDefault="00F517D6" w:rsidP="00F9320C">
            <w:pPr>
              <w:pStyle w:val="TAC"/>
            </w:pPr>
            <w:r>
              <w:t>x</w:t>
            </w:r>
          </w:p>
        </w:tc>
        <w:tc>
          <w:tcPr>
            <w:tcW w:w="1752" w:type="dxa"/>
            <w:tcBorders>
              <w:top w:val="nil"/>
            </w:tcBorders>
          </w:tcPr>
          <w:p w14:paraId="64727DCC" w14:textId="77777777" w:rsidR="00F517D6" w:rsidRDefault="00F517D6" w:rsidP="00F9320C">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9320C">
            <w:pPr>
              <w:pStyle w:val="TAH"/>
            </w:pPr>
            <w:r>
              <w:t>No</w:t>
            </w:r>
          </w:p>
        </w:tc>
        <w:tc>
          <w:tcPr>
            <w:tcW w:w="1275" w:type="dxa"/>
            <w:tcBorders>
              <w:left w:val="nil"/>
            </w:tcBorders>
          </w:tcPr>
          <w:p w14:paraId="42581088" w14:textId="7B3687F9" w:rsidR="00F517D6" w:rsidRDefault="00F517D6" w:rsidP="00F9320C">
            <w:pPr>
              <w:pStyle w:val="TAC"/>
            </w:pPr>
            <w:r>
              <w:t>x</w:t>
            </w:r>
          </w:p>
        </w:tc>
        <w:tc>
          <w:tcPr>
            <w:tcW w:w="1037" w:type="dxa"/>
          </w:tcPr>
          <w:p w14:paraId="477F02DA" w14:textId="77777777" w:rsidR="00F517D6" w:rsidRDefault="00F517D6" w:rsidP="00F9320C">
            <w:pPr>
              <w:pStyle w:val="TAC"/>
            </w:pPr>
          </w:p>
        </w:tc>
        <w:tc>
          <w:tcPr>
            <w:tcW w:w="850" w:type="dxa"/>
          </w:tcPr>
          <w:p w14:paraId="6E9D500A" w14:textId="295E5B75" w:rsidR="00F517D6" w:rsidRDefault="00F517D6" w:rsidP="00F9320C">
            <w:pPr>
              <w:pStyle w:val="TAC"/>
            </w:pPr>
            <w:r>
              <w:t>x</w:t>
            </w:r>
          </w:p>
        </w:tc>
        <w:tc>
          <w:tcPr>
            <w:tcW w:w="851" w:type="dxa"/>
          </w:tcPr>
          <w:p w14:paraId="24149096" w14:textId="77777777" w:rsidR="00F517D6" w:rsidRDefault="00F517D6" w:rsidP="00F9320C">
            <w:pPr>
              <w:pStyle w:val="TAC"/>
            </w:pPr>
          </w:p>
        </w:tc>
        <w:tc>
          <w:tcPr>
            <w:tcW w:w="1752" w:type="dxa"/>
          </w:tcPr>
          <w:p w14:paraId="43FB9532" w14:textId="7FF71A05" w:rsidR="00F517D6" w:rsidRDefault="00F517D6" w:rsidP="00F9320C">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9320C">
            <w:pPr>
              <w:pStyle w:val="TAH"/>
            </w:pPr>
            <w:r>
              <w:t>Don't know</w:t>
            </w:r>
          </w:p>
        </w:tc>
        <w:tc>
          <w:tcPr>
            <w:tcW w:w="1275" w:type="dxa"/>
            <w:tcBorders>
              <w:left w:val="nil"/>
            </w:tcBorders>
          </w:tcPr>
          <w:p w14:paraId="1651904E" w14:textId="77777777" w:rsidR="00F517D6" w:rsidRDefault="00F517D6" w:rsidP="00F9320C">
            <w:pPr>
              <w:pStyle w:val="TAC"/>
            </w:pPr>
          </w:p>
        </w:tc>
        <w:tc>
          <w:tcPr>
            <w:tcW w:w="1037" w:type="dxa"/>
          </w:tcPr>
          <w:p w14:paraId="5219BA8E" w14:textId="77777777" w:rsidR="00F517D6" w:rsidRDefault="00F517D6" w:rsidP="00F9320C">
            <w:pPr>
              <w:pStyle w:val="TAC"/>
            </w:pPr>
          </w:p>
        </w:tc>
        <w:tc>
          <w:tcPr>
            <w:tcW w:w="850" w:type="dxa"/>
          </w:tcPr>
          <w:p w14:paraId="4016B898" w14:textId="77777777" w:rsidR="00F517D6" w:rsidRDefault="00F517D6" w:rsidP="00F9320C">
            <w:pPr>
              <w:pStyle w:val="TAC"/>
            </w:pPr>
          </w:p>
        </w:tc>
        <w:tc>
          <w:tcPr>
            <w:tcW w:w="851" w:type="dxa"/>
          </w:tcPr>
          <w:p w14:paraId="42B48559" w14:textId="77777777" w:rsidR="00F517D6" w:rsidRDefault="00F517D6" w:rsidP="00F9320C">
            <w:pPr>
              <w:pStyle w:val="TAC"/>
            </w:pPr>
          </w:p>
        </w:tc>
        <w:tc>
          <w:tcPr>
            <w:tcW w:w="1752" w:type="dxa"/>
          </w:tcPr>
          <w:p w14:paraId="226C70EA" w14:textId="77777777" w:rsidR="00F517D6" w:rsidRDefault="00F517D6" w:rsidP="00F9320C">
            <w:pPr>
              <w:pStyle w:val="TAC"/>
            </w:pPr>
          </w:p>
        </w:tc>
      </w:tr>
    </w:tbl>
    <w:p w14:paraId="3A87B226" w14:textId="77777777" w:rsidR="008A76FD" w:rsidRPr="006C2E80" w:rsidRDefault="008A76FD" w:rsidP="00F9320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F9320C">
            <w:pPr>
              <w:pStyle w:val="TAC"/>
            </w:pPr>
          </w:p>
        </w:tc>
        <w:tc>
          <w:tcPr>
            <w:tcW w:w="2917" w:type="dxa"/>
            <w:shd w:val="clear" w:color="auto" w:fill="E0E0E0"/>
          </w:tcPr>
          <w:p w14:paraId="1BE2A8DB" w14:textId="77777777" w:rsidR="005D1153" w:rsidRPr="0006543E" w:rsidRDefault="005D1153" w:rsidP="00F9320C">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F9320C">
            <w:pPr>
              <w:pStyle w:val="TAC"/>
            </w:pPr>
          </w:p>
        </w:tc>
        <w:tc>
          <w:tcPr>
            <w:tcW w:w="2917" w:type="dxa"/>
            <w:shd w:val="clear" w:color="auto" w:fill="E0E0E0"/>
          </w:tcPr>
          <w:p w14:paraId="42F0CAFB" w14:textId="77777777" w:rsidR="005D1153" w:rsidRPr="0006543E" w:rsidRDefault="005D1153" w:rsidP="00F9320C">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F9320C">
            <w:pPr>
              <w:pStyle w:val="TAC"/>
            </w:pPr>
          </w:p>
        </w:tc>
        <w:tc>
          <w:tcPr>
            <w:tcW w:w="2917" w:type="dxa"/>
            <w:shd w:val="clear" w:color="auto" w:fill="E0E0E0"/>
          </w:tcPr>
          <w:p w14:paraId="36D604B1" w14:textId="77777777" w:rsidR="005D1153" w:rsidRPr="0006543E" w:rsidRDefault="005D1153" w:rsidP="00F9320C">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F9320C">
            <w:pPr>
              <w:pStyle w:val="TAC"/>
            </w:pPr>
            <w:r w:rsidRPr="005D1153">
              <w:t>X</w:t>
            </w:r>
          </w:p>
        </w:tc>
        <w:tc>
          <w:tcPr>
            <w:tcW w:w="2917" w:type="dxa"/>
            <w:shd w:val="clear" w:color="auto" w:fill="E0E0E0"/>
          </w:tcPr>
          <w:p w14:paraId="2E1F08ED" w14:textId="77777777" w:rsidR="005D1153" w:rsidRPr="0006543E" w:rsidRDefault="005D1153" w:rsidP="00F9320C">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F9320C">
            <w:pPr>
              <w:pStyle w:val="TAC"/>
            </w:pPr>
          </w:p>
        </w:tc>
        <w:tc>
          <w:tcPr>
            <w:tcW w:w="2917" w:type="dxa"/>
            <w:shd w:val="clear" w:color="auto" w:fill="E0E0E0"/>
          </w:tcPr>
          <w:p w14:paraId="39DFCBB6" w14:textId="77777777" w:rsidR="005D1153" w:rsidRPr="0006543E" w:rsidRDefault="005D1153" w:rsidP="00F9320C">
            <w:pPr>
              <w:pStyle w:val="TAH"/>
            </w:pPr>
            <w:r w:rsidRPr="0006543E">
              <w:t>Normative – Other</w:t>
            </w:r>
            <w:r>
              <w:t>*</w:t>
            </w:r>
          </w:p>
        </w:tc>
      </w:tr>
    </w:tbl>
    <w:p w14:paraId="169DD7E0" w14:textId="0A956FFE" w:rsidR="004876B9" w:rsidRDefault="004876B9" w:rsidP="00F9320C"/>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9320C">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F9320C">
            <w:pPr>
              <w:pStyle w:val="TAH"/>
            </w:pPr>
            <w:r>
              <w:t>Acronym</w:t>
            </w:r>
          </w:p>
        </w:tc>
        <w:tc>
          <w:tcPr>
            <w:tcW w:w="950" w:type="dxa"/>
            <w:shd w:val="clear" w:color="auto" w:fill="E0E0E0"/>
          </w:tcPr>
          <w:p w14:paraId="71E7FFF8" w14:textId="77777777" w:rsidR="008835FC" w:rsidDel="00C02DF6" w:rsidRDefault="008835FC" w:rsidP="00F9320C">
            <w:pPr>
              <w:pStyle w:val="TAH"/>
            </w:pPr>
            <w:r>
              <w:t>Working Group</w:t>
            </w:r>
          </w:p>
        </w:tc>
        <w:tc>
          <w:tcPr>
            <w:tcW w:w="1101" w:type="dxa"/>
            <w:shd w:val="clear" w:color="auto" w:fill="E0E0E0"/>
          </w:tcPr>
          <w:p w14:paraId="6C53D0F7" w14:textId="77777777" w:rsidR="008835FC" w:rsidRDefault="008835FC" w:rsidP="00F9320C">
            <w:pPr>
              <w:pStyle w:val="TAH"/>
            </w:pPr>
            <w:r>
              <w:t>Unique ID</w:t>
            </w:r>
          </w:p>
        </w:tc>
        <w:tc>
          <w:tcPr>
            <w:tcW w:w="6010" w:type="dxa"/>
            <w:shd w:val="clear" w:color="auto" w:fill="E0E0E0"/>
          </w:tcPr>
          <w:p w14:paraId="668487F1" w14:textId="77777777" w:rsidR="008835FC" w:rsidRDefault="008835FC" w:rsidP="00F9320C">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F9320C">
            <w:pPr>
              <w:pStyle w:val="TAL"/>
            </w:pPr>
            <w:r>
              <w:t>VMR</w:t>
            </w:r>
          </w:p>
        </w:tc>
        <w:tc>
          <w:tcPr>
            <w:tcW w:w="950" w:type="dxa"/>
          </w:tcPr>
          <w:p w14:paraId="6AE820B7" w14:textId="32F1EB4A" w:rsidR="00204EA6" w:rsidRDefault="00204EA6" w:rsidP="00F9320C">
            <w:pPr>
              <w:pStyle w:val="TAL"/>
            </w:pPr>
            <w:r>
              <w:t>SA2</w:t>
            </w:r>
          </w:p>
        </w:tc>
        <w:tc>
          <w:tcPr>
            <w:tcW w:w="1101" w:type="dxa"/>
          </w:tcPr>
          <w:p w14:paraId="663BF2FB" w14:textId="70E272C1" w:rsidR="00204EA6" w:rsidRPr="00C15135" w:rsidRDefault="00204EA6" w:rsidP="00F9320C">
            <w:pPr>
              <w:pStyle w:val="TAL"/>
            </w:pPr>
            <w:r>
              <w:t>980018</w:t>
            </w:r>
          </w:p>
        </w:tc>
        <w:tc>
          <w:tcPr>
            <w:tcW w:w="6010" w:type="dxa"/>
          </w:tcPr>
          <w:p w14:paraId="24E5739B" w14:textId="0EE143BB" w:rsidR="00204EA6" w:rsidRPr="00251D80" w:rsidRDefault="00204EA6" w:rsidP="00F9320C">
            <w:pPr>
              <w:pStyle w:val="TAL"/>
            </w:pPr>
            <w:r>
              <w:t>Architecture Enhancements for Vehicle Mounted Relays</w:t>
            </w:r>
          </w:p>
        </w:tc>
      </w:tr>
    </w:tbl>
    <w:p w14:paraId="7C3FBD77" w14:textId="77777777" w:rsidR="004876B9" w:rsidRDefault="004876B9" w:rsidP="00F9320C"/>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9320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9320C">
            <w:pPr>
              <w:pStyle w:val="TAH"/>
            </w:pPr>
            <w:r>
              <w:t>Unique ID</w:t>
            </w:r>
          </w:p>
        </w:tc>
        <w:tc>
          <w:tcPr>
            <w:tcW w:w="3326" w:type="dxa"/>
            <w:shd w:val="clear" w:color="auto" w:fill="E0E0E0"/>
          </w:tcPr>
          <w:p w14:paraId="3B3E770F" w14:textId="77777777" w:rsidR="008835FC" w:rsidRDefault="008835FC" w:rsidP="00F9320C">
            <w:pPr>
              <w:pStyle w:val="TAH"/>
            </w:pPr>
            <w:r>
              <w:t>Title</w:t>
            </w:r>
          </w:p>
        </w:tc>
        <w:tc>
          <w:tcPr>
            <w:tcW w:w="5099" w:type="dxa"/>
            <w:shd w:val="clear" w:color="auto" w:fill="E0E0E0"/>
          </w:tcPr>
          <w:p w14:paraId="666A5A81" w14:textId="77777777" w:rsidR="008835FC" w:rsidRDefault="008835FC" w:rsidP="00F9320C">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F9320C">
            <w:pPr>
              <w:pStyle w:val="TAL"/>
            </w:pPr>
            <w:r w:rsidRPr="009D704F">
              <w:t>930021</w:t>
            </w:r>
          </w:p>
        </w:tc>
        <w:tc>
          <w:tcPr>
            <w:tcW w:w="3326" w:type="dxa"/>
          </w:tcPr>
          <w:p w14:paraId="6AD6B1DF" w14:textId="5F3D273C" w:rsidR="00D653AC" w:rsidRPr="000A4A9E" w:rsidRDefault="00D653AC" w:rsidP="00F9320C">
            <w:pPr>
              <w:pStyle w:val="TAL"/>
            </w:pPr>
            <w:r>
              <w:t xml:space="preserve">Stage 1 of </w:t>
            </w:r>
            <w:r w:rsidRPr="00AC30D9">
              <w:t>Vehicle-Mounted Relays</w:t>
            </w:r>
          </w:p>
        </w:tc>
        <w:tc>
          <w:tcPr>
            <w:tcW w:w="5099" w:type="dxa"/>
          </w:tcPr>
          <w:p w14:paraId="4972B8BD" w14:textId="3964CF81" w:rsidR="00D653AC" w:rsidRPr="000A4A9E" w:rsidRDefault="00D653AC" w:rsidP="00F9320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F9320C">
            <w:pPr>
              <w:pStyle w:val="TAL"/>
            </w:pPr>
            <w:r w:rsidRPr="000619F9">
              <w:t>940057</w:t>
            </w:r>
          </w:p>
        </w:tc>
        <w:tc>
          <w:tcPr>
            <w:tcW w:w="3326" w:type="dxa"/>
          </w:tcPr>
          <w:p w14:paraId="660A4D19" w14:textId="2E36BBF8" w:rsidR="00D653AC" w:rsidRPr="000A4A9E" w:rsidRDefault="00D653AC" w:rsidP="00F9320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F9320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F9320C">
            <w:pPr>
              <w:pStyle w:val="TAL"/>
            </w:pPr>
            <w:r w:rsidRPr="007662DB">
              <w:t>941009</w:t>
            </w:r>
          </w:p>
        </w:tc>
        <w:tc>
          <w:tcPr>
            <w:tcW w:w="3326" w:type="dxa"/>
          </w:tcPr>
          <w:p w14:paraId="5CC32796" w14:textId="46849ECD" w:rsidR="00D653AC" w:rsidRPr="00F427BF" w:rsidRDefault="00D653AC" w:rsidP="00F9320C">
            <w:pPr>
              <w:pStyle w:val="TAL"/>
            </w:pPr>
            <w:r w:rsidRPr="007662DB">
              <w:t>Mobile IAB (Integrated Access and Backhaul) for NR</w:t>
            </w:r>
          </w:p>
        </w:tc>
        <w:tc>
          <w:tcPr>
            <w:tcW w:w="5099" w:type="dxa"/>
          </w:tcPr>
          <w:p w14:paraId="45D2992E" w14:textId="68CD0965" w:rsidR="00D653AC" w:rsidRPr="00F427BF" w:rsidRDefault="00D653AC" w:rsidP="00F9320C">
            <w:pPr>
              <w:pStyle w:val="TAL"/>
            </w:pPr>
            <w:r>
              <w:t>RAN aspects of vehicle mounted relays</w:t>
            </w:r>
          </w:p>
        </w:tc>
      </w:tr>
    </w:tbl>
    <w:p w14:paraId="6BC7072F" w14:textId="77777777" w:rsidR="006C2E80" w:rsidRDefault="006C2E80" w:rsidP="00F9320C">
      <w:pPr>
        <w:pStyle w:val="FP"/>
      </w:pPr>
    </w:p>
    <w:p w14:paraId="3E795897" w14:textId="77777777" w:rsidR="008A76FD" w:rsidRDefault="008A76FD" w:rsidP="006C2E80">
      <w:pPr>
        <w:pStyle w:val="Heading1"/>
      </w:pPr>
      <w:r>
        <w:t>3</w:t>
      </w:r>
      <w:r>
        <w:tab/>
        <w:t>Justification</w:t>
      </w:r>
    </w:p>
    <w:p w14:paraId="5C775DD5" w14:textId="77777777" w:rsidR="00622CC9" w:rsidRDefault="00622CC9" w:rsidP="00F9320C">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F9320C">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F9320C">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6AFBA6DF" w14:textId="77777777" w:rsidR="00622CC9" w:rsidRDefault="00622CC9" w:rsidP="00F9320C">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533D9A1E" w14:textId="77777777" w:rsidR="00622CC9" w:rsidRDefault="00622CC9" w:rsidP="00F9320C">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F9320C">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41EBEB6F" w14:textId="77777777" w:rsidR="00622CC9" w:rsidRDefault="00622CC9" w:rsidP="00F9320C">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F9320C">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F9320C">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F9320C">
      <w:r w:rsidRPr="007136F5">
        <w:t>The following areas of work are expected to be covered:</w:t>
      </w:r>
    </w:p>
    <w:p w14:paraId="60ADC955" w14:textId="77777777" w:rsidR="00635462" w:rsidRPr="001A2D56" w:rsidRDefault="00635462" w:rsidP="00F9320C">
      <w:r w:rsidRPr="001A2D56">
        <w:t>CT1:</w:t>
      </w:r>
    </w:p>
    <w:p w14:paraId="0611AF34" w14:textId="1ED3467B" w:rsidR="00635462" w:rsidRPr="001A2D56" w:rsidRDefault="00635462" w:rsidP="00F9320C">
      <w:pPr>
        <w:pStyle w:val="B1"/>
        <w:numPr>
          <w:ilvl w:val="0"/>
          <w:numId w:val="11"/>
        </w:numPr>
      </w:pPr>
      <w:bookmarkStart w:id="0" w:name="_Hlk127349362"/>
      <w:r>
        <w:t>U</w:t>
      </w:r>
      <w:r w:rsidRPr="001A2D56">
        <w:t>pdates to NAS protocol to support authorization and extension of CAG mechanism to support control of access to an MBSR</w:t>
      </w:r>
      <w:r w:rsidR="00AB5FAB">
        <w:t xml:space="preserve"> </w:t>
      </w:r>
      <w:r w:rsidR="00AB5FAB" w:rsidRPr="001A2D56">
        <w:t>(Mobile Base Station Relays</w:t>
      </w:r>
      <w:proofErr w:type="gramStart"/>
      <w:r w:rsidR="00AB5FAB" w:rsidRPr="001A2D56">
        <w:t>)</w:t>
      </w:r>
      <w:r w:rsidRPr="001A2D56">
        <w:t>;</w:t>
      </w:r>
      <w:bookmarkEnd w:id="0"/>
      <w:proofErr w:type="gramEnd"/>
    </w:p>
    <w:p w14:paraId="78B913B9" w14:textId="197DA42B" w:rsidR="00635462" w:rsidRDefault="00635462" w:rsidP="00F9320C">
      <w:pPr>
        <w:pStyle w:val="B1"/>
        <w:numPr>
          <w:ilvl w:val="0"/>
          <w:numId w:val="11"/>
        </w:numPr>
      </w:pPr>
      <w:r>
        <w:t>U</w:t>
      </w:r>
      <w:r w:rsidRPr="001A2D56">
        <w:t xml:space="preserve">pdates or additions to AT commands to support operation of </w:t>
      </w:r>
      <w:proofErr w:type="gramStart"/>
      <w:r w:rsidRPr="001A2D56">
        <w:t>MBSRs;</w:t>
      </w:r>
      <w:proofErr w:type="gramEnd"/>
    </w:p>
    <w:p w14:paraId="040FD6FF" w14:textId="2BB67A74" w:rsidR="00EF15C6" w:rsidRDefault="00EA3D11" w:rsidP="00F9320C">
      <w:pPr>
        <w:pStyle w:val="B1"/>
        <w:numPr>
          <w:ilvl w:val="0"/>
          <w:numId w:val="11"/>
        </w:numPr>
      </w:pPr>
      <w:r>
        <w:t>Possible u</w:t>
      </w:r>
      <w:r w:rsidR="00EF15C6">
        <w:t xml:space="preserve">pdate to </w:t>
      </w:r>
      <w:r>
        <w:t>Warning Area List handling</w:t>
      </w:r>
      <w:r w:rsidR="00EF15C6">
        <w:t xml:space="preserve"> to support operation of </w:t>
      </w:r>
      <w:proofErr w:type="gramStart"/>
      <w:r w:rsidR="00EF15C6">
        <w:t>MBSRs;</w:t>
      </w:r>
      <w:proofErr w:type="gramEnd"/>
    </w:p>
    <w:p w14:paraId="7A81E33E" w14:textId="77777777" w:rsidR="00635462" w:rsidRPr="001A2D56" w:rsidRDefault="00635462" w:rsidP="00F9320C">
      <w:r w:rsidRPr="001A2D56">
        <w:lastRenderedPageBreak/>
        <w:t>CT4:</w:t>
      </w:r>
    </w:p>
    <w:p w14:paraId="63F7C35F" w14:textId="77777777" w:rsidR="00635462" w:rsidRPr="0071720D" w:rsidRDefault="00635462" w:rsidP="0071720D">
      <w:pPr>
        <w:pStyle w:val="B1"/>
        <w:numPr>
          <w:ilvl w:val="0"/>
          <w:numId w:val="11"/>
        </w:numPr>
      </w:pPr>
      <w:r w:rsidRPr="0071720D">
        <w:t xml:space="preserve">Updates to the AMF </w:t>
      </w:r>
      <w:r w:rsidRPr="001A2D56">
        <w:t xml:space="preserve">to support operation of </w:t>
      </w:r>
      <w:proofErr w:type="gramStart"/>
      <w:r w:rsidRPr="001A2D56">
        <w:t>MBSRs;</w:t>
      </w:r>
      <w:proofErr w:type="gramEnd"/>
    </w:p>
    <w:p w14:paraId="330F0B79" w14:textId="67E8C00F" w:rsidR="00635462" w:rsidRPr="0071720D" w:rsidRDefault="00635462" w:rsidP="0071720D">
      <w:pPr>
        <w:pStyle w:val="B1"/>
        <w:numPr>
          <w:ilvl w:val="0"/>
          <w:numId w:val="11"/>
        </w:numPr>
      </w:pPr>
      <w:r>
        <w:t>U</w:t>
      </w:r>
      <w:r w:rsidRPr="001A2D56">
        <w:t xml:space="preserve">pdates to the NRF for NF / NF service selection, </w:t>
      </w:r>
      <w:proofErr w:type="gramStart"/>
      <w:r w:rsidRPr="001A2D56">
        <w:t>e.g.</w:t>
      </w:r>
      <w:proofErr w:type="gramEnd"/>
      <w:r w:rsidRPr="001A2D56">
        <w:t xml:space="preserve"> LMF discovery considering the capability to support location of a UE served by an MBSR;</w:t>
      </w:r>
    </w:p>
    <w:p w14:paraId="62FD6CC7" w14:textId="77777777" w:rsidR="00024801" w:rsidRDefault="00635462" w:rsidP="0071720D">
      <w:pPr>
        <w:pStyle w:val="B1"/>
        <w:numPr>
          <w:ilvl w:val="0"/>
          <w:numId w:val="11"/>
        </w:numPr>
      </w:pPr>
      <w:r>
        <w:t>U</w:t>
      </w:r>
      <w:r w:rsidRPr="001A2D56">
        <w:t xml:space="preserve">pdates to UDM and UDR to support operation of MBSRs, </w:t>
      </w:r>
      <w:proofErr w:type="gramStart"/>
      <w:r w:rsidRPr="001A2D56">
        <w:t>e.g.</w:t>
      </w:r>
      <w:proofErr w:type="gramEnd"/>
      <w:r w:rsidRPr="001A2D56">
        <w:t xml:space="preserve"> storage of subscription data related to MBSRs; </w:t>
      </w:r>
    </w:p>
    <w:p w14:paraId="2A55A78D" w14:textId="1045DB5E" w:rsidR="00D95113" w:rsidRPr="0071720D" w:rsidRDefault="00635462" w:rsidP="0071720D">
      <w:pPr>
        <w:pStyle w:val="B1"/>
        <w:numPr>
          <w:ilvl w:val="0"/>
          <w:numId w:val="11"/>
        </w:numPr>
        <w:rPr>
          <w:bCs/>
          <w:lang w:eastAsia="zh-CN"/>
        </w:rPr>
      </w:pPr>
      <w:r>
        <w:t>U</w:t>
      </w:r>
      <w:r w:rsidRPr="001A2D56">
        <w:t xml:space="preserve">pdates to location services to support accurate UE location estimation when the UE is served by an </w:t>
      </w:r>
      <w:proofErr w:type="gramStart"/>
      <w:r w:rsidRPr="001A2D56">
        <w:t>MBSR;</w:t>
      </w:r>
      <w:proofErr w:type="gramEnd"/>
    </w:p>
    <w:p w14:paraId="1705F391" w14:textId="77777777" w:rsidR="0071720D" w:rsidRPr="0038231F" w:rsidRDefault="0071720D" w:rsidP="0071720D">
      <w:pPr>
        <w:pStyle w:val="B1"/>
        <w:rPr>
          <w:bCs/>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9320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F9320C">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F9320C">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F9320C">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F9320C">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F932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9320C">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F9320C">
            <w:pPr>
              <w:pStyle w:val="Guidance"/>
            </w:pPr>
          </w:p>
        </w:tc>
        <w:tc>
          <w:tcPr>
            <w:tcW w:w="1440" w:type="dxa"/>
          </w:tcPr>
          <w:p w14:paraId="73DD2455" w14:textId="53ECD0B9" w:rsidR="00B47490" w:rsidRPr="00A960F0" w:rsidRDefault="00B47490" w:rsidP="00F9320C">
            <w:pPr>
              <w:pStyle w:val="Guidance"/>
            </w:pPr>
          </w:p>
        </w:tc>
        <w:tc>
          <w:tcPr>
            <w:tcW w:w="2160" w:type="dxa"/>
          </w:tcPr>
          <w:p w14:paraId="05C7C805" w14:textId="504D43DA" w:rsidR="00B47490" w:rsidRPr="00A960F0" w:rsidRDefault="00B47490" w:rsidP="00F9320C">
            <w:pPr>
              <w:pStyle w:val="Guidance"/>
            </w:pPr>
          </w:p>
        </w:tc>
        <w:tc>
          <w:tcPr>
            <w:tcW w:w="1260" w:type="dxa"/>
          </w:tcPr>
          <w:p w14:paraId="2D7CEA56" w14:textId="7E69E527" w:rsidR="00B47490" w:rsidRPr="00A960F0" w:rsidRDefault="00B47490" w:rsidP="00F9320C">
            <w:pPr>
              <w:pStyle w:val="Guidance"/>
            </w:pPr>
          </w:p>
        </w:tc>
        <w:tc>
          <w:tcPr>
            <w:tcW w:w="1219" w:type="dxa"/>
          </w:tcPr>
          <w:p w14:paraId="47484899" w14:textId="0BFB2613" w:rsidR="00B47490" w:rsidRPr="0011615F" w:rsidRDefault="00B47490" w:rsidP="00F9320C">
            <w:pPr>
              <w:pStyle w:val="TAL"/>
            </w:pPr>
          </w:p>
        </w:tc>
        <w:tc>
          <w:tcPr>
            <w:tcW w:w="2186" w:type="dxa"/>
          </w:tcPr>
          <w:p w14:paraId="3B160081" w14:textId="2800F4D8" w:rsidR="00B47490" w:rsidRPr="00A960F0" w:rsidRDefault="00B47490" w:rsidP="00F9320C">
            <w:pPr>
              <w:pStyle w:val="Guidance"/>
            </w:pPr>
          </w:p>
        </w:tc>
      </w:tr>
    </w:tbl>
    <w:p w14:paraId="3D972A4A" w14:textId="77777777" w:rsidR="006C2E80" w:rsidRDefault="006C2E80" w:rsidP="00F9320C">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9320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9320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9320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9320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9320C">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F9320C">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F9320C">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F9320C">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F9320C">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F9320C">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F9320C">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F9320C">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F9320C">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F9320C">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4D3B04F" w14:textId="1661B855" w:rsidR="00E84F17" w:rsidRPr="006C2E80" w:rsidRDefault="00124A00" w:rsidP="00F9320C">
            <w:pPr>
              <w:pStyle w:val="TAL"/>
            </w:pPr>
            <w:r>
              <w:t>U</w:t>
            </w:r>
            <w:r w:rsidR="00E84F17" w:rsidRPr="00807914">
              <w:t>pdates to</w:t>
            </w:r>
            <w:r w:rsidR="00E84F17">
              <w:t xml:space="preserve"> NAS protocol to support authorization of MBSRs</w:t>
            </w:r>
            <w:r w:rsidR="00CF1C46">
              <w:t xml:space="preserve">, </w:t>
            </w:r>
            <w:r w:rsidR="00E84F17">
              <w:t>extension of CAG mechanism to support control of access to an MBSR</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F9320C">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F9320C">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F9320C">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F9320C">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F9320C">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F9320C">
            <w:pPr>
              <w:pStyle w:val="TAL"/>
            </w:pPr>
            <w:r w:rsidRPr="00807914">
              <w:t>CT1</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F9320C">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F9320C">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F9320C">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F9320C">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F9320C">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F9320C">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F9320C">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0245E96" w:rsidR="00EA3D11" w:rsidRPr="006C2E80" w:rsidRDefault="00EA3D11" w:rsidP="00F9320C">
            <w:pPr>
              <w:pStyle w:val="TAL"/>
            </w:pPr>
            <w:r>
              <w:t xml:space="preserve">Updates to NRF on </w:t>
            </w:r>
            <w:r w:rsidRPr="00D13EC3">
              <w:t>NF / NF service selection</w:t>
            </w:r>
            <w:r>
              <w:t xml:space="preserve"> to support operation of MBSRs </w:t>
            </w:r>
            <w:proofErr w:type="gramStart"/>
            <w:r>
              <w:t>e.g.</w:t>
            </w:r>
            <w:proofErr w:type="gramEnd"/>
            <w:r>
              <w:t xml:space="preserve"> </w:t>
            </w:r>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F9320C">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F9320C">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F9320C">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F9320C">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F9320C">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F9320C">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F9320C">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F9320C">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F9320C">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F9320C">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F9320C">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F9320C">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F9320C">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F9320C">
            <w:pPr>
              <w:pStyle w:val="TAL"/>
            </w:pPr>
            <w:r>
              <w:t>CT4</w:t>
            </w:r>
          </w:p>
        </w:tc>
      </w:tr>
    </w:tbl>
    <w:p w14:paraId="701E09C7" w14:textId="77777777" w:rsidR="00C4305E" w:rsidRDefault="00C4305E" w:rsidP="00F9320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F9320C">
      <w:pPr>
        <w:pStyle w:val="B1"/>
      </w:pPr>
      <w:r w:rsidRPr="00D51807">
        <w:t xml:space="preserve">Kim, Sunghoon, Qualcomm Incorporated, sunghoon@qti.qualcomm.com </w:t>
      </w:r>
    </w:p>
    <w:p w14:paraId="686B26B6" w14:textId="77777777" w:rsidR="0088660E" w:rsidRPr="00D0168E" w:rsidRDefault="0088660E" w:rsidP="00F9320C">
      <w:pPr>
        <w:pStyle w:val="B1"/>
      </w:pPr>
    </w:p>
    <w:p w14:paraId="4B2B339C" w14:textId="77777777" w:rsidR="008A76FD" w:rsidRDefault="00174617" w:rsidP="006C2E80">
      <w:pPr>
        <w:pStyle w:val="Heading1"/>
      </w:pPr>
      <w:r>
        <w:lastRenderedPageBreak/>
        <w:t>7</w:t>
      </w:r>
      <w:r w:rsidR="009870A7">
        <w:tab/>
      </w:r>
      <w:r w:rsidR="008A76FD">
        <w:t>Work item leadership</w:t>
      </w:r>
    </w:p>
    <w:p w14:paraId="4FED3F73" w14:textId="5A7B4F17" w:rsidR="006E1FDA" w:rsidRPr="00682990" w:rsidRDefault="00682990" w:rsidP="00F9320C">
      <w:pPr>
        <w:pStyle w:val="B1"/>
      </w:pPr>
      <w:r w:rsidRPr="00682990">
        <w:t>CT1</w:t>
      </w:r>
    </w:p>
    <w:p w14:paraId="5BA7F984" w14:textId="77777777" w:rsidR="00557B2E" w:rsidRPr="00557B2E" w:rsidRDefault="00557B2E" w:rsidP="00F9320C"/>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58111D76" w:rsidR="006C2E80" w:rsidRDefault="009B2839" w:rsidP="00F9320C">
      <w:pPr>
        <w:pStyle w:val="B1"/>
      </w:pPr>
      <w:r>
        <w:t xml:space="preserve">SA3 for </w:t>
      </w:r>
      <w:r w:rsidR="00435940">
        <w:t xml:space="preserve">the </w:t>
      </w:r>
      <w:r>
        <w:t>security aspect</w:t>
      </w:r>
      <w:r w:rsidR="00435940">
        <w:t>s</w:t>
      </w:r>
      <w:r>
        <w:t>.</w:t>
      </w:r>
    </w:p>
    <w:p w14:paraId="62BDD16F" w14:textId="77777777" w:rsidR="0088660E" w:rsidRPr="00557B2E" w:rsidRDefault="0088660E" w:rsidP="00F9320C">
      <w:pPr>
        <w:pStyle w:val="B1"/>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F932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9320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F9320C">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F9320C">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F9320C">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F9320C">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F9320C">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F9320C">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F9320C">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F9320C">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F9320C">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F9320C">
            <w:pPr>
              <w:pStyle w:val="TAL"/>
            </w:pPr>
            <w:r>
              <w:t>Xiaomi</w:t>
            </w:r>
          </w:p>
        </w:tc>
      </w:tr>
    </w:tbl>
    <w:p w14:paraId="2CBA0369" w14:textId="77777777" w:rsidR="00F41A27" w:rsidRPr="00641ED8" w:rsidRDefault="00F41A27" w:rsidP="00F9320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2750" w14:textId="77777777" w:rsidR="00F557ED" w:rsidRDefault="00F557ED" w:rsidP="00F9320C">
      <w:r>
        <w:separator/>
      </w:r>
    </w:p>
  </w:endnote>
  <w:endnote w:type="continuationSeparator" w:id="0">
    <w:p w14:paraId="4DF25B97" w14:textId="77777777" w:rsidR="00F557ED" w:rsidRDefault="00F557ED" w:rsidP="00F9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D157D" w14:textId="77777777" w:rsidR="00F557ED" w:rsidRDefault="00F557ED" w:rsidP="00F9320C">
      <w:r>
        <w:separator/>
      </w:r>
    </w:p>
  </w:footnote>
  <w:footnote w:type="continuationSeparator" w:id="0">
    <w:p w14:paraId="2C52CBF3" w14:textId="77777777" w:rsidR="00F557ED" w:rsidRDefault="00F557ED" w:rsidP="00F93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66FB"/>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476E5"/>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188C"/>
    <w:rsid w:val="0038231F"/>
    <w:rsid w:val="0038516D"/>
    <w:rsid w:val="003869D7"/>
    <w:rsid w:val="0039156C"/>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0CDF"/>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1720D"/>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AAB"/>
    <w:rsid w:val="007C7E14"/>
    <w:rsid w:val="007D03D2"/>
    <w:rsid w:val="007D1AB2"/>
    <w:rsid w:val="007D2957"/>
    <w:rsid w:val="007D36CF"/>
    <w:rsid w:val="007F10E8"/>
    <w:rsid w:val="007F18D6"/>
    <w:rsid w:val="007F2762"/>
    <w:rsid w:val="007F522E"/>
    <w:rsid w:val="007F7421"/>
    <w:rsid w:val="00801F7F"/>
    <w:rsid w:val="0080428C"/>
    <w:rsid w:val="00812F73"/>
    <w:rsid w:val="00813C1F"/>
    <w:rsid w:val="008146A2"/>
    <w:rsid w:val="00820FC0"/>
    <w:rsid w:val="00826139"/>
    <w:rsid w:val="0082758F"/>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179E9"/>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A54"/>
    <w:rsid w:val="009A06EE"/>
    <w:rsid w:val="009A0B51"/>
    <w:rsid w:val="009A3BC4"/>
    <w:rsid w:val="009A527F"/>
    <w:rsid w:val="009A6092"/>
    <w:rsid w:val="009A668A"/>
    <w:rsid w:val="009A6F1C"/>
    <w:rsid w:val="009B04F3"/>
    <w:rsid w:val="009B1936"/>
    <w:rsid w:val="009B2839"/>
    <w:rsid w:val="009B493F"/>
    <w:rsid w:val="009C2977"/>
    <w:rsid w:val="009C2DCC"/>
    <w:rsid w:val="009E4EC4"/>
    <w:rsid w:val="009E66BB"/>
    <w:rsid w:val="009E6C21"/>
    <w:rsid w:val="009F7959"/>
    <w:rsid w:val="00A01CFF"/>
    <w:rsid w:val="00A10539"/>
    <w:rsid w:val="00A15763"/>
    <w:rsid w:val="00A172A8"/>
    <w:rsid w:val="00A226C6"/>
    <w:rsid w:val="00A27912"/>
    <w:rsid w:val="00A338A3"/>
    <w:rsid w:val="00A339CF"/>
    <w:rsid w:val="00A35110"/>
    <w:rsid w:val="00A36378"/>
    <w:rsid w:val="00A40015"/>
    <w:rsid w:val="00A40167"/>
    <w:rsid w:val="00A47445"/>
    <w:rsid w:val="00A6656B"/>
    <w:rsid w:val="00A70E1E"/>
    <w:rsid w:val="00A73257"/>
    <w:rsid w:val="00A73A87"/>
    <w:rsid w:val="00A82432"/>
    <w:rsid w:val="00A9081F"/>
    <w:rsid w:val="00A9188C"/>
    <w:rsid w:val="00A9263D"/>
    <w:rsid w:val="00A960F0"/>
    <w:rsid w:val="00A97002"/>
    <w:rsid w:val="00A97A52"/>
    <w:rsid w:val="00AA07A3"/>
    <w:rsid w:val="00AA0D6A"/>
    <w:rsid w:val="00AA732A"/>
    <w:rsid w:val="00AB3A70"/>
    <w:rsid w:val="00AB58BF"/>
    <w:rsid w:val="00AB5FAB"/>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0653A"/>
    <w:rsid w:val="00D21FAC"/>
    <w:rsid w:val="00D2337E"/>
    <w:rsid w:val="00D30172"/>
    <w:rsid w:val="00D31CC8"/>
    <w:rsid w:val="00D32678"/>
    <w:rsid w:val="00D457B5"/>
    <w:rsid w:val="00D51807"/>
    <w:rsid w:val="00D521C1"/>
    <w:rsid w:val="00D653AC"/>
    <w:rsid w:val="00D71F40"/>
    <w:rsid w:val="00D73123"/>
    <w:rsid w:val="00D77416"/>
    <w:rsid w:val="00D80FC6"/>
    <w:rsid w:val="00D81F1F"/>
    <w:rsid w:val="00D851CD"/>
    <w:rsid w:val="00D94917"/>
    <w:rsid w:val="00D95113"/>
    <w:rsid w:val="00DA6716"/>
    <w:rsid w:val="00DA74F3"/>
    <w:rsid w:val="00DB51B1"/>
    <w:rsid w:val="00DB69F3"/>
    <w:rsid w:val="00DC4907"/>
    <w:rsid w:val="00DC668F"/>
    <w:rsid w:val="00DD017C"/>
    <w:rsid w:val="00DD397A"/>
    <w:rsid w:val="00DD58B7"/>
    <w:rsid w:val="00DD6699"/>
    <w:rsid w:val="00DE04A5"/>
    <w:rsid w:val="00DE0627"/>
    <w:rsid w:val="00DE3168"/>
    <w:rsid w:val="00E007C5"/>
    <w:rsid w:val="00E00DBF"/>
    <w:rsid w:val="00E01CAB"/>
    <w:rsid w:val="00E0213F"/>
    <w:rsid w:val="00E033E0"/>
    <w:rsid w:val="00E047AE"/>
    <w:rsid w:val="00E06608"/>
    <w:rsid w:val="00E1026B"/>
    <w:rsid w:val="00E120C0"/>
    <w:rsid w:val="00E13CB2"/>
    <w:rsid w:val="00E14F80"/>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F07C92"/>
    <w:rsid w:val="00F138AB"/>
    <w:rsid w:val="00F14B43"/>
    <w:rsid w:val="00F177FD"/>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57ED"/>
    <w:rsid w:val="00F5774F"/>
    <w:rsid w:val="00F62688"/>
    <w:rsid w:val="00F76BE5"/>
    <w:rsid w:val="00F83D11"/>
    <w:rsid w:val="00F921F1"/>
    <w:rsid w:val="00F9320C"/>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9320C"/>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1156</Words>
  <Characters>6388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3</cp:revision>
  <cp:lastPrinted>2000-02-29T11:31:00Z</cp:lastPrinted>
  <dcterms:created xsi:type="dcterms:W3CDTF">2023-08-11T05:28:00Z</dcterms:created>
  <dcterms:modified xsi:type="dcterms:W3CDTF">2023-08-11T05:33:00Z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