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58348" w14:textId="0D532B9C" w:rsidR="00B15037" w:rsidRDefault="00B15037" w:rsidP="00B15037">
      <w:pPr>
        <w:pStyle w:val="LSHeader"/>
      </w:pPr>
      <w:bookmarkStart w:id="0" w:name="_Hlk131069119"/>
      <w:r>
        <w:t>3GPP TSG CT WG4 117</w:t>
      </w:r>
      <w:r>
        <w:tab/>
        <w:t>C4-23306</w:t>
      </w:r>
      <w:r>
        <w:t>7</w:t>
      </w:r>
    </w:p>
    <w:p w14:paraId="489A1083" w14:textId="77777777" w:rsidR="00B15037" w:rsidRDefault="00B15037" w:rsidP="00B15037">
      <w:pPr>
        <w:pStyle w:val="LSHeader"/>
      </w:pPr>
      <w:r>
        <w:t>Goteborg, Sweden, 21 - 25 August, 2023</w:t>
      </w:r>
      <w:r>
        <w:br/>
      </w:r>
    </w:p>
    <w:p w14:paraId="1CF0BA14" w14:textId="6FA99711" w:rsidR="00A560B9" w:rsidRDefault="00A560B9" w:rsidP="00A560B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C4-232011</w:t>
      </w:r>
    </w:p>
    <w:p w14:paraId="5A1F60EA" w14:textId="77777777" w:rsidR="00A560B9" w:rsidRDefault="00A560B9" w:rsidP="00A560B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EFD3440" w14:textId="4EECC46E" w:rsidR="00BA3E53" w:rsidRDefault="00BA3E53" w:rsidP="00BA3E5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C4-231033</w:t>
      </w:r>
    </w:p>
    <w:p w14:paraId="72CA43ED" w14:textId="77777777" w:rsidR="00BA3E53" w:rsidRDefault="00BA3E53" w:rsidP="00BA3E53">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0988AF10" w14:textId="5970D3D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1"/>
    <w:bookmarkEnd w:id="2"/>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3"/>
    <w:bookmarkEnd w:id="4"/>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Alf Zugenmaier</w:t>
      </w:r>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43D89" w:rsidRPr="008534F1">
        <w:t>S3-23</w:t>
      </w:r>
      <w:r w:rsidR="002D656F" w:rsidRPr="008534F1">
        <w:t>0606</w:t>
      </w:r>
      <w:r w:rsidR="008C73CE" w:rsidRPr="008534F1">
        <w:t xml:space="preserve">, </w:t>
      </w:r>
      <w:r w:rsidR="009F3BC9" w:rsidRPr="008534F1">
        <w:t>S3-231419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cNF and pNF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lastRenderedPageBreak/>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Heading1"/>
      </w:pPr>
      <w:r>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F778" w14:textId="77777777" w:rsidR="00DF30D2" w:rsidRDefault="00DF30D2">
      <w:pPr>
        <w:spacing w:after="0"/>
      </w:pPr>
      <w:r>
        <w:separator/>
      </w:r>
    </w:p>
  </w:endnote>
  <w:endnote w:type="continuationSeparator" w:id="0">
    <w:p w14:paraId="2F8B48DC" w14:textId="77777777" w:rsidR="00DF30D2" w:rsidRDefault="00DF3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6B50" w14:textId="77777777" w:rsidR="00DF30D2" w:rsidRDefault="00DF30D2">
      <w:pPr>
        <w:spacing w:after="0"/>
      </w:pPr>
      <w:r>
        <w:separator/>
      </w:r>
    </w:p>
  </w:footnote>
  <w:footnote w:type="continuationSeparator" w:id="0">
    <w:p w14:paraId="6F1CD11F" w14:textId="77777777" w:rsidR="00DF30D2" w:rsidRDefault="00DF30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6063059">
    <w:abstractNumId w:val="6"/>
  </w:num>
  <w:num w:numId="2" w16cid:durableId="22051991">
    <w:abstractNumId w:val="5"/>
  </w:num>
  <w:num w:numId="3" w16cid:durableId="132647949">
    <w:abstractNumId w:val="4"/>
  </w:num>
  <w:num w:numId="4" w16cid:durableId="2051295287">
    <w:abstractNumId w:val="3"/>
  </w:num>
  <w:num w:numId="5" w16cid:durableId="1119564629">
    <w:abstractNumId w:val="2"/>
  </w:num>
  <w:num w:numId="6" w16cid:durableId="2133788508">
    <w:abstractNumId w:val="1"/>
  </w:num>
  <w:num w:numId="7" w16cid:durableId="20833338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72F"/>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526DDD"/>
    <w:rsid w:val="00590D89"/>
    <w:rsid w:val="005D1A7D"/>
    <w:rsid w:val="005F2FA8"/>
    <w:rsid w:val="006052AD"/>
    <w:rsid w:val="00667553"/>
    <w:rsid w:val="0073766B"/>
    <w:rsid w:val="00785980"/>
    <w:rsid w:val="007F4F92"/>
    <w:rsid w:val="008534F1"/>
    <w:rsid w:val="008C73CE"/>
    <w:rsid w:val="008D772F"/>
    <w:rsid w:val="008E2D5D"/>
    <w:rsid w:val="00914CD1"/>
    <w:rsid w:val="00924D9F"/>
    <w:rsid w:val="009603F6"/>
    <w:rsid w:val="00994D3B"/>
    <w:rsid w:val="009963AC"/>
    <w:rsid w:val="0099764C"/>
    <w:rsid w:val="009C01E1"/>
    <w:rsid w:val="009F3BC9"/>
    <w:rsid w:val="00A409AE"/>
    <w:rsid w:val="00A560B9"/>
    <w:rsid w:val="00A70448"/>
    <w:rsid w:val="00A7526F"/>
    <w:rsid w:val="00AA4FF3"/>
    <w:rsid w:val="00AE1B3E"/>
    <w:rsid w:val="00AF5B4F"/>
    <w:rsid w:val="00B15037"/>
    <w:rsid w:val="00B35644"/>
    <w:rsid w:val="00B900AA"/>
    <w:rsid w:val="00B9476C"/>
    <w:rsid w:val="00B97703"/>
    <w:rsid w:val="00BA3D66"/>
    <w:rsid w:val="00BA3E53"/>
    <w:rsid w:val="00C816B8"/>
    <w:rsid w:val="00CF0215"/>
    <w:rsid w:val="00CF6087"/>
    <w:rsid w:val="00D14BB6"/>
    <w:rsid w:val="00D33624"/>
    <w:rsid w:val="00DC2BAF"/>
    <w:rsid w:val="00DF30D2"/>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3BC9"/>
  </w:style>
  <w:style w:type="paragraph" w:customStyle="1" w:styleId="LSHeader">
    <w:name w:val="LSHeader"/>
    <w:rsid w:val="00B15037"/>
    <w:pPr>
      <w:tabs>
        <w:tab w:val="right" w:pos="9781"/>
      </w:tabs>
    </w:pPr>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42694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488</Words>
  <Characters>2788</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24.229_CR6621_(Rel-18)_IMSProtoc18</cp:lastModifiedBy>
  <cp:revision>6</cp:revision>
  <cp:lastPrinted>2002-04-23T07:10:00Z</cp:lastPrinted>
  <dcterms:created xsi:type="dcterms:W3CDTF">2023-02-23T16:25:00Z</dcterms:created>
  <dcterms:modified xsi:type="dcterms:W3CDTF">2023-08-01T07:44:00Z</dcterms:modified>
</cp:coreProperties>
</file>