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BA14" w14:textId="6FA99711" w:rsidR="00A560B9" w:rsidRDefault="00A560B9" w:rsidP="00A560B9">
      <w:pPr>
        <w:pStyle w:val="CRCoverPage"/>
        <w:tabs>
          <w:tab w:val="right" w:pos="9639"/>
        </w:tabs>
        <w:spacing w:after="0"/>
        <w:rPr>
          <w:b/>
          <w:i/>
          <w:noProof/>
          <w:sz w:val="28"/>
        </w:rPr>
      </w:pPr>
      <w:bookmarkStart w:id="0" w:name="_Hlk131069119"/>
      <w:r>
        <w:rPr>
          <w:b/>
          <w:noProof/>
          <w:sz w:val="24"/>
        </w:rPr>
        <w:t>3GPP TSG-CT WG4 Meeting #116</w:t>
      </w:r>
      <w:r>
        <w:rPr>
          <w:b/>
          <w:i/>
          <w:noProof/>
          <w:sz w:val="28"/>
        </w:rPr>
        <w:tab/>
      </w:r>
      <w:r>
        <w:rPr>
          <w:b/>
          <w:noProof/>
          <w:sz w:val="24"/>
        </w:rPr>
        <w:t>C4-232</w:t>
      </w:r>
      <w:r>
        <w:rPr>
          <w:b/>
          <w:noProof/>
          <w:sz w:val="24"/>
        </w:rPr>
        <w:t>011</w:t>
      </w:r>
    </w:p>
    <w:p w14:paraId="5A1F60EA" w14:textId="77777777" w:rsidR="00A560B9" w:rsidRDefault="00A560B9" w:rsidP="00A560B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EFD3440" w14:textId="4EECC46E" w:rsidR="00BA3E53" w:rsidRDefault="00BA3E53" w:rsidP="00BA3E5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C4-231033</w:t>
      </w:r>
    </w:p>
    <w:p w14:paraId="72CA43ED" w14:textId="77777777" w:rsidR="00BA3E53" w:rsidRDefault="00BA3E53" w:rsidP="00BA3E53">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0988AF10" w14:textId="5970D3D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1"/>
    <w:bookmarkEnd w:id="2"/>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3"/>
    <w:bookmarkEnd w:id="4"/>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Alf Zugenmaier</w:t>
      </w:r>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43D89" w:rsidRPr="008534F1">
        <w:t>S3-23</w:t>
      </w:r>
      <w:r w:rsidR="002D656F" w:rsidRPr="008534F1">
        <w:t>0606</w:t>
      </w:r>
      <w:r w:rsidR="008C73CE" w:rsidRPr="008534F1">
        <w:t xml:space="preserve">, </w:t>
      </w:r>
      <w:r w:rsidR="009F3BC9" w:rsidRPr="008534F1">
        <w:t>S3-231419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cNF and pNF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Heading1"/>
      </w:pPr>
      <w:r>
        <w:lastRenderedPageBreak/>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F54A" w14:textId="77777777" w:rsidR="008E2D5D" w:rsidRDefault="008E2D5D">
      <w:pPr>
        <w:spacing w:after="0"/>
      </w:pPr>
      <w:r>
        <w:separator/>
      </w:r>
    </w:p>
  </w:endnote>
  <w:endnote w:type="continuationSeparator" w:id="0">
    <w:p w14:paraId="33FD4882" w14:textId="77777777" w:rsidR="008E2D5D" w:rsidRDefault="008E2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ED1E" w14:textId="77777777" w:rsidR="008E2D5D" w:rsidRDefault="008E2D5D">
      <w:pPr>
        <w:spacing w:after="0"/>
      </w:pPr>
      <w:r>
        <w:separator/>
      </w:r>
    </w:p>
  </w:footnote>
  <w:footnote w:type="continuationSeparator" w:id="0">
    <w:p w14:paraId="180BF308" w14:textId="77777777" w:rsidR="008E2D5D" w:rsidRDefault="008E2D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6063059">
    <w:abstractNumId w:val="6"/>
  </w:num>
  <w:num w:numId="2" w16cid:durableId="22051991">
    <w:abstractNumId w:val="5"/>
  </w:num>
  <w:num w:numId="3" w16cid:durableId="132647949">
    <w:abstractNumId w:val="4"/>
  </w:num>
  <w:num w:numId="4" w16cid:durableId="2051295287">
    <w:abstractNumId w:val="3"/>
  </w:num>
  <w:num w:numId="5" w16cid:durableId="1119564629">
    <w:abstractNumId w:val="2"/>
  </w:num>
  <w:num w:numId="6" w16cid:durableId="2133788508">
    <w:abstractNumId w:val="1"/>
  </w:num>
  <w:num w:numId="7" w16cid:durableId="20833338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72F"/>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526DDD"/>
    <w:rsid w:val="00590D89"/>
    <w:rsid w:val="005D1A7D"/>
    <w:rsid w:val="005F2FA8"/>
    <w:rsid w:val="006052AD"/>
    <w:rsid w:val="00667553"/>
    <w:rsid w:val="0073766B"/>
    <w:rsid w:val="00785980"/>
    <w:rsid w:val="007F4F92"/>
    <w:rsid w:val="008534F1"/>
    <w:rsid w:val="008C73CE"/>
    <w:rsid w:val="008D772F"/>
    <w:rsid w:val="008E2D5D"/>
    <w:rsid w:val="00914CD1"/>
    <w:rsid w:val="00924D9F"/>
    <w:rsid w:val="009603F6"/>
    <w:rsid w:val="00994D3B"/>
    <w:rsid w:val="009963AC"/>
    <w:rsid w:val="0099764C"/>
    <w:rsid w:val="009C01E1"/>
    <w:rsid w:val="009F3BC9"/>
    <w:rsid w:val="00A409AE"/>
    <w:rsid w:val="00A560B9"/>
    <w:rsid w:val="00A70448"/>
    <w:rsid w:val="00A7526F"/>
    <w:rsid w:val="00AA4FF3"/>
    <w:rsid w:val="00AE1B3E"/>
    <w:rsid w:val="00AF5B4F"/>
    <w:rsid w:val="00B35644"/>
    <w:rsid w:val="00B900AA"/>
    <w:rsid w:val="00B9476C"/>
    <w:rsid w:val="00B97703"/>
    <w:rsid w:val="00BA3D66"/>
    <w:rsid w:val="00BA3E53"/>
    <w:rsid w:val="00C816B8"/>
    <w:rsid w:val="00CF0215"/>
    <w:rsid w:val="00CF6087"/>
    <w:rsid w:val="00D14BB6"/>
    <w:rsid w:val="00D33624"/>
    <w:rsid w:val="00DC2BAF"/>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478</Words>
  <Characters>2728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4</cp:revision>
  <cp:lastPrinted>2002-04-23T07:10:00Z</cp:lastPrinted>
  <dcterms:created xsi:type="dcterms:W3CDTF">2023-02-23T16:25:00Z</dcterms:created>
  <dcterms:modified xsi:type="dcterms:W3CDTF">2023-05-02T09:09:00Z</dcterms:modified>
</cp:coreProperties>
</file>