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51ACD598"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DC2705">
              <w:t>17</w:t>
            </w:r>
            <w:r>
              <w:t>.</w:t>
            </w:r>
            <w:r w:rsidR="009C1C59">
              <w:t>2</w:t>
            </w:r>
            <w:r>
              <w:t>.0</w:t>
            </w:r>
            <w:r w:rsidRPr="007F4DE4">
              <w:t xml:space="preserve"> </w:t>
            </w:r>
            <w:r w:rsidRPr="007F4DE4">
              <w:rPr>
                <w:sz w:val="32"/>
              </w:rPr>
              <w:t>(</w:t>
            </w:r>
            <w:r>
              <w:rPr>
                <w:sz w:val="32"/>
              </w:rPr>
              <w:t>202</w:t>
            </w:r>
            <w:r w:rsidR="00DC2705">
              <w:rPr>
                <w:sz w:val="32"/>
              </w:rPr>
              <w:t>2</w:t>
            </w:r>
            <w:r>
              <w:rPr>
                <w:sz w:val="32"/>
              </w:rPr>
              <w:t>-</w:t>
            </w:r>
            <w:r w:rsidR="009C1C59">
              <w:rPr>
                <w:sz w:val="32"/>
              </w:rPr>
              <w:t>12</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Mobile Location Centre (E-SMLC); </w:t>
            </w:r>
            <w:r w:rsidRPr="007F4DE4">
              <w:br/>
              <w:t>SLs interface</w:t>
            </w:r>
          </w:p>
          <w:p w14:paraId="5D601397" w14:textId="22BF4C4B"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w:t>
            </w:r>
            <w:r w:rsidR="00DC2705">
              <w:rPr>
                <w:rStyle w:val="ZGSM"/>
              </w:rPr>
              <w:t>7</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000000"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82.5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7pt;height:7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4ED5B5A7"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B9233E">
              <w:rPr>
                <w:noProof/>
                <w:sz w:val="18"/>
              </w:rPr>
              <w:t>2</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rsidP="005854C8">
      <w:pPr>
        <w:pStyle w:val="TT"/>
      </w:pPr>
      <w:r w:rsidRPr="004D3578">
        <w:br w:type="page"/>
      </w:r>
      <w:bookmarkStart w:id="7" w:name="tableOfContents"/>
      <w:bookmarkEnd w:id="7"/>
      <w:r w:rsidRPr="004D3578">
        <w:lastRenderedPageBreak/>
        <w:t>Contents</w:t>
      </w:r>
    </w:p>
    <w:p w14:paraId="15A6EF40" w14:textId="22E152BF" w:rsidR="006E2340"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6E2340">
        <w:rPr>
          <w:noProof/>
        </w:rPr>
        <w:t>Foreword</w:t>
      </w:r>
      <w:r w:rsidR="006E2340">
        <w:rPr>
          <w:noProof/>
        </w:rPr>
        <w:tab/>
      </w:r>
      <w:r w:rsidR="006E2340">
        <w:rPr>
          <w:noProof/>
        </w:rPr>
        <w:fldChar w:fldCharType="begin" w:fldLock="1"/>
      </w:r>
      <w:r w:rsidR="006E2340">
        <w:rPr>
          <w:noProof/>
        </w:rPr>
        <w:instrText xml:space="preserve"> PAGEREF _Toc120014210 \h </w:instrText>
      </w:r>
      <w:r w:rsidR="006E2340">
        <w:rPr>
          <w:noProof/>
        </w:rPr>
      </w:r>
      <w:r w:rsidR="006E2340">
        <w:rPr>
          <w:noProof/>
        </w:rPr>
        <w:fldChar w:fldCharType="separate"/>
      </w:r>
      <w:r w:rsidR="006E2340">
        <w:rPr>
          <w:noProof/>
        </w:rPr>
        <w:t>6</w:t>
      </w:r>
      <w:r w:rsidR="006E2340">
        <w:rPr>
          <w:noProof/>
        </w:rPr>
        <w:fldChar w:fldCharType="end"/>
      </w:r>
    </w:p>
    <w:p w14:paraId="403526A4" w14:textId="178322D7" w:rsidR="006E2340" w:rsidRDefault="006E2340">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_Toc120014211 \h </w:instrText>
      </w:r>
      <w:r>
        <w:rPr>
          <w:noProof/>
        </w:rPr>
      </w:r>
      <w:r>
        <w:rPr>
          <w:noProof/>
        </w:rPr>
        <w:fldChar w:fldCharType="separate"/>
      </w:r>
      <w:r>
        <w:rPr>
          <w:noProof/>
        </w:rPr>
        <w:t>7</w:t>
      </w:r>
      <w:r>
        <w:rPr>
          <w:noProof/>
        </w:rPr>
        <w:fldChar w:fldCharType="end"/>
      </w:r>
    </w:p>
    <w:p w14:paraId="52184ADA" w14:textId="0A681C04" w:rsidR="006E2340" w:rsidRDefault="006E2340">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_Toc120014212 \h </w:instrText>
      </w:r>
      <w:r>
        <w:rPr>
          <w:noProof/>
        </w:rPr>
      </w:r>
      <w:r>
        <w:rPr>
          <w:noProof/>
        </w:rPr>
        <w:fldChar w:fldCharType="separate"/>
      </w:r>
      <w:r>
        <w:rPr>
          <w:noProof/>
        </w:rPr>
        <w:t>7</w:t>
      </w:r>
      <w:r>
        <w:rPr>
          <w:noProof/>
        </w:rPr>
        <w:fldChar w:fldCharType="end"/>
      </w:r>
    </w:p>
    <w:p w14:paraId="08FC6EE8" w14:textId="2DB52568" w:rsidR="006E2340" w:rsidRDefault="006E2340">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_Toc120014213 \h </w:instrText>
      </w:r>
      <w:r>
        <w:rPr>
          <w:noProof/>
        </w:rPr>
      </w:r>
      <w:r>
        <w:rPr>
          <w:noProof/>
        </w:rPr>
        <w:fldChar w:fldCharType="separate"/>
      </w:r>
      <w:r>
        <w:rPr>
          <w:noProof/>
        </w:rPr>
        <w:t>8</w:t>
      </w:r>
      <w:r>
        <w:rPr>
          <w:noProof/>
        </w:rPr>
        <w:fldChar w:fldCharType="end"/>
      </w:r>
    </w:p>
    <w:p w14:paraId="5737685C" w14:textId="26264DF1" w:rsidR="006E2340" w:rsidRDefault="006E2340">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_Toc120014214 \h </w:instrText>
      </w:r>
      <w:r>
        <w:rPr>
          <w:noProof/>
        </w:rPr>
      </w:r>
      <w:r>
        <w:rPr>
          <w:noProof/>
        </w:rPr>
        <w:fldChar w:fldCharType="separate"/>
      </w:r>
      <w:r>
        <w:rPr>
          <w:noProof/>
        </w:rPr>
        <w:t>8</w:t>
      </w:r>
      <w:r>
        <w:rPr>
          <w:noProof/>
        </w:rPr>
        <w:fldChar w:fldCharType="end"/>
      </w:r>
    </w:p>
    <w:p w14:paraId="03AB8677" w14:textId="08039881" w:rsidR="006E2340" w:rsidRDefault="006E2340">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_Toc120014215 \h </w:instrText>
      </w:r>
      <w:r>
        <w:rPr>
          <w:noProof/>
        </w:rPr>
      </w:r>
      <w:r>
        <w:rPr>
          <w:noProof/>
        </w:rPr>
        <w:fldChar w:fldCharType="separate"/>
      </w:r>
      <w:r>
        <w:rPr>
          <w:noProof/>
        </w:rPr>
        <w:t>8</w:t>
      </w:r>
      <w:r>
        <w:rPr>
          <w:noProof/>
        </w:rPr>
        <w:fldChar w:fldCharType="end"/>
      </w:r>
    </w:p>
    <w:p w14:paraId="66522C10" w14:textId="0C71ACC4" w:rsidR="006E2340" w:rsidRDefault="006E2340">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_Toc120014216 \h </w:instrText>
      </w:r>
      <w:r>
        <w:rPr>
          <w:noProof/>
        </w:rPr>
      </w:r>
      <w:r>
        <w:rPr>
          <w:noProof/>
        </w:rPr>
        <w:fldChar w:fldCharType="separate"/>
      </w:r>
      <w:r>
        <w:rPr>
          <w:noProof/>
        </w:rPr>
        <w:t>9</w:t>
      </w:r>
      <w:r>
        <w:rPr>
          <w:noProof/>
        </w:rPr>
        <w:fldChar w:fldCharType="end"/>
      </w:r>
    </w:p>
    <w:p w14:paraId="797161C9" w14:textId="1B50CF55" w:rsidR="006E2340" w:rsidRDefault="006E2340">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_Toc120014217 \h </w:instrText>
      </w:r>
      <w:r>
        <w:rPr>
          <w:noProof/>
        </w:rPr>
      </w:r>
      <w:r>
        <w:rPr>
          <w:noProof/>
        </w:rPr>
        <w:fldChar w:fldCharType="separate"/>
      </w:r>
      <w:r>
        <w:rPr>
          <w:noProof/>
        </w:rPr>
        <w:t>9</w:t>
      </w:r>
      <w:r>
        <w:rPr>
          <w:noProof/>
        </w:rPr>
        <w:fldChar w:fldCharType="end"/>
      </w:r>
    </w:p>
    <w:p w14:paraId="0DC16584" w14:textId="44314E83" w:rsidR="006E2340" w:rsidRDefault="006E2340">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_Toc120014218 \h </w:instrText>
      </w:r>
      <w:r>
        <w:rPr>
          <w:noProof/>
        </w:rPr>
      </w:r>
      <w:r>
        <w:rPr>
          <w:noProof/>
        </w:rPr>
        <w:fldChar w:fldCharType="separate"/>
      </w:r>
      <w:r>
        <w:rPr>
          <w:noProof/>
        </w:rPr>
        <w:t>9</w:t>
      </w:r>
      <w:r>
        <w:rPr>
          <w:noProof/>
        </w:rPr>
        <w:fldChar w:fldCharType="end"/>
      </w:r>
    </w:p>
    <w:p w14:paraId="4F60386B" w14:textId="78B9860C" w:rsidR="006E2340" w:rsidRDefault="006E2340">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_Toc120014219 \h </w:instrText>
      </w:r>
      <w:r>
        <w:rPr>
          <w:noProof/>
        </w:rPr>
      </w:r>
      <w:r>
        <w:rPr>
          <w:noProof/>
        </w:rPr>
        <w:fldChar w:fldCharType="separate"/>
      </w:r>
      <w:r>
        <w:rPr>
          <w:noProof/>
        </w:rPr>
        <w:t>9</w:t>
      </w:r>
      <w:r>
        <w:rPr>
          <w:noProof/>
        </w:rPr>
        <w:fldChar w:fldCharType="end"/>
      </w:r>
    </w:p>
    <w:p w14:paraId="396134F1" w14:textId="5AE365F2" w:rsidR="006E2340" w:rsidRDefault="006E2340">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_Toc120014220 \h </w:instrText>
      </w:r>
      <w:r>
        <w:rPr>
          <w:noProof/>
        </w:rPr>
      </w:r>
      <w:r>
        <w:rPr>
          <w:noProof/>
        </w:rPr>
        <w:fldChar w:fldCharType="separate"/>
      </w:r>
      <w:r>
        <w:rPr>
          <w:noProof/>
        </w:rPr>
        <w:t>9</w:t>
      </w:r>
      <w:r>
        <w:rPr>
          <w:noProof/>
        </w:rPr>
        <w:fldChar w:fldCharType="end"/>
      </w:r>
    </w:p>
    <w:p w14:paraId="6138D3BF" w14:textId="7ADCC371" w:rsidR="006E2340" w:rsidRDefault="006E2340">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_Toc120014221 \h </w:instrText>
      </w:r>
      <w:r>
        <w:rPr>
          <w:noProof/>
        </w:rPr>
      </w:r>
      <w:r>
        <w:rPr>
          <w:noProof/>
        </w:rPr>
        <w:fldChar w:fldCharType="separate"/>
      </w:r>
      <w:r>
        <w:rPr>
          <w:noProof/>
        </w:rPr>
        <w:t>10</w:t>
      </w:r>
      <w:r>
        <w:rPr>
          <w:noProof/>
        </w:rPr>
        <w:fldChar w:fldCharType="end"/>
      </w:r>
    </w:p>
    <w:p w14:paraId="5C202A31" w14:textId="3B7901C4" w:rsidR="006E2340" w:rsidRDefault="006E2340">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_Toc120014222 \h </w:instrText>
      </w:r>
      <w:r>
        <w:rPr>
          <w:noProof/>
        </w:rPr>
      </w:r>
      <w:r>
        <w:rPr>
          <w:noProof/>
        </w:rPr>
        <w:fldChar w:fldCharType="separate"/>
      </w:r>
      <w:r>
        <w:rPr>
          <w:noProof/>
        </w:rPr>
        <w:t>10</w:t>
      </w:r>
      <w:r>
        <w:rPr>
          <w:noProof/>
        </w:rPr>
        <w:fldChar w:fldCharType="end"/>
      </w:r>
    </w:p>
    <w:p w14:paraId="58FF718A" w14:textId="5CD05D75" w:rsidR="006E2340" w:rsidRDefault="006E2340">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_Toc120014223 \h </w:instrText>
      </w:r>
      <w:r>
        <w:rPr>
          <w:noProof/>
        </w:rPr>
      </w:r>
      <w:r>
        <w:rPr>
          <w:noProof/>
        </w:rPr>
        <w:fldChar w:fldCharType="separate"/>
      </w:r>
      <w:r>
        <w:rPr>
          <w:noProof/>
        </w:rPr>
        <w:t>10</w:t>
      </w:r>
      <w:r>
        <w:rPr>
          <w:noProof/>
        </w:rPr>
        <w:fldChar w:fldCharType="end"/>
      </w:r>
    </w:p>
    <w:p w14:paraId="5AB3AFDF" w14:textId="67F9E6FC" w:rsidR="006E2340" w:rsidRDefault="006E2340">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_Toc120014224 \h </w:instrText>
      </w:r>
      <w:r>
        <w:rPr>
          <w:noProof/>
        </w:rPr>
      </w:r>
      <w:r>
        <w:rPr>
          <w:noProof/>
        </w:rPr>
        <w:fldChar w:fldCharType="separate"/>
      </w:r>
      <w:r>
        <w:rPr>
          <w:noProof/>
        </w:rPr>
        <w:t>11</w:t>
      </w:r>
      <w:r>
        <w:rPr>
          <w:noProof/>
        </w:rPr>
        <w:fldChar w:fldCharType="end"/>
      </w:r>
    </w:p>
    <w:p w14:paraId="3A6ED7B4" w14:textId="2DDD8CF6" w:rsidR="006E2340" w:rsidRDefault="006E2340">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7975AA">
        <w:rPr>
          <w:noProof/>
          <w:lang w:val="en-US"/>
        </w:rPr>
        <w:t>Location Service Request</w:t>
      </w:r>
      <w:r>
        <w:rPr>
          <w:noProof/>
        </w:rPr>
        <w:tab/>
      </w:r>
      <w:r>
        <w:rPr>
          <w:noProof/>
        </w:rPr>
        <w:fldChar w:fldCharType="begin" w:fldLock="1"/>
      </w:r>
      <w:r>
        <w:rPr>
          <w:noProof/>
        </w:rPr>
        <w:instrText xml:space="preserve"> PAGEREF _Toc120014225 \h </w:instrText>
      </w:r>
      <w:r>
        <w:rPr>
          <w:noProof/>
        </w:rPr>
      </w:r>
      <w:r>
        <w:rPr>
          <w:noProof/>
        </w:rPr>
        <w:fldChar w:fldCharType="separate"/>
      </w:r>
      <w:r>
        <w:rPr>
          <w:noProof/>
        </w:rPr>
        <w:t>11</w:t>
      </w:r>
      <w:r>
        <w:rPr>
          <w:noProof/>
        </w:rPr>
        <w:fldChar w:fldCharType="end"/>
      </w:r>
    </w:p>
    <w:p w14:paraId="4955D820" w14:textId="35970728" w:rsidR="006E2340" w:rsidRDefault="006E2340">
      <w:pPr>
        <w:pStyle w:val="TOC4"/>
        <w:rPr>
          <w:rFonts w:ascii="Calibri" w:hAnsi="Calibri"/>
          <w:noProof/>
          <w:sz w:val="22"/>
          <w:szCs w:val="22"/>
          <w:lang w:eastAsia="en-GB"/>
        </w:rPr>
      </w:pPr>
      <w:r w:rsidRPr="007975AA">
        <w:rPr>
          <w:noProof/>
          <w:lang w:val="en-US"/>
        </w:rPr>
        <w:t>6.2.1.1</w:t>
      </w:r>
      <w:r>
        <w:rPr>
          <w:rFonts w:ascii="Calibri" w:hAnsi="Calibri"/>
          <w:noProof/>
          <w:sz w:val="22"/>
          <w:szCs w:val="22"/>
          <w:lang w:eastAsia="en-GB"/>
        </w:rPr>
        <w:tab/>
      </w:r>
      <w:r w:rsidRPr="007975AA">
        <w:rPr>
          <w:noProof/>
          <w:lang w:val="en-US"/>
        </w:rPr>
        <w:t>General</w:t>
      </w:r>
      <w:r>
        <w:rPr>
          <w:noProof/>
        </w:rPr>
        <w:tab/>
      </w:r>
      <w:r>
        <w:rPr>
          <w:noProof/>
        </w:rPr>
        <w:fldChar w:fldCharType="begin" w:fldLock="1"/>
      </w:r>
      <w:r>
        <w:rPr>
          <w:noProof/>
        </w:rPr>
        <w:instrText xml:space="preserve"> PAGEREF _Toc120014226 \h </w:instrText>
      </w:r>
      <w:r>
        <w:rPr>
          <w:noProof/>
        </w:rPr>
      </w:r>
      <w:r>
        <w:rPr>
          <w:noProof/>
        </w:rPr>
        <w:fldChar w:fldCharType="separate"/>
      </w:r>
      <w:r>
        <w:rPr>
          <w:noProof/>
        </w:rPr>
        <w:t>11</w:t>
      </w:r>
      <w:r>
        <w:rPr>
          <w:noProof/>
        </w:rPr>
        <w:fldChar w:fldCharType="end"/>
      </w:r>
    </w:p>
    <w:p w14:paraId="7D512541" w14:textId="7FF837ED" w:rsidR="006E2340" w:rsidRDefault="006E2340">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_Toc120014227 \h </w:instrText>
      </w:r>
      <w:r>
        <w:rPr>
          <w:noProof/>
        </w:rPr>
      </w:r>
      <w:r>
        <w:rPr>
          <w:noProof/>
        </w:rPr>
        <w:fldChar w:fldCharType="separate"/>
      </w:r>
      <w:r>
        <w:rPr>
          <w:noProof/>
        </w:rPr>
        <w:t>11</w:t>
      </w:r>
      <w:r>
        <w:rPr>
          <w:noProof/>
        </w:rPr>
        <w:fldChar w:fldCharType="end"/>
      </w:r>
    </w:p>
    <w:p w14:paraId="2D0F2274" w14:textId="4419AF50" w:rsidR="006E2340" w:rsidRDefault="006E2340">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_Toc120014228 \h </w:instrText>
      </w:r>
      <w:r>
        <w:rPr>
          <w:noProof/>
        </w:rPr>
      </w:r>
      <w:r>
        <w:rPr>
          <w:noProof/>
        </w:rPr>
        <w:fldChar w:fldCharType="separate"/>
      </w:r>
      <w:r>
        <w:rPr>
          <w:noProof/>
        </w:rPr>
        <w:t>12</w:t>
      </w:r>
      <w:r>
        <w:rPr>
          <w:noProof/>
        </w:rPr>
        <w:fldChar w:fldCharType="end"/>
      </w:r>
    </w:p>
    <w:p w14:paraId="38A98F16" w14:textId="613F01CC" w:rsidR="006E2340" w:rsidRDefault="006E2340">
      <w:pPr>
        <w:pStyle w:val="TOC3"/>
        <w:rPr>
          <w:rFonts w:ascii="Calibri" w:hAnsi="Calibri"/>
          <w:noProof/>
          <w:sz w:val="22"/>
          <w:szCs w:val="22"/>
          <w:lang w:eastAsia="en-GB"/>
        </w:rPr>
      </w:pPr>
      <w:r w:rsidRPr="007975AA">
        <w:rPr>
          <w:noProof/>
          <w:lang w:val="en-US" w:eastAsia="zh-CN"/>
        </w:rPr>
        <w:t>6.2.2</w:t>
      </w:r>
      <w:r>
        <w:rPr>
          <w:rFonts w:ascii="Calibri" w:hAnsi="Calibri"/>
          <w:noProof/>
          <w:sz w:val="22"/>
          <w:szCs w:val="22"/>
          <w:lang w:eastAsia="en-GB"/>
        </w:rPr>
        <w:tab/>
      </w:r>
      <w:r w:rsidRPr="007975AA">
        <w:rPr>
          <w:noProof/>
          <w:lang w:val="en-US" w:eastAsia="zh-CN"/>
        </w:rPr>
        <w:t>Location Information Exchange</w:t>
      </w:r>
      <w:r>
        <w:rPr>
          <w:noProof/>
        </w:rPr>
        <w:tab/>
      </w:r>
      <w:r>
        <w:rPr>
          <w:noProof/>
        </w:rPr>
        <w:fldChar w:fldCharType="begin" w:fldLock="1"/>
      </w:r>
      <w:r>
        <w:rPr>
          <w:noProof/>
        </w:rPr>
        <w:instrText xml:space="preserve"> PAGEREF _Toc120014229 \h </w:instrText>
      </w:r>
      <w:r>
        <w:rPr>
          <w:noProof/>
        </w:rPr>
      </w:r>
      <w:r>
        <w:rPr>
          <w:noProof/>
        </w:rPr>
        <w:fldChar w:fldCharType="separate"/>
      </w:r>
      <w:r>
        <w:rPr>
          <w:noProof/>
        </w:rPr>
        <w:t>13</w:t>
      </w:r>
      <w:r>
        <w:rPr>
          <w:noProof/>
        </w:rPr>
        <w:fldChar w:fldCharType="end"/>
      </w:r>
    </w:p>
    <w:p w14:paraId="5BE31BC1" w14:textId="1436C771" w:rsidR="006E2340" w:rsidRDefault="006E2340">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_Toc120014230 \h </w:instrText>
      </w:r>
      <w:r>
        <w:rPr>
          <w:noProof/>
        </w:rPr>
      </w:r>
      <w:r>
        <w:rPr>
          <w:noProof/>
        </w:rPr>
        <w:fldChar w:fldCharType="separate"/>
      </w:r>
      <w:r>
        <w:rPr>
          <w:noProof/>
        </w:rPr>
        <w:t>13</w:t>
      </w:r>
      <w:r>
        <w:rPr>
          <w:noProof/>
        </w:rPr>
        <w:fldChar w:fldCharType="end"/>
      </w:r>
    </w:p>
    <w:p w14:paraId="32AC9002" w14:textId="674C11A6" w:rsidR="006E2340" w:rsidRDefault="006E2340">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_Toc120014231 \h </w:instrText>
      </w:r>
      <w:r>
        <w:rPr>
          <w:noProof/>
        </w:rPr>
      </w:r>
      <w:r>
        <w:rPr>
          <w:noProof/>
        </w:rPr>
        <w:fldChar w:fldCharType="separate"/>
      </w:r>
      <w:r>
        <w:rPr>
          <w:noProof/>
        </w:rPr>
        <w:t>13</w:t>
      </w:r>
      <w:r>
        <w:rPr>
          <w:noProof/>
        </w:rPr>
        <w:fldChar w:fldCharType="end"/>
      </w:r>
    </w:p>
    <w:p w14:paraId="211D6EDA" w14:textId="4F2DCADC" w:rsidR="006E2340" w:rsidRDefault="006E2340">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_Toc120014232 \h </w:instrText>
      </w:r>
      <w:r>
        <w:rPr>
          <w:noProof/>
        </w:rPr>
      </w:r>
      <w:r>
        <w:rPr>
          <w:noProof/>
        </w:rPr>
        <w:fldChar w:fldCharType="separate"/>
      </w:r>
      <w:r>
        <w:rPr>
          <w:noProof/>
        </w:rPr>
        <w:t>13</w:t>
      </w:r>
      <w:r>
        <w:rPr>
          <w:noProof/>
        </w:rPr>
        <w:fldChar w:fldCharType="end"/>
      </w:r>
    </w:p>
    <w:p w14:paraId="013257AC" w14:textId="2572B711" w:rsidR="006E2340" w:rsidRDefault="006E2340">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_Toc120014233 \h </w:instrText>
      </w:r>
      <w:r>
        <w:rPr>
          <w:noProof/>
        </w:rPr>
      </w:r>
      <w:r>
        <w:rPr>
          <w:noProof/>
        </w:rPr>
        <w:fldChar w:fldCharType="separate"/>
      </w:r>
      <w:r>
        <w:rPr>
          <w:noProof/>
        </w:rPr>
        <w:t>14</w:t>
      </w:r>
      <w:r>
        <w:rPr>
          <w:noProof/>
        </w:rPr>
        <w:fldChar w:fldCharType="end"/>
      </w:r>
    </w:p>
    <w:p w14:paraId="035A16FD" w14:textId="6D9D1F20" w:rsidR="006E2340" w:rsidRDefault="006E2340">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_Toc120014234 \h </w:instrText>
      </w:r>
      <w:r>
        <w:rPr>
          <w:noProof/>
        </w:rPr>
      </w:r>
      <w:r>
        <w:rPr>
          <w:noProof/>
        </w:rPr>
        <w:fldChar w:fldCharType="separate"/>
      </w:r>
      <w:r>
        <w:rPr>
          <w:noProof/>
        </w:rPr>
        <w:t>14</w:t>
      </w:r>
      <w:r>
        <w:rPr>
          <w:noProof/>
        </w:rPr>
        <w:fldChar w:fldCharType="end"/>
      </w:r>
    </w:p>
    <w:p w14:paraId="32308F8D" w14:textId="4782AAE6" w:rsidR="006E2340" w:rsidRDefault="006E2340">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_Toc120014235 \h </w:instrText>
      </w:r>
      <w:r>
        <w:rPr>
          <w:noProof/>
        </w:rPr>
      </w:r>
      <w:r>
        <w:rPr>
          <w:noProof/>
        </w:rPr>
        <w:fldChar w:fldCharType="separate"/>
      </w:r>
      <w:r>
        <w:rPr>
          <w:noProof/>
        </w:rPr>
        <w:t>14</w:t>
      </w:r>
      <w:r>
        <w:rPr>
          <w:noProof/>
        </w:rPr>
        <w:fldChar w:fldCharType="end"/>
      </w:r>
    </w:p>
    <w:p w14:paraId="0BFFD692" w14:textId="35A49705" w:rsidR="006E2340" w:rsidRDefault="006E2340">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_Toc120014236 \h </w:instrText>
      </w:r>
      <w:r>
        <w:rPr>
          <w:noProof/>
        </w:rPr>
      </w:r>
      <w:r>
        <w:rPr>
          <w:noProof/>
        </w:rPr>
        <w:fldChar w:fldCharType="separate"/>
      </w:r>
      <w:r>
        <w:rPr>
          <w:noProof/>
        </w:rPr>
        <w:t>14</w:t>
      </w:r>
      <w:r>
        <w:rPr>
          <w:noProof/>
        </w:rPr>
        <w:fldChar w:fldCharType="end"/>
      </w:r>
    </w:p>
    <w:p w14:paraId="70D75805" w14:textId="4B5CB3D5" w:rsidR="006E2340" w:rsidRDefault="006E2340">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_Toc120014237 \h </w:instrText>
      </w:r>
      <w:r>
        <w:rPr>
          <w:noProof/>
        </w:rPr>
      </w:r>
      <w:r>
        <w:rPr>
          <w:noProof/>
        </w:rPr>
        <w:fldChar w:fldCharType="separate"/>
      </w:r>
      <w:r>
        <w:rPr>
          <w:noProof/>
        </w:rPr>
        <w:t>14</w:t>
      </w:r>
      <w:r>
        <w:rPr>
          <w:noProof/>
        </w:rPr>
        <w:fldChar w:fldCharType="end"/>
      </w:r>
    </w:p>
    <w:p w14:paraId="1058AA1F" w14:textId="174B1B1C" w:rsidR="006E2340" w:rsidRDefault="006E2340">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_Toc120014238 \h </w:instrText>
      </w:r>
      <w:r>
        <w:rPr>
          <w:noProof/>
        </w:rPr>
      </w:r>
      <w:r>
        <w:rPr>
          <w:noProof/>
        </w:rPr>
        <w:fldChar w:fldCharType="separate"/>
      </w:r>
      <w:r>
        <w:rPr>
          <w:noProof/>
        </w:rPr>
        <w:t>15</w:t>
      </w:r>
      <w:r>
        <w:rPr>
          <w:noProof/>
        </w:rPr>
        <w:fldChar w:fldCharType="end"/>
      </w:r>
    </w:p>
    <w:p w14:paraId="34833184" w14:textId="4F9CF37F" w:rsidR="006E2340" w:rsidRDefault="006E2340">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_Toc120014239 \h </w:instrText>
      </w:r>
      <w:r>
        <w:rPr>
          <w:noProof/>
        </w:rPr>
      </w:r>
      <w:r>
        <w:rPr>
          <w:noProof/>
        </w:rPr>
        <w:fldChar w:fldCharType="separate"/>
      </w:r>
      <w:r>
        <w:rPr>
          <w:noProof/>
        </w:rPr>
        <w:t>15</w:t>
      </w:r>
      <w:r>
        <w:rPr>
          <w:noProof/>
        </w:rPr>
        <w:fldChar w:fldCharType="end"/>
      </w:r>
    </w:p>
    <w:p w14:paraId="280F6F05" w14:textId="35767187" w:rsidR="006E2340" w:rsidRDefault="006E2340">
      <w:pPr>
        <w:pStyle w:val="TOC4"/>
        <w:rPr>
          <w:rFonts w:ascii="Calibri" w:hAnsi="Calibri"/>
          <w:noProof/>
          <w:sz w:val="22"/>
          <w:szCs w:val="22"/>
          <w:lang w:eastAsia="en-GB"/>
        </w:rPr>
      </w:pPr>
      <w:r w:rsidRPr="007975AA">
        <w:rPr>
          <w:noProof/>
          <w:lang w:val="en-US"/>
        </w:rPr>
        <w:t>6.2.3.1</w:t>
      </w:r>
      <w:r>
        <w:rPr>
          <w:rFonts w:ascii="Calibri" w:hAnsi="Calibri"/>
          <w:noProof/>
          <w:sz w:val="22"/>
          <w:szCs w:val="22"/>
          <w:lang w:eastAsia="en-GB"/>
        </w:rPr>
        <w:tab/>
      </w:r>
      <w:r w:rsidRPr="007975AA">
        <w:rPr>
          <w:noProof/>
          <w:lang w:val="en-US"/>
        </w:rPr>
        <w:t>General</w:t>
      </w:r>
      <w:r>
        <w:rPr>
          <w:noProof/>
        </w:rPr>
        <w:tab/>
      </w:r>
      <w:r>
        <w:rPr>
          <w:noProof/>
        </w:rPr>
        <w:fldChar w:fldCharType="begin" w:fldLock="1"/>
      </w:r>
      <w:r>
        <w:rPr>
          <w:noProof/>
        </w:rPr>
        <w:instrText xml:space="preserve"> PAGEREF _Toc120014240 \h </w:instrText>
      </w:r>
      <w:r>
        <w:rPr>
          <w:noProof/>
        </w:rPr>
      </w:r>
      <w:r>
        <w:rPr>
          <w:noProof/>
        </w:rPr>
        <w:fldChar w:fldCharType="separate"/>
      </w:r>
      <w:r>
        <w:rPr>
          <w:noProof/>
        </w:rPr>
        <w:t>15</w:t>
      </w:r>
      <w:r>
        <w:rPr>
          <w:noProof/>
        </w:rPr>
        <w:fldChar w:fldCharType="end"/>
      </w:r>
    </w:p>
    <w:p w14:paraId="7322D307" w14:textId="71A2DC11" w:rsidR="006E2340" w:rsidRDefault="006E2340">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_Toc120014241 \h </w:instrText>
      </w:r>
      <w:r>
        <w:rPr>
          <w:noProof/>
        </w:rPr>
      </w:r>
      <w:r>
        <w:rPr>
          <w:noProof/>
        </w:rPr>
        <w:fldChar w:fldCharType="separate"/>
      </w:r>
      <w:r>
        <w:rPr>
          <w:noProof/>
        </w:rPr>
        <w:t>15</w:t>
      </w:r>
      <w:r>
        <w:rPr>
          <w:noProof/>
        </w:rPr>
        <w:fldChar w:fldCharType="end"/>
      </w:r>
    </w:p>
    <w:p w14:paraId="1A06A6EF" w14:textId="167BD6BE" w:rsidR="006E2340" w:rsidRDefault="006E2340">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_Toc120014242 \h </w:instrText>
      </w:r>
      <w:r>
        <w:rPr>
          <w:noProof/>
        </w:rPr>
      </w:r>
      <w:r>
        <w:rPr>
          <w:noProof/>
        </w:rPr>
        <w:fldChar w:fldCharType="separate"/>
      </w:r>
      <w:r>
        <w:rPr>
          <w:noProof/>
        </w:rPr>
        <w:t>15</w:t>
      </w:r>
      <w:r>
        <w:rPr>
          <w:noProof/>
        </w:rPr>
        <w:fldChar w:fldCharType="end"/>
      </w:r>
    </w:p>
    <w:p w14:paraId="0C3EEE2D" w14:textId="2261D9DB" w:rsidR="006E2340" w:rsidRDefault="006E2340">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_Toc120014243 \h </w:instrText>
      </w:r>
      <w:r>
        <w:rPr>
          <w:noProof/>
        </w:rPr>
      </w:r>
      <w:r>
        <w:rPr>
          <w:noProof/>
        </w:rPr>
        <w:fldChar w:fldCharType="separate"/>
      </w:r>
      <w:r>
        <w:rPr>
          <w:noProof/>
        </w:rPr>
        <w:t>16</w:t>
      </w:r>
      <w:r>
        <w:rPr>
          <w:noProof/>
        </w:rPr>
        <w:fldChar w:fldCharType="end"/>
      </w:r>
    </w:p>
    <w:p w14:paraId="6543F589" w14:textId="57FA9E3E" w:rsidR="006E2340" w:rsidRDefault="006E2340">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_Toc120014244 \h </w:instrText>
      </w:r>
      <w:r>
        <w:rPr>
          <w:noProof/>
        </w:rPr>
      </w:r>
      <w:r>
        <w:rPr>
          <w:noProof/>
        </w:rPr>
        <w:fldChar w:fldCharType="separate"/>
      </w:r>
      <w:r>
        <w:rPr>
          <w:noProof/>
        </w:rPr>
        <w:t>16</w:t>
      </w:r>
      <w:r>
        <w:rPr>
          <w:noProof/>
        </w:rPr>
        <w:fldChar w:fldCharType="end"/>
      </w:r>
    </w:p>
    <w:p w14:paraId="7B2F63A7" w14:textId="1E7D9C57" w:rsidR="006E2340" w:rsidRDefault="006E2340">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_Toc120014245 \h </w:instrText>
      </w:r>
      <w:r>
        <w:rPr>
          <w:noProof/>
        </w:rPr>
      </w:r>
      <w:r>
        <w:rPr>
          <w:noProof/>
        </w:rPr>
        <w:fldChar w:fldCharType="separate"/>
      </w:r>
      <w:r>
        <w:rPr>
          <w:noProof/>
        </w:rPr>
        <w:t>16</w:t>
      </w:r>
      <w:r>
        <w:rPr>
          <w:noProof/>
        </w:rPr>
        <w:fldChar w:fldCharType="end"/>
      </w:r>
    </w:p>
    <w:p w14:paraId="640F0A88" w14:textId="00B87B84" w:rsidR="006E2340" w:rsidRDefault="006E2340">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_Toc120014246 \h </w:instrText>
      </w:r>
      <w:r>
        <w:rPr>
          <w:noProof/>
        </w:rPr>
      </w:r>
      <w:r>
        <w:rPr>
          <w:noProof/>
        </w:rPr>
        <w:fldChar w:fldCharType="separate"/>
      </w:r>
      <w:r>
        <w:rPr>
          <w:noProof/>
        </w:rPr>
        <w:t>16</w:t>
      </w:r>
      <w:r>
        <w:rPr>
          <w:noProof/>
        </w:rPr>
        <w:fldChar w:fldCharType="end"/>
      </w:r>
    </w:p>
    <w:p w14:paraId="3013EFD4" w14:textId="7E630E5D" w:rsidR="006E2340" w:rsidRDefault="006E2340">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_Toc120014247 \h </w:instrText>
      </w:r>
      <w:r>
        <w:rPr>
          <w:noProof/>
        </w:rPr>
      </w:r>
      <w:r>
        <w:rPr>
          <w:noProof/>
        </w:rPr>
        <w:fldChar w:fldCharType="separate"/>
      </w:r>
      <w:r>
        <w:rPr>
          <w:noProof/>
        </w:rPr>
        <w:t>16</w:t>
      </w:r>
      <w:r>
        <w:rPr>
          <w:noProof/>
        </w:rPr>
        <w:fldChar w:fldCharType="end"/>
      </w:r>
    </w:p>
    <w:p w14:paraId="07E46B7D" w14:textId="17B67056" w:rsidR="006E2340" w:rsidRDefault="006E2340">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_Toc120014248 \h </w:instrText>
      </w:r>
      <w:r>
        <w:rPr>
          <w:noProof/>
        </w:rPr>
      </w:r>
      <w:r>
        <w:rPr>
          <w:noProof/>
        </w:rPr>
        <w:fldChar w:fldCharType="separate"/>
      </w:r>
      <w:r>
        <w:rPr>
          <w:noProof/>
        </w:rPr>
        <w:t>16</w:t>
      </w:r>
      <w:r>
        <w:rPr>
          <w:noProof/>
        </w:rPr>
        <w:fldChar w:fldCharType="end"/>
      </w:r>
    </w:p>
    <w:p w14:paraId="60FC5B39" w14:textId="567DE900" w:rsidR="006E2340" w:rsidRDefault="006E2340">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_Toc120014249 \h </w:instrText>
      </w:r>
      <w:r>
        <w:rPr>
          <w:noProof/>
        </w:rPr>
      </w:r>
      <w:r>
        <w:rPr>
          <w:noProof/>
        </w:rPr>
        <w:fldChar w:fldCharType="separate"/>
      </w:r>
      <w:r>
        <w:rPr>
          <w:noProof/>
        </w:rPr>
        <w:t>16</w:t>
      </w:r>
      <w:r>
        <w:rPr>
          <w:noProof/>
        </w:rPr>
        <w:fldChar w:fldCharType="end"/>
      </w:r>
    </w:p>
    <w:p w14:paraId="4C44781E" w14:textId="0AC7B5ED" w:rsidR="006E2340" w:rsidRDefault="006E2340">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_Toc120014250 \h </w:instrText>
      </w:r>
      <w:r>
        <w:rPr>
          <w:noProof/>
        </w:rPr>
      </w:r>
      <w:r>
        <w:rPr>
          <w:noProof/>
        </w:rPr>
        <w:fldChar w:fldCharType="separate"/>
      </w:r>
      <w:r>
        <w:rPr>
          <w:noProof/>
        </w:rPr>
        <w:t>17</w:t>
      </w:r>
      <w:r>
        <w:rPr>
          <w:noProof/>
        </w:rPr>
        <w:fldChar w:fldCharType="end"/>
      </w:r>
    </w:p>
    <w:p w14:paraId="79C0EBA4" w14:textId="79E68E6A" w:rsidR="006E2340" w:rsidRDefault="006E2340">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_Toc120014251 \h </w:instrText>
      </w:r>
      <w:r>
        <w:rPr>
          <w:noProof/>
        </w:rPr>
      </w:r>
      <w:r>
        <w:rPr>
          <w:noProof/>
        </w:rPr>
        <w:fldChar w:fldCharType="separate"/>
      </w:r>
      <w:r>
        <w:rPr>
          <w:noProof/>
        </w:rPr>
        <w:t>17</w:t>
      </w:r>
      <w:r>
        <w:rPr>
          <w:noProof/>
        </w:rPr>
        <w:fldChar w:fldCharType="end"/>
      </w:r>
    </w:p>
    <w:p w14:paraId="791CDD1F" w14:textId="277C2059" w:rsidR="006E2340" w:rsidRDefault="006E2340">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_Toc120014252 \h </w:instrText>
      </w:r>
      <w:r>
        <w:rPr>
          <w:noProof/>
        </w:rPr>
      </w:r>
      <w:r>
        <w:rPr>
          <w:noProof/>
        </w:rPr>
        <w:fldChar w:fldCharType="separate"/>
      </w:r>
      <w:r>
        <w:rPr>
          <w:noProof/>
        </w:rPr>
        <w:t>17</w:t>
      </w:r>
      <w:r>
        <w:rPr>
          <w:noProof/>
        </w:rPr>
        <w:fldChar w:fldCharType="end"/>
      </w:r>
    </w:p>
    <w:p w14:paraId="635BF9DA" w14:textId="763F4F41" w:rsidR="006E2340" w:rsidRDefault="006E2340">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_Toc120014253 \h </w:instrText>
      </w:r>
      <w:r>
        <w:rPr>
          <w:noProof/>
        </w:rPr>
      </w:r>
      <w:r>
        <w:rPr>
          <w:noProof/>
        </w:rPr>
        <w:fldChar w:fldCharType="separate"/>
      </w:r>
      <w:r>
        <w:rPr>
          <w:noProof/>
        </w:rPr>
        <w:t>17</w:t>
      </w:r>
      <w:r>
        <w:rPr>
          <w:noProof/>
        </w:rPr>
        <w:fldChar w:fldCharType="end"/>
      </w:r>
    </w:p>
    <w:p w14:paraId="5A8D0952" w14:textId="47F2C3F3" w:rsidR="006E2340" w:rsidRDefault="006E2340">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_Toc120014254 \h </w:instrText>
      </w:r>
      <w:r>
        <w:rPr>
          <w:noProof/>
        </w:rPr>
      </w:r>
      <w:r>
        <w:rPr>
          <w:noProof/>
        </w:rPr>
        <w:fldChar w:fldCharType="separate"/>
      </w:r>
      <w:r>
        <w:rPr>
          <w:noProof/>
        </w:rPr>
        <w:t>17</w:t>
      </w:r>
      <w:r>
        <w:rPr>
          <w:noProof/>
        </w:rPr>
        <w:fldChar w:fldCharType="end"/>
      </w:r>
    </w:p>
    <w:p w14:paraId="6FAB628E" w14:textId="51821F1C" w:rsidR="006E2340" w:rsidRDefault="006E2340">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_Toc120014255 \h </w:instrText>
      </w:r>
      <w:r>
        <w:rPr>
          <w:noProof/>
        </w:rPr>
      </w:r>
      <w:r>
        <w:rPr>
          <w:noProof/>
        </w:rPr>
        <w:fldChar w:fldCharType="separate"/>
      </w:r>
      <w:r>
        <w:rPr>
          <w:noProof/>
        </w:rPr>
        <w:t>18</w:t>
      </w:r>
      <w:r>
        <w:rPr>
          <w:noProof/>
        </w:rPr>
        <w:fldChar w:fldCharType="end"/>
      </w:r>
    </w:p>
    <w:p w14:paraId="1CF0E4A3" w14:textId="75FCC88B" w:rsidR="006E2340" w:rsidRDefault="006E234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_Toc120014256 \h </w:instrText>
      </w:r>
      <w:r>
        <w:rPr>
          <w:noProof/>
        </w:rPr>
      </w:r>
      <w:r>
        <w:rPr>
          <w:noProof/>
        </w:rPr>
        <w:fldChar w:fldCharType="separate"/>
      </w:r>
      <w:r>
        <w:rPr>
          <w:noProof/>
        </w:rPr>
        <w:t>18</w:t>
      </w:r>
      <w:r>
        <w:rPr>
          <w:noProof/>
        </w:rPr>
        <w:fldChar w:fldCharType="end"/>
      </w:r>
    </w:p>
    <w:p w14:paraId="60800F37" w14:textId="763BA000" w:rsidR="006E2340" w:rsidRDefault="006E2340">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_Toc120014257 \h </w:instrText>
      </w:r>
      <w:r>
        <w:rPr>
          <w:noProof/>
        </w:rPr>
      </w:r>
      <w:r>
        <w:rPr>
          <w:noProof/>
        </w:rPr>
        <w:fldChar w:fldCharType="separate"/>
      </w:r>
      <w:r>
        <w:rPr>
          <w:noProof/>
        </w:rPr>
        <w:t>18</w:t>
      </w:r>
      <w:r>
        <w:rPr>
          <w:noProof/>
        </w:rPr>
        <w:fldChar w:fldCharType="end"/>
      </w:r>
    </w:p>
    <w:p w14:paraId="2BD48E31" w14:textId="7F8FB7D2" w:rsidR="006E2340" w:rsidRDefault="006E2340">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_Toc120014258 \h </w:instrText>
      </w:r>
      <w:r>
        <w:rPr>
          <w:noProof/>
        </w:rPr>
      </w:r>
      <w:r>
        <w:rPr>
          <w:noProof/>
        </w:rPr>
        <w:fldChar w:fldCharType="separate"/>
      </w:r>
      <w:r>
        <w:rPr>
          <w:noProof/>
        </w:rPr>
        <w:t>18</w:t>
      </w:r>
      <w:r>
        <w:rPr>
          <w:noProof/>
        </w:rPr>
        <w:fldChar w:fldCharType="end"/>
      </w:r>
    </w:p>
    <w:p w14:paraId="145FC625" w14:textId="76BDDAE3" w:rsidR="006E2340" w:rsidRDefault="006E2340">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_Toc120014259 \h </w:instrText>
      </w:r>
      <w:r>
        <w:rPr>
          <w:noProof/>
        </w:rPr>
      </w:r>
      <w:r>
        <w:rPr>
          <w:noProof/>
        </w:rPr>
        <w:fldChar w:fldCharType="separate"/>
      </w:r>
      <w:r>
        <w:rPr>
          <w:noProof/>
        </w:rPr>
        <w:t>19</w:t>
      </w:r>
      <w:r>
        <w:rPr>
          <w:noProof/>
        </w:rPr>
        <w:fldChar w:fldCharType="end"/>
      </w:r>
    </w:p>
    <w:p w14:paraId="394132D6" w14:textId="2116A622" w:rsidR="006E2340" w:rsidRDefault="006E2340">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_Toc120014260 \h </w:instrText>
      </w:r>
      <w:r>
        <w:rPr>
          <w:noProof/>
        </w:rPr>
      </w:r>
      <w:r>
        <w:rPr>
          <w:noProof/>
        </w:rPr>
        <w:fldChar w:fldCharType="separate"/>
      </w:r>
      <w:r>
        <w:rPr>
          <w:noProof/>
        </w:rPr>
        <w:t>19</w:t>
      </w:r>
      <w:r>
        <w:rPr>
          <w:noProof/>
        </w:rPr>
        <w:fldChar w:fldCharType="end"/>
      </w:r>
    </w:p>
    <w:p w14:paraId="15481AD4" w14:textId="4F65C37C" w:rsidR="006E2340" w:rsidRDefault="006E2340">
      <w:pPr>
        <w:pStyle w:val="TOC3"/>
        <w:rPr>
          <w:rFonts w:ascii="Calibri" w:hAnsi="Calibri"/>
          <w:noProof/>
          <w:sz w:val="22"/>
          <w:szCs w:val="22"/>
          <w:lang w:eastAsia="en-GB"/>
        </w:rPr>
      </w:pPr>
      <w:r w:rsidRPr="007975AA">
        <w:rPr>
          <w:noProof/>
          <w:lang w:val="fr-FR" w:eastAsia="zh-CN"/>
        </w:rPr>
        <w:t>7.3.3</w:t>
      </w:r>
      <w:r>
        <w:rPr>
          <w:rFonts w:ascii="Calibri" w:hAnsi="Calibri"/>
          <w:noProof/>
          <w:sz w:val="22"/>
          <w:szCs w:val="22"/>
          <w:lang w:eastAsia="en-GB"/>
        </w:rPr>
        <w:tab/>
      </w:r>
      <w:r w:rsidRPr="007975AA">
        <w:rPr>
          <w:noProof/>
          <w:lang w:val="fr-FR" w:eastAsia="zh-CN"/>
        </w:rPr>
        <w:t>LCS-AP Location Abort Request message</w:t>
      </w:r>
      <w:r>
        <w:rPr>
          <w:noProof/>
        </w:rPr>
        <w:tab/>
      </w:r>
      <w:r>
        <w:rPr>
          <w:noProof/>
        </w:rPr>
        <w:fldChar w:fldCharType="begin" w:fldLock="1"/>
      </w:r>
      <w:r>
        <w:rPr>
          <w:noProof/>
        </w:rPr>
        <w:instrText xml:space="preserve"> PAGEREF _Toc120014261 \h </w:instrText>
      </w:r>
      <w:r>
        <w:rPr>
          <w:noProof/>
        </w:rPr>
      </w:r>
      <w:r>
        <w:rPr>
          <w:noProof/>
        </w:rPr>
        <w:fldChar w:fldCharType="separate"/>
      </w:r>
      <w:r>
        <w:rPr>
          <w:noProof/>
        </w:rPr>
        <w:t>20</w:t>
      </w:r>
      <w:r>
        <w:rPr>
          <w:noProof/>
        </w:rPr>
        <w:fldChar w:fldCharType="end"/>
      </w:r>
    </w:p>
    <w:p w14:paraId="0A39FDC0" w14:textId="0FFE5CB7" w:rsidR="006E2340" w:rsidRDefault="006E2340">
      <w:pPr>
        <w:pStyle w:val="TOC3"/>
        <w:rPr>
          <w:rFonts w:ascii="Calibri" w:hAnsi="Calibri"/>
          <w:noProof/>
          <w:sz w:val="22"/>
          <w:szCs w:val="22"/>
          <w:lang w:eastAsia="en-GB"/>
        </w:rPr>
      </w:pPr>
      <w:r w:rsidRPr="007975AA">
        <w:rPr>
          <w:noProof/>
          <w:lang w:val="en-US" w:eastAsia="zh-CN"/>
        </w:rPr>
        <w:t>7.3.4</w:t>
      </w:r>
      <w:r>
        <w:rPr>
          <w:rFonts w:ascii="Calibri" w:hAnsi="Calibri"/>
          <w:noProof/>
          <w:sz w:val="22"/>
          <w:szCs w:val="22"/>
          <w:lang w:eastAsia="en-GB"/>
        </w:rPr>
        <w:tab/>
      </w:r>
      <w:r w:rsidRPr="007975AA">
        <w:rPr>
          <w:noProof/>
          <w:lang w:val="en-US" w:eastAsia="zh-CN"/>
        </w:rPr>
        <w:t>LCS-AP Connection Oriented Information message</w:t>
      </w:r>
      <w:r>
        <w:rPr>
          <w:noProof/>
        </w:rPr>
        <w:tab/>
      </w:r>
      <w:r>
        <w:rPr>
          <w:noProof/>
        </w:rPr>
        <w:fldChar w:fldCharType="begin" w:fldLock="1"/>
      </w:r>
      <w:r>
        <w:rPr>
          <w:noProof/>
        </w:rPr>
        <w:instrText xml:space="preserve"> PAGEREF _Toc120014262 \h </w:instrText>
      </w:r>
      <w:r>
        <w:rPr>
          <w:noProof/>
        </w:rPr>
      </w:r>
      <w:r>
        <w:rPr>
          <w:noProof/>
        </w:rPr>
        <w:fldChar w:fldCharType="separate"/>
      </w:r>
      <w:r>
        <w:rPr>
          <w:noProof/>
        </w:rPr>
        <w:t>20</w:t>
      </w:r>
      <w:r>
        <w:rPr>
          <w:noProof/>
        </w:rPr>
        <w:fldChar w:fldCharType="end"/>
      </w:r>
    </w:p>
    <w:p w14:paraId="6DC87435" w14:textId="795FBC3E" w:rsidR="006E2340" w:rsidRDefault="006E2340">
      <w:pPr>
        <w:pStyle w:val="TOC3"/>
        <w:rPr>
          <w:rFonts w:ascii="Calibri" w:hAnsi="Calibri"/>
          <w:noProof/>
          <w:sz w:val="22"/>
          <w:szCs w:val="22"/>
          <w:lang w:eastAsia="en-GB"/>
        </w:rPr>
      </w:pPr>
      <w:r w:rsidRPr="007975AA">
        <w:rPr>
          <w:noProof/>
          <w:lang w:val="en-US" w:eastAsia="zh-CN"/>
        </w:rPr>
        <w:lastRenderedPageBreak/>
        <w:t>7.3.5</w:t>
      </w:r>
      <w:r>
        <w:rPr>
          <w:rFonts w:ascii="Calibri" w:hAnsi="Calibri"/>
          <w:noProof/>
          <w:sz w:val="22"/>
          <w:szCs w:val="22"/>
          <w:lang w:eastAsia="en-GB"/>
        </w:rPr>
        <w:tab/>
      </w:r>
      <w:r w:rsidRPr="007975AA">
        <w:rPr>
          <w:noProof/>
          <w:lang w:val="en-US" w:eastAsia="zh-CN"/>
        </w:rPr>
        <w:t>LCS-AP Connectionless Information message</w:t>
      </w:r>
      <w:r>
        <w:rPr>
          <w:noProof/>
        </w:rPr>
        <w:tab/>
      </w:r>
      <w:r>
        <w:rPr>
          <w:noProof/>
        </w:rPr>
        <w:fldChar w:fldCharType="begin" w:fldLock="1"/>
      </w:r>
      <w:r>
        <w:rPr>
          <w:noProof/>
        </w:rPr>
        <w:instrText xml:space="preserve"> PAGEREF _Toc120014263 \h </w:instrText>
      </w:r>
      <w:r>
        <w:rPr>
          <w:noProof/>
        </w:rPr>
      </w:r>
      <w:r>
        <w:rPr>
          <w:noProof/>
        </w:rPr>
        <w:fldChar w:fldCharType="separate"/>
      </w:r>
      <w:r>
        <w:rPr>
          <w:noProof/>
        </w:rPr>
        <w:t>20</w:t>
      </w:r>
      <w:r>
        <w:rPr>
          <w:noProof/>
        </w:rPr>
        <w:fldChar w:fldCharType="end"/>
      </w:r>
    </w:p>
    <w:p w14:paraId="3E1EFDB4" w14:textId="2811EA9F" w:rsidR="006E2340" w:rsidRDefault="006E2340">
      <w:pPr>
        <w:pStyle w:val="TOC3"/>
        <w:rPr>
          <w:rFonts w:ascii="Calibri" w:hAnsi="Calibri"/>
          <w:noProof/>
          <w:sz w:val="22"/>
          <w:szCs w:val="22"/>
          <w:lang w:eastAsia="en-GB"/>
        </w:rPr>
      </w:pPr>
      <w:r w:rsidRPr="007975AA">
        <w:rPr>
          <w:noProof/>
          <w:lang w:val="en-US" w:eastAsia="zh-CN"/>
        </w:rPr>
        <w:t>7.3.6</w:t>
      </w:r>
      <w:r>
        <w:rPr>
          <w:rFonts w:ascii="Calibri" w:hAnsi="Calibri"/>
          <w:noProof/>
          <w:sz w:val="22"/>
          <w:szCs w:val="22"/>
          <w:lang w:eastAsia="en-GB"/>
        </w:rPr>
        <w:tab/>
      </w:r>
      <w:r w:rsidRPr="007975AA">
        <w:rPr>
          <w:noProof/>
          <w:lang w:val="en-US" w:eastAsia="zh-CN"/>
        </w:rPr>
        <w:t>LCS-AP Reset Request message</w:t>
      </w:r>
      <w:r>
        <w:rPr>
          <w:noProof/>
        </w:rPr>
        <w:tab/>
      </w:r>
      <w:r>
        <w:rPr>
          <w:noProof/>
        </w:rPr>
        <w:fldChar w:fldCharType="begin" w:fldLock="1"/>
      </w:r>
      <w:r>
        <w:rPr>
          <w:noProof/>
        </w:rPr>
        <w:instrText xml:space="preserve"> PAGEREF _Toc120014264 \h </w:instrText>
      </w:r>
      <w:r>
        <w:rPr>
          <w:noProof/>
        </w:rPr>
      </w:r>
      <w:r>
        <w:rPr>
          <w:noProof/>
        </w:rPr>
        <w:fldChar w:fldCharType="separate"/>
      </w:r>
      <w:r>
        <w:rPr>
          <w:noProof/>
        </w:rPr>
        <w:t>21</w:t>
      </w:r>
      <w:r>
        <w:rPr>
          <w:noProof/>
        </w:rPr>
        <w:fldChar w:fldCharType="end"/>
      </w:r>
    </w:p>
    <w:p w14:paraId="45F7C452" w14:textId="02F0F4F8" w:rsidR="006E2340" w:rsidRDefault="006E2340">
      <w:pPr>
        <w:pStyle w:val="TOC3"/>
        <w:rPr>
          <w:rFonts w:ascii="Calibri" w:hAnsi="Calibri"/>
          <w:noProof/>
          <w:sz w:val="22"/>
          <w:szCs w:val="22"/>
          <w:lang w:eastAsia="en-GB"/>
        </w:rPr>
      </w:pPr>
      <w:r w:rsidRPr="007975AA">
        <w:rPr>
          <w:noProof/>
          <w:lang w:val="en-US" w:eastAsia="zh-CN"/>
        </w:rPr>
        <w:t>7.3.7</w:t>
      </w:r>
      <w:r>
        <w:rPr>
          <w:rFonts w:ascii="Calibri" w:hAnsi="Calibri"/>
          <w:noProof/>
          <w:sz w:val="22"/>
          <w:szCs w:val="22"/>
          <w:lang w:eastAsia="en-GB"/>
        </w:rPr>
        <w:tab/>
      </w:r>
      <w:r w:rsidRPr="007975AA">
        <w:rPr>
          <w:noProof/>
          <w:lang w:val="en-US" w:eastAsia="zh-CN"/>
        </w:rPr>
        <w:t>LCS-AP Reset Acknowledge message</w:t>
      </w:r>
      <w:r>
        <w:rPr>
          <w:noProof/>
        </w:rPr>
        <w:tab/>
      </w:r>
      <w:r>
        <w:rPr>
          <w:noProof/>
        </w:rPr>
        <w:fldChar w:fldCharType="begin" w:fldLock="1"/>
      </w:r>
      <w:r>
        <w:rPr>
          <w:noProof/>
        </w:rPr>
        <w:instrText xml:space="preserve"> PAGEREF _Toc120014265 \h </w:instrText>
      </w:r>
      <w:r>
        <w:rPr>
          <w:noProof/>
        </w:rPr>
      </w:r>
      <w:r>
        <w:rPr>
          <w:noProof/>
        </w:rPr>
        <w:fldChar w:fldCharType="separate"/>
      </w:r>
      <w:r>
        <w:rPr>
          <w:noProof/>
        </w:rPr>
        <w:t>21</w:t>
      </w:r>
      <w:r>
        <w:rPr>
          <w:noProof/>
        </w:rPr>
        <w:fldChar w:fldCharType="end"/>
      </w:r>
    </w:p>
    <w:p w14:paraId="4D336723" w14:textId="02199368" w:rsidR="006E2340" w:rsidRDefault="006E2340">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_Toc120014266 \h </w:instrText>
      </w:r>
      <w:r>
        <w:rPr>
          <w:noProof/>
        </w:rPr>
      </w:r>
      <w:r>
        <w:rPr>
          <w:noProof/>
        </w:rPr>
        <w:fldChar w:fldCharType="separate"/>
      </w:r>
      <w:r>
        <w:rPr>
          <w:noProof/>
        </w:rPr>
        <w:t>21</w:t>
      </w:r>
      <w:r>
        <w:rPr>
          <w:noProof/>
        </w:rPr>
        <w:fldChar w:fldCharType="end"/>
      </w:r>
    </w:p>
    <w:p w14:paraId="48089264" w14:textId="652BA953" w:rsidR="006E2340" w:rsidRDefault="006E2340">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_Toc120014267 \h </w:instrText>
      </w:r>
      <w:r>
        <w:rPr>
          <w:noProof/>
        </w:rPr>
      </w:r>
      <w:r>
        <w:rPr>
          <w:noProof/>
        </w:rPr>
        <w:fldChar w:fldCharType="separate"/>
      </w:r>
      <w:r>
        <w:rPr>
          <w:noProof/>
        </w:rPr>
        <w:t>21</w:t>
      </w:r>
      <w:r>
        <w:rPr>
          <w:noProof/>
        </w:rPr>
        <w:fldChar w:fldCharType="end"/>
      </w:r>
    </w:p>
    <w:p w14:paraId="0BE4D6A8" w14:textId="7466F4B5" w:rsidR="006E2340" w:rsidRDefault="006E2340">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_Toc120014268 \h </w:instrText>
      </w:r>
      <w:r>
        <w:rPr>
          <w:noProof/>
        </w:rPr>
      </w:r>
      <w:r>
        <w:rPr>
          <w:noProof/>
        </w:rPr>
        <w:fldChar w:fldCharType="separate"/>
      </w:r>
      <w:r>
        <w:rPr>
          <w:noProof/>
        </w:rPr>
        <w:t>22</w:t>
      </w:r>
      <w:r>
        <w:rPr>
          <w:noProof/>
        </w:rPr>
        <w:fldChar w:fldCharType="end"/>
      </w:r>
    </w:p>
    <w:p w14:paraId="650B93B7" w14:textId="41762DCB" w:rsidR="006E2340" w:rsidRDefault="006E2340">
      <w:pPr>
        <w:pStyle w:val="TOC3"/>
        <w:rPr>
          <w:rFonts w:ascii="Calibri" w:hAnsi="Calibri"/>
          <w:noProof/>
          <w:sz w:val="22"/>
          <w:szCs w:val="22"/>
          <w:lang w:eastAsia="en-GB"/>
        </w:rPr>
      </w:pPr>
      <w:r w:rsidRPr="007975AA">
        <w:rPr>
          <w:noProof/>
          <w:lang w:val="en-US"/>
        </w:rPr>
        <w:t>7.4.1</w:t>
      </w:r>
      <w:r>
        <w:rPr>
          <w:rFonts w:ascii="Calibri" w:hAnsi="Calibri"/>
          <w:noProof/>
          <w:sz w:val="22"/>
          <w:szCs w:val="22"/>
          <w:lang w:eastAsia="en-GB"/>
        </w:rPr>
        <w:tab/>
      </w:r>
      <w:r w:rsidRPr="007975AA">
        <w:rPr>
          <w:noProof/>
          <w:lang w:val="en-US"/>
        </w:rPr>
        <w:t>General</w:t>
      </w:r>
      <w:r>
        <w:rPr>
          <w:noProof/>
        </w:rPr>
        <w:tab/>
      </w:r>
      <w:r>
        <w:rPr>
          <w:noProof/>
        </w:rPr>
        <w:fldChar w:fldCharType="begin" w:fldLock="1"/>
      </w:r>
      <w:r>
        <w:rPr>
          <w:noProof/>
        </w:rPr>
        <w:instrText xml:space="preserve"> PAGEREF _Toc120014269 \h </w:instrText>
      </w:r>
      <w:r>
        <w:rPr>
          <w:noProof/>
        </w:rPr>
      </w:r>
      <w:r>
        <w:rPr>
          <w:noProof/>
        </w:rPr>
        <w:fldChar w:fldCharType="separate"/>
      </w:r>
      <w:r>
        <w:rPr>
          <w:noProof/>
        </w:rPr>
        <w:t>22</w:t>
      </w:r>
      <w:r>
        <w:rPr>
          <w:noProof/>
        </w:rPr>
        <w:fldChar w:fldCharType="end"/>
      </w:r>
    </w:p>
    <w:p w14:paraId="082EC586" w14:textId="6717D10A" w:rsidR="006E2340" w:rsidRDefault="006E2340">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_Toc120014270 \h </w:instrText>
      </w:r>
      <w:r>
        <w:rPr>
          <w:noProof/>
        </w:rPr>
      </w:r>
      <w:r>
        <w:rPr>
          <w:noProof/>
        </w:rPr>
        <w:fldChar w:fldCharType="separate"/>
      </w:r>
      <w:r>
        <w:rPr>
          <w:noProof/>
        </w:rPr>
        <w:t>22</w:t>
      </w:r>
      <w:r>
        <w:rPr>
          <w:noProof/>
        </w:rPr>
        <w:fldChar w:fldCharType="end"/>
      </w:r>
    </w:p>
    <w:p w14:paraId="055C6AB1" w14:textId="588745E1" w:rsidR="006E2340" w:rsidRDefault="006E2340">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_Toc120014271 \h </w:instrText>
      </w:r>
      <w:r>
        <w:rPr>
          <w:noProof/>
        </w:rPr>
      </w:r>
      <w:r>
        <w:rPr>
          <w:noProof/>
        </w:rPr>
        <w:fldChar w:fldCharType="separate"/>
      </w:r>
      <w:r>
        <w:rPr>
          <w:noProof/>
        </w:rPr>
        <w:t>22</w:t>
      </w:r>
      <w:r>
        <w:rPr>
          <w:noProof/>
        </w:rPr>
        <w:fldChar w:fldCharType="end"/>
      </w:r>
    </w:p>
    <w:p w14:paraId="4575C6F1" w14:textId="3DA884F7" w:rsidR="006E2340" w:rsidRDefault="006E2340">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_Toc120014272 \h </w:instrText>
      </w:r>
      <w:r>
        <w:rPr>
          <w:noProof/>
        </w:rPr>
      </w:r>
      <w:r>
        <w:rPr>
          <w:noProof/>
        </w:rPr>
        <w:fldChar w:fldCharType="separate"/>
      </w:r>
      <w:r>
        <w:rPr>
          <w:noProof/>
        </w:rPr>
        <w:t>22</w:t>
      </w:r>
      <w:r>
        <w:rPr>
          <w:noProof/>
        </w:rPr>
        <w:fldChar w:fldCharType="end"/>
      </w:r>
    </w:p>
    <w:p w14:paraId="525DDFB2" w14:textId="63E0B2D4" w:rsidR="006E2340" w:rsidRDefault="006E2340">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_Toc120014273 \h </w:instrText>
      </w:r>
      <w:r>
        <w:rPr>
          <w:noProof/>
        </w:rPr>
      </w:r>
      <w:r>
        <w:rPr>
          <w:noProof/>
        </w:rPr>
        <w:fldChar w:fldCharType="separate"/>
      </w:r>
      <w:r>
        <w:rPr>
          <w:noProof/>
        </w:rPr>
        <w:t>23</w:t>
      </w:r>
      <w:r>
        <w:rPr>
          <w:noProof/>
        </w:rPr>
        <w:fldChar w:fldCharType="end"/>
      </w:r>
    </w:p>
    <w:p w14:paraId="765B88D3" w14:textId="4CD9F46D" w:rsidR="006E2340" w:rsidRDefault="006E2340">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_Toc120014274 \h </w:instrText>
      </w:r>
      <w:r>
        <w:rPr>
          <w:noProof/>
        </w:rPr>
      </w:r>
      <w:r>
        <w:rPr>
          <w:noProof/>
        </w:rPr>
        <w:fldChar w:fldCharType="separate"/>
      </w:r>
      <w:r>
        <w:rPr>
          <w:noProof/>
        </w:rPr>
        <w:t>23</w:t>
      </w:r>
      <w:r>
        <w:rPr>
          <w:noProof/>
        </w:rPr>
        <w:fldChar w:fldCharType="end"/>
      </w:r>
    </w:p>
    <w:p w14:paraId="309D0CB3" w14:textId="2F3B29BB" w:rsidR="006E2340" w:rsidRDefault="006E2340">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_Toc120014275 \h </w:instrText>
      </w:r>
      <w:r>
        <w:rPr>
          <w:noProof/>
        </w:rPr>
      </w:r>
      <w:r>
        <w:rPr>
          <w:noProof/>
        </w:rPr>
        <w:fldChar w:fldCharType="separate"/>
      </w:r>
      <w:r>
        <w:rPr>
          <w:noProof/>
        </w:rPr>
        <w:t>23</w:t>
      </w:r>
      <w:r>
        <w:rPr>
          <w:noProof/>
        </w:rPr>
        <w:fldChar w:fldCharType="end"/>
      </w:r>
    </w:p>
    <w:p w14:paraId="13FD0739" w14:textId="1C5576E5" w:rsidR="006E2340" w:rsidRDefault="006E2340">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_Toc120014276 \h </w:instrText>
      </w:r>
      <w:r>
        <w:rPr>
          <w:noProof/>
        </w:rPr>
      </w:r>
      <w:r>
        <w:rPr>
          <w:noProof/>
        </w:rPr>
        <w:fldChar w:fldCharType="separate"/>
      </w:r>
      <w:r>
        <w:rPr>
          <w:noProof/>
        </w:rPr>
        <w:t>24</w:t>
      </w:r>
      <w:r>
        <w:rPr>
          <w:noProof/>
        </w:rPr>
        <w:fldChar w:fldCharType="end"/>
      </w:r>
    </w:p>
    <w:p w14:paraId="6D0AC12A" w14:textId="351A65E6" w:rsidR="006E2340" w:rsidRDefault="006E2340">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_Toc120014277 \h </w:instrText>
      </w:r>
      <w:r>
        <w:rPr>
          <w:noProof/>
        </w:rPr>
      </w:r>
      <w:r>
        <w:rPr>
          <w:noProof/>
        </w:rPr>
        <w:fldChar w:fldCharType="separate"/>
      </w:r>
      <w:r>
        <w:rPr>
          <w:noProof/>
        </w:rPr>
        <w:t>24</w:t>
      </w:r>
      <w:r>
        <w:rPr>
          <w:noProof/>
        </w:rPr>
        <w:fldChar w:fldCharType="end"/>
      </w:r>
    </w:p>
    <w:p w14:paraId="50A14F95" w14:textId="1466D2F5" w:rsidR="006E2340" w:rsidRDefault="006E2340">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_Toc120014278 \h </w:instrText>
      </w:r>
      <w:r>
        <w:rPr>
          <w:noProof/>
        </w:rPr>
      </w:r>
      <w:r>
        <w:rPr>
          <w:noProof/>
        </w:rPr>
        <w:fldChar w:fldCharType="separate"/>
      </w:r>
      <w:r>
        <w:rPr>
          <w:noProof/>
        </w:rPr>
        <w:t>24</w:t>
      </w:r>
      <w:r>
        <w:rPr>
          <w:noProof/>
        </w:rPr>
        <w:fldChar w:fldCharType="end"/>
      </w:r>
    </w:p>
    <w:p w14:paraId="5776F38D" w14:textId="6B06DE52" w:rsidR="006E2340" w:rsidRDefault="006E2340">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_Toc120014279 \h </w:instrText>
      </w:r>
      <w:r>
        <w:rPr>
          <w:noProof/>
        </w:rPr>
      </w:r>
      <w:r>
        <w:rPr>
          <w:noProof/>
        </w:rPr>
        <w:fldChar w:fldCharType="separate"/>
      </w:r>
      <w:r>
        <w:rPr>
          <w:noProof/>
        </w:rPr>
        <w:t>25</w:t>
      </w:r>
      <w:r>
        <w:rPr>
          <w:noProof/>
        </w:rPr>
        <w:fldChar w:fldCharType="end"/>
      </w:r>
    </w:p>
    <w:p w14:paraId="096A3BB2" w14:textId="5C2F2969" w:rsidR="006E2340" w:rsidRDefault="006E2340">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_Toc120014280 \h </w:instrText>
      </w:r>
      <w:r>
        <w:rPr>
          <w:noProof/>
        </w:rPr>
      </w:r>
      <w:r>
        <w:rPr>
          <w:noProof/>
        </w:rPr>
        <w:fldChar w:fldCharType="separate"/>
      </w:r>
      <w:r>
        <w:rPr>
          <w:noProof/>
        </w:rPr>
        <w:t>26</w:t>
      </w:r>
      <w:r>
        <w:rPr>
          <w:noProof/>
        </w:rPr>
        <w:fldChar w:fldCharType="end"/>
      </w:r>
    </w:p>
    <w:p w14:paraId="4B80DC7A" w14:textId="76C8081C" w:rsidR="006E2340" w:rsidRDefault="006E2340">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_Toc120014281 \h </w:instrText>
      </w:r>
      <w:r>
        <w:rPr>
          <w:noProof/>
        </w:rPr>
      </w:r>
      <w:r>
        <w:rPr>
          <w:noProof/>
        </w:rPr>
        <w:fldChar w:fldCharType="separate"/>
      </w:r>
      <w:r>
        <w:rPr>
          <w:noProof/>
        </w:rPr>
        <w:t>29</w:t>
      </w:r>
      <w:r>
        <w:rPr>
          <w:noProof/>
        </w:rPr>
        <w:fldChar w:fldCharType="end"/>
      </w:r>
    </w:p>
    <w:p w14:paraId="299712BB" w14:textId="6C2BE3EA" w:rsidR="006E2340" w:rsidRDefault="006E2340">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_Toc120014282 \h </w:instrText>
      </w:r>
      <w:r>
        <w:rPr>
          <w:noProof/>
        </w:rPr>
      </w:r>
      <w:r>
        <w:rPr>
          <w:noProof/>
        </w:rPr>
        <w:fldChar w:fldCharType="separate"/>
      </w:r>
      <w:r>
        <w:rPr>
          <w:noProof/>
        </w:rPr>
        <w:t>32</w:t>
      </w:r>
      <w:r>
        <w:rPr>
          <w:noProof/>
        </w:rPr>
        <w:fldChar w:fldCharType="end"/>
      </w:r>
    </w:p>
    <w:p w14:paraId="23B664AE" w14:textId="120898BC" w:rsidR="006E2340" w:rsidRDefault="006E2340">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_Toc120014283 \h </w:instrText>
      </w:r>
      <w:r>
        <w:rPr>
          <w:noProof/>
        </w:rPr>
      </w:r>
      <w:r>
        <w:rPr>
          <w:noProof/>
        </w:rPr>
        <w:fldChar w:fldCharType="separate"/>
      </w:r>
      <w:r>
        <w:rPr>
          <w:noProof/>
        </w:rPr>
        <w:t>32</w:t>
      </w:r>
      <w:r>
        <w:rPr>
          <w:noProof/>
        </w:rPr>
        <w:fldChar w:fldCharType="end"/>
      </w:r>
    </w:p>
    <w:p w14:paraId="27412B66" w14:textId="71B57926" w:rsidR="006E2340" w:rsidRDefault="006E2340">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_Toc120014284 \h </w:instrText>
      </w:r>
      <w:r>
        <w:rPr>
          <w:noProof/>
        </w:rPr>
      </w:r>
      <w:r>
        <w:rPr>
          <w:noProof/>
        </w:rPr>
        <w:fldChar w:fldCharType="separate"/>
      </w:r>
      <w:r>
        <w:rPr>
          <w:noProof/>
        </w:rPr>
        <w:t>33</w:t>
      </w:r>
      <w:r>
        <w:rPr>
          <w:noProof/>
        </w:rPr>
        <w:fldChar w:fldCharType="end"/>
      </w:r>
    </w:p>
    <w:p w14:paraId="0A2AA6C6" w14:textId="47BE9EA6" w:rsidR="006E2340" w:rsidRDefault="006E2340">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_Toc120014285 \h </w:instrText>
      </w:r>
      <w:r>
        <w:rPr>
          <w:noProof/>
        </w:rPr>
      </w:r>
      <w:r>
        <w:rPr>
          <w:noProof/>
        </w:rPr>
        <w:fldChar w:fldCharType="separate"/>
      </w:r>
      <w:r>
        <w:rPr>
          <w:noProof/>
        </w:rPr>
        <w:t>34</w:t>
      </w:r>
      <w:r>
        <w:rPr>
          <w:noProof/>
        </w:rPr>
        <w:fldChar w:fldCharType="end"/>
      </w:r>
    </w:p>
    <w:p w14:paraId="214CAEAE" w14:textId="648C8AC3" w:rsidR="006E2340" w:rsidRDefault="006E2340">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_Toc120014286 \h </w:instrText>
      </w:r>
      <w:r>
        <w:rPr>
          <w:noProof/>
        </w:rPr>
      </w:r>
      <w:r>
        <w:rPr>
          <w:noProof/>
        </w:rPr>
        <w:fldChar w:fldCharType="separate"/>
      </w:r>
      <w:r>
        <w:rPr>
          <w:noProof/>
        </w:rPr>
        <w:t>34</w:t>
      </w:r>
      <w:r>
        <w:rPr>
          <w:noProof/>
        </w:rPr>
        <w:fldChar w:fldCharType="end"/>
      </w:r>
    </w:p>
    <w:p w14:paraId="15D61E42" w14:textId="1B1460A2" w:rsidR="006E2340" w:rsidRDefault="006E2340">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_Toc120014287 \h </w:instrText>
      </w:r>
      <w:r>
        <w:rPr>
          <w:noProof/>
        </w:rPr>
      </w:r>
      <w:r>
        <w:rPr>
          <w:noProof/>
        </w:rPr>
        <w:fldChar w:fldCharType="separate"/>
      </w:r>
      <w:r>
        <w:rPr>
          <w:noProof/>
        </w:rPr>
        <w:t>34</w:t>
      </w:r>
      <w:r>
        <w:rPr>
          <w:noProof/>
        </w:rPr>
        <w:fldChar w:fldCharType="end"/>
      </w:r>
    </w:p>
    <w:p w14:paraId="525383AC" w14:textId="3C9E3CEA" w:rsidR="006E2340" w:rsidRDefault="006E2340">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_Toc120014288 \h </w:instrText>
      </w:r>
      <w:r>
        <w:rPr>
          <w:noProof/>
        </w:rPr>
      </w:r>
      <w:r>
        <w:rPr>
          <w:noProof/>
        </w:rPr>
        <w:fldChar w:fldCharType="separate"/>
      </w:r>
      <w:r>
        <w:rPr>
          <w:noProof/>
        </w:rPr>
        <w:t>34</w:t>
      </w:r>
      <w:r>
        <w:rPr>
          <w:noProof/>
        </w:rPr>
        <w:fldChar w:fldCharType="end"/>
      </w:r>
    </w:p>
    <w:p w14:paraId="68EF3214" w14:textId="27D6B51F" w:rsidR="006E2340" w:rsidRDefault="006E2340">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_Toc120014289 \h </w:instrText>
      </w:r>
      <w:r>
        <w:rPr>
          <w:noProof/>
        </w:rPr>
      </w:r>
      <w:r>
        <w:rPr>
          <w:noProof/>
        </w:rPr>
        <w:fldChar w:fldCharType="separate"/>
      </w:r>
      <w:r>
        <w:rPr>
          <w:noProof/>
        </w:rPr>
        <w:t>34</w:t>
      </w:r>
      <w:r>
        <w:rPr>
          <w:noProof/>
        </w:rPr>
        <w:fldChar w:fldCharType="end"/>
      </w:r>
    </w:p>
    <w:p w14:paraId="3B6105E1" w14:textId="17C954AE" w:rsidR="006E2340" w:rsidRDefault="006E2340">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_Toc120014290 \h </w:instrText>
      </w:r>
      <w:r>
        <w:rPr>
          <w:noProof/>
        </w:rPr>
      </w:r>
      <w:r>
        <w:rPr>
          <w:noProof/>
        </w:rPr>
        <w:fldChar w:fldCharType="separate"/>
      </w:r>
      <w:r>
        <w:rPr>
          <w:noProof/>
        </w:rPr>
        <w:t>35</w:t>
      </w:r>
      <w:r>
        <w:rPr>
          <w:noProof/>
        </w:rPr>
        <w:fldChar w:fldCharType="end"/>
      </w:r>
    </w:p>
    <w:p w14:paraId="142B4FB3" w14:textId="30C291EC" w:rsidR="006E2340" w:rsidRDefault="006E2340">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_Toc120014291 \h </w:instrText>
      </w:r>
      <w:r>
        <w:rPr>
          <w:noProof/>
        </w:rPr>
      </w:r>
      <w:r>
        <w:rPr>
          <w:noProof/>
        </w:rPr>
        <w:fldChar w:fldCharType="separate"/>
      </w:r>
      <w:r>
        <w:rPr>
          <w:noProof/>
        </w:rPr>
        <w:t>35</w:t>
      </w:r>
      <w:r>
        <w:rPr>
          <w:noProof/>
        </w:rPr>
        <w:fldChar w:fldCharType="end"/>
      </w:r>
    </w:p>
    <w:p w14:paraId="5C9D3A07" w14:textId="0B7AA28C" w:rsidR="006E2340" w:rsidRDefault="006E2340">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_Toc120014292 \h </w:instrText>
      </w:r>
      <w:r>
        <w:rPr>
          <w:noProof/>
        </w:rPr>
      </w:r>
      <w:r>
        <w:rPr>
          <w:noProof/>
        </w:rPr>
        <w:fldChar w:fldCharType="separate"/>
      </w:r>
      <w:r>
        <w:rPr>
          <w:noProof/>
        </w:rPr>
        <w:t>36</w:t>
      </w:r>
      <w:r>
        <w:rPr>
          <w:noProof/>
        </w:rPr>
        <w:fldChar w:fldCharType="end"/>
      </w:r>
    </w:p>
    <w:p w14:paraId="16C7FAA2" w14:textId="587E6DAF" w:rsidR="006E2340" w:rsidRDefault="006E2340">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_Toc120014293 \h </w:instrText>
      </w:r>
      <w:r>
        <w:rPr>
          <w:noProof/>
        </w:rPr>
      </w:r>
      <w:r>
        <w:rPr>
          <w:noProof/>
        </w:rPr>
        <w:fldChar w:fldCharType="separate"/>
      </w:r>
      <w:r>
        <w:rPr>
          <w:noProof/>
        </w:rPr>
        <w:t>36</w:t>
      </w:r>
      <w:r>
        <w:rPr>
          <w:noProof/>
        </w:rPr>
        <w:fldChar w:fldCharType="end"/>
      </w:r>
    </w:p>
    <w:p w14:paraId="10E6D566" w14:textId="45C9ACE7" w:rsidR="006E2340" w:rsidRDefault="006E2340">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_Toc120014294 \h </w:instrText>
      </w:r>
      <w:r>
        <w:rPr>
          <w:noProof/>
        </w:rPr>
      </w:r>
      <w:r>
        <w:rPr>
          <w:noProof/>
        </w:rPr>
        <w:fldChar w:fldCharType="separate"/>
      </w:r>
      <w:r>
        <w:rPr>
          <w:noProof/>
        </w:rPr>
        <w:t>36</w:t>
      </w:r>
      <w:r>
        <w:rPr>
          <w:noProof/>
        </w:rPr>
        <w:fldChar w:fldCharType="end"/>
      </w:r>
    </w:p>
    <w:p w14:paraId="0295548B" w14:textId="1C45BF23" w:rsidR="006E2340" w:rsidRDefault="006E2340">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_Toc120014295 \h </w:instrText>
      </w:r>
      <w:r>
        <w:rPr>
          <w:noProof/>
        </w:rPr>
      </w:r>
      <w:r>
        <w:rPr>
          <w:noProof/>
        </w:rPr>
        <w:fldChar w:fldCharType="separate"/>
      </w:r>
      <w:r>
        <w:rPr>
          <w:noProof/>
        </w:rPr>
        <w:t>37</w:t>
      </w:r>
      <w:r>
        <w:rPr>
          <w:noProof/>
        </w:rPr>
        <w:fldChar w:fldCharType="end"/>
      </w:r>
    </w:p>
    <w:p w14:paraId="35D90B99" w14:textId="7FBD68FC" w:rsidR="006E2340" w:rsidRDefault="006E2340">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_Toc120014296 \h </w:instrText>
      </w:r>
      <w:r>
        <w:rPr>
          <w:noProof/>
        </w:rPr>
      </w:r>
      <w:r>
        <w:rPr>
          <w:noProof/>
        </w:rPr>
        <w:fldChar w:fldCharType="separate"/>
      </w:r>
      <w:r>
        <w:rPr>
          <w:noProof/>
        </w:rPr>
        <w:t>37</w:t>
      </w:r>
      <w:r>
        <w:rPr>
          <w:noProof/>
        </w:rPr>
        <w:fldChar w:fldCharType="end"/>
      </w:r>
    </w:p>
    <w:p w14:paraId="629EC1C7" w14:textId="1427C3A5" w:rsidR="006E2340" w:rsidRDefault="006E2340">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_Toc120014297 \h </w:instrText>
      </w:r>
      <w:r>
        <w:rPr>
          <w:noProof/>
        </w:rPr>
      </w:r>
      <w:r>
        <w:rPr>
          <w:noProof/>
        </w:rPr>
        <w:fldChar w:fldCharType="separate"/>
      </w:r>
      <w:r>
        <w:rPr>
          <w:noProof/>
        </w:rPr>
        <w:t>38</w:t>
      </w:r>
      <w:r>
        <w:rPr>
          <w:noProof/>
        </w:rPr>
        <w:fldChar w:fldCharType="end"/>
      </w:r>
    </w:p>
    <w:p w14:paraId="7F7CCDED" w14:textId="005C10A5" w:rsidR="006E2340" w:rsidRDefault="006E2340">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_Toc120014298 \h </w:instrText>
      </w:r>
      <w:r>
        <w:rPr>
          <w:noProof/>
        </w:rPr>
      </w:r>
      <w:r>
        <w:rPr>
          <w:noProof/>
        </w:rPr>
        <w:fldChar w:fldCharType="separate"/>
      </w:r>
      <w:r>
        <w:rPr>
          <w:noProof/>
        </w:rPr>
        <w:t>38</w:t>
      </w:r>
      <w:r>
        <w:rPr>
          <w:noProof/>
        </w:rPr>
        <w:fldChar w:fldCharType="end"/>
      </w:r>
    </w:p>
    <w:p w14:paraId="71F4E6BE" w14:textId="60B6EDFB" w:rsidR="006E2340" w:rsidRDefault="006E2340">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_Toc120014299 \h </w:instrText>
      </w:r>
      <w:r>
        <w:rPr>
          <w:noProof/>
        </w:rPr>
      </w:r>
      <w:r>
        <w:rPr>
          <w:noProof/>
        </w:rPr>
        <w:fldChar w:fldCharType="separate"/>
      </w:r>
      <w:r>
        <w:rPr>
          <w:noProof/>
        </w:rPr>
        <w:t>38</w:t>
      </w:r>
      <w:r>
        <w:rPr>
          <w:noProof/>
        </w:rPr>
        <w:fldChar w:fldCharType="end"/>
      </w:r>
    </w:p>
    <w:p w14:paraId="5B450BB8" w14:textId="61663711" w:rsidR="006E2340" w:rsidRDefault="006E2340">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_Toc120014300 \h </w:instrText>
      </w:r>
      <w:r>
        <w:rPr>
          <w:noProof/>
        </w:rPr>
      </w:r>
      <w:r>
        <w:rPr>
          <w:noProof/>
        </w:rPr>
        <w:fldChar w:fldCharType="separate"/>
      </w:r>
      <w:r>
        <w:rPr>
          <w:noProof/>
        </w:rPr>
        <w:t>38</w:t>
      </w:r>
      <w:r>
        <w:rPr>
          <w:noProof/>
        </w:rPr>
        <w:fldChar w:fldCharType="end"/>
      </w:r>
    </w:p>
    <w:p w14:paraId="02DF8610" w14:textId="2F68FD50" w:rsidR="006E2340" w:rsidRDefault="006E2340">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_Toc120014301 \h </w:instrText>
      </w:r>
      <w:r>
        <w:rPr>
          <w:noProof/>
        </w:rPr>
      </w:r>
      <w:r>
        <w:rPr>
          <w:noProof/>
        </w:rPr>
        <w:fldChar w:fldCharType="separate"/>
      </w:r>
      <w:r>
        <w:rPr>
          <w:noProof/>
        </w:rPr>
        <w:t>39</w:t>
      </w:r>
      <w:r>
        <w:rPr>
          <w:noProof/>
        </w:rPr>
        <w:fldChar w:fldCharType="end"/>
      </w:r>
    </w:p>
    <w:p w14:paraId="5426BCB9" w14:textId="468838AC" w:rsidR="006E2340" w:rsidRDefault="006E2340">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_Toc120014302 \h </w:instrText>
      </w:r>
      <w:r>
        <w:rPr>
          <w:noProof/>
        </w:rPr>
      </w:r>
      <w:r>
        <w:rPr>
          <w:noProof/>
        </w:rPr>
        <w:fldChar w:fldCharType="separate"/>
      </w:r>
      <w:r>
        <w:rPr>
          <w:noProof/>
        </w:rPr>
        <w:t>39</w:t>
      </w:r>
      <w:r>
        <w:rPr>
          <w:noProof/>
        </w:rPr>
        <w:fldChar w:fldCharType="end"/>
      </w:r>
    </w:p>
    <w:p w14:paraId="6D22E5CA" w14:textId="41234E43" w:rsidR="006E2340" w:rsidRDefault="006E2340">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_Toc120014303 \h </w:instrText>
      </w:r>
      <w:r>
        <w:rPr>
          <w:noProof/>
        </w:rPr>
      </w:r>
      <w:r>
        <w:rPr>
          <w:noProof/>
        </w:rPr>
        <w:fldChar w:fldCharType="separate"/>
      </w:r>
      <w:r>
        <w:rPr>
          <w:noProof/>
        </w:rPr>
        <w:t>39</w:t>
      </w:r>
      <w:r>
        <w:rPr>
          <w:noProof/>
        </w:rPr>
        <w:fldChar w:fldCharType="end"/>
      </w:r>
    </w:p>
    <w:p w14:paraId="6ED66C64" w14:textId="6C00B35C" w:rsidR="006E2340" w:rsidRDefault="006E2340">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_Toc120014304 \h </w:instrText>
      </w:r>
      <w:r>
        <w:rPr>
          <w:noProof/>
        </w:rPr>
      </w:r>
      <w:r>
        <w:rPr>
          <w:noProof/>
        </w:rPr>
        <w:fldChar w:fldCharType="separate"/>
      </w:r>
      <w:r>
        <w:rPr>
          <w:noProof/>
        </w:rPr>
        <w:t>39</w:t>
      </w:r>
      <w:r>
        <w:rPr>
          <w:noProof/>
        </w:rPr>
        <w:fldChar w:fldCharType="end"/>
      </w:r>
    </w:p>
    <w:p w14:paraId="33093BD4" w14:textId="538D8DB0" w:rsidR="006E2340" w:rsidRDefault="006E2340">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_Toc120014305 \h </w:instrText>
      </w:r>
      <w:r>
        <w:rPr>
          <w:noProof/>
        </w:rPr>
      </w:r>
      <w:r>
        <w:rPr>
          <w:noProof/>
        </w:rPr>
        <w:fldChar w:fldCharType="separate"/>
      </w:r>
      <w:r>
        <w:rPr>
          <w:noProof/>
        </w:rPr>
        <w:t>40</w:t>
      </w:r>
      <w:r>
        <w:rPr>
          <w:noProof/>
        </w:rPr>
        <w:fldChar w:fldCharType="end"/>
      </w:r>
    </w:p>
    <w:p w14:paraId="04490577" w14:textId="2C1AC13F" w:rsidR="006E2340" w:rsidRDefault="006E2340">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_Toc120014306 \h </w:instrText>
      </w:r>
      <w:r>
        <w:rPr>
          <w:noProof/>
        </w:rPr>
      </w:r>
      <w:r>
        <w:rPr>
          <w:noProof/>
        </w:rPr>
        <w:fldChar w:fldCharType="separate"/>
      </w:r>
      <w:r>
        <w:rPr>
          <w:noProof/>
        </w:rPr>
        <w:t>40</w:t>
      </w:r>
      <w:r>
        <w:rPr>
          <w:noProof/>
        </w:rPr>
        <w:fldChar w:fldCharType="end"/>
      </w:r>
    </w:p>
    <w:p w14:paraId="00636AB8" w14:textId="2DD4B9EA" w:rsidR="006E2340" w:rsidRDefault="006E2340">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_Toc120014307 \h </w:instrText>
      </w:r>
      <w:r>
        <w:rPr>
          <w:noProof/>
        </w:rPr>
      </w:r>
      <w:r>
        <w:rPr>
          <w:noProof/>
        </w:rPr>
        <w:fldChar w:fldCharType="separate"/>
      </w:r>
      <w:r>
        <w:rPr>
          <w:noProof/>
        </w:rPr>
        <w:t>41</w:t>
      </w:r>
      <w:r>
        <w:rPr>
          <w:noProof/>
        </w:rPr>
        <w:fldChar w:fldCharType="end"/>
      </w:r>
    </w:p>
    <w:p w14:paraId="0101C913" w14:textId="7D5BD845" w:rsidR="006E2340" w:rsidRDefault="006E2340">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_Toc120014308 \h </w:instrText>
      </w:r>
      <w:r>
        <w:rPr>
          <w:noProof/>
        </w:rPr>
      </w:r>
      <w:r>
        <w:rPr>
          <w:noProof/>
        </w:rPr>
        <w:fldChar w:fldCharType="separate"/>
      </w:r>
      <w:r>
        <w:rPr>
          <w:noProof/>
        </w:rPr>
        <w:t>44</w:t>
      </w:r>
      <w:r>
        <w:rPr>
          <w:noProof/>
        </w:rPr>
        <w:fldChar w:fldCharType="end"/>
      </w:r>
    </w:p>
    <w:p w14:paraId="3C8B822B" w14:textId="76269EE4" w:rsidR="006E2340" w:rsidRDefault="006E2340">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_Toc120014309 \h </w:instrText>
      </w:r>
      <w:r>
        <w:rPr>
          <w:noProof/>
        </w:rPr>
      </w:r>
      <w:r>
        <w:rPr>
          <w:noProof/>
        </w:rPr>
        <w:fldChar w:fldCharType="separate"/>
      </w:r>
      <w:r>
        <w:rPr>
          <w:noProof/>
        </w:rPr>
        <w:t>44</w:t>
      </w:r>
      <w:r>
        <w:rPr>
          <w:noProof/>
        </w:rPr>
        <w:fldChar w:fldCharType="end"/>
      </w:r>
    </w:p>
    <w:p w14:paraId="4F0D9089" w14:textId="13295B90" w:rsidR="006E2340" w:rsidRDefault="006E2340">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_Toc120014310 \h </w:instrText>
      </w:r>
      <w:r>
        <w:rPr>
          <w:noProof/>
        </w:rPr>
      </w:r>
      <w:r>
        <w:rPr>
          <w:noProof/>
        </w:rPr>
        <w:fldChar w:fldCharType="separate"/>
      </w:r>
      <w:r>
        <w:rPr>
          <w:noProof/>
        </w:rPr>
        <w:t>45</w:t>
      </w:r>
      <w:r>
        <w:rPr>
          <w:noProof/>
        </w:rPr>
        <w:fldChar w:fldCharType="end"/>
      </w:r>
    </w:p>
    <w:p w14:paraId="566EBFEB" w14:textId="3760BC1D" w:rsidR="006E2340" w:rsidRDefault="006E2340">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_Toc120014311 \h </w:instrText>
      </w:r>
      <w:r>
        <w:rPr>
          <w:noProof/>
        </w:rPr>
      </w:r>
      <w:r>
        <w:rPr>
          <w:noProof/>
        </w:rPr>
        <w:fldChar w:fldCharType="separate"/>
      </w:r>
      <w:r>
        <w:rPr>
          <w:noProof/>
        </w:rPr>
        <w:t>45</w:t>
      </w:r>
      <w:r>
        <w:rPr>
          <w:noProof/>
        </w:rPr>
        <w:fldChar w:fldCharType="end"/>
      </w:r>
    </w:p>
    <w:p w14:paraId="71C586A4" w14:textId="4DE4BC55" w:rsidR="006E2340" w:rsidRDefault="006E2340">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_Toc120014312 \h </w:instrText>
      </w:r>
      <w:r>
        <w:rPr>
          <w:noProof/>
        </w:rPr>
      </w:r>
      <w:r>
        <w:rPr>
          <w:noProof/>
        </w:rPr>
        <w:fldChar w:fldCharType="separate"/>
      </w:r>
      <w:r>
        <w:rPr>
          <w:noProof/>
        </w:rPr>
        <w:t>46</w:t>
      </w:r>
      <w:r>
        <w:rPr>
          <w:noProof/>
        </w:rPr>
        <w:fldChar w:fldCharType="end"/>
      </w:r>
    </w:p>
    <w:p w14:paraId="41CB2D7A" w14:textId="2B42F0AF" w:rsidR="006E2340" w:rsidRDefault="006E2340">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_Toc120014313 \h </w:instrText>
      </w:r>
      <w:r>
        <w:rPr>
          <w:noProof/>
        </w:rPr>
      </w:r>
      <w:r>
        <w:rPr>
          <w:noProof/>
        </w:rPr>
        <w:fldChar w:fldCharType="separate"/>
      </w:r>
      <w:r>
        <w:rPr>
          <w:noProof/>
        </w:rPr>
        <w:t>46</w:t>
      </w:r>
      <w:r>
        <w:rPr>
          <w:noProof/>
        </w:rPr>
        <w:fldChar w:fldCharType="end"/>
      </w:r>
    </w:p>
    <w:p w14:paraId="2A9C6A61" w14:textId="072616C4" w:rsidR="006E2340" w:rsidRDefault="006E2340">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_Toc120014314 \h </w:instrText>
      </w:r>
      <w:r>
        <w:rPr>
          <w:noProof/>
        </w:rPr>
      </w:r>
      <w:r>
        <w:rPr>
          <w:noProof/>
        </w:rPr>
        <w:fldChar w:fldCharType="separate"/>
      </w:r>
      <w:r>
        <w:rPr>
          <w:noProof/>
        </w:rPr>
        <w:t>46</w:t>
      </w:r>
      <w:r>
        <w:rPr>
          <w:noProof/>
        </w:rPr>
        <w:fldChar w:fldCharType="end"/>
      </w:r>
    </w:p>
    <w:p w14:paraId="4DA9C289" w14:textId="0E5016D0" w:rsidR="006E2340" w:rsidRDefault="006E2340">
      <w:pPr>
        <w:pStyle w:val="TOC3"/>
        <w:rPr>
          <w:rFonts w:ascii="Calibri" w:hAnsi="Calibri"/>
          <w:noProof/>
          <w:sz w:val="22"/>
          <w:szCs w:val="22"/>
          <w:lang w:eastAsia="en-GB"/>
        </w:rPr>
      </w:pPr>
      <w:r>
        <w:rPr>
          <w:noProof/>
        </w:rPr>
        <w:t>7.4.</w:t>
      </w:r>
      <w:r>
        <w:rPr>
          <w:noProof/>
          <w:lang w:eastAsia="zh-CN"/>
        </w:rPr>
        <w:t>47</w:t>
      </w:r>
      <w:r>
        <w:rPr>
          <w:rFonts w:ascii="Calibri" w:hAnsi="Calibri"/>
          <w:noProof/>
          <w:sz w:val="22"/>
          <w:szCs w:val="22"/>
          <w:lang w:eastAsia="en-GB"/>
        </w:rPr>
        <w:tab/>
      </w:r>
      <w:r>
        <w:rPr>
          <w:noProof/>
        </w:rPr>
        <w:t xml:space="preserve">UE </w:t>
      </w:r>
      <w:r w:rsidRPr="007975AA">
        <w:rPr>
          <w:noProof/>
          <w:lang w:val="pt-BR" w:eastAsia="zh-CN"/>
        </w:rPr>
        <w:t xml:space="preserve">Country </w:t>
      </w:r>
      <w:r>
        <w:rPr>
          <w:noProof/>
        </w:rPr>
        <w:t>Determination</w:t>
      </w:r>
      <w:r w:rsidRPr="007975AA">
        <w:rPr>
          <w:noProof/>
          <w:lang w:val="pt-BR" w:eastAsia="zh-CN"/>
        </w:rPr>
        <w:t xml:space="preserve"> Indication</w:t>
      </w:r>
      <w:r>
        <w:rPr>
          <w:noProof/>
        </w:rPr>
        <w:tab/>
      </w:r>
      <w:r>
        <w:rPr>
          <w:noProof/>
        </w:rPr>
        <w:fldChar w:fldCharType="begin" w:fldLock="1"/>
      </w:r>
      <w:r>
        <w:rPr>
          <w:noProof/>
        </w:rPr>
        <w:instrText xml:space="preserve"> PAGEREF _Toc120014315 \h </w:instrText>
      </w:r>
      <w:r>
        <w:rPr>
          <w:noProof/>
        </w:rPr>
      </w:r>
      <w:r>
        <w:rPr>
          <w:noProof/>
        </w:rPr>
        <w:fldChar w:fldCharType="separate"/>
      </w:r>
      <w:r>
        <w:rPr>
          <w:noProof/>
        </w:rPr>
        <w:t>47</w:t>
      </w:r>
      <w:r>
        <w:rPr>
          <w:noProof/>
        </w:rPr>
        <w:fldChar w:fldCharType="end"/>
      </w:r>
    </w:p>
    <w:p w14:paraId="0498DD90" w14:textId="2A397F3D" w:rsidR="006E2340" w:rsidRDefault="006E2340">
      <w:pPr>
        <w:pStyle w:val="TOC3"/>
        <w:rPr>
          <w:rFonts w:ascii="Calibri" w:hAnsi="Calibri"/>
          <w:noProof/>
          <w:sz w:val="22"/>
          <w:szCs w:val="22"/>
          <w:lang w:eastAsia="en-GB"/>
        </w:rPr>
      </w:pPr>
      <w:r>
        <w:rPr>
          <w:noProof/>
        </w:rPr>
        <w:t>7.4.</w:t>
      </w:r>
      <w:r>
        <w:rPr>
          <w:noProof/>
          <w:lang w:eastAsia="zh-CN"/>
        </w:rPr>
        <w:t>48</w:t>
      </w:r>
      <w:r>
        <w:rPr>
          <w:rFonts w:ascii="Calibri" w:hAnsi="Calibri"/>
          <w:noProof/>
          <w:sz w:val="22"/>
          <w:szCs w:val="22"/>
          <w:lang w:eastAsia="en-GB"/>
        </w:rPr>
        <w:tab/>
      </w:r>
      <w:r>
        <w:rPr>
          <w:noProof/>
        </w:rPr>
        <w:t xml:space="preserve">UE Area </w:t>
      </w:r>
      <w:r w:rsidRPr="007975AA">
        <w:rPr>
          <w:noProof/>
          <w:lang w:val="pt-BR" w:eastAsia="zh-CN"/>
        </w:rPr>
        <w:t>Indication</w:t>
      </w:r>
      <w:r>
        <w:rPr>
          <w:noProof/>
        </w:rPr>
        <w:tab/>
      </w:r>
      <w:r>
        <w:rPr>
          <w:noProof/>
        </w:rPr>
        <w:fldChar w:fldCharType="begin" w:fldLock="1"/>
      </w:r>
      <w:r>
        <w:rPr>
          <w:noProof/>
        </w:rPr>
        <w:instrText xml:space="preserve"> PAGEREF _Toc120014316 \h </w:instrText>
      </w:r>
      <w:r>
        <w:rPr>
          <w:noProof/>
        </w:rPr>
      </w:r>
      <w:r>
        <w:rPr>
          <w:noProof/>
        </w:rPr>
        <w:fldChar w:fldCharType="separate"/>
      </w:r>
      <w:r>
        <w:rPr>
          <w:noProof/>
        </w:rPr>
        <w:t>47</w:t>
      </w:r>
      <w:r>
        <w:rPr>
          <w:noProof/>
        </w:rPr>
        <w:fldChar w:fldCharType="end"/>
      </w:r>
    </w:p>
    <w:p w14:paraId="77787DFA" w14:textId="2A823267" w:rsidR="006E2340" w:rsidRDefault="006E2340">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_Toc120014317 \h </w:instrText>
      </w:r>
      <w:r>
        <w:rPr>
          <w:noProof/>
        </w:rPr>
      </w:r>
      <w:r>
        <w:rPr>
          <w:noProof/>
        </w:rPr>
        <w:fldChar w:fldCharType="separate"/>
      </w:r>
      <w:r>
        <w:rPr>
          <w:noProof/>
        </w:rPr>
        <w:t>47</w:t>
      </w:r>
      <w:r>
        <w:rPr>
          <w:noProof/>
        </w:rPr>
        <w:fldChar w:fldCharType="end"/>
      </w:r>
    </w:p>
    <w:p w14:paraId="6485E783" w14:textId="7DE51F4C" w:rsidR="006E2340" w:rsidRDefault="006E2340">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_Toc120014318 \h </w:instrText>
      </w:r>
      <w:r>
        <w:rPr>
          <w:noProof/>
        </w:rPr>
      </w:r>
      <w:r>
        <w:rPr>
          <w:noProof/>
        </w:rPr>
        <w:fldChar w:fldCharType="separate"/>
      </w:r>
      <w:r>
        <w:rPr>
          <w:noProof/>
        </w:rPr>
        <w:t>47</w:t>
      </w:r>
      <w:r>
        <w:rPr>
          <w:noProof/>
        </w:rPr>
        <w:fldChar w:fldCharType="end"/>
      </w:r>
    </w:p>
    <w:p w14:paraId="000F8B00" w14:textId="5D5F6110" w:rsidR="006E2340" w:rsidRDefault="006E2340">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_Toc120014319 \h </w:instrText>
      </w:r>
      <w:r>
        <w:rPr>
          <w:noProof/>
        </w:rPr>
      </w:r>
      <w:r>
        <w:rPr>
          <w:noProof/>
        </w:rPr>
        <w:fldChar w:fldCharType="separate"/>
      </w:r>
      <w:r>
        <w:rPr>
          <w:noProof/>
        </w:rPr>
        <w:t>48</w:t>
      </w:r>
      <w:r>
        <w:rPr>
          <w:noProof/>
        </w:rPr>
        <w:fldChar w:fldCharType="end"/>
      </w:r>
    </w:p>
    <w:p w14:paraId="6F541C85" w14:textId="668028F9" w:rsidR="006E2340" w:rsidRDefault="006E2340">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_Toc120014320 \h </w:instrText>
      </w:r>
      <w:r>
        <w:rPr>
          <w:noProof/>
        </w:rPr>
      </w:r>
      <w:r>
        <w:rPr>
          <w:noProof/>
        </w:rPr>
        <w:fldChar w:fldCharType="separate"/>
      </w:r>
      <w:r>
        <w:rPr>
          <w:noProof/>
        </w:rPr>
        <w:t>48</w:t>
      </w:r>
      <w:r>
        <w:rPr>
          <w:noProof/>
        </w:rPr>
        <w:fldChar w:fldCharType="end"/>
      </w:r>
    </w:p>
    <w:p w14:paraId="08D709E4" w14:textId="18ED3359" w:rsidR="006E2340" w:rsidRDefault="006E2340">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_Toc120014321 \h </w:instrText>
      </w:r>
      <w:r>
        <w:rPr>
          <w:noProof/>
        </w:rPr>
      </w:r>
      <w:r>
        <w:rPr>
          <w:noProof/>
        </w:rPr>
        <w:fldChar w:fldCharType="separate"/>
      </w:r>
      <w:r>
        <w:rPr>
          <w:noProof/>
        </w:rPr>
        <w:t>50</w:t>
      </w:r>
      <w:r>
        <w:rPr>
          <w:noProof/>
        </w:rPr>
        <w:fldChar w:fldCharType="end"/>
      </w:r>
    </w:p>
    <w:p w14:paraId="3CA31C69" w14:textId="74EDB555" w:rsidR="006E2340" w:rsidRDefault="006E2340">
      <w:pPr>
        <w:pStyle w:val="TOC3"/>
        <w:rPr>
          <w:rFonts w:ascii="Calibri" w:hAnsi="Calibri"/>
          <w:noProof/>
          <w:sz w:val="22"/>
          <w:szCs w:val="22"/>
          <w:lang w:eastAsia="en-GB"/>
        </w:rPr>
      </w:pPr>
      <w:r w:rsidRPr="007975AA">
        <w:rPr>
          <w:noProof/>
          <w:lang w:val="en-US" w:eastAsia="ja-JP"/>
        </w:rPr>
        <w:t>7.5.5</w:t>
      </w:r>
      <w:r>
        <w:rPr>
          <w:rFonts w:ascii="Calibri" w:hAnsi="Calibri"/>
          <w:noProof/>
          <w:sz w:val="22"/>
          <w:szCs w:val="22"/>
          <w:lang w:eastAsia="en-GB"/>
        </w:rPr>
        <w:tab/>
      </w:r>
      <w:r w:rsidRPr="007975AA">
        <w:rPr>
          <w:noProof/>
          <w:lang w:val="en-US"/>
        </w:rPr>
        <w:t>Information element definitions</w:t>
      </w:r>
      <w:r>
        <w:rPr>
          <w:noProof/>
        </w:rPr>
        <w:tab/>
      </w:r>
      <w:r>
        <w:rPr>
          <w:noProof/>
        </w:rPr>
        <w:fldChar w:fldCharType="begin" w:fldLock="1"/>
      </w:r>
      <w:r>
        <w:rPr>
          <w:noProof/>
        </w:rPr>
        <w:instrText xml:space="preserve"> PAGEREF _Toc120014322 \h </w:instrText>
      </w:r>
      <w:r>
        <w:rPr>
          <w:noProof/>
        </w:rPr>
      </w:r>
      <w:r>
        <w:rPr>
          <w:noProof/>
        </w:rPr>
        <w:fldChar w:fldCharType="separate"/>
      </w:r>
      <w:r>
        <w:rPr>
          <w:noProof/>
        </w:rPr>
        <w:t>55</w:t>
      </w:r>
      <w:r>
        <w:rPr>
          <w:noProof/>
        </w:rPr>
        <w:fldChar w:fldCharType="end"/>
      </w:r>
    </w:p>
    <w:p w14:paraId="5885C4E8" w14:textId="2D04E600" w:rsidR="006E2340" w:rsidRDefault="006E2340">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_Toc120014323 \h </w:instrText>
      </w:r>
      <w:r>
        <w:rPr>
          <w:noProof/>
        </w:rPr>
      </w:r>
      <w:r>
        <w:rPr>
          <w:noProof/>
        </w:rPr>
        <w:fldChar w:fldCharType="separate"/>
      </w:r>
      <w:r>
        <w:rPr>
          <w:noProof/>
        </w:rPr>
        <w:t>64</w:t>
      </w:r>
      <w:r>
        <w:rPr>
          <w:noProof/>
        </w:rPr>
        <w:fldChar w:fldCharType="end"/>
      </w:r>
    </w:p>
    <w:p w14:paraId="1EDFCD2D" w14:textId="5A78BAD3" w:rsidR="006E2340" w:rsidRDefault="006E2340">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_Toc120014324 \h </w:instrText>
      </w:r>
      <w:r>
        <w:rPr>
          <w:noProof/>
        </w:rPr>
      </w:r>
      <w:r>
        <w:rPr>
          <w:noProof/>
        </w:rPr>
        <w:fldChar w:fldCharType="separate"/>
      </w:r>
      <w:r>
        <w:rPr>
          <w:noProof/>
        </w:rPr>
        <w:t>65</w:t>
      </w:r>
      <w:r>
        <w:rPr>
          <w:noProof/>
        </w:rPr>
        <w:fldChar w:fldCharType="end"/>
      </w:r>
    </w:p>
    <w:p w14:paraId="0ACF0979" w14:textId="1EB66A8B" w:rsidR="006E2340" w:rsidRDefault="006E2340">
      <w:pPr>
        <w:pStyle w:val="TOC3"/>
        <w:rPr>
          <w:rFonts w:ascii="Calibri" w:hAnsi="Calibri"/>
          <w:noProof/>
          <w:sz w:val="22"/>
          <w:szCs w:val="22"/>
          <w:lang w:eastAsia="en-GB"/>
        </w:rPr>
      </w:pPr>
      <w:r w:rsidRPr="007975AA">
        <w:rPr>
          <w:noProof/>
          <w:lang w:val="da-DK" w:eastAsia="ja-JP"/>
        </w:rPr>
        <w:lastRenderedPageBreak/>
        <w:t>7.5.8</w:t>
      </w:r>
      <w:r>
        <w:rPr>
          <w:rFonts w:ascii="Calibri" w:hAnsi="Calibri"/>
          <w:noProof/>
          <w:sz w:val="22"/>
          <w:szCs w:val="22"/>
          <w:lang w:eastAsia="en-GB"/>
        </w:rPr>
        <w:tab/>
      </w:r>
      <w:r w:rsidRPr="007975AA">
        <w:rPr>
          <w:noProof/>
          <w:lang w:val="da-DK"/>
        </w:rPr>
        <w:t>Container Definitions</w:t>
      </w:r>
      <w:r>
        <w:rPr>
          <w:noProof/>
        </w:rPr>
        <w:tab/>
      </w:r>
      <w:r>
        <w:rPr>
          <w:noProof/>
        </w:rPr>
        <w:fldChar w:fldCharType="begin" w:fldLock="1"/>
      </w:r>
      <w:r>
        <w:rPr>
          <w:noProof/>
        </w:rPr>
        <w:instrText xml:space="preserve"> PAGEREF _Toc120014325 \h </w:instrText>
      </w:r>
      <w:r>
        <w:rPr>
          <w:noProof/>
        </w:rPr>
      </w:r>
      <w:r>
        <w:rPr>
          <w:noProof/>
        </w:rPr>
        <w:fldChar w:fldCharType="separate"/>
      </w:r>
      <w:r>
        <w:rPr>
          <w:noProof/>
        </w:rPr>
        <w:t>66</w:t>
      </w:r>
      <w:r>
        <w:rPr>
          <w:noProof/>
        </w:rPr>
        <w:fldChar w:fldCharType="end"/>
      </w:r>
    </w:p>
    <w:p w14:paraId="43AB1D6E" w14:textId="41B71F04" w:rsidR="006E2340" w:rsidRDefault="006E2340">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_Toc120014326 \h </w:instrText>
      </w:r>
      <w:r>
        <w:rPr>
          <w:noProof/>
        </w:rPr>
      </w:r>
      <w:r>
        <w:rPr>
          <w:noProof/>
        </w:rPr>
        <w:fldChar w:fldCharType="separate"/>
      </w:r>
      <w:r>
        <w:rPr>
          <w:noProof/>
        </w:rPr>
        <w:t>68</w:t>
      </w:r>
      <w:r>
        <w:rPr>
          <w:noProof/>
        </w:rPr>
        <w:fldChar w:fldCharType="end"/>
      </w:r>
    </w:p>
    <w:p w14:paraId="1694E0D3" w14:textId="573E22D7" w:rsidR="006E2340" w:rsidRDefault="006E2340">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_Toc120014327 \h </w:instrText>
      </w:r>
      <w:r>
        <w:rPr>
          <w:noProof/>
        </w:rPr>
      </w:r>
      <w:r>
        <w:rPr>
          <w:noProof/>
        </w:rPr>
        <w:fldChar w:fldCharType="separate"/>
      </w:r>
      <w:r>
        <w:rPr>
          <w:noProof/>
        </w:rPr>
        <w:t>68</w:t>
      </w:r>
      <w:r>
        <w:rPr>
          <w:noProof/>
        </w:rPr>
        <w:fldChar w:fldCharType="end"/>
      </w:r>
    </w:p>
    <w:p w14:paraId="6881CCA7" w14:textId="5411493D" w:rsidR="006E2340" w:rsidRDefault="006E2340">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_Toc120014328 \h </w:instrText>
      </w:r>
      <w:r>
        <w:rPr>
          <w:noProof/>
        </w:rPr>
      </w:r>
      <w:r>
        <w:rPr>
          <w:noProof/>
        </w:rPr>
        <w:fldChar w:fldCharType="separate"/>
      </w:r>
      <w:r>
        <w:rPr>
          <w:noProof/>
        </w:rPr>
        <w:t>68</w:t>
      </w:r>
      <w:r>
        <w:rPr>
          <w:noProof/>
        </w:rPr>
        <w:fldChar w:fldCharType="end"/>
      </w:r>
    </w:p>
    <w:p w14:paraId="5694FFE1" w14:textId="2880F373" w:rsidR="006E2340" w:rsidRDefault="006E2340">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_Toc120014329 \h </w:instrText>
      </w:r>
      <w:r>
        <w:rPr>
          <w:noProof/>
        </w:rPr>
      </w:r>
      <w:r>
        <w:rPr>
          <w:noProof/>
        </w:rPr>
        <w:fldChar w:fldCharType="separate"/>
      </w:r>
      <w:r>
        <w:rPr>
          <w:noProof/>
        </w:rPr>
        <w:t>68</w:t>
      </w:r>
      <w:r>
        <w:rPr>
          <w:noProof/>
        </w:rPr>
        <w:fldChar w:fldCharType="end"/>
      </w:r>
    </w:p>
    <w:p w14:paraId="2D293315" w14:textId="5F629991" w:rsidR="006E2340" w:rsidRDefault="006E2340">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_Toc120014330 \h </w:instrText>
      </w:r>
      <w:r>
        <w:rPr>
          <w:noProof/>
        </w:rPr>
      </w:r>
      <w:r>
        <w:rPr>
          <w:noProof/>
        </w:rPr>
        <w:fldChar w:fldCharType="separate"/>
      </w:r>
      <w:r>
        <w:rPr>
          <w:noProof/>
        </w:rPr>
        <w:t>68</w:t>
      </w:r>
      <w:r>
        <w:rPr>
          <w:noProof/>
        </w:rPr>
        <w:fldChar w:fldCharType="end"/>
      </w:r>
    </w:p>
    <w:p w14:paraId="3FE24BE1" w14:textId="77777777" w:rsidR="006E2340" w:rsidRDefault="006E2340">
      <w:pPr>
        <w:rPr>
          <w:b/>
          <w:noProof/>
          <w:sz w:val="22"/>
          <w:lang w:eastAsia="en-US"/>
        </w:rPr>
      </w:pPr>
      <w:r>
        <w:rPr>
          <w:b/>
          <w:noProof/>
          <w:sz w:val="22"/>
          <w:lang w:eastAsia="en-US"/>
        </w:rPr>
        <w:t>Annex A (informative):</w:t>
      </w:r>
      <w:r>
        <w:rPr>
          <w:b/>
          <w:noProof/>
          <w:sz w:val="22"/>
          <w:lang w:eastAsia="en-US"/>
        </w:rPr>
        <w:tab/>
        <w:t xml:space="preserve">  Change history</w:t>
      </w:r>
      <w:r>
        <w:rPr>
          <w:b/>
          <w:noProof/>
          <w:sz w:val="22"/>
          <w:lang w:eastAsia="en-US"/>
        </w:rPr>
        <w:tab/>
        <w:t>69</w:t>
      </w:r>
    </w:p>
    <w:p w14:paraId="0854857D" w14:textId="7C6B6A84"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8" w:name="foreword"/>
      <w:bookmarkStart w:id="9" w:name="_Toc2086433"/>
      <w:bookmarkStart w:id="10" w:name="_Toc120014210"/>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2" w:name="introduction"/>
      <w:bookmarkStart w:id="13" w:name="_Toc19715492"/>
      <w:bookmarkStart w:id="14" w:name="_Toc27253293"/>
      <w:bookmarkStart w:id="15" w:name="_Toc51855479"/>
      <w:bookmarkStart w:id="16" w:name="_Toc120014211"/>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7" w:name="_Toc19715493"/>
      <w:bookmarkStart w:id="18" w:name="_Toc27253294"/>
      <w:bookmarkStart w:id="19" w:name="_Toc51855480"/>
      <w:bookmarkStart w:id="20" w:name="_Toc120014212"/>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1" w:name="_Toc19715494"/>
      <w:bookmarkStart w:id="22" w:name="_Toc27253295"/>
      <w:bookmarkStart w:id="23" w:name="_Toc51855481"/>
      <w:bookmarkStart w:id="24" w:name="_Toc120014213"/>
      <w:r w:rsidRPr="007F4DE4">
        <w:t>3</w:t>
      </w:r>
      <w:r w:rsidRPr="007F4DE4">
        <w:tab/>
        <w:t>Definitions and abbreviations</w:t>
      </w:r>
      <w:bookmarkEnd w:id="21"/>
      <w:bookmarkEnd w:id="22"/>
      <w:bookmarkEnd w:id="23"/>
      <w:bookmarkEnd w:id="24"/>
    </w:p>
    <w:p w14:paraId="452AEDD8" w14:textId="77777777" w:rsidR="00AA78E6" w:rsidRPr="007F4DE4" w:rsidRDefault="00AA78E6" w:rsidP="005854C8">
      <w:pPr>
        <w:pStyle w:val="Heading2"/>
      </w:pPr>
      <w:bookmarkStart w:id="25" w:name="_Toc19715495"/>
      <w:bookmarkStart w:id="26" w:name="_Toc27253296"/>
      <w:bookmarkStart w:id="27" w:name="_Toc51855482"/>
      <w:bookmarkStart w:id="28" w:name="_Toc120014214"/>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29" w:name="_Toc19715496"/>
      <w:bookmarkStart w:id="30" w:name="_Toc27253297"/>
      <w:bookmarkStart w:id="31" w:name="_Toc51855483"/>
      <w:bookmarkStart w:id="32" w:name="_Toc120014215"/>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3" w:name="_Toc19715497"/>
      <w:bookmarkStart w:id="34" w:name="_Toc27253298"/>
      <w:bookmarkStart w:id="35" w:name="_Toc51855484"/>
      <w:bookmarkStart w:id="36" w:name="_Toc120014216"/>
      <w:r w:rsidRPr="007F4DE4">
        <w:t>4</w:t>
      </w:r>
      <w:r w:rsidRPr="007F4DE4">
        <w:tab/>
        <w:t>Functional Overview</w:t>
      </w:r>
      <w:bookmarkEnd w:id="33"/>
      <w:bookmarkEnd w:id="34"/>
      <w:bookmarkEnd w:id="35"/>
      <w:bookmarkEnd w:id="36"/>
    </w:p>
    <w:p w14:paraId="05A99C48" w14:textId="77777777" w:rsidR="00AA78E6" w:rsidRPr="007F4DE4" w:rsidRDefault="00AA78E6" w:rsidP="005854C8">
      <w:pPr>
        <w:pStyle w:val="Heading2"/>
      </w:pPr>
      <w:bookmarkStart w:id="37" w:name="_Toc19715498"/>
      <w:bookmarkStart w:id="38" w:name="_Toc27253299"/>
      <w:bookmarkStart w:id="39" w:name="_Toc51855485"/>
      <w:bookmarkStart w:id="40" w:name="_Toc120014217"/>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301945290"/>
    <w:bookmarkStart w:id="43" w:name="_MON_1301945613"/>
    <w:bookmarkStart w:id="44" w:name="_MON_1301949055"/>
    <w:bookmarkStart w:id="45" w:name="_MON_1302121879"/>
    <w:bookmarkStart w:id="46" w:name="_MON_1302121998"/>
    <w:bookmarkStart w:id="47" w:name="_MON_1302122046"/>
    <w:bookmarkStart w:id="48" w:name="_MON_1302140755"/>
    <w:bookmarkStart w:id="49" w:name="_MON_1303144540"/>
    <w:bookmarkStart w:id="50" w:name="_MON_1304255217"/>
    <w:bookmarkStart w:id="51" w:name="_MON_1304255284"/>
    <w:bookmarkStart w:id="52" w:name="_MON_1311054271"/>
    <w:bookmarkStart w:id="53" w:name="_MON_1311054514"/>
    <w:bookmarkStart w:id="54" w:name="_MON_1311054550"/>
    <w:bookmarkStart w:id="55" w:name="_MON_1311080567"/>
    <w:bookmarkStart w:id="56" w:name="_MON_1317879107"/>
    <w:bookmarkStart w:id="57" w:name="_MON_1104757489"/>
    <w:bookmarkStart w:id="58" w:name="_MON_1104758615"/>
    <w:bookmarkStart w:id="59" w:name="_MON_1104758640"/>
    <w:bookmarkStart w:id="60" w:name="_MON_1104758645"/>
    <w:bookmarkStart w:id="61" w:name="_MON_1104758667"/>
    <w:bookmarkStart w:id="62" w:name="_MON_1104758674"/>
    <w:bookmarkStart w:id="63" w:name="_MON_110475872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04758733"/>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pt;height:240.5pt" o:ole="" fillcolor="window">
            <v:imagedata r:id="rId11" o:title=""/>
          </v:shape>
          <o:OLEObject Type="Embed" ProgID="Word.Picture.8" ShapeID="_x0000_i1027" DrawAspect="Content" ObjectID="_1730627050"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5" w:name="_Toc19715499"/>
      <w:bookmarkStart w:id="66" w:name="_Toc27253300"/>
      <w:bookmarkStart w:id="67" w:name="_Toc51855486"/>
      <w:bookmarkStart w:id="68" w:name="_Toc120014218"/>
      <w:r w:rsidRPr="007F4DE4">
        <w:t>5</w:t>
      </w:r>
      <w:r w:rsidRPr="007F4DE4">
        <w:tab/>
        <w:t>LCS-AP Message Transport</w:t>
      </w:r>
      <w:bookmarkEnd w:id="65"/>
      <w:bookmarkEnd w:id="66"/>
      <w:bookmarkEnd w:id="67"/>
      <w:bookmarkEnd w:id="68"/>
    </w:p>
    <w:p w14:paraId="00616F5C" w14:textId="77777777" w:rsidR="00AA78E6" w:rsidRPr="007F4DE4" w:rsidRDefault="00AA78E6" w:rsidP="005854C8">
      <w:pPr>
        <w:pStyle w:val="Heading2"/>
      </w:pPr>
      <w:bookmarkStart w:id="69" w:name="_Toc19715500"/>
      <w:bookmarkStart w:id="70" w:name="_Toc27253301"/>
      <w:bookmarkStart w:id="71" w:name="_Toc51855487"/>
      <w:bookmarkStart w:id="72" w:name="_Toc120014219"/>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3" w:name="_Toc19715501"/>
      <w:bookmarkStart w:id="74" w:name="_Toc27253302"/>
      <w:bookmarkStart w:id="75" w:name="_Toc51855488"/>
      <w:bookmarkStart w:id="76" w:name="_Toc120014220"/>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6647168"/>
    <w:bookmarkStart w:id="78" w:name="_MON_1365318296"/>
    <w:bookmarkEnd w:id="77"/>
    <w:bookmarkEnd w:id="78"/>
    <w:bookmarkStart w:id="79" w:name="_MON_1365318495"/>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5pt;height:201.5pt" o:ole="" fillcolor="yellow">
            <v:imagedata r:id="rId13" o:title=""/>
          </v:shape>
          <o:OLEObject Type="Embed" ProgID="Word.Picture.8" ShapeID="_x0000_i1028" DrawAspect="Content" ObjectID="_1730627051"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0" w:name="_Toc19715502"/>
      <w:bookmarkStart w:id="81" w:name="_Toc27253303"/>
      <w:bookmarkStart w:id="82" w:name="_Toc51855489"/>
      <w:bookmarkStart w:id="83" w:name="_Toc120014221"/>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4" w:name="_Toc19715503"/>
      <w:bookmarkStart w:id="85" w:name="_Toc27253304"/>
      <w:bookmarkStart w:id="86" w:name="_Toc51855490"/>
      <w:bookmarkStart w:id="87" w:name="_Toc120014222"/>
      <w:r w:rsidRPr="007F4DE4">
        <w:t>6</w:t>
      </w:r>
      <w:r w:rsidRPr="007F4DE4">
        <w:tab/>
        <w:t>LCS-AP Procedures</w:t>
      </w:r>
      <w:bookmarkEnd w:id="84"/>
      <w:bookmarkEnd w:id="85"/>
      <w:bookmarkEnd w:id="86"/>
      <w:bookmarkEnd w:id="87"/>
    </w:p>
    <w:p w14:paraId="67BCB68F" w14:textId="77777777" w:rsidR="00AA78E6" w:rsidRPr="007F4DE4" w:rsidRDefault="00AA78E6" w:rsidP="005854C8">
      <w:pPr>
        <w:pStyle w:val="Heading2"/>
      </w:pPr>
      <w:bookmarkStart w:id="88" w:name="_Toc19715504"/>
      <w:bookmarkStart w:id="89" w:name="_Toc27253305"/>
      <w:bookmarkStart w:id="90" w:name="_Toc51855491"/>
      <w:bookmarkStart w:id="91" w:name="_Toc120014223"/>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2" w:name="_Toc19715505"/>
      <w:bookmarkStart w:id="93" w:name="_Toc27253306"/>
      <w:bookmarkStart w:id="94" w:name="_Toc51855492"/>
      <w:bookmarkStart w:id="95" w:name="_Toc120014224"/>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5854C8">
      <w:pPr>
        <w:pStyle w:val="Heading3"/>
      </w:pPr>
      <w:bookmarkStart w:id="96" w:name="_Toc19715506"/>
      <w:bookmarkStart w:id="97" w:name="_Toc27253307"/>
      <w:bookmarkStart w:id="98" w:name="_Toc51855493"/>
      <w:bookmarkStart w:id="99" w:name="_Toc120014225"/>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5854C8">
      <w:pPr>
        <w:pStyle w:val="Heading4"/>
        <w:rPr>
          <w:lang w:val="en-US"/>
        </w:rPr>
      </w:pPr>
      <w:bookmarkStart w:id="100" w:name="_Toc19715507"/>
      <w:bookmarkStart w:id="101" w:name="_Toc27253308"/>
      <w:bookmarkStart w:id="102" w:name="_Toc51855494"/>
      <w:bookmarkStart w:id="103" w:name="_Toc120014226"/>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4" w:name="_Toc19715508"/>
      <w:bookmarkStart w:id="105" w:name="_Toc27253309"/>
      <w:bookmarkStart w:id="106" w:name="_Toc51855495"/>
      <w:bookmarkStart w:id="107" w:name="_Toc120014227"/>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0145409"/>
    <w:bookmarkStart w:id="109" w:name="_MON_1286179523"/>
    <w:bookmarkStart w:id="110" w:name="_MON_1286201767"/>
    <w:bookmarkStart w:id="111" w:name="_MON_1310542272"/>
    <w:bookmarkStart w:id="112" w:name="_MON_1310550082"/>
    <w:bookmarkStart w:id="113" w:name="_MON_1317879110"/>
    <w:bookmarkEnd w:id="108"/>
    <w:bookmarkEnd w:id="109"/>
    <w:bookmarkEnd w:id="110"/>
    <w:bookmarkEnd w:id="111"/>
    <w:bookmarkEnd w:id="112"/>
    <w:bookmarkEnd w:id="113"/>
    <w:bookmarkStart w:id="114" w:name="_MON_1280091974"/>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5pt;height:114pt" o:ole="">
            <v:imagedata r:id="rId15" o:title=""/>
          </v:shape>
          <o:OLEObject Type="Embed" ProgID="Word.Picture.8" ShapeID="_x0000_i1029" DrawAspect="Content" ObjectID="_1730627052"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42E0735A"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5" w:name="_Toc19715509"/>
      <w:bookmarkStart w:id="116" w:name="_Toc27253310"/>
      <w:bookmarkStart w:id="117" w:name="_Toc51855496"/>
      <w:bookmarkStart w:id="118" w:name="_Toc120014228"/>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19" w:name="_Toc19715510"/>
      <w:bookmarkStart w:id="120" w:name="_Toc27253311"/>
      <w:bookmarkStart w:id="121" w:name="_Toc51855497"/>
      <w:bookmarkStart w:id="122" w:name="_Toc120014229"/>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5854C8">
      <w:pPr>
        <w:pStyle w:val="Heading4"/>
        <w:rPr>
          <w:lang w:eastAsia="zh-CN"/>
        </w:rPr>
      </w:pPr>
      <w:bookmarkStart w:id="123" w:name="_Toc19715511"/>
      <w:bookmarkStart w:id="124" w:name="_Toc27253312"/>
      <w:bookmarkStart w:id="125" w:name="_Toc51855498"/>
      <w:bookmarkStart w:id="126" w:name="_Toc120014230"/>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5854C8">
      <w:pPr>
        <w:pStyle w:val="Heading5"/>
        <w:rPr>
          <w:lang w:eastAsia="zh-CN"/>
        </w:rPr>
      </w:pPr>
      <w:bookmarkStart w:id="127" w:name="_Toc19715512"/>
      <w:bookmarkStart w:id="128" w:name="_Toc27253313"/>
      <w:bookmarkStart w:id="129" w:name="_Toc51855499"/>
      <w:bookmarkStart w:id="130" w:name="_Toc120014231"/>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1" w:name="_Toc19715513"/>
      <w:bookmarkStart w:id="132" w:name="_Toc27253314"/>
      <w:bookmarkStart w:id="133" w:name="_Toc51855500"/>
      <w:bookmarkStart w:id="134" w:name="_Toc120014232"/>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942"/>
    <w:bookmarkStart w:id="136" w:name="_MON_1325503899"/>
    <w:bookmarkEnd w:id="135"/>
    <w:bookmarkEnd w:id="136"/>
    <w:bookmarkStart w:id="137" w:name="_MON_1325503918"/>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5pt;height:114pt" o:ole="">
            <v:imagedata r:id="rId17" o:title=""/>
          </v:shape>
          <o:OLEObject Type="Embed" ProgID="Word.Picture.8" ShapeID="_x0000_i1030" DrawAspect="Content" ObjectID="_1730627053"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8" w:name="_Toc19715514"/>
      <w:bookmarkStart w:id="139" w:name="_Toc27253315"/>
      <w:bookmarkStart w:id="140" w:name="_Toc51855501"/>
      <w:bookmarkStart w:id="141" w:name="_Toc120014233"/>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2" w:name="_Toc19715515"/>
      <w:bookmarkStart w:id="143" w:name="_Toc27253316"/>
      <w:bookmarkStart w:id="144" w:name="_Toc51855502"/>
      <w:bookmarkStart w:id="145" w:name="_Toc120014234"/>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5854C8">
      <w:pPr>
        <w:pStyle w:val="Heading5"/>
      </w:pPr>
      <w:bookmarkStart w:id="146" w:name="_Toc19715516"/>
      <w:bookmarkStart w:id="147" w:name="_Toc27253317"/>
      <w:bookmarkStart w:id="148" w:name="_Toc51855503"/>
      <w:bookmarkStart w:id="149" w:name="_Toc120014235"/>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5854C8">
      <w:pPr>
        <w:pStyle w:val="Heading5"/>
        <w:rPr>
          <w:lang w:eastAsia="zh-CN"/>
        </w:rPr>
      </w:pPr>
      <w:bookmarkStart w:id="150" w:name="_Toc19715517"/>
      <w:bookmarkStart w:id="151" w:name="_Toc27253318"/>
      <w:bookmarkStart w:id="152" w:name="_Toc51855504"/>
      <w:bookmarkStart w:id="153" w:name="_Toc120014236"/>
      <w:r w:rsidRPr="007F4DE4">
        <w:t>6.2.2.2.2</w:t>
      </w:r>
      <w:r w:rsidRPr="007F4DE4">
        <w:tab/>
        <w:t>Successful Operation</w:t>
      </w:r>
      <w:bookmarkEnd w:id="150"/>
      <w:bookmarkEnd w:id="151"/>
      <w:bookmarkEnd w:id="152"/>
      <w:bookmarkEnd w:id="153"/>
    </w:p>
    <w:bookmarkStart w:id="154" w:name="_MON_1310542644"/>
    <w:bookmarkStart w:id="155" w:name="_MON_1310550014"/>
    <w:bookmarkStart w:id="156" w:name="_MON_1310561065"/>
    <w:bookmarkEnd w:id="154"/>
    <w:bookmarkEnd w:id="155"/>
    <w:bookmarkEnd w:id="156"/>
    <w:bookmarkStart w:id="157" w:name="_MON_1317879113"/>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5pt;height:114pt" o:ole="">
            <v:imagedata r:id="rId19" o:title=""/>
          </v:shape>
          <o:OLEObject Type="Embed" ProgID="Word.Picture.8" ShapeID="_x0000_i1031" DrawAspect="Content" ObjectID="_1730627054"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8" w:name="_Toc19715518"/>
      <w:bookmarkStart w:id="159" w:name="_Toc27253319"/>
      <w:bookmarkStart w:id="160" w:name="_Toc51855505"/>
      <w:bookmarkStart w:id="161" w:name="_Toc120014237"/>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2" w:name="_Toc19715519"/>
      <w:bookmarkStart w:id="163" w:name="_Toc27253320"/>
      <w:bookmarkStart w:id="164" w:name="_Toc51855506"/>
      <w:bookmarkStart w:id="165" w:name="_Toc120014238"/>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6" w:name="_Toc19715520"/>
      <w:bookmarkStart w:id="167" w:name="_Toc27253321"/>
      <w:bookmarkStart w:id="168" w:name="_Toc51855507"/>
      <w:bookmarkStart w:id="169" w:name="_Toc120014239"/>
      <w:r w:rsidRPr="007F4DE4">
        <w:t>6.2.3</w:t>
      </w:r>
      <w:r w:rsidRPr="007F4DE4">
        <w:tab/>
        <w:t>Ciphering Keys Delivery</w:t>
      </w:r>
      <w:bookmarkEnd w:id="166"/>
      <w:bookmarkEnd w:id="167"/>
      <w:bookmarkEnd w:id="168"/>
      <w:bookmarkEnd w:id="169"/>
    </w:p>
    <w:p w14:paraId="753A21BB" w14:textId="77777777" w:rsidR="00AA78E6" w:rsidRPr="007F4DE4" w:rsidRDefault="00AA78E6" w:rsidP="005854C8">
      <w:pPr>
        <w:pStyle w:val="Heading4"/>
        <w:rPr>
          <w:lang w:val="en-US"/>
        </w:rPr>
      </w:pPr>
      <w:bookmarkStart w:id="170" w:name="_Toc19715521"/>
      <w:bookmarkStart w:id="171" w:name="_Toc27253322"/>
      <w:bookmarkStart w:id="172" w:name="_Toc51855508"/>
      <w:bookmarkStart w:id="173" w:name="_Toc120014240"/>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4" w:name="_Toc19715522"/>
      <w:bookmarkStart w:id="175" w:name="_Toc27253323"/>
      <w:bookmarkStart w:id="176" w:name="_Toc51855509"/>
      <w:bookmarkStart w:id="177" w:name="_Toc120014241"/>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5pt;height:114pt" o:ole="">
            <v:imagedata r:id="rId21" o:title=""/>
          </v:shape>
          <o:OLEObject Type="Embed" ProgID="Word.Picture.8" ShapeID="_x0000_i1032" DrawAspect="Content" ObjectID="_1730627055"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8" w:name="_Toc19715523"/>
      <w:bookmarkStart w:id="179" w:name="_Toc27253324"/>
      <w:bookmarkStart w:id="180" w:name="_Toc51855510"/>
      <w:bookmarkStart w:id="181" w:name="_Toc120014242"/>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2" w:name="_Toc19715524"/>
      <w:bookmarkStart w:id="183" w:name="_Toc27253325"/>
      <w:bookmarkStart w:id="184" w:name="_Toc51855511"/>
      <w:bookmarkStart w:id="185" w:name="_Toc120014243"/>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5854C8">
      <w:pPr>
        <w:pStyle w:val="Heading3"/>
      </w:pPr>
      <w:bookmarkStart w:id="186" w:name="_Toc19715525"/>
      <w:bookmarkStart w:id="187" w:name="_Toc27253326"/>
      <w:bookmarkStart w:id="188" w:name="_Toc51855512"/>
      <w:bookmarkStart w:id="189" w:name="_Toc120014244"/>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5854C8">
      <w:pPr>
        <w:pStyle w:val="Heading4"/>
        <w:rPr>
          <w:lang w:eastAsia="zh-CN"/>
        </w:rPr>
      </w:pPr>
      <w:bookmarkStart w:id="190" w:name="_Toc19715526"/>
      <w:bookmarkStart w:id="191" w:name="_Toc27253327"/>
      <w:bookmarkStart w:id="192" w:name="_Toc51855513"/>
      <w:bookmarkStart w:id="193" w:name="_Toc120014245"/>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4" w:name="_Toc19715527"/>
      <w:bookmarkStart w:id="195" w:name="_Toc27253328"/>
      <w:bookmarkStart w:id="196" w:name="_Toc51855514"/>
      <w:bookmarkStart w:id="197" w:name="_Toc120014246"/>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5pt;height:114pt" o:ole="">
            <v:imagedata r:id="rId23" o:title=""/>
          </v:shape>
          <o:OLEObject Type="Embed" ProgID="Word.Picture.8" ShapeID="_x0000_i1033" DrawAspect="Content" ObjectID="_1730627056"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199" w:name="_Toc19715528"/>
      <w:bookmarkStart w:id="200" w:name="_Toc27253329"/>
      <w:bookmarkStart w:id="201" w:name="_Toc51855515"/>
      <w:bookmarkStart w:id="202" w:name="_Toc120014247"/>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3" w:name="_Toc19715529"/>
      <w:bookmarkStart w:id="204" w:name="_Toc27253330"/>
      <w:bookmarkStart w:id="205" w:name="_Toc51855516"/>
      <w:bookmarkStart w:id="206" w:name="_Toc120014248"/>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5854C8">
      <w:pPr>
        <w:pStyle w:val="Heading4"/>
      </w:pPr>
      <w:bookmarkStart w:id="207" w:name="_Toc19715530"/>
      <w:bookmarkStart w:id="208" w:name="_Toc27253331"/>
      <w:bookmarkStart w:id="209" w:name="_Toc51855517"/>
      <w:bookmarkStart w:id="210" w:name="_Toc120014249"/>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1" w:name="_Toc19715531"/>
      <w:bookmarkStart w:id="212" w:name="_Toc27253332"/>
      <w:bookmarkStart w:id="213" w:name="_Toc51855518"/>
      <w:bookmarkStart w:id="214" w:name="_Toc120014250"/>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5pt;height:114pt" o:ole="">
            <v:imagedata r:id="rId25" o:title=""/>
          </v:shape>
          <o:OLEObject Type="Embed" ProgID="Word.Picture.8" ShapeID="_x0000_i1034" DrawAspect="Content" ObjectID="_1730627057"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6" w:name="_Toc19715532"/>
      <w:bookmarkStart w:id="217" w:name="_Toc27253333"/>
      <w:bookmarkStart w:id="218" w:name="_Toc51855519"/>
      <w:bookmarkStart w:id="219" w:name="_Toc120014251"/>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0" w:name="_Toc19715533"/>
      <w:bookmarkStart w:id="221" w:name="_Toc27253334"/>
      <w:bookmarkStart w:id="222" w:name="_Toc51855520"/>
      <w:bookmarkStart w:id="223" w:name="_Toc120014252"/>
      <w:r w:rsidRPr="007F4DE4">
        <w:t>6.4</w:t>
      </w:r>
      <w:r w:rsidRPr="007F4DE4">
        <w:tab/>
        <w:t>Error Handling</w:t>
      </w:r>
      <w:bookmarkEnd w:id="220"/>
      <w:bookmarkEnd w:id="221"/>
      <w:bookmarkEnd w:id="222"/>
      <w:bookmarkEnd w:id="223"/>
    </w:p>
    <w:p w14:paraId="0544D43A" w14:textId="77777777" w:rsidR="00AA78E6" w:rsidRPr="007F4DE4" w:rsidRDefault="00AA78E6" w:rsidP="005854C8">
      <w:pPr>
        <w:pStyle w:val="Heading3"/>
      </w:pPr>
      <w:bookmarkStart w:id="224" w:name="_Toc19715534"/>
      <w:bookmarkStart w:id="225" w:name="_Toc27253335"/>
      <w:bookmarkStart w:id="226" w:name="_Toc51855521"/>
      <w:bookmarkStart w:id="227" w:name="_Toc120014253"/>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8" w:name="_Toc19715535"/>
      <w:bookmarkStart w:id="229" w:name="_Toc27253336"/>
      <w:bookmarkStart w:id="230" w:name="_Toc51855522"/>
      <w:bookmarkStart w:id="231" w:name="_Toc120014254"/>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2" w:name="_Toc19715536"/>
      <w:bookmarkStart w:id="233" w:name="_Toc27253337"/>
      <w:bookmarkStart w:id="234" w:name="_Toc51855523"/>
      <w:bookmarkStart w:id="235" w:name="_Toc120014255"/>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5854C8">
      <w:pPr>
        <w:pStyle w:val="Heading2"/>
      </w:pPr>
      <w:bookmarkStart w:id="236" w:name="_Toc19715537"/>
      <w:bookmarkStart w:id="237" w:name="_Toc27253338"/>
      <w:bookmarkStart w:id="238" w:name="_Toc51855524"/>
      <w:bookmarkStart w:id="239" w:name="_Toc120014256"/>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0" w:name="_Toc19715538"/>
      <w:bookmarkStart w:id="241" w:name="_Toc27253339"/>
      <w:bookmarkStart w:id="242" w:name="_Toc51855525"/>
      <w:bookmarkStart w:id="243" w:name="_Toc120014257"/>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4" w:name="_Toc19715539"/>
      <w:bookmarkStart w:id="245" w:name="_Toc27253340"/>
      <w:bookmarkStart w:id="246" w:name="_Toc51855526"/>
      <w:bookmarkStart w:id="247" w:name="_Toc120014258"/>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8" w:name="_Toc19715540"/>
      <w:bookmarkStart w:id="249" w:name="_Toc27253341"/>
      <w:bookmarkStart w:id="250" w:name="_Toc51855527"/>
      <w:bookmarkStart w:id="251" w:name="_Toc120014259"/>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2" w:name="_Toc19715541"/>
      <w:bookmarkStart w:id="253" w:name="_Toc27253342"/>
      <w:bookmarkStart w:id="254" w:name="_Toc51855528"/>
      <w:bookmarkStart w:id="255" w:name="_Toc120014260"/>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6" w:name="_Toc19715542"/>
      <w:bookmarkStart w:id="257" w:name="_Toc27253343"/>
      <w:bookmarkStart w:id="258" w:name="_Toc51855529"/>
      <w:bookmarkStart w:id="259" w:name="_Toc120014261"/>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0" w:name="_Toc19715543"/>
      <w:bookmarkStart w:id="261" w:name="_Toc27253344"/>
      <w:bookmarkStart w:id="262" w:name="_Toc51855530"/>
      <w:bookmarkStart w:id="263" w:name="_Toc120014262"/>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4" w:name="_Toc19715544"/>
      <w:bookmarkStart w:id="265" w:name="_Toc27253345"/>
      <w:bookmarkStart w:id="266" w:name="_Toc51855531"/>
      <w:bookmarkStart w:id="267" w:name="_Toc120014263"/>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8" w:name="_Toc19715545"/>
      <w:bookmarkStart w:id="269" w:name="_Toc27253346"/>
      <w:bookmarkStart w:id="270" w:name="_Toc51855532"/>
      <w:bookmarkStart w:id="271" w:name="_Toc120014264"/>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2" w:name="_Toc19715546"/>
      <w:bookmarkStart w:id="273" w:name="_Toc27253347"/>
      <w:bookmarkStart w:id="274" w:name="_Toc51855533"/>
      <w:bookmarkStart w:id="275" w:name="_Toc120014265"/>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6" w:name="_Toc19715547"/>
      <w:bookmarkStart w:id="277" w:name="_Toc27253348"/>
      <w:bookmarkStart w:id="278" w:name="_Toc51855534"/>
      <w:bookmarkStart w:id="279" w:name="_Toc120014266"/>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0" w:name="_Toc19715548"/>
      <w:bookmarkStart w:id="281" w:name="_Toc27253349"/>
      <w:bookmarkStart w:id="282" w:name="_Toc51855535"/>
      <w:bookmarkStart w:id="283" w:name="_Toc120014267"/>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4" w:name="_Toc19715549"/>
      <w:bookmarkStart w:id="285" w:name="_Toc27253350"/>
      <w:bookmarkStart w:id="286" w:name="_Toc51855536"/>
      <w:bookmarkStart w:id="287" w:name="_Toc120014268"/>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5854C8">
      <w:pPr>
        <w:pStyle w:val="Heading3"/>
        <w:rPr>
          <w:lang w:val="en-US"/>
        </w:rPr>
      </w:pPr>
      <w:bookmarkStart w:id="288" w:name="_Toc19715550"/>
      <w:bookmarkStart w:id="289" w:name="_Toc27253351"/>
      <w:bookmarkStart w:id="290" w:name="_Toc51855537"/>
      <w:bookmarkStart w:id="291" w:name="_Toc120014269"/>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2" w:name="_Toc19715551"/>
      <w:bookmarkStart w:id="293" w:name="_Toc27253352"/>
      <w:bookmarkStart w:id="294" w:name="_Toc51855538"/>
      <w:bookmarkStart w:id="295" w:name="_Toc120014270"/>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6" w:name="_Toc19715552"/>
      <w:bookmarkStart w:id="297" w:name="_Toc27253353"/>
      <w:bookmarkStart w:id="298" w:name="_Toc51855539"/>
      <w:bookmarkStart w:id="299" w:name="_Toc120014271"/>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0" w:name="_Toc19715553"/>
      <w:bookmarkStart w:id="301" w:name="_Toc27253354"/>
      <w:bookmarkStart w:id="302" w:name="_Toc51855540"/>
      <w:bookmarkStart w:id="303" w:name="_Toc120014272"/>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4" w:name="_Toc19715554"/>
      <w:bookmarkStart w:id="305" w:name="_Toc27253355"/>
      <w:bookmarkStart w:id="306" w:name="_Toc51855541"/>
      <w:bookmarkStart w:id="307" w:name="_Toc120014273"/>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8" w:name="_Toc19715555"/>
      <w:bookmarkStart w:id="309" w:name="_Toc27253356"/>
      <w:bookmarkStart w:id="310" w:name="_Toc51855542"/>
      <w:bookmarkStart w:id="311" w:name="_Toc120014274"/>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2" w:name="_Toc19715556"/>
      <w:bookmarkStart w:id="313" w:name="_Toc27253357"/>
      <w:bookmarkStart w:id="314" w:name="_Toc51855543"/>
      <w:bookmarkStart w:id="315" w:name="_Toc120014275"/>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6" w:name="_Toc19715557"/>
      <w:bookmarkStart w:id="317" w:name="_Toc27253358"/>
      <w:bookmarkStart w:id="318" w:name="_Toc51855544"/>
      <w:bookmarkStart w:id="319" w:name="_Toc120014276"/>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0" w:name="_Toc19715558"/>
      <w:bookmarkStart w:id="321" w:name="_Toc27253359"/>
      <w:bookmarkStart w:id="322" w:name="_Toc51855545"/>
      <w:bookmarkStart w:id="323" w:name="_Toc120014277"/>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4" w:name="_Toc19715559"/>
      <w:bookmarkStart w:id="325" w:name="_Toc27253360"/>
      <w:bookmarkStart w:id="326" w:name="_Toc51855546"/>
      <w:bookmarkStart w:id="327" w:name="_Toc120014278"/>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8" w:name="_Toc19715560"/>
      <w:bookmarkStart w:id="329" w:name="_Toc27253361"/>
      <w:bookmarkStart w:id="330" w:name="_Toc51855547"/>
      <w:bookmarkStart w:id="331" w:name="_Toc120014279"/>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2" w:name="_Toc19715561"/>
      <w:bookmarkStart w:id="333" w:name="_Toc27253362"/>
      <w:bookmarkStart w:id="334" w:name="_Toc51855548"/>
      <w:bookmarkStart w:id="335" w:name="_Toc120014280"/>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6" w:name="_Toc19715562"/>
      <w:bookmarkStart w:id="337" w:name="_Toc27253363"/>
      <w:bookmarkStart w:id="338" w:name="_Toc51855549"/>
      <w:bookmarkStart w:id="339" w:name="_Toc120014281"/>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47F8181" w14:textId="77777777" w:rsidR="00AA78E6" w:rsidRPr="007F4DE4" w:rsidRDefault="00AA78E6" w:rsidP="00DC139A">
            <w:pPr>
              <w:pStyle w:val="TAL"/>
            </w:pPr>
            <w:r w:rsidRPr="00DC139A">
              <w:t>other values reserved</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0" w:name="_Toc19715563"/>
      <w:bookmarkStart w:id="341" w:name="_Toc27253364"/>
      <w:bookmarkStart w:id="342" w:name="_Toc51855550"/>
      <w:bookmarkStart w:id="343" w:name="_Toc120014282"/>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4" w:name="_Toc19715564"/>
      <w:bookmarkStart w:id="345" w:name="_Toc27253365"/>
      <w:bookmarkStart w:id="346" w:name="_Toc51855551"/>
      <w:bookmarkStart w:id="347" w:name="_Toc120014283"/>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8" w:name="_Toc19715565"/>
      <w:bookmarkStart w:id="349" w:name="_Toc27253366"/>
      <w:bookmarkStart w:id="350" w:name="_Toc51855552"/>
      <w:bookmarkStart w:id="351" w:name="_Toc120014284"/>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2" w:name="_Toc19715566"/>
      <w:bookmarkStart w:id="353" w:name="_Toc27253367"/>
      <w:bookmarkStart w:id="354" w:name="_Toc51855553"/>
      <w:bookmarkStart w:id="355" w:name="_Toc120014285"/>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6" w:name="_Toc19715567"/>
      <w:bookmarkStart w:id="357" w:name="_Toc27253368"/>
      <w:bookmarkStart w:id="358" w:name="_Toc51855554"/>
      <w:bookmarkStart w:id="359" w:name="_Toc120014286"/>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0" w:name="_Toc19715568"/>
      <w:bookmarkStart w:id="361" w:name="_Toc27253369"/>
      <w:bookmarkStart w:id="362" w:name="_Toc51855555"/>
      <w:bookmarkStart w:id="363" w:name="_Toc120014287"/>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4" w:name="_Toc19715569"/>
      <w:bookmarkStart w:id="365" w:name="_Toc27253370"/>
      <w:bookmarkStart w:id="366" w:name="_Toc51855556"/>
      <w:bookmarkStart w:id="367" w:name="_Toc120014288"/>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8" w:name="_Toc19715570"/>
      <w:bookmarkStart w:id="369" w:name="_Toc27253371"/>
      <w:bookmarkStart w:id="370" w:name="_Toc51855557"/>
      <w:bookmarkStart w:id="371" w:name="_Toc120014289"/>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2" w:name="_Toc19715571"/>
      <w:bookmarkStart w:id="373" w:name="_Toc27253372"/>
      <w:bookmarkStart w:id="374" w:name="_Toc51855558"/>
      <w:bookmarkStart w:id="375" w:name="_Toc120014290"/>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6" w:name="_Toc19715572"/>
      <w:bookmarkStart w:id="377" w:name="_Toc27253373"/>
      <w:bookmarkStart w:id="378" w:name="_Toc51855559"/>
      <w:bookmarkStart w:id="379" w:name="_Toc120014291"/>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0" w:name="_Toc19715573"/>
      <w:bookmarkStart w:id="381" w:name="_Toc27253374"/>
      <w:bookmarkStart w:id="382" w:name="_Toc51855560"/>
      <w:bookmarkStart w:id="383" w:name="_Toc120014292"/>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4" w:name="_Toc19715574"/>
      <w:bookmarkStart w:id="385" w:name="_Toc27253375"/>
      <w:bookmarkStart w:id="386" w:name="_Toc51855561"/>
      <w:bookmarkStart w:id="387" w:name="_Toc120014293"/>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8" w:name="_Toc19715575"/>
      <w:bookmarkStart w:id="389" w:name="_Toc27253376"/>
      <w:bookmarkStart w:id="390" w:name="_Toc51855562"/>
      <w:bookmarkStart w:id="391" w:name="_Toc120014294"/>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9C1C59"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2" w:name="_Toc19715576"/>
      <w:bookmarkStart w:id="393" w:name="_Toc27253377"/>
      <w:bookmarkStart w:id="394" w:name="_Toc51855563"/>
      <w:bookmarkStart w:id="395" w:name="_Toc120014295"/>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6" w:name="_Toc19715577"/>
      <w:bookmarkStart w:id="397" w:name="_Toc27253378"/>
      <w:bookmarkStart w:id="398" w:name="_Toc51855564"/>
      <w:bookmarkStart w:id="399" w:name="_Toc120014296"/>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0" w:name="_Toc19715578"/>
      <w:bookmarkStart w:id="401" w:name="_Toc27253379"/>
      <w:bookmarkStart w:id="402" w:name="_Toc51855565"/>
      <w:bookmarkStart w:id="403" w:name="_Toc120014297"/>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77777777" w:rsidR="00AA78E6" w:rsidRPr="007F4DE4" w:rsidRDefault="00AA78E6" w:rsidP="004F5AD9">
            <w:pPr>
              <w:pStyle w:val="TAL"/>
              <w:rPr>
                <w:lang w:eastAsia="zh-CN"/>
              </w:rPr>
            </w:pPr>
            <w:r w:rsidRPr="007F4DE4">
              <w:rPr>
                <w:lang w:eastAsia="zh-CN"/>
              </w:rPr>
              <w:t>M</w:t>
            </w: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77777777" w:rsidR="00AA78E6" w:rsidRPr="007F4DE4" w:rsidRDefault="00AA78E6" w:rsidP="004F5AD9">
            <w:pPr>
              <w:pStyle w:val="TAL"/>
              <w:rPr>
                <w:lang w:eastAsia="zh-CN"/>
              </w:rPr>
            </w:pPr>
            <w:r w:rsidRPr="007F4DE4">
              <w:rPr>
                <w:lang w:eastAsia="zh-CN"/>
              </w:rPr>
              <w:t>M</w:t>
            </w: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4" w:name="_Toc19715579"/>
      <w:bookmarkStart w:id="405" w:name="_Toc27253380"/>
      <w:bookmarkStart w:id="406" w:name="_Toc51855566"/>
      <w:bookmarkStart w:id="407" w:name="_Toc120014298"/>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8" w:name="_Toc19715580"/>
      <w:bookmarkStart w:id="409" w:name="_Toc27253381"/>
      <w:bookmarkStart w:id="410" w:name="_Toc51855567"/>
      <w:bookmarkStart w:id="411" w:name="_Toc120014299"/>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2" w:name="_Toc19715581"/>
      <w:bookmarkStart w:id="413" w:name="_Toc27253382"/>
      <w:bookmarkStart w:id="414" w:name="_Toc51855568"/>
      <w:bookmarkStart w:id="415" w:name="_Toc120014300"/>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6" w:name="_Toc19715582"/>
      <w:bookmarkStart w:id="417" w:name="_Toc27253383"/>
      <w:bookmarkStart w:id="418" w:name="_Toc51855569"/>
      <w:bookmarkStart w:id="419" w:name="_Toc120014301"/>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0" w:name="_Toc19715583"/>
      <w:bookmarkStart w:id="421" w:name="_Toc27253384"/>
      <w:bookmarkStart w:id="422" w:name="_Toc51855570"/>
      <w:bookmarkStart w:id="423" w:name="_Toc120014302"/>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4" w:name="_Toc19715584"/>
      <w:bookmarkStart w:id="425" w:name="_Toc27253385"/>
      <w:bookmarkStart w:id="426" w:name="_Toc51855571"/>
      <w:bookmarkStart w:id="427" w:name="_Toc120014303"/>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8" w:name="_Toc19715585"/>
      <w:bookmarkStart w:id="429" w:name="_Toc27253386"/>
      <w:bookmarkStart w:id="430" w:name="_Toc51855572"/>
      <w:bookmarkStart w:id="431" w:name="_Toc120014304"/>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2" w:name="_Toc19715586"/>
      <w:bookmarkStart w:id="433" w:name="_Toc27253387"/>
      <w:bookmarkStart w:id="434" w:name="_Toc51855573"/>
      <w:bookmarkStart w:id="435" w:name="_Toc120014305"/>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6" w:name="_Toc19715587"/>
      <w:bookmarkStart w:id="437" w:name="_Toc27253388"/>
      <w:bookmarkStart w:id="438" w:name="_Toc51855574"/>
      <w:bookmarkStart w:id="439" w:name="_Toc120014306"/>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0" w:name="_Toc19715588"/>
      <w:bookmarkStart w:id="441" w:name="_Toc27253389"/>
      <w:bookmarkStart w:id="442" w:name="_Toc51855575"/>
      <w:bookmarkStart w:id="443" w:name="_Toc120014307"/>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4" w:name="_Toc19715589"/>
      <w:bookmarkStart w:id="445" w:name="_Toc27253390"/>
      <w:bookmarkStart w:id="446" w:name="_Toc51855576"/>
      <w:bookmarkStart w:id="447" w:name="_Toc120014308"/>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8" w:name="_Toc19715590"/>
      <w:bookmarkStart w:id="449" w:name="_Toc27253391"/>
      <w:bookmarkStart w:id="450" w:name="_Toc51855577"/>
      <w:bookmarkStart w:id="451" w:name="_Toc120014309"/>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2" w:name="_Toc19715591"/>
      <w:bookmarkStart w:id="453" w:name="_Toc27253392"/>
      <w:bookmarkStart w:id="454" w:name="_Toc51855578"/>
      <w:bookmarkStart w:id="455" w:name="_Toc120014310"/>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59" w:name="_Toc120014311"/>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0" w:name="_Toc120014312"/>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1" w:name="_Toc120014313"/>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2" w:name="_Toc120014314"/>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3" w:name="_Toc120014315"/>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3"/>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4" w:name="_Toc120014316"/>
      <w:r w:rsidRPr="007F4DE4">
        <w:t>7.4.</w:t>
      </w:r>
      <w:r>
        <w:rPr>
          <w:lang w:eastAsia="zh-CN"/>
        </w:rPr>
        <w:t>48</w:t>
      </w:r>
      <w:r w:rsidRPr="007F4DE4">
        <w:tab/>
      </w:r>
      <w:r>
        <w:t xml:space="preserve">UE Area </w:t>
      </w:r>
      <w:r>
        <w:rPr>
          <w:lang w:val="pt-BR" w:eastAsia="zh-CN"/>
        </w:rPr>
        <w:t>Indication</w:t>
      </w:r>
      <w:bookmarkEnd w:id="464"/>
    </w:p>
    <w:p w14:paraId="2FCBE120" w14:textId="77777777" w:rsidR="009C1C59" w:rsidRPr="007F4DE4" w:rsidRDefault="009C1C59" w:rsidP="009C1C59">
      <w:pPr>
        <w:keepNext/>
        <w:keepLines/>
      </w:pPr>
      <w:bookmarkStart w:id="465" w:name="_Toc19715593"/>
      <w:bookmarkStart w:id="466" w:name="_Toc27253394"/>
      <w:bookmarkStart w:id="467"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68" w:name="_Toc120014317"/>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5"/>
      <w:bookmarkEnd w:id="466"/>
      <w:bookmarkEnd w:id="467"/>
      <w:bookmarkEnd w:id="468"/>
    </w:p>
    <w:p w14:paraId="11587E3D" w14:textId="77777777" w:rsidR="00AA78E6" w:rsidRPr="007F4DE4" w:rsidRDefault="00AA78E6" w:rsidP="005854C8">
      <w:pPr>
        <w:pStyle w:val="Heading3"/>
      </w:pPr>
      <w:bookmarkStart w:id="469" w:name="_Toc19715594"/>
      <w:bookmarkStart w:id="470" w:name="_Toc27253395"/>
      <w:bookmarkStart w:id="471" w:name="_Toc51855581"/>
      <w:bookmarkStart w:id="472" w:name="_Toc120014318"/>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9"/>
      <w:bookmarkEnd w:id="470"/>
      <w:bookmarkEnd w:id="471"/>
      <w:bookmarkEnd w:id="472"/>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3" w:name="_Toc19715595"/>
      <w:bookmarkStart w:id="474" w:name="_Toc27253396"/>
      <w:bookmarkStart w:id="475" w:name="_Toc51855582"/>
      <w:bookmarkStart w:id="476" w:name="_Toc120014319"/>
      <w:r w:rsidRPr="007F4DE4">
        <w:rPr>
          <w:lang w:eastAsia="ja-JP"/>
        </w:rPr>
        <w:lastRenderedPageBreak/>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3"/>
      <w:bookmarkEnd w:id="474"/>
      <w:bookmarkEnd w:id="475"/>
      <w:bookmarkEnd w:id="476"/>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7" w:name="_Toc19715596"/>
      <w:bookmarkStart w:id="478" w:name="_Toc27253397"/>
      <w:bookmarkStart w:id="479" w:name="_Toc51855583"/>
      <w:bookmarkStart w:id="480" w:name="_Toc120014320"/>
      <w:r w:rsidRPr="007F4DE4">
        <w:rPr>
          <w:lang w:eastAsia="ja-JP"/>
        </w:rPr>
        <w:t>7.5.3</w:t>
      </w:r>
      <w:r w:rsidRPr="007F4DE4">
        <w:tab/>
        <w:t>Elementary procedure definitions</w:t>
      </w:r>
      <w:bookmarkEnd w:id="477"/>
      <w:bookmarkEnd w:id="478"/>
      <w:bookmarkEnd w:id="479"/>
      <w:bookmarkEnd w:id="480"/>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lastRenderedPageBreak/>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1" w:name="_Toc19715597"/>
      <w:bookmarkStart w:id="482" w:name="_Toc27253398"/>
      <w:bookmarkStart w:id="483" w:name="_Toc51855584"/>
      <w:bookmarkStart w:id="484" w:name="_Toc120014321"/>
      <w:r w:rsidRPr="007F4DE4">
        <w:rPr>
          <w:lang w:eastAsia="ja-JP"/>
        </w:rPr>
        <w:t>7.5.4</w:t>
      </w:r>
      <w:r w:rsidRPr="007F4DE4">
        <w:tab/>
        <w:t>PDU definitions</w:t>
      </w:r>
      <w:bookmarkEnd w:id="481"/>
      <w:bookmarkEnd w:id="482"/>
      <w:bookmarkEnd w:id="483"/>
      <w:bookmarkEnd w:id="484"/>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lastRenderedPageBreak/>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lastRenderedPageBreak/>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Location-Request</w:t>
      </w:r>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77777777"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lastRenderedPageBreak/>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lastRenderedPageBreak/>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5" w:name="_Toc19715598"/>
      <w:bookmarkStart w:id="486" w:name="_Toc27253399"/>
      <w:bookmarkStart w:id="487" w:name="_Toc51855585"/>
      <w:bookmarkStart w:id="488" w:name="_Toc120014322"/>
      <w:r w:rsidRPr="007F4DE4">
        <w:rPr>
          <w:lang w:val="en-US" w:eastAsia="ja-JP"/>
        </w:rPr>
        <w:t>7.5.5</w:t>
      </w:r>
      <w:r w:rsidRPr="007F4DE4">
        <w:rPr>
          <w:lang w:val="en-US"/>
        </w:rPr>
        <w:tab/>
        <w:t>Information element definitions</w:t>
      </w:r>
      <w:bookmarkEnd w:id="485"/>
      <w:bookmarkEnd w:id="486"/>
      <w:bookmarkEnd w:id="487"/>
      <w:bookmarkEnd w:id="488"/>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lastRenderedPageBreak/>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lastRenderedPageBreak/>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bookmarkStart w:id="489" w:name="_Hlk114514461"/>
      <w:r w:rsidR="00ED5D85" w:rsidRPr="00ED5D85">
        <w:rPr>
          <w:lang w:val="en-US"/>
        </w:rPr>
        <w:t xml:space="preserve"> </w:t>
      </w:r>
      <w:r w:rsidR="00ED5D85">
        <w:rPr>
          <w:lang w:val="en-US"/>
        </w:rPr>
        <w:t>Accuracy-</w:t>
      </w:r>
      <w:r w:rsidR="00ED5D85">
        <w:t>Ellipsoid-Point-With-Altitude-And-Scalable-Uncertainty-Ellipsoid</w:t>
      </w:r>
      <w:bookmarkEnd w:id="489"/>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lastRenderedPageBreak/>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lastRenderedPageBreak/>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r>
      <w:r w:rsidRPr="007F4DE4">
        <w:rPr>
          <w:snapToGrid w:val="0"/>
        </w:rPr>
        <w:lastRenderedPageBreak/>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lastRenderedPageBreak/>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0" w:name="_Toc19715599"/>
      <w:bookmarkStart w:id="491" w:name="_Toc27253400"/>
      <w:bookmarkStart w:id="492" w:name="_Toc51855586"/>
      <w:bookmarkStart w:id="493" w:name="_Toc120014323"/>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0"/>
      <w:bookmarkEnd w:id="491"/>
      <w:bookmarkEnd w:id="492"/>
      <w:bookmarkEnd w:id="493"/>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4" w:name="_Toc19715600"/>
      <w:bookmarkStart w:id="495" w:name="_Toc27253401"/>
      <w:bookmarkStart w:id="496" w:name="_Toc51855587"/>
      <w:bookmarkStart w:id="497" w:name="_Toc120014324"/>
      <w:r w:rsidRPr="007F4DE4">
        <w:rPr>
          <w:lang w:eastAsia="ja-JP"/>
        </w:rPr>
        <w:t>7.5.7</w:t>
      </w:r>
      <w:r w:rsidRPr="007F4DE4">
        <w:tab/>
        <w:t>Constant definitions</w:t>
      </w:r>
      <w:bookmarkEnd w:id="494"/>
      <w:bookmarkEnd w:id="495"/>
      <w:bookmarkEnd w:id="496"/>
      <w:bookmarkEnd w:id="497"/>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lastRenderedPageBreak/>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8" w:name="_Toc19715601"/>
      <w:bookmarkStart w:id="499" w:name="_Toc27253402"/>
      <w:bookmarkStart w:id="500" w:name="_Toc51855588"/>
      <w:bookmarkStart w:id="501" w:name="_Toc120014325"/>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8"/>
      <w:bookmarkEnd w:id="499"/>
      <w:bookmarkEnd w:id="500"/>
      <w:bookmarkEnd w:id="501"/>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lastRenderedPageBreak/>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2" w:name="_Toc19715602"/>
      <w:bookmarkStart w:id="503" w:name="_Toc27253403"/>
      <w:bookmarkStart w:id="504" w:name="_Toc51855589"/>
      <w:bookmarkStart w:id="505" w:name="_Toc120014326"/>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502"/>
      <w:bookmarkEnd w:id="503"/>
      <w:bookmarkEnd w:id="504"/>
      <w:bookmarkEnd w:id="505"/>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6" w:name="_Toc19715603"/>
      <w:bookmarkStart w:id="507" w:name="_Toc27253404"/>
      <w:bookmarkStart w:id="508" w:name="_Toc51855590"/>
      <w:bookmarkStart w:id="509" w:name="_Toc120014327"/>
      <w:r w:rsidRPr="007F4DE4">
        <w:t>7.6</w:t>
      </w:r>
      <w:r w:rsidRPr="007F4DE4">
        <w:tab/>
        <w:t>Handling of unknown, unforeseen and erroneous protocol data</w:t>
      </w:r>
      <w:bookmarkEnd w:id="506"/>
      <w:bookmarkEnd w:id="507"/>
      <w:bookmarkEnd w:id="508"/>
      <w:bookmarkEnd w:id="509"/>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0" w:name="_Toc19715604"/>
      <w:bookmarkStart w:id="511" w:name="_Toc27253405"/>
      <w:bookmarkStart w:id="512" w:name="_Toc51855591"/>
      <w:bookmarkStart w:id="513" w:name="_Toc120014328"/>
      <w:r w:rsidRPr="007F4DE4">
        <w:t>8</w:t>
      </w:r>
      <w:r w:rsidRPr="007F4DE4">
        <w:tab/>
        <w:t>LCS-AP Timers</w:t>
      </w:r>
      <w:bookmarkEnd w:id="510"/>
      <w:bookmarkEnd w:id="511"/>
      <w:bookmarkEnd w:id="512"/>
      <w:bookmarkEnd w:id="513"/>
    </w:p>
    <w:p w14:paraId="61C24516" w14:textId="77777777" w:rsidR="00AA78E6" w:rsidRPr="007F4DE4" w:rsidRDefault="00AA78E6" w:rsidP="005854C8">
      <w:pPr>
        <w:pStyle w:val="Heading2"/>
      </w:pPr>
      <w:bookmarkStart w:id="514" w:name="_Toc19715605"/>
      <w:bookmarkStart w:id="515" w:name="_Toc27253406"/>
      <w:bookmarkStart w:id="516" w:name="_Toc51855592"/>
      <w:bookmarkStart w:id="517" w:name="_Toc120014329"/>
      <w:r w:rsidRPr="007F4DE4">
        <w:rPr>
          <w:rFonts w:hint="eastAsia"/>
          <w:lang w:eastAsia="zh-CN"/>
        </w:rPr>
        <w:t>8</w:t>
      </w:r>
      <w:r w:rsidRPr="007F4DE4">
        <w:t>.1</w:t>
      </w:r>
      <w:r w:rsidRPr="007F4DE4">
        <w:tab/>
        <w:t>General</w:t>
      </w:r>
      <w:bookmarkEnd w:id="514"/>
      <w:bookmarkEnd w:id="515"/>
      <w:bookmarkEnd w:id="516"/>
      <w:bookmarkEnd w:id="517"/>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8" w:name="_Toc19715606"/>
      <w:bookmarkStart w:id="519" w:name="_Toc27253407"/>
      <w:bookmarkStart w:id="520" w:name="_Toc51855593"/>
      <w:bookmarkStart w:id="521" w:name="_Toc120014330"/>
      <w:r w:rsidRPr="007F4DE4">
        <w:rPr>
          <w:rFonts w:hint="eastAsia"/>
          <w:lang w:eastAsia="zh-CN"/>
        </w:rPr>
        <w:t>8</w:t>
      </w:r>
      <w:r w:rsidRPr="007F4DE4">
        <w:t>.2</w:t>
      </w:r>
      <w:r w:rsidRPr="007F4DE4">
        <w:tab/>
        <w:t xml:space="preserve">Timers of </w:t>
      </w:r>
      <w:r w:rsidRPr="007F4DE4">
        <w:rPr>
          <w:rFonts w:hint="eastAsia"/>
          <w:lang w:eastAsia="zh-CN"/>
        </w:rPr>
        <w:t>LCS-AP</w:t>
      </w:r>
      <w:bookmarkEnd w:id="518"/>
      <w:bookmarkEnd w:id="519"/>
      <w:bookmarkEnd w:id="520"/>
      <w:bookmarkEnd w:id="521"/>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5854C8">
      <w:pPr>
        <w:pStyle w:val="Heading8"/>
      </w:pPr>
      <w:r w:rsidRPr="007F4DE4">
        <w:br w:type="page"/>
      </w:r>
      <w:bookmarkStart w:id="522" w:name="_Toc19715607"/>
      <w:bookmarkStart w:id="523" w:name="_Toc27253408"/>
      <w:bookmarkStart w:id="524" w:name="_Toc51855594"/>
      <w:bookmarkStart w:id="525" w:name="_Toc114514664"/>
      <w:bookmarkStart w:id="526" w:name="_Toc120014331"/>
      <w:r w:rsidRPr="007F4DE4">
        <w:lastRenderedPageBreak/>
        <w:t>Annex A (informative):</w:t>
      </w:r>
      <w:r w:rsidRPr="007F4DE4">
        <w:tab/>
      </w:r>
      <w:r w:rsidRPr="007F4DE4">
        <w:br/>
        <w:t>Change history</w:t>
      </w:r>
      <w:bookmarkEnd w:id="522"/>
      <w:bookmarkEnd w:id="523"/>
      <w:bookmarkEnd w:id="524"/>
      <w:bookmarkEnd w:id="525"/>
      <w:bookmarkEnd w:id="526"/>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C4C2C" w14:textId="77777777" w:rsidR="00A81704" w:rsidRDefault="00A81704">
      <w:r>
        <w:separator/>
      </w:r>
    </w:p>
  </w:endnote>
  <w:endnote w:type="continuationSeparator" w:id="0">
    <w:p w14:paraId="4F9C8ACD" w14:textId="77777777" w:rsidR="00A81704" w:rsidRDefault="00A8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A041B" w14:textId="77777777" w:rsidR="00A81704" w:rsidRDefault="00A81704">
      <w:r>
        <w:separator/>
      </w:r>
    </w:p>
  </w:footnote>
  <w:footnote w:type="continuationSeparator" w:id="0">
    <w:p w14:paraId="19E16F96" w14:textId="77777777" w:rsidR="00A81704" w:rsidRDefault="00A8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0B3D78FF"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340">
      <w:rPr>
        <w:rFonts w:ascii="Arial" w:hAnsi="Arial" w:cs="Arial"/>
        <w:b/>
        <w:noProof/>
        <w:sz w:val="18"/>
        <w:szCs w:val="18"/>
      </w:rPr>
      <w:t>3GPP TS 29.171 V17.2.0 (2022-12)</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4A608A9A"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340">
      <w:rPr>
        <w:rFonts w:ascii="Arial" w:hAnsi="Arial" w:cs="Arial"/>
        <w:b/>
        <w:noProof/>
        <w:sz w:val="18"/>
        <w:szCs w:val="18"/>
      </w:rPr>
      <w:t>Release 17</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2340"/>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7645"/>
    <w:rsid w:val="00EA15B0"/>
    <w:rsid w:val="00EA5EA7"/>
    <w:rsid w:val="00EC4A25"/>
    <w:rsid w:val="00ED5D85"/>
    <w:rsid w:val="00ED5F17"/>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18841</Words>
  <Characters>107399</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29.171_CR0065_(Rel-17)_IoT_SAT_ARCH_EPS</cp:lastModifiedBy>
  <cp:revision>12</cp:revision>
  <cp:lastPrinted>2019-02-25T14:05:00Z</cp:lastPrinted>
  <dcterms:created xsi:type="dcterms:W3CDTF">2022-03-08T15:20:00Z</dcterms:created>
  <dcterms:modified xsi:type="dcterms:W3CDTF">2022-11-22T11:57:00Z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vt:lpwstr>
  </property>
</Properties>
</file>