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28A91BE8" w:rsidR="000F3EA3" w:rsidRDefault="000F3EA3" w:rsidP="00D578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578DE" w:rsidRPr="00D578DE">
        <w:rPr>
          <w:b/>
          <w:noProof/>
          <w:sz w:val="24"/>
        </w:rPr>
        <w:t>226824</w:t>
      </w:r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7AA051FE" w:rsidR="004A382C" w:rsidRPr="004A382C" w:rsidRDefault="004A382C" w:rsidP="00496C1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496C1C" w:rsidRPr="00496C1C">
        <w:rPr>
          <w:rFonts w:ascii="Arial" w:hAnsi="Arial"/>
          <w:b/>
          <w:noProof/>
          <w:color w:val="auto"/>
          <w:sz w:val="24"/>
          <w:lang w:val="en-US" w:eastAsia="en-US"/>
        </w:rPr>
        <w:t>C3-225617</w:t>
      </w:r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6E95433A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680AB8" w:rsidRPr="00680AB8">
        <w:rPr>
          <w:rFonts w:ascii="Arial" w:hAnsi="Arial"/>
          <w:b/>
          <w:noProof/>
          <w:color w:val="auto"/>
          <w:sz w:val="24"/>
          <w:lang w:eastAsia="en-US"/>
        </w:rPr>
        <w:t>C4-225494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0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153DC09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(CT1) 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(CT3)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5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56AC11E2" w:rsidR="00FA7A90" w:rsidRDefault="00FA7A90" w:rsidP="00B12E4B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 the</w:t>
      </w:r>
      <w:r w:rsidR="00B542B5">
        <w:rPr>
          <w:lang w:val="en-US"/>
        </w:rPr>
        <w:t xml:space="preserve"> handling of the</w:t>
      </w:r>
      <w:r w:rsidR="00D53FD5">
        <w:rPr>
          <w:lang w:val="en-US"/>
        </w:rPr>
        <w:t xml:space="preserve"> Protocol </w:t>
      </w:r>
      <w:r w:rsidR="00881641">
        <w:rPr>
          <w:lang w:val="en-US"/>
        </w:rPr>
        <w:t>c</w:t>
      </w:r>
      <w:r w:rsidR="00D53FD5">
        <w:rPr>
          <w:lang w:val="en-US"/>
        </w:rPr>
        <w:t xml:space="preserve">onfiguration </w:t>
      </w:r>
      <w:r w:rsidR="00881641">
        <w:rPr>
          <w:lang w:val="en-US"/>
        </w:rPr>
        <w:t>o</w:t>
      </w:r>
      <w:r w:rsidR="00D53FD5">
        <w:rPr>
          <w:lang w:val="en-US"/>
        </w:rPr>
        <w:t>ption</w:t>
      </w:r>
      <w:r w:rsidR="00881641">
        <w:rPr>
          <w:lang w:val="en-US"/>
        </w:rPr>
        <w:t>s</w:t>
      </w:r>
      <w:r w:rsidR="00C002DF">
        <w:rPr>
          <w:lang w:val="en-US"/>
        </w:rPr>
        <w:t xml:space="preserve"> </w:t>
      </w:r>
      <w:r w:rsidR="00D53FD5">
        <w:rPr>
          <w:lang w:val="en-US"/>
        </w:rPr>
        <w:t>(</w:t>
      </w:r>
      <w:r w:rsidR="00C002DF">
        <w:rPr>
          <w:lang w:val="en-US"/>
        </w:rPr>
        <w:t>PCO</w:t>
      </w:r>
      <w:r w:rsidR="00D53FD5">
        <w:rPr>
          <w:lang w:val="en-US"/>
        </w:rPr>
        <w:t>)</w:t>
      </w:r>
      <w:r w:rsidR="006627B2">
        <w:rPr>
          <w:lang w:val="en-US"/>
        </w:rPr>
        <w:t xml:space="preserve"> </w:t>
      </w:r>
      <w:r w:rsidR="00C002DF">
        <w:rPr>
          <w:lang w:val="en-US"/>
        </w:rPr>
        <w:t>to</w:t>
      </w:r>
      <w:r w:rsidR="00C8061E">
        <w:rPr>
          <w:lang w:val="en-US"/>
        </w:rPr>
        <w:t xml:space="preserve"> </w:t>
      </w:r>
      <w:r w:rsidR="00CE16A0">
        <w:rPr>
          <w:lang w:val="en-US"/>
        </w:rPr>
        <w:t>indicate</w:t>
      </w:r>
      <w:r w:rsidR="00C8061E">
        <w:rPr>
          <w:lang w:val="en-US"/>
        </w:rPr>
        <w:t xml:space="preserve"> </w:t>
      </w:r>
      <w:r w:rsidR="00C8061E" w:rsidRPr="00C8061E">
        <w:rPr>
          <w:lang w:val="en-US"/>
        </w:rPr>
        <w:t>on EPS and 5GS</w:t>
      </w:r>
      <w:r w:rsidR="00A8007B">
        <w:rPr>
          <w:lang w:val="en-US"/>
        </w:rPr>
        <w:t xml:space="preserve"> the </w:t>
      </w:r>
      <w:r w:rsidR="00A8007B" w:rsidRPr="00A8007B">
        <w:t xml:space="preserve">capability </w:t>
      </w:r>
      <w:r w:rsidR="00A2356F">
        <w:t>of</w:t>
      </w:r>
      <w:r w:rsidR="00A8007B" w:rsidRPr="00A8007B">
        <w:t xml:space="preserve"> support</w:t>
      </w:r>
      <w:r w:rsidR="00A2356F">
        <w:t>ing</w:t>
      </w:r>
      <w:r w:rsidR="00A8007B" w:rsidRPr="00A8007B">
        <w:t xml:space="preserve"> </w:t>
      </w:r>
      <w:r w:rsidR="00A2356F" w:rsidRPr="00A2356F">
        <w:t>secondary DN authentication and authorization over EPC</w:t>
      </w:r>
      <w:r w:rsidR="002B640A">
        <w:t xml:space="preserve">, </w:t>
      </w:r>
      <w:r w:rsidR="002B640A" w:rsidRPr="002B640A">
        <w:t xml:space="preserve">and </w:t>
      </w:r>
      <w:r w:rsidR="00A072CF">
        <w:t>defining</w:t>
      </w:r>
      <w:r w:rsidR="002B640A" w:rsidRPr="002B640A">
        <w:t xml:space="preserve"> </w:t>
      </w:r>
      <w:r w:rsidR="00114B63">
        <w:t xml:space="preserve">a </w:t>
      </w:r>
      <w:r w:rsidR="002B640A" w:rsidRPr="002B640A">
        <w:t xml:space="preserve">new parameter in the PCO </w:t>
      </w:r>
      <w:r w:rsidR="004F6178">
        <w:t>to achieve</w:t>
      </w:r>
      <w:r w:rsidR="002B640A" w:rsidRPr="002B640A">
        <w:t xml:space="preserve"> that purpose</w:t>
      </w:r>
      <w:r w:rsidR="00E6157E">
        <w:t>.</w:t>
      </w:r>
    </w:p>
    <w:p w14:paraId="462BF417" w14:textId="2C809C15" w:rsidR="00F82DFD" w:rsidRDefault="00E6157E" w:rsidP="00B12E4B">
      <w:pPr>
        <w:ind w:left="567" w:hanging="283"/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CF08A0C" w:rsidR="00E6157E" w:rsidRDefault="00F82DFD" w:rsidP="00F82DFD">
      <w:pPr>
        <w:ind w:left="567" w:hanging="283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val="en-US"/>
        </w:rPr>
        <w:t>U</w:t>
      </w:r>
      <w:r w:rsidRPr="00F82DFD">
        <w:rPr>
          <w:iCs/>
          <w:lang w:val="en-US"/>
        </w:rPr>
        <w:t>pdat</w:t>
      </w:r>
      <w:r>
        <w:rPr>
          <w:iCs/>
          <w:lang w:val="en-US"/>
        </w:rPr>
        <w:t>ing</w:t>
      </w:r>
      <w:r w:rsidRPr="00F82DFD">
        <w:rPr>
          <w:iCs/>
          <w:lang w:val="en-US"/>
        </w:rPr>
        <w:t xml:space="preserve"> the handling of the PCO </w:t>
      </w:r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r w:rsidR="006130F4">
        <w:rPr>
          <w:iCs/>
          <w:lang w:val="en-US"/>
        </w:rPr>
        <w:t>s</w:t>
      </w:r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lastRenderedPageBreak/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48243D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C6ADBB" w:rsidR="00D265A8" w:rsidRPr="00D265A8" w:rsidRDefault="002833F5" w:rsidP="002833F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the handling of the Protocol configuration options (PCO) to allow indicating on 5GS the </w:t>
            </w:r>
            <w:r w:rsidRPr="002833F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capability of supporting secondary DN authentication and authorization over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r w:rsidR="00D7427F" w:rsidRPr="00D7427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680AB8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94215" w14:textId="77777777" w:rsidR="007E11D6" w:rsidRDefault="007E11D6">
      <w:r>
        <w:separator/>
      </w:r>
    </w:p>
  </w:endnote>
  <w:endnote w:type="continuationSeparator" w:id="0">
    <w:p w14:paraId="6E39CB43" w14:textId="77777777" w:rsidR="007E11D6" w:rsidRDefault="007E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9028B" w14:textId="77777777" w:rsidR="007E11D6" w:rsidRDefault="007E11D6">
      <w:r>
        <w:separator/>
      </w:r>
    </w:p>
  </w:footnote>
  <w:footnote w:type="continuationSeparator" w:id="0">
    <w:p w14:paraId="2CAB1250" w14:textId="77777777" w:rsidR="007E11D6" w:rsidRDefault="007E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58DA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0AB8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11D6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Props1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4</Pages>
  <Words>1016</Words>
  <Characters>6102</Characters>
  <Application>Microsoft Office Word</Application>
  <DocSecurity>0</DocSecurity>
  <Lines>50</Lines>
  <Paragraphs>14</Paragraphs>
  <ScaleCrop>false</ScaleCrop>
  <Company>ETSI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52</cp:revision>
  <cp:lastPrinted>2000-02-29T11:31:00Z</cp:lastPrinted>
  <dcterms:created xsi:type="dcterms:W3CDTF">2022-10-26T07:25:00Z</dcterms:created>
  <dcterms:modified xsi:type="dcterms:W3CDTF">2022-11-17T11:54:00Z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