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359BBE09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23BD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223BD6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12AD2" w:rsidRPr="00F12AD2">
        <w:rPr>
          <w:b/>
          <w:noProof/>
          <w:sz w:val="24"/>
        </w:rPr>
        <w:t>C</w:t>
      </w:r>
      <w:r w:rsidR="00223BD6">
        <w:rPr>
          <w:b/>
          <w:noProof/>
          <w:sz w:val="24"/>
        </w:rPr>
        <w:t>4</w:t>
      </w:r>
      <w:r w:rsidR="00F12AD2" w:rsidRPr="00F12AD2">
        <w:rPr>
          <w:b/>
          <w:noProof/>
          <w:sz w:val="24"/>
        </w:rPr>
        <w:t>-22</w:t>
      </w:r>
      <w:r w:rsidR="00223BD6">
        <w:rPr>
          <w:b/>
          <w:noProof/>
          <w:sz w:val="24"/>
        </w:rPr>
        <w:t>5361</w:t>
      </w:r>
    </w:p>
    <w:p w14:paraId="0C395977" w14:textId="691D93A5" w:rsidR="00181EEA" w:rsidRDefault="00223BD6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5A25" w14:textId="77777777" w:rsidR="007D29FA" w:rsidRDefault="007D29FA" w:rsidP="00814D39">
      <w:r>
        <w:separator/>
      </w:r>
    </w:p>
  </w:endnote>
  <w:endnote w:type="continuationSeparator" w:id="0">
    <w:p w14:paraId="24D85832" w14:textId="77777777" w:rsidR="007D29FA" w:rsidRDefault="007D29FA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C816" w14:textId="77777777" w:rsidR="007D29FA" w:rsidRDefault="007D29FA" w:rsidP="00814D39">
      <w:r>
        <w:separator/>
      </w:r>
    </w:p>
  </w:footnote>
  <w:footnote w:type="continuationSeparator" w:id="0">
    <w:p w14:paraId="23F12995" w14:textId="77777777" w:rsidR="007D29FA" w:rsidRDefault="007D29FA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23BD6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1417</Words>
  <Characters>7887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v0.1</cp:lastModifiedBy>
  <cp:revision>2</cp:revision>
  <cp:lastPrinted>2000-02-29T11:31:00Z</cp:lastPrinted>
  <dcterms:created xsi:type="dcterms:W3CDTF">2022-11-04T20:54:00Z</dcterms:created>
  <dcterms:modified xsi:type="dcterms:W3CDTF">2022-11-04T20:54:00Z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