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F6CA7" w14:textId="4423C1F4" w:rsidR="00323BE4" w:rsidRDefault="00323BE4" w:rsidP="00323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C4-2253</w:t>
      </w:r>
      <w:r>
        <w:rPr>
          <w:b/>
          <w:noProof/>
          <w:sz w:val="24"/>
        </w:rPr>
        <w:t>20</w:t>
      </w:r>
    </w:p>
    <w:p w14:paraId="085807C2" w14:textId="77777777" w:rsidR="00323BE4" w:rsidRDefault="00323BE4" w:rsidP="00323BE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2A30875" w14:textId="77777777" w:rsidR="00C92448" w:rsidRDefault="00C92448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FDF639" w14:textId="77777777" w:rsidR="000A3054" w:rsidRPr="006C2E80" w:rsidRDefault="000A3054" w:rsidP="00323BE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DDBAB9E" w14:textId="3A82C5C4" w:rsidR="000A3054" w:rsidRPr="006C2E80" w:rsidRDefault="000A3054" w:rsidP="00323BE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</w:t>
      </w:r>
      <w:r w:rsidR="00C92448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>Gener</w:t>
      </w:r>
      <w:r w:rsidR="00A60F11">
        <w:rPr>
          <w:rFonts w:ascii="Arial" w:eastAsia="Batang" w:hAnsi="Arial" w:cs="Arial"/>
          <w:b/>
          <w:sz w:val="24"/>
          <w:szCs w:val="24"/>
          <w:lang w:eastAsia="zh-CN"/>
        </w:rPr>
        <w:t>al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of IPv6 Prefix Delegation in 5GS</w:t>
      </w:r>
    </w:p>
    <w:p w14:paraId="1F53C51C" w14:textId="26F501CE" w:rsidR="000A3054" w:rsidRPr="006C2E80" w:rsidRDefault="000A3054" w:rsidP="00323BE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3BE4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6BBD8E9F" w14:textId="2B99405F" w:rsidR="000A3054" w:rsidRDefault="000A3054" w:rsidP="00323BE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3BE4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7B31394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70AC" w:rsidRPr="00D2263B">
        <w:rPr>
          <w:highlight w:val="cyan"/>
        </w:rPr>
        <w:t>To be allocated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E40A1" w:rsidRDefault="004876B9" w:rsidP="004260A5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765396" w:rsidR="004876B9" w:rsidRPr="00662741" w:rsidRDefault="008E40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E40A1" w:rsidRDefault="004876B9" w:rsidP="0066274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60698596" w:rsidR="004876B9" w:rsidRPr="008E40A1" w:rsidRDefault="008E40A1" w:rsidP="004260A5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E40A1" w:rsidRDefault="00BF7C9D" w:rsidP="001759A7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AF2C03" w:rsidR="00FD3A4E" w:rsidRPr="0061493B" w:rsidRDefault="0061493B" w:rsidP="006C2E80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0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0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66436F5E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for the stage 2 requirements agreed under the stage 2 work item </w:t>
      </w:r>
      <w:r w:rsidR="00F35B38" w:rsidRPr="00D65261">
        <w:t>TEI18_IPv6PD</w:t>
      </w:r>
      <w:r w:rsidRPr="00D2263B">
        <w:t>.</w:t>
      </w:r>
      <w:r w:rsidR="00156286" w:rsidRPr="00156286">
        <w:t xml:space="preserve"> The stage-3 work shall be started only after the applicable normative stage-2 requirements in SA2 are available.</w:t>
      </w:r>
    </w:p>
    <w:p w14:paraId="0724BC59" w14:textId="3AFAAFE5" w:rsidR="00B9727A" w:rsidRPr="00D2263B" w:rsidRDefault="00156286" w:rsidP="00B9727A">
      <w:r w:rsidRPr="00156286">
        <w:t>The stage-3 aspects may include the following (CT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5995915A" w:rsidR="00195688" w:rsidRPr="008B6269" w:rsidRDefault="00B57AC8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r>
        <w:rPr>
          <w:rFonts w:hint="eastAsia"/>
          <w:lang w:eastAsia="zh-CN"/>
        </w:rPr>
        <w:t>Pot</w:t>
      </w:r>
      <w:r>
        <w:t>entially, u</w:t>
      </w:r>
      <w:r w:rsidR="00D00DD6">
        <w:t>pdate</w:t>
      </w:r>
      <w:r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>
        <w:t xml:space="preserve">in 5GS and </w:t>
      </w:r>
      <w:r w:rsidR="000A6187">
        <w:t>5GS</w:t>
      </w:r>
      <w:r>
        <w:t xml:space="preserve"> interworking with </w:t>
      </w:r>
      <w:r w:rsidR="000A6187">
        <w:t>EPS scenarios</w:t>
      </w:r>
      <w:r w:rsidR="00D00DD6">
        <w:t xml:space="preserve"> (not just </w:t>
      </w:r>
      <w:r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1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1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 xml:space="preserve">the UE acting as 5G </w:t>
      </w:r>
      <w:proofErr w:type="spellStart"/>
      <w:r w:rsidR="00580A96" w:rsidRPr="00306CC9">
        <w:rPr>
          <w:rFonts w:hint="eastAsia"/>
        </w:rPr>
        <w:t>ProSe</w:t>
      </w:r>
      <w:proofErr w:type="spellEnd"/>
      <w:r w:rsidR="00580A96" w:rsidRPr="00306CC9">
        <w:rPr>
          <w:rFonts w:hint="eastAsia"/>
        </w:rPr>
        <w:t xml:space="preserve">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9F603C2" w:rsidR="00126AE7" w:rsidRDefault="00B57AC8" w:rsidP="00483EBB">
      <w:pPr>
        <w:pStyle w:val="B1"/>
        <w:numPr>
          <w:ilvl w:val="0"/>
          <w:numId w:val="13"/>
        </w:numPr>
        <w:rPr>
          <w:lang w:val="en-US"/>
        </w:rPr>
      </w:pPr>
      <w:r>
        <w:t>Potentially, u</w:t>
      </w:r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r w:rsidR="00730183">
        <w:t xml:space="preserve"> </w:t>
      </w:r>
      <w:r w:rsidR="00CD0943">
        <w:t xml:space="preserve">for the </w:t>
      </w:r>
      <w:bookmarkStart w:id="2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1B139E7A" w:rsidR="00126AE7" w:rsidRDefault="000A6187" w:rsidP="00483EBB">
      <w:pPr>
        <w:pStyle w:val="B1"/>
        <w:numPr>
          <w:ilvl w:val="0"/>
          <w:numId w:val="13"/>
        </w:numPr>
        <w:rPr>
          <w:lang w:val="en-US"/>
        </w:rPr>
      </w:pPr>
      <w:bookmarkStart w:id="3" w:name="_Hlk116516493"/>
      <w:bookmarkEnd w:id="2"/>
      <w:r>
        <w:rPr>
          <w:lang w:val="en-US"/>
        </w:rPr>
        <w:t>Potentially, s</w:t>
      </w:r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WWC)</w:t>
      </w:r>
      <w:r w:rsidR="00D55CE2" w:rsidRPr="00D55CE2">
        <w:rPr>
          <w:lang w:val="en-US"/>
        </w:rPr>
        <w:t xml:space="preserve">, </w:t>
      </w:r>
      <w:proofErr w:type="gramStart"/>
      <w:r w:rsidR="00D55CE2" w:rsidRPr="00D55CE2">
        <w:rPr>
          <w:lang w:val="en-US"/>
        </w:rPr>
        <w:t>i.e.</w:t>
      </w:r>
      <w:proofErr w:type="gramEnd"/>
      <w:r w:rsidR="00D55CE2" w:rsidRPr="00D55CE2">
        <w:rPr>
          <w:lang w:val="en-US"/>
        </w:rPr>
        <w:t xml:space="preserve">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3"/>
    <w:p w14:paraId="4DFB6DD2" w14:textId="14D92768" w:rsid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proofErr w:type="spellStart"/>
      <w:r w:rsidR="00A62A40" w:rsidRPr="00A62A40">
        <w:rPr>
          <w:lang w:val="en-US"/>
        </w:rPr>
        <w:t>Npcf_SMPolicyControl</w:t>
      </w:r>
      <w:proofErr w:type="spellEnd"/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69C98B55" w:rsidR="00920874" w:rsidRP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73F331D0" w:rsidR="00D00DD6" w:rsidRDefault="00C9351A" w:rsidP="00012C6A">
      <w:pPr>
        <w:pStyle w:val="B1"/>
        <w:numPr>
          <w:ilvl w:val="0"/>
          <w:numId w:val="13"/>
        </w:numPr>
      </w:pPr>
      <w:r>
        <w:t>Potentially, u</w:t>
      </w:r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E67F72F" w:rsidR="00BC0D77" w:rsidRPr="0089727D" w:rsidRDefault="00C9351A" w:rsidP="00A11B8A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842CA" w:rsidRPr="009842CA">
              <w:rPr>
                <w:iCs/>
              </w:rPr>
              <w:t>pdate</w:t>
            </w:r>
            <w:r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AD3F88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proofErr w:type="spellStart"/>
            <w:r w:rsidR="00420E88">
              <w:rPr>
                <w:iCs/>
              </w:rPr>
              <w:t>specify</w:t>
            </w:r>
            <w:r w:rsidR="00FC6890">
              <w:rPr>
                <w:iCs/>
              </w:rPr>
              <w:t>for</w:t>
            </w:r>
            <w:proofErr w:type="spellEnd"/>
            <w:r w:rsidR="00FC6890">
              <w:rPr>
                <w:iCs/>
              </w:rPr>
              <w:t xml:space="preserve"> 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70F14E9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 xml:space="preserve">in </w:t>
            </w:r>
            <w:proofErr w:type="spellStart"/>
            <w:r w:rsidR="008A70D7" w:rsidRPr="008A70D7">
              <w:rPr>
                <w:iCs/>
              </w:rPr>
              <w:t>Npcf_SMPolicyControl</w:t>
            </w:r>
            <w:proofErr w:type="spellEnd"/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74600B7B" w:rsidR="00E12D3E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23A562CC" w:rsidR="009B5FBC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631EF80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</w:t>
      </w:r>
      <w:proofErr w:type="spellStart"/>
      <w:r w:rsidRPr="009B5FBC">
        <w:rPr>
          <w:i w:val="0"/>
          <w:iCs/>
          <w:lang w:val="en-US"/>
        </w:rPr>
        <w:t>Tianmei</w:t>
      </w:r>
      <w:proofErr w:type="spellEnd"/>
      <w:r w:rsidRPr="009B5FBC">
        <w:rPr>
          <w:i w:val="0"/>
          <w:iCs/>
          <w:lang w:val="en-US"/>
        </w:rPr>
        <w:t xml:space="preserve">, Liang, Ericsson. </w:t>
      </w:r>
      <w:r w:rsidR="00C0250E">
        <w:rPr>
          <w:i w:val="0"/>
          <w:iCs/>
          <w:lang w:val="en-US"/>
        </w:rPr>
        <w:t>maria</w:t>
      </w:r>
      <w:r w:rsidRPr="009B5FBC">
        <w:rPr>
          <w:i w:val="0"/>
          <w:iCs/>
          <w:lang w:val="en-US"/>
        </w:rPr>
        <w:t>.liang@ericsson.com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72ECF" w14:textId="77777777" w:rsidR="00545B65" w:rsidRDefault="00545B65">
      <w:r>
        <w:separator/>
      </w:r>
    </w:p>
  </w:endnote>
  <w:endnote w:type="continuationSeparator" w:id="0">
    <w:p w14:paraId="4336DB07" w14:textId="77777777" w:rsidR="00545B65" w:rsidRDefault="00545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19B6D" w14:textId="77777777" w:rsidR="00545B65" w:rsidRDefault="00545B65">
      <w:r>
        <w:separator/>
      </w:r>
    </w:p>
  </w:footnote>
  <w:footnote w:type="continuationSeparator" w:id="0">
    <w:p w14:paraId="1B7BE0C4" w14:textId="77777777" w:rsidR="00545B65" w:rsidRDefault="00545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5CA"/>
    <w:rsid w:val="001C5C86"/>
    <w:rsid w:val="001C718D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6325"/>
    <w:rsid w:val="00276403"/>
    <w:rsid w:val="00283472"/>
    <w:rsid w:val="002926FD"/>
    <w:rsid w:val="002944FD"/>
    <w:rsid w:val="002C1C50"/>
    <w:rsid w:val="002D1425"/>
    <w:rsid w:val="002E4A21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205AD"/>
    <w:rsid w:val="00321FF1"/>
    <w:rsid w:val="00323BE4"/>
    <w:rsid w:val="0033027D"/>
    <w:rsid w:val="00333499"/>
    <w:rsid w:val="00335107"/>
    <w:rsid w:val="00335FB2"/>
    <w:rsid w:val="00343AA4"/>
    <w:rsid w:val="00344158"/>
    <w:rsid w:val="00347B74"/>
    <w:rsid w:val="0035267B"/>
    <w:rsid w:val="00355CB6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8267C"/>
    <w:rsid w:val="00483EBB"/>
    <w:rsid w:val="0048673A"/>
    <w:rsid w:val="004876B9"/>
    <w:rsid w:val="00493A79"/>
    <w:rsid w:val="00495840"/>
    <w:rsid w:val="004A40BE"/>
    <w:rsid w:val="004A6A60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287C"/>
    <w:rsid w:val="00545B6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A96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5531"/>
    <w:rsid w:val="007F7421"/>
    <w:rsid w:val="00801F7F"/>
    <w:rsid w:val="0080428C"/>
    <w:rsid w:val="0080474C"/>
    <w:rsid w:val="008136D7"/>
    <w:rsid w:val="00813C1F"/>
    <w:rsid w:val="008146A2"/>
    <w:rsid w:val="00814F30"/>
    <w:rsid w:val="00820FC0"/>
    <w:rsid w:val="00834A60"/>
    <w:rsid w:val="00837BCD"/>
    <w:rsid w:val="00850175"/>
    <w:rsid w:val="00852320"/>
    <w:rsid w:val="0085530D"/>
    <w:rsid w:val="00863649"/>
    <w:rsid w:val="00863E89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95D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7959"/>
    <w:rsid w:val="00A01CFF"/>
    <w:rsid w:val="00A10539"/>
    <w:rsid w:val="00A11B8A"/>
    <w:rsid w:val="00A15763"/>
    <w:rsid w:val="00A226C6"/>
    <w:rsid w:val="00A27912"/>
    <w:rsid w:val="00A338A3"/>
    <w:rsid w:val="00A339CF"/>
    <w:rsid w:val="00A34E70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3B4C"/>
    <w:rsid w:val="00B73F75"/>
    <w:rsid w:val="00B847A1"/>
    <w:rsid w:val="00B8483E"/>
    <w:rsid w:val="00B946CD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2448"/>
    <w:rsid w:val="00C9351A"/>
    <w:rsid w:val="00CA0968"/>
    <w:rsid w:val="00CA168E"/>
    <w:rsid w:val="00CB0647"/>
    <w:rsid w:val="00CB4236"/>
    <w:rsid w:val="00CC72A4"/>
    <w:rsid w:val="00CD0943"/>
    <w:rsid w:val="00CD3153"/>
    <w:rsid w:val="00CD6F26"/>
    <w:rsid w:val="00CE39D1"/>
    <w:rsid w:val="00CE3ED9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521C1"/>
    <w:rsid w:val="00D53D7D"/>
    <w:rsid w:val="00D55CE2"/>
    <w:rsid w:val="00D65261"/>
    <w:rsid w:val="00D71F40"/>
    <w:rsid w:val="00D75F5D"/>
    <w:rsid w:val="00D77416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511EA"/>
    <w:rsid w:val="00E52C57"/>
    <w:rsid w:val="00E57E7D"/>
    <w:rsid w:val="00E84CD8"/>
    <w:rsid w:val="00E90B85"/>
    <w:rsid w:val="00E91679"/>
    <w:rsid w:val="00E92452"/>
    <w:rsid w:val="00E94CC1"/>
    <w:rsid w:val="00E96431"/>
    <w:rsid w:val="00EA27D2"/>
    <w:rsid w:val="00EB7120"/>
    <w:rsid w:val="00EC3039"/>
    <w:rsid w:val="00EC5235"/>
    <w:rsid w:val="00EC61F5"/>
    <w:rsid w:val="00ED4722"/>
    <w:rsid w:val="00ED6B03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Jesus de Gregorio</cp:lastModifiedBy>
  <cp:revision>8</cp:revision>
  <cp:lastPrinted>2000-02-29T11:31:00Z</cp:lastPrinted>
  <dcterms:created xsi:type="dcterms:W3CDTF">2022-10-17T07:40:00Z</dcterms:created>
  <dcterms:modified xsi:type="dcterms:W3CDTF">2022-11-04T12:06:00Z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