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362E4" w14:textId="77777777" w:rsidR="00E670C5" w:rsidRDefault="00E670C5" w:rsidP="00E67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C4-224abc</w:t>
      </w:r>
    </w:p>
    <w:p w14:paraId="4E359F31" w14:textId="77777777" w:rsidR="00E670C5" w:rsidRDefault="00E670C5" w:rsidP="00E67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D52E6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1D0F0" w14:textId="77777777" w:rsidR="003D52E6" w:rsidRDefault="003D52E6">
      <w:r>
        <w:separator/>
      </w:r>
    </w:p>
  </w:endnote>
  <w:endnote w:type="continuationSeparator" w:id="0">
    <w:p w14:paraId="0A4128AB" w14:textId="77777777" w:rsidR="003D52E6" w:rsidRDefault="003D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3DB5" w14:textId="77777777" w:rsidR="003D52E6" w:rsidRDefault="003D52E6">
      <w:r>
        <w:separator/>
      </w:r>
    </w:p>
  </w:footnote>
  <w:footnote w:type="continuationSeparator" w:id="0">
    <w:p w14:paraId="3571FF32" w14:textId="77777777" w:rsidR="003D52E6" w:rsidRDefault="003D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56</cp:revision>
  <cp:lastPrinted>1899-12-31T23:00:00Z</cp:lastPrinted>
  <dcterms:created xsi:type="dcterms:W3CDTF">2019-01-14T04:28:00Z</dcterms:created>
  <dcterms:modified xsi:type="dcterms:W3CDTF">2022-06-13T17:27:00Z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