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A40521" w14:textId="1A549907" w:rsidR="000B2DD0" w:rsidRDefault="000B2DD0" w:rsidP="000B2DD0">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F9655A">
        <w:rPr>
          <w:b/>
          <w:noProof/>
          <w:sz w:val="24"/>
        </w:rPr>
        <w:t>338</w:t>
      </w:r>
    </w:p>
    <w:p w14:paraId="696564B4" w14:textId="6E33F7D7" w:rsidR="000B2DD0" w:rsidRDefault="000B2DD0" w:rsidP="000B2DD0">
      <w:pPr>
        <w:pStyle w:val="CRCoverPage"/>
        <w:tabs>
          <w:tab w:val="right" w:pos="9639"/>
        </w:tabs>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Pr>
          <w:b/>
          <w:noProof/>
          <w:sz w:val="24"/>
        </w:rPr>
        <w:tab/>
      </w:r>
    </w:p>
    <w:p w14:paraId="150746FC" w14:textId="77777777" w:rsidR="00B076C6" w:rsidRDefault="00B076C6" w:rsidP="000B2DD0"/>
    <w:p w14:paraId="533AFB0D" w14:textId="7756EA6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5434B">
        <w:rPr>
          <w:rFonts w:ascii="Arial" w:hAnsi="Arial" w:cs="Arial"/>
          <w:b/>
          <w:bCs/>
          <w:lang w:val="en-US"/>
        </w:rPr>
        <w:t>Ericsson</w:t>
      </w:r>
    </w:p>
    <w:p w14:paraId="40BF6649" w14:textId="3F970157" w:rsidR="00E31DF2" w:rsidRPr="006B5418" w:rsidRDefault="007C4831" w:rsidP="00E31DF2">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2169E">
        <w:rPr>
          <w:rFonts w:ascii="Arial" w:hAnsi="Arial" w:cs="Arial"/>
          <w:b/>
          <w:bCs/>
          <w:lang w:val="en-US"/>
        </w:rPr>
        <w:t xml:space="preserve">Discussion </w:t>
      </w:r>
      <w:r>
        <w:rPr>
          <w:rFonts w:ascii="Arial" w:hAnsi="Arial" w:cs="Arial"/>
          <w:b/>
          <w:bCs/>
          <w:lang w:val="en-US"/>
        </w:rPr>
        <w:t xml:space="preserve">on </w:t>
      </w:r>
      <w:r w:rsidR="00890CA9">
        <w:rPr>
          <w:rFonts w:ascii="Arial" w:hAnsi="Arial" w:cs="Arial"/>
          <w:b/>
          <w:bCs/>
          <w:lang w:val="en-US"/>
        </w:rPr>
        <w:t xml:space="preserve">PEI </w:t>
      </w:r>
      <w:r w:rsidR="003526CE">
        <w:rPr>
          <w:rFonts w:ascii="Arial" w:hAnsi="Arial" w:cs="Arial"/>
          <w:b/>
          <w:bCs/>
          <w:lang w:val="en-US"/>
        </w:rPr>
        <w:t>Change</w:t>
      </w:r>
      <w:r w:rsidR="000908C0">
        <w:rPr>
          <w:rFonts w:ascii="Arial" w:hAnsi="Arial" w:cs="Arial"/>
          <w:b/>
          <w:bCs/>
          <w:lang w:val="en-US"/>
        </w:rPr>
        <w:t xml:space="preserve"> synchronization</w:t>
      </w:r>
      <w:r w:rsidR="00194C2B">
        <w:rPr>
          <w:rFonts w:ascii="Arial" w:hAnsi="Arial" w:cs="Arial"/>
          <w:b/>
          <w:bCs/>
          <w:lang w:val="en-US"/>
        </w:rPr>
        <w:t xml:space="preserve"> </w:t>
      </w:r>
      <w:r w:rsidR="000908C0">
        <w:rPr>
          <w:rFonts w:ascii="Arial" w:hAnsi="Arial" w:cs="Arial"/>
          <w:b/>
          <w:bCs/>
          <w:lang w:val="en-US"/>
        </w:rPr>
        <w:t>via UDICOM</w:t>
      </w:r>
    </w:p>
    <w:p w14:paraId="13910C27" w14:textId="77777777" w:rsidR="00ED0D9F" w:rsidRDefault="00ED0D9F" w:rsidP="00ED0D9F">
      <w:pPr>
        <w:spacing w:after="120"/>
        <w:ind w:left="1985" w:hanging="1985"/>
        <w:rPr>
          <w:rFonts w:ascii="Arial" w:hAnsi="Arial" w:cs="Arial"/>
          <w:b/>
          <w:bCs/>
          <w:lang w:val="en-US" w:eastAsia="zh-CN"/>
        </w:rPr>
      </w:pPr>
      <w:r>
        <w:rPr>
          <w:rFonts w:ascii="Arial" w:hAnsi="Arial" w:cs="Arial"/>
          <w:b/>
          <w:bCs/>
          <w:lang w:val="en-US"/>
        </w:rPr>
        <w:t>Release:</w:t>
      </w:r>
      <w:r>
        <w:rPr>
          <w:rFonts w:ascii="Arial" w:hAnsi="Arial" w:cs="Arial"/>
          <w:b/>
          <w:bCs/>
          <w:lang w:val="en-US"/>
        </w:rPr>
        <w:tab/>
        <w:t>Rel-17</w:t>
      </w:r>
    </w:p>
    <w:p w14:paraId="78CAC5BC" w14:textId="5A074FDA" w:rsidR="001A64D3" w:rsidRDefault="008C012C" w:rsidP="00CD2478">
      <w:pPr>
        <w:spacing w:after="120"/>
        <w:ind w:left="1985" w:hanging="1985"/>
        <w:rPr>
          <w:rFonts w:ascii="Arial" w:hAnsi="Arial" w:cs="Arial"/>
          <w:b/>
          <w:bCs/>
          <w:lang w:val="en-US"/>
        </w:rPr>
      </w:pPr>
      <w:r w:rsidRPr="000D1310">
        <w:rPr>
          <w:rFonts w:ascii="Arial" w:hAnsi="Arial" w:cs="Arial"/>
          <w:b/>
          <w:bCs/>
          <w:lang w:val="en-US"/>
        </w:rPr>
        <w:t>Agenda item:</w:t>
      </w:r>
      <w:r w:rsidRPr="000D1310">
        <w:rPr>
          <w:rFonts w:ascii="Arial" w:hAnsi="Arial" w:cs="Arial"/>
          <w:b/>
          <w:bCs/>
          <w:lang w:val="en-US"/>
        </w:rPr>
        <w:tab/>
      </w:r>
      <w:r w:rsidR="00F9655A">
        <w:rPr>
          <w:rFonts w:ascii="Arial" w:hAnsi="Arial" w:cs="Arial"/>
          <w:b/>
          <w:bCs/>
          <w:lang w:val="en-US"/>
        </w:rPr>
        <w:t>7.3</w:t>
      </w:r>
    </w:p>
    <w:p w14:paraId="16060915" w14:textId="5614D8B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3245ECF9" w:rsidR="00CD2478" w:rsidRDefault="00473F2B" w:rsidP="00CD2478">
      <w:pPr>
        <w:pStyle w:val="CRCoverPage"/>
        <w:rPr>
          <w:b/>
          <w:lang w:val="en-US"/>
        </w:rPr>
      </w:pPr>
      <w:r>
        <w:rPr>
          <w:b/>
          <w:lang w:val="en-US"/>
        </w:rPr>
        <w:t>1</w:t>
      </w:r>
      <w:r w:rsidR="00CD2478" w:rsidRPr="006B5418">
        <w:rPr>
          <w:b/>
          <w:lang w:val="en-US"/>
        </w:rPr>
        <w:t>.</w:t>
      </w:r>
      <w:r w:rsidR="008D1FA5">
        <w:rPr>
          <w:b/>
          <w:lang w:val="en-US"/>
        </w:rPr>
        <w:tab/>
      </w:r>
      <w:r w:rsidR="00BD7084">
        <w:rPr>
          <w:b/>
          <w:lang w:val="en-US"/>
        </w:rPr>
        <w:t>Intro</w:t>
      </w:r>
      <w:r w:rsidR="00E37D80">
        <w:rPr>
          <w:b/>
          <w:lang w:val="en-US"/>
        </w:rPr>
        <w:t>duction</w:t>
      </w:r>
    </w:p>
    <w:p w14:paraId="2F198538" w14:textId="7C04F6B1" w:rsidR="00E5434B" w:rsidRDefault="00E5434B" w:rsidP="00E5434B">
      <w:pPr>
        <w:rPr>
          <w:lang w:val="en-US"/>
        </w:rPr>
      </w:pPr>
      <w:r>
        <w:rPr>
          <w:lang w:val="en-US"/>
        </w:rPr>
        <w:t xml:space="preserve">The paper is to </w:t>
      </w:r>
      <w:r w:rsidR="00194C2B">
        <w:rPr>
          <w:lang w:val="en-US"/>
        </w:rPr>
        <w:t xml:space="preserve">discuss about stage 2 and stage 3 aspects </w:t>
      </w:r>
      <w:r w:rsidR="000908C0">
        <w:rPr>
          <w:lang w:val="en-US"/>
        </w:rPr>
        <w:t>for the synchronization of PEI</w:t>
      </w:r>
      <w:r w:rsidR="00194C2B">
        <w:rPr>
          <w:lang w:val="en-US"/>
        </w:rPr>
        <w:t xml:space="preserve"> change</w:t>
      </w:r>
      <w:r w:rsidR="000908C0">
        <w:rPr>
          <w:lang w:val="en-US"/>
        </w:rPr>
        <w:t xml:space="preserve">s between HSS and UDM </w:t>
      </w:r>
      <w:r w:rsidR="00323A77">
        <w:rPr>
          <w:lang w:val="en-US"/>
        </w:rPr>
        <w:t>using UDICOM</w:t>
      </w:r>
      <w:r w:rsidR="0093430E">
        <w:rPr>
          <w:lang w:val="en-US"/>
        </w:rPr>
        <w:t xml:space="preserve"> </w:t>
      </w:r>
      <w:r w:rsidR="005D6B4B">
        <w:rPr>
          <w:lang w:val="en-US"/>
        </w:rPr>
        <w:t>and propose solutions to the problems detected in the specifications.</w:t>
      </w:r>
    </w:p>
    <w:p w14:paraId="76026129" w14:textId="39A31764" w:rsidR="00AC7DF6" w:rsidRDefault="00AC7DF6" w:rsidP="00AC7DF6">
      <w:pPr>
        <w:pStyle w:val="CRCoverPage"/>
        <w:rPr>
          <w:b/>
          <w:lang w:val="en-US"/>
        </w:rPr>
      </w:pPr>
      <w:r>
        <w:rPr>
          <w:b/>
          <w:lang w:val="en-US"/>
        </w:rPr>
        <w:t>2</w:t>
      </w:r>
      <w:r w:rsidRPr="006B5418">
        <w:rPr>
          <w:b/>
          <w:lang w:val="en-US"/>
        </w:rPr>
        <w:t>.</w:t>
      </w:r>
      <w:r w:rsidR="008D1FA5">
        <w:rPr>
          <w:b/>
          <w:lang w:val="en-US"/>
        </w:rPr>
        <w:tab/>
      </w:r>
      <w:r w:rsidR="00E37D80">
        <w:rPr>
          <w:b/>
          <w:lang w:val="en-US"/>
        </w:rPr>
        <w:t>Description</w:t>
      </w:r>
    </w:p>
    <w:p w14:paraId="1FE45B77" w14:textId="7CDAD1CC" w:rsidR="00212507" w:rsidRPr="00EF2906" w:rsidRDefault="00E37D80" w:rsidP="00EF2906">
      <w:pPr>
        <w:pStyle w:val="CRCoverPage"/>
        <w:rPr>
          <w:lang w:val="en-US"/>
        </w:rPr>
      </w:pPr>
      <w:r>
        <w:rPr>
          <w:b/>
          <w:lang w:val="en-US"/>
        </w:rPr>
        <w:t>2.1</w:t>
      </w:r>
      <w:r w:rsidR="008D1FA5">
        <w:rPr>
          <w:b/>
          <w:lang w:val="en-US"/>
        </w:rPr>
        <w:tab/>
      </w:r>
      <w:r w:rsidR="008D1FA5">
        <w:rPr>
          <w:b/>
          <w:lang w:val="en-US"/>
        </w:rPr>
        <w:tab/>
      </w:r>
      <w:r w:rsidR="00453ACD">
        <w:rPr>
          <w:b/>
          <w:lang w:val="en-US"/>
        </w:rPr>
        <w:t>Stage 2 aspects in 3GPP TS 23.632</w:t>
      </w:r>
    </w:p>
    <w:p w14:paraId="19272F2C" w14:textId="6F71F9B7" w:rsidR="00890CA9" w:rsidRDefault="00890CA9" w:rsidP="00453ACD">
      <w:bookmarkStart w:id="0" w:name="_Toc19708953"/>
      <w:bookmarkStart w:id="1" w:name="_Toc27745028"/>
      <w:bookmarkStart w:id="2" w:name="_Toc29803181"/>
      <w:bookmarkStart w:id="3" w:name="_Toc35969932"/>
      <w:bookmarkStart w:id="4" w:name="_Toc36050726"/>
      <w:bookmarkStart w:id="5" w:name="_Toc44847439"/>
      <w:bookmarkStart w:id="6" w:name="_Toc51845092"/>
      <w:bookmarkStart w:id="7" w:name="_Toc51845423"/>
      <w:bookmarkStart w:id="8" w:name="_Toc51846943"/>
      <w:bookmarkStart w:id="9" w:name="_Toc57022574"/>
      <w:bookmarkStart w:id="10" w:name="_Toc82556736"/>
      <w:r>
        <w:t xml:space="preserve">UDICOM TS 23.632 specifies the procedure for PEI/IMEI Retrieval as follows … </w:t>
      </w:r>
    </w:p>
    <w:p w14:paraId="39B7A16E" w14:textId="77777777" w:rsidR="008D1FA5" w:rsidRDefault="008D1FA5" w:rsidP="00D94DD8">
      <w:pPr>
        <w:ind w:left="284"/>
      </w:pPr>
      <w:r w:rsidRPr="008D1FA5">
        <w:t>5.4.6</w:t>
      </w:r>
      <w:r w:rsidRPr="008D1FA5">
        <w:tab/>
        <w:t>IMEI Retrieval</w:t>
      </w:r>
    </w:p>
    <w:p w14:paraId="420B5AAE" w14:textId="54B8CE01" w:rsidR="00D471B2" w:rsidRDefault="00D471B2" w:rsidP="00D94DD8">
      <w:pPr>
        <w:ind w:left="284"/>
        <w:rPr>
          <w:i/>
          <w:iCs/>
        </w:rPr>
      </w:pPr>
      <w:r w:rsidRPr="00D471B2">
        <w:rPr>
          <w:i/>
          <w:iCs/>
        </w:rPr>
        <w:t>A pre-requisite for the retrieval of the IMEI when requested by an IMS-AS is that the IMEI for a given UE stored in HSS and UDM is always synchronized</w:t>
      </w:r>
      <w:r w:rsidR="000B1AB8">
        <w:rPr>
          <w:i/>
          <w:iCs/>
        </w:rPr>
        <w:t xml:space="preserve"> as defined in clause </w:t>
      </w:r>
      <w:r w:rsidR="001130E5">
        <w:rPr>
          <w:i/>
          <w:iCs/>
        </w:rPr>
        <w:t xml:space="preserve">5.4.6 IMEI retrieval using </w:t>
      </w:r>
      <w:r w:rsidR="00642114">
        <w:rPr>
          <w:i/>
          <w:iCs/>
        </w:rPr>
        <w:t>(</w:t>
      </w:r>
      <w:proofErr w:type="spellStart"/>
      <w:r w:rsidR="001130E5">
        <w:rPr>
          <w:i/>
          <w:iCs/>
        </w:rPr>
        <w:t>Sh</w:t>
      </w:r>
      <w:proofErr w:type="spellEnd"/>
      <w:r w:rsidR="00642114">
        <w:rPr>
          <w:i/>
          <w:iCs/>
        </w:rPr>
        <w:t>).</w:t>
      </w:r>
    </w:p>
    <w:p w14:paraId="50C3DC6C" w14:textId="26BB7CC1" w:rsidR="008D1FA5" w:rsidRDefault="008D1FA5" w:rsidP="00D94DD8">
      <w:pPr>
        <w:ind w:left="284"/>
        <w:rPr>
          <w:i/>
          <w:iCs/>
        </w:rPr>
      </w:pPr>
      <w:r>
        <w:rPr>
          <w:i/>
          <w:iCs/>
        </w:rPr>
        <w:t>(…)</w:t>
      </w:r>
    </w:p>
    <w:p w14:paraId="01ADC645" w14:textId="6AB45FB5" w:rsidR="008D1FA5" w:rsidRPr="008D1FA5" w:rsidRDefault="008D1FA5" w:rsidP="00D94DD8">
      <w:pPr>
        <w:ind w:left="284"/>
      </w:pPr>
      <w:r w:rsidRPr="008D1FA5">
        <w:t>5.6.3</w:t>
      </w:r>
      <w:r w:rsidRPr="008D1FA5">
        <w:tab/>
        <w:t>Synchronization of Status of Monitoring Event between HSS and UDM</w:t>
      </w:r>
    </w:p>
    <w:p w14:paraId="206C672C" w14:textId="1213EC68" w:rsidR="005C0B4C" w:rsidRPr="005C0B4C" w:rsidRDefault="00453ACD" w:rsidP="6419C145">
      <w:pPr>
        <w:ind w:left="284"/>
        <w:rPr>
          <w:i/>
          <w:iCs/>
        </w:rPr>
      </w:pPr>
      <w:r w:rsidRPr="6419C145">
        <w:rPr>
          <w:i/>
          <w:iCs/>
        </w:rPr>
        <w:t>The status of specific monitoring events that are detected locally at the HSS and UDM (e.g., IMEI/PEI change, roaming status change) is kept synchronized between UDM and HSS as defined in clause 5.6.3.</w:t>
      </w:r>
      <w:r w:rsidR="005C0B4C" w:rsidRPr="6419C145">
        <w:rPr>
          <w:i/>
          <w:iCs/>
        </w:rPr>
        <w:t xml:space="preserve"> This is, when the HSS detects e.g., that the IMEI(SV) for a </w:t>
      </w:r>
      <w:proofErr w:type="gramStart"/>
      <w:r w:rsidR="005C0B4C" w:rsidRPr="6419C145">
        <w:rPr>
          <w:i/>
          <w:iCs/>
        </w:rPr>
        <w:t>UE changes</w:t>
      </w:r>
      <w:proofErr w:type="gramEnd"/>
      <w:r w:rsidR="005C0B4C" w:rsidRPr="6419C145">
        <w:rPr>
          <w:i/>
          <w:iCs/>
        </w:rPr>
        <w:t xml:space="preserve"> (e.g. during an Update Location in EPS), the HSS informs the UDM about the IMEI(SV) change which stores the new IMEI(SV)/PEI accordingly.</w:t>
      </w:r>
    </w:p>
    <w:p w14:paraId="1A9F39ED" w14:textId="771CE258" w:rsidR="0028321A" w:rsidRPr="00453ACD" w:rsidRDefault="005C0B4C" w:rsidP="6419C145">
      <w:pPr>
        <w:ind w:left="284"/>
        <w:rPr>
          <w:i/>
          <w:iCs/>
        </w:rPr>
      </w:pPr>
      <w:r w:rsidRPr="6419C145">
        <w:rPr>
          <w:i/>
          <w:iCs/>
        </w:rPr>
        <w:t>NOTE:</w:t>
      </w:r>
      <w:r>
        <w:tab/>
      </w:r>
      <w:r w:rsidRPr="6419C145">
        <w:rPr>
          <w:i/>
          <w:iCs/>
        </w:rPr>
        <w:t>The synchronization of the status of these monitoring events can be disabled in HSS and UDM based on local policies, e.g., if common exposure is not supported or last known IMEI is not required in HSS/UDM</w:t>
      </w:r>
    </w:p>
    <w:p w14:paraId="46E2E568" w14:textId="15FB6ACC" w:rsidR="006E6B50" w:rsidRDefault="00453ACD" w:rsidP="00453ACD">
      <w:pPr>
        <w:rPr>
          <w:lang w:eastAsia="zh-CN"/>
        </w:rPr>
      </w:pPr>
      <w:r>
        <w:rPr>
          <w:lang w:eastAsia="zh-CN"/>
        </w:rPr>
        <w:t xml:space="preserve">In view of the above text, </w:t>
      </w:r>
      <w:r w:rsidR="00890CA9">
        <w:rPr>
          <w:lang w:eastAsia="zh-CN"/>
        </w:rPr>
        <w:t xml:space="preserve">stage 2 requirements </w:t>
      </w:r>
      <w:r>
        <w:rPr>
          <w:lang w:eastAsia="zh-CN"/>
        </w:rPr>
        <w:t>expect that UDM and HSS maintain</w:t>
      </w:r>
      <w:r w:rsidR="0022052E">
        <w:rPr>
          <w:lang w:eastAsia="zh-CN"/>
        </w:rPr>
        <w:t xml:space="preserve">s </w:t>
      </w:r>
      <w:r w:rsidR="00642114">
        <w:rPr>
          <w:lang w:eastAsia="zh-CN"/>
        </w:rPr>
        <w:t>PEI</w:t>
      </w:r>
      <w:r w:rsidR="00332294">
        <w:rPr>
          <w:lang w:eastAsia="zh-CN"/>
        </w:rPr>
        <w:t>/IMEI</w:t>
      </w:r>
      <w:r>
        <w:rPr>
          <w:lang w:eastAsia="zh-CN"/>
        </w:rPr>
        <w:t xml:space="preserve"> </w:t>
      </w:r>
      <w:r w:rsidR="0022052E">
        <w:rPr>
          <w:lang w:eastAsia="zh-CN"/>
        </w:rPr>
        <w:t>changes sync</w:t>
      </w:r>
      <w:r w:rsidR="00FC2049">
        <w:rPr>
          <w:lang w:eastAsia="zh-CN"/>
        </w:rPr>
        <w:t xml:space="preserve">hronized, </w:t>
      </w:r>
      <w:proofErr w:type="gramStart"/>
      <w:r w:rsidR="00FC2049">
        <w:rPr>
          <w:lang w:eastAsia="zh-CN"/>
        </w:rPr>
        <w:t>i.e.</w:t>
      </w:r>
      <w:proofErr w:type="gramEnd"/>
      <w:r w:rsidR="00FC2049">
        <w:rPr>
          <w:lang w:eastAsia="zh-CN"/>
        </w:rPr>
        <w:t xml:space="preserve"> the last</w:t>
      </w:r>
      <w:r>
        <w:rPr>
          <w:lang w:eastAsia="zh-CN"/>
        </w:rPr>
        <w:t xml:space="preserve"> </w:t>
      </w:r>
      <w:r w:rsidR="00AC6134">
        <w:rPr>
          <w:lang w:eastAsia="zh-CN"/>
        </w:rPr>
        <w:t xml:space="preserve">common </w:t>
      </w:r>
      <w:r>
        <w:rPr>
          <w:lang w:eastAsia="zh-CN"/>
        </w:rPr>
        <w:t>EPS/5GS</w:t>
      </w:r>
      <w:r w:rsidR="0022052E">
        <w:rPr>
          <w:lang w:eastAsia="zh-CN"/>
        </w:rPr>
        <w:t xml:space="preserve"> </w:t>
      </w:r>
      <w:r w:rsidR="00FC2049">
        <w:rPr>
          <w:lang w:eastAsia="zh-CN"/>
        </w:rPr>
        <w:t xml:space="preserve">PEI is </w:t>
      </w:r>
      <w:r w:rsidR="00BB5150">
        <w:rPr>
          <w:lang w:eastAsia="zh-CN"/>
        </w:rPr>
        <w:t>available</w:t>
      </w:r>
      <w:r w:rsidR="00FC2049">
        <w:rPr>
          <w:lang w:eastAsia="zh-CN"/>
        </w:rPr>
        <w:t xml:space="preserve"> in HSS and UDM</w:t>
      </w:r>
      <w:r>
        <w:rPr>
          <w:lang w:eastAsia="zh-CN"/>
        </w:rPr>
        <w:t xml:space="preserve">. </w:t>
      </w:r>
    </w:p>
    <w:p w14:paraId="41BDC51B" w14:textId="2E7222A3" w:rsidR="00224655" w:rsidRDefault="00890CA9" w:rsidP="00453ACD">
      <w:pPr>
        <w:rPr>
          <w:lang w:eastAsia="zh-CN"/>
        </w:rPr>
      </w:pPr>
      <w:r w:rsidRPr="6419C145">
        <w:rPr>
          <w:lang w:eastAsia="zh-CN"/>
        </w:rPr>
        <w:t>T</w:t>
      </w:r>
      <w:r w:rsidR="00453ACD" w:rsidRPr="6419C145">
        <w:rPr>
          <w:lang w:eastAsia="zh-CN"/>
        </w:rPr>
        <w:t>his allows both HSS and UDM to</w:t>
      </w:r>
      <w:r w:rsidR="008C6181" w:rsidRPr="6419C145">
        <w:rPr>
          <w:lang w:eastAsia="zh-CN"/>
        </w:rPr>
        <w:t xml:space="preserve"> </w:t>
      </w:r>
      <w:r w:rsidR="00236711" w:rsidRPr="6419C145">
        <w:rPr>
          <w:lang w:eastAsia="zh-CN"/>
        </w:rPr>
        <w:t xml:space="preserve">directly </w:t>
      </w:r>
      <w:r w:rsidR="008C6181" w:rsidRPr="6419C145">
        <w:rPr>
          <w:lang w:eastAsia="zh-CN"/>
        </w:rPr>
        <w:t xml:space="preserve">provide the last PEI/IMEI </w:t>
      </w:r>
      <w:r w:rsidR="006E6B50" w:rsidRPr="6419C145">
        <w:rPr>
          <w:lang w:eastAsia="zh-CN"/>
        </w:rPr>
        <w:t xml:space="preserve">regardless of the access where the </w:t>
      </w:r>
      <w:r w:rsidR="006F7A91">
        <w:rPr>
          <w:lang w:eastAsia="zh-CN"/>
        </w:rPr>
        <w:t xml:space="preserve">last </w:t>
      </w:r>
      <w:r w:rsidR="007136A9">
        <w:rPr>
          <w:lang w:eastAsia="zh-CN"/>
        </w:rPr>
        <w:t>PEI/IMEI was reported</w:t>
      </w:r>
      <w:r w:rsidR="006E6B50" w:rsidRPr="6419C145">
        <w:rPr>
          <w:lang w:eastAsia="zh-CN"/>
        </w:rPr>
        <w:t xml:space="preserve">, </w:t>
      </w:r>
      <w:r w:rsidR="008C6181" w:rsidRPr="6419C145">
        <w:rPr>
          <w:lang w:eastAsia="zh-CN"/>
        </w:rPr>
        <w:t xml:space="preserve">when requested by </w:t>
      </w:r>
      <w:proofErr w:type="gramStart"/>
      <w:r w:rsidR="008C6181" w:rsidRPr="6419C145">
        <w:rPr>
          <w:lang w:eastAsia="zh-CN"/>
        </w:rPr>
        <w:t>e.g.</w:t>
      </w:r>
      <w:proofErr w:type="gramEnd"/>
      <w:r w:rsidR="008C6181" w:rsidRPr="6419C145">
        <w:rPr>
          <w:lang w:eastAsia="zh-CN"/>
        </w:rPr>
        <w:t xml:space="preserve"> IMS AS via </w:t>
      </w:r>
      <w:proofErr w:type="spellStart"/>
      <w:r w:rsidR="008C6181" w:rsidRPr="6419C145">
        <w:rPr>
          <w:lang w:eastAsia="zh-CN"/>
        </w:rPr>
        <w:t>Sh</w:t>
      </w:r>
      <w:proofErr w:type="spellEnd"/>
      <w:r w:rsidR="008C6181" w:rsidRPr="6419C145">
        <w:rPr>
          <w:lang w:eastAsia="zh-CN"/>
        </w:rPr>
        <w:t xml:space="preserve"> or NEF in common exposur</w:t>
      </w:r>
      <w:r w:rsidR="004732A9" w:rsidRPr="6419C145">
        <w:rPr>
          <w:lang w:eastAsia="zh-CN"/>
        </w:rPr>
        <w:t xml:space="preserve">e </w:t>
      </w:r>
      <w:r w:rsidR="00332294" w:rsidRPr="6419C145">
        <w:rPr>
          <w:lang w:eastAsia="zh-CN"/>
        </w:rPr>
        <w:t>monitoring events</w:t>
      </w:r>
      <w:r w:rsidR="00BB5150" w:rsidRPr="6419C145">
        <w:rPr>
          <w:lang w:eastAsia="zh-CN"/>
        </w:rPr>
        <w:t xml:space="preserve">, avoiding the need to </w:t>
      </w:r>
      <w:r w:rsidR="00236711" w:rsidRPr="6419C145">
        <w:rPr>
          <w:lang w:eastAsia="zh-CN"/>
        </w:rPr>
        <w:t>specify</w:t>
      </w:r>
      <w:r w:rsidR="00BB5150" w:rsidRPr="6419C145">
        <w:rPr>
          <w:lang w:eastAsia="zh-CN"/>
        </w:rPr>
        <w:t xml:space="preserve"> explicit </w:t>
      </w:r>
      <w:r w:rsidR="00236711" w:rsidRPr="6419C145">
        <w:rPr>
          <w:lang w:eastAsia="zh-CN"/>
        </w:rPr>
        <w:t>subscription/notification procedures</w:t>
      </w:r>
      <w:r w:rsidR="00332294" w:rsidRPr="6419C145">
        <w:rPr>
          <w:lang w:eastAsia="zh-CN"/>
        </w:rPr>
        <w:t>.</w:t>
      </w:r>
    </w:p>
    <w:p w14:paraId="4CE36FB8" w14:textId="61296B07" w:rsidR="00B66D8A" w:rsidRDefault="00A91C27" w:rsidP="002B3241">
      <w:pPr>
        <w:rPr>
          <w:lang w:eastAsia="zh-CN"/>
        </w:rPr>
      </w:pPr>
      <w:r>
        <w:rPr>
          <w:lang w:eastAsia="zh-CN"/>
        </w:rPr>
        <w:t>The</w:t>
      </w:r>
      <w:r w:rsidR="005601D5">
        <w:rPr>
          <w:lang w:eastAsia="zh-CN"/>
        </w:rPr>
        <w:t xml:space="preserve"> stage 2 requirements </w:t>
      </w:r>
      <w:r w:rsidR="001C2FA0">
        <w:rPr>
          <w:lang w:eastAsia="zh-CN"/>
        </w:rPr>
        <w:t xml:space="preserve">also </w:t>
      </w:r>
      <w:r w:rsidR="005601D5">
        <w:rPr>
          <w:lang w:eastAsia="zh-CN"/>
        </w:rPr>
        <w:t xml:space="preserve">expect that the </w:t>
      </w:r>
      <w:r w:rsidR="005B7D9D">
        <w:rPr>
          <w:lang w:eastAsia="zh-CN"/>
        </w:rPr>
        <w:t>change of</w:t>
      </w:r>
      <w:r w:rsidR="005601D5">
        <w:rPr>
          <w:lang w:eastAsia="zh-CN"/>
        </w:rPr>
        <w:t xml:space="preserve"> PEI/IMEI can be reported </w:t>
      </w:r>
      <w:r w:rsidR="005B7D9D">
        <w:rPr>
          <w:lang w:eastAsia="zh-CN"/>
        </w:rPr>
        <w:t xml:space="preserve">by </w:t>
      </w:r>
      <w:r w:rsidR="002539B0">
        <w:rPr>
          <w:lang w:eastAsia="zh-CN"/>
        </w:rPr>
        <w:t xml:space="preserve">either </w:t>
      </w:r>
      <w:r w:rsidR="005B7D9D">
        <w:rPr>
          <w:lang w:eastAsia="zh-CN"/>
        </w:rPr>
        <w:t xml:space="preserve">the UDM </w:t>
      </w:r>
      <w:r w:rsidR="008956BA">
        <w:rPr>
          <w:lang w:eastAsia="zh-CN"/>
        </w:rPr>
        <w:t xml:space="preserve">or HSS </w:t>
      </w:r>
      <w:r w:rsidR="005B7D9D">
        <w:rPr>
          <w:lang w:eastAsia="zh-CN"/>
        </w:rPr>
        <w:t xml:space="preserve">when the change of PEI/IMEI is detected </w:t>
      </w:r>
      <w:r w:rsidR="00EC459D">
        <w:rPr>
          <w:lang w:eastAsia="zh-CN"/>
        </w:rPr>
        <w:t xml:space="preserve">in the </w:t>
      </w:r>
      <w:r w:rsidR="002539B0">
        <w:rPr>
          <w:lang w:eastAsia="zh-CN"/>
        </w:rPr>
        <w:t xml:space="preserve">other domain </w:t>
      </w:r>
      <w:r w:rsidR="00990170">
        <w:rPr>
          <w:lang w:eastAsia="zh-CN"/>
        </w:rPr>
        <w:t xml:space="preserve">and </w:t>
      </w:r>
      <w:r w:rsidR="005B7D9D">
        <w:rPr>
          <w:lang w:eastAsia="zh-CN"/>
        </w:rPr>
        <w:t xml:space="preserve">even if the UE </w:t>
      </w:r>
      <w:r w:rsidR="00A10B8F">
        <w:rPr>
          <w:lang w:eastAsia="zh-CN"/>
        </w:rPr>
        <w:t>is no</w:t>
      </w:r>
      <w:r w:rsidR="00924386">
        <w:rPr>
          <w:lang w:eastAsia="zh-CN"/>
        </w:rPr>
        <w:t>t</w:t>
      </w:r>
      <w:r w:rsidR="00A10B8F">
        <w:rPr>
          <w:lang w:eastAsia="zh-CN"/>
        </w:rPr>
        <w:t xml:space="preserve"> currently registered in </w:t>
      </w:r>
      <w:r w:rsidR="00DF24E3">
        <w:rPr>
          <w:lang w:eastAsia="zh-CN"/>
        </w:rPr>
        <w:t>the own</w:t>
      </w:r>
      <w:r w:rsidR="00A10B8F">
        <w:rPr>
          <w:lang w:eastAsia="zh-CN"/>
        </w:rPr>
        <w:t xml:space="preserve"> domain</w:t>
      </w:r>
      <w:r w:rsidR="00924386">
        <w:rPr>
          <w:lang w:eastAsia="zh-CN"/>
        </w:rPr>
        <w:t xml:space="preserve">. Furthermore, it shall be possible to notify the change of PEI/IMEI even if the UE has never been registered in the </w:t>
      </w:r>
      <w:r w:rsidR="00DF24E3">
        <w:rPr>
          <w:lang w:eastAsia="zh-CN"/>
        </w:rPr>
        <w:t>own</w:t>
      </w:r>
      <w:r w:rsidR="00AE4F20">
        <w:rPr>
          <w:lang w:eastAsia="zh-CN"/>
        </w:rPr>
        <w:t xml:space="preserve"> domain yet. This is, it shall be possible that </w:t>
      </w:r>
      <w:proofErr w:type="gramStart"/>
      <w:r w:rsidR="00DF24E3">
        <w:rPr>
          <w:lang w:eastAsia="zh-CN"/>
        </w:rPr>
        <w:t>e.g.</w:t>
      </w:r>
      <w:proofErr w:type="gramEnd"/>
      <w:r w:rsidR="00DF24E3">
        <w:rPr>
          <w:lang w:eastAsia="zh-CN"/>
        </w:rPr>
        <w:t xml:space="preserve"> </w:t>
      </w:r>
      <w:r w:rsidR="00AE4F20">
        <w:rPr>
          <w:lang w:eastAsia="zh-CN"/>
        </w:rPr>
        <w:t xml:space="preserve">the UDM reports PEI/IMEI change detected by HSS in EPC </w:t>
      </w:r>
      <w:r w:rsidR="004500A6">
        <w:rPr>
          <w:lang w:eastAsia="zh-CN"/>
        </w:rPr>
        <w:t>and</w:t>
      </w:r>
      <w:r w:rsidR="00AE4F20">
        <w:rPr>
          <w:lang w:eastAsia="zh-CN"/>
        </w:rPr>
        <w:t xml:space="preserve"> the UE is not </w:t>
      </w:r>
      <w:r w:rsidR="004500A6">
        <w:rPr>
          <w:lang w:eastAsia="zh-CN"/>
        </w:rPr>
        <w:t xml:space="preserve">currently </w:t>
      </w:r>
      <w:r w:rsidR="00AE4F20">
        <w:rPr>
          <w:lang w:eastAsia="zh-CN"/>
        </w:rPr>
        <w:t>registered in 5GC</w:t>
      </w:r>
      <w:r w:rsidR="004500A6">
        <w:rPr>
          <w:lang w:eastAsia="zh-CN"/>
        </w:rPr>
        <w:t xml:space="preserve"> or even if the UE has never been registered in 5GC yet.</w:t>
      </w:r>
      <w:r w:rsidR="008D1FA5">
        <w:rPr>
          <w:lang w:eastAsia="zh-CN"/>
        </w:rPr>
        <w:t xml:space="preserve"> </w:t>
      </w:r>
      <w:r w:rsidR="00605D13">
        <w:rPr>
          <w:lang w:eastAsia="zh-CN"/>
        </w:rPr>
        <w:t xml:space="preserve">This implies that the last PEI/IMEI shall be synchronized and stored </w:t>
      </w:r>
      <w:r w:rsidR="004C1D02">
        <w:rPr>
          <w:lang w:eastAsia="zh-CN"/>
        </w:rPr>
        <w:t xml:space="preserve">in HSS/UDM </w:t>
      </w:r>
      <w:r w:rsidR="00491A9F" w:rsidRPr="6419C145">
        <w:rPr>
          <w:lang w:eastAsia="zh-CN"/>
        </w:rPr>
        <w:t xml:space="preserve">even </w:t>
      </w:r>
      <w:r w:rsidR="006B52A5" w:rsidRPr="6419C145">
        <w:rPr>
          <w:lang w:eastAsia="zh-CN"/>
        </w:rPr>
        <w:t xml:space="preserve">when </w:t>
      </w:r>
      <w:r w:rsidR="001145B5" w:rsidRPr="6419C145">
        <w:rPr>
          <w:lang w:eastAsia="zh-CN"/>
        </w:rPr>
        <w:t xml:space="preserve">the UE </w:t>
      </w:r>
      <w:r w:rsidR="006B52A5" w:rsidRPr="6419C145">
        <w:rPr>
          <w:lang w:eastAsia="zh-CN"/>
        </w:rPr>
        <w:t xml:space="preserve">is not </w:t>
      </w:r>
      <w:r w:rsidR="00A5387A" w:rsidRPr="6419C145">
        <w:rPr>
          <w:lang w:eastAsia="zh-CN"/>
        </w:rPr>
        <w:t xml:space="preserve">currently </w:t>
      </w:r>
      <w:r w:rsidR="007A247D" w:rsidRPr="6419C145">
        <w:rPr>
          <w:lang w:eastAsia="zh-CN"/>
        </w:rPr>
        <w:t>located/</w:t>
      </w:r>
      <w:r w:rsidR="006B52A5" w:rsidRPr="6419C145">
        <w:rPr>
          <w:lang w:eastAsia="zh-CN"/>
        </w:rPr>
        <w:t>registered</w:t>
      </w:r>
      <w:r w:rsidR="00491A9F" w:rsidRPr="6419C145">
        <w:rPr>
          <w:lang w:eastAsia="zh-CN"/>
        </w:rPr>
        <w:t xml:space="preserve"> in 4G or 5G access respectively.</w:t>
      </w:r>
      <w:r w:rsidR="00D83F72" w:rsidRPr="6419C145">
        <w:rPr>
          <w:lang w:eastAsia="zh-CN"/>
        </w:rPr>
        <w:t xml:space="preserve"> If th</w:t>
      </w:r>
      <w:r w:rsidR="00A5387A" w:rsidRPr="6419C145">
        <w:rPr>
          <w:lang w:eastAsia="zh-CN"/>
        </w:rPr>
        <w:t>is</w:t>
      </w:r>
      <w:r w:rsidR="00D83F72" w:rsidRPr="6419C145">
        <w:rPr>
          <w:lang w:eastAsia="zh-CN"/>
        </w:rPr>
        <w:t xml:space="preserve"> </w:t>
      </w:r>
      <w:r w:rsidR="00A5387A" w:rsidRPr="6419C145">
        <w:rPr>
          <w:lang w:eastAsia="zh-CN"/>
        </w:rPr>
        <w:t xml:space="preserve">pre-requite cannot be achieved, the feature does not work properly, since the last stored IMEI is not trustable and cannot be used to detect IMEI changes or provide the last IMEI information to requestor without additional interactions with the other node. </w:t>
      </w:r>
    </w:p>
    <w:p w14:paraId="0AB34ABE" w14:textId="19224487" w:rsidR="00D83F72" w:rsidRDefault="00B66D8A" w:rsidP="00BA304B">
      <w:pPr>
        <w:spacing w:before="120" w:after="0"/>
        <w:rPr>
          <w:lang w:eastAsia="zh-CN"/>
        </w:rPr>
      </w:pPr>
      <w:r w:rsidRPr="6419C145">
        <w:rPr>
          <w:b/>
          <w:bCs/>
          <w:lang w:val="en-US"/>
        </w:rPr>
        <w:t>Proposal 1:</w:t>
      </w:r>
      <w:r w:rsidRPr="6419C145">
        <w:rPr>
          <w:lang w:val="en-US"/>
        </w:rPr>
        <w:t xml:space="preserve"> Clarify </w:t>
      </w:r>
      <w:r>
        <w:rPr>
          <w:lang w:val="en-US"/>
        </w:rPr>
        <w:t xml:space="preserve">in TS 23.632 </w:t>
      </w:r>
      <w:r w:rsidR="008815AF">
        <w:rPr>
          <w:lang w:val="en-US"/>
        </w:rPr>
        <w:t xml:space="preserve">that the PEI/IMEI synchronization </w:t>
      </w:r>
      <w:r w:rsidR="00E226F8">
        <w:rPr>
          <w:lang w:val="en-US"/>
        </w:rPr>
        <w:t xml:space="preserve">procedure requires that the last PEI/IMEI can be stored </w:t>
      </w:r>
      <w:r w:rsidR="007A5EBC">
        <w:rPr>
          <w:lang w:val="en-US"/>
        </w:rPr>
        <w:t xml:space="preserve">in HSS/UDM even if the UE is not currently </w:t>
      </w:r>
      <w:r w:rsidR="007A5EBC" w:rsidRPr="6419C145">
        <w:rPr>
          <w:lang w:eastAsia="zh-CN"/>
        </w:rPr>
        <w:t>located/registered in 4G or 5G access respectively</w:t>
      </w:r>
      <w:r w:rsidR="00A5387A" w:rsidRPr="6419C145">
        <w:rPr>
          <w:lang w:eastAsia="zh-CN"/>
        </w:rPr>
        <w:t>.</w:t>
      </w:r>
    </w:p>
    <w:bookmarkEnd w:id="0"/>
    <w:bookmarkEnd w:id="1"/>
    <w:bookmarkEnd w:id="2"/>
    <w:bookmarkEnd w:id="3"/>
    <w:bookmarkEnd w:id="4"/>
    <w:bookmarkEnd w:id="5"/>
    <w:bookmarkEnd w:id="6"/>
    <w:bookmarkEnd w:id="7"/>
    <w:bookmarkEnd w:id="8"/>
    <w:bookmarkEnd w:id="9"/>
    <w:bookmarkEnd w:id="10"/>
    <w:p w14:paraId="203C9095" w14:textId="77777777" w:rsidR="008815AF" w:rsidRDefault="008815AF" w:rsidP="00453ACD">
      <w:pPr>
        <w:pStyle w:val="CRCoverPage"/>
        <w:rPr>
          <w:b/>
          <w:lang w:val="en-US"/>
        </w:rPr>
      </w:pPr>
    </w:p>
    <w:p w14:paraId="64E8E32A" w14:textId="2861C4C8" w:rsidR="00453ACD" w:rsidRPr="00EF2906" w:rsidRDefault="00453ACD" w:rsidP="00453ACD">
      <w:pPr>
        <w:pStyle w:val="CRCoverPage"/>
        <w:rPr>
          <w:lang w:val="en-US"/>
        </w:rPr>
      </w:pPr>
      <w:r>
        <w:rPr>
          <w:b/>
          <w:lang w:val="en-US"/>
        </w:rPr>
        <w:t>2.</w:t>
      </w:r>
      <w:r w:rsidR="00D94DD8">
        <w:rPr>
          <w:b/>
          <w:lang w:val="en-US"/>
        </w:rPr>
        <w:t>2</w:t>
      </w:r>
      <w:r w:rsidR="008D1FA5">
        <w:rPr>
          <w:b/>
          <w:lang w:val="en-US"/>
        </w:rPr>
        <w:tab/>
      </w:r>
      <w:r w:rsidR="008D1FA5">
        <w:rPr>
          <w:b/>
          <w:lang w:val="en-US"/>
        </w:rPr>
        <w:tab/>
      </w:r>
      <w:r>
        <w:rPr>
          <w:b/>
          <w:lang w:val="en-US"/>
        </w:rPr>
        <w:t>Stage 3 aspects in 3GPP TS 29.503</w:t>
      </w:r>
      <w:r w:rsidR="00C81F99">
        <w:rPr>
          <w:b/>
          <w:lang w:val="en-US"/>
        </w:rPr>
        <w:t xml:space="preserve"> </w:t>
      </w:r>
    </w:p>
    <w:p w14:paraId="6252DE2E" w14:textId="279377ED" w:rsidR="00491A9F" w:rsidRDefault="00453ACD" w:rsidP="00982351">
      <w:pPr>
        <w:spacing w:before="120" w:after="0"/>
        <w:rPr>
          <w:lang w:val="en-US"/>
        </w:rPr>
      </w:pPr>
      <w:r>
        <w:rPr>
          <w:lang w:val="en-US"/>
        </w:rPr>
        <w:lastRenderedPageBreak/>
        <w:t xml:space="preserve">CT4 has defined </w:t>
      </w:r>
      <w:r w:rsidR="00A70226">
        <w:rPr>
          <w:lang w:val="en-US"/>
        </w:rPr>
        <w:t xml:space="preserve">Nudm_UECM </w:t>
      </w:r>
      <w:r w:rsidR="008D1FA5">
        <w:rPr>
          <w:lang w:val="en-US"/>
        </w:rPr>
        <w:t>"</w:t>
      </w:r>
      <w:r w:rsidR="00AE5613">
        <w:rPr>
          <w:lang w:val="en-US"/>
        </w:rPr>
        <w:t>PEI Update</w:t>
      </w:r>
      <w:r w:rsidR="008D1FA5">
        <w:rPr>
          <w:lang w:val="en-US"/>
        </w:rPr>
        <w:t>"</w:t>
      </w:r>
      <w:r w:rsidR="00AE5613">
        <w:rPr>
          <w:lang w:val="en-US"/>
        </w:rPr>
        <w:t xml:space="preserve"> operation </w:t>
      </w:r>
      <w:r w:rsidR="009E46A4" w:rsidRPr="009E46A4">
        <w:rPr>
          <w:lang w:val="en-US"/>
        </w:rPr>
        <w:t xml:space="preserve">in </w:t>
      </w:r>
      <w:r w:rsidR="005F4186">
        <w:rPr>
          <w:lang w:val="en-US"/>
        </w:rPr>
        <w:t xml:space="preserve">TS 29.503, </w:t>
      </w:r>
      <w:r w:rsidR="009E46A4" w:rsidRPr="009E46A4">
        <w:rPr>
          <w:lang w:val="en-US"/>
        </w:rPr>
        <w:t>clause 5.3.2.10.2</w:t>
      </w:r>
      <w:r w:rsidR="009E46A4">
        <w:rPr>
          <w:i/>
          <w:iCs/>
          <w:lang w:val="en-US"/>
        </w:rPr>
        <w:t xml:space="preserve"> </w:t>
      </w:r>
      <w:r w:rsidR="00F349FA" w:rsidRPr="00F349FA">
        <w:rPr>
          <w:lang w:val="en-US"/>
        </w:rPr>
        <w:t xml:space="preserve">where </w:t>
      </w:r>
      <w:r w:rsidR="00491A9F">
        <w:rPr>
          <w:lang w:val="en-US"/>
        </w:rPr>
        <w:t>…</w:t>
      </w:r>
    </w:p>
    <w:p w14:paraId="13EE2499" w14:textId="63D09228" w:rsidR="00FF15B3" w:rsidRPr="00FF15B3" w:rsidRDefault="00453DAC" w:rsidP="00D94DD8">
      <w:pPr>
        <w:spacing w:before="120" w:after="0"/>
        <w:ind w:left="284"/>
        <w:rPr>
          <w:i/>
          <w:iCs/>
          <w:lang w:val="en-US"/>
        </w:rPr>
      </w:pPr>
      <w:r>
        <w:rPr>
          <w:lang w:val="en-US"/>
        </w:rPr>
        <w:t>"</w:t>
      </w:r>
      <w:r w:rsidR="00491A9F">
        <w:rPr>
          <w:lang w:val="en-US"/>
        </w:rPr>
        <w:t>…</w:t>
      </w:r>
      <w:r w:rsidR="00491A9F" w:rsidRPr="00F349FA">
        <w:rPr>
          <w:lang w:val="en-US"/>
        </w:rPr>
        <w:t xml:space="preserve"> </w:t>
      </w:r>
      <w:r w:rsidR="00F349FA" w:rsidRPr="00FF15B3">
        <w:rPr>
          <w:i/>
          <w:iCs/>
          <w:lang w:val="en-US"/>
        </w:rPr>
        <w:t>the HSS sends a request to the UDM to update the PEI attribute in the 3GPP Access Registration context</w:t>
      </w:r>
      <w:r w:rsidR="00F90B06" w:rsidRPr="00FF15B3">
        <w:rPr>
          <w:i/>
          <w:iCs/>
          <w:lang w:val="en-US"/>
        </w:rPr>
        <w:t>.</w:t>
      </w:r>
      <w:r w:rsidR="00AE5613" w:rsidRPr="00FF15B3">
        <w:rPr>
          <w:i/>
          <w:iCs/>
          <w:lang w:val="en-US"/>
        </w:rPr>
        <w:t xml:space="preserve"> </w:t>
      </w:r>
      <w:r w:rsidR="00FF15B3" w:rsidRPr="00FF15B3">
        <w:rPr>
          <w:i/>
          <w:iCs/>
          <w:lang w:val="en-US"/>
        </w:rPr>
        <w:t xml:space="preserve">The HSS sends a POST request (custom method: </w:t>
      </w:r>
      <w:proofErr w:type="spellStart"/>
      <w:r w:rsidR="00FF15B3" w:rsidRPr="00FF15B3">
        <w:rPr>
          <w:i/>
          <w:iCs/>
          <w:lang w:val="en-US"/>
        </w:rPr>
        <w:t>pei</w:t>
      </w:r>
      <w:proofErr w:type="spellEnd"/>
      <w:r w:rsidR="00FF15B3" w:rsidRPr="00FF15B3">
        <w:rPr>
          <w:i/>
          <w:iCs/>
          <w:lang w:val="en-US"/>
        </w:rPr>
        <w:t xml:space="preserve">-update) to the resource representing the UE's registration for 3GPP access. This shall result in updating the </w:t>
      </w:r>
      <w:proofErr w:type="spellStart"/>
      <w:r w:rsidR="00FF15B3" w:rsidRPr="00FF15B3">
        <w:rPr>
          <w:i/>
          <w:iCs/>
          <w:lang w:val="en-US"/>
        </w:rPr>
        <w:t>pei</w:t>
      </w:r>
      <w:proofErr w:type="spellEnd"/>
      <w:r w:rsidR="00FF15B3" w:rsidRPr="00FF15B3">
        <w:rPr>
          <w:i/>
          <w:iCs/>
          <w:lang w:val="en-US"/>
        </w:rPr>
        <w:t xml:space="preserve"> attribute in the Amf3gppAccessRegistration object and storing it in UDR</w:t>
      </w:r>
      <w:r w:rsidR="00FF15B3" w:rsidRPr="00A107C8">
        <w:rPr>
          <w:lang w:val="en-US"/>
        </w:rPr>
        <w:t>.</w:t>
      </w:r>
      <w:r>
        <w:rPr>
          <w:lang w:val="en-US"/>
        </w:rPr>
        <w:t>"</w:t>
      </w:r>
    </w:p>
    <w:p w14:paraId="0DBC6420" w14:textId="257968C8" w:rsidR="001E68B8" w:rsidRDefault="00EF4B72" w:rsidP="001E68B8">
      <w:pPr>
        <w:spacing w:before="120" w:after="0"/>
        <w:rPr>
          <w:lang w:val="en-US"/>
        </w:rPr>
      </w:pPr>
      <w:r w:rsidRPr="6419C145">
        <w:rPr>
          <w:lang w:val="en-US"/>
        </w:rPr>
        <w:t xml:space="preserve">HSS will send this operation whenever it detects a IMEI change, </w:t>
      </w:r>
      <w:proofErr w:type="gramStart"/>
      <w:r w:rsidRPr="6419C145">
        <w:rPr>
          <w:lang w:val="en-US"/>
        </w:rPr>
        <w:t>i.e.</w:t>
      </w:r>
      <w:proofErr w:type="gramEnd"/>
      <w:r w:rsidRPr="6419C145">
        <w:rPr>
          <w:lang w:val="en-US"/>
        </w:rPr>
        <w:t xml:space="preserve"> HSS receives an </w:t>
      </w:r>
      <w:r w:rsidR="00DD770C" w:rsidRPr="6419C145">
        <w:rPr>
          <w:lang w:val="en-US"/>
        </w:rPr>
        <w:t xml:space="preserve">IMEI </w:t>
      </w:r>
      <w:r w:rsidRPr="6419C145">
        <w:rPr>
          <w:lang w:val="en-US"/>
        </w:rPr>
        <w:t>Update from MME (S</w:t>
      </w:r>
      <w:r w:rsidR="00DD770C" w:rsidRPr="6419C145">
        <w:rPr>
          <w:lang w:val="en-US"/>
        </w:rPr>
        <w:t>6a-ULR/NOR)</w:t>
      </w:r>
      <w:r w:rsidR="00887EDF" w:rsidRPr="6419C145">
        <w:rPr>
          <w:lang w:val="en-US"/>
        </w:rPr>
        <w:t xml:space="preserve"> and it is different to the </w:t>
      </w:r>
      <w:r w:rsidR="00783129" w:rsidRPr="6419C145">
        <w:rPr>
          <w:lang w:val="en-US"/>
        </w:rPr>
        <w:t>last IMEI stored.</w:t>
      </w:r>
      <w:r w:rsidR="00DD770C" w:rsidRPr="6419C145">
        <w:rPr>
          <w:lang w:val="en-US"/>
        </w:rPr>
        <w:t xml:space="preserve"> </w:t>
      </w:r>
      <w:r w:rsidR="00BB5488" w:rsidRPr="6419C145">
        <w:rPr>
          <w:lang w:val="en-US"/>
        </w:rPr>
        <w:t>Then UDM stores the receive</w:t>
      </w:r>
      <w:r w:rsidR="00930205" w:rsidRPr="6419C145">
        <w:rPr>
          <w:lang w:val="en-US"/>
        </w:rPr>
        <w:t>d</w:t>
      </w:r>
      <w:r w:rsidR="00BB5488" w:rsidRPr="6419C145">
        <w:rPr>
          <w:lang w:val="en-US"/>
        </w:rPr>
        <w:t xml:space="preserve"> IMEI in UDR AMF3GppRegistration resource replacing the current one</w:t>
      </w:r>
      <w:r w:rsidR="00A40646" w:rsidRPr="6419C145">
        <w:rPr>
          <w:lang w:val="en-US"/>
        </w:rPr>
        <w:t>. No modifications in Nudr are required since</w:t>
      </w:r>
      <w:r w:rsidR="00911DD0" w:rsidRPr="6419C145">
        <w:rPr>
          <w:lang w:val="en-US"/>
        </w:rPr>
        <w:t xml:space="preserve"> </w:t>
      </w:r>
      <w:r w:rsidR="007A427C" w:rsidRPr="6419C145">
        <w:rPr>
          <w:lang w:val="en-US"/>
        </w:rPr>
        <w:t>amf3gppRegistration is reused.</w:t>
      </w:r>
    </w:p>
    <w:p w14:paraId="182C6D3B" w14:textId="0AC46647" w:rsidR="005E47A0" w:rsidRDefault="008024CE" w:rsidP="00924FBA">
      <w:pPr>
        <w:spacing w:before="120" w:after="0"/>
        <w:rPr>
          <w:lang w:val="en-US"/>
        </w:rPr>
      </w:pPr>
      <w:r w:rsidRPr="6419C145">
        <w:rPr>
          <w:lang w:val="en-US"/>
        </w:rPr>
        <w:t>However, in</w:t>
      </w:r>
      <w:r w:rsidR="005D0F08" w:rsidRPr="6419C145">
        <w:rPr>
          <w:lang w:val="en-US"/>
        </w:rPr>
        <w:t xml:space="preserve"> case the Amf3GPPregistration is not yet created in UDR</w:t>
      </w:r>
      <w:r w:rsidR="00E36A3F" w:rsidRPr="6419C145">
        <w:rPr>
          <w:lang w:val="en-US"/>
        </w:rPr>
        <w:t>,</w:t>
      </w:r>
      <w:r w:rsidR="005D0F08" w:rsidRPr="6419C145">
        <w:rPr>
          <w:lang w:val="en-US"/>
        </w:rPr>
        <w:t xml:space="preserve"> UDM cannot store the </w:t>
      </w:r>
      <w:r w:rsidR="005E47A0" w:rsidRPr="6419C145">
        <w:rPr>
          <w:lang w:val="en-US"/>
        </w:rPr>
        <w:t>last IMEI received from HSS. This</w:t>
      </w:r>
      <w:r w:rsidR="00A5387A" w:rsidRPr="6419C145">
        <w:rPr>
          <w:lang w:val="en-US"/>
        </w:rPr>
        <w:t xml:space="preserve"> means the </w:t>
      </w:r>
      <w:r w:rsidR="001B7C19">
        <w:rPr>
          <w:lang w:val="en-US"/>
        </w:rPr>
        <w:t xml:space="preserve">principles of the stage 2 requirements </w:t>
      </w:r>
      <w:r w:rsidR="00A5387A" w:rsidRPr="6419C145">
        <w:rPr>
          <w:lang w:val="en-US"/>
        </w:rPr>
        <w:t>mentioned above cannot be fulfill</w:t>
      </w:r>
      <w:r w:rsidR="0007412D" w:rsidRPr="6419C145">
        <w:rPr>
          <w:lang w:val="en-US"/>
        </w:rPr>
        <w:t>ed</w:t>
      </w:r>
      <w:r w:rsidR="00A5387A" w:rsidRPr="6419C145">
        <w:rPr>
          <w:lang w:val="en-US"/>
        </w:rPr>
        <w:t xml:space="preserve"> </w:t>
      </w:r>
      <w:r w:rsidR="005E47A0" w:rsidRPr="6419C145">
        <w:rPr>
          <w:lang w:val="en-US"/>
        </w:rPr>
        <w:t>and this has the following implications for common exposure use cases:</w:t>
      </w:r>
    </w:p>
    <w:p w14:paraId="1FF57142" w14:textId="202FA52D" w:rsidR="00924FBA" w:rsidRDefault="00924FBA" w:rsidP="00924FBA">
      <w:pPr>
        <w:pStyle w:val="ListParagraph"/>
        <w:numPr>
          <w:ilvl w:val="0"/>
          <w:numId w:val="40"/>
        </w:numPr>
        <w:spacing w:before="120" w:after="0"/>
        <w:rPr>
          <w:lang w:val="en-US"/>
        </w:rPr>
      </w:pPr>
      <w:r w:rsidRPr="3B6059C6">
        <w:rPr>
          <w:lang w:val="en-US"/>
        </w:rPr>
        <w:t xml:space="preserve">When AMF registers in UDM, and </w:t>
      </w:r>
      <w:bookmarkStart w:id="11" w:name="_Hlk110425134"/>
      <w:r w:rsidRPr="3B6059C6">
        <w:rPr>
          <w:lang w:val="en-US"/>
        </w:rPr>
        <w:t xml:space="preserve">UDM </w:t>
      </w:r>
      <w:r w:rsidR="001222EF">
        <w:rPr>
          <w:lang w:val="en-US"/>
        </w:rPr>
        <w:t>has</w:t>
      </w:r>
      <w:r w:rsidR="001222EF" w:rsidRPr="3B6059C6">
        <w:rPr>
          <w:lang w:val="en-US"/>
        </w:rPr>
        <w:t xml:space="preserve"> </w:t>
      </w:r>
      <w:r w:rsidR="001222EF">
        <w:rPr>
          <w:lang w:val="en-US"/>
        </w:rPr>
        <w:t xml:space="preserve">an active </w:t>
      </w:r>
      <w:r w:rsidRPr="3B6059C6">
        <w:rPr>
          <w:lang w:val="en-US"/>
        </w:rPr>
        <w:t>subscri</w:t>
      </w:r>
      <w:r w:rsidR="001222EF">
        <w:rPr>
          <w:lang w:val="en-US"/>
        </w:rPr>
        <w:t>ption</w:t>
      </w:r>
      <w:r w:rsidRPr="3B6059C6">
        <w:rPr>
          <w:lang w:val="en-US"/>
        </w:rPr>
        <w:t xml:space="preserve"> to notification</w:t>
      </w:r>
      <w:r w:rsidR="001222EF">
        <w:rPr>
          <w:lang w:val="en-US"/>
        </w:rPr>
        <w:t>s</w:t>
      </w:r>
      <w:r w:rsidRPr="3B6059C6">
        <w:rPr>
          <w:lang w:val="en-US"/>
        </w:rPr>
        <w:t xml:space="preserve"> of IMEI/PEI changes</w:t>
      </w:r>
      <w:bookmarkEnd w:id="11"/>
      <w:r w:rsidRPr="3B6059C6">
        <w:rPr>
          <w:lang w:val="en-US"/>
        </w:rPr>
        <w:t xml:space="preserve">, UDM cannot determine whether </w:t>
      </w:r>
      <w:r w:rsidR="00F10B30" w:rsidRPr="3B6059C6">
        <w:rPr>
          <w:lang w:val="en-US"/>
        </w:rPr>
        <w:t xml:space="preserve">received IMEI </w:t>
      </w:r>
      <w:r w:rsidR="002B4B1A" w:rsidRPr="3B6059C6">
        <w:rPr>
          <w:lang w:val="en-US"/>
        </w:rPr>
        <w:t xml:space="preserve">has </w:t>
      </w:r>
      <w:r w:rsidR="00F10B30" w:rsidRPr="3B6059C6">
        <w:rPr>
          <w:lang w:val="en-US"/>
        </w:rPr>
        <w:t>changed.</w:t>
      </w:r>
    </w:p>
    <w:p w14:paraId="3A783858" w14:textId="77777777" w:rsidR="008E3580" w:rsidRDefault="008E3580" w:rsidP="008E3580">
      <w:pPr>
        <w:pStyle w:val="ListParagraph"/>
        <w:spacing w:before="120" w:after="0"/>
        <w:ind w:left="360"/>
        <w:rPr>
          <w:lang w:val="en-US"/>
        </w:rPr>
      </w:pPr>
    </w:p>
    <w:p w14:paraId="7FED6695" w14:textId="3300A2F4" w:rsidR="00F10B30" w:rsidRDefault="00F10B30" w:rsidP="00924FBA">
      <w:pPr>
        <w:pStyle w:val="ListParagraph"/>
        <w:numPr>
          <w:ilvl w:val="0"/>
          <w:numId w:val="40"/>
        </w:numPr>
        <w:spacing w:before="120" w:after="0"/>
        <w:rPr>
          <w:lang w:val="en-US"/>
        </w:rPr>
      </w:pPr>
      <w:r w:rsidRPr="6419C145">
        <w:rPr>
          <w:lang w:val="en-US"/>
        </w:rPr>
        <w:t xml:space="preserve">When </w:t>
      </w:r>
      <w:r w:rsidR="00457838" w:rsidRPr="6419C145">
        <w:rPr>
          <w:lang w:val="en-US"/>
        </w:rPr>
        <w:t xml:space="preserve">UDM receives a </w:t>
      </w:r>
      <w:proofErr w:type="spellStart"/>
      <w:r w:rsidR="00457838" w:rsidRPr="6419C145">
        <w:rPr>
          <w:lang w:val="en-US"/>
        </w:rPr>
        <w:t>Nudm_EE</w:t>
      </w:r>
      <w:proofErr w:type="spellEnd"/>
      <w:r w:rsidR="00457838" w:rsidRPr="6419C145">
        <w:rPr>
          <w:lang w:val="en-US"/>
        </w:rPr>
        <w:t xml:space="preserve"> request to subscribe to PEI changes including immediate response, UDM </w:t>
      </w:r>
      <w:r w:rsidR="00420D03" w:rsidRPr="6419C145">
        <w:rPr>
          <w:lang w:val="en-US"/>
        </w:rPr>
        <w:t>does not have the last common IMEI available.</w:t>
      </w:r>
    </w:p>
    <w:p w14:paraId="64911E62" w14:textId="32960DB8" w:rsidR="00E36A3F" w:rsidRDefault="00753855" w:rsidP="00E36A3F">
      <w:pPr>
        <w:spacing w:before="120" w:after="0"/>
        <w:ind w:left="360"/>
        <w:rPr>
          <w:lang w:val="en-US"/>
        </w:rPr>
      </w:pPr>
      <w:r>
        <w:rPr>
          <w:lang w:val="en-US"/>
        </w:rPr>
        <w:t>NOTE:</w:t>
      </w:r>
      <w:r w:rsidR="00E36A3F" w:rsidRPr="6419C145">
        <w:rPr>
          <w:lang w:val="en-US"/>
        </w:rPr>
        <w:t xml:space="preserve"> </w:t>
      </w:r>
      <w:r>
        <w:rPr>
          <w:lang w:val="en-US"/>
        </w:rPr>
        <w:t xml:space="preserve">It is assumed that </w:t>
      </w:r>
      <w:r w:rsidR="00202231">
        <w:rPr>
          <w:lang w:val="en-US"/>
        </w:rPr>
        <w:t xml:space="preserve">once created, the </w:t>
      </w:r>
      <w:r w:rsidR="0013529D" w:rsidRPr="6419C145">
        <w:rPr>
          <w:lang w:val="en-US"/>
        </w:rPr>
        <w:t xml:space="preserve">Amf3GppRegistration resource </w:t>
      </w:r>
      <w:r w:rsidR="00202231">
        <w:rPr>
          <w:lang w:val="en-US"/>
        </w:rPr>
        <w:t>is</w:t>
      </w:r>
      <w:r w:rsidR="0013529D" w:rsidRPr="6419C145">
        <w:rPr>
          <w:lang w:val="en-US"/>
        </w:rPr>
        <w:t xml:space="preserve"> not removed when the UE is purged due to traffic procedures</w:t>
      </w:r>
      <w:r w:rsidR="003A2B01">
        <w:rPr>
          <w:lang w:val="en-US"/>
        </w:rPr>
        <w:t xml:space="preserve"> or administrative reasons</w:t>
      </w:r>
      <w:r w:rsidR="00032C08" w:rsidRPr="6419C145">
        <w:rPr>
          <w:lang w:val="en-US"/>
        </w:rPr>
        <w:t xml:space="preserve">. </w:t>
      </w:r>
    </w:p>
    <w:p w14:paraId="6A2AE874" w14:textId="1EF20539" w:rsidR="00437E60" w:rsidRDefault="00437E60" w:rsidP="00437E60">
      <w:pPr>
        <w:spacing w:before="120" w:after="0"/>
        <w:rPr>
          <w:lang w:val="en-US"/>
        </w:rPr>
      </w:pPr>
      <w:r>
        <w:rPr>
          <w:b/>
          <w:bCs/>
          <w:u w:val="single"/>
          <w:lang w:val="en-US"/>
        </w:rPr>
        <w:t xml:space="preserve">Solution </w:t>
      </w:r>
      <w:r w:rsidRPr="007E3A47">
        <w:rPr>
          <w:b/>
          <w:bCs/>
          <w:u w:val="single"/>
          <w:lang w:val="en-US"/>
        </w:rPr>
        <w:t>1</w:t>
      </w:r>
      <w:r w:rsidR="006B5C28">
        <w:rPr>
          <w:b/>
          <w:bCs/>
          <w:u w:val="single"/>
          <w:lang w:val="en-US"/>
        </w:rPr>
        <w:t xml:space="preserve"> (Rel-18)</w:t>
      </w:r>
      <w:r>
        <w:rPr>
          <w:lang w:val="en-US"/>
        </w:rPr>
        <w:t>:</w:t>
      </w:r>
    </w:p>
    <w:p w14:paraId="7D179C9C" w14:textId="456149AA" w:rsidR="00437E60" w:rsidRDefault="00991784" w:rsidP="00437E60">
      <w:pPr>
        <w:spacing w:before="120" w:after="0"/>
        <w:rPr>
          <w:lang w:val="en-US"/>
        </w:rPr>
      </w:pPr>
      <w:r w:rsidRPr="00437E60">
        <w:rPr>
          <w:lang w:val="en-US"/>
        </w:rPr>
        <w:t xml:space="preserve">One </w:t>
      </w:r>
      <w:r w:rsidR="00010E39" w:rsidRPr="00437E60">
        <w:rPr>
          <w:lang w:val="en-US"/>
        </w:rPr>
        <w:t xml:space="preserve">possible solution to meet stage 2 requirements is to create a new resource in </w:t>
      </w:r>
      <w:proofErr w:type="spellStart"/>
      <w:r w:rsidR="00010E39" w:rsidRPr="00437E60">
        <w:rPr>
          <w:lang w:val="en-US"/>
        </w:rPr>
        <w:t>Nudr_dr</w:t>
      </w:r>
      <w:proofErr w:type="spellEnd"/>
      <w:r w:rsidR="00010E39" w:rsidRPr="00437E60">
        <w:rPr>
          <w:lang w:val="en-US"/>
        </w:rPr>
        <w:t xml:space="preserve"> (29.505) under </w:t>
      </w:r>
      <w:proofErr w:type="spellStart"/>
      <w:r w:rsidR="00010E39" w:rsidRPr="00437E60">
        <w:rPr>
          <w:lang w:val="en-US"/>
        </w:rPr>
        <w:t>context_data</w:t>
      </w:r>
      <w:proofErr w:type="spellEnd"/>
      <w:r w:rsidR="00010E39" w:rsidRPr="00437E60">
        <w:rPr>
          <w:lang w:val="en-US"/>
        </w:rPr>
        <w:t xml:space="preserve">/ to store the last PEI/IMEI </w:t>
      </w:r>
      <w:r w:rsidR="00010E39" w:rsidRPr="00437E60">
        <w:rPr>
          <w:u w:val="single"/>
          <w:lang w:val="en-US"/>
        </w:rPr>
        <w:t>common to EPC and 5GC access</w:t>
      </w:r>
      <w:r w:rsidR="00010E39" w:rsidRPr="00437E60">
        <w:rPr>
          <w:lang w:val="en-US"/>
        </w:rPr>
        <w:t xml:space="preserve">. This resource is created or updated by UDM when: </w:t>
      </w:r>
    </w:p>
    <w:p w14:paraId="5B1867A7" w14:textId="346B0342" w:rsidR="004F547A" w:rsidRPr="00437E60" w:rsidRDefault="004F547A" w:rsidP="00437E60">
      <w:pPr>
        <w:pStyle w:val="ListParagraph"/>
        <w:numPr>
          <w:ilvl w:val="0"/>
          <w:numId w:val="40"/>
        </w:numPr>
        <w:spacing w:before="120" w:after="0"/>
        <w:rPr>
          <w:lang w:val="en-US"/>
        </w:rPr>
      </w:pPr>
      <w:r w:rsidRPr="00437E60">
        <w:rPr>
          <w:lang w:val="en-US"/>
        </w:rPr>
        <w:t xml:space="preserve">UDM receives a Nudm_UECM AMF registration and the resource is not created yet or it includes a PEI/IMEI value different from the one received from the AMF. </w:t>
      </w:r>
    </w:p>
    <w:p w14:paraId="09B290F0" w14:textId="77777777" w:rsidR="00B10724" w:rsidRPr="00B10724" w:rsidRDefault="00B10724">
      <w:pPr>
        <w:pStyle w:val="ListParagraph"/>
        <w:spacing w:before="120" w:after="0"/>
        <w:rPr>
          <w:lang w:val="en-US"/>
        </w:rPr>
      </w:pPr>
    </w:p>
    <w:p w14:paraId="524D69ED" w14:textId="739562F4" w:rsidR="004F547A" w:rsidRPr="00394E2D" w:rsidRDefault="004F547A">
      <w:pPr>
        <w:pStyle w:val="ListParagraph"/>
        <w:numPr>
          <w:ilvl w:val="0"/>
          <w:numId w:val="40"/>
        </w:numPr>
        <w:spacing w:before="120" w:after="0"/>
        <w:rPr>
          <w:lang w:val="en-US"/>
        </w:rPr>
      </w:pPr>
      <w:r w:rsidRPr="00B10724">
        <w:rPr>
          <w:lang w:val="en-US"/>
        </w:rPr>
        <w:t xml:space="preserve">UDM receives a </w:t>
      </w:r>
      <w:r w:rsidRPr="00A57CB8">
        <w:rPr>
          <w:lang w:val="en-US"/>
        </w:rPr>
        <w:t xml:space="preserve">Nudm_UECM PEI update and the resource is not created yet or it includes a PEI/IMEI value different from the one received from the </w:t>
      </w:r>
      <w:r w:rsidRPr="00394E2D">
        <w:rPr>
          <w:lang w:val="en-US"/>
        </w:rPr>
        <w:t xml:space="preserve">HSS. </w:t>
      </w:r>
    </w:p>
    <w:p w14:paraId="7EE59763" w14:textId="5049A57B" w:rsidR="004F547A" w:rsidRDefault="004F547A" w:rsidP="00EF4721">
      <w:pPr>
        <w:spacing w:before="120" w:after="0"/>
        <w:rPr>
          <w:lang w:val="en-US"/>
        </w:rPr>
      </w:pPr>
      <w:r w:rsidRPr="00EF4721">
        <w:rPr>
          <w:lang w:val="en-US"/>
        </w:rPr>
        <w:t xml:space="preserve">If there is a subscription in UDM to notify about IMEI changes for the UE, the UDM provides notifications of </w:t>
      </w:r>
      <w:r w:rsidR="00A57CB8">
        <w:rPr>
          <w:lang w:val="en-US"/>
        </w:rPr>
        <w:t>PEI/</w:t>
      </w:r>
      <w:r w:rsidRPr="00EF4721">
        <w:rPr>
          <w:lang w:val="en-US"/>
        </w:rPr>
        <w:t xml:space="preserve">IMEI change to NEF whenever this new resource is created or updated. </w:t>
      </w:r>
      <w:r w:rsidR="00A57CB8">
        <w:rPr>
          <w:lang w:val="en-US"/>
        </w:rPr>
        <w:t>This is, the UDM provides notifications of PEI/IMEI</w:t>
      </w:r>
      <w:r w:rsidR="00375CEE">
        <w:rPr>
          <w:lang w:val="en-US"/>
        </w:rPr>
        <w:t xml:space="preserve"> change based on the change on this new attribute rather than on the change of the </w:t>
      </w:r>
      <w:r w:rsidR="009A3314">
        <w:rPr>
          <w:lang w:val="en-US"/>
        </w:rPr>
        <w:t xml:space="preserve">PEI/IMEI attribute stored within the </w:t>
      </w:r>
      <w:r w:rsidR="009A3314" w:rsidRPr="6419C145">
        <w:rPr>
          <w:lang w:val="en-US"/>
        </w:rPr>
        <w:t>Amf3GppRegistration</w:t>
      </w:r>
      <w:r w:rsidR="009A3314">
        <w:rPr>
          <w:lang w:val="en-US"/>
        </w:rPr>
        <w:t xml:space="preserve"> resource. </w:t>
      </w:r>
      <w:r w:rsidR="00375CEE">
        <w:rPr>
          <w:lang w:val="en-US"/>
        </w:rPr>
        <w:t xml:space="preserve"> </w:t>
      </w:r>
    </w:p>
    <w:p w14:paraId="79DF2AFE" w14:textId="10D36DB2" w:rsidR="007758FE" w:rsidRDefault="007758FE" w:rsidP="00EF4721">
      <w:pPr>
        <w:spacing w:before="120" w:after="0"/>
        <w:rPr>
          <w:lang w:val="en-US"/>
        </w:rPr>
      </w:pPr>
      <w:r>
        <w:rPr>
          <w:lang w:val="en-US"/>
        </w:rPr>
        <w:t>This seems to be the most appropriate approach looking forward</w:t>
      </w:r>
      <w:r w:rsidR="001347B7">
        <w:rPr>
          <w:lang w:val="en-US"/>
        </w:rPr>
        <w:t xml:space="preserve"> (</w:t>
      </w:r>
      <w:proofErr w:type="gramStart"/>
      <w:r w:rsidR="001347B7">
        <w:rPr>
          <w:lang w:val="en-US"/>
        </w:rPr>
        <w:t>i.e.</w:t>
      </w:r>
      <w:proofErr w:type="gramEnd"/>
      <w:r w:rsidR="001347B7">
        <w:rPr>
          <w:lang w:val="en-US"/>
        </w:rPr>
        <w:t xml:space="preserve"> Rel 18)</w:t>
      </w:r>
      <w:r w:rsidR="00F6620B">
        <w:rPr>
          <w:lang w:val="en-US"/>
        </w:rPr>
        <w:t>.</w:t>
      </w:r>
      <w:r w:rsidR="00EA4CCB">
        <w:rPr>
          <w:lang w:val="en-US"/>
        </w:rPr>
        <w:t xml:space="preserve"> This impacts TS 29.503 and TS 29.505</w:t>
      </w:r>
      <w:r w:rsidR="00646D80">
        <w:rPr>
          <w:lang w:val="en-US"/>
        </w:rPr>
        <w:t xml:space="preserve"> (stage 3 only)</w:t>
      </w:r>
      <w:r w:rsidR="00EA4CCB">
        <w:rPr>
          <w:lang w:val="en-US"/>
        </w:rPr>
        <w:t xml:space="preserve">. </w:t>
      </w:r>
    </w:p>
    <w:p w14:paraId="2EF5D259" w14:textId="2E218D62" w:rsidR="007E3A47" w:rsidRDefault="007E3A47" w:rsidP="00EF4721">
      <w:pPr>
        <w:spacing w:before="120" w:after="0"/>
        <w:rPr>
          <w:lang w:val="en-US"/>
        </w:rPr>
      </w:pPr>
    </w:p>
    <w:p w14:paraId="5839B8C6" w14:textId="1A240AC0" w:rsidR="007E3A47" w:rsidRDefault="00437E60" w:rsidP="00EF4721">
      <w:pPr>
        <w:spacing w:before="120" w:after="0"/>
        <w:rPr>
          <w:lang w:val="en-US"/>
        </w:rPr>
      </w:pPr>
      <w:r>
        <w:rPr>
          <w:b/>
          <w:bCs/>
          <w:u w:val="single"/>
          <w:lang w:val="en-US"/>
        </w:rPr>
        <w:t xml:space="preserve">Solution </w:t>
      </w:r>
      <w:r w:rsidR="007E3A47" w:rsidRPr="007E3A47">
        <w:rPr>
          <w:b/>
          <w:bCs/>
          <w:u w:val="single"/>
          <w:lang w:val="en-US"/>
        </w:rPr>
        <w:t>2</w:t>
      </w:r>
      <w:r w:rsidR="006B5C28">
        <w:rPr>
          <w:b/>
          <w:bCs/>
          <w:u w:val="single"/>
          <w:lang w:val="en-US"/>
        </w:rPr>
        <w:t xml:space="preserve"> (Rel-17/16)</w:t>
      </w:r>
      <w:r w:rsidR="007E3A47">
        <w:rPr>
          <w:lang w:val="en-US"/>
        </w:rPr>
        <w:t>:</w:t>
      </w:r>
    </w:p>
    <w:p w14:paraId="3AF0D754" w14:textId="4D4E3529" w:rsidR="00CC3894" w:rsidRPr="0032447F" w:rsidRDefault="00F6620B" w:rsidP="00EF4721">
      <w:pPr>
        <w:spacing w:before="120" w:after="0"/>
        <w:rPr>
          <w:lang w:val="en-US"/>
        </w:rPr>
      </w:pPr>
      <w:r>
        <w:rPr>
          <w:lang w:val="en-US"/>
        </w:rPr>
        <w:t xml:space="preserve">However, </w:t>
      </w:r>
      <w:r w:rsidR="00B02746">
        <w:rPr>
          <w:lang w:val="en-US"/>
        </w:rPr>
        <w:t xml:space="preserve">the </w:t>
      </w:r>
      <w:r w:rsidR="00621870">
        <w:rPr>
          <w:lang w:val="en-US"/>
        </w:rPr>
        <w:t xml:space="preserve">definition of this </w:t>
      </w:r>
      <w:r>
        <w:rPr>
          <w:lang w:val="en-US"/>
        </w:rPr>
        <w:t xml:space="preserve">new </w:t>
      </w:r>
      <w:r w:rsidR="00621870">
        <w:rPr>
          <w:lang w:val="en-US"/>
        </w:rPr>
        <w:t xml:space="preserve">resource </w:t>
      </w:r>
      <w:r w:rsidR="00437E60">
        <w:rPr>
          <w:lang w:val="en-US"/>
        </w:rPr>
        <w:t xml:space="preserve">does </w:t>
      </w:r>
      <w:r w:rsidR="00950BE8">
        <w:rPr>
          <w:lang w:val="en-US"/>
        </w:rPr>
        <w:t xml:space="preserve">not </w:t>
      </w:r>
      <w:r w:rsidR="00437E60">
        <w:rPr>
          <w:lang w:val="en-US"/>
        </w:rPr>
        <w:t xml:space="preserve">seem to be </w:t>
      </w:r>
      <w:r w:rsidR="001E1E48">
        <w:rPr>
          <w:lang w:val="en-US"/>
        </w:rPr>
        <w:t>appropriate</w:t>
      </w:r>
      <w:r w:rsidR="00950BE8">
        <w:rPr>
          <w:lang w:val="en-US"/>
        </w:rPr>
        <w:t xml:space="preserve"> in </w:t>
      </w:r>
      <w:r w:rsidR="001E1E48">
        <w:rPr>
          <w:lang w:val="en-US"/>
        </w:rPr>
        <w:t>frozen releases (</w:t>
      </w:r>
      <w:r w:rsidR="00950BE8">
        <w:rPr>
          <w:lang w:val="en-US"/>
        </w:rPr>
        <w:t>Rel-17/16</w:t>
      </w:r>
      <w:r w:rsidR="001E1E48">
        <w:rPr>
          <w:lang w:val="en-US"/>
        </w:rPr>
        <w:t>),</w:t>
      </w:r>
      <w:r w:rsidR="00437E60">
        <w:rPr>
          <w:lang w:val="en-US"/>
        </w:rPr>
        <w:t xml:space="preserve"> so this solution proposes to consider the</w:t>
      </w:r>
      <w:r>
        <w:rPr>
          <w:lang w:val="en-US"/>
        </w:rPr>
        <w:t xml:space="preserve"> </w:t>
      </w:r>
      <w:r w:rsidR="00437E60">
        <w:rPr>
          <w:lang w:val="en-US"/>
        </w:rPr>
        <w:t xml:space="preserve">handling of the </w:t>
      </w:r>
      <w:r w:rsidR="00433F9D">
        <w:rPr>
          <w:lang w:val="en-US"/>
        </w:rPr>
        <w:t xml:space="preserve">change of PEI/IMEI </w:t>
      </w:r>
      <w:r w:rsidR="00437E60">
        <w:rPr>
          <w:lang w:val="en-US"/>
        </w:rPr>
        <w:t>when</w:t>
      </w:r>
      <w:r w:rsidR="00433F9D">
        <w:rPr>
          <w:lang w:val="en-US"/>
        </w:rPr>
        <w:t xml:space="preserve"> the </w:t>
      </w:r>
      <w:r w:rsidR="00433F9D" w:rsidRPr="6419C145">
        <w:rPr>
          <w:lang w:val="en-US"/>
        </w:rPr>
        <w:t>Amf3GppRegistration</w:t>
      </w:r>
      <w:r w:rsidR="00433F9D">
        <w:rPr>
          <w:lang w:val="en-US"/>
        </w:rPr>
        <w:t xml:space="preserve"> resource has not yet been created </w:t>
      </w:r>
      <w:r w:rsidR="00F41029">
        <w:rPr>
          <w:lang w:val="en-US"/>
        </w:rPr>
        <w:t xml:space="preserve">as a corner case deserving </w:t>
      </w:r>
      <w:r w:rsidR="000036F4">
        <w:rPr>
          <w:lang w:val="en-US"/>
        </w:rPr>
        <w:t>a</w:t>
      </w:r>
      <w:r w:rsidR="00F41029">
        <w:rPr>
          <w:lang w:val="en-US"/>
        </w:rPr>
        <w:t xml:space="preserve"> special treatment </w:t>
      </w:r>
      <w:r w:rsidR="00437E60">
        <w:rPr>
          <w:lang w:val="en-US"/>
        </w:rPr>
        <w:t xml:space="preserve">in Rel-17/16 stage 2 and stage 3 specifications </w:t>
      </w:r>
      <w:r w:rsidR="00F41029">
        <w:rPr>
          <w:lang w:val="en-US"/>
        </w:rPr>
        <w:t xml:space="preserve">as follows: </w:t>
      </w:r>
    </w:p>
    <w:p w14:paraId="5E88D0E7" w14:textId="77777777" w:rsidR="00CC3894" w:rsidRDefault="00CC3894" w:rsidP="009B3236">
      <w:pPr>
        <w:pStyle w:val="ListParagraph"/>
      </w:pPr>
    </w:p>
    <w:p w14:paraId="30175007" w14:textId="2CE36210" w:rsidR="00F41029" w:rsidRDefault="00F41029" w:rsidP="008E3580">
      <w:pPr>
        <w:pStyle w:val="ListParagraph"/>
        <w:numPr>
          <w:ilvl w:val="0"/>
          <w:numId w:val="34"/>
        </w:numPr>
        <w:ind w:left="360"/>
      </w:pPr>
      <w:r w:rsidRPr="009B3236">
        <w:t xml:space="preserve">In case UDM receives a Nudm_UECM AMF registration and there is no previous </w:t>
      </w:r>
      <w:proofErr w:type="spellStart"/>
      <w:r w:rsidRPr="009B3236">
        <w:t>AmfRegistration</w:t>
      </w:r>
      <w:proofErr w:type="spellEnd"/>
      <w:r w:rsidRPr="009B3236">
        <w:t xml:space="preserve"> information stored (no last IMEI) and </w:t>
      </w:r>
      <w:r w:rsidR="00FD2715" w:rsidRPr="3B6059C6">
        <w:rPr>
          <w:lang w:val="en-US"/>
        </w:rPr>
        <w:t xml:space="preserve">UDM </w:t>
      </w:r>
      <w:r w:rsidR="00FD2715">
        <w:rPr>
          <w:lang w:val="en-US"/>
        </w:rPr>
        <w:t>has</w:t>
      </w:r>
      <w:r w:rsidR="00FD2715" w:rsidRPr="3B6059C6">
        <w:rPr>
          <w:lang w:val="en-US"/>
        </w:rPr>
        <w:t xml:space="preserve"> </w:t>
      </w:r>
      <w:r w:rsidR="00FD2715">
        <w:rPr>
          <w:lang w:val="en-US"/>
        </w:rPr>
        <w:t xml:space="preserve">an active </w:t>
      </w:r>
      <w:r w:rsidR="00FD2715" w:rsidRPr="3B6059C6">
        <w:rPr>
          <w:lang w:val="en-US"/>
        </w:rPr>
        <w:t>subscri</w:t>
      </w:r>
      <w:r w:rsidR="00FD2715">
        <w:rPr>
          <w:lang w:val="en-US"/>
        </w:rPr>
        <w:t>ption</w:t>
      </w:r>
      <w:r w:rsidR="00FD2715" w:rsidRPr="3B6059C6">
        <w:rPr>
          <w:lang w:val="en-US"/>
        </w:rPr>
        <w:t xml:space="preserve"> to notification</w:t>
      </w:r>
      <w:r w:rsidR="00FD2715">
        <w:rPr>
          <w:lang w:val="en-US"/>
        </w:rPr>
        <w:t>s</w:t>
      </w:r>
      <w:r w:rsidR="00FD2715" w:rsidRPr="3B6059C6">
        <w:rPr>
          <w:lang w:val="en-US"/>
        </w:rPr>
        <w:t xml:space="preserve"> of IMEI/PEI changes</w:t>
      </w:r>
      <w:r w:rsidRPr="009B3236">
        <w:t>, since UDM cannot determine whether PEI has changed or not, it is proposed that:</w:t>
      </w:r>
    </w:p>
    <w:p w14:paraId="2A35C44C" w14:textId="77777777" w:rsidR="00437E60" w:rsidRPr="009B3236" w:rsidRDefault="00437E60" w:rsidP="00437E60">
      <w:pPr>
        <w:pStyle w:val="ListParagraph"/>
        <w:ind w:left="360"/>
      </w:pPr>
    </w:p>
    <w:p w14:paraId="0965EAB2" w14:textId="53840104" w:rsidR="00F41029" w:rsidRPr="009B3236" w:rsidRDefault="00F41029" w:rsidP="008E3580">
      <w:pPr>
        <w:pStyle w:val="ListParagraph"/>
        <w:numPr>
          <w:ilvl w:val="2"/>
          <w:numId w:val="34"/>
        </w:numPr>
        <w:ind w:left="720"/>
      </w:pPr>
      <w:r w:rsidRPr="009B3236">
        <w:t>UDM shall notify HSS about PEI update as defined in the baseline procedures (</w:t>
      </w:r>
      <w:proofErr w:type="gramStart"/>
      <w:r w:rsidRPr="009B3236">
        <w:t>i.e.</w:t>
      </w:r>
      <w:proofErr w:type="gramEnd"/>
      <w:r w:rsidRPr="009B3236">
        <w:t xml:space="preserve"> from UDM point of view PEI changes from no value to the value provided by AMF)</w:t>
      </w:r>
      <w:r w:rsidR="00394E2D">
        <w:t>.</w:t>
      </w:r>
      <w:r w:rsidRPr="009B3236">
        <w:t xml:space="preserve"> </w:t>
      </w:r>
    </w:p>
    <w:p w14:paraId="1E01D929" w14:textId="77777777" w:rsidR="00437E60" w:rsidRDefault="00437E60" w:rsidP="00437E60">
      <w:pPr>
        <w:pStyle w:val="ListParagraph"/>
      </w:pPr>
    </w:p>
    <w:p w14:paraId="25E97373" w14:textId="6BB87232" w:rsidR="00F41029" w:rsidRPr="009B3236" w:rsidRDefault="00F41029" w:rsidP="008E3580">
      <w:pPr>
        <w:pStyle w:val="ListParagraph"/>
        <w:numPr>
          <w:ilvl w:val="2"/>
          <w:numId w:val="34"/>
        </w:numPr>
        <w:ind w:left="720"/>
      </w:pPr>
      <w:r w:rsidRPr="009B3236">
        <w:t xml:space="preserve">HSS to store the value of the IMEI received from UDM if it is different from the one stored in HSS. </w:t>
      </w:r>
    </w:p>
    <w:p w14:paraId="102D6CE1" w14:textId="77777777" w:rsidR="00437E60" w:rsidRDefault="00437E60" w:rsidP="00437E60">
      <w:pPr>
        <w:pStyle w:val="ListParagraph"/>
      </w:pPr>
    </w:p>
    <w:p w14:paraId="5A0C69A9" w14:textId="47F4AA13" w:rsidR="000F5A0E" w:rsidRDefault="00F41029" w:rsidP="008E3580">
      <w:pPr>
        <w:pStyle w:val="ListParagraph"/>
        <w:numPr>
          <w:ilvl w:val="2"/>
          <w:numId w:val="34"/>
        </w:numPr>
        <w:ind w:left="720"/>
      </w:pPr>
      <w:r w:rsidRPr="009B3236">
        <w:t xml:space="preserve">HSS to include in the response to the UDM the value of the IMEI stored in HSS before the synchronization request sent by the UDM. </w:t>
      </w:r>
    </w:p>
    <w:p w14:paraId="2D960D89" w14:textId="77777777" w:rsidR="00437E60" w:rsidRDefault="00437E60" w:rsidP="00437E60">
      <w:pPr>
        <w:pStyle w:val="ListParagraph"/>
      </w:pPr>
    </w:p>
    <w:p w14:paraId="07FED2E1" w14:textId="39B69C46" w:rsidR="00F41029" w:rsidRPr="009B3236" w:rsidRDefault="00F41029" w:rsidP="008E3580">
      <w:pPr>
        <w:pStyle w:val="ListParagraph"/>
        <w:numPr>
          <w:ilvl w:val="2"/>
          <w:numId w:val="34"/>
        </w:numPr>
        <w:ind w:left="720"/>
      </w:pPr>
      <w:r w:rsidRPr="009B3236">
        <w:t>With this information UDM can determine whether the IMEI has changed and whether a notification to NEF is required. This is an extra signalling but acceptable for this corner case.</w:t>
      </w:r>
    </w:p>
    <w:p w14:paraId="55ECBBE2" w14:textId="77777777" w:rsidR="00F41029" w:rsidRPr="009B3236" w:rsidRDefault="00F41029" w:rsidP="008E3580">
      <w:pPr>
        <w:pStyle w:val="ListParagraph"/>
      </w:pPr>
    </w:p>
    <w:p w14:paraId="75F0A524" w14:textId="78F324B0" w:rsidR="00F41029" w:rsidRPr="00394E2D" w:rsidRDefault="00F41029" w:rsidP="008E3580">
      <w:pPr>
        <w:pStyle w:val="ListParagraph"/>
        <w:numPr>
          <w:ilvl w:val="0"/>
          <w:numId w:val="34"/>
        </w:numPr>
        <w:ind w:left="360"/>
      </w:pPr>
      <w:r w:rsidRPr="009B3236">
        <w:lastRenderedPageBreak/>
        <w:t xml:space="preserve">In case UDM receives a Nudm_UECM </w:t>
      </w:r>
      <w:r w:rsidR="007E3A47">
        <w:t>"</w:t>
      </w:r>
      <w:r w:rsidRPr="009B3236">
        <w:t>PEI Update</w:t>
      </w:r>
      <w:r w:rsidR="007E3A47">
        <w:t>"</w:t>
      </w:r>
      <w:r w:rsidRPr="009B3236">
        <w:t xml:space="preserve"> operation</w:t>
      </w:r>
      <w:r w:rsidRPr="008E3580">
        <w:t xml:space="preserve"> </w:t>
      </w:r>
      <w:r w:rsidRPr="00394E2D">
        <w:t xml:space="preserve">from HSS and the Amf3GppRegistration resource is not available and there is a subscription in UDM to notify about IMEI changes for the UE, it is proposed that: </w:t>
      </w:r>
    </w:p>
    <w:p w14:paraId="2E30BA12" w14:textId="77777777" w:rsidR="00437E60" w:rsidRDefault="00437E60" w:rsidP="00437E60">
      <w:pPr>
        <w:pStyle w:val="ListParagraph"/>
      </w:pPr>
    </w:p>
    <w:p w14:paraId="2BFC4054" w14:textId="70920E05" w:rsidR="00F41029" w:rsidRPr="00394E2D" w:rsidRDefault="00F41029" w:rsidP="008E3580">
      <w:pPr>
        <w:pStyle w:val="ListParagraph"/>
        <w:numPr>
          <w:ilvl w:val="2"/>
          <w:numId w:val="34"/>
        </w:numPr>
        <w:ind w:left="720"/>
      </w:pPr>
      <w:r w:rsidRPr="00394E2D">
        <w:t xml:space="preserve">UDM shall send a notification of IMEI change to the NEF including the IMEI provided by the HSS.  </w:t>
      </w:r>
    </w:p>
    <w:p w14:paraId="4256BE53" w14:textId="77777777" w:rsidR="00437E60" w:rsidRDefault="00437E60" w:rsidP="00437E60">
      <w:pPr>
        <w:pStyle w:val="ListParagraph"/>
      </w:pPr>
    </w:p>
    <w:p w14:paraId="073C9FE0" w14:textId="1E5F1FE1" w:rsidR="00F41029" w:rsidRPr="00394E2D" w:rsidRDefault="00F41029" w:rsidP="008E3580">
      <w:pPr>
        <w:pStyle w:val="ListParagraph"/>
        <w:numPr>
          <w:ilvl w:val="2"/>
          <w:numId w:val="34"/>
        </w:numPr>
        <w:ind w:left="720"/>
      </w:pPr>
      <w:r w:rsidRPr="00394E2D">
        <w:t>UDM does not store the IMEI received from the HSS and returns error “CONTEXT_NOT_FOUND” to HSS.</w:t>
      </w:r>
    </w:p>
    <w:p w14:paraId="3BCE012F" w14:textId="77777777" w:rsidR="00F41029" w:rsidRPr="00394E2D" w:rsidRDefault="00F41029" w:rsidP="008E3580">
      <w:pPr>
        <w:pStyle w:val="ListParagraph"/>
        <w:ind w:left="0"/>
      </w:pPr>
    </w:p>
    <w:p w14:paraId="69103360" w14:textId="0361CDFD" w:rsidR="00F41029" w:rsidRDefault="00F41029" w:rsidP="008E3580">
      <w:pPr>
        <w:pStyle w:val="ListParagraph"/>
        <w:numPr>
          <w:ilvl w:val="0"/>
          <w:numId w:val="34"/>
        </w:numPr>
        <w:ind w:left="360"/>
      </w:pPr>
      <w:r w:rsidRPr="00394E2D">
        <w:t xml:space="preserve">In case UDM receives </w:t>
      </w:r>
      <w:proofErr w:type="spellStart"/>
      <w:r w:rsidRPr="00394E2D">
        <w:t>Nudm_Event</w:t>
      </w:r>
      <w:proofErr w:type="spellEnd"/>
      <w:r w:rsidRPr="00394E2D">
        <w:t xml:space="preserve"> Monitoring described in </w:t>
      </w:r>
      <w:r w:rsidR="000032C4">
        <w:t xml:space="preserve">TS 23.632, </w:t>
      </w:r>
      <w:r w:rsidRPr="00394E2D">
        <w:t>clause 5.6.3</w:t>
      </w:r>
      <w:r w:rsidR="000032C4">
        <w:t>,</w:t>
      </w:r>
      <w:r w:rsidRPr="00394E2D">
        <w:t xml:space="preserve"> step 3</w:t>
      </w:r>
      <w:r w:rsidR="000032C4">
        <w:t>,</w:t>
      </w:r>
      <w:r w:rsidRPr="00394E2D">
        <w:t xml:space="preserve"> but the Amf3GppRegistration resource is not available, UDM will accept the subscription to IMEI changes. However, in case immediate response is requested it is proposed that the last IMEI will not be returned in the response since it is not known in UDM. This </w:t>
      </w:r>
      <w:r w:rsidR="009C020A">
        <w:t xml:space="preserve">maybe </w:t>
      </w:r>
      <w:r w:rsidRPr="00394E2D">
        <w:t>a limitation considered acceptable for R17</w:t>
      </w:r>
      <w:r w:rsidR="009C020A">
        <w:t>/R16</w:t>
      </w:r>
      <w:r w:rsidRPr="00394E2D">
        <w:t xml:space="preserve"> for this corner case since there is no other operation available to retrieve the IMEI from HSS.</w:t>
      </w:r>
    </w:p>
    <w:p w14:paraId="4888D041" w14:textId="77777777" w:rsidR="009C020A" w:rsidRDefault="009C020A" w:rsidP="009C020A">
      <w:pPr>
        <w:pStyle w:val="ListParagraph"/>
        <w:ind w:left="360"/>
      </w:pPr>
    </w:p>
    <w:p w14:paraId="6ECE7E98" w14:textId="35D24E99" w:rsidR="009C020A" w:rsidRPr="00394E2D" w:rsidRDefault="00716020" w:rsidP="00437E60">
      <w:pPr>
        <w:pStyle w:val="ListParagraph"/>
        <w:ind w:left="0"/>
      </w:pPr>
      <w:r>
        <w:t xml:space="preserve">This alternative has impacts on TS 23.632 </w:t>
      </w:r>
      <w:r w:rsidR="00646D80">
        <w:t xml:space="preserve">(stage 2) and TS 29.503 (stage 3). </w:t>
      </w:r>
    </w:p>
    <w:p w14:paraId="4029BBC6" w14:textId="53B7AABF" w:rsidR="007732CC" w:rsidRPr="002539AC" w:rsidRDefault="001714A1" w:rsidP="002539AC">
      <w:pPr>
        <w:spacing w:before="120" w:after="0"/>
        <w:rPr>
          <w:lang w:val="en-US"/>
        </w:rPr>
      </w:pPr>
      <w:r w:rsidRPr="6419C145">
        <w:rPr>
          <w:b/>
          <w:bCs/>
          <w:lang w:val="en-US"/>
        </w:rPr>
        <w:t xml:space="preserve">Proposal </w:t>
      </w:r>
      <w:r w:rsidR="007A5EBC">
        <w:rPr>
          <w:b/>
          <w:bCs/>
          <w:lang w:val="en-US"/>
        </w:rPr>
        <w:t>2</w:t>
      </w:r>
      <w:r w:rsidRPr="6419C145">
        <w:rPr>
          <w:b/>
          <w:bCs/>
          <w:lang w:val="en-US"/>
        </w:rPr>
        <w:t>:</w:t>
      </w:r>
      <w:r w:rsidRPr="6419C145">
        <w:rPr>
          <w:lang w:val="en-US"/>
        </w:rPr>
        <w:t xml:space="preserve"> </w:t>
      </w:r>
      <w:r w:rsidR="00CC0879" w:rsidRPr="6419C145">
        <w:rPr>
          <w:lang w:val="en-US"/>
        </w:rPr>
        <w:t xml:space="preserve">Clarify how </w:t>
      </w:r>
      <w:r w:rsidR="008E3580">
        <w:rPr>
          <w:lang w:val="en-US"/>
        </w:rPr>
        <w:t xml:space="preserve">UDM </w:t>
      </w:r>
      <w:r w:rsidR="000B2DD0">
        <w:rPr>
          <w:lang w:val="en-US"/>
        </w:rPr>
        <w:t xml:space="preserve">handles an update of </w:t>
      </w:r>
      <w:r w:rsidR="008E3580">
        <w:rPr>
          <w:lang w:val="en-US"/>
        </w:rPr>
        <w:t xml:space="preserve">the </w:t>
      </w:r>
      <w:r w:rsidR="000B2DD0">
        <w:rPr>
          <w:lang w:val="en-US"/>
        </w:rPr>
        <w:t>l</w:t>
      </w:r>
      <w:r w:rsidR="00C917A4" w:rsidRPr="6419C145">
        <w:rPr>
          <w:lang w:val="en-US"/>
        </w:rPr>
        <w:t xml:space="preserve">ast </w:t>
      </w:r>
      <w:r w:rsidR="00016511">
        <w:rPr>
          <w:lang w:val="en-US"/>
        </w:rPr>
        <w:t>PEI/</w:t>
      </w:r>
      <w:r w:rsidR="00C917A4" w:rsidRPr="6419C145">
        <w:rPr>
          <w:lang w:val="en-US"/>
        </w:rPr>
        <w:t xml:space="preserve">IMEI </w:t>
      </w:r>
      <w:r w:rsidR="000B2DD0">
        <w:rPr>
          <w:lang w:val="en-US"/>
        </w:rPr>
        <w:t xml:space="preserve">received from HSS, </w:t>
      </w:r>
      <w:r w:rsidR="00CC4AAE">
        <w:rPr>
          <w:lang w:val="en-US"/>
        </w:rPr>
        <w:t>when</w:t>
      </w:r>
      <w:r w:rsidR="00C917A4" w:rsidRPr="6419C145">
        <w:rPr>
          <w:lang w:val="en-US"/>
        </w:rPr>
        <w:t xml:space="preserve"> amf3GppRegistration resource</w:t>
      </w:r>
      <w:r w:rsidR="00CC4AAE">
        <w:rPr>
          <w:lang w:val="en-US"/>
        </w:rPr>
        <w:t xml:space="preserve"> is not yet created in UDM</w:t>
      </w:r>
      <w:r w:rsidR="00C917A4" w:rsidRPr="6419C145">
        <w:rPr>
          <w:lang w:val="en-US"/>
        </w:rPr>
        <w:t>.</w:t>
      </w:r>
      <w:r w:rsidR="00016511">
        <w:rPr>
          <w:lang w:val="en-US"/>
        </w:rPr>
        <w:t xml:space="preserve"> Preference</w:t>
      </w:r>
      <w:r w:rsidR="000B2DD0">
        <w:rPr>
          <w:lang w:val="en-US"/>
        </w:rPr>
        <w:t>, for Rel-18,</w:t>
      </w:r>
      <w:r w:rsidR="00016511">
        <w:rPr>
          <w:lang w:val="en-US"/>
        </w:rPr>
        <w:t xml:space="preserve"> is to define a new resource to store the last PEI/IMEI</w:t>
      </w:r>
      <w:r w:rsidR="007E3A47">
        <w:rPr>
          <w:lang w:val="en-US"/>
        </w:rPr>
        <w:t xml:space="preserve"> (</w:t>
      </w:r>
      <w:r w:rsidR="000036F4">
        <w:rPr>
          <w:lang w:val="en-US"/>
        </w:rPr>
        <w:t>Solution</w:t>
      </w:r>
      <w:r w:rsidR="007E3A47">
        <w:rPr>
          <w:lang w:val="en-US"/>
        </w:rPr>
        <w:t xml:space="preserve"> 1, above)</w:t>
      </w:r>
      <w:r w:rsidR="006E46C7">
        <w:rPr>
          <w:lang w:val="en-US"/>
        </w:rPr>
        <w:t>.</w:t>
      </w:r>
      <w:r w:rsidR="000B2DD0">
        <w:rPr>
          <w:lang w:val="en-US"/>
        </w:rPr>
        <w:t xml:space="preserve"> For Rel-17, if such new resource is not defined, the UDM should be able to operate without storing such </w:t>
      </w:r>
      <w:r w:rsidR="007E3A47">
        <w:rPr>
          <w:lang w:val="en-US"/>
        </w:rPr>
        <w:t>value and</w:t>
      </w:r>
      <w:r w:rsidR="000B2DD0">
        <w:rPr>
          <w:lang w:val="en-US"/>
        </w:rPr>
        <w:t xml:space="preserve"> send EE notifications when a new IMEI is detected by HSS</w:t>
      </w:r>
      <w:r w:rsidR="007E3A47">
        <w:rPr>
          <w:lang w:val="en-US"/>
        </w:rPr>
        <w:t xml:space="preserve"> (</w:t>
      </w:r>
      <w:r w:rsidR="000036F4">
        <w:rPr>
          <w:lang w:val="en-US"/>
        </w:rPr>
        <w:t>Solution</w:t>
      </w:r>
      <w:r w:rsidR="007E3A47">
        <w:rPr>
          <w:lang w:val="en-US"/>
        </w:rPr>
        <w:t xml:space="preserve"> 2, above)</w:t>
      </w:r>
      <w:r w:rsidR="000B2DD0">
        <w:rPr>
          <w:lang w:val="en-US"/>
        </w:rPr>
        <w:t>.</w:t>
      </w:r>
    </w:p>
    <w:p w14:paraId="796B4A3B" w14:textId="77777777" w:rsidR="007732CC" w:rsidRDefault="007732CC" w:rsidP="007732CC">
      <w:pPr>
        <w:pStyle w:val="CRCoverPage"/>
        <w:rPr>
          <w:b/>
          <w:lang w:val="en-US"/>
        </w:rPr>
      </w:pPr>
    </w:p>
    <w:p w14:paraId="1C017257" w14:textId="6D6F6054" w:rsidR="007732CC" w:rsidRPr="00EF2906" w:rsidRDefault="007732CC" w:rsidP="007732CC">
      <w:pPr>
        <w:pStyle w:val="CRCoverPage"/>
        <w:rPr>
          <w:lang w:val="en-US"/>
        </w:rPr>
      </w:pPr>
      <w:r>
        <w:rPr>
          <w:b/>
          <w:lang w:val="en-US"/>
        </w:rPr>
        <w:t>2.3</w:t>
      </w:r>
      <w:r w:rsidR="008D1FA5">
        <w:rPr>
          <w:b/>
          <w:lang w:val="en-US"/>
        </w:rPr>
        <w:tab/>
      </w:r>
      <w:r w:rsidR="008D1FA5">
        <w:rPr>
          <w:b/>
          <w:lang w:val="en-US"/>
        </w:rPr>
        <w:tab/>
      </w:r>
      <w:r>
        <w:rPr>
          <w:b/>
          <w:lang w:val="en-US"/>
        </w:rPr>
        <w:t xml:space="preserve">Stage 3 aspects in 3GPP TS 29.563 </w:t>
      </w:r>
    </w:p>
    <w:p w14:paraId="07C2B252" w14:textId="674AF770" w:rsidR="00491A9F" w:rsidRDefault="0000130C" w:rsidP="0000130C">
      <w:pPr>
        <w:spacing w:before="120" w:after="0"/>
        <w:rPr>
          <w:i/>
          <w:iCs/>
        </w:rPr>
      </w:pPr>
      <w:r>
        <w:rPr>
          <w:lang w:val="en-US"/>
        </w:rPr>
        <w:t xml:space="preserve">CT4 has defined </w:t>
      </w:r>
      <w:proofErr w:type="spellStart"/>
      <w:r>
        <w:rPr>
          <w:lang w:val="en-US"/>
        </w:rPr>
        <w:t>Nhss_UECM</w:t>
      </w:r>
      <w:proofErr w:type="spellEnd"/>
      <w:r>
        <w:rPr>
          <w:lang w:val="en-US"/>
        </w:rPr>
        <w:t xml:space="preserve"> “</w:t>
      </w:r>
      <w:r w:rsidR="009E46A4">
        <w:rPr>
          <w:lang w:val="en-US"/>
        </w:rPr>
        <w:t>IM</w:t>
      </w:r>
      <w:r>
        <w:rPr>
          <w:lang w:val="en-US"/>
        </w:rPr>
        <w:t xml:space="preserve">EI Update” operation </w:t>
      </w:r>
      <w:r w:rsidR="009E46A4" w:rsidRPr="009E46A4">
        <w:rPr>
          <w:lang w:val="en-US"/>
        </w:rPr>
        <w:t xml:space="preserve">in </w:t>
      </w:r>
      <w:r w:rsidR="00180E1B">
        <w:rPr>
          <w:lang w:val="en-US"/>
        </w:rPr>
        <w:t>TS 29.</w:t>
      </w:r>
      <w:r w:rsidR="007732CC">
        <w:rPr>
          <w:lang w:val="en-US"/>
        </w:rPr>
        <w:t>563,</w:t>
      </w:r>
      <w:r w:rsidR="00180E1B">
        <w:rPr>
          <w:lang w:val="en-US"/>
        </w:rPr>
        <w:t xml:space="preserve"> </w:t>
      </w:r>
      <w:r w:rsidR="009E46A4" w:rsidRPr="009E46A4">
        <w:rPr>
          <w:lang w:val="en-US"/>
        </w:rPr>
        <w:t>clause 5.4.2.2.</w:t>
      </w:r>
      <w:r w:rsidR="009E46A4" w:rsidRPr="00122D60">
        <w:rPr>
          <w:lang w:val="en-US"/>
        </w:rPr>
        <w:t>3</w:t>
      </w:r>
      <w:r w:rsidR="009E46A4" w:rsidRPr="009E46A4">
        <w:rPr>
          <w:i/>
          <w:iCs/>
          <w:lang w:val="en-US"/>
        </w:rPr>
        <w:t xml:space="preserve"> </w:t>
      </w:r>
      <w:r w:rsidRPr="00122D60">
        <w:rPr>
          <w:lang w:val="en-US"/>
        </w:rPr>
        <w:t>where</w:t>
      </w:r>
      <w:r w:rsidR="006A1508" w:rsidRPr="009E46A4">
        <w:rPr>
          <w:i/>
          <w:iCs/>
        </w:rPr>
        <w:t xml:space="preserve"> </w:t>
      </w:r>
      <w:r w:rsidR="00491A9F">
        <w:rPr>
          <w:i/>
          <w:iCs/>
        </w:rPr>
        <w:t>…</w:t>
      </w:r>
    </w:p>
    <w:p w14:paraId="2447633A" w14:textId="4DF09B6D" w:rsidR="009E46A4" w:rsidRDefault="00453DAC" w:rsidP="00D94DD8">
      <w:pPr>
        <w:spacing w:before="120" w:after="0"/>
        <w:ind w:left="284"/>
        <w:rPr>
          <w:i/>
          <w:iCs/>
          <w:lang w:val="en-US"/>
        </w:rPr>
      </w:pPr>
      <w:r w:rsidRPr="00453DAC">
        <w:t>"</w:t>
      </w:r>
      <w:r w:rsidR="00491A9F">
        <w:rPr>
          <w:i/>
          <w:iCs/>
        </w:rPr>
        <w:t xml:space="preserve">… </w:t>
      </w:r>
      <w:r w:rsidR="006A1508" w:rsidRPr="009E46A4">
        <w:rPr>
          <w:i/>
          <w:iCs/>
          <w:lang w:val="en-US"/>
        </w:rPr>
        <w:t>the NF service consumer (UDM) requests HSS to update the IMEI of the UE stored in the HSS. The request contains the UE's identity which shall be an IMSI, and the new IMEI of the UE.</w:t>
      </w:r>
      <w:r w:rsidR="0000130C" w:rsidRPr="00F349FA">
        <w:rPr>
          <w:lang w:val="en-US"/>
        </w:rPr>
        <w:t xml:space="preserve"> </w:t>
      </w:r>
      <w:r w:rsidR="00123B63" w:rsidRPr="00123B63">
        <w:rPr>
          <w:i/>
          <w:iCs/>
          <w:lang w:val="en-US"/>
        </w:rPr>
        <w:t xml:space="preserve">If there is no valid subscription data for the UE, </w:t>
      </w:r>
      <w:r w:rsidR="00123B63" w:rsidRPr="00123B63">
        <w:rPr>
          <w:i/>
          <w:iCs/>
          <w:highlight w:val="yellow"/>
          <w:lang w:val="en-US"/>
        </w:rPr>
        <w:t>or the UE is not registered in EPS</w:t>
      </w:r>
      <w:r w:rsidR="00123B63" w:rsidRPr="00123B63">
        <w:rPr>
          <w:i/>
          <w:iCs/>
          <w:lang w:val="en-US"/>
        </w:rPr>
        <w:t xml:space="preserve"> network for 3GPP access, HTTP status code "404 Not Found" should be returned.</w:t>
      </w:r>
      <w:r w:rsidRPr="00453DAC">
        <w:rPr>
          <w:lang w:val="en-US"/>
        </w:rPr>
        <w:t>"</w:t>
      </w:r>
    </w:p>
    <w:p w14:paraId="4AAE6A77" w14:textId="2D6FAE59" w:rsidR="000670DD" w:rsidRDefault="0054118D" w:rsidP="00982351">
      <w:pPr>
        <w:spacing w:before="120" w:after="0"/>
        <w:rPr>
          <w:lang w:val="en-US"/>
        </w:rPr>
      </w:pPr>
      <w:r w:rsidRPr="6419C145">
        <w:rPr>
          <w:lang w:val="en-US"/>
        </w:rPr>
        <w:t xml:space="preserve">Not storing the last IMEI in HSS </w:t>
      </w:r>
      <w:r w:rsidR="00D5735F" w:rsidRPr="6419C145">
        <w:rPr>
          <w:lang w:val="en-US"/>
        </w:rPr>
        <w:t>when UE is not located</w:t>
      </w:r>
      <w:r w:rsidR="00D83F72" w:rsidRPr="6419C145">
        <w:rPr>
          <w:lang w:val="en-US"/>
        </w:rPr>
        <w:t xml:space="preserve"> in MME</w:t>
      </w:r>
      <w:r w:rsidR="008324D3" w:rsidRPr="6419C145">
        <w:rPr>
          <w:lang w:val="en-US"/>
        </w:rPr>
        <w:t xml:space="preserve"> </w:t>
      </w:r>
      <w:r w:rsidR="00087599" w:rsidRPr="6419C145">
        <w:rPr>
          <w:lang w:val="en-US"/>
        </w:rPr>
        <w:t>implie</w:t>
      </w:r>
      <w:r w:rsidR="00D5735F" w:rsidRPr="6419C145">
        <w:rPr>
          <w:lang w:val="en-US"/>
        </w:rPr>
        <w:t xml:space="preserve">s </w:t>
      </w:r>
      <w:r w:rsidR="00082725" w:rsidRPr="6419C145">
        <w:rPr>
          <w:lang w:val="en-US"/>
        </w:rPr>
        <w:t xml:space="preserve">that </w:t>
      </w:r>
      <w:r w:rsidR="00D5735F" w:rsidRPr="6419C145">
        <w:rPr>
          <w:lang w:val="en-US"/>
        </w:rPr>
        <w:t>HSS</w:t>
      </w:r>
      <w:r w:rsidR="006C6445">
        <w:t xml:space="preserve"> </w:t>
      </w:r>
      <w:r w:rsidR="00F336B6">
        <w:t xml:space="preserve">does </w:t>
      </w:r>
      <w:r w:rsidR="006C6445" w:rsidRPr="6419C145">
        <w:rPr>
          <w:lang w:val="en-US"/>
        </w:rPr>
        <w:t>not store the last IMEI received from UDM</w:t>
      </w:r>
      <w:r w:rsidR="00F336B6" w:rsidRPr="6419C145">
        <w:rPr>
          <w:lang w:val="en-US"/>
        </w:rPr>
        <w:t xml:space="preserve"> while UE is registered in </w:t>
      </w:r>
      <w:proofErr w:type="gramStart"/>
      <w:r w:rsidR="00F336B6" w:rsidRPr="6419C145">
        <w:rPr>
          <w:lang w:val="en-US"/>
        </w:rPr>
        <w:t>5G</w:t>
      </w:r>
      <w:proofErr w:type="gramEnd"/>
      <w:r w:rsidR="00F336B6" w:rsidRPr="6419C145">
        <w:rPr>
          <w:lang w:val="en-US"/>
        </w:rPr>
        <w:t xml:space="preserve"> so the solution does not meet the </w:t>
      </w:r>
      <w:r w:rsidR="00761EF7">
        <w:rPr>
          <w:lang w:val="en-US"/>
        </w:rPr>
        <w:t xml:space="preserve">principles of the stage 2 requirements </w:t>
      </w:r>
      <w:r w:rsidR="008324D3" w:rsidRPr="6419C145">
        <w:rPr>
          <w:lang w:val="en-US"/>
        </w:rPr>
        <w:t xml:space="preserve">mentioned above and has </w:t>
      </w:r>
      <w:r w:rsidR="006C6445" w:rsidRPr="6419C145">
        <w:rPr>
          <w:lang w:val="en-US"/>
        </w:rPr>
        <w:t>the following implications:</w:t>
      </w:r>
      <w:r w:rsidR="00D94DD8" w:rsidRPr="6419C145">
        <w:rPr>
          <w:lang w:val="en-US"/>
        </w:rPr>
        <w:t xml:space="preserve"> </w:t>
      </w:r>
    </w:p>
    <w:p w14:paraId="4A1F7B2F" w14:textId="41C58EF9" w:rsidR="000670DD" w:rsidRDefault="00453DAC" w:rsidP="00BA304B">
      <w:pPr>
        <w:pStyle w:val="ListParagraph"/>
        <w:numPr>
          <w:ilvl w:val="0"/>
          <w:numId w:val="34"/>
        </w:numPr>
        <w:spacing w:before="120" w:after="0"/>
        <w:ind w:left="360"/>
        <w:rPr>
          <w:lang w:val="en-US"/>
        </w:rPr>
      </w:pPr>
      <w:r>
        <w:rPr>
          <w:lang w:val="en-US"/>
        </w:rPr>
        <w:t>w</w:t>
      </w:r>
      <w:r w:rsidR="00DD2207" w:rsidRPr="000670DD">
        <w:rPr>
          <w:lang w:val="en-US"/>
        </w:rPr>
        <w:t xml:space="preserve">hen </w:t>
      </w:r>
      <w:r w:rsidR="008D0275" w:rsidRPr="000670DD">
        <w:rPr>
          <w:lang w:val="en-US"/>
        </w:rPr>
        <w:t xml:space="preserve">last IMEI is requested </w:t>
      </w:r>
      <w:r w:rsidR="00082725" w:rsidRPr="000670DD">
        <w:rPr>
          <w:lang w:val="en-US"/>
        </w:rPr>
        <w:t xml:space="preserve">to </w:t>
      </w:r>
      <w:r w:rsidR="008D0275" w:rsidRPr="000670DD">
        <w:rPr>
          <w:lang w:val="en-US"/>
        </w:rPr>
        <w:t>HSS</w:t>
      </w:r>
      <w:r w:rsidR="00D83F72" w:rsidRPr="000670DD">
        <w:rPr>
          <w:lang w:val="en-US"/>
        </w:rPr>
        <w:t xml:space="preserve"> via </w:t>
      </w:r>
      <w:proofErr w:type="spellStart"/>
      <w:r w:rsidR="00D83F72" w:rsidRPr="000670DD">
        <w:rPr>
          <w:lang w:val="en-US"/>
        </w:rPr>
        <w:t>Sh</w:t>
      </w:r>
      <w:proofErr w:type="spellEnd"/>
      <w:r w:rsidR="00D83F72" w:rsidRPr="000670DD">
        <w:rPr>
          <w:lang w:val="en-US"/>
        </w:rPr>
        <w:t xml:space="preserve"> and UE </w:t>
      </w:r>
      <w:proofErr w:type="gramStart"/>
      <w:r w:rsidR="00D83F72" w:rsidRPr="000670DD">
        <w:rPr>
          <w:lang w:val="en-US"/>
        </w:rPr>
        <w:t>is located in</w:t>
      </w:r>
      <w:proofErr w:type="gramEnd"/>
      <w:r w:rsidR="00D83F72" w:rsidRPr="000670DD">
        <w:rPr>
          <w:lang w:val="en-US"/>
        </w:rPr>
        <w:t xml:space="preserve"> AMF,</w:t>
      </w:r>
      <w:r w:rsidR="00082725" w:rsidRPr="00E260D4">
        <w:rPr>
          <w:lang w:val="en-US"/>
        </w:rPr>
        <w:t xml:space="preserve"> the last IMEI would not be available in HSS</w:t>
      </w:r>
      <w:r w:rsidR="009D3328" w:rsidRPr="00E260D4">
        <w:rPr>
          <w:lang w:val="en-US"/>
        </w:rPr>
        <w:t xml:space="preserve">, and </w:t>
      </w:r>
    </w:p>
    <w:p w14:paraId="1AAB8AFA" w14:textId="77777777" w:rsidR="000670DD" w:rsidRDefault="000670DD" w:rsidP="00BA304B">
      <w:pPr>
        <w:pStyle w:val="ListParagraph"/>
        <w:spacing w:before="120" w:after="0"/>
        <w:ind w:left="360"/>
        <w:rPr>
          <w:lang w:val="en-US"/>
        </w:rPr>
      </w:pPr>
    </w:p>
    <w:p w14:paraId="08CA5052" w14:textId="5F3ACCE0" w:rsidR="00C917A4" w:rsidRPr="000670DD" w:rsidRDefault="00453DAC" w:rsidP="00BA304B">
      <w:pPr>
        <w:pStyle w:val="ListParagraph"/>
        <w:numPr>
          <w:ilvl w:val="0"/>
          <w:numId w:val="34"/>
        </w:numPr>
        <w:spacing w:before="120" w:after="0"/>
        <w:ind w:left="360"/>
        <w:rPr>
          <w:lang w:val="en-US"/>
        </w:rPr>
      </w:pPr>
      <w:r>
        <w:rPr>
          <w:lang w:val="en-US"/>
        </w:rPr>
        <w:t>w</w:t>
      </w:r>
      <w:r w:rsidR="009D3328" w:rsidRPr="000670DD">
        <w:rPr>
          <w:lang w:val="en-US"/>
        </w:rPr>
        <w:t xml:space="preserve">hen </w:t>
      </w:r>
      <w:r w:rsidR="00082725" w:rsidRPr="000670DD">
        <w:rPr>
          <w:lang w:val="en-US"/>
        </w:rPr>
        <w:t xml:space="preserve">an </w:t>
      </w:r>
      <w:r w:rsidR="009D3328" w:rsidRPr="000670DD">
        <w:rPr>
          <w:lang w:val="en-US"/>
        </w:rPr>
        <w:t>IMEI is received from MME</w:t>
      </w:r>
      <w:r w:rsidR="00082725" w:rsidRPr="000670DD">
        <w:rPr>
          <w:lang w:val="en-US"/>
        </w:rPr>
        <w:t>,</w:t>
      </w:r>
      <w:r w:rsidR="009D3328" w:rsidRPr="000670DD">
        <w:rPr>
          <w:lang w:val="en-US"/>
        </w:rPr>
        <w:t xml:space="preserve"> HSS </w:t>
      </w:r>
      <w:r w:rsidR="00082725" w:rsidRPr="000670DD">
        <w:rPr>
          <w:lang w:val="en-US"/>
        </w:rPr>
        <w:t xml:space="preserve">cannot correctly determine if the received IMEI is </w:t>
      </w:r>
      <w:r w:rsidR="00D83F72" w:rsidRPr="000670DD">
        <w:rPr>
          <w:lang w:val="en-US"/>
        </w:rPr>
        <w:t>new</w:t>
      </w:r>
      <w:r w:rsidR="00082725" w:rsidRPr="000670DD">
        <w:rPr>
          <w:lang w:val="en-US"/>
        </w:rPr>
        <w:t xml:space="preserve"> or not so the Last IMEI is not updated properly in UDM</w:t>
      </w:r>
      <w:r w:rsidR="008324D3" w:rsidRPr="000670DD">
        <w:rPr>
          <w:lang w:val="en-US"/>
        </w:rPr>
        <w:t>.</w:t>
      </w:r>
    </w:p>
    <w:p w14:paraId="78AF5FB4" w14:textId="6DBA8F96" w:rsidR="00E260D4" w:rsidRDefault="00EC5E8A" w:rsidP="00E260D4">
      <w:pPr>
        <w:spacing w:before="120" w:after="0"/>
        <w:rPr>
          <w:lang w:val="en-US"/>
        </w:rPr>
      </w:pPr>
      <w:r>
        <w:rPr>
          <w:lang w:val="en-US"/>
        </w:rPr>
        <w:t>Therefore</w:t>
      </w:r>
      <w:r w:rsidR="00BA304B">
        <w:rPr>
          <w:lang w:val="en-US"/>
        </w:rPr>
        <w:t>,</w:t>
      </w:r>
      <w:r>
        <w:rPr>
          <w:lang w:val="en-US"/>
        </w:rPr>
        <w:t xml:space="preserve"> the </w:t>
      </w:r>
      <w:proofErr w:type="spellStart"/>
      <w:r>
        <w:rPr>
          <w:lang w:val="en-US"/>
        </w:rPr>
        <w:t>Nhss_UECM</w:t>
      </w:r>
      <w:proofErr w:type="spellEnd"/>
      <w:r>
        <w:rPr>
          <w:lang w:val="en-US"/>
        </w:rPr>
        <w:t xml:space="preserve"> Update IMEI operation shall be updated in TS 29.5</w:t>
      </w:r>
      <w:r w:rsidR="00E260D4">
        <w:rPr>
          <w:lang w:val="en-US"/>
        </w:rPr>
        <w:t xml:space="preserve">63 as follows: </w:t>
      </w:r>
    </w:p>
    <w:p w14:paraId="3A6282CE" w14:textId="77777777" w:rsidR="00E260D4" w:rsidRDefault="00E260D4" w:rsidP="00E260D4">
      <w:pPr>
        <w:pStyle w:val="ListParagraph"/>
        <w:numPr>
          <w:ilvl w:val="0"/>
          <w:numId w:val="34"/>
        </w:numPr>
        <w:spacing w:before="120" w:after="0"/>
        <w:ind w:left="360"/>
        <w:rPr>
          <w:lang w:val="en-US"/>
        </w:rPr>
      </w:pPr>
      <w:r>
        <w:rPr>
          <w:lang w:val="en-US"/>
        </w:rPr>
        <w:t>A</w:t>
      </w:r>
      <w:r w:rsidR="008734EF" w:rsidRPr="6419C145">
        <w:rPr>
          <w:lang w:val="en-US"/>
        </w:rPr>
        <w:t>llow storing the last IMEI when UE is not located in MME</w:t>
      </w:r>
      <w:r>
        <w:rPr>
          <w:lang w:val="en-US"/>
        </w:rPr>
        <w:t>.</w:t>
      </w:r>
    </w:p>
    <w:p w14:paraId="2322F1E4" w14:textId="5099E13B" w:rsidR="00E260D4" w:rsidRDefault="008734EF" w:rsidP="00BA304B">
      <w:pPr>
        <w:pStyle w:val="ListParagraph"/>
        <w:spacing w:before="120" w:after="0"/>
        <w:ind w:left="360"/>
        <w:rPr>
          <w:lang w:val="en-US"/>
        </w:rPr>
      </w:pPr>
      <w:r w:rsidRPr="6419C145">
        <w:rPr>
          <w:lang w:val="en-US"/>
        </w:rPr>
        <w:t xml:space="preserve"> </w:t>
      </w:r>
    </w:p>
    <w:p w14:paraId="0DCE65C7" w14:textId="1E1AD227" w:rsidR="008734EF" w:rsidRDefault="00E260D4" w:rsidP="00BA304B">
      <w:pPr>
        <w:pStyle w:val="ListParagraph"/>
        <w:numPr>
          <w:ilvl w:val="0"/>
          <w:numId w:val="34"/>
        </w:numPr>
        <w:spacing w:before="120" w:after="0"/>
        <w:ind w:left="360"/>
        <w:rPr>
          <w:lang w:val="en-US"/>
        </w:rPr>
      </w:pPr>
      <w:r>
        <w:rPr>
          <w:lang w:val="en-US"/>
        </w:rPr>
        <w:t>C</w:t>
      </w:r>
      <w:r w:rsidR="008734EF" w:rsidRPr="6419C145">
        <w:rPr>
          <w:lang w:val="en-US"/>
        </w:rPr>
        <w:t>larify that when synchronization is enabled HSS shall not remove the last IMEI stored when not received in Update Location or after cancel location/purge is received.</w:t>
      </w:r>
    </w:p>
    <w:p w14:paraId="0F3F4919" w14:textId="2C37B044" w:rsidR="0084746B" w:rsidRDefault="00C917A4" w:rsidP="00982351">
      <w:pPr>
        <w:spacing w:before="120" w:after="0"/>
        <w:rPr>
          <w:lang w:val="en-US"/>
        </w:rPr>
      </w:pPr>
      <w:r w:rsidRPr="00C917A4">
        <w:rPr>
          <w:b/>
          <w:bCs/>
          <w:lang w:val="en-US"/>
        </w:rPr>
        <w:t xml:space="preserve">Proposal </w:t>
      </w:r>
      <w:r w:rsidR="000670DD">
        <w:rPr>
          <w:b/>
          <w:bCs/>
          <w:lang w:val="en-US"/>
        </w:rPr>
        <w:t>3</w:t>
      </w:r>
      <w:r>
        <w:rPr>
          <w:lang w:val="en-US"/>
        </w:rPr>
        <w:t xml:space="preserve">. HSS behavior </w:t>
      </w:r>
      <w:r w:rsidR="000670DD">
        <w:rPr>
          <w:lang w:val="en-US"/>
        </w:rPr>
        <w:t>in TS 29.</w:t>
      </w:r>
      <w:r w:rsidR="006F58BB">
        <w:rPr>
          <w:lang w:val="en-US"/>
        </w:rPr>
        <w:t xml:space="preserve">563 </w:t>
      </w:r>
      <w:r>
        <w:rPr>
          <w:lang w:val="en-US"/>
        </w:rPr>
        <w:t>shall be</w:t>
      </w:r>
      <w:r w:rsidR="008324D3">
        <w:rPr>
          <w:lang w:val="en-US"/>
        </w:rPr>
        <w:t xml:space="preserve"> </w:t>
      </w:r>
      <w:r>
        <w:rPr>
          <w:lang w:val="en-US"/>
        </w:rPr>
        <w:t>modified so HSS accepts sto</w:t>
      </w:r>
      <w:r w:rsidR="00DD6134">
        <w:rPr>
          <w:lang w:val="en-US"/>
        </w:rPr>
        <w:t>r</w:t>
      </w:r>
      <w:r>
        <w:rPr>
          <w:lang w:val="en-US"/>
        </w:rPr>
        <w:t>ing the last IMEI from UDM when UE is not located in MME.</w:t>
      </w:r>
    </w:p>
    <w:p w14:paraId="2193F56D" w14:textId="77777777" w:rsidR="00C725BA" w:rsidRPr="00453ACD" w:rsidRDefault="00C725BA" w:rsidP="00982351">
      <w:pPr>
        <w:spacing w:before="120" w:after="0"/>
        <w:rPr>
          <w:lang w:val="en-US"/>
        </w:rPr>
      </w:pPr>
    </w:p>
    <w:p w14:paraId="60C23067" w14:textId="04219894" w:rsidR="00C725BA" w:rsidRDefault="00CB4A8D" w:rsidP="00C725BA">
      <w:pPr>
        <w:pStyle w:val="CRCoverPage"/>
        <w:rPr>
          <w:b/>
          <w:lang w:val="en-US"/>
        </w:rPr>
      </w:pPr>
      <w:r>
        <w:rPr>
          <w:b/>
          <w:lang w:val="en-US"/>
        </w:rPr>
        <w:t>4</w:t>
      </w:r>
      <w:r w:rsidR="00C725BA" w:rsidRPr="006B5418">
        <w:rPr>
          <w:b/>
          <w:lang w:val="en-US"/>
        </w:rPr>
        <w:t>.</w:t>
      </w:r>
      <w:r w:rsidR="008D1FA5">
        <w:rPr>
          <w:b/>
          <w:lang w:val="en-US"/>
        </w:rPr>
        <w:tab/>
      </w:r>
      <w:r w:rsidR="00C725BA" w:rsidRPr="006B5418">
        <w:rPr>
          <w:b/>
          <w:lang w:val="en-US"/>
        </w:rPr>
        <w:t>Proposal</w:t>
      </w:r>
    </w:p>
    <w:p w14:paraId="32FFF425" w14:textId="6DD95937" w:rsidR="00BA304B" w:rsidRPr="00BA304B" w:rsidRDefault="00BD1D00" w:rsidP="00BA304B">
      <w:pPr>
        <w:spacing w:before="120" w:after="0"/>
        <w:rPr>
          <w:lang w:val="en-US"/>
        </w:rPr>
      </w:pPr>
      <w:r w:rsidRPr="00BA304B">
        <w:rPr>
          <w:lang w:val="en-US"/>
        </w:rPr>
        <w:t xml:space="preserve">This discussion paper proposes to: </w:t>
      </w:r>
    </w:p>
    <w:p w14:paraId="2F420A86" w14:textId="77777777" w:rsidR="00BA304B" w:rsidRPr="00BA304B" w:rsidRDefault="00BA304B" w:rsidP="00BA304B">
      <w:pPr>
        <w:pStyle w:val="CRCoverPage"/>
        <w:rPr>
          <w:rFonts w:ascii="Times New Roman" w:hAnsi="Times New Roman"/>
          <w:bCs/>
          <w:sz w:val="2"/>
          <w:szCs w:val="2"/>
          <w:lang w:val="en-US"/>
        </w:rPr>
      </w:pPr>
    </w:p>
    <w:p w14:paraId="3230D3BA" w14:textId="0B008D86" w:rsidR="00BA304B" w:rsidRPr="00BA304B" w:rsidRDefault="00BD1D00" w:rsidP="00BA304B">
      <w:pPr>
        <w:pStyle w:val="CRCoverPage"/>
        <w:numPr>
          <w:ilvl w:val="0"/>
          <w:numId w:val="34"/>
        </w:numPr>
        <w:rPr>
          <w:rFonts w:ascii="Times New Roman" w:hAnsi="Times New Roman"/>
          <w:bCs/>
          <w:lang w:val="en-US"/>
        </w:rPr>
      </w:pPr>
      <w:r w:rsidRPr="00BA304B">
        <w:rPr>
          <w:rFonts w:ascii="Times New Roman" w:hAnsi="Times New Roman"/>
          <w:bCs/>
          <w:lang w:val="en-US"/>
        </w:rPr>
        <w:t xml:space="preserve">Clarify the stage 2 requirement for the </w:t>
      </w:r>
      <w:r w:rsidR="00964051" w:rsidRPr="00BA304B">
        <w:rPr>
          <w:rFonts w:ascii="Times New Roman" w:hAnsi="Times New Roman"/>
          <w:bCs/>
          <w:lang w:val="en-US"/>
        </w:rPr>
        <w:t>synchronization of the PEI/IMEI change as propose</w:t>
      </w:r>
      <w:r w:rsidR="0005741C" w:rsidRPr="00BA304B">
        <w:rPr>
          <w:rFonts w:ascii="Times New Roman" w:hAnsi="Times New Roman"/>
          <w:bCs/>
          <w:lang w:val="en-US"/>
        </w:rPr>
        <w:t>d</w:t>
      </w:r>
      <w:r w:rsidR="00964051" w:rsidRPr="00BA304B">
        <w:rPr>
          <w:rFonts w:ascii="Times New Roman" w:hAnsi="Times New Roman"/>
          <w:bCs/>
          <w:lang w:val="en-US"/>
        </w:rPr>
        <w:t xml:space="preserve"> in Proposal 1. </w:t>
      </w:r>
    </w:p>
    <w:p w14:paraId="0B26E776" w14:textId="46407762" w:rsidR="00964051" w:rsidRPr="00BA304B" w:rsidRDefault="00964051" w:rsidP="00BD1D00">
      <w:pPr>
        <w:pStyle w:val="CRCoverPage"/>
        <w:numPr>
          <w:ilvl w:val="0"/>
          <w:numId w:val="34"/>
        </w:numPr>
        <w:rPr>
          <w:rFonts w:ascii="Times New Roman" w:hAnsi="Times New Roman"/>
          <w:bCs/>
          <w:lang w:val="en-US"/>
        </w:rPr>
      </w:pPr>
      <w:r w:rsidRPr="00BA304B">
        <w:rPr>
          <w:rFonts w:ascii="Times New Roman" w:hAnsi="Times New Roman"/>
          <w:bCs/>
          <w:lang w:val="en-US"/>
        </w:rPr>
        <w:t xml:space="preserve">Update the </w:t>
      </w:r>
      <w:r w:rsidR="0035065D" w:rsidRPr="00BA304B">
        <w:rPr>
          <w:rFonts w:ascii="Times New Roman" w:hAnsi="Times New Roman"/>
          <w:bCs/>
          <w:lang w:val="en-US"/>
        </w:rPr>
        <w:t xml:space="preserve">procedure for synchronization of the PEI/IMEI Change in TS 23.503 </w:t>
      </w:r>
      <w:r w:rsidR="0005741C" w:rsidRPr="00BA304B">
        <w:rPr>
          <w:rFonts w:ascii="Times New Roman" w:hAnsi="Times New Roman"/>
          <w:bCs/>
          <w:lang w:val="en-US"/>
        </w:rPr>
        <w:t xml:space="preserve">as proposed in Proposal 2. </w:t>
      </w:r>
    </w:p>
    <w:p w14:paraId="127DF023" w14:textId="68AD28C8" w:rsidR="0005741C" w:rsidRPr="00BA304B" w:rsidRDefault="0005741C" w:rsidP="0005741C">
      <w:pPr>
        <w:pStyle w:val="CRCoverPage"/>
        <w:numPr>
          <w:ilvl w:val="0"/>
          <w:numId w:val="34"/>
        </w:numPr>
        <w:rPr>
          <w:rFonts w:ascii="Times New Roman" w:hAnsi="Times New Roman"/>
          <w:bCs/>
          <w:lang w:val="en-US"/>
        </w:rPr>
      </w:pPr>
      <w:r w:rsidRPr="00BA304B">
        <w:rPr>
          <w:rFonts w:ascii="Times New Roman" w:hAnsi="Times New Roman"/>
          <w:bCs/>
          <w:lang w:val="en-US"/>
        </w:rPr>
        <w:t xml:space="preserve">Update the procedure for synchronization of the PEI/IMEI Change in TS 23.563 as proposed in Proposal 3. </w:t>
      </w:r>
    </w:p>
    <w:p w14:paraId="3102A4E6" w14:textId="63C19A6A" w:rsidR="00D94DD8" w:rsidRDefault="00D94DD8" w:rsidP="00C725BA">
      <w:pPr>
        <w:pStyle w:val="CRCoverPage"/>
        <w:rPr>
          <w:bCs/>
          <w:lang w:val="en-US"/>
        </w:rPr>
      </w:pPr>
    </w:p>
    <w:sectPr w:rsidR="00D94DD8">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36D194" w14:textId="77777777" w:rsidR="005C6185" w:rsidRDefault="005C6185">
      <w:r>
        <w:separator/>
      </w:r>
    </w:p>
  </w:endnote>
  <w:endnote w:type="continuationSeparator" w:id="0">
    <w:p w14:paraId="36EB7F3E" w14:textId="77777777" w:rsidR="005C6185" w:rsidRDefault="005C6185">
      <w:r>
        <w:continuationSeparator/>
      </w:r>
    </w:p>
  </w:endnote>
  <w:endnote w:type="continuationNotice" w:id="1">
    <w:p w14:paraId="763922B3" w14:textId="77777777" w:rsidR="005C6185" w:rsidRDefault="005C61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84D78" w14:textId="77777777" w:rsidR="005C6185" w:rsidRDefault="005C6185">
      <w:r>
        <w:separator/>
      </w:r>
    </w:p>
  </w:footnote>
  <w:footnote w:type="continuationSeparator" w:id="0">
    <w:p w14:paraId="4488AB88" w14:textId="77777777" w:rsidR="005C6185" w:rsidRDefault="005C6185">
      <w:r>
        <w:continuationSeparator/>
      </w:r>
    </w:p>
  </w:footnote>
  <w:footnote w:type="continuationNotice" w:id="1">
    <w:p w14:paraId="30104DB5" w14:textId="77777777" w:rsidR="005C6185" w:rsidRDefault="005C61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065313" w:rsidRDefault="0006531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F2DE5"/>
    <w:multiLevelType w:val="hybridMultilevel"/>
    <w:tmpl w:val="C7B28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844E7F"/>
    <w:multiLevelType w:val="hybridMultilevel"/>
    <w:tmpl w:val="5164EEA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3E18DC"/>
    <w:multiLevelType w:val="hybridMultilevel"/>
    <w:tmpl w:val="DE7012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C5FAF"/>
    <w:multiLevelType w:val="hybridMultilevel"/>
    <w:tmpl w:val="28220424"/>
    <w:lvl w:ilvl="0" w:tplc="02468528">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2676B2"/>
    <w:multiLevelType w:val="hybridMultilevel"/>
    <w:tmpl w:val="CD3889AA"/>
    <w:lvl w:ilvl="0" w:tplc="0409000F">
      <w:start w:val="1"/>
      <w:numFmt w:val="decimal"/>
      <w:lvlText w:val="%1."/>
      <w:lvlJc w:val="left"/>
      <w:pPr>
        <w:ind w:left="720" w:hanging="360"/>
      </w:pPr>
      <w:rPr>
        <w:rFonts w:cs="Times New Roman" w:hint="default"/>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806E53"/>
    <w:multiLevelType w:val="hybridMultilevel"/>
    <w:tmpl w:val="37A64612"/>
    <w:lvl w:ilvl="0" w:tplc="A34E6A2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383734"/>
    <w:multiLevelType w:val="hybridMultilevel"/>
    <w:tmpl w:val="081A2538"/>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A282677"/>
    <w:multiLevelType w:val="hybridMultilevel"/>
    <w:tmpl w:val="BAE437A2"/>
    <w:lvl w:ilvl="0" w:tplc="08090017">
      <w:start w:val="1"/>
      <w:numFmt w:val="lowerLetter"/>
      <w:lvlText w:val="%1)"/>
      <w:lvlJc w:val="left"/>
      <w:pPr>
        <w:ind w:left="928" w:hanging="360"/>
      </w:pPr>
    </w:lvl>
    <w:lvl w:ilvl="1" w:tplc="B074C6B0">
      <w:start w:val="3"/>
      <w:numFmt w:val="bullet"/>
      <w:lvlText w:val="•"/>
      <w:lvlJc w:val="left"/>
      <w:pPr>
        <w:ind w:left="1648" w:hanging="360"/>
      </w:pPr>
      <w:rPr>
        <w:rFonts w:ascii="DengXian" w:eastAsia="DengXian" w:hAnsi="DengXian" w:cs="Arial" w:hint="eastAsia"/>
      </w:r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8" w15:restartNumberingAfterBreak="0">
    <w:nsid w:val="1B6348DE"/>
    <w:multiLevelType w:val="hybridMultilevel"/>
    <w:tmpl w:val="66A4316C"/>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15:restartNumberingAfterBreak="0">
    <w:nsid w:val="1BF40477"/>
    <w:multiLevelType w:val="hybridMultilevel"/>
    <w:tmpl w:val="F57AFEEE"/>
    <w:lvl w:ilvl="0" w:tplc="02468528">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237D79"/>
    <w:multiLevelType w:val="hybridMultilevel"/>
    <w:tmpl w:val="C8A6286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1475BA6"/>
    <w:multiLevelType w:val="hybridMultilevel"/>
    <w:tmpl w:val="51A49B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4B645F"/>
    <w:multiLevelType w:val="hybridMultilevel"/>
    <w:tmpl w:val="FBEC1434"/>
    <w:lvl w:ilvl="0" w:tplc="AD3ED2C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12404D"/>
    <w:multiLevelType w:val="hybridMultilevel"/>
    <w:tmpl w:val="13D2D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B25326"/>
    <w:multiLevelType w:val="hybridMultilevel"/>
    <w:tmpl w:val="34365CB0"/>
    <w:lvl w:ilvl="0" w:tplc="6B364F3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2714380"/>
    <w:multiLevelType w:val="hybridMultilevel"/>
    <w:tmpl w:val="B7AE3010"/>
    <w:lvl w:ilvl="0" w:tplc="BDF02AB4">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8D4A27"/>
    <w:multiLevelType w:val="hybridMultilevel"/>
    <w:tmpl w:val="6826DA9C"/>
    <w:lvl w:ilvl="0" w:tplc="26D892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A5E7482"/>
    <w:multiLevelType w:val="hybridMultilevel"/>
    <w:tmpl w:val="9D5C69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1B4D8D"/>
    <w:multiLevelType w:val="hybridMultilevel"/>
    <w:tmpl w:val="E196B962"/>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8402A9"/>
    <w:multiLevelType w:val="hybridMultilevel"/>
    <w:tmpl w:val="5AB64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9C1423"/>
    <w:multiLevelType w:val="hybridMultilevel"/>
    <w:tmpl w:val="6994B354"/>
    <w:lvl w:ilvl="0" w:tplc="1C4AA19A">
      <w:start w:val="2021"/>
      <w:numFmt w:val="bullet"/>
      <w:lvlText w:val="-"/>
      <w:lvlJc w:val="left"/>
      <w:pPr>
        <w:ind w:left="360" w:hanging="360"/>
      </w:pPr>
      <w:rPr>
        <w:rFonts w:ascii="Arial" w:eastAsia="SimSun" w:hAnsi="Arial" w:cs="Arial" w:hint="default"/>
        <w:i w:val="0"/>
        <w:color w:val="auto"/>
        <w:sz w:val="20"/>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F9D2270"/>
    <w:multiLevelType w:val="hybridMultilevel"/>
    <w:tmpl w:val="E806DF2A"/>
    <w:lvl w:ilvl="0" w:tplc="F6B2ADF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FF05D3"/>
    <w:multiLevelType w:val="hybridMultilevel"/>
    <w:tmpl w:val="35D23414"/>
    <w:lvl w:ilvl="0" w:tplc="08090001">
      <w:start w:val="1"/>
      <w:numFmt w:val="bullet"/>
      <w:lvlText w:val=""/>
      <w:lvlJc w:val="left"/>
      <w:pPr>
        <w:ind w:left="1080" w:hanging="360"/>
      </w:pPr>
      <w:rPr>
        <w:rFonts w:ascii="Symbol" w:hAnsi="Symbo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43AC5130"/>
    <w:multiLevelType w:val="hybridMultilevel"/>
    <w:tmpl w:val="E892C5A2"/>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43D57534"/>
    <w:multiLevelType w:val="hybridMultilevel"/>
    <w:tmpl w:val="3A3C5A74"/>
    <w:lvl w:ilvl="0" w:tplc="08090011">
      <w:start w:val="1"/>
      <w:numFmt w:val="decimal"/>
      <w:lvlText w:val="%1)"/>
      <w:lvlJc w:val="left"/>
      <w:pPr>
        <w:ind w:left="720" w:hanging="360"/>
      </w:pPr>
    </w:lvl>
    <w:lvl w:ilvl="1" w:tplc="08090011">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49C5B5F"/>
    <w:multiLevelType w:val="hybridMultilevel"/>
    <w:tmpl w:val="4808F09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46574A9E"/>
    <w:multiLevelType w:val="hybridMultilevel"/>
    <w:tmpl w:val="ADF412DC"/>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7" w15:restartNumberingAfterBreak="0">
    <w:nsid w:val="49EA557A"/>
    <w:multiLevelType w:val="hybridMultilevel"/>
    <w:tmpl w:val="F2F40D5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F553A7"/>
    <w:multiLevelType w:val="hybridMultilevel"/>
    <w:tmpl w:val="063C7F72"/>
    <w:lvl w:ilvl="0" w:tplc="840A1B48">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596302"/>
    <w:multiLevelType w:val="hybridMultilevel"/>
    <w:tmpl w:val="C02004A8"/>
    <w:lvl w:ilvl="0" w:tplc="C64AB32A">
      <w:start w:val="1"/>
      <w:numFmt w:val="decimal"/>
      <w:lvlText w:val="%1)"/>
      <w:lvlJc w:val="left"/>
      <w:pPr>
        <w:ind w:left="720" w:hanging="360"/>
      </w:pPr>
    </w:lvl>
    <w:lvl w:ilvl="1" w:tplc="08090011">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A8C7290"/>
    <w:multiLevelType w:val="hybridMultilevel"/>
    <w:tmpl w:val="B3A8A902"/>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C445631"/>
    <w:multiLevelType w:val="multilevel"/>
    <w:tmpl w:val="5C445631"/>
    <w:lvl w:ilvl="0">
      <w:start w:val="1"/>
      <w:numFmt w:val="bullet"/>
      <w:lvlText w:val="-"/>
      <w:lvlJc w:val="left"/>
      <w:pPr>
        <w:ind w:left="-982" w:hanging="420"/>
      </w:pPr>
      <w:rPr>
        <w:rFonts w:ascii="Times New Roman" w:eastAsia="SimSun" w:hAnsi="Times New Roman" w:cs="Times New Roman" w:hint="default"/>
      </w:rPr>
    </w:lvl>
    <w:lvl w:ilvl="1">
      <w:start w:val="1"/>
      <w:numFmt w:val="bullet"/>
      <w:lvlText w:val=""/>
      <w:lvlJc w:val="left"/>
      <w:pPr>
        <w:ind w:left="-562" w:hanging="420"/>
      </w:pPr>
      <w:rPr>
        <w:rFonts w:ascii="Wingdings" w:hAnsi="Wingdings" w:hint="default"/>
      </w:rPr>
    </w:lvl>
    <w:lvl w:ilvl="2">
      <w:start w:val="1"/>
      <w:numFmt w:val="bullet"/>
      <w:lvlText w:val=""/>
      <w:lvlJc w:val="left"/>
      <w:pPr>
        <w:ind w:left="-142" w:hanging="420"/>
      </w:pPr>
      <w:rPr>
        <w:rFonts w:ascii="Wingdings" w:hAnsi="Wingdings" w:hint="default"/>
      </w:rPr>
    </w:lvl>
    <w:lvl w:ilvl="3">
      <w:start w:val="1"/>
      <w:numFmt w:val="bullet"/>
      <w:lvlText w:val=""/>
      <w:lvlJc w:val="left"/>
      <w:pPr>
        <w:ind w:left="278" w:hanging="420"/>
      </w:pPr>
      <w:rPr>
        <w:rFonts w:ascii="Wingdings" w:hAnsi="Wingdings" w:hint="default"/>
      </w:rPr>
    </w:lvl>
    <w:lvl w:ilvl="4">
      <w:start w:val="1"/>
      <w:numFmt w:val="bullet"/>
      <w:lvlText w:val=""/>
      <w:lvlJc w:val="left"/>
      <w:pPr>
        <w:ind w:left="698" w:hanging="420"/>
      </w:pPr>
      <w:rPr>
        <w:rFonts w:ascii="Wingdings" w:hAnsi="Wingdings" w:hint="default"/>
      </w:rPr>
    </w:lvl>
    <w:lvl w:ilvl="5">
      <w:start w:val="1"/>
      <w:numFmt w:val="bullet"/>
      <w:lvlText w:val=""/>
      <w:lvlJc w:val="left"/>
      <w:pPr>
        <w:ind w:left="1118" w:hanging="420"/>
      </w:pPr>
      <w:rPr>
        <w:rFonts w:ascii="Wingdings" w:hAnsi="Wingdings" w:hint="default"/>
      </w:rPr>
    </w:lvl>
    <w:lvl w:ilvl="6">
      <w:start w:val="1"/>
      <w:numFmt w:val="bullet"/>
      <w:lvlText w:val=""/>
      <w:lvlJc w:val="left"/>
      <w:pPr>
        <w:ind w:left="1538" w:hanging="420"/>
      </w:pPr>
      <w:rPr>
        <w:rFonts w:ascii="Wingdings" w:hAnsi="Wingdings" w:hint="default"/>
      </w:rPr>
    </w:lvl>
    <w:lvl w:ilvl="7">
      <w:start w:val="1"/>
      <w:numFmt w:val="bullet"/>
      <w:lvlText w:val=""/>
      <w:lvlJc w:val="left"/>
      <w:pPr>
        <w:ind w:left="1958" w:hanging="420"/>
      </w:pPr>
      <w:rPr>
        <w:rFonts w:ascii="Wingdings" w:hAnsi="Wingdings" w:hint="default"/>
      </w:rPr>
    </w:lvl>
    <w:lvl w:ilvl="8">
      <w:start w:val="1"/>
      <w:numFmt w:val="bullet"/>
      <w:lvlText w:val=""/>
      <w:lvlJc w:val="left"/>
      <w:pPr>
        <w:ind w:left="2378" w:hanging="420"/>
      </w:pPr>
      <w:rPr>
        <w:rFonts w:ascii="Wingdings" w:hAnsi="Wingdings" w:hint="default"/>
      </w:rPr>
    </w:lvl>
  </w:abstractNum>
  <w:abstractNum w:abstractNumId="32" w15:restartNumberingAfterBreak="0">
    <w:nsid w:val="66C908AD"/>
    <w:multiLevelType w:val="hybridMultilevel"/>
    <w:tmpl w:val="F7F061BE"/>
    <w:lvl w:ilvl="0" w:tplc="08090001">
      <w:start w:val="1"/>
      <w:numFmt w:val="bullet"/>
      <w:lvlText w:val=""/>
      <w:lvlJc w:val="left"/>
      <w:pPr>
        <w:ind w:left="720" w:hanging="360"/>
      </w:pPr>
      <w:rPr>
        <w:rFonts w:ascii="Symbol" w:hAnsi="Symbol" w:hint="default"/>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2940B0"/>
    <w:multiLevelType w:val="hybridMultilevel"/>
    <w:tmpl w:val="B3009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315A1A"/>
    <w:multiLevelType w:val="hybridMultilevel"/>
    <w:tmpl w:val="3DD44D20"/>
    <w:lvl w:ilvl="0" w:tplc="40EAA7AE">
      <w:start w:val="1"/>
      <w:numFmt w:val="decimal"/>
      <w:lvlText w:val="%1)"/>
      <w:lvlJc w:val="left"/>
      <w:pPr>
        <w:ind w:left="1004" w:hanging="360"/>
      </w:pPr>
      <w:rPr>
        <w:rFonts w:hint="default"/>
      </w:rPr>
    </w:lvl>
    <w:lvl w:ilvl="1" w:tplc="04090019">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35" w15:restartNumberingAfterBreak="0">
    <w:nsid w:val="75575109"/>
    <w:multiLevelType w:val="hybridMultilevel"/>
    <w:tmpl w:val="35B48B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5981139"/>
    <w:multiLevelType w:val="hybridMultilevel"/>
    <w:tmpl w:val="1AD84528"/>
    <w:lvl w:ilvl="0" w:tplc="08090017">
      <w:start w:val="1"/>
      <w:numFmt w:val="lowerLetter"/>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37" w15:restartNumberingAfterBreak="0">
    <w:nsid w:val="76DE77DD"/>
    <w:multiLevelType w:val="hybridMultilevel"/>
    <w:tmpl w:val="1A266212"/>
    <w:lvl w:ilvl="0" w:tplc="4BAC8454">
      <w:start w:val="3"/>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84A77F8"/>
    <w:multiLevelType w:val="multilevel"/>
    <w:tmpl w:val="5676750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C2C713E"/>
    <w:multiLevelType w:val="hybridMultilevel"/>
    <w:tmpl w:val="F466777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7ED44E14"/>
    <w:multiLevelType w:val="hybridMultilevel"/>
    <w:tmpl w:val="7F86D08E"/>
    <w:lvl w:ilvl="0" w:tplc="20D25E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31"/>
  </w:num>
  <w:num w:numId="3">
    <w:abstractNumId w:val="19"/>
  </w:num>
  <w:num w:numId="4">
    <w:abstractNumId w:val="2"/>
  </w:num>
  <w:num w:numId="5">
    <w:abstractNumId w:val="17"/>
  </w:num>
  <w:num w:numId="6">
    <w:abstractNumId w:val="14"/>
  </w:num>
  <w:num w:numId="7">
    <w:abstractNumId w:val="16"/>
  </w:num>
  <w:num w:numId="8">
    <w:abstractNumId w:val="34"/>
  </w:num>
  <w:num w:numId="9">
    <w:abstractNumId w:val="20"/>
  </w:num>
  <w:num w:numId="10">
    <w:abstractNumId w:val="23"/>
  </w:num>
  <w:num w:numId="11">
    <w:abstractNumId w:val="26"/>
  </w:num>
  <w:num w:numId="12">
    <w:abstractNumId w:val="8"/>
  </w:num>
  <w:num w:numId="13">
    <w:abstractNumId w:val="25"/>
  </w:num>
  <w:num w:numId="14">
    <w:abstractNumId w:val="22"/>
  </w:num>
  <w:num w:numId="15">
    <w:abstractNumId w:val="15"/>
  </w:num>
  <w:num w:numId="16">
    <w:abstractNumId w:val="1"/>
  </w:num>
  <w:num w:numId="17">
    <w:abstractNumId w:val="18"/>
  </w:num>
  <w:num w:numId="18">
    <w:abstractNumId w:val="11"/>
  </w:num>
  <w:num w:numId="19">
    <w:abstractNumId w:val="36"/>
  </w:num>
  <w:num w:numId="20">
    <w:abstractNumId w:val="10"/>
  </w:num>
  <w:num w:numId="21">
    <w:abstractNumId w:val="7"/>
  </w:num>
  <w:num w:numId="22">
    <w:abstractNumId w:val="6"/>
  </w:num>
  <w:num w:numId="23">
    <w:abstractNumId w:val="29"/>
  </w:num>
  <w:num w:numId="24">
    <w:abstractNumId w:val="30"/>
  </w:num>
  <w:num w:numId="25">
    <w:abstractNumId w:val="24"/>
  </w:num>
  <w:num w:numId="26">
    <w:abstractNumId w:val="4"/>
  </w:num>
  <w:num w:numId="27">
    <w:abstractNumId w:val="32"/>
  </w:num>
  <w:num w:numId="28">
    <w:abstractNumId w:val="35"/>
  </w:num>
  <w:num w:numId="29">
    <w:abstractNumId w:val="0"/>
  </w:num>
  <w:num w:numId="30">
    <w:abstractNumId w:val="3"/>
  </w:num>
  <w:num w:numId="31">
    <w:abstractNumId w:val="9"/>
  </w:num>
  <w:num w:numId="3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40"/>
  </w:num>
  <w:num w:numId="35">
    <w:abstractNumId w:val="28"/>
  </w:num>
  <w:num w:numId="36">
    <w:abstractNumId w:val="38"/>
  </w:num>
  <w:num w:numId="37">
    <w:abstractNumId w:val="12"/>
  </w:num>
  <w:num w:numId="38">
    <w:abstractNumId w:val="21"/>
  </w:num>
  <w:num w:numId="39">
    <w:abstractNumId w:val="5"/>
  </w:num>
  <w:num w:numId="40">
    <w:abstractNumId w:val="37"/>
  </w:num>
  <w:num w:numId="41">
    <w:abstractNumId w:val="39"/>
  </w:num>
  <w:num w:numId="4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s-ES_tradnl"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F5"/>
    <w:rsid w:val="0000130C"/>
    <w:rsid w:val="0000291A"/>
    <w:rsid w:val="000032C4"/>
    <w:rsid w:val="000036F4"/>
    <w:rsid w:val="00005C0C"/>
    <w:rsid w:val="00010E39"/>
    <w:rsid w:val="000128B2"/>
    <w:rsid w:val="00013AAD"/>
    <w:rsid w:val="00015433"/>
    <w:rsid w:val="00016511"/>
    <w:rsid w:val="00017C04"/>
    <w:rsid w:val="00020D56"/>
    <w:rsid w:val="00022E4A"/>
    <w:rsid w:val="0002593B"/>
    <w:rsid w:val="00026A66"/>
    <w:rsid w:val="00031068"/>
    <w:rsid w:val="00032C08"/>
    <w:rsid w:val="00032D56"/>
    <w:rsid w:val="00034C11"/>
    <w:rsid w:val="0003711D"/>
    <w:rsid w:val="00043E25"/>
    <w:rsid w:val="000451D2"/>
    <w:rsid w:val="0004575F"/>
    <w:rsid w:val="000469C0"/>
    <w:rsid w:val="00046E4A"/>
    <w:rsid w:val="000525F6"/>
    <w:rsid w:val="00055058"/>
    <w:rsid w:val="000560E6"/>
    <w:rsid w:val="00056BAB"/>
    <w:rsid w:val="0005741C"/>
    <w:rsid w:val="000604B8"/>
    <w:rsid w:val="00062124"/>
    <w:rsid w:val="000630C5"/>
    <w:rsid w:val="000645A9"/>
    <w:rsid w:val="00065313"/>
    <w:rsid w:val="00066856"/>
    <w:rsid w:val="00066E4E"/>
    <w:rsid w:val="000670DD"/>
    <w:rsid w:val="00070F86"/>
    <w:rsid w:val="00072AAF"/>
    <w:rsid w:val="00072DD2"/>
    <w:rsid w:val="00073DC3"/>
    <w:rsid w:val="0007412D"/>
    <w:rsid w:val="00074980"/>
    <w:rsid w:val="000766EB"/>
    <w:rsid w:val="00082725"/>
    <w:rsid w:val="000851E0"/>
    <w:rsid w:val="000854BA"/>
    <w:rsid w:val="00087599"/>
    <w:rsid w:val="000908C0"/>
    <w:rsid w:val="00093CC7"/>
    <w:rsid w:val="000A227C"/>
    <w:rsid w:val="000B1216"/>
    <w:rsid w:val="000B141A"/>
    <w:rsid w:val="000B14A6"/>
    <w:rsid w:val="000B1AB8"/>
    <w:rsid w:val="000B2530"/>
    <w:rsid w:val="000B2DD0"/>
    <w:rsid w:val="000B3D5E"/>
    <w:rsid w:val="000B595A"/>
    <w:rsid w:val="000B5F8E"/>
    <w:rsid w:val="000B6202"/>
    <w:rsid w:val="000C1010"/>
    <w:rsid w:val="000C239D"/>
    <w:rsid w:val="000C6598"/>
    <w:rsid w:val="000C6998"/>
    <w:rsid w:val="000D1310"/>
    <w:rsid w:val="000D1C5E"/>
    <w:rsid w:val="000D21C2"/>
    <w:rsid w:val="000D5B06"/>
    <w:rsid w:val="000D5B0E"/>
    <w:rsid w:val="000D6F08"/>
    <w:rsid w:val="000D759A"/>
    <w:rsid w:val="000F10EA"/>
    <w:rsid w:val="000F1323"/>
    <w:rsid w:val="000F2C43"/>
    <w:rsid w:val="000F45E8"/>
    <w:rsid w:val="000F5A0E"/>
    <w:rsid w:val="0010375D"/>
    <w:rsid w:val="00103C41"/>
    <w:rsid w:val="00111E6D"/>
    <w:rsid w:val="00111F3B"/>
    <w:rsid w:val="001130E5"/>
    <w:rsid w:val="00113BE9"/>
    <w:rsid w:val="001145B5"/>
    <w:rsid w:val="00116BDF"/>
    <w:rsid w:val="001222EF"/>
    <w:rsid w:val="00122372"/>
    <w:rsid w:val="00122D60"/>
    <w:rsid w:val="00123B63"/>
    <w:rsid w:val="001250A2"/>
    <w:rsid w:val="00125623"/>
    <w:rsid w:val="0012753C"/>
    <w:rsid w:val="00130F69"/>
    <w:rsid w:val="0013241F"/>
    <w:rsid w:val="001347B7"/>
    <w:rsid w:val="001348F4"/>
    <w:rsid w:val="0013529D"/>
    <w:rsid w:val="00142205"/>
    <w:rsid w:val="00142F65"/>
    <w:rsid w:val="00143552"/>
    <w:rsid w:val="0014751C"/>
    <w:rsid w:val="001512B1"/>
    <w:rsid w:val="00151921"/>
    <w:rsid w:val="00151E84"/>
    <w:rsid w:val="00153E83"/>
    <w:rsid w:val="00154866"/>
    <w:rsid w:val="0015509A"/>
    <w:rsid w:val="001601DD"/>
    <w:rsid w:val="00162EE8"/>
    <w:rsid w:val="00162F07"/>
    <w:rsid w:val="0016612B"/>
    <w:rsid w:val="00170786"/>
    <w:rsid w:val="001714A1"/>
    <w:rsid w:val="00180E1B"/>
    <w:rsid w:val="00183134"/>
    <w:rsid w:val="0018590D"/>
    <w:rsid w:val="00191E6B"/>
    <w:rsid w:val="00194960"/>
    <w:rsid w:val="00194C2B"/>
    <w:rsid w:val="00195FFE"/>
    <w:rsid w:val="001A22EA"/>
    <w:rsid w:val="001A2502"/>
    <w:rsid w:val="001A33B7"/>
    <w:rsid w:val="001A62C6"/>
    <w:rsid w:val="001A644A"/>
    <w:rsid w:val="001A64D3"/>
    <w:rsid w:val="001B288D"/>
    <w:rsid w:val="001B2E1C"/>
    <w:rsid w:val="001B33E4"/>
    <w:rsid w:val="001B5C2B"/>
    <w:rsid w:val="001B7079"/>
    <w:rsid w:val="001B77E2"/>
    <w:rsid w:val="001B7C19"/>
    <w:rsid w:val="001C2FA0"/>
    <w:rsid w:val="001D1973"/>
    <w:rsid w:val="001D25E6"/>
    <w:rsid w:val="001D43CA"/>
    <w:rsid w:val="001D4A09"/>
    <w:rsid w:val="001D4C82"/>
    <w:rsid w:val="001D58EE"/>
    <w:rsid w:val="001D7EF4"/>
    <w:rsid w:val="001E1E48"/>
    <w:rsid w:val="001E2B3D"/>
    <w:rsid w:val="001E2EB5"/>
    <w:rsid w:val="001E3A24"/>
    <w:rsid w:val="001E41F3"/>
    <w:rsid w:val="001E680C"/>
    <w:rsid w:val="001E68B8"/>
    <w:rsid w:val="001F151F"/>
    <w:rsid w:val="001F27A9"/>
    <w:rsid w:val="001F3B42"/>
    <w:rsid w:val="001F3CD6"/>
    <w:rsid w:val="001F6E1F"/>
    <w:rsid w:val="0020000D"/>
    <w:rsid w:val="00202231"/>
    <w:rsid w:val="002115E0"/>
    <w:rsid w:val="00212096"/>
    <w:rsid w:val="00212507"/>
    <w:rsid w:val="00212D6E"/>
    <w:rsid w:val="002132F1"/>
    <w:rsid w:val="002153AE"/>
    <w:rsid w:val="002157D5"/>
    <w:rsid w:val="00216490"/>
    <w:rsid w:val="0022052E"/>
    <w:rsid w:val="002209CB"/>
    <w:rsid w:val="002229CE"/>
    <w:rsid w:val="002245CB"/>
    <w:rsid w:val="00224655"/>
    <w:rsid w:val="00231568"/>
    <w:rsid w:val="00231EE4"/>
    <w:rsid w:val="00232FD1"/>
    <w:rsid w:val="002335FC"/>
    <w:rsid w:val="00235B7D"/>
    <w:rsid w:val="00236711"/>
    <w:rsid w:val="00241597"/>
    <w:rsid w:val="00244A6F"/>
    <w:rsid w:val="002465EF"/>
    <w:rsid w:val="0024668B"/>
    <w:rsid w:val="00246CD5"/>
    <w:rsid w:val="0025085E"/>
    <w:rsid w:val="00250E0C"/>
    <w:rsid w:val="00252E73"/>
    <w:rsid w:val="00253785"/>
    <w:rsid w:val="002539AC"/>
    <w:rsid w:val="002539B0"/>
    <w:rsid w:val="00255BD2"/>
    <w:rsid w:val="00257006"/>
    <w:rsid w:val="00267572"/>
    <w:rsid w:val="00275D12"/>
    <w:rsid w:val="002764EE"/>
    <w:rsid w:val="0027780F"/>
    <w:rsid w:val="00281DCE"/>
    <w:rsid w:val="00282386"/>
    <w:rsid w:val="0028321A"/>
    <w:rsid w:val="00283436"/>
    <w:rsid w:val="002853ED"/>
    <w:rsid w:val="00285714"/>
    <w:rsid w:val="002936BD"/>
    <w:rsid w:val="00294AB9"/>
    <w:rsid w:val="002977B9"/>
    <w:rsid w:val="002A2CB1"/>
    <w:rsid w:val="002A3A00"/>
    <w:rsid w:val="002A3D25"/>
    <w:rsid w:val="002A6BBA"/>
    <w:rsid w:val="002B1A87"/>
    <w:rsid w:val="002B3241"/>
    <w:rsid w:val="002B4B1A"/>
    <w:rsid w:val="002C3CE9"/>
    <w:rsid w:val="002C64F2"/>
    <w:rsid w:val="002D0922"/>
    <w:rsid w:val="002D28C1"/>
    <w:rsid w:val="002D2EAD"/>
    <w:rsid w:val="002D4499"/>
    <w:rsid w:val="002E1A1B"/>
    <w:rsid w:val="002E2F84"/>
    <w:rsid w:val="002E31C0"/>
    <w:rsid w:val="002E3E84"/>
    <w:rsid w:val="002E48BE"/>
    <w:rsid w:val="002E5E53"/>
    <w:rsid w:val="002E6115"/>
    <w:rsid w:val="002F37EF"/>
    <w:rsid w:val="002F3AB6"/>
    <w:rsid w:val="002F4070"/>
    <w:rsid w:val="002F445D"/>
    <w:rsid w:val="002F4AC7"/>
    <w:rsid w:val="002F4FF2"/>
    <w:rsid w:val="002F6340"/>
    <w:rsid w:val="00301E67"/>
    <w:rsid w:val="003046F6"/>
    <w:rsid w:val="00305C60"/>
    <w:rsid w:val="00307499"/>
    <w:rsid w:val="0030779B"/>
    <w:rsid w:val="00311D18"/>
    <w:rsid w:val="00314B09"/>
    <w:rsid w:val="00315BD4"/>
    <w:rsid w:val="0031630D"/>
    <w:rsid w:val="003175FA"/>
    <w:rsid w:val="00317903"/>
    <w:rsid w:val="0032098D"/>
    <w:rsid w:val="00322ECC"/>
    <w:rsid w:val="00323A77"/>
    <w:rsid w:val="0032447F"/>
    <w:rsid w:val="00324E79"/>
    <w:rsid w:val="00326469"/>
    <w:rsid w:val="00330643"/>
    <w:rsid w:val="00330A0D"/>
    <w:rsid w:val="00332294"/>
    <w:rsid w:val="00334386"/>
    <w:rsid w:val="0033454E"/>
    <w:rsid w:val="003401BF"/>
    <w:rsid w:val="00342458"/>
    <w:rsid w:val="00345B37"/>
    <w:rsid w:val="00346348"/>
    <w:rsid w:val="00350012"/>
    <w:rsid w:val="00350570"/>
    <w:rsid w:val="0035065D"/>
    <w:rsid w:val="003526CE"/>
    <w:rsid w:val="0035485E"/>
    <w:rsid w:val="00354C0E"/>
    <w:rsid w:val="003554E8"/>
    <w:rsid w:val="00360C0F"/>
    <w:rsid w:val="003615DF"/>
    <w:rsid w:val="003617F4"/>
    <w:rsid w:val="00361F23"/>
    <w:rsid w:val="003658C8"/>
    <w:rsid w:val="003705D7"/>
    <w:rsid w:val="00370766"/>
    <w:rsid w:val="00371954"/>
    <w:rsid w:val="00373F7E"/>
    <w:rsid w:val="00375CEE"/>
    <w:rsid w:val="00376533"/>
    <w:rsid w:val="00376919"/>
    <w:rsid w:val="00376E9D"/>
    <w:rsid w:val="003813C3"/>
    <w:rsid w:val="00384F22"/>
    <w:rsid w:val="00387AF4"/>
    <w:rsid w:val="0039050F"/>
    <w:rsid w:val="00390EEB"/>
    <w:rsid w:val="003927DC"/>
    <w:rsid w:val="00394E2D"/>
    <w:rsid w:val="00394E81"/>
    <w:rsid w:val="003A060E"/>
    <w:rsid w:val="003A29FB"/>
    <w:rsid w:val="003A2B01"/>
    <w:rsid w:val="003A59CB"/>
    <w:rsid w:val="003A73E7"/>
    <w:rsid w:val="003A74BF"/>
    <w:rsid w:val="003B2CE5"/>
    <w:rsid w:val="003B6210"/>
    <w:rsid w:val="003B79F5"/>
    <w:rsid w:val="003C23B3"/>
    <w:rsid w:val="003C3786"/>
    <w:rsid w:val="003C37A8"/>
    <w:rsid w:val="003C519F"/>
    <w:rsid w:val="003D0B5A"/>
    <w:rsid w:val="003D188B"/>
    <w:rsid w:val="003E29EF"/>
    <w:rsid w:val="003E7795"/>
    <w:rsid w:val="003F131E"/>
    <w:rsid w:val="003F1D30"/>
    <w:rsid w:val="003F1D62"/>
    <w:rsid w:val="003F5FCC"/>
    <w:rsid w:val="00406770"/>
    <w:rsid w:val="00411094"/>
    <w:rsid w:val="00411160"/>
    <w:rsid w:val="00411FF4"/>
    <w:rsid w:val="004125DB"/>
    <w:rsid w:val="00413493"/>
    <w:rsid w:val="0041676C"/>
    <w:rsid w:val="00416E52"/>
    <w:rsid w:val="00420D03"/>
    <w:rsid w:val="00420D74"/>
    <w:rsid w:val="004329AF"/>
    <w:rsid w:val="00433F9D"/>
    <w:rsid w:val="00435172"/>
    <w:rsid w:val="004355C7"/>
    <w:rsid w:val="00435765"/>
    <w:rsid w:val="00435799"/>
    <w:rsid w:val="00436BAB"/>
    <w:rsid w:val="00437E60"/>
    <w:rsid w:val="00440825"/>
    <w:rsid w:val="00443403"/>
    <w:rsid w:val="00443F55"/>
    <w:rsid w:val="004500A6"/>
    <w:rsid w:val="00453ACD"/>
    <w:rsid w:val="00453DAC"/>
    <w:rsid w:val="00454428"/>
    <w:rsid w:val="00457838"/>
    <w:rsid w:val="00464E9F"/>
    <w:rsid w:val="00466113"/>
    <w:rsid w:val="004661A2"/>
    <w:rsid w:val="004732A9"/>
    <w:rsid w:val="00473F2B"/>
    <w:rsid w:val="00480471"/>
    <w:rsid w:val="0048514F"/>
    <w:rsid w:val="00485C08"/>
    <w:rsid w:val="004863EB"/>
    <w:rsid w:val="00486659"/>
    <w:rsid w:val="004913D5"/>
    <w:rsid w:val="00491A9F"/>
    <w:rsid w:val="00491C35"/>
    <w:rsid w:val="00493D4B"/>
    <w:rsid w:val="0049658E"/>
    <w:rsid w:val="00497F14"/>
    <w:rsid w:val="004A1054"/>
    <w:rsid w:val="004A2080"/>
    <w:rsid w:val="004A4BEC"/>
    <w:rsid w:val="004B03F0"/>
    <w:rsid w:val="004B422F"/>
    <w:rsid w:val="004B45A4"/>
    <w:rsid w:val="004B4B1C"/>
    <w:rsid w:val="004C132F"/>
    <w:rsid w:val="004C1D02"/>
    <w:rsid w:val="004C2B96"/>
    <w:rsid w:val="004C4F7E"/>
    <w:rsid w:val="004C6A9C"/>
    <w:rsid w:val="004D077E"/>
    <w:rsid w:val="004D4D48"/>
    <w:rsid w:val="004D60BE"/>
    <w:rsid w:val="004E33C8"/>
    <w:rsid w:val="004E3BBB"/>
    <w:rsid w:val="004E76E9"/>
    <w:rsid w:val="004E7D07"/>
    <w:rsid w:val="004F3177"/>
    <w:rsid w:val="004F4CF4"/>
    <w:rsid w:val="004F547A"/>
    <w:rsid w:val="00500E49"/>
    <w:rsid w:val="0050691D"/>
    <w:rsid w:val="0050780D"/>
    <w:rsid w:val="00511527"/>
    <w:rsid w:val="00511BE0"/>
    <w:rsid w:val="005124E4"/>
    <w:rsid w:val="0051277C"/>
    <w:rsid w:val="00514F74"/>
    <w:rsid w:val="00516F5C"/>
    <w:rsid w:val="00520DFB"/>
    <w:rsid w:val="00522A62"/>
    <w:rsid w:val="00523432"/>
    <w:rsid w:val="005275CB"/>
    <w:rsid w:val="0052783D"/>
    <w:rsid w:val="0053478F"/>
    <w:rsid w:val="00534BD3"/>
    <w:rsid w:val="00536031"/>
    <w:rsid w:val="005360E8"/>
    <w:rsid w:val="0054118D"/>
    <w:rsid w:val="00542CCD"/>
    <w:rsid w:val="0054453D"/>
    <w:rsid w:val="0054481B"/>
    <w:rsid w:val="00544F47"/>
    <w:rsid w:val="005462C2"/>
    <w:rsid w:val="00547A6B"/>
    <w:rsid w:val="00551D5D"/>
    <w:rsid w:val="0055305B"/>
    <w:rsid w:val="00553B3A"/>
    <w:rsid w:val="0055424E"/>
    <w:rsid w:val="00557A36"/>
    <w:rsid w:val="005601D5"/>
    <w:rsid w:val="0056160A"/>
    <w:rsid w:val="00564B5B"/>
    <w:rsid w:val="005651FD"/>
    <w:rsid w:val="005666CB"/>
    <w:rsid w:val="00566F06"/>
    <w:rsid w:val="00572737"/>
    <w:rsid w:val="0057653B"/>
    <w:rsid w:val="00582C43"/>
    <w:rsid w:val="00583A1F"/>
    <w:rsid w:val="005900B8"/>
    <w:rsid w:val="00592829"/>
    <w:rsid w:val="00593777"/>
    <w:rsid w:val="00595245"/>
    <w:rsid w:val="00595B92"/>
    <w:rsid w:val="0059653F"/>
    <w:rsid w:val="00597BF4"/>
    <w:rsid w:val="005A1DCC"/>
    <w:rsid w:val="005A6150"/>
    <w:rsid w:val="005A634D"/>
    <w:rsid w:val="005A7CC1"/>
    <w:rsid w:val="005B0850"/>
    <w:rsid w:val="005B0A71"/>
    <w:rsid w:val="005B25F0"/>
    <w:rsid w:val="005B44EA"/>
    <w:rsid w:val="005B7D9D"/>
    <w:rsid w:val="005C0B4C"/>
    <w:rsid w:val="005C11F0"/>
    <w:rsid w:val="005C3FCC"/>
    <w:rsid w:val="005C3FE3"/>
    <w:rsid w:val="005C6185"/>
    <w:rsid w:val="005C676D"/>
    <w:rsid w:val="005D0681"/>
    <w:rsid w:val="005D0F08"/>
    <w:rsid w:val="005D6B4B"/>
    <w:rsid w:val="005D7121"/>
    <w:rsid w:val="005E1CA3"/>
    <w:rsid w:val="005E2C44"/>
    <w:rsid w:val="005E47A0"/>
    <w:rsid w:val="005E6F1B"/>
    <w:rsid w:val="005E78AC"/>
    <w:rsid w:val="005F1AAF"/>
    <w:rsid w:val="005F4186"/>
    <w:rsid w:val="005F4191"/>
    <w:rsid w:val="0060074F"/>
    <w:rsid w:val="0060287A"/>
    <w:rsid w:val="00605D13"/>
    <w:rsid w:val="0061025B"/>
    <w:rsid w:val="0061048B"/>
    <w:rsid w:val="00616DA5"/>
    <w:rsid w:val="006176F8"/>
    <w:rsid w:val="00620F6B"/>
    <w:rsid w:val="00621870"/>
    <w:rsid w:val="00624048"/>
    <w:rsid w:val="00625C45"/>
    <w:rsid w:val="00630664"/>
    <w:rsid w:val="00630C04"/>
    <w:rsid w:val="00630DAE"/>
    <w:rsid w:val="00633020"/>
    <w:rsid w:val="00641009"/>
    <w:rsid w:val="00642114"/>
    <w:rsid w:val="00642287"/>
    <w:rsid w:val="00643317"/>
    <w:rsid w:val="00646D80"/>
    <w:rsid w:val="006471CD"/>
    <w:rsid w:val="0065042B"/>
    <w:rsid w:val="0065166C"/>
    <w:rsid w:val="00660D87"/>
    <w:rsid w:val="00661116"/>
    <w:rsid w:val="00661E19"/>
    <w:rsid w:val="00664B98"/>
    <w:rsid w:val="00665D72"/>
    <w:rsid w:val="00670712"/>
    <w:rsid w:val="00672F11"/>
    <w:rsid w:val="006744D0"/>
    <w:rsid w:val="006746E3"/>
    <w:rsid w:val="00675855"/>
    <w:rsid w:val="00683773"/>
    <w:rsid w:val="00690324"/>
    <w:rsid w:val="00697833"/>
    <w:rsid w:val="006A1508"/>
    <w:rsid w:val="006A72A3"/>
    <w:rsid w:val="006B2501"/>
    <w:rsid w:val="006B4700"/>
    <w:rsid w:val="006B52A5"/>
    <w:rsid w:val="006B5418"/>
    <w:rsid w:val="006B5C28"/>
    <w:rsid w:val="006C44D8"/>
    <w:rsid w:val="006C49CC"/>
    <w:rsid w:val="006C6445"/>
    <w:rsid w:val="006C7496"/>
    <w:rsid w:val="006D6D66"/>
    <w:rsid w:val="006E21FB"/>
    <w:rsid w:val="006E286C"/>
    <w:rsid w:val="006E292A"/>
    <w:rsid w:val="006E46C7"/>
    <w:rsid w:val="006E48FC"/>
    <w:rsid w:val="006E5C58"/>
    <w:rsid w:val="006E5D90"/>
    <w:rsid w:val="006E5F73"/>
    <w:rsid w:val="006E6B50"/>
    <w:rsid w:val="006E79CC"/>
    <w:rsid w:val="006F5344"/>
    <w:rsid w:val="006F58BB"/>
    <w:rsid w:val="006F7A91"/>
    <w:rsid w:val="007005C1"/>
    <w:rsid w:val="00700BF8"/>
    <w:rsid w:val="007044F3"/>
    <w:rsid w:val="00710497"/>
    <w:rsid w:val="00712563"/>
    <w:rsid w:val="007136A9"/>
    <w:rsid w:val="00714452"/>
    <w:rsid w:val="00714B2E"/>
    <w:rsid w:val="0071536A"/>
    <w:rsid w:val="00716020"/>
    <w:rsid w:val="007207E9"/>
    <w:rsid w:val="007207FE"/>
    <w:rsid w:val="00724467"/>
    <w:rsid w:val="00724D0D"/>
    <w:rsid w:val="00727AC1"/>
    <w:rsid w:val="007311D0"/>
    <w:rsid w:val="00734017"/>
    <w:rsid w:val="00735F0B"/>
    <w:rsid w:val="0074184E"/>
    <w:rsid w:val="007439B9"/>
    <w:rsid w:val="0074531F"/>
    <w:rsid w:val="00753855"/>
    <w:rsid w:val="007538AC"/>
    <w:rsid w:val="0075569D"/>
    <w:rsid w:val="00756018"/>
    <w:rsid w:val="00760131"/>
    <w:rsid w:val="00761CFA"/>
    <w:rsid w:val="00761EF7"/>
    <w:rsid w:val="0076302A"/>
    <w:rsid w:val="0076680E"/>
    <w:rsid w:val="00770456"/>
    <w:rsid w:val="00772EF8"/>
    <w:rsid w:val="007732CC"/>
    <w:rsid w:val="00773A2A"/>
    <w:rsid w:val="007758FE"/>
    <w:rsid w:val="00775AF9"/>
    <w:rsid w:val="007760E6"/>
    <w:rsid w:val="0077694F"/>
    <w:rsid w:val="00776BBD"/>
    <w:rsid w:val="00777A5A"/>
    <w:rsid w:val="00783129"/>
    <w:rsid w:val="00792A0C"/>
    <w:rsid w:val="00792EE5"/>
    <w:rsid w:val="007933A4"/>
    <w:rsid w:val="007938F2"/>
    <w:rsid w:val="00797A7F"/>
    <w:rsid w:val="007A0B48"/>
    <w:rsid w:val="007A247D"/>
    <w:rsid w:val="007A427C"/>
    <w:rsid w:val="007A5EBC"/>
    <w:rsid w:val="007A611F"/>
    <w:rsid w:val="007B1DD4"/>
    <w:rsid w:val="007B24BD"/>
    <w:rsid w:val="007B260F"/>
    <w:rsid w:val="007B4183"/>
    <w:rsid w:val="007B512A"/>
    <w:rsid w:val="007B5B2F"/>
    <w:rsid w:val="007C2097"/>
    <w:rsid w:val="007C2F14"/>
    <w:rsid w:val="007C4831"/>
    <w:rsid w:val="007C7597"/>
    <w:rsid w:val="007D2676"/>
    <w:rsid w:val="007D7D36"/>
    <w:rsid w:val="007E0AE9"/>
    <w:rsid w:val="007E3A47"/>
    <w:rsid w:val="007E3C7E"/>
    <w:rsid w:val="007E53DF"/>
    <w:rsid w:val="007E5EC4"/>
    <w:rsid w:val="007E6510"/>
    <w:rsid w:val="007F5063"/>
    <w:rsid w:val="007F64E5"/>
    <w:rsid w:val="007F783B"/>
    <w:rsid w:val="007F783E"/>
    <w:rsid w:val="008024CE"/>
    <w:rsid w:val="00803362"/>
    <w:rsid w:val="00814312"/>
    <w:rsid w:val="00820B1D"/>
    <w:rsid w:val="00821FAF"/>
    <w:rsid w:val="008231F3"/>
    <w:rsid w:val="008302F3"/>
    <w:rsid w:val="008311D2"/>
    <w:rsid w:val="008324D3"/>
    <w:rsid w:val="008428C2"/>
    <w:rsid w:val="0084392E"/>
    <w:rsid w:val="00843F84"/>
    <w:rsid w:val="0084746B"/>
    <w:rsid w:val="00850299"/>
    <w:rsid w:val="00852011"/>
    <w:rsid w:val="00852177"/>
    <w:rsid w:val="00856A30"/>
    <w:rsid w:val="008622B9"/>
    <w:rsid w:val="00862448"/>
    <w:rsid w:val="008641C1"/>
    <w:rsid w:val="00865217"/>
    <w:rsid w:val="008672D3"/>
    <w:rsid w:val="00870EE7"/>
    <w:rsid w:val="008734EF"/>
    <w:rsid w:val="00875CCA"/>
    <w:rsid w:val="008800F4"/>
    <w:rsid w:val="008815AF"/>
    <w:rsid w:val="00883B6F"/>
    <w:rsid w:val="0088504B"/>
    <w:rsid w:val="00887EDF"/>
    <w:rsid w:val="008902BC"/>
    <w:rsid w:val="00890CA9"/>
    <w:rsid w:val="00890D5D"/>
    <w:rsid w:val="008956BA"/>
    <w:rsid w:val="008A0451"/>
    <w:rsid w:val="008A1675"/>
    <w:rsid w:val="008A3B86"/>
    <w:rsid w:val="008A4040"/>
    <w:rsid w:val="008A5E86"/>
    <w:rsid w:val="008A5F08"/>
    <w:rsid w:val="008A7285"/>
    <w:rsid w:val="008B72B0"/>
    <w:rsid w:val="008B772D"/>
    <w:rsid w:val="008C012C"/>
    <w:rsid w:val="008C01F9"/>
    <w:rsid w:val="008C173B"/>
    <w:rsid w:val="008C4F6B"/>
    <w:rsid w:val="008C6181"/>
    <w:rsid w:val="008C6F3D"/>
    <w:rsid w:val="008D0275"/>
    <w:rsid w:val="008D150B"/>
    <w:rsid w:val="008D1FA5"/>
    <w:rsid w:val="008D3092"/>
    <w:rsid w:val="008D3493"/>
    <w:rsid w:val="008D357F"/>
    <w:rsid w:val="008D6BE8"/>
    <w:rsid w:val="008E036C"/>
    <w:rsid w:val="008E09EF"/>
    <w:rsid w:val="008E2647"/>
    <w:rsid w:val="008E3580"/>
    <w:rsid w:val="008E3DCE"/>
    <w:rsid w:val="008E4659"/>
    <w:rsid w:val="008E60CA"/>
    <w:rsid w:val="008E66C4"/>
    <w:rsid w:val="008E7FB6"/>
    <w:rsid w:val="008F0CDB"/>
    <w:rsid w:val="008F263F"/>
    <w:rsid w:val="008F3581"/>
    <w:rsid w:val="008F4A1D"/>
    <w:rsid w:val="008F686C"/>
    <w:rsid w:val="009019CB"/>
    <w:rsid w:val="009037E0"/>
    <w:rsid w:val="009057DB"/>
    <w:rsid w:val="00911DD0"/>
    <w:rsid w:val="009148B5"/>
    <w:rsid w:val="009158CE"/>
    <w:rsid w:val="00915A10"/>
    <w:rsid w:val="009160FD"/>
    <w:rsid w:val="009162B0"/>
    <w:rsid w:val="00917C15"/>
    <w:rsid w:val="00920903"/>
    <w:rsid w:val="0092169E"/>
    <w:rsid w:val="00923453"/>
    <w:rsid w:val="00923584"/>
    <w:rsid w:val="0092411A"/>
    <w:rsid w:val="00924386"/>
    <w:rsid w:val="00924FBA"/>
    <w:rsid w:val="00930205"/>
    <w:rsid w:val="0093430E"/>
    <w:rsid w:val="0093578B"/>
    <w:rsid w:val="00936A16"/>
    <w:rsid w:val="00943DC1"/>
    <w:rsid w:val="00945CB4"/>
    <w:rsid w:val="00950BE8"/>
    <w:rsid w:val="00950E6A"/>
    <w:rsid w:val="00951884"/>
    <w:rsid w:val="0095255C"/>
    <w:rsid w:val="009529A7"/>
    <w:rsid w:val="009615EC"/>
    <w:rsid w:val="0096245E"/>
    <w:rsid w:val="009629FD"/>
    <w:rsid w:val="00964051"/>
    <w:rsid w:val="009655C2"/>
    <w:rsid w:val="00965844"/>
    <w:rsid w:val="0096647A"/>
    <w:rsid w:val="0097040F"/>
    <w:rsid w:val="0097142E"/>
    <w:rsid w:val="00972D04"/>
    <w:rsid w:val="00982351"/>
    <w:rsid w:val="00982F72"/>
    <w:rsid w:val="00984E0B"/>
    <w:rsid w:val="00986D55"/>
    <w:rsid w:val="00987344"/>
    <w:rsid w:val="00990170"/>
    <w:rsid w:val="00991276"/>
    <w:rsid w:val="00991784"/>
    <w:rsid w:val="00991FDF"/>
    <w:rsid w:val="009A06E0"/>
    <w:rsid w:val="009A12C6"/>
    <w:rsid w:val="009A2568"/>
    <w:rsid w:val="009A2B8E"/>
    <w:rsid w:val="009A3314"/>
    <w:rsid w:val="009A3F97"/>
    <w:rsid w:val="009A7383"/>
    <w:rsid w:val="009A7C14"/>
    <w:rsid w:val="009B3236"/>
    <w:rsid w:val="009B3291"/>
    <w:rsid w:val="009B4440"/>
    <w:rsid w:val="009B566C"/>
    <w:rsid w:val="009C020A"/>
    <w:rsid w:val="009C2882"/>
    <w:rsid w:val="009C61B9"/>
    <w:rsid w:val="009C70C1"/>
    <w:rsid w:val="009D3328"/>
    <w:rsid w:val="009D33F3"/>
    <w:rsid w:val="009D3792"/>
    <w:rsid w:val="009D405B"/>
    <w:rsid w:val="009D5A95"/>
    <w:rsid w:val="009D70B2"/>
    <w:rsid w:val="009E3297"/>
    <w:rsid w:val="009E337C"/>
    <w:rsid w:val="009E46A4"/>
    <w:rsid w:val="009E617D"/>
    <w:rsid w:val="009E6926"/>
    <w:rsid w:val="009F5B8D"/>
    <w:rsid w:val="009F7C5D"/>
    <w:rsid w:val="00A055C2"/>
    <w:rsid w:val="00A05695"/>
    <w:rsid w:val="00A07584"/>
    <w:rsid w:val="00A107C8"/>
    <w:rsid w:val="00A10B8F"/>
    <w:rsid w:val="00A122CA"/>
    <w:rsid w:val="00A140DD"/>
    <w:rsid w:val="00A2160D"/>
    <w:rsid w:val="00A223BD"/>
    <w:rsid w:val="00A24D7E"/>
    <w:rsid w:val="00A25E08"/>
    <w:rsid w:val="00A2600A"/>
    <w:rsid w:val="00A2613B"/>
    <w:rsid w:val="00A269B1"/>
    <w:rsid w:val="00A26CDA"/>
    <w:rsid w:val="00A32441"/>
    <w:rsid w:val="00A34113"/>
    <w:rsid w:val="00A34F59"/>
    <w:rsid w:val="00A3669C"/>
    <w:rsid w:val="00A37314"/>
    <w:rsid w:val="00A40646"/>
    <w:rsid w:val="00A406F2"/>
    <w:rsid w:val="00A40954"/>
    <w:rsid w:val="00A44971"/>
    <w:rsid w:val="00A45890"/>
    <w:rsid w:val="00A47E70"/>
    <w:rsid w:val="00A52FA6"/>
    <w:rsid w:val="00A5387A"/>
    <w:rsid w:val="00A54D02"/>
    <w:rsid w:val="00A55B39"/>
    <w:rsid w:val="00A57CB8"/>
    <w:rsid w:val="00A604DF"/>
    <w:rsid w:val="00A60AA7"/>
    <w:rsid w:val="00A66315"/>
    <w:rsid w:val="00A673EA"/>
    <w:rsid w:val="00A70226"/>
    <w:rsid w:val="00A71472"/>
    <w:rsid w:val="00A72760"/>
    <w:rsid w:val="00A72DCE"/>
    <w:rsid w:val="00A74F70"/>
    <w:rsid w:val="00A752C5"/>
    <w:rsid w:val="00A82351"/>
    <w:rsid w:val="00A83573"/>
    <w:rsid w:val="00A83ECE"/>
    <w:rsid w:val="00A84816"/>
    <w:rsid w:val="00A86606"/>
    <w:rsid w:val="00A87637"/>
    <w:rsid w:val="00A9104D"/>
    <w:rsid w:val="00A91C27"/>
    <w:rsid w:val="00AA02AF"/>
    <w:rsid w:val="00AA7E82"/>
    <w:rsid w:val="00AB060C"/>
    <w:rsid w:val="00AB33BB"/>
    <w:rsid w:val="00AB3E3A"/>
    <w:rsid w:val="00AB4927"/>
    <w:rsid w:val="00AC0A7A"/>
    <w:rsid w:val="00AC29FD"/>
    <w:rsid w:val="00AC4439"/>
    <w:rsid w:val="00AC52A5"/>
    <w:rsid w:val="00AC6134"/>
    <w:rsid w:val="00AC7DF6"/>
    <w:rsid w:val="00AD347E"/>
    <w:rsid w:val="00AD5A8E"/>
    <w:rsid w:val="00AD7C25"/>
    <w:rsid w:val="00AE0775"/>
    <w:rsid w:val="00AE09F9"/>
    <w:rsid w:val="00AE0D7B"/>
    <w:rsid w:val="00AE1BE1"/>
    <w:rsid w:val="00AE4CDE"/>
    <w:rsid w:val="00AE4D95"/>
    <w:rsid w:val="00AE4F20"/>
    <w:rsid w:val="00AE5613"/>
    <w:rsid w:val="00AF16FA"/>
    <w:rsid w:val="00AF3504"/>
    <w:rsid w:val="00AF6B24"/>
    <w:rsid w:val="00AF6FFE"/>
    <w:rsid w:val="00AF72F0"/>
    <w:rsid w:val="00B00E9F"/>
    <w:rsid w:val="00B01C00"/>
    <w:rsid w:val="00B02746"/>
    <w:rsid w:val="00B03597"/>
    <w:rsid w:val="00B04091"/>
    <w:rsid w:val="00B04265"/>
    <w:rsid w:val="00B06327"/>
    <w:rsid w:val="00B06BC1"/>
    <w:rsid w:val="00B076C6"/>
    <w:rsid w:val="00B10724"/>
    <w:rsid w:val="00B218E5"/>
    <w:rsid w:val="00B22CEF"/>
    <w:rsid w:val="00B258BB"/>
    <w:rsid w:val="00B25E28"/>
    <w:rsid w:val="00B26913"/>
    <w:rsid w:val="00B26D9A"/>
    <w:rsid w:val="00B34AC6"/>
    <w:rsid w:val="00B357DE"/>
    <w:rsid w:val="00B43444"/>
    <w:rsid w:val="00B43A1B"/>
    <w:rsid w:val="00B47938"/>
    <w:rsid w:val="00B51875"/>
    <w:rsid w:val="00B53F88"/>
    <w:rsid w:val="00B56C4A"/>
    <w:rsid w:val="00B57359"/>
    <w:rsid w:val="00B60816"/>
    <w:rsid w:val="00B60FB1"/>
    <w:rsid w:val="00B61D74"/>
    <w:rsid w:val="00B62CC4"/>
    <w:rsid w:val="00B64DBF"/>
    <w:rsid w:val="00B66361"/>
    <w:rsid w:val="00B66C2F"/>
    <w:rsid w:val="00B66D06"/>
    <w:rsid w:val="00B66D8A"/>
    <w:rsid w:val="00B70531"/>
    <w:rsid w:val="00B708DD"/>
    <w:rsid w:val="00B70D58"/>
    <w:rsid w:val="00B71648"/>
    <w:rsid w:val="00B72AC8"/>
    <w:rsid w:val="00B75748"/>
    <w:rsid w:val="00B8557B"/>
    <w:rsid w:val="00B90B8C"/>
    <w:rsid w:val="00B91267"/>
    <w:rsid w:val="00B917AC"/>
    <w:rsid w:val="00B9268B"/>
    <w:rsid w:val="00B92835"/>
    <w:rsid w:val="00B956CE"/>
    <w:rsid w:val="00BA1928"/>
    <w:rsid w:val="00BA304B"/>
    <w:rsid w:val="00BA3ACC"/>
    <w:rsid w:val="00BB2521"/>
    <w:rsid w:val="00BB29F9"/>
    <w:rsid w:val="00BB5150"/>
    <w:rsid w:val="00BB5488"/>
    <w:rsid w:val="00BB5DFC"/>
    <w:rsid w:val="00BB71E2"/>
    <w:rsid w:val="00BC0575"/>
    <w:rsid w:val="00BC28A3"/>
    <w:rsid w:val="00BC2EFC"/>
    <w:rsid w:val="00BC3D55"/>
    <w:rsid w:val="00BC42E6"/>
    <w:rsid w:val="00BC7C3B"/>
    <w:rsid w:val="00BD0266"/>
    <w:rsid w:val="00BD1D00"/>
    <w:rsid w:val="00BD279D"/>
    <w:rsid w:val="00BD3B6F"/>
    <w:rsid w:val="00BD498A"/>
    <w:rsid w:val="00BD7084"/>
    <w:rsid w:val="00BD7883"/>
    <w:rsid w:val="00BE177B"/>
    <w:rsid w:val="00BE1C72"/>
    <w:rsid w:val="00BE4DF7"/>
    <w:rsid w:val="00BF3228"/>
    <w:rsid w:val="00BF5834"/>
    <w:rsid w:val="00BF5C75"/>
    <w:rsid w:val="00C01C80"/>
    <w:rsid w:val="00C027B7"/>
    <w:rsid w:val="00C0610D"/>
    <w:rsid w:val="00C13906"/>
    <w:rsid w:val="00C20B31"/>
    <w:rsid w:val="00C21836"/>
    <w:rsid w:val="00C26468"/>
    <w:rsid w:val="00C34194"/>
    <w:rsid w:val="00C352F5"/>
    <w:rsid w:val="00C35B77"/>
    <w:rsid w:val="00C37922"/>
    <w:rsid w:val="00C407B9"/>
    <w:rsid w:val="00C415C3"/>
    <w:rsid w:val="00C4329D"/>
    <w:rsid w:val="00C469D9"/>
    <w:rsid w:val="00C6102C"/>
    <w:rsid w:val="00C70373"/>
    <w:rsid w:val="00C713E0"/>
    <w:rsid w:val="00C71CFB"/>
    <w:rsid w:val="00C725BA"/>
    <w:rsid w:val="00C74BC4"/>
    <w:rsid w:val="00C757BD"/>
    <w:rsid w:val="00C81F99"/>
    <w:rsid w:val="00C8334D"/>
    <w:rsid w:val="00C83E4E"/>
    <w:rsid w:val="00C84595"/>
    <w:rsid w:val="00C84704"/>
    <w:rsid w:val="00C85AD4"/>
    <w:rsid w:val="00C917A4"/>
    <w:rsid w:val="00C95985"/>
    <w:rsid w:val="00C96050"/>
    <w:rsid w:val="00C96C87"/>
    <w:rsid w:val="00C96EAE"/>
    <w:rsid w:val="00C9780B"/>
    <w:rsid w:val="00CA2EA4"/>
    <w:rsid w:val="00CA51BD"/>
    <w:rsid w:val="00CA561A"/>
    <w:rsid w:val="00CA7D10"/>
    <w:rsid w:val="00CB1493"/>
    <w:rsid w:val="00CB2352"/>
    <w:rsid w:val="00CB3E88"/>
    <w:rsid w:val="00CB4A8D"/>
    <w:rsid w:val="00CB5725"/>
    <w:rsid w:val="00CC0879"/>
    <w:rsid w:val="00CC3894"/>
    <w:rsid w:val="00CC3F20"/>
    <w:rsid w:val="00CC4AAE"/>
    <w:rsid w:val="00CC5026"/>
    <w:rsid w:val="00CD03F6"/>
    <w:rsid w:val="00CD15F3"/>
    <w:rsid w:val="00CD2478"/>
    <w:rsid w:val="00CD32DA"/>
    <w:rsid w:val="00CD541D"/>
    <w:rsid w:val="00CD7D9D"/>
    <w:rsid w:val="00CE22D1"/>
    <w:rsid w:val="00CE2807"/>
    <w:rsid w:val="00CE39AE"/>
    <w:rsid w:val="00CE4346"/>
    <w:rsid w:val="00CE4CA7"/>
    <w:rsid w:val="00CE5392"/>
    <w:rsid w:val="00CE597A"/>
    <w:rsid w:val="00CF0EE8"/>
    <w:rsid w:val="00CF3137"/>
    <w:rsid w:val="00CF36CA"/>
    <w:rsid w:val="00CF39F5"/>
    <w:rsid w:val="00CF770D"/>
    <w:rsid w:val="00D03605"/>
    <w:rsid w:val="00D036B1"/>
    <w:rsid w:val="00D04264"/>
    <w:rsid w:val="00D05584"/>
    <w:rsid w:val="00D05F30"/>
    <w:rsid w:val="00D11584"/>
    <w:rsid w:val="00D12FF1"/>
    <w:rsid w:val="00D249D9"/>
    <w:rsid w:val="00D264F9"/>
    <w:rsid w:val="00D26C00"/>
    <w:rsid w:val="00D27948"/>
    <w:rsid w:val="00D32A51"/>
    <w:rsid w:val="00D366B0"/>
    <w:rsid w:val="00D36D47"/>
    <w:rsid w:val="00D37284"/>
    <w:rsid w:val="00D467F4"/>
    <w:rsid w:val="00D46A2A"/>
    <w:rsid w:val="00D471B2"/>
    <w:rsid w:val="00D51603"/>
    <w:rsid w:val="00D51C49"/>
    <w:rsid w:val="00D53BE5"/>
    <w:rsid w:val="00D5735F"/>
    <w:rsid w:val="00D612C6"/>
    <w:rsid w:val="00D61856"/>
    <w:rsid w:val="00D641A9"/>
    <w:rsid w:val="00D651B4"/>
    <w:rsid w:val="00D67E08"/>
    <w:rsid w:val="00D76079"/>
    <w:rsid w:val="00D76A9C"/>
    <w:rsid w:val="00D813DB"/>
    <w:rsid w:val="00D8335D"/>
    <w:rsid w:val="00D83F72"/>
    <w:rsid w:val="00D87965"/>
    <w:rsid w:val="00D908E8"/>
    <w:rsid w:val="00D911C8"/>
    <w:rsid w:val="00D9345C"/>
    <w:rsid w:val="00D94DD8"/>
    <w:rsid w:val="00DA112C"/>
    <w:rsid w:val="00DA1C81"/>
    <w:rsid w:val="00DA4836"/>
    <w:rsid w:val="00DA5743"/>
    <w:rsid w:val="00DB389B"/>
    <w:rsid w:val="00DB5062"/>
    <w:rsid w:val="00DB594F"/>
    <w:rsid w:val="00DB5D15"/>
    <w:rsid w:val="00DB6451"/>
    <w:rsid w:val="00DB72BB"/>
    <w:rsid w:val="00DC2288"/>
    <w:rsid w:val="00DC2EEA"/>
    <w:rsid w:val="00DC7484"/>
    <w:rsid w:val="00DD136A"/>
    <w:rsid w:val="00DD2207"/>
    <w:rsid w:val="00DD6134"/>
    <w:rsid w:val="00DD7434"/>
    <w:rsid w:val="00DD770C"/>
    <w:rsid w:val="00DE0328"/>
    <w:rsid w:val="00DE0FC7"/>
    <w:rsid w:val="00DE1CFC"/>
    <w:rsid w:val="00DE24B4"/>
    <w:rsid w:val="00DE7091"/>
    <w:rsid w:val="00DE7A29"/>
    <w:rsid w:val="00DE7F7C"/>
    <w:rsid w:val="00DF1647"/>
    <w:rsid w:val="00DF24E3"/>
    <w:rsid w:val="00DF47B5"/>
    <w:rsid w:val="00E015DE"/>
    <w:rsid w:val="00E02328"/>
    <w:rsid w:val="00E03F35"/>
    <w:rsid w:val="00E04BA8"/>
    <w:rsid w:val="00E0530F"/>
    <w:rsid w:val="00E0580C"/>
    <w:rsid w:val="00E06C90"/>
    <w:rsid w:val="00E06CA4"/>
    <w:rsid w:val="00E123A2"/>
    <w:rsid w:val="00E124D2"/>
    <w:rsid w:val="00E13C10"/>
    <w:rsid w:val="00E14B5A"/>
    <w:rsid w:val="00E15197"/>
    <w:rsid w:val="00E159F8"/>
    <w:rsid w:val="00E226F8"/>
    <w:rsid w:val="00E23A56"/>
    <w:rsid w:val="00E23AC4"/>
    <w:rsid w:val="00E23C1A"/>
    <w:rsid w:val="00E24619"/>
    <w:rsid w:val="00E24CA9"/>
    <w:rsid w:val="00E260D4"/>
    <w:rsid w:val="00E31DF2"/>
    <w:rsid w:val="00E32097"/>
    <w:rsid w:val="00E32BC9"/>
    <w:rsid w:val="00E365A0"/>
    <w:rsid w:val="00E36A3F"/>
    <w:rsid w:val="00E37D80"/>
    <w:rsid w:val="00E40B6B"/>
    <w:rsid w:val="00E4306D"/>
    <w:rsid w:val="00E43A3E"/>
    <w:rsid w:val="00E43E54"/>
    <w:rsid w:val="00E44932"/>
    <w:rsid w:val="00E47A90"/>
    <w:rsid w:val="00E47CC9"/>
    <w:rsid w:val="00E52E88"/>
    <w:rsid w:val="00E5434B"/>
    <w:rsid w:val="00E6174E"/>
    <w:rsid w:val="00E61A94"/>
    <w:rsid w:val="00E65E8A"/>
    <w:rsid w:val="00E7305B"/>
    <w:rsid w:val="00E75CF9"/>
    <w:rsid w:val="00E8155F"/>
    <w:rsid w:val="00E81D40"/>
    <w:rsid w:val="00E866E4"/>
    <w:rsid w:val="00E90A16"/>
    <w:rsid w:val="00E91530"/>
    <w:rsid w:val="00E91BB6"/>
    <w:rsid w:val="00E924C6"/>
    <w:rsid w:val="00E9497F"/>
    <w:rsid w:val="00E9517B"/>
    <w:rsid w:val="00E972CF"/>
    <w:rsid w:val="00E97540"/>
    <w:rsid w:val="00E97913"/>
    <w:rsid w:val="00E97EE0"/>
    <w:rsid w:val="00EA15FE"/>
    <w:rsid w:val="00EA2138"/>
    <w:rsid w:val="00EA2719"/>
    <w:rsid w:val="00EA273A"/>
    <w:rsid w:val="00EA4CCB"/>
    <w:rsid w:val="00EA5EEB"/>
    <w:rsid w:val="00EA76BB"/>
    <w:rsid w:val="00EB055A"/>
    <w:rsid w:val="00EB0CF4"/>
    <w:rsid w:val="00EB1813"/>
    <w:rsid w:val="00EB34A3"/>
    <w:rsid w:val="00EB3FE7"/>
    <w:rsid w:val="00EB54CC"/>
    <w:rsid w:val="00EC11EB"/>
    <w:rsid w:val="00EC459D"/>
    <w:rsid w:val="00EC4EBC"/>
    <w:rsid w:val="00EC5431"/>
    <w:rsid w:val="00EC5E8A"/>
    <w:rsid w:val="00ED0D9F"/>
    <w:rsid w:val="00ED19EF"/>
    <w:rsid w:val="00ED3D47"/>
    <w:rsid w:val="00ED3FED"/>
    <w:rsid w:val="00ED7E78"/>
    <w:rsid w:val="00ED7F9D"/>
    <w:rsid w:val="00EE3000"/>
    <w:rsid w:val="00EE6A83"/>
    <w:rsid w:val="00EE7D7C"/>
    <w:rsid w:val="00EE7FCF"/>
    <w:rsid w:val="00EF2906"/>
    <w:rsid w:val="00EF44FB"/>
    <w:rsid w:val="00EF4721"/>
    <w:rsid w:val="00EF4B72"/>
    <w:rsid w:val="00F014DE"/>
    <w:rsid w:val="00F02E5B"/>
    <w:rsid w:val="00F054D4"/>
    <w:rsid w:val="00F05FDE"/>
    <w:rsid w:val="00F10B30"/>
    <w:rsid w:val="00F1278B"/>
    <w:rsid w:val="00F12A25"/>
    <w:rsid w:val="00F14C39"/>
    <w:rsid w:val="00F21CC1"/>
    <w:rsid w:val="00F23873"/>
    <w:rsid w:val="00F23A98"/>
    <w:rsid w:val="00F258D3"/>
    <w:rsid w:val="00F25D98"/>
    <w:rsid w:val="00F26950"/>
    <w:rsid w:val="00F300FB"/>
    <w:rsid w:val="00F336B6"/>
    <w:rsid w:val="00F34816"/>
    <w:rsid w:val="00F349FA"/>
    <w:rsid w:val="00F36060"/>
    <w:rsid w:val="00F37AB8"/>
    <w:rsid w:val="00F41029"/>
    <w:rsid w:val="00F432E2"/>
    <w:rsid w:val="00F44343"/>
    <w:rsid w:val="00F45768"/>
    <w:rsid w:val="00F51AF9"/>
    <w:rsid w:val="00F51BCF"/>
    <w:rsid w:val="00F52AC6"/>
    <w:rsid w:val="00F53930"/>
    <w:rsid w:val="00F62DE6"/>
    <w:rsid w:val="00F6620B"/>
    <w:rsid w:val="00F71A8C"/>
    <w:rsid w:val="00F7341E"/>
    <w:rsid w:val="00F73EEC"/>
    <w:rsid w:val="00F74F6A"/>
    <w:rsid w:val="00F7680F"/>
    <w:rsid w:val="00F81A26"/>
    <w:rsid w:val="00F831EE"/>
    <w:rsid w:val="00F83A33"/>
    <w:rsid w:val="00F84F24"/>
    <w:rsid w:val="00F8549E"/>
    <w:rsid w:val="00F86788"/>
    <w:rsid w:val="00F87BA3"/>
    <w:rsid w:val="00F90B06"/>
    <w:rsid w:val="00F9655A"/>
    <w:rsid w:val="00FA4112"/>
    <w:rsid w:val="00FB24C4"/>
    <w:rsid w:val="00FB4A62"/>
    <w:rsid w:val="00FB6386"/>
    <w:rsid w:val="00FB67D8"/>
    <w:rsid w:val="00FB7BBB"/>
    <w:rsid w:val="00FC0215"/>
    <w:rsid w:val="00FC1AB9"/>
    <w:rsid w:val="00FC2049"/>
    <w:rsid w:val="00FC3099"/>
    <w:rsid w:val="00FC3CCB"/>
    <w:rsid w:val="00FC4B4B"/>
    <w:rsid w:val="00FC6BF7"/>
    <w:rsid w:val="00FD0961"/>
    <w:rsid w:val="00FD2715"/>
    <w:rsid w:val="00FD4B6B"/>
    <w:rsid w:val="00FD4FC5"/>
    <w:rsid w:val="00FD7944"/>
    <w:rsid w:val="00FE0C89"/>
    <w:rsid w:val="00FE15E5"/>
    <w:rsid w:val="00FE1C07"/>
    <w:rsid w:val="00FE34A3"/>
    <w:rsid w:val="00FE6C48"/>
    <w:rsid w:val="00FF15B3"/>
    <w:rsid w:val="00FF216D"/>
    <w:rsid w:val="00FF4B62"/>
    <w:rsid w:val="00FF6434"/>
    <w:rsid w:val="0153699F"/>
    <w:rsid w:val="03F4D85E"/>
    <w:rsid w:val="051EDD08"/>
    <w:rsid w:val="0579A255"/>
    <w:rsid w:val="07A82200"/>
    <w:rsid w:val="0AFD0E6C"/>
    <w:rsid w:val="0C1A35FD"/>
    <w:rsid w:val="0D3273EB"/>
    <w:rsid w:val="148FF354"/>
    <w:rsid w:val="155BA3E4"/>
    <w:rsid w:val="16689B48"/>
    <w:rsid w:val="1A44EF79"/>
    <w:rsid w:val="1AFF34D8"/>
    <w:rsid w:val="1C9B0539"/>
    <w:rsid w:val="1E793CD3"/>
    <w:rsid w:val="232DF5F3"/>
    <w:rsid w:val="23B675FC"/>
    <w:rsid w:val="248CEEC1"/>
    <w:rsid w:val="2521270A"/>
    <w:rsid w:val="25D87711"/>
    <w:rsid w:val="2AE85B20"/>
    <w:rsid w:val="2B9D4133"/>
    <w:rsid w:val="2C091B95"/>
    <w:rsid w:val="2C1C8C13"/>
    <w:rsid w:val="2E8676F8"/>
    <w:rsid w:val="2F263334"/>
    <w:rsid w:val="30D2424D"/>
    <w:rsid w:val="325DD3F6"/>
    <w:rsid w:val="326E12AE"/>
    <w:rsid w:val="33F9A457"/>
    <w:rsid w:val="34E6DA8A"/>
    <w:rsid w:val="38D3FB4E"/>
    <w:rsid w:val="3B6059C6"/>
    <w:rsid w:val="3E60BF4E"/>
    <w:rsid w:val="3E7B2133"/>
    <w:rsid w:val="3FB8C7B0"/>
    <w:rsid w:val="4024FC85"/>
    <w:rsid w:val="45B521C0"/>
    <w:rsid w:val="4A6C2FA4"/>
    <w:rsid w:val="4F9A6614"/>
    <w:rsid w:val="4FD6D900"/>
    <w:rsid w:val="503D5416"/>
    <w:rsid w:val="51D92477"/>
    <w:rsid w:val="52B8DE79"/>
    <w:rsid w:val="55471772"/>
    <w:rsid w:val="56461A84"/>
    <w:rsid w:val="58C2D777"/>
    <w:rsid w:val="5A302F07"/>
    <w:rsid w:val="5DFB9120"/>
    <w:rsid w:val="5EB0B713"/>
    <w:rsid w:val="60E0F193"/>
    <w:rsid w:val="6419C145"/>
    <w:rsid w:val="66881778"/>
    <w:rsid w:val="6736D8E4"/>
    <w:rsid w:val="683E70FC"/>
    <w:rsid w:val="6946314D"/>
    <w:rsid w:val="6A6E79A6"/>
    <w:rsid w:val="6BF121AA"/>
    <w:rsid w:val="6D8CF20B"/>
    <w:rsid w:val="6E19A270"/>
    <w:rsid w:val="6ED6F15C"/>
    <w:rsid w:val="704F07EF"/>
    <w:rsid w:val="713BE50E"/>
    <w:rsid w:val="71514332"/>
    <w:rsid w:val="7804420C"/>
    <w:rsid w:val="792DCE96"/>
    <w:rsid w:val="7AC99EF7"/>
    <w:rsid w:val="7AF3060C"/>
    <w:rsid w:val="7C141E19"/>
    <w:rsid w:val="7E013FB9"/>
    <w:rsid w:val="7F9D101A"/>
    <w:rsid w:val="7FB7993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FC224E8E-A2B3-4186-8E7B-8C12B4A4E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HTML Preformatted" w:uiPriority="99"/>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1276"/>
    <w:pPr>
      <w:spacing w:after="180"/>
    </w:pPr>
    <w:rPr>
      <w:rFonts w:ascii="Times New Roman" w:eastAsia="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rPr>
      <w:rFonts w:eastAsiaTheme="minorEastAsia"/>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rFonts w:eastAsiaTheme="minorEastAsia"/>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rPr>
      <w:rFonts w:eastAsiaTheme="minorEastAsia"/>
    </w:rPr>
  </w:style>
  <w:style w:type="paragraph" w:styleId="TOC9">
    <w:name w:val="toc 9"/>
    <w:basedOn w:val="TOC8"/>
    <w:semiHidden/>
    <w:pPr>
      <w:ind w:left="1418" w:hanging="1418"/>
    </w:pPr>
  </w:style>
  <w:style w:type="paragraph" w:customStyle="1" w:styleId="EX">
    <w:name w:val="EX"/>
    <w:basedOn w:val="Normal"/>
    <w:pPr>
      <w:keepLines/>
      <w:ind w:left="1702" w:hanging="1418"/>
    </w:pPr>
    <w:rPr>
      <w:rFonts w:eastAsiaTheme="minorEastAsia"/>
    </w:rPr>
  </w:style>
  <w:style w:type="paragraph" w:customStyle="1" w:styleId="FP">
    <w:name w:val="FP"/>
    <w:basedOn w:val="Normal"/>
    <w:pPr>
      <w:spacing w:after="0"/>
    </w:pPr>
    <w:rPr>
      <w:rFonts w:eastAsiaTheme="minorEastAsia"/>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rFonts w:eastAsiaTheme="minorEastAsia"/>
      <w:noProof/>
    </w:rPr>
  </w:style>
  <w:style w:type="paragraph" w:customStyle="1" w:styleId="TH">
    <w:name w:val="TH"/>
    <w:basedOn w:val="Normal"/>
    <w:link w:val="THChar"/>
    <w:qFormat/>
    <w:pPr>
      <w:keepNext/>
      <w:keepLines/>
      <w:spacing w:before="60"/>
      <w:jc w:val="center"/>
    </w:pPr>
    <w:rPr>
      <w:rFonts w:ascii="Arial" w:eastAsiaTheme="minorEastAsia"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eastAsiaTheme="minorEastAsia"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rPr>
      <w:rFonts w:eastAsiaTheme="minorEastAsia"/>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rPr>
      <w:rFonts w:eastAsiaTheme="minorEastAsia"/>
    </w:rPr>
  </w:style>
  <w:style w:type="character" w:styleId="FollowedHyperlink">
    <w:name w:val="FollowedHyperlink"/>
    <w:rPr>
      <w:color w:val="800080"/>
      <w:u w:val="single"/>
    </w:rPr>
  </w:style>
  <w:style w:type="paragraph" w:styleId="BalloonText">
    <w:name w:val="Balloon Text"/>
    <w:basedOn w:val="Normal"/>
    <w:semiHidden/>
    <w:rPr>
      <w:rFonts w:ascii="Tahoma" w:eastAsiaTheme="minorEastAsi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eastAsiaTheme="minorEastAsi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Guidance">
    <w:name w:val="Guidance"/>
    <w:basedOn w:val="Normal"/>
    <w:rsid w:val="00803362"/>
    <w:rPr>
      <w:rFonts w:eastAsiaTheme="minorEastAsia"/>
      <w:i/>
      <w:color w:val="0000FF"/>
    </w:rPr>
  </w:style>
  <w:style w:type="character" w:customStyle="1" w:styleId="B1Char1">
    <w:name w:val="B1 Char1"/>
    <w:link w:val="B1"/>
    <w:rsid w:val="009160FD"/>
    <w:rPr>
      <w:rFonts w:ascii="Times New Roman" w:hAnsi="Times New Roman"/>
      <w:lang w:val="en-GB"/>
    </w:rPr>
  </w:style>
  <w:style w:type="character" w:customStyle="1" w:styleId="NOChar">
    <w:name w:val="NO Char"/>
    <w:link w:val="NO"/>
    <w:qFormat/>
    <w:rsid w:val="007B1DD4"/>
    <w:rPr>
      <w:rFonts w:ascii="Times New Roman" w:hAnsi="Times New Roman"/>
      <w:lang w:val="en-GB"/>
    </w:rPr>
  </w:style>
  <w:style w:type="table" w:styleId="TableGrid">
    <w:name w:val="Table Grid"/>
    <w:basedOn w:val="TableNormal"/>
    <w:uiPriority w:val="39"/>
    <w:rsid w:val="00CF77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sid w:val="00C469D9"/>
    <w:rPr>
      <w:lang w:eastAsia="en-US"/>
    </w:rPr>
  </w:style>
  <w:style w:type="character" w:customStyle="1" w:styleId="B2Char">
    <w:name w:val="B2 Char"/>
    <w:link w:val="B2"/>
    <w:qFormat/>
    <w:rsid w:val="00C469D9"/>
    <w:rPr>
      <w:rFonts w:ascii="Times New Roman" w:hAnsi="Times New Roman"/>
      <w:lang w:val="en-GB"/>
    </w:rPr>
  </w:style>
  <w:style w:type="character" w:customStyle="1" w:styleId="TAHCar">
    <w:name w:val="TAH Car"/>
    <w:rsid w:val="001B2E1C"/>
    <w:rPr>
      <w:rFonts w:ascii="Arial" w:hAnsi="Arial"/>
      <w:b/>
      <w:sz w:val="18"/>
      <w:lang w:eastAsia="en-US"/>
    </w:rPr>
  </w:style>
  <w:style w:type="paragraph" w:styleId="ListParagraph">
    <w:name w:val="List Paragraph"/>
    <w:basedOn w:val="Normal"/>
    <w:uiPriority w:val="34"/>
    <w:qFormat/>
    <w:rsid w:val="00D813DB"/>
    <w:pPr>
      <w:ind w:left="720"/>
      <w:contextualSpacing/>
    </w:pPr>
    <w:rPr>
      <w:rFonts w:eastAsiaTheme="minorEastAsia"/>
    </w:rPr>
  </w:style>
  <w:style w:type="character" w:customStyle="1" w:styleId="CommentTextChar">
    <w:name w:val="Comment Text Char"/>
    <w:basedOn w:val="DefaultParagraphFont"/>
    <w:link w:val="CommentText"/>
    <w:uiPriority w:val="99"/>
    <w:rsid w:val="00E37D80"/>
    <w:rPr>
      <w:rFonts w:ascii="Times New Roman" w:hAnsi="Times New Roman"/>
      <w:lang w:val="en-GB"/>
    </w:rPr>
  </w:style>
  <w:style w:type="paragraph" w:styleId="BodyText">
    <w:name w:val="Body Text"/>
    <w:basedOn w:val="Normal"/>
    <w:link w:val="BodyTextChar"/>
    <w:rsid w:val="00E37D80"/>
    <w:pPr>
      <w:spacing w:after="120"/>
    </w:pPr>
    <w:rPr>
      <w:rFonts w:eastAsiaTheme="minorEastAsia"/>
    </w:rPr>
  </w:style>
  <w:style w:type="character" w:customStyle="1" w:styleId="BodyTextChar">
    <w:name w:val="Body Text Char"/>
    <w:basedOn w:val="DefaultParagraphFont"/>
    <w:link w:val="BodyText"/>
    <w:rsid w:val="00E37D80"/>
    <w:rPr>
      <w:rFonts w:ascii="Times New Roman" w:hAnsi="Times New Roman"/>
      <w:lang w:val="en-GB"/>
    </w:rPr>
  </w:style>
  <w:style w:type="character" w:customStyle="1" w:styleId="TFChar">
    <w:name w:val="TF Char"/>
    <w:link w:val="TF"/>
    <w:qFormat/>
    <w:rsid w:val="00E37D80"/>
    <w:rPr>
      <w:rFonts w:ascii="Arial" w:hAnsi="Arial"/>
      <w:b/>
      <w:lang w:val="en-GB"/>
    </w:rPr>
  </w:style>
  <w:style w:type="character" w:customStyle="1" w:styleId="TANChar">
    <w:name w:val="TAN Char"/>
    <w:link w:val="TAN"/>
    <w:qFormat/>
    <w:rsid w:val="0048514F"/>
    <w:rPr>
      <w:rFonts w:ascii="Arial" w:hAnsi="Arial"/>
      <w:sz w:val="18"/>
      <w:lang w:val="en-GB"/>
    </w:rPr>
  </w:style>
  <w:style w:type="character" w:customStyle="1" w:styleId="Heading5Char">
    <w:name w:val="Heading 5 Char"/>
    <w:basedOn w:val="DefaultParagraphFont"/>
    <w:link w:val="Heading5"/>
    <w:rsid w:val="00991276"/>
    <w:rPr>
      <w:rFonts w:ascii="Arial" w:hAnsi="Arial"/>
      <w:sz w:val="22"/>
      <w:lang w:val="en-GB"/>
    </w:rPr>
  </w:style>
  <w:style w:type="character" w:customStyle="1" w:styleId="CRCoverPageZchn">
    <w:name w:val="CR Cover Page Zchn"/>
    <w:link w:val="CRCoverPage"/>
    <w:rsid w:val="00065313"/>
    <w:rPr>
      <w:rFonts w:ascii="Arial" w:hAnsi="Arial"/>
      <w:lang w:val="en-GB"/>
    </w:rPr>
  </w:style>
  <w:style w:type="paragraph" w:styleId="HTMLPreformatted">
    <w:name w:val="HTML Preformatted"/>
    <w:basedOn w:val="Normal"/>
    <w:link w:val="HTMLPreformattedChar"/>
    <w:uiPriority w:val="99"/>
    <w:unhideWhenUsed/>
    <w:rsid w:val="00DF16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DF1647"/>
    <w:rPr>
      <w:rFonts w:ascii="Courier New" w:eastAsia="Times New Roman" w:hAnsi="Courier New" w:cs="Courier New"/>
      <w:lang w:val="en-GB" w:eastAsia="en-GB"/>
    </w:rPr>
  </w:style>
  <w:style w:type="character" w:styleId="UnresolvedMention">
    <w:name w:val="Unresolved Mention"/>
    <w:basedOn w:val="DefaultParagraphFont"/>
    <w:uiPriority w:val="99"/>
    <w:semiHidden/>
    <w:unhideWhenUsed/>
    <w:rsid w:val="00FC0215"/>
    <w:rPr>
      <w:color w:val="605E5C"/>
      <w:shd w:val="clear" w:color="auto" w:fill="E1DFDD"/>
    </w:rPr>
  </w:style>
  <w:style w:type="paragraph" w:styleId="Revision">
    <w:name w:val="Revision"/>
    <w:hidden/>
    <w:uiPriority w:val="99"/>
    <w:semiHidden/>
    <w:rsid w:val="00E97540"/>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14179453">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2213152">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1986167">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993952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4171115">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001345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0762204">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39059845">
      <w:bodyDiv w:val="1"/>
      <w:marLeft w:val="0"/>
      <w:marRight w:val="0"/>
      <w:marTop w:val="0"/>
      <w:marBottom w:val="0"/>
      <w:divBdr>
        <w:top w:val="none" w:sz="0" w:space="0" w:color="auto"/>
        <w:left w:val="none" w:sz="0" w:space="0" w:color="auto"/>
        <w:bottom w:val="none" w:sz="0" w:space="0" w:color="auto"/>
        <w:right w:val="none" w:sz="0" w:space="0" w:color="auto"/>
      </w:divBdr>
    </w:div>
    <w:div w:id="742795632">
      <w:bodyDiv w:val="1"/>
      <w:marLeft w:val="0"/>
      <w:marRight w:val="0"/>
      <w:marTop w:val="0"/>
      <w:marBottom w:val="0"/>
      <w:divBdr>
        <w:top w:val="none" w:sz="0" w:space="0" w:color="auto"/>
        <w:left w:val="none" w:sz="0" w:space="0" w:color="auto"/>
        <w:bottom w:val="none" w:sz="0" w:space="0" w:color="auto"/>
        <w:right w:val="none" w:sz="0" w:space="0" w:color="auto"/>
      </w:divBdr>
    </w:div>
    <w:div w:id="762916417">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198878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72554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8316754">
      <w:bodyDiv w:val="1"/>
      <w:marLeft w:val="0"/>
      <w:marRight w:val="0"/>
      <w:marTop w:val="0"/>
      <w:marBottom w:val="0"/>
      <w:divBdr>
        <w:top w:val="none" w:sz="0" w:space="0" w:color="auto"/>
        <w:left w:val="none" w:sz="0" w:space="0" w:color="auto"/>
        <w:bottom w:val="none" w:sz="0" w:space="0" w:color="auto"/>
        <w:right w:val="none" w:sz="0" w:space="0" w:color="auto"/>
      </w:divBdr>
    </w:div>
    <w:div w:id="982389680">
      <w:bodyDiv w:val="1"/>
      <w:marLeft w:val="0"/>
      <w:marRight w:val="0"/>
      <w:marTop w:val="0"/>
      <w:marBottom w:val="0"/>
      <w:divBdr>
        <w:top w:val="none" w:sz="0" w:space="0" w:color="auto"/>
        <w:left w:val="none" w:sz="0" w:space="0" w:color="auto"/>
        <w:bottom w:val="none" w:sz="0" w:space="0" w:color="auto"/>
        <w:right w:val="none" w:sz="0" w:space="0" w:color="auto"/>
      </w:divBdr>
    </w:div>
    <w:div w:id="100948328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542875">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2605696">
      <w:bodyDiv w:val="1"/>
      <w:marLeft w:val="0"/>
      <w:marRight w:val="0"/>
      <w:marTop w:val="0"/>
      <w:marBottom w:val="0"/>
      <w:divBdr>
        <w:top w:val="none" w:sz="0" w:space="0" w:color="auto"/>
        <w:left w:val="none" w:sz="0" w:space="0" w:color="auto"/>
        <w:bottom w:val="none" w:sz="0" w:space="0" w:color="auto"/>
        <w:right w:val="none" w:sz="0" w:space="0" w:color="auto"/>
      </w:divBdr>
    </w:div>
    <w:div w:id="112670012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6767342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21551978">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7057984">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253681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8595541">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42741256">
      <w:bodyDiv w:val="1"/>
      <w:marLeft w:val="0"/>
      <w:marRight w:val="0"/>
      <w:marTop w:val="0"/>
      <w:marBottom w:val="0"/>
      <w:divBdr>
        <w:top w:val="none" w:sz="0" w:space="0" w:color="auto"/>
        <w:left w:val="none" w:sz="0" w:space="0" w:color="auto"/>
        <w:bottom w:val="none" w:sz="0" w:space="0" w:color="auto"/>
        <w:right w:val="none" w:sz="0" w:space="0" w:color="auto"/>
      </w:divBdr>
    </w:div>
    <w:div w:id="1558281731">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7415223">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199533055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8B686B2827ECE41869DF5E3808586F8" ma:contentTypeVersion="6" ma:contentTypeDescription="Create a new document." ma:contentTypeScope="" ma:versionID="7ee6eaa850afa1863c4a5ee6fe26bfcf">
  <xsd:schema xmlns:xsd="http://www.w3.org/2001/XMLSchema" xmlns:xs="http://www.w3.org/2001/XMLSchema" xmlns:p="http://schemas.microsoft.com/office/2006/metadata/properties" xmlns:ns2="94e80c59-9155-4ec3-adfd-ef6ed5e7517a" xmlns:ns3="25c09779-0e0b-4838-94f0-f091568ed10f" targetNamespace="http://schemas.microsoft.com/office/2006/metadata/properties" ma:root="true" ma:fieldsID="39da1ede7dd38e34ab6b7bf7d6e80c2e" ns2:_="" ns3:_="">
    <xsd:import namespace="94e80c59-9155-4ec3-adfd-ef6ed5e7517a"/>
    <xsd:import namespace="25c09779-0e0b-4838-94f0-f091568ed10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80c59-9155-4ec3-adfd-ef6ed5e751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c09779-0e0b-4838-94f0-f091568ed10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BB55BDC-3CAC-4254-82FA-500D62F864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80c59-9155-4ec3-adfd-ef6ed5e7517a"/>
    <ds:schemaRef ds:uri="25c09779-0e0b-4838-94f0-f091568ed1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FD20B0-E8BA-451D-B521-6F8E1748B354}">
  <ds:schemaRefs>
    <ds:schemaRef ds:uri="http://schemas.microsoft.com/sharepoint/v3/contenttype/forms"/>
  </ds:schemaRefs>
</ds:datastoreItem>
</file>

<file path=customXml/itemProps3.xml><?xml version="1.0" encoding="utf-8"?>
<ds:datastoreItem xmlns:ds="http://schemas.openxmlformats.org/officeDocument/2006/customXml" ds:itemID="{7A86CAAA-A4A0-48F6-AC65-0DB9D6E6F7E9}">
  <ds:schemaRefs>
    <ds:schemaRef ds:uri="http://schemas.openxmlformats.org/officeDocument/2006/bibliography"/>
  </ds:schemaRefs>
</ds:datastoreItem>
</file>

<file path=customXml/itemProps4.xml><?xml version="1.0" encoding="utf-8"?>
<ds:datastoreItem xmlns:ds="http://schemas.openxmlformats.org/officeDocument/2006/customXml" ds:itemID="{801C7489-1AF2-4225-80DA-0D3DD6E75A3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3</Pages>
  <Words>1538</Words>
  <Characters>8769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Jesus De Gregorio</cp:lastModifiedBy>
  <cp:revision>10</cp:revision>
  <cp:lastPrinted>1900-01-01T08:00:00Z</cp:lastPrinted>
  <dcterms:created xsi:type="dcterms:W3CDTF">2022-08-04T09:03:00Z</dcterms:created>
  <dcterms:modified xsi:type="dcterms:W3CDTF">2022-08-10T12:11:00Z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(2)3bCn4xPGRA6SkKR9a5J/brSbB8DL2QfaNJwvxYI9eKp31rpTd2U7SUfsVKAIF/WOjghqoT8O
O09NR6lcHBl7meokgWjyh8PQjls+v/z68hcfGhkFH94eH+O14Jp5fd5ID+/Pf1FE3Qj2Yd5q
8LjBEjT23p41vHQMM9nh8FEltSU9jWopWpghqIOWDJ5L6vccwvly1M52Pd3qyapGiYBw58JT
5yHXnQIqFFGXxbYrEo</vt:lpwstr>
  </property>
  <property fmtid="{D5CDD505-2E9C-101B-9397-08002B2CF9AE}" pid="4" name="_2015_ms_pID_7253431">
    <vt:lpwstr>8GleSCLaljqvjIuK5cmVaGxjucfZtrIltp4F5jTPoGKKM+vCHZKa6M
fi3As9idoHxZOczIQYRhDa9oHV2GR42CeeA2wJWlLR671n99z03hck6V1yUVK/bQv8rbEOCs
R82oYNElRiDSmA1KnfpOISqLgzzLqAVJ8Wa+YoKfPo39Fh2jbHgbCS9oWX1MkN3qmntiYnp6
40VFoMnFbBoJk2D9</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1626441109</vt:lpwstr>
  </property>
  <property fmtid="{D5CDD505-2E9C-101B-9397-08002B2CF9AE}" pid="9" name="ContentTypeId">
    <vt:lpwstr>0x01010048B686B2827ECE41869DF5E3808586F8</vt:lpwstr>
  </property>
</Properties>
</file>