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40521" w14:textId="07C842E6" w:rsidR="000B2DD0" w:rsidRDefault="000B2DD0" w:rsidP="000B2DD0">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B702E7">
        <w:rPr>
          <w:b/>
          <w:noProof/>
          <w:sz w:val="24"/>
        </w:rPr>
        <w:t>329</w:t>
      </w:r>
    </w:p>
    <w:p w14:paraId="696564B4" w14:textId="6E33F7D7" w:rsidR="000B2DD0" w:rsidRDefault="000B2DD0" w:rsidP="000B2DD0">
      <w:pPr>
        <w:pStyle w:val="CRCoverPage"/>
        <w:tabs>
          <w:tab w:val="right" w:pos="9639"/>
        </w:tabs>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Pr>
          <w:b/>
          <w:noProof/>
          <w:sz w:val="24"/>
        </w:rPr>
        <w:tab/>
      </w:r>
    </w:p>
    <w:p w14:paraId="150746FC" w14:textId="77777777" w:rsidR="00B076C6" w:rsidRDefault="00B076C6" w:rsidP="000B2DD0"/>
    <w:p w14:paraId="533AFB0D" w14:textId="7756EA6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5434B">
        <w:rPr>
          <w:rFonts w:ascii="Arial" w:hAnsi="Arial" w:cs="Arial"/>
          <w:b/>
          <w:bCs/>
          <w:lang w:val="en-US"/>
        </w:rPr>
        <w:t>Ericsson</w:t>
      </w:r>
    </w:p>
    <w:p w14:paraId="40BF6649" w14:textId="177D4223" w:rsidR="00E31DF2" w:rsidRPr="006B5418" w:rsidRDefault="007C4831" w:rsidP="00E31DF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2169E">
        <w:rPr>
          <w:rFonts w:ascii="Arial" w:hAnsi="Arial" w:cs="Arial"/>
          <w:b/>
          <w:bCs/>
          <w:lang w:val="en-US"/>
        </w:rPr>
        <w:t xml:space="preserve">Discussion </w:t>
      </w:r>
      <w:r>
        <w:rPr>
          <w:rFonts w:ascii="Arial" w:hAnsi="Arial" w:cs="Arial"/>
          <w:b/>
          <w:bCs/>
          <w:lang w:val="en-US"/>
        </w:rPr>
        <w:t xml:space="preserve">on </w:t>
      </w:r>
      <w:r w:rsidR="00BB415B">
        <w:rPr>
          <w:rFonts w:ascii="Arial" w:hAnsi="Arial" w:cs="Arial"/>
          <w:b/>
          <w:bCs/>
          <w:lang w:val="en-US"/>
        </w:rPr>
        <w:t>Authentication Result Removal</w:t>
      </w:r>
    </w:p>
    <w:p w14:paraId="13910C27" w14:textId="77777777" w:rsidR="00ED0D9F" w:rsidRDefault="00ED0D9F" w:rsidP="00ED0D9F">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Rel-17</w:t>
      </w:r>
    </w:p>
    <w:p w14:paraId="78CAC5BC" w14:textId="1E8E7A54" w:rsidR="001A64D3" w:rsidRDefault="008C012C" w:rsidP="00CD2478">
      <w:pPr>
        <w:spacing w:after="120"/>
        <w:ind w:left="1985" w:hanging="1985"/>
        <w:rPr>
          <w:rFonts w:ascii="Arial" w:hAnsi="Arial" w:cs="Arial"/>
          <w:b/>
          <w:bCs/>
          <w:lang w:val="en-US"/>
        </w:rPr>
      </w:pPr>
      <w:r w:rsidRPr="000D1310">
        <w:rPr>
          <w:rFonts w:ascii="Arial" w:hAnsi="Arial" w:cs="Arial"/>
          <w:b/>
          <w:bCs/>
          <w:lang w:val="en-US"/>
        </w:rPr>
        <w:t>Agenda item:</w:t>
      </w:r>
      <w:r w:rsidRPr="000D1310">
        <w:rPr>
          <w:rFonts w:ascii="Arial" w:hAnsi="Arial" w:cs="Arial"/>
          <w:b/>
          <w:bCs/>
          <w:lang w:val="en-US"/>
        </w:rPr>
        <w:tab/>
      </w:r>
      <w:r w:rsidR="00B702E7">
        <w:rPr>
          <w:rFonts w:ascii="Arial" w:hAnsi="Arial" w:cs="Arial"/>
          <w:b/>
          <w:bCs/>
          <w:lang w:val="en-US"/>
        </w:rPr>
        <w:t>7.1.1</w:t>
      </w:r>
    </w:p>
    <w:p w14:paraId="16060915" w14:textId="5614D8B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3245ECF9" w:rsidR="00CD2478" w:rsidRDefault="00473F2B" w:rsidP="00CD2478">
      <w:pPr>
        <w:pStyle w:val="CRCoverPage"/>
        <w:rPr>
          <w:b/>
          <w:lang w:val="en-US"/>
        </w:rPr>
      </w:pPr>
      <w:r>
        <w:rPr>
          <w:b/>
          <w:lang w:val="en-US"/>
        </w:rPr>
        <w:t>1</w:t>
      </w:r>
      <w:r w:rsidR="00CD2478" w:rsidRPr="006B5418">
        <w:rPr>
          <w:b/>
          <w:lang w:val="en-US"/>
        </w:rPr>
        <w:t>.</w:t>
      </w:r>
      <w:r w:rsidR="008D1FA5">
        <w:rPr>
          <w:b/>
          <w:lang w:val="en-US"/>
        </w:rPr>
        <w:tab/>
      </w:r>
      <w:r w:rsidR="00BD7084">
        <w:rPr>
          <w:b/>
          <w:lang w:val="en-US"/>
        </w:rPr>
        <w:t>Intro</w:t>
      </w:r>
      <w:r w:rsidR="00E37D80">
        <w:rPr>
          <w:b/>
          <w:lang w:val="en-US"/>
        </w:rPr>
        <w:t>duction</w:t>
      </w:r>
    </w:p>
    <w:p w14:paraId="0035D3C6" w14:textId="2BB69BA1" w:rsidR="00BB415B" w:rsidRDefault="00BB415B" w:rsidP="00BB415B">
      <w:pPr>
        <w:rPr>
          <w:lang w:val="en-US"/>
        </w:rPr>
      </w:pPr>
      <w:r>
        <w:t>The feature of "Authentication Result Removal" (affecting both the AUSF and UDM APIs) was introduced as a result of an LS received from SA3 in:</w:t>
      </w:r>
    </w:p>
    <w:p w14:paraId="2C09FEFD" w14:textId="77777777" w:rsidR="00BB415B" w:rsidRDefault="006D4E8D" w:rsidP="00BB415B">
      <w:hyperlink r:id="rId11" w:history="1">
        <w:r w:rsidR="00BB415B">
          <w:rPr>
            <w:rStyle w:val="Hyperlink"/>
          </w:rPr>
          <w:t>https://www.3gpp.org/ftp/tsg_ct/WG4_protocollars_ex-CN4/TSGCT4_96e_meeting/Docs/C4-200391.zip</w:t>
        </w:r>
      </w:hyperlink>
    </w:p>
    <w:p w14:paraId="3629F940" w14:textId="77777777" w:rsidR="00BB415B" w:rsidRDefault="00BB415B" w:rsidP="00BB415B">
      <w:r>
        <w:t>As explained in the LS, the feature was studied in a TR (non-normative) and, as of today, this feature has never been included in normative specifications by SA3 (3GPP TS 33.501).</w:t>
      </w:r>
    </w:p>
    <w:p w14:paraId="7ACB77BD" w14:textId="4EC48E7E" w:rsidR="00BB415B" w:rsidRDefault="00BB415B" w:rsidP="00BB415B">
      <w:r>
        <w:t>It is unclear why was the reason for that. Maybe SA3 never agreed to have the feature normatively in their specs, but still the LS was sent due to an administrative mistake; or maybe SA3 did agree to have the feature normatively, but they forgot to add the relevant description to their specs.</w:t>
      </w:r>
    </w:p>
    <w:p w14:paraId="02B38329" w14:textId="5E79AAF6" w:rsidR="00BB415B" w:rsidRDefault="00A96E52" w:rsidP="00BB415B">
      <w:r>
        <w:t>In addition, some companies (even external to 3GPP) have identified issues</w:t>
      </w:r>
      <w:r w:rsidR="00BB415B">
        <w:t xml:space="preserve"> at stage-3 level.</w:t>
      </w:r>
    </w:p>
    <w:p w14:paraId="3BBB6A5A" w14:textId="77777777" w:rsidR="00BB415B" w:rsidRDefault="00BB415B" w:rsidP="00BB415B"/>
    <w:p w14:paraId="76026129" w14:textId="647B6F3B" w:rsidR="00AC7DF6" w:rsidRDefault="00AC7DF6" w:rsidP="00AC7DF6">
      <w:pPr>
        <w:pStyle w:val="CRCoverPage"/>
        <w:rPr>
          <w:b/>
          <w:lang w:val="en-US"/>
        </w:rPr>
      </w:pPr>
      <w:r>
        <w:rPr>
          <w:b/>
          <w:lang w:val="en-US"/>
        </w:rPr>
        <w:t>2</w:t>
      </w:r>
      <w:r w:rsidRPr="006B5418">
        <w:rPr>
          <w:b/>
          <w:lang w:val="en-US"/>
        </w:rPr>
        <w:t>.</w:t>
      </w:r>
      <w:r w:rsidR="008D1FA5">
        <w:rPr>
          <w:b/>
          <w:lang w:val="en-US"/>
        </w:rPr>
        <w:tab/>
      </w:r>
      <w:r w:rsidR="00E37D80">
        <w:rPr>
          <w:b/>
          <w:lang w:val="en-US"/>
        </w:rPr>
        <w:t>Description</w:t>
      </w:r>
    </w:p>
    <w:p w14:paraId="76F6334D" w14:textId="7D634EE9" w:rsidR="00BB415B" w:rsidRDefault="00BB415B" w:rsidP="00BB415B">
      <w:r>
        <w:t xml:space="preserve">A summary of the issue, at stage-3 level, </w:t>
      </w:r>
      <w:r w:rsidR="00A96E52">
        <w:t xml:space="preserve">quoted verbatim </w:t>
      </w:r>
      <w:r>
        <w:t>as identified</w:t>
      </w:r>
      <w:r w:rsidR="00B702E7">
        <w:t xml:space="preserve"> and reported</w:t>
      </w:r>
      <w:r>
        <w:t xml:space="preserve"> by companies (external to 3GPP)</w:t>
      </w:r>
      <w:r w:rsidR="00A96E52">
        <w:t>,</w:t>
      </w:r>
      <w:r>
        <w:t xml:space="preserve"> can be described as follows:</w:t>
      </w:r>
    </w:p>
    <w:p w14:paraId="35CB9757" w14:textId="77777777" w:rsidR="00A96E52" w:rsidRDefault="00A96E52" w:rsidP="00BB415B"/>
    <w:p w14:paraId="11AA0399" w14:textId="77777777" w:rsidR="00BB415B" w:rsidRPr="00A96E52" w:rsidRDefault="00BB415B" w:rsidP="00A96E52">
      <w:pPr>
        <w:ind w:left="284"/>
        <w:rPr>
          <w:i/>
          <w:iCs/>
          <w:lang w:val="en-US"/>
        </w:rPr>
      </w:pPr>
      <w:r w:rsidRPr="00A96E52">
        <w:rPr>
          <w:i/>
          <w:iCs/>
        </w:rPr>
        <w:t xml:space="preserve">TS 29.509, chapter 5.2.2.2.5 specifies that procedure Nausf_UEAuthentication_Authenticate: Authentication Result Removal with 5G AKA method is executed "In the case that the Purge of subscriber data in AMF after the UE deregisters from the network..." which indicates that UE had successful authentication earlier and could use 5G services for a while. </w:t>
      </w:r>
    </w:p>
    <w:p w14:paraId="60DEE604" w14:textId="77777777" w:rsidR="00BB415B" w:rsidRPr="00A96E52" w:rsidRDefault="00BB415B" w:rsidP="00A96E52">
      <w:pPr>
        <w:ind w:left="284"/>
        <w:rPr>
          <w:i/>
          <w:iCs/>
        </w:rPr>
      </w:pPr>
      <w:r w:rsidRPr="00A96E52">
        <w:rPr>
          <w:i/>
          <w:iCs/>
        </w:rPr>
        <w:t xml:space="preserve">Authentication Result Removal procedure should be executed in AUSF when AMF sends DELETE request to </w:t>
      </w:r>
      <w:r w:rsidRPr="00A96E52">
        <w:rPr>
          <w:rFonts w:ascii="Courier New" w:hAnsi="Courier New" w:cs="Courier New"/>
          <w:i/>
          <w:iCs/>
          <w:sz w:val="18"/>
          <w:szCs w:val="18"/>
        </w:rPr>
        <w:t>/nausf-auth/v1/ue-authentications/{authCtxId}/5g-aka-confirmation</w:t>
      </w:r>
      <w:r w:rsidRPr="00A96E52">
        <w:rPr>
          <w:i/>
          <w:iCs/>
        </w:rPr>
        <w:t xml:space="preserve">. </w:t>
      </w:r>
    </w:p>
    <w:p w14:paraId="293910C3" w14:textId="0FE1CFFA" w:rsidR="00BB415B" w:rsidRPr="00A96E52" w:rsidRDefault="00BB415B" w:rsidP="00A96E52">
      <w:pPr>
        <w:ind w:left="284"/>
        <w:rPr>
          <w:i/>
          <w:iCs/>
        </w:rPr>
      </w:pPr>
      <w:r w:rsidRPr="00A96E52">
        <w:rPr>
          <w:i/>
          <w:iCs/>
        </w:rPr>
        <w:t>Since TS 29.509, chapter 6.1.3.3.1 specifies that subresource "</w:t>
      </w:r>
      <w:r w:rsidRPr="00A96E52">
        <w:rPr>
          <w:rFonts w:ascii="Courier New" w:hAnsi="Courier New" w:cs="Courier New"/>
          <w:i/>
          <w:iCs/>
          <w:sz w:val="18"/>
          <w:szCs w:val="18"/>
        </w:rPr>
        <w:t>5g-aka-confirmation</w:t>
      </w:r>
      <w:r w:rsidRPr="00A96E52">
        <w:rPr>
          <w:i/>
          <w:iCs/>
        </w:rPr>
        <w:t xml:space="preserve">" should not persist after the AUSF has read its content, </w:t>
      </w:r>
      <w:r w:rsidR="00A96E52" w:rsidRPr="00A96E52">
        <w:rPr>
          <w:i/>
          <w:iCs/>
        </w:rPr>
        <w:t>it is understood that</w:t>
      </w:r>
      <w:r w:rsidRPr="00A96E52">
        <w:rPr>
          <w:i/>
          <w:iCs/>
        </w:rPr>
        <w:t>, after successful or failed authentication in Nausf_UEAuthentication_Authenticate: 5G-AKA procedure (TS 29.509, chapter 5.2.2.2.2), AUSF removes all information related to "</w:t>
      </w:r>
      <w:r w:rsidRPr="00A96E52">
        <w:rPr>
          <w:rFonts w:ascii="Courier New" w:hAnsi="Courier New" w:cs="Courier New"/>
          <w:i/>
          <w:iCs/>
          <w:sz w:val="18"/>
          <w:szCs w:val="18"/>
        </w:rPr>
        <w:t>5g-aka-confirmation</w:t>
      </w:r>
      <w:r w:rsidRPr="00A96E52">
        <w:rPr>
          <w:i/>
          <w:iCs/>
        </w:rPr>
        <w:t xml:space="preserve">" from its storage. </w:t>
      </w:r>
    </w:p>
    <w:p w14:paraId="2371A4A6" w14:textId="77777777" w:rsidR="00BB415B" w:rsidRPr="00A96E52" w:rsidRDefault="00BB415B" w:rsidP="00A96E52">
      <w:pPr>
        <w:ind w:left="284"/>
        <w:rPr>
          <w:i/>
          <w:iCs/>
        </w:rPr>
      </w:pPr>
      <w:r w:rsidRPr="00A96E52">
        <w:rPr>
          <w:i/>
          <w:iCs/>
        </w:rPr>
        <w:t>Therefore, it's not clear how to execute procedure Nausf_UEAuthentication_Authenticate: Authentication Result Removal with 5G AKA method since at this time AUSF will no longer have any information related to "</w:t>
      </w:r>
      <w:r w:rsidRPr="00A96E52">
        <w:rPr>
          <w:rFonts w:ascii="Courier New" w:hAnsi="Courier New" w:cs="Courier New"/>
          <w:i/>
          <w:iCs/>
          <w:sz w:val="18"/>
          <w:szCs w:val="18"/>
        </w:rPr>
        <w:t>5g-aka-confirmation</w:t>
      </w:r>
      <w:r w:rsidRPr="00A96E52">
        <w:rPr>
          <w:i/>
          <w:iCs/>
        </w:rPr>
        <w:t xml:space="preserve">" in its storage. </w:t>
      </w:r>
    </w:p>
    <w:p w14:paraId="59C6356B" w14:textId="7CA08EB5" w:rsidR="00BB415B" w:rsidRPr="00A96E52" w:rsidRDefault="00BB415B" w:rsidP="00A96E52">
      <w:pPr>
        <w:ind w:left="284"/>
        <w:rPr>
          <w:i/>
          <w:iCs/>
        </w:rPr>
      </w:pPr>
      <w:r w:rsidRPr="00A96E52">
        <w:rPr>
          <w:i/>
          <w:iCs/>
        </w:rPr>
        <w:t>Note that the underlying issue here is that AUSF needs SUPI and serving network name to execute Nudm_UEAU_ResultConfirmationInform: Authentication Result Removal (TS 29.503, chapter 5.4.2.3.3) – SUPI and serving network name are not available to AUSF in its storage (subresource "</w:t>
      </w:r>
      <w:r w:rsidRPr="00A96E52">
        <w:rPr>
          <w:rFonts w:ascii="Courier New" w:hAnsi="Courier New" w:cs="Courier New"/>
          <w:i/>
          <w:iCs/>
          <w:sz w:val="18"/>
          <w:szCs w:val="18"/>
        </w:rPr>
        <w:t>5g-aka-confirmation</w:t>
      </w:r>
      <w:r w:rsidRPr="00A96E52">
        <w:rPr>
          <w:i/>
          <w:iCs/>
        </w:rPr>
        <w:t>" does not persist anymore) nor AMF sends this information in Nausf_UEAuthentication_Authenticate: Authentication Result Removal with 5G AKA method.</w:t>
      </w:r>
    </w:p>
    <w:p w14:paraId="2193F56D" w14:textId="77777777" w:rsidR="00C725BA" w:rsidRPr="00453ACD" w:rsidRDefault="00C725BA" w:rsidP="00982351">
      <w:pPr>
        <w:spacing w:before="120" w:after="0"/>
        <w:rPr>
          <w:lang w:val="en-US"/>
        </w:rPr>
      </w:pPr>
    </w:p>
    <w:p w14:paraId="60C23067" w14:textId="7380C83F" w:rsidR="00C725BA" w:rsidRDefault="00BB415B" w:rsidP="00C725BA">
      <w:pPr>
        <w:pStyle w:val="CRCoverPage"/>
        <w:rPr>
          <w:b/>
          <w:lang w:val="en-US"/>
        </w:rPr>
      </w:pPr>
      <w:r>
        <w:rPr>
          <w:b/>
          <w:lang w:val="en-US"/>
        </w:rPr>
        <w:t>3</w:t>
      </w:r>
      <w:r w:rsidR="00C725BA" w:rsidRPr="006B5418">
        <w:rPr>
          <w:b/>
          <w:lang w:val="en-US"/>
        </w:rPr>
        <w:t>.</w:t>
      </w:r>
      <w:r w:rsidR="008D1FA5">
        <w:rPr>
          <w:b/>
          <w:lang w:val="en-US"/>
        </w:rPr>
        <w:tab/>
      </w:r>
      <w:r w:rsidR="00C725BA" w:rsidRPr="006B5418">
        <w:rPr>
          <w:b/>
          <w:lang w:val="en-US"/>
        </w:rPr>
        <w:t>Proposal</w:t>
      </w:r>
    </w:p>
    <w:p w14:paraId="2E8F0B9A" w14:textId="348EA1A4" w:rsidR="00BB415B" w:rsidRDefault="00BB415B" w:rsidP="00BB415B">
      <w:r>
        <w:lastRenderedPageBreak/>
        <w:t>Before trying to fix the feature by ourselves (CT4), we should ask SA3 about it, and present the issues we have identified. If SA3 confirms that the feature is to be kept, then they should document it in 3GPP TS 33.501 and we (CT4) should fix it accordingly.</w:t>
      </w:r>
    </w:p>
    <w:p w14:paraId="2B5EA67C" w14:textId="0ECBBAD4" w:rsidR="00BB415B" w:rsidRDefault="00BB415B" w:rsidP="00BB415B">
      <w:r>
        <w:t>On the other hand, if SA3 indicates that the feature was never meant to be included</w:t>
      </w:r>
      <w:r w:rsidR="00B702E7">
        <w:t xml:space="preserve"> normatively in the 3GPP specifications</w:t>
      </w:r>
      <w:r>
        <w:t xml:space="preserve">, we (CT4) should remove the feature from stage-3, </w:t>
      </w:r>
      <w:r w:rsidR="00B702E7">
        <w:t>rather than</w:t>
      </w:r>
      <w:r>
        <w:t xml:space="preserve"> try</w:t>
      </w:r>
      <w:r w:rsidR="00B702E7">
        <w:t>ing</w:t>
      </w:r>
      <w:r>
        <w:t xml:space="preserve"> to fix it.</w:t>
      </w:r>
    </w:p>
    <w:p w14:paraId="2F5C5957" w14:textId="41CB8F2F" w:rsidR="00BB415B" w:rsidRDefault="00BB415B" w:rsidP="00BB415B">
      <w:r>
        <w:t xml:space="preserve">It is proposed that CT4 sends an LS to SA3, describing the issues found, and get further guidance </w:t>
      </w:r>
      <w:r w:rsidR="00A96E52">
        <w:t>about</w:t>
      </w:r>
      <w:r>
        <w:t xml:space="preserve"> this feature.</w:t>
      </w:r>
    </w:p>
    <w:p w14:paraId="3102A4E6" w14:textId="2C532A27" w:rsidR="00D94DD8" w:rsidRPr="00BB415B" w:rsidRDefault="00D94DD8" w:rsidP="00C725BA">
      <w:pPr>
        <w:pStyle w:val="CRCoverPage"/>
        <w:rPr>
          <w:bCs/>
        </w:rPr>
      </w:pPr>
    </w:p>
    <w:p w14:paraId="0D84DE22" w14:textId="77777777" w:rsidR="00BB415B" w:rsidRDefault="00BB415B" w:rsidP="00C725BA">
      <w:pPr>
        <w:pStyle w:val="CRCoverPage"/>
        <w:rPr>
          <w:bCs/>
          <w:lang w:val="en-US"/>
        </w:rPr>
      </w:pPr>
    </w:p>
    <w:sectPr w:rsidR="00BB415B">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7F350" w14:textId="77777777" w:rsidR="006D4E8D" w:rsidRDefault="006D4E8D">
      <w:r>
        <w:separator/>
      </w:r>
    </w:p>
  </w:endnote>
  <w:endnote w:type="continuationSeparator" w:id="0">
    <w:p w14:paraId="10A67D40" w14:textId="77777777" w:rsidR="006D4E8D" w:rsidRDefault="006D4E8D">
      <w:r>
        <w:continuationSeparator/>
      </w:r>
    </w:p>
  </w:endnote>
  <w:endnote w:type="continuationNotice" w:id="1">
    <w:p w14:paraId="006A01D1" w14:textId="77777777" w:rsidR="006D4E8D" w:rsidRDefault="006D4E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0514E" w14:textId="77777777" w:rsidR="006D4E8D" w:rsidRDefault="006D4E8D">
      <w:r>
        <w:separator/>
      </w:r>
    </w:p>
  </w:footnote>
  <w:footnote w:type="continuationSeparator" w:id="0">
    <w:p w14:paraId="480AA62E" w14:textId="77777777" w:rsidR="006D4E8D" w:rsidRDefault="006D4E8D">
      <w:r>
        <w:continuationSeparator/>
      </w:r>
    </w:p>
  </w:footnote>
  <w:footnote w:type="continuationNotice" w:id="1">
    <w:p w14:paraId="23D16CE6" w14:textId="77777777" w:rsidR="006D4E8D" w:rsidRDefault="006D4E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065313" w:rsidRDefault="0006531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F2DE5"/>
    <w:multiLevelType w:val="hybridMultilevel"/>
    <w:tmpl w:val="C7B28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844E7F"/>
    <w:multiLevelType w:val="hybridMultilevel"/>
    <w:tmpl w:val="5164EEA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3E18DC"/>
    <w:multiLevelType w:val="hybridMultilevel"/>
    <w:tmpl w:val="DE701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C5FAF"/>
    <w:multiLevelType w:val="hybridMultilevel"/>
    <w:tmpl w:val="28220424"/>
    <w:lvl w:ilvl="0" w:tplc="02468528">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2676B2"/>
    <w:multiLevelType w:val="hybridMultilevel"/>
    <w:tmpl w:val="CD3889AA"/>
    <w:lvl w:ilvl="0" w:tplc="0409000F">
      <w:start w:val="1"/>
      <w:numFmt w:val="decimal"/>
      <w:lvlText w:val="%1."/>
      <w:lvlJc w:val="left"/>
      <w:pPr>
        <w:ind w:left="720" w:hanging="360"/>
      </w:pPr>
      <w:rPr>
        <w:rFonts w:cs="Times New Roman" w:hint="default"/>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806E53"/>
    <w:multiLevelType w:val="hybridMultilevel"/>
    <w:tmpl w:val="37A64612"/>
    <w:lvl w:ilvl="0" w:tplc="A34E6A2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383734"/>
    <w:multiLevelType w:val="hybridMultilevel"/>
    <w:tmpl w:val="081A2538"/>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282677"/>
    <w:multiLevelType w:val="hybridMultilevel"/>
    <w:tmpl w:val="BAE437A2"/>
    <w:lvl w:ilvl="0" w:tplc="08090017">
      <w:start w:val="1"/>
      <w:numFmt w:val="lowerLetter"/>
      <w:lvlText w:val="%1)"/>
      <w:lvlJc w:val="left"/>
      <w:pPr>
        <w:ind w:left="928" w:hanging="360"/>
      </w:pPr>
    </w:lvl>
    <w:lvl w:ilvl="1" w:tplc="B074C6B0">
      <w:start w:val="3"/>
      <w:numFmt w:val="bullet"/>
      <w:lvlText w:val="•"/>
      <w:lvlJc w:val="left"/>
      <w:pPr>
        <w:ind w:left="1648" w:hanging="360"/>
      </w:pPr>
      <w:rPr>
        <w:rFonts w:ascii="DengXian" w:eastAsia="DengXian" w:hAnsi="DengXian" w:cs="Arial" w:hint="eastAsia"/>
      </w:r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8" w15:restartNumberingAfterBreak="0">
    <w:nsid w:val="1B6348DE"/>
    <w:multiLevelType w:val="hybridMultilevel"/>
    <w:tmpl w:val="66A4316C"/>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1BF40477"/>
    <w:multiLevelType w:val="hybridMultilevel"/>
    <w:tmpl w:val="F57AFEEE"/>
    <w:lvl w:ilvl="0" w:tplc="02468528">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237D79"/>
    <w:multiLevelType w:val="hybridMultilevel"/>
    <w:tmpl w:val="C8A6286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1475BA6"/>
    <w:multiLevelType w:val="hybridMultilevel"/>
    <w:tmpl w:val="51A49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4B645F"/>
    <w:multiLevelType w:val="hybridMultilevel"/>
    <w:tmpl w:val="FBEC1434"/>
    <w:lvl w:ilvl="0" w:tplc="AD3ED2C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12404D"/>
    <w:multiLevelType w:val="hybridMultilevel"/>
    <w:tmpl w:val="13D2D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25326"/>
    <w:multiLevelType w:val="hybridMultilevel"/>
    <w:tmpl w:val="34365CB0"/>
    <w:lvl w:ilvl="0" w:tplc="6B364F3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2714380"/>
    <w:multiLevelType w:val="hybridMultilevel"/>
    <w:tmpl w:val="B7AE3010"/>
    <w:lvl w:ilvl="0" w:tplc="BDF02AB4">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8D4A27"/>
    <w:multiLevelType w:val="hybridMultilevel"/>
    <w:tmpl w:val="6826DA9C"/>
    <w:lvl w:ilvl="0" w:tplc="26D892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A5E7482"/>
    <w:multiLevelType w:val="hybridMultilevel"/>
    <w:tmpl w:val="9D5C69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1B4D8D"/>
    <w:multiLevelType w:val="hybridMultilevel"/>
    <w:tmpl w:val="E196B96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8402A9"/>
    <w:multiLevelType w:val="hybridMultilevel"/>
    <w:tmpl w:val="5AB64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9C1423"/>
    <w:multiLevelType w:val="hybridMultilevel"/>
    <w:tmpl w:val="6994B354"/>
    <w:lvl w:ilvl="0" w:tplc="1C4AA19A">
      <w:start w:val="2021"/>
      <w:numFmt w:val="bullet"/>
      <w:lvlText w:val="-"/>
      <w:lvlJc w:val="left"/>
      <w:pPr>
        <w:ind w:left="360" w:hanging="360"/>
      </w:pPr>
      <w:rPr>
        <w:rFonts w:ascii="Arial" w:eastAsia="SimSun" w:hAnsi="Arial" w:cs="Arial" w:hint="default"/>
        <w:i w:val="0"/>
        <w:color w:val="auto"/>
        <w:sz w:val="20"/>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9D2270"/>
    <w:multiLevelType w:val="hybridMultilevel"/>
    <w:tmpl w:val="E806DF2A"/>
    <w:lvl w:ilvl="0" w:tplc="F6B2ADF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F05D3"/>
    <w:multiLevelType w:val="hybridMultilevel"/>
    <w:tmpl w:val="35D23414"/>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43AC5130"/>
    <w:multiLevelType w:val="hybridMultilevel"/>
    <w:tmpl w:val="E892C5A2"/>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43D57534"/>
    <w:multiLevelType w:val="hybridMultilevel"/>
    <w:tmpl w:val="3A3C5A74"/>
    <w:lvl w:ilvl="0" w:tplc="08090011">
      <w:start w:val="1"/>
      <w:numFmt w:val="decimal"/>
      <w:lvlText w:val="%1)"/>
      <w:lvlJc w:val="left"/>
      <w:pPr>
        <w:ind w:left="720" w:hanging="360"/>
      </w:pPr>
    </w:lvl>
    <w:lvl w:ilvl="1" w:tplc="08090011">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49C5B5F"/>
    <w:multiLevelType w:val="hybridMultilevel"/>
    <w:tmpl w:val="4808F09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46574A9E"/>
    <w:multiLevelType w:val="hybridMultilevel"/>
    <w:tmpl w:val="ADF412DC"/>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15:restartNumberingAfterBreak="0">
    <w:nsid w:val="49EA557A"/>
    <w:multiLevelType w:val="hybridMultilevel"/>
    <w:tmpl w:val="F2F40D5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F553A7"/>
    <w:multiLevelType w:val="hybridMultilevel"/>
    <w:tmpl w:val="063C7F72"/>
    <w:lvl w:ilvl="0" w:tplc="840A1B48">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596302"/>
    <w:multiLevelType w:val="hybridMultilevel"/>
    <w:tmpl w:val="C02004A8"/>
    <w:lvl w:ilvl="0" w:tplc="C64AB32A">
      <w:start w:val="1"/>
      <w:numFmt w:val="decimal"/>
      <w:lvlText w:val="%1)"/>
      <w:lvlJc w:val="left"/>
      <w:pPr>
        <w:ind w:left="720" w:hanging="360"/>
      </w:pPr>
    </w:lvl>
    <w:lvl w:ilvl="1" w:tplc="08090011">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A8C7290"/>
    <w:multiLevelType w:val="hybridMultilevel"/>
    <w:tmpl w:val="B3A8A902"/>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C445631"/>
    <w:multiLevelType w:val="multilevel"/>
    <w:tmpl w:val="5C445631"/>
    <w:lvl w:ilvl="0">
      <w:start w:val="1"/>
      <w:numFmt w:val="bullet"/>
      <w:lvlText w:val="-"/>
      <w:lvlJc w:val="left"/>
      <w:pPr>
        <w:ind w:left="-982" w:hanging="420"/>
      </w:pPr>
      <w:rPr>
        <w:rFonts w:ascii="Times New Roman" w:eastAsia="SimSun" w:hAnsi="Times New Roman" w:cs="Times New Roman" w:hint="default"/>
      </w:rPr>
    </w:lvl>
    <w:lvl w:ilvl="1">
      <w:start w:val="1"/>
      <w:numFmt w:val="bullet"/>
      <w:lvlText w:val=""/>
      <w:lvlJc w:val="left"/>
      <w:pPr>
        <w:ind w:left="-562" w:hanging="420"/>
      </w:pPr>
      <w:rPr>
        <w:rFonts w:ascii="Wingdings" w:hAnsi="Wingdings" w:hint="default"/>
      </w:rPr>
    </w:lvl>
    <w:lvl w:ilvl="2">
      <w:start w:val="1"/>
      <w:numFmt w:val="bullet"/>
      <w:lvlText w:val=""/>
      <w:lvlJc w:val="left"/>
      <w:pPr>
        <w:ind w:left="-142" w:hanging="420"/>
      </w:pPr>
      <w:rPr>
        <w:rFonts w:ascii="Wingdings" w:hAnsi="Wingdings" w:hint="default"/>
      </w:rPr>
    </w:lvl>
    <w:lvl w:ilvl="3">
      <w:start w:val="1"/>
      <w:numFmt w:val="bullet"/>
      <w:lvlText w:val=""/>
      <w:lvlJc w:val="left"/>
      <w:pPr>
        <w:ind w:left="278" w:hanging="420"/>
      </w:pPr>
      <w:rPr>
        <w:rFonts w:ascii="Wingdings" w:hAnsi="Wingdings" w:hint="default"/>
      </w:rPr>
    </w:lvl>
    <w:lvl w:ilvl="4">
      <w:start w:val="1"/>
      <w:numFmt w:val="bullet"/>
      <w:lvlText w:val=""/>
      <w:lvlJc w:val="left"/>
      <w:pPr>
        <w:ind w:left="698" w:hanging="420"/>
      </w:pPr>
      <w:rPr>
        <w:rFonts w:ascii="Wingdings" w:hAnsi="Wingdings" w:hint="default"/>
      </w:rPr>
    </w:lvl>
    <w:lvl w:ilvl="5">
      <w:start w:val="1"/>
      <w:numFmt w:val="bullet"/>
      <w:lvlText w:val=""/>
      <w:lvlJc w:val="left"/>
      <w:pPr>
        <w:ind w:left="1118" w:hanging="420"/>
      </w:pPr>
      <w:rPr>
        <w:rFonts w:ascii="Wingdings" w:hAnsi="Wingdings" w:hint="default"/>
      </w:rPr>
    </w:lvl>
    <w:lvl w:ilvl="6">
      <w:start w:val="1"/>
      <w:numFmt w:val="bullet"/>
      <w:lvlText w:val=""/>
      <w:lvlJc w:val="left"/>
      <w:pPr>
        <w:ind w:left="1538" w:hanging="420"/>
      </w:pPr>
      <w:rPr>
        <w:rFonts w:ascii="Wingdings" w:hAnsi="Wingdings" w:hint="default"/>
      </w:rPr>
    </w:lvl>
    <w:lvl w:ilvl="7">
      <w:start w:val="1"/>
      <w:numFmt w:val="bullet"/>
      <w:lvlText w:val=""/>
      <w:lvlJc w:val="left"/>
      <w:pPr>
        <w:ind w:left="1958" w:hanging="420"/>
      </w:pPr>
      <w:rPr>
        <w:rFonts w:ascii="Wingdings" w:hAnsi="Wingdings" w:hint="default"/>
      </w:rPr>
    </w:lvl>
    <w:lvl w:ilvl="8">
      <w:start w:val="1"/>
      <w:numFmt w:val="bullet"/>
      <w:lvlText w:val=""/>
      <w:lvlJc w:val="left"/>
      <w:pPr>
        <w:ind w:left="2378" w:hanging="420"/>
      </w:pPr>
      <w:rPr>
        <w:rFonts w:ascii="Wingdings" w:hAnsi="Wingdings" w:hint="default"/>
      </w:rPr>
    </w:lvl>
  </w:abstractNum>
  <w:abstractNum w:abstractNumId="32" w15:restartNumberingAfterBreak="0">
    <w:nsid w:val="66C908AD"/>
    <w:multiLevelType w:val="hybridMultilevel"/>
    <w:tmpl w:val="F7F061BE"/>
    <w:lvl w:ilvl="0" w:tplc="08090001">
      <w:start w:val="1"/>
      <w:numFmt w:val="bullet"/>
      <w:lvlText w:val=""/>
      <w:lvlJc w:val="left"/>
      <w:pPr>
        <w:ind w:left="720" w:hanging="360"/>
      </w:pPr>
      <w:rPr>
        <w:rFonts w:ascii="Symbol" w:hAnsi="Symbol" w:hint="default"/>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2940B0"/>
    <w:multiLevelType w:val="hybridMultilevel"/>
    <w:tmpl w:val="B300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315A1A"/>
    <w:multiLevelType w:val="hybridMultilevel"/>
    <w:tmpl w:val="3DD44D20"/>
    <w:lvl w:ilvl="0" w:tplc="40EAA7AE">
      <w:start w:val="1"/>
      <w:numFmt w:val="decimal"/>
      <w:lvlText w:val="%1)"/>
      <w:lvlJc w:val="left"/>
      <w:pPr>
        <w:ind w:left="1004" w:hanging="360"/>
      </w:pPr>
      <w:rPr>
        <w:rFonts w:hint="default"/>
      </w:rPr>
    </w:lvl>
    <w:lvl w:ilvl="1" w:tplc="04090019">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5" w15:restartNumberingAfterBreak="0">
    <w:nsid w:val="75575109"/>
    <w:multiLevelType w:val="hybridMultilevel"/>
    <w:tmpl w:val="35B48B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5981139"/>
    <w:multiLevelType w:val="hybridMultilevel"/>
    <w:tmpl w:val="1AD84528"/>
    <w:lvl w:ilvl="0" w:tplc="08090017">
      <w:start w:val="1"/>
      <w:numFmt w:val="lowerLetter"/>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37" w15:restartNumberingAfterBreak="0">
    <w:nsid w:val="76DE77DD"/>
    <w:multiLevelType w:val="hybridMultilevel"/>
    <w:tmpl w:val="1A266212"/>
    <w:lvl w:ilvl="0" w:tplc="4BAC8454">
      <w:start w:val="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84A77F8"/>
    <w:multiLevelType w:val="multilevel"/>
    <w:tmpl w:val="5676750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C2C713E"/>
    <w:multiLevelType w:val="hybridMultilevel"/>
    <w:tmpl w:val="F466777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7ED44E14"/>
    <w:multiLevelType w:val="hybridMultilevel"/>
    <w:tmpl w:val="7F86D08E"/>
    <w:lvl w:ilvl="0" w:tplc="20D25E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31"/>
  </w:num>
  <w:num w:numId="3">
    <w:abstractNumId w:val="19"/>
  </w:num>
  <w:num w:numId="4">
    <w:abstractNumId w:val="2"/>
  </w:num>
  <w:num w:numId="5">
    <w:abstractNumId w:val="17"/>
  </w:num>
  <w:num w:numId="6">
    <w:abstractNumId w:val="14"/>
  </w:num>
  <w:num w:numId="7">
    <w:abstractNumId w:val="16"/>
  </w:num>
  <w:num w:numId="8">
    <w:abstractNumId w:val="34"/>
  </w:num>
  <w:num w:numId="9">
    <w:abstractNumId w:val="20"/>
  </w:num>
  <w:num w:numId="10">
    <w:abstractNumId w:val="23"/>
  </w:num>
  <w:num w:numId="11">
    <w:abstractNumId w:val="26"/>
  </w:num>
  <w:num w:numId="12">
    <w:abstractNumId w:val="8"/>
  </w:num>
  <w:num w:numId="13">
    <w:abstractNumId w:val="25"/>
  </w:num>
  <w:num w:numId="14">
    <w:abstractNumId w:val="22"/>
  </w:num>
  <w:num w:numId="15">
    <w:abstractNumId w:val="15"/>
  </w:num>
  <w:num w:numId="16">
    <w:abstractNumId w:val="1"/>
  </w:num>
  <w:num w:numId="17">
    <w:abstractNumId w:val="18"/>
  </w:num>
  <w:num w:numId="18">
    <w:abstractNumId w:val="11"/>
  </w:num>
  <w:num w:numId="19">
    <w:abstractNumId w:val="36"/>
  </w:num>
  <w:num w:numId="20">
    <w:abstractNumId w:val="10"/>
  </w:num>
  <w:num w:numId="21">
    <w:abstractNumId w:val="7"/>
  </w:num>
  <w:num w:numId="22">
    <w:abstractNumId w:val="6"/>
  </w:num>
  <w:num w:numId="23">
    <w:abstractNumId w:val="29"/>
  </w:num>
  <w:num w:numId="24">
    <w:abstractNumId w:val="30"/>
  </w:num>
  <w:num w:numId="25">
    <w:abstractNumId w:val="24"/>
  </w:num>
  <w:num w:numId="26">
    <w:abstractNumId w:val="4"/>
  </w:num>
  <w:num w:numId="27">
    <w:abstractNumId w:val="32"/>
  </w:num>
  <w:num w:numId="28">
    <w:abstractNumId w:val="35"/>
  </w:num>
  <w:num w:numId="29">
    <w:abstractNumId w:val="0"/>
  </w:num>
  <w:num w:numId="30">
    <w:abstractNumId w:val="3"/>
  </w:num>
  <w:num w:numId="31">
    <w:abstractNumId w:val="9"/>
  </w:num>
  <w:num w:numId="3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40"/>
  </w:num>
  <w:num w:numId="35">
    <w:abstractNumId w:val="28"/>
  </w:num>
  <w:num w:numId="36">
    <w:abstractNumId w:val="38"/>
  </w:num>
  <w:num w:numId="37">
    <w:abstractNumId w:val="12"/>
  </w:num>
  <w:num w:numId="38">
    <w:abstractNumId w:val="21"/>
  </w:num>
  <w:num w:numId="39">
    <w:abstractNumId w:val="5"/>
  </w:num>
  <w:num w:numId="40">
    <w:abstractNumId w:val="37"/>
  </w:num>
  <w:num w:numId="41">
    <w:abstractNumId w:val="39"/>
  </w:num>
  <w:num w:numId="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s-ES_tradnl"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F5"/>
    <w:rsid w:val="0000130C"/>
    <w:rsid w:val="0000291A"/>
    <w:rsid w:val="000036F4"/>
    <w:rsid w:val="00005C0C"/>
    <w:rsid w:val="00010E39"/>
    <w:rsid w:val="000128B2"/>
    <w:rsid w:val="00013AAD"/>
    <w:rsid w:val="00015433"/>
    <w:rsid w:val="00016511"/>
    <w:rsid w:val="00017C04"/>
    <w:rsid w:val="00020D56"/>
    <w:rsid w:val="00022E4A"/>
    <w:rsid w:val="0002593B"/>
    <w:rsid w:val="00026A66"/>
    <w:rsid w:val="00031068"/>
    <w:rsid w:val="00032C08"/>
    <w:rsid w:val="00032D56"/>
    <w:rsid w:val="00034C11"/>
    <w:rsid w:val="0003711D"/>
    <w:rsid w:val="00043E25"/>
    <w:rsid w:val="000451D2"/>
    <w:rsid w:val="0004575F"/>
    <w:rsid w:val="000469C0"/>
    <w:rsid w:val="00046E4A"/>
    <w:rsid w:val="000525F6"/>
    <w:rsid w:val="00055058"/>
    <w:rsid w:val="000560E6"/>
    <w:rsid w:val="00056BAB"/>
    <w:rsid w:val="0005741C"/>
    <w:rsid w:val="000604B8"/>
    <w:rsid w:val="00062124"/>
    <w:rsid w:val="000630C5"/>
    <w:rsid w:val="000645A9"/>
    <w:rsid w:val="00065313"/>
    <w:rsid w:val="00066856"/>
    <w:rsid w:val="00066E4E"/>
    <w:rsid w:val="000670DD"/>
    <w:rsid w:val="00070F86"/>
    <w:rsid w:val="00072AAF"/>
    <w:rsid w:val="00072DD2"/>
    <w:rsid w:val="00073DC3"/>
    <w:rsid w:val="0007412D"/>
    <w:rsid w:val="00074980"/>
    <w:rsid w:val="000766EB"/>
    <w:rsid w:val="00082725"/>
    <w:rsid w:val="000851E0"/>
    <w:rsid w:val="000854BA"/>
    <w:rsid w:val="00087599"/>
    <w:rsid w:val="000908C0"/>
    <w:rsid w:val="00093CC7"/>
    <w:rsid w:val="000A227C"/>
    <w:rsid w:val="000B1216"/>
    <w:rsid w:val="000B141A"/>
    <w:rsid w:val="000B14A6"/>
    <w:rsid w:val="000B1AB8"/>
    <w:rsid w:val="000B2530"/>
    <w:rsid w:val="000B2DD0"/>
    <w:rsid w:val="000B3D5E"/>
    <w:rsid w:val="000B595A"/>
    <w:rsid w:val="000B5F8E"/>
    <w:rsid w:val="000B6202"/>
    <w:rsid w:val="000C1010"/>
    <w:rsid w:val="000C239D"/>
    <w:rsid w:val="000C6598"/>
    <w:rsid w:val="000C6998"/>
    <w:rsid w:val="000D1310"/>
    <w:rsid w:val="000D1C5E"/>
    <w:rsid w:val="000D21C2"/>
    <w:rsid w:val="000D5B06"/>
    <w:rsid w:val="000D5B0E"/>
    <w:rsid w:val="000D6F08"/>
    <w:rsid w:val="000D759A"/>
    <w:rsid w:val="000F10EA"/>
    <w:rsid w:val="000F1323"/>
    <w:rsid w:val="000F2C43"/>
    <w:rsid w:val="000F45E8"/>
    <w:rsid w:val="000F5A0E"/>
    <w:rsid w:val="0010375D"/>
    <w:rsid w:val="00103C41"/>
    <w:rsid w:val="00111E6D"/>
    <w:rsid w:val="00111F3B"/>
    <w:rsid w:val="001130E5"/>
    <w:rsid w:val="00113BE9"/>
    <w:rsid w:val="001145B5"/>
    <w:rsid w:val="00116BDF"/>
    <w:rsid w:val="001222EF"/>
    <w:rsid w:val="00122372"/>
    <w:rsid w:val="00122D60"/>
    <w:rsid w:val="00123B63"/>
    <w:rsid w:val="001250A2"/>
    <w:rsid w:val="00125623"/>
    <w:rsid w:val="0012753C"/>
    <w:rsid w:val="00130F69"/>
    <w:rsid w:val="0013241F"/>
    <w:rsid w:val="001347B7"/>
    <w:rsid w:val="001348F4"/>
    <w:rsid w:val="0013529D"/>
    <w:rsid w:val="00142205"/>
    <w:rsid w:val="00142F65"/>
    <w:rsid w:val="00143552"/>
    <w:rsid w:val="0014751C"/>
    <w:rsid w:val="001512B1"/>
    <w:rsid w:val="00151921"/>
    <w:rsid w:val="00151E84"/>
    <w:rsid w:val="00153E83"/>
    <w:rsid w:val="00154866"/>
    <w:rsid w:val="0015509A"/>
    <w:rsid w:val="001601DD"/>
    <w:rsid w:val="00162EE8"/>
    <w:rsid w:val="00162F07"/>
    <w:rsid w:val="0016612B"/>
    <w:rsid w:val="00170786"/>
    <w:rsid w:val="001714A1"/>
    <w:rsid w:val="00180E1B"/>
    <w:rsid w:val="00183134"/>
    <w:rsid w:val="0018590D"/>
    <w:rsid w:val="00191E6B"/>
    <w:rsid w:val="00194960"/>
    <w:rsid w:val="00194C2B"/>
    <w:rsid w:val="00195FFE"/>
    <w:rsid w:val="001A22EA"/>
    <w:rsid w:val="001A2502"/>
    <w:rsid w:val="001A33B7"/>
    <w:rsid w:val="001A62C6"/>
    <w:rsid w:val="001A644A"/>
    <w:rsid w:val="001A64D3"/>
    <w:rsid w:val="001B288D"/>
    <w:rsid w:val="001B2E1C"/>
    <w:rsid w:val="001B33E4"/>
    <w:rsid w:val="001B5C2B"/>
    <w:rsid w:val="001B7079"/>
    <w:rsid w:val="001B77E2"/>
    <w:rsid w:val="001B7C19"/>
    <w:rsid w:val="001C2FA0"/>
    <w:rsid w:val="001D1973"/>
    <w:rsid w:val="001D25E6"/>
    <w:rsid w:val="001D43CA"/>
    <w:rsid w:val="001D4A09"/>
    <w:rsid w:val="001D4C82"/>
    <w:rsid w:val="001D58EE"/>
    <w:rsid w:val="001D7EF4"/>
    <w:rsid w:val="001E1E48"/>
    <w:rsid w:val="001E2B3D"/>
    <w:rsid w:val="001E2EB5"/>
    <w:rsid w:val="001E3A24"/>
    <w:rsid w:val="001E41F3"/>
    <w:rsid w:val="001E680C"/>
    <w:rsid w:val="001E68B8"/>
    <w:rsid w:val="001F151F"/>
    <w:rsid w:val="001F27A9"/>
    <w:rsid w:val="001F3B42"/>
    <w:rsid w:val="001F3CD6"/>
    <w:rsid w:val="001F6E1F"/>
    <w:rsid w:val="0020000D"/>
    <w:rsid w:val="00202231"/>
    <w:rsid w:val="002115E0"/>
    <w:rsid w:val="00212096"/>
    <w:rsid w:val="00212507"/>
    <w:rsid w:val="00212D6E"/>
    <w:rsid w:val="002132F1"/>
    <w:rsid w:val="002153AE"/>
    <w:rsid w:val="002157D5"/>
    <w:rsid w:val="00216490"/>
    <w:rsid w:val="0022052E"/>
    <w:rsid w:val="002229CE"/>
    <w:rsid w:val="002245CB"/>
    <w:rsid w:val="00224655"/>
    <w:rsid w:val="00231568"/>
    <w:rsid w:val="00231EE4"/>
    <w:rsid w:val="00232FD1"/>
    <w:rsid w:val="002335FC"/>
    <w:rsid w:val="00235B7D"/>
    <w:rsid w:val="00236711"/>
    <w:rsid w:val="00241597"/>
    <w:rsid w:val="00244A6F"/>
    <w:rsid w:val="002465EF"/>
    <w:rsid w:val="0024668B"/>
    <w:rsid w:val="00246CD5"/>
    <w:rsid w:val="0025085E"/>
    <w:rsid w:val="00250E0C"/>
    <w:rsid w:val="00252E73"/>
    <w:rsid w:val="00253785"/>
    <w:rsid w:val="002539AC"/>
    <w:rsid w:val="002539B0"/>
    <w:rsid w:val="00255BD2"/>
    <w:rsid w:val="00257006"/>
    <w:rsid w:val="00267572"/>
    <w:rsid w:val="00275D12"/>
    <w:rsid w:val="002764EE"/>
    <w:rsid w:val="0027780F"/>
    <w:rsid w:val="00281DCE"/>
    <w:rsid w:val="00282386"/>
    <w:rsid w:val="0028321A"/>
    <w:rsid w:val="00283436"/>
    <w:rsid w:val="002853ED"/>
    <w:rsid w:val="002936BD"/>
    <w:rsid w:val="00294AB9"/>
    <w:rsid w:val="002977B9"/>
    <w:rsid w:val="002A2CB1"/>
    <w:rsid w:val="002A3A00"/>
    <w:rsid w:val="002A3D25"/>
    <w:rsid w:val="002A6BBA"/>
    <w:rsid w:val="002B1A87"/>
    <w:rsid w:val="002B3241"/>
    <w:rsid w:val="002B4B1A"/>
    <w:rsid w:val="002C3CE9"/>
    <w:rsid w:val="002C64F2"/>
    <w:rsid w:val="002D0922"/>
    <w:rsid w:val="002D28C1"/>
    <w:rsid w:val="002D2EAD"/>
    <w:rsid w:val="002D4499"/>
    <w:rsid w:val="002E1A1B"/>
    <w:rsid w:val="002E2F84"/>
    <w:rsid w:val="002E31C0"/>
    <w:rsid w:val="002E3E84"/>
    <w:rsid w:val="002E48BE"/>
    <w:rsid w:val="002E5E53"/>
    <w:rsid w:val="002E6115"/>
    <w:rsid w:val="002F37EF"/>
    <w:rsid w:val="002F3AB6"/>
    <w:rsid w:val="002F4070"/>
    <w:rsid w:val="002F445D"/>
    <w:rsid w:val="002F4AC7"/>
    <w:rsid w:val="002F4FF2"/>
    <w:rsid w:val="002F6340"/>
    <w:rsid w:val="00301E67"/>
    <w:rsid w:val="003046F6"/>
    <w:rsid w:val="00305C60"/>
    <w:rsid w:val="00307499"/>
    <w:rsid w:val="0030779B"/>
    <w:rsid w:val="00311D18"/>
    <w:rsid w:val="00314B09"/>
    <w:rsid w:val="00315BD4"/>
    <w:rsid w:val="0031630D"/>
    <w:rsid w:val="003175FA"/>
    <w:rsid w:val="00317903"/>
    <w:rsid w:val="0032098D"/>
    <w:rsid w:val="00322ECC"/>
    <w:rsid w:val="00323A77"/>
    <w:rsid w:val="0032447F"/>
    <w:rsid w:val="00324E79"/>
    <w:rsid w:val="00326469"/>
    <w:rsid w:val="00330643"/>
    <w:rsid w:val="00330A0D"/>
    <w:rsid w:val="00332294"/>
    <w:rsid w:val="00334386"/>
    <w:rsid w:val="0033454E"/>
    <w:rsid w:val="003401BF"/>
    <w:rsid w:val="00342458"/>
    <w:rsid w:val="00345B37"/>
    <w:rsid w:val="00346348"/>
    <w:rsid w:val="00350012"/>
    <w:rsid w:val="00350570"/>
    <w:rsid w:val="0035065D"/>
    <w:rsid w:val="003526CE"/>
    <w:rsid w:val="0035485E"/>
    <w:rsid w:val="00354C0E"/>
    <w:rsid w:val="003554E8"/>
    <w:rsid w:val="00360C0F"/>
    <w:rsid w:val="003615DF"/>
    <w:rsid w:val="003617F4"/>
    <w:rsid w:val="00361F23"/>
    <w:rsid w:val="003658C8"/>
    <w:rsid w:val="003705D7"/>
    <w:rsid w:val="00370766"/>
    <w:rsid w:val="00371954"/>
    <w:rsid w:val="00373F7E"/>
    <w:rsid w:val="00375CEE"/>
    <w:rsid w:val="00376533"/>
    <w:rsid w:val="00376919"/>
    <w:rsid w:val="00376E9D"/>
    <w:rsid w:val="003813C3"/>
    <w:rsid w:val="00384F22"/>
    <w:rsid w:val="00387AF4"/>
    <w:rsid w:val="0039050F"/>
    <w:rsid w:val="00390EEB"/>
    <w:rsid w:val="003927DC"/>
    <w:rsid w:val="00394E2D"/>
    <w:rsid w:val="00394E81"/>
    <w:rsid w:val="003A060E"/>
    <w:rsid w:val="003A29FB"/>
    <w:rsid w:val="003A2B01"/>
    <w:rsid w:val="003A59CB"/>
    <w:rsid w:val="003A73E7"/>
    <w:rsid w:val="003A74BF"/>
    <w:rsid w:val="003B2CE5"/>
    <w:rsid w:val="003B6210"/>
    <w:rsid w:val="003B79F5"/>
    <w:rsid w:val="003C23B3"/>
    <w:rsid w:val="003C3786"/>
    <w:rsid w:val="003C37A8"/>
    <w:rsid w:val="003C519F"/>
    <w:rsid w:val="003D0B5A"/>
    <w:rsid w:val="003D188B"/>
    <w:rsid w:val="003E29EF"/>
    <w:rsid w:val="003E7795"/>
    <w:rsid w:val="003F131E"/>
    <w:rsid w:val="003F1D30"/>
    <w:rsid w:val="003F1D62"/>
    <w:rsid w:val="003F5FCC"/>
    <w:rsid w:val="00406770"/>
    <w:rsid w:val="00411094"/>
    <w:rsid w:val="00411160"/>
    <w:rsid w:val="00411FF4"/>
    <w:rsid w:val="004125DB"/>
    <w:rsid w:val="00413493"/>
    <w:rsid w:val="0041676C"/>
    <w:rsid w:val="00416E52"/>
    <w:rsid w:val="00420D03"/>
    <w:rsid w:val="00420D74"/>
    <w:rsid w:val="004329AF"/>
    <w:rsid w:val="00433F9D"/>
    <w:rsid w:val="00435172"/>
    <w:rsid w:val="004355C7"/>
    <w:rsid w:val="00435765"/>
    <w:rsid w:val="00435799"/>
    <w:rsid w:val="00436BAB"/>
    <w:rsid w:val="00437E60"/>
    <w:rsid w:val="00440825"/>
    <w:rsid w:val="00443403"/>
    <w:rsid w:val="00443F55"/>
    <w:rsid w:val="004500A6"/>
    <w:rsid w:val="00453ACD"/>
    <w:rsid w:val="00453DAC"/>
    <w:rsid w:val="00454428"/>
    <w:rsid w:val="00457838"/>
    <w:rsid w:val="00464E9F"/>
    <w:rsid w:val="00466113"/>
    <w:rsid w:val="004661A2"/>
    <w:rsid w:val="004732A9"/>
    <w:rsid w:val="00473F2B"/>
    <w:rsid w:val="00480471"/>
    <w:rsid w:val="0048514F"/>
    <w:rsid w:val="00485C08"/>
    <w:rsid w:val="004863EB"/>
    <w:rsid w:val="00486659"/>
    <w:rsid w:val="004913D5"/>
    <w:rsid w:val="00491A9F"/>
    <w:rsid w:val="00491C35"/>
    <w:rsid w:val="00493D4B"/>
    <w:rsid w:val="0049658E"/>
    <w:rsid w:val="00497F14"/>
    <w:rsid w:val="004A1054"/>
    <w:rsid w:val="004A2080"/>
    <w:rsid w:val="004A4BEC"/>
    <w:rsid w:val="004B03F0"/>
    <w:rsid w:val="004B422F"/>
    <w:rsid w:val="004B45A4"/>
    <w:rsid w:val="004B4B1C"/>
    <w:rsid w:val="004C132F"/>
    <w:rsid w:val="004C1D02"/>
    <w:rsid w:val="004C2B96"/>
    <w:rsid w:val="004C4F7E"/>
    <w:rsid w:val="004C6A9C"/>
    <w:rsid w:val="004D077E"/>
    <w:rsid w:val="004D4D48"/>
    <w:rsid w:val="004D60BE"/>
    <w:rsid w:val="004E33C8"/>
    <w:rsid w:val="004E3BBB"/>
    <w:rsid w:val="004E76E9"/>
    <w:rsid w:val="004E7D07"/>
    <w:rsid w:val="004F3177"/>
    <w:rsid w:val="004F4CF4"/>
    <w:rsid w:val="004F547A"/>
    <w:rsid w:val="00500E49"/>
    <w:rsid w:val="0050691D"/>
    <w:rsid w:val="0050780D"/>
    <w:rsid w:val="00511527"/>
    <w:rsid w:val="00511BE0"/>
    <w:rsid w:val="005124E4"/>
    <w:rsid w:val="0051277C"/>
    <w:rsid w:val="00514F74"/>
    <w:rsid w:val="00516F5C"/>
    <w:rsid w:val="00520DFB"/>
    <w:rsid w:val="00522A62"/>
    <w:rsid w:val="00523432"/>
    <w:rsid w:val="005275CB"/>
    <w:rsid w:val="0052783D"/>
    <w:rsid w:val="0053478F"/>
    <w:rsid w:val="00534BD3"/>
    <w:rsid w:val="00536031"/>
    <w:rsid w:val="005360E8"/>
    <w:rsid w:val="0054118D"/>
    <w:rsid w:val="00542CCD"/>
    <w:rsid w:val="0054453D"/>
    <w:rsid w:val="0054481B"/>
    <w:rsid w:val="00544F47"/>
    <w:rsid w:val="005462C2"/>
    <w:rsid w:val="00547A6B"/>
    <w:rsid w:val="00551D5D"/>
    <w:rsid w:val="0055305B"/>
    <w:rsid w:val="00553B3A"/>
    <w:rsid w:val="0055424E"/>
    <w:rsid w:val="00557A36"/>
    <w:rsid w:val="005601D5"/>
    <w:rsid w:val="0056160A"/>
    <w:rsid w:val="00564B5B"/>
    <w:rsid w:val="005651FD"/>
    <w:rsid w:val="005666CB"/>
    <w:rsid w:val="00566F06"/>
    <w:rsid w:val="00572737"/>
    <w:rsid w:val="0057653B"/>
    <w:rsid w:val="00582C43"/>
    <w:rsid w:val="00583A1F"/>
    <w:rsid w:val="005900B8"/>
    <w:rsid w:val="00592829"/>
    <w:rsid w:val="00593777"/>
    <w:rsid w:val="00595245"/>
    <w:rsid w:val="00595B92"/>
    <w:rsid w:val="0059653F"/>
    <w:rsid w:val="00597BF4"/>
    <w:rsid w:val="005A1DCC"/>
    <w:rsid w:val="005A6150"/>
    <w:rsid w:val="005A634D"/>
    <w:rsid w:val="005A7CC1"/>
    <w:rsid w:val="005B0850"/>
    <w:rsid w:val="005B0A71"/>
    <w:rsid w:val="005B25F0"/>
    <w:rsid w:val="005B44EA"/>
    <w:rsid w:val="005B7D9D"/>
    <w:rsid w:val="005C0B4C"/>
    <w:rsid w:val="005C11F0"/>
    <w:rsid w:val="005C3FCC"/>
    <w:rsid w:val="005C3FE3"/>
    <w:rsid w:val="005C676D"/>
    <w:rsid w:val="005D0681"/>
    <w:rsid w:val="005D0F08"/>
    <w:rsid w:val="005D6B4B"/>
    <w:rsid w:val="005D7121"/>
    <w:rsid w:val="005E1CA3"/>
    <w:rsid w:val="005E2C44"/>
    <w:rsid w:val="005E47A0"/>
    <w:rsid w:val="005E6F1B"/>
    <w:rsid w:val="005E78AC"/>
    <w:rsid w:val="005F1AAF"/>
    <w:rsid w:val="005F4186"/>
    <w:rsid w:val="005F4191"/>
    <w:rsid w:val="0060074F"/>
    <w:rsid w:val="0060287A"/>
    <w:rsid w:val="00605D13"/>
    <w:rsid w:val="0061025B"/>
    <w:rsid w:val="0061048B"/>
    <w:rsid w:val="00616DA5"/>
    <w:rsid w:val="006176F8"/>
    <w:rsid w:val="00620F6B"/>
    <w:rsid w:val="00621870"/>
    <w:rsid w:val="00624048"/>
    <w:rsid w:val="00625C45"/>
    <w:rsid w:val="00630664"/>
    <w:rsid w:val="00630C04"/>
    <w:rsid w:val="00630DAE"/>
    <w:rsid w:val="00633020"/>
    <w:rsid w:val="00641009"/>
    <w:rsid w:val="00642114"/>
    <w:rsid w:val="00642287"/>
    <w:rsid w:val="00643317"/>
    <w:rsid w:val="00646D80"/>
    <w:rsid w:val="006471CD"/>
    <w:rsid w:val="0065042B"/>
    <w:rsid w:val="0065166C"/>
    <w:rsid w:val="00660D87"/>
    <w:rsid w:val="00661116"/>
    <w:rsid w:val="00661E19"/>
    <w:rsid w:val="00664B98"/>
    <w:rsid w:val="00665D72"/>
    <w:rsid w:val="00670712"/>
    <w:rsid w:val="00672F11"/>
    <w:rsid w:val="006744D0"/>
    <w:rsid w:val="006746E3"/>
    <w:rsid w:val="00675855"/>
    <w:rsid w:val="00683773"/>
    <w:rsid w:val="00690324"/>
    <w:rsid w:val="00697833"/>
    <w:rsid w:val="006A1508"/>
    <w:rsid w:val="006A72A3"/>
    <w:rsid w:val="006B2501"/>
    <w:rsid w:val="006B4700"/>
    <w:rsid w:val="006B52A5"/>
    <w:rsid w:val="006B5418"/>
    <w:rsid w:val="006B5C28"/>
    <w:rsid w:val="006C44D8"/>
    <w:rsid w:val="006C49CC"/>
    <w:rsid w:val="006C6445"/>
    <w:rsid w:val="006C7496"/>
    <w:rsid w:val="006D4E8D"/>
    <w:rsid w:val="006D6D66"/>
    <w:rsid w:val="006E21FB"/>
    <w:rsid w:val="006E286C"/>
    <w:rsid w:val="006E292A"/>
    <w:rsid w:val="006E46C7"/>
    <w:rsid w:val="006E48FC"/>
    <w:rsid w:val="006E5C58"/>
    <w:rsid w:val="006E5D90"/>
    <w:rsid w:val="006E5F73"/>
    <w:rsid w:val="006E6B50"/>
    <w:rsid w:val="006E79CC"/>
    <w:rsid w:val="006F5344"/>
    <w:rsid w:val="006F58BB"/>
    <w:rsid w:val="006F7A91"/>
    <w:rsid w:val="007005C1"/>
    <w:rsid w:val="00700BF8"/>
    <w:rsid w:val="007044F3"/>
    <w:rsid w:val="00710497"/>
    <w:rsid w:val="00712563"/>
    <w:rsid w:val="007136A9"/>
    <w:rsid w:val="00714452"/>
    <w:rsid w:val="00714B2E"/>
    <w:rsid w:val="0071536A"/>
    <w:rsid w:val="00716020"/>
    <w:rsid w:val="007207E9"/>
    <w:rsid w:val="007207FE"/>
    <w:rsid w:val="00724467"/>
    <w:rsid w:val="00724D0D"/>
    <w:rsid w:val="00727AC1"/>
    <w:rsid w:val="007311D0"/>
    <w:rsid w:val="00734017"/>
    <w:rsid w:val="00735F0B"/>
    <w:rsid w:val="0074184E"/>
    <w:rsid w:val="007439B9"/>
    <w:rsid w:val="0074531F"/>
    <w:rsid w:val="00753855"/>
    <w:rsid w:val="007538AC"/>
    <w:rsid w:val="0075569D"/>
    <w:rsid w:val="00756018"/>
    <w:rsid w:val="00760131"/>
    <w:rsid w:val="00761CFA"/>
    <w:rsid w:val="00761EF7"/>
    <w:rsid w:val="0076302A"/>
    <w:rsid w:val="0076680E"/>
    <w:rsid w:val="00770456"/>
    <w:rsid w:val="00772EF8"/>
    <w:rsid w:val="007732CC"/>
    <w:rsid w:val="00773A2A"/>
    <w:rsid w:val="007758FE"/>
    <w:rsid w:val="00775AF9"/>
    <w:rsid w:val="007760E6"/>
    <w:rsid w:val="0077694F"/>
    <w:rsid w:val="00776BBD"/>
    <w:rsid w:val="00777A5A"/>
    <w:rsid w:val="00783129"/>
    <w:rsid w:val="00792A0C"/>
    <w:rsid w:val="00792EE5"/>
    <w:rsid w:val="007933A4"/>
    <w:rsid w:val="007938F2"/>
    <w:rsid w:val="00797A7F"/>
    <w:rsid w:val="007A0B48"/>
    <w:rsid w:val="007A247D"/>
    <w:rsid w:val="007A427C"/>
    <w:rsid w:val="007A5EBC"/>
    <w:rsid w:val="007A611F"/>
    <w:rsid w:val="007B1DD4"/>
    <w:rsid w:val="007B24BD"/>
    <w:rsid w:val="007B260F"/>
    <w:rsid w:val="007B4183"/>
    <w:rsid w:val="007B512A"/>
    <w:rsid w:val="007B5B2F"/>
    <w:rsid w:val="007C2097"/>
    <w:rsid w:val="007C2F14"/>
    <w:rsid w:val="007C4831"/>
    <w:rsid w:val="007C7597"/>
    <w:rsid w:val="007D2676"/>
    <w:rsid w:val="007D7D36"/>
    <w:rsid w:val="007E0AE9"/>
    <w:rsid w:val="007E3A47"/>
    <w:rsid w:val="007E3C7E"/>
    <w:rsid w:val="007E53DF"/>
    <w:rsid w:val="007E5EC4"/>
    <w:rsid w:val="007E6510"/>
    <w:rsid w:val="007F5063"/>
    <w:rsid w:val="007F64E5"/>
    <w:rsid w:val="007F783B"/>
    <w:rsid w:val="007F783E"/>
    <w:rsid w:val="008024CE"/>
    <w:rsid w:val="00803362"/>
    <w:rsid w:val="00814312"/>
    <w:rsid w:val="00820B1D"/>
    <w:rsid w:val="00821FAF"/>
    <w:rsid w:val="008231F3"/>
    <w:rsid w:val="008302F3"/>
    <w:rsid w:val="008311D2"/>
    <w:rsid w:val="008324D3"/>
    <w:rsid w:val="008428C2"/>
    <w:rsid w:val="0084392E"/>
    <w:rsid w:val="00843F84"/>
    <w:rsid w:val="0084746B"/>
    <w:rsid w:val="00850299"/>
    <w:rsid w:val="00852011"/>
    <w:rsid w:val="00852177"/>
    <w:rsid w:val="00856A30"/>
    <w:rsid w:val="008622B9"/>
    <w:rsid w:val="00862448"/>
    <w:rsid w:val="008641C1"/>
    <w:rsid w:val="00865217"/>
    <w:rsid w:val="008672D3"/>
    <w:rsid w:val="00870EE7"/>
    <w:rsid w:val="008734EF"/>
    <w:rsid w:val="00875CCA"/>
    <w:rsid w:val="008800F4"/>
    <w:rsid w:val="008815AF"/>
    <w:rsid w:val="00883B6F"/>
    <w:rsid w:val="0088504B"/>
    <w:rsid w:val="00887EDF"/>
    <w:rsid w:val="008902BC"/>
    <w:rsid w:val="00890CA9"/>
    <w:rsid w:val="00890D5D"/>
    <w:rsid w:val="008956BA"/>
    <w:rsid w:val="008A0451"/>
    <w:rsid w:val="008A1675"/>
    <w:rsid w:val="008A3B86"/>
    <w:rsid w:val="008A4040"/>
    <w:rsid w:val="008A5E86"/>
    <w:rsid w:val="008A5F08"/>
    <w:rsid w:val="008A7285"/>
    <w:rsid w:val="008B72B0"/>
    <w:rsid w:val="008B772D"/>
    <w:rsid w:val="008C012C"/>
    <w:rsid w:val="008C01F9"/>
    <w:rsid w:val="008C173B"/>
    <w:rsid w:val="008C4F6B"/>
    <w:rsid w:val="008C6181"/>
    <w:rsid w:val="008C6F3D"/>
    <w:rsid w:val="008D0275"/>
    <w:rsid w:val="008D150B"/>
    <w:rsid w:val="008D1FA5"/>
    <w:rsid w:val="008D3092"/>
    <w:rsid w:val="008D3493"/>
    <w:rsid w:val="008D357F"/>
    <w:rsid w:val="008D6BE8"/>
    <w:rsid w:val="008E036C"/>
    <w:rsid w:val="008E09EF"/>
    <w:rsid w:val="008E2647"/>
    <w:rsid w:val="008E3580"/>
    <w:rsid w:val="008E3DCE"/>
    <w:rsid w:val="008E4659"/>
    <w:rsid w:val="008E60CA"/>
    <w:rsid w:val="008E66C4"/>
    <w:rsid w:val="008E7FB6"/>
    <w:rsid w:val="008F263F"/>
    <w:rsid w:val="008F3581"/>
    <w:rsid w:val="008F4A1D"/>
    <w:rsid w:val="008F686C"/>
    <w:rsid w:val="009019CB"/>
    <w:rsid w:val="009037E0"/>
    <w:rsid w:val="009057DB"/>
    <w:rsid w:val="00911DD0"/>
    <w:rsid w:val="009148B5"/>
    <w:rsid w:val="009158CE"/>
    <w:rsid w:val="00915A10"/>
    <w:rsid w:val="009160FD"/>
    <w:rsid w:val="009162B0"/>
    <w:rsid w:val="00917C15"/>
    <w:rsid w:val="00920903"/>
    <w:rsid w:val="0092169E"/>
    <w:rsid w:val="00923453"/>
    <w:rsid w:val="00923584"/>
    <w:rsid w:val="0092411A"/>
    <w:rsid w:val="00924386"/>
    <w:rsid w:val="00924FBA"/>
    <w:rsid w:val="00930205"/>
    <w:rsid w:val="0093430E"/>
    <w:rsid w:val="0093578B"/>
    <w:rsid w:val="00936A16"/>
    <w:rsid w:val="00943DC1"/>
    <w:rsid w:val="00945CB4"/>
    <w:rsid w:val="00950BE8"/>
    <w:rsid w:val="00950E6A"/>
    <w:rsid w:val="00951884"/>
    <w:rsid w:val="0095255C"/>
    <w:rsid w:val="009529A7"/>
    <w:rsid w:val="009615EC"/>
    <w:rsid w:val="0096245E"/>
    <w:rsid w:val="009629FD"/>
    <w:rsid w:val="00964051"/>
    <w:rsid w:val="009655C2"/>
    <w:rsid w:val="00965844"/>
    <w:rsid w:val="0096647A"/>
    <w:rsid w:val="0097040F"/>
    <w:rsid w:val="0097142E"/>
    <w:rsid w:val="00972D04"/>
    <w:rsid w:val="00982351"/>
    <w:rsid w:val="00982F72"/>
    <w:rsid w:val="00984E0B"/>
    <w:rsid w:val="00986D55"/>
    <w:rsid w:val="00987344"/>
    <w:rsid w:val="00990170"/>
    <w:rsid w:val="00991276"/>
    <w:rsid w:val="00991784"/>
    <w:rsid w:val="00991FDF"/>
    <w:rsid w:val="009A06E0"/>
    <w:rsid w:val="009A12C6"/>
    <w:rsid w:val="009A2568"/>
    <w:rsid w:val="009A2B8E"/>
    <w:rsid w:val="009A3314"/>
    <w:rsid w:val="009A3F97"/>
    <w:rsid w:val="009A7383"/>
    <w:rsid w:val="009A7C14"/>
    <w:rsid w:val="009B3236"/>
    <w:rsid w:val="009B3291"/>
    <w:rsid w:val="009B4440"/>
    <w:rsid w:val="009B566C"/>
    <w:rsid w:val="009C020A"/>
    <w:rsid w:val="009C2882"/>
    <w:rsid w:val="009C61B9"/>
    <w:rsid w:val="009C70C1"/>
    <w:rsid w:val="009D3328"/>
    <w:rsid w:val="009D33F3"/>
    <w:rsid w:val="009D3792"/>
    <w:rsid w:val="009D405B"/>
    <w:rsid w:val="009D5A95"/>
    <w:rsid w:val="009D70B2"/>
    <w:rsid w:val="009E3297"/>
    <w:rsid w:val="009E337C"/>
    <w:rsid w:val="009E46A4"/>
    <w:rsid w:val="009E617D"/>
    <w:rsid w:val="009E6926"/>
    <w:rsid w:val="009F5B8D"/>
    <w:rsid w:val="009F7C5D"/>
    <w:rsid w:val="00A055C2"/>
    <w:rsid w:val="00A05695"/>
    <w:rsid w:val="00A07584"/>
    <w:rsid w:val="00A107C8"/>
    <w:rsid w:val="00A10B8F"/>
    <w:rsid w:val="00A122CA"/>
    <w:rsid w:val="00A140DD"/>
    <w:rsid w:val="00A2160D"/>
    <w:rsid w:val="00A223BD"/>
    <w:rsid w:val="00A24D7E"/>
    <w:rsid w:val="00A25E08"/>
    <w:rsid w:val="00A2600A"/>
    <w:rsid w:val="00A2613B"/>
    <w:rsid w:val="00A269B1"/>
    <w:rsid w:val="00A26CDA"/>
    <w:rsid w:val="00A32441"/>
    <w:rsid w:val="00A34113"/>
    <w:rsid w:val="00A34F59"/>
    <w:rsid w:val="00A3669C"/>
    <w:rsid w:val="00A37314"/>
    <w:rsid w:val="00A40646"/>
    <w:rsid w:val="00A406F2"/>
    <w:rsid w:val="00A40954"/>
    <w:rsid w:val="00A44971"/>
    <w:rsid w:val="00A45890"/>
    <w:rsid w:val="00A47E70"/>
    <w:rsid w:val="00A52FA6"/>
    <w:rsid w:val="00A5387A"/>
    <w:rsid w:val="00A54D02"/>
    <w:rsid w:val="00A55B39"/>
    <w:rsid w:val="00A57CB8"/>
    <w:rsid w:val="00A604DF"/>
    <w:rsid w:val="00A60AA7"/>
    <w:rsid w:val="00A66315"/>
    <w:rsid w:val="00A673EA"/>
    <w:rsid w:val="00A70226"/>
    <w:rsid w:val="00A71472"/>
    <w:rsid w:val="00A72760"/>
    <w:rsid w:val="00A72DCE"/>
    <w:rsid w:val="00A74F70"/>
    <w:rsid w:val="00A752C5"/>
    <w:rsid w:val="00A82351"/>
    <w:rsid w:val="00A83573"/>
    <w:rsid w:val="00A83ECE"/>
    <w:rsid w:val="00A84816"/>
    <w:rsid w:val="00A86606"/>
    <w:rsid w:val="00A87637"/>
    <w:rsid w:val="00A9104D"/>
    <w:rsid w:val="00A91C27"/>
    <w:rsid w:val="00A96E52"/>
    <w:rsid w:val="00AA02AF"/>
    <w:rsid w:val="00AA7E82"/>
    <w:rsid w:val="00AB060C"/>
    <w:rsid w:val="00AB33BB"/>
    <w:rsid w:val="00AB3E3A"/>
    <w:rsid w:val="00AB4927"/>
    <w:rsid w:val="00AC0A7A"/>
    <w:rsid w:val="00AC29FD"/>
    <w:rsid w:val="00AC4439"/>
    <w:rsid w:val="00AC52A5"/>
    <w:rsid w:val="00AC6134"/>
    <w:rsid w:val="00AC7DF6"/>
    <w:rsid w:val="00AD347E"/>
    <w:rsid w:val="00AD5A8E"/>
    <w:rsid w:val="00AD7C25"/>
    <w:rsid w:val="00AE0775"/>
    <w:rsid w:val="00AE09F9"/>
    <w:rsid w:val="00AE0D7B"/>
    <w:rsid w:val="00AE1BE1"/>
    <w:rsid w:val="00AE4CDE"/>
    <w:rsid w:val="00AE4D95"/>
    <w:rsid w:val="00AE4F20"/>
    <w:rsid w:val="00AE5613"/>
    <w:rsid w:val="00AF16FA"/>
    <w:rsid w:val="00AF3504"/>
    <w:rsid w:val="00AF6B24"/>
    <w:rsid w:val="00AF6FFE"/>
    <w:rsid w:val="00AF72F0"/>
    <w:rsid w:val="00B00E9F"/>
    <w:rsid w:val="00B01C00"/>
    <w:rsid w:val="00B02746"/>
    <w:rsid w:val="00B03597"/>
    <w:rsid w:val="00B04091"/>
    <w:rsid w:val="00B04265"/>
    <w:rsid w:val="00B06327"/>
    <w:rsid w:val="00B06BC1"/>
    <w:rsid w:val="00B076C6"/>
    <w:rsid w:val="00B10724"/>
    <w:rsid w:val="00B218E5"/>
    <w:rsid w:val="00B22CEF"/>
    <w:rsid w:val="00B258BB"/>
    <w:rsid w:val="00B25E28"/>
    <w:rsid w:val="00B26913"/>
    <w:rsid w:val="00B26D9A"/>
    <w:rsid w:val="00B34AC6"/>
    <w:rsid w:val="00B357DE"/>
    <w:rsid w:val="00B43444"/>
    <w:rsid w:val="00B43A1B"/>
    <w:rsid w:val="00B47938"/>
    <w:rsid w:val="00B51875"/>
    <w:rsid w:val="00B53F88"/>
    <w:rsid w:val="00B56C4A"/>
    <w:rsid w:val="00B57359"/>
    <w:rsid w:val="00B60816"/>
    <w:rsid w:val="00B60FB1"/>
    <w:rsid w:val="00B61D74"/>
    <w:rsid w:val="00B62CC4"/>
    <w:rsid w:val="00B64DBF"/>
    <w:rsid w:val="00B66361"/>
    <w:rsid w:val="00B66C2F"/>
    <w:rsid w:val="00B66D06"/>
    <w:rsid w:val="00B66D8A"/>
    <w:rsid w:val="00B702E7"/>
    <w:rsid w:val="00B70531"/>
    <w:rsid w:val="00B708DD"/>
    <w:rsid w:val="00B70D58"/>
    <w:rsid w:val="00B71648"/>
    <w:rsid w:val="00B72AC8"/>
    <w:rsid w:val="00B75748"/>
    <w:rsid w:val="00B8557B"/>
    <w:rsid w:val="00B90B8C"/>
    <w:rsid w:val="00B91267"/>
    <w:rsid w:val="00B917AC"/>
    <w:rsid w:val="00B9268B"/>
    <w:rsid w:val="00B92835"/>
    <w:rsid w:val="00B956CE"/>
    <w:rsid w:val="00BA1928"/>
    <w:rsid w:val="00BA304B"/>
    <w:rsid w:val="00BA3ACC"/>
    <w:rsid w:val="00BB2521"/>
    <w:rsid w:val="00BB29F9"/>
    <w:rsid w:val="00BB415B"/>
    <w:rsid w:val="00BB5150"/>
    <w:rsid w:val="00BB5488"/>
    <w:rsid w:val="00BB5DFC"/>
    <w:rsid w:val="00BB71E2"/>
    <w:rsid w:val="00BC0575"/>
    <w:rsid w:val="00BC28A3"/>
    <w:rsid w:val="00BC2EFC"/>
    <w:rsid w:val="00BC3D55"/>
    <w:rsid w:val="00BC42E6"/>
    <w:rsid w:val="00BC7C3B"/>
    <w:rsid w:val="00BD0266"/>
    <w:rsid w:val="00BD1D00"/>
    <w:rsid w:val="00BD279D"/>
    <w:rsid w:val="00BD3B6F"/>
    <w:rsid w:val="00BD498A"/>
    <w:rsid w:val="00BD7084"/>
    <w:rsid w:val="00BD7883"/>
    <w:rsid w:val="00BE177B"/>
    <w:rsid w:val="00BE1C72"/>
    <w:rsid w:val="00BE4DF7"/>
    <w:rsid w:val="00BF3228"/>
    <w:rsid w:val="00BF5834"/>
    <w:rsid w:val="00BF5C75"/>
    <w:rsid w:val="00C01C80"/>
    <w:rsid w:val="00C027B7"/>
    <w:rsid w:val="00C0610D"/>
    <w:rsid w:val="00C13906"/>
    <w:rsid w:val="00C20B31"/>
    <w:rsid w:val="00C21836"/>
    <w:rsid w:val="00C26468"/>
    <w:rsid w:val="00C34194"/>
    <w:rsid w:val="00C352F5"/>
    <w:rsid w:val="00C35B77"/>
    <w:rsid w:val="00C37922"/>
    <w:rsid w:val="00C407B9"/>
    <w:rsid w:val="00C415C3"/>
    <w:rsid w:val="00C4329D"/>
    <w:rsid w:val="00C469D9"/>
    <w:rsid w:val="00C6102C"/>
    <w:rsid w:val="00C70373"/>
    <w:rsid w:val="00C713E0"/>
    <w:rsid w:val="00C71CFB"/>
    <w:rsid w:val="00C725BA"/>
    <w:rsid w:val="00C74BC4"/>
    <w:rsid w:val="00C757BD"/>
    <w:rsid w:val="00C81F99"/>
    <w:rsid w:val="00C8334D"/>
    <w:rsid w:val="00C83E4E"/>
    <w:rsid w:val="00C84595"/>
    <w:rsid w:val="00C84704"/>
    <w:rsid w:val="00C85AD4"/>
    <w:rsid w:val="00C917A4"/>
    <w:rsid w:val="00C95985"/>
    <w:rsid w:val="00C96050"/>
    <w:rsid w:val="00C96C87"/>
    <w:rsid w:val="00C96EAE"/>
    <w:rsid w:val="00C9780B"/>
    <w:rsid w:val="00CA2EA4"/>
    <w:rsid w:val="00CA51BD"/>
    <w:rsid w:val="00CA561A"/>
    <w:rsid w:val="00CA7D10"/>
    <w:rsid w:val="00CB1493"/>
    <w:rsid w:val="00CB2352"/>
    <w:rsid w:val="00CB3E88"/>
    <w:rsid w:val="00CB4A8D"/>
    <w:rsid w:val="00CB5725"/>
    <w:rsid w:val="00CC0879"/>
    <w:rsid w:val="00CC3894"/>
    <w:rsid w:val="00CC3F20"/>
    <w:rsid w:val="00CC4AAE"/>
    <w:rsid w:val="00CC5026"/>
    <w:rsid w:val="00CD03F6"/>
    <w:rsid w:val="00CD15F3"/>
    <w:rsid w:val="00CD2478"/>
    <w:rsid w:val="00CD32DA"/>
    <w:rsid w:val="00CD541D"/>
    <w:rsid w:val="00CD7D9D"/>
    <w:rsid w:val="00CE22D1"/>
    <w:rsid w:val="00CE2807"/>
    <w:rsid w:val="00CE39AE"/>
    <w:rsid w:val="00CE4346"/>
    <w:rsid w:val="00CE4CA7"/>
    <w:rsid w:val="00CE5392"/>
    <w:rsid w:val="00CE597A"/>
    <w:rsid w:val="00CF0EE8"/>
    <w:rsid w:val="00CF3137"/>
    <w:rsid w:val="00CF36CA"/>
    <w:rsid w:val="00CF39F5"/>
    <w:rsid w:val="00CF770D"/>
    <w:rsid w:val="00D03605"/>
    <w:rsid w:val="00D036B1"/>
    <w:rsid w:val="00D04264"/>
    <w:rsid w:val="00D05584"/>
    <w:rsid w:val="00D05F30"/>
    <w:rsid w:val="00D11584"/>
    <w:rsid w:val="00D12FF1"/>
    <w:rsid w:val="00D249D9"/>
    <w:rsid w:val="00D264F9"/>
    <w:rsid w:val="00D26C00"/>
    <w:rsid w:val="00D27948"/>
    <w:rsid w:val="00D32A51"/>
    <w:rsid w:val="00D366B0"/>
    <w:rsid w:val="00D36D47"/>
    <w:rsid w:val="00D37284"/>
    <w:rsid w:val="00D467F4"/>
    <w:rsid w:val="00D46A2A"/>
    <w:rsid w:val="00D471B2"/>
    <w:rsid w:val="00D51603"/>
    <w:rsid w:val="00D51C49"/>
    <w:rsid w:val="00D53BE5"/>
    <w:rsid w:val="00D5735F"/>
    <w:rsid w:val="00D612C6"/>
    <w:rsid w:val="00D61856"/>
    <w:rsid w:val="00D641A9"/>
    <w:rsid w:val="00D651B4"/>
    <w:rsid w:val="00D67E08"/>
    <w:rsid w:val="00D76079"/>
    <w:rsid w:val="00D76A9C"/>
    <w:rsid w:val="00D813DB"/>
    <w:rsid w:val="00D8335D"/>
    <w:rsid w:val="00D83F72"/>
    <w:rsid w:val="00D87965"/>
    <w:rsid w:val="00D908E8"/>
    <w:rsid w:val="00D911C8"/>
    <w:rsid w:val="00D9345C"/>
    <w:rsid w:val="00D94DD8"/>
    <w:rsid w:val="00DA112C"/>
    <w:rsid w:val="00DA1C81"/>
    <w:rsid w:val="00DA4836"/>
    <w:rsid w:val="00DA5743"/>
    <w:rsid w:val="00DB389B"/>
    <w:rsid w:val="00DB5062"/>
    <w:rsid w:val="00DB594F"/>
    <w:rsid w:val="00DB5D15"/>
    <w:rsid w:val="00DB6451"/>
    <w:rsid w:val="00DB72BB"/>
    <w:rsid w:val="00DC2288"/>
    <w:rsid w:val="00DC2EEA"/>
    <w:rsid w:val="00DC7484"/>
    <w:rsid w:val="00DD136A"/>
    <w:rsid w:val="00DD2207"/>
    <w:rsid w:val="00DD6134"/>
    <w:rsid w:val="00DD7434"/>
    <w:rsid w:val="00DD770C"/>
    <w:rsid w:val="00DE0328"/>
    <w:rsid w:val="00DE0FC7"/>
    <w:rsid w:val="00DE1CFC"/>
    <w:rsid w:val="00DE24B4"/>
    <w:rsid w:val="00DE7091"/>
    <w:rsid w:val="00DE7A29"/>
    <w:rsid w:val="00DE7F7C"/>
    <w:rsid w:val="00DF1647"/>
    <w:rsid w:val="00DF24E3"/>
    <w:rsid w:val="00DF47B5"/>
    <w:rsid w:val="00E015DE"/>
    <w:rsid w:val="00E02328"/>
    <w:rsid w:val="00E03F35"/>
    <w:rsid w:val="00E04BA8"/>
    <w:rsid w:val="00E0530F"/>
    <w:rsid w:val="00E0580C"/>
    <w:rsid w:val="00E06C90"/>
    <w:rsid w:val="00E06CA4"/>
    <w:rsid w:val="00E123A2"/>
    <w:rsid w:val="00E124D2"/>
    <w:rsid w:val="00E13C10"/>
    <w:rsid w:val="00E14B5A"/>
    <w:rsid w:val="00E15197"/>
    <w:rsid w:val="00E159F8"/>
    <w:rsid w:val="00E226F8"/>
    <w:rsid w:val="00E23A56"/>
    <w:rsid w:val="00E23AC4"/>
    <w:rsid w:val="00E23C1A"/>
    <w:rsid w:val="00E24619"/>
    <w:rsid w:val="00E24CA9"/>
    <w:rsid w:val="00E260D4"/>
    <w:rsid w:val="00E31DF2"/>
    <w:rsid w:val="00E32097"/>
    <w:rsid w:val="00E32BC9"/>
    <w:rsid w:val="00E365A0"/>
    <w:rsid w:val="00E36A3F"/>
    <w:rsid w:val="00E37D80"/>
    <w:rsid w:val="00E40B6B"/>
    <w:rsid w:val="00E4306D"/>
    <w:rsid w:val="00E43A3E"/>
    <w:rsid w:val="00E43E54"/>
    <w:rsid w:val="00E44932"/>
    <w:rsid w:val="00E47A90"/>
    <w:rsid w:val="00E47CC9"/>
    <w:rsid w:val="00E52E88"/>
    <w:rsid w:val="00E5434B"/>
    <w:rsid w:val="00E6174E"/>
    <w:rsid w:val="00E61A94"/>
    <w:rsid w:val="00E65E8A"/>
    <w:rsid w:val="00E7305B"/>
    <w:rsid w:val="00E75CF9"/>
    <w:rsid w:val="00E8155F"/>
    <w:rsid w:val="00E81D40"/>
    <w:rsid w:val="00E866E4"/>
    <w:rsid w:val="00E90A16"/>
    <w:rsid w:val="00E91530"/>
    <w:rsid w:val="00E91BB6"/>
    <w:rsid w:val="00E924C6"/>
    <w:rsid w:val="00E9497F"/>
    <w:rsid w:val="00E9517B"/>
    <w:rsid w:val="00E972CF"/>
    <w:rsid w:val="00E97540"/>
    <w:rsid w:val="00E97913"/>
    <w:rsid w:val="00E97EE0"/>
    <w:rsid w:val="00EA15FE"/>
    <w:rsid w:val="00EA2138"/>
    <w:rsid w:val="00EA2719"/>
    <w:rsid w:val="00EA273A"/>
    <w:rsid w:val="00EA4CCB"/>
    <w:rsid w:val="00EA5EEB"/>
    <w:rsid w:val="00EA76BB"/>
    <w:rsid w:val="00EB055A"/>
    <w:rsid w:val="00EB0CF4"/>
    <w:rsid w:val="00EB1813"/>
    <w:rsid w:val="00EB34A3"/>
    <w:rsid w:val="00EB3FE7"/>
    <w:rsid w:val="00EB54CC"/>
    <w:rsid w:val="00EC11EB"/>
    <w:rsid w:val="00EC459D"/>
    <w:rsid w:val="00EC4EBC"/>
    <w:rsid w:val="00EC5431"/>
    <w:rsid w:val="00EC5E8A"/>
    <w:rsid w:val="00ED0D9F"/>
    <w:rsid w:val="00ED19EF"/>
    <w:rsid w:val="00ED3D47"/>
    <w:rsid w:val="00ED3FED"/>
    <w:rsid w:val="00ED7E78"/>
    <w:rsid w:val="00ED7F9D"/>
    <w:rsid w:val="00EE3000"/>
    <w:rsid w:val="00EE6A83"/>
    <w:rsid w:val="00EE7D7C"/>
    <w:rsid w:val="00EE7FCF"/>
    <w:rsid w:val="00EF2906"/>
    <w:rsid w:val="00EF44FB"/>
    <w:rsid w:val="00EF4721"/>
    <w:rsid w:val="00EF4B72"/>
    <w:rsid w:val="00F014DE"/>
    <w:rsid w:val="00F02E5B"/>
    <w:rsid w:val="00F054D4"/>
    <w:rsid w:val="00F05FDE"/>
    <w:rsid w:val="00F10B30"/>
    <w:rsid w:val="00F1278B"/>
    <w:rsid w:val="00F12A25"/>
    <w:rsid w:val="00F14C39"/>
    <w:rsid w:val="00F21CC1"/>
    <w:rsid w:val="00F23873"/>
    <w:rsid w:val="00F23A98"/>
    <w:rsid w:val="00F258D3"/>
    <w:rsid w:val="00F25D98"/>
    <w:rsid w:val="00F26950"/>
    <w:rsid w:val="00F300FB"/>
    <w:rsid w:val="00F336B6"/>
    <w:rsid w:val="00F34816"/>
    <w:rsid w:val="00F349FA"/>
    <w:rsid w:val="00F36060"/>
    <w:rsid w:val="00F37AB8"/>
    <w:rsid w:val="00F41029"/>
    <w:rsid w:val="00F432E2"/>
    <w:rsid w:val="00F44343"/>
    <w:rsid w:val="00F45768"/>
    <w:rsid w:val="00F51AF9"/>
    <w:rsid w:val="00F51BCF"/>
    <w:rsid w:val="00F52AC6"/>
    <w:rsid w:val="00F53930"/>
    <w:rsid w:val="00F62DE6"/>
    <w:rsid w:val="00F6620B"/>
    <w:rsid w:val="00F71A8C"/>
    <w:rsid w:val="00F7341E"/>
    <w:rsid w:val="00F73EEC"/>
    <w:rsid w:val="00F74F6A"/>
    <w:rsid w:val="00F7680F"/>
    <w:rsid w:val="00F81A26"/>
    <w:rsid w:val="00F831EE"/>
    <w:rsid w:val="00F83A33"/>
    <w:rsid w:val="00F84F24"/>
    <w:rsid w:val="00F8549E"/>
    <w:rsid w:val="00F86788"/>
    <w:rsid w:val="00F87BA3"/>
    <w:rsid w:val="00F90B06"/>
    <w:rsid w:val="00FA0EE2"/>
    <w:rsid w:val="00FA4112"/>
    <w:rsid w:val="00FB24C4"/>
    <w:rsid w:val="00FB4A62"/>
    <w:rsid w:val="00FB6386"/>
    <w:rsid w:val="00FB67D8"/>
    <w:rsid w:val="00FB7BBB"/>
    <w:rsid w:val="00FC0215"/>
    <w:rsid w:val="00FC1AB9"/>
    <w:rsid w:val="00FC2049"/>
    <w:rsid w:val="00FC3099"/>
    <w:rsid w:val="00FC3CCB"/>
    <w:rsid w:val="00FC4B4B"/>
    <w:rsid w:val="00FC6BF7"/>
    <w:rsid w:val="00FD0961"/>
    <w:rsid w:val="00FD2715"/>
    <w:rsid w:val="00FD4B6B"/>
    <w:rsid w:val="00FD4FC5"/>
    <w:rsid w:val="00FD7944"/>
    <w:rsid w:val="00FE0C89"/>
    <w:rsid w:val="00FE15E5"/>
    <w:rsid w:val="00FE1C07"/>
    <w:rsid w:val="00FE34A3"/>
    <w:rsid w:val="00FE6C48"/>
    <w:rsid w:val="00FF15B3"/>
    <w:rsid w:val="00FF216D"/>
    <w:rsid w:val="00FF4B62"/>
    <w:rsid w:val="00FF6434"/>
    <w:rsid w:val="0153699F"/>
    <w:rsid w:val="03F4D85E"/>
    <w:rsid w:val="051EDD08"/>
    <w:rsid w:val="0579A255"/>
    <w:rsid w:val="07A82200"/>
    <w:rsid w:val="0AFD0E6C"/>
    <w:rsid w:val="0C1A35FD"/>
    <w:rsid w:val="0D3273EB"/>
    <w:rsid w:val="148FF354"/>
    <w:rsid w:val="155BA3E4"/>
    <w:rsid w:val="16689B48"/>
    <w:rsid w:val="1A44EF79"/>
    <w:rsid w:val="1AFF34D8"/>
    <w:rsid w:val="1C9B0539"/>
    <w:rsid w:val="1E793CD3"/>
    <w:rsid w:val="232DF5F3"/>
    <w:rsid w:val="23B675FC"/>
    <w:rsid w:val="248CEEC1"/>
    <w:rsid w:val="2521270A"/>
    <w:rsid w:val="25D87711"/>
    <w:rsid w:val="2AE85B20"/>
    <w:rsid w:val="2B9D4133"/>
    <w:rsid w:val="2C091B95"/>
    <w:rsid w:val="2C1C8C13"/>
    <w:rsid w:val="2E8676F8"/>
    <w:rsid w:val="2F263334"/>
    <w:rsid w:val="30D2424D"/>
    <w:rsid w:val="325DD3F6"/>
    <w:rsid w:val="326E12AE"/>
    <w:rsid w:val="33F9A457"/>
    <w:rsid w:val="34E6DA8A"/>
    <w:rsid w:val="38D3FB4E"/>
    <w:rsid w:val="3B6059C6"/>
    <w:rsid w:val="3E60BF4E"/>
    <w:rsid w:val="3E7B2133"/>
    <w:rsid w:val="3FB8C7B0"/>
    <w:rsid w:val="4024FC85"/>
    <w:rsid w:val="45B521C0"/>
    <w:rsid w:val="4A6C2FA4"/>
    <w:rsid w:val="4F9A6614"/>
    <w:rsid w:val="4FD6D900"/>
    <w:rsid w:val="503D5416"/>
    <w:rsid w:val="51D92477"/>
    <w:rsid w:val="52B8DE79"/>
    <w:rsid w:val="55471772"/>
    <w:rsid w:val="56461A84"/>
    <w:rsid w:val="58C2D777"/>
    <w:rsid w:val="5A302F07"/>
    <w:rsid w:val="5DFB9120"/>
    <w:rsid w:val="5EB0B713"/>
    <w:rsid w:val="60E0F193"/>
    <w:rsid w:val="6419C145"/>
    <w:rsid w:val="66881778"/>
    <w:rsid w:val="6736D8E4"/>
    <w:rsid w:val="683E70FC"/>
    <w:rsid w:val="6946314D"/>
    <w:rsid w:val="6A6E79A6"/>
    <w:rsid w:val="6BF121AA"/>
    <w:rsid w:val="6D8CF20B"/>
    <w:rsid w:val="6E19A270"/>
    <w:rsid w:val="6ED6F15C"/>
    <w:rsid w:val="704F07EF"/>
    <w:rsid w:val="713BE50E"/>
    <w:rsid w:val="71514332"/>
    <w:rsid w:val="7804420C"/>
    <w:rsid w:val="792DCE96"/>
    <w:rsid w:val="7AC99EF7"/>
    <w:rsid w:val="7AF3060C"/>
    <w:rsid w:val="7C141E19"/>
    <w:rsid w:val="7E013FB9"/>
    <w:rsid w:val="7F9D101A"/>
    <w:rsid w:val="7FB799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FC224E8E-A2B3-4186-8E7B-8C12B4A4E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276"/>
    <w:pPr>
      <w:spacing w:after="180"/>
    </w:pPr>
    <w:rPr>
      <w:rFonts w:ascii="Times New Roman" w:eastAsia="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rPr>
      <w:rFonts w:eastAsiaTheme="minorEastAsia"/>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Theme="minorEastAsia"/>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rPr>
      <w:rFonts w:eastAsiaTheme="minorEastAsia"/>
    </w:rPr>
  </w:style>
  <w:style w:type="paragraph" w:styleId="TOC9">
    <w:name w:val="toc 9"/>
    <w:basedOn w:val="TOC8"/>
    <w:semiHidden/>
    <w:pPr>
      <w:ind w:left="1418" w:hanging="1418"/>
    </w:pPr>
  </w:style>
  <w:style w:type="paragraph" w:customStyle="1" w:styleId="EX">
    <w:name w:val="EX"/>
    <w:basedOn w:val="Normal"/>
    <w:pPr>
      <w:keepLines/>
      <w:ind w:left="1702" w:hanging="1418"/>
    </w:pPr>
    <w:rPr>
      <w:rFonts w:eastAsiaTheme="minorEastAsia"/>
    </w:rPr>
  </w:style>
  <w:style w:type="paragraph" w:customStyle="1" w:styleId="FP">
    <w:name w:val="FP"/>
    <w:basedOn w:val="Normal"/>
    <w:pPr>
      <w:spacing w:after="0"/>
    </w:pPr>
    <w:rPr>
      <w:rFonts w:eastAsiaTheme="minorEastAsia"/>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rFonts w:eastAsiaTheme="minorEastAsia"/>
      <w:noProof/>
    </w:rPr>
  </w:style>
  <w:style w:type="paragraph" w:customStyle="1" w:styleId="TH">
    <w:name w:val="TH"/>
    <w:basedOn w:val="Normal"/>
    <w:link w:val="THChar"/>
    <w:qFormat/>
    <w:pPr>
      <w:keepNext/>
      <w:keepLines/>
      <w:spacing w:before="60"/>
      <w:jc w:val="center"/>
    </w:pPr>
    <w:rPr>
      <w:rFonts w:ascii="Arial" w:eastAsiaTheme="minorEastAsia"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eastAsiaTheme="minorEastAsia"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rPr>
      <w:rFonts w:eastAsiaTheme="minorEastAsia"/>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rPr>
      <w:rFonts w:eastAsiaTheme="minorEastAsia"/>
    </w:rPr>
  </w:style>
  <w:style w:type="character" w:styleId="FollowedHyperlink">
    <w:name w:val="FollowedHyperlink"/>
    <w:rPr>
      <w:color w:val="800080"/>
      <w:u w:val="single"/>
    </w:rPr>
  </w:style>
  <w:style w:type="paragraph" w:styleId="BalloonText">
    <w:name w:val="Balloon Text"/>
    <w:basedOn w:val="Normal"/>
    <w:semiHidden/>
    <w:rPr>
      <w:rFonts w:ascii="Tahoma" w:eastAsiaTheme="minorEastAsi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eastAsiaTheme="minorEastAsi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Normal"/>
    <w:rsid w:val="00803362"/>
    <w:rPr>
      <w:rFonts w:eastAsiaTheme="minorEastAsia"/>
      <w:i/>
      <w:color w:val="0000FF"/>
    </w:rPr>
  </w:style>
  <w:style w:type="character" w:customStyle="1" w:styleId="B1Char1">
    <w:name w:val="B1 Char1"/>
    <w:link w:val="B1"/>
    <w:rsid w:val="009160FD"/>
    <w:rPr>
      <w:rFonts w:ascii="Times New Roman" w:hAnsi="Times New Roman"/>
      <w:lang w:val="en-GB"/>
    </w:rPr>
  </w:style>
  <w:style w:type="character" w:customStyle="1" w:styleId="NOChar">
    <w:name w:val="NO Char"/>
    <w:link w:val="NO"/>
    <w:qFormat/>
    <w:rsid w:val="007B1DD4"/>
    <w:rPr>
      <w:rFonts w:ascii="Times New Roman" w:hAnsi="Times New Roman"/>
      <w:lang w:val="en-GB"/>
    </w:rPr>
  </w:style>
  <w:style w:type="table" w:styleId="TableGrid">
    <w:name w:val="Table Grid"/>
    <w:basedOn w:val="TableNormal"/>
    <w:uiPriority w:val="39"/>
    <w:rsid w:val="00CF77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sid w:val="00C469D9"/>
    <w:rPr>
      <w:lang w:eastAsia="en-US"/>
    </w:rPr>
  </w:style>
  <w:style w:type="character" w:customStyle="1" w:styleId="B2Char">
    <w:name w:val="B2 Char"/>
    <w:link w:val="B2"/>
    <w:qFormat/>
    <w:rsid w:val="00C469D9"/>
    <w:rPr>
      <w:rFonts w:ascii="Times New Roman" w:hAnsi="Times New Roman"/>
      <w:lang w:val="en-GB"/>
    </w:rPr>
  </w:style>
  <w:style w:type="character" w:customStyle="1" w:styleId="TAHCar">
    <w:name w:val="TAH Car"/>
    <w:rsid w:val="001B2E1C"/>
    <w:rPr>
      <w:rFonts w:ascii="Arial" w:hAnsi="Arial"/>
      <w:b/>
      <w:sz w:val="18"/>
      <w:lang w:eastAsia="en-US"/>
    </w:rPr>
  </w:style>
  <w:style w:type="paragraph" w:styleId="ListParagraph">
    <w:name w:val="List Paragraph"/>
    <w:basedOn w:val="Normal"/>
    <w:uiPriority w:val="34"/>
    <w:qFormat/>
    <w:rsid w:val="00D813DB"/>
    <w:pPr>
      <w:ind w:left="720"/>
      <w:contextualSpacing/>
    </w:pPr>
    <w:rPr>
      <w:rFonts w:eastAsiaTheme="minorEastAsia"/>
    </w:rPr>
  </w:style>
  <w:style w:type="character" w:customStyle="1" w:styleId="CommentTextChar">
    <w:name w:val="Comment Text Char"/>
    <w:basedOn w:val="DefaultParagraphFont"/>
    <w:link w:val="CommentText"/>
    <w:uiPriority w:val="99"/>
    <w:rsid w:val="00E37D80"/>
    <w:rPr>
      <w:rFonts w:ascii="Times New Roman" w:hAnsi="Times New Roman"/>
      <w:lang w:val="en-GB"/>
    </w:rPr>
  </w:style>
  <w:style w:type="paragraph" w:styleId="BodyText">
    <w:name w:val="Body Text"/>
    <w:basedOn w:val="Normal"/>
    <w:link w:val="BodyTextChar"/>
    <w:rsid w:val="00E37D80"/>
    <w:pPr>
      <w:spacing w:after="120"/>
    </w:pPr>
    <w:rPr>
      <w:rFonts w:eastAsiaTheme="minorEastAsia"/>
    </w:rPr>
  </w:style>
  <w:style w:type="character" w:customStyle="1" w:styleId="BodyTextChar">
    <w:name w:val="Body Text Char"/>
    <w:basedOn w:val="DefaultParagraphFont"/>
    <w:link w:val="BodyText"/>
    <w:rsid w:val="00E37D80"/>
    <w:rPr>
      <w:rFonts w:ascii="Times New Roman" w:hAnsi="Times New Roman"/>
      <w:lang w:val="en-GB"/>
    </w:rPr>
  </w:style>
  <w:style w:type="character" w:customStyle="1" w:styleId="TFChar">
    <w:name w:val="TF Char"/>
    <w:link w:val="TF"/>
    <w:qFormat/>
    <w:rsid w:val="00E37D80"/>
    <w:rPr>
      <w:rFonts w:ascii="Arial" w:hAnsi="Arial"/>
      <w:b/>
      <w:lang w:val="en-GB"/>
    </w:rPr>
  </w:style>
  <w:style w:type="character" w:customStyle="1" w:styleId="TANChar">
    <w:name w:val="TAN Char"/>
    <w:link w:val="TAN"/>
    <w:qFormat/>
    <w:rsid w:val="0048514F"/>
    <w:rPr>
      <w:rFonts w:ascii="Arial" w:hAnsi="Arial"/>
      <w:sz w:val="18"/>
      <w:lang w:val="en-GB"/>
    </w:rPr>
  </w:style>
  <w:style w:type="character" w:customStyle="1" w:styleId="Heading5Char">
    <w:name w:val="Heading 5 Char"/>
    <w:basedOn w:val="DefaultParagraphFont"/>
    <w:link w:val="Heading5"/>
    <w:rsid w:val="00991276"/>
    <w:rPr>
      <w:rFonts w:ascii="Arial" w:hAnsi="Arial"/>
      <w:sz w:val="22"/>
      <w:lang w:val="en-GB"/>
    </w:rPr>
  </w:style>
  <w:style w:type="character" w:customStyle="1" w:styleId="CRCoverPageZchn">
    <w:name w:val="CR Cover Page Zchn"/>
    <w:link w:val="CRCoverPage"/>
    <w:rsid w:val="00065313"/>
    <w:rPr>
      <w:rFonts w:ascii="Arial" w:hAnsi="Arial"/>
      <w:lang w:val="en-GB"/>
    </w:rPr>
  </w:style>
  <w:style w:type="paragraph" w:styleId="HTMLPreformatted">
    <w:name w:val="HTML Preformatted"/>
    <w:basedOn w:val="Normal"/>
    <w:link w:val="HTMLPreformattedChar"/>
    <w:uiPriority w:val="99"/>
    <w:unhideWhenUsed/>
    <w:rsid w:val="00DF16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DF1647"/>
    <w:rPr>
      <w:rFonts w:ascii="Courier New" w:eastAsia="Times New Roman" w:hAnsi="Courier New" w:cs="Courier New"/>
      <w:lang w:val="en-GB" w:eastAsia="en-GB"/>
    </w:rPr>
  </w:style>
  <w:style w:type="character" w:styleId="UnresolvedMention">
    <w:name w:val="Unresolved Mention"/>
    <w:basedOn w:val="DefaultParagraphFont"/>
    <w:uiPriority w:val="99"/>
    <w:semiHidden/>
    <w:unhideWhenUsed/>
    <w:rsid w:val="00FC0215"/>
    <w:rPr>
      <w:color w:val="605E5C"/>
      <w:shd w:val="clear" w:color="auto" w:fill="E1DFDD"/>
    </w:rPr>
  </w:style>
  <w:style w:type="paragraph" w:styleId="Revision">
    <w:name w:val="Revision"/>
    <w:hidden/>
    <w:uiPriority w:val="99"/>
    <w:semiHidden/>
    <w:rsid w:val="00E97540"/>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4179453">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2213152">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198616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993952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417111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001345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0762204">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9059845">
      <w:bodyDiv w:val="1"/>
      <w:marLeft w:val="0"/>
      <w:marRight w:val="0"/>
      <w:marTop w:val="0"/>
      <w:marBottom w:val="0"/>
      <w:divBdr>
        <w:top w:val="none" w:sz="0" w:space="0" w:color="auto"/>
        <w:left w:val="none" w:sz="0" w:space="0" w:color="auto"/>
        <w:bottom w:val="none" w:sz="0" w:space="0" w:color="auto"/>
        <w:right w:val="none" w:sz="0" w:space="0" w:color="auto"/>
      </w:divBdr>
    </w:div>
    <w:div w:id="742795632">
      <w:bodyDiv w:val="1"/>
      <w:marLeft w:val="0"/>
      <w:marRight w:val="0"/>
      <w:marTop w:val="0"/>
      <w:marBottom w:val="0"/>
      <w:divBdr>
        <w:top w:val="none" w:sz="0" w:space="0" w:color="auto"/>
        <w:left w:val="none" w:sz="0" w:space="0" w:color="auto"/>
        <w:bottom w:val="none" w:sz="0" w:space="0" w:color="auto"/>
        <w:right w:val="none" w:sz="0" w:space="0" w:color="auto"/>
      </w:divBdr>
    </w:div>
    <w:div w:id="762916417">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198878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0686292">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2554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8316754">
      <w:bodyDiv w:val="1"/>
      <w:marLeft w:val="0"/>
      <w:marRight w:val="0"/>
      <w:marTop w:val="0"/>
      <w:marBottom w:val="0"/>
      <w:divBdr>
        <w:top w:val="none" w:sz="0" w:space="0" w:color="auto"/>
        <w:left w:val="none" w:sz="0" w:space="0" w:color="auto"/>
        <w:bottom w:val="none" w:sz="0" w:space="0" w:color="auto"/>
        <w:right w:val="none" w:sz="0" w:space="0" w:color="auto"/>
      </w:divBdr>
    </w:div>
    <w:div w:id="982389680">
      <w:bodyDiv w:val="1"/>
      <w:marLeft w:val="0"/>
      <w:marRight w:val="0"/>
      <w:marTop w:val="0"/>
      <w:marBottom w:val="0"/>
      <w:divBdr>
        <w:top w:val="none" w:sz="0" w:space="0" w:color="auto"/>
        <w:left w:val="none" w:sz="0" w:space="0" w:color="auto"/>
        <w:bottom w:val="none" w:sz="0" w:space="0" w:color="auto"/>
        <w:right w:val="none" w:sz="0" w:space="0" w:color="auto"/>
      </w:divBdr>
    </w:div>
    <w:div w:id="100948328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542875">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2605696">
      <w:bodyDiv w:val="1"/>
      <w:marLeft w:val="0"/>
      <w:marRight w:val="0"/>
      <w:marTop w:val="0"/>
      <w:marBottom w:val="0"/>
      <w:divBdr>
        <w:top w:val="none" w:sz="0" w:space="0" w:color="auto"/>
        <w:left w:val="none" w:sz="0" w:space="0" w:color="auto"/>
        <w:bottom w:val="none" w:sz="0" w:space="0" w:color="auto"/>
        <w:right w:val="none" w:sz="0" w:space="0" w:color="auto"/>
      </w:divBdr>
    </w:div>
    <w:div w:id="112670012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6767342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21551978">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7057984">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253681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8595541">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2741256">
      <w:bodyDiv w:val="1"/>
      <w:marLeft w:val="0"/>
      <w:marRight w:val="0"/>
      <w:marTop w:val="0"/>
      <w:marBottom w:val="0"/>
      <w:divBdr>
        <w:top w:val="none" w:sz="0" w:space="0" w:color="auto"/>
        <w:left w:val="none" w:sz="0" w:space="0" w:color="auto"/>
        <w:bottom w:val="none" w:sz="0" w:space="0" w:color="auto"/>
        <w:right w:val="none" w:sz="0" w:space="0" w:color="auto"/>
      </w:divBdr>
    </w:div>
    <w:div w:id="1558281731">
      <w:bodyDiv w:val="1"/>
      <w:marLeft w:val="0"/>
      <w:marRight w:val="0"/>
      <w:marTop w:val="0"/>
      <w:marBottom w:val="0"/>
      <w:divBdr>
        <w:top w:val="none" w:sz="0" w:space="0" w:color="auto"/>
        <w:left w:val="none" w:sz="0" w:space="0" w:color="auto"/>
        <w:bottom w:val="none" w:sz="0" w:space="0" w:color="auto"/>
        <w:right w:val="none" w:sz="0" w:space="0" w:color="auto"/>
      </w:divBdr>
    </w:div>
    <w:div w:id="1571773419">
      <w:bodyDiv w:val="1"/>
      <w:marLeft w:val="0"/>
      <w:marRight w:val="0"/>
      <w:marTop w:val="0"/>
      <w:marBottom w:val="0"/>
      <w:divBdr>
        <w:top w:val="none" w:sz="0" w:space="0" w:color="auto"/>
        <w:left w:val="none" w:sz="0" w:space="0" w:color="auto"/>
        <w:bottom w:val="none" w:sz="0" w:space="0" w:color="auto"/>
        <w:right w:val="none" w:sz="0" w:space="0" w:color="auto"/>
      </w:divBdr>
    </w:div>
    <w:div w:id="157732118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7415223">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199533055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rotect2.fireeye.com/v1/url?k=31323334-501d5122-313273af-454445555731-b08a0913f4059d61&amp;q=1&amp;e=6513723b-85de-4c1c-965b-de934f9b49c7&amp;u=https%3A%2F%2Fwww.3gpp.org%2Fftp%2Ftsg_ct%2FWG4_protocollars_ex-CN4%2FTSGCT4_96e_meeting%2FDocs%2FC4-200391.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B686B2827ECE41869DF5E3808586F8" ma:contentTypeVersion="6" ma:contentTypeDescription="Create a new document." ma:contentTypeScope="" ma:versionID="7ee6eaa850afa1863c4a5ee6fe26bfcf">
  <xsd:schema xmlns:xsd="http://www.w3.org/2001/XMLSchema" xmlns:xs="http://www.w3.org/2001/XMLSchema" xmlns:p="http://schemas.microsoft.com/office/2006/metadata/properties" xmlns:ns2="94e80c59-9155-4ec3-adfd-ef6ed5e7517a" xmlns:ns3="25c09779-0e0b-4838-94f0-f091568ed10f" targetNamespace="http://schemas.microsoft.com/office/2006/metadata/properties" ma:root="true" ma:fieldsID="39da1ede7dd38e34ab6b7bf7d6e80c2e" ns2:_="" ns3:_="">
    <xsd:import namespace="94e80c59-9155-4ec3-adfd-ef6ed5e7517a"/>
    <xsd:import namespace="25c09779-0e0b-4838-94f0-f091568ed10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80c59-9155-4ec3-adfd-ef6ed5e751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c09779-0e0b-4838-94f0-f091568ed1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B55BDC-3CAC-4254-82FA-500D62F864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80c59-9155-4ec3-adfd-ef6ed5e7517a"/>
    <ds:schemaRef ds:uri="25c09779-0e0b-4838-94f0-f091568ed1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1C7489-1AF2-4225-80DA-0D3DD6E75A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86CAAA-A4A0-48F6-AC65-0DB9D6E6F7E9}">
  <ds:schemaRefs>
    <ds:schemaRef ds:uri="http://schemas.openxmlformats.org/officeDocument/2006/bibliography"/>
  </ds:schemaRefs>
</ds:datastoreItem>
</file>

<file path=customXml/itemProps4.xml><?xml version="1.0" encoding="utf-8"?>
<ds:datastoreItem xmlns:ds="http://schemas.openxmlformats.org/officeDocument/2006/customXml" ds:itemID="{40FD20B0-E8BA-451D-B521-6F8E1748B3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Pages>
  <Words>544</Words>
  <Characters>3101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Jesus De Gregorio</cp:lastModifiedBy>
  <cp:revision>9</cp:revision>
  <cp:lastPrinted>1900-01-01T08:00:00Z</cp:lastPrinted>
  <dcterms:created xsi:type="dcterms:W3CDTF">2022-08-04T09:03:00Z</dcterms:created>
  <dcterms:modified xsi:type="dcterms:W3CDTF">2022-08-10T09:49:00Z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(2)3bCn4xPGRA6SkKR9a5J/brSbB8DL2QfaNJwvxYI9eKp31rpTd2U7SUfsVKAIF/WOjghqoT8O
O09NR6lcHBl7meokgWjyh8PQjls+v/z68hcfGhkFH94eH+O14Jp5fd5ID+/Pf1FE3Qj2Yd5q
8LjBEjT23p41vHQMM9nh8FEltSU9jWopWpghqIOWDJ5L6vccwvly1M52Pd3qyapGiYBw58JT
5yHXnQIqFFGXxbYrEo</vt:lpwstr>
  </property>
  <property fmtid="{D5CDD505-2E9C-101B-9397-08002B2CF9AE}" pid="4" name="_2015_ms_pID_7253431">
    <vt:lpwstr>8GleSCLaljqvjIuK5cmVaGxjucfZtrIltp4F5jTPoGKKM+vCHZKa6M
fi3As9idoHxZOczIQYRhDa9oHV2GR42CeeA2wJWlLR671n99z03hck6V1yUVK/bQv8rbEOCs
R82oYNElRiDSmA1KnfpOISqLgzzLqAVJ8Wa+YoKfPo39Fh2jbHgbCS9oWX1MkN3qmntiYnp6
40VFoMnFbBoJk2D9</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1626441109</vt:lpwstr>
  </property>
  <property fmtid="{D5CDD505-2E9C-101B-9397-08002B2CF9AE}" pid="9" name="ContentTypeId">
    <vt:lpwstr>0x01010048B686B2827ECE41869DF5E3808586F8</vt:lpwstr>
  </property>
</Properties>
</file>