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6A131DFA"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r w:rsidR="007A68CA">
              <w:t>3</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7A68CA">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A68C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8pt">
                  <v:imagedata r:id="rId9" o:title="5G-logo_175px"/>
                </v:shape>
              </w:pict>
            </w:r>
          </w:p>
        </w:tc>
        <w:tc>
          <w:tcPr>
            <w:tcW w:w="5540" w:type="dxa"/>
            <w:shd w:val="clear" w:color="auto" w:fill="auto"/>
          </w:tcPr>
          <w:p w14:paraId="47562F6D" w14:textId="55FCA510" w:rsidR="00F112E4" w:rsidRPr="0016361A" w:rsidRDefault="00732D29" w:rsidP="00F112E4">
            <w:pPr>
              <w:jc w:val="right"/>
            </w:pPr>
            <w:bookmarkStart w:id="2" w:name="logos"/>
            <w:r>
              <w:pict w14:anchorId="5617469C">
                <v:shape id="_x0000_i1026" type="#_x0000_t75" style="width:126.15pt;height:75.4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lastRenderedPageBreak/>
        <w:t>1</w:t>
      </w:r>
      <w:r w:rsidRPr="004D3578">
        <w:tab/>
        <w:t>Scope</w:t>
      </w:r>
      <w:bookmarkEnd w:id="15"/>
      <w:bookmarkEnd w:id="16"/>
      <w:bookmarkEnd w:id="17"/>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67903496"/>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67903497"/>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3E4F1151" w:rsidR="008B29E5" w:rsidRPr="004D3578" w:rsidRDefault="008B29E5" w:rsidP="008B29E5">
      <w:bookmarkStart w:id="27" w:name="_Toc510696582"/>
      <w:bookmarkStart w:id="28" w:name="_Toc35971374"/>
      <w:bookmarkStart w:id="29" w:name="_Toc67903498"/>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67903499"/>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3" w:name="_Toc510696584"/>
      <w:bookmarkStart w:id="34" w:name="_Toc35971376"/>
      <w:bookmarkStart w:id="35" w:name="_Toc67903500"/>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r w:rsidRPr="00B06F7A">
        <w:t>4.1</w:t>
      </w:r>
      <w:r w:rsidRPr="00B06F7A">
        <w:tab/>
        <w:t>Introduction</w:t>
      </w:r>
      <w:bookmarkEnd w:id="36"/>
      <w:bookmarkEnd w:id="37"/>
      <w:bookmarkEnd w:id="38"/>
      <w:bookmarkEnd w:id="39"/>
      <w:bookmarkEnd w:id="40"/>
      <w:bookmarkEnd w:id="41"/>
      <w:bookmarkEnd w:id="42"/>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2E2922A3" w:rsidR="00CB4602" w:rsidRPr="00B06F7A" w:rsidRDefault="007A68CA" w:rsidP="00CB4602">
      <w:pPr>
        <w:pStyle w:val="TH"/>
        <w:rPr>
          <w:lang w:eastAsia="zh-CN"/>
        </w:rPr>
      </w:pPr>
      <w:r>
        <w:object w:dxaOrig="5781" w:dyaOrig="2831" w14:anchorId="5255F5CF">
          <v:shape id="_x0000_i1030" type="#_x0000_t75" style="width:289.75pt;height:141.7pt" o:ole="">
            <v:imagedata r:id="rId18" o:title=""/>
          </v:shape>
          <o:OLEObject Type="Embed" ProgID="Visio.Drawing.15" ShapeID="_x0000_i1030" DrawAspect="Content" ObjectID="_1714800995" r:id="rId19"/>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44BD6A61" w14:textId="5BD52337" w:rsidR="00CB4602" w:rsidRPr="00B06F7A" w:rsidRDefault="00CB4602" w:rsidP="00CB4602">
      <w:r w:rsidRPr="00B06F7A">
        <w:t xml:space="preserve">The functionalities supported by the </w:t>
      </w:r>
      <w:r>
        <w:t>MNP</w:t>
      </w:r>
      <w:r w:rsidR="007A68CA">
        <w:t>F</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3CF3E20A" w:rsidR="008A6D4A" w:rsidRDefault="008A6D4A" w:rsidP="008A6D4A">
      <w:pPr>
        <w:pStyle w:val="Heading1"/>
      </w:pPr>
      <w:bookmarkStart w:id="43" w:name="_Toc510696585"/>
      <w:bookmarkStart w:id="44" w:name="_Toc35971377"/>
      <w:bookmarkStart w:id="45" w:name="_Toc67903501"/>
      <w:r>
        <w:lastRenderedPageBreak/>
        <w:t>5</w:t>
      </w:r>
      <w:r w:rsidRPr="004D3578">
        <w:tab/>
      </w:r>
      <w:r>
        <w:t xml:space="preserve">Services offered by the </w:t>
      </w:r>
      <w:r w:rsidR="0073346D">
        <w:t>MNP</w:t>
      </w:r>
      <w:bookmarkEnd w:id="43"/>
      <w:bookmarkEnd w:id="44"/>
      <w:bookmarkEnd w:id="45"/>
      <w:r w:rsidR="007A68CA">
        <w:t>F</w:t>
      </w:r>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004448DC" w:rsidR="008A6D4A" w:rsidRDefault="008A6D4A" w:rsidP="008A6D4A">
      <w:pPr>
        <w:pStyle w:val="Heading2"/>
      </w:pPr>
      <w:bookmarkStart w:id="49" w:name="_Toc510696587"/>
      <w:bookmarkStart w:id="50" w:name="_Toc35971379"/>
      <w:bookmarkStart w:id="51" w:name="_Toc67903503"/>
      <w:r>
        <w:t>5.2</w:t>
      </w:r>
      <w:r>
        <w:tab/>
      </w:r>
      <w:r w:rsidR="0073346D">
        <w:t>Nmnp</w:t>
      </w:r>
      <w:r w:rsidR="007A68CA">
        <w:t>f</w:t>
      </w:r>
      <w:r w:rsidR="0073346D">
        <w:t>_NPStatus</w:t>
      </w:r>
      <w:r w:rsidRPr="00AF47A0">
        <w:t xml:space="preserve"> </w:t>
      </w:r>
      <w:r>
        <w:t>Service</w:t>
      </w:r>
      <w:bookmarkEnd w:id="49"/>
      <w:bookmarkEnd w:id="50"/>
      <w:bookmarkEnd w:id="51"/>
    </w:p>
    <w:p w14:paraId="689EB835" w14:textId="77777777" w:rsidR="008A6D4A" w:rsidRDefault="008A6D4A" w:rsidP="008A6D4A">
      <w:pPr>
        <w:pStyle w:val="Heading3"/>
      </w:pPr>
      <w:bookmarkStart w:id="52" w:name="_Toc510696588"/>
      <w:bookmarkStart w:id="53" w:name="_Toc35971380"/>
      <w:bookmarkStart w:id="54" w:name="_Toc67903504"/>
      <w:r>
        <w:t>5.2.1</w:t>
      </w:r>
      <w:r>
        <w:tab/>
        <w:t>Service Description</w:t>
      </w:r>
      <w:bookmarkEnd w:id="52"/>
      <w:bookmarkEnd w:id="53"/>
      <w:bookmarkEnd w:id="54"/>
    </w:p>
    <w:p w14:paraId="0EDE0AC3" w14:textId="30C9C3FE" w:rsidR="00CE50C5" w:rsidRPr="00B06F7A" w:rsidRDefault="00CE50C5" w:rsidP="00CE50C5">
      <w:pPr>
        <w:rPr>
          <w:lang w:eastAsia="zh-CN"/>
        </w:rPr>
      </w:pPr>
      <w:bookmarkStart w:id="55" w:name="_Toc510696589"/>
      <w:bookmarkStart w:id="56" w:name="_Toc35971381"/>
      <w:bookmarkStart w:id="57"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t>5.2.2</w:t>
      </w:r>
      <w:r>
        <w:tab/>
        <w:t>Service Operations</w:t>
      </w:r>
      <w:bookmarkEnd w:id="55"/>
      <w:bookmarkEnd w:id="56"/>
      <w:bookmarkEnd w:id="57"/>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21618A17" w14:textId="36CDD554" w:rsidR="00CE50C5" w:rsidRPr="00B06F7A" w:rsidRDefault="00CE50C5" w:rsidP="00CE50C5">
      <w:pPr>
        <w:rPr>
          <w:lang w:eastAsia="zh-CN"/>
        </w:rPr>
      </w:pPr>
      <w:bookmarkStart w:id="61" w:name="_Toc510696591"/>
      <w:bookmarkStart w:id="62" w:name="_Toc35971383"/>
      <w:bookmarkStart w:id="63" w:name="_Toc67903507"/>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7" w:name="_Toc510696593"/>
      <w:bookmarkStart w:id="68" w:name="_Toc35971385"/>
      <w:bookmarkStart w:id="69" w:name="_Toc67903509"/>
      <w:r>
        <w:t>5.2.2.2.2</w:t>
      </w:r>
      <w:r>
        <w:tab/>
      </w:r>
      <w:r w:rsidR="00CE50C5">
        <w:t>MNP</w:t>
      </w:r>
      <w:r w:rsidR="007A68CA">
        <w:t>F</w:t>
      </w:r>
      <w:r w:rsidR="00CE50C5">
        <w:t xml:space="preserve"> Status information retrieval</w:t>
      </w:r>
      <w:bookmarkEnd w:id="67"/>
      <w:bookmarkEnd w:id="68"/>
      <w:bookmarkEnd w:id="69"/>
    </w:p>
    <w:p w14:paraId="6CAEF261" w14:textId="31FF434C" w:rsidR="00043FE0" w:rsidRPr="00B06F7A" w:rsidRDefault="00043FE0" w:rsidP="00043FE0">
      <w:bookmarkStart w:id="70" w:name="_Toc510696594"/>
      <w:bookmarkStart w:id="71" w:name="_Toc35971386"/>
      <w:bookmarkStart w:id="72" w:name="_Toc67903510"/>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32" type="#_x0000_t75" style="width:435.45pt;height:120.95pt" o:ole="">
            <v:imagedata r:id="rId20" o:title=""/>
          </v:shape>
          <o:OLEObject Type="Embed" ProgID="Visio.Drawing.11" ShapeID="_x0000_i1032" DrawAspect="Content" ObjectID="_1714800996" r:id="rId21"/>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0"/>
      <w:bookmarkEnd w:id="71"/>
      <w:bookmarkEnd w:id="72"/>
    </w:p>
    <w:p w14:paraId="0AD56F54" w14:textId="77777777" w:rsidR="008A6D4A" w:rsidRDefault="008A6D4A" w:rsidP="008A6D4A">
      <w:pPr>
        <w:pStyle w:val="Heading1"/>
      </w:pPr>
      <w:bookmarkStart w:id="73" w:name="_Toc510696597"/>
      <w:bookmarkStart w:id="74" w:name="_Toc35971389"/>
      <w:bookmarkStart w:id="75" w:name="_Toc67903513"/>
      <w:r>
        <w:t>6</w:t>
      </w:r>
      <w:r>
        <w:tab/>
        <w:t>API Definitions</w:t>
      </w:r>
      <w:bookmarkEnd w:id="73"/>
      <w:bookmarkEnd w:id="74"/>
      <w:bookmarkEnd w:id="75"/>
    </w:p>
    <w:p w14:paraId="391C9859" w14:textId="673B2CAF" w:rsidR="008A6D4A" w:rsidRDefault="008A6D4A" w:rsidP="008A6D4A">
      <w:pPr>
        <w:pStyle w:val="Heading2"/>
      </w:pPr>
      <w:bookmarkStart w:id="76" w:name="_Toc510696598"/>
      <w:bookmarkStart w:id="77" w:name="_Toc35971390"/>
      <w:bookmarkStart w:id="78" w:name="_Toc67903514"/>
      <w:r>
        <w:t>6.1</w:t>
      </w:r>
      <w:r>
        <w:tab/>
      </w:r>
      <w:r w:rsidR="00E80C9D">
        <w:t>Nmnp</w:t>
      </w:r>
      <w:r w:rsidR="007A68CA">
        <w:t>f</w:t>
      </w:r>
      <w:r w:rsidR="00E80C9D">
        <w:t>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67903515"/>
      <w:r>
        <w:t>6.1.1</w:t>
      </w:r>
      <w:r>
        <w:tab/>
        <w:t>Introduction</w:t>
      </w:r>
      <w:bookmarkEnd w:id="79"/>
      <w:bookmarkEnd w:id="80"/>
      <w:bookmarkEnd w:id="81"/>
    </w:p>
    <w:p w14:paraId="17A68331" w14:textId="065F0D0B"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67903516"/>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67903517"/>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67903518"/>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67903519"/>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67903520"/>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67903521"/>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67903522"/>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02923095" w:rsidR="008A6D4A" w:rsidRDefault="008A6D4A" w:rsidP="00662390">
      <w:pPr>
        <w:pStyle w:val="Heading4"/>
      </w:pPr>
      <w:bookmarkStart w:id="111" w:name="_Toc510696608"/>
      <w:bookmarkStart w:id="112" w:name="_Toc35971399"/>
      <w:bookmarkStart w:id="113" w:name="_Toc67903523"/>
      <w:r>
        <w:t>6.1.3.1</w:t>
      </w:r>
      <w:r>
        <w:tab/>
        <w:t>Overview</w:t>
      </w:r>
      <w:bookmarkEnd w:id="111"/>
      <w:bookmarkEnd w:id="112"/>
      <w:bookmarkEnd w:id="113"/>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34" type="#_x0000_t75" style="width:434.9pt;height:159pt" o:ole="">
            <v:imagedata r:id="rId22" o:title=""/>
          </v:shape>
          <o:OLEObject Type="Embed" ProgID="Visio.Drawing.11" ShapeID="_x0000_i1034" DrawAspect="Content" ObjectID="_1714800997" r:id="rId23"/>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4" w:name="_Toc510696609"/>
      <w:bookmarkStart w:id="115" w:name="_Toc35971400"/>
      <w:bookmarkStart w:id="116" w:name="_Toc67903524"/>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67903525"/>
      <w:r>
        <w:t>6.1.3.2.1</w:t>
      </w:r>
      <w:r>
        <w:tab/>
        <w:t>Description</w:t>
      </w:r>
      <w:bookmarkEnd w:id="117"/>
      <w:bookmarkEnd w:id="118"/>
      <w:bookmarkEnd w:id="119"/>
    </w:p>
    <w:p w14:paraId="05F633FA" w14:textId="72B4A086" w:rsidR="00AE7A4B" w:rsidRDefault="00AE7A4B" w:rsidP="00AE7A4B">
      <w:pPr>
        <w:rPr>
          <w:rFonts w:eastAsia="SimSun"/>
        </w:rPr>
      </w:pPr>
      <w:bookmarkStart w:id="120" w:name="_Toc35971402"/>
      <w:bookmarkStart w:id="121" w:name="_Toc67903526"/>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20"/>
      <w:bookmarkEnd w:id="121"/>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67903527"/>
      <w:r>
        <w:t>6.1.3.2.3</w:t>
      </w:r>
      <w:r>
        <w:tab/>
        <w:t>Resource Standard Methods</w:t>
      </w:r>
      <w:bookmarkEnd w:id="122"/>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67903530"/>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67903536"/>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67903543"/>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67903544"/>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4AA55479"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Nmnp</w:t>
      </w:r>
      <w:r w:rsidR="00105922">
        <w:t>f</w:t>
      </w:r>
      <w:r w:rsidR="00817C41">
        <w:t xml:space="preserve"> </w:t>
      </w:r>
      <w:r>
        <w:t>service based interface</w:t>
      </w:r>
      <w:r w:rsidRPr="009C4D60">
        <w:t xml:space="preserve"> protocol</w:t>
      </w:r>
      <w:r>
        <w:t>.</w:t>
      </w:r>
    </w:p>
    <w:p w14:paraId="5D940195" w14:textId="77777777" w:rsidR="008A6D4A" w:rsidRDefault="008A6D4A" w:rsidP="008A6D4A"/>
    <w:p w14:paraId="120D9D41" w14:textId="4AA6CB90" w:rsidR="008A6D4A" w:rsidRPr="009C4D60" w:rsidRDefault="008A6D4A" w:rsidP="008A6D4A">
      <w:pPr>
        <w:pStyle w:val="TH"/>
      </w:pPr>
      <w:r w:rsidRPr="009C4D60">
        <w:t xml:space="preserve">Table </w:t>
      </w:r>
      <w:r>
        <w:t>6.1.6.1-</w:t>
      </w:r>
      <w:r w:rsidRPr="009C4D60">
        <w:t xml:space="preserve">1: </w:t>
      </w:r>
      <w:r w:rsidR="00817C41">
        <w:t>Nmnp</w:t>
      </w:r>
      <w:r w:rsidR="00105922">
        <w:t>f</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42CAE8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Nmnp</w:t>
      </w:r>
      <w:r w:rsidR="00105922">
        <w:t>f</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Nmnp</w:t>
      </w:r>
      <w:r w:rsidR="00105922">
        <w:t>f</w:t>
      </w:r>
      <w:r w:rsidR="00B4008F">
        <w:t xml:space="preserve"> </w:t>
      </w:r>
      <w:r>
        <w:t>service based interface.</w:t>
      </w:r>
    </w:p>
    <w:p w14:paraId="2703C040" w14:textId="694D6588" w:rsidR="008A6D4A" w:rsidRPr="009C4D60" w:rsidRDefault="008A6D4A" w:rsidP="008A6D4A">
      <w:pPr>
        <w:pStyle w:val="TH"/>
      </w:pPr>
      <w:r w:rsidRPr="009C4D60">
        <w:t xml:space="preserve">Table </w:t>
      </w:r>
      <w:r>
        <w:t>6.1.6.1-2</w:t>
      </w:r>
      <w:r w:rsidRPr="009C4D60">
        <w:t xml:space="preserve">: </w:t>
      </w:r>
      <w:r w:rsidR="00B4008F">
        <w:t>Nmnp</w:t>
      </w:r>
      <w:r w:rsidR="00105922">
        <w:t>f</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67903546"/>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67903547"/>
      <w:r>
        <w:lastRenderedPageBreak/>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67903550"/>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67903551"/>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67903557"/>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67903560"/>
      <w:r>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67903561"/>
      <w:r w:rsidRPr="00971458">
        <w:t>6.1.7.1</w:t>
      </w:r>
      <w:r w:rsidRPr="00971458">
        <w:tab/>
        <w:t>General</w:t>
      </w:r>
      <w:bookmarkEnd w:id="166"/>
      <w:bookmarkEnd w:id="167"/>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8" w:name="_Toc35971445"/>
      <w:bookmarkStart w:id="169" w:name="_Toc67903562"/>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67903563"/>
      <w:r>
        <w:t>6.1.7.3</w:t>
      </w:r>
      <w:r>
        <w:tab/>
        <w:t>Application Errors</w:t>
      </w:r>
      <w:bookmarkEnd w:id="170"/>
      <w:bookmarkEnd w:id="171"/>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67903564"/>
      <w:r>
        <w:lastRenderedPageBreak/>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3" w:name="_Toc532994477"/>
      <w:bookmarkStart w:id="184" w:name="_Toc35971448"/>
      <w:bookmarkStart w:id="185" w:name="_Toc67903565"/>
      <w:bookmarkStart w:id="186" w:name="_Toc510696649"/>
    </w:p>
    <w:p w14:paraId="3E658EC8" w14:textId="4002CAAE" w:rsidR="008A6D4A" w:rsidRPr="001E7573" w:rsidRDefault="008A6D4A" w:rsidP="00662390">
      <w:pPr>
        <w:pStyle w:val="Heading3"/>
      </w:pPr>
      <w:r>
        <w:t>6.1.9</w:t>
      </w:r>
      <w:r w:rsidRPr="001E7573">
        <w:tab/>
        <w:t>Security</w:t>
      </w:r>
      <w:bookmarkEnd w:id="183"/>
      <w:bookmarkEnd w:id="184"/>
      <w:bookmarkEnd w:id="185"/>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7" w:name="_Toc35971449"/>
      <w:bookmarkStart w:id="188" w:name="_Toc67903566"/>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7"/>
    <w:bookmarkEnd w:id="188"/>
    <w:p w14:paraId="4A4D6361" w14:textId="77777777" w:rsidR="008A6D4A" w:rsidRDefault="008A6D4A" w:rsidP="008A6D4A">
      <w:pPr>
        <w:pStyle w:val="Heading8"/>
      </w:pPr>
      <w:r>
        <w:br w:type="page"/>
      </w:r>
      <w:bookmarkStart w:id="189" w:name="_Toc510696650"/>
      <w:bookmarkStart w:id="190" w:name="_Toc35971450"/>
      <w:bookmarkStart w:id="191" w:name="_Toc67903567"/>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67903568"/>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67903569"/>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06955E3C"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w:t>
      </w:r>
      <w:r w:rsidR="003A1483">
        <w:rPr>
          <w:lang w:val="fr-FR"/>
        </w:rPr>
        <w:t>2</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B4CD16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w:t>
      </w:r>
      <w:r w:rsidR="003A1483">
        <w:rPr>
          <w:lang w:val="fr-FR"/>
        </w:rPr>
        <w:t>3</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67903571"/>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67903572"/>
      <w:r>
        <w:t>B.1</w:t>
      </w:r>
      <w:r>
        <w:tab/>
        <w:t>General</w:t>
      </w:r>
      <w:bookmarkEnd w:id="200"/>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E6362D9" w:rsidR="00662390" w:rsidRDefault="00662390" w:rsidP="00530C48">
      <w:pPr>
        <w:pStyle w:val="Heading1"/>
      </w:pPr>
      <w:bookmarkStart w:id="201" w:name="_Toc67903573"/>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2" w:name="historyclause"/>
      <w:r w:rsidRPr="004D3578">
        <w:br w:type="page"/>
      </w:r>
      <w:bookmarkStart w:id="203" w:name="_Toc2086459"/>
      <w:bookmarkStart w:id="204" w:name="_Toc67903575"/>
      <w:bookmarkEnd w:id="202"/>
      <w:r w:rsidR="003446B6" w:rsidRPr="004D3578">
        <w:lastRenderedPageBreak/>
        <w:t>Annex &lt;X&gt;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EB65" w14:textId="77777777" w:rsidR="00732D29" w:rsidRDefault="00732D29">
      <w:r>
        <w:separator/>
      </w:r>
    </w:p>
  </w:endnote>
  <w:endnote w:type="continuationSeparator" w:id="0">
    <w:p w14:paraId="492E9F7E" w14:textId="77777777" w:rsidR="00732D29" w:rsidRDefault="0073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4FC8" w14:textId="77777777" w:rsidR="00105922" w:rsidRDefault="00105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6F73" w14:textId="77777777" w:rsidR="00105922" w:rsidRDefault="001059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3293" w14:textId="77777777" w:rsidR="00105922" w:rsidRDefault="001059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2BF68" w14:textId="77777777" w:rsidR="00732D29" w:rsidRDefault="00732D29">
      <w:r>
        <w:separator/>
      </w:r>
    </w:p>
  </w:footnote>
  <w:footnote w:type="continuationSeparator" w:id="0">
    <w:p w14:paraId="338D073B" w14:textId="77777777" w:rsidR="00732D29" w:rsidRDefault="00732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5D74" w14:textId="77777777" w:rsidR="00105922" w:rsidRDefault="001059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1DD4" w14:textId="77777777" w:rsidR="00105922" w:rsidRDefault="001059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884E" w14:textId="77777777" w:rsidR="00105922" w:rsidRDefault="001059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9E5229"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DF6">
      <w:rPr>
        <w:rFonts w:ascii="Arial" w:hAnsi="Arial" w:cs="Arial"/>
        <w:b/>
        <w:noProof/>
        <w:sz w:val="18"/>
        <w:szCs w:val="18"/>
      </w:rPr>
      <w:t>3GPP TS 29.578 V0.3.0 (2022-05)</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3CFE62D"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DF6">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C191A"/>
    <w:rsid w:val="000C47C3"/>
    <w:rsid w:val="000D58AB"/>
    <w:rsid w:val="00105922"/>
    <w:rsid w:val="00133525"/>
    <w:rsid w:val="0016361A"/>
    <w:rsid w:val="001A39A2"/>
    <w:rsid w:val="001A4C42"/>
    <w:rsid w:val="001A7420"/>
    <w:rsid w:val="001B384E"/>
    <w:rsid w:val="001B6637"/>
    <w:rsid w:val="001C21C3"/>
    <w:rsid w:val="001D02C2"/>
    <w:rsid w:val="001E3833"/>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17C41"/>
    <w:rsid w:val="00830747"/>
    <w:rsid w:val="00837DF6"/>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3776</Words>
  <Characters>23793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cp:lastPrinted>2019-02-25T14:05:00Z</cp:lastPrinted>
  <dcterms:created xsi:type="dcterms:W3CDTF">2022-05-23T06:49:00Z</dcterms:created>
  <dcterms:modified xsi:type="dcterms:W3CDTF">2022-05-23T06:49:00Z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