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F1D42F3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20363D">
        <w:rPr>
          <w:b/>
          <w:noProof/>
          <w:sz w:val="24"/>
        </w:rPr>
        <w:t>160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401E3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50</w:t>
            </w:r>
            <w:r w:rsidR="00F55F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219AB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363D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97F7AB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539F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DDAA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typos in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4F924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1C8DC" w14:textId="0269D99A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field of the apiRoot server variable contains the same typo (duplicated "clause" word) in all APIs in the TS</w:t>
            </w:r>
            <w:r w:rsidR="00A9271C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29470" w14:textId="06220236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</w:t>
            </w:r>
            <w:r w:rsidR="00102249">
              <w:rPr>
                <w:noProof/>
              </w:rPr>
              <w:t>s</w:t>
            </w:r>
            <w:r w:rsidR="00A9271C">
              <w:rPr>
                <w:noProof/>
              </w:rPr>
              <w:t>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B990" w14:textId="07F781B6" w:rsidR="00A9271C" w:rsidRDefault="002C2415" w:rsidP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errors</w:t>
            </w:r>
            <w:r w:rsidR="00A9271C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22FB3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2415">
              <w:t>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AB06FE2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C2415">
              <w:rPr>
                <w:noProof/>
              </w:rPr>
              <w:t>s backwards-compatible corrections with impacts on the following APIs:</w:t>
            </w:r>
          </w:p>
          <w:p w14:paraId="2DC0EEFE" w14:textId="0E7DCBE1" w:rsidR="002C2415" w:rsidRDefault="002C2415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F55F17">
              <w:rPr>
                <w:noProof/>
              </w:rPr>
              <w:t>9</w:t>
            </w:r>
            <w:r>
              <w:rPr>
                <w:noProof/>
              </w:rPr>
              <w:t>_</w:t>
            </w:r>
            <w:r w:rsidR="00F55F17" w:rsidRPr="00F55F17">
              <w:rPr>
                <w:noProof/>
              </w:rPr>
              <w:t>Nausf_UEAuthentication</w:t>
            </w:r>
            <w:r w:rsidR="00102249">
              <w:rPr>
                <w:noProof/>
              </w:rPr>
              <w:t>.yaml</w:t>
            </w:r>
          </w:p>
          <w:p w14:paraId="21A79BCD" w14:textId="75D8FE28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F55F17">
              <w:rPr>
                <w:noProof/>
              </w:rPr>
              <w:t>9</w:t>
            </w:r>
            <w:r>
              <w:rPr>
                <w:noProof/>
              </w:rPr>
              <w:t>_</w:t>
            </w:r>
            <w:r w:rsidR="00F55F17" w:rsidRPr="00F55F17">
              <w:rPr>
                <w:noProof/>
              </w:rPr>
              <w:t>Nausf_SoRProtection</w:t>
            </w:r>
            <w:r>
              <w:rPr>
                <w:noProof/>
              </w:rPr>
              <w:t>.yaml</w:t>
            </w:r>
          </w:p>
          <w:p w14:paraId="3610D433" w14:textId="262EC3D2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F55F17">
              <w:rPr>
                <w:noProof/>
              </w:rPr>
              <w:t>9</w:t>
            </w:r>
            <w:r>
              <w:rPr>
                <w:noProof/>
              </w:rPr>
              <w:t>_</w:t>
            </w:r>
            <w:r w:rsidR="00F55F17" w:rsidRPr="00F55F17">
              <w:rPr>
                <w:noProof/>
              </w:rPr>
              <w:t>Nausf_UPUProtection</w:t>
            </w:r>
            <w:r>
              <w:rPr>
                <w:noProof/>
              </w:rPr>
              <w:t>.yaml</w:t>
            </w:r>
          </w:p>
          <w:p w14:paraId="00D3B8F7" w14:textId="299A878E" w:rsidR="00677055" w:rsidRDefault="00677055" w:rsidP="00F55F1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B88B5A" w14:textId="77777777" w:rsidR="00F55F17" w:rsidRPr="00544965" w:rsidRDefault="00F55F17" w:rsidP="00F55F17">
      <w:pPr>
        <w:pStyle w:val="Heading2"/>
      </w:pPr>
      <w:bookmarkStart w:id="1" w:name="_Toc25270808"/>
      <w:bookmarkStart w:id="2" w:name="_Toc34310465"/>
      <w:bookmarkStart w:id="3" w:name="_Toc36464987"/>
      <w:bookmarkStart w:id="4" w:name="_Toc51944719"/>
      <w:bookmarkStart w:id="5" w:name="_Toc98493940"/>
      <w:bookmarkStart w:id="6" w:name="_Toc20120532"/>
      <w:bookmarkStart w:id="7" w:name="_Toc21623410"/>
      <w:bookmarkStart w:id="8" w:name="_Toc27587105"/>
      <w:bookmarkStart w:id="9" w:name="_Toc36459167"/>
      <w:bookmarkStart w:id="10" w:name="_Toc45028414"/>
      <w:bookmarkStart w:id="11" w:name="_Toc51870093"/>
      <w:bookmarkStart w:id="12" w:name="_Toc51870215"/>
      <w:bookmarkStart w:id="13" w:name="_Toc90581969"/>
      <w:bookmarkStart w:id="14" w:name="_Toc98489674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51C6E3EB" w14:textId="77777777" w:rsidR="00F55F17" w:rsidRPr="00544965" w:rsidRDefault="00F55F17" w:rsidP="00F55F17">
      <w:pPr>
        <w:pStyle w:val="PL"/>
      </w:pPr>
      <w:r w:rsidRPr="00544965">
        <w:t>openapi: 3.0.0</w:t>
      </w:r>
    </w:p>
    <w:p w14:paraId="5622A19C" w14:textId="77777777" w:rsidR="00F55F17" w:rsidRPr="00544965" w:rsidRDefault="00F55F17" w:rsidP="00F55F17">
      <w:pPr>
        <w:pStyle w:val="PL"/>
      </w:pPr>
      <w:r w:rsidRPr="00544965">
        <w:t>info:</w:t>
      </w:r>
    </w:p>
    <w:p w14:paraId="099EC574" w14:textId="77777777" w:rsidR="00F55F17" w:rsidRPr="00544965" w:rsidRDefault="00F55F17" w:rsidP="00F55F17">
      <w:pPr>
        <w:pStyle w:val="PL"/>
      </w:pPr>
      <w:r w:rsidRPr="00544965">
        <w:t xml:space="preserve">  version: 1.</w:t>
      </w:r>
      <w:r>
        <w:t>2.0-alpha.4</w:t>
      </w:r>
    </w:p>
    <w:p w14:paraId="2B099635" w14:textId="77777777" w:rsidR="00F55F17" w:rsidRPr="00544965" w:rsidRDefault="00F55F17" w:rsidP="00F55F17">
      <w:pPr>
        <w:pStyle w:val="PL"/>
      </w:pPr>
      <w:r w:rsidRPr="00544965">
        <w:t xml:space="preserve">  title: AUSF API</w:t>
      </w:r>
    </w:p>
    <w:p w14:paraId="29D44965" w14:textId="77777777" w:rsidR="00F55F17" w:rsidRDefault="00F55F17" w:rsidP="00F55F17">
      <w:pPr>
        <w:pStyle w:val="PL"/>
      </w:pPr>
      <w:r w:rsidRPr="00544965">
        <w:t xml:space="preserve">  description: </w:t>
      </w:r>
      <w:r>
        <w:t>|</w:t>
      </w:r>
    </w:p>
    <w:p w14:paraId="50106EDF" w14:textId="77777777" w:rsidR="00F55F17" w:rsidRDefault="00F55F17" w:rsidP="00F55F17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217A5048" w14:textId="77777777" w:rsidR="00F55F17" w:rsidRDefault="00F55F17" w:rsidP="00F55F17">
      <w:pPr>
        <w:pStyle w:val="PL"/>
      </w:pPr>
      <w:r>
        <w:t xml:space="preserve">    © 2022, 3GPP Organizational Partners (ARIB, ATIS, CCSA, ETSI, TSDSI, TTA, TTC).</w:t>
      </w:r>
    </w:p>
    <w:p w14:paraId="6C66A9E1" w14:textId="77777777" w:rsidR="00F55F17" w:rsidRPr="002857AD" w:rsidRDefault="00F55F17" w:rsidP="00F55F17">
      <w:pPr>
        <w:pStyle w:val="PL"/>
      </w:pPr>
      <w:r>
        <w:t xml:space="preserve">    All rights reserved.</w:t>
      </w:r>
    </w:p>
    <w:p w14:paraId="399000C5" w14:textId="77777777" w:rsidR="00F55F17" w:rsidRDefault="00F55F17" w:rsidP="00F55F17">
      <w:pPr>
        <w:pStyle w:val="PL"/>
      </w:pPr>
    </w:p>
    <w:p w14:paraId="647A4BEC" w14:textId="77777777" w:rsidR="00F55F17" w:rsidRDefault="00F55F17" w:rsidP="00F55F17">
      <w:pPr>
        <w:pStyle w:val="PL"/>
      </w:pPr>
      <w:r>
        <w:t>externalDocs:</w:t>
      </w:r>
    </w:p>
    <w:p w14:paraId="42BF8C14" w14:textId="77777777" w:rsidR="00F55F17" w:rsidRDefault="00F55F17" w:rsidP="00F55F17">
      <w:pPr>
        <w:pStyle w:val="PL"/>
      </w:pPr>
      <w:r>
        <w:t xml:space="preserve">  description: 3GPP TS 29.509 V17.5.0; 5G System; 3GPP TS Authentication Server services.</w:t>
      </w:r>
    </w:p>
    <w:p w14:paraId="496DB1F5" w14:textId="77777777" w:rsidR="00F55F17" w:rsidRDefault="00F55F17" w:rsidP="00F55F17">
      <w:pPr>
        <w:pStyle w:val="PL"/>
      </w:pPr>
      <w:r>
        <w:t xml:space="preserve">  url: 'http://www.3gpp.org/ftp/Specs/archive/29_series/29.509'</w:t>
      </w:r>
    </w:p>
    <w:p w14:paraId="1050E3EA" w14:textId="77777777" w:rsidR="00F55F17" w:rsidRDefault="00F55F17" w:rsidP="00F55F17">
      <w:pPr>
        <w:pStyle w:val="PL"/>
      </w:pPr>
    </w:p>
    <w:p w14:paraId="0A444EAB" w14:textId="77777777" w:rsidR="00F55F17" w:rsidRPr="00544965" w:rsidRDefault="00F55F17" w:rsidP="00F55F17">
      <w:pPr>
        <w:pStyle w:val="PL"/>
      </w:pPr>
      <w:r w:rsidRPr="00544965">
        <w:t>servers:</w:t>
      </w:r>
    </w:p>
    <w:p w14:paraId="798AB49C" w14:textId="77777777" w:rsidR="00F55F17" w:rsidRPr="00544965" w:rsidRDefault="00F55F17" w:rsidP="00F55F17">
      <w:pPr>
        <w:pStyle w:val="PL"/>
      </w:pPr>
      <w:r w:rsidRPr="00544965">
        <w:t xml:space="preserve">  - url: '{apiRoot}/nausf-auth/v1'</w:t>
      </w:r>
    </w:p>
    <w:p w14:paraId="593FB13E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B7F7900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64520144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390768BE" w14:textId="3CBD6C02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del w:id="15" w:author="Jesus de Gregorio" w:date="2022-03-23T14:09:00Z">
        <w:r w:rsidRPr="00544965" w:rsidDel="00F55F17">
          <w:rPr>
            <w:lang w:val="en-US"/>
          </w:rPr>
          <w:delText xml:space="preserve"> </w:delText>
        </w:r>
        <w:r w:rsidDel="00F55F17">
          <w:rPr>
            <w:lang w:val="en-US"/>
          </w:rPr>
          <w:delText>clause</w:delText>
        </w:r>
      </w:del>
      <w:r w:rsidRPr="00544965">
        <w:rPr>
          <w:lang w:val="en-US"/>
        </w:rPr>
        <w:t xml:space="preserve"> 4.4 of 3GPP TS 29.501.</w:t>
      </w:r>
    </w:p>
    <w:p w14:paraId="14B7465D" w14:textId="6DA9A8ED" w:rsidR="002C2415" w:rsidRDefault="002C2415" w:rsidP="002C2415">
      <w:pPr>
        <w:pStyle w:val="PL"/>
      </w:pPr>
    </w:p>
    <w:p w14:paraId="20C26FAE" w14:textId="77777777" w:rsidR="002C2415" w:rsidRPr="00B06F7A" w:rsidRDefault="002C2415" w:rsidP="002C2415">
      <w:pPr>
        <w:pStyle w:val="PL"/>
      </w:pPr>
    </w:p>
    <w:p w14:paraId="6EDF188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64491E" w14:textId="77777777" w:rsidR="00DF77C5" w:rsidRPr="00B06F7A" w:rsidRDefault="00DF77C5" w:rsidP="00DF77C5">
      <w:pPr>
        <w:rPr>
          <w:noProof/>
          <w:lang w:eastAsia="zh-CN"/>
        </w:rPr>
      </w:pPr>
    </w:p>
    <w:p w14:paraId="6A804760" w14:textId="1BEDA613" w:rsidR="00DF77C5" w:rsidRPr="006B5418" w:rsidRDefault="00DF77C5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AFC960" w14:textId="77777777" w:rsidR="00F55F17" w:rsidRPr="00544965" w:rsidRDefault="00F55F17" w:rsidP="00F55F17">
      <w:pPr>
        <w:pStyle w:val="Heading2"/>
      </w:pPr>
      <w:bookmarkStart w:id="16" w:name="_Toc25270809"/>
      <w:bookmarkStart w:id="17" w:name="_Toc34310466"/>
      <w:bookmarkStart w:id="18" w:name="_Toc36464988"/>
      <w:bookmarkStart w:id="19" w:name="_Toc51944720"/>
      <w:bookmarkStart w:id="20" w:name="_Toc98493941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6"/>
      <w:bookmarkEnd w:id="17"/>
      <w:bookmarkEnd w:id="18"/>
      <w:bookmarkEnd w:id="19"/>
      <w:bookmarkEnd w:id="20"/>
    </w:p>
    <w:p w14:paraId="49CD4C6E" w14:textId="77777777" w:rsidR="00F55F17" w:rsidRPr="00544965" w:rsidRDefault="00F55F17" w:rsidP="00F55F17">
      <w:pPr>
        <w:pStyle w:val="PL"/>
      </w:pPr>
      <w:r w:rsidRPr="00544965">
        <w:t>openapi: 3.0.0</w:t>
      </w:r>
    </w:p>
    <w:p w14:paraId="63F9E8A8" w14:textId="77777777" w:rsidR="00F55F17" w:rsidRDefault="00F55F17" w:rsidP="00F55F17">
      <w:pPr>
        <w:pStyle w:val="PL"/>
      </w:pPr>
    </w:p>
    <w:p w14:paraId="055F66ED" w14:textId="77777777" w:rsidR="00F55F17" w:rsidRPr="00544965" w:rsidRDefault="00F55F17" w:rsidP="00F55F17">
      <w:pPr>
        <w:pStyle w:val="PL"/>
      </w:pPr>
      <w:r w:rsidRPr="00544965">
        <w:t>info:</w:t>
      </w:r>
    </w:p>
    <w:p w14:paraId="37FC492C" w14:textId="77777777" w:rsidR="00F55F17" w:rsidRPr="00544965" w:rsidRDefault="00F55F17" w:rsidP="00F55F17">
      <w:pPr>
        <w:pStyle w:val="PL"/>
      </w:pPr>
      <w:r w:rsidRPr="00544965">
        <w:t xml:space="preserve">  version: 1.</w:t>
      </w:r>
      <w:r>
        <w:t>2.0-alpha.6</w:t>
      </w:r>
    </w:p>
    <w:p w14:paraId="648FE3DD" w14:textId="77777777" w:rsidR="00F55F17" w:rsidRPr="00544965" w:rsidRDefault="00F55F17" w:rsidP="00F55F17">
      <w:pPr>
        <w:pStyle w:val="PL"/>
      </w:pPr>
      <w:r w:rsidRPr="00544965">
        <w:t xml:space="preserve">  title: Nausf_SoRProtection Service</w:t>
      </w:r>
    </w:p>
    <w:p w14:paraId="7F258F0A" w14:textId="77777777" w:rsidR="00F55F17" w:rsidRDefault="00F55F17" w:rsidP="00F55F17">
      <w:pPr>
        <w:pStyle w:val="PL"/>
      </w:pPr>
      <w:r w:rsidRPr="00544965">
        <w:t xml:space="preserve">  description: </w:t>
      </w:r>
      <w:r>
        <w:t>|</w:t>
      </w:r>
    </w:p>
    <w:p w14:paraId="5EED7934" w14:textId="77777777" w:rsidR="00F55F17" w:rsidRDefault="00F55F17" w:rsidP="00F55F17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574FA26C" w14:textId="77777777" w:rsidR="00F55F17" w:rsidRDefault="00F55F17" w:rsidP="00F55F17">
      <w:pPr>
        <w:pStyle w:val="PL"/>
      </w:pPr>
      <w:r>
        <w:t xml:space="preserve">    © 2022, 3GPP Organizational Partners (ARIB, ATIS, CCSA, ETSI, TSDSI, TTA, TTC).</w:t>
      </w:r>
    </w:p>
    <w:p w14:paraId="2516DD9B" w14:textId="77777777" w:rsidR="00F55F17" w:rsidRPr="002857AD" w:rsidRDefault="00F55F17" w:rsidP="00F55F17">
      <w:pPr>
        <w:pStyle w:val="PL"/>
      </w:pPr>
      <w:r>
        <w:t xml:space="preserve">    All rights reserved.</w:t>
      </w:r>
    </w:p>
    <w:p w14:paraId="79404B03" w14:textId="77777777" w:rsidR="00F55F17" w:rsidRDefault="00F55F17" w:rsidP="00F55F17">
      <w:pPr>
        <w:pStyle w:val="PL"/>
      </w:pPr>
    </w:p>
    <w:p w14:paraId="328AABC6" w14:textId="77777777" w:rsidR="00F55F17" w:rsidRDefault="00F55F17" w:rsidP="00F55F17">
      <w:pPr>
        <w:pStyle w:val="PL"/>
      </w:pPr>
      <w:r>
        <w:t>externalDocs:</w:t>
      </w:r>
    </w:p>
    <w:p w14:paraId="0CECA42C" w14:textId="77777777" w:rsidR="00F55F17" w:rsidRDefault="00F55F17" w:rsidP="00F55F17">
      <w:pPr>
        <w:pStyle w:val="PL"/>
      </w:pPr>
      <w:r>
        <w:t xml:space="preserve">  description: 3GPP TS 29.509 V17.5.0; 5G System; Authentication Server Services</w:t>
      </w:r>
    </w:p>
    <w:p w14:paraId="6D62EC45" w14:textId="77777777" w:rsidR="00F55F17" w:rsidRDefault="00F55F17" w:rsidP="00F55F17">
      <w:pPr>
        <w:pStyle w:val="PL"/>
      </w:pPr>
      <w:r>
        <w:t xml:space="preserve">  url: 'http://www.3gpp.org/ftp/Specs/archive/29_series/29.509'</w:t>
      </w:r>
    </w:p>
    <w:p w14:paraId="070F0D6E" w14:textId="77777777" w:rsidR="00F55F17" w:rsidRDefault="00F55F17" w:rsidP="00F55F17">
      <w:pPr>
        <w:pStyle w:val="PL"/>
      </w:pPr>
    </w:p>
    <w:p w14:paraId="6782D9E6" w14:textId="77777777" w:rsidR="00F55F17" w:rsidRPr="00544965" w:rsidRDefault="00F55F17" w:rsidP="00F55F17">
      <w:pPr>
        <w:pStyle w:val="PL"/>
      </w:pPr>
      <w:r w:rsidRPr="00544965">
        <w:t>servers:</w:t>
      </w:r>
    </w:p>
    <w:p w14:paraId="21EE3B73" w14:textId="77777777" w:rsidR="00F55F17" w:rsidRPr="00544965" w:rsidRDefault="00F55F17" w:rsidP="00F55F17">
      <w:pPr>
        <w:pStyle w:val="PL"/>
      </w:pPr>
      <w:r w:rsidRPr="00544965">
        <w:t xml:space="preserve">  - url: '{apiRoot}/</w:t>
      </w:r>
      <w:r>
        <w:t>nausf-sorprotection</w:t>
      </w:r>
      <w:r w:rsidRPr="00544965">
        <w:t>/v1'</w:t>
      </w:r>
    </w:p>
    <w:p w14:paraId="4B6B7E06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5CE7E73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0DD5EC8E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62E0B0EA" w14:textId="427AEE49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del w:id="21" w:author="Jesus de Gregorio" w:date="2022-03-23T14:09:00Z">
        <w:r w:rsidRPr="00544965" w:rsidDel="00F55F17">
          <w:rPr>
            <w:lang w:val="en-US"/>
          </w:rPr>
          <w:delText xml:space="preserve"> </w:delText>
        </w:r>
        <w:r w:rsidDel="00F55F17">
          <w:rPr>
            <w:lang w:val="en-US"/>
          </w:rPr>
          <w:delText>clause</w:delText>
        </w:r>
      </w:del>
      <w:r w:rsidRPr="00544965">
        <w:rPr>
          <w:lang w:val="en-US"/>
        </w:rPr>
        <w:t xml:space="preserve"> 4.4 of 3GPP TS 29.501.</w:t>
      </w:r>
    </w:p>
    <w:p w14:paraId="60EFFD16" w14:textId="77777777" w:rsidR="00F55F17" w:rsidRDefault="00F55F17" w:rsidP="00F55F17">
      <w:pPr>
        <w:pStyle w:val="PL"/>
        <w:rPr>
          <w:noProof w:val="0"/>
        </w:rPr>
      </w:pPr>
    </w:p>
    <w:p w14:paraId="67561D29" w14:textId="77777777" w:rsidR="002C2415" w:rsidRDefault="002C2415" w:rsidP="002C2415">
      <w:pPr>
        <w:pStyle w:val="PL"/>
        <w:rPr>
          <w:lang w:val="en-US"/>
        </w:rPr>
      </w:pPr>
    </w:p>
    <w:p w14:paraId="19AFF124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7904C42" w14:textId="4139863B" w:rsidR="002C2415" w:rsidRPr="002C2415" w:rsidRDefault="002C2415" w:rsidP="002C2415"/>
    <w:p w14:paraId="58099AE4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7585641"/>
      <w:bookmarkStart w:id="23" w:name="_Toc36457664"/>
      <w:bookmarkStart w:id="24" w:name="_Toc45028583"/>
      <w:bookmarkStart w:id="25" w:name="_Toc45029418"/>
      <w:bookmarkStart w:id="26" w:name="_Toc67682192"/>
      <w:bookmarkStart w:id="27" w:name="_Toc984881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F7FB35" w14:textId="77777777" w:rsidR="00F55F17" w:rsidRPr="00544965" w:rsidRDefault="00F55F17" w:rsidP="00F55F17">
      <w:pPr>
        <w:pStyle w:val="Heading2"/>
      </w:pPr>
      <w:bookmarkStart w:id="28" w:name="_Toc25270810"/>
      <w:bookmarkStart w:id="29" w:name="_Toc34310467"/>
      <w:bookmarkStart w:id="30" w:name="_Toc36464989"/>
      <w:bookmarkStart w:id="31" w:name="_Toc51944721"/>
      <w:bookmarkStart w:id="32" w:name="_Toc98493942"/>
      <w:bookmarkEnd w:id="22"/>
      <w:bookmarkEnd w:id="23"/>
      <w:bookmarkEnd w:id="24"/>
      <w:bookmarkEnd w:id="25"/>
      <w:bookmarkEnd w:id="26"/>
      <w:bookmarkEnd w:id="27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8"/>
      <w:bookmarkEnd w:id="29"/>
      <w:bookmarkEnd w:id="30"/>
      <w:bookmarkEnd w:id="31"/>
      <w:bookmarkEnd w:id="32"/>
    </w:p>
    <w:p w14:paraId="6E6CF6DE" w14:textId="77777777" w:rsidR="00F55F17" w:rsidRPr="00544965" w:rsidRDefault="00F55F17" w:rsidP="00F55F17">
      <w:pPr>
        <w:pStyle w:val="PL"/>
      </w:pPr>
      <w:r w:rsidRPr="00544965">
        <w:t>openapi: 3.0.0</w:t>
      </w:r>
    </w:p>
    <w:p w14:paraId="6547A1F3" w14:textId="77777777" w:rsidR="00F55F17" w:rsidRPr="00544965" w:rsidRDefault="00F55F17" w:rsidP="00F55F17">
      <w:pPr>
        <w:pStyle w:val="PL"/>
      </w:pPr>
      <w:r w:rsidRPr="00544965">
        <w:t>info:</w:t>
      </w:r>
    </w:p>
    <w:p w14:paraId="081CD87F" w14:textId="77777777" w:rsidR="00F55F17" w:rsidRPr="00544965" w:rsidRDefault="00F55F17" w:rsidP="00F55F17">
      <w:pPr>
        <w:pStyle w:val="PL"/>
      </w:pPr>
      <w:r w:rsidRPr="00544965">
        <w:t xml:space="preserve">  version: 1.</w:t>
      </w:r>
      <w:r>
        <w:t>2.0-alpha.3</w:t>
      </w:r>
    </w:p>
    <w:p w14:paraId="55AA4538" w14:textId="77777777" w:rsidR="00F55F17" w:rsidRPr="00544965" w:rsidRDefault="00F55F17" w:rsidP="00F55F17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002E6152" w14:textId="77777777" w:rsidR="00F55F17" w:rsidRPr="00EA23BA" w:rsidRDefault="00F55F17" w:rsidP="00F55F17">
      <w:pPr>
        <w:pStyle w:val="PL"/>
      </w:pPr>
      <w:r w:rsidRPr="00EA23BA">
        <w:t xml:space="preserve">  description: |</w:t>
      </w:r>
    </w:p>
    <w:p w14:paraId="0E583074" w14:textId="77777777" w:rsidR="00F55F17" w:rsidRPr="0004445F" w:rsidRDefault="00F55F17" w:rsidP="00F55F17">
      <w:pPr>
        <w:pStyle w:val="PL"/>
      </w:pPr>
      <w:r w:rsidRPr="00EA23BA">
        <w:t xml:space="preserve">    </w:t>
      </w:r>
      <w:r w:rsidRPr="00223860">
        <w:t>AUSF UPU Protection Service</w:t>
      </w:r>
    </w:p>
    <w:p w14:paraId="68478551" w14:textId="77777777" w:rsidR="00F55F17" w:rsidRDefault="00F55F17" w:rsidP="00F55F17">
      <w:pPr>
        <w:pStyle w:val="PL"/>
      </w:pPr>
      <w:r w:rsidRPr="0004445F">
        <w:rPr>
          <w:lang w:val="en-US"/>
        </w:rPr>
        <w:t xml:space="preserve">    </w:t>
      </w:r>
      <w:r>
        <w:t>© 2022, 3GPP Organizational Partners (ARIB, ATIS, CCSA, ETSI, TSDSI, TTA, TTC).</w:t>
      </w:r>
    </w:p>
    <w:p w14:paraId="1AD25EF5" w14:textId="77777777" w:rsidR="00F55F17" w:rsidRDefault="00F55F17" w:rsidP="00F55F17">
      <w:pPr>
        <w:pStyle w:val="PL"/>
      </w:pPr>
      <w:r>
        <w:t xml:space="preserve">    All rights reserved.</w:t>
      </w:r>
    </w:p>
    <w:p w14:paraId="1391A397" w14:textId="77777777" w:rsidR="00F55F17" w:rsidRDefault="00F55F17" w:rsidP="00F55F17">
      <w:pPr>
        <w:pStyle w:val="PL"/>
        <w:rPr>
          <w:lang w:val="en-US"/>
        </w:rPr>
      </w:pPr>
    </w:p>
    <w:p w14:paraId="553D8F60" w14:textId="77777777" w:rsidR="00F55F17" w:rsidRPr="007D5354" w:rsidRDefault="00F55F17" w:rsidP="00F55F17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35B24691" w14:textId="77777777" w:rsidR="00F55F17" w:rsidRPr="007D5354" w:rsidRDefault="00F55F17" w:rsidP="00F55F17">
      <w:pPr>
        <w:pStyle w:val="PL"/>
        <w:rPr>
          <w:lang w:val="en-US"/>
        </w:rPr>
      </w:pPr>
      <w:r w:rsidRPr="007D5354">
        <w:rPr>
          <w:lang w:val="en-US"/>
        </w:rPr>
        <w:lastRenderedPageBreak/>
        <w:t xml:space="preserve">  description: 3GPP TS 29.509 V1</w:t>
      </w:r>
      <w:r>
        <w:rPr>
          <w:lang w:val="en-US"/>
        </w:rPr>
        <w:t>7.5.0</w:t>
      </w:r>
      <w:r w:rsidRPr="007D5354">
        <w:rPr>
          <w:lang w:val="en-US"/>
        </w:rPr>
        <w:t>; 5G System; Authentication Server Services</w:t>
      </w:r>
    </w:p>
    <w:p w14:paraId="134A09B6" w14:textId="77777777" w:rsidR="00F55F17" w:rsidRDefault="00F55F17" w:rsidP="00F55F17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1A634736" w14:textId="77777777" w:rsidR="00F55F17" w:rsidRDefault="00F55F17" w:rsidP="00F55F17">
      <w:pPr>
        <w:pStyle w:val="PL"/>
        <w:rPr>
          <w:lang w:val="en-US"/>
        </w:rPr>
      </w:pPr>
    </w:p>
    <w:p w14:paraId="6DAFB004" w14:textId="77777777" w:rsidR="00F55F17" w:rsidRPr="00544965" w:rsidRDefault="00F55F17" w:rsidP="00F55F17">
      <w:pPr>
        <w:pStyle w:val="PL"/>
      </w:pPr>
      <w:r w:rsidRPr="00544965">
        <w:t>servers:</w:t>
      </w:r>
    </w:p>
    <w:p w14:paraId="08007BA6" w14:textId="77777777" w:rsidR="00F55F17" w:rsidRPr="00544965" w:rsidRDefault="00F55F17" w:rsidP="00F55F17">
      <w:pPr>
        <w:pStyle w:val="PL"/>
      </w:pPr>
      <w:r w:rsidRPr="00544965">
        <w:t xml:space="preserve">  - url: '{apiRoot}/nausf-</w:t>
      </w:r>
      <w:r>
        <w:t>upuprotection</w:t>
      </w:r>
      <w:r w:rsidRPr="00544965">
        <w:t>/v1'</w:t>
      </w:r>
    </w:p>
    <w:p w14:paraId="15943BE4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2CA5039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567495F7" w14:textId="77777777" w:rsidR="00F55F17" w:rsidRPr="00544965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</w:t>
      </w:r>
      <w:r>
        <w:rPr>
          <w:lang w:val="en-US"/>
        </w:rPr>
        <w:t>https://example.com</w:t>
      </w:r>
    </w:p>
    <w:p w14:paraId="51A9F6ED" w14:textId="72368CB0" w:rsidR="00F55F17" w:rsidRDefault="00F55F17" w:rsidP="00F55F17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del w:id="33" w:author="Jesus de Gregorio" w:date="2022-03-23T14:10:00Z">
        <w:r w:rsidRPr="00544965" w:rsidDel="00F55F17">
          <w:rPr>
            <w:lang w:val="en-US"/>
          </w:rPr>
          <w:delText xml:space="preserve"> </w:delText>
        </w:r>
        <w:r w:rsidDel="00F55F17">
          <w:rPr>
            <w:lang w:val="en-US"/>
          </w:rPr>
          <w:delText>clause</w:delText>
        </w:r>
      </w:del>
      <w:r w:rsidRPr="00544965">
        <w:rPr>
          <w:lang w:val="en-US"/>
        </w:rPr>
        <w:t xml:space="preserve"> 4.4 of 3GPP TS 29.501.</w:t>
      </w:r>
    </w:p>
    <w:p w14:paraId="0072C5E8" w14:textId="77777777" w:rsidR="00F55F17" w:rsidRPr="00544965" w:rsidRDefault="00F55F17" w:rsidP="00F55F17">
      <w:pPr>
        <w:pStyle w:val="PL"/>
        <w:rPr>
          <w:lang w:val="en-US"/>
        </w:rPr>
      </w:pPr>
    </w:p>
    <w:p w14:paraId="364BEC2C" w14:textId="77777777" w:rsidR="002C2415" w:rsidRPr="00B06F7A" w:rsidRDefault="002C2415" w:rsidP="002C2415">
      <w:pPr>
        <w:pStyle w:val="PL"/>
        <w:rPr>
          <w:lang w:val="en-US"/>
        </w:rPr>
      </w:pPr>
    </w:p>
    <w:p w14:paraId="19A31F7A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2ED75D" w14:textId="77777777" w:rsidR="002C2415" w:rsidRPr="002C2415" w:rsidRDefault="002C2415" w:rsidP="002C241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9E88" w14:textId="77777777" w:rsidR="00CE635B" w:rsidRDefault="00CE635B">
      <w:r>
        <w:separator/>
      </w:r>
    </w:p>
  </w:endnote>
  <w:endnote w:type="continuationSeparator" w:id="0">
    <w:p w14:paraId="2EE392F5" w14:textId="77777777" w:rsidR="00CE635B" w:rsidRDefault="00CE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66D1" w14:textId="77777777" w:rsidR="00CE635B" w:rsidRDefault="00CE635B">
      <w:r>
        <w:separator/>
      </w:r>
    </w:p>
  </w:footnote>
  <w:footnote w:type="continuationSeparator" w:id="0">
    <w:p w14:paraId="1FC2FBB8" w14:textId="77777777" w:rsidR="00CE635B" w:rsidRDefault="00CE6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E6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E63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5F"/>
    <w:rsid w:val="00047CF5"/>
    <w:rsid w:val="000628F9"/>
    <w:rsid w:val="000A6394"/>
    <w:rsid w:val="000B7FED"/>
    <w:rsid w:val="000C038A"/>
    <w:rsid w:val="000C6598"/>
    <w:rsid w:val="000D44B3"/>
    <w:rsid w:val="00102249"/>
    <w:rsid w:val="00145D43"/>
    <w:rsid w:val="00192C46"/>
    <w:rsid w:val="001A08B3"/>
    <w:rsid w:val="001A7B60"/>
    <w:rsid w:val="001B52F0"/>
    <w:rsid w:val="001B7A65"/>
    <w:rsid w:val="001E397A"/>
    <w:rsid w:val="001E41F3"/>
    <w:rsid w:val="001F43A4"/>
    <w:rsid w:val="0020363D"/>
    <w:rsid w:val="00212662"/>
    <w:rsid w:val="002460E0"/>
    <w:rsid w:val="0026004D"/>
    <w:rsid w:val="002640DD"/>
    <w:rsid w:val="00275D12"/>
    <w:rsid w:val="002814B5"/>
    <w:rsid w:val="00284FEB"/>
    <w:rsid w:val="002860C4"/>
    <w:rsid w:val="002B5741"/>
    <w:rsid w:val="002C2415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4E8A"/>
    <w:rsid w:val="005E2C44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7671C"/>
    <w:rsid w:val="00A92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CE635B"/>
    <w:rsid w:val="00D03F9A"/>
    <w:rsid w:val="00D06D51"/>
    <w:rsid w:val="00D24991"/>
    <w:rsid w:val="00D50255"/>
    <w:rsid w:val="00D539FD"/>
    <w:rsid w:val="00D60EC8"/>
    <w:rsid w:val="00D66520"/>
    <w:rsid w:val="00D850BD"/>
    <w:rsid w:val="00DD4D5E"/>
    <w:rsid w:val="00DE34CF"/>
    <w:rsid w:val="00DF77C5"/>
    <w:rsid w:val="00E13F3D"/>
    <w:rsid w:val="00E22AF6"/>
    <w:rsid w:val="00E34898"/>
    <w:rsid w:val="00E53B23"/>
    <w:rsid w:val="00E660F0"/>
    <w:rsid w:val="00EB09B7"/>
    <w:rsid w:val="00EC5544"/>
    <w:rsid w:val="00EE7D7C"/>
    <w:rsid w:val="00EF042D"/>
    <w:rsid w:val="00F15DE3"/>
    <w:rsid w:val="00F25D98"/>
    <w:rsid w:val="00F300FB"/>
    <w:rsid w:val="00F55F17"/>
    <w:rsid w:val="00F64A0E"/>
    <w:rsid w:val="00F654C5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2022-03-28T23:50:00Z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