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0437737C" w:rsidR="004F0988" w:rsidRPr="00CA3372" w:rsidRDefault="004F0988" w:rsidP="003D7CF1">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r w:rsidR="003D7CF1">
              <w:rPr>
                <w:rFonts w:hint="eastAsia"/>
                <w:lang w:eastAsia="zh-CN"/>
              </w:rPr>
              <w:t>2</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3D7CF1">
              <w:rPr>
                <w:rFonts w:hint="eastAsia"/>
                <w:sz w:val="32"/>
                <w:lang w:eastAsia="zh-CN"/>
              </w:rPr>
              <w:t>03</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7D74A6"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10" o:title="5G-logo_175px"/>
                </v:shape>
              </w:pict>
            </w:r>
          </w:p>
        </w:tc>
        <w:tc>
          <w:tcPr>
            <w:tcW w:w="5540" w:type="dxa"/>
            <w:shd w:val="clear" w:color="auto" w:fill="auto"/>
          </w:tcPr>
          <w:p w14:paraId="61338AB7" w14:textId="6DD48D86" w:rsidR="00D438E9" w:rsidRPr="00CA3372" w:rsidRDefault="007D74A6" w:rsidP="00D438E9">
            <w:pPr>
              <w:jc w:val="right"/>
            </w:pPr>
            <w:bookmarkStart w:id="5" w:name="logos"/>
            <w:r>
              <w:pict w14:anchorId="37AFC991">
                <v:shape id="_x0000_i1026" type="#_x0000_t75" style="width:127.1pt;height:74.5pt">
                  <v:imagedata r:id="rId11"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pPr>
        <w:pStyle w:val="TT"/>
      </w:pPr>
      <w:r w:rsidRPr="00CA3372">
        <w:br w:type="page"/>
      </w:r>
      <w:bookmarkStart w:id="11" w:name="tableOfContents"/>
      <w:bookmarkEnd w:id="11"/>
      <w:r w:rsidRPr="00CA3372">
        <w:lastRenderedPageBreak/>
        <w:t>Contents</w:t>
      </w:r>
    </w:p>
    <w:p w14:paraId="5AD3E6CF" w14:textId="66A2F096" w:rsidR="00CA3372" w:rsidRPr="00CA3372" w:rsidRDefault="003A64C7">
      <w:pPr>
        <w:pStyle w:val="10"/>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a7"/>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D53485">
      <w:pPr>
        <w:pStyle w:val="10"/>
        <w:rPr>
          <w:rFonts w:asciiTheme="minorHAnsi" w:hAnsiTheme="minorHAnsi" w:cstheme="minorBidi"/>
          <w:szCs w:val="22"/>
          <w:lang w:eastAsia="en-GB"/>
        </w:rPr>
      </w:pPr>
      <w:hyperlink w:anchor="_Toc85878584" w:history="1">
        <w:r w:rsidR="00CA3372" w:rsidRPr="00CA3372">
          <w:rPr>
            <w:rStyle w:val="a7"/>
          </w:rPr>
          <w:t>1</w:t>
        </w:r>
        <w:r w:rsidR="00CA3372" w:rsidRPr="00CA3372">
          <w:rPr>
            <w:rFonts w:asciiTheme="minorHAnsi" w:hAnsiTheme="minorHAnsi" w:cstheme="minorBidi"/>
            <w:szCs w:val="22"/>
            <w:lang w:eastAsia="en-GB"/>
          </w:rPr>
          <w:tab/>
        </w:r>
        <w:r w:rsidR="00CA3372" w:rsidRPr="00CA3372">
          <w:rPr>
            <w:rStyle w:val="a7"/>
          </w:rPr>
          <w:t>Scope</w:t>
        </w:r>
        <w:r w:rsidR="00CA3372" w:rsidRPr="00CA3372">
          <w:rPr>
            <w:webHidden/>
          </w:rPr>
          <w:tab/>
        </w:r>
        <w:r w:rsidR="00CA3372" w:rsidRPr="00CA3372">
          <w:rPr>
            <w:webHidden/>
          </w:rPr>
          <w:fldChar w:fldCharType="begin" w:fldLock="1"/>
        </w:r>
        <w:r w:rsidR="00CA3372" w:rsidRPr="00CA3372">
          <w:rPr>
            <w:webHidden/>
          </w:rPr>
          <w:instrText xml:space="preserve"> PAGEREF _Toc85878584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5BBB4279" w14:textId="722747AF" w:rsidR="00CA3372" w:rsidRPr="00CA3372" w:rsidRDefault="00D53485">
      <w:pPr>
        <w:pStyle w:val="10"/>
        <w:rPr>
          <w:rFonts w:asciiTheme="minorHAnsi" w:hAnsiTheme="minorHAnsi" w:cstheme="minorBidi"/>
          <w:szCs w:val="22"/>
          <w:lang w:eastAsia="en-GB"/>
        </w:rPr>
      </w:pPr>
      <w:hyperlink w:anchor="_Toc85878585" w:history="1">
        <w:r w:rsidR="00CA3372" w:rsidRPr="00CA3372">
          <w:rPr>
            <w:rStyle w:val="a7"/>
          </w:rPr>
          <w:t>2</w:t>
        </w:r>
        <w:r w:rsidR="00CA3372" w:rsidRPr="00CA3372">
          <w:rPr>
            <w:rFonts w:asciiTheme="minorHAnsi" w:hAnsiTheme="minorHAnsi" w:cstheme="minorBidi"/>
            <w:szCs w:val="22"/>
            <w:lang w:eastAsia="en-GB"/>
          </w:rPr>
          <w:tab/>
        </w:r>
        <w:r w:rsidR="00CA3372" w:rsidRPr="00CA3372">
          <w:rPr>
            <w:rStyle w:val="a7"/>
          </w:rPr>
          <w:t>References</w:t>
        </w:r>
        <w:r w:rsidR="00CA3372" w:rsidRPr="00CA3372">
          <w:rPr>
            <w:webHidden/>
          </w:rPr>
          <w:tab/>
        </w:r>
        <w:r w:rsidR="00CA3372" w:rsidRPr="00CA3372">
          <w:rPr>
            <w:webHidden/>
          </w:rPr>
          <w:fldChar w:fldCharType="begin" w:fldLock="1"/>
        </w:r>
        <w:r w:rsidR="00CA3372" w:rsidRPr="00CA3372">
          <w:rPr>
            <w:webHidden/>
          </w:rPr>
          <w:instrText xml:space="preserve"> PAGEREF _Toc85878585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39F1F20D" w14:textId="0E44D7C0" w:rsidR="00CA3372" w:rsidRPr="00CA3372" w:rsidRDefault="00D53485">
      <w:pPr>
        <w:pStyle w:val="10"/>
        <w:rPr>
          <w:rFonts w:asciiTheme="minorHAnsi" w:hAnsiTheme="minorHAnsi" w:cstheme="minorBidi"/>
          <w:szCs w:val="22"/>
          <w:lang w:eastAsia="en-GB"/>
        </w:rPr>
      </w:pPr>
      <w:hyperlink w:anchor="_Toc85878586" w:history="1">
        <w:r w:rsidR="00CA3372" w:rsidRPr="00CA3372">
          <w:rPr>
            <w:rStyle w:val="a7"/>
          </w:rPr>
          <w:t>3</w:t>
        </w:r>
        <w:r w:rsidR="00CA3372" w:rsidRPr="00CA3372">
          <w:rPr>
            <w:rFonts w:asciiTheme="minorHAnsi" w:hAnsiTheme="minorHAnsi" w:cstheme="minorBidi"/>
            <w:szCs w:val="22"/>
            <w:lang w:eastAsia="en-GB"/>
          </w:rPr>
          <w:tab/>
        </w:r>
        <w:r w:rsidR="00CA3372" w:rsidRPr="00CA3372">
          <w:rPr>
            <w:rStyle w:val="a7"/>
          </w:rPr>
          <w:t>Definitions, symbols and 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_Toc85878586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11DFAB40" w14:textId="5EA08E06" w:rsidR="00CA3372" w:rsidRPr="00CA3372" w:rsidRDefault="00D53485">
      <w:pPr>
        <w:pStyle w:val="20"/>
        <w:rPr>
          <w:rFonts w:asciiTheme="minorHAnsi" w:hAnsiTheme="minorHAnsi" w:cstheme="minorBidi"/>
          <w:sz w:val="22"/>
          <w:szCs w:val="22"/>
          <w:lang w:eastAsia="en-GB"/>
        </w:rPr>
      </w:pPr>
      <w:hyperlink w:anchor="_Toc85878587" w:history="1">
        <w:r w:rsidR="00CA3372" w:rsidRPr="00CA3372">
          <w:rPr>
            <w:rStyle w:val="a7"/>
          </w:rPr>
          <w:t>3.1</w:t>
        </w:r>
        <w:r w:rsidR="00CA3372" w:rsidRPr="00CA3372">
          <w:rPr>
            <w:rFonts w:asciiTheme="minorHAnsi" w:hAnsiTheme="minorHAnsi" w:cstheme="minorBidi"/>
            <w:sz w:val="22"/>
            <w:szCs w:val="22"/>
            <w:lang w:eastAsia="en-GB"/>
          </w:rPr>
          <w:tab/>
        </w:r>
        <w:r w:rsidR="00CA3372" w:rsidRPr="00CA3372">
          <w:rPr>
            <w:rStyle w:val="a7"/>
          </w:rPr>
          <w:t>Definitions</w:t>
        </w:r>
        <w:r w:rsidR="00CA3372" w:rsidRPr="00CA3372">
          <w:rPr>
            <w:webHidden/>
          </w:rPr>
          <w:tab/>
        </w:r>
        <w:r w:rsidR="00CA3372" w:rsidRPr="00CA3372">
          <w:rPr>
            <w:webHidden/>
          </w:rPr>
          <w:fldChar w:fldCharType="begin" w:fldLock="1"/>
        </w:r>
        <w:r w:rsidR="00CA3372" w:rsidRPr="00CA3372">
          <w:rPr>
            <w:webHidden/>
          </w:rPr>
          <w:instrText xml:space="preserve"> PAGEREF _Toc85878587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4CB97783" w14:textId="42549263" w:rsidR="00CA3372" w:rsidRPr="00CA3372" w:rsidRDefault="00D53485">
      <w:pPr>
        <w:pStyle w:val="20"/>
        <w:rPr>
          <w:rFonts w:asciiTheme="minorHAnsi" w:hAnsiTheme="minorHAnsi" w:cstheme="minorBidi"/>
          <w:sz w:val="22"/>
          <w:szCs w:val="22"/>
          <w:lang w:eastAsia="en-GB"/>
        </w:rPr>
      </w:pPr>
      <w:hyperlink w:anchor="_Toc85878588" w:history="1">
        <w:r w:rsidR="00CA3372" w:rsidRPr="00CA3372">
          <w:rPr>
            <w:rStyle w:val="a7"/>
          </w:rPr>
          <w:t>3.2</w:t>
        </w:r>
        <w:r w:rsidR="00CA3372" w:rsidRPr="00CA3372">
          <w:rPr>
            <w:rFonts w:asciiTheme="minorHAnsi" w:hAnsiTheme="minorHAnsi" w:cstheme="minorBidi"/>
            <w:sz w:val="22"/>
            <w:szCs w:val="22"/>
            <w:lang w:eastAsia="en-GB"/>
          </w:rPr>
          <w:tab/>
        </w:r>
        <w:r w:rsidR="00CA3372" w:rsidRPr="00CA3372">
          <w:rPr>
            <w:rStyle w:val="a7"/>
          </w:rPr>
          <w:t>Symbols</w:t>
        </w:r>
        <w:r w:rsidR="00CA3372" w:rsidRPr="00CA3372">
          <w:rPr>
            <w:webHidden/>
          </w:rPr>
          <w:tab/>
        </w:r>
        <w:r w:rsidR="00CA3372" w:rsidRPr="00CA3372">
          <w:rPr>
            <w:webHidden/>
          </w:rPr>
          <w:fldChar w:fldCharType="begin" w:fldLock="1"/>
        </w:r>
        <w:r w:rsidR="00CA3372" w:rsidRPr="00CA3372">
          <w:rPr>
            <w:webHidden/>
          </w:rPr>
          <w:instrText xml:space="preserve"> PAGEREF _Toc85878588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022ABE73" w14:textId="1D13F555" w:rsidR="00CA3372" w:rsidRPr="00CA3372" w:rsidRDefault="00D53485">
      <w:pPr>
        <w:pStyle w:val="20"/>
        <w:rPr>
          <w:rFonts w:asciiTheme="minorHAnsi" w:hAnsiTheme="minorHAnsi" w:cstheme="minorBidi"/>
          <w:sz w:val="22"/>
          <w:szCs w:val="22"/>
          <w:lang w:eastAsia="en-GB"/>
        </w:rPr>
      </w:pPr>
      <w:hyperlink w:anchor="_Toc85878589" w:history="1">
        <w:r w:rsidR="00CA3372" w:rsidRPr="00CA3372">
          <w:rPr>
            <w:rStyle w:val="a7"/>
          </w:rPr>
          <w:t>3.3</w:t>
        </w:r>
        <w:r w:rsidR="00CA3372" w:rsidRPr="00CA3372">
          <w:rPr>
            <w:rFonts w:asciiTheme="minorHAnsi" w:hAnsiTheme="minorHAnsi" w:cstheme="minorBidi"/>
            <w:sz w:val="22"/>
            <w:szCs w:val="22"/>
            <w:lang w:eastAsia="en-GB"/>
          </w:rPr>
          <w:tab/>
        </w:r>
        <w:r w:rsidR="00CA3372" w:rsidRPr="00CA3372">
          <w:rPr>
            <w:rStyle w:val="a7"/>
          </w:rPr>
          <w:t>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_Toc85878589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3CD8FDCC" w14:textId="57E5D932" w:rsidR="00CA3372" w:rsidRPr="00CA3372" w:rsidRDefault="00D53485">
      <w:pPr>
        <w:pStyle w:val="10"/>
        <w:rPr>
          <w:rFonts w:asciiTheme="minorHAnsi" w:hAnsiTheme="minorHAnsi" w:cstheme="minorBidi"/>
          <w:szCs w:val="22"/>
          <w:lang w:eastAsia="en-GB"/>
        </w:rPr>
      </w:pPr>
      <w:hyperlink w:anchor="_Toc85878590" w:history="1">
        <w:r w:rsidR="00CA3372" w:rsidRPr="00CA3372">
          <w:rPr>
            <w:rStyle w:val="a7"/>
          </w:rPr>
          <w:t>4</w:t>
        </w:r>
        <w:r w:rsidR="00CA3372" w:rsidRPr="00CA3372">
          <w:rPr>
            <w:rFonts w:asciiTheme="minorHAnsi" w:hAnsiTheme="minorHAnsi" w:cstheme="minorBidi"/>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_Toc85878590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6B8D418B" w14:textId="158CB0E9" w:rsidR="00CA3372" w:rsidRPr="00CA3372" w:rsidRDefault="00D53485">
      <w:pPr>
        <w:pStyle w:val="10"/>
        <w:rPr>
          <w:rFonts w:asciiTheme="minorHAnsi" w:hAnsiTheme="minorHAnsi" w:cstheme="minorBidi"/>
          <w:szCs w:val="22"/>
          <w:lang w:eastAsia="en-GB"/>
        </w:rPr>
      </w:pPr>
      <w:hyperlink w:anchor="_Toc85878591" w:history="1">
        <w:r w:rsidR="00CA3372" w:rsidRPr="00CA3372">
          <w:rPr>
            <w:rStyle w:val="a7"/>
          </w:rPr>
          <w:t>5</w:t>
        </w:r>
        <w:r w:rsidR="00CA3372" w:rsidRPr="00CA3372">
          <w:rPr>
            <w:rFonts w:asciiTheme="minorHAnsi" w:hAnsiTheme="minorHAnsi" w:cstheme="minorBidi"/>
            <w:szCs w:val="22"/>
            <w:lang w:eastAsia="en-GB"/>
          </w:rPr>
          <w:tab/>
        </w:r>
        <w:r w:rsidR="00CA3372" w:rsidRPr="00CA3372">
          <w:rPr>
            <w:rStyle w:val="a7"/>
          </w:rPr>
          <w:t xml:space="preserve">Services offered by the </w:t>
        </w:r>
        <w:r w:rsidR="00CA3372" w:rsidRPr="00CA3372">
          <w:rPr>
            <w:rStyle w:val="a7"/>
            <w:lang w:eastAsia="zh-CN"/>
          </w:rPr>
          <w:t>5G DDNMF</w:t>
        </w:r>
        <w:r w:rsidR="00CA3372" w:rsidRPr="00CA3372">
          <w:rPr>
            <w:webHidden/>
          </w:rPr>
          <w:tab/>
        </w:r>
        <w:r w:rsidR="00CA3372" w:rsidRPr="00CA3372">
          <w:rPr>
            <w:webHidden/>
          </w:rPr>
          <w:fldChar w:fldCharType="begin" w:fldLock="1"/>
        </w:r>
        <w:r w:rsidR="00CA3372" w:rsidRPr="00CA3372">
          <w:rPr>
            <w:webHidden/>
          </w:rPr>
          <w:instrText xml:space="preserve"> PAGEREF _Toc85878591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25185873" w14:textId="5E99715B" w:rsidR="00CA3372" w:rsidRPr="00CA3372" w:rsidRDefault="00D53485">
      <w:pPr>
        <w:pStyle w:val="20"/>
        <w:rPr>
          <w:rFonts w:asciiTheme="minorHAnsi" w:hAnsiTheme="minorHAnsi" w:cstheme="minorBidi"/>
          <w:sz w:val="22"/>
          <w:szCs w:val="22"/>
          <w:lang w:eastAsia="en-GB"/>
        </w:rPr>
      </w:pPr>
      <w:hyperlink w:anchor="_Toc85878592" w:history="1">
        <w:r w:rsidR="00CA3372" w:rsidRPr="00CA3372">
          <w:rPr>
            <w:rStyle w:val="a7"/>
          </w:rPr>
          <w:t>5.1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_Toc85878592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3205FD6F" w14:textId="4B79E0DE" w:rsidR="00CA3372" w:rsidRPr="00CA3372" w:rsidRDefault="00D53485">
      <w:pPr>
        <w:pStyle w:val="20"/>
        <w:rPr>
          <w:rFonts w:asciiTheme="minorHAnsi" w:hAnsiTheme="minorHAnsi" w:cstheme="minorBidi"/>
          <w:sz w:val="22"/>
          <w:szCs w:val="22"/>
          <w:lang w:eastAsia="en-GB"/>
        </w:rPr>
      </w:pPr>
      <w:hyperlink w:anchor="_Toc85878593" w:history="1">
        <w:r w:rsidR="00CA3372" w:rsidRPr="00CA3372">
          <w:rPr>
            <w:rStyle w:val="a7"/>
          </w:rPr>
          <w:t>5.2</w:t>
        </w:r>
        <w:r w:rsidR="00CA3372" w:rsidRPr="00CA3372">
          <w:rPr>
            <w:rFonts w:asciiTheme="minorHAnsi" w:hAnsiTheme="minorHAnsi" w:cstheme="minorBidi"/>
            <w:sz w:val="22"/>
            <w:szCs w:val="22"/>
            <w:lang w:eastAsia="en-GB"/>
          </w:rPr>
          <w:tab/>
        </w:r>
        <w:r w:rsidR="00CA3372" w:rsidRPr="00CA3372">
          <w:rPr>
            <w:rStyle w:val="a7"/>
          </w:rPr>
          <w:t>N5g-ddnmf_Discovery Service</w:t>
        </w:r>
        <w:r w:rsidR="00CA3372" w:rsidRPr="00CA3372">
          <w:rPr>
            <w:webHidden/>
          </w:rPr>
          <w:tab/>
        </w:r>
        <w:r w:rsidR="00CA3372" w:rsidRPr="00CA3372">
          <w:rPr>
            <w:webHidden/>
          </w:rPr>
          <w:fldChar w:fldCharType="begin" w:fldLock="1"/>
        </w:r>
        <w:r w:rsidR="00CA3372" w:rsidRPr="00CA3372">
          <w:rPr>
            <w:webHidden/>
          </w:rPr>
          <w:instrText xml:space="preserve"> PAGEREF _Toc85878593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AD85402" w14:textId="49631A53" w:rsidR="00CA3372" w:rsidRPr="00CA3372" w:rsidRDefault="00D53485">
      <w:pPr>
        <w:pStyle w:val="30"/>
        <w:rPr>
          <w:rFonts w:asciiTheme="minorHAnsi" w:hAnsiTheme="minorHAnsi" w:cstheme="minorBidi"/>
          <w:sz w:val="22"/>
          <w:szCs w:val="22"/>
          <w:lang w:eastAsia="en-GB"/>
        </w:rPr>
      </w:pPr>
      <w:hyperlink w:anchor="_Toc85878594" w:history="1">
        <w:r w:rsidR="00CA3372" w:rsidRPr="00CA3372">
          <w:rPr>
            <w:rStyle w:val="a7"/>
          </w:rPr>
          <w:t>5.2.1</w:t>
        </w:r>
        <w:r w:rsidR="00CA3372" w:rsidRPr="00CA3372">
          <w:rPr>
            <w:rFonts w:asciiTheme="minorHAnsi" w:hAnsiTheme="minorHAnsi" w:cstheme="minorBidi"/>
            <w:sz w:val="22"/>
            <w:szCs w:val="22"/>
            <w:lang w:eastAsia="en-GB"/>
          </w:rPr>
          <w:tab/>
        </w:r>
        <w:r w:rsidR="00CA3372" w:rsidRPr="00CA3372">
          <w:rPr>
            <w:rStyle w:val="a7"/>
          </w:rPr>
          <w:t>Service Description</w:t>
        </w:r>
        <w:r w:rsidR="00CA3372" w:rsidRPr="00CA3372">
          <w:rPr>
            <w:webHidden/>
          </w:rPr>
          <w:tab/>
        </w:r>
        <w:r w:rsidR="00CA3372" w:rsidRPr="00CA3372">
          <w:rPr>
            <w:webHidden/>
          </w:rPr>
          <w:fldChar w:fldCharType="begin" w:fldLock="1"/>
        </w:r>
        <w:r w:rsidR="00CA3372" w:rsidRPr="00CA3372">
          <w:rPr>
            <w:webHidden/>
          </w:rPr>
          <w:instrText xml:space="preserve"> PAGEREF _Toc85878594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481B8B8C" w14:textId="78530BF6" w:rsidR="00CA3372" w:rsidRPr="00CA3372" w:rsidRDefault="00D53485">
      <w:pPr>
        <w:pStyle w:val="30"/>
        <w:rPr>
          <w:rFonts w:asciiTheme="minorHAnsi" w:hAnsiTheme="minorHAnsi" w:cstheme="minorBidi"/>
          <w:sz w:val="22"/>
          <w:szCs w:val="22"/>
          <w:lang w:eastAsia="en-GB"/>
        </w:rPr>
      </w:pPr>
      <w:hyperlink w:anchor="_Toc85878595" w:history="1">
        <w:r w:rsidR="00CA3372" w:rsidRPr="00CA3372">
          <w:rPr>
            <w:rStyle w:val="a7"/>
          </w:rPr>
          <w:t>5.2.2</w:t>
        </w:r>
        <w:r w:rsidR="00CA3372" w:rsidRPr="00CA3372">
          <w:rPr>
            <w:rFonts w:asciiTheme="minorHAnsi" w:hAnsiTheme="minorHAnsi" w:cstheme="minorBidi"/>
            <w:sz w:val="22"/>
            <w:szCs w:val="22"/>
            <w:lang w:eastAsia="en-GB"/>
          </w:rPr>
          <w:tab/>
        </w:r>
        <w:r w:rsidR="00CA3372" w:rsidRPr="00CA3372">
          <w:rPr>
            <w:rStyle w:val="a7"/>
          </w:rPr>
          <w:t>Service Operations</w:t>
        </w:r>
        <w:r w:rsidR="00CA3372" w:rsidRPr="00CA3372">
          <w:rPr>
            <w:webHidden/>
          </w:rPr>
          <w:tab/>
        </w:r>
        <w:r w:rsidR="00CA3372" w:rsidRPr="00CA3372">
          <w:rPr>
            <w:webHidden/>
          </w:rPr>
          <w:fldChar w:fldCharType="begin" w:fldLock="1"/>
        </w:r>
        <w:r w:rsidR="00CA3372" w:rsidRPr="00CA3372">
          <w:rPr>
            <w:webHidden/>
          </w:rPr>
          <w:instrText xml:space="preserve"> PAGEREF _Toc85878595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3C543E3" w14:textId="023B8200" w:rsidR="00CA3372" w:rsidRPr="00CA3372" w:rsidRDefault="00D53485">
      <w:pPr>
        <w:pStyle w:val="40"/>
        <w:rPr>
          <w:rFonts w:asciiTheme="minorHAnsi" w:hAnsiTheme="minorHAnsi" w:cstheme="minorBidi"/>
          <w:sz w:val="22"/>
          <w:szCs w:val="22"/>
          <w:lang w:eastAsia="en-GB"/>
        </w:rPr>
      </w:pPr>
      <w:hyperlink w:anchor="_Toc85878596" w:history="1">
        <w:r w:rsidR="00CA3372" w:rsidRPr="00CA3372">
          <w:rPr>
            <w:rStyle w:val="a7"/>
          </w:rPr>
          <w:t>5.2.2.1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_Toc85878596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1CA46FD" w14:textId="1740EFFC" w:rsidR="00CA3372" w:rsidRPr="00CA3372" w:rsidRDefault="00D53485">
      <w:pPr>
        <w:pStyle w:val="40"/>
        <w:rPr>
          <w:rFonts w:asciiTheme="minorHAnsi" w:hAnsiTheme="minorHAnsi" w:cstheme="minorBidi"/>
          <w:sz w:val="22"/>
          <w:szCs w:val="22"/>
          <w:lang w:eastAsia="en-GB"/>
        </w:rPr>
      </w:pPr>
      <w:hyperlink w:anchor="_Toc85878597" w:history="1">
        <w:r w:rsidR="00CA3372" w:rsidRPr="00CA3372">
          <w:rPr>
            <w:rStyle w:val="a7"/>
          </w:rPr>
          <w:t>5.2.2.2</w:t>
        </w:r>
        <w:r w:rsidR="00CA3372" w:rsidRPr="00CA3372">
          <w:rPr>
            <w:rFonts w:asciiTheme="minorHAnsi" w:hAnsiTheme="minorHAnsi" w:cstheme="minorBidi"/>
            <w:sz w:val="22"/>
            <w:szCs w:val="22"/>
            <w:lang w:eastAsia="en-GB"/>
          </w:rPr>
          <w:tab/>
        </w:r>
        <w:r w:rsidR="00CA3372" w:rsidRPr="00CA3372">
          <w:rPr>
            <w:rStyle w:val="a7"/>
          </w:rPr>
          <w:t>AnnounceAuthorize</w:t>
        </w:r>
        <w:r w:rsidR="00CA3372" w:rsidRPr="00CA3372">
          <w:rPr>
            <w:webHidden/>
          </w:rPr>
          <w:tab/>
        </w:r>
        <w:r w:rsidR="00CA3372" w:rsidRPr="00CA3372">
          <w:rPr>
            <w:webHidden/>
          </w:rPr>
          <w:fldChar w:fldCharType="begin" w:fldLock="1"/>
        </w:r>
        <w:r w:rsidR="00CA3372" w:rsidRPr="00CA3372">
          <w:rPr>
            <w:webHidden/>
          </w:rPr>
          <w:instrText xml:space="preserve"> PAGEREF _Toc85878597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812247C" w14:textId="18AC13B7" w:rsidR="00CA3372" w:rsidRPr="00CA3372" w:rsidRDefault="00D53485">
      <w:pPr>
        <w:pStyle w:val="50"/>
        <w:rPr>
          <w:rFonts w:asciiTheme="minorHAnsi" w:hAnsiTheme="minorHAnsi" w:cstheme="minorBidi"/>
          <w:sz w:val="22"/>
          <w:szCs w:val="22"/>
          <w:lang w:eastAsia="en-GB"/>
        </w:rPr>
      </w:pPr>
      <w:hyperlink w:anchor="_Toc85878598" w:history="1">
        <w:r w:rsidR="00CA3372" w:rsidRPr="00CA3372">
          <w:rPr>
            <w:rStyle w:val="a7"/>
          </w:rPr>
          <w:t>5.2.2.2.1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_Toc85878598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1B0E9B51" w14:textId="0E953E75" w:rsidR="00CA3372" w:rsidRPr="00CA3372" w:rsidRDefault="00D53485">
      <w:pPr>
        <w:pStyle w:val="50"/>
        <w:rPr>
          <w:rFonts w:asciiTheme="minorHAnsi" w:hAnsiTheme="minorHAnsi" w:cstheme="minorBidi"/>
          <w:sz w:val="22"/>
          <w:szCs w:val="22"/>
          <w:lang w:eastAsia="en-GB"/>
        </w:rPr>
      </w:pPr>
      <w:hyperlink w:anchor="_Toc85878599" w:history="1">
        <w:r w:rsidR="00CA3372" w:rsidRPr="00CA3372">
          <w:rPr>
            <w:rStyle w:val="a7"/>
          </w:rPr>
          <w:t>5.2.2.2.2</w:t>
        </w:r>
        <w:r w:rsidR="00CA3372" w:rsidRPr="00CA3372">
          <w:rPr>
            <w:rFonts w:asciiTheme="minorHAnsi" w:hAnsiTheme="minorHAnsi" w:cstheme="minorBidi"/>
            <w:sz w:val="22"/>
            <w:szCs w:val="22"/>
            <w:lang w:eastAsia="en-GB"/>
          </w:rPr>
          <w:tab/>
        </w:r>
        <w:r w:rsidR="00CA3372" w:rsidRPr="00CA3372">
          <w:rPr>
            <w:rStyle w:val="a7"/>
          </w:rPr>
          <w:t>Obtain the authorization to announce for a UE</w:t>
        </w:r>
        <w:r w:rsidR="00CA3372" w:rsidRPr="00CA3372">
          <w:rPr>
            <w:webHidden/>
          </w:rPr>
          <w:tab/>
        </w:r>
        <w:r w:rsidR="00CA3372" w:rsidRPr="00CA3372">
          <w:rPr>
            <w:webHidden/>
          </w:rPr>
          <w:fldChar w:fldCharType="begin" w:fldLock="1"/>
        </w:r>
        <w:r w:rsidR="00CA3372" w:rsidRPr="00CA3372">
          <w:rPr>
            <w:webHidden/>
          </w:rPr>
          <w:instrText xml:space="preserve"> PAGEREF _Toc85878599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A6925FB" w14:textId="2C4ACB42" w:rsidR="00CA3372" w:rsidRPr="00CA3372" w:rsidRDefault="00D53485">
      <w:pPr>
        <w:pStyle w:val="40"/>
        <w:rPr>
          <w:rFonts w:asciiTheme="minorHAnsi" w:hAnsiTheme="minorHAnsi" w:cstheme="minorBidi"/>
          <w:sz w:val="22"/>
          <w:szCs w:val="22"/>
          <w:lang w:eastAsia="en-GB"/>
        </w:rPr>
      </w:pPr>
      <w:hyperlink w:anchor="_Toc85878600" w:history="1">
        <w:r w:rsidR="00CA3372" w:rsidRPr="00CA3372">
          <w:rPr>
            <w:rStyle w:val="a7"/>
          </w:rPr>
          <w:t>5.2.2.3</w:t>
        </w:r>
        <w:r w:rsidR="00CA3372" w:rsidRPr="00CA3372">
          <w:rPr>
            <w:rFonts w:asciiTheme="minorHAnsi" w:hAnsiTheme="minorHAnsi" w:cstheme="minorBidi"/>
            <w:sz w:val="22"/>
            <w:szCs w:val="22"/>
            <w:lang w:eastAsia="en-GB"/>
          </w:rPr>
          <w:tab/>
        </w:r>
        <w:r w:rsidR="00CA3372" w:rsidRPr="00CA3372">
          <w:rPr>
            <w:rStyle w:val="a7"/>
          </w:rPr>
          <w:t>AnnounceUpdate</w:t>
        </w:r>
        <w:r w:rsidR="00CA3372" w:rsidRPr="00CA3372">
          <w:rPr>
            <w:webHidden/>
          </w:rPr>
          <w:tab/>
        </w:r>
        <w:r w:rsidR="00CA3372" w:rsidRPr="00CA3372">
          <w:rPr>
            <w:webHidden/>
          </w:rPr>
          <w:fldChar w:fldCharType="begin" w:fldLock="1"/>
        </w:r>
        <w:r w:rsidR="00CA3372" w:rsidRPr="00CA3372">
          <w:rPr>
            <w:webHidden/>
          </w:rPr>
          <w:instrText xml:space="preserve"> PAGEREF _Toc85878600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4EE2C076" w14:textId="42B9E9A1" w:rsidR="00CA3372" w:rsidRPr="00CA3372" w:rsidRDefault="00D53485">
      <w:pPr>
        <w:pStyle w:val="50"/>
        <w:rPr>
          <w:rFonts w:asciiTheme="minorHAnsi" w:hAnsiTheme="minorHAnsi" w:cstheme="minorBidi"/>
          <w:sz w:val="22"/>
          <w:szCs w:val="22"/>
          <w:lang w:eastAsia="en-GB"/>
        </w:rPr>
      </w:pPr>
      <w:hyperlink w:anchor="_Toc85878601" w:history="1">
        <w:r w:rsidR="00CA3372" w:rsidRPr="00CA3372">
          <w:rPr>
            <w:rStyle w:val="a7"/>
          </w:rPr>
          <w:t>5.2.2.</w:t>
        </w:r>
        <w:r w:rsidR="00CA3372" w:rsidRPr="00CA3372">
          <w:rPr>
            <w:rStyle w:val="a7"/>
            <w:lang w:eastAsia="zh-CN"/>
          </w:rPr>
          <w:t>3</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_Toc85878601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6BFE4422" w14:textId="10BC09DE" w:rsidR="00CA3372" w:rsidRPr="00CA3372" w:rsidRDefault="00D53485">
      <w:pPr>
        <w:pStyle w:val="50"/>
        <w:rPr>
          <w:rFonts w:asciiTheme="minorHAnsi" w:hAnsiTheme="minorHAnsi" w:cstheme="minorBidi"/>
          <w:sz w:val="22"/>
          <w:szCs w:val="22"/>
          <w:lang w:eastAsia="en-GB"/>
        </w:rPr>
      </w:pPr>
      <w:hyperlink w:anchor="_Toc85878602" w:history="1">
        <w:r w:rsidR="00CA3372" w:rsidRPr="00CA3372">
          <w:rPr>
            <w:rStyle w:val="a7"/>
          </w:rPr>
          <w:t>5.2.2.3.2</w:t>
        </w:r>
        <w:r w:rsidR="00CA3372" w:rsidRPr="00CA3372">
          <w:rPr>
            <w:rFonts w:asciiTheme="minorHAnsi" w:hAnsiTheme="minorHAnsi" w:cstheme="minorBidi"/>
            <w:sz w:val="22"/>
            <w:szCs w:val="22"/>
            <w:lang w:eastAsia="en-GB"/>
          </w:rPr>
          <w:tab/>
        </w:r>
        <w:r w:rsidR="00CA3372" w:rsidRPr="00CA3372">
          <w:rPr>
            <w:rStyle w:val="a7"/>
          </w:rPr>
          <w:t>Update the authorization for announcing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_Toc85878602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488C151" w14:textId="2988DA18" w:rsidR="00CA3372" w:rsidRPr="00CA3372" w:rsidRDefault="00D53485">
      <w:pPr>
        <w:pStyle w:val="40"/>
        <w:rPr>
          <w:rFonts w:asciiTheme="minorHAnsi" w:hAnsiTheme="minorHAnsi" w:cstheme="minorBidi"/>
          <w:sz w:val="22"/>
          <w:szCs w:val="22"/>
          <w:lang w:eastAsia="en-GB"/>
        </w:rPr>
      </w:pPr>
      <w:hyperlink w:anchor="_Toc85878603" w:history="1">
        <w:r w:rsidR="00CA3372" w:rsidRPr="00CA3372">
          <w:rPr>
            <w:rStyle w:val="a7"/>
          </w:rPr>
          <w:t>5.2.2.</w:t>
        </w:r>
        <w:r w:rsidR="00CA3372" w:rsidRPr="00CA3372">
          <w:rPr>
            <w:rStyle w:val="a7"/>
            <w:lang w:eastAsia="zh-CN"/>
          </w:rPr>
          <w:t>4</w:t>
        </w:r>
        <w:r w:rsidR="00CA3372" w:rsidRPr="00CA3372">
          <w:rPr>
            <w:rFonts w:asciiTheme="minorHAnsi" w:hAnsiTheme="minorHAnsi" w:cstheme="minorBidi"/>
            <w:sz w:val="22"/>
            <w:szCs w:val="22"/>
            <w:lang w:eastAsia="en-GB"/>
          </w:rPr>
          <w:tab/>
        </w:r>
        <w:r w:rsidR="00CA3372" w:rsidRPr="00CA3372">
          <w:rPr>
            <w:rStyle w:val="a7"/>
          </w:rPr>
          <w:t>MonitorAuthorize</w:t>
        </w:r>
        <w:r w:rsidR="00CA3372" w:rsidRPr="00CA3372">
          <w:rPr>
            <w:webHidden/>
          </w:rPr>
          <w:tab/>
        </w:r>
        <w:r w:rsidR="00CA3372" w:rsidRPr="00CA3372">
          <w:rPr>
            <w:webHidden/>
          </w:rPr>
          <w:fldChar w:fldCharType="begin" w:fldLock="1"/>
        </w:r>
        <w:r w:rsidR="00CA3372" w:rsidRPr="00CA3372">
          <w:rPr>
            <w:webHidden/>
          </w:rPr>
          <w:instrText xml:space="preserve"> PAGEREF _Toc85878603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6D08BB" w14:textId="0D2435D8" w:rsidR="00CA3372" w:rsidRPr="00CA3372" w:rsidRDefault="00D53485">
      <w:pPr>
        <w:pStyle w:val="50"/>
        <w:rPr>
          <w:rFonts w:asciiTheme="minorHAnsi" w:hAnsiTheme="minorHAnsi" w:cstheme="minorBidi"/>
          <w:sz w:val="22"/>
          <w:szCs w:val="22"/>
          <w:lang w:eastAsia="en-GB"/>
        </w:rPr>
      </w:pPr>
      <w:hyperlink w:anchor="_Toc85878604" w:history="1">
        <w:r w:rsidR="00CA3372" w:rsidRPr="00CA3372">
          <w:rPr>
            <w:rStyle w:val="a7"/>
          </w:rPr>
          <w:t>5.2.2.</w:t>
        </w:r>
        <w:r w:rsidR="00CA3372" w:rsidRPr="00CA3372">
          <w:rPr>
            <w:rStyle w:val="a7"/>
            <w:lang w:eastAsia="zh-CN"/>
          </w:rPr>
          <w:t>4</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_Toc85878604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3AF4D2A3" w14:textId="1E17C97B" w:rsidR="00CA3372" w:rsidRPr="00CA3372" w:rsidRDefault="00D53485">
      <w:pPr>
        <w:pStyle w:val="50"/>
        <w:rPr>
          <w:rFonts w:asciiTheme="minorHAnsi" w:hAnsiTheme="minorHAnsi" w:cstheme="minorBidi"/>
          <w:sz w:val="22"/>
          <w:szCs w:val="22"/>
          <w:lang w:eastAsia="en-GB"/>
        </w:rPr>
      </w:pPr>
      <w:hyperlink w:anchor="_Toc85878605" w:history="1">
        <w:r w:rsidR="00CA3372" w:rsidRPr="00CA3372">
          <w:rPr>
            <w:rStyle w:val="a7"/>
          </w:rPr>
          <w:t>5.2.2.4.2</w:t>
        </w:r>
        <w:r w:rsidR="00CA3372" w:rsidRPr="00CA3372">
          <w:rPr>
            <w:rFonts w:asciiTheme="minorHAnsi" w:hAnsiTheme="minorHAnsi" w:cstheme="minorBidi"/>
            <w:sz w:val="22"/>
            <w:szCs w:val="22"/>
            <w:lang w:eastAsia="en-GB"/>
          </w:rPr>
          <w:tab/>
        </w:r>
        <w:r w:rsidR="00CA3372" w:rsidRPr="00CA3372">
          <w:rPr>
            <w:rStyle w:val="a7"/>
          </w:rPr>
          <w:t>Obtain the authorization to monitor for a UE</w:t>
        </w:r>
        <w:r w:rsidR="00CA3372" w:rsidRPr="00CA3372">
          <w:rPr>
            <w:webHidden/>
          </w:rPr>
          <w:tab/>
        </w:r>
        <w:r w:rsidR="00CA3372" w:rsidRPr="00CA3372">
          <w:rPr>
            <w:webHidden/>
          </w:rPr>
          <w:fldChar w:fldCharType="begin" w:fldLock="1"/>
        </w:r>
        <w:r w:rsidR="00CA3372" w:rsidRPr="00CA3372">
          <w:rPr>
            <w:webHidden/>
          </w:rPr>
          <w:instrText xml:space="preserve"> PAGEREF _Toc85878605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4195D9" w14:textId="6CAEC241" w:rsidR="00CA3372" w:rsidRPr="00CA3372" w:rsidRDefault="00D53485">
      <w:pPr>
        <w:pStyle w:val="40"/>
        <w:rPr>
          <w:rFonts w:asciiTheme="minorHAnsi" w:hAnsiTheme="minorHAnsi" w:cstheme="minorBidi"/>
          <w:sz w:val="22"/>
          <w:szCs w:val="22"/>
          <w:lang w:eastAsia="en-GB"/>
        </w:rPr>
      </w:pPr>
      <w:hyperlink w:anchor="_Toc85878606" w:history="1">
        <w:r w:rsidR="00CA3372" w:rsidRPr="00CA3372">
          <w:rPr>
            <w:rStyle w:val="a7"/>
          </w:rPr>
          <w:t>5.2.2.</w:t>
        </w:r>
        <w:r w:rsidR="00CA3372" w:rsidRPr="00CA3372">
          <w:rPr>
            <w:rStyle w:val="a7"/>
            <w:lang w:eastAsia="zh-CN"/>
          </w:rPr>
          <w:t>5</w:t>
        </w:r>
        <w:r w:rsidR="00CA3372" w:rsidRPr="00CA3372">
          <w:rPr>
            <w:rFonts w:asciiTheme="minorHAnsi" w:hAnsiTheme="minorHAnsi" w:cstheme="minorBidi"/>
            <w:sz w:val="22"/>
            <w:szCs w:val="22"/>
            <w:lang w:eastAsia="en-GB"/>
          </w:rPr>
          <w:tab/>
        </w:r>
        <w:r w:rsidR="00CA3372" w:rsidRPr="00CA3372">
          <w:rPr>
            <w:rStyle w:val="a7"/>
          </w:rPr>
          <w:t>MonitorUpdate</w:t>
        </w:r>
        <w:r w:rsidR="00CA3372" w:rsidRPr="00CA3372">
          <w:rPr>
            <w:webHidden/>
          </w:rPr>
          <w:tab/>
        </w:r>
        <w:r w:rsidR="00CA3372" w:rsidRPr="00CA3372">
          <w:rPr>
            <w:webHidden/>
          </w:rPr>
          <w:fldChar w:fldCharType="begin" w:fldLock="1"/>
        </w:r>
        <w:r w:rsidR="00CA3372" w:rsidRPr="00CA3372">
          <w:rPr>
            <w:webHidden/>
          </w:rPr>
          <w:instrText xml:space="preserve"> PAGEREF _Toc85878606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381E8F7B" w14:textId="5BF8DC0A" w:rsidR="00CA3372" w:rsidRPr="00CA3372" w:rsidRDefault="00D53485">
      <w:pPr>
        <w:pStyle w:val="50"/>
        <w:rPr>
          <w:rFonts w:asciiTheme="minorHAnsi" w:hAnsiTheme="minorHAnsi" w:cstheme="minorBidi"/>
          <w:sz w:val="22"/>
          <w:szCs w:val="22"/>
          <w:lang w:eastAsia="en-GB"/>
        </w:rPr>
      </w:pPr>
      <w:hyperlink w:anchor="_Toc85878607" w:history="1">
        <w:r w:rsidR="00CA3372" w:rsidRPr="00CA3372">
          <w:rPr>
            <w:rStyle w:val="a7"/>
          </w:rPr>
          <w:t>5.2.2.</w:t>
        </w:r>
        <w:r w:rsidR="00CA3372" w:rsidRPr="00CA3372">
          <w:rPr>
            <w:rStyle w:val="a7"/>
            <w:lang w:eastAsia="zh-CN"/>
          </w:rPr>
          <w:t>5</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_Toc85878607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07733FDF" w14:textId="119DF39A" w:rsidR="00CA3372" w:rsidRPr="00CA3372" w:rsidRDefault="00D53485">
      <w:pPr>
        <w:pStyle w:val="50"/>
        <w:rPr>
          <w:rFonts w:asciiTheme="minorHAnsi" w:hAnsiTheme="minorHAnsi" w:cstheme="minorBidi"/>
          <w:sz w:val="22"/>
          <w:szCs w:val="22"/>
          <w:lang w:eastAsia="en-GB"/>
        </w:rPr>
      </w:pPr>
      <w:hyperlink w:anchor="_Toc85878608" w:history="1">
        <w:r w:rsidR="00CA3372" w:rsidRPr="00CA3372">
          <w:rPr>
            <w:rStyle w:val="a7"/>
          </w:rPr>
          <w:t>5.2.2.5.2</w:t>
        </w:r>
        <w:r w:rsidR="00CA3372" w:rsidRPr="00CA3372">
          <w:rPr>
            <w:rFonts w:asciiTheme="minorHAnsi" w:hAnsiTheme="minorHAnsi" w:cstheme="minorBidi"/>
            <w:sz w:val="22"/>
            <w:szCs w:val="22"/>
            <w:lang w:eastAsia="en-GB"/>
          </w:rPr>
          <w:tab/>
        </w:r>
        <w:r w:rsidR="00CA3372" w:rsidRPr="00CA3372">
          <w:rPr>
            <w:rStyle w:val="a7"/>
          </w:rPr>
          <w:t>Update the authorization for monitoring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_Toc85878608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6B660DD9" w14:textId="75F74438" w:rsidR="00CA3372" w:rsidRPr="00CA3372" w:rsidRDefault="00D53485">
      <w:pPr>
        <w:pStyle w:val="40"/>
        <w:rPr>
          <w:rFonts w:asciiTheme="minorHAnsi" w:hAnsiTheme="minorHAnsi" w:cstheme="minorBidi"/>
          <w:sz w:val="22"/>
          <w:szCs w:val="22"/>
          <w:lang w:eastAsia="en-GB"/>
        </w:rPr>
      </w:pPr>
      <w:hyperlink w:anchor="_Toc85878609" w:history="1">
        <w:r w:rsidR="00CA3372" w:rsidRPr="00CA3372">
          <w:rPr>
            <w:rStyle w:val="a7"/>
          </w:rPr>
          <w:t>5.2.2.</w:t>
        </w:r>
        <w:r w:rsidR="00CA3372" w:rsidRPr="00CA3372">
          <w:rPr>
            <w:rStyle w:val="a7"/>
            <w:lang w:eastAsia="zh-CN"/>
          </w:rPr>
          <w:t>6</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_Toc85878609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52E34BE" w14:textId="32E6438E" w:rsidR="00CA3372" w:rsidRPr="00CA3372" w:rsidRDefault="00D53485">
      <w:pPr>
        <w:pStyle w:val="50"/>
        <w:rPr>
          <w:rFonts w:asciiTheme="minorHAnsi" w:hAnsiTheme="minorHAnsi" w:cstheme="minorBidi"/>
          <w:sz w:val="22"/>
          <w:szCs w:val="22"/>
          <w:lang w:eastAsia="en-GB"/>
        </w:rPr>
      </w:pPr>
      <w:hyperlink w:anchor="_Toc85878610" w:history="1">
        <w:r w:rsidR="00CA3372" w:rsidRPr="00CA3372">
          <w:rPr>
            <w:rStyle w:val="a7"/>
          </w:rPr>
          <w:t>5.2.2.</w:t>
        </w:r>
        <w:r w:rsidR="00CA3372" w:rsidRPr="00CA3372">
          <w:rPr>
            <w:rStyle w:val="a7"/>
            <w:lang w:eastAsia="zh-CN"/>
          </w:rPr>
          <w:t>6</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_Toc85878610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18AA410E" w14:textId="638434ED" w:rsidR="00CA3372" w:rsidRPr="00CA3372" w:rsidRDefault="00D53485">
      <w:pPr>
        <w:pStyle w:val="50"/>
        <w:rPr>
          <w:rFonts w:asciiTheme="minorHAnsi" w:hAnsiTheme="minorHAnsi" w:cstheme="minorBidi"/>
          <w:sz w:val="22"/>
          <w:szCs w:val="22"/>
          <w:lang w:eastAsia="en-GB"/>
        </w:rPr>
      </w:pPr>
      <w:hyperlink w:anchor="_Toc85878611" w:history="1">
        <w:r w:rsidR="00CA3372" w:rsidRPr="00CA3372">
          <w:rPr>
            <w:rStyle w:val="a7"/>
          </w:rPr>
          <w:t>5.2.2.6.2</w:t>
        </w:r>
        <w:r w:rsidR="00CA3372" w:rsidRPr="00CA3372">
          <w:rPr>
            <w:rFonts w:asciiTheme="minorHAnsi" w:hAnsiTheme="minorHAnsi" w:cstheme="minorBidi"/>
            <w:sz w:val="22"/>
            <w:szCs w:val="22"/>
            <w:lang w:eastAsia="en-GB"/>
          </w:rPr>
          <w:tab/>
        </w:r>
        <w:r w:rsidR="00CA3372" w:rsidRPr="00CA3372">
          <w:rPr>
            <w:rStyle w:val="a7"/>
          </w:rPr>
          <w:t>Monitor Update Result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_Toc85878611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568E7C5E" w14:textId="5B5DF1B1" w:rsidR="00CA3372" w:rsidRPr="00CA3372" w:rsidRDefault="00D53485">
      <w:pPr>
        <w:pStyle w:val="40"/>
        <w:rPr>
          <w:rFonts w:asciiTheme="minorHAnsi" w:hAnsiTheme="minorHAnsi" w:cstheme="minorBidi"/>
          <w:sz w:val="22"/>
          <w:szCs w:val="22"/>
          <w:lang w:eastAsia="en-GB"/>
        </w:rPr>
      </w:pPr>
      <w:hyperlink w:anchor="_Toc85878612" w:history="1">
        <w:r w:rsidR="00CA3372" w:rsidRPr="00CA3372">
          <w:rPr>
            <w:rStyle w:val="a7"/>
          </w:rPr>
          <w:t>5.2.2.</w:t>
        </w:r>
        <w:r w:rsidR="00CA3372" w:rsidRPr="00CA3372">
          <w:rPr>
            <w:rStyle w:val="a7"/>
            <w:lang w:eastAsia="zh-CN"/>
          </w:rPr>
          <w:t>7</w:t>
        </w:r>
        <w:r w:rsidR="00CA3372" w:rsidRPr="00CA3372">
          <w:rPr>
            <w:rFonts w:asciiTheme="minorHAnsi" w:hAnsiTheme="minorHAnsi" w:cstheme="minorBidi"/>
            <w:sz w:val="22"/>
            <w:szCs w:val="22"/>
            <w:lang w:eastAsia="en-GB"/>
          </w:rPr>
          <w:tab/>
        </w:r>
        <w:r w:rsidR="00CA3372" w:rsidRPr="00CA3372">
          <w:rPr>
            <w:rStyle w:val="a7"/>
          </w:rPr>
          <w:t>DiscoveryAuthorize</w:t>
        </w:r>
        <w:r w:rsidR="00CA3372" w:rsidRPr="00CA3372">
          <w:rPr>
            <w:webHidden/>
          </w:rPr>
          <w:tab/>
        </w:r>
        <w:r w:rsidR="00CA3372" w:rsidRPr="00CA3372">
          <w:rPr>
            <w:webHidden/>
          </w:rPr>
          <w:fldChar w:fldCharType="begin" w:fldLock="1"/>
        </w:r>
        <w:r w:rsidR="00CA3372" w:rsidRPr="00CA3372">
          <w:rPr>
            <w:webHidden/>
          </w:rPr>
          <w:instrText xml:space="preserve"> PAGEREF _Toc85878612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33460A86" w14:textId="488744EE" w:rsidR="00CA3372" w:rsidRPr="00CA3372" w:rsidRDefault="00D53485">
      <w:pPr>
        <w:pStyle w:val="50"/>
        <w:rPr>
          <w:rFonts w:asciiTheme="minorHAnsi" w:hAnsiTheme="minorHAnsi" w:cstheme="minorBidi"/>
          <w:sz w:val="22"/>
          <w:szCs w:val="22"/>
          <w:lang w:eastAsia="en-GB"/>
        </w:rPr>
      </w:pPr>
      <w:hyperlink w:anchor="_Toc85878613" w:history="1">
        <w:r w:rsidR="00CA3372" w:rsidRPr="00CA3372">
          <w:rPr>
            <w:rStyle w:val="a7"/>
          </w:rPr>
          <w:t>5.2.2.</w:t>
        </w:r>
        <w:r w:rsidR="00CA3372" w:rsidRPr="00CA3372">
          <w:rPr>
            <w:rStyle w:val="a7"/>
            <w:lang w:eastAsia="zh-CN"/>
          </w:rPr>
          <w:t>7</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_Toc85878613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210E917F" w14:textId="46AE9591" w:rsidR="00CA3372" w:rsidRPr="00CA3372" w:rsidRDefault="00D53485">
      <w:pPr>
        <w:pStyle w:val="50"/>
        <w:rPr>
          <w:rFonts w:asciiTheme="minorHAnsi" w:hAnsiTheme="minorHAnsi" w:cstheme="minorBidi"/>
          <w:sz w:val="22"/>
          <w:szCs w:val="22"/>
          <w:lang w:eastAsia="en-GB"/>
        </w:rPr>
      </w:pPr>
      <w:hyperlink w:anchor="_Toc85878614" w:history="1">
        <w:r w:rsidR="00CA3372" w:rsidRPr="00CA3372">
          <w:rPr>
            <w:rStyle w:val="a7"/>
          </w:rPr>
          <w:t>5.2.2.7.2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the authorization for a discoverer UE </w:t>
        </w:r>
        <w:r w:rsidR="00CA3372" w:rsidRPr="00CA3372">
          <w:rPr>
            <w:rStyle w:val="a7"/>
          </w:rPr>
          <w:t>to operate Model B restricted discovery</w:t>
        </w:r>
        <w:r w:rsidR="00CA3372" w:rsidRPr="00CA3372">
          <w:rPr>
            <w:webHidden/>
          </w:rPr>
          <w:tab/>
        </w:r>
        <w:r w:rsidR="00CA3372" w:rsidRPr="00CA3372">
          <w:rPr>
            <w:webHidden/>
          </w:rPr>
          <w:fldChar w:fldCharType="begin" w:fldLock="1"/>
        </w:r>
        <w:r w:rsidR="00CA3372" w:rsidRPr="00CA3372">
          <w:rPr>
            <w:webHidden/>
          </w:rPr>
          <w:instrText xml:space="preserve"> PAGEREF _Toc85878614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6F06E4F" w14:textId="18F449B6" w:rsidR="00CA3372" w:rsidRPr="00CA3372" w:rsidRDefault="00D53485">
      <w:pPr>
        <w:pStyle w:val="40"/>
        <w:rPr>
          <w:rFonts w:asciiTheme="minorHAnsi" w:hAnsiTheme="minorHAnsi" w:cstheme="minorBidi"/>
          <w:sz w:val="22"/>
          <w:szCs w:val="22"/>
          <w:lang w:eastAsia="en-GB"/>
        </w:rPr>
      </w:pPr>
      <w:hyperlink w:anchor="_Toc85878615" w:history="1">
        <w:r w:rsidR="00CA3372" w:rsidRPr="00CA3372">
          <w:rPr>
            <w:rStyle w:val="a7"/>
          </w:rPr>
          <w:t>5.2.2.</w:t>
        </w:r>
        <w:r w:rsidR="00CA3372" w:rsidRPr="00CA3372">
          <w:rPr>
            <w:rStyle w:val="a7"/>
            <w:lang w:eastAsia="zh-CN"/>
          </w:rPr>
          <w:t>8</w:t>
        </w:r>
        <w:r w:rsidR="00CA3372" w:rsidRPr="00CA3372">
          <w:rPr>
            <w:rFonts w:asciiTheme="minorHAnsi" w:hAnsiTheme="minorHAnsi" w:cstheme="minorBidi"/>
            <w:sz w:val="22"/>
            <w:szCs w:val="22"/>
            <w:lang w:eastAsia="en-GB"/>
          </w:rPr>
          <w:tab/>
        </w:r>
        <w:r w:rsidR="00CA3372" w:rsidRPr="00CA3372">
          <w:rPr>
            <w:rStyle w:val="a7"/>
          </w:rPr>
          <w:t>MatchReport</w:t>
        </w:r>
        <w:r w:rsidR="00CA3372" w:rsidRPr="00CA3372">
          <w:rPr>
            <w:webHidden/>
          </w:rPr>
          <w:tab/>
        </w:r>
        <w:r w:rsidR="00CA3372" w:rsidRPr="00CA3372">
          <w:rPr>
            <w:webHidden/>
          </w:rPr>
          <w:fldChar w:fldCharType="begin" w:fldLock="1"/>
        </w:r>
        <w:r w:rsidR="00CA3372" w:rsidRPr="00CA3372">
          <w:rPr>
            <w:webHidden/>
          </w:rPr>
          <w:instrText xml:space="preserve"> PAGEREF _Toc85878615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0C496E2" w14:textId="509BF654" w:rsidR="00CA3372" w:rsidRPr="00CA3372" w:rsidRDefault="00D53485">
      <w:pPr>
        <w:pStyle w:val="50"/>
        <w:rPr>
          <w:rFonts w:asciiTheme="minorHAnsi" w:hAnsiTheme="minorHAnsi" w:cstheme="minorBidi"/>
          <w:sz w:val="22"/>
          <w:szCs w:val="22"/>
          <w:lang w:eastAsia="en-GB"/>
        </w:rPr>
      </w:pPr>
      <w:hyperlink w:anchor="_Toc85878616" w:history="1">
        <w:r w:rsidR="00CA3372" w:rsidRPr="00CA3372">
          <w:rPr>
            <w:rStyle w:val="a7"/>
          </w:rPr>
          <w:t>5.2.2.</w:t>
        </w:r>
        <w:r w:rsidR="00CA3372" w:rsidRPr="00CA3372">
          <w:rPr>
            <w:rStyle w:val="a7"/>
            <w:lang w:eastAsia="zh-CN"/>
          </w:rPr>
          <w:t>8</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_Toc85878616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60DD08D5" w14:textId="5A70C9B1" w:rsidR="00CA3372" w:rsidRPr="00CA3372" w:rsidRDefault="00D53485">
      <w:pPr>
        <w:pStyle w:val="50"/>
        <w:rPr>
          <w:rFonts w:asciiTheme="minorHAnsi" w:hAnsiTheme="minorHAnsi" w:cstheme="minorBidi"/>
          <w:sz w:val="22"/>
          <w:szCs w:val="22"/>
          <w:lang w:eastAsia="en-GB"/>
        </w:rPr>
      </w:pPr>
      <w:hyperlink w:anchor="_Toc85878617" w:history="1">
        <w:r w:rsidR="00CA3372" w:rsidRPr="00CA3372">
          <w:rPr>
            <w:rStyle w:val="a7"/>
          </w:rPr>
          <w:t>5.2.2.8.2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w:t>
        </w:r>
        <w:r w:rsidR="00CA3372" w:rsidRPr="00CA3372">
          <w:rPr>
            <w:rStyle w:val="a7"/>
          </w:rPr>
          <w:t>the information about the indicated discovery code</w:t>
        </w:r>
        <w:r w:rsidR="00CA3372" w:rsidRPr="00CA3372">
          <w:rPr>
            <w:webHidden/>
          </w:rPr>
          <w:tab/>
        </w:r>
        <w:r w:rsidR="00CA3372" w:rsidRPr="00CA3372">
          <w:rPr>
            <w:webHidden/>
          </w:rPr>
          <w:fldChar w:fldCharType="begin" w:fldLock="1"/>
        </w:r>
        <w:r w:rsidR="00CA3372" w:rsidRPr="00CA3372">
          <w:rPr>
            <w:webHidden/>
          </w:rPr>
          <w:instrText xml:space="preserve"> PAGEREF _Toc85878617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AA8BE14" w14:textId="19C948E6" w:rsidR="00CA3372" w:rsidRPr="00CA3372" w:rsidRDefault="00D53485">
      <w:pPr>
        <w:pStyle w:val="40"/>
        <w:rPr>
          <w:rFonts w:asciiTheme="minorHAnsi" w:hAnsiTheme="minorHAnsi" w:cstheme="minorBidi"/>
          <w:sz w:val="22"/>
          <w:szCs w:val="22"/>
          <w:lang w:eastAsia="en-GB"/>
        </w:rPr>
      </w:pPr>
      <w:hyperlink w:anchor="_Toc85878618" w:history="1">
        <w:r w:rsidR="00CA3372" w:rsidRPr="00CA3372">
          <w:rPr>
            <w:rStyle w:val="a7"/>
          </w:rPr>
          <w:t>5.2.2.</w:t>
        </w:r>
        <w:r w:rsidR="00CA3372" w:rsidRPr="00CA3372">
          <w:rPr>
            <w:rStyle w:val="a7"/>
            <w:lang w:eastAsia="zh-CN"/>
          </w:rPr>
          <w:t>9</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_Toc85878618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5690D1EB" w14:textId="0C80A678" w:rsidR="00CA3372" w:rsidRPr="00CA3372" w:rsidRDefault="00D53485">
      <w:pPr>
        <w:pStyle w:val="50"/>
        <w:rPr>
          <w:rFonts w:asciiTheme="minorHAnsi" w:hAnsiTheme="minorHAnsi" w:cstheme="minorBidi"/>
          <w:sz w:val="22"/>
          <w:szCs w:val="22"/>
          <w:lang w:eastAsia="en-GB"/>
        </w:rPr>
      </w:pPr>
      <w:hyperlink w:anchor="_Toc85878619" w:history="1">
        <w:r w:rsidR="00CA3372" w:rsidRPr="00CA3372">
          <w:rPr>
            <w:rStyle w:val="a7"/>
          </w:rPr>
          <w:t>5.2.2.</w:t>
        </w:r>
        <w:r w:rsidR="00CA3372" w:rsidRPr="00CA3372">
          <w:rPr>
            <w:rStyle w:val="a7"/>
            <w:lang w:eastAsia="zh-CN"/>
          </w:rPr>
          <w:t>9</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_Toc85878619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CD1F73F" w14:textId="1B472168" w:rsidR="00CA3372" w:rsidRPr="00CA3372" w:rsidRDefault="00D53485">
      <w:pPr>
        <w:pStyle w:val="50"/>
        <w:rPr>
          <w:rFonts w:asciiTheme="minorHAnsi" w:hAnsiTheme="minorHAnsi" w:cstheme="minorBidi"/>
          <w:sz w:val="22"/>
          <w:szCs w:val="22"/>
          <w:lang w:eastAsia="en-GB"/>
        </w:rPr>
      </w:pPr>
      <w:hyperlink w:anchor="_Toc85878620" w:history="1">
        <w:r w:rsidR="00CA3372" w:rsidRPr="00CA3372">
          <w:rPr>
            <w:rStyle w:val="a7"/>
          </w:rPr>
          <w:t>5.2.2.9.2</w:t>
        </w:r>
        <w:r w:rsidR="00CA3372" w:rsidRPr="00CA3372">
          <w:rPr>
            <w:rFonts w:asciiTheme="minorHAnsi" w:hAnsiTheme="minorHAnsi" w:cstheme="minorBidi"/>
            <w:sz w:val="22"/>
            <w:szCs w:val="22"/>
            <w:lang w:eastAsia="en-GB"/>
          </w:rPr>
          <w:tab/>
        </w:r>
        <w:r w:rsidR="00CA3372" w:rsidRPr="00CA3372">
          <w:rPr>
            <w:rStyle w:val="a7"/>
          </w:rPr>
          <w:t>Match Information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_Toc85878620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6E06DB50" w14:textId="6D470FB3" w:rsidR="00CA3372" w:rsidRPr="00CA3372" w:rsidRDefault="00D53485">
      <w:pPr>
        <w:pStyle w:val="10"/>
        <w:rPr>
          <w:rFonts w:asciiTheme="minorHAnsi" w:hAnsiTheme="minorHAnsi" w:cstheme="minorBidi"/>
          <w:szCs w:val="22"/>
          <w:lang w:eastAsia="en-GB"/>
        </w:rPr>
      </w:pPr>
      <w:hyperlink w:anchor="_Toc85878621" w:history="1">
        <w:r w:rsidR="00CA3372" w:rsidRPr="00CA3372">
          <w:rPr>
            <w:rStyle w:val="a7"/>
          </w:rPr>
          <w:t>6</w:t>
        </w:r>
        <w:r w:rsidR="00CA3372" w:rsidRPr="00CA3372">
          <w:rPr>
            <w:rFonts w:asciiTheme="minorHAnsi" w:hAnsiTheme="minorHAnsi" w:cstheme="minorBidi"/>
            <w:szCs w:val="22"/>
            <w:lang w:eastAsia="en-GB"/>
          </w:rPr>
          <w:tab/>
        </w:r>
        <w:r w:rsidR="00CA3372" w:rsidRPr="00CA3372">
          <w:rPr>
            <w:rStyle w:val="a7"/>
          </w:rPr>
          <w:t>API Definitions</w:t>
        </w:r>
        <w:r w:rsidR="00CA3372" w:rsidRPr="00CA3372">
          <w:rPr>
            <w:webHidden/>
          </w:rPr>
          <w:tab/>
        </w:r>
        <w:r w:rsidR="00CA3372" w:rsidRPr="00CA3372">
          <w:rPr>
            <w:webHidden/>
          </w:rPr>
          <w:fldChar w:fldCharType="begin" w:fldLock="1"/>
        </w:r>
        <w:r w:rsidR="00CA3372" w:rsidRPr="00CA3372">
          <w:rPr>
            <w:webHidden/>
          </w:rPr>
          <w:instrText xml:space="preserve"> PAGEREF _Toc85878621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8188B71" w14:textId="1D074D81" w:rsidR="00CA3372" w:rsidRPr="00CA3372" w:rsidRDefault="00D53485">
      <w:pPr>
        <w:pStyle w:val="20"/>
        <w:rPr>
          <w:rFonts w:asciiTheme="minorHAnsi" w:hAnsiTheme="minorHAnsi" w:cstheme="minorBidi"/>
          <w:sz w:val="22"/>
          <w:szCs w:val="22"/>
          <w:lang w:eastAsia="en-GB"/>
        </w:rPr>
      </w:pPr>
      <w:hyperlink w:anchor="_Toc85878622" w:history="1">
        <w:r w:rsidR="00CA3372" w:rsidRPr="00CA3372">
          <w:rPr>
            <w:rStyle w:val="a7"/>
          </w:rPr>
          <w:t>6.1</w:t>
        </w:r>
        <w:r w:rsidR="00CA3372" w:rsidRPr="00CA3372">
          <w:rPr>
            <w:rFonts w:asciiTheme="minorHAnsi" w:hAnsiTheme="minorHAnsi" w:cstheme="minorBidi"/>
            <w:sz w:val="22"/>
            <w:szCs w:val="22"/>
            <w:lang w:eastAsia="en-GB"/>
          </w:rPr>
          <w:tab/>
        </w:r>
        <w:r w:rsidR="00CA3372" w:rsidRPr="00CA3372">
          <w:rPr>
            <w:rStyle w:val="a7"/>
          </w:rPr>
          <w:t>N5g-ddnmf_Discovery Service API</w:t>
        </w:r>
        <w:r w:rsidR="00CA3372" w:rsidRPr="00CA3372">
          <w:rPr>
            <w:webHidden/>
          </w:rPr>
          <w:tab/>
        </w:r>
        <w:r w:rsidR="00CA3372" w:rsidRPr="00CA3372">
          <w:rPr>
            <w:webHidden/>
          </w:rPr>
          <w:fldChar w:fldCharType="begin" w:fldLock="1"/>
        </w:r>
        <w:r w:rsidR="00CA3372" w:rsidRPr="00CA3372">
          <w:rPr>
            <w:webHidden/>
          </w:rPr>
          <w:instrText xml:space="preserve"> PAGEREF _Toc85878622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0AA3FCD" w14:textId="56EF27A7" w:rsidR="00CA3372" w:rsidRPr="00CA3372" w:rsidRDefault="00D53485">
      <w:pPr>
        <w:pStyle w:val="30"/>
        <w:rPr>
          <w:rFonts w:asciiTheme="minorHAnsi" w:hAnsiTheme="minorHAnsi" w:cstheme="minorBidi"/>
          <w:sz w:val="22"/>
          <w:szCs w:val="22"/>
          <w:lang w:eastAsia="en-GB"/>
        </w:rPr>
      </w:pPr>
      <w:hyperlink w:anchor="_Toc85878623" w:history="1">
        <w:r w:rsidR="00CA3372" w:rsidRPr="00CA3372">
          <w:rPr>
            <w:rStyle w:val="a7"/>
          </w:rPr>
          <w:t>6.1.1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_Toc85878623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E5E5578" w14:textId="3DB439BC" w:rsidR="00CA3372" w:rsidRPr="00CA3372" w:rsidRDefault="00D53485">
      <w:pPr>
        <w:pStyle w:val="30"/>
        <w:rPr>
          <w:rFonts w:asciiTheme="minorHAnsi" w:hAnsiTheme="minorHAnsi" w:cstheme="minorBidi"/>
          <w:sz w:val="22"/>
          <w:szCs w:val="22"/>
          <w:lang w:eastAsia="en-GB"/>
        </w:rPr>
      </w:pPr>
      <w:hyperlink w:anchor="_Toc85878624" w:history="1">
        <w:r w:rsidR="00CA3372" w:rsidRPr="00CA3372">
          <w:rPr>
            <w:rStyle w:val="a7"/>
          </w:rPr>
          <w:t>6.1.2</w:t>
        </w:r>
        <w:r w:rsidR="00CA3372" w:rsidRPr="00CA3372">
          <w:rPr>
            <w:rFonts w:asciiTheme="minorHAnsi" w:hAnsiTheme="minorHAnsi" w:cstheme="minorBidi"/>
            <w:sz w:val="22"/>
            <w:szCs w:val="22"/>
            <w:lang w:eastAsia="en-GB"/>
          </w:rPr>
          <w:tab/>
        </w:r>
        <w:r w:rsidR="00CA3372" w:rsidRPr="00CA3372">
          <w:rPr>
            <w:rStyle w:val="a7"/>
          </w:rPr>
          <w:t>Usage of HTTP</w:t>
        </w:r>
        <w:r w:rsidR="00CA3372" w:rsidRPr="00CA3372">
          <w:rPr>
            <w:webHidden/>
          </w:rPr>
          <w:tab/>
        </w:r>
        <w:r w:rsidR="00CA3372" w:rsidRPr="00CA3372">
          <w:rPr>
            <w:webHidden/>
          </w:rPr>
          <w:fldChar w:fldCharType="begin" w:fldLock="1"/>
        </w:r>
        <w:r w:rsidR="00CA3372" w:rsidRPr="00CA3372">
          <w:rPr>
            <w:webHidden/>
          </w:rPr>
          <w:instrText xml:space="preserve"> PAGEREF _Toc85878624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2401A6B3" w14:textId="19DBEDB6" w:rsidR="00CA3372" w:rsidRPr="00CA3372" w:rsidRDefault="00D53485">
      <w:pPr>
        <w:pStyle w:val="40"/>
        <w:rPr>
          <w:rFonts w:asciiTheme="minorHAnsi" w:hAnsiTheme="minorHAnsi" w:cstheme="minorBidi"/>
          <w:sz w:val="22"/>
          <w:szCs w:val="22"/>
          <w:lang w:eastAsia="en-GB"/>
        </w:rPr>
      </w:pPr>
      <w:hyperlink w:anchor="_Toc85878625" w:history="1">
        <w:r w:rsidR="00CA3372" w:rsidRPr="00CA3372">
          <w:rPr>
            <w:rStyle w:val="a7"/>
          </w:rPr>
          <w:t>6.1.2.1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_Toc85878625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E64F8A7" w14:textId="54A1E29A" w:rsidR="00CA3372" w:rsidRPr="00CA3372" w:rsidRDefault="00D53485">
      <w:pPr>
        <w:pStyle w:val="40"/>
        <w:rPr>
          <w:rFonts w:asciiTheme="minorHAnsi" w:hAnsiTheme="minorHAnsi" w:cstheme="minorBidi"/>
          <w:sz w:val="22"/>
          <w:szCs w:val="22"/>
          <w:lang w:eastAsia="en-GB"/>
        </w:rPr>
      </w:pPr>
      <w:hyperlink w:anchor="_Toc85878626" w:history="1">
        <w:r w:rsidR="00CA3372" w:rsidRPr="00CA3372">
          <w:rPr>
            <w:rStyle w:val="a7"/>
          </w:rPr>
          <w:t>6.1.2.2</w:t>
        </w:r>
        <w:r w:rsidR="00CA3372" w:rsidRPr="00CA3372">
          <w:rPr>
            <w:rFonts w:asciiTheme="minorHAnsi" w:hAnsiTheme="minorHAnsi" w:cstheme="minorBidi"/>
            <w:sz w:val="22"/>
            <w:szCs w:val="22"/>
            <w:lang w:eastAsia="en-GB"/>
          </w:rPr>
          <w:tab/>
        </w:r>
        <w:r w:rsidR="00CA3372" w:rsidRPr="00CA3372">
          <w:rPr>
            <w:rStyle w:val="a7"/>
          </w:rPr>
          <w:t>HTTP standard headers</w:t>
        </w:r>
        <w:r w:rsidR="00CA3372" w:rsidRPr="00CA3372">
          <w:rPr>
            <w:webHidden/>
          </w:rPr>
          <w:tab/>
        </w:r>
        <w:r w:rsidR="00CA3372" w:rsidRPr="00CA3372">
          <w:rPr>
            <w:webHidden/>
          </w:rPr>
          <w:fldChar w:fldCharType="begin" w:fldLock="1"/>
        </w:r>
        <w:r w:rsidR="00CA3372" w:rsidRPr="00CA3372">
          <w:rPr>
            <w:webHidden/>
          </w:rPr>
          <w:instrText xml:space="preserve"> PAGEREF _Toc85878626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32A41C23" w14:textId="3FD243BF" w:rsidR="00CA3372" w:rsidRPr="00CA3372" w:rsidRDefault="00D53485">
      <w:pPr>
        <w:pStyle w:val="50"/>
        <w:rPr>
          <w:rFonts w:asciiTheme="minorHAnsi" w:hAnsiTheme="minorHAnsi" w:cstheme="minorBidi"/>
          <w:sz w:val="22"/>
          <w:szCs w:val="22"/>
          <w:lang w:eastAsia="en-GB"/>
        </w:rPr>
      </w:pPr>
      <w:hyperlink w:anchor="_Toc85878627" w:history="1">
        <w:r w:rsidR="00CA3372" w:rsidRPr="00CA3372">
          <w:rPr>
            <w:rStyle w:val="a7"/>
          </w:rPr>
          <w:t>6.1.2.2.1</w:t>
        </w:r>
        <w:r w:rsidR="00CA3372" w:rsidRPr="00CA3372">
          <w:rPr>
            <w:rFonts w:asciiTheme="minorHAnsi" w:hAnsiTheme="minorHAnsi" w:cstheme="minorBidi"/>
            <w:sz w:val="22"/>
            <w:szCs w:val="22"/>
            <w:lang w:eastAsia="en-GB"/>
          </w:rPr>
          <w:tab/>
        </w:r>
        <w:r w:rsidR="00CA3372" w:rsidRPr="00CA3372">
          <w:rPr>
            <w:rStyle w:val="a7"/>
            <w:lang w:eastAsia="zh-CN"/>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_Toc85878627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CD83784" w14:textId="4A6440F2" w:rsidR="00CA3372" w:rsidRPr="00CA3372" w:rsidRDefault="00D53485">
      <w:pPr>
        <w:pStyle w:val="50"/>
        <w:rPr>
          <w:rFonts w:asciiTheme="minorHAnsi" w:hAnsiTheme="minorHAnsi" w:cstheme="minorBidi"/>
          <w:sz w:val="22"/>
          <w:szCs w:val="22"/>
          <w:lang w:eastAsia="en-GB"/>
        </w:rPr>
      </w:pPr>
      <w:hyperlink w:anchor="_Toc85878628" w:history="1">
        <w:r w:rsidR="00CA3372" w:rsidRPr="00CA3372">
          <w:rPr>
            <w:rStyle w:val="a7"/>
          </w:rPr>
          <w:t>6.1.2.2.2</w:t>
        </w:r>
        <w:r w:rsidR="00CA3372" w:rsidRPr="00CA3372">
          <w:rPr>
            <w:rFonts w:asciiTheme="minorHAnsi" w:hAnsiTheme="minorHAnsi" w:cstheme="minorBidi"/>
            <w:sz w:val="22"/>
            <w:szCs w:val="22"/>
            <w:lang w:eastAsia="en-GB"/>
          </w:rPr>
          <w:tab/>
        </w:r>
        <w:r w:rsidR="00CA3372" w:rsidRPr="00CA3372">
          <w:rPr>
            <w:rStyle w:val="a7"/>
          </w:rPr>
          <w:t>Content type</w:t>
        </w:r>
        <w:r w:rsidR="00CA3372" w:rsidRPr="00CA3372">
          <w:rPr>
            <w:webHidden/>
          </w:rPr>
          <w:tab/>
        </w:r>
        <w:r w:rsidR="00CA3372" w:rsidRPr="00CA3372">
          <w:rPr>
            <w:webHidden/>
          </w:rPr>
          <w:fldChar w:fldCharType="begin" w:fldLock="1"/>
        </w:r>
        <w:r w:rsidR="00CA3372" w:rsidRPr="00CA3372">
          <w:rPr>
            <w:webHidden/>
          </w:rPr>
          <w:instrText xml:space="preserve"> PAGEREF _Toc85878628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DD6A3C2" w14:textId="574CD4E8" w:rsidR="00CA3372" w:rsidRPr="00CA3372" w:rsidRDefault="00D53485">
      <w:pPr>
        <w:pStyle w:val="40"/>
        <w:rPr>
          <w:rFonts w:asciiTheme="minorHAnsi" w:hAnsiTheme="minorHAnsi" w:cstheme="minorBidi"/>
          <w:sz w:val="22"/>
          <w:szCs w:val="22"/>
          <w:lang w:eastAsia="en-GB"/>
        </w:rPr>
      </w:pPr>
      <w:hyperlink w:anchor="_Toc85878629" w:history="1">
        <w:r w:rsidR="00CA3372" w:rsidRPr="00CA3372">
          <w:rPr>
            <w:rStyle w:val="a7"/>
          </w:rPr>
          <w:t>6.1.2.3</w:t>
        </w:r>
        <w:r w:rsidR="00CA3372" w:rsidRPr="00CA3372">
          <w:rPr>
            <w:rFonts w:asciiTheme="minorHAnsi" w:hAnsiTheme="minorHAnsi" w:cstheme="minorBidi"/>
            <w:sz w:val="22"/>
            <w:szCs w:val="22"/>
            <w:lang w:eastAsia="en-GB"/>
          </w:rPr>
          <w:tab/>
        </w:r>
        <w:r w:rsidR="00CA3372" w:rsidRPr="00CA3372">
          <w:rPr>
            <w:rStyle w:val="a7"/>
          </w:rPr>
          <w:t>HTTP custom headers</w:t>
        </w:r>
        <w:r w:rsidR="00CA3372" w:rsidRPr="00CA3372">
          <w:rPr>
            <w:webHidden/>
          </w:rPr>
          <w:tab/>
        </w:r>
        <w:r w:rsidR="00CA3372" w:rsidRPr="00CA3372">
          <w:rPr>
            <w:webHidden/>
          </w:rPr>
          <w:fldChar w:fldCharType="begin" w:fldLock="1"/>
        </w:r>
        <w:r w:rsidR="00CA3372" w:rsidRPr="00CA3372">
          <w:rPr>
            <w:webHidden/>
          </w:rPr>
          <w:instrText xml:space="preserve"> PAGEREF _Toc85878629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E553D64" w14:textId="3C7BEA73" w:rsidR="00CA3372" w:rsidRPr="00CA3372" w:rsidRDefault="00D53485">
      <w:pPr>
        <w:pStyle w:val="30"/>
        <w:rPr>
          <w:rFonts w:asciiTheme="minorHAnsi" w:hAnsiTheme="minorHAnsi" w:cstheme="minorBidi"/>
          <w:sz w:val="22"/>
          <w:szCs w:val="22"/>
          <w:lang w:eastAsia="en-GB"/>
        </w:rPr>
      </w:pPr>
      <w:hyperlink w:anchor="_Toc85878630" w:history="1">
        <w:r w:rsidR="00CA3372" w:rsidRPr="00CA3372">
          <w:rPr>
            <w:rStyle w:val="a7"/>
          </w:rPr>
          <w:t>6.1.3</w:t>
        </w:r>
        <w:r w:rsidR="00CA3372" w:rsidRPr="00CA3372">
          <w:rPr>
            <w:rFonts w:asciiTheme="minorHAnsi" w:hAnsiTheme="minorHAnsi" w:cstheme="minorBidi"/>
            <w:sz w:val="22"/>
            <w:szCs w:val="22"/>
            <w:lang w:eastAsia="en-GB"/>
          </w:rPr>
          <w:tab/>
        </w:r>
        <w:r w:rsidR="00CA3372" w:rsidRPr="00CA3372">
          <w:rPr>
            <w:rStyle w:val="a7"/>
          </w:rPr>
          <w:t>Resources</w:t>
        </w:r>
        <w:r w:rsidR="00CA3372" w:rsidRPr="00CA3372">
          <w:rPr>
            <w:webHidden/>
          </w:rPr>
          <w:tab/>
        </w:r>
        <w:r w:rsidR="00CA3372" w:rsidRPr="00CA3372">
          <w:rPr>
            <w:webHidden/>
          </w:rPr>
          <w:fldChar w:fldCharType="begin" w:fldLock="1"/>
        </w:r>
        <w:r w:rsidR="00CA3372" w:rsidRPr="00CA3372">
          <w:rPr>
            <w:webHidden/>
          </w:rPr>
          <w:instrText xml:space="preserve"> PAGEREF _Toc85878630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0720FF2C" w14:textId="48EBC3EA" w:rsidR="00CA3372" w:rsidRPr="00CA3372" w:rsidRDefault="00D53485">
      <w:pPr>
        <w:pStyle w:val="40"/>
        <w:rPr>
          <w:rFonts w:asciiTheme="minorHAnsi" w:hAnsiTheme="minorHAnsi" w:cstheme="minorBidi"/>
          <w:sz w:val="22"/>
          <w:szCs w:val="22"/>
          <w:lang w:eastAsia="en-GB"/>
        </w:rPr>
      </w:pPr>
      <w:hyperlink w:anchor="_Toc85878631" w:history="1">
        <w:r w:rsidR="00CA3372" w:rsidRPr="00CA3372">
          <w:rPr>
            <w:rStyle w:val="a7"/>
          </w:rPr>
          <w:t>6.1.3.1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_Toc85878631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17E9E64C" w14:textId="6907DFDB" w:rsidR="00CA3372" w:rsidRPr="00CA3372" w:rsidRDefault="00D53485">
      <w:pPr>
        <w:pStyle w:val="40"/>
        <w:rPr>
          <w:rFonts w:asciiTheme="minorHAnsi" w:hAnsiTheme="minorHAnsi" w:cstheme="minorBidi"/>
          <w:sz w:val="22"/>
          <w:szCs w:val="22"/>
          <w:lang w:eastAsia="en-GB"/>
        </w:rPr>
      </w:pPr>
      <w:hyperlink w:anchor="_Toc85878632" w:history="1">
        <w:r w:rsidR="00CA3372" w:rsidRPr="00CA3372">
          <w:rPr>
            <w:rStyle w:val="a7"/>
          </w:rPr>
          <w:t>6.1.3.2</w:t>
        </w:r>
        <w:r w:rsidR="00CA3372" w:rsidRPr="00CA3372">
          <w:rPr>
            <w:rFonts w:asciiTheme="minorHAnsi" w:hAnsiTheme="minorHAnsi" w:cstheme="minorBidi"/>
            <w:sz w:val="22"/>
            <w:szCs w:val="22"/>
            <w:lang w:eastAsia="en-GB"/>
          </w:rPr>
          <w:tab/>
        </w:r>
        <w:r w:rsidR="00CA3372" w:rsidRPr="00CA3372">
          <w:rPr>
            <w:rStyle w:val="a7"/>
          </w:rPr>
          <w:t>Resource: AnnounceData</w:t>
        </w:r>
        <w:r w:rsidR="00CA3372" w:rsidRPr="00CA3372">
          <w:rPr>
            <w:webHidden/>
          </w:rPr>
          <w:tab/>
        </w:r>
        <w:r w:rsidR="00CA3372" w:rsidRPr="00CA3372">
          <w:rPr>
            <w:webHidden/>
          </w:rPr>
          <w:fldChar w:fldCharType="begin" w:fldLock="1"/>
        </w:r>
        <w:r w:rsidR="00CA3372" w:rsidRPr="00CA3372">
          <w:rPr>
            <w:webHidden/>
          </w:rPr>
          <w:instrText xml:space="preserve"> PAGEREF _Toc85878632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334A4A4" w14:textId="5C1D1D65" w:rsidR="00CA3372" w:rsidRPr="00CA3372" w:rsidRDefault="00D53485">
      <w:pPr>
        <w:pStyle w:val="50"/>
        <w:rPr>
          <w:rFonts w:asciiTheme="minorHAnsi" w:hAnsiTheme="minorHAnsi" w:cstheme="minorBidi"/>
          <w:sz w:val="22"/>
          <w:szCs w:val="22"/>
          <w:lang w:eastAsia="en-GB"/>
        </w:rPr>
      </w:pPr>
      <w:hyperlink w:anchor="_Toc85878633" w:history="1">
        <w:r w:rsidR="00CA3372" w:rsidRPr="00CA3372">
          <w:rPr>
            <w:rStyle w:val="a7"/>
          </w:rPr>
          <w:t>6.1.3.2.1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_Toc85878633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159CCF71" w14:textId="39DFA905" w:rsidR="00CA3372" w:rsidRPr="00CA3372" w:rsidRDefault="00D53485">
      <w:pPr>
        <w:pStyle w:val="40"/>
        <w:rPr>
          <w:rFonts w:asciiTheme="minorHAnsi" w:hAnsiTheme="minorHAnsi" w:cstheme="minorBidi"/>
          <w:sz w:val="22"/>
          <w:szCs w:val="22"/>
          <w:lang w:eastAsia="en-GB"/>
        </w:rPr>
      </w:pPr>
      <w:hyperlink w:anchor="_Toc85878634" w:history="1">
        <w:r w:rsidR="00CA3372" w:rsidRPr="00CA3372">
          <w:rPr>
            <w:rStyle w:val="a7"/>
          </w:rPr>
          <w:t>6.1.3.2.2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_Toc85878634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3BCEEDCE" w14:textId="79D2F142" w:rsidR="00CA3372" w:rsidRPr="00CA3372" w:rsidRDefault="00D53485">
      <w:pPr>
        <w:pStyle w:val="50"/>
        <w:rPr>
          <w:rFonts w:asciiTheme="minorHAnsi" w:hAnsiTheme="minorHAnsi" w:cstheme="minorBidi"/>
          <w:sz w:val="22"/>
          <w:szCs w:val="22"/>
          <w:lang w:eastAsia="en-GB"/>
        </w:rPr>
      </w:pPr>
      <w:hyperlink w:anchor="_Toc85878635" w:history="1">
        <w:r w:rsidR="00CA3372" w:rsidRPr="00CA3372">
          <w:rPr>
            <w:rStyle w:val="a7"/>
          </w:rPr>
          <w:t>6.1.3.2.3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_Toc85878635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C85DAD2" w14:textId="02A983B8" w:rsidR="00CA3372" w:rsidRPr="00CA3372" w:rsidRDefault="00D53485">
      <w:pPr>
        <w:pStyle w:val="60"/>
        <w:rPr>
          <w:rFonts w:asciiTheme="minorHAnsi" w:hAnsiTheme="minorHAnsi" w:cstheme="minorBidi"/>
          <w:sz w:val="22"/>
          <w:szCs w:val="22"/>
          <w:lang w:eastAsia="en-GB"/>
        </w:rPr>
      </w:pPr>
      <w:hyperlink w:anchor="_Toc85878636" w:history="1">
        <w:r w:rsidR="00CA3372" w:rsidRPr="00CA3372">
          <w:rPr>
            <w:rStyle w:val="a7"/>
          </w:rPr>
          <w:t>6.1.3.2.3.1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_Toc85878636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6285BBF" w14:textId="4BBE495A" w:rsidR="00CA3372" w:rsidRPr="00CA3372" w:rsidRDefault="00D53485">
      <w:pPr>
        <w:pStyle w:val="60"/>
        <w:rPr>
          <w:rFonts w:asciiTheme="minorHAnsi" w:hAnsiTheme="minorHAnsi" w:cstheme="minorBidi"/>
          <w:sz w:val="22"/>
          <w:szCs w:val="22"/>
          <w:lang w:eastAsia="en-GB"/>
        </w:rPr>
      </w:pPr>
      <w:hyperlink w:anchor="_Toc85878637" w:history="1">
        <w:r w:rsidR="00CA3372" w:rsidRPr="00CA3372">
          <w:rPr>
            <w:rStyle w:val="a7"/>
          </w:rPr>
          <w:t>6.1.3.2.3.2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_Toc85878637 \h </w:instrText>
        </w:r>
        <w:r w:rsidR="00CA3372" w:rsidRPr="00CA3372">
          <w:rPr>
            <w:webHidden/>
          </w:rPr>
        </w:r>
        <w:r w:rsidR="00CA3372" w:rsidRPr="00CA3372">
          <w:rPr>
            <w:webHidden/>
          </w:rPr>
          <w:fldChar w:fldCharType="separate"/>
        </w:r>
        <w:r w:rsidR="00CA3372" w:rsidRPr="00CA3372">
          <w:rPr>
            <w:webHidden/>
          </w:rPr>
          <w:t>21</w:t>
        </w:r>
        <w:r w:rsidR="00CA3372" w:rsidRPr="00CA3372">
          <w:rPr>
            <w:webHidden/>
          </w:rPr>
          <w:fldChar w:fldCharType="end"/>
        </w:r>
      </w:hyperlink>
    </w:p>
    <w:p w14:paraId="55545D5E" w14:textId="0EC81B34" w:rsidR="00CA3372" w:rsidRPr="00CA3372" w:rsidRDefault="00D53485">
      <w:pPr>
        <w:pStyle w:val="40"/>
        <w:rPr>
          <w:rFonts w:asciiTheme="minorHAnsi" w:hAnsiTheme="minorHAnsi" w:cstheme="minorBidi"/>
          <w:sz w:val="22"/>
          <w:szCs w:val="22"/>
          <w:lang w:eastAsia="en-GB"/>
        </w:rPr>
      </w:pPr>
      <w:hyperlink w:anchor="_Toc85878638" w:history="1">
        <w:r w:rsidR="00CA3372" w:rsidRPr="00CA3372">
          <w:rPr>
            <w:rStyle w:val="a7"/>
          </w:rPr>
          <w:t>6.1.3.3</w:t>
        </w:r>
        <w:r w:rsidR="00CA3372" w:rsidRPr="00CA3372">
          <w:rPr>
            <w:rFonts w:asciiTheme="minorHAnsi" w:hAnsiTheme="minorHAnsi" w:cstheme="minorBidi"/>
            <w:sz w:val="22"/>
            <w:szCs w:val="22"/>
            <w:lang w:eastAsia="en-GB"/>
          </w:rPr>
          <w:tab/>
        </w:r>
        <w:r w:rsidR="00CA3372" w:rsidRPr="00CA3372">
          <w:rPr>
            <w:rStyle w:val="a7"/>
          </w:rPr>
          <w:t>Resource: MonitorData</w:t>
        </w:r>
        <w:r w:rsidR="00CA3372" w:rsidRPr="00CA3372">
          <w:rPr>
            <w:webHidden/>
          </w:rPr>
          <w:tab/>
        </w:r>
        <w:r w:rsidR="00CA3372" w:rsidRPr="00CA3372">
          <w:rPr>
            <w:webHidden/>
          </w:rPr>
          <w:fldChar w:fldCharType="begin" w:fldLock="1"/>
        </w:r>
        <w:r w:rsidR="00CA3372" w:rsidRPr="00CA3372">
          <w:rPr>
            <w:webHidden/>
          </w:rPr>
          <w:instrText xml:space="preserve"> PAGEREF _Toc85878638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08EB4B8" w14:textId="15A8C911" w:rsidR="00CA3372" w:rsidRPr="00CA3372" w:rsidRDefault="00D53485">
      <w:pPr>
        <w:pStyle w:val="50"/>
        <w:rPr>
          <w:rFonts w:asciiTheme="minorHAnsi" w:hAnsiTheme="minorHAnsi" w:cstheme="minorBidi"/>
          <w:sz w:val="22"/>
          <w:szCs w:val="22"/>
          <w:lang w:eastAsia="en-GB"/>
        </w:rPr>
      </w:pPr>
      <w:hyperlink w:anchor="_Toc85878639" w:history="1">
        <w:r w:rsidR="00CA3372" w:rsidRPr="00CA3372">
          <w:rPr>
            <w:rStyle w:val="a7"/>
          </w:rPr>
          <w:t>6.1.3.3.1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_Toc85878639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DB7BAF5" w14:textId="22C84EF8" w:rsidR="00CA3372" w:rsidRPr="00CA3372" w:rsidRDefault="00D53485">
      <w:pPr>
        <w:pStyle w:val="40"/>
        <w:rPr>
          <w:rFonts w:asciiTheme="minorHAnsi" w:hAnsiTheme="minorHAnsi" w:cstheme="minorBidi"/>
          <w:sz w:val="22"/>
          <w:szCs w:val="22"/>
          <w:lang w:eastAsia="en-GB"/>
        </w:rPr>
      </w:pPr>
      <w:hyperlink w:anchor="_Toc85878640" w:history="1">
        <w:r w:rsidR="00CA3372" w:rsidRPr="00CA3372">
          <w:rPr>
            <w:rStyle w:val="a7"/>
          </w:rPr>
          <w:t>6.1.3.3.2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_Toc85878640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C8C00C1" w14:textId="465275FF" w:rsidR="00CA3372" w:rsidRPr="00CA3372" w:rsidRDefault="00D53485">
      <w:pPr>
        <w:pStyle w:val="50"/>
        <w:rPr>
          <w:rFonts w:asciiTheme="minorHAnsi" w:hAnsiTheme="minorHAnsi" w:cstheme="minorBidi"/>
          <w:sz w:val="22"/>
          <w:szCs w:val="22"/>
          <w:lang w:eastAsia="en-GB"/>
        </w:rPr>
      </w:pPr>
      <w:hyperlink w:anchor="_Toc85878641" w:history="1">
        <w:r w:rsidR="00CA3372" w:rsidRPr="00CA3372">
          <w:rPr>
            <w:rStyle w:val="a7"/>
          </w:rPr>
          <w:t>6.1.3.3.3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_Toc85878641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205A4FD" w14:textId="4C0C9FF9" w:rsidR="00CA3372" w:rsidRPr="00CA3372" w:rsidRDefault="00D53485">
      <w:pPr>
        <w:pStyle w:val="60"/>
        <w:rPr>
          <w:rFonts w:asciiTheme="minorHAnsi" w:hAnsiTheme="minorHAnsi" w:cstheme="minorBidi"/>
          <w:sz w:val="22"/>
          <w:szCs w:val="22"/>
          <w:lang w:eastAsia="en-GB"/>
        </w:rPr>
      </w:pPr>
      <w:hyperlink w:anchor="_Toc85878642" w:history="1">
        <w:r w:rsidR="00CA3372" w:rsidRPr="00CA3372">
          <w:rPr>
            <w:rStyle w:val="a7"/>
          </w:rPr>
          <w:t>6.1.3.3.3.1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_Toc85878642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7D972C36" w14:textId="5222348C" w:rsidR="00CA3372" w:rsidRPr="00CA3372" w:rsidRDefault="00D53485">
      <w:pPr>
        <w:pStyle w:val="60"/>
        <w:rPr>
          <w:rFonts w:asciiTheme="minorHAnsi" w:hAnsiTheme="minorHAnsi" w:cstheme="minorBidi"/>
          <w:sz w:val="22"/>
          <w:szCs w:val="22"/>
          <w:lang w:eastAsia="en-GB"/>
        </w:rPr>
      </w:pPr>
      <w:hyperlink w:anchor="_Toc85878643" w:history="1">
        <w:r w:rsidR="00CA3372" w:rsidRPr="00CA3372">
          <w:rPr>
            <w:rStyle w:val="a7"/>
          </w:rPr>
          <w:t>6.1.3.3.3.2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_Toc85878643 \h </w:instrText>
        </w:r>
        <w:r w:rsidR="00CA3372" w:rsidRPr="00CA3372">
          <w:rPr>
            <w:webHidden/>
          </w:rPr>
        </w:r>
        <w:r w:rsidR="00CA3372" w:rsidRPr="00CA3372">
          <w:rPr>
            <w:webHidden/>
          </w:rPr>
          <w:fldChar w:fldCharType="separate"/>
        </w:r>
        <w:r w:rsidR="00CA3372" w:rsidRPr="00CA3372">
          <w:rPr>
            <w:webHidden/>
          </w:rPr>
          <w:t>25</w:t>
        </w:r>
        <w:r w:rsidR="00CA3372" w:rsidRPr="00CA3372">
          <w:rPr>
            <w:webHidden/>
          </w:rPr>
          <w:fldChar w:fldCharType="end"/>
        </w:r>
      </w:hyperlink>
    </w:p>
    <w:p w14:paraId="2B881D90" w14:textId="08B0F9F0" w:rsidR="00CA3372" w:rsidRPr="00CA3372" w:rsidRDefault="00D53485">
      <w:pPr>
        <w:pStyle w:val="40"/>
        <w:rPr>
          <w:rFonts w:asciiTheme="minorHAnsi" w:hAnsiTheme="minorHAnsi" w:cstheme="minorBidi"/>
          <w:sz w:val="22"/>
          <w:szCs w:val="22"/>
          <w:lang w:eastAsia="en-GB"/>
        </w:rPr>
      </w:pPr>
      <w:hyperlink w:anchor="_Toc85878644" w:history="1">
        <w:r w:rsidR="00CA3372" w:rsidRPr="00CA3372">
          <w:rPr>
            <w:rStyle w:val="a7"/>
          </w:rPr>
          <w:t>6.1.3.4</w:t>
        </w:r>
        <w:r w:rsidR="00CA3372" w:rsidRPr="00CA3372">
          <w:rPr>
            <w:rFonts w:asciiTheme="minorHAnsi" w:hAnsiTheme="minorHAnsi" w:cstheme="minorBidi"/>
            <w:sz w:val="22"/>
            <w:szCs w:val="22"/>
            <w:lang w:eastAsia="en-GB"/>
          </w:rPr>
          <w:tab/>
        </w:r>
        <w:r w:rsidR="00CA3372" w:rsidRPr="00CA3372">
          <w:rPr>
            <w:rStyle w:val="a7"/>
          </w:rPr>
          <w:t>Resource:  DiscoveryData</w:t>
        </w:r>
        <w:r w:rsidR="00CA3372" w:rsidRPr="00CA3372">
          <w:rPr>
            <w:webHidden/>
          </w:rPr>
          <w:tab/>
        </w:r>
        <w:r w:rsidR="00CA3372" w:rsidRPr="00CA3372">
          <w:rPr>
            <w:webHidden/>
          </w:rPr>
          <w:fldChar w:fldCharType="begin" w:fldLock="1"/>
        </w:r>
        <w:r w:rsidR="00CA3372" w:rsidRPr="00CA3372">
          <w:rPr>
            <w:webHidden/>
          </w:rPr>
          <w:instrText xml:space="preserve"> PAGEREF _Toc85878644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1FE2E03A" w14:textId="0416413F" w:rsidR="00CA3372" w:rsidRPr="00CA3372" w:rsidRDefault="00D53485">
      <w:pPr>
        <w:pStyle w:val="50"/>
        <w:rPr>
          <w:rFonts w:asciiTheme="minorHAnsi" w:hAnsiTheme="minorHAnsi" w:cstheme="minorBidi"/>
          <w:sz w:val="22"/>
          <w:szCs w:val="22"/>
          <w:lang w:eastAsia="en-GB"/>
        </w:rPr>
      </w:pPr>
      <w:hyperlink w:anchor="_Toc85878645" w:history="1">
        <w:r w:rsidR="00CA3372" w:rsidRPr="00CA3372">
          <w:rPr>
            <w:rStyle w:val="a7"/>
          </w:rPr>
          <w:t>6.1.3.4.1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_Toc85878645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DC0CC69" w14:textId="1007D099" w:rsidR="00CA3372" w:rsidRPr="00CA3372" w:rsidRDefault="00D53485">
      <w:pPr>
        <w:pStyle w:val="40"/>
        <w:rPr>
          <w:rFonts w:asciiTheme="minorHAnsi" w:hAnsiTheme="minorHAnsi" w:cstheme="minorBidi"/>
          <w:sz w:val="22"/>
          <w:szCs w:val="22"/>
          <w:lang w:eastAsia="en-GB"/>
        </w:rPr>
      </w:pPr>
      <w:hyperlink w:anchor="_Toc85878646" w:history="1">
        <w:r w:rsidR="00CA3372" w:rsidRPr="00CA3372">
          <w:rPr>
            <w:rStyle w:val="a7"/>
          </w:rPr>
          <w:t>6.1.3.4.2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_Toc85878646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486ED2F4" w14:textId="6ADD6D6A" w:rsidR="00CA3372" w:rsidRPr="00CA3372" w:rsidRDefault="00D53485">
      <w:pPr>
        <w:pStyle w:val="50"/>
        <w:rPr>
          <w:rFonts w:asciiTheme="minorHAnsi" w:hAnsiTheme="minorHAnsi" w:cstheme="minorBidi"/>
          <w:sz w:val="22"/>
          <w:szCs w:val="22"/>
          <w:lang w:eastAsia="en-GB"/>
        </w:rPr>
      </w:pPr>
      <w:hyperlink w:anchor="_Toc85878647" w:history="1">
        <w:r w:rsidR="00CA3372" w:rsidRPr="00CA3372">
          <w:rPr>
            <w:rStyle w:val="a7"/>
          </w:rPr>
          <w:t>6.1.3.4.3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_Toc85878647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E9FA950" w14:textId="7BDADAFB" w:rsidR="00CA3372" w:rsidRPr="00CA3372" w:rsidRDefault="00D53485">
      <w:pPr>
        <w:pStyle w:val="60"/>
        <w:rPr>
          <w:rFonts w:asciiTheme="minorHAnsi" w:hAnsiTheme="minorHAnsi" w:cstheme="minorBidi"/>
          <w:sz w:val="22"/>
          <w:szCs w:val="22"/>
          <w:lang w:eastAsia="en-GB"/>
        </w:rPr>
      </w:pPr>
      <w:hyperlink w:anchor="_Toc85878648" w:history="1">
        <w:r w:rsidR="00CA3372" w:rsidRPr="00CA3372">
          <w:rPr>
            <w:rStyle w:val="a7"/>
          </w:rPr>
          <w:t>6.1.3.4.3.1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_Toc85878648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2E2F57A0" w14:textId="3E41A1D5" w:rsidR="00CA3372" w:rsidRPr="00CA3372" w:rsidRDefault="00D53485">
      <w:pPr>
        <w:pStyle w:val="40"/>
        <w:rPr>
          <w:rFonts w:asciiTheme="minorHAnsi" w:hAnsiTheme="minorHAnsi" w:cstheme="minorBidi"/>
          <w:sz w:val="22"/>
          <w:szCs w:val="22"/>
          <w:lang w:eastAsia="en-GB"/>
        </w:rPr>
      </w:pPr>
      <w:hyperlink w:anchor="_Toc85878649" w:history="1">
        <w:r w:rsidR="00CA3372" w:rsidRPr="00CA3372">
          <w:rPr>
            <w:rStyle w:val="a7"/>
          </w:rPr>
          <w:t>6.1.3.5</w:t>
        </w:r>
        <w:r w:rsidR="00CA3372" w:rsidRPr="00CA3372">
          <w:rPr>
            <w:rFonts w:asciiTheme="minorHAnsi" w:hAnsiTheme="minorHAnsi" w:cstheme="minorBidi"/>
            <w:sz w:val="22"/>
            <w:szCs w:val="22"/>
            <w:lang w:eastAsia="en-GB"/>
          </w:rPr>
          <w:tab/>
        </w:r>
        <w:r w:rsidR="00CA3372" w:rsidRPr="00CA3372">
          <w:rPr>
            <w:rStyle w:val="a7"/>
          </w:rPr>
          <w:t>Resource: UeData (Custom operation)</w:t>
        </w:r>
        <w:r w:rsidR="00CA3372" w:rsidRPr="00CA3372">
          <w:rPr>
            <w:webHidden/>
          </w:rPr>
          <w:tab/>
        </w:r>
        <w:r w:rsidR="00CA3372" w:rsidRPr="00CA3372">
          <w:rPr>
            <w:webHidden/>
          </w:rPr>
          <w:fldChar w:fldCharType="begin" w:fldLock="1"/>
        </w:r>
        <w:r w:rsidR="00CA3372" w:rsidRPr="00CA3372">
          <w:rPr>
            <w:webHidden/>
          </w:rPr>
          <w:instrText xml:space="preserve"> PAGEREF _Toc85878649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69416EBD" w14:textId="143747A3" w:rsidR="00CA3372" w:rsidRPr="00CA3372" w:rsidRDefault="00D53485">
      <w:pPr>
        <w:pStyle w:val="50"/>
        <w:rPr>
          <w:rFonts w:asciiTheme="minorHAnsi" w:hAnsiTheme="minorHAnsi" w:cstheme="minorBidi"/>
          <w:sz w:val="22"/>
          <w:szCs w:val="22"/>
          <w:lang w:eastAsia="en-GB"/>
        </w:rPr>
      </w:pPr>
      <w:hyperlink w:anchor="_Toc85878650" w:history="1">
        <w:r w:rsidR="00CA3372" w:rsidRPr="00CA3372">
          <w:rPr>
            <w:rStyle w:val="a7"/>
          </w:rPr>
          <w:t>6.1.3.5.1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_Toc85878650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E422BCB" w14:textId="63419CF0" w:rsidR="00CA3372" w:rsidRPr="00CA3372" w:rsidRDefault="00D53485">
      <w:pPr>
        <w:pStyle w:val="40"/>
        <w:rPr>
          <w:rFonts w:asciiTheme="minorHAnsi" w:hAnsiTheme="minorHAnsi" w:cstheme="minorBidi"/>
          <w:sz w:val="22"/>
          <w:szCs w:val="22"/>
          <w:lang w:eastAsia="en-GB"/>
        </w:rPr>
      </w:pPr>
      <w:hyperlink w:anchor="_Toc85878651" w:history="1">
        <w:r w:rsidR="00CA3372" w:rsidRPr="00CA3372">
          <w:rPr>
            <w:rStyle w:val="a7"/>
          </w:rPr>
          <w:t>6.1.3.5.2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_Toc85878651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1B96CA23" w14:textId="787C6FC2" w:rsidR="00CA3372" w:rsidRPr="00CA3372" w:rsidRDefault="00D53485">
      <w:pPr>
        <w:pStyle w:val="50"/>
        <w:rPr>
          <w:rFonts w:asciiTheme="minorHAnsi" w:hAnsiTheme="minorHAnsi" w:cstheme="minorBidi"/>
          <w:sz w:val="22"/>
          <w:szCs w:val="22"/>
          <w:lang w:eastAsia="en-GB"/>
        </w:rPr>
      </w:pPr>
      <w:hyperlink w:anchor="_Toc85878652" w:history="1">
        <w:r w:rsidR="00CA3372" w:rsidRPr="00CA3372">
          <w:rPr>
            <w:rStyle w:val="a7"/>
          </w:rPr>
          <w:t>6.1.3.5.3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_Toc85878652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2D56DD2" w14:textId="6B708B2B" w:rsidR="00CA3372" w:rsidRPr="00CA3372" w:rsidRDefault="00D53485">
      <w:pPr>
        <w:pStyle w:val="50"/>
        <w:rPr>
          <w:rFonts w:asciiTheme="minorHAnsi" w:hAnsiTheme="minorHAnsi" w:cstheme="minorBidi"/>
          <w:sz w:val="22"/>
          <w:szCs w:val="22"/>
          <w:lang w:eastAsia="en-GB"/>
        </w:rPr>
      </w:pPr>
      <w:hyperlink w:anchor="_Toc85878653" w:history="1">
        <w:r w:rsidR="00CA3372" w:rsidRPr="00CA3372">
          <w:rPr>
            <w:rStyle w:val="a7"/>
          </w:rPr>
          <w:t>6.1.3.5.4</w:t>
        </w:r>
        <w:r w:rsidR="00CA3372" w:rsidRPr="00CA3372">
          <w:rPr>
            <w:rFonts w:asciiTheme="minorHAnsi" w:hAnsiTheme="minorHAnsi" w:cstheme="minorBidi"/>
            <w:sz w:val="22"/>
            <w:szCs w:val="22"/>
            <w:lang w:eastAsia="en-GB"/>
          </w:rPr>
          <w:tab/>
        </w:r>
        <w:r w:rsidR="00CA3372" w:rsidRPr="00CA3372">
          <w:rPr>
            <w:rStyle w:val="a7"/>
          </w:rPr>
          <w:t>Resource Custom Operations</w:t>
        </w:r>
        <w:r w:rsidR="00CA3372" w:rsidRPr="00CA3372">
          <w:rPr>
            <w:webHidden/>
          </w:rPr>
          <w:tab/>
        </w:r>
        <w:r w:rsidR="00CA3372" w:rsidRPr="00CA3372">
          <w:rPr>
            <w:webHidden/>
          </w:rPr>
          <w:fldChar w:fldCharType="begin" w:fldLock="1"/>
        </w:r>
        <w:r w:rsidR="00CA3372" w:rsidRPr="00CA3372">
          <w:rPr>
            <w:webHidden/>
          </w:rPr>
          <w:instrText xml:space="preserve"> PAGEREF _Toc85878653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50E2C13E" w14:textId="08B074D0" w:rsidR="00CA3372" w:rsidRPr="00CA3372" w:rsidRDefault="00D53485">
      <w:pPr>
        <w:pStyle w:val="60"/>
        <w:rPr>
          <w:rFonts w:asciiTheme="minorHAnsi" w:hAnsiTheme="minorHAnsi" w:cstheme="minorBidi"/>
          <w:sz w:val="22"/>
          <w:szCs w:val="22"/>
          <w:lang w:eastAsia="en-GB"/>
        </w:rPr>
      </w:pPr>
      <w:hyperlink w:anchor="_Toc85878654" w:history="1">
        <w:r w:rsidR="00CA3372" w:rsidRPr="00CA3372">
          <w:rPr>
            <w:rStyle w:val="a7"/>
          </w:rPr>
          <w:t>6.1.3.5.4.1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_Toc85878654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1C4AF5" w14:textId="08AE5E27" w:rsidR="00CA3372" w:rsidRPr="00CA3372" w:rsidRDefault="00D53485">
      <w:pPr>
        <w:pStyle w:val="60"/>
        <w:rPr>
          <w:rFonts w:asciiTheme="minorHAnsi" w:hAnsiTheme="minorHAnsi" w:cstheme="minorBidi"/>
          <w:sz w:val="22"/>
          <w:szCs w:val="22"/>
          <w:lang w:eastAsia="en-GB"/>
        </w:rPr>
      </w:pPr>
      <w:hyperlink w:anchor="_Toc85878655" w:history="1">
        <w:r w:rsidR="00CA3372" w:rsidRPr="00CA3372">
          <w:rPr>
            <w:rStyle w:val="a7"/>
          </w:rPr>
          <w:t>6.1.3.5.4.2</w:t>
        </w:r>
        <w:r w:rsidR="00CA3372" w:rsidRPr="00CA3372">
          <w:rPr>
            <w:rFonts w:asciiTheme="minorHAnsi" w:hAnsiTheme="minorHAnsi" w:cstheme="minorBidi"/>
            <w:sz w:val="22"/>
            <w:szCs w:val="22"/>
            <w:lang w:eastAsia="en-GB"/>
          </w:rPr>
          <w:tab/>
        </w:r>
        <w:r w:rsidR="00CA3372" w:rsidRPr="00CA3372">
          <w:rPr>
            <w:rStyle w:val="a7"/>
          </w:rPr>
          <w:t>Operation: match-report</w:t>
        </w:r>
        <w:r w:rsidR="00CA3372" w:rsidRPr="00CA3372">
          <w:rPr>
            <w:webHidden/>
          </w:rPr>
          <w:tab/>
        </w:r>
        <w:r w:rsidR="00CA3372" w:rsidRPr="00CA3372">
          <w:rPr>
            <w:webHidden/>
          </w:rPr>
          <w:fldChar w:fldCharType="begin" w:fldLock="1"/>
        </w:r>
        <w:r w:rsidR="00CA3372" w:rsidRPr="00CA3372">
          <w:rPr>
            <w:webHidden/>
          </w:rPr>
          <w:instrText xml:space="preserve"> PAGEREF _Toc85878655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7464E8" w14:textId="086F5376" w:rsidR="00CA3372" w:rsidRPr="00CA3372" w:rsidRDefault="00D53485">
      <w:pPr>
        <w:pStyle w:val="70"/>
        <w:rPr>
          <w:rFonts w:asciiTheme="minorHAnsi" w:hAnsiTheme="minorHAnsi" w:cstheme="minorBidi"/>
          <w:sz w:val="22"/>
          <w:szCs w:val="22"/>
          <w:lang w:eastAsia="en-GB"/>
        </w:rPr>
      </w:pPr>
      <w:hyperlink w:anchor="_Toc85878656" w:history="1">
        <w:r w:rsidR="00CA3372" w:rsidRPr="00CA3372">
          <w:rPr>
            <w:rStyle w:val="a7"/>
          </w:rPr>
          <w:t>6.1.3.5.4.2.1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_Toc85878656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5A4FF232" w14:textId="684F65DF" w:rsidR="00CA3372" w:rsidRPr="00CA3372" w:rsidRDefault="00D53485">
      <w:pPr>
        <w:pStyle w:val="70"/>
        <w:rPr>
          <w:rFonts w:asciiTheme="minorHAnsi" w:hAnsiTheme="minorHAnsi" w:cstheme="minorBidi"/>
          <w:sz w:val="22"/>
          <w:szCs w:val="22"/>
          <w:lang w:eastAsia="en-GB"/>
        </w:rPr>
      </w:pPr>
      <w:hyperlink w:anchor="_Toc85878657" w:history="1">
        <w:r w:rsidR="00CA3372" w:rsidRPr="00CA3372">
          <w:rPr>
            <w:rStyle w:val="a7"/>
          </w:rPr>
          <w:t>6.1.3.5.4.2.2</w:t>
        </w:r>
        <w:r w:rsidR="00CA3372" w:rsidRPr="00CA3372">
          <w:rPr>
            <w:rFonts w:asciiTheme="minorHAnsi" w:hAnsiTheme="minorHAnsi" w:cstheme="minorBidi"/>
            <w:sz w:val="22"/>
            <w:szCs w:val="22"/>
            <w:lang w:eastAsia="en-GB"/>
          </w:rPr>
          <w:tab/>
        </w:r>
        <w:r w:rsidR="00CA3372" w:rsidRPr="00CA3372">
          <w:rPr>
            <w:rStyle w:val="a7"/>
          </w:rPr>
          <w:t>Operation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_Toc85878657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480B40CE" w14:textId="5F9D01F4" w:rsidR="00CA3372" w:rsidRPr="00CA3372" w:rsidRDefault="00D53485">
      <w:pPr>
        <w:pStyle w:val="30"/>
        <w:rPr>
          <w:rFonts w:asciiTheme="minorHAnsi" w:hAnsiTheme="minorHAnsi" w:cstheme="minorBidi"/>
          <w:sz w:val="22"/>
          <w:szCs w:val="22"/>
          <w:lang w:eastAsia="en-GB"/>
        </w:rPr>
      </w:pPr>
      <w:hyperlink w:anchor="_Toc85878658" w:history="1">
        <w:r w:rsidR="00CA3372" w:rsidRPr="00CA3372">
          <w:rPr>
            <w:rStyle w:val="a7"/>
          </w:rPr>
          <w:t>6.1.4</w:t>
        </w:r>
        <w:r w:rsidR="00CA3372" w:rsidRPr="00CA3372">
          <w:rPr>
            <w:rFonts w:asciiTheme="minorHAnsi" w:hAnsiTheme="minorHAnsi" w:cstheme="minorBidi"/>
            <w:sz w:val="22"/>
            <w:szCs w:val="22"/>
            <w:lang w:eastAsia="en-GB"/>
          </w:rPr>
          <w:tab/>
        </w:r>
        <w:r w:rsidR="00CA3372" w:rsidRPr="00CA3372">
          <w:rPr>
            <w:rStyle w:val="a7"/>
          </w:rPr>
          <w:t>Custom Operations without associated resources</w:t>
        </w:r>
        <w:r w:rsidR="00CA3372" w:rsidRPr="00CA3372">
          <w:rPr>
            <w:webHidden/>
          </w:rPr>
          <w:tab/>
        </w:r>
        <w:r w:rsidR="00CA3372" w:rsidRPr="00CA3372">
          <w:rPr>
            <w:webHidden/>
          </w:rPr>
          <w:fldChar w:fldCharType="begin" w:fldLock="1"/>
        </w:r>
        <w:r w:rsidR="00CA3372" w:rsidRPr="00CA3372">
          <w:rPr>
            <w:webHidden/>
          </w:rPr>
          <w:instrText xml:space="preserve"> PAGEREF _Toc85878658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72C1F41A" w14:textId="2D7B0639" w:rsidR="00CA3372" w:rsidRPr="00CA3372" w:rsidRDefault="00D53485">
      <w:pPr>
        <w:pStyle w:val="30"/>
        <w:rPr>
          <w:rFonts w:asciiTheme="minorHAnsi" w:hAnsiTheme="minorHAnsi" w:cstheme="minorBidi"/>
          <w:sz w:val="22"/>
          <w:szCs w:val="22"/>
          <w:lang w:eastAsia="en-GB"/>
        </w:rPr>
      </w:pPr>
      <w:hyperlink w:anchor="_Toc85878659" w:history="1">
        <w:r w:rsidR="00CA3372" w:rsidRPr="00CA3372">
          <w:rPr>
            <w:rStyle w:val="a7"/>
          </w:rPr>
          <w:t>6.1.5</w:t>
        </w:r>
        <w:r w:rsidR="00CA3372" w:rsidRPr="00CA3372">
          <w:rPr>
            <w:rFonts w:asciiTheme="minorHAnsi" w:hAnsiTheme="minorHAnsi" w:cstheme="minorBidi"/>
            <w:sz w:val="22"/>
            <w:szCs w:val="22"/>
            <w:lang w:eastAsia="en-GB"/>
          </w:rPr>
          <w:tab/>
        </w:r>
        <w:r w:rsidR="00CA3372" w:rsidRPr="00CA3372">
          <w:rPr>
            <w:rStyle w:val="a7"/>
          </w:rPr>
          <w:t>Notifications</w:t>
        </w:r>
        <w:r w:rsidR="00CA3372" w:rsidRPr="00CA3372">
          <w:rPr>
            <w:webHidden/>
          </w:rPr>
          <w:tab/>
        </w:r>
        <w:r w:rsidR="00CA3372" w:rsidRPr="00CA3372">
          <w:rPr>
            <w:webHidden/>
          </w:rPr>
          <w:fldChar w:fldCharType="begin" w:fldLock="1"/>
        </w:r>
        <w:r w:rsidR="00CA3372" w:rsidRPr="00CA3372">
          <w:rPr>
            <w:webHidden/>
          </w:rPr>
          <w:instrText xml:space="preserve"> PAGEREF _Toc85878659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15BE7E69" w14:textId="09216728" w:rsidR="00CA3372" w:rsidRPr="00CA3372" w:rsidRDefault="00D53485">
      <w:pPr>
        <w:pStyle w:val="40"/>
        <w:rPr>
          <w:rFonts w:asciiTheme="minorHAnsi" w:hAnsiTheme="minorHAnsi" w:cstheme="minorBidi"/>
          <w:sz w:val="22"/>
          <w:szCs w:val="22"/>
          <w:lang w:eastAsia="en-GB"/>
        </w:rPr>
      </w:pPr>
      <w:hyperlink w:anchor="_Toc85878660" w:history="1">
        <w:r w:rsidR="00CA3372" w:rsidRPr="00CA3372">
          <w:rPr>
            <w:rStyle w:val="a7"/>
          </w:rPr>
          <w:t>6.1.5.1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_Toc85878660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48044A73" w14:textId="0904ECBA" w:rsidR="00CA3372" w:rsidRPr="00CA3372" w:rsidRDefault="00D53485">
      <w:pPr>
        <w:pStyle w:val="40"/>
        <w:rPr>
          <w:rFonts w:asciiTheme="minorHAnsi" w:hAnsiTheme="minorHAnsi" w:cstheme="minorBidi"/>
          <w:sz w:val="22"/>
          <w:szCs w:val="22"/>
          <w:lang w:eastAsia="en-GB"/>
        </w:rPr>
      </w:pPr>
      <w:hyperlink w:anchor="_Toc85878661" w:history="1">
        <w:r w:rsidR="00CA3372" w:rsidRPr="00CA3372">
          <w:rPr>
            <w:rStyle w:val="a7"/>
          </w:rPr>
          <w:t>6.1.5.2</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_Toc85878661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67A9027B" w14:textId="63AA0976" w:rsidR="00CA3372" w:rsidRPr="00CA3372" w:rsidRDefault="00D53485">
      <w:pPr>
        <w:pStyle w:val="50"/>
        <w:rPr>
          <w:rFonts w:asciiTheme="minorHAnsi" w:hAnsiTheme="minorHAnsi" w:cstheme="minorBidi"/>
          <w:sz w:val="22"/>
          <w:szCs w:val="22"/>
          <w:lang w:eastAsia="en-GB"/>
        </w:rPr>
      </w:pPr>
      <w:hyperlink w:anchor="_Toc85878662" w:history="1">
        <w:r w:rsidR="00CA3372" w:rsidRPr="00CA3372">
          <w:rPr>
            <w:rStyle w:val="a7"/>
          </w:rPr>
          <w:t>6.1.5.2.1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_Toc85878662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59D10751" w14:textId="0367FA56" w:rsidR="00CA3372" w:rsidRPr="00CA3372" w:rsidRDefault="00D53485">
      <w:pPr>
        <w:pStyle w:val="50"/>
        <w:rPr>
          <w:rFonts w:asciiTheme="minorHAnsi" w:hAnsiTheme="minorHAnsi" w:cstheme="minorBidi"/>
          <w:sz w:val="22"/>
          <w:szCs w:val="22"/>
          <w:lang w:eastAsia="en-GB"/>
        </w:rPr>
      </w:pPr>
      <w:hyperlink w:anchor="_Toc85878663" w:history="1">
        <w:r w:rsidR="00CA3372" w:rsidRPr="00CA3372">
          <w:rPr>
            <w:rStyle w:val="a7"/>
          </w:rPr>
          <w:t>6.1.5.2.2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_Toc85878663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43129813" w14:textId="1D50AA31" w:rsidR="00CA3372" w:rsidRPr="00CA3372" w:rsidRDefault="00D53485">
      <w:pPr>
        <w:pStyle w:val="50"/>
        <w:rPr>
          <w:rFonts w:asciiTheme="minorHAnsi" w:hAnsiTheme="minorHAnsi" w:cstheme="minorBidi"/>
          <w:sz w:val="22"/>
          <w:szCs w:val="22"/>
          <w:lang w:eastAsia="en-GB"/>
        </w:rPr>
      </w:pPr>
      <w:hyperlink w:anchor="_Toc85878664" w:history="1">
        <w:r w:rsidR="00CA3372" w:rsidRPr="00CA3372">
          <w:rPr>
            <w:rStyle w:val="a7"/>
          </w:rPr>
          <w:t>6.1.5.2.3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_Toc85878664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3B60EF16" w14:textId="253CC16E" w:rsidR="00CA3372" w:rsidRPr="00CA3372" w:rsidRDefault="00D53485">
      <w:pPr>
        <w:pStyle w:val="60"/>
        <w:rPr>
          <w:rFonts w:asciiTheme="minorHAnsi" w:hAnsiTheme="minorHAnsi" w:cstheme="minorBidi"/>
          <w:sz w:val="22"/>
          <w:szCs w:val="22"/>
          <w:lang w:eastAsia="en-GB"/>
        </w:rPr>
      </w:pPr>
      <w:hyperlink w:anchor="_Toc85878665" w:history="1">
        <w:r w:rsidR="00CA3372" w:rsidRPr="00CA3372">
          <w:rPr>
            <w:rStyle w:val="a7"/>
          </w:rPr>
          <w:t>6.1.5.2.3.1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_Toc85878665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10C10533" w14:textId="12CF652B" w:rsidR="00CA3372" w:rsidRPr="00CA3372" w:rsidRDefault="00D53485">
      <w:pPr>
        <w:pStyle w:val="40"/>
        <w:rPr>
          <w:rFonts w:asciiTheme="minorHAnsi" w:hAnsiTheme="minorHAnsi" w:cstheme="minorBidi"/>
          <w:sz w:val="22"/>
          <w:szCs w:val="22"/>
          <w:lang w:eastAsia="en-GB"/>
        </w:rPr>
      </w:pPr>
      <w:hyperlink w:anchor="_Toc85878666" w:history="1">
        <w:r w:rsidR="00CA3372" w:rsidRPr="00CA3372">
          <w:rPr>
            <w:rStyle w:val="a7"/>
          </w:rPr>
          <w:t>6.1.5.3</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_Toc85878666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7F11FB6" w14:textId="1686C666" w:rsidR="00CA3372" w:rsidRPr="00CA3372" w:rsidRDefault="00D53485">
      <w:pPr>
        <w:pStyle w:val="50"/>
        <w:rPr>
          <w:rFonts w:asciiTheme="minorHAnsi" w:hAnsiTheme="minorHAnsi" w:cstheme="minorBidi"/>
          <w:sz w:val="22"/>
          <w:szCs w:val="22"/>
          <w:lang w:eastAsia="en-GB"/>
        </w:rPr>
      </w:pPr>
      <w:hyperlink w:anchor="_Toc85878667" w:history="1">
        <w:r w:rsidR="00CA3372" w:rsidRPr="00CA3372">
          <w:rPr>
            <w:rStyle w:val="a7"/>
          </w:rPr>
          <w:t>6.1.5.3.1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_Toc85878667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85A6D12" w14:textId="130A6011" w:rsidR="00CA3372" w:rsidRPr="00CA3372" w:rsidRDefault="00D53485">
      <w:pPr>
        <w:pStyle w:val="50"/>
        <w:rPr>
          <w:rFonts w:asciiTheme="minorHAnsi" w:hAnsiTheme="minorHAnsi" w:cstheme="minorBidi"/>
          <w:sz w:val="22"/>
          <w:szCs w:val="22"/>
          <w:lang w:eastAsia="en-GB"/>
        </w:rPr>
      </w:pPr>
      <w:hyperlink w:anchor="_Toc85878668" w:history="1">
        <w:r w:rsidR="00CA3372" w:rsidRPr="00CA3372">
          <w:rPr>
            <w:rStyle w:val="a7"/>
          </w:rPr>
          <w:t>6.1.5.3.2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_Toc85878668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20173138" w14:textId="6966332A" w:rsidR="00CA3372" w:rsidRPr="00CA3372" w:rsidRDefault="00D53485">
      <w:pPr>
        <w:pStyle w:val="50"/>
        <w:rPr>
          <w:rFonts w:asciiTheme="minorHAnsi" w:hAnsiTheme="minorHAnsi" w:cstheme="minorBidi"/>
          <w:sz w:val="22"/>
          <w:szCs w:val="22"/>
          <w:lang w:eastAsia="en-GB"/>
        </w:rPr>
      </w:pPr>
      <w:hyperlink w:anchor="_Toc85878669" w:history="1">
        <w:r w:rsidR="00CA3372" w:rsidRPr="00CA3372">
          <w:rPr>
            <w:rStyle w:val="a7"/>
          </w:rPr>
          <w:t>6.1.5.3.3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_Toc85878669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34C7F77A" w14:textId="3AA6305C" w:rsidR="00CA3372" w:rsidRPr="00CA3372" w:rsidRDefault="00D53485">
      <w:pPr>
        <w:pStyle w:val="60"/>
        <w:rPr>
          <w:rFonts w:asciiTheme="minorHAnsi" w:hAnsiTheme="minorHAnsi" w:cstheme="minorBidi"/>
          <w:sz w:val="22"/>
          <w:szCs w:val="22"/>
          <w:lang w:eastAsia="en-GB"/>
        </w:rPr>
      </w:pPr>
      <w:hyperlink w:anchor="_Toc85878670" w:history="1">
        <w:r w:rsidR="00CA3372" w:rsidRPr="00CA3372">
          <w:rPr>
            <w:rStyle w:val="a7"/>
          </w:rPr>
          <w:t>6.1.5.3.3.1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_Toc85878670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766DDDC1" w14:textId="4A50A37A" w:rsidR="00CA3372" w:rsidRPr="00CA3372" w:rsidRDefault="00D53485">
      <w:pPr>
        <w:pStyle w:val="30"/>
        <w:rPr>
          <w:rFonts w:asciiTheme="minorHAnsi" w:hAnsiTheme="minorHAnsi" w:cstheme="minorBidi"/>
          <w:sz w:val="22"/>
          <w:szCs w:val="22"/>
          <w:lang w:eastAsia="en-GB"/>
        </w:rPr>
      </w:pPr>
      <w:hyperlink w:anchor="_Toc85878671" w:history="1">
        <w:r w:rsidR="00CA3372" w:rsidRPr="00CA3372">
          <w:rPr>
            <w:rStyle w:val="a7"/>
          </w:rPr>
          <w:t>6.1.6</w:t>
        </w:r>
        <w:r w:rsidR="00CA3372" w:rsidRPr="00CA3372">
          <w:rPr>
            <w:rFonts w:asciiTheme="minorHAnsi" w:hAnsiTheme="minorHAnsi" w:cstheme="minorBidi"/>
            <w:sz w:val="22"/>
            <w:szCs w:val="22"/>
            <w:lang w:eastAsia="en-GB"/>
          </w:rPr>
          <w:tab/>
        </w:r>
        <w:r w:rsidR="00CA3372" w:rsidRPr="00CA3372">
          <w:rPr>
            <w:rStyle w:val="a7"/>
          </w:rPr>
          <w:t>Data Model</w:t>
        </w:r>
        <w:r w:rsidR="00CA3372" w:rsidRPr="00CA3372">
          <w:rPr>
            <w:webHidden/>
          </w:rPr>
          <w:tab/>
        </w:r>
        <w:r w:rsidR="00CA3372" w:rsidRPr="00CA3372">
          <w:rPr>
            <w:webHidden/>
          </w:rPr>
          <w:fldChar w:fldCharType="begin" w:fldLock="1"/>
        </w:r>
        <w:r w:rsidR="00CA3372" w:rsidRPr="00CA3372">
          <w:rPr>
            <w:webHidden/>
          </w:rPr>
          <w:instrText xml:space="preserve"> PAGEREF _Toc85878671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6FE13E87" w14:textId="1251D53E" w:rsidR="00CA3372" w:rsidRPr="00CA3372" w:rsidRDefault="00D53485">
      <w:pPr>
        <w:pStyle w:val="40"/>
        <w:rPr>
          <w:rFonts w:asciiTheme="minorHAnsi" w:hAnsiTheme="minorHAnsi" w:cstheme="minorBidi"/>
          <w:sz w:val="22"/>
          <w:szCs w:val="22"/>
          <w:lang w:eastAsia="en-GB"/>
        </w:rPr>
      </w:pPr>
      <w:hyperlink w:anchor="_Toc85878672" w:history="1">
        <w:r w:rsidR="00CA3372" w:rsidRPr="00CA3372">
          <w:rPr>
            <w:rStyle w:val="a7"/>
          </w:rPr>
          <w:t>6.1.6.1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_Toc85878672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2F28C657" w14:textId="21B0EBB4" w:rsidR="00CA3372" w:rsidRPr="00CA3372" w:rsidRDefault="00D53485">
      <w:pPr>
        <w:pStyle w:val="40"/>
        <w:rPr>
          <w:rFonts w:asciiTheme="minorHAnsi" w:hAnsiTheme="minorHAnsi" w:cstheme="minorBidi"/>
          <w:sz w:val="22"/>
          <w:szCs w:val="22"/>
          <w:lang w:eastAsia="en-GB"/>
        </w:rPr>
      </w:pPr>
      <w:hyperlink w:anchor="_Toc85878673" w:history="1">
        <w:r w:rsidR="00CA3372" w:rsidRPr="00CA3372">
          <w:rPr>
            <w:rStyle w:val="a7"/>
            <w:lang w:val="en-US"/>
          </w:rPr>
          <w:t>6.1.6.2</w:t>
        </w:r>
        <w:r w:rsidR="00CA3372" w:rsidRPr="00CA3372">
          <w:rPr>
            <w:rFonts w:asciiTheme="minorHAnsi" w:hAnsiTheme="minorHAnsi" w:cstheme="minorBidi"/>
            <w:sz w:val="22"/>
            <w:szCs w:val="22"/>
            <w:lang w:eastAsia="en-GB"/>
          </w:rPr>
          <w:tab/>
        </w:r>
        <w:r w:rsidR="00CA3372" w:rsidRPr="00CA3372">
          <w:rPr>
            <w:rStyle w:val="a7"/>
            <w:lang w:val="en-US"/>
          </w:rPr>
          <w:t>Structured data types</w:t>
        </w:r>
        <w:r w:rsidR="00CA3372" w:rsidRPr="00CA3372">
          <w:rPr>
            <w:webHidden/>
          </w:rPr>
          <w:tab/>
        </w:r>
        <w:r w:rsidR="00CA3372" w:rsidRPr="00CA3372">
          <w:rPr>
            <w:webHidden/>
          </w:rPr>
          <w:fldChar w:fldCharType="begin" w:fldLock="1"/>
        </w:r>
        <w:r w:rsidR="00CA3372" w:rsidRPr="00CA3372">
          <w:rPr>
            <w:webHidden/>
          </w:rPr>
          <w:instrText xml:space="preserve"> PAGEREF _Toc85878673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4A4DD6D7" w14:textId="2D8A13DF" w:rsidR="00CA3372" w:rsidRPr="00CA3372" w:rsidRDefault="00D53485">
      <w:pPr>
        <w:pStyle w:val="50"/>
        <w:rPr>
          <w:rFonts w:asciiTheme="minorHAnsi" w:hAnsiTheme="minorHAnsi" w:cstheme="minorBidi"/>
          <w:sz w:val="22"/>
          <w:szCs w:val="22"/>
          <w:lang w:eastAsia="en-GB"/>
        </w:rPr>
      </w:pPr>
      <w:hyperlink w:anchor="_Toc85878674" w:history="1">
        <w:r w:rsidR="00CA3372" w:rsidRPr="00CA3372">
          <w:rPr>
            <w:rStyle w:val="a7"/>
          </w:rPr>
          <w:t>6.1.6.2.1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_Toc85878674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737CAC7" w14:textId="1CABD12F" w:rsidR="00CA3372" w:rsidRPr="00CA3372" w:rsidRDefault="00D53485">
      <w:pPr>
        <w:pStyle w:val="50"/>
        <w:rPr>
          <w:rFonts w:asciiTheme="minorHAnsi" w:hAnsiTheme="minorHAnsi" w:cstheme="minorBidi"/>
          <w:sz w:val="22"/>
          <w:szCs w:val="22"/>
          <w:lang w:eastAsia="en-GB"/>
        </w:rPr>
      </w:pPr>
      <w:hyperlink w:anchor="_Toc85878675" w:history="1">
        <w:r w:rsidR="00CA3372" w:rsidRPr="00CA3372">
          <w:rPr>
            <w:rStyle w:val="a7"/>
          </w:rPr>
          <w:t>6.1.6.2.2</w:t>
        </w:r>
        <w:r w:rsidR="00CA3372" w:rsidRPr="00CA3372">
          <w:rPr>
            <w:rFonts w:asciiTheme="minorHAnsi" w:hAnsiTheme="minorHAnsi" w:cstheme="minorBidi"/>
            <w:sz w:val="22"/>
            <w:szCs w:val="22"/>
            <w:lang w:eastAsia="en-GB"/>
          </w:rPr>
          <w:tab/>
        </w:r>
        <w:r w:rsidR="00CA3372" w:rsidRPr="00CA3372">
          <w:rPr>
            <w:rStyle w:val="a7"/>
          </w:rPr>
          <w:t>Type: AnnounceAuthReqData</w:t>
        </w:r>
        <w:r w:rsidR="00CA3372" w:rsidRPr="00CA3372">
          <w:rPr>
            <w:webHidden/>
          </w:rPr>
          <w:tab/>
        </w:r>
        <w:r w:rsidR="00CA3372" w:rsidRPr="00CA3372">
          <w:rPr>
            <w:webHidden/>
          </w:rPr>
          <w:fldChar w:fldCharType="begin" w:fldLock="1"/>
        </w:r>
        <w:r w:rsidR="00CA3372" w:rsidRPr="00CA3372">
          <w:rPr>
            <w:webHidden/>
          </w:rPr>
          <w:instrText xml:space="preserve"> PAGEREF _Toc85878675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26AF183" w14:textId="759261BC" w:rsidR="00CA3372" w:rsidRPr="00CA3372" w:rsidRDefault="00D53485">
      <w:pPr>
        <w:pStyle w:val="50"/>
        <w:rPr>
          <w:rFonts w:asciiTheme="minorHAnsi" w:hAnsiTheme="minorHAnsi" w:cstheme="minorBidi"/>
          <w:sz w:val="22"/>
          <w:szCs w:val="22"/>
          <w:lang w:eastAsia="en-GB"/>
        </w:rPr>
      </w:pPr>
      <w:hyperlink w:anchor="_Toc85878676" w:history="1">
        <w:r w:rsidR="00CA3372" w:rsidRPr="00CA3372">
          <w:rPr>
            <w:rStyle w:val="a7"/>
          </w:rPr>
          <w:t>6.1.6.2.3</w:t>
        </w:r>
        <w:r w:rsidR="00CA3372" w:rsidRPr="00CA3372">
          <w:rPr>
            <w:rFonts w:asciiTheme="minorHAnsi" w:hAnsiTheme="minorHAnsi" w:cstheme="minorBidi"/>
            <w:sz w:val="22"/>
            <w:szCs w:val="22"/>
            <w:lang w:eastAsia="en-GB"/>
          </w:rPr>
          <w:tab/>
        </w:r>
        <w:r w:rsidR="00CA3372" w:rsidRPr="00CA3372">
          <w:rPr>
            <w:rStyle w:val="a7"/>
          </w:rPr>
          <w:t>Void</w:t>
        </w:r>
        <w:r w:rsidR="00CA3372" w:rsidRPr="00CA3372">
          <w:rPr>
            <w:webHidden/>
          </w:rPr>
          <w:tab/>
        </w:r>
        <w:r w:rsidR="00CA3372" w:rsidRPr="00CA3372">
          <w:rPr>
            <w:webHidden/>
          </w:rPr>
          <w:fldChar w:fldCharType="begin" w:fldLock="1"/>
        </w:r>
        <w:r w:rsidR="00CA3372" w:rsidRPr="00CA3372">
          <w:rPr>
            <w:webHidden/>
          </w:rPr>
          <w:instrText xml:space="preserve"> PAGEREF _Toc85878676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7BBFF16C" w14:textId="590D5BC2" w:rsidR="00CA3372" w:rsidRPr="00CA3372" w:rsidRDefault="00D53485">
      <w:pPr>
        <w:pStyle w:val="50"/>
        <w:rPr>
          <w:rFonts w:asciiTheme="minorHAnsi" w:hAnsiTheme="minorHAnsi" w:cstheme="minorBidi"/>
          <w:sz w:val="22"/>
          <w:szCs w:val="22"/>
          <w:lang w:eastAsia="en-GB"/>
        </w:rPr>
      </w:pPr>
      <w:hyperlink w:anchor="_Toc85878677" w:history="1">
        <w:r w:rsidR="00CA3372" w:rsidRPr="00CA3372">
          <w:rPr>
            <w:rStyle w:val="a7"/>
          </w:rPr>
          <w:t>6.1.6.2.4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_Toc85878677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0D9DBD57" w14:textId="4A3D792D" w:rsidR="00CA3372" w:rsidRPr="00CA3372" w:rsidRDefault="00D53485">
      <w:pPr>
        <w:pStyle w:val="50"/>
        <w:rPr>
          <w:rFonts w:asciiTheme="minorHAnsi" w:hAnsiTheme="minorHAnsi" w:cstheme="minorBidi"/>
          <w:sz w:val="22"/>
          <w:szCs w:val="22"/>
          <w:lang w:eastAsia="en-GB"/>
        </w:rPr>
      </w:pPr>
      <w:hyperlink w:anchor="_Toc85878678" w:history="1">
        <w:r w:rsidR="00CA3372" w:rsidRPr="00CA3372">
          <w:rPr>
            <w:rStyle w:val="a7"/>
          </w:rPr>
          <w:t>6.1.6.2.5</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_Toc85878678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777564E1" w14:textId="2AEDFF4E" w:rsidR="00CA3372" w:rsidRPr="00CA3372" w:rsidRDefault="00D53485">
      <w:pPr>
        <w:pStyle w:val="50"/>
        <w:rPr>
          <w:rFonts w:asciiTheme="minorHAnsi" w:hAnsiTheme="minorHAnsi" w:cstheme="minorBidi"/>
          <w:sz w:val="22"/>
          <w:szCs w:val="22"/>
          <w:lang w:eastAsia="en-GB"/>
        </w:rPr>
      </w:pPr>
      <w:hyperlink w:anchor="_Toc85878679" w:history="1">
        <w:r w:rsidR="00CA3372" w:rsidRPr="00CA3372">
          <w:rPr>
            <w:rStyle w:val="a7"/>
          </w:rPr>
          <w:t>6.1.6.2.6</w:t>
        </w:r>
        <w:r w:rsidR="00CA3372" w:rsidRPr="00CA3372">
          <w:rPr>
            <w:rFonts w:asciiTheme="minorHAnsi" w:hAnsiTheme="minorHAnsi" w:cstheme="minorBidi"/>
            <w:sz w:val="22"/>
            <w:szCs w:val="22"/>
            <w:lang w:eastAsia="en-GB"/>
          </w:rPr>
          <w:tab/>
        </w:r>
        <w:r w:rsidR="00CA3372" w:rsidRPr="00CA3372">
          <w:rPr>
            <w:rStyle w:val="a7"/>
          </w:rPr>
          <w:t>Type: AnnounceUpdateData</w:t>
        </w:r>
        <w:r w:rsidR="00CA3372" w:rsidRPr="00CA3372">
          <w:rPr>
            <w:webHidden/>
          </w:rPr>
          <w:tab/>
        </w:r>
        <w:r w:rsidR="00CA3372" w:rsidRPr="00CA3372">
          <w:rPr>
            <w:webHidden/>
          </w:rPr>
          <w:fldChar w:fldCharType="begin" w:fldLock="1"/>
        </w:r>
        <w:r w:rsidR="00CA3372" w:rsidRPr="00CA3372">
          <w:rPr>
            <w:webHidden/>
          </w:rPr>
          <w:instrText xml:space="preserve"> PAGEREF _Toc85878679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6DAC075E" w14:textId="112B2DCA" w:rsidR="00CA3372" w:rsidRPr="00CA3372" w:rsidRDefault="00D53485">
      <w:pPr>
        <w:pStyle w:val="50"/>
        <w:rPr>
          <w:rFonts w:asciiTheme="minorHAnsi" w:hAnsiTheme="minorHAnsi" w:cstheme="minorBidi"/>
          <w:sz w:val="22"/>
          <w:szCs w:val="22"/>
          <w:lang w:eastAsia="en-GB"/>
        </w:rPr>
      </w:pPr>
      <w:hyperlink w:anchor="_Toc85878680" w:history="1">
        <w:r w:rsidR="00CA3372" w:rsidRPr="00CA3372">
          <w:rPr>
            <w:rStyle w:val="a7"/>
          </w:rPr>
          <w:t>6.1.6.2.7</w:t>
        </w:r>
        <w:r w:rsidR="00CA3372" w:rsidRPr="00CA3372">
          <w:rPr>
            <w:rFonts w:asciiTheme="minorHAnsi" w:hAnsiTheme="minorHAnsi" w:cstheme="minorBidi"/>
            <w:sz w:val="22"/>
            <w:szCs w:val="22"/>
            <w:lang w:eastAsia="en-GB"/>
          </w:rPr>
          <w:tab/>
        </w:r>
        <w:r w:rsidR="00CA3372" w:rsidRPr="00CA3372">
          <w:rPr>
            <w:rStyle w:val="a7"/>
          </w:rPr>
          <w:t>Type: MonitorAuthReqData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_Toc85878680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7BA39642" w14:textId="5A0C1939" w:rsidR="00CA3372" w:rsidRPr="00CA3372" w:rsidRDefault="00D53485">
      <w:pPr>
        <w:pStyle w:val="50"/>
        <w:rPr>
          <w:rFonts w:asciiTheme="minorHAnsi" w:hAnsiTheme="minorHAnsi" w:cstheme="minorBidi"/>
          <w:sz w:val="22"/>
          <w:szCs w:val="22"/>
          <w:lang w:eastAsia="en-GB"/>
        </w:rPr>
      </w:pPr>
      <w:hyperlink w:anchor="_Toc85878681" w:history="1">
        <w:r w:rsidR="00CA3372" w:rsidRPr="00CA3372">
          <w:rPr>
            <w:rStyle w:val="a7"/>
          </w:rPr>
          <w:t>6.1.6.2.8</w:t>
        </w:r>
        <w:r w:rsidR="00CA3372" w:rsidRPr="00CA3372">
          <w:rPr>
            <w:rFonts w:asciiTheme="minorHAnsi" w:hAnsiTheme="minorHAnsi" w:cstheme="minorBidi"/>
            <w:sz w:val="22"/>
            <w:szCs w:val="22"/>
            <w:lang w:eastAsia="en-GB"/>
          </w:rPr>
          <w:tab/>
        </w:r>
        <w:r w:rsidR="00CA3372" w:rsidRPr="00CA3372">
          <w:rPr>
            <w:rStyle w:val="a7"/>
          </w:rPr>
          <w:t>Type: MonitorAuthRespData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_Toc85878681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4DC85E95" w14:textId="6DC9E1BC" w:rsidR="00CA3372" w:rsidRPr="00CA3372" w:rsidRDefault="00D53485">
      <w:pPr>
        <w:pStyle w:val="50"/>
        <w:rPr>
          <w:rFonts w:asciiTheme="minorHAnsi" w:hAnsiTheme="minorHAnsi" w:cstheme="minorBidi"/>
          <w:sz w:val="22"/>
          <w:szCs w:val="22"/>
          <w:lang w:eastAsia="en-GB"/>
        </w:rPr>
      </w:pPr>
      <w:hyperlink w:anchor="_Toc85878682" w:history="1">
        <w:r w:rsidR="00CA3372" w:rsidRPr="00CA3372">
          <w:rPr>
            <w:rStyle w:val="a7"/>
          </w:rPr>
          <w:t>6.1.6.2.9</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_Toc85878682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1AE156AB" w14:textId="40C4E084" w:rsidR="00CA3372" w:rsidRPr="00CA3372" w:rsidRDefault="00D53485">
      <w:pPr>
        <w:pStyle w:val="50"/>
        <w:rPr>
          <w:rFonts w:asciiTheme="minorHAnsi" w:hAnsiTheme="minorHAnsi" w:cstheme="minorBidi"/>
          <w:sz w:val="22"/>
          <w:szCs w:val="22"/>
          <w:lang w:eastAsia="en-GB"/>
        </w:rPr>
      </w:pPr>
      <w:hyperlink w:anchor="_Toc85878683" w:history="1">
        <w:r w:rsidR="00CA3372" w:rsidRPr="00CA3372">
          <w:rPr>
            <w:rStyle w:val="a7"/>
          </w:rPr>
          <w:t>6.1.6.2.10</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_Toc85878683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51C69E1C" w14:textId="1FDA85E2" w:rsidR="00CA3372" w:rsidRPr="00CA3372" w:rsidRDefault="00D53485">
      <w:pPr>
        <w:pStyle w:val="50"/>
        <w:rPr>
          <w:rFonts w:asciiTheme="minorHAnsi" w:hAnsiTheme="minorHAnsi" w:cstheme="minorBidi"/>
          <w:sz w:val="22"/>
          <w:szCs w:val="22"/>
          <w:lang w:eastAsia="en-GB"/>
        </w:rPr>
      </w:pPr>
      <w:hyperlink w:anchor="_Toc85878684" w:history="1">
        <w:r w:rsidR="00CA3372" w:rsidRPr="00CA3372">
          <w:rPr>
            <w:rStyle w:val="a7"/>
          </w:rPr>
          <w:t>6.1.6.2.11</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_Toc85878684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4BAC76A8" w14:textId="55FBC657" w:rsidR="00CA3372" w:rsidRPr="00CA3372" w:rsidRDefault="00D53485">
      <w:pPr>
        <w:pStyle w:val="50"/>
        <w:rPr>
          <w:rFonts w:asciiTheme="minorHAnsi" w:hAnsiTheme="minorHAnsi" w:cstheme="minorBidi"/>
          <w:sz w:val="22"/>
          <w:szCs w:val="22"/>
          <w:lang w:eastAsia="en-GB"/>
        </w:rPr>
      </w:pPr>
      <w:hyperlink w:anchor="_Toc85878685" w:history="1">
        <w:r w:rsidR="00CA3372" w:rsidRPr="00CA3372">
          <w:rPr>
            <w:rStyle w:val="a7"/>
          </w:rPr>
          <w:t>6.1.6.2.12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_Toc85878685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3250E6BF" w14:textId="15B82AC5" w:rsidR="00CA3372" w:rsidRPr="00CA3372" w:rsidRDefault="00D53485">
      <w:pPr>
        <w:pStyle w:val="50"/>
        <w:rPr>
          <w:rFonts w:asciiTheme="minorHAnsi" w:hAnsiTheme="minorHAnsi" w:cstheme="minorBidi"/>
          <w:sz w:val="22"/>
          <w:szCs w:val="22"/>
          <w:lang w:eastAsia="en-GB"/>
        </w:rPr>
      </w:pPr>
      <w:hyperlink w:anchor="_Toc85878686" w:history="1">
        <w:r w:rsidR="00CA3372" w:rsidRPr="00CA3372">
          <w:rPr>
            <w:rStyle w:val="a7"/>
          </w:rPr>
          <w:t>6.1.6.2.13</w:t>
        </w:r>
        <w:r w:rsidR="00CA3372" w:rsidRPr="00CA3372">
          <w:rPr>
            <w:rFonts w:asciiTheme="minorHAnsi" w:hAnsiTheme="minorHAnsi" w:cstheme="minorBidi"/>
            <w:sz w:val="22"/>
            <w:szCs w:val="22"/>
            <w:lang w:eastAsia="en-GB"/>
          </w:rPr>
          <w:tab/>
        </w:r>
        <w:r w:rsidR="00CA3372" w:rsidRPr="00CA3372">
          <w:rPr>
            <w:rStyle w:val="a7"/>
          </w:rPr>
          <w:t>Type: MonitorUpdateData</w:t>
        </w:r>
        <w:r w:rsidR="00CA3372" w:rsidRPr="00CA3372">
          <w:rPr>
            <w:webHidden/>
          </w:rPr>
          <w:tab/>
        </w:r>
        <w:r w:rsidR="00CA3372" w:rsidRPr="00CA3372">
          <w:rPr>
            <w:webHidden/>
          </w:rPr>
          <w:fldChar w:fldCharType="begin" w:fldLock="1"/>
        </w:r>
        <w:r w:rsidR="00CA3372" w:rsidRPr="00CA3372">
          <w:rPr>
            <w:webHidden/>
          </w:rPr>
          <w:instrText xml:space="preserve"> PAGEREF _Toc85878686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64B0ED73" w14:textId="576A4957" w:rsidR="00CA3372" w:rsidRPr="00CA3372" w:rsidRDefault="00D53485">
      <w:pPr>
        <w:pStyle w:val="50"/>
        <w:rPr>
          <w:rFonts w:asciiTheme="minorHAnsi" w:hAnsiTheme="minorHAnsi" w:cstheme="minorBidi"/>
          <w:sz w:val="22"/>
          <w:szCs w:val="22"/>
          <w:lang w:eastAsia="en-GB"/>
        </w:rPr>
      </w:pPr>
      <w:hyperlink w:anchor="_Toc85878687" w:history="1">
        <w:r w:rsidR="00CA3372" w:rsidRPr="00CA3372">
          <w:rPr>
            <w:rStyle w:val="a7"/>
          </w:rPr>
          <w:t>6.1.6.2.14</w:t>
        </w:r>
        <w:r w:rsidR="00CA3372" w:rsidRPr="00CA3372">
          <w:rPr>
            <w:rFonts w:asciiTheme="minorHAnsi" w:hAnsiTheme="minorHAnsi" w:cstheme="minorBidi"/>
            <w:sz w:val="22"/>
            <w:szCs w:val="22"/>
            <w:lang w:eastAsia="en-GB"/>
          </w:rPr>
          <w:tab/>
        </w:r>
        <w:r w:rsidR="00CA3372" w:rsidRPr="00CA3372">
          <w:rPr>
            <w:rStyle w:val="a7"/>
          </w:rPr>
          <w:t>Type: DiscoveryAuthReqData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_Toc85878687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72923A3A" w14:textId="287D20A8" w:rsidR="00CA3372" w:rsidRPr="00CA3372" w:rsidRDefault="00D53485">
      <w:pPr>
        <w:pStyle w:val="50"/>
        <w:rPr>
          <w:rFonts w:asciiTheme="minorHAnsi" w:hAnsiTheme="minorHAnsi" w:cstheme="minorBidi"/>
          <w:sz w:val="22"/>
          <w:szCs w:val="22"/>
          <w:lang w:eastAsia="en-GB"/>
        </w:rPr>
      </w:pPr>
      <w:hyperlink w:anchor="_Toc85878688" w:history="1">
        <w:r w:rsidR="00CA3372" w:rsidRPr="00CA3372">
          <w:rPr>
            <w:rStyle w:val="a7"/>
          </w:rPr>
          <w:t>6.1.6.2.15</w:t>
        </w:r>
        <w:r w:rsidR="00CA3372" w:rsidRPr="00CA3372">
          <w:rPr>
            <w:rFonts w:asciiTheme="minorHAnsi" w:hAnsiTheme="minorHAnsi" w:cstheme="minorBidi"/>
            <w:sz w:val="22"/>
            <w:szCs w:val="22"/>
            <w:lang w:eastAsia="en-GB"/>
          </w:rPr>
          <w:tab/>
        </w:r>
        <w:r w:rsidR="00CA3372" w:rsidRPr="00CA3372">
          <w:rPr>
            <w:rStyle w:val="a7"/>
          </w:rPr>
          <w:t>Type: DiscoveryAuthRespData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_Toc85878688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6ED0C106" w14:textId="749B231A" w:rsidR="00CA3372" w:rsidRPr="00CA3372" w:rsidRDefault="00D53485">
      <w:pPr>
        <w:pStyle w:val="50"/>
        <w:rPr>
          <w:rFonts w:asciiTheme="minorHAnsi" w:hAnsiTheme="minorHAnsi" w:cstheme="minorBidi"/>
          <w:sz w:val="22"/>
          <w:szCs w:val="22"/>
          <w:lang w:eastAsia="en-GB"/>
        </w:rPr>
      </w:pPr>
      <w:hyperlink w:anchor="_Toc85878689" w:history="1">
        <w:r w:rsidR="00CA3372" w:rsidRPr="00CA3372">
          <w:rPr>
            <w:rStyle w:val="a7"/>
          </w:rPr>
          <w:t>6.1.6.2.16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_Toc85878689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5989EA0E" w14:textId="41196411" w:rsidR="00CA3372" w:rsidRPr="00CA3372" w:rsidRDefault="00D53485">
      <w:pPr>
        <w:pStyle w:val="50"/>
        <w:rPr>
          <w:rFonts w:asciiTheme="minorHAnsi" w:hAnsiTheme="minorHAnsi" w:cstheme="minorBidi"/>
          <w:sz w:val="22"/>
          <w:szCs w:val="22"/>
          <w:lang w:eastAsia="en-GB"/>
        </w:rPr>
      </w:pPr>
      <w:hyperlink w:anchor="_Toc85878690" w:history="1">
        <w:r w:rsidR="00CA3372" w:rsidRPr="00CA3372">
          <w:rPr>
            <w:rStyle w:val="a7"/>
          </w:rPr>
          <w:t>6.1.6.2.17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_Toc85878690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1AE50410" w14:textId="3AFC4599" w:rsidR="00CA3372" w:rsidRPr="00CA3372" w:rsidRDefault="00D53485">
      <w:pPr>
        <w:pStyle w:val="50"/>
        <w:rPr>
          <w:rFonts w:asciiTheme="minorHAnsi" w:hAnsiTheme="minorHAnsi" w:cstheme="minorBidi"/>
          <w:sz w:val="22"/>
          <w:szCs w:val="22"/>
          <w:lang w:eastAsia="en-GB"/>
        </w:rPr>
      </w:pPr>
      <w:hyperlink w:anchor="_Toc85878691" w:history="1">
        <w:r w:rsidR="00CA3372" w:rsidRPr="00CA3372">
          <w:rPr>
            <w:rStyle w:val="a7"/>
          </w:rPr>
          <w:t>6.1.6.2.18</w:t>
        </w:r>
        <w:r w:rsidR="00CA3372" w:rsidRPr="00CA3372">
          <w:rPr>
            <w:rFonts w:asciiTheme="minorHAnsi" w:hAnsiTheme="minorHAnsi" w:cstheme="minorBidi"/>
            <w:sz w:val="22"/>
            <w:szCs w:val="22"/>
            <w:lang w:eastAsia="en-GB"/>
          </w:rPr>
          <w:tab/>
        </w:r>
        <w:r w:rsidR="00CA3372" w:rsidRPr="00CA3372">
          <w:rPr>
            <w:rStyle w:val="a7"/>
          </w:rPr>
          <w:t>Type: MatchReportReqData</w:t>
        </w:r>
        <w:r w:rsidR="00CA3372" w:rsidRPr="00CA3372">
          <w:rPr>
            <w:webHidden/>
          </w:rPr>
          <w:tab/>
        </w:r>
        <w:r w:rsidR="00CA3372" w:rsidRPr="00CA3372">
          <w:rPr>
            <w:webHidden/>
          </w:rPr>
          <w:fldChar w:fldCharType="begin" w:fldLock="1"/>
        </w:r>
        <w:r w:rsidR="00CA3372" w:rsidRPr="00CA3372">
          <w:rPr>
            <w:webHidden/>
          </w:rPr>
          <w:instrText xml:space="preserve"> PAGEREF _Toc85878691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ED99FA5" w14:textId="018B26BE" w:rsidR="00CA3372" w:rsidRPr="00CA3372" w:rsidRDefault="00D53485">
      <w:pPr>
        <w:pStyle w:val="50"/>
        <w:rPr>
          <w:rFonts w:asciiTheme="minorHAnsi" w:hAnsiTheme="minorHAnsi" w:cstheme="minorBidi"/>
          <w:sz w:val="22"/>
          <w:szCs w:val="22"/>
          <w:lang w:eastAsia="en-GB"/>
        </w:rPr>
      </w:pPr>
      <w:hyperlink w:anchor="_Toc85878692" w:history="1">
        <w:r w:rsidR="00CA3372" w:rsidRPr="00CA3372">
          <w:rPr>
            <w:rStyle w:val="a7"/>
          </w:rPr>
          <w:t>6.1.6.2.19</w:t>
        </w:r>
        <w:r w:rsidR="00CA3372" w:rsidRPr="00CA3372">
          <w:rPr>
            <w:rFonts w:asciiTheme="minorHAnsi" w:hAnsiTheme="minorHAnsi" w:cstheme="minorBidi"/>
            <w:sz w:val="22"/>
            <w:szCs w:val="22"/>
            <w:lang w:eastAsia="en-GB"/>
          </w:rPr>
          <w:tab/>
        </w:r>
        <w:r w:rsidR="00CA3372" w:rsidRPr="00CA3372">
          <w:rPr>
            <w:rStyle w:val="a7"/>
          </w:rPr>
          <w:t>Type: MatchReportRespData</w:t>
        </w:r>
        <w:r w:rsidR="00CA3372" w:rsidRPr="00CA3372">
          <w:rPr>
            <w:webHidden/>
          </w:rPr>
          <w:tab/>
        </w:r>
        <w:r w:rsidR="00CA3372" w:rsidRPr="00CA3372">
          <w:rPr>
            <w:webHidden/>
          </w:rPr>
          <w:fldChar w:fldCharType="begin" w:fldLock="1"/>
        </w:r>
        <w:r w:rsidR="00CA3372" w:rsidRPr="00CA3372">
          <w:rPr>
            <w:webHidden/>
          </w:rPr>
          <w:instrText xml:space="preserve"> PAGEREF _Toc85878692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DCE61DE" w14:textId="49F10429" w:rsidR="00CA3372" w:rsidRPr="00CA3372" w:rsidRDefault="00D53485">
      <w:pPr>
        <w:pStyle w:val="50"/>
        <w:rPr>
          <w:rFonts w:asciiTheme="minorHAnsi" w:hAnsiTheme="minorHAnsi" w:cstheme="minorBidi"/>
          <w:sz w:val="22"/>
          <w:szCs w:val="22"/>
          <w:lang w:eastAsia="en-GB"/>
        </w:rPr>
      </w:pPr>
      <w:hyperlink w:anchor="_Toc85878693" w:history="1">
        <w:r w:rsidR="00CA3372" w:rsidRPr="00CA3372">
          <w:rPr>
            <w:rStyle w:val="a7"/>
          </w:rPr>
          <w:t>6.1.6.2.20</w:t>
        </w:r>
        <w:r w:rsidR="00CA3372" w:rsidRPr="00CA3372">
          <w:rPr>
            <w:rFonts w:asciiTheme="minorHAnsi" w:hAnsiTheme="minorHAnsi" w:cstheme="minorBidi"/>
            <w:sz w:val="22"/>
            <w:szCs w:val="22"/>
            <w:lang w:eastAsia="en-GB"/>
          </w:rPr>
          <w:tab/>
        </w:r>
        <w:r w:rsidR="00CA3372" w:rsidRPr="00CA3372">
          <w:rPr>
            <w:rStyle w:val="a7"/>
          </w:rPr>
          <w:t>Type: 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_Toc85878693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518D7530" w14:textId="373DFB2A" w:rsidR="00CA3372" w:rsidRPr="00CA3372" w:rsidRDefault="00D53485">
      <w:pPr>
        <w:pStyle w:val="50"/>
        <w:rPr>
          <w:rFonts w:asciiTheme="minorHAnsi" w:hAnsiTheme="minorHAnsi" w:cstheme="minorBidi"/>
          <w:sz w:val="22"/>
          <w:szCs w:val="22"/>
          <w:lang w:eastAsia="en-GB"/>
        </w:rPr>
      </w:pPr>
      <w:hyperlink w:anchor="_Toc85878694" w:history="1">
        <w:r w:rsidR="00CA3372" w:rsidRPr="00CA3372">
          <w:rPr>
            <w:rStyle w:val="a7"/>
          </w:rPr>
          <w:t>6.1.6.2.21</w:t>
        </w:r>
        <w:r w:rsidR="00CA3372" w:rsidRPr="00CA3372">
          <w:rPr>
            <w:rFonts w:asciiTheme="minorHAnsi" w:hAnsiTheme="minorHAnsi" w:cstheme="minorBidi"/>
            <w:sz w:val="22"/>
            <w:szCs w:val="22"/>
            <w:lang w:eastAsia="en-GB"/>
          </w:rPr>
          <w:tab/>
        </w:r>
        <w:r w:rsidR="00CA3372" w:rsidRPr="00CA3372">
          <w:rPr>
            <w:rStyle w:val="a7"/>
          </w:rPr>
          <w:t>Type: 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_Toc85878694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3AD58FB9" w14:textId="6C9F8878" w:rsidR="00CA3372" w:rsidRPr="00CA3372" w:rsidRDefault="00D53485">
      <w:pPr>
        <w:pStyle w:val="50"/>
        <w:rPr>
          <w:rFonts w:asciiTheme="minorHAnsi" w:hAnsiTheme="minorHAnsi" w:cstheme="minorBidi"/>
          <w:sz w:val="22"/>
          <w:szCs w:val="22"/>
          <w:lang w:eastAsia="en-GB"/>
        </w:rPr>
      </w:pPr>
      <w:hyperlink w:anchor="_Toc85878695" w:history="1">
        <w:r w:rsidR="00CA3372" w:rsidRPr="00CA3372">
          <w:rPr>
            <w:rStyle w:val="a7"/>
          </w:rPr>
          <w:t>6.1.6.2.22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MatchInfoForOpen</w:t>
        </w:r>
        <w:r w:rsidR="00CA3372" w:rsidRPr="00CA3372">
          <w:rPr>
            <w:webHidden/>
          </w:rPr>
          <w:tab/>
        </w:r>
        <w:r w:rsidR="00CA3372" w:rsidRPr="00CA3372">
          <w:rPr>
            <w:webHidden/>
          </w:rPr>
          <w:fldChar w:fldCharType="begin" w:fldLock="1"/>
        </w:r>
        <w:r w:rsidR="00CA3372" w:rsidRPr="00CA3372">
          <w:rPr>
            <w:webHidden/>
          </w:rPr>
          <w:instrText xml:space="preserve"> PAGEREF _Toc85878695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2DF78B84" w14:textId="3145717F" w:rsidR="00CA3372" w:rsidRPr="00CA3372" w:rsidRDefault="00D53485">
      <w:pPr>
        <w:pStyle w:val="50"/>
        <w:rPr>
          <w:rFonts w:asciiTheme="minorHAnsi" w:hAnsiTheme="minorHAnsi" w:cstheme="minorBidi"/>
          <w:sz w:val="22"/>
          <w:szCs w:val="22"/>
          <w:lang w:eastAsia="en-GB"/>
        </w:rPr>
      </w:pPr>
      <w:hyperlink w:anchor="_Toc85878696" w:history="1">
        <w:r w:rsidR="00CA3372" w:rsidRPr="00CA3372">
          <w:rPr>
            <w:rStyle w:val="a7"/>
          </w:rPr>
          <w:t>6.1.6.2.23</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_Toc85878696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CB02298" w14:textId="1D8C9127" w:rsidR="00CA3372" w:rsidRPr="00CA3372" w:rsidRDefault="00D53485">
      <w:pPr>
        <w:pStyle w:val="50"/>
        <w:rPr>
          <w:rFonts w:asciiTheme="minorHAnsi" w:hAnsiTheme="minorHAnsi" w:cstheme="minorBidi"/>
          <w:sz w:val="22"/>
          <w:szCs w:val="22"/>
          <w:lang w:eastAsia="en-GB"/>
        </w:rPr>
      </w:pPr>
      <w:hyperlink w:anchor="_Toc85878697" w:history="1">
        <w:r w:rsidR="00CA3372" w:rsidRPr="00CA3372">
          <w:rPr>
            <w:rStyle w:val="a7"/>
          </w:rPr>
          <w:t>6.1.6.2.</w:t>
        </w:r>
        <w:r w:rsidR="00CA3372" w:rsidRPr="00CA3372">
          <w:rPr>
            <w:rStyle w:val="a7"/>
            <w:lang w:eastAsia="zh-CN"/>
          </w:rPr>
          <w:t>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RestrictedCodeSuffixPool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_Toc85878697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5C2BDA50" w14:textId="28C17D1E" w:rsidR="00CA3372" w:rsidRPr="00CA3372" w:rsidRDefault="00D53485">
      <w:pPr>
        <w:pStyle w:val="50"/>
        <w:rPr>
          <w:rFonts w:asciiTheme="minorHAnsi" w:hAnsiTheme="minorHAnsi" w:cstheme="minorBidi"/>
          <w:sz w:val="22"/>
          <w:szCs w:val="22"/>
          <w:lang w:eastAsia="en-GB"/>
        </w:rPr>
      </w:pPr>
      <w:hyperlink w:anchor="_Toc85878698" w:history="1">
        <w:r w:rsidR="00CA3372" w:rsidRPr="00CA3372">
          <w:rPr>
            <w:rStyle w:val="a7"/>
          </w:rPr>
          <w:t>6.1.6.2.</w:t>
        </w:r>
        <w:r w:rsidR="00CA3372" w:rsidRPr="00CA3372">
          <w:rPr>
            <w:rStyle w:val="a7"/>
            <w:lang w:eastAsia="zh-CN"/>
          </w:rPr>
          <w:t>25</w:t>
        </w:r>
        <w:r w:rsidR="00CA3372" w:rsidRPr="00CA3372">
          <w:rPr>
            <w:rFonts w:asciiTheme="minorHAnsi" w:hAnsiTheme="minorHAnsi" w:cstheme="minorBidi"/>
            <w:sz w:val="22"/>
            <w:szCs w:val="22"/>
            <w:lang w:eastAsia="en-GB"/>
          </w:rPr>
          <w:tab/>
        </w:r>
        <w:r w:rsidR="00CA3372" w:rsidRPr="00CA3372">
          <w:rPr>
            <w:rStyle w:val="a7"/>
          </w:rPr>
          <w:t>Type: RestrictedCodeSuffixRange</w:t>
        </w:r>
        <w:r w:rsidR="00CA3372" w:rsidRPr="00CA3372">
          <w:rPr>
            <w:webHidden/>
          </w:rPr>
          <w:tab/>
        </w:r>
        <w:r w:rsidR="00CA3372" w:rsidRPr="00CA3372">
          <w:rPr>
            <w:webHidden/>
          </w:rPr>
          <w:fldChar w:fldCharType="begin" w:fldLock="1"/>
        </w:r>
        <w:r w:rsidR="00CA3372" w:rsidRPr="00CA3372">
          <w:rPr>
            <w:webHidden/>
          </w:rPr>
          <w:instrText xml:space="preserve"> PAGEREF _Toc85878698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196318A4" w14:textId="196C02E2" w:rsidR="00CA3372" w:rsidRPr="00CA3372" w:rsidRDefault="00D53485">
      <w:pPr>
        <w:pStyle w:val="50"/>
        <w:rPr>
          <w:rFonts w:asciiTheme="minorHAnsi" w:hAnsiTheme="minorHAnsi" w:cstheme="minorBidi"/>
          <w:sz w:val="22"/>
          <w:szCs w:val="22"/>
          <w:lang w:eastAsia="en-GB"/>
        </w:rPr>
      </w:pPr>
      <w:hyperlink w:anchor="_Toc85878699" w:history="1">
        <w:r w:rsidR="00CA3372" w:rsidRPr="00CA3372">
          <w:rPr>
            <w:rStyle w:val="a7"/>
          </w:rPr>
          <w:t>6.1.6.2.</w:t>
        </w:r>
        <w:r w:rsidR="00CA3372" w:rsidRPr="00CA3372">
          <w:rPr>
            <w:rStyle w:val="a7"/>
            <w:lang w:eastAsia="zh-CN"/>
          </w:rPr>
          <w:t>26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ProseApplicationCodeSuffixPool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_Toc85878699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9B4FC6F" w14:textId="29459394" w:rsidR="00CA3372" w:rsidRPr="00CA3372" w:rsidRDefault="00D53485">
      <w:pPr>
        <w:pStyle w:val="50"/>
        <w:rPr>
          <w:rFonts w:asciiTheme="minorHAnsi" w:hAnsiTheme="minorHAnsi" w:cstheme="minorBidi"/>
          <w:sz w:val="22"/>
          <w:szCs w:val="22"/>
          <w:lang w:eastAsia="en-GB"/>
        </w:rPr>
      </w:pPr>
      <w:hyperlink w:anchor="_Toc85878700" w:history="1">
        <w:r w:rsidR="00CA3372" w:rsidRPr="00CA3372">
          <w:rPr>
            <w:rStyle w:val="a7"/>
          </w:rPr>
          <w:t>6.1.6.2.</w:t>
        </w:r>
        <w:r w:rsidR="00CA3372" w:rsidRPr="00CA3372">
          <w:rPr>
            <w:rStyle w:val="a7"/>
            <w:lang w:eastAsia="zh-CN"/>
          </w:rPr>
          <w:t>27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ProseAppCodeSuffix</w:t>
        </w:r>
        <w:r w:rsidR="00CA3372" w:rsidRPr="00CA3372">
          <w:rPr>
            <w:rStyle w:val="a7"/>
          </w:rPr>
          <w:t>Range</w:t>
        </w:r>
        <w:r w:rsidR="00CA3372" w:rsidRPr="00CA3372">
          <w:rPr>
            <w:webHidden/>
          </w:rPr>
          <w:tab/>
        </w:r>
        <w:r w:rsidR="00CA3372" w:rsidRPr="00CA3372">
          <w:rPr>
            <w:webHidden/>
          </w:rPr>
          <w:fldChar w:fldCharType="begin" w:fldLock="1"/>
        </w:r>
        <w:r w:rsidR="00CA3372" w:rsidRPr="00CA3372">
          <w:rPr>
            <w:webHidden/>
          </w:rPr>
          <w:instrText xml:space="preserve"> PAGEREF _Toc85878700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7F44F248" w14:textId="7B93E382" w:rsidR="00CA3372" w:rsidRPr="00CA3372" w:rsidRDefault="00D53485">
      <w:pPr>
        <w:pStyle w:val="50"/>
        <w:rPr>
          <w:rFonts w:asciiTheme="minorHAnsi" w:hAnsiTheme="minorHAnsi" w:cstheme="minorBidi"/>
          <w:sz w:val="22"/>
          <w:szCs w:val="22"/>
          <w:lang w:eastAsia="en-GB"/>
        </w:rPr>
      </w:pPr>
      <w:hyperlink w:anchor="_Toc85878701" w:history="1">
        <w:r w:rsidR="00CA3372" w:rsidRPr="00CA3372">
          <w:rPr>
            <w:rStyle w:val="a7"/>
          </w:rPr>
          <w:t>6.1.6.2.</w:t>
        </w:r>
        <w:r w:rsidR="00CA3372" w:rsidRPr="00CA3372">
          <w:rPr>
            <w:rStyle w:val="a7"/>
            <w:lang w:eastAsia="zh-CN"/>
          </w:rPr>
          <w:t>28</w:t>
        </w:r>
        <w:r w:rsidR="00CA3372" w:rsidRPr="00CA3372">
          <w:rPr>
            <w:rFonts w:asciiTheme="minorHAnsi" w:hAnsiTheme="minorHAnsi" w:cstheme="minorBidi"/>
            <w:sz w:val="22"/>
            <w:szCs w:val="22"/>
            <w:lang w:eastAsia="en-GB"/>
          </w:rPr>
          <w:tab/>
        </w:r>
        <w:r w:rsidR="00CA3372" w:rsidRPr="00CA3372">
          <w:rPr>
            <w:rStyle w:val="a7"/>
          </w:rPr>
          <w:t>Type: MonitorUpdateDataForOpen</w:t>
        </w:r>
        <w:r w:rsidR="00CA3372" w:rsidRPr="00CA3372">
          <w:rPr>
            <w:webHidden/>
          </w:rPr>
          <w:tab/>
        </w:r>
        <w:r w:rsidR="00CA3372" w:rsidRPr="00CA3372">
          <w:rPr>
            <w:webHidden/>
          </w:rPr>
          <w:fldChar w:fldCharType="begin" w:fldLock="1"/>
        </w:r>
        <w:r w:rsidR="00CA3372" w:rsidRPr="00CA3372">
          <w:rPr>
            <w:webHidden/>
          </w:rPr>
          <w:instrText xml:space="preserve"> PAGEREF _Toc85878701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130FAAB2" w14:textId="5AAC11C7" w:rsidR="00CA3372" w:rsidRPr="00CA3372" w:rsidRDefault="00D53485">
      <w:pPr>
        <w:pStyle w:val="50"/>
        <w:rPr>
          <w:rFonts w:asciiTheme="minorHAnsi" w:hAnsiTheme="minorHAnsi" w:cstheme="minorBidi"/>
          <w:sz w:val="22"/>
          <w:szCs w:val="22"/>
          <w:lang w:eastAsia="en-GB"/>
        </w:rPr>
      </w:pPr>
      <w:hyperlink w:anchor="_Toc85878702" w:history="1">
        <w:r w:rsidR="00CA3372" w:rsidRPr="00CA3372">
          <w:rPr>
            <w:rStyle w:val="a7"/>
          </w:rPr>
          <w:t>6.1.6.2.</w:t>
        </w:r>
        <w:r w:rsidR="00CA3372" w:rsidRPr="00CA3372">
          <w:rPr>
            <w:rStyle w:val="a7"/>
            <w:lang w:eastAsia="zh-CN"/>
          </w:rPr>
          <w:t>29</w:t>
        </w:r>
        <w:r w:rsidR="00CA3372" w:rsidRPr="00CA3372">
          <w:rPr>
            <w:rFonts w:asciiTheme="minorHAnsi" w:hAnsiTheme="minorHAnsi" w:cstheme="minorBidi"/>
            <w:sz w:val="22"/>
            <w:szCs w:val="22"/>
            <w:lang w:eastAsia="en-GB"/>
          </w:rPr>
          <w:tab/>
        </w:r>
        <w:r w:rsidR="00CA3372" w:rsidRPr="00CA3372">
          <w:rPr>
            <w:rStyle w:val="a7"/>
          </w:rPr>
          <w:t>Type: MonitorUpdateDataForRestricted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_Toc85878702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5B142FED" w14:textId="4B0E1E0C" w:rsidR="00CA3372" w:rsidRPr="00CA3372" w:rsidRDefault="00D53485">
      <w:pPr>
        <w:pStyle w:val="40"/>
        <w:rPr>
          <w:rFonts w:asciiTheme="minorHAnsi" w:hAnsiTheme="minorHAnsi" w:cstheme="minorBidi"/>
          <w:sz w:val="22"/>
          <w:szCs w:val="22"/>
          <w:lang w:eastAsia="en-GB"/>
        </w:rPr>
      </w:pPr>
      <w:hyperlink w:anchor="_Toc85878703" w:history="1">
        <w:r w:rsidR="00CA3372" w:rsidRPr="00CA3372">
          <w:rPr>
            <w:rStyle w:val="a7"/>
            <w:lang w:val="en-US"/>
          </w:rPr>
          <w:t>6.1.6.3</w:t>
        </w:r>
        <w:r w:rsidR="00CA3372" w:rsidRPr="00CA3372">
          <w:rPr>
            <w:rFonts w:asciiTheme="minorHAnsi" w:hAnsiTheme="minorHAnsi" w:cstheme="minorBidi"/>
            <w:sz w:val="22"/>
            <w:szCs w:val="22"/>
            <w:lang w:eastAsia="en-GB"/>
          </w:rPr>
          <w:tab/>
        </w:r>
        <w:r w:rsidR="00CA3372" w:rsidRPr="00CA3372">
          <w:rPr>
            <w:rStyle w:val="a7"/>
            <w:lang w:val="en-US"/>
          </w:rPr>
          <w:t>Simple data types and enumerations</w:t>
        </w:r>
        <w:r w:rsidR="00CA3372" w:rsidRPr="00CA3372">
          <w:rPr>
            <w:webHidden/>
          </w:rPr>
          <w:tab/>
        </w:r>
        <w:r w:rsidR="00CA3372" w:rsidRPr="00CA3372">
          <w:rPr>
            <w:webHidden/>
          </w:rPr>
          <w:fldChar w:fldCharType="begin" w:fldLock="1"/>
        </w:r>
        <w:r w:rsidR="00CA3372" w:rsidRPr="00CA3372">
          <w:rPr>
            <w:webHidden/>
          </w:rPr>
          <w:instrText xml:space="preserve"> PAGEREF _Toc85878703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307F78F5" w14:textId="6C619767" w:rsidR="00CA3372" w:rsidRPr="00CA3372" w:rsidRDefault="00D53485">
      <w:pPr>
        <w:pStyle w:val="50"/>
        <w:rPr>
          <w:rFonts w:asciiTheme="minorHAnsi" w:hAnsiTheme="minorHAnsi" w:cstheme="minorBidi"/>
          <w:sz w:val="22"/>
          <w:szCs w:val="22"/>
          <w:lang w:eastAsia="en-GB"/>
        </w:rPr>
      </w:pPr>
      <w:hyperlink w:anchor="_Toc85878704" w:history="1">
        <w:r w:rsidR="00CA3372" w:rsidRPr="00CA3372">
          <w:rPr>
            <w:rStyle w:val="a7"/>
          </w:rPr>
          <w:t>6.1.6.3.1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_Toc85878704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25500B06" w14:textId="3EFAC7EE" w:rsidR="00CA3372" w:rsidRPr="00CA3372" w:rsidRDefault="00D53485">
      <w:pPr>
        <w:pStyle w:val="50"/>
        <w:rPr>
          <w:rFonts w:asciiTheme="minorHAnsi" w:hAnsiTheme="minorHAnsi" w:cstheme="minorBidi"/>
          <w:sz w:val="22"/>
          <w:szCs w:val="22"/>
          <w:lang w:eastAsia="en-GB"/>
        </w:rPr>
      </w:pPr>
      <w:hyperlink w:anchor="_Toc85878705" w:history="1">
        <w:r w:rsidR="00CA3372" w:rsidRPr="00CA3372">
          <w:rPr>
            <w:rStyle w:val="a7"/>
          </w:rPr>
          <w:t>6.1.6.3.2</w:t>
        </w:r>
        <w:r w:rsidR="00CA3372" w:rsidRPr="00CA3372">
          <w:rPr>
            <w:rFonts w:asciiTheme="minorHAnsi" w:hAnsiTheme="minorHAnsi" w:cstheme="minorBidi"/>
            <w:sz w:val="22"/>
            <w:szCs w:val="22"/>
            <w:lang w:eastAsia="en-GB"/>
          </w:rPr>
          <w:tab/>
        </w:r>
        <w:r w:rsidR="00CA3372" w:rsidRPr="00CA3372">
          <w:rPr>
            <w:rStyle w:val="a7"/>
          </w:rPr>
          <w:t>Simple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_Toc85878705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0AC3AB9E" w14:textId="376F8712" w:rsidR="00CA3372" w:rsidRPr="00CA3372" w:rsidRDefault="00D53485">
      <w:pPr>
        <w:pStyle w:val="50"/>
        <w:rPr>
          <w:rFonts w:asciiTheme="minorHAnsi" w:hAnsiTheme="minorHAnsi" w:cstheme="minorBidi"/>
          <w:sz w:val="22"/>
          <w:szCs w:val="22"/>
          <w:lang w:eastAsia="en-GB"/>
        </w:rPr>
      </w:pPr>
      <w:hyperlink w:anchor="_Toc85878706" w:history="1">
        <w:r w:rsidR="00CA3372" w:rsidRPr="00CA3372">
          <w:rPr>
            <w:rStyle w:val="a7"/>
          </w:rPr>
          <w:t>6.1.6.3.3</w:t>
        </w:r>
        <w:r w:rsidR="00CA3372" w:rsidRPr="00CA3372">
          <w:rPr>
            <w:rFonts w:asciiTheme="minorHAnsi" w:hAnsiTheme="minorHAnsi" w:cstheme="minorBidi"/>
            <w:sz w:val="22"/>
            <w:szCs w:val="22"/>
            <w:lang w:eastAsia="en-GB"/>
          </w:rPr>
          <w:tab/>
        </w:r>
        <w:r w:rsidR="00CA3372" w:rsidRPr="00CA3372">
          <w:rPr>
            <w:rStyle w:val="a7"/>
          </w:rPr>
          <w:t>Enumeration: DiscoveryType</w:t>
        </w:r>
        <w:r w:rsidR="00CA3372" w:rsidRPr="00CA3372">
          <w:rPr>
            <w:webHidden/>
          </w:rPr>
          <w:tab/>
        </w:r>
        <w:r w:rsidR="00CA3372" w:rsidRPr="00CA3372">
          <w:rPr>
            <w:webHidden/>
          </w:rPr>
          <w:fldChar w:fldCharType="begin" w:fldLock="1"/>
        </w:r>
        <w:r w:rsidR="00CA3372" w:rsidRPr="00CA3372">
          <w:rPr>
            <w:webHidden/>
          </w:rPr>
          <w:instrText xml:space="preserve"> PAGEREF _Toc85878706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0F9B75FD" w14:textId="399E78BE" w:rsidR="00CA3372" w:rsidRPr="00CA3372" w:rsidRDefault="00D53485">
      <w:pPr>
        <w:pStyle w:val="50"/>
        <w:rPr>
          <w:rFonts w:asciiTheme="minorHAnsi" w:hAnsiTheme="minorHAnsi" w:cstheme="minorBidi"/>
          <w:sz w:val="22"/>
          <w:szCs w:val="22"/>
          <w:lang w:eastAsia="en-GB"/>
        </w:rPr>
      </w:pPr>
      <w:hyperlink w:anchor="_Toc85878707" w:history="1">
        <w:r w:rsidR="00CA3372" w:rsidRPr="00CA3372">
          <w:rPr>
            <w:rStyle w:val="a7"/>
          </w:rPr>
          <w:t>6.1.6.3.4</w:t>
        </w:r>
        <w:r w:rsidR="00CA3372" w:rsidRPr="00CA3372">
          <w:rPr>
            <w:rFonts w:asciiTheme="minorHAnsi" w:hAnsiTheme="minorHAnsi" w:cstheme="minorBidi"/>
            <w:sz w:val="22"/>
            <w:szCs w:val="22"/>
            <w:lang w:eastAsia="en-GB"/>
          </w:rPr>
          <w:tab/>
        </w:r>
        <w:r w:rsidR="00CA3372" w:rsidRPr="00CA3372">
          <w:rPr>
            <w:rStyle w:val="a7"/>
            <w:lang w:eastAsia="zh-CN"/>
          </w:rPr>
          <w:t>Void</w:t>
        </w:r>
        <w:r w:rsidR="00CA3372" w:rsidRPr="00CA3372">
          <w:rPr>
            <w:webHidden/>
          </w:rPr>
          <w:tab/>
        </w:r>
        <w:r w:rsidR="00CA3372" w:rsidRPr="00CA3372">
          <w:rPr>
            <w:webHidden/>
          </w:rPr>
          <w:fldChar w:fldCharType="begin" w:fldLock="1"/>
        </w:r>
        <w:r w:rsidR="00CA3372" w:rsidRPr="00CA3372">
          <w:rPr>
            <w:webHidden/>
          </w:rPr>
          <w:instrText xml:space="preserve"> PAGEREF _Toc85878707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A0A171E" w14:textId="455C48A5" w:rsidR="00CA3372" w:rsidRPr="00CA3372" w:rsidRDefault="00D53485">
      <w:pPr>
        <w:pStyle w:val="50"/>
        <w:rPr>
          <w:rFonts w:asciiTheme="minorHAnsi" w:hAnsiTheme="minorHAnsi" w:cstheme="minorBidi"/>
          <w:sz w:val="22"/>
          <w:szCs w:val="22"/>
          <w:lang w:eastAsia="en-GB"/>
        </w:rPr>
      </w:pPr>
      <w:hyperlink w:anchor="_Toc85878708" w:history="1">
        <w:r w:rsidR="00CA3372" w:rsidRPr="00CA3372">
          <w:rPr>
            <w:rStyle w:val="a7"/>
          </w:rPr>
          <w:t>6.1.6.3.5</w:t>
        </w:r>
        <w:r w:rsidR="00CA3372" w:rsidRPr="00CA3372">
          <w:rPr>
            <w:rFonts w:asciiTheme="minorHAnsi" w:hAnsiTheme="minorHAnsi" w:cstheme="minorBidi"/>
            <w:sz w:val="22"/>
            <w:szCs w:val="22"/>
            <w:lang w:eastAsia="en-GB"/>
          </w:rPr>
          <w:tab/>
        </w:r>
        <w:r w:rsidR="00CA3372" w:rsidRPr="00CA3372">
          <w:rPr>
            <w:rStyle w:val="a7"/>
          </w:rPr>
          <w:t xml:space="preserve">Enumeration: </w:t>
        </w:r>
        <w:r w:rsidR="00CA3372" w:rsidRPr="00CA3372">
          <w:rPr>
            <w:rStyle w:val="a7"/>
            <w:lang w:eastAsia="zh-CN"/>
          </w:rPr>
          <w:t>RevocationResult</w:t>
        </w:r>
        <w:r w:rsidR="00CA3372" w:rsidRPr="00CA3372">
          <w:rPr>
            <w:webHidden/>
          </w:rPr>
          <w:tab/>
        </w:r>
        <w:r w:rsidR="00CA3372" w:rsidRPr="00CA3372">
          <w:rPr>
            <w:webHidden/>
          </w:rPr>
          <w:fldChar w:fldCharType="begin" w:fldLock="1"/>
        </w:r>
        <w:r w:rsidR="00CA3372" w:rsidRPr="00CA3372">
          <w:rPr>
            <w:webHidden/>
          </w:rPr>
          <w:instrText xml:space="preserve"> PAGEREF _Toc85878708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025BA2E" w14:textId="73CF92F3" w:rsidR="00CA3372" w:rsidRPr="00CA3372" w:rsidRDefault="00D53485">
      <w:pPr>
        <w:pStyle w:val="40"/>
        <w:rPr>
          <w:rFonts w:asciiTheme="minorHAnsi" w:hAnsiTheme="minorHAnsi" w:cstheme="minorBidi"/>
          <w:sz w:val="22"/>
          <w:szCs w:val="22"/>
          <w:lang w:eastAsia="en-GB"/>
        </w:rPr>
      </w:pPr>
      <w:hyperlink w:anchor="_Toc85878709" w:history="1">
        <w:r w:rsidR="00CA3372" w:rsidRPr="00CA3372">
          <w:rPr>
            <w:rStyle w:val="a7"/>
            <w:lang w:val="en-US"/>
          </w:rPr>
          <w:t>6.1.6.4</w:t>
        </w:r>
        <w:r w:rsidR="00CA3372" w:rsidRPr="00CA3372">
          <w:rPr>
            <w:rFonts w:asciiTheme="minorHAnsi" w:hAnsiTheme="minorHAnsi" w:cstheme="minorBidi"/>
            <w:sz w:val="22"/>
            <w:szCs w:val="22"/>
            <w:lang w:eastAsia="en-GB"/>
          </w:rPr>
          <w:tab/>
        </w:r>
        <w:r w:rsidR="00CA3372" w:rsidRPr="00CA3372">
          <w:rPr>
            <w:rStyle w:val="a7"/>
            <w:lang w:eastAsia="zh-CN"/>
          </w:rPr>
          <w:t>Data types describing alternative data types or combinations of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_Toc85878709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2646036" w14:textId="460A744D" w:rsidR="00CA3372" w:rsidRPr="00CA3372" w:rsidRDefault="00D53485">
      <w:pPr>
        <w:pStyle w:val="40"/>
        <w:rPr>
          <w:rFonts w:asciiTheme="minorHAnsi" w:hAnsiTheme="minorHAnsi" w:cstheme="minorBidi"/>
          <w:sz w:val="22"/>
          <w:szCs w:val="22"/>
          <w:lang w:eastAsia="en-GB"/>
        </w:rPr>
      </w:pPr>
      <w:hyperlink w:anchor="_Toc85878710" w:history="1">
        <w:r w:rsidR="00CA3372" w:rsidRPr="00CA3372">
          <w:rPr>
            <w:rStyle w:val="a7"/>
          </w:rPr>
          <w:t>6.1.6.5</w:t>
        </w:r>
        <w:r w:rsidR="00CA3372" w:rsidRPr="00CA3372">
          <w:rPr>
            <w:rFonts w:asciiTheme="minorHAnsi" w:hAnsiTheme="minorHAnsi" w:cstheme="minorBidi"/>
            <w:sz w:val="22"/>
            <w:szCs w:val="22"/>
            <w:lang w:eastAsia="en-GB"/>
          </w:rPr>
          <w:tab/>
        </w:r>
        <w:r w:rsidR="00CA3372" w:rsidRPr="00CA3372">
          <w:rPr>
            <w:rStyle w:val="a7"/>
          </w:rPr>
          <w:t>Binary data</w:t>
        </w:r>
        <w:r w:rsidR="00CA3372" w:rsidRPr="00CA3372">
          <w:rPr>
            <w:webHidden/>
          </w:rPr>
          <w:tab/>
        </w:r>
        <w:r w:rsidR="00CA3372" w:rsidRPr="00CA3372">
          <w:rPr>
            <w:webHidden/>
          </w:rPr>
          <w:fldChar w:fldCharType="begin" w:fldLock="1"/>
        </w:r>
        <w:r w:rsidR="00CA3372" w:rsidRPr="00CA3372">
          <w:rPr>
            <w:webHidden/>
          </w:rPr>
          <w:instrText xml:space="preserve"> PAGEREF _Toc85878710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6FCBC7DD" w14:textId="6EAA7292" w:rsidR="00CA3372" w:rsidRPr="00CA3372" w:rsidRDefault="00D53485">
      <w:pPr>
        <w:pStyle w:val="30"/>
        <w:rPr>
          <w:rFonts w:asciiTheme="minorHAnsi" w:hAnsiTheme="minorHAnsi" w:cstheme="minorBidi"/>
          <w:sz w:val="22"/>
          <w:szCs w:val="22"/>
          <w:lang w:eastAsia="en-GB"/>
        </w:rPr>
      </w:pPr>
      <w:hyperlink w:anchor="_Toc85878711" w:history="1">
        <w:r w:rsidR="00CA3372" w:rsidRPr="00CA3372">
          <w:rPr>
            <w:rStyle w:val="a7"/>
          </w:rPr>
          <w:t>6.1.7</w:t>
        </w:r>
        <w:r w:rsidR="00CA3372" w:rsidRPr="00CA3372">
          <w:rPr>
            <w:rFonts w:asciiTheme="minorHAnsi" w:hAnsiTheme="minorHAnsi" w:cstheme="minorBidi"/>
            <w:sz w:val="22"/>
            <w:szCs w:val="22"/>
            <w:lang w:eastAsia="en-GB"/>
          </w:rPr>
          <w:tab/>
        </w:r>
        <w:r w:rsidR="00CA3372" w:rsidRPr="00CA3372">
          <w:rPr>
            <w:rStyle w:val="a7"/>
          </w:rPr>
          <w:t>Error Handling</w:t>
        </w:r>
        <w:r w:rsidR="00CA3372" w:rsidRPr="00CA3372">
          <w:rPr>
            <w:webHidden/>
          </w:rPr>
          <w:tab/>
        </w:r>
        <w:r w:rsidR="00CA3372" w:rsidRPr="00CA3372">
          <w:rPr>
            <w:webHidden/>
          </w:rPr>
          <w:fldChar w:fldCharType="begin" w:fldLock="1"/>
        </w:r>
        <w:r w:rsidR="00CA3372" w:rsidRPr="00CA3372">
          <w:rPr>
            <w:webHidden/>
          </w:rPr>
          <w:instrText xml:space="preserve"> PAGEREF _Toc85878711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77BF57BA" w14:textId="1CA04B5F" w:rsidR="00CA3372" w:rsidRPr="00CA3372" w:rsidRDefault="00D53485">
      <w:pPr>
        <w:pStyle w:val="40"/>
        <w:rPr>
          <w:rFonts w:asciiTheme="minorHAnsi" w:hAnsiTheme="minorHAnsi" w:cstheme="minorBidi"/>
          <w:sz w:val="22"/>
          <w:szCs w:val="22"/>
          <w:lang w:eastAsia="en-GB"/>
        </w:rPr>
      </w:pPr>
      <w:hyperlink w:anchor="_Toc85878712" w:history="1">
        <w:r w:rsidR="00CA3372" w:rsidRPr="00CA3372">
          <w:rPr>
            <w:rStyle w:val="a7"/>
          </w:rPr>
          <w:t>6.1.7.1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_Toc85878712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029570E3" w14:textId="1380F161" w:rsidR="00CA3372" w:rsidRPr="00CA3372" w:rsidRDefault="00D53485">
      <w:pPr>
        <w:pStyle w:val="40"/>
        <w:rPr>
          <w:rFonts w:asciiTheme="minorHAnsi" w:hAnsiTheme="minorHAnsi" w:cstheme="minorBidi"/>
          <w:sz w:val="22"/>
          <w:szCs w:val="22"/>
          <w:lang w:eastAsia="en-GB"/>
        </w:rPr>
      </w:pPr>
      <w:hyperlink w:anchor="_Toc85878713" w:history="1">
        <w:r w:rsidR="00CA3372" w:rsidRPr="00CA3372">
          <w:rPr>
            <w:rStyle w:val="a7"/>
          </w:rPr>
          <w:t>6.1.7.2</w:t>
        </w:r>
        <w:r w:rsidR="00CA3372" w:rsidRPr="00CA3372">
          <w:rPr>
            <w:rFonts w:asciiTheme="minorHAnsi" w:hAnsiTheme="minorHAnsi" w:cstheme="minorBidi"/>
            <w:sz w:val="22"/>
            <w:szCs w:val="22"/>
            <w:lang w:eastAsia="en-GB"/>
          </w:rPr>
          <w:tab/>
        </w:r>
        <w:r w:rsidR="00CA3372" w:rsidRPr="00CA3372">
          <w:rPr>
            <w:rStyle w:val="a7"/>
          </w:rPr>
          <w:t>Protocol Errors</w:t>
        </w:r>
        <w:r w:rsidR="00CA3372" w:rsidRPr="00CA3372">
          <w:rPr>
            <w:webHidden/>
          </w:rPr>
          <w:tab/>
        </w:r>
        <w:r w:rsidR="00CA3372" w:rsidRPr="00CA3372">
          <w:rPr>
            <w:webHidden/>
          </w:rPr>
          <w:fldChar w:fldCharType="begin" w:fldLock="1"/>
        </w:r>
        <w:r w:rsidR="00CA3372" w:rsidRPr="00CA3372">
          <w:rPr>
            <w:webHidden/>
          </w:rPr>
          <w:instrText xml:space="preserve"> PAGEREF _Toc85878713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3A1860C0" w14:textId="225469FF" w:rsidR="00CA3372" w:rsidRPr="00CA3372" w:rsidRDefault="00D53485">
      <w:pPr>
        <w:pStyle w:val="40"/>
        <w:rPr>
          <w:rFonts w:asciiTheme="minorHAnsi" w:hAnsiTheme="minorHAnsi" w:cstheme="minorBidi"/>
          <w:sz w:val="22"/>
          <w:szCs w:val="22"/>
          <w:lang w:eastAsia="en-GB"/>
        </w:rPr>
      </w:pPr>
      <w:hyperlink w:anchor="_Toc85878714" w:history="1">
        <w:r w:rsidR="00CA3372" w:rsidRPr="00CA3372">
          <w:rPr>
            <w:rStyle w:val="a7"/>
          </w:rPr>
          <w:t>6.1.7.3</w:t>
        </w:r>
        <w:r w:rsidR="00CA3372" w:rsidRPr="00CA3372">
          <w:rPr>
            <w:rFonts w:asciiTheme="minorHAnsi" w:hAnsiTheme="minorHAnsi" w:cstheme="minorBidi"/>
            <w:sz w:val="22"/>
            <w:szCs w:val="22"/>
            <w:lang w:eastAsia="en-GB"/>
          </w:rPr>
          <w:tab/>
        </w:r>
        <w:r w:rsidR="00CA3372" w:rsidRPr="00CA3372">
          <w:rPr>
            <w:rStyle w:val="a7"/>
          </w:rPr>
          <w:t>Application Errors</w:t>
        </w:r>
        <w:r w:rsidR="00CA3372" w:rsidRPr="00CA3372">
          <w:rPr>
            <w:webHidden/>
          </w:rPr>
          <w:tab/>
        </w:r>
        <w:r w:rsidR="00CA3372" w:rsidRPr="00CA3372">
          <w:rPr>
            <w:webHidden/>
          </w:rPr>
          <w:fldChar w:fldCharType="begin" w:fldLock="1"/>
        </w:r>
        <w:r w:rsidR="00CA3372" w:rsidRPr="00CA3372">
          <w:rPr>
            <w:webHidden/>
          </w:rPr>
          <w:instrText xml:space="preserve"> PAGEREF _Toc85878714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44466A4" w14:textId="3D357295" w:rsidR="00CA3372" w:rsidRPr="00CA3372" w:rsidRDefault="00D53485">
      <w:pPr>
        <w:pStyle w:val="20"/>
        <w:rPr>
          <w:rFonts w:asciiTheme="minorHAnsi" w:hAnsiTheme="minorHAnsi" w:cstheme="minorBidi"/>
          <w:sz w:val="22"/>
          <w:szCs w:val="22"/>
          <w:lang w:eastAsia="en-GB"/>
        </w:rPr>
      </w:pPr>
      <w:hyperlink w:anchor="_Toc85878715" w:history="1">
        <w:r w:rsidR="00CA3372" w:rsidRPr="00CA3372">
          <w:rPr>
            <w:rStyle w:val="a7"/>
          </w:rPr>
          <w:t>6.1.8</w:t>
        </w:r>
        <w:r w:rsidR="00CA3372" w:rsidRPr="00CA3372">
          <w:rPr>
            <w:rFonts w:asciiTheme="minorHAnsi" w:hAnsiTheme="minorHAnsi" w:cstheme="minorBidi"/>
            <w:sz w:val="22"/>
            <w:szCs w:val="22"/>
            <w:lang w:eastAsia="en-GB"/>
          </w:rPr>
          <w:tab/>
        </w:r>
        <w:r w:rsidR="00CA3372" w:rsidRPr="00CA3372">
          <w:rPr>
            <w:rStyle w:val="a7"/>
            <w:lang w:eastAsia="zh-CN"/>
          </w:rPr>
          <w:t>Feature negotiation</w:t>
        </w:r>
        <w:r w:rsidR="00CA3372" w:rsidRPr="00CA3372">
          <w:rPr>
            <w:webHidden/>
          </w:rPr>
          <w:tab/>
        </w:r>
        <w:r w:rsidR="00CA3372" w:rsidRPr="00CA3372">
          <w:rPr>
            <w:webHidden/>
          </w:rPr>
          <w:fldChar w:fldCharType="begin" w:fldLock="1"/>
        </w:r>
        <w:r w:rsidR="00CA3372" w:rsidRPr="00CA3372">
          <w:rPr>
            <w:webHidden/>
          </w:rPr>
          <w:instrText xml:space="preserve"> PAGEREF _Toc85878715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F227798" w14:textId="479C8168" w:rsidR="00CA3372" w:rsidRPr="00CA3372" w:rsidRDefault="00D53485">
      <w:pPr>
        <w:pStyle w:val="20"/>
        <w:rPr>
          <w:rFonts w:asciiTheme="minorHAnsi" w:hAnsiTheme="minorHAnsi" w:cstheme="minorBidi"/>
          <w:sz w:val="22"/>
          <w:szCs w:val="22"/>
          <w:lang w:eastAsia="en-GB"/>
        </w:rPr>
      </w:pPr>
      <w:hyperlink w:anchor="_Toc85878716" w:history="1">
        <w:r w:rsidR="00CA3372" w:rsidRPr="00CA3372">
          <w:rPr>
            <w:rStyle w:val="a7"/>
          </w:rPr>
          <w:t>6.1.9</w:t>
        </w:r>
        <w:r w:rsidR="00CA3372" w:rsidRPr="00CA3372">
          <w:rPr>
            <w:rFonts w:asciiTheme="minorHAnsi" w:hAnsiTheme="minorHAnsi" w:cstheme="minorBidi"/>
            <w:sz w:val="22"/>
            <w:szCs w:val="22"/>
            <w:lang w:eastAsia="en-GB"/>
          </w:rPr>
          <w:tab/>
        </w:r>
        <w:r w:rsidR="00CA3372" w:rsidRPr="00CA3372">
          <w:rPr>
            <w:rStyle w:val="a7"/>
          </w:rPr>
          <w:t>Security</w:t>
        </w:r>
        <w:r w:rsidR="00CA3372" w:rsidRPr="00CA3372">
          <w:rPr>
            <w:webHidden/>
          </w:rPr>
          <w:tab/>
        </w:r>
        <w:r w:rsidR="00CA3372" w:rsidRPr="00CA3372">
          <w:rPr>
            <w:webHidden/>
          </w:rPr>
          <w:fldChar w:fldCharType="begin" w:fldLock="1"/>
        </w:r>
        <w:r w:rsidR="00CA3372" w:rsidRPr="00CA3372">
          <w:rPr>
            <w:webHidden/>
          </w:rPr>
          <w:instrText xml:space="preserve"> PAGEREF _Toc85878716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4852F023" w14:textId="6908D5C0" w:rsidR="00CA3372" w:rsidRPr="00CA3372" w:rsidRDefault="00D53485">
      <w:pPr>
        <w:pStyle w:val="20"/>
        <w:rPr>
          <w:rFonts w:asciiTheme="minorHAnsi" w:hAnsiTheme="minorHAnsi" w:cstheme="minorBidi"/>
          <w:sz w:val="22"/>
          <w:szCs w:val="22"/>
          <w:lang w:eastAsia="en-GB"/>
        </w:rPr>
      </w:pPr>
      <w:hyperlink w:anchor="_Toc85878717" w:history="1">
        <w:r w:rsidR="00CA3372" w:rsidRPr="00CA3372">
          <w:rPr>
            <w:rStyle w:val="a7"/>
          </w:rPr>
          <w:t>6.</w:t>
        </w:r>
        <w:r w:rsidR="00CA3372" w:rsidRPr="00CA3372">
          <w:rPr>
            <w:rStyle w:val="a7"/>
            <w:lang w:eastAsia="zh-CN"/>
          </w:rPr>
          <w:t>1</w:t>
        </w:r>
        <w:r w:rsidR="00CA3372" w:rsidRPr="00CA3372">
          <w:rPr>
            <w:rStyle w:val="a7"/>
          </w:rPr>
          <w:t>.10</w:t>
        </w:r>
        <w:r w:rsidR="00CA3372" w:rsidRPr="00CA3372">
          <w:rPr>
            <w:rFonts w:asciiTheme="minorHAnsi" w:hAnsiTheme="minorHAnsi" w:cstheme="minorBidi"/>
            <w:sz w:val="22"/>
            <w:szCs w:val="22"/>
            <w:lang w:eastAsia="en-GB"/>
          </w:rPr>
          <w:tab/>
        </w:r>
        <w:r w:rsidR="00CA3372" w:rsidRPr="00CA3372">
          <w:rPr>
            <w:rStyle w:val="a7"/>
          </w:rPr>
          <w:t>HTTP redirection</w:t>
        </w:r>
        <w:r w:rsidR="00CA3372" w:rsidRPr="00CA3372">
          <w:rPr>
            <w:webHidden/>
          </w:rPr>
          <w:tab/>
        </w:r>
        <w:r w:rsidR="00CA3372" w:rsidRPr="00CA3372">
          <w:rPr>
            <w:webHidden/>
          </w:rPr>
          <w:fldChar w:fldCharType="begin" w:fldLock="1"/>
        </w:r>
        <w:r w:rsidR="00CA3372" w:rsidRPr="00CA3372">
          <w:rPr>
            <w:webHidden/>
          </w:rPr>
          <w:instrText xml:space="preserve"> PAGEREF _Toc85878717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30D35A77" w14:textId="10177844" w:rsidR="00CA3372" w:rsidRPr="00CA3372" w:rsidRDefault="00D53485">
      <w:pPr>
        <w:pStyle w:val="80"/>
        <w:rPr>
          <w:rFonts w:asciiTheme="minorHAnsi" w:hAnsiTheme="minorHAnsi" w:cstheme="minorBidi"/>
          <w:b w:val="0"/>
          <w:szCs w:val="22"/>
          <w:lang w:eastAsia="en-GB"/>
        </w:rPr>
      </w:pPr>
      <w:hyperlink w:anchor="_Toc85878718" w:history="1">
        <w:r w:rsidR="00CA3372" w:rsidRPr="00CA3372">
          <w:rPr>
            <w:rStyle w:val="a7"/>
          </w:rPr>
          <w:t>Annex A (normative): OpenAPI specification</w:t>
        </w:r>
        <w:r w:rsidR="00CA3372" w:rsidRPr="00CA3372">
          <w:rPr>
            <w:webHidden/>
          </w:rPr>
          <w:tab/>
        </w:r>
        <w:r w:rsidR="00CA3372" w:rsidRPr="00CA3372">
          <w:rPr>
            <w:webHidden/>
          </w:rPr>
          <w:fldChar w:fldCharType="begin" w:fldLock="1"/>
        </w:r>
        <w:r w:rsidR="00CA3372" w:rsidRPr="00CA3372">
          <w:rPr>
            <w:webHidden/>
          </w:rPr>
          <w:instrText xml:space="preserve"> PAGEREF _Toc85878718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3742425A" w14:textId="1F0A2B38" w:rsidR="00CA3372" w:rsidRPr="00CA3372" w:rsidRDefault="00D53485">
      <w:pPr>
        <w:pStyle w:val="20"/>
        <w:rPr>
          <w:rFonts w:asciiTheme="minorHAnsi" w:hAnsiTheme="minorHAnsi" w:cstheme="minorBidi"/>
          <w:sz w:val="22"/>
          <w:szCs w:val="22"/>
          <w:lang w:eastAsia="en-GB"/>
        </w:rPr>
      </w:pPr>
      <w:hyperlink w:anchor="_Toc85878719" w:history="1">
        <w:r w:rsidR="00CA3372" w:rsidRPr="00CA3372">
          <w:rPr>
            <w:rStyle w:val="a7"/>
          </w:rPr>
          <w:t>A.1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_Toc85878719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03F8363D" w14:textId="7F294738" w:rsidR="00CA3372" w:rsidRPr="00CA3372" w:rsidRDefault="00D53485">
      <w:pPr>
        <w:pStyle w:val="20"/>
        <w:rPr>
          <w:rFonts w:asciiTheme="minorHAnsi" w:hAnsiTheme="minorHAnsi" w:cstheme="minorBidi"/>
          <w:sz w:val="22"/>
          <w:szCs w:val="22"/>
          <w:lang w:eastAsia="en-GB"/>
        </w:rPr>
      </w:pPr>
      <w:hyperlink w:anchor="_Toc85878720" w:history="1">
        <w:r w:rsidR="00CA3372" w:rsidRPr="00CA3372">
          <w:rPr>
            <w:rStyle w:val="a7"/>
          </w:rPr>
          <w:t>A.2</w:t>
        </w:r>
        <w:r w:rsidR="00CA3372" w:rsidRPr="00CA3372">
          <w:rPr>
            <w:rFonts w:asciiTheme="minorHAnsi" w:hAnsiTheme="minorHAnsi" w:cstheme="minorBidi"/>
            <w:sz w:val="22"/>
            <w:szCs w:val="22"/>
            <w:lang w:eastAsia="en-GB"/>
          </w:rPr>
          <w:tab/>
        </w:r>
        <w:r w:rsidR="00CA3372" w:rsidRPr="00CA3372">
          <w:rPr>
            <w:rStyle w:val="a7"/>
          </w:rPr>
          <w:t>N5g-ddnmf_Discovery API</w:t>
        </w:r>
        <w:r w:rsidR="00CA3372" w:rsidRPr="00CA3372">
          <w:rPr>
            <w:webHidden/>
          </w:rPr>
          <w:tab/>
        </w:r>
        <w:r w:rsidR="00CA3372" w:rsidRPr="00CA3372">
          <w:rPr>
            <w:webHidden/>
          </w:rPr>
          <w:fldChar w:fldCharType="begin" w:fldLock="1"/>
        </w:r>
        <w:r w:rsidR="00CA3372" w:rsidRPr="00CA3372">
          <w:rPr>
            <w:webHidden/>
          </w:rPr>
          <w:instrText xml:space="preserve"> PAGEREF _Toc85878720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644576D5" w14:textId="4BB7269A" w:rsidR="00CA3372" w:rsidRPr="00CA3372" w:rsidRDefault="00D53485">
      <w:pPr>
        <w:pStyle w:val="80"/>
        <w:rPr>
          <w:rFonts w:asciiTheme="minorHAnsi" w:hAnsiTheme="minorHAnsi" w:cstheme="minorBidi"/>
          <w:b w:val="0"/>
          <w:szCs w:val="22"/>
          <w:lang w:eastAsia="en-GB"/>
        </w:rPr>
      </w:pPr>
      <w:hyperlink w:anchor="_Toc85878721" w:history="1">
        <w:r w:rsidR="00CA3372" w:rsidRPr="00CA3372">
          <w:rPr>
            <w:rStyle w:val="a7"/>
          </w:rPr>
          <w:t>Annex B (informative): Change history</w:t>
        </w:r>
        <w:r w:rsidR="00CA3372" w:rsidRPr="00CA3372">
          <w:rPr>
            <w:webHidden/>
          </w:rPr>
          <w:tab/>
        </w:r>
        <w:r w:rsidR="00CA3372" w:rsidRPr="00CA3372">
          <w:rPr>
            <w:webHidden/>
          </w:rPr>
          <w:fldChar w:fldCharType="begin" w:fldLock="1"/>
        </w:r>
        <w:r w:rsidR="00CA3372" w:rsidRPr="00CA3372">
          <w:rPr>
            <w:webHidden/>
          </w:rPr>
          <w:instrText xml:space="preserve"> PAGEREF _Toc85878721 \h </w:instrText>
        </w:r>
        <w:r w:rsidR="00CA3372" w:rsidRPr="00CA3372">
          <w:rPr>
            <w:webHidden/>
          </w:rPr>
        </w:r>
        <w:r w:rsidR="00CA3372" w:rsidRPr="00CA3372">
          <w:rPr>
            <w:webHidden/>
          </w:rPr>
          <w:fldChar w:fldCharType="separate"/>
        </w:r>
        <w:r w:rsidR="00CA3372" w:rsidRPr="00CA3372">
          <w:rPr>
            <w:webHidden/>
          </w:rPr>
          <w:t>62</w:t>
        </w:r>
        <w:r w:rsidR="00CA3372"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1"/>
        <w:ind w:left="0" w:firstLine="0"/>
      </w:pPr>
      <w:r w:rsidRPr="00CA3372">
        <w:br w:type="page"/>
      </w:r>
      <w:bookmarkStart w:id="12" w:name="foreword"/>
      <w:bookmarkStart w:id="13" w:name="_Toc85878583"/>
      <w:bookmarkEnd w:id="12"/>
      <w:r w:rsidRPr="00CA3372">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proofErr w:type="gramStart"/>
      <w:r w:rsidRPr="00CA3372">
        <w:t>where</w:t>
      </w:r>
      <w:proofErr w:type="gramEnd"/>
      <w:r w:rsidRPr="00CA3372">
        <w:t>:</w:t>
      </w:r>
    </w:p>
    <w:p w14:paraId="6B6A1453" w14:textId="77777777" w:rsidR="00080512" w:rsidRPr="00CA3372" w:rsidRDefault="00080512">
      <w:pPr>
        <w:pStyle w:val="B2"/>
      </w:pPr>
      <w:proofErr w:type="gramStart"/>
      <w:r w:rsidRPr="00CA3372">
        <w:t>x</w:t>
      </w:r>
      <w:proofErr w:type="gramEnd"/>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gramStart"/>
      <w:r w:rsidRPr="00CA3372">
        <w:t>y</w:t>
      </w:r>
      <w:proofErr w:type="gramEnd"/>
      <w:r w:rsidRPr="00CA3372">
        <w:tab/>
        <w:t>the second digit is incremented for all changes of substance, i.e. technical enhancements, corrections, updates, etc.</w:t>
      </w:r>
    </w:p>
    <w:p w14:paraId="4230FC63" w14:textId="77777777" w:rsidR="00080512" w:rsidRPr="00CA3372" w:rsidRDefault="00080512">
      <w:pPr>
        <w:pStyle w:val="B2"/>
      </w:pPr>
      <w:proofErr w:type="gramStart"/>
      <w:r w:rsidRPr="00CA3372">
        <w:t>z</w:t>
      </w:r>
      <w:proofErr w:type="gramEnd"/>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proofErr w:type="gramStart"/>
      <w:r w:rsidRPr="00CA3372">
        <w:rPr>
          <w:b/>
        </w:rPr>
        <w:t>shall</w:t>
      </w:r>
      <w:proofErr w:type="gramEnd"/>
      <w:r w:rsidR="009A058A" w:rsidRPr="00CA3372">
        <w:tab/>
      </w:r>
      <w:r w:rsidRPr="00CA3372">
        <w:t>indicates a mandatory requirement to do something</w:t>
      </w:r>
    </w:p>
    <w:p w14:paraId="38D51D5F" w14:textId="77777777" w:rsidR="008C384C" w:rsidRPr="00CA3372" w:rsidRDefault="008C384C" w:rsidP="00774DA4">
      <w:pPr>
        <w:pStyle w:val="EX"/>
      </w:pPr>
      <w:proofErr w:type="gramStart"/>
      <w:r w:rsidRPr="00CA3372">
        <w:rPr>
          <w:b/>
        </w:rPr>
        <w:t>shall</w:t>
      </w:r>
      <w:proofErr w:type="gramEnd"/>
      <w:r w:rsidRPr="00CA3372">
        <w:rPr>
          <w:b/>
        </w:rPr>
        <w:t xml:space="preserve">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w:t>
      </w:r>
      <w:proofErr w:type="gramStart"/>
      <w:r w:rsidRPr="00CA3372">
        <w:t>not" are not used as substitutes for "</w:t>
      </w:r>
      <w:proofErr w:type="gramEnd"/>
      <w:r w:rsidRPr="00CA3372">
        <w:t xml:space="preserve">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proofErr w:type="gramStart"/>
      <w:r w:rsidRPr="00CA3372">
        <w:rPr>
          <w:b/>
        </w:rPr>
        <w:t>should</w:t>
      </w:r>
      <w:proofErr w:type="gramEnd"/>
      <w:r w:rsidR="009A058A" w:rsidRPr="00CA3372">
        <w:tab/>
      </w:r>
      <w:r w:rsidRPr="00CA3372">
        <w:t>indicates a recommendation to do something</w:t>
      </w:r>
    </w:p>
    <w:p w14:paraId="2B8984AC" w14:textId="77777777" w:rsidR="008C384C" w:rsidRPr="00CA3372" w:rsidRDefault="008C384C" w:rsidP="00774DA4">
      <w:pPr>
        <w:pStyle w:val="EX"/>
      </w:pPr>
      <w:proofErr w:type="gramStart"/>
      <w:r w:rsidRPr="00CA3372">
        <w:rPr>
          <w:b/>
        </w:rPr>
        <w:t>should</w:t>
      </w:r>
      <w:proofErr w:type="gramEnd"/>
      <w:r w:rsidRPr="00CA3372">
        <w:rPr>
          <w:b/>
        </w:rPr>
        <w:t xml:space="preserve"> not</w:t>
      </w:r>
      <w:r w:rsidRPr="00CA3372">
        <w:tab/>
        <w:t>indicates a recommendation not to do something</w:t>
      </w:r>
    </w:p>
    <w:p w14:paraId="55B38C3B" w14:textId="3629E14B" w:rsidR="008C384C" w:rsidRPr="00CA3372" w:rsidRDefault="008C384C" w:rsidP="00774DA4">
      <w:pPr>
        <w:pStyle w:val="EX"/>
      </w:pPr>
      <w:proofErr w:type="gramStart"/>
      <w:r w:rsidRPr="00CA3372">
        <w:rPr>
          <w:b/>
        </w:rPr>
        <w:t>may</w:t>
      </w:r>
      <w:proofErr w:type="gramEnd"/>
      <w:r w:rsidR="009A058A" w:rsidRPr="00CA3372">
        <w:tab/>
      </w:r>
      <w:r w:rsidRPr="00CA3372">
        <w:t>indicates permission to do something</w:t>
      </w:r>
    </w:p>
    <w:p w14:paraId="641793CA" w14:textId="77777777" w:rsidR="008C384C" w:rsidRPr="00CA3372" w:rsidRDefault="008C384C" w:rsidP="00774DA4">
      <w:pPr>
        <w:pStyle w:val="EX"/>
      </w:pPr>
      <w:proofErr w:type="gramStart"/>
      <w:r w:rsidRPr="00CA3372">
        <w:rPr>
          <w:b/>
        </w:rPr>
        <w:t>need</w:t>
      </w:r>
      <w:proofErr w:type="gramEnd"/>
      <w:r w:rsidRPr="00CA3372">
        <w:rPr>
          <w:b/>
        </w:rPr>
        <w:t xml:space="preserve">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proofErr w:type="gramStart"/>
      <w:r w:rsidRPr="00CA3372">
        <w:rPr>
          <w:b/>
        </w:rPr>
        <w:t>can</w:t>
      </w:r>
      <w:proofErr w:type="gramEnd"/>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proofErr w:type="gramStart"/>
      <w:r w:rsidRPr="00CA3372">
        <w:rPr>
          <w:b/>
        </w:rPr>
        <w:t>cannot</w:t>
      </w:r>
      <w:proofErr w:type="gramEnd"/>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proofErr w:type="gramStart"/>
      <w:r w:rsidRPr="00CA3372">
        <w:rPr>
          <w:b/>
        </w:rPr>
        <w:t>will</w:t>
      </w:r>
      <w:proofErr w:type="gramEnd"/>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proofErr w:type="gramStart"/>
      <w:r w:rsidRPr="00CA3372">
        <w:rPr>
          <w:b/>
        </w:rPr>
        <w:t>might</w:t>
      </w:r>
      <w:proofErr w:type="gramEnd"/>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proofErr w:type="gramStart"/>
      <w:r w:rsidRPr="00CA3372">
        <w:rPr>
          <w:b/>
        </w:rPr>
        <w:t>is</w:t>
      </w:r>
      <w:proofErr w:type="gramEnd"/>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proofErr w:type="gramStart"/>
      <w:r w:rsidRPr="00CA3372">
        <w:rPr>
          <w:b/>
        </w:rPr>
        <w:t>is</w:t>
      </w:r>
      <w:proofErr w:type="gramEnd"/>
      <w:r w:rsidRPr="00CA3372">
        <w:rPr>
          <w:b/>
        </w:rPr>
        <w:t xml:space="preserve">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proofErr w:type="gramStart"/>
      <w:r w:rsidRPr="00CA3372">
        <w:t>The constructions "is" and "is not" do not indicate requirements.</w:t>
      </w:r>
      <w:proofErr w:type="gramEnd"/>
    </w:p>
    <w:p w14:paraId="1CF0BA56" w14:textId="77777777" w:rsidR="00A934A6" w:rsidRPr="00CA3372" w:rsidRDefault="00A934A6" w:rsidP="00A934A6">
      <w:pPr>
        <w:pStyle w:val="1"/>
        <w:ind w:left="0" w:firstLine="0"/>
      </w:pPr>
      <w:bookmarkStart w:id="15" w:name="introduction"/>
      <w:bookmarkStart w:id="16" w:name="_Toc510696578"/>
      <w:bookmarkStart w:id="17" w:name="_Toc35971370"/>
      <w:bookmarkStart w:id="18" w:name="_Toc70925806"/>
      <w:bookmarkStart w:id="19" w:name="_Toc85878584"/>
      <w:bookmarkEnd w:id="15"/>
      <w:r w:rsidRPr="00CA3372">
        <w:t>1</w:t>
      </w:r>
      <w:r w:rsidRPr="00CA3372">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1"/>
      </w:pPr>
      <w:bookmarkStart w:id="20" w:name="_Toc510696579"/>
      <w:bookmarkStart w:id="21" w:name="_Toc35971371"/>
      <w:bookmarkStart w:id="22" w:name="_Toc70925807"/>
      <w:bookmarkStart w:id="23" w:name="_Toc85878585"/>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24" w:name="OLE_LINK1"/>
      <w:bookmarkStart w:id="25" w:name="OLE_LINK2"/>
      <w:bookmarkStart w:id="26" w:name="OLE_LINK3"/>
      <w:bookmarkStart w:id="27"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24"/>
    <w:bookmarkEnd w:id="25"/>
    <w:bookmarkEnd w:id="26"/>
    <w:bookmarkEnd w:id="27"/>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2" w:history="1">
        <w:r w:rsidRPr="00CA3372">
          <w:rPr>
            <w:rStyle w:val="a7"/>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1"/>
      </w:pPr>
      <w:bookmarkStart w:id="28" w:name="_Toc510696580"/>
      <w:bookmarkStart w:id="29" w:name="_Toc35971372"/>
      <w:bookmarkStart w:id="30" w:name="_Toc70925808"/>
      <w:bookmarkStart w:id="31" w:name="_Toc85878586"/>
      <w:r w:rsidRPr="00CA3372">
        <w:t>3</w:t>
      </w:r>
      <w:r w:rsidRPr="00CA3372">
        <w:tab/>
        <w:t>Definitions, symbols and abbreviations</w:t>
      </w:r>
      <w:bookmarkEnd w:id="28"/>
      <w:bookmarkEnd w:id="29"/>
      <w:bookmarkEnd w:id="30"/>
      <w:bookmarkEnd w:id="31"/>
    </w:p>
    <w:p w14:paraId="22856EC4" w14:textId="77777777" w:rsidR="00A934A6" w:rsidRPr="00CA3372" w:rsidRDefault="00A934A6" w:rsidP="00A934A6">
      <w:pPr>
        <w:pStyle w:val="2"/>
      </w:pPr>
      <w:bookmarkStart w:id="32" w:name="_Toc510696581"/>
      <w:bookmarkStart w:id="33" w:name="_Toc35971373"/>
      <w:bookmarkStart w:id="34" w:name="_Toc70925809"/>
      <w:bookmarkStart w:id="35" w:name="_Toc85878587"/>
      <w:r w:rsidRPr="00CA3372">
        <w:t>3.1</w:t>
      </w:r>
      <w:r w:rsidRPr="00CA3372">
        <w:tab/>
        <w:t>Definitions</w:t>
      </w:r>
      <w:bookmarkEnd w:id="32"/>
      <w:bookmarkEnd w:id="33"/>
      <w:bookmarkEnd w:id="34"/>
      <w:bookmarkEnd w:id="35"/>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36" w:name="OLE_LINK6"/>
      <w:bookmarkStart w:id="37" w:name="OLE_LINK7"/>
      <w:bookmarkStart w:id="38" w:name="OLE_LINK8"/>
      <w:r w:rsidRPr="00CA3372">
        <w:t xml:space="preserve">3GPP </w:t>
      </w:r>
      <w:bookmarkEnd w:id="36"/>
      <w:bookmarkEnd w:id="37"/>
      <w:bookmarkEnd w:id="38"/>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0EC4354" w14:textId="77777777"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2"/>
      </w:pPr>
      <w:bookmarkStart w:id="39" w:name="_Toc510696582"/>
      <w:bookmarkStart w:id="40" w:name="_Toc35971374"/>
      <w:bookmarkStart w:id="41" w:name="_Toc70925810"/>
      <w:bookmarkStart w:id="42" w:name="_Toc85878588"/>
      <w:r w:rsidRPr="00CA3372">
        <w:t>3.2</w:t>
      </w:r>
      <w:r w:rsidRPr="00CA3372">
        <w:tab/>
        <w:t>Symbols</w:t>
      </w:r>
      <w:bookmarkEnd w:id="39"/>
      <w:bookmarkEnd w:id="40"/>
      <w:bookmarkEnd w:id="41"/>
      <w:bookmarkEnd w:id="42"/>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w:t>
      </w:r>
      <w:proofErr w:type="gramStart"/>
      <w:r w:rsidRPr="00CA3372">
        <w:t>symbol</w:t>
      </w:r>
      <w:proofErr w:type="gramEnd"/>
      <w:r w:rsidRPr="00CA3372">
        <w:t>&gt;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2"/>
      </w:pPr>
      <w:bookmarkStart w:id="43" w:name="_Toc510696583"/>
      <w:bookmarkStart w:id="44" w:name="_Toc35971375"/>
      <w:bookmarkStart w:id="45" w:name="_Toc70925811"/>
      <w:bookmarkStart w:id="46" w:name="_Toc85878589"/>
      <w:r w:rsidRPr="00CA3372">
        <w:t>3.3</w:t>
      </w:r>
      <w:r w:rsidRPr="00CA3372">
        <w:tab/>
        <w:t>Abbreviations</w:t>
      </w:r>
      <w:bookmarkEnd w:id="43"/>
      <w:bookmarkEnd w:id="44"/>
      <w:bookmarkEnd w:id="45"/>
      <w:bookmarkEnd w:id="46"/>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1"/>
      </w:pPr>
      <w:bookmarkStart w:id="47" w:name="_Toc510696584"/>
      <w:bookmarkStart w:id="48" w:name="_Toc35971376"/>
      <w:bookmarkStart w:id="49" w:name="_Toc70925812"/>
      <w:bookmarkStart w:id="50" w:name="_Toc85878590"/>
      <w:r w:rsidRPr="00CA3372">
        <w:t>4</w:t>
      </w:r>
      <w:r w:rsidRPr="00CA3372">
        <w:tab/>
        <w:t>Overview</w:t>
      </w:r>
      <w:bookmarkEnd w:id="47"/>
      <w:bookmarkEnd w:id="48"/>
      <w:bookmarkEnd w:id="49"/>
      <w:bookmarkEnd w:id="50"/>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8pt;height:230.4pt" o:ole="">
            <v:imagedata r:id="rId13" o:title=""/>
          </v:shape>
          <o:OLEObject Type="Embed" ProgID="Visio.Drawing.15" ShapeID="_x0000_i1027" DrawAspect="Content" ObjectID="_1707639069" r:id="rId14"/>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1"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2" w:name="_Toc510696585"/>
      <w:bookmarkStart w:id="53" w:name="_Toc35971377"/>
    </w:p>
    <w:p w14:paraId="0655374E" w14:textId="62B5300D" w:rsidR="00A934A6" w:rsidRPr="00CA3372" w:rsidRDefault="00A934A6" w:rsidP="00041378">
      <w:pPr>
        <w:pStyle w:val="1"/>
        <w:rPr>
          <w:lang w:eastAsia="zh-CN"/>
        </w:rPr>
      </w:pPr>
      <w:bookmarkStart w:id="54" w:name="_Toc85878591"/>
      <w:r w:rsidRPr="00CA3372">
        <w:t>5</w:t>
      </w:r>
      <w:r w:rsidRPr="00CA3372">
        <w:tab/>
        <w:t xml:space="preserve">Services offered by the </w:t>
      </w:r>
      <w:bookmarkEnd w:id="52"/>
      <w:bookmarkEnd w:id="53"/>
      <w:r w:rsidRPr="00CA3372">
        <w:rPr>
          <w:rFonts w:hint="eastAsia"/>
          <w:lang w:eastAsia="zh-CN"/>
        </w:rPr>
        <w:t>5G DDNMF</w:t>
      </w:r>
      <w:bookmarkEnd w:id="51"/>
      <w:bookmarkEnd w:id="54"/>
    </w:p>
    <w:p w14:paraId="0E3763D6" w14:textId="77777777" w:rsidR="00A934A6" w:rsidRPr="00CA3372" w:rsidRDefault="00A934A6" w:rsidP="00A934A6">
      <w:pPr>
        <w:pStyle w:val="2"/>
      </w:pPr>
      <w:bookmarkStart w:id="55" w:name="_Toc510696586"/>
      <w:bookmarkStart w:id="56" w:name="_Toc35971378"/>
      <w:bookmarkStart w:id="57" w:name="_Toc70925814"/>
      <w:bookmarkStart w:id="58" w:name="_Toc85878592"/>
      <w:r w:rsidRPr="00CA3372">
        <w:t>5.1</w:t>
      </w:r>
      <w:r w:rsidRPr="00CA3372">
        <w:tab/>
        <w:t>Introduction</w:t>
      </w:r>
      <w:bookmarkEnd w:id="55"/>
      <w:bookmarkEnd w:id="56"/>
      <w:bookmarkEnd w:id="57"/>
      <w:bookmarkEnd w:id="58"/>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proofErr w:type="spellStart"/>
            <w:r w:rsidRPr="00CA3372">
              <w:rPr>
                <w:rFonts w:ascii="Arial" w:hAnsi="Arial" w:cs="Arial"/>
                <w:b/>
                <w:sz w:val="18"/>
                <w:szCs w:val="18"/>
              </w:rPr>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2"/>
        <w:rPr>
          <w:lang w:eastAsia="zh-CN"/>
        </w:rPr>
      </w:pPr>
      <w:bookmarkStart w:id="59" w:name="_Toc510696587"/>
      <w:bookmarkStart w:id="60" w:name="_Toc35971379"/>
      <w:bookmarkStart w:id="61" w:name="_Toc70925815"/>
      <w:bookmarkStart w:id="62" w:name="_Toc85878593"/>
      <w:r w:rsidRPr="00CA3372">
        <w:lastRenderedPageBreak/>
        <w:t>5.2</w:t>
      </w:r>
      <w:r w:rsidRPr="00CA3372">
        <w:tab/>
        <w:t>N5g-ddnmf_Discovery Service</w:t>
      </w:r>
      <w:bookmarkEnd w:id="59"/>
      <w:bookmarkEnd w:id="60"/>
      <w:bookmarkEnd w:id="61"/>
      <w:bookmarkEnd w:id="62"/>
    </w:p>
    <w:p w14:paraId="36A00099" w14:textId="77777777" w:rsidR="00A934A6" w:rsidRPr="00CA3372" w:rsidRDefault="00A934A6" w:rsidP="00A934A6">
      <w:pPr>
        <w:pStyle w:val="3"/>
        <w:rPr>
          <w:lang w:eastAsia="zh-CN"/>
        </w:rPr>
      </w:pPr>
      <w:bookmarkStart w:id="63" w:name="_Toc510696588"/>
      <w:bookmarkStart w:id="64" w:name="_Toc35971380"/>
      <w:bookmarkStart w:id="65" w:name="_Toc70925816"/>
      <w:bookmarkStart w:id="66" w:name="_Toc85878594"/>
      <w:r w:rsidRPr="00CA3372">
        <w:t>5.2.1</w:t>
      </w:r>
      <w:r w:rsidRPr="00CA3372">
        <w:tab/>
        <w:t>Service Description</w:t>
      </w:r>
      <w:bookmarkEnd w:id="63"/>
      <w:bookmarkEnd w:id="64"/>
      <w:bookmarkEnd w:id="65"/>
      <w:bookmarkEnd w:id="66"/>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 xml:space="preserve">inter-PLMN </w:t>
      </w:r>
      <w:proofErr w:type="spellStart"/>
      <w:r w:rsidRPr="00CA3372">
        <w:rPr>
          <w:rFonts w:eastAsia="Times New Roman"/>
        </w:rPr>
        <w:t>ProSe</w:t>
      </w:r>
      <w:proofErr w:type="spellEnd"/>
      <w:r w:rsidRPr="00CA3372">
        <w:rPr>
          <w:rFonts w:eastAsia="Times New Roman"/>
        </w:rPr>
        <w:t xml:space="preserv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3"/>
      </w:pPr>
      <w:bookmarkStart w:id="67" w:name="_Toc510696589"/>
      <w:bookmarkStart w:id="68" w:name="_Toc35971381"/>
      <w:bookmarkStart w:id="69" w:name="_Toc70925817"/>
      <w:bookmarkStart w:id="70" w:name="_Toc85878595"/>
      <w:r w:rsidRPr="00CA3372">
        <w:t>5.2.2</w:t>
      </w:r>
      <w:r w:rsidRPr="00CA3372">
        <w:tab/>
        <w:t>Service Operations</w:t>
      </w:r>
      <w:bookmarkEnd w:id="67"/>
      <w:bookmarkEnd w:id="68"/>
      <w:bookmarkEnd w:id="69"/>
      <w:bookmarkEnd w:id="70"/>
    </w:p>
    <w:p w14:paraId="489FBEEB" w14:textId="77777777" w:rsidR="00A934A6" w:rsidRPr="00CA3372" w:rsidRDefault="00A934A6" w:rsidP="00A934A6">
      <w:pPr>
        <w:pStyle w:val="4"/>
        <w:rPr>
          <w:lang w:eastAsia="zh-CN"/>
        </w:rPr>
      </w:pPr>
      <w:bookmarkStart w:id="71" w:name="_Toc510696590"/>
      <w:bookmarkStart w:id="72" w:name="_Toc35971382"/>
      <w:bookmarkStart w:id="73" w:name="_Toc70925818"/>
      <w:bookmarkStart w:id="74" w:name="_Toc85878596"/>
      <w:r w:rsidRPr="00CA3372">
        <w:t>5.2.2.1</w:t>
      </w:r>
      <w:r w:rsidRPr="00CA3372">
        <w:tab/>
        <w:t>Introduction</w:t>
      </w:r>
      <w:bookmarkEnd w:id="71"/>
      <w:bookmarkEnd w:id="72"/>
      <w:bookmarkEnd w:id="73"/>
      <w:bookmarkEnd w:id="74"/>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7582B09A" w14:textId="77777777" w:rsidR="00EE385C" w:rsidRPr="00CA3372" w:rsidRDefault="00EE385C" w:rsidP="00EE385C">
      <w:pPr>
        <w:pStyle w:val="B1"/>
        <w:rPr>
          <w:lang w:eastAsia="zh-CN"/>
        </w:rPr>
      </w:pPr>
      <w:r w:rsidRPr="00CA3372">
        <w:t>-</w:t>
      </w:r>
      <w:r w:rsidRPr="00CA3372">
        <w:tab/>
      </w:r>
      <w:proofErr w:type="spellStart"/>
      <w:r w:rsidRPr="00CA3372">
        <w:t>MatchInformation</w:t>
      </w:r>
      <w:proofErr w:type="spellEnd"/>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4"/>
      </w:pPr>
      <w:bookmarkStart w:id="75" w:name="_Toc510696591"/>
      <w:bookmarkStart w:id="76" w:name="_Toc35971383"/>
      <w:bookmarkStart w:id="77" w:name="_Toc70925819"/>
      <w:bookmarkStart w:id="78" w:name="_Toc85878597"/>
      <w:r w:rsidRPr="00CA3372">
        <w:t>5.2.2.2</w:t>
      </w:r>
      <w:r w:rsidRPr="00CA3372">
        <w:tab/>
      </w:r>
      <w:bookmarkEnd w:id="75"/>
      <w:bookmarkEnd w:id="76"/>
      <w:proofErr w:type="spellStart"/>
      <w:r w:rsidRPr="00CA3372">
        <w:t>AnnounceAuthorize</w:t>
      </w:r>
      <w:bookmarkEnd w:id="77"/>
      <w:bookmarkEnd w:id="78"/>
      <w:proofErr w:type="spellEnd"/>
    </w:p>
    <w:p w14:paraId="537E72E7" w14:textId="77777777" w:rsidR="00A934A6" w:rsidRPr="00CA3372" w:rsidRDefault="00A934A6" w:rsidP="00A934A6">
      <w:pPr>
        <w:pStyle w:val="5"/>
      </w:pPr>
      <w:bookmarkStart w:id="79" w:name="_Toc510696592"/>
      <w:bookmarkStart w:id="80" w:name="_Toc35971384"/>
      <w:bookmarkStart w:id="81" w:name="_Toc70925820"/>
      <w:bookmarkStart w:id="82" w:name="_Toc85878598"/>
      <w:r w:rsidRPr="00CA3372">
        <w:t>5.2.2.2.1</w:t>
      </w:r>
      <w:r w:rsidRPr="00CA3372">
        <w:tab/>
        <w:t>General</w:t>
      </w:r>
      <w:bookmarkEnd w:id="79"/>
      <w:bookmarkEnd w:id="80"/>
      <w:bookmarkEnd w:id="81"/>
      <w:bookmarkEnd w:id="82"/>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5"/>
        <w:rPr>
          <w:lang w:eastAsia="zh-CN"/>
        </w:rPr>
      </w:pPr>
      <w:bookmarkStart w:id="83" w:name="_Toc510696593"/>
      <w:bookmarkStart w:id="84" w:name="_Toc35971385"/>
      <w:bookmarkStart w:id="85" w:name="_Toc70925821"/>
      <w:bookmarkStart w:id="86" w:name="_Toc85878599"/>
      <w:r w:rsidRPr="00CA3372">
        <w:lastRenderedPageBreak/>
        <w:t>5.2.2.2.2</w:t>
      </w:r>
      <w:r w:rsidRPr="00CA3372">
        <w:tab/>
      </w:r>
      <w:r w:rsidR="008C4393" w:rsidRPr="00CA3372">
        <w:t>Obtain the authorization to announce for a UE</w:t>
      </w:r>
      <w:bookmarkEnd w:id="83"/>
      <w:bookmarkEnd w:id="84"/>
      <w:bookmarkEnd w:id="85"/>
      <w:bookmarkEnd w:id="86"/>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w:t>
      </w:r>
      <w:proofErr w:type="gramStart"/>
      <w:r w:rsidRPr="00CA3372">
        <w:rPr>
          <w:lang w:eastAsia="zh-CN"/>
        </w:rPr>
        <w:t>See Figure 5.2.2.2.2-1.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5.15pt;height:107.05pt" o:ole="">
            <v:imagedata r:id="rId15" o:title=""/>
          </v:shape>
          <o:OLEObject Type="Embed" ProgID="Visio.Drawing.11" ShapeID="_x0000_i1028" DrawAspect="Content" ObjectID="_1707639070" r:id="rId16"/>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proofErr w:type="gramStart"/>
      <w:r w:rsidR="003E0563" w:rsidRPr="00CA3372">
        <w:t>If</w:t>
      </w:r>
      <w:proofErr w:type="gramEnd"/>
      <w:r w:rsidR="003E0563" w:rsidRPr="00CA3372">
        <w:t xml:space="preserve">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r>
      <w:proofErr w:type="gramStart"/>
      <w:r w:rsidRPr="00CA3372">
        <w:rPr>
          <w:lang w:eastAsia="zh-CN"/>
        </w:rPr>
        <w:t>On</w:t>
      </w:r>
      <w:proofErr w:type="gramEnd"/>
      <w:r w:rsidRPr="00CA3372">
        <w:rPr>
          <w:lang w:eastAsia="zh-CN"/>
        </w:rPr>
        <w:t xml:space="preserve">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4"/>
      </w:pPr>
      <w:bookmarkStart w:id="87" w:name="_Toc510696595"/>
      <w:bookmarkStart w:id="88" w:name="_Toc35971387"/>
      <w:bookmarkStart w:id="89" w:name="_Toc70925823"/>
      <w:bookmarkStart w:id="90" w:name="_Toc85878600"/>
      <w:r w:rsidRPr="00CA3372">
        <w:t>5.2.2.3</w:t>
      </w:r>
      <w:r w:rsidRPr="00CA3372">
        <w:tab/>
      </w:r>
      <w:bookmarkEnd w:id="87"/>
      <w:bookmarkEnd w:id="88"/>
      <w:proofErr w:type="spellStart"/>
      <w:r w:rsidRPr="00CA3372">
        <w:t>AnnounceUpdate</w:t>
      </w:r>
      <w:bookmarkEnd w:id="89"/>
      <w:bookmarkEnd w:id="90"/>
      <w:proofErr w:type="spellEnd"/>
    </w:p>
    <w:p w14:paraId="47281ACE" w14:textId="77777777" w:rsidR="00A934A6" w:rsidRPr="00CA3372" w:rsidRDefault="00A934A6" w:rsidP="00A934A6">
      <w:pPr>
        <w:pStyle w:val="5"/>
        <w:rPr>
          <w:lang w:eastAsia="zh-CN"/>
        </w:rPr>
      </w:pPr>
      <w:bookmarkStart w:id="91" w:name="_Toc70925824"/>
      <w:bookmarkStart w:id="92" w:name="_Toc85878601"/>
      <w:r w:rsidRPr="00CA3372">
        <w:t>5.2.2.</w:t>
      </w:r>
      <w:r w:rsidRPr="00CA3372">
        <w:rPr>
          <w:rFonts w:hint="eastAsia"/>
          <w:lang w:eastAsia="zh-CN"/>
        </w:rPr>
        <w:t>3</w:t>
      </w:r>
      <w:r w:rsidRPr="00CA3372">
        <w:t>.1</w:t>
      </w:r>
      <w:r w:rsidRPr="00CA3372">
        <w:tab/>
        <w:t>General</w:t>
      </w:r>
      <w:bookmarkEnd w:id="91"/>
      <w:bookmarkEnd w:id="92"/>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5"/>
      </w:pPr>
      <w:bookmarkStart w:id="93" w:name="_Toc85878602"/>
      <w:r w:rsidRPr="00CA3372">
        <w:t>5.2.2.3.2</w:t>
      </w:r>
      <w:r w:rsidRPr="00CA3372">
        <w:tab/>
        <w:t>Update the authorization for announcing for a UE</w:t>
      </w:r>
      <w:bookmarkEnd w:id="93"/>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w:t>
      </w:r>
      <w:proofErr w:type="gramStart"/>
      <w:r w:rsidRPr="00CA3372">
        <w:rPr>
          <w:lang w:eastAsia="zh-CN"/>
        </w:rPr>
        <w:t>See Figure 5.2.2.3.2-1.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15pt;height:117.7pt" o:ole="">
            <v:imagedata r:id="rId17" o:title=""/>
          </v:shape>
          <o:OLEObject Type="Embed" ProgID="Visio.Drawing.11" ShapeID="_x0000_i1029" DrawAspect="Content" ObjectID="_1707639071" r:id="rId18"/>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4"/>
        <w:rPr>
          <w:lang w:eastAsia="zh-CN"/>
        </w:rPr>
      </w:pPr>
      <w:bookmarkStart w:id="94" w:name="_Toc70925825"/>
      <w:bookmarkStart w:id="95" w:name="_Toc85878603"/>
      <w:r w:rsidRPr="00CA3372">
        <w:t>5.2.2.</w:t>
      </w:r>
      <w:r w:rsidRPr="00CA3372">
        <w:rPr>
          <w:rFonts w:hint="eastAsia"/>
          <w:lang w:eastAsia="zh-CN"/>
        </w:rPr>
        <w:t>4</w:t>
      </w:r>
      <w:r w:rsidRPr="00CA3372">
        <w:tab/>
      </w:r>
      <w:proofErr w:type="spellStart"/>
      <w:r w:rsidRPr="00CA3372">
        <w:t>MonitorAuthorize</w:t>
      </w:r>
      <w:bookmarkEnd w:id="94"/>
      <w:bookmarkEnd w:id="95"/>
      <w:proofErr w:type="spellEnd"/>
    </w:p>
    <w:p w14:paraId="59F81EA3" w14:textId="77777777" w:rsidR="00A934A6" w:rsidRPr="00CA3372" w:rsidRDefault="00A934A6" w:rsidP="00A934A6">
      <w:pPr>
        <w:pStyle w:val="5"/>
      </w:pPr>
      <w:bookmarkStart w:id="96" w:name="_Toc70925826"/>
      <w:bookmarkStart w:id="97" w:name="_Toc85878604"/>
      <w:r w:rsidRPr="00CA3372">
        <w:t>5.2.2.</w:t>
      </w:r>
      <w:r w:rsidRPr="00CA3372">
        <w:rPr>
          <w:rFonts w:hint="eastAsia"/>
          <w:lang w:eastAsia="zh-CN"/>
        </w:rPr>
        <w:t>4</w:t>
      </w:r>
      <w:r w:rsidRPr="00CA3372">
        <w:t>.1</w:t>
      </w:r>
      <w:r w:rsidRPr="00CA3372">
        <w:tab/>
        <w:t>General</w:t>
      </w:r>
      <w:bookmarkEnd w:id="96"/>
      <w:bookmarkEnd w:id="97"/>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5"/>
      </w:pPr>
      <w:bookmarkStart w:id="98" w:name="_Toc85878605"/>
      <w:r w:rsidRPr="00CA3372">
        <w:t>5.2.2.4.2</w:t>
      </w:r>
      <w:r w:rsidRPr="00CA3372">
        <w:tab/>
        <w:t>Obtain the authorization to monitor for a UE</w:t>
      </w:r>
      <w:bookmarkEnd w:id="98"/>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w:t>
      </w:r>
      <w:proofErr w:type="gramStart"/>
      <w:r w:rsidRPr="00CA3372">
        <w:rPr>
          <w:lang w:eastAsia="zh-CN"/>
        </w:rPr>
        <w:t>See Figure 5.2.2.4.2-1.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15pt;height:105.8pt" o:ole="">
            <v:imagedata r:id="rId19" o:title=""/>
          </v:shape>
          <o:OLEObject Type="Embed" ProgID="Visio.Drawing.11" ShapeID="_x0000_i1030" DrawAspect="Content" ObjectID="_1707639072" r:id="rId20"/>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proofErr w:type="gramStart"/>
      <w:r w:rsidR="002A748B" w:rsidRPr="00CA3372">
        <w:t>If</w:t>
      </w:r>
      <w:proofErr w:type="gramEnd"/>
      <w:r w:rsidR="002A748B" w:rsidRPr="00CA3372">
        <w:t xml:space="preserve">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r>
      <w:proofErr w:type="gramStart"/>
      <w:r w:rsidR="00537F42" w:rsidRPr="00CA3372">
        <w:rPr>
          <w:lang w:eastAsia="zh-CN"/>
        </w:rPr>
        <w:t>On</w:t>
      </w:r>
      <w:proofErr w:type="gramEnd"/>
      <w:r w:rsidR="00537F42" w:rsidRPr="00CA3372">
        <w:rPr>
          <w:lang w:eastAsia="zh-CN"/>
        </w:rPr>
        <w:t xml:space="preserve">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4"/>
        <w:rPr>
          <w:lang w:eastAsia="zh-CN"/>
        </w:rPr>
      </w:pPr>
      <w:bookmarkStart w:id="99" w:name="_Toc70925827"/>
      <w:bookmarkStart w:id="100" w:name="_Toc85878606"/>
      <w:r w:rsidRPr="00CA3372">
        <w:t>5.2.2.</w:t>
      </w:r>
      <w:r w:rsidRPr="00CA3372">
        <w:rPr>
          <w:rFonts w:hint="eastAsia"/>
          <w:lang w:eastAsia="zh-CN"/>
        </w:rPr>
        <w:t>5</w:t>
      </w:r>
      <w:r w:rsidRPr="00CA3372">
        <w:tab/>
      </w:r>
      <w:proofErr w:type="spellStart"/>
      <w:r w:rsidRPr="00CA3372">
        <w:t>MonitorUpdate</w:t>
      </w:r>
      <w:bookmarkEnd w:id="99"/>
      <w:bookmarkEnd w:id="100"/>
      <w:proofErr w:type="spellEnd"/>
    </w:p>
    <w:p w14:paraId="52482B9D" w14:textId="77777777" w:rsidR="00A934A6" w:rsidRPr="00CA3372" w:rsidRDefault="00A934A6" w:rsidP="00A934A6">
      <w:pPr>
        <w:pStyle w:val="5"/>
      </w:pPr>
      <w:bookmarkStart w:id="101" w:name="_Toc70925828"/>
      <w:bookmarkStart w:id="102" w:name="_Toc85878607"/>
      <w:r w:rsidRPr="00CA3372">
        <w:t>5.2.2.</w:t>
      </w:r>
      <w:r w:rsidRPr="00CA3372">
        <w:rPr>
          <w:rFonts w:hint="eastAsia"/>
          <w:lang w:eastAsia="zh-CN"/>
        </w:rPr>
        <w:t>5</w:t>
      </w:r>
      <w:r w:rsidRPr="00CA3372">
        <w:t>.1</w:t>
      </w:r>
      <w:r w:rsidRPr="00CA3372">
        <w:tab/>
        <w:t>General</w:t>
      </w:r>
      <w:bookmarkEnd w:id="101"/>
      <w:bookmarkEnd w:id="102"/>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5"/>
      </w:pPr>
      <w:bookmarkStart w:id="103" w:name="_Toc85878608"/>
      <w:r w:rsidRPr="00CA3372">
        <w:t>5.2.2.5.2</w:t>
      </w:r>
      <w:r w:rsidRPr="00CA3372">
        <w:tab/>
        <w:t>Update the authorization for monitoring for a UE</w:t>
      </w:r>
      <w:bookmarkEnd w:id="103"/>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w:t>
      </w:r>
      <w:proofErr w:type="gramStart"/>
      <w:r w:rsidRPr="00CA3372">
        <w:rPr>
          <w:lang w:eastAsia="zh-CN"/>
        </w:rPr>
        <w:t>See Figure 5.2.2.5.2-1.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15pt;height:117.7pt" o:ole="">
            <v:imagedata r:id="rId21" o:title=""/>
          </v:shape>
          <o:OLEObject Type="Embed" ProgID="Visio.Drawing.11" ShapeID="_x0000_i1031" DrawAspect="Content" ObjectID="_1707639073" r:id="rId22"/>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2DCA815F"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C23B19">
        <w:rPr>
          <w:rFonts w:cs="Arial" w:hint="eastAsia"/>
          <w:szCs w:val="18"/>
          <w:lang w:eastAsia="zh-CN"/>
        </w:rPr>
        <w:t xml:space="preserve">. </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4"/>
        <w:rPr>
          <w:lang w:eastAsia="zh-CN"/>
        </w:rPr>
      </w:pPr>
      <w:bookmarkStart w:id="104" w:name="_Toc70925829"/>
      <w:bookmarkStart w:id="105" w:name="_Toc85878609"/>
      <w:r w:rsidRPr="00CA3372">
        <w:lastRenderedPageBreak/>
        <w:t>5.2.2.</w:t>
      </w:r>
      <w:r w:rsidRPr="00CA3372">
        <w:rPr>
          <w:rFonts w:hint="eastAsia"/>
          <w:lang w:eastAsia="zh-CN"/>
        </w:rPr>
        <w:t>6</w:t>
      </w:r>
      <w:r w:rsidRPr="00CA3372">
        <w:tab/>
      </w:r>
      <w:proofErr w:type="spellStart"/>
      <w:r w:rsidRPr="00CA3372">
        <w:t>MonitorUpdateResult</w:t>
      </w:r>
      <w:bookmarkEnd w:id="104"/>
      <w:bookmarkEnd w:id="105"/>
      <w:proofErr w:type="spellEnd"/>
    </w:p>
    <w:p w14:paraId="10370A74" w14:textId="77777777" w:rsidR="00A934A6" w:rsidRPr="00CA3372" w:rsidRDefault="00A934A6" w:rsidP="00A934A6">
      <w:pPr>
        <w:pStyle w:val="5"/>
      </w:pPr>
      <w:bookmarkStart w:id="106" w:name="_Toc70925830"/>
      <w:bookmarkStart w:id="107" w:name="_Toc85878610"/>
      <w:r w:rsidRPr="00CA3372">
        <w:t>5.2.2.</w:t>
      </w:r>
      <w:r w:rsidRPr="00CA3372">
        <w:rPr>
          <w:rFonts w:hint="eastAsia"/>
          <w:lang w:eastAsia="zh-CN"/>
        </w:rPr>
        <w:t>6</w:t>
      </w:r>
      <w:r w:rsidRPr="00CA3372">
        <w:t>.1</w:t>
      </w:r>
      <w:r w:rsidRPr="00CA3372">
        <w:tab/>
        <w:t>General</w:t>
      </w:r>
      <w:bookmarkEnd w:id="106"/>
      <w:bookmarkEnd w:id="107"/>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5"/>
        <w:rPr>
          <w:rFonts w:ascii="Times New Roman" w:hAnsi="Times New Roman"/>
          <w:sz w:val="20"/>
        </w:rPr>
      </w:pPr>
      <w:bookmarkStart w:id="108" w:name="_Toc85878611"/>
      <w:r w:rsidRPr="00CA3372">
        <w:t>5.2.2.6.2</w:t>
      </w:r>
      <w:r w:rsidRPr="00CA3372">
        <w:tab/>
        <w:t>Monitor Update Result Notification</w:t>
      </w:r>
      <w:bookmarkEnd w:id="108"/>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w:t>
      </w:r>
      <w:proofErr w:type="gramStart"/>
      <w:r w:rsidRPr="00CA3372">
        <w:rPr>
          <w:lang w:eastAsia="zh-CN"/>
        </w:rPr>
        <w:t>See Figure 5.2.2.6.2-1.</w:t>
      </w:r>
      <w:proofErr w:type="gramEnd"/>
    </w:p>
    <w:p w14:paraId="1F8B529A" w14:textId="1271C602" w:rsidR="00481E6B" w:rsidRPr="00CA3372" w:rsidRDefault="00FF1E78" w:rsidP="00481E6B">
      <w:pPr>
        <w:pStyle w:val="TH"/>
      </w:pPr>
      <w:r w:rsidRPr="00CA3372">
        <w:object w:dxaOrig="8700" w:dyaOrig="2412" w14:anchorId="3B33859D">
          <v:shape id="_x0000_i1032" type="#_x0000_t75" style="width:435.15pt;height:120.85pt" o:ole="">
            <v:imagedata r:id="rId23" o:title=""/>
          </v:shape>
          <o:OLEObject Type="Embed" ProgID="Visio.Drawing.11" ShapeID="_x0000_i1032" DrawAspect="Content" ObjectID="_1707639074" r:id="rId24"/>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proofErr w:type="gramStart"/>
      <w:r w:rsidR="00FF1E78" w:rsidRPr="00CA3372">
        <w:t>On</w:t>
      </w:r>
      <w:proofErr w:type="gramEnd"/>
      <w:r w:rsidR="00FF1E78" w:rsidRPr="00CA3372">
        <w:t xml:space="preserve">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4"/>
        <w:rPr>
          <w:lang w:eastAsia="zh-CN"/>
        </w:rPr>
      </w:pPr>
      <w:bookmarkStart w:id="109" w:name="_Toc70925831"/>
      <w:bookmarkStart w:id="110" w:name="_Toc85878612"/>
      <w:r w:rsidRPr="00CA3372">
        <w:t>5.2.2.</w:t>
      </w:r>
      <w:r w:rsidRPr="00CA3372">
        <w:rPr>
          <w:rFonts w:hint="eastAsia"/>
          <w:lang w:eastAsia="zh-CN"/>
        </w:rPr>
        <w:t>7</w:t>
      </w:r>
      <w:r w:rsidRPr="00CA3372">
        <w:tab/>
      </w:r>
      <w:proofErr w:type="spellStart"/>
      <w:r w:rsidRPr="00CA3372">
        <w:t>DiscoveryAuthorize</w:t>
      </w:r>
      <w:bookmarkEnd w:id="109"/>
      <w:bookmarkEnd w:id="110"/>
      <w:proofErr w:type="spellEnd"/>
    </w:p>
    <w:p w14:paraId="473D1A67" w14:textId="77777777" w:rsidR="00A934A6" w:rsidRPr="00CA3372" w:rsidRDefault="00A934A6" w:rsidP="00A934A6">
      <w:pPr>
        <w:pStyle w:val="5"/>
      </w:pPr>
      <w:bookmarkStart w:id="111" w:name="_Toc70925832"/>
      <w:bookmarkStart w:id="112" w:name="_Toc85878613"/>
      <w:r w:rsidRPr="00CA3372">
        <w:t>5.2.2.</w:t>
      </w:r>
      <w:r w:rsidRPr="00CA3372">
        <w:rPr>
          <w:rFonts w:hint="eastAsia"/>
          <w:lang w:eastAsia="zh-CN"/>
        </w:rPr>
        <w:t>7</w:t>
      </w:r>
      <w:r w:rsidRPr="00CA3372">
        <w:t>.1</w:t>
      </w:r>
      <w:r w:rsidRPr="00CA3372">
        <w:tab/>
        <w:t>General</w:t>
      </w:r>
      <w:bookmarkEnd w:id="111"/>
      <w:bookmarkEnd w:id="112"/>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5"/>
      </w:pPr>
      <w:bookmarkStart w:id="113" w:name="_Toc85878614"/>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13"/>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proofErr w:type="gramStart"/>
      <w:r w:rsidRPr="00CA3372">
        <w:rPr>
          <w:lang w:eastAsia="zh-CN"/>
        </w:rPr>
        <w:t>See Figure 5.2.2.7.2-1.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15pt;height:111.45pt" o:ole="">
            <v:imagedata r:id="rId25" o:title=""/>
          </v:shape>
          <o:OLEObject Type="Embed" ProgID="Visio.Drawing.11" ShapeID="_x0000_i1033" DrawAspect="Content" ObjectID="_1707639075" r:id="rId26"/>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proofErr w:type="gramStart"/>
      <w:r w:rsidR="00F91033" w:rsidRPr="00CA3372">
        <w:t>If</w:t>
      </w:r>
      <w:proofErr w:type="gramEnd"/>
      <w:r w:rsidR="00F91033" w:rsidRPr="00CA3372">
        <w:t xml:space="preserve">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r>
      <w:proofErr w:type="gramStart"/>
      <w:r w:rsidR="00481E6B" w:rsidRPr="00CA3372">
        <w:rPr>
          <w:lang w:eastAsia="zh-CN"/>
        </w:rPr>
        <w:t>On</w:t>
      </w:r>
      <w:proofErr w:type="gramEnd"/>
      <w:r w:rsidR="00481E6B" w:rsidRPr="00CA3372">
        <w:rPr>
          <w:lang w:eastAsia="zh-CN"/>
        </w:rPr>
        <w:t xml:space="preserve">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4"/>
        <w:rPr>
          <w:lang w:eastAsia="zh-CN"/>
        </w:rPr>
      </w:pPr>
      <w:bookmarkStart w:id="114" w:name="_Toc70925833"/>
      <w:bookmarkStart w:id="115" w:name="_Toc85878615"/>
      <w:r w:rsidRPr="00CA3372">
        <w:t>5.2.2.</w:t>
      </w:r>
      <w:r w:rsidRPr="00CA3372">
        <w:rPr>
          <w:rFonts w:hint="eastAsia"/>
          <w:lang w:eastAsia="zh-CN"/>
        </w:rPr>
        <w:t>8</w:t>
      </w:r>
      <w:r w:rsidRPr="00CA3372">
        <w:tab/>
      </w:r>
      <w:proofErr w:type="spellStart"/>
      <w:r w:rsidRPr="00CA3372">
        <w:t>MatchReport</w:t>
      </w:r>
      <w:bookmarkEnd w:id="114"/>
      <w:bookmarkEnd w:id="115"/>
      <w:proofErr w:type="spellEnd"/>
    </w:p>
    <w:p w14:paraId="07B316FF" w14:textId="77777777" w:rsidR="00A934A6" w:rsidRPr="00CA3372" w:rsidRDefault="00A934A6" w:rsidP="00A934A6">
      <w:pPr>
        <w:pStyle w:val="5"/>
      </w:pPr>
      <w:bookmarkStart w:id="116" w:name="_Toc70925834"/>
      <w:bookmarkStart w:id="117" w:name="_Toc85878616"/>
      <w:r w:rsidRPr="00CA3372">
        <w:t>5.2.2.</w:t>
      </w:r>
      <w:r w:rsidRPr="00CA3372">
        <w:rPr>
          <w:rFonts w:hint="eastAsia"/>
          <w:lang w:eastAsia="zh-CN"/>
        </w:rPr>
        <w:t>8</w:t>
      </w:r>
      <w:r w:rsidRPr="00CA3372">
        <w:t>.1</w:t>
      </w:r>
      <w:r w:rsidRPr="00CA3372">
        <w:tab/>
        <w:t>General</w:t>
      </w:r>
      <w:bookmarkEnd w:id="116"/>
      <w:bookmarkEnd w:id="117"/>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5"/>
      </w:pPr>
      <w:bookmarkStart w:id="118" w:name="_Toc85878617"/>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18"/>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w:t>
      </w:r>
      <w:proofErr w:type="gramStart"/>
      <w:r w:rsidRPr="00CA3372">
        <w:rPr>
          <w:lang w:eastAsia="zh-CN"/>
        </w:rPr>
        <w:t>See Figure 5.2.2.8.2-1.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15pt;height:105.8pt" o:ole="">
            <v:imagedata r:id="rId27" o:title=""/>
          </v:shape>
          <o:OLEObject Type="Embed" ProgID="Visio.Drawing.11" ShapeID="_x0000_i1034" DrawAspect="Content" ObjectID="_1707639076" r:id="rId28"/>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w:t>
      </w:r>
      <w:proofErr w:type="gramStart"/>
      <w:r w:rsidRPr="00CA3372">
        <w:rPr>
          <w:lang w:eastAsia="zh-CN"/>
        </w:rPr>
        <w:t>Type,</w:t>
      </w:r>
      <w:proofErr w:type="gramEnd"/>
      <w:r w:rsidRPr="00CA3372">
        <w:rPr>
          <w:lang w:eastAsia="zh-CN"/>
        </w:rPr>
        <w:t xml:space="preserv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4"/>
        <w:rPr>
          <w:lang w:eastAsia="zh-CN"/>
        </w:rPr>
      </w:pPr>
      <w:bookmarkStart w:id="119" w:name="_Toc70925835"/>
      <w:bookmarkStart w:id="120" w:name="_Toc85878618"/>
      <w:r w:rsidRPr="00CA3372">
        <w:t>5.2.2.</w:t>
      </w:r>
      <w:r w:rsidRPr="00CA3372">
        <w:rPr>
          <w:rFonts w:hint="eastAsia"/>
          <w:lang w:eastAsia="zh-CN"/>
        </w:rPr>
        <w:t>9</w:t>
      </w:r>
      <w:r w:rsidRPr="00CA3372">
        <w:tab/>
      </w:r>
      <w:proofErr w:type="spellStart"/>
      <w:r w:rsidRPr="00CA3372">
        <w:t>MatchInformation</w:t>
      </w:r>
      <w:bookmarkEnd w:id="119"/>
      <w:bookmarkEnd w:id="120"/>
      <w:proofErr w:type="spellEnd"/>
    </w:p>
    <w:p w14:paraId="0E79063D" w14:textId="77777777" w:rsidR="00A934A6" w:rsidRPr="00CA3372" w:rsidRDefault="00A934A6" w:rsidP="00A934A6">
      <w:pPr>
        <w:pStyle w:val="5"/>
      </w:pPr>
      <w:bookmarkStart w:id="121" w:name="_Toc70925836"/>
      <w:bookmarkStart w:id="122" w:name="_Toc85878619"/>
      <w:r w:rsidRPr="00CA3372">
        <w:t>5.2.2.</w:t>
      </w:r>
      <w:r w:rsidRPr="00CA3372">
        <w:rPr>
          <w:rFonts w:hint="eastAsia"/>
          <w:lang w:eastAsia="zh-CN"/>
        </w:rPr>
        <w:t>9</w:t>
      </w:r>
      <w:r w:rsidRPr="00CA3372">
        <w:t>.1</w:t>
      </w:r>
      <w:r w:rsidRPr="00CA3372">
        <w:tab/>
        <w:t>General</w:t>
      </w:r>
      <w:bookmarkEnd w:id="121"/>
      <w:bookmarkEnd w:id="122"/>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5878620"/>
      <w:r w:rsidRPr="00CA3372">
        <w:t>5.2.2.9.2</w:t>
      </w:r>
      <w:r w:rsidRPr="00CA3372">
        <w:tab/>
      </w:r>
      <w:bookmarkEnd w:id="123"/>
      <w:bookmarkEnd w:id="124"/>
      <w:bookmarkEnd w:id="125"/>
      <w:bookmarkEnd w:id="126"/>
      <w:bookmarkEnd w:id="127"/>
      <w:bookmarkEnd w:id="128"/>
      <w:bookmarkEnd w:id="129"/>
      <w:r w:rsidRPr="00CA3372">
        <w:t>Match Information Notification</w:t>
      </w:r>
      <w:bookmarkEnd w:id="130"/>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w:t>
      </w:r>
      <w:proofErr w:type="gramStart"/>
      <w:r w:rsidRPr="00CA3372">
        <w:rPr>
          <w:lang w:eastAsia="zh-CN"/>
        </w:rPr>
        <w:t>See Figure 5.2.2.9.2-1.</w:t>
      </w:r>
      <w:proofErr w:type="gramEnd"/>
    </w:p>
    <w:p w14:paraId="285CB722" w14:textId="397E4284" w:rsidR="00481E6B" w:rsidRPr="00CA3372" w:rsidRDefault="00F646CD" w:rsidP="00481E6B">
      <w:pPr>
        <w:pStyle w:val="TH"/>
      </w:pPr>
      <w:r w:rsidRPr="00CA3372">
        <w:object w:dxaOrig="8700" w:dyaOrig="2316" w14:anchorId="552B8F5E">
          <v:shape id="_x0000_i1035" type="#_x0000_t75" style="width:435.15pt;height:116.45pt" o:ole="">
            <v:imagedata r:id="rId29" o:title=""/>
          </v:shape>
          <o:OLEObject Type="Embed" ProgID="Visio.Drawing.11" ShapeID="_x0000_i1035" DrawAspect="Content" ObjectID="_1707639077" r:id="rId30"/>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proofErr w:type="gramStart"/>
      <w:r w:rsidR="00F646CD" w:rsidRPr="00CA3372">
        <w:t>On</w:t>
      </w:r>
      <w:proofErr w:type="gramEnd"/>
      <w:r w:rsidR="00F646CD" w:rsidRPr="00CA3372">
        <w:t xml:space="preserve">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1"/>
      </w:pPr>
      <w:bookmarkStart w:id="131" w:name="_Toc510696597"/>
      <w:bookmarkStart w:id="132" w:name="_Toc35971389"/>
      <w:bookmarkStart w:id="133" w:name="_Toc70925837"/>
      <w:bookmarkStart w:id="134" w:name="_Toc85878621"/>
      <w:r w:rsidRPr="00CA3372">
        <w:t>6</w:t>
      </w:r>
      <w:r w:rsidRPr="00CA3372">
        <w:tab/>
        <w:t>API Definitions</w:t>
      </w:r>
      <w:bookmarkEnd w:id="131"/>
      <w:bookmarkEnd w:id="132"/>
      <w:bookmarkEnd w:id="133"/>
      <w:bookmarkEnd w:id="134"/>
    </w:p>
    <w:p w14:paraId="1B0F72A6" w14:textId="77777777" w:rsidR="00A934A6" w:rsidRPr="00CA3372" w:rsidRDefault="00A934A6" w:rsidP="00A934A6">
      <w:pPr>
        <w:pStyle w:val="2"/>
      </w:pPr>
      <w:bookmarkStart w:id="135" w:name="_Toc510696598"/>
      <w:bookmarkStart w:id="136" w:name="_Toc35971390"/>
      <w:bookmarkStart w:id="137" w:name="_Toc70925838"/>
      <w:bookmarkStart w:id="138" w:name="_Toc85878622"/>
      <w:r w:rsidRPr="00CA3372">
        <w:t>6.1</w:t>
      </w:r>
      <w:r w:rsidRPr="00CA3372">
        <w:tab/>
        <w:t>N5g-ddnmf_Discovery Service API</w:t>
      </w:r>
      <w:bookmarkEnd w:id="135"/>
      <w:bookmarkEnd w:id="136"/>
      <w:bookmarkEnd w:id="137"/>
      <w:bookmarkEnd w:id="138"/>
    </w:p>
    <w:p w14:paraId="3AADFB15" w14:textId="77777777" w:rsidR="00A934A6" w:rsidRPr="00CA3372" w:rsidRDefault="00A934A6" w:rsidP="00A934A6">
      <w:pPr>
        <w:pStyle w:val="3"/>
      </w:pPr>
      <w:bookmarkStart w:id="139" w:name="_Toc510696599"/>
      <w:bookmarkStart w:id="140" w:name="_Toc35971391"/>
      <w:bookmarkStart w:id="141" w:name="_Toc70925839"/>
      <w:bookmarkStart w:id="142" w:name="_Toc85878623"/>
      <w:r w:rsidRPr="00CA3372">
        <w:t>6.1.1</w:t>
      </w:r>
      <w:r w:rsidRPr="00CA3372">
        <w:tab/>
        <w:t>Introduction</w:t>
      </w:r>
      <w:bookmarkEnd w:id="139"/>
      <w:bookmarkEnd w:id="140"/>
      <w:bookmarkEnd w:id="141"/>
      <w:bookmarkEnd w:id="142"/>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3"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3"/>
      </w:pPr>
      <w:bookmarkStart w:id="144" w:name="_Toc35971392"/>
      <w:bookmarkStart w:id="145" w:name="_Toc70925840"/>
      <w:bookmarkStart w:id="146" w:name="_Toc85878624"/>
      <w:r w:rsidRPr="00CA3372">
        <w:t>6.1.2</w:t>
      </w:r>
      <w:r w:rsidRPr="00CA3372">
        <w:tab/>
        <w:t>Usage of HTTP</w:t>
      </w:r>
      <w:bookmarkEnd w:id="143"/>
      <w:bookmarkEnd w:id="144"/>
      <w:bookmarkEnd w:id="145"/>
      <w:bookmarkEnd w:id="146"/>
    </w:p>
    <w:p w14:paraId="38E693E7" w14:textId="77777777" w:rsidR="00A934A6" w:rsidRPr="00CA3372" w:rsidRDefault="00A934A6" w:rsidP="00A934A6">
      <w:pPr>
        <w:pStyle w:val="4"/>
      </w:pPr>
      <w:bookmarkStart w:id="147" w:name="_Toc510696601"/>
      <w:bookmarkStart w:id="148" w:name="_Toc35971393"/>
      <w:bookmarkStart w:id="149" w:name="_Toc70925841"/>
      <w:bookmarkStart w:id="150" w:name="_Toc85878625"/>
      <w:r w:rsidRPr="00CA3372">
        <w:t>6.1.2.1</w:t>
      </w:r>
      <w:r w:rsidRPr="00CA3372">
        <w:tab/>
        <w:t>General</w:t>
      </w:r>
      <w:bookmarkEnd w:id="147"/>
      <w:bookmarkEnd w:id="148"/>
      <w:bookmarkEnd w:id="149"/>
      <w:bookmarkEnd w:id="150"/>
    </w:p>
    <w:p w14:paraId="1BA28A27" w14:textId="77777777" w:rsidR="00A934A6" w:rsidRPr="00CA3372" w:rsidRDefault="00A934A6" w:rsidP="00A934A6">
      <w:pPr>
        <w:rPr>
          <w:noProof/>
        </w:rPr>
      </w:pPr>
      <w:bookmarkStart w:id="151"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4"/>
      </w:pPr>
      <w:bookmarkStart w:id="152" w:name="_Toc35971394"/>
      <w:bookmarkStart w:id="153" w:name="_Toc70925842"/>
      <w:bookmarkStart w:id="154" w:name="_Toc85878626"/>
      <w:r w:rsidRPr="00CA3372">
        <w:t>6.1.2.2</w:t>
      </w:r>
      <w:r w:rsidRPr="00CA3372">
        <w:tab/>
        <w:t>HTTP standard headers</w:t>
      </w:r>
      <w:bookmarkEnd w:id="151"/>
      <w:bookmarkEnd w:id="152"/>
      <w:bookmarkEnd w:id="153"/>
      <w:bookmarkEnd w:id="154"/>
    </w:p>
    <w:p w14:paraId="7047B4E3" w14:textId="77777777" w:rsidR="00A934A6" w:rsidRPr="00CA3372" w:rsidRDefault="00A934A6" w:rsidP="00A934A6">
      <w:pPr>
        <w:pStyle w:val="5"/>
        <w:rPr>
          <w:lang w:eastAsia="zh-CN"/>
        </w:rPr>
      </w:pPr>
      <w:bookmarkStart w:id="155" w:name="_Toc510696603"/>
      <w:bookmarkStart w:id="156" w:name="_Toc35971395"/>
      <w:bookmarkStart w:id="157" w:name="_Toc70925843"/>
      <w:bookmarkStart w:id="158" w:name="_Toc85878627"/>
      <w:r w:rsidRPr="00CA3372">
        <w:t>6.1.2.2.1</w:t>
      </w:r>
      <w:r w:rsidRPr="00CA3372">
        <w:rPr>
          <w:rFonts w:hint="eastAsia"/>
          <w:lang w:eastAsia="zh-CN"/>
        </w:rPr>
        <w:tab/>
      </w:r>
      <w:r w:rsidRPr="00CA3372">
        <w:rPr>
          <w:lang w:eastAsia="zh-CN"/>
        </w:rPr>
        <w:t>General</w:t>
      </w:r>
      <w:bookmarkEnd w:id="155"/>
      <w:bookmarkEnd w:id="156"/>
      <w:bookmarkEnd w:id="157"/>
      <w:bookmarkEnd w:id="158"/>
    </w:p>
    <w:p w14:paraId="09F34B60" w14:textId="77777777" w:rsidR="00A934A6" w:rsidRPr="00CA3372" w:rsidRDefault="00A934A6" w:rsidP="00A934A6">
      <w:pPr>
        <w:rPr>
          <w:noProof/>
        </w:rPr>
      </w:pPr>
      <w:bookmarkStart w:id="159"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B413EE3" w14:textId="77777777" w:rsidR="00A934A6" w:rsidRPr="00CA3372" w:rsidRDefault="00A934A6" w:rsidP="00A934A6">
      <w:pPr>
        <w:pStyle w:val="5"/>
      </w:pPr>
      <w:bookmarkStart w:id="160" w:name="_Toc35971396"/>
      <w:bookmarkStart w:id="161" w:name="_Toc70925844"/>
      <w:bookmarkStart w:id="162" w:name="_Toc85878628"/>
      <w:r w:rsidRPr="00CA3372">
        <w:t>6.1.2.2.2</w:t>
      </w:r>
      <w:r w:rsidRPr="00CA3372">
        <w:tab/>
        <w:t>Content type</w:t>
      </w:r>
      <w:bookmarkEnd w:id="159"/>
      <w:bookmarkEnd w:id="160"/>
      <w:bookmarkEnd w:id="161"/>
      <w:bookmarkEnd w:id="162"/>
    </w:p>
    <w:p w14:paraId="02609E08" w14:textId="77777777" w:rsidR="00A934A6" w:rsidRPr="00CA3372" w:rsidRDefault="00A934A6" w:rsidP="00A934A6">
      <w:bookmarkStart w:id="163"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64" w:name="_Hlk525213471"/>
      <w:bookmarkStart w:id="165"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64"/>
      <w:r w:rsidRPr="00CA3372">
        <w:t>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bookmarkEnd w:id="165"/>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4"/>
      </w:pPr>
      <w:bookmarkStart w:id="166" w:name="_Toc35971397"/>
      <w:bookmarkStart w:id="167" w:name="_Toc70925845"/>
      <w:bookmarkStart w:id="168" w:name="_Toc85878629"/>
      <w:r w:rsidRPr="00CA3372">
        <w:t>6.1.2.3</w:t>
      </w:r>
      <w:r w:rsidRPr="00CA3372">
        <w:tab/>
        <w:t>HTTP custom headers</w:t>
      </w:r>
      <w:bookmarkEnd w:id="163"/>
      <w:bookmarkEnd w:id="166"/>
      <w:bookmarkEnd w:id="167"/>
      <w:bookmarkEnd w:id="168"/>
    </w:p>
    <w:p w14:paraId="5BC38280" w14:textId="3BCAF445" w:rsidR="00A934A6" w:rsidRPr="00CA3372"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3"/>
      </w:pPr>
      <w:bookmarkStart w:id="177" w:name="_Toc510696607"/>
      <w:bookmarkStart w:id="178" w:name="_Toc35971398"/>
      <w:bookmarkStart w:id="179" w:name="_Toc70925846"/>
      <w:bookmarkStart w:id="180" w:name="_Toc85878630"/>
      <w:bookmarkEnd w:id="169"/>
      <w:bookmarkEnd w:id="170"/>
      <w:bookmarkEnd w:id="171"/>
      <w:bookmarkEnd w:id="172"/>
      <w:bookmarkEnd w:id="173"/>
      <w:bookmarkEnd w:id="174"/>
      <w:bookmarkEnd w:id="175"/>
      <w:bookmarkEnd w:id="176"/>
      <w:r w:rsidRPr="00CA3372">
        <w:lastRenderedPageBreak/>
        <w:t>6.1.3</w:t>
      </w:r>
      <w:r w:rsidRPr="00CA3372">
        <w:tab/>
        <w:t>Resources</w:t>
      </w:r>
      <w:bookmarkEnd w:id="177"/>
      <w:bookmarkEnd w:id="178"/>
      <w:bookmarkEnd w:id="179"/>
      <w:bookmarkEnd w:id="180"/>
    </w:p>
    <w:p w14:paraId="7572C6F8" w14:textId="77777777" w:rsidR="00A934A6" w:rsidRPr="00CA3372" w:rsidRDefault="00A934A6" w:rsidP="00A934A6">
      <w:pPr>
        <w:pStyle w:val="4"/>
      </w:pPr>
      <w:bookmarkStart w:id="181" w:name="_Toc510696608"/>
      <w:bookmarkStart w:id="182" w:name="_Toc35971399"/>
      <w:bookmarkStart w:id="183" w:name="_Toc70925847"/>
      <w:bookmarkStart w:id="184" w:name="_Toc85878631"/>
      <w:r w:rsidRPr="00CA3372">
        <w:t>6.1.3.1</w:t>
      </w:r>
      <w:r w:rsidRPr="00CA3372">
        <w:tab/>
        <w:t>Overview</w:t>
      </w:r>
      <w:bookmarkEnd w:id="181"/>
      <w:bookmarkEnd w:id="182"/>
      <w:bookmarkEnd w:id="183"/>
      <w:bookmarkEnd w:id="184"/>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5pt;height:324.3pt" o:ole="">
            <v:imagedata r:id="rId31" o:title=""/>
          </v:shape>
          <o:OLEObject Type="Embed" ProgID="Visio.Drawing.11" ShapeID="_x0000_i1036" DrawAspect="Content" ObjectID="_1707639078" r:id="rId32"/>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4"/>
      </w:pPr>
      <w:bookmarkStart w:id="185" w:name="_Toc510696609"/>
      <w:bookmarkStart w:id="186" w:name="_Toc35971400"/>
      <w:bookmarkStart w:id="187" w:name="_Toc70925848"/>
      <w:bookmarkStart w:id="188" w:name="_Toc85878632"/>
      <w:r w:rsidRPr="00CA3372">
        <w:t>6.1.3.2</w:t>
      </w:r>
      <w:r w:rsidRPr="00CA3372">
        <w:tab/>
        <w:t xml:space="preserve">Resource: </w:t>
      </w:r>
      <w:proofErr w:type="spellStart"/>
      <w:r w:rsidR="00FC2781" w:rsidRPr="00CA3372">
        <w:t>AnnounceData</w:t>
      </w:r>
      <w:bookmarkEnd w:id="185"/>
      <w:bookmarkEnd w:id="186"/>
      <w:bookmarkEnd w:id="187"/>
      <w:bookmarkEnd w:id="188"/>
      <w:proofErr w:type="spellEnd"/>
    </w:p>
    <w:p w14:paraId="61186A2C" w14:textId="77777777" w:rsidR="00A934A6" w:rsidRPr="00CA3372" w:rsidRDefault="00A934A6" w:rsidP="00A934A6">
      <w:pPr>
        <w:pStyle w:val="5"/>
      </w:pPr>
      <w:bookmarkStart w:id="189" w:name="_Toc510696610"/>
      <w:bookmarkStart w:id="190" w:name="_Toc35971401"/>
      <w:bookmarkStart w:id="191" w:name="_Toc70925849"/>
      <w:bookmarkStart w:id="192" w:name="_Toc85878633"/>
      <w:r w:rsidRPr="00CA3372">
        <w:t>6.1.3.2.1</w:t>
      </w:r>
      <w:r w:rsidRPr="00CA3372">
        <w:tab/>
        <w:t>Description</w:t>
      </w:r>
      <w:bookmarkEnd w:id="189"/>
      <w:bookmarkEnd w:id="190"/>
      <w:bookmarkEnd w:id="191"/>
      <w:bookmarkEnd w:id="192"/>
    </w:p>
    <w:p w14:paraId="00AE012A" w14:textId="6F731BF5" w:rsidR="00A934A6" w:rsidRPr="00CA3372" w:rsidRDefault="00A934A6" w:rsidP="00A934A6">
      <w:pPr>
        <w:pStyle w:val="Guidance"/>
      </w:pPr>
    </w:p>
    <w:p w14:paraId="2E6F604E" w14:textId="77777777" w:rsidR="00A934A6" w:rsidRPr="00CA3372" w:rsidRDefault="00A934A6" w:rsidP="006469DA">
      <w:pPr>
        <w:pStyle w:val="5"/>
      </w:pPr>
      <w:bookmarkStart w:id="193" w:name="_Toc35971402"/>
      <w:bookmarkStart w:id="194" w:name="_Toc70925850"/>
      <w:bookmarkStart w:id="195" w:name="_Toc85878634"/>
      <w:bookmarkStart w:id="196" w:name="_Toc510696612"/>
      <w:r w:rsidRPr="00CA3372">
        <w:t>6.1.3.2.2</w:t>
      </w:r>
      <w:r w:rsidRPr="00CA3372">
        <w:tab/>
        <w:t>Resource Definition</w:t>
      </w:r>
      <w:bookmarkEnd w:id="193"/>
      <w:bookmarkEnd w:id="194"/>
      <w:bookmarkEnd w:id="195"/>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5"/>
      </w:pPr>
      <w:bookmarkStart w:id="197" w:name="_Toc35971403"/>
      <w:bookmarkStart w:id="198" w:name="_Toc70925851"/>
      <w:bookmarkStart w:id="199" w:name="_Toc85878635"/>
      <w:r w:rsidRPr="00CA3372">
        <w:t>6.1.3.2.3</w:t>
      </w:r>
      <w:r w:rsidRPr="00CA3372">
        <w:tab/>
        <w:t>Resource Standard Methods</w:t>
      </w:r>
      <w:bookmarkEnd w:id="196"/>
      <w:bookmarkEnd w:id="197"/>
      <w:bookmarkEnd w:id="198"/>
      <w:bookmarkEnd w:id="199"/>
    </w:p>
    <w:p w14:paraId="3BA501A5" w14:textId="3E791A98" w:rsidR="00A934A6" w:rsidRPr="00CA3372" w:rsidRDefault="00A934A6" w:rsidP="00A934A6">
      <w:pPr>
        <w:pStyle w:val="6"/>
      </w:pPr>
      <w:bookmarkStart w:id="200" w:name="_Toc510696613"/>
      <w:bookmarkStart w:id="201" w:name="_Toc35971404"/>
      <w:bookmarkStart w:id="202" w:name="_Toc70925852"/>
      <w:bookmarkStart w:id="203" w:name="_Toc85878636"/>
      <w:r w:rsidRPr="00CA3372">
        <w:t>6.1.3.2.3.1</w:t>
      </w:r>
      <w:r w:rsidRPr="00CA3372">
        <w:tab/>
      </w:r>
      <w:r w:rsidR="003F270C" w:rsidRPr="00CA3372">
        <w:t>PUT</w:t>
      </w:r>
      <w:bookmarkEnd w:id="200"/>
      <w:bookmarkEnd w:id="201"/>
      <w:bookmarkEnd w:id="202"/>
      <w:bookmarkEnd w:id="203"/>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lastRenderedPageBreak/>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lastRenderedPageBreak/>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6"/>
      </w:pPr>
      <w:bookmarkStart w:id="204" w:name="_Toc510696614"/>
      <w:bookmarkStart w:id="205" w:name="_Toc35971405"/>
      <w:bookmarkStart w:id="206" w:name="_Toc70925853"/>
      <w:bookmarkStart w:id="207" w:name="_Toc85878637"/>
      <w:r w:rsidRPr="00CA3372">
        <w:t>6.1.3.2.3.2</w:t>
      </w:r>
      <w:r w:rsidRPr="00CA3372">
        <w:tab/>
      </w:r>
      <w:r w:rsidR="00340005" w:rsidRPr="00CA3372">
        <w:t>PATCH</w:t>
      </w:r>
      <w:bookmarkEnd w:id="204"/>
      <w:bookmarkEnd w:id="205"/>
      <w:bookmarkEnd w:id="206"/>
      <w:bookmarkEnd w:id="207"/>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4"/>
      </w:pPr>
      <w:bookmarkStart w:id="208" w:name="_Toc510696621"/>
      <w:bookmarkStart w:id="209" w:name="_Toc35971412"/>
      <w:bookmarkStart w:id="210" w:name="_Toc70925860"/>
      <w:bookmarkStart w:id="211" w:name="_Toc85878638"/>
      <w:r w:rsidRPr="00CA3372">
        <w:t>6.1.3.3</w:t>
      </w:r>
      <w:r w:rsidRPr="00CA3372">
        <w:tab/>
        <w:t xml:space="preserve">Resource: </w:t>
      </w:r>
      <w:proofErr w:type="spellStart"/>
      <w:r w:rsidR="00340005" w:rsidRPr="00CA3372">
        <w:t>MonitorData</w:t>
      </w:r>
      <w:bookmarkEnd w:id="208"/>
      <w:bookmarkEnd w:id="209"/>
      <w:bookmarkEnd w:id="210"/>
      <w:bookmarkEnd w:id="211"/>
      <w:proofErr w:type="spellEnd"/>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5"/>
      </w:pPr>
      <w:bookmarkStart w:id="212" w:name="_Toc85878639"/>
      <w:r w:rsidRPr="00CA3372">
        <w:t>6.1.3.3.1</w:t>
      </w:r>
      <w:r w:rsidRPr="00CA3372">
        <w:tab/>
        <w:t>Description</w:t>
      </w:r>
      <w:bookmarkEnd w:id="212"/>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6469DA">
      <w:pPr>
        <w:pStyle w:val="5"/>
      </w:pPr>
      <w:bookmarkStart w:id="213" w:name="_Toc85878640"/>
      <w:r w:rsidRPr="00CA3372">
        <w:t>6.1.3.3.2</w:t>
      </w:r>
      <w:r w:rsidRPr="00CA3372">
        <w:tab/>
        <w:t>Resource Definition</w:t>
      </w:r>
      <w:bookmarkEnd w:id="213"/>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5"/>
      </w:pPr>
      <w:bookmarkStart w:id="214" w:name="_Toc85878641"/>
      <w:r w:rsidRPr="00CA3372">
        <w:t>6.1.3.3.3</w:t>
      </w:r>
      <w:r w:rsidRPr="00CA3372">
        <w:tab/>
        <w:t>Resource Standard Methods</w:t>
      </w:r>
      <w:bookmarkEnd w:id="214"/>
    </w:p>
    <w:p w14:paraId="748B78C6" w14:textId="77777777" w:rsidR="00340005" w:rsidRPr="00CA3372" w:rsidRDefault="00340005" w:rsidP="00340005">
      <w:pPr>
        <w:pStyle w:val="6"/>
      </w:pPr>
      <w:bookmarkStart w:id="215" w:name="_Toc85878642"/>
      <w:r w:rsidRPr="00CA3372">
        <w:t>6.1.3.3.3.1</w:t>
      </w:r>
      <w:r w:rsidRPr="00CA3372">
        <w:tab/>
        <w:t>PUT</w:t>
      </w:r>
      <w:bookmarkEnd w:id="215"/>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6"/>
      </w:pPr>
      <w:bookmarkStart w:id="216" w:name="_Toc85878643"/>
      <w:r w:rsidRPr="00CA3372">
        <w:t>6.1.3.3.3.2</w:t>
      </w:r>
      <w:r w:rsidRPr="00CA3372">
        <w:tab/>
        <w:t>PATCH</w:t>
      </w:r>
      <w:bookmarkEnd w:id="216"/>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4"/>
      </w:pPr>
      <w:bookmarkStart w:id="217" w:name="_Toc85878644"/>
      <w:r w:rsidRPr="00CA3372">
        <w:t>6.1.3.4</w:t>
      </w:r>
      <w:r w:rsidRPr="00CA3372">
        <w:tab/>
        <w:t xml:space="preserve">Resource:  </w:t>
      </w:r>
      <w:proofErr w:type="spellStart"/>
      <w:r w:rsidRPr="00CA3372">
        <w:t>DiscoveryData</w:t>
      </w:r>
      <w:bookmarkEnd w:id="217"/>
      <w:proofErr w:type="spellEnd"/>
    </w:p>
    <w:p w14:paraId="4173D81F" w14:textId="77777777" w:rsidR="00340005" w:rsidRPr="00CA3372" w:rsidRDefault="00340005" w:rsidP="00340005">
      <w:pPr>
        <w:pStyle w:val="5"/>
      </w:pPr>
      <w:bookmarkStart w:id="218" w:name="_Toc85878645"/>
      <w:r w:rsidRPr="00CA3372">
        <w:t>6.1.3.4.1</w:t>
      </w:r>
      <w:r w:rsidRPr="00CA3372">
        <w:tab/>
        <w:t>Description</w:t>
      </w:r>
      <w:bookmarkEnd w:id="218"/>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6469DA">
      <w:pPr>
        <w:pStyle w:val="5"/>
      </w:pPr>
      <w:bookmarkStart w:id="219" w:name="_Toc85878646"/>
      <w:r w:rsidRPr="00CA3372">
        <w:t>6.1.3.4.2</w:t>
      </w:r>
      <w:r w:rsidRPr="00CA3372">
        <w:tab/>
        <w:t>Resource Definition</w:t>
      </w:r>
      <w:bookmarkEnd w:id="219"/>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5"/>
      </w:pPr>
      <w:bookmarkStart w:id="220" w:name="_Toc85878647"/>
      <w:r w:rsidRPr="00CA3372">
        <w:t>6.1.3.4.3</w:t>
      </w:r>
      <w:r w:rsidRPr="00CA3372">
        <w:tab/>
        <w:t>Resource Standard Methods</w:t>
      </w:r>
      <w:bookmarkEnd w:id="220"/>
    </w:p>
    <w:p w14:paraId="36870625" w14:textId="77777777" w:rsidR="00340005" w:rsidRPr="00CA3372" w:rsidRDefault="00340005" w:rsidP="00340005">
      <w:pPr>
        <w:pStyle w:val="6"/>
      </w:pPr>
      <w:bookmarkStart w:id="221" w:name="_Toc85878648"/>
      <w:r w:rsidRPr="00CA3372">
        <w:t>6.1.3.4.3.1</w:t>
      </w:r>
      <w:r w:rsidRPr="00CA3372">
        <w:tab/>
        <w:t>PUT</w:t>
      </w:r>
      <w:bookmarkEnd w:id="221"/>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4"/>
      </w:pPr>
      <w:bookmarkStart w:id="222" w:name="_Toc85878649"/>
      <w:r w:rsidRPr="00CA3372">
        <w:t>6.1.3.5</w:t>
      </w:r>
      <w:r w:rsidRPr="00CA3372">
        <w:tab/>
        <w:t xml:space="preserve">Resource: </w:t>
      </w:r>
      <w:proofErr w:type="spellStart"/>
      <w:r w:rsidRPr="00CA3372">
        <w:t>UeData</w:t>
      </w:r>
      <w:proofErr w:type="spellEnd"/>
      <w:r w:rsidRPr="00CA3372">
        <w:t xml:space="preserve"> (Custom operation)</w:t>
      </w:r>
      <w:bookmarkEnd w:id="222"/>
    </w:p>
    <w:p w14:paraId="7156C885" w14:textId="77777777" w:rsidR="00340005" w:rsidRPr="00CA3372" w:rsidRDefault="00340005" w:rsidP="00340005">
      <w:pPr>
        <w:pStyle w:val="5"/>
      </w:pPr>
      <w:bookmarkStart w:id="223" w:name="_Toc85878650"/>
      <w:r w:rsidRPr="00CA3372">
        <w:t>6.1.3.5.1</w:t>
      </w:r>
      <w:r w:rsidRPr="00CA3372">
        <w:tab/>
        <w:t>Description</w:t>
      </w:r>
      <w:bookmarkEnd w:id="223"/>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6469DA">
      <w:pPr>
        <w:pStyle w:val="5"/>
      </w:pPr>
      <w:bookmarkStart w:id="224" w:name="_Toc85878651"/>
      <w:r w:rsidRPr="00CA3372">
        <w:t>6.1.3.5.2</w:t>
      </w:r>
      <w:r w:rsidRPr="00CA3372">
        <w:tab/>
        <w:t>Resource Definition</w:t>
      </w:r>
      <w:bookmarkEnd w:id="224"/>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5"/>
      </w:pPr>
      <w:bookmarkStart w:id="225" w:name="_Toc85878652"/>
      <w:r w:rsidRPr="00CA3372">
        <w:t>6.1.3.5.3</w:t>
      </w:r>
      <w:r w:rsidRPr="00CA3372">
        <w:tab/>
        <w:t>Resource Standard Methods</w:t>
      </w:r>
      <w:bookmarkEnd w:id="225"/>
    </w:p>
    <w:p w14:paraId="1CB588FB" w14:textId="77777777" w:rsidR="00340005" w:rsidRPr="00CA3372" w:rsidRDefault="00340005" w:rsidP="00340005">
      <w:pPr>
        <w:pStyle w:val="5"/>
      </w:pPr>
      <w:bookmarkStart w:id="226" w:name="_Toc85878653"/>
      <w:r w:rsidRPr="00CA3372">
        <w:t>6.1.3.5.4</w:t>
      </w:r>
      <w:r w:rsidRPr="00CA3372">
        <w:tab/>
        <w:t>Resource Custom Operations</w:t>
      </w:r>
      <w:bookmarkEnd w:id="226"/>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6"/>
        <w:ind w:left="0" w:firstLine="0"/>
      </w:pPr>
      <w:bookmarkStart w:id="227" w:name="_Toc85878654"/>
      <w:r w:rsidRPr="00CA3372">
        <w:lastRenderedPageBreak/>
        <w:t>6.1.3.5.4.1</w:t>
      </w:r>
      <w:r w:rsidRPr="00CA3372">
        <w:tab/>
        <w:t>Overview</w:t>
      </w:r>
      <w:bookmarkEnd w:id="227"/>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4CD1ECFB" w:rsidR="00340005" w:rsidRPr="00CA3372" w:rsidRDefault="00340005" w:rsidP="009E321D">
            <w:pPr>
              <w:pStyle w:val="TAH"/>
            </w:pPr>
            <w:r w:rsidRPr="00CA3372">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6"/>
        <w:ind w:left="0" w:firstLine="0"/>
      </w:pPr>
      <w:bookmarkStart w:id="228" w:name="_Toc85878655"/>
      <w:r w:rsidRPr="00CA3372">
        <w:t>6.1.3.5.4.2</w:t>
      </w:r>
      <w:r w:rsidRPr="00CA3372">
        <w:tab/>
        <w:t>Operation: match-report</w:t>
      </w:r>
      <w:bookmarkEnd w:id="228"/>
    </w:p>
    <w:p w14:paraId="6840807D" w14:textId="77777777" w:rsidR="00340005" w:rsidRPr="00CA3372" w:rsidRDefault="00340005" w:rsidP="00340005">
      <w:pPr>
        <w:pStyle w:val="7"/>
      </w:pPr>
      <w:bookmarkStart w:id="229" w:name="_Toc85878656"/>
      <w:r w:rsidRPr="00CA3372">
        <w:t>6.1.3.5.4.2.1</w:t>
      </w:r>
      <w:r w:rsidRPr="00CA3372">
        <w:tab/>
        <w:t>Description</w:t>
      </w:r>
      <w:bookmarkEnd w:id="229"/>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340005">
      <w:pPr>
        <w:pStyle w:val="7"/>
      </w:pPr>
      <w:bookmarkStart w:id="230" w:name="_Toc85878657"/>
      <w:r w:rsidRPr="00CA3372">
        <w:t>6.1.3.5.4.2.2</w:t>
      </w:r>
      <w:r w:rsidRPr="00CA3372">
        <w:tab/>
        <w:t>Operation Definition</w:t>
      </w:r>
      <w:bookmarkEnd w:id="230"/>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3"/>
      </w:pPr>
      <w:bookmarkStart w:id="231" w:name="_Toc510696622"/>
      <w:bookmarkStart w:id="232" w:name="_Toc35971413"/>
      <w:bookmarkStart w:id="233" w:name="_Toc70925861"/>
      <w:bookmarkStart w:id="234" w:name="_Toc85878658"/>
      <w:r w:rsidRPr="00CA3372">
        <w:t>6.1.4</w:t>
      </w:r>
      <w:r w:rsidRPr="00CA3372">
        <w:tab/>
        <w:t>Custom Operations without associated resources</w:t>
      </w:r>
      <w:bookmarkEnd w:id="231"/>
      <w:bookmarkEnd w:id="232"/>
      <w:bookmarkEnd w:id="233"/>
      <w:bookmarkEnd w:id="234"/>
    </w:p>
    <w:p w14:paraId="6BC3D2D0" w14:textId="717E2EB3" w:rsidR="00340005" w:rsidRPr="00CA3372" w:rsidRDefault="00340005" w:rsidP="00340005">
      <w:pPr>
        <w:rPr>
          <w:lang w:eastAsia="zh-CN"/>
        </w:rPr>
      </w:pPr>
      <w:bookmarkStart w:id="235" w:name="_Toc510696623"/>
      <w:bookmarkStart w:id="236" w:name="_Toc35971414"/>
      <w:bookmarkStart w:id="237"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Pr="00CA3372" w:rsidRDefault="00A934A6" w:rsidP="00A934A6">
      <w:pPr>
        <w:pStyle w:val="3"/>
      </w:pPr>
      <w:bookmarkStart w:id="241" w:name="_Toc85878659"/>
      <w:r w:rsidRPr="00CA3372">
        <w:t>6.1.5</w:t>
      </w:r>
      <w:r w:rsidRPr="00CA3372">
        <w:tab/>
        <w:t>Notifications</w:t>
      </w:r>
      <w:bookmarkEnd w:id="238"/>
      <w:bookmarkEnd w:id="239"/>
      <w:bookmarkEnd w:id="240"/>
      <w:bookmarkEnd w:id="241"/>
    </w:p>
    <w:p w14:paraId="3F9A3D6C" w14:textId="77777777" w:rsidR="00A934A6" w:rsidRPr="00CA3372" w:rsidRDefault="00A934A6" w:rsidP="00A934A6">
      <w:pPr>
        <w:pStyle w:val="4"/>
      </w:pPr>
      <w:bookmarkStart w:id="242" w:name="_Toc510696629"/>
      <w:bookmarkStart w:id="243" w:name="_Toc35971420"/>
      <w:bookmarkStart w:id="244" w:name="_Toc70925868"/>
      <w:bookmarkStart w:id="245" w:name="_Toc85878660"/>
      <w:r w:rsidRPr="00CA3372">
        <w:t>6.1.5.1</w:t>
      </w:r>
      <w:r w:rsidRPr="00CA3372">
        <w:tab/>
        <w:t>General</w:t>
      </w:r>
      <w:bookmarkEnd w:id="242"/>
      <w:bookmarkEnd w:id="243"/>
      <w:bookmarkEnd w:id="244"/>
      <w:bookmarkEnd w:id="245"/>
    </w:p>
    <w:p w14:paraId="1490C609" w14:textId="77777777" w:rsidR="00A934A6" w:rsidRPr="00CA3372" w:rsidRDefault="00A934A6" w:rsidP="00A934A6">
      <w:pPr>
        <w:rPr>
          <w:noProof/>
        </w:rPr>
      </w:pPr>
      <w:bookmarkStart w:id="246" w:name="_Toc510696630"/>
      <w:bookmarkStart w:id="247"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4"/>
      </w:pPr>
      <w:bookmarkStart w:id="248" w:name="_Toc35971421"/>
      <w:bookmarkStart w:id="249" w:name="_Toc70925869"/>
      <w:bookmarkStart w:id="250" w:name="_Toc85878661"/>
      <w:r w:rsidRPr="00CA3372">
        <w:t>6.1.5.2</w:t>
      </w:r>
      <w:r w:rsidRPr="00CA3372">
        <w:tab/>
      </w:r>
      <w:bookmarkEnd w:id="246"/>
      <w:bookmarkEnd w:id="248"/>
      <w:proofErr w:type="spellStart"/>
      <w:r w:rsidRPr="00CA3372">
        <w:t>MonitorUpdateResult</w:t>
      </w:r>
      <w:bookmarkEnd w:id="249"/>
      <w:bookmarkEnd w:id="250"/>
      <w:proofErr w:type="spellEnd"/>
    </w:p>
    <w:p w14:paraId="74D2FA1E" w14:textId="77777777" w:rsidR="00A934A6" w:rsidRPr="00CA3372" w:rsidRDefault="00A934A6" w:rsidP="00A934A6">
      <w:pPr>
        <w:pStyle w:val="5"/>
        <w:rPr>
          <w:noProof/>
        </w:rPr>
      </w:pPr>
      <w:bookmarkStart w:id="251" w:name="_Toc532994455"/>
      <w:bookmarkStart w:id="252" w:name="_Toc35971422"/>
      <w:bookmarkStart w:id="253" w:name="_Toc70925870"/>
      <w:bookmarkStart w:id="254" w:name="_Toc85878662"/>
      <w:bookmarkStart w:id="255" w:name="_Toc510696631"/>
      <w:r w:rsidRPr="00CA3372">
        <w:t>6.1.5.2</w:t>
      </w:r>
      <w:r w:rsidRPr="00CA3372">
        <w:rPr>
          <w:noProof/>
        </w:rPr>
        <w:t>.1</w:t>
      </w:r>
      <w:r w:rsidRPr="00CA3372">
        <w:rPr>
          <w:noProof/>
        </w:rPr>
        <w:tab/>
        <w:t>Description</w:t>
      </w:r>
      <w:bookmarkEnd w:id="251"/>
      <w:bookmarkEnd w:id="252"/>
      <w:bookmarkEnd w:id="253"/>
      <w:bookmarkEnd w:id="254"/>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5"/>
        <w:rPr>
          <w:noProof/>
        </w:rPr>
      </w:pPr>
      <w:bookmarkStart w:id="256" w:name="_Toc532994456"/>
      <w:bookmarkStart w:id="257" w:name="_Toc35971423"/>
      <w:bookmarkStart w:id="258" w:name="_Toc70925871"/>
      <w:bookmarkStart w:id="259" w:name="_Toc85878663"/>
      <w:r w:rsidRPr="00CA3372">
        <w:lastRenderedPageBreak/>
        <w:t>6.1.5.2</w:t>
      </w:r>
      <w:r w:rsidRPr="00CA3372">
        <w:rPr>
          <w:noProof/>
        </w:rPr>
        <w:t>.2</w:t>
      </w:r>
      <w:r w:rsidRPr="00CA3372">
        <w:rPr>
          <w:noProof/>
        </w:rPr>
        <w:tab/>
        <w:t>Target URI</w:t>
      </w:r>
      <w:bookmarkEnd w:id="256"/>
      <w:bookmarkEnd w:id="257"/>
      <w:bookmarkEnd w:id="258"/>
      <w:bookmarkEnd w:id="259"/>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5"/>
        <w:rPr>
          <w:noProof/>
        </w:rPr>
      </w:pPr>
      <w:bookmarkStart w:id="260" w:name="_Toc532994457"/>
      <w:bookmarkStart w:id="261" w:name="_Toc35971424"/>
      <w:bookmarkStart w:id="262" w:name="_Toc70925872"/>
      <w:bookmarkStart w:id="263" w:name="_Toc85878664"/>
      <w:r w:rsidRPr="00CA3372">
        <w:t>6.1.5.2</w:t>
      </w:r>
      <w:r w:rsidRPr="00CA3372">
        <w:rPr>
          <w:noProof/>
        </w:rPr>
        <w:t>.3</w:t>
      </w:r>
      <w:r w:rsidRPr="00CA3372">
        <w:rPr>
          <w:noProof/>
        </w:rPr>
        <w:tab/>
        <w:t>Standard Methods</w:t>
      </w:r>
      <w:bookmarkEnd w:id="260"/>
      <w:bookmarkEnd w:id="261"/>
      <w:bookmarkEnd w:id="262"/>
      <w:bookmarkEnd w:id="263"/>
    </w:p>
    <w:p w14:paraId="1AA5A2A0" w14:textId="77777777" w:rsidR="00A934A6" w:rsidRPr="00CA3372" w:rsidRDefault="00A934A6" w:rsidP="00A934A6">
      <w:pPr>
        <w:pStyle w:val="6"/>
        <w:rPr>
          <w:noProof/>
        </w:rPr>
      </w:pPr>
      <w:bookmarkStart w:id="264" w:name="_Toc532994458"/>
      <w:bookmarkStart w:id="265" w:name="_Toc35971425"/>
      <w:bookmarkStart w:id="266" w:name="_Toc70925873"/>
      <w:bookmarkStart w:id="267" w:name="_Toc85878665"/>
      <w:r w:rsidRPr="00CA3372">
        <w:t>6.1.5.2.3</w:t>
      </w:r>
      <w:r w:rsidRPr="00CA3372">
        <w:rPr>
          <w:noProof/>
        </w:rPr>
        <w:t>.1</w:t>
      </w:r>
      <w:r w:rsidRPr="00CA3372">
        <w:rPr>
          <w:noProof/>
        </w:rPr>
        <w:tab/>
        <w:t>POST</w:t>
      </w:r>
      <w:bookmarkEnd w:id="264"/>
      <w:bookmarkEnd w:id="265"/>
      <w:bookmarkEnd w:id="266"/>
      <w:bookmarkEnd w:id="26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4"/>
      </w:pPr>
      <w:bookmarkStart w:id="268" w:name="_Toc35971426"/>
      <w:bookmarkStart w:id="269" w:name="_Toc70925874"/>
      <w:bookmarkStart w:id="270" w:name="_Toc85878666"/>
      <w:r w:rsidRPr="00CA3372">
        <w:t>6.1.5.3</w:t>
      </w:r>
      <w:r w:rsidRPr="00CA3372">
        <w:tab/>
      </w:r>
      <w:bookmarkEnd w:id="255"/>
      <w:bookmarkEnd w:id="268"/>
      <w:proofErr w:type="spellStart"/>
      <w:r w:rsidRPr="00CA3372">
        <w:t>MatchInformation</w:t>
      </w:r>
      <w:bookmarkEnd w:id="269"/>
      <w:bookmarkEnd w:id="270"/>
      <w:proofErr w:type="spellEnd"/>
    </w:p>
    <w:p w14:paraId="0B14F35C" w14:textId="77777777" w:rsidR="00AA4541" w:rsidRPr="00CA3372" w:rsidRDefault="00AA4541" w:rsidP="00AA4541">
      <w:pPr>
        <w:pStyle w:val="5"/>
        <w:rPr>
          <w:noProof/>
        </w:rPr>
      </w:pPr>
      <w:bookmarkStart w:id="271" w:name="_Toc85878667"/>
      <w:bookmarkStart w:id="272" w:name="_Toc35971427"/>
      <w:bookmarkStart w:id="273" w:name="_Toc70925875"/>
      <w:r w:rsidRPr="00CA3372">
        <w:t>6.1.5.3.</w:t>
      </w:r>
      <w:r w:rsidRPr="00CA3372">
        <w:rPr>
          <w:noProof/>
        </w:rPr>
        <w:t>1</w:t>
      </w:r>
      <w:r w:rsidRPr="00CA3372">
        <w:rPr>
          <w:noProof/>
        </w:rPr>
        <w:tab/>
        <w:t>Description</w:t>
      </w:r>
      <w:bookmarkEnd w:id="271"/>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5"/>
        <w:rPr>
          <w:noProof/>
        </w:rPr>
      </w:pPr>
      <w:bookmarkStart w:id="274" w:name="_Toc85878668"/>
      <w:r w:rsidRPr="00CA3372">
        <w:t>6.1.5.3.</w:t>
      </w:r>
      <w:r w:rsidRPr="00CA3372">
        <w:rPr>
          <w:noProof/>
        </w:rPr>
        <w:t>2</w:t>
      </w:r>
      <w:r w:rsidRPr="00CA3372">
        <w:rPr>
          <w:noProof/>
        </w:rPr>
        <w:tab/>
        <w:t>Target URI</w:t>
      </w:r>
      <w:bookmarkEnd w:id="274"/>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5"/>
        <w:rPr>
          <w:noProof/>
        </w:rPr>
      </w:pPr>
      <w:bookmarkStart w:id="275" w:name="_Toc85878669"/>
      <w:r w:rsidRPr="00CA3372">
        <w:t>6.1.5.3.</w:t>
      </w:r>
      <w:r w:rsidRPr="00CA3372">
        <w:rPr>
          <w:noProof/>
        </w:rPr>
        <w:t>3</w:t>
      </w:r>
      <w:r w:rsidRPr="00CA3372">
        <w:rPr>
          <w:noProof/>
        </w:rPr>
        <w:tab/>
        <w:t>Standard Methods</w:t>
      </w:r>
      <w:bookmarkEnd w:id="275"/>
    </w:p>
    <w:p w14:paraId="18478B95" w14:textId="77777777" w:rsidR="00AA4541" w:rsidRPr="00CA3372" w:rsidRDefault="00AA4541" w:rsidP="00AA4541">
      <w:pPr>
        <w:pStyle w:val="6"/>
        <w:rPr>
          <w:noProof/>
        </w:rPr>
      </w:pPr>
      <w:bookmarkStart w:id="276" w:name="_Toc85878670"/>
      <w:r w:rsidRPr="00CA3372">
        <w:t>6.1.5.3.3</w:t>
      </w:r>
      <w:r w:rsidRPr="00CA3372">
        <w:rPr>
          <w:noProof/>
        </w:rPr>
        <w:t>.1</w:t>
      </w:r>
      <w:r w:rsidRPr="00CA3372">
        <w:rPr>
          <w:noProof/>
        </w:rPr>
        <w:tab/>
        <w:t>POST</w:t>
      </w:r>
      <w:bookmarkEnd w:id="276"/>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3"/>
      </w:pPr>
      <w:bookmarkStart w:id="277" w:name="_Toc85878671"/>
      <w:r w:rsidRPr="00CA3372">
        <w:t>6.1.6</w:t>
      </w:r>
      <w:r w:rsidRPr="00CA3372">
        <w:tab/>
        <w:t>Data Model</w:t>
      </w:r>
      <w:bookmarkEnd w:id="247"/>
      <w:bookmarkEnd w:id="272"/>
      <w:bookmarkEnd w:id="273"/>
      <w:bookmarkEnd w:id="277"/>
    </w:p>
    <w:p w14:paraId="237A777F" w14:textId="77777777" w:rsidR="00A934A6" w:rsidRPr="00CA3372" w:rsidRDefault="00A934A6" w:rsidP="00A934A6">
      <w:pPr>
        <w:pStyle w:val="4"/>
      </w:pPr>
      <w:bookmarkStart w:id="278" w:name="_Toc510696633"/>
      <w:bookmarkStart w:id="279" w:name="_Toc35971428"/>
      <w:bookmarkStart w:id="280" w:name="_Toc70925876"/>
      <w:bookmarkStart w:id="281" w:name="_Toc85878672"/>
      <w:r w:rsidRPr="00CA3372">
        <w:t>6.1.6.1</w:t>
      </w:r>
      <w:r w:rsidRPr="00CA3372">
        <w:tab/>
        <w:t>General</w:t>
      </w:r>
      <w:bookmarkEnd w:id="278"/>
      <w:bookmarkEnd w:id="279"/>
      <w:bookmarkEnd w:id="280"/>
      <w:bookmarkEnd w:id="281"/>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4"/>
        <w:rPr>
          <w:lang w:val="en-US"/>
        </w:rPr>
      </w:pPr>
      <w:bookmarkStart w:id="282" w:name="_Toc510696634"/>
      <w:bookmarkStart w:id="283" w:name="_Toc35971429"/>
      <w:bookmarkStart w:id="284" w:name="_Toc70925877"/>
      <w:bookmarkStart w:id="285" w:name="_Toc85878673"/>
      <w:r w:rsidRPr="00CA3372">
        <w:rPr>
          <w:lang w:val="en-US"/>
        </w:rPr>
        <w:t>6.1.6.2</w:t>
      </w:r>
      <w:r w:rsidRPr="00CA3372">
        <w:rPr>
          <w:lang w:val="en-US"/>
        </w:rPr>
        <w:tab/>
        <w:t>Structured data types</w:t>
      </w:r>
      <w:bookmarkEnd w:id="282"/>
      <w:bookmarkEnd w:id="283"/>
      <w:bookmarkEnd w:id="284"/>
      <w:bookmarkEnd w:id="285"/>
    </w:p>
    <w:p w14:paraId="3989B4A8" w14:textId="77777777" w:rsidR="00A934A6" w:rsidRPr="00CA3372" w:rsidRDefault="00A934A6" w:rsidP="00A934A6">
      <w:pPr>
        <w:pStyle w:val="5"/>
      </w:pPr>
      <w:bookmarkStart w:id="286" w:name="_Toc510696635"/>
      <w:bookmarkStart w:id="287" w:name="_Toc35971430"/>
      <w:bookmarkStart w:id="288" w:name="_Toc70925878"/>
      <w:bookmarkStart w:id="289" w:name="_Toc85878674"/>
      <w:r w:rsidRPr="00CA3372">
        <w:t>6.1.6.2.1</w:t>
      </w:r>
      <w:r w:rsidRPr="00CA3372">
        <w:tab/>
        <w:t>Introduction</w:t>
      </w:r>
      <w:bookmarkEnd w:id="286"/>
      <w:bookmarkEnd w:id="287"/>
      <w:bookmarkEnd w:id="288"/>
      <w:bookmarkEnd w:id="289"/>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5"/>
      </w:pPr>
      <w:bookmarkStart w:id="290" w:name="_Toc510696636"/>
      <w:bookmarkStart w:id="291" w:name="_Toc35971431"/>
      <w:bookmarkStart w:id="292" w:name="_Toc70925879"/>
      <w:bookmarkStart w:id="293" w:name="_Toc85878675"/>
      <w:r w:rsidRPr="00CA3372">
        <w:t>6.1.6.2.2</w:t>
      </w:r>
      <w:r w:rsidRPr="00CA3372">
        <w:tab/>
        <w:t xml:space="preserve">Type: </w:t>
      </w:r>
      <w:proofErr w:type="spellStart"/>
      <w:r w:rsidR="009812AF" w:rsidRPr="00CA3372">
        <w:t>AnnounceAuthReqData</w:t>
      </w:r>
      <w:bookmarkEnd w:id="290"/>
      <w:bookmarkEnd w:id="291"/>
      <w:bookmarkEnd w:id="292"/>
      <w:bookmarkEnd w:id="293"/>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5"/>
      </w:pPr>
      <w:bookmarkStart w:id="294" w:name="_Toc510696637"/>
      <w:bookmarkStart w:id="295" w:name="_Toc35971432"/>
      <w:bookmarkStart w:id="296" w:name="_Toc70925880"/>
      <w:bookmarkStart w:id="297" w:name="_Toc85878676"/>
      <w:r w:rsidRPr="00CA3372">
        <w:t>6.1.6.2.3</w:t>
      </w:r>
      <w:r w:rsidRPr="00CA3372">
        <w:tab/>
      </w:r>
      <w:r w:rsidR="00DB10DF" w:rsidRPr="00CA3372">
        <w:t>Void</w:t>
      </w:r>
      <w:bookmarkEnd w:id="294"/>
      <w:bookmarkEnd w:id="295"/>
      <w:bookmarkEnd w:id="296"/>
      <w:bookmarkEnd w:id="297"/>
    </w:p>
    <w:p w14:paraId="61AEE5C2" w14:textId="77777777" w:rsidR="00CA3372" w:rsidRPr="00CA3372" w:rsidRDefault="00CA3372" w:rsidP="00B12983">
      <w:pPr>
        <w:pStyle w:val="Guidance"/>
      </w:pPr>
      <w:bookmarkStart w:id="298" w:name="_Toc85878677"/>
    </w:p>
    <w:p w14:paraId="4683AC0A" w14:textId="77777777" w:rsidR="00B12983" w:rsidRPr="00CA3372" w:rsidRDefault="00B12983" w:rsidP="00B12983">
      <w:pPr>
        <w:pStyle w:val="5"/>
      </w:pPr>
      <w:r w:rsidRPr="00CA3372">
        <w:lastRenderedPageBreak/>
        <w:t>6.1.6.2.4</w:t>
      </w:r>
      <w:r w:rsidRPr="00CA3372">
        <w:tab/>
        <w:t xml:space="preserve">Type: </w:t>
      </w:r>
      <w:proofErr w:type="spellStart"/>
      <w:r w:rsidRPr="00CA3372">
        <w:rPr>
          <w:lang w:eastAsia="zh-CN"/>
        </w:rPr>
        <w:t>AnnounceDiscDataForOpen</w:t>
      </w:r>
      <w:bookmarkEnd w:id="298"/>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5"/>
      </w:pPr>
      <w:bookmarkStart w:id="299" w:name="_Toc85878678"/>
      <w:r w:rsidRPr="00CA3372">
        <w:t>6.1.6.2.5</w:t>
      </w:r>
      <w:r w:rsidRPr="00CA3372">
        <w:tab/>
        <w:t xml:space="preserve">Type: </w:t>
      </w:r>
      <w:proofErr w:type="spellStart"/>
      <w:r w:rsidRPr="00CA3372">
        <w:rPr>
          <w:lang w:eastAsia="zh-CN"/>
        </w:rPr>
        <w:t>AnnounceDiscDataForRestricted</w:t>
      </w:r>
      <w:bookmarkEnd w:id="299"/>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5"/>
      </w:pPr>
      <w:bookmarkStart w:id="300" w:name="_Toc85878679"/>
      <w:r w:rsidRPr="00CA3372">
        <w:lastRenderedPageBreak/>
        <w:t>6.1.6.2.6</w:t>
      </w:r>
      <w:r w:rsidRPr="00CA3372">
        <w:tab/>
        <w:t xml:space="preserve">Type: </w:t>
      </w:r>
      <w:proofErr w:type="spellStart"/>
      <w:r w:rsidRPr="00CA3372">
        <w:t>AnnounceUpdateData</w:t>
      </w:r>
      <w:bookmarkEnd w:id="300"/>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w:t>
            </w:r>
            <w:proofErr w:type="gramStart"/>
            <w:r w:rsidRPr="00CA3372">
              <w:t>Service,</w:t>
            </w:r>
            <w:proofErr w:type="gramEnd"/>
            <w:r w:rsidRPr="00CA3372">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5"/>
      </w:pPr>
      <w:bookmarkStart w:id="301" w:name="_Toc85878680"/>
      <w:r w:rsidRPr="00CA3372">
        <w:t>6.1.6.2.7</w:t>
      </w:r>
      <w:r w:rsidRPr="00CA3372">
        <w:tab/>
        <w:t xml:space="preserve">Type: </w:t>
      </w:r>
      <w:proofErr w:type="spellStart"/>
      <w:r w:rsidRPr="00CA3372">
        <w:t>MonitorAuthReqData</w:t>
      </w:r>
      <w:bookmarkEnd w:id="301"/>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5"/>
      </w:pPr>
      <w:bookmarkStart w:id="302" w:name="_Toc85878681"/>
      <w:r w:rsidRPr="00CA3372">
        <w:lastRenderedPageBreak/>
        <w:t>6.1.6.2.8</w:t>
      </w:r>
      <w:r w:rsidRPr="00CA3372">
        <w:tab/>
        <w:t xml:space="preserve">Type: </w:t>
      </w:r>
      <w:proofErr w:type="spellStart"/>
      <w:r w:rsidRPr="00CA3372">
        <w:t>MonitorAuthRespData</w:t>
      </w:r>
      <w:bookmarkEnd w:id="302"/>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5"/>
      </w:pPr>
      <w:bookmarkStart w:id="303" w:name="_Toc85878682"/>
      <w:r w:rsidRPr="00CA3372">
        <w:t>6.1.6.2.9</w:t>
      </w:r>
      <w:r w:rsidRPr="00CA3372">
        <w:tab/>
        <w:t xml:space="preserve">Type: </w:t>
      </w:r>
      <w:proofErr w:type="spellStart"/>
      <w:r w:rsidRPr="00CA3372">
        <w:rPr>
          <w:lang w:eastAsia="zh-CN"/>
        </w:rPr>
        <w:t>MonitorDiscDataForOpen</w:t>
      </w:r>
      <w:bookmarkEnd w:id="303"/>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5"/>
      </w:pPr>
      <w:bookmarkStart w:id="304" w:name="_Toc85878683"/>
      <w:r w:rsidRPr="00CA3372">
        <w:t>6.1.6.2.10</w:t>
      </w:r>
      <w:r w:rsidRPr="00CA3372">
        <w:tab/>
        <w:t xml:space="preserve">Type: </w:t>
      </w:r>
      <w:proofErr w:type="spellStart"/>
      <w:r w:rsidRPr="00CA3372">
        <w:rPr>
          <w:lang w:eastAsia="zh-CN"/>
        </w:rPr>
        <w:t>MonitorDiscDataForRestricted</w:t>
      </w:r>
      <w:bookmarkEnd w:id="304"/>
      <w:proofErr w:type="spellEnd"/>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5"/>
      </w:pPr>
      <w:bookmarkStart w:id="305" w:name="_Toc85878684"/>
      <w:r w:rsidRPr="00CA3372">
        <w:lastRenderedPageBreak/>
        <w:t>6.1.6.2.11</w:t>
      </w:r>
      <w:r w:rsidRPr="00CA3372">
        <w:tab/>
        <w:t xml:space="preserve">Type: </w:t>
      </w:r>
      <w:proofErr w:type="spellStart"/>
      <w:r w:rsidRPr="00CA3372">
        <w:rPr>
          <w:lang w:eastAsia="zh-CN"/>
        </w:rPr>
        <w:t>MonitorAuthDataForOpen</w:t>
      </w:r>
      <w:bookmarkEnd w:id="305"/>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5"/>
      </w:pPr>
      <w:bookmarkStart w:id="306" w:name="_Toc85878685"/>
      <w:r w:rsidRPr="00CA3372">
        <w:t>6.1.6.2.12</w:t>
      </w:r>
      <w:r w:rsidRPr="00CA3372">
        <w:tab/>
        <w:t xml:space="preserve">Type: </w:t>
      </w:r>
      <w:proofErr w:type="spellStart"/>
      <w:r w:rsidRPr="00CA3372">
        <w:rPr>
          <w:lang w:eastAsia="zh-CN"/>
        </w:rPr>
        <w:t>MonitorAuthDataForRestricted</w:t>
      </w:r>
      <w:bookmarkEnd w:id="306"/>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5"/>
      </w:pPr>
      <w:bookmarkStart w:id="307" w:name="_Toc85878686"/>
      <w:r w:rsidRPr="00CA3372">
        <w:t>6.1.6.2.13</w:t>
      </w:r>
      <w:r w:rsidRPr="00CA3372">
        <w:tab/>
        <w:t xml:space="preserve">Type: </w:t>
      </w:r>
      <w:proofErr w:type="spellStart"/>
      <w:r w:rsidRPr="00CA3372">
        <w:t>MonitorUpdateData</w:t>
      </w:r>
      <w:bookmarkEnd w:id="307"/>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5"/>
      </w:pPr>
      <w:bookmarkStart w:id="308" w:name="_Toc85878687"/>
      <w:r w:rsidRPr="00CA3372">
        <w:lastRenderedPageBreak/>
        <w:t>6.1.6.2.14</w:t>
      </w:r>
      <w:r w:rsidRPr="00CA3372">
        <w:tab/>
        <w:t xml:space="preserve">Type: </w:t>
      </w:r>
      <w:proofErr w:type="spellStart"/>
      <w:r w:rsidRPr="00CA3372">
        <w:t>DiscoveryAuthReqData</w:t>
      </w:r>
      <w:bookmarkEnd w:id="308"/>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5"/>
      </w:pPr>
      <w:bookmarkStart w:id="309" w:name="_Toc85878688"/>
      <w:r w:rsidRPr="00CA3372">
        <w:t>6.1.6.2.15</w:t>
      </w:r>
      <w:r w:rsidRPr="00CA3372">
        <w:tab/>
        <w:t xml:space="preserve">Type: </w:t>
      </w:r>
      <w:proofErr w:type="spellStart"/>
      <w:r w:rsidRPr="00CA3372">
        <w:t>DiscoveryAuthRespData</w:t>
      </w:r>
      <w:bookmarkEnd w:id="309"/>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5"/>
      </w:pPr>
      <w:bookmarkStart w:id="310" w:name="_Toc85878689"/>
      <w:r w:rsidRPr="00CA3372">
        <w:t>6.1.6.2.16</w:t>
      </w:r>
      <w:r w:rsidRPr="00CA3372">
        <w:tab/>
        <w:t xml:space="preserve">Type: </w:t>
      </w:r>
      <w:proofErr w:type="spellStart"/>
      <w:r w:rsidRPr="00CA3372">
        <w:rPr>
          <w:lang w:eastAsia="zh-CN"/>
        </w:rPr>
        <w:t>DiscDataForRestricted</w:t>
      </w:r>
      <w:bookmarkEnd w:id="310"/>
      <w:proofErr w:type="spellEnd"/>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proofErr w:type="spellStart"/>
      <w:r w:rsidRPr="00CA3372">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5"/>
      </w:pPr>
      <w:bookmarkStart w:id="311" w:name="_Toc85878690"/>
      <w:r w:rsidRPr="00CA3372">
        <w:t>6.1.6.2.17</w:t>
      </w:r>
      <w:r w:rsidRPr="00CA3372">
        <w:tab/>
        <w:t xml:space="preserve">Type: </w:t>
      </w:r>
      <w:proofErr w:type="spellStart"/>
      <w:r w:rsidRPr="00CA3372">
        <w:rPr>
          <w:lang w:eastAsia="zh-CN"/>
        </w:rPr>
        <w:t>AuthDataForRestricted</w:t>
      </w:r>
      <w:bookmarkEnd w:id="311"/>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5"/>
      </w:pPr>
      <w:bookmarkStart w:id="312" w:name="_Toc85878691"/>
      <w:r w:rsidRPr="00CA3372">
        <w:lastRenderedPageBreak/>
        <w:t>6.1.6.2.18</w:t>
      </w:r>
      <w:r w:rsidRPr="00CA3372">
        <w:tab/>
        <w:t xml:space="preserve">Type: </w:t>
      </w:r>
      <w:proofErr w:type="spellStart"/>
      <w:r w:rsidRPr="00CA3372">
        <w:t>MatchReportReqData</w:t>
      </w:r>
      <w:bookmarkEnd w:id="312"/>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5"/>
      </w:pPr>
      <w:bookmarkStart w:id="313" w:name="_Toc85878692"/>
      <w:r w:rsidRPr="00CA3372">
        <w:t>6.1.6.2.19</w:t>
      </w:r>
      <w:r w:rsidRPr="00CA3372">
        <w:tab/>
        <w:t xml:space="preserve">Type: </w:t>
      </w:r>
      <w:proofErr w:type="spellStart"/>
      <w:r w:rsidRPr="00CA3372">
        <w:t>MatchReportRespData</w:t>
      </w:r>
      <w:bookmarkEnd w:id="313"/>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5"/>
      </w:pPr>
      <w:bookmarkStart w:id="314" w:name="_Toc85878693"/>
      <w:r w:rsidRPr="00CA3372">
        <w:lastRenderedPageBreak/>
        <w:t>6.1.6.2.20</w:t>
      </w:r>
      <w:r w:rsidRPr="00CA3372">
        <w:tab/>
        <w:t xml:space="preserve">Type: </w:t>
      </w:r>
      <w:proofErr w:type="spellStart"/>
      <w:r w:rsidRPr="00CA3372">
        <w:t>MonitorUpdateResult</w:t>
      </w:r>
      <w:bookmarkEnd w:id="314"/>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5"/>
      </w:pPr>
      <w:bookmarkStart w:id="315" w:name="_Toc85878694"/>
      <w:r w:rsidRPr="00CA3372">
        <w:t>6.1.6.2.21</w:t>
      </w:r>
      <w:r w:rsidRPr="00CA3372">
        <w:tab/>
        <w:t xml:space="preserve">Type: </w:t>
      </w:r>
      <w:proofErr w:type="spellStart"/>
      <w:r w:rsidRPr="00CA3372">
        <w:t>MatchInformation</w:t>
      </w:r>
      <w:bookmarkEnd w:id="315"/>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5"/>
      </w:pPr>
      <w:bookmarkStart w:id="316" w:name="_Toc85878695"/>
      <w:r w:rsidRPr="00CA3372">
        <w:t>6.1.6.2.22</w:t>
      </w:r>
      <w:r w:rsidRPr="00CA3372">
        <w:tab/>
        <w:t xml:space="preserve">Type: </w:t>
      </w:r>
      <w:proofErr w:type="spellStart"/>
      <w:r w:rsidRPr="00CA3372">
        <w:rPr>
          <w:lang w:eastAsia="zh-CN"/>
        </w:rPr>
        <w:t>MatchInfoForOpen</w:t>
      </w:r>
      <w:bookmarkEnd w:id="316"/>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5"/>
      </w:pPr>
      <w:bookmarkStart w:id="317" w:name="_Toc85878696"/>
      <w:r w:rsidRPr="00CA3372">
        <w:lastRenderedPageBreak/>
        <w:t>6.1.6.2.23</w:t>
      </w:r>
      <w:r w:rsidRPr="00CA3372">
        <w:tab/>
        <w:t xml:space="preserve">Type: </w:t>
      </w:r>
      <w:proofErr w:type="spellStart"/>
      <w:r w:rsidRPr="00CA3372">
        <w:rPr>
          <w:lang w:eastAsia="zh-CN"/>
        </w:rPr>
        <w:t>MatchInfoForRestricted</w:t>
      </w:r>
      <w:bookmarkEnd w:id="317"/>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5"/>
      </w:pPr>
      <w:bookmarkStart w:id="318" w:name="_Toc73369170"/>
      <w:bookmarkStart w:id="319" w:name="_Toc85878697"/>
      <w:r w:rsidRPr="00CA3372">
        <w:t>6.1.6.2.</w:t>
      </w:r>
      <w:r w:rsidRPr="00CA3372">
        <w:rPr>
          <w:rFonts w:hint="eastAsia"/>
          <w:lang w:eastAsia="zh-CN"/>
        </w:rPr>
        <w:t>24</w:t>
      </w:r>
      <w:r w:rsidRPr="00CA3372">
        <w:tab/>
        <w:t xml:space="preserve">Type: </w:t>
      </w:r>
      <w:bookmarkEnd w:id="318"/>
      <w:proofErr w:type="spellStart"/>
      <w:r w:rsidRPr="00CA3372">
        <w:rPr>
          <w:lang w:eastAsia="zh-CN"/>
        </w:rPr>
        <w:t>RestrictedCodeSuffixPool</w:t>
      </w:r>
      <w:bookmarkEnd w:id="319"/>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12FE">
      <w:pPr>
        <w:pStyle w:val="5"/>
      </w:pPr>
      <w:bookmarkStart w:id="320" w:name="_Toc85878698"/>
      <w:r w:rsidRPr="00CA3372">
        <w:t>6.1.6.2.</w:t>
      </w:r>
      <w:r w:rsidRPr="00CA3372">
        <w:rPr>
          <w:rFonts w:hint="eastAsia"/>
          <w:lang w:eastAsia="zh-CN"/>
        </w:rPr>
        <w:t>25</w:t>
      </w:r>
      <w:r w:rsidRPr="00CA3372">
        <w:tab/>
        <w:t xml:space="preserve">Type: </w:t>
      </w:r>
      <w:proofErr w:type="spellStart"/>
      <w:r w:rsidRPr="00CA3372">
        <w:t>RestrictedCodeSuffixRange</w:t>
      </w:r>
      <w:bookmarkEnd w:id="320"/>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5"/>
      </w:pPr>
      <w:bookmarkStart w:id="321" w:name="_Toc85878699"/>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21"/>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5"/>
      </w:pPr>
      <w:bookmarkStart w:id="322" w:name="_Toc85878700"/>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22"/>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5"/>
      </w:pPr>
      <w:bookmarkStart w:id="323" w:name="_Toc85878701"/>
      <w:r w:rsidRPr="00CA3372">
        <w:t>6.1.6.2.</w:t>
      </w:r>
      <w:r w:rsidRPr="00CA3372">
        <w:rPr>
          <w:rFonts w:hint="eastAsia"/>
          <w:lang w:eastAsia="zh-CN"/>
        </w:rPr>
        <w:t>28</w:t>
      </w:r>
      <w:r w:rsidRPr="00CA3372">
        <w:tab/>
        <w:t xml:space="preserve">Type: </w:t>
      </w:r>
      <w:proofErr w:type="spellStart"/>
      <w:r w:rsidRPr="00CA3372">
        <w:t>MonitorUpdateDataForOpen</w:t>
      </w:r>
      <w:bookmarkEnd w:id="323"/>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5"/>
      </w:pPr>
      <w:bookmarkStart w:id="324" w:name="_Toc85878702"/>
      <w:r w:rsidRPr="00CA3372">
        <w:t>6.1.6.2.</w:t>
      </w:r>
      <w:r w:rsidRPr="00CA3372">
        <w:rPr>
          <w:rFonts w:hint="eastAsia"/>
          <w:lang w:eastAsia="zh-CN"/>
        </w:rPr>
        <w:t>29</w:t>
      </w:r>
      <w:r w:rsidRPr="00CA3372">
        <w:tab/>
        <w:t xml:space="preserve">Type: </w:t>
      </w:r>
      <w:proofErr w:type="spellStart"/>
      <w:r w:rsidRPr="00CA3372">
        <w:t>MonitorUpdateDataForRestricted</w:t>
      </w:r>
      <w:bookmarkEnd w:id="324"/>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4"/>
        <w:rPr>
          <w:lang w:val="en-US"/>
        </w:rPr>
      </w:pPr>
      <w:bookmarkStart w:id="325" w:name="_Toc510696638"/>
      <w:bookmarkStart w:id="326" w:name="_Toc35971433"/>
      <w:bookmarkStart w:id="327" w:name="_Toc70925881"/>
      <w:bookmarkStart w:id="328" w:name="_Toc85878703"/>
      <w:r w:rsidRPr="00CA3372">
        <w:rPr>
          <w:lang w:val="en-US"/>
        </w:rPr>
        <w:t>6.1.6.3</w:t>
      </w:r>
      <w:r w:rsidRPr="00CA3372">
        <w:rPr>
          <w:lang w:val="en-US"/>
        </w:rPr>
        <w:tab/>
        <w:t>Simple data types and enumerations</w:t>
      </w:r>
      <w:bookmarkEnd w:id="325"/>
      <w:bookmarkEnd w:id="326"/>
      <w:bookmarkEnd w:id="327"/>
      <w:bookmarkEnd w:id="328"/>
    </w:p>
    <w:p w14:paraId="6F3E568D" w14:textId="77777777" w:rsidR="00A934A6" w:rsidRPr="00CA3372" w:rsidRDefault="00A934A6" w:rsidP="00A934A6">
      <w:pPr>
        <w:pStyle w:val="5"/>
      </w:pPr>
      <w:bookmarkStart w:id="329" w:name="_Toc510696639"/>
      <w:bookmarkStart w:id="330" w:name="_Toc35971434"/>
      <w:bookmarkStart w:id="331" w:name="_Toc70925882"/>
      <w:bookmarkStart w:id="332" w:name="_Toc85878704"/>
      <w:r w:rsidRPr="00CA3372">
        <w:t>6.1.6.3.1</w:t>
      </w:r>
      <w:r w:rsidRPr="00CA3372">
        <w:tab/>
        <w:t>Introduction</w:t>
      </w:r>
      <w:bookmarkEnd w:id="329"/>
      <w:bookmarkEnd w:id="330"/>
      <w:bookmarkEnd w:id="331"/>
      <w:bookmarkEnd w:id="332"/>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5"/>
      </w:pPr>
      <w:bookmarkStart w:id="333" w:name="_Toc510696640"/>
      <w:bookmarkStart w:id="334" w:name="_Toc35971435"/>
      <w:bookmarkStart w:id="335" w:name="_Toc70925883"/>
      <w:bookmarkStart w:id="336" w:name="_Toc85878705"/>
      <w:r w:rsidRPr="00CA3372">
        <w:t>6.1.6.3.2</w:t>
      </w:r>
      <w:r w:rsidRPr="00CA3372">
        <w:tab/>
        <w:t>Simple data types</w:t>
      </w:r>
      <w:bookmarkEnd w:id="333"/>
      <w:bookmarkEnd w:id="334"/>
      <w:bookmarkEnd w:id="335"/>
      <w:bookmarkEnd w:id="336"/>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5"/>
      </w:pPr>
      <w:bookmarkStart w:id="337" w:name="_Toc510696641"/>
      <w:bookmarkStart w:id="338" w:name="_Toc35971436"/>
      <w:bookmarkStart w:id="339" w:name="_Toc70925884"/>
      <w:bookmarkStart w:id="340" w:name="_Toc85878706"/>
      <w:r w:rsidRPr="00CA3372">
        <w:t>6.1.6.3.3</w:t>
      </w:r>
      <w:r w:rsidRPr="00CA3372">
        <w:tab/>
        <w:t xml:space="preserve">Enumeration: </w:t>
      </w:r>
      <w:proofErr w:type="spellStart"/>
      <w:r w:rsidR="00D9287B" w:rsidRPr="00CA3372">
        <w:t>DiscoveryType</w:t>
      </w:r>
      <w:bookmarkEnd w:id="337"/>
      <w:bookmarkEnd w:id="338"/>
      <w:bookmarkEnd w:id="339"/>
      <w:bookmarkEnd w:id="340"/>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5"/>
        <w:rPr>
          <w:lang w:eastAsia="zh-CN"/>
        </w:rPr>
      </w:pPr>
      <w:bookmarkStart w:id="341" w:name="_Toc510696642"/>
      <w:bookmarkStart w:id="342" w:name="_Toc35971437"/>
      <w:bookmarkStart w:id="343" w:name="_Toc70925885"/>
      <w:bookmarkStart w:id="344" w:name="_Toc85878707"/>
      <w:r w:rsidRPr="00CA3372">
        <w:t>6.1.6.3.4</w:t>
      </w:r>
      <w:r w:rsidRPr="00CA3372">
        <w:tab/>
      </w:r>
      <w:bookmarkEnd w:id="341"/>
      <w:bookmarkEnd w:id="342"/>
      <w:bookmarkEnd w:id="343"/>
      <w:r w:rsidR="00DB10DF" w:rsidRPr="00CA3372">
        <w:rPr>
          <w:rFonts w:hint="eastAsia"/>
          <w:lang w:eastAsia="zh-CN"/>
        </w:rPr>
        <w:t>Void</w:t>
      </w:r>
      <w:bookmarkEnd w:id="344"/>
    </w:p>
    <w:p w14:paraId="6959D3C3" w14:textId="77777777" w:rsidR="009E321D" w:rsidRPr="00CA3372" w:rsidRDefault="009E321D" w:rsidP="009E321D">
      <w:pPr>
        <w:pStyle w:val="Guidance"/>
      </w:pPr>
    </w:p>
    <w:p w14:paraId="361DC345" w14:textId="77777777" w:rsidR="009E321D" w:rsidRPr="00CA3372" w:rsidRDefault="009E321D" w:rsidP="009E321D">
      <w:pPr>
        <w:pStyle w:val="5"/>
      </w:pPr>
      <w:bookmarkStart w:id="345" w:name="_Toc85878708"/>
      <w:r w:rsidRPr="00CA3372">
        <w:t>6.1.6.3.5</w:t>
      </w:r>
      <w:r w:rsidRPr="00CA3372">
        <w:tab/>
        <w:t xml:space="preserve">Enumeration: </w:t>
      </w:r>
      <w:proofErr w:type="spellStart"/>
      <w:r w:rsidRPr="00CA3372">
        <w:rPr>
          <w:lang w:eastAsia="zh-CN"/>
        </w:rPr>
        <w:t>RevocationResult</w:t>
      </w:r>
      <w:bookmarkEnd w:id="345"/>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4"/>
        <w:rPr>
          <w:lang w:val="en-US"/>
        </w:rPr>
      </w:pPr>
      <w:bookmarkStart w:id="346" w:name="_Toc510696643"/>
      <w:bookmarkStart w:id="347" w:name="_Toc35971438"/>
      <w:bookmarkStart w:id="348" w:name="_Toc70925886"/>
      <w:bookmarkStart w:id="349"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46"/>
      <w:bookmarkEnd w:id="347"/>
      <w:bookmarkEnd w:id="348"/>
      <w:bookmarkEnd w:id="349"/>
    </w:p>
    <w:p w14:paraId="48568F36" w14:textId="13FD55E6" w:rsidR="00840C98" w:rsidRPr="00CA3372" w:rsidRDefault="008630CE" w:rsidP="00A934A6">
      <w:pPr>
        <w:rPr>
          <w:lang w:eastAsia="zh-CN"/>
        </w:rPr>
      </w:pPr>
      <w:proofErr w:type="gramStart"/>
      <w:r w:rsidRPr="00CA3372">
        <w:rPr>
          <w:rFonts w:hint="eastAsia"/>
          <w:lang w:eastAsia="zh-CN"/>
        </w:rPr>
        <w:t>None.</w:t>
      </w:r>
      <w:proofErr w:type="gramEnd"/>
    </w:p>
    <w:p w14:paraId="64B05E04" w14:textId="77777777" w:rsidR="00A934A6" w:rsidRPr="00CA3372" w:rsidRDefault="00A934A6" w:rsidP="00A934A6">
      <w:pPr>
        <w:pStyle w:val="4"/>
      </w:pPr>
      <w:bookmarkStart w:id="350" w:name="_Toc510696646"/>
      <w:bookmarkStart w:id="351" w:name="_Toc35971441"/>
      <w:bookmarkStart w:id="352" w:name="_Toc70925889"/>
      <w:bookmarkStart w:id="353" w:name="_Toc85878710"/>
      <w:r w:rsidRPr="00CA3372">
        <w:t>6.1.6.5</w:t>
      </w:r>
      <w:r w:rsidRPr="00CA3372">
        <w:tab/>
        <w:t>Binary data</w:t>
      </w:r>
      <w:bookmarkEnd w:id="350"/>
      <w:bookmarkEnd w:id="351"/>
      <w:bookmarkEnd w:id="352"/>
      <w:bookmarkEnd w:id="353"/>
    </w:p>
    <w:p w14:paraId="3BC0F923" w14:textId="021FD2B0" w:rsidR="00840C98" w:rsidRPr="00CA3372" w:rsidRDefault="000313CB" w:rsidP="004B178F">
      <w:pPr>
        <w:rPr>
          <w:lang w:eastAsia="zh-CN"/>
        </w:rPr>
      </w:pPr>
      <w:proofErr w:type="gramStart"/>
      <w:r w:rsidRPr="00CA3372">
        <w:rPr>
          <w:rFonts w:hint="eastAsia"/>
          <w:lang w:eastAsia="zh-CN"/>
        </w:rPr>
        <w:t>None.</w:t>
      </w:r>
      <w:proofErr w:type="gramEnd"/>
    </w:p>
    <w:p w14:paraId="07A2BDF9" w14:textId="77777777" w:rsidR="00A934A6" w:rsidRPr="00CA3372" w:rsidRDefault="00A934A6" w:rsidP="00A934A6">
      <w:pPr>
        <w:pStyle w:val="3"/>
      </w:pPr>
      <w:bookmarkStart w:id="354" w:name="_Toc510696647"/>
      <w:bookmarkStart w:id="355" w:name="_Toc35971443"/>
      <w:bookmarkStart w:id="356" w:name="_Toc70925891"/>
      <w:bookmarkStart w:id="357" w:name="_Toc85878711"/>
      <w:r w:rsidRPr="00CA3372">
        <w:t>6.1.7</w:t>
      </w:r>
      <w:r w:rsidRPr="00CA3372">
        <w:tab/>
        <w:t>Error Handling</w:t>
      </w:r>
      <w:bookmarkEnd w:id="354"/>
      <w:bookmarkEnd w:id="355"/>
      <w:bookmarkEnd w:id="356"/>
      <w:bookmarkEnd w:id="357"/>
    </w:p>
    <w:p w14:paraId="095EAA8A" w14:textId="3F292E18" w:rsidR="00A934A6" w:rsidRPr="00CA3372" w:rsidRDefault="00A934A6" w:rsidP="00A934A6">
      <w:pPr>
        <w:pStyle w:val="Guidance"/>
      </w:pPr>
    </w:p>
    <w:p w14:paraId="0FC122A3" w14:textId="77777777" w:rsidR="00A934A6" w:rsidRPr="00CA3372" w:rsidRDefault="00A934A6" w:rsidP="00A934A6">
      <w:pPr>
        <w:pStyle w:val="4"/>
      </w:pPr>
      <w:bookmarkStart w:id="358" w:name="_Toc35971444"/>
      <w:bookmarkStart w:id="359" w:name="_Toc70925892"/>
      <w:bookmarkStart w:id="360" w:name="_Toc85878712"/>
      <w:r w:rsidRPr="00CA3372">
        <w:t>6.1.7.1</w:t>
      </w:r>
      <w:r w:rsidRPr="00CA3372">
        <w:tab/>
        <w:t>General</w:t>
      </w:r>
      <w:bookmarkEnd w:id="358"/>
      <w:bookmarkEnd w:id="359"/>
      <w:bookmarkEnd w:id="360"/>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4"/>
      </w:pPr>
      <w:bookmarkStart w:id="361" w:name="_Toc35971445"/>
      <w:bookmarkStart w:id="362" w:name="_Toc70925893"/>
      <w:bookmarkStart w:id="363" w:name="_Toc85878713"/>
      <w:r w:rsidRPr="00CA3372">
        <w:t>6.1.7.2</w:t>
      </w:r>
      <w:r w:rsidRPr="00CA3372">
        <w:tab/>
        <w:t>Protocol Errors</w:t>
      </w:r>
      <w:bookmarkEnd w:id="361"/>
      <w:bookmarkEnd w:id="362"/>
      <w:bookmarkEnd w:id="363"/>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4"/>
      </w:pPr>
      <w:bookmarkStart w:id="364" w:name="_Toc35971446"/>
      <w:bookmarkStart w:id="365" w:name="_Toc70925894"/>
      <w:bookmarkStart w:id="366" w:name="_Toc85878714"/>
      <w:r w:rsidRPr="00CA3372">
        <w:t>6.1.7.3</w:t>
      </w:r>
      <w:r w:rsidRPr="00CA3372">
        <w:tab/>
        <w:t>Application Errors</w:t>
      </w:r>
      <w:bookmarkEnd w:id="364"/>
      <w:bookmarkEnd w:id="365"/>
      <w:bookmarkEnd w:id="366"/>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2C7D405D" w:rsidR="003577F8" w:rsidRPr="00CA3372" w:rsidRDefault="008B5E89" w:rsidP="00A23D59">
            <w:pPr>
              <w:pStyle w:val="TAL"/>
            </w:pPr>
            <w:r w:rsidRPr="006469DA">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5C1AE7D5" w:rsidR="000A115B" w:rsidRPr="00CA3372" w:rsidRDefault="000A115B" w:rsidP="00A23D59">
            <w:pPr>
              <w:pStyle w:val="TAL"/>
              <w:rPr>
                <w:lang w:eastAsia="zh-CN"/>
              </w:rPr>
            </w:pPr>
            <w:r w:rsidRPr="00CA3372">
              <w:t xml:space="preserve">It is used when the requested </w:t>
            </w:r>
            <w:proofErr w:type="spellStart"/>
            <w:r w:rsidRPr="00CA3372">
              <w:t>ProSe</w:t>
            </w:r>
            <w:proofErr w:type="spellEnd"/>
            <w:r w:rsidRPr="00CA3372">
              <w:t xml:space="preserve"> Application doesn't exist</w:t>
            </w:r>
          </w:p>
        </w:tc>
      </w:tr>
    </w:tbl>
    <w:p w14:paraId="6A659543" w14:textId="77777777" w:rsidR="00A934A6" w:rsidRPr="00CA3372"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CA3372" w:rsidRDefault="00A934A6" w:rsidP="00A934A6">
      <w:pPr>
        <w:pStyle w:val="2"/>
        <w:rPr>
          <w:lang w:eastAsia="zh-CN"/>
        </w:rPr>
      </w:pPr>
      <w:bookmarkStart w:id="377" w:name="_Toc70925895"/>
      <w:bookmarkStart w:id="378" w:name="_Toc85878715"/>
      <w:r w:rsidRPr="00CA3372">
        <w:t>6.1.8</w:t>
      </w:r>
      <w:r w:rsidRPr="00CA3372">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2"/>
      </w:pPr>
      <w:bookmarkStart w:id="379" w:name="_Toc532994477"/>
      <w:bookmarkStart w:id="380" w:name="_Toc35971448"/>
      <w:bookmarkStart w:id="381" w:name="_Toc70925896"/>
      <w:bookmarkStart w:id="382" w:name="_Toc85878716"/>
      <w:bookmarkStart w:id="383" w:name="_Hlk525137310"/>
      <w:bookmarkStart w:id="384" w:name="_Toc510696649"/>
      <w:r w:rsidRPr="00CA3372">
        <w:t>6.1.9</w:t>
      </w:r>
      <w:r w:rsidRPr="00CA3372">
        <w:tab/>
        <w:t>Security</w:t>
      </w:r>
      <w:bookmarkEnd w:id="379"/>
      <w:bookmarkEnd w:id="380"/>
      <w:bookmarkEnd w:id="381"/>
      <w:bookmarkEnd w:id="382"/>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385" w:name="_Hlk530142087"/>
      <w:bookmarkEnd w:id="383"/>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2"/>
      </w:pPr>
      <w:bookmarkStart w:id="386" w:name="_Toc75850203"/>
      <w:bookmarkStart w:id="387" w:name="_Toc56699103"/>
      <w:bookmarkStart w:id="388" w:name="_Toc56691839"/>
      <w:bookmarkStart w:id="389" w:name="_Toc56677316"/>
      <w:bookmarkStart w:id="390" w:name="_Toc85878717"/>
      <w:bookmarkEnd w:id="384"/>
      <w:bookmarkEnd w:id="385"/>
      <w:r w:rsidRPr="00CA3372">
        <w:t>6.</w:t>
      </w:r>
      <w:r w:rsidRPr="00CA3372">
        <w:rPr>
          <w:rFonts w:hint="eastAsia"/>
          <w:lang w:eastAsia="zh-CN"/>
        </w:rPr>
        <w:t>1</w:t>
      </w:r>
      <w:r w:rsidRPr="00CA3372">
        <w:t>.10</w:t>
      </w:r>
      <w:r w:rsidRPr="00CA3372">
        <w:tab/>
        <w:t>HTTP redirection</w:t>
      </w:r>
      <w:bookmarkEnd w:id="386"/>
      <w:bookmarkEnd w:id="387"/>
      <w:bookmarkEnd w:id="388"/>
      <w:bookmarkEnd w:id="389"/>
      <w:bookmarkEnd w:id="390"/>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8"/>
      </w:pPr>
      <w:r w:rsidRPr="00CA3372">
        <w:br w:type="page"/>
      </w:r>
      <w:bookmarkStart w:id="391" w:name="_Toc510696650"/>
      <w:bookmarkStart w:id="392" w:name="_Toc35971450"/>
      <w:bookmarkStart w:id="393" w:name="_Toc70925897"/>
      <w:bookmarkStart w:id="394" w:name="_Toc85878718"/>
      <w:r w:rsidRPr="00CA3372">
        <w:lastRenderedPageBreak/>
        <w:t>Annex A (normative)</w:t>
      </w:r>
      <w:proofErr w:type="gramStart"/>
      <w:r w:rsidRPr="00CA3372">
        <w:t>:</w:t>
      </w:r>
      <w:proofErr w:type="gramEnd"/>
      <w:r w:rsidRPr="00CA3372">
        <w:br/>
        <w:t>OpenAPI specification</w:t>
      </w:r>
      <w:bookmarkEnd w:id="391"/>
      <w:bookmarkEnd w:id="392"/>
      <w:bookmarkEnd w:id="393"/>
      <w:bookmarkEnd w:id="394"/>
    </w:p>
    <w:p w14:paraId="7732958D" w14:textId="77777777" w:rsidR="00A934A6" w:rsidRPr="00CA3372" w:rsidRDefault="00A934A6" w:rsidP="00A934A6">
      <w:pPr>
        <w:pStyle w:val="2"/>
      </w:pPr>
      <w:bookmarkStart w:id="395" w:name="_Toc510696651"/>
      <w:bookmarkStart w:id="396" w:name="_Toc35971451"/>
      <w:bookmarkStart w:id="397" w:name="_Toc70925898"/>
      <w:bookmarkStart w:id="398" w:name="_Toc85878719"/>
      <w:r w:rsidRPr="00CA3372">
        <w:t>A.1</w:t>
      </w:r>
      <w:r w:rsidRPr="00CA3372">
        <w:tab/>
        <w:t>General</w:t>
      </w:r>
      <w:bookmarkEnd w:id="395"/>
      <w:bookmarkEnd w:id="396"/>
      <w:bookmarkEnd w:id="397"/>
      <w:bookmarkEnd w:id="398"/>
    </w:p>
    <w:p w14:paraId="6AA04259" w14:textId="77777777" w:rsidR="00A934A6" w:rsidRPr="00CA3372" w:rsidRDefault="00A934A6" w:rsidP="00A934A6">
      <w:bookmarkStart w:id="399"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00"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2"/>
        <w:rPr>
          <w:lang w:eastAsia="zh-CN"/>
        </w:rPr>
      </w:pPr>
      <w:bookmarkStart w:id="401" w:name="_Toc70925899"/>
      <w:bookmarkStart w:id="402" w:name="_Toc85878720"/>
      <w:r w:rsidRPr="00CA3372">
        <w:t>A.2</w:t>
      </w:r>
      <w:r w:rsidRPr="00CA3372">
        <w:tab/>
        <w:t>N5g-ddnmf_Discovery API</w:t>
      </w:r>
      <w:bookmarkStart w:id="403" w:name="historyclause"/>
      <w:bookmarkEnd w:id="399"/>
      <w:bookmarkEnd w:id="400"/>
      <w:bookmarkEnd w:id="401"/>
      <w:bookmarkEnd w:id="402"/>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257DAED0"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3D7CF1">
        <w:rPr>
          <w:rFonts w:hint="eastAsia"/>
          <w:lang w:val="fr-FR" w:eastAsia="zh-CN"/>
        </w:rPr>
        <w:t>5</w:t>
      </w:r>
      <w:r w:rsidR="003D7CF1"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61A82047" w:rsidR="00592848" w:rsidRPr="00CA3372" w:rsidRDefault="00592848" w:rsidP="00592848">
      <w:pPr>
        <w:pStyle w:val="PL"/>
        <w:rPr>
          <w:lang w:eastAsia="zh-CN"/>
        </w:rPr>
      </w:pPr>
      <w:r w:rsidRPr="00CA3372">
        <w:t xml:space="preserve">    © </w:t>
      </w:r>
      <w:r w:rsidR="003D7CF1" w:rsidRPr="00CA3372">
        <w:t>202</w:t>
      </w:r>
      <w:r w:rsidR="003D7CF1">
        <w:rPr>
          <w:rFonts w:hint="eastAsia"/>
          <w:lang w:eastAsia="zh-CN"/>
        </w:rPr>
        <w:t>2</w:t>
      </w:r>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04" w:name="_Hlk514243590"/>
    </w:p>
    <w:p w14:paraId="4D7DC915" w14:textId="77777777" w:rsidR="00592848" w:rsidRPr="00CA3372" w:rsidRDefault="00592848" w:rsidP="00592848">
      <w:pPr>
        <w:pStyle w:val="PL"/>
        <w:rPr>
          <w:lang w:val="fr-FR"/>
        </w:rPr>
      </w:pPr>
      <w:r w:rsidRPr="00CA3372">
        <w:rPr>
          <w:lang w:val="fr-FR"/>
        </w:rPr>
        <w:t>externalDocs:</w:t>
      </w:r>
    </w:p>
    <w:p w14:paraId="6D97FF85" w14:textId="09EB1EE9"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r w:rsidR="003D7CF1">
        <w:rPr>
          <w:rFonts w:hint="eastAsia"/>
          <w:lang w:val="fr-FR" w:eastAsia="zh-CN"/>
        </w:rPr>
        <w:t>2</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04"/>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74877266" w14:textId="77777777" w:rsidR="005406A8" w:rsidRDefault="00592848" w:rsidP="005406A8">
      <w:pPr>
        <w:pStyle w:val="PL"/>
        <w:rPr>
          <w:lang w:eastAsia="zh-CN"/>
        </w:rPr>
      </w:pPr>
      <w:r w:rsidRPr="00CA3372">
        <w:t xml:space="preserve">              description: </w:t>
      </w:r>
      <w:r w:rsidR="005406A8">
        <w:rPr>
          <w:lang w:eastAsia="zh-CN"/>
        </w:rPr>
        <w:t>&gt;</w:t>
      </w:r>
    </w:p>
    <w:p w14:paraId="584E322C" w14:textId="1C0D7F54" w:rsidR="007D74A6" w:rsidRDefault="005406A8" w:rsidP="007D74A6">
      <w:pPr>
        <w:pStyle w:val="PL"/>
      </w:pPr>
      <w:r w:rsidRPr="00690A26">
        <w:t xml:space="preserve">          </w:t>
      </w:r>
      <w:r>
        <w:t xml:space="preserve">  </w:t>
      </w:r>
      <w:r w:rsidRPr="00690A26">
        <w:t xml:space="preserve">    </w:t>
      </w:r>
      <w:r w:rsidR="00592848" w:rsidRPr="00CA3372">
        <w:t>Contains the URI of the newly created resource, according to the structure:</w:t>
      </w:r>
      <w:r w:rsidR="007D74A6" w:rsidRPr="007D74A6">
        <w:t xml:space="preserve"> </w:t>
      </w:r>
    </w:p>
    <w:p w14:paraId="30664AF9" w14:textId="4CDA7336" w:rsidR="00592848" w:rsidRPr="00CA3372" w:rsidRDefault="007D74A6" w:rsidP="007D74A6">
      <w:pPr>
        <w:pStyle w:val="PL"/>
      </w:pPr>
      <w:r w:rsidRPr="00690A26">
        <w:t xml:space="preserve">               </w:t>
      </w:r>
      <w:bookmarkStart w:id="405" w:name="_GoBack"/>
      <w:bookmarkEnd w:id="405"/>
      <w:r w:rsidR="00592848" w:rsidRPr="00CA3372">
        <w:t xml:space="preserv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06"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06"/>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lastRenderedPageBreak/>
        <w:t xml:space="preserve">          content:</w:t>
      </w:r>
    </w:p>
    <w:p w14:paraId="06E2BA07" w14:textId="77777777" w:rsidR="002F6FA7" w:rsidRPr="00CA3372" w:rsidRDefault="002F6FA7" w:rsidP="002F6FA7">
      <w:pPr>
        <w:pStyle w:val="PL"/>
      </w:pPr>
      <w:r w:rsidRPr="00CA3372">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5630ACFF" w14:textId="77777777" w:rsidR="005406A8" w:rsidRDefault="00592848" w:rsidP="005406A8">
      <w:pPr>
        <w:pStyle w:val="PL"/>
        <w:rPr>
          <w:lang w:eastAsia="zh-CN"/>
        </w:rPr>
      </w:pPr>
      <w:r w:rsidRPr="00CA3372">
        <w:t xml:space="preserve">              description: </w:t>
      </w:r>
      <w:r w:rsidR="005406A8">
        <w:rPr>
          <w:lang w:eastAsia="zh-CN"/>
        </w:rPr>
        <w:t>&gt;</w:t>
      </w:r>
    </w:p>
    <w:p w14:paraId="312BAC12" w14:textId="7382B335" w:rsidR="005406A8" w:rsidRDefault="005406A8" w:rsidP="005406A8">
      <w:pPr>
        <w:pStyle w:val="PL"/>
        <w:rPr>
          <w:lang w:eastAsia="zh-CN"/>
        </w:rPr>
      </w:pPr>
      <w:r w:rsidRPr="00690A26">
        <w:t xml:space="preserve">          </w:t>
      </w:r>
      <w:r>
        <w:t xml:space="preserve">      </w:t>
      </w:r>
      <w:r w:rsidR="00592848" w:rsidRPr="00CA3372">
        <w:t xml:space="preserve">Contains the URI of the newly created resource, according to the structure: </w:t>
      </w:r>
    </w:p>
    <w:p w14:paraId="0E13F948" w14:textId="7821FB3A" w:rsidR="00592848" w:rsidRPr="00CA3372" w:rsidRDefault="005406A8" w:rsidP="005406A8">
      <w:pPr>
        <w:pStyle w:val="PL"/>
      </w:pPr>
      <w:r w:rsidRPr="00690A26">
        <w:t xml:space="preserve">          </w:t>
      </w:r>
      <w:r>
        <w:t xml:space="preserve">      </w:t>
      </w:r>
      <w:r w:rsidR="00592848" w:rsidRPr="00CA3372">
        <w:t>{apiRoot}/n5g-ddnmf-disc&gt;/&lt;apiVersion&gt;/{ueId}/monitor-authorize/{discEntryId}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lastRenderedPageBreak/>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lastRenderedPageBreak/>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07" w:name="_Hlk71279910"/>
      <w:r w:rsidRPr="00CA3372">
        <w:rPr>
          <w:lang w:val="en-US"/>
        </w:rPr>
        <w:t xml:space="preserve">$ref: </w:t>
      </w:r>
      <w:r w:rsidRPr="00CA3372">
        <w:t>'TS29571_CommonData.yaml#/components/responses/307'</w:t>
      </w:r>
      <w:bookmarkEnd w:id="407"/>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65C923BD" w14:textId="77777777" w:rsidR="005406A8" w:rsidRDefault="00592848" w:rsidP="005406A8">
      <w:pPr>
        <w:pStyle w:val="PL"/>
        <w:rPr>
          <w:lang w:eastAsia="zh-CN"/>
        </w:rPr>
      </w:pPr>
      <w:r w:rsidRPr="00CA3372">
        <w:t xml:space="preserve">              description: </w:t>
      </w:r>
      <w:r w:rsidR="005406A8">
        <w:rPr>
          <w:lang w:eastAsia="zh-CN"/>
        </w:rPr>
        <w:t>&gt;</w:t>
      </w:r>
    </w:p>
    <w:p w14:paraId="211D8099" w14:textId="4AAFCD64" w:rsidR="005406A8" w:rsidRDefault="005406A8" w:rsidP="005406A8">
      <w:pPr>
        <w:pStyle w:val="PL"/>
        <w:rPr>
          <w:lang w:eastAsia="zh-CN"/>
        </w:rPr>
      </w:pPr>
      <w:r w:rsidRPr="00690A26">
        <w:t xml:space="preserve">          </w:t>
      </w:r>
      <w:r>
        <w:t xml:space="preserve">  </w:t>
      </w:r>
      <w:r w:rsidRPr="00690A26">
        <w:t xml:space="preserve">  </w:t>
      </w:r>
      <w:r>
        <w:t xml:space="preserve">  </w:t>
      </w:r>
      <w:r w:rsidR="00592848" w:rsidRPr="00CA3372">
        <w:t>Contains the URI of the newly created resource, according to the structure:</w:t>
      </w:r>
    </w:p>
    <w:p w14:paraId="5F880172" w14:textId="55674FC4" w:rsidR="00592848" w:rsidRPr="00CA3372" w:rsidRDefault="005406A8" w:rsidP="005406A8">
      <w:pPr>
        <w:pStyle w:val="PL"/>
      </w:pPr>
      <w:r w:rsidRPr="00690A26">
        <w:t xml:space="preserve">          </w:t>
      </w:r>
      <w:r>
        <w:t xml:space="preserve">  </w:t>
      </w:r>
      <w:r w:rsidRPr="00690A26">
        <w:t xml:space="preserve">  </w:t>
      </w:r>
      <w:r>
        <w:t xml:space="preserve"> </w:t>
      </w:r>
      <w:r w:rsidR="00592848" w:rsidRPr="00CA3372">
        <w:t xml:space="preserv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lastRenderedPageBreak/>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lastRenderedPageBreak/>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lastRenderedPageBreak/>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5E8D41B3" w14:textId="77777777" w:rsidR="00845C18" w:rsidRDefault="00592848" w:rsidP="00845C18">
      <w:pPr>
        <w:pStyle w:val="PL"/>
        <w:rPr>
          <w:lang w:eastAsia="zh-CN"/>
        </w:rPr>
      </w:pPr>
      <w:r w:rsidRPr="00CA3372">
        <w:t xml:space="preserve">      description: </w:t>
      </w:r>
      <w:r w:rsidR="00845C18">
        <w:rPr>
          <w:lang w:eastAsia="zh-CN"/>
        </w:rPr>
        <w:t>&gt;</w:t>
      </w:r>
    </w:p>
    <w:p w14:paraId="68F4FC91"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4EAAD9DE" w14:textId="64DA24EE" w:rsidR="00592848" w:rsidRPr="00CA3372" w:rsidRDefault="00845C18" w:rsidP="00845C18">
      <w:pPr>
        <w:pStyle w:val="PL"/>
      </w:pPr>
      <w:r w:rsidRPr="00690A26">
        <w:t xml:space="preserve">       </w:t>
      </w:r>
      <w:r w:rsidR="00592848" w:rsidRPr="00CA3372">
        <w:t xml:space="preserve">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4FBED03D" w14:textId="77777777" w:rsidR="00845C18" w:rsidRDefault="00592848" w:rsidP="00845C18">
      <w:pPr>
        <w:pStyle w:val="PL"/>
        <w:rPr>
          <w:lang w:eastAsia="zh-CN"/>
        </w:rPr>
      </w:pPr>
      <w:r w:rsidRPr="00CA3372">
        <w:t xml:space="preserve">      description: </w:t>
      </w:r>
      <w:r w:rsidR="00845C18">
        <w:rPr>
          <w:lang w:eastAsia="zh-CN"/>
        </w:rPr>
        <w:t>&gt;</w:t>
      </w:r>
    </w:p>
    <w:p w14:paraId="3FEA6132"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080CA9D0" w14:textId="0D15E532" w:rsidR="00592848" w:rsidRPr="00CA3372" w:rsidRDefault="00845C18" w:rsidP="00845C18">
      <w:pPr>
        <w:pStyle w:val="PL"/>
      </w:pPr>
      <w:r w:rsidRPr="00690A26">
        <w:lastRenderedPageBreak/>
        <w:t xml:space="preserve">       </w:t>
      </w:r>
      <w:r w:rsidR="00592848" w:rsidRPr="00CA3372">
        <w:t xml:space="preserve">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1BB9C402" w14:textId="77777777" w:rsidR="00390A1D" w:rsidRDefault="00592848" w:rsidP="00390A1D">
      <w:pPr>
        <w:pStyle w:val="PL"/>
        <w:rPr>
          <w:lang w:eastAsia="zh-CN"/>
        </w:rPr>
      </w:pPr>
      <w:r w:rsidRPr="00CA3372">
        <w:t xml:space="preserve">      description: </w:t>
      </w:r>
      <w:r w:rsidR="00390A1D">
        <w:rPr>
          <w:lang w:eastAsia="zh-CN"/>
        </w:rPr>
        <w:t>&gt;</w:t>
      </w:r>
    </w:p>
    <w:p w14:paraId="3644BA3A" w14:textId="77777777" w:rsidR="00390A1D" w:rsidRDefault="00390A1D" w:rsidP="00390A1D">
      <w:pPr>
        <w:pStyle w:val="PL"/>
        <w:rPr>
          <w:lang w:eastAsia="zh-CN"/>
        </w:rPr>
      </w:pPr>
      <w:r w:rsidRPr="00690A26">
        <w:t xml:space="preserve">        </w:t>
      </w:r>
      <w:r w:rsidR="00592848" w:rsidRPr="00CA3372">
        <w:t>Represents a report including a matching result, and the information that</w:t>
      </w:r>
    </w:p>
    <w:p w14:paraId="71242373" w14:textId="54CE657C" w:rsidR="00592848" w:rsidRPr="00CA3372" w:rsidRDefault="00390A1D" w:rsidP="00390A1D">
      <w:pPr>
        <w:pStyle w:val="PL"/>
      </w:pPr>
      <w:r w:rsidRPr="00690A26">
        <w:t xml:space="preserve">       </w:t>
      </w:r>
      <w:r w:rsidR="00592848" w:rsidRPr="00CA3372">
        <w:t xml:space="preserve">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lastRenderedPageBreak/>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lastRenderedPageBreak/>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03"/>
    </w:p>
    <w:p w14:paraId="5C72EBBF" w14:textId="77777777" w:rsidR="00A934A6" w:rsidRPr="00CA3372" w:rsidRDefault="00A934A6" w:rsidP="00A934A6">
      <w:pPr>
        <w:pStyle w:val="8"/>
      </w:pPr>
      <w:bookmarkStart w:id="408" w:name="_Toc70925900"/>
      <w:bookmarkStart w:id="409" w:name="_Toc85878721"/>
      <w:r w:rsidRPr="00CA3372">
        <w:lastRenderedPageBreak/>
        <w:t>Annex B (informative)</w:t>
      </w:r>
      <w:proofErr w:type="gramStart"/>
      <w:r w:rsidRPr="00CA3372">
        <w:t>:</w:t>
      </w:r>
      <w:proofErr w:type="gramEnd"/>
      <w:r w:rsidRPr="00CA3372">
        <w:br/>
        <w:t>Change history</w:t>
      </w:r>
      <w:bookmarkEnd w:id="408"/>
      <w:bookmarkEnd w:id="409"/>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proofErr w:type="gramStart"/>
            <w:r w:rsidRPr="00CA3372">
              <w:rPr>
                <w:sz w:val="16"/>
                <w:szCs w:val="16"/>
                <w:lang w:eastAsia="zh-CN"/>
              </w:rPr>
              <w:t>C4</w:t>
            </w:r>
            <w:proofErr w:type="gramEnd"/>
            <w:r w:rsidRPr="00CA3372">
              <w:rPr>
                <w:sz w:val="16"/>
                <w:szCs w:val="16"/>
                <w:lang w:eastAsia="zh-CN"/>
              </w:rPr>
              <w:t>-212455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proofErr w:type="gramStart"/>
            <w:r w:rsidRPr="00CA3372">
              <w:rPr>
                <w:sz w:val="16"/>
                <w:szCs w:val="16"/>
                <w:lang w:eastAsia="zh-CN"/>
              </w:rPr>
              <w:t>C4</w:t>
            </w:r>
            <w:proofErr w:type="gramEnd"/>
            <w:r w:rsidRPr="00CA3372">
              <w:rPr>
                <w:sz w:val="16"/>
                <w:szCs w:val="16"/>
                <w:lang w:eastAsia="zh-CN"/>
              </w:rPr>
              <w:t>-21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w:t>
            </w:r>
            <w:proofErr w:type="gramStart"/>
            <w:r w:rsidR="005E3A8E" w:rsidRPr="00CA3372">
              <w:rPr>
                <w:sz w:val="16"/>
                <w:szCs w:val="16"/>
                <w:lang w:eastAsia="zh-CN"/>
              </w:rPr>
              <w:t>C4</w:t>
            </w:r>
            <w:proofErr w:type="gramEnd"/>
            <w:r w:rsidR="005E3A8E" w:rsidRPr="00CA3372">
              <w:rPr>
                <w:sz w:val="16"/>
                <w:szCs w:val="16"/>
                <w:lang w:eastAsia="zh-CN"/>
              </w:rPr>
              <w:t>-21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bookmarkStart w:id="410" w:name="OLE_LINK5"/>
            <w:bookmarkStart w:id="411" w:name="OLE_LINK9"/>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w:t>
            </w:r>
            <w:proofErr w:type="gramStart"/>
            <w:r w:rsidRPr="00CA3372">
              <w:rPr>
                <w:rFonts w:hint="eastAsia"/>
                <w:sz w:val="16"/>
                <w:szCs w:val="16"/>
                <w:lang w:eastAsia="zh-CN"/>
              </w:rPr>
              <w:t>C4</w:t>
            </w:r>
            <w:proofErr w:type="gramEnd"/>
            <w:r w:rsidRPr="00CA3372">
              <w:rPr>
                <w:rFonts w:hint="eastAsia"/>
                <w:sz w:val="16"/>
                <w:szCs w:val="16"/>
                <w:lang w:eastAsia="zh-CN"/>
              </w:rPr>
              <w:t>-215449.</w:t>
            </w:r>
            <w:bookmarkEnd w:id="410"/>
            <w:bookmarkEnd w:id="411"/>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r w:rsidR="00772B31" w:rsidRPr="00CA3372" w14:paraId="5CD42E4C" w14:textId="77777777" w:rsidTr="00A23D59">
        <w:tc>
          <w:tcPr>
            <w:tcW w:w="800" w:type="dxa"/>
            <w:shd w:val="solid" w:color="FFFFFF" w:fill="auto"/>
          </w:tcPr>
          <w:p w14:paraId="293927A7" w14:textId="672FCA61" w:rsidR="00772B31" w:rsidRDefault="00772B31"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10B30285" w14:textId="452906F3" w:rsidR="00772B31" w:rsidRDefault="00772B31"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3E745B6B" w14:textId="099E660F" w:rsidR="00772B31" w:rsidRDefault="00772B31"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10E3ED11" w14:textId="77777777" w:rsidR="00772B31" w:rsidRPr="00CA3372" w:rsidRDefault="00772B31" w:rsidP="00A23D59">
            <w:pPr>
              <w:pStyle w:val="TAL"/>
              <w:rPr>
                <w:sz w:val="16"/>
                <w:szCs w:val="16"/>
              </w:rPr>
            </w:pPr>
          </w:p>
        </w:tc>
        <w:tc>
          <w:tcPr>
            <w:tcW w:w="425" w:type="dxa"/>
            <w:shd w:val="solid" w:color="FFFFFF" w:fill="auto"/>
          </w:tcPr>
          <w:p w14:paraId="130A6CCF" w14:textId="77777777" w:rsidR="00772B31" w:rsidRPr="00CA3372" w:rsidRDefault="00772B31" w:rsidP="00A23D59">
            <w:pPr>
              <w:pStyle w:val="TAR"/>
              <w:rPr>
                <w:sz w:val="16"/>
                <w:szCs w:val="16"/>
              </w:rPr>
            </w:pPr>
          </w:p>
        </w:tc>
        <w:tc>
          <w:tcPr>
            <w:tcW w:w="425" w:type="dxa"/>
            <w:shd w:val="solid" w:color="FFFFFF" w:fill="auto"/>
          </w:tcPr>
          <w:p w14:paraId="11FD0D8E" w14:textId="77777777" w:rsidR="00772B31" w:rsidRPr="00CA3372" w:rsidRDefault="00772B31" w:rsidP="00A23D59">
            <w:pPr>
              <w:pStyle w:val="TAC"/>
              <w:rPr>
                <w:sz w:val="16"/>
                <w:szCs w:val="16"/>
              </w:rPr>
            </w:pPr>
          </w:p>
        </w:tc>
        <w:tc>
          <w:tcPr>
            <w:tcW w:w="4962" w:type="dxa"/>
            <w:shd w:val="solid" w:color="FFFFFF" w:fill="auto"/>
          </w:tcPr>
          <w:p w14:paraId="33FDB796" w14:textId="0C57D3D4" w:rsidR="00772B31" w:rsidRPr="00CA3372" w:rsidRDefault="00772B31" w:rsidP="00772B31">
            <w:pPr>
              <w:pStyle w:val="TAL"/>
              <w:rPr>
                <w:sz w:val="16"/>
                <w:szCs w:val="16"/>
                <w:lang w:eastAsia="zh-CN"/>
              </w:rPr>
            </w:pPr>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8</w:t>
            </w:r>
            <w:r w:rsidRPr="00CA3372">
              <w:rPr>
                <w:rFonts w:hint="eastAsia"/>
                <w:sz w:val="16"/>
                <w:szCs w:val="16"/>
                <w:lang w:eastAsia="zh-CN"/>
              </w:rPr>
              <w:t>-e including C4-2</w:t>
            </w:r>
            <w:r>
              <w:rPr>
                <w:rFonts w:hint="eastAsia"/>
                <w:sz w:val="16"/>
                <w:szCs w:val="16"/>
                <w:lang w:eastAsia="zh-CN"/>
              </w:rPr>
              <w:t xml:space="preserve">21337, </w:t>
            </w:r>
            <w:r w:rsidRPr="00CA3372">
              <w:rPr>
                <w:rFonts w:hint="eastAsia"/>
                <w:sz w:val="16"/>
                <w:szCs w:val="16"/>
                <w:lang w:eastAsia="zh-CN"/>
              </w:rPr>
              <w:t>C4-2</w:t>
            </w:r>
            <w:r>
              <w:rPr>
                <w:rFonts w:hint="eastAsia"/>
                <w:sz w:val="16"/>
                <w:szCs w:val="16"/>
                <w:lang w:eastAsia="zh-CN"/>
              </w:rPr>
              <w:t>21349</w:t>
            </w:r>
          </w:p>
        </w:tc>
        <w:tc>
          <w:tcPr>
            <w:tcW w:w="708" w:type="dxa"/>
            <w:shd w:val="solid" w:color="FFFFFF" w:fill="auto"/>
          </w:tcPr>
          <w:p w14:paraId="2778B568" w14:textId="18449668" w:rsidR="00772B31" w:rsidRDefault="00772B31" w:rsidP="00772B31">
            <w:pPr>
              <w:pStyle w:val="TAC"/>
              <w:rPr>
                <w:sz w:val="16"/>
                <w:szCs w:val="16"/>
              </w:rPr>
            </w:pPr>
            <w:r>
              <w:rPr>
                <w:sz w:val="16"/>
                <w:szCs w:val="16"/>
              </w:rPr>
              <w:t>1.</w:t>
            </w:r>
            <w:r>
              <w:rPr>
                <w:rFonts w:hint="eastAsia"/>
                <w:sz w:val="16"/>
                <w:szCs w:val="16"/>
                <w:lang w:eastAsia="zh-CN"/>
              </w:rPr>
              <w:t>2</w:t>
            </w:r>
            <w:r>
              <w:rPr>
                <w:sz w:val="16"/>
                <w:szCs w:val="16"/>
              </w:rPr>
              <w:t>.0</w:t>
            </w:r>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635E7" w14:textId="77777777" w:rsidR="00D53485" w:rsidRDefault="00D53485">
      <w:r>
        <w:separator/>
      </w:r>
    </w:p>
  </w:endnote>
  <w:endnote w:type="continuationSeparator" w:id="0">
    <w:p w14:paraId="1953AA82" w14:textId="77777777" w:rsidR="00D53485" w:rsidRDefault="00D5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C23B19" w:rsidRDefault="00C23B1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62FB1" w14:textId="77777777" w:rsidR="00D53485" w:rsidRDefault="00D53485">
      <w:r>
        <w:separator/>
      </w:r>
    </w:p>
  </w:footnote>
  <w:footnote w:type="continuationSeparator" w:id="0">
    <w:p w14:paraId="2C9DA8A2" w14:textId="77777777" w:rsidR="00D53485" w:rsidRDefault="00D53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32A13773" w:rsidR="00C23B19" w:rsidRDefault="00C2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9DA">
      <w:rPr>
        <w:rFonts w:ascii="Arial" w:hAnsi="Arial" w:cs="Arial"/>
        <w:b/>
        <w:noProof/>
        <w:sz w:val="18"/>
        <w:szCs w:val="18"/>
      </w:rPr>
      <w:t>3GPP TS 29.555 V1.2.0 (2022-03)</w:t>
    </w:r>
    <w:r>
      <w:rPr>
        <w:rFonts w:ascii="Arial" w:hAnsi="Arial" w:cs="Arial"/>
        <w:b/>
        <w:sz w:val="18"/>
        <w:szCs w:val="18"/>
      </w:rPr>
      <w:fldChar w:fldCharType="end"/>
    </w:r>
  </w:p>
  <w:p w14:paraId="582E9654" w14:textId="77777777" w:rsidR="00C23B19" w:rsidRDefault="00C2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9DA">
      <w:rPr>
        <w:rFonts w:ascii="Arial" w:hAnsi="Arial" w:cs="Arial"/>
        <w:b/>
        <w:noProof/>
        <w:sz w:val="18"/>
        <w:szCs w:val="18"/>
      </w:rPr>
      <w:t>50</w:t>
    </w:r>
    <w:r>
      <w:rPr>
        <w:rFonts w:ascii="Arial" w:hAnsi="Arial" w:cs="Arial"/>
        <w:b/>
        <w:sz w:val="18"/>
        <w:szCs w:val="18"/>
      </w:rPr>
      <w:fldChar w:fldCharType="end"/>
    </w:r>
  </w:p>
  <w:p w14:paraId="0E49EF68" w14:textId="3C2E45C2" w:rsidR="00C23B19" w:rsidRDefault="00C2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9DA">
      <w:rPr>
        <w:rFonts w:ascii="Arial" w:hAnsi="Arial" w:cs="Arial"/>
        <w:b/>
        <w:noProof/>
        <w:sz w:val="18"/>
        <w:szCs w:val="18"/>
      </w:rPr>
      <w:t>Release 17</w:t>
    </w:r>
    <w:r>
      <w:rPr>
        <w:rFonts w:ascii="Arial" w:hAnsi="Arial" w:cs="Arial"/>
        <w:b/>
        <w:sz w:val="18"/>
        <w:szCs w:val="18"/>
      </w:rPr>
      <w:fldChar w:fldCharType="end"/>
    </w:r>
  </w:p>
  <w:p w14:paraId="457228EB" w14:textId="77777777" w:rsidR="00C23B19" w:rsidRDefault="00C23B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0A1D"/>
    <w:rsid w:val="00393C97"/>
    <w:rsid w:val="003A64C7"/>
    <w:rsid w:val="003C3971"/>
    <w:rsid w:val="003D3A67"/>
    <w:rsid w:val="003D3CD0"/>
    <w:rsid w:val="003D7CF1"/>
    <w:rsid w:val="003E0563"/>
    <w:rsid w:val="003E68F6"/>
    <w:rsid w:val="003F270C"/>
    <w:rsid w:val="003F3BAF"/>
    <w:rsid w:val="00401830"/>
    <w:rsid w:val="00405D53"/>
    <w:rsid w:val="00423334"/>
    <w:rsid w:val="00433003"/>
    <w:rsid w:val="004345EC"/>
    <w:rsid w:val="00436B52"/>
    <w:rsid w:val="0044786F"/>
    <w:rsid w:val="00465515"/>
    <w:rsid w:val="004739E9"/>
    <w:rsid w:val="0047611B"/>
    <w:rsid w:val="00481E6B"/>
    <w:rsid w:val="00486666"/>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06A8"/>
    <w:rsid w:val="00543E6C"/>
    <w:rsid w:val="00565087"/>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69DA"/>
    <w:rsid w:val="00647114"/>
    <w:rsid w:val="0065095A"/>
    <w:rsid w:val="00663D5F"/>
    <w:rsid w:val="006727FC"/>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2B31"/>
    <w:rsid w:val="00774DA4"/>
    <w:rsid w:val="00781F0F"/>
    <w:rsid w:val="007848F2"/>
    <w:rsid w:val="00785CC5"/>
    <w:rsid w:val="00795789"/>
    <w:rsid w:val="007B0720"/>
    <w:rsid w:val="007B600E"/>
    <w:rsid w:val="007C339F"/>
    <w:rsid w:val="007D74A6"/>
    <w:rsid w:val="007E0420"/>
    <w:rsid w:val="007E2C16"/>
    <w:rsid w:val="007F0F4A"/>
    <w:rsid w:val="007F45E2"/>
    <w:rsid w:val="00800770"/>
    <w:rsid w:val="008028A4"/>
    <w:rsid w:val="00813090"/>
    <w:rsid w:val="008157CE"/>
    <w:rsid w:val="00830747"/>
    <w:rsid w:val="00840C98"/>
    <w:rsid w:val="00844B1E"/>
    <w:rsid w:val="00845C18"/>
    <w:rsid w:val="00857518"/>
    <w:rsid w:val="008630CE"/>
    <w:rsid w:val="008768CA"/>
    <w:rsid w:val="00886C9D"/>
    <w:rsid w:val="00893FD6"/>
    <w:rsid w:val="008B104F"/>
    <w:rsid w:val="008B5E89"/>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3B19"/>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E5147"/>
    <w:rsid w:val="00D00D45"/>
    <w:rsid w:val="00D05A05"/>
    <w:rsid w:val="00D3619C"/>
    <w:rsid w:val="00D3631E"/>
    <w:rsid w:val="00D42BF2"/>
    <w:rsid w:val="00D438E9"/>
    <w:rsid w:val="00D53485"/>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78BF-91DE-4B61-8F9A-4AB500F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20395</Words>
  <Characters>116257</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C4-221349</cp:lastModifiedBy>
  <cp:revision>3</cp:revision>
  <cp:lastPrinted>2019-02-25T14:05:00Z</cp:lastPrinted>
  <dcterms:created xsi:type="dcterms:W3CDTF">2022-03-01T03:22:00Z</dcterms:created>
  <dcterms:modified xsi:type="dcterms:W3CDTF">2022-03-01T03:22:00Z</dcterms:modified>
</cp:coreProperties>
</file>