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63A60FC8" w:rsidR="004F0988" w:rsidRPr="00127E7B" w:rsidRDefault="008A6D4A" w:rsidP="00743149">
            <w:pPr>
              <w:pStyle w:val="ZA"/>
              <w:framePr w:w="0" w:hRule="auto" w:wrap="auto" w:vAnchor="margin" w:hAnchor="text" w:yAlign="inline"/>
            </w:pPr>
            <w:bookmarkStart w:id="0" w:name="page1"/>
            <w:bookmarkStart w:id="1" w:name="_GoBack"/>
            <w:r w:rsidRPr="00127E7B">
              <w:rPr>
                <w:sz w:val="64"/>
              </w:rPr>
              <w:t>3GPP TS 29.</w:t>
            </w:r>
            <w:r w:rsidR="0027537A" w:rsidRPr="00127E7B">
              <w:rPr>
                <w:sz w:val="64"/>
              </w:rPr>
              <w:t>536</w:t>
            </w:r>
            <w:r w:rsidRPr="00127E7B">
              <w:rPr>
                <w:sz w:val="64"/>
              </w:rPr>
              <w:t xml:space="preserve"> </w:t>
            </w:r>
            <w:r w:rsidRPr="00127E7B">
              <w:t>V</w:t>
            </w:r>
            <w:r w:rsidR="0054317A">
              <w:t>1</w:t>
            </w:r>
            <w:r w:rsidRPr="00127E7B">
              <w:t>.</w:t>
            </w:r>
            <w:r w:rsidR="00743149">
              <w:t>2</w:t>
            </w:r>
            <w:r w:rsidRPr="00127E7B">
              <w:t>.</w:t>
            </w:r>
            <w:r w:rsidR="00A92ED0" w:rsidRPr="00127E7B">
              <w:t>0</w:t>
            </w:r>
            <w:r w:rsidRPr="00127E7B">
              <w:t xml:space="preserve"> </w:t>
            </w:r>
            <w:r w:rsidRPr="00127E7B">
              <w:rPr>
                <w:sz w:val="32"/>
              </w:rPr>
              <w:t>(202</w:t>
            </w:r>
            <w:r w:rsidR="00D7500C">
              <w:rPr>
                <w:sz w:val="32"/>
              </w:rPr>
              <w:t>2</w:t>
            </w:r>
            <w:r w:rsidRPr="00127E7B">
              <w:rPr>
                <w:sz w:val="32"/>
              </w:rPr>
              <w:t>-</w:t>
            </w:r>
            <w:r w:rsidR="00D7500C">
              <w:rPr>
                <w:sz w:val="32"/>
              </w:rPr>
              <w:t>0</w:t>
            </w:r>
            <w:r w:rsidR="00743149">
              <w:rPr>
                <w:sz w:val="32"/>
              </w:rPr>
              <w:t>3</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2" w:name="spectype2"/>
            <w:r w:rsidRPr="00127E7B">
              <w:t>Specification</w:t>
            </w:r>
            <w:bookmarkEnd w:id="2"/>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426E05"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10" o:title="5G-logo_175px"/>
                </v:shape>
              </w:pict>
            </w:r>
          </w:p>
        </w:tc>
        <w:tc>
          <w:tcPr>
            <w:tcW w:w="5540" w:type="dxa"/>
            <w:shd w:val="clear" w:color="auto" w:fill="auto"/>
          </w:tcPr>
          <w:p w14:paraId="58DF817D" w14:textId="281F6350" w:rsidR="001A6C9E" w:rsidRPr="00127E7B" w:rsidRDefault="00426E05" w:rsidP="001A6C9E">
            <w:pPr>
              <w:jc w:val="right"/>
            </w:pPr>
            <w:bookmarkStart w:id="3" w:name="logos"/>
            <w:r>
              <w:pict w14:anchorId="2CB49E08">
                <v:shape id="_x0000_i1026" type="#_x0000_t75" style="width:128.95pt;height:74.5pt">
                  <v:imagedata r:id="rId11" o:title="3GPP-logo_web"/>
                </v:shape>
              </w:pict>
            </w:r>
            <w:bookmarkEnd w:id="3"/>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4"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4"/>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5"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6"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6"/>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7"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AD4402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45D7D">
              <w:rPr>
                <w:noProof/>
                <w:sz w:val="18"/>
              </w:rPr>
              <w:t>2</w:t>
            </w:r>
            <w:r w:rsidRPr="00127E7B">
              <w:rPr>
                <w:noProof/>
                <w:sz w:val="18"/>
              </w:rPr>
              <w:t>, 3GPP Organizational Partners (ARIB, ATIS, CCSA, ETSI, TSDSI, TTA, TTC).</w:t>
            </w:r>
            <w:bookmarkStart w:id="8" w:name="copyrightaddon"/>
            <w:bookmarkEnd w:id="8"/>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7"/>
          </w:p>
          <w:p w14:paraId="588EB364" w14:textId="77777777" w:rsidR="00E16509" w:rsidRPr="00127E7B" w:rsidRDefault="00E16509" w:rsidP="00133525"/>
        </w:tc>
      </w:tr>
      <w:bookmarkEnd w:id="5"/>
    </w:tbl>
    <w:p w14:paraId="0605C236" w14:textId="77777777" w:rsidR="00080512" w:rsidRPr="00127E7B" w:rsidRDefault="00080512" w:rsidP="008A555E">
      <w:pPr>
        <w:pStyle w:val="TT"/>
      </w:pPr>
      <w:r w:rsidRPr="00127E7B">
        <w:br w:type="page"/>
      </w:r>
      <w:bookmarkStart w:id="9" w:name="tableOfContents"/>
      <w:bookmarkEnd w:id="9"/>
      <w:r w:rsidRPr="00127E7B">
        <w:lastRenderedPageBreak/>
        <w:t>Contents</w:t>
      </w:r>
    </w:p>
    <w:p w14:paraId="40C314A8" w14:textId="77777777" w:rsidR="00D96697" w:rsidRDefault="001F2CDD">
      <w:pPr>
        <w:pStyle w:val="10"/>
        <w:rPr>
          <w:rFonts w:asciiTheme="minorHAnsi" w:eastAsiaTheme="minorEastAsia" w:hAnsiTheme="minorHAnsi" w:cstheme="minorBidi"/>
          <w:szCs w:val="22"/>
          <w:lang w:val="en-US" w:eastAsia="zh-CN"/>
        </w:rPr>
      </w:pPr>
      <w:r w:rsidRPr="00127E7B">
        <w:fldChar w:fldCharType="begin"/>
      </w:r>
      <w:r w:rsidR="006857B7" w:rsidRPr="00127E7B">
        <w:instrText xml:space="preserve"> TOC \o "1-9" </w:instrText>
      </w:r>
      <w:r w:rsidRPr="00127E7B">
        <w:fldChar w:fldCharType="separate"/>
      </w:r>
      <w:r w:rsidR="00D96697">
        <w:t>Foreword</w:t>
      </w:r>
      <w:r w:rsidR="00D96697">
        <w:tab/>
      </w:r>
      <w:r w:rsidR="00D96697">
        <w:fldChar w:fldCharType="begin"/>
      </w:r>
      <w:r w:rsidR="00D96697">
        <w:instrText xml:space="preserve"> PAGEREF _Toc97040944 \h </w:instrText>
      </w:r>
      <w:r w:rsidR="00D96697">
        <w:fldChar w:fldCharType="separate"/>
      </w:r>
      <w:r w:rsidR="00D96697">
        <w:t>6</w:t>
      </w:r>
      <w:r w:rsidR="00D96697">
        <w:fldChar w:fldCharType="end"/>
      </w:r>
    </w:p>
    <w:p w14:paraId="16FC4FD2" w14:textId="77777777" w:rsidR="00D96697" w:rsidRDefault="00D96697">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_Toc97040945 \h </w:instrText>
      </w:r>
      <w:r>
        <w:fldChar w:fldCharType="separate"/>
      </w:r>
      <w:r>
        <w:t>8</w:t>
      </w:r>
      <w:r>
        <w:fldChar w:fldCharType="end"/>
      </w:r>
    </w:p>
    <w:p w14:paraId="688ED625" w14:textId="77777777" w:rsidR="00D96697" w:rsidRDefault="00D96697">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_Toc97040946 \h </w:instrText>
      </w:r>
      <w:r>
        <w:fldChar w:fldCharType="separate"/>
      </w:r>
      <w:r>
        <w:t>8</w:t>
      </w:r>
      <w:r>
        <w:fldChar w:fldCharType="end"/>
      </w:r>
    </w:p>
    <w:p w14:paraId="4ABA45BF" w14:textId="77777777" w:rsidR="00D96697" w:rsidRDefault="00D96697">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_Toc97040947 \h </w:instrText>
      </w:r>
      <w:r>
        <w:fldChar w:fldCharType="separate"/>
      </w:r>
      <w:r>
        <w:t>9</w:t>
      </w:r>
      <w:r>
        <w:fldChar w:fldCharType="end"/>
      </w:r>
    </w:p>
    <w:p w14:paraId="67129756" w14:textId="77777777" w:rsidR="00D96697" w:rsidRDefault="00D96697">
      <w:pPr>
        <w:pStyle w:val="21"/>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_Toc97040948 \h </w:instrText>
      </w:r>
      <w:r>
        <w:fldChar w:fldCharType="separate"/>
      </w:r>
      <w:r>
        <w:t>9</w:t>
      </w:r>
      <w:r>
        <w:fldChar w:fldCharType="end"/>
      </w:r>
    </w:p>
    <w:p w14:paraId="4F44AE1C" w14:textId="77777777" w:rsidR="00D96697" w:rsidRDefault="00D96697">
      <w:pPr>
        <w:pStyle w:val="21"/>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_Toc97040949 \h </w:instrText>
      </w:r>
      <w:r>
        <w:fldChar w:fldCharType="separate"/>
      </w:r>
      <w:r>
        <w:t>9</w:t>
      </w:r>
      <w:r>
        <w:fldChar w:fldCharType="end"/>
      </w:r>
    </w:p>
    <w:p w14:paraId="18D84948" w14:textId="77777777" w:rsidR="00D96697" w:rsidRDefault="00D96697">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_Toc97040950 \h </w:instrText>
      </w:r>
      <w:r>
        <w:fldChar w:fldCharType="separate"/>
      </w:r>
      <w:r>
        <w:t>9</w:t>
      </w:r>
      <w:r>
        <w:fldChar w:fldCharType="end"/>
      </w:r>
    </w:p>
    <w:p w14:paraId="3C801238" w14:textId="77777777" w:rsidR="00D96697" w:rsidRDefault="00D96697">
      <w:pPr>
        <w:pStyle w:val="21"/>
        <w:rPr>
          <w:rFonts w:asciiTheme="minorHAnsi" w:eastAsiaTheme="minorEastAsia" w:hAnsiTheme="minorHAnsi" w:cstheme="minorBidi"/>
          <w:sz w:val="22"/>
          <w:szCs w:val="22"/>
          <w:lang w:val="en-US" w:eastAsia="zh-CN"/>
        </w:rPr>
      </w:pPr>
      <w:r>
        <w:rPr>
          <w:lang w:eastAsia="zh-CN"/>
        </w:rPr>
        <w:t>4</w:t>
      </w:r>
      <w:r>
        <w:t>.1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_Toc97040951 \h </w:instrText>
      </w:r>
      <w:r>
        <w:fldChar w:fldCharType="separate"/>
      </w:r>
      <w:r>
        <w:t>9</w:t>
      </w:r>
      <w:r>
        <w:fldChar w:fldCharType="end"/>
      </w:r>
    </w:p>
    <w:p w14:paraId="1847B7A0" w14:textId="77777777" w:rsidR="00D96697" w:rsidRDefault="00D96697">
      <w:pPr>
        <w:pStyle w:val="21"/>
        <w:rPr>
          <w:rFonts w:asciiTheme="minorHAnsi" w:eastAsiaTheme="minorEastAsia" w:hAnsiTheme="minorHAnsi" w:cstheme="minorBidi"/>
          <w:sz w:val="22"/>
          <w:szCs w:val="22"/>
          <w:lang w:val="en-US" w:eastAsia="zh-CN"/>
        </w:rPr>
      </w:pPr>
      <w:r>
        <w:rPr>
          <w:lang w:eastAsia="zh-CN"/>
        </w:rPr>
        <w:t>4</w:t>
      </w:r>
      <w:r>
        <w:t>.2</w:t>
      </w:r>
      <w:r>
        <w:rPr>
          <w:rFonts w:asciiTheme="minorHAnsi" w:eastAsiaTheme="minorEastAsia" w:hAnsiTheme="minorHAnsi" w:cstheme="minorBidi"/>
          <w:sz w:val="22"/>
          <w:szCs w:val="22"/>
          <w:lang w:val="en-US" w:eastAsia="zh-CN"/>
        </w:rPr>
        <w:tab/>
      </w:r>
      <w:r>
        <w:rPr>
          <w:lang w:eastAsia="zh-CN"/>
        </w:rPr>
        <w:t>NSAC support in roaming</w:t>
      </w:r>
      <w:r>
        <w:tab/>
      </w:r>
      <w:r>
        <w:fldChar w:fldCharType="begin"/>
      </w:r>
      <w:r>
        <w:instrText xml:space="preserve"> PAGEREF _Toc97040952 \h </w:instrText>
      </w:r>
      <w:r>
        <w:fldChar w:fldCharType="separate"/>
      </w:r>
      <w:r>
        <w:t>10</w:t>
      </w:r>
      <w:r>
        <w:fldChar w:fldCharType="end"/>
      </w:r>
    </w:p>
    <w:p w14:paraId="125C4155" w14:textId="77777777" w:rsidR="00D96697" w:rsidRDefault="00D96697">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_Toc97040953 \h </w:instrText>
      </w:r>
      <w:r>
        <w:fldChar w:fldCharType="separate"/>
      </w:r>
      <w:r>
        <w:t>10</w:t>
      </w:r>
      <w:r>
        <w:fldChar w:fldCharType="end"/>
      </w:r>
    </w:p>
    <w:p w14:paraId="784302F0" w14:textId="77777777" w:rsidR="00D96697" w:rsidRDefault="00D96697">
      <w:pPr>
        <w:pStyle w:val="21"/>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_Toc97040954 \h </w:instrText>
      </w:r>
      <w:r>
        <w:fldChar w:fldCharType="separate"/>
      </w:r>
      <w:r>
        <w:t>10</w:t>
      </w:r>
      <w:r>
        <w:fldChar w:fldCharType="end"/>
      </w:r>
    </w:p>
    <w:p w14:paraId="3DD49FB5" w14:textId="77777777" w:rsidR="00D96697" w:rsidRDefault="00D96697">
      <w:pPr>
        <w:pStyle w:val="21"/>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_Toc97040955 \h </w:instrText>
      </w:r>
      <w:r>
        <w:fldChar w:fldCharType="separate"/>
      </w:r>
      <w:r>
        <w:t>11</w:t>
      </w:r>
      <w:r>
        <w:fldChar w:fldCharType="end"/>
      </w:r>
    </w:p>
    <w:p w14:paraId="20FFB999" w14:textId="77777777" w:rsidR="00D96697" w:rsidRDefault="00D96697">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_Toc97040956 \h </w:instrText>
      </w:r>
      <w:r>
        <w:fldChar w:fldCharType="separate"/>
      </w:r>
      <w:r>
        <w:t>11</w:t>
      </w:r>
      <w:r>
        <w:fldChar w:fldCharType="end"/>
      </w:r>
    </w:p>
    <w:p w14:paraId="0D7FEA11" w14:textId="77777777" w:rsidR="00D96697" w:rsidRDefault="00D96697">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_Toc97040957 \h </w:instrText>
      </w:r>
      <w:r>
        <w:fldChar w:fldCharType="separate"/>
      </w:r>
      <w:r>
        <w:t>11</w:t>
      </w:r>
      <w:r>
        <w:fldChar w:fldCharType="end"/>
      </w:r>
    </w:p>
    <w:p w14:paraId="7F434C96" w14:textId="77777777" w:rsidR="00D96697" w:rsidRDefault="00D96697">
      <w:pPr>
        <w:pStyle w:val="40"/>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_Toc97040958 \h </w:instrText>
      </w:r>
      <w:r>
        <w:fldChar w:fldCharType="separate"/>
      </w:r>
      <w:r>
        <w:t>11</w:t>
      </w:r>
      <w:r>
        <w:fldChar w:fldCharType="end"/>
      </w:r>
    </w:p>
    <w:p w14:paraId="53DE2275" w14:textId="77777777" w:rsidR="00D96697" w:rsidRDefault="00D96697">
      <w:pPr>
        <w:pStyle w:val="40"/>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_Toc97040959 \h </w:instrText>
      </w:r>
      <w:r>
        <w:fldChar w:fldCharType="separate"/>
      </w:r>
      <w:r>
        <w:t>11</w:t>
      </w:r>
      <w:r>
        <w:fldChar w:fldCharType="end"/>
      </w:r>
    </w:p>
    <w:p w14:paraId="0BDCC809" w14:textId="77777777" w:rsidR="00D96697" w:rsidRDefault="00D96697">
      <w:pPr>
        <w:pStyle w:val="50"/>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_Toc97040960 \h </w:instrText>
      </w:r>
      <w:r>
        <w:fldChar w:fldCharType="separate"/>
      </w:r>
      <w:r>
        <w:t>11</w:t>
      </w:r>
      <w:r>
        <w:fldChar w:fldCharType="end"/>
      </w:r>
    </w:p>
    <w:p w14:paraId="2FF2B978" w14:textId="77777777" w:rsidR="00D96697" w:rsidRDefault="00D96697">
      <w:pPr>
        <w:pStyle w:val="50"/>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_Toc97040961 \h </w:instrText>
      </w:r>
      <w:r>
        <w:fldChar w:fldCharType="separate"/>
      </w:r>
      <w:r>
        <w:t>12</w:t>
      </w:r>
      <w:r>
        <w:fldChar w:fldCharType="end"/>
      </w:r>
    </w:p>
    <w:p w14:paraId="0DC1ECEA" w14:textId="77777777" w:rsidR="00D96697" w:rsidRDefault="00D96697">
      <w:pPr>
        <w:pStyle w:val="40"/>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_Toc97040962 \h </w:instrText>
      </w:r>
      <w:r>
        <w:fldChar w:fldCharType="separate"/>
      </w:r>
      <w:r>
        <w:t>14</w:t>
      </w:r>
      <w:r>
        <w:fldChar w:fldCharType="end"/>
      </w:r>
    </w:p>
    <w:p w14:paraId="63AA88F3" w14:textId="77777777" w:rsidR="00D96697" w:rsidRDefault="00D96697">
      <w:pPr>
        <w:pStyle w:val="50"/>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_Toc97040963 \h </w:instrText>
      </w:r>
      <w:r>
        <w:fldChar w:fldCharType="separate"/>
      </w:r>
      <w:r>
        <w:t>14</w:t>
      </w:r>
      <w:r>
        <w:fldChar w:fldCharType="end"/>
      </w:r>
    </w:p>
    <w:p w14:paraId="2054B81B" w14:textId="77777777" w:rsidR="00D96697" w:rsidRDefault="00D96697">
      <w:pPr>
        <w:pStyle w:val="50"/>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_Toc97040964 \h </w:instrText>
      </w:r>
      <w:r>
        <w:fldChar w:fldCharType="separate"/>
      </w:r>
      <w:r>
        <w:t>14</w:t>
      </w:r>
      <w:r>
        <w:fldChar w:fldCharType="end"/>
      </w:r>
    </w:p>
    <w:p w14:paraId="6D27B7E0" w14:textId="77777777" w:rsidR="00D96697" w:rsidRDefault="00D96697">
      <w:pPr>
        <w:pStyle w:val="40"/>
        <w:rPr>
          <w:rFonts w:asciiTheme="minorHAnsi" w:eastAsiaTheme="minorEastAsia" w:hAnsiTheme="minorHAnsi" w:cstheme="minorBidi"/>
          <w:sz w:val="22"/>
          <w:szCs w:val="22"/>
          <w:lang w:val="en-US" w:eastAsia="zh-CN"/>
        </w:rPr>
      </w:pPr>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_Toc97040965 \h </w:instrText>
      </w:r>
      <w:r>
        <w:fldChar w:fldCharType="separate"/>
      </w:r>
      <w:r>
        <w:t>15</w:t>
      </w:r>
      <w:r>
        <w:fldChar w:fldCharType="end"/>
      </w:r>
    </w:p>
    <w:p w14:paraId="27C604F0" w14:textId="77777777" w:rsidR="00D96697" w:rsidRDefault="00D96697">
      <w:pPr>
        <w:pStyle w:val="50"/>
        <w:rPr>
          <w:rFonts w:asciiTheme="minorHAnsi" w:eastAsiaTheme="minorEastAsia" w:hAnsiTheme="minorHAnsi" w:cstheme="minorBidi"/>
          <w:sz w:val="22"/>
          <w:szCs w:val="22"/>
          <w:lang w:val="en-US" w:eastAsia="zh-CN"/>
        </w:rPr>
      </w:pPr>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_Toc97040966 \h </w:instrText>
      </w:r>
      <w:r>
        <w:fldChar w:fldCharType="separate"/>
      </w:r>
      <w:r>
        <w:t>15</w:t>
      </w:r>
      <w:r>
        <w:fldChar w:fldCharType="end"/>
      </w:r>
    </w:p>
    <w:p w14:paraId="72B828B3" w14:textId="77777777" w:rsidR="00D96697" w:rsidRDefault="00D96697">
      <w:pPr>
        <w:pStyle w:val="50"/>
        <w:rPr>
          <w:rFonts w:asciiTheme="minorHAnsi" w:eastAsiaTheme="minorEastAsia" w:hAnsiTheme="minorHAnsi" w:cstheme="minorBidi"/>
          <w:sz w:val="22"/>
          <w:szCs w:val="22"/>
          <w:lang w:val="en-US" w:eastAsia="zh-CN"/>
        </w:rPr>
      </w:pPr>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_Toc97040967 \h </w:instrText>
      </w:r>
      <w:r>
        <w:fldChar w:fldCharType="separate"/>
      </w:r>
      <w:r>
        <w:t>15</w:t>
      </w:r>
      <w:r>
        <w:fldChar w:fldCharType="end"/>
      </w:r>
    </w:p>
    <w:p w14:paraId="1DFE601A" w14:textId="77777777" w:rsidR="00D96697" w:rsidRDefault="00D96697">
      <w:pPr>
        <w:pStyle w:val="21"/>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t>Nnsacf_SliceEventExposure Service</w:t>
      </w:r>
      <w:r>
        <w:tab/>
      </w:r>
      <w:r>
        <w:fldChar w:fldCharType="begin"/>
      </w:r>
      <w:r>
        <w:instrText xml:space="preserve"> PAGEREF _Toc97040968 \h </w:instrText>
      </w:r>
      <w:r>
        <w:fldChar w:fldCharType="separate"/>
      </w:r>
      <w:r>
        <w:t>17</w:t>
      </w:r>
      <w:r>
        <w:fldChar w:fldCharType="end"/>
      </w:r>
    </w:p>
    <w:p w14:paraId="42B98FB3" w14:textId="77777777" w:rsidR="00D96697" w:rsidRDefault="00D96697">
      <w:pPr>
        <w:pStyle w:val="30"/>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_Toc97040969 \h </w:instrText>
      </w:r>
      <w:r>
        <w:fldChar w:fldCharType="separate"/>
      </w:r>
      <w:r>
        <w:t>17</w:t>
      </w:r>
      <w:r>
        <w:fldChar w:fldCharType="end"/>
      </w:r>
    </w:p>
    <w:p w14:paraId="63CAA017" w14:textId="77777777" w:rsidR="00D96697" w:rsidRDefault="00D96697">
      <w:pPr>
        <w:pStyle w:val="30"/>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_Toc97040970 \h </w:instrText>
      </w:r>
      <w:r>
        <w:fldChar w:fldCharType="separate"/>
      </w:r>
      <w:r>
        <w:t>18</w:t>
      </w:r>
      <w:r>
        <w:fldChar w:fldCharType="end"/>
      </w:r>
    </w:p>
    <w:p w14:paraId="6F6C78EE" w14:textId="77777777" w:rsidR="00D96697" w:rsidRDefault="00D96697">
      <w:pPr>
        <w:pStyle w:val="40"/>
        <w:rPr>
          <w:rFonts w:asciiTheme="minorHAnsi" w:eastAsiaTheme="minorEastAsia" w:hAnsiTheme="minorHAnsi" w:cstheme="minorBidi"/>
          <w:sz w:val="22"/>
          <w:szCs w:val="22"/>
          <w:lang w:val="en-US" w:eastAsia="zh-CN"/>
        </w:rPr>
      </w:pPr>
      <w:r>
        <w:t>5.</w:t>
      </w:r>
      <w:r>
        <w:rPr>
          <w:lang w:eastAsia="zh-CN"/>
        </w:rPr>
        <w:t>3</w:t>
      </w:r>
      <w:r>
        <w:t>.2.1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_Toc97040971 \h </w:instrText>
      </w:r>
      <w:r>
        <w:fldChar w:fldCharType="separate"/>
      </w:r>
      <w:r>
        <w:t>18</w:t>
      </w:r>
      <w:r>
        <w:fldChar w:fldCharType="end"/>
      </w:r>
    </w:p>
    <w:p w14:paraId="2F6835DA" w14:textId="77777777" w:rsidR="00D96697" w:rsidRDefault="00D96697">
      <w:pPr>
        <w:pStyle w:val="40"/>
        <w:rPr>
          <w:rFonts w:asciiTheme="minorHAnsi" w:eastAsiaTheme="minorEastAsia" w:hAnsiTheme="minorHAnsi" w:cstheme="minorBidi"/>
          <w:sz w:val="22"/>
          <w:szCs w:val="22"/>
          <w:lang w:val="en-US" w:eastAsia="zh-CN"/>
        </w:rPr>
      </w:pPr>
      <w:r>
        <w:t>5.</w:t>
      </w:r>
      <w:r>
        <w:rPr>
          <w:lang w:eastAsia="zh-CN"/>
        </w:rPr>
        <w:t>3</w:t>
      </w:r>
      <w:r>
        <w:t>.2.2</w:t>
      </w:r>
      <w:r>
        <w:rPr>
          <w:rFonts w:asciiTheme="minorHAnsi" w:eastAsiaTheme="minorEastAsia" w:hAnsiTheme="minorHAnsi" w:cstheme="minorBidi"/>
          <w:sz w:val="22"/>
          <w:szCs w:val="22"/>
          <w:lang w:val="en-US" w:eastAsia="zh-CN"/>
        </w:rPr>
        <w:tab/>
      </w:r>
      <w:r>
        <w:t>Subscribe</w:t>
      </w:r>
      <w:r>
        <w:tab/>
      </w:r>
      <w:r>
        <w:fldChar w:fldCharType="begin"/>
      </w:r>
      <w:r>
        <w:instrText xml:space="preserve"> PAGEREF _Toc97040972 \h </w:instrText>
      </w:r>
      <w:r>
        <w:fldChar w:fldCharType="separate"/>
      </w:r>
      <w:r>
        <w:t>18</w:t>
      </w:r>
      <w:r>
        <w:fldChar w:fldCharType="end"/>
      </w:r>
    </w:p>
    <w:p w14:paraId="4BE6BB8B" w14:textId="77777777" w:rsidR="00D96697" w:rsidRDefault="00D96697">
      <w:pPr>
        <w:pStyle w:val="50"/>
        <w:rPr>
          <w:rFonts w:asciiTheme="minorHAnsi" w:eastAsiaTheme="minorEastAsia" w:hAnsiTheme="minorHAnsi" w:cstheme="minorBidi"/>
          <w:sz w:val="22"/>
          <w:szCs w:val="22"/>
          <w:lang w:val="en-US" w:eastAsia="zh-CN"/>
        </w:rPr>
      </w:pPr>
      <w:r>
        <w:t>5.</w:t>
      </w:r>
      <w:r>
        <w:rPr>
          <w:lang w:eastAsia="zh-CN"/>
        </w:rPr>
        <w:t>3</w:t>
      </w:r>
      <w:r>
        <w:t>.2.2.1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_Toc97040973 \h </w:instrText>
      </w:r>
      <w:r>
        <w:fldChar w:fldCharType="separate"/>
      </w:r>
      <w:r>
        <w:t>18</w:t>
      </w:r>
      <w:r>
        <w:fldChar w:fldCharType="end"/>
      </w:r>
    </w:p>
    <w:p w14:paraId="6DB5AB0B" w14:textId="77777777" w:rsidR="00D96697" w:rsidRDefault="00D96697">
      <w:pPr>
        <w:pStyle w:val="50"/>
        <w:rPr>
          <w:rFonts w:asciiTheme="minorHAnsi" w:eastAsiaTheme="minorEastAsia" w:hAnsiTheme="minorHAnsi" w:cstheme="minorBidi"/>
          <w:sz w:val="22"/>
          <w:szCs w:val="22"/>
          <w:lang w:val="en-US" w:eastAsia="zh-CN"/>
        </w:rPr>
      </w:pPr>
      <w:r>
        <w:t>5.</w:t>
      </w:r>
      <w:r>
        <w:rPr>
          <w:lang w:eastAsia="zh-CN"/>
        </w:rPr>
        <w:t>3</w:t>
      </w:r>
      <w:r>
        <w:t>.2.2.2</w:t>
      </w:r>
      <w:r>
        <w:rPr>
          <w:rFonts w:asciiTheme="minorHAnsi" w:eastAsiaTheme="minorEastAsia" w:hAnsiTheme="minorHAnsi" w:cstheme="minorBidi"/>
          <w:sz w:val="22"/>
          <w:szCs w:val="22"/>
          <w:lang w:val="en-US" w:eastAsia="zh-CN"/>
        </w:rPr>
        <w:tab/>
      </w:r>
      <w:r>
        <w:t>Creation of a subscription</w:t>
      </w:r>
      <w:r>
        <w:tab/>
      </w:r>
      <w:r>
        <w:fldChar w:fldCharType="begin"/>
      </w:r>
      <w:r>
        <w:instrText xml:space="preserve"> PAGEREF _Toc97040974 \h </w:instrText>
      </w:r>
      <w:r>
        <w:fldChar w:fldCharType="separate"/>
      </w:r>
      <w:r>
        <w:t>18</w:t>
      </w:r>
      <w:r>
        <w:fldChar w:fldCharType="end"/>
      </w:r>
    </w:p>
    <w:p w14:paraId="6D6FC63F" w14:textId="77777777" w:rsidR="00D96697" w:rsidRDefault="00D96697">
      <w:pPr>
        <w:pStyle w:val="50"/>
        <w:rPr>
          <w:rFonts w:asciiTheme="minorHAnsi" w:eastAsiaTheme="minorEastAsia" w:hAnsiTheme="minorHAnsi" w:cstheme="minorBidi"/>
          <w:sz w:val="22"/>
          <w:szCs w:val="22"/>
          <w:lang w:val="en-US" w:eastAsia="zh-CN"/>
        </w:rPr>
      </w:pPr>
      <w:r>
        <w:t>5.</w:t>
      </w:r>
      <w:r>
        <w:rPr>
          <w:lang w:eastAsia="zh-CN"/>
        </w:rPr>
        <w:t>3</w:t>
      </w:r>
      <w:r>
        <w:t>.2.2.3</w:t>
      </w:r>
      <w:r>
        <w:rPr>
          <w:rFonts w:asciiTheme="minorHAnsi" w:eastAsiaTheme="minorEastAsia" w:hAnsiTheme="minorHAnsi" w:cstheme="minorBidi"/>
          <w:sz w:val="22"/>
          <w:szCs w:val="22"/>
          <w:lang w:val="en-US" w:eastAsia="zh-CN"/>
        </w:rPr>
        <w:tab/>
      </w:r>
      <w:r>
        <w:t>Modification of a subscription</w:t>
      </w:r>
      <w:r>
        <w:tab/>
      </w:r>
      <w:r>
        <w:fldChar w:fldCharType="begin"/>
      </w:r>
      <w:r>
        <w:instrText xml:space="preserve"> PAGEREF _Toc97040975 \h </w:instrText>
      </w:r>
      <w:r>
        <w:fldChar w:fldCharType="separate"/>
      </w:r>
      <w:r>
        <w:t>19</w:t>
      </w:r>
      <w:r>
        <w:fldChar w:fldCharType="end"/>
      </w:r>
    </w:p>
    <w:p w14:paraId="74154576" w14:textId="77777777" w:rsidR="00D96697" w:rsidRDefault="00D96697">
      <w:pPr>
        <w:pStyle w:val="50"/>
        <w:rPr>
          <w:rFonts w:asciiTheme="minorHAnsi" w:eastAsiaTheme="minorEastAsia" w:hAnsiTheme="minorHAnsi" w:cstheme="minorBidi"/>
          <w:sz w:val="22"/>
          <w:szCs w:val="22"/>
          <w:lang w:val="en-US" w:eastAsia="zh-CN"/>
        </w:rPr>
      </w:pPr>
      <w:r>
        <w:t>5.3.2.2.4</w:t>
      </w:r>
      <w:r>
        <w:rPr>
          <w:rFonts w:asciiTheme="minorHAnsi" w:eastAsiaTheme="minorEastAsia" w:hAnsiTheme="minorHAnsi" w:cstheme="minorBidi"/>
          <w:sz w:val="22"/>
          <w:szCs w:val="22"/>
          <w:lang w:val="en-US" w:eastAsia="zh-CN"/>
        </w:rPr>
        <w:tab/>
      </w:r>
      <w:r>
        <w:t>Creation of a one time and immediate reporting subscription</w:t>
      </w:r>
      <w:r>
        <w:tab/>
      </w:r>
      <w:r>
        <w:fldChar w:fldCharType="begin"/>
      </w:r>
      <w:r>
        <w:instrText xml:space="preserve"> PAGEREF _Toc97040976 \h </w:instrText>
      </w:r>
      <w:r>
        <w:fldChar w:fldCharType="separate"/>
      </w:r>
      <w:r>
        <w:t>21</w:t>
      </w:r>
      <w:r>
        <w:fldChar w:fldCharType="end"/>
      </w:r>
    </w:p>
    <w:p w14:paraId="6F16B354" w14:textId="77777777" w:rsidR="00D96697" w:rsidRDefault="00D96697">
      <w:pPr>
        <w:pStyle w:val="40"/>
        <w:rPr>
          <w:rFonts w:asciiTheme="minorHAnsi" w:eastAsiaTheme="minorEastAsia" w:hAnsiTheme="minorHAnsi" w:cstheme="minorBidi"/>
          <w:sz w:val="22"/>
          <w:szCs w:val="22"/>
          <w:lang w:val="en-US" w:eastAsia="zh-CN"/>
        </w:rPr>
      </w:pPr>
      <w:r>
        <w:t>5.</w:t>
      </w:r>
      <w:r>
        <w:rPr>
          <w:lang w:eastAsia="zh-CN"/>
        </w:rPr>
        <w:t>3</w:t>
      </w:r>
      <w:r>
        <w:t>.2.3</w:t>
      </w:r>
      <w:r>
        <w:rPr>
          <w:rFonts w:asciiTheme="minorHAnsi" w:eastAsiaTheme="minorEastAsia" w:hAnsiTheme="minorHAnsi" w:cstheme="minorBidi"/>
          <w:sz w:val="22"/>
          <w:szCs w:val="22"/>
          <w:lang w:val="en-US" w:eastAsia="zh-CN"/>
        </w:rPr>
        <w:tab/>
      </w:r>
      <w:r>
        <w:t>Unsubscribe</w:t>
      </w:r>
      <w:r>
        <w:tab/>
      </w:r>
      <w:r>
        <w:fldChar w:fldCharType="begin"/>
      </w:r>
      <w:r>
        <w:instrText xml:space="preserve"> PAGEREF _Toc97040977 \h </w:instrText>
      </w:r>
      <w:r>
        <w:fldChar w:fldCharType="separate"/>
      </w:r>
      <w:r>
        <w:t>21</w:t>
      </w:r>
      <w:r>
        <w:fldChar w:fldCharType="end"/>
      </w:r>
    </w:p>
    <w:p w14:paraId="54EA9A45" w14:textId="77777777" w:rsidR="00D96697" w:rsidRDefault="00D96697">
      <w:pPr>
        <w:pStyle w:val="50"/>
        <w:rPr>
          <w:rFonts w:asciiTheme="minorHAnsi" w:eastAsiaTheme="minorEastAsia" w:hAnsiTheme="minorHAnsi" w:cstheme="minorBidi"/>
          <w:sz w:val="22"/>
          <w:szCs w:val="22"/>
          <w:lang w:val="en-US" w:eastAsia="zh-CN"/>
        </w:rPr>
      </w:pPr>
      <w:r>
        <w:t>5.</w:t>
      </w:r>
      <w:r>
        <w:rPr>
          <w:lang w:eastAsia="zh-CN"/>
        </w:rPr>
        <w:t>3</w:t>
      </w:r>
      <w:r>
        <w:t>.2.3.1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_Toc97040978 \h </w:instrText>
      </w:r>
      <w:r>
        <w:fldChar w:fldCharType="separate"/>
      </w:r>
      <w:r>
        <w:t>21</w:t>
      </w:r>
      <w:r>
        <w:fldChar w:fldCharType="end"/>
      </w:r>
    </w:p>
    <w:p w14:paraId="472D338A" w14:textId="77777777" w:rsidR="00D96697" w:rsidRDefault="00D96697">
      <w:pPr>
        <w:pStyle w:val="40"/>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Notify</w:t>
      </w:r>
      <w:r>
        <w:tab/>
      </w:r>
      <w:r>
        <w:fldChar w:fldCharType="begin"/>
      </w:r>
      <w:r>
        <w:instrText xml:space="preserve"> PAGEREF _Toc97040979 \h </w:instrText>
      </w:r>
      <w:r>
        <w:fldChar w:fldCharType="separate"/>
      </w:r>
      <w:r>
        <w:t>22</w:t>
      </w:r>
      <w:r>
        <w:fldChar w:fldCharType="end"/>
      </w:r>
    </w:p>
    <w:p w14:paraId="2C1F133F" w14:textId="77777777" w:rsidR="00D96697" w:rsidRDefault="00D96697">
      <w:pPr>
        <w:pStyle w:val="50"/>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_Toc97040980 \h </w:instrText>
      </w:r>
      <w:r>
        <w:fldChar w:fldCharType="separate"/>
      </w:r>
      <w:r>
        <w:t>22</w:t>
      </w:r>
      <w:r>
        <w:fldChar w:fldCharType="end"/>
      </w:r>
    </w:p>
    <w:p w14:paraId="3F3210C2" w14:textId="77777777" w:rsidR="00D96697" w:rsidRDefault="00D96697">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_Toc97040981 \h </w:instrText>
      </w:r>
      <w:r>
        <w:fldChar w:fldCharType="separate"/>
      </w:r>
      <w:r>
        <w:t>23</w:t>
      </w:r>
      <w:r>
        <w:fldChar w:fldCharType="end"/>
      </w:r>
    </w:p>
    <w:p w14:paraId="7EB9B724" w14:textId="77777777" w:rsidR="00D96697" w:rsidRDefault="00D96697">
      <w:pPr>
        <w:pStyle w:val="21"/>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_Toc97040982 \h </w:instrText>
      </w:r>
      <w:r>
        <w:fldChar w:fldCharType="separate"/>
      </w:r>
      <w:r>
        <w:t>23</w:t>
      </w:r>
      <w:r>
        <w:fldChar w:fldCharType="end"/>
      </w:r>
    </w:p>
    <w:p w14:paraId="35B3EA06" w14:textId="77777777" w:rsidR="00D96697" w:rsidRDefault="00D96697">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_Toc97040983 \h </w:instrText>
      </w:r>
      <w:r>
        <w:fldChar w:fldCharType="separate"/>
      </w:r>
      <w:r>
        <w:t>23</w:t>
      </w:r>
      <w:r>
        <w:fldChar w:fldCharType="end"/>
      </w:r>
    </w:p>
    <w:p w14:paraId="5225AB17" w14:textId="77777777" w:rsidR="00D96697" w:rsidRDefault="00D96697">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_Toc97040984 \h </w:instrText>
      </w:r>
      <w:r>
        <w:fldChar w:fldCharType="separate"/>
      </w:r>
      <w:r>
        <w:t>24</w:t>
      </w:r>
      <w:r>
        <w:fldChar w:fldCharType="end"/>
      </w:r>
    </w:p>
    <w:p w14:paraId="0A217311" w14:textId="77777777" w:rsidR="00D96697" w:rsidRDefault="00D96697">
      <w:pPr>
        <w:pStyle w:val="40"/>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_Toc97040985 \h </w:instrText>
      </w:r>
      <w:r>
        <w:fldChar w:fldCharType="separate"/>
      </w:r>
      <w:r>
        <w:t>24</w:t>
      </w:r>
      <w:r>
        <w:fldChar w:fldCharType="end"/>
      </w:r>
    </w:p>
    <w:p w14:paraId="40480142" w14:textId="77777777" w:rsidR="00D96697" w:rsidRDefault="00D96697">
      <w:pPr>
        <w:pStyle w:val="40"/>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_Toc97040986 \h </w:instrText>
      </w:r>
      <w:r>
        <w:fldChar w:fldCharType="separate"/>
      </w:r>
      <w:r>
        <w:t>24</w:t>
      </w:r>
      <w:r>
        <w:fldChar w:fldCharType="end"/>
      </w:r>
    </w:p>
    <w:p w14:paraId="25650FA7" w14:textId="77777777" w:rsidR="00D96697" w:rsidRDefault="00D96697">
      <w:pPr>
        <w:pStyle w:val="50"/>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_Toc97040987 \h </w:instrText>
      </w:r>
      <w:r>
        <w:fldChar w:fldCharType="separate"/>
      </w:r>
      <w:r>
        <w:t>24</w:t>
      </w:r>
      <w:r>
        <w:fldChar w:fldCharType="end"/>
      </w:r>
    </w:p>
    <w:p w14:paraId="311648DE" w14:textId="77777777" w:rsidR="00D96697" w:rsidRDefault="00D96697">
      <w:pPr>
        <w:pStyle w:val="50"/>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_Toc97040988 \h </w:instrText>
      </w:r>
      <w:r>
        <w:fldChar w:fldCharType="separate"/>
      </w:r>
      <w:r>
        <w:t>24</w:t>
      </w:r>
      <w:r>
        <w:fldChar w:fldCharType="end"/>
      </w:r>
    </w:p>
    <w:p w14:paraId="3EF64643" w14:textId="77777777" w:rsidR="00D96697" w:rsidRDefault="00D96697">
      <w:pPr>
        <w:pStyle w:val="40"/>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_Toc97040989 \h </w:instrText>
      </w:r>
      <w:r>
        <w:fldChar w:fldCharType="separate"/>
      </w:r>
      <w:r>
        <w:t>24</w:t>
      </w:r>
      <w:r>
        <w:fldChar w:fldCharType="end"/>
      </w:r>
    </w:p>
    <w:p w14:paraId="08F25B79" w14:textId="77777777" w:rsidR="00D96697" w:rsidRDefault="00D96697">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_Toc97040990 \h </w:instrText>
      </w:r>
      <w:r>
        <w:fldChar w:fldCharType="separate"/>
      </w:r>
      <w:r>
        <w:t>24</w:t>
      </w:r>
      <w:r>
        <w:fldChar w:fldCharType="end"/>
      </w:r>
    </w:p>
    <w:p w14:paraId="54ABF058" w14:textId="77777777" w:rsidR="00D96697" w:rsidRDefault="00D96697">
      <w:pPr>
        <w:pStyle w:val="40"/>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_Toc97040991 \h </w:instrText>
      </w:r>
      <w:r>
        <w:fldChar w:fldCharType="separate"/>
      </w:r>
      <w:r>
        <w:t>24</w:t>
      </w:r>
      <w:r>
        <w:fldChar w:fldCharType="end"/>
      </w:r>
    </w:p>
    <w:p w14:paraId="6330536E" w14:textId="77777777" w:rsidR="00D96697" w:rsidRDefault="00D96697">
      <w:pPr>
        <w:pStyle w:val="40"/>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_Toc97040992 \h </w:instrText>
      </w:r>
      <w:r>
        <w:fldChar w:fldCharType="separate"/>
      </w:r>
      <w:r>
        <w:t>25</w:t>
      </w:r>
      <w:r>
        <w:fldChar w:fldCharType="end"/>
      </w:r>
    </w:p>
    <w:p w14:paraId="4FFD9FA4" w14:textId="77777777" w:rsidR="00D96697" w:rsidRDefault="00D96697">
      <w:pPr>
        <w:pStyle w:val="50"/>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_Toc97040993 \h </w:instrText>
      </w:r>
      <w:r>
        <w:fldChar w:fldCharType="separate"/>
      </w:r>
      <w:r>
        <w:t>25</w:t>
      </w:r>
      <w:r>
        <w:fldChar w:fldCharType="end"/>
      </w:r>
    </w:p>
    <w:p w14:paraId="4FE23A02" w14:textId="77777777" w:rsidR="00D96697" w:rsidRDefault="00D96697">
      <w:pPr>
        <w:pStyle w:val="50"/>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_Toc97040994 \h </w:instrText>
      </w:r>
      <w:r>
        <w:fldChar w:fldCharType="separate"/>
      </w:r>
      <w:r>
        <w:t>25</w:t>
      </w:r>
      <w:r>
        <w:fldChar w:fldCharType="end"/>
      </w:r>
    </w:p>
    <w:p w14:paraId="34D839FD" w14:textId="77777777" w:rsidR="00D96697" w:rsidRDefault="00D96697">
      <w:pPr>
        <w:pStyle w:val="50"/>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_Toc97040995 \h </w:instrText>
      </w:r>
      <w:r>
        <w:fldChar w:fldCharType="separate"/>
      </w:r>
      <w:r>
        <w:t>25</w:t>
      </w:r>
      <w:r>
        <w:fldChar w:fldCharType="end"/>
      </w:r>
    </w:p>
    <w:p w14:paraId="663581E3" w14:textId="77777777" w:rsidR="00D96697" w:rsidRDefault="00D96697">
      <w:pPr>
        <w:pStyle w:val="50"/>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_Toc97040996 \h </w:instrText>
      </w:r>
      <w:r>
        <w:fldChar w:fldCharType="separate"/>
      </w:r>
      <w:r>
        <w:t>27</w:t>
      </w:r>
      <w:r>
        <w:fldChar w:fldCharType="end"/>
      </w:r>
    </w:p>
    <w:p w14:paraId="2DC4DFA5" w14:textId="77777777" w:rsidR="00D96697" w:rsidRDefault="00D96697">
      <w:pPr>
        <w:pStyle w:val="40"/>
        <w:rPr>
          <w:rFonts w:asciiTheme="minorHAnsi" w:eastAsiaTheme="minorEastAsia" w:hAnsiTheme="minorHAnsi" w:cstheme="minorBidi"/>
          <w:sz w:val="22"/>
          <w:szCs w:val="22"/>
          <w:lang w:val="en-US" w:eastAsia="zh-CN"/>
        </w:rPr>
      </w:pPr>
      <w:r>
        <w:lastRenderedPageBreak/>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_Toc97040997 \h </w:instrText>
      </w:r>
      <w:r>
        <w:fldChar w:fldCharType="separate"/>
      </w:r>
      <w:r>
        <w:t>27</w:t>
      </w:r>
      <w:r>
        <w:fldChar w:fldCharType="end"/>
      </w:r>
    </w:p>
    <w:p w14:paraId="74C49248" w14:textId="77777777" w:rsidR="00D96697" w:rsidRDefault="00D96697">
      <w:pPr>
        <w:pStyle w:val="50"/>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_Toc97040998 \h </w:instrText>
      </w:r>
      <w:r>
        <w:fldChar w:fldCharType="separate"/>
      </w:r>
      <w:r>
        <w:t>27</w:t>
      </w:r>
      <w:r>
        <w:fldChar w:fldCharType="end"/>
      </w:r>
    </w:p>
    <w:p w14:paraId="342CD017" w14:textId="77777777" w:rsidR="00D96697" w:rsidRDefault="00D96697">
      <w:pPr>
        <w:pStyle w:val="50"/>
        <w:rPr>
          <w:rFonts w:asciiTheme="minorHAnsi" w:eastAsiaTheme="minorEastAsia" w:hAnsiTheme="minorHAnsi" w:cstheme="minorBidi"/>
          <w:sz w:val="22"/>
          <w:szCs w:val="22"/>
          <w:lang w:val="en-US" w:eastAsia="zh-CN"/>
        </w:rPr>
      </w:pPr>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_Toc97040999 \h </w:instrText>
      </w:r>
      <w:r>
        <w:fldChar w:fldCharType="separate"/>
      </w:r>
      <w:r>
        <w:t>27</w:t>
      </w:r>
      <w:r>
        <w:fldChar w:fldCharType="end"/>
      </w:r>
    </w:p>
    <w:p w14:paraId="3637C677" w14:textId="77777777" w:rsidR="00D96697" w:rsidRDefault="00D96697">
      <w:pPr>
        <w:pStyle w:val="50"/>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_Toc97041000 \h </w:instrText>
      </w:r>
      <w:r>
        <w:fldChar w:fldCharType="separate"/>
      </w:r>
      <w:r>
        <w:t>27</w:t>
      </w:r>
      <w:r>
        <w:fldChar w:fldCharType="end"/>
      </w:r>
    </w:p>
    <w:p w14:paraId="14C5A158" w14:textId="77777777" w:rsidR="00D96697" w:rsidRDefault="00D96697">
      <w:pPr>
        <w:pStyle w:val="50"/>
        <w:rPr>
          <w:rFonts w:asciiTheme="minorHAnsi" w:eastAsiaTheme="minorEastAsia" w:hAnsiTheme="minorHAnsi" w:cstheme="minorBidi"/>
          <w:sz w:val="22"/>
          <w:szCs w:val="22"/>
          <w:lang w:val="en-US" w:eastAsia="zh-CN"/>
        </w:rPr>
      </w:pPr>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_Toc97041001 \h </w:instrText>
      </w:r>
      <w:r>
        <w:fldChar w:fldCharType="separate"/>
      </w:r>
      <w:r>
        <w:t>28</w:t>
      </w:r>
      <w:r>
        <w:fldChar w:fldCharType="end"/>
      </w:r>
    </w:p>
    <w:p w14:paraId="7CCB65D6" w14:textId="77777777" w:rsidR="00D96697" w:rsidRDefault="00D96697">
      <w:pPr>
        <w:pStyle w:val="30"/>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_Toc97041002 \h </w:instrText>
      </w:r>
      <w:r>
        <w:fldChar w:fldCharType="separate"/>
      </w:r>
      <w:r>
        <w:t>29</w:t>
      </w:r>
      <w:r>
        <w:fldChar w:fldCharType="end"/>
      </w:r>
    </w:p>
    <w:p w14:paraId="220EBDC7" w14:textId="77777777" w:rsidR="00D96697" w:rsidRDefault="00D96697">
      <w:pPr>
        <w:pStyle w:val="30"/>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_Toc97041003 \h </w:instrText>
      </w:r>
      <w:r>
        <w:fldChar w:fldCharType="separate"/>
      </w:r>
      <w:r>
        <w:t>29</w:t>
      </w:r>
      <w:r>
        <w:fldChar w:fldCharType="end"/>
      </w:r>
    </w:p>
    <w:p w14:paraId="2A933883" w14:textId="77777777" w:rsidR="00D96697" w:rsidRDefault="00D96697">
      <w:pPr>
        <w:pStyle w:val="40"/>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_Toc97041004 \h </w:instrText>
      </w:r>
      <w:r>
        <w:fldChar w:fldCharType="separate"/>
      </w:r>
      <w:r>
        <w:t>29</w:t>
      </w:r>
      <w:r>
        <w:fldChar w:fldCharType="end"/>
      </w:r>
    </w:p>
    <w:p w14:paraId="6CEBBC6C" w14:textId="77777777" w:rsidR="00D96697" w:rsidRDefault="00D96697">
      <w:pPr>
        <w:pStyle w:val="40"/>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_Toc97041005 \h </w:instrText>
      </w:r>
      <w:r>
        <w:fldChar w:fldCharType="separate"/>
      </w:r>
      <w:r>
        <w:t>29</w:t>
      </w:r>
      <w:r>
        <w:fldChar w:fldCharType="end"/>
      </w:r>
    </w:p>
    <w:p w14:paraId="2AA87C56" w14:textId="77777777" w:rsidR="00D96697" w:rsidRDefault="00D96697">
      <w:pPr>
        <w:pStyle w:val="50"/>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_Toc97041006 \h </w:instrText>
      </w:r>
      <w:r>
        <w:fldChar w:fldCharType="separate"/>
      </w:r>
      <w:r>
        <w:t>29</w:t>
      </w:r>
      <w:r>
        <w:fldChar w:fldCharType="end"/>
      </w:r>
    </w:p>
    <w:p w14:paraId="1CB6C7E3" w14:textId="77777777" w:rsidR="00D96697" w:rsidRDefault="00D96697">
      <w:pPr>
        <w:pStyle w:val="50"/>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_Toc97041007 \h </w:instrText>
      </w:r>
      <w:r>
        <w:fldChar w:fldCharType="separate"/>
      </w:r>
      <w:r>
        <w:t>29</w:t>
      </w:r>
      <w:r>
        <w:fldChar w:fldCharType="end"/>
      </w:r>
    </w:p>
    <w:p w14:paraId="2B1EFE5F" w14:textId="77777777" w:rsidR="00D96697" w:rsidRDefault="00D96697">
      <w:pPr>
        <w:pStyle w:val="50"/>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_Toc97041008 \h </w:instrText>
      </w:r>
      <w:r>
        <w:fldChar w:fldCharType="separate"/>
      </w:r>
      <w:r>
        <w:t>29</w:t>
      </w:r>
      <w:r>
        <w:fldChar w:fldCharType="end"/>
      </w:r>
    </w:p>
    <w:p w14:paraId="5F11511C" w14:textId="77777777" w:rsidR="00D96697" w:rsidRDefault="00D96697">
      <w:pPr>
        <w:pStyle w:val="30"/>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_Toc97041009 \h </w:instrText>
      </w:r>
      <w:r>
        <w:fldChar w:fldCharType="separate"/>
      </w:r>
      <w:r>
        <w:t>30</w:t>
      </w:r>
      <w:r>
        <w:fldChar w:fldCharType="end"/>
      </w:r>
    </w:p>
    <w:p w14:paraId="36618DC4" w14:textId="77777777" w:rsidR="00D96697" w:rsidRDefault="00D96697">
      <w:pPr>
        <w:pStyle w:val="40"/>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_Toc97041010 \h </w:instrText>
      </w:r>
      <w:r>
        <w:fldChar w:fldCharType="separate"/>
      </w:r>
      <w:r>
        <w:t>30</w:t>
      </w:r>
      <w:r>
        <w:fldChar w:fldCharType="end"/>
      </w:r>
    </w:p>
    <w:p w14:paraId="578875F0" w14:textId="77777777" w:rsidR="00D96697" w:rsidRDefault="00D96697">
      <w:pPr>
        <w:pStyle w:val="40"/>
        <w:rPr>
          <w:rFonts w:asciiTheme="minorHAnsi" w:eastAsiaTheme="minorEastAsia" w:hAnsiTheme="minorHAnsi" w:cstheme="minorBidi"/>
          <w:sz w:val="22"/>
          <w:szCs w:val="22"/>
          <w:lang w:val="en-US" w:eastAsia="zh-CN"/>
        </w:rPr>
      </w:pPr>
      <w:r w:rsidRPr="00487CBC">
        <w:rPr>
          <w:lang w:val="en-US"/>
        </w:rPr>
        <w:t>6.1.6.2</w:t>
      </w:r>
      <w:r>
        <w:rPr>
          <w:rFonts w:asciiTheme="minorHAnsi" w:eastAsiaTheme="minorEastAsia" w:hAnsiTheme="minorHAnsi" w:cstheme="minorBidi"/>
          <w:sz w:val="22"/>
          <w:szCs w:val="22"/>
          <w:lang w:val="en-US" w:eastAsia="zh-CN"/>
        </w:rPr>
        <w:tab/>
      </w:r>
      <w:r w:rsidRPr="00487CBC">
        <w:rPr>
          <w:lang w:val="en-US"/>
        </w:rPr>
        <w:t>Structured data types</w:t>
      </w:r>
      <w:r>
        <w:tab/>
      </w:r>
      <w:r>
        <w:fldChar w:fldCharType="begin"/>
      </w:r>
      <w:r>
        <w:instrText xml:space="preserve"> PAGEREF _Toc97041011 \h </w:instrText>
      </w:r>
      <w:r>
        <w:fldChar w:fldCharType="separate"/>
      </w:r>
      <w:r>
        <w:t>30</w:t>
      </w:r>
      <w:r>
        <w:fldChar w:fldCharType="end"/>
      </w:r>
    </w:p>
    <w:p w14:paraId="29215AF2" w14:textId="77777777" w:rsidR="00D96697" w:rsidRDefault="00D96697">
      <w:pPr>
        <w:pStyle w:val="50"/>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_Toc97041012 \h </w:instrText>
      </w:r>
      <w:r>
        <w:fldChar w:fldCharType="separate"/>
      </w:r>
      <w:r>
        <w:t>30</w:t>
      </w:r>
      <w:r>
        <w:fldChar w:fldCharType="end"/>
      </w:r>
    </w:p>
    <w:p w14:paraId="7FAAB8D2" w14:textId="77777777" w:rsidR="00D96697" w:rsidRDefault="00D96697">
      <w:pPr>
        <w:pStyle w:val="50"/>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_Toc97041013 \h </w:instrText>
      </w:r>
      <w:r>
        <w:fldChar w:fldCharType="separate"/>
      </w:r>
      <w:r>
        <w:t>31</w:t>
      </w:r>
      <w:r>
        <w:fldChar w:fldCharType="end"/>
      </w:r>
    </w:p>
    <w:p w14:paraId="5381585C" w14:textId="77777777" w:rsidR="00D96697" w:rsidRDefault="00D96697">
      <w:pPr>
        <w:pStyle w:val="50"/>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_Toc97041014 \h </w:instrText>
      </w:r>
      <w:r>
        <w:fldChar w:fldCharType="separate"/>
      </w:r>
      <w:r>
        <w:t>31</w:t>
      </w:r>
      <w:r>
        <w:fldChar w:fldCharType="end"/>
      </w:r>
    </w:p>
    <w:p w14:paraId="242795DE" w14:textId="77777777" w:rsidR="00D96697" w:rsidRDefault="00D96697">
      <w:pPr>
        <w:pStyle w:val="50"/>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_Toc97041015 \h </w:instrText>
      </w:r>
      <w:r>
        <w:fldChar w:fldCharType="separate"/>
      </w:r>
      <w:r>
        <w:t>31</w:t>
      </w:r>
      <w:r>
        <w:fldChar w:fldCharType="end"/>
      </w:r>
    </w:p>
    <w:p w14:paraId="1DAD3453" w14:textId="77777777" w:rsidR="00D96697" w:rsidRDefault="00D96697">
      <w:pPr>
        <w:pStyle w:val="50"/>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_Toc97041016 \h </w:instrText>
      </w:r>
      <w:r>
        <w:fldChar w:fldCharType="separate"/>
      </w:r>
      <w:r>
        <w:t>32</w:t>
      </w:r>
      <w:r>
        <w:fldChar w:fldCharType="end"/>
      </w:r>
    </w:p>
    <w:p w14:paraId="18BD235B" w14:textId="77777777" w:rsidR="00D96697" w:rsidRDefault="00D96697">
      <w:pPr>
        <w:pStyle w:val="50"/>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_Toc97041017 \h </w:instrText>
      </w:r>
      <w:r>
        <w:fldChar w:fldCharType="separate"/>
      </w:r>
      <w:r>
        <w:t>32</w:t>
      </w:r>
      <w:r>
        <w:fldChar w:fldCharType="end"/>
      </w:r>
    </w:p>
    <w:p w14:paraId="2B020D50" w14:textId="77777777" w:rsidR="00D96697" w:rsidRDefault="00D96697">
      <w:pPr>
        <w:pStyle w:val="50"/>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_Toc97041018 \h </w:instrText>
      </w:r>
      <w:r>
        <w:fldChar w:fldCharType="separate"/>
      </w:r>
      <w:r>
        <w:t>32</w:t>
      </w:r>
      <w:r>
        <w:fldChar w:fldCharType="end"/>
      </w:r>
    </w:p>
    <w:p w14:paraId="08C572D5" w14:textId="77777777" w:rsidR="00D96697" w:rsidRDefault="00D96697">
      <w:pPr>
        <w:pStyle w:val="50"/>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_Toc97041019 \h </w:instrText>
      </w:r>
      <w:r>
        <w:fldChar w:fldCharType="separate"/>
      </w:r>
      <w:r>
        <w:t>32</w:t>
      </w:r>
      <w:r>
        <w:fldChar w:fldCharType="end"/>
      </w:r>
    </w:p>
    <w:p w14:paraId="19D314C5" w14:textId="77777777" w:rsidR="00D96697" w:rsidRDefault="00D96697">
      <w:pPr>
        <w:pStyle w:val="50"/>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UeACRequestInfo</w:t>
      </w:r>
      <w:r>
        <w:tab/>
      </w:r>
      <w:r>
        <w:fldChar w:fldCharType="begin"/>
      </w:r>
      <w:r>
        <w:instrText xml:space="preserve"> PAGEREF _Toc97041020 \h </w:instrText>
      </w:r>
      <w:r>
        <w:fldChar w:fldCharType="separate"/>
      </w:r>
      <w:r>
        <w:t>33</w:t>
      </w:r>
      <w:r>
        <w:fldChar w:fldCharType="end"/>
      </w:r>
    </w:p>
    <w:p w14:paraId="51D096AB" w14:textId="77777777" w:rsidR="00D96697" w:rsidRDefault="00D96697">
      <w:pPr>
        <w:pStyle w:val="50"/>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PduACRequestInfo</w:t>
      </w:r>
      <w:r>
        <w:tab/>
      </w:r>
      <w:r>
        <w:fldChar w:fldCharType="begin"/>
      </w:r>
      <w:r>
        <w:instrText xml:space="preserve"> PAGEREF _Toc97041021 \h </w:instrText>
      </w:r>
      <w:r>
        <w:fldChar w:fldCharType="separate"/>
      </w:r>
      <w:r>
        <w:t>33</w:t>
      </w:r>
      <w:r>
        <w:fldChar w:fldCharType="end"/>
      </w:r>
    </w:p>
    <w:p w14:paraId="4A30F470" w14:textId="77777777" w:rsidR="00D96697" w:rsidRDefault="00D96697">
      <w:pPr>
        <w:pStyle w:val="40"/>
        <w:rPr>
          <w:rFonts w:asciiTheme="minorHAnsi" w:eastAsiaTheme="minorEastAsia" w:hAnsiTheme="minorHAnsi" w:cstheme="minorBidi"/>
          <w:sz w:val="22"/>
          <w:szCs w:val="22"/>
          <w:lang w:val="en-US" w:eastAsia="zh-CN"/>
        </w:rPr>
      </w:pPr>
      <w:r w:rsidRPr="00487CBC">
        <w:rPr>
          <w:lang w:val="en-US"/>
        </w:rPr>
        <w:t>6.1.6.3</w:t>
      </w:r>
      <w:r>
        <w:rPr>
          <w:rFonts w:asciiTheme="minorHAnsi" w:eastAsiaTheme="minorEastAsia" w:hAnsiTheme="minorHAnsi" w:cstheme="minorBidi"/>
          <w:sz w:val="22"/>
          <w:szCs w:val="22"/>
          <w:lang w:val="en-US" w:eastAsia="zh-CN"/>
        </w:rPr>
        <w:tab/>
      </w:r>
      <w:r w:rsidRPr="00487CBC">
        <w:rPr>
          <w:lang w:val="en-US"/>
        </w:rPr>
        <w:t>Simple data types and enumerations</w:t>
      </w:r>
      <w:r>
        <w:tab/>
      </w:r>
      <w:r>
        <w:fldChar w:fldCharType="begin"/>
      </w:r>
      <w:r>
        <w:instrText xml:space="preserve"> PAGEREF _Toc97041022 \h </w:instrText>
      </w:r>
      <w:r>
        <w:fldChar w:fldCharType="separate"/>
      </w:r>
      <w:r>
        <w:t>33</w:t>
      </w:r>
      <w:r>
        <w:fldChar w:fldCharType="end"/>
      </w:r>
    </w:p>
    <w:p w14:paraId="531E501E" w14:textId="77777777" w:rsidR="00D96697" w:rsidRDefault="00D96697">
      <w:pPr>
        <w:pStyle w:val="50"/>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_Toc97041023 \h </w:instrText>
      </w:r>
      <w:r>
        <w:fldChar w:fldCharType="separate"/>
      </w:r>
      <w:r>
        <w:t>33</w:t>
      </w:r>
      <w:r>
        <w:fldChar w:fldCharType="end"/>
      </w:r>
    </w:p>
    <w:p w14:paraId="4CF46A29" w14:textId="77777777" w:rsidR="00D96697" w:rsidRDefault="00D96697">
      <w:pPr>
        <w:pStyle w:val="50"/>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_Toc97041024 \h </w:instrText>
      </w:r>
      <w:r>
        <w:fldChar w:fldCharType="separate"/>
      </w:r>
      <w:r>
        <w:t>33</w:t>
      </w:r>
      <w:r>
        <w:fldChar w:fldCharType="end"/>
      </w:r>
    </w:p>
    <w:p w14:paraId="579989E0" w14:textId="77777777" w:rsidR="00D96697" w:rsidRDefault="00D96697">
      <w:pPr>
        <w:pStyle w:val="50"/>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_Toc97041025 \h </w:instrText>
      </w:r>
      <w:r>
        <w:fldChar w:fldCharType="separate"/>
      </w:r>
      <w:r>
        <w:t>33</w:t>
      </w:r>
      <w:r>
        <w:fldChar w:fldCharType="end"/>
      </w:r>
    </w:p>
    <w:p w14:paraId="384B2E31" w14:textId="77777777" w:rsidR="00D96697" w:rsidRDefault="00D96697">
      <w:pPr>
        <w:pStyle w:val="50"/>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_Toc97041026 \h </w:instrText>
      </w:r>
      <w:r>
        <w:fldChar w:fldCharType="separate"/>
      </w:r>
      <w:r>
        <w:t>34</w:t>
      </w:r>
      <w:r>
        <w:fldChar w:fldCharType="end"/>
      </w:r>
    </w:p>
    <w:p w14:paraId="3737E325" w14:textId="77777777" w:rsidR="00D96697" w:rsidRDefault="00D96697">
      <w:pPr>
        <w:pStyle w:val="50"/>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_Toc97041027 \h </w:instrText>
      </w:r>
      <w:r>
        <w:fldChar w:fldCharType="separate"/>
      </w:r>
      <w:r>
        <w:t>34</w:t>
      </w:r>
      <w:r>
        <w:fldChar w:fldCharType="end"/>
      </w:r>
    </w:p>
    <w:p w14:paraId="7611D802" w14:textId="77777777" w:rsidR="00D96697" w:rsidRDefault="00D96697">
      <w:pPr>
        <w:pStyle w:val="40"/>
        <w:rPr>
          <w:rFonts w:asciiTheme="minorHAnsi" w:eastAsiaTheme="minorEastAsia" w:hAnsiTheme="minorHAnsi" w:cstheme="minorBidi"/>
          <w:sz w:val="22"/>
          <w:szCs w:val="22"/>
          <w:lang w:val="en-US" w:eastAsia="zh-CN"/>
        </w:rPr>
      </w:pPr>
      <w:r w:rsidRPr="00487CB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_Toc97041028 \h </w:instrText>
      </w:r>
      <w:r>
        <w:fldChar w:fldCharType="separate"/>
      </w:r>
      <w:r>
        <w:t>35</w:t>
      </w:r>
      <w:r>
        <w:fldChar w:fldCharType="end"/>
      </w:r>
    </w:p>
    <w:p w14:paraId="2598AF34" w14:textId="77777777" w:rsidR="00D96697" w:rsidRDefault="00D96697">
      <w:pPr>
        <w:pStyle w:val="40"/>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_Toc97041029 \h </w:instrText>
      </w:r>
      <w:r>
        <w:fldChar w:fldCharType="separate"/>
      </w:r>
      <w:r>
        <w:t>35</w:t>
      </w:r>
      <w:r>
        <w:fldChar w:fldCharType="end"/>
      </w:r>
    </w:p>
    <w:p w14:paraId="6D8615B6" w14:textId="77777777" w:rsidR="00D96697" w:rsidRDefault="00D96697">
      <w:pPr>
        <w:pStyle w:val="30"/>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_Toc97041030 \h </w:instrText>
      </w:r>
      <w:r>
        <w:fldChar w:fldCharType="separate"/>
      </w:r>
      <w:r>
        <w:t>35</w:t>
      </w:r>
      <w:r>
        <w:fldChar w:fldCharType="end"/>
      </w:r>
    </w:p>
    <w:p w14:paraId="4BFBCD52" w14:textId="77777777" w:rsidR="00D96697" w:rsidRDefault="00D96697">
      <w:pPr>
        <w:pStyle w:val="40"/>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_Toc97041031 \h </w:instrText>
      </w:r>
      <w:r>
        <w:fldChar w:fldCharType="separate"/>
      </w:r>
      <w:r>
        <w:t>35</w:t>
      </w:r>
      <w:r>
        <w:fldChar w:fldCharType="end"/>
      </w:r>
    </w:p>
    <w:p w14:paraId="16009357" w14:textId="77777777" w:rsidR="00D96697" w:rsidRDefault="00D96697">
      <w:pPr>
        <w:pStyle w:val="40"/>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_Toc97041032 \h </w:instrText>
      </w:r>
      <w:r>
        <w:fldChar w:fldCharType="separate"/>
      </w:r>
      <w:r>
        <w:t>35</w:t>
      </w:r>
      <w:r>
        <w:fldChar w:fldCharType="end"/>
      </w:r>
    </w:p>
    <w:p w14:paraId="2F212E33" w14:textId="77777777" w:rsidR="00D96697" w:rsidRDefault="00D96697">
      <w:pPr>
        <w:pStyle w:val="40"/>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_Toc97041033 \h </w:instrText>
      </w:r>
      <w:r>
        <w:fldChar w:fldCharType="separate"/>
      </w:r>
      <w:r>
        <w:t>35</w:t>
      </w:r>
      <w:r>
        <w:fldChar w:fldCharType="end"/>
      </w:r>
    </w:p>
    <w:p w14:paraId="26F619D8" w14:textId="77777777" w:rsidR="00D96697" w:rsidRDefault="00D96697">
      <w:pPr>
        <w:pStyle w:val="30"/>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_Toc97041034 \h </w:instrText>
      </w:r>
      <w:r>
        <w:fldChar w:fldCharType="separate"/>
      </w:r>
      <w:r>
        <w:t>35</w:t>
      </w:r>
      <w:r>
        <w:fldChar w:fldCharType="end"/>
      </w:r>
    </w:p>
    <w:p w14:paraId="4A4A399A" w14:textId="77777777" w:rsidR="00D96697" w:rsidRDefault="00D96697">
      <w:pPr>
        <w:pStyle w:val="30"/>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_Toc97041035 \h </w:instrText>
      </w:r>
      <w:r>
        <w:fldChar w:fldCharType="separate"/>
      </w:r>
      <w:r>
        <w:t>35</w:t>
      </w:r>
      <w:r>
        <w:fldChar w:fldCharType="end"/>
      </w:r>
    </w:p>
    <w:p w14:paraId="1C90A363" w14:textId="77777777" w:rsidR="00D96697" w:rsidRDefault="00D96697">
      <w:pPr>
        <w:pStyle w:val="21"/>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_Toc97041036 \h </w:instrText>
      </w:r>
      <w:r>
        <w:fldChar w:fldCharType="separate"/>
      </w:r>
      <w:r>
        <w:t>36</w:t>
      </w:r>
      <w:r>
        <w:fldChar w:fldCharType="end"/>
      </w:r>
    </w:p>
    <w:p w14:paraId="73D8C9A7" w14:textId="77777777" w:rsidR="00D96697" w:rsidRDefault="00D96697">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_Toc97041037 \h </w:instrText>
      </w:r>
      <w:r>
        <w:fldChar w:fldCharType="separate"/>
      </w:r>
      <w:r>
        <w:t>36</w:t>
      </w:r>
      <w:r>
        <w:fldChar w:fldCharType="end"/>
      </w:r>
    </w:p>
    <w:p w14:paraId="5EBD10D0" w14:textId="77777777" w:rsidR="00D96697" w:rsidRDefault="00D96697">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_Toc97041038 \h </w:instrText>
      </w:r>
      <w:r>
        <w:fldChar w:fldCharType="separate"/>
      </w:r>
      <w:r>
        <w:t>36</w:t>
      </w:r>
      <w:r>
        <w:fldChar w:fldCharType="end"/>
      </w:r>
    </w:p>
    <w:p w14:paraId="163AF33A" w14:textId="77777777" w:rsidR="00D96697" w:rsidRDefault="00D96697">
      <w:pPr>
        <w:pStyle w:val="40"/>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_Toc97041039 \h </w:instrText>
      </w:r>
      <w:r>
        <w:fldChar w:fldCharType="separate"/>
      </w:r>
      <w:r>
        <w:t>36</w:t>
      </w:r>
      <w:r>
        <w:fldChar w:fldCharType="end"/>
      </w:r>
    </w:p>
    <w:p w14:paraId="6E91AE9E" w14:textId="77777777" w:rsidR="00D96697" w:rsidRDefault="00D96697">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_Toc97041040 \h </w:instrText>
      </w:r>
      <w:r>
        <w:fldChar w:fldCharType="separate"/>
      </w:r>
      <w:r>
        <w:t>36</w:t>
      </w:r>
      <w:r>
        <w:fldChar w:fldCharType="end"/>
      </w:r>
    </w:p>
    <w:p w14:paraId="65E4C63A" w14:textId="77777777" w:rsidR="00D96697" w:rsidRDefault="00D96697">
      <w:pPr>
        <w:pStyle w:val="50"/>
        <w:rPr>
          <w:rFonts w:asciiTheme="minorHAnsi" w:eastAsiaTheme="minorEastAsia" w:hAnsiTheme="minorHAnsi" w:cstheme="minorBidi"/>
          <w:sz w:val="22"/>
          <w:szCs w:val="22"/>
          <w:lang w:val="en-US" w:eastAsia="zh-CN"/>
        </w:rPr>
      </w:pPr>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_Toc97041041 \h </w:instrText>
      </w:r>
      <w:r>
        <w:fldChar w:fldCharType="separate"/>
      </w:r>
      <w:r>
        <w:t>36</w:t>
      </w:r>
      <w:r>
        <w:fldChar w:fldCharType="end"/>
      </w:r>
    </w:p>
    <w:p w14:paraId="14958F64" w14:textId="77777777" w:rsidR="00D96697" w:rsidRDefault="00D96697">
      <w:pPr>
        <w:pStyle w:val="50"/>
        <w:rPr>
          <w:rFonts w:asciiTheme="minorHAnsi" w:eastAsiaTheme="minorEastAsia" w:hAnsiTheme="minorHAnsi" w:cstheme="minorBidi"/>
          <w:sz w:val="22"/>
          <w:szCs w:val="22"/>
          <w:lang w:val="en-US" w:eastAsia="zh-CN"/>
        </w:rPr>
      </w:pPr>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_Toc97041042 \h </w:instrText>
      </w:r>
      <w:r>
        <w:fldChar w:fldCharType="separate"/>
      </w:r>
      <w:r>
        <w:t>36</w:t>
      </w:r>
      <w:r>
        <w:fldChar w:fldCharType="end"/>
      </w:r>
    </w:p>
    <w:p w14:paraId="48AAAD85" w14:textId="77777777" w:rsidR="00D96697" w:rsidRDefault="00D96697">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_Toc97041043 \h </w:instrText>
      </w:r>
      <w:r>
        <w:fldChar w:fldCharType="separate"/>
      </w:r>
      <w:r>
        <w:t>36</w:t>
      </w:r>
      <w:r>
        <w:fldChar w:fldCharType="end"/>
      </w:r>
    </w:p>
    <w:p w14:paraId="56CF9803" w14:textId="77777777" w:rsidR="00D96697" w:rsidRDefault="00D96697">
      <w:pPr>
        <w:pStyle w:val="30"/>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_Toc97041044 \h </w:instrText>
      </w:r>
      <w:r>
        <w:fldChar w:fldCharType="separate"/>
      </w:r>
      <w:r>
        <w:t>37</w:t>
      </w:r>
      <w:r>
        <w:fldChar w:fldCharType="end"/>
      </w:r>
    </w:p>
    <w:p w14:paraId="75079CFA" w14:textId="77777777" w:rsidR="00D96697" w:rsidRDefault="00D96697">
      <w:pPr>
        <w:pStyle w:val="40"/>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_Toc97041045 \h </w:instrText>
      </w:r>
      <w:r>
        <w:fldChar w:fldCharType="separate"/>
      </w:r>
      <w:r>
        <w:t>37</w:t>
      </w:r>
      <w:r>
        <w:fldChar w:fldCharType="end"/>
      </w:r>
    </w:p>
    <w:p w14:paraId="401E269F" w14:textId="77777777" w:rsidR="00D96697" w:rsidRDefault="00D96697">
      <w:pPr>
        <w:pStyle w:val="40"/>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Subscriptions collection</w:t>
      </w:r>
      <w:r>
        <w:tab/>
      </w:r>
      <w:r>
        <w:fldChar w:fldCharType="begin"/>
      </w:r>
      <w:r>
        <w:instrText xml:space="preserve"> PAGEREF _Toc97041046 \h </w:instrText>
      </w:r>
      <w:r>
        <w:fldChar w:fldCharType="separate"/>
      </w:r>
      <w:r>
        <w:t>37</w:t>
      </w:r>
      <w:r>
        <w:fldChar w:fldCharType="end"/>
      </w:r>
    </w:p>
    <w:p w14:paraId="5FBC68B8" w14:textId="77777777" w:rsidR="00D96697" w:rsidRDefault="00D96697">
      <w:pPr>
        <w:pStyle w:val="50"/>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_Toc97041047 \h </w:instrText>
      </w:r>
      <w:r>
        <w:fldChar w:fldCharType="separate"/>
      </w:r>
      <w:r>
        <w:t>37</w:t>
      </w:r>
      <w:r>
        <w:fldChar w:fldCharType="end"/>
      </w:r>
    </w:p>
    <w:p w14:paraId="5A0A3535" w14:textId="77777777" w:rsidR="00D96697" w:rsidRDefault="00D96697">
      <w:pPr>
        <w:pStyle w:val="50"/>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_Toc97041048 \h </w:instrText>
      </w:r>
      <w:r>
        <w:fldChar w:fldCharType="separate"/>
      </w:r>
      <w:r>
        <w:t>37</w:t>
      </w:r>
      <w:r>
        <w:fldChar w:fldCharType="end"/>
      </w:r>
    </w:p>
    <w:p w14:paraId="54A80E57" w14:textId="77777777" w:rsidR="00D96697" w:rsidRDefault="00D96697">
      <w:pPr>
        <w:pStyle w:val="50"/>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_Toc97041049 \h </w:instrText>
      </w:r>
      <w:r>
        <w:fldChar w:fldCharType="separate"/>
      </w:r>
      <w:r>
        <w:t>38</w:t>
      </w:r>
      <w:r>
        <w:fldChar w:fldCharType="end"/>
      </w:r>
    </w:p>
    <w:p w14:paraId="4E3B0283" w14:textId="77777777" w:rsidR="00D96697" w:rsidRDefault="00D96697">
      <w:pPr>
        <w:pStyle w:val="50"/>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_Toc97041050 \h </w:instrText>
      </w:r>
      <w:r>
        <w:fldChar w:fldCharType="separate"/>
      </w:r>
      <w:r>
        <w:t>39</w:t>
      </w:r>
      <w:r>
        <w:fldChar w:fldCharType="end"/>
      </w:r>
    </w:p>
    <w:p w14:paraId="48DC2C70" w14:textId="77777777" w:rsidR="00D96697" w:rsidRDefault="00D96697">
      <w:pPr>
        <w:pStyle w:val="40"/>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subscription</w:t>
      </w:r>
      <w:r>
        <w:tab/>
      </w:r>
      <w:r>
        <w:fldChar w:fldCharType="begin"/>
      </w:r>
      <w:r>
        <w:instrText xml:space="preserve"> PAGEREF _Toc97041051 \h </w:instrText>
      </w:r>
      <w:r>
        <w:fldChar w:fldCharType="separate"/>
      </w:r>
      <w:r>
        <w:t>39</w:t>
      </w:r>
      <w:r>
        <w:fldChar w:fldCharType="end"/>
      </w:r>
    </w:p>
    <w:p w14:paraId="41A19E27" w14:textId="77777777" w:rsidR="00D96697" w:rsidRDefault="00D96697">
      <w:pPr>
        <w:pStyle w:val="50"/>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_Toc97041052 \h </w:instrText>
      </w:r>
      <w:r>
        <w:fldChar w:fldCharType="separate"/>
      </w:r>
      <w:r>
        <w:t>39</w:t>
      </w:r>
      <w:r>
        <w:fldChar w:fldCharType="end"/>
      </w:r>
    </w:p>
    <w:p w14:paraId="703D135C" w14:textId="77777777" w:rsidR="00D96697" w:rsidRDefault="00D96697">
      <w:pPr>
        <w:pStyle w:val="50"/>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_Toc97041053 \h </w:instrText>
      </w:r>
      <w:r>
        <w:fldChar w:fldCharType="separate"/>
      </w:r>
      <w:r>
        <w:t>39</w:t>
      </w:r>
      <w:r>
        <w:fldChar w:fldCharType="end"/>
      </w:r>
    </w:p>
    <w:p w14:paraId="721C9E6A" w14:textId="77777777" w:rsidR="00D96697" w:rsidRDefault="00D96697">
      <w:pPr>
        <w:pStyle w:val="50"/>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_Toc97041054 \h </w:instrText>
      </w:r>
      <w:r>
        <w:fldChar w:fldCharType="separate"/>
      </w:r>
      <w:r>
        <w:t>39</w:t>
      </w:r>
      <w:r>
        <w:fldChar w:fldCharType="end"/>
      </w:r>
    </w:p>
    <w:p w14:paraId="4EF63B39" w14:textId="77777777" w:rsidR="00D96697" w:rsidRDefault="00D96697">
      <w:pPr>
        <w:pStyle w:val="50"/>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_Toc97041055 \h </w:instrText>
      </w:r>
      <w:r>
        <w:fldChar w:fldCharType="separate"/>
      </w:r>
      <w:r>
        <w:t>44</w:t>
      </w:r>
      <w:r>
        <w:fldChar w:fldCharType="end"/>
      </w:r>
    </w:p>
    <w:p w14:paraId="574AD724" w14:textId="77777777" w:rsidR="00D96697" w:rsidRDefault="00D96697">
      <w:pPr>
        <w:pStyle w:val="30"/>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_Toc97041056 \h </w:instrText>
      </w:r>
      <w:r>
        <w:fldChar w:fldCharType="separate"/>
      </w:r>
      <w:r>
        <w:t>44</w:t>
      </w:r>
      <w:r>
        <w:fldChar w:fldCharType="end"/>
      </w:r>
    </w:p>
    <w:p w14:paraId="6D2C6D52" w14:textId="77777777" w:rsidR="00D96697" w:rsidRDefault="00D96697">
      <w:pPr>
        <w:pStyle w:val="30"/>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_Toc97041057 \h </w:instrText>
      </w:r>
      <w:r>
        <w:fldChar w:fldCharType="separate"/>
      </w:r>
      <w:r>
        <w:t>44</w:t>
      </w:r>
      <w:r>
        <w:fldChar w:fldCharType="end"/>
      </w:r>
    </w:p>
    <w:p w14:paraId="5C6ADC8C" w14:textId="77777777" w:rsidR="00D96697" w:rsidRDefault="00D96697">
      <w:pPr>
        <w:pStyle w:val="40"/>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_Toc97041058 \h </w:instrText>
      </w:r>
      <w:r>
        <w:fldChar w:fldCharType="separate"/>
      </w:r>
      <w:r>
        <w:t>44</w:t>
      </w:r>
      <w:r>
        <w:fldChar w:fldCharType="end"/>
      </w:r>
    </w:p>
    <w:p w14:paraId="0A9BC725" w14:textId="77777777" w:rsidR="00D96697" w:rsidRDefault="00D96697">
      <w:pPr>
        <w:pStyle w:val="40"/>
        <w:rPr>
          <w:rFonts w:asciiTheme="minorHAnsi" w:eastAsiaTheme="minorEastAsia" w:hAnsiTheme="minorHAnsi" w:cstheme="minorBidi"/>
          <w:sz w:val="22"/>
          <w:szCs w:val="22"/>
          <w:lang w:val="en-US" w:eastAsia="zh-CN"/>
        </w:rPr>
      </w:pPr>
      <w:r>
        <w:lastRenderedPageBreak/>
        <w:t>6.2.5.2</w:t>
      </w:r>
      <w:r>
        <w:rPr>
          <w:rFonts w:asciiTheme="minorHAnsi" w:eastAsiaTheme="minorEastAsia" w:hAnsiTheme="minorHAnsi" w:cstheme="minorBidi"/>
          <w:sz w:val="22"/>
          <w:szCs w:val="22"/>
          <w:lang w:val="en-US" w:eastAsia="zh-CN"/>
        </w:rPr>
        <w:tab/>
      </w:r>
      <w:r>
        <w:t>NSACF Event Notification</w:t>
      </w:r>
      <w:r>
        <w:tab/>
      </w:r>
      <w:r>
        <w:fldChar w:fldCharType="begin"/>
      </w:r>
      <w:r>
        <w:instrText xml:space="preserve"> PAGEREF _Toc97041059 \h </w:instrText>
      </w:r>
      <w:r>
        <w:fldChar w:fldCharType="separate"/>
      </w:r>
      <w:r>
        <w:t>44</w:t>
      </w:r>
      <w:r>
        <w:fldChar w:fldCharType="end"/>
      </w:r>
    </w:p>
    <w:p w14:paraId="15339995" w14:textId="77777777" w:rsidR="00D96697" w:rsidRDefault="00D96697">
      <w:pPr>
        <w:pStyle w:val="50"/>
        <w:rPr>
          <w:rFonts w:asciiTheme="minorHAnsi" w:eastAsiaTheme="minorEastAsia" w:hAnsiTheme="minorHAnsi" w:cstheme="minorBidi"/>
          <w:sz w:val="22"/>
          <w:szCs w:val="22"/>
          <w:lang w:val="en-US" w:eastAsia="zh-CN"/>
        </w:rPr>
      </w:pPr>
      <w:r>
        <w:t>6.2.5.2.1</w:t>
      </w:r>
      <w:r>
        <w:rPr>
          <w:rFonts w:asciiTheme="minorHAnsi" w:eastAsiaTheme="minorEastAsia" w:hAnsiTheme="minorHAnsi" w:cstheme="minorBidi"/>
          <w:sz w:val="22"/>
          <w:szCs w:val="22"/>
          <w:lang w:val="en-US" w:eastAsia="zh-CN"/>
        </w:rPr>
        <w:tab/>
      </w:r>
      <w:r>
        <w:t>Notification Definition</w:t>
      </w:r>
      <w:r>
        <w:tab/>
      </w:r>
      <w:r>
        <w:fldChar w:fldCharType="begin"/>
      </w:r>
      <w:r>
        <w:instrText xml:space="preserve"> PAGEREF _Toc97041060 \h </w:instrText>
      </w:r>
      <w:r>
        <w:fldChar w:fldCharType="separate"/>
      </w:r>
      <w:r>
        <w:t>44</w:t>
      </w:r>
      <w:r>
        <w:fldChar w:fldCharType="end"/>
      </w:r>
    </w:p>
    <w:p w14:paraId="77979303" w14:textId="77777777" w:rsidR="00D96697" w:rsidRDefault="00D96697">
      <w:pPr>
        <w:pStyle w:val="50"/>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Notification Standard Methods</w:t>
      </w:r>
      <w:r>
        <w:tab/>
      </w:r>
      <w:r>
        <w:fldChar w:fldCharType="begin"/>
      </w:r>
      <w:r>
        <w:instrText xml:space="preserve"> PAGEREF _Toc97041061 \h </w:instrText>
      </w:r>
      <w:r>
        <w:fldChar w:fldCharType="separate"/>
      </w:r>
      <w:r>
        <w:t>44</w:t>
      </w:r>
      <w:r>
        <w:fldChar w:fldCharType="end"/>
      </w:r>
    </w:p>
    <w:p w14:paraId="0CEFC88A" w14:textId="77777777" w:rsidR="00D96697" w:rsidRDefault="00D96697">
      <w:pPr>
        <w:pStyle w:val="30"/>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_Toc97041062 \h </w:instrText>
      </w:r>
      <w:r>
        <w:fldChar w:fldCharType="separate"/>
      </w:r>
      <w:r>
        <w:t>45</w:t>
      </w:r>
      <w:r>
        <w:fldChar w:fldCharType="end"/>
      </w:r>
    </w:p>
    <w:p w14:paraId="65ECFF91" w14:textId="77777777" w:rsidR="00D96697" w:rsidRDefault="00D96697">
      <w:pPr>
        <w:pStyle w:val="40"/>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_Toc97041063 \h </w:instrText>
      </w:r>
      <w:r>
        <w:fldChar w:fldCharType="separate"/>
      </w:r>
      <w:r>
        <w:t>45</w:t>
      </w:r>
      <w:r>
        <w:fldChar w:fldCharType="end"/>
      </w:r>
    </w:p>
    <w:p w14:paraId="501548AC" w14:textId="77777777" w:rsidR="00D96697" w:rsidRDefault="00D96697">
      <w:pPr>
        <w:pStyle w:val="40"/>
        <w:rPr>
          <w:rFonts w:asciiTheme="minorHAnsi" w:eastAsiaTheme="minorEastAsia" w:hAnsiTheme="minorHAnsi" w:cstheme="minorBidi"/>
          <w:sz w:val="22"/>
          <w:szCs w:val="22"/>
          <w:lang w:val="en-US" w:eastAsia="zh-CN"/>
        </w:rPr>
      </w:pPr>
      <w:r w:rsidRPr="00487CBC">
        <w:rPr>
          <w:lang w:val="en-US"/>
        </w:rPr>
        <w:t>6.2.6.2</w:t>
      </w:r>
      <w:r>
        <w:rPr>
          <w:rFonts w:asciiTheme="minorHAnsi" w:eastAsiaTheme="minorEastAsia" w:hAnsiTheme="minorHAnsi" w:cstheme="minorBidi"/>
          <w:sz w:val="22"/>
          <w:szCs w:val="22"/>
          <w:lang w:val="en-US" w:eastAsia="zh-CN"/>
        </w:rPr>
        <w:tab/>
      </w:r>
      <w:r w:rsidRPr="00487CBC">
        <w:rPr>
          <w:lang w:val="en-US"/>
        </w:rPr>
        <w:t>Structured data types</w:t>
      </w:r>
      <w:r>
        <w:tab/>
      </w:r>
      <w:r>
        <w:fldChar w:fldCharType="begin"/>
      </w:r>
      <w:r>
        <w:instrText xml:space="preserve"> PAGEREF _Toc97041064 \h </w:instrText>
      </w:r>
      <w:r>
        <w:fldChar w:fldCharType="separate"/>
      </w:r>
      <w:r>
        <w:t>46</w:t>
      </w:r>
      <w:r>
        <w:fldChar w:fldCharType="end"/>
      </w:r>
    </w:p>
    <w:p w14:paraId="5B91D702" w14:textId="77777777" w:rsidR="00D96697" w:rsidRDefault="00D96697">
      <w:pPr>
        <w:pStyle w:val="50"/>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_Toc97041065 \h </w:instrText>
      </w:r>
      <w:r>
        <w:fldChar w:fldCharType="separate"/>
      </w:r>
      <w:r>
        <w:t>46</w:t>
      </w:r>
      <w:r>
        <w:fldChar w:fldCharType="end"/>
      </w:r>
    </w:p>
    <w:p w14:paraId="04F2507B" w14:textId="77777777" w:rsidR="00D96697" w:rsidRDefault="00D96697">
      <w:pPr>
        <w:pStyle w:val="50"/>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_Toc97041066 \h </w:instrText>
      </w:r>
      <w:r>
        <w:fldChar w:fldCharType="separate"/>
      </w:r>
      <w:r>
        <w:t>47</w:t>
      </w:r>
      <w:r>
        <w:fldChar w:fldCharType="end"/>
      </w:r>
    </w:p>
    <w:p w14:paraId="5F062F9C" w14:textId="77777777" w:rsidR="00D96697" w:rsidRDefault="00D96697">
      <w:pPr>
        <w:pStyle w:val="50"/>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_Toc97041067 \h </w:instrText>
      </w:r>
      <w:r>
        <w:fldChar w:fldCharType="separate"/>
      </w:r>
      <w:r>
        <w:t>47</w:t>
      </w:r>
      <w:r>
        <w:fldChar w:fldCharType="end"/>
      </w:r>
    </w:p>
    <w:p w14:paraId="0B5D64F8" w14:textId="77777777" w:rsidR="00D96697" w:rsidRDefault="00D96697">
      <w:pPr>
        <w:pStyle w:val="50"/>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_Toc97041068 \h </w:instrText>
      </w:r>
      <w:r>
        <w:fldChar w:fldCharType="separate"/>
      </w:r>
      <w:r>
        <w:t>48</w:t>
      </w:r>
      <w:r>
        <w:fldChar w:fldCharType="end"/>
      </w:r>
    </w:p>
    <w:p w14:paraId="18F723C9" w14:textId="77777777" w:rsidR="00D96697" w:rsidRDefault="00D96697">
      <w:pPr>
        <w:pStyle w:val="50"/>
        <w:rPr>
          <w:rFonts w:asciiTheme="minorHAnsi" w:eastAsiaTheme="minorEastAsia" w:hAnsiTheme="minorHAnsi" w:cstheme="minorBidi"/>
          <w:sz w:val="22"/>
          <w:szCs w:val="22"/>
          <w:lang w:val="en-US" w:eastAsia="zh-CN"/>
        </w:rPr>
      </w:pPr>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_Toc97041069 \h </w:instrText>
      </w:r>
      <w:r>
        <w:fldChar w:fldCharType="separate"/>
      </w:r>
      <w:r>
        <w:t>48</w:t>
      </w:r>
      <w:r>
        <w:fldChar w:fldCharType="end"/>
      </w:r>
    </w:p>
    <w:p w14:paraId="5C249781" w14:textId="77777777" w:rsidR="00D96697" w:rsidRDefault="00D96697">
      <w:pPr>
        <w:pStyle w:val="50"/>
        <w:rPr>
          <w:rFonts w:asciiTheme="minorHAnsi" w:eastAsiaTheme="minorEastAsia" w:hAnsiTheme="minorHAnsi" w:cstheme="minorBidi"/>
          <w:sz w:val="22"/>
          <w:szCs w:val="22"/>
          <w:lang w:val="en-US" w:eastAsia="zh-CN"/>
        </w:rPr>
      </w:pPr>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_Toc97041070 \h </w:instrText>
      </w:r>
      <w:r>
        <w:fldChar w:fldCharType="separate"/>
      </w:r>
      <w:r>
        <w:t>49</w:t>
      </w:r>
      <w:r>
        <w:fldChar w:fldCharType="end"/>
      </w:r>
    </w:p>
    <w:p w14:paraId="02D526A1" w14:textId="77777777" w:rsidR="00D96697" w:rsidRDefault="00D96697">
      <w:pPr>
        <w:pStyle w:val="50"/>
        <w:rPr>
          <w:rFonts w:asciiTheme="minorHAnsi" w:eastAsiaTheme="minorEastAsia" w:hAnsiTheme="minorHAnsi" w:cstheme="minorBidi"/>
          <w:sz w:val="22"/>
          <w:szCs w:val="22"/>
          <w:lang w:val="en-US" w:eastAsia="zh-CN"/>
        </w:rPr>
      </w:pPr>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_Toc97041071 \h </w:instrText>
      </w:r>
      <w:r>
        <w:fldChar w:fldCharType="separate"/>
      </w:r>
      <w:r>
        <w:t>49</w:t>
      </w:r>
      <w:r>
        <w:fldChar w:fldCharType="end"/>
      </w:r>
    </w:p>
    <w:p w14:paraId="46379E25" w14:textId="77777777" w:rsidR="00D96697" w:rsidRDefault="00D96697">
      <w:pPr>
        <w:pStyle w:val="40"/>
        <w:rPr>
          <w:rFonts w:asciiTheme="minorHAnsi" w:eastAsiaTheme="minorEastAsia" w:hAnsiTheme="minorHAnsi" w:cstheme="minorBidi"/>
          <w:sz w:val="22"/>
          <w:szCs w:val="22"/>
          <w:lang w:val="en-US" w:eastAsia="zh-CN"/>
        </w:rPr>
      </w:pPr>
      <w:r w:rsidRPr="00487CBC">
        <w:rPr>
          <w:lang w:val="en-US"/>
        </w:rPr>
        <w:t>6.2.6.3</w:t>
      </w:r>
      <w:r>
        <w:rPr>
          <w:rFonts w:asciiTheme="minorHAnsi" w:eastAsiaTheme="minorEastAsia" w:hAnsiTheme="minorHAnsi" w:cstheme="minorBidi"/>
          <w:sz w:val="22"/>
          <w:szCs w:val="22"/>
          <w:lang w:val="en-US" w:eastAsia="zh-CN"/>
        </w:rPr>
        <w:tab/>
      </w:r>
      <w:r w:rsidRPr="00487CBC">
        <w:rPr>
          <w:lang w:val="en-US"/>
        </w:rPr>
        <w:t>Simple data types and enumerations</w:t>
      </w:r>
      <w:r>
        <w:tab/>
      </w:r>
      <w:r>
        <w:fldChar w:fldCharType="begin"/>
      </w:r>
      <w:r>
        <w:instrText xml:space="preserve"> PAGEREF _Toc97041072 \h </w:instrText>
      </w:r>
      <w:r>
        <w:fldChar w:fldCharType="separate"/>
      </w:r>
      <w:r>
        <w:t>49</w:t>
      </w:r>
      <w:r>
        <w:fldChar w:fldCharType="end"/>
      </w:r>
    </w:p>
    <w:p w14:paraId="5EBAB900" w14:textId="77777777" w:rsidR="00D96697" w:rsidRDefault="00D96697">
      <w:pPr>
        <w:pStyle w:val="50"/>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_Toc97041073 \h </w:instrText>
      </w:r>
      <w:r>
        <w:fldChar w:fldCharType="separate"/>
      </w:r>
      <w:r>
        <w:t>49</w:t>
      </w:r>
      <w:r>
        <w:fldChar w:fldCharType="end"/>
      </w:r>
    </w:p>
    <w:p w14:paraId="3C581163" w14:textId="77777777" w:rsidR="00D96697" w:rsidRDefault="00D96697">
      <w:pPr>
        <w:pStyle w:val="50"/>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_Toc97041074 \h </w:instrText>
      </w:r>
      <w:r>
        <w:fldChar w:fldCharType="separate"/>
      </w:r>
      <w:r>
        <w:t>49</w:t>
      </w:r>
      <w:r>
        <w:fldChar w:fldCharType="end"/>
      </w:r>
    </w:p>
    <w:p w14:paraId="199FDB62" w14:textId="77777777" w:rsidR="00D96697" w:rsidRDefault="00D96697">
      <w:pPr>
        <w:pStyle w:val="50"/>
        <w:rPr>
          <w:rFonts w:asciiTheme="minorHAnsi" w:eastAsiaTheme="minorEastAsia" w:hAnsiTheme="minorHAnsi" w:cstheme="minorBidi"/>
          <w:sz w:val="22"/>
          <w:szCs w:val="22"/>
          <w:lang w:val="en-US" w:eastAsia="zh-CN"/>
        </w:rPr>
      </w:pPr>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_Toc97041075 \h </w:instrText>
      </w:r>
      <w:r>
        <w:fldChar w:fldCharType="separate"/>
      </w:r>
      <w:r>
        <w:t>50</w:t>
      </w:r>
      <w:r>
        <w:fldChar w:fldCharType="end"/>
      </w:r>
    </w:p>
    <w:p w14:paraId="24AFFEF8" w14:textId="77777777" w:rsidR="00D96697" w:rsidRDefault="00D96697">
      <w:pPr>
        <w:pStyle w:val="50"/>
        <w:rPr>
          <w:rFonts w:asciiTheme="minorHAnsi" w:eastAsiaTheme="minorEastAsia" w:hAnsiTheme="minorHAnsi" w:cstheme="minorBidi"/>
          <w:sz w:val="22"/>
          <w:szCs w:val="22"/>
          <w:lang w:val="en-US" w:eastAsia="zh-CN"/>
        </w:rPr>
      </w:pPr>
      <w:r>
        <w:t>6.2.6.3.4</w:t>
      </w:r>
      <w:r>
        <w:rPr>
          <w:rFonts w:asciiTheme="minorHAnsi" w:eastAsiaTheme="minorEastAsia" w:hAnsiTheme="minorHAnsi" w:cstheme="minorBidi"/>
          <w:sz w:val="22"/>
          <w:szCs w:val="22"/>
          <w:lang w:val="en-US" w:eastAsia="zh-CN"/>
        </w:rPr>
        <w:tab/>
      </w:r>
      <w:r>
        <w:t>Enumeration: SACEventTrigger</w:t>
      </w:r>
      <w:r>
        <w:tab/>
      </w:r>
      <w:r>
        <w:fldChar w:fldCharType="begin"/>
      </w:r>
      <w:r>
        <w:instrText xml:space="preserve"> PAGEREF _Toc97041076 \h </w:instrText>
      </w:r>
      <w:r>
        <w:fldChar w:fldCharType="separate"/>
      </w:r>
      <w:r>
        <w:t>50</w:t>
      </w:r>
      <w:r>
        <w:fldChar w:fldCharType="end"/>
      </w:r>
    </w:p>
    <w:p w14:paraId="0ED524B2" w14:textId="77777777" w:rsidR="00D96697" w:rsidRDefault="00D96697">
      <w:pPr>
        <w:pStyle w:val="40"/>
        <w:rPr>
          <w:rFonts w:asciiTheme="minorHAnsi" w:eastAsiaTheme="minorEastAsia" w:hAnsiTheme="minorHAnsi" w:cstheme="minorBidi"/>
          <w:sz w:val="22"/>
          <w:szCs w:val="22"/>
          <w:lang w:val="en-US" w:eastAsia="zh-CN"/>
        </w:rPr>
      </w:pPr>
      <w:r w:rsidRPr="00487CBC">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_Toc97041077 \h </w:instrText>
      </w:r>
      <w:r>
        <w:fldChar w:fldCharType="separate"/>
      </w:r>
      <w:r>
        <w:t>50</w:t>
      </w:r>
      <w:r>
        <w:fldChar w:fldCharType="end"/>
      </w:r>
    </w:p>
    <w:p w14:paraId="21ED87C6" w14:textId="77777777" w:rsidR="00D96697" w:rsidRDefault="00D96697">
      <w:pPr>
        <w:pStyle w:val="40"/>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_Toc97041078 \h </w:instrText>
      </w:r>
      <w:r>
        <w:fldChar w:fldCharType="separate"/>
      </w:r>
      <w:r>
        <w:t>50</w:t>
      </w:r>
      <w:r>
        <w:fldChar w:fldCharType="end"/>
      </w:r>
    </w:p>
    <w:p w14:paraId="307E78DE" w14:textId="77777777" w:rsidR="00D96697" w:rsidRDefault="00D96697">
      <w:pPr>
        <w:pStyle w:val="30"/>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_Toc97041079 \h </w:instrText>
      </w:r>
      <w:r>
        <w:fldChar w:fldCharType="separate"/>
      </w:r>
      <w:r>
        <w:t>50</w:t>
      </w:r>
      <w:r>
        <w:fldChar w:fldCharType="end"/>
      </w:r>
    </w:p>
    <w:p w14:paraId="7EEFB07D" w14:textId="77777777" w:rsidR="00D96697" w:rsidRDefault="00D96697">
      <w:pPr>
        <w:pStyle w:val="40"/>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_Toc97041080 \h </w:instrText>
      </w:r>
      <w:r>
        <w:fldChar w:fldCharType="separate"/>
      </w:r>
      <w:r>
        <w:t>50</w:t>
      </w:r>
      <w:r>
        <w:fldChar w:fldCharType="end"/>
      </w:r>
    </w:p>
    <w:p w14:paraId="4C52B56D" w14:textId="77777777" w:rsidR="00D96697" w:rsidRDefault="00D96697">
      <w:pPr>
        <w:pStyle w:val="40"/>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_Toc97041081 \h </w:instrText>
      </w:r>
      <w:r>
        <w:fldChar w:fldCharType="separate"/>
      </w:r>
      <w:r>
        <w:t>50</w:t>
      </w:r>
      <w:r>
        <w:fldChar w:fldCharType="end"/>
      </w:r>
    </w:p>
    <w:p w14:paraId="1C0706C5" w14:textId="77777777" w:rsidR="00D96697" w:rsidRDefault="00D96697">
      <w:pPr>
        <w:pStyle w:val="40"/>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_Toc97041082 \h </w:instrText>
      </w:r>
      <w:r>
        <w:fldChar w:fldCharType="separate"/>
      </w:r>
      <w:r>
        <w:t>50</w:t>
      </w:r>
      <w:r>
        <w:fldChar w:fldCharType="end"/>
      </w:r>
    </w:p>
    <w:p w14:paraId="549B63D2" w14:textId="77777777" w:rsidR="00D96697" w:rsidRDefault="00D96697">
      <w:pPr>
        <w:pStyle w:val="30"/>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_Toc97041083 \h </w:instrText>
      </w:r>
      <w:r>
        <w:fldChar w:fldCharType="separate"/>
      </w:r>
      <w:r>
        <w:t>51</w:t>
      </w:r>
      <w:r>
        <w:fldChar w:fldCharType="end"/>
      </w:r>
    </w:p>
    <w:p w14:paraId="6851483A" w14:textId="77777777" w:rsidR="00D96697" w:rsidRDefault="00D96697">
      <w:pPr>
        <w:pStyle w:val="30"/>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_Toc97041084 \h </w:instrText>
      </w:r>
      <w:r>
        <w:fldChar w:fldCharType="separate"/>
      </w:r>
      <w:r>
        <w:t>51</w:t>
      </w:r>
      <w:r>
        <w:fldChar w:fldCharType="end"/>
      </w:r>
    </w:p>
    <w:p w14:paraId="114CCA37" w14:textId="77777777" w:rsidR="00D96697" w:rsidRDefault="00D96697">
      <w:pPr>
        <w:pStyle w:val="80"/>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_Toc97041085 \h </w:instrText>
      </w:r>
      <w:r>
        <w:fldChar w:fldCharType="separate"/>
      </w:r>
      <w:r>
        <w:t>52</w:t>
      </w:r>
      <w:r>
        <w:fldChar w:fldCharType="end"/>
      </w:r>
    </w:p>
    <w:p w14:paraId="49F65E19" w14:textId="77777777" w:rsidR="00D96697" w:rsidRDefault="00D96697">
      <w:pPr>
        <w:pStyle w:val="21"/>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_Toc97041086 \h </w:instrText>
      </w:r>
      <w:r>
        <w:fldChar w:fldCharType="separate"/>
      </w:r>
      <w:r>
        <w:t>52</w:t>
      </w:r>
      <w:r>
        <w:fldChar w:fldCharType="end"/>
      </w:r>
    </w:p>
    <w:p w14:paraId="0B84AED1" w14:textId="77777777" w:rsidR="00D96697" w:rsidRDefault="00D96697">
      <w:pPr>
        <w:pStyle w:val="21"/>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_Toc97041087 \h </w:instrText>
      </w:r>
      <w:r>
        <w:fldChar w:fldCharType="separate"/>
      </w:r>
      <w:r>
        <w:t>52</w:t>
      </w:r>
      <w:r>
        <w:fldChar w:fldCharType="end"/>
      </w:r>
    </w:p>
    <w:p w14:paraId="7C333135" w14:textId="77777777" w:rsidR="00D96697" w:rsidRDefault="00D96697">
      <w:pPr>
        <w:pStyle w:val="21"/>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_Toc97041088 \h </w:instrText>
      </w:r>
      <w:r>
        <w:fldChar w:fldCharType="separate"/>
      </w:r>
      <w:r>
        <w:t>57</w:t>
      </w:r>
      <w:r>
        <w:fldChar w:fldCharType="end"/>
      </w:r>
    </w:p>
    <w:p w14:paraId="52F3C1AD" w14:textId="77777777" w:rsidR="00D96697" w:rsidRDefault="00D96697">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_Toc97041089 \h </w:instrText>
      </w:r>
      <w:r>
        <w:fldChar w:fldCharType="separate"/>
      </w:r>
      <w:r>
        <w:t>63</w:t>
      </w:r>
      <w:r>
        <w:fldChar w:fldCharType="end"/>
      </w:r>
    </w:p>
    <w:p w14:paraId="09B22CB4" w14:textId="298A7FD3" w:rsidR="00080512" w:rsidRPr="00127E7B" w:rsidRDefault="001F2CDD">
      <w:r w:rsidRPr="00127E7B">
        <w:rPr>
          <w:noProof/>
          <w:sz w:val="22"/>
        </w:rPr>
        <w:fldChar w:fldCharType="end"/>
      </w:r>
    </w:p>
    <w:p w14:paraId="13699F81" w14:textId="77777777" w:rsidR="00080512" w:rsidRPr="00127E7B" w:rsidRDefault="00080512" w:rsidP="008A555E">
      <w:pPr>
        <w:pStyle w:val="1"/>
      </w:pPr>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97040944"/>
      <w:bookmarkEnd w:id="10"/>
      <w:r w:rsidRPr="00127E7B">
        <w:lastRenderedPageBreak/>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8A555E">
      <w:pPr>
        <w:pStyle w:val="1"/>
      </w:pPr>
      <w:bookmarkStart w:id="18" w:name="introduction"/>
      <w:bookmarkEnd w:id="18"/>
      <w:r w:rsidRPr="00127E7B">
        <w:br w:type="page"/>
      </w:r>
      <w:bookmarkStart w:id="19" w:name="_Toc510696578"/>
      <w:bookmarkStart w:id="20" w:name="_Toc35971370"/>
      <w:bookmarkStart w:id="21" w:name="_Toc70325087"/>
      <w:bookmarkStart w:id="22" w:name="_Toc81226645"/>
      <w:bookmarkStart w:id="23" w:name="_Toc93868934"/>
      <w:bookmarkStart w:id="24" w:name="_Toc97040945"/>
      <w:r w:rsidRPr="00127E7B">
        <w:lastRenderedPageBreak/>
        <w:t>1</w:t>
      </w:r>
      <w:r w:rsidRPr="00127E7B">
        <w:tab/>
        <w:t>Scope</w:t>
      </w:r>
      <w:bookmarkEnd w:id="19"/>
      <w:bookmarkEnd w:id="20"/>
      <w:bookmarkEnd w:id="21"/>
      <w:bookmarkEnd w:id="22"/>
      <w:bookmarkEnd w:id="23"/>
      <w:bookmarkEnd w:id="24"/>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555E">
      <w:pPr>
        <w:pStyle w:val="1"/>
      </w:pPr>
      <w:bookmarkStart w:id="25" w:name="_Toc510696579"/>
      <w:bookmarkStart w:id="26" w:name="_Toc35971371"/>
      <w:bookmarkStart w:id="27" w:name="_Toc70325088"/>
      <w:bookmarkStart w:id="28" w:name="_Toc81226646"/>
      <w:bookmarkStart w:id="29" w:name="_Toc93868935"/>
      <w:bookmarkStart w:id="30" w:name="_Toc97040946"/>
      <w:r w:rsidRPr="00127E7B">
        <w:t>2</w:t>
      </w:r>
      <w:r w:rsidRPr="00127E7B">
        <w:tab/>
        <w:t>References</w:t>
      </w:r>
      <w:bookmarkEnd w:id="25"/>
      <w:bookmarkEnd w:id="26"/>
      <w:bookmarkEnd w:id="27"/>
      <w:bookmarkEnd w:id="28"/>
      <w:bookmarkEnd w:id="29"/>
      <w:bookmarkEnd w:id="30"/>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1"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a8"/>
            <w:lang w:val="en-US"/>
          </w:rPr>
          <w:t>https://spec.openapis.org/oas/v3.0.0</w:t>
        </w:r>
      </w:hyperlink>
      <w:r w:rsidRPr="00127E7B">
        <w:rPr>
          <w:lang w:val="en-US"/>
        </w:rPr>
        <w:t>.</w:t>
      </w:r>
    </w:p>
    <w:bookmarkEnd w:id="31"/>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2" w:name="_Toc510696580"/>
      <w:bookmarkStart w:id="33" w:name="_Toc35971372"/>
      <w:bookmarkStart w:id="34"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555E">
      <w:pPr>
        <w:pStyle w:val="1"/>
      </w:pPr>
      <w:bookmarkStart w:id="35" w:name="_Toc81226647"/>
      <w:bookmarkStart w:id="36" w:name="_Toc93868936"/>
      <w:bookmarkStart w:id="37" w:name="_Toc97040947"/>
      <w:r w:rsidRPr="00127E7B">
        <w:lastRenderedPageBreak/>
        <w:t>3</w:t>
      </w:r>
      <w:r w:rsidRPr="00127E7B">
        <w:tab/>
        <w:t>Definitions, abbreviations</w:t>
      </w:r>
      <w:bookmarkEnd w:id="32"/>
      <w:bookmarkEnd w:id="33"/>
      <w:bookmarkEnd w:id="34"/>
      <w:bookmarkEnd w:id="35"/>
      <w:bookmarkEnd w:id="36"/>
      <w:bookmarkEnd w:id="37"/>
    </w:p>
    <w:p w14:paraId="53753FD6" w14:textId="77777777" w:rsidR="008A6D4A" w:rsidRPr="00127E7B" w:rsidRDefault="008A6D4A" w:rsidP="008A555E">
      <w:pPr>
        <w:pStyle w:val="2"/>
      </w:pPr>
      <w:bookmarkStart w:id="38" w:name="_Toc510696581"/>
      <w:bookmarkStart w:id="39" w:name="_Toc35971373"/>
      <w:bookmarkStart w:id="40" w:name="_Toc70325090"/>
      <w:bookmarkStart w:id="41" w:name="_Toc81226648"/>
      <w:bookmarkStart w:id="42" w:name="_Toc93868937"/>
      <w:bookmarkStart w:id="43" w:name="_Toc97040948"/>
      <w:r w:rsidRPr="00127E7B">
        <w:t>3.1</w:t>
      </w:r>
      <w:r w:rsidRPr="00127E7B">
        <w:tab/>
        <w:t>Definitions</w:t>
      </w:r>
      <w:bookmarkEnd w:id="38"/>
      <w:bookmarkEnd w:id="39"/>
      <w:bookmarkEnd w:id="40"/>
      <w:bookmarkEnd w:id="41"/>
      <w:bookmarkEnd w:id="42"/>
      <w:bookmarkEnd w:id="43"/>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8A555E">
      <w:pPr>
        <w:pStyle w:val="2"/>
      </w:pPr>
      <w:bookmarkStart w:id="44" w:name="_Toc510696583"/>
      <w:bookmarkStart w:id="45" w:name="_Toc35971375"/>
      <w:bookmarkStart w:id="46" w:name="_Toc70325091"/>
      <w:bookmarkStart w:id="47" w:name="_Toc81226649"/>
      <w:bookmarkStart w:id="48" w:name="_Toc93868938"/>
      <w:bookmarkStart w:id="49" w:name="_Toc97040949"/>
      <w:r w:rsidRPr="00127E7B">
        <w:t>3.</w:t>
      </w:r>
      <w:r w:rsidR="00DC3503" w:rsidRPr="00127E7B">
        <w:t>2</w:t>
      </w:r>
      <w:r w:rsidRPr="00127E7B">
        <w:tab/>
        <w:t>Abbreviations</w:t>
      </w:r>
      <w:bookmarkEnd w:id="44"/>
      <w:bookmarkEnd w:id="45"/>
      <w:bookmarkEnd w:id="46"/>
      <w:bookmarkEnd w:id="47"/>
      <w:bookmarkEnd w:id="48"/>
      <w:bookmarkEnd w:id="49"/>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50" w:name="_Toc510696584"/>
      <w:bookmarkStart w:id="51" w:name="_Toc35971376"/>
      <w:bookmarkStart w:id="52" w:name="_Toc70325092"/>
      <w:bookmarkStart w:id="53" w:name="_Toc81226650"/>
      <w:r>
        <w:t>SMF</w:t>
      </w:r>
      <w:r>
        <w:tab/>
        <w:t>Session Management Function</w:t>
      </w:r>
    </w:p>
    <w:p w14:paraId="5B44B567" w14:textId="77777777" w:rsidR="008A6D4A" w:rsidRPr="00127E7B" w:rsidRDefault="008A6D4A" w:rsidP="008A555E">
      <w:pPr>
        <w:pStyle w:val="1"/>
      </w:pPr>
      <w:bookmarkStart w:id="54" w:name="_Toc93868939"/>
      <w:bookmarkStart w:id="55" w:name="_Toc97040950"/>
      <w:r w:rsidRPr="00127E7B">
        <w:t>4</w:t>
      </w:r>
      <w:r w:rsidRPr="00127E7B">
        <w:tab/>
        <w:t>Overview</w:t>
      </w:r>
      <w:bookmarkEnd w:id="50"/>
      <w:bookmarkEnd w:id="51"/>
      <w:bookmarkEnd w:id="52"/>
      <w:bookmarkEnd w:id="53"/>
      <w:bookmarkEnd w:id="54"/>
      <w:bookmarkEnd w:id="55"/>
    </w:p>
    <w:p w14:paraId="121421BE" w14:textId="77777777" w:rsidR="00487F40" w:rsidRPr="00127E7B" w:rsidRDefault="00487F40" w:rsidP="008A555E">
      <w:pPr>
        <w:pStyle w:val="2"/>
        <w:rPr>
          <w:lang w:eastAsia="zh-CN"/>
        </w:rPr>
      </w:pPr>
      <w:bookmarkStart w:id="56" w:name="_Toc93868940"/>
      <w:bookmarkStart w:id="57" w:name="_Toc97040951"/>
      <w:r>
        <w:rPr>
          <w:rFonts w:hint="eastAsia"/>
          <w:lang w:eastAsia="zh-CN"/>
        </w:rPr>
        <w:t>4</w:t>
      </w:r>
      <w:r w:rsidRPr="00127E7B">
        <w:t>.</w:t>
      </w:r>
      <w:r>
        <w:t>1</w:t>
      </w:r>
      <w:r w:rsidRPr="00127E7B">
        <w:tab/>
      </w:r>
      <w:r>
        <w:rPr>
          <w:lang w:eastAsia="zh-CN"/>
        </w:rPr>
        <w:t>General</w:t>
      </w:r>
      <w:bookmarkEnd w:id="56"/>
      <w:bookmarkEnd w:id="57"/>
    </w:p>
    <w:p w14:paraId="5BC08C04" w14:textId="1CC1659A" w:rsidR="00B12100" w:rsidRPr="00127E7B" w:rsidRDefault="00B12100" w:rsidP="00B12100">
      <w:r w:rsidRPr="00127E7B">
        <w:t>Within the 5GC, the NSACF offers services to the AMF</w:t>
      </w:r>
      <w:r w:rsidR="003D5B24" w:rsidRPr="00127E7B">
        <w:t xml:space="preserve">, SMF </w:t>
      </w:r>
      <w:r w:rsidR="00784FB9">
        <w:t xml:space="preserve">(or combined SMF+PGW-C)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15pt;height:167.8pt" o:ole="">
            <v:imagedata r:id="rId13" o:title=""/>
          </v:shape>
          <o:OLEObject Type="Embed" ProgID="Visio.Drawing.11" ShapeID="_x0000_i1027" DrawAspect="Content" ObjectID="_1707723881"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lastRenderedPageBreak/>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8A555E">
      <w:pPr>
        <w:pStyle w:val="2"/>
        <w:rPr>
          <w:lang w:eastAsia="zh-CN"/>
        </w:rPr>
      </w:pPr>
      <w:bookmarkStart w:id="58" w:name="_Toc93868941"/>
      <w:bookmarkStart w:id="59" w:name="_Toc97040952"/>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8"/>
      <w:bookmarkEnd w:id="59"/>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77777777" w:rsidR="00487F40" w:rsidRDefault="00487F40" w:rsidP="00487F40">
      <w:pPr>
        <w:rPr>
          <w:lang w:eastAsia="zh-CN"/>
        </w:rPr>
      </w:pPr>
      <w:r>
        <w:rPr>
          <w:lang w:eastAsia="zh-CN"/>
        </w:rPr>
        <w:t>If the VPLMN is configured to provision NSAC service</w:t>
      </w:r>
      <w:r>
        <w:rPr>
          <w:rFonts w:hint="eastAsia"/>
          <w:lang w:eastAsia="zh-CN"/>
        </w:rPr>
        <w:t xml:space="preserve">, </w:t>
      </w:r>
      <w:r>
        <w:t xml:space="preserve">for roaming UEs with LBO PDU session, </w:t>
      </w:r>
      <w:r w:rsidRPr="00127E7B">
        <w:t>the vNSACF offer</w:t>
      </w:r>
      <w:r>
        <w:t>s</w:t>
      </w:r>
      <w:r w:rsidRPr="00127E7B">
        <w:t xml:space="preserve"> service to the NF in the VPLMN</w:t>
      </w:r>
      <w:r>
        <w:rPr>
          <w:rFonts w:hint="eastAsia"/>
          <w:lang w:eastAsia="zh-CN"/>
        </w:rPr>
        <w:t xml:space="preserve"> (</w:t>
      </w:r>
      <w:r w:rsidRPr="00127E7B">
        <w:t>e.g. AMF in the VPLMN, anchor SMF in the VPLMN</w:t>
      </w:r>
      <w:r>
        <w:rPr>
          <w:rFonts w:hint="eastAsia"/>
          <w:lang w:eastAsia="zh-CN"/>
        </w:rPr>
        <w:t>)</w:t>
      </w:r>
      <w:r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77777777" w:rsidR="00487F40" w:rsidRPr="00127E7B" w:rsidRDefault="00487F40" w:rsidP="00487F40">
      <w:r>
        <w:rPr>
          <w:lang w:eastAsia="zh-CN"/>
        </w:rPr>
        <w:t xml:space="preserve">If the NSAC service is only provisioned in the HPLMN and the VPLMN supports NSAC procedure towards the HPLMN, </w:t>
      </w:r>
      <w:r>
        <w:t>the hNSACF offers service to both NF in VPLMN and NF in HPLMN (e.g. AMF in VPLMN, anchor SMF in VPLM for LBO PDU session, anchor SMF in HPLMN for HR PDU session).</w:t>
      </w:r>
    </w:p>
    <w:p w14:paraId="1BACE29C" w14:textId="77777777" w:rsidR="008A6D4A" w:rsidRPr="00127E7B" w:rsidRDefault="008A6D4A" w:rsidP="008A6D4A"/>
    <w:p w14:paraId="527E47D9" w14:textId="71A6F484" w:rsidR="008A6D4A" w:rsidRPr="00127E7B" w:rsidRDefault="008A6D4A" w:rsidP="008A555E">
      <w:pPr>
        <w:pStyle w:val="1"/>
      </w:pPr>
      <w:bookmarkStart w:id="60" w:name="_Toc510696585"/>
      <w:bookmarkStart w:id="61" w:name="_Toc35971377"/>
      <w:bookmarkStart w:id="62" w:name="_Toc70325093"/>
      <w:bookmarkStart w:id="63" w:name="_Toc81226651"/>
      <w:bookmarkStart w:id="64" w:name="_Toc93868942"/>
      <w:bookmarkStart w:id="65" w:name="_Toc97040953"/>
      <w:r w:rsidRPr="00127E7B">
        <w:t>5</w:t>
      </w:r>
      <w:r w:rsidRPr="00127E7B">
        <w:tab/>
        <w:t xml:space="preserve">Services offered by the </w:t>
      </w:r>
      <w:bookmarkEnd w:id="60"/>
      <w:bookmarkEnd w:id="61"/>
      <w:r w:rsidR="00997B58" w:rsidRPr="00127E7B">
        <w:t>NSACF</w:t>
      </w:r>
      <w:bookmarkEnd w:id="62"/>
      <w:bookmarkEnd w:id="63"/>
      <w:bookmarkEnd w:id="64"/>
      <w:bookmarkEnd w:id="65"/>
    </w:p>
    <w:p w14:paraId="2FAAB735" w14:textId="77777777" w:rsidR="008A6D4A" w:rsidRPr="00127E7B" w:rsidRDefault="008A6D4A" w:rsidP="008A555E">
      <w:pPr>
        <w:pStyle w:val="2"/>
      </w:pPr>
      <w:bookmarkStart w:id="66" w:name="_Toc510696586"/>
      <w:bookmarkStart w:id="67" w:name="_Toc35971378"/>
      <w:bookmarkStart w:id="68" w:name="_Toc70325094"/>
      <w:bookmarkStart w:id="69" w:name="_Toc81226652"/>
      <w:bookmarkStart w:id="70" w:name="_Toc93868943"/>
      <w:bookmarkStart w:id="71" w:name="_Toc97040954"/>
      <w:r w:rsidRPr="00127E7B">
        <w:t>5.1</w:t>
      </w:r>
      <w:r w:rsidRPr="00127E7B">
        <w:tab/>
        <w:t>Introduction</w:t>
      </w:r>
      <w:bookmarkEnd w:id="66"/>
      <w:bookmarkEnd w:id="67"/>
      <w:bookmarkEnd w:id="68"/>
      <w:bookmarkEnd w:id="69"/>
      <w:bookmarkEnd w:id="70"/>
      <w:bookmarkEnd w:id="71"/>
    </w:p>
    <w:p w14:paraId="676309B3" w14:textId="77777777" w:rsidR="00FC45B5" w:rsidRPr="00127E7B" w:rsidRDefault="00FC45B5" w:rsidP="00FC45B5">
      <w:pPr>
        <w:rPr>
          <w:lang w:val="en-US"/>
        </w:rPr>
      </w:pPr>
      <w:bookmarkStart w:id="72" w:name="_Toc510696587"/>
      <w:bookmarkStart w:id="73"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sidR="002B5F41">
              <w:rPr>
                <w:rFonts w:ascii="Arial" w:hAnsi="Arial" w:cs="Arial"/>
                <w:sz w:val="18"/>
                <w:szCs w:val="18"/>
                <w:lang w:eastAsia="zh-CN"/>
              </w:rPr>
              <w:t>3</w:t>
            </w:r>
          </w:p>
        </w:tc>
      </w:tr>
    </w:tbl>
    <w:p w14:paraId="597C6EF4" w14:textId="77777777" w:rsidR="00FC45B5" w:rsidRPr="00127E7B" w:rsidRDefault="00FC45B5" w:rsidP="00FC45B5"/>
    <w:p w14:paraId="3C1E0790" w14:textId="7C80E4B8" w:rsidR="008A6D4A" w:rsidRPr="00127E7B" w:rsidRDefault="008A6D4A" w:rsidP="008A555E">
      <w:pPr>
        <w:pStyle w:val="2"/>
      </w:pPr>
      <w:bookmarkStart w:id="74" w:name="_Toc70325095"/>
      <w:bookmarkStart w:id="75" w:name="_Toc81226653"/>
      <w:bookmarkStart w:id="76" w:name="_Toc93868944"/>
      <w:bookmarkStart w:id="77" w:name="_Toc97040955"/>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2"/>
      <w:bookmarkEnd w:id="73"/>
      <w:bookmarkEnd w:id="74"/>
      <w:bookmarkEnd w:id="75"/>
      <w:bookmarkEnd w:id="76"/>
      <w:bookmarkEnd w:id="77"/>
    </w:p>
    <w:p w14:paraId="273A6649" w14:textId="77777777" w:rsidR="008A6D4A" w:rsidRPr="00127E7B" w:rsidRDefault="008A6D4A" w:rsidP="008A555E">
      <w:pPr>
        <w:pStyle w:val="3"/>
      </w:pPr>
      <w:bookmarkStart w:id="78" w:name="_Toc510696588"/>
      <w:bookmarkStart w:id="79" w:name="_Toc35971380"/>
      <w:bookmarkStart w:id="80" w:name="_Toc70325096"/>
      <w:bookmarkStart w:id="81" w:name="_Toc81226654"/>
      <w:bookmarkStart w:id="82" w:name="_Toc93868945"/>
      <w:bookmarkStart w:id="83" w:name="_Toc97040956"/>
      <w:r w:rsidRPr="00127E7B">
        <w:t>5.2.1</w:t>
      </w:r>
      <w:r w:rsidRPr="00127E7B">
        <w:tab/>
        <w:t>Service Description</w:t>
      </w:r>
      <w:bookmarkEnd w:id="78"/>
      <w:bookmarkEnd w:id="79"/>
      <w:bookmarkEnd w:id="80"/>
      <w:bookmarkEnd w:id="81"/>
      <w:bookmarkEnd w:id="82"/>
      <w:bookmarkEnd w:id="83"/>
    </w:p>
    <w:p w14:paraId="3B6AD0E9" w14:textId="77D3743B" w:rsidR="00401587" w:rsidRPr="00127E7B" w:rsidRDefault="00401587" w:rsidP="00401587">
      <w:bookmarkStart w:id="84" w:name="_Toc510696589"/>
      <w:bookmarkStart w:id="85"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8A555E">
      <w:pPr>
        <w:pStyle w:val="3"/>
      </w:pPr>
      <w:bookmarkStart w:id="86" w:name="_Toc70325097"/>
      <w:bookmarkStart w:id="87" w:name="_Toc81226655"/>
      <w:bookmarkStart w:id="88" w:name="_Toc93868946"/>
      <w:bookmarkStart w:id="89" w:name="_Toc97040957"/>
      <w:r w:rsidRPr="00127E7B">
        <w:t>5.2.2</w:t>
      </w:r>
      <w:r w:rsidRPr="00127E7B">
        <w:tab/>
        <w:t>Service Operations</w:t>
      </w:r>
      <w:bookmarkEnd w:id="84"/>
      <w:bookmarkEnd w:id="85"/>
      <w:bookmarkEnd w:id="86"/>
      <w:bookmarkEnd w:id="87"/>
      <w:bookmarkEnd w:id="88"/>
      <w:bookmarkEnd w:id="89"/>
    </w:p>
    <w:p w14:paraId="28DEDDB0" w14:textId="77777777" w:rsidR="008A6D4A" w:rsidRPr="00127E7B" w:rsidRDefault="008A6D4A" w:rsidP="008A555E">
      <w:pPr>
        <w:pStyle w:val="4"/>
      </w:pPr>
      <w:bookmarkStart w:id="90" w:name="_Toc510696590"/>
      <w:bookmarkStart w:id="91" w:name="_Toc35971382"/>
      <w:bookmarkStart w:id="92" w:name="_Toc70325098"/>
      <w:bookmarkStart w:id="93" w:name="_Toc81226656"/>
      <w:bookmarkStart w:id="94" w:name="_Toc93868947"/>
      <w:bookmarkStart w:id="95" w:name="_Toc97040958"/>
      <w:r w:rsidRPr="00127E7B">
        <w:t>5.2.2.1</w:t>
      </w:r>
      <w:r w:rsidRPr="00127E7B">
        <w:tab/>
        <w:t>Introduction</w:t>
      </w:r>
      <w:bookmarkEnd w:id="90"/>
      <w:bookmarkEnd w:id="91"/>
      <w:bookmarkEnd w:id="92"/>
      <w:bookmarkEnd w:id="93"/>
      <w:bookmarkEnd w:id="94"/>
      <w:bookmarkEnd w:id="95"/>
    </w:p>
    <w:p w14:paraId="3CD288D8" w14:textId="10DA55D2" w:rsidR="00EC7932" w:rsidRPr="00127E7B" w:rsidRDefault="00EC7932" w:rsidP="00EC7932">
      <w:pPr>
        <w:rPr>
          <w:lang w:val="en-US"/>
        </w:rPr>
      </w:pPr>
      <w:bookmarkStart w:id="96" w:name="_Toc510696591"/>
      <w:bookmarkStart w:id="97"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555E">
      <w:pPr>
        <w:pStyle w:val="4"/>
      </w:pPr>
      <w:bookmarkStart w:id="98" w:name="_Toc70325099"/>
      <w:bookmarkStart w:id="99" w:name="_Toc81226657"/>
      <w:bookmarkStart w:id="100" w:name="_Toc93868948"/>
      <w:bookmarkStart w:id="101" w:name="_Toc97040959"/>
      <w:r w:rsidRPr="00127E7B">
        <w:t>5.2.2.2</w:t>
      </w:r>
      <w:r w:rsidRPr="00127E7B">
        <w:tab/>
      </w:r>
      <w:bookmarkEnd w:id="96"/>
      <w:bookmarkEnd w:id="97"/>
      <w:r w:rsidR="00577306" w:rsidRPr="00127E7B">
        <w:t>NumOfUEsUpdate</w:t>
      </w:r>
      <w:bookmarkEnd w:id="98"/>
      <w:bookmarkEnd w:id="99"/>
      <w:bookmarkEnd w:id="100"/>
      <w:bookmarkEnd w:id="101"/>
    </w:p>
    <w:p w14:paraId="0C9B3676" w14:textId="77777777" w:rsidR="008A6D4A" w:rsidRPr="00127E7B" w:rsidRDefault="008A6D4A" w:rsidP="008A555E">
      <w:pPr>
        <w:pStyle w:val="5"/>
      </w:pPr>
      <w:bookmarkStart w:id="102" w:name="_Toc510696592"/>
      <w:bookmarkStart w:id="103" w:name="_Toc35971384"/>
      <w:bookmarkStart w:id="104" w:name="_Toc70325100"/>
      <w:bookmarkStart w:id="105" w:name="_Toc81226658"/>
      <w:bookmarkStart w:id="106" w:name="_Toc93868949"/>
      <w:bookmarkStart w:id="107" w:name="_Toc97040960"/>
      <w:r w:rsidRPr="00127E7B">
        <w:t>5.2.2.2.1</w:t>
      </w:r>
      <w:r w:rsidRPr="00127E7B">
        <w:tab/>
        <w:t>General</w:t>
      </w:r>
      <w:bookmarkEnd w:id="102"/>
      <w:bookmarkEnd w:id="103"/>
      <w:bookmarkEnd w:id="104"/>
      <w:bookmarkEnd w:id="105"/>
      <w:bookmarkEnd w:id="106"/>
      <w:bookmarkEnd w:id="107"/>
    </w:p>
    <w:p w14:paraId="49F18BAE" w14:textId="47E02EE3" w:rsidR="00582752" w:rsidRPr="00127E7B" w:rsidRDefault="00582752" w:rsidP="00582752">
      <w:pPr>
        <w:rPr>
          <w:lang w:eastAsia="zh-CN"/>
        </w:rPr>
      </w:pPr>
      <w:bookmarkStart w:id="108" w:name="_Toc510696593"/>
      <w:bookmarkStart w:id="109"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10" w:name="_Toc70325101"/>
      <w:bookmarkStart w:id="111"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8A555E">
      <w:pPr>
        <w:pStyle w:val="5"/>
      </w:pPr>
      <w:bookmarkStart w:id="112" w:name="_Toc93868950"/>
      <w:bookmarkStart w:id="113" w:name="_Toc97040961"/>
      <w:r w:rsidRPr="00127E7B">
        <w:lastRenderedPageBreak/>
        <w:t>5.2.2.2.2</w:t>
      </w:r>
      <w:bookmarkEnd w:id="108"/>
      <w:bookmarkEnd w:id="109"/>
      <w:r w:rsidR="001A6C9E" w:rsidRPr="00127E7B">
        <w:tab/>
      </w:r>
      <w:r w:rsidR="00A310C0" w:rsidRPr="00127E7B">
        <w:t>N</w:t>
      </w:r>
      <w:r w:rsidR="00295D30" w:rsidRPr="00127E7B">
        <w:t>etwork slice admission control</w:t>
      </w:r>
      <w:bookmarkEnd w:id="110"/>
      <w:bookmarkEnd w:id="111"/>
      <w:r w:rsidR="00A310C0" w:rsidRPr="00127E7B">
        <w:t xml:space="preserve"> for controlling the number of UEs</w:t>
      </w:r>
      <w:bookmarkEnd w:id="112"/>
      <w:bookmarkEnd w:id="113"/>
    </w:p>
    <w:p w14:paraId="7DC9E8EA" w14:textId="658DB884" w:rsidR="008F3070" w:rsidRPr="00127E7B" w:rsidRDefault="008F3070" w:rsidP="008F3070">
      <w:bookmarkStart w:id="114" w:name="_Toc510696594"/>
      <w:bookmarkStart w:id="115"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45pt;height:174.05pt" o:ole="">
            <v:imagedata r:id="rId15" o:title=""/>
          </v:shape>
          <o:OLEObject Type="Embed" ProgID="Visio.Drawing.11" ShapeID="_x0000_i1028" DrawAspect="Content" ObjectID="_1707723882" r:id="rId16"/>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3E970506"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AcuFailureReason shall indicate the applied access type (e.g. "EXCEED_MAX_UE_NUM_3GPP" or "EXCEED_MAX_UE_NUM_N3GPP" as specified in clause 6.1.6.3.5).</w:t>
      </w:r>
    </w:p>
    <w:p w14:paraId="16AD2CB0" w14:textId="3490A2C6" w:rsidR="00A25372" w:rsidRDefault="008A555E" w:rsidP="008A555E">
      <w:pPr>
        <w:pStyle w:val="B1"/>
      </w:pPr>
      <w:r w:rsidRPr="008A555E">
        <w:tab/>
      </w:r>
      <w:r w:rsidR="00A25372" w:rsidRPr="008A555E">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p>
    <w:p w14:paraId="0C9807D9" w14:textId="3F5C5EE0"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 the NSACF is either configured with a total quota for the PLMN, or configured with quota specific for one access type.</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579401A7"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lastRenderedPageBreak/>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6" w:name="_Toc510696595"/>
      <w:bookmarkStart w:id="117" w:name="_Toc35971387"/>
      <w:bookmarkStart w:id="118" w:name="_Toc70325102"/>
      <w:bookmarkEnd w:id="114"/>
      <w:bookmarkEnd w:id="115"/>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19"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8A555E">
      <w:pPr>
        <w:pStyle w:val="4"/>
      </w:pPr>
      <w:bookmarkStart w:id="120" w:name="_Toc93868951"/>
      <w:bookmarkStart w:id="121" w:name="_Toc97040962"/>
      <w:r w:rsidRPr="00127E7B">
        <w:t>5.2.2.3</w:t>
      </w:r>
      <w:bookmarkEnd w:id="116"/>
      <w:bookmarkEnd w:id="117"/>
      <w:r w:rsidR="001A6C9E" w:rsidRPr="00127E7B">
        <w:tab/>
      </w:r>
      <w:r w:rsidR="00101294" w:rsidRPr="00127E7B">
        <w:t>EACNotify</w:t>
      </w:r>
      <w:bookmarkEnd w:id="118"/>
      <w:bookmarkEnd w:id="119"/>
      <w:bookmarkEnd w:id="120"/>
      <w:bookmarkEnd w:id="121"/>
    </w:p>
    <w:p w14:paraId="72D91E6B" w14:textId="77777777" w:rsidR="00101294" w:rsidRPr="00127E7B" w:rsidRDefault="00101294" w:rsidP="008A555E">
      <w:pPr>
        <w:pStyle w:val="5"/>
      </w:pPr>
      <w:bookmarkStart w:id="122" w:name="_Toc70325103"/>
      <w:bookmarkStart w:id="123" w:name="_Toc81226661"/>
      <w:bookmarkStart w:id="124" w:name="_Toc93868952"/>
      <w:bookmarkStart w:id="125" w:name="_Toc97040963"/>
      <w:bookmarkStart w:id="126" w:name="_Toc510696596"/>
      <w:bookmarkStart w:id="127" w:name="_Toc35971388"/>
      <w:r w:rsidRPr="00127E7B">
        <w:t>5.2.2.3.1</w:t>
      </w:r>
      <w:r w:rsidRPr="00127E7B">
        <w:tab/>
        <w:t>General</w:t>
      </w:r>
      <w:bookmarkEnd w:id="122"/>
      <w:bookmarkEnd w:id="123"/>
      <w:bookmarkEnd w:id="124"/>
      <w:bookmarkEnd w:id="125"/>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8A555E">
      <w:pPr>
        <w:pStyle w:val="5"/>
      </w:pPr>
      <w:bookmarkStart w:id="128" w:name="_Toc70325104"/>
      <w:bookmarkStart w:id="129" w:name="_Toc81226662"/>
      <w:bookmarkStart w:id="130" w:name="_Toc93868953"/>
      <w:bookmarkStart w:id="131" w:name="_Toc97040964"/>
      <w:r w:rsidRPr="00127E7B">
        <w:t>5.2.2.3.2</w:t>
      </w:r>
      <w:r w:rsidRPr="00127E7B">
        <w:tab/>
        <w:t>NSACF initiated EAC mode configuration</w:t>
      </w:r>
      <w:bookmarkEnd w:id="128"/>
      <w:bookmarkEnd w:id="129"/>
      <w:bookmarkEnd w:id="130"/>
      <w:bookmarkEnd w:id="131"/>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95pt;height:145.25pt" o:ole="">
            <v:imagedata r:id="rId17" o:title=""/>
          </v:shape>
          <o:OLEObject Type="Embed" ProgID="Visio.Drawing.11" ShapeID="_x0000_i1029" DrawAspect="Content" ObjectID="_1707723883" r:id="rId18"/>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6"/>
    <w:bookmarkEnd w:id="127"/>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ac"/>
        <w:rPr>
          <w:rFonts w:ascii="Times New Roman" w:eastAsia="DengXian" w:hAnsi="Times New Roman" w:cs="Times New Roman"/>
          <w:sz w:val="20"/>
          <w:szCs w:val="20"/>
          <w:lang w:val="en-GB" w:eastAsia="en-US"/>
        </w:rPr>
      </w:pPr>
      <w:bookmarkStart w:id="132" w:name="_Toc73369634"/>
      <w:bookmarkStart w:id="133" w:name="_Toc81226663"/>
      <w:r w:rsidRPr="00CB494C">
        <w:rPr>
          <w:rFonts w:ascii="Times New Roman" w:eastAsia="DengXian" w:hAnsi="Times New Roman" w:cs="Times New Roman" w:hint="eastAsia"/>
          <w:sz w:val="20"/>
          <w:szCs w:val="20"/>
          <w:lang w:val="en-GB" w:eastAsia="en-US"/>
        </w:rPr>
        <w:t>The NSACF may try several times to send EAC notification to the AMF, if no response is received from the AMF</w:t>
      </w:r>
      <w:r>
        <w:rPr>
          <w:rFonts w:ascii="Times New Roman" w:eastAsia="DengXian" w:hAnsi="Times New Roman" w:cs="Times New Roman"/>
          <w:sz w:val="20"/>
          <w:szCs w:val="20"/>
          <w:lang w:val="en-GB" w:eastAsia="en-US"/>
        </w:rPr>
        <w:t xml:space="preserve"> e.g</w:t>
      </w:r>
      <w:r w:rsidRPr="00CB494C">
        <w:rPr>
          <w:rFonts w:ascii="Times New Roman" w:eastAsia="DengXian" w:hAnsi="Times New Roman" w:cs="Times New Roman" w:hint="eastAsia"/>
          <w:sz w:val="20"/>
          <w:szCs w:val="20"/>
          <w:lang w:val="en-GB" w:eastAsia="en-US"/>
        </w:rPr>
        <w:t>.</w:t>
      </w:r>
      <w:r>
        <w:rPr>
          <w:rFonts w:ascii="Times New Roman" w:eastAsia="DengXian" w:hAnsi="Times New Roman" w:cs="Times New Roman"/>
          <w:sz w:val="20"/>
          <w:szCs w:val="20"/>
          <w:lang w:val="en-GB" w:eastAsia="en-US"/>
        </w:rPr>
        <w:t xml:space="preserve"> </w:t>
      </w:r>
      <w:r w:rsidRPr="00CB494C">
        <w:rPr>
          <w:rFonts w:ascii="Times New Roman" w:eastAsia="DengXian" w:hAnsi="Times New Roman" w:cs="Times New Roman"/>
          <w:sz w:val="20"/>
          <w:szCs w:val="20"/>
          <w:lang w:val="en-GB" w:eastAsia="en-US"/>
        </w:rPr>
        <w:t>AMF is out of service.</w:t>
      </w:r>
      <w:r w:rsidRPr="00CB494C">
        <w:rPr>
          <w:rFonts w:ascii="Times New Roman" w:eastAsia="DengXian" w:hAnsi="Times New Roman" w:cs="Times New Roman" w:hint="eastAsia"/>
          <w:sz w:val="20"/>
          <w:szCs w:val="20"/>
          <w:lang w:val="en-GB" w:eastAsia="en-US"/>
        </w:rPr>
        <w:t xml:space="preserve"> If the subsequent try still fails, the NSACF sh</w:t>
      </w:r>
      <w:r>
        <w:rPr>
          <w:rFonts w:ascii="Times New Roman" w:eastAsia="DengXian" w:hAnsi="Times New Roman" w:cs="Times New Roman"/>
          <w:sz w:val="20"/>
          <w:szCs w:val="20"/>
          <w:lang w:val="en-GB" w:eastAsia="en-US"/>
        </w:rPr>
        <w:t>ould</w:t>
      </w:r>
      <w:r w:rsidRPr="00CB494C">
        <w:rPr>
          <w:rFonts w:ascii="Times New Roman" w:eastAsia="DengXian" w:hAnsi="Times New Roman" w:cs="Times New Roman" w:hint="eastAsia"/>
          <w:sz w:val="20"/>
          <w:szCs w:val="20"/>
          <w:lang w:val="en-GB" w:eastAsia="en-US"/>
        </w:rPr>
        <w:t xml:space="preserve"> stop sending EAC notification, unless the AMF becomes available.</w:t>
      </w:r>
    </w:p>
    <w:p w14:paraId="3D2127BB" w14:textId="2D7F613D" w:rsidR="00DB1200" w:rsidRPr="00127E7B" w:rsidRDefault="00DB1200" w:rsidP="008A555E">
      <w:pPr>
        <w:pStyle w:val="4"/>
      </w:pPr>
      <w:bookmarkStart w:id="134" w:name="_Toc93868954"/>
      <w:bookmarkStart w:id="135" w:name="_Toc97040965"/>
      <w:r w:rsidRPr="00127E7B">
        <w:t>5.</w:t>
      </w:r>
      <w:r w:rsidR="00302F5A" w:rsidRPr="00127E7B">
        <w:t>2</w:t>
      </w:r>
      <w:r w:rsidRPr="00127E7B">
        <w:t>.2.</w:t>
      </w:r>
      <w:r w:rsidR="00302F5A" w:rsidRPr="00127E7B">
        <w:t>4</w:t>
      </w:r>
      <w:r w:rsidRPr="00127E7B">
        <w:tab/>
      </w:r>
      <w:r w:rsidR="00302F5A" w:rsidRPr="00127E7B">
        <w:t>NumOfPDUsUpdate</w:t>
      </w:r>
      <w:bookmarkEnd w:id="132"/>
      <w:bookmarkEnd w:id="133"/>
      <w:bookmarkEnd w:id="134"/>
      <w:bookmarkEnd w:id="135"/>
    </w:p>
    <w:p w14:paraId="3BFE0BE6" w14:textId="5695353C" w:rsidR="00DB1200" w:rsidRPr="00127E7B" w:rsidRDefault="00DB1200" w:rsidP="008A555E">
      <w:pPr>
        <w:pStyle w:val="5"/>
      </w:pPr>
      <w:bookmarkStart w:id="136" w:name="_Toc73369635"/>
      <w:bookmarkStart w:id="137" w:name="_Toc81226664"/>
      <w:bookmarkStart w:id="138" w:name="_Toc93868955"/>
      <w:bookmarkStart w:id="139" w:name="_Toc97040966"/>
      <w:r w:rsidRPr="00127E7B">
        <w:t>5.</w:t>
      </w:r>
      <w:r w:rsidR="00302F5A" w:rsidRPr="00127E7B">
        <w:t>2</w:t>
      </w:r>
      <w:r w:rsidRPr="00127E7B">
        <w:t>.2.</w:t>
      </w:r>
      <w:r w:rsidR="00302F5A" w:rsidRPr="00127E7B">
        <w:t>4</w:t>
      </w:r>
      <w:r w:rsidRPr="00127E7B">
        <w:t>.1</w:t>
      </w:r>
      <w:r w:rsidRPr="00127E7B">
        <w:tab/>
        <w:t>General</w:t>
      </w:r>
      <w:bookmarkEnd w:id="136"/>
      <w:bookmarkEnd w:id="137"/>
      <w:bookmarkEnd w:id="138"/>
      <w:bookmarkEnd w:id="139"/>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40" w:name="_Toc73369636"/>
      <w:bookmarkStart w:id="141"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8A555E">
      <w:pPr>
        <w:pStyle w:val="5"/>
      </w:pPr>
      <w:bookmarkStart w:id="142" w:name="_Toc93868956"/>
      <w:bookmarkStart w:id="143" w:name="_Toc97040967"/>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40"/>
      <w:bookmarkEnd w:id="141"/>
      <w:bookmarkEnd w:id="142"/>
      <w:bookmarkEnd w:id="143"/>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45pt;height:172.8pt" o:ole="">
            <v:imagedata r:id="rId19" o:title=""/>
          </v:shape>
          <o:OLEObject Type="Embed" ProgID="Visio.Drawing.11" ShapeID="_x0000_i1030" DrawAspect="Content" ObjectID="_1707723884" r:id="rId20"/>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15AC438"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PDU registration. The NSACF shall remove the PDU registration entry when the PDU session is released from all access types.</w:t>
      </w:r>
    </w:p>
    <w:p w14:paraId="36DDCD96" w14:textId="77777777"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07C23678" w:rsidR="00EF58CE" w:rsidRPr="00127E7B" w:rsidRDefault="00EF58CE" w:rsidP="00EF58CE">
      <w:pPr>
        <w:pStyle w:val="NO"/>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8A555E">
      <w:pPr>
        <w:pStyle w:val="2"/>
      </w:pPr>
      <w:bookmarkStart w:id="144" w:name="_Toc97040968"/>
      <w:bookmarkStart w:id="145" w:name="_Toc510696597"/>
      <w:bookmarkStart w:id="146" w:name="_Toc35971389"/>
      <w:bookmarkStart w:id="147" w:name="_Toc70325106"/>
      <w:r w:rsidRPr="00127E7B">
        <w:t>5.</w:t>
      </w:r>
      <w:r w:rsidR="000757AC" w:rsidRPr="00127E7B">
        <w:rPr>
          <w:lang w:eastAsia="zh-CN"/>
        </w:rPr>
        <w:t>3</w:t>
      </w:r>
      <w:r w:rsidRPr="00127E7B">
        <w:tab/>
        <w:t>Nnsacf_SliceEventExposure Service</w:t>
      </w:r>
      <w:bookmarkEnd w:id="144"/>
    </w:p>
    <w:p w14:paraId="2CDBD4EB" w14:textId="0232F0AA" w:rsidR="00E51031" w:rsidRPr="00127E7B" w:rsidRDefault="00E51031" w:rsidP="008A555E">
      <w:pPr>
        <w:pStyle w:val="3"/>
      </w:pPr>
      <w:bookmarkStart w:id="148" w:name="_Toc97040969"/>
      <w:r w:rsidRPr="00127E7B">
        <w:t>5.</w:t>
      </w:r>
      <w:r w:rsidR="000757AC" w:rsidRPr="00127E7B">
        <w:rPr>
          <w:lang w:eastAsia="zh-CN"/>
        </w:rPr>
        <w:t>3</w:t>
      </w:r>
      <w:r w:rsidRPr="00127E7B">
        <w:t>.1</w:t>
      </w:r>
      <w:r w:rsidRPr="00127E7B">
        <w:tab/>
        <w:t>Service Description</w:t>
      </w:r>
      <w:bookmarkEnd w:id="148"/>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3A2607A4"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7A3735" w:rsidRPr="00DA3BBC">
        <w:t>AMF and the SMF</w:t>
      </w:r>
      <w:r w:rsidR="007A3735">
        <w:t>)</w:t>
      </w:r>
      <w:r w:rsidR="007A3735" w:rsidRPr="00DA3BBC">
        <w:t xml:space="preserve"> </w:t>
      </w:r>
      <w:r w:rsidR="007A3735">
        <w:t>may not invoke</w:t>
      </w:r>
      <w:r w:rsidR="007A3735" w:rsidRPr="00DA3BBC">
        <w:t xml:space="preserve"> the corresponding NSAC procedure for the exempted S-NSSAI,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(See clause 5.15.11</w:t>
      </w:r>
      <w:r w:rsidR="00021D2A">
        <w:t>.0</w:t>
      </w:r>
      <w:r w:rsidRPr="00127E7B">
        <w:t xml:space="preserve"> of 3GPP TS 23.501 [2])</w:t>
      </w:r>
      <w:r w:rsidR="00E01567" w:rsidRPr="00127E7B">
        <w:t>.</w:t>
      </w:r>
    </w:p>
    <w:p w14:paraId="4A5496A6" w14:textId="774760FA" w:rsidR="00E51031" w:rsidRPr="00460EEF" w:rsidRDefault="00E51031" w:rsidP="008A555E">
      <w:pPr>
        <w:pStyle w:val="3"/>
      </w:pPr>
      <w:bookmarkStart w:id="149" w:name="_Toc97040970"/>
      <w:r w:rsidRPr="001B047D">
        <w:lastRenderedPageBreak/>
        <w:t>5.</w:t>
      </w:r>
      <w:r w:rsidR="000757AC" w:rsidRPr="00460EEF">
        <w:t>3</w:t>
      </w:r>
      <w:r w:rsidRPr="00460EEF">
        <w:t>.2</w:t>
      </w:r>
      <w:r w:rsidRPr="00460EEF">
        <w:tab/>
        <w:t>Service Operations</w:t>
      </w:r>
      <w:bookmarkEnd w:id="149"/>
    </w:p>
    <w:p w14:paraId="2A2431C7" w14:textId="08605202" w:rsidR="00E51031" w:rsidRPr="00127E7B" w:rsidRDefault="00E51031" w:rsidP="008A555E">
      <w:pPr>
        <w:pStyle w:val="4"/>
      </w:pPr>
      <w:bookmarkStart w:id="150" w:name="_Toc97040971"/>
      <w:r w:rsidRPr="00127E7B">
        <w:t>5.</w:t>
      </w:r>
      <w:r w:rsidR="000757AC" w:rsidRPr="00127E7B">
        <w:rPr>
          <w:lang w:eastAsia="zh-CN"/>
        </w:rPr>
        <w:t>3</w:t>
      </w:r>
      <w:r w:rsidRPr="00127E7B">
        <w:t>.2.1</w:t>
      </w:r>
      <w:r w:rsidRPr="00127E7B">
        <w:tab/>
        <w:t>Introduction</w:t>
      </w:r>
      <w:bookmarkEnd w:id="150"/>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8A555E">
      <w:pPr>
        <w:pStyle w:val="4"/>
      </w:pPr>
      <w:bookmarkStart w:id="151" w:name="_Toc97040972"/>
      <w:r w:rsidRPr="00127E7B">
        <w:t>5.</w:t>
      </w:r>
      <w:r w:rsidR="000757AC" w:rsidRPr="00127E7B">
        <w:rPr>
          <w:lang w:eastAsia="zh-CN"/>
        </w:rPr>
        <w:t>3</w:t>
      </w:r>
      <w:r w:rsidRPr="00127E7B">
        <w:t>.2.2</w:t>
      </w:r>
      <w:r w:rsidRPr="00127E7B">
        <w:tab/>
        <w:t>Subscribe</w:t>
      </w:r>
      <w:bookmarkEnd w:id="151"/>
    </w:p>
    <w:p w14:paraId="004FC6CF" w14:textId="3C343056" w:rsidR="00E51031" w:rsidRPr="00127E7B" w:rsidRDefault="00E51031" w:rsidP="008A555E">
      <w:pPr>
        <w:pStyle w:val="5"/>
      </w:pPr>
      <w:bookmarkStart w:id="152" w:name="_Toc97040973"/>
      <w:r w:rsidRPr="00127E7B">
        <w:t>5.</w:t>
      </w:r>
      <w:r w:rsidR="000757AC" w:rsidRPr="00127E7B">
        <w:rPr>
          <w:lang w:eastAsia="zh-CN"/>
        </w:rPr>
        <w:t>3</w:t>
      </w:r>
      <w:r w:rsidRPr="00127E7B">
        <w:t>.2.2.1</w:t>
      </w:r>
      <w:r w:rsidRPr="00127E7B">
        <w:tab/>
        <w:t>General</w:t>
      </w:r>
      <w:bookmarkEnd w:id="152"/>
    </w:p>
    <w:p w14:paraId="0F8AA8ED" w14:textId="5A022557"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8A555E">
      <w:pPr>
        <w:pStyle w:val="5"/>
        <w:rPr>
          <w:lang w:eastAsia="zh-CN"/>
        </w:rPr>
      </w:pPr>
      <w:bookmarkStart w:id="153" w:name="_Toc97040974"/>
      <w:r w:rsidRPr="00127E7B">
        <w:t>5.</w:t>
      </w:r>
      <w:r w:rsidR="000757AC" w:rsidRPr="00127E7B">
        <w:rPr>
          <w:lang w:eastAsia="zh-CN"/>
        </w:rPr>
        <w:t>3</w:t>
      </w:r>
      <w:r w:rsidRPr="00127E7B">
        <w:t>.2.2.2</w:t>
      </w:r>
      <w:r w:rsidRPr="00127E7B">
        <w:tab/>
        <w:t>Creation of a subscription</w:t>
      </w:r>
      <w:bookmarkEnd w:id="153"/>
    </w:p>
    <w:p w14:paraId="0F129ACC" w14:textId="2B171E78" w:rsidR="00E51031" w:rsidRPr="00127E7B" w:rsidRDefault="00E51031" w:rsidP="00E51031">
      <w:pPr>
        <w:rPr>
          <w:rFonts w:eastAsia="宋体"/>
          <w:lang w:eastAsia="ko-KR"/>
        </w:rPr>
      </w:pPr>
      <w:r w:rsidRPr="00127E7B">
        <w:rPr>
          <w:rFonts w:eastAsia="宋体"/>
        </w:rPr>
        <w:t xml:space="preserve">The Subscribe service operation is invoked by a NF Service Consumer </w:t>
      </w:r>
      <w:r w:rsidR="00524826" w:rsidRPr="00127E7B">
        <w:rPr>
          <w:rFonts w:eastAsia="宋体"/>
        </w:rPr>
        <w:t>(</w:t>
      </w:r>
      <w:r w:rsidRPr="00127E7B">
        <w:rPr>
          <w:rFonts w:eastAsia="宋体"/>
        </w:rPr>
        <w:t>e.g. NEF</w:t>
      </w:r>
      <w:r w:rsidR="00524826" w:rsidRPr="00127E7B">
        <w:t xml:space="preserve"> or AF</w:t>
      </w:r>
      <w:r w:rsidR="00524826" w:rsidRPr="00127E7B">
        <w:rPr>
          <w:rFonts w:eastAsia="宋体"/>
        </w:rPr>
        <w:t>)</w:t>
      </w:r>
      <w:r w:rsidRPr="00127E7B">
        <w:rPr>
          <w:rFonts w:eastAsia="宋体"/>
        </w:rPr>
        <w:t xml:space="preserve"> towards the NSACF</w:t>
      </w:r>
      <w:r w:rsidRPr="00127E7B">
        <w:rPr>
          <w:rFonts w:eastAsia="宋体" w:hint="eastAsia"/>
          <w:lang w:eastAsia="ko-KR"/>
        </w:rPr>
        <w:t xml:space="preserve">, </w:t>
      </w:r>
      <w:r w:rsidRPr="00127E7B">
        <w:rPr>
          <w:rFonts w:eastAsia="宋体"/>
        </w:rPr>
        <w:t xml:space="preserve">when it needs to create a subscription to monitor </w:t>
      </w:r>
      <w:r w:rsidR="00EA0C92">
        <w:rPr>
          <w:rFonts w:eastAsia="宋体"/>
        </w:rPr>
        <w:t>the</w:t>
      </w:r>
      <w:r w:rsidRPr="00127E7B">
        <w:rPr>
          <w:rFonts w:eastAsia="宋体"/>
        </w:rPr>
        <w:t xml:space="preserve"> event relevant to the NSACF.</w:t>
      </w:r>
    </w:p>
    <w:p w14:paraId="57C93A48" w14:textId="29BDB8EA" w:rsidR="00E51031" w:rsidRPr="00127E7B" w:rsidRDefault="00E51031" w:rsidP="00E51031">
      <w:pPr>
        <w:rPr>
          <w:rFonts w:eastAsia="宋体"/>
        </w:rPr>
      </w:pPr>
      <w:r w:rsidRPr="00127E7B">
        <w:rPr>
          <w:rFonts w:eastAsia="宋体"/>
        </w:rPr>
        <w:t xml:space="preserve">The NF Service Consumer shall request to create a new subscription by using HTTP method POST with URI of the subscriptions collection, see </w:t>
      </w:r>
      <w:r w:rsidR="00127E7B" w:rsidRPr="00127E7B">
        <w:rPr>
          <w:rFonts w:eastAsia="宋体"/>
        </w:rPr>
        <w:t>clause 6</w:t>
      </w:r>
      <w:r w:rsidRPr="00127E7B">
        <w:rPr>
          <w:rFonts w:eastAsia="宋体"/>
        </w:rPr>
        <w:t>.</w:t>
      </w:r>
      <w:r w:rsidR="000757AC" w:rsidRPr="00127E7B">
        <w:rPr>
          <w:rFonts w:eastAsia="宋体"/>
        </w:rPr>
        <w:t>2</w:t>
      </w:r>
      <w:r w:rsidRPr="00127E7B">
        <w:rPr>
          <w:rFonts w:eastAsia="宋体"/>
        </w:rPr>
        <w:t>.3.1.</w:t>
      </w:r>
    </w:p>
    <w:p w14:paraId="5DCDC282" w14:textId="77777777" w:rsidR="00E51031" w:rsidRPr="00127E7B" w:rsidRDefault="00E51031" w:rsidP="00E51031">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39ABD3B6" w14:textId="77777777" w:rsidR="00E51031" w:rsidRPr="00127E7B" w:rsidRDefault="00E51031" w:rsidP="0069125A">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0FE5C8D5"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7D565370"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宋体"/>
          <w:lang w:val="en-US"/>
        </w:rPr>
      </w:pPr>
      <w:r w:rsidRPr="0069125A">
        <w:rPr>
          <w:rFonts w:eastAsia="宋体"/>
        </w:rPr>
        <w:t>-</w:t>
      </w:r>
      <w:r w:rsidRPr="0069125A">
        <w:rPr>
          <w:rFonts w:eastAsia="宋体"/>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宋体"/>
          <w:lang w:eastAsia="zh-CN"/>
        </w:rPr>
      </w:pPr>
      <w:r w:rsidRPr="0069125A">
        <w:rPr>
          <w:rFonts w:eastAsia="宋体"/>
        </w:rPr>
        <w:t>-</w:t>
      </w:r>
      <w:r w:rsidRPr="0069125A">
        <w:rPr>
          <w:rFonts w:eastAsia="宋体"/>
        </w:rPr>
        <w:tab/>
        <w:t xml:space="preserve">Event Filter, indicate the S-NSSAI(s) </w:t>
      </w:r>
      <w:r w:rsidR="000318EE" w:rsidRPr="0069125A">
        <w:rPr>
          <w:rFonts w:eastAsia="宋体"/>
        </w:rPr>
        <w:t xml:space="preserve">in serving PLMN and/or mapped S-NSSAI(s) in home PLMN </w:t>
      </w:r>
      <w:r w:rsidRPr="0069125A">
        <w:rPr>
          <w:rFonts w:eastAsia="宋体"/>
        </w:rPr>
        <w:t>to be monitored and reported.</w:t>
      </w:r>
    </w:p>
    <w:p w14:paraId="04CD5805" w14:textId="77777777" w:rsidR="00E51031" w:rsidRPr="00127E7B" w:rsidRDefault="00E51031" w:rsidP="0069125A">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65pt;height:107.7pt" o:ole="">
            <v:imagedata r:id="rId21" o:title=""/>
          </v:shape>
          <o:OLEObject Type="Embed" ProgID="Visio.Drawing.11" ShapeID="_x0000_i1031" DrawAspect="Content" ObjectID="_1707723885" r:id="rId22"/>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69125A">
      <w:pPr>
        <w:pStyle w:val="B1"/>
        <w:rPr>
          <w:rFonts w:eastAsia="宋体"/>
        </w:rPr>
      </w:pPr>
      <w:r w:rsidRPr="0069125A">
        <w:rPr>
          <w:rFonts w:eastAsia="宋体"/>
        </w:rPr>
        <w:t>1.</w:t>
      </w:r>
      <w:r w:rsidRPr="0069125A">
        <w:rPr>
          <w:rFonts w:eastAsia="宋体"/>
        </w:rPr>
        <w:tab/>
        <w:t>The NF Service Consumer (e.g. NEF</w:t>
      </w:r>
      <w:r w:rsidR="00934746" w:rsidRPr="0069125A">
        <w:rPr>
          <w:rFonts w:eastAsia="宋体"/>
        </w:rPr>
        <w:t xml:space="preserve"> or 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宋体"/>
        </w:rPr>
      </w:pPr>
      <w:r w:rsidRPr="0069125A">
        <w:rPr>
          <w:rFonts w:eastAsia="宋体"/>
        </w:rPr>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宋体"/>
        </w:rPr>
      </w:pPr>
      <w:r w:rsidRPr="0069125A">
        <w:rPr>
          <w:rFonts w:eastAsia="宋体"/>
        </w:rPr>
        <w:tab/>
      </w:r>
      <w:r w:rsidR="00E51031" w:rsidRPr="0069125A">
        <w:rPr>
          <w:rFonts w:eastAsia="宋体"/>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宋体"/>
        </w:rPr>
      </w:pPr>
      <w:r w:rsidRPr="0069125A">
        <w:rPr>
          <w:rFonts w:eastAsia="宋体"/>
        </w:rPr>
        <w:tab/>
      </w:r>
      <w:r w:rsidR="00793A74" w:rsidRPr="0069125A">
        <w:rPr>
          <w:rFonts w:eastAsia="宋体"/>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8A555E">
      <w:pPr>
        <w:pStyle w:val="5"/>
        <w:rPr>
          <w:lang w:eastAsia="zh-CN"/>
        </w:rPr>
      </w:pPr>
      <w:bookmarkStart w:id="154" w:name="_Toc97040975"/>
      <w:r w:rsidRPr="00127E7B">
        <w:t>5.</w:t>
      </w:r>
      <w:r w:rsidR="00026AE9" w:rsidRPr="00127E7B">
        <w:rPr>
          <w:lang w:eastAsia="zh-CN"/>
        </w:rPr>
        <w:t>3</w:t>
      </w:r>
      <w:r w:rsidRPr="00127E7B">
        <w:t>.2.2.3</w:t>
      </w:r>
      <w:r w:rsidRPr="00127E7B">
        <w:tab/>
        <w:t>Modification of a subscription</w:t>
      </w:r>
      <w:bookmarkEnd w:id="154"/>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宋体"/>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05pt;height:2in" o:ole="">
            <v:imagedata r:id="rId23" o:title=""/>
          </v:shape>
          <o:OLEObject Type="Embed" ProgID="Visio.Drawing.11" ShapeID="_x0000_i1032" DrawAspect="Content" ObjectID="_1707723886" r:id="rId24"/>
        </w:object>
      </w:r>
      <w:r w:rsidR="00E51031" w:rsidRPr="0069125A">
        <w:t xml:space="preserve">Figure </w:t>
      </w:r>
      <w:r w:rsidR="00E51031" w:rsidRPr="0069125A">
        <w:rPr>
          <w:rFonts w:eastAsia="宋体"/>
        </w:rPr>
        <w:t>5.</w:t>
      </w:r>
      <w:r w:rsidR="00D7139F" w:rsidRPr="0069125A">
        <w:rPr>
          <w:rFonts w:eastAsia="宋体"/>
          <w:b w:val="0"/>
        </w:rPr>
        <w:t>3</w:t>
      </w:r>
      <w:r w:rsidR="00E51031" w:rsidRPr="0069125A">
        <w:rPr>
          <w:rFonts w:eastAsia="宋体"/>
        </w:rPr>
        <w:t>.2.2.3-1</w:t>
      </w:r>
      <w:r w:rsidR="00E51031" w:rsidRPr="0069125A">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p w14:paraId="4E894E68" w14:textId="6A1284AC" w:rsidR="00E51031" w:rsidRPr="00127E7B" w:rsidRDefault="00E51031" w:rsidP="00E51031">
      <w:pPr>
        <w:pStyle w:val="B1"/>
        <w:rPr>
          <w:rFonts w:eastAsia="宋体"/>
        </w:rPr>
      </w:pPr>
      <w:r w:rsidRPr="00127E7B">
        <w:t>2b.</w:t>
      </w:r>
      <w:r w:rsidRPr="00127E7B">
        <w:tab/>
      </w:r>
      <w:r w:rsidRPr="00127E7B">
        <w:rPr>
          <w:rFonts w:eastAsia="宋体"/>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95pt;height:145.25pt" o:ole="">
            <v:imagedata r:id="rId25" o:title=""/>
          </v:shape>
          <o:OLEObject Type="Embed" ProgID="Visio.Drawing.11" ShapeID="_x0000_i1033" DrawAspect="Content" ObjectID="_1707723887" r:id="rId26"/>
        </w:object>
      </w:r>
    </w:p>
    <w:p w14:paraId="1DC3001F" w14:textId="4E9BCC5C" w:rsidR="00E51031" w:rsidRPr="00127E7B" w:rsidRDefault="00E51031" w:rsidP="0069125A">
      <w:pPr>
        <w:pStyle w:val="TF"/>
      </w:pPr>
      <w:r w:rsidRPr="0069125A">
        <w:t xml:space="preserve">Figure </w:t>
      </w:r>
      <w:r w:rsidRPr="0069125A">
        <w:rPr>
          <w:rFonts w:eastAsia="宋体"/>
        </w:rPr>
        <w:t>5.</w:t>
      </w:r>
      <w:r w:rsidR="00190EDD" w:rsidRPr="0069125A">
        <w:rPr>
          <w:rFonts w:eastAsia="宋体"/>
          <w:b w:val="0"/>
        </w:rPr>
        <w:t>3</w:t>
      </w:r>
      <w:r w:rsidRPr="0069125A">
        <w:rPr>
          <w:rFonts w:eastAsia="宋体"/>
        </w:rPr>
        <w:t>.2.2.3-2</w:t>
      </w:r>
      <w:r w:rsidRPr="0069125A">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8A555E">
      <w:pPr>
        <w:pStyle w:val="5"/>
      </w:pPr>
      <w:bookmarkStart w:id="155" w:name="_Toc97040976"/>
      <w:r w:rsidRPr="001B047D">
        <w:t>5.</w:t>
      </w:r>
      <w:r w:rsidRPr="00460EEF">
        <w:t>3.2.2.4</w:t>
      </w:r>
      <w:r w:rsidRPr="00460EEF">
        <w:tab/>
        <w:t>Creation of a one time and immediate reporting subscription</w:t>
      </w:r>
      <w:bookmarkEnd w:id="155"/>
    </w:p>
    <w:p w14:paraId="7BB2CE1E" w14:textId="50D107C8"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8A555E">
      <w:pPr>
        <w:pStyle w:val="4"/>
      </w:pPr>
      <w:bookmarkStart w:id="156" w:name="_Toc97040977"/>
      <w:r w:rsidRPr="00127E7B">
        <w:t>5.</w:t>
      </w:r>
      <w:r w:rsidR="002B72EE" w:rsidRPr="00127E7B">
        <w:rPr>
          <w:lang w:eastAsia="zh-CN"/>
        </w:rPr>
        <w:t>3</w:t>
      </w:r>
      <w:r w:rsidRPr="00127E7B">
        <w:t>.2.3</w:t>
      </w:r>
      <w:r w:rsidR="001A6C9E" w:rsidRPr="00127E7B">
        <w:tab/>
      </w:r>
      <w:r w:rsidRPr="00127E7B">
        <w:t>Unsubscribe</w:t>
      </w:r>
      <w:bookmarkEnd w:id="156"/>
    </w:p>
    <w:p w14:paraId="09089825" w14:textId="5D2119C4" w:rsidR="00E51031" w:rsidRPr="00127E7B" w:rsidRDefault="00E51031" w:rsidP="008A555E">
      <w:pPr>
        <w:pStyle w:val="5"/>
      </w:pPr>
      <w:bookmarkStart w:id="157" w:name="_Toc97040978"/>
      <w:r w:rsidRPr="00127E7B">
        <w:t>5.</w:t>
      </w:r>
      <w:r w:rsidR="002B72EE" w:rsidRPr="00127E7B">
        <w:rPr>
          <w:lang w:eastAsia="zh-CN"/>
        </w:rPr>
        <w:t>3</w:t>
      </w:r>
      <w:r w:rsidRPr="00127E7B">
        <w:t>.2.3.1</w:t>
      </w:r>
      <w:r w:rsidRPr="00127E7B">
        <w:tab/>
        <w:t>General</w:t>
      </w:r>
      <w:bookmarkEnd w:id="157"/>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95pt;height:2in" o:ole="">
            <v:imagedata r:id="rId27" o:title=""/>
          </v:shape>
          <o:OLEObject Type="Embed" ProgID="Visio.Drawing.11" ShapeID="_x0000_i1034" DrawAspect="Content" ObjectID="_1707723888" r:id="rId28"/>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8A555E">
      <w:pPr>
        <w:pStyle w:val="4"/>
      </w:pPr>
      <w:bookmarkStart w:id="158" w:name="_Toc97040979"/>
      <w:r w:rsidRPr="001B047D">
        <w:lastRenderedPageBreak/>
        <w:t>5.</w:t>
      </w:r>
      <w:r w:rsidR="002B72EE" w:rsidRPr="00460EEF">
        <w:t>3</w:t>
      </w:r>
      <w:r w:rsidRPr="00460EEF">
        <w:t>.2.4</w:t>
      </w:r>
      <w:r w:rsidR="001A6C9E" w:rsidRPr="00460EEF">
        <w:tab/>
      </w:r>
      <w:r w:rsidRPr="00460EEF">
        <w:t>Notify</w:t>
      </w:r>
      <w:bookmarkEnd w:id="158"/>
    </w:p>
    <w:p w14:paraId="2D1187F5" w14:textId="17A1B3AC" w:rsidR="00E51031" w:rsidRPr="00460EEF" w:rsidRDefault="00E51031" w:rsidP="008A555E">
      <w:pPr>
        <w:pStyle w:val="5"/>
      </w:pPr>
      <w:bookmarkStart w:id="159" w:name="_Toc97040980"/>
      <w:r w:rsidRPr="00460EEF">
        <w:t>5.</w:t>
      </w:r>
      <w:r w:rsidR="002B72EE" w:rsidRPr="00460EEF">
        <w:t>3</w:t>
      </w:r>
      <w:r w:rsidRPr="00460EEF">
        <w:t>.2.4.1</w:t>
      </w:r>
      <w:r w:rsidRPr="00460EEF">
        <w:tab/>
        <w:t>General</w:t>
      </w:r>
      <w:bookmarkEnd w:id="159"/>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95pt;height:145.9pt" o:ole="">
            <v:imagedata r:id="rId29" o:title=""/>
          </v:shape>
          <o:OLEObject Type="Embed" ProgID="Visio.Drawing.11" ShapeID="_x0000_i1035" DrawAspect="Content" ObjectID="_1707723889" r:id="rId30"/>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宋体"/>
        </w:rPr>
      </w:pPr>
      <w:r w:rsidRPr="0069125A">
        <w:tab/>
      </w:r>
      <w:r w:rsidR="00916ECF" w:rsidRPr="0069125A">
        <w:t>If</w:t>
      </w:r>
      <w:r w:rsidR="00916ECF" w:rsidRPr="0069125A">
        <w:rPr>
          <w:rFonts w:eastAsia="宋体"/>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宋体"/>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555E">
      <w:pPr>
        <w:pStyle w:val="1"/>
      </w:pPr>
      <w:bookmarkStart w:id="160" w:name="_Toc81226666"/>
      <w:bookmarkStart w:id="161" w:name="_Toc93868957"/>
      <w:bookmarkStart w:id="162" w:name="_Toc97040981"/>
      <w:r w:rsidRPr="00127E7B">
        <w:t>6</w:t>
      </w:r>
      <w:r w:rsidRPr="00127E7B">
        <w:tab/>
        <w:t>API Definitions</w:t>
      </w:r>
      <w:bookmarkEnd w:id="145"/>
      <w:bookmarkEnd w:id="146"/>
      <w:bookmarkEnd w:id="147"/>
      <w:bookmarkEnd w:id="160"/>
      <w:bookmarkEnd w:id="161"/>
      <w:bookmarkEnd w:id="162"/>
    </w:p>
    <w:p w14:paraId="49A90AEE" w14:textId="29F93225" w:rsidR="008A6D4A" w:rsidRPr="00127E7B" w:rsidRDefault="008A6D4A" w:rsidP="008A555E">
      <w:pPr>
        <w:pStyle w:val="2"/>
      </w:pPr>
      <w:bookmarkStart w:id="163" w:name="_Toc510696598"/>
      <w:bookmarkStart w:id="164" w:name="_Toc35971390"/>
      <w:bookmarkStart w:id="165" w:name="_Toc70325107"/>
      <w:bookmarkStart w:id="166" w:name="_Toc81226667"/>
      <w:bookmarkStart w:id="167" w:name="_Toc93868958"/>
      <w:bookmarkStart w:id="168" w:name="_Toc97040982"/>
      <w:r w:rsidRPr="00127E7B">
        <w:t>6.1</w:t>
      </w:r>
      <w:r w:rsidRPr="00127E7B">
        <w:tab/>
      </w:r>
      <w:r w:rsidR="009427A2" w:rsidRPr="00127E7B">
        <w:t>Nnsacf_</w:t>
      </w:r>
      <w:r w:rsidR="00F6320F" w:rsidRPr="00127E7B">
        <w:t>NSAC</w:t>
      </w:r>
      <w:r w:rsidRPr="00127E7B">
        <w:t xml:space="preserve"> Service API</w:t>
      </w:r>
      <w:bookmarkEnd w:id="163"/>
      <w:bookmarkEnd w:id="164"/>
      <w:bookmarkEnd w:id="165"/>
      <w:bookmarkEnd w:id="166"/>
      <w:bookmarkEnd w:id="167"/>
      <w:bookmarkEnd w:id="168"/>
    </w:p>
    <w:p w14:paraId="49F4CC6B" w14:textId="77777777" w:rsidR="008A6D4A" w:rsidRPr="00127E7B" w:rsidRDefault="008A6D4A" w:rsidP="008A555E">
      <w:pPr>
        <w:pStyle w:val="3"/>
      </w:pPr>
      <w:bookmarkStart w:id="169" w:name="_Toc510696599"/>
      <w:bookmarkStart w:id="170" w:name="_Toc35971391"/>
      <w:bookmarkStart w:id="171" w:name="_Toc70325108"/>
      <w:bookmarkStart w:id="172" w:name="_Toc81226668"/>
      <w:bookmarkStart w:id="173" w:name="_Toc93868959"/>
      <w:bookmarkStart w:id="174" w:name="_Toc97040983"/>
      <w:r w:rsidRPr="00127E7B">
        <w:t>6.1.1</w:t>
      </w:r>
      <w:r w:rsidRPr="00127E7B">
        <w:tab/>
        <w:t>Introduction</w:t>
      </w:r>
      <w:bookmarkEnd w:id="169"/>
      <w:bookmarkEnd w:id="170"/>
      <w:bookmarkEnd w:id="171"/>
      <w:bookmarkEnd w:id="172"/>
      <w:bookmarkEnd w:id="173"/>
      <w:bookmarkEnd w:id="174"/>
    </w:p>
    <w:p w14:paraId="735FC1C1" w14:textId="65D86B89" w:rsidR="00DB0D4A" w:rsidRPr="00127E7B" w:rsidRDefault="00DB0D4A" w:rsidP="00DB0D4A">
      <w:pPr>
        <w:rPr>
          <w:noProof/>
          <w:lang w:eastAsia="zh-CN"/>
        </w:rPr>
      </w:pPr>
      <w:bookmarkStart w:id="175" w:name="_Toc510696600"/>
      <w:bookmarkStart w:id="176"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555E">
      <w:pPr>
        <w:pStyle w:val="3"/>
      </w:pPr>
      <w:bookmarkStart w:id="177" w:name="_Toc70325109"/>
      <w:bookmarkStart w:id="178" w:name="_Toc81226669"/>
      <w:bookmarkStart w:id="179" w:name="_Toc93868960"/>
      <w:bookmarkStart w:id="180" w:name="_Toc97040984"/>
      <w:r w:rsidRPr="00127E7B">
        <w:t>6.1.2</w:t>
      </w:r>
      <w:r w:rsidRPr="00127E7B">
        <w:tab/>
        <w:t>Usage of HTTP</w:t>
      </w:r>
      <w:bookmarkEnd w:id="175"/>
      <w:bookmarkEnd w:id="176"/>
      <w:bookmarkEnd w:id="177"/>
      <w:bookmarkEnd w:id="178"/>
      <w:bookmarkEnd w:id="179"/>
      <w:bookmarkEnd w:id="180"/>
    </w:p>
    <w:p w14:paraId="6BE20AEE" w14:textId="77777777" w:rsidR="008A6D4A" w:rsidRPr="00127E7B" w:rsidRDefault="008A6D4A" w:rsidP="008A555E">
      <w:pPr>
        <w:pStyle w:val="4"/>
      </w:pPr>
      <w:bookmarkStart w:id="181" w:name="_Toc510696601"/>
      <w:bookmarkStart w:id="182" w:name="_Toc35971393"/>
      <w:bookmarkStart w:id="183" w:name="_Toc70325110"/>
      <w:bookmarkStart w:id="184" w:name="_Toc81226670"/>
      <w:bookmarkStart w:id="185" w:name="_Toc93868961"/>
      <w:bookmarkStart w:id="186" w:name="_Toc97040985"/>
      <w:r w:rsidRPr="00127E7B">
        <w:t>6.1.2.1</w:t>
      </w:r>
      <w:r w:rsidRPr="00127E7B">
        <w:tab/>
        <w:t>General</w:t>
      </w:r>
      <w:bookmarkEnd w:id="181"/>
      <w:bookmarkEnd w:id="182"/>
      <w:bookmarkEnd w:id="183"/>
      <w:bookmarkEnd w:id="184"/>
      <w:bookmarkEnd w:id="185"/>
      <w:bookmarkEnd w:id="186"/>
    </w:p>
    <w:p w14:paraId="40117155" w14:textId="77777777" w:rsidR="008A6D4A" w:rsidRPr="00127E7B" w:rsidRDefault="008A6D4A" w:rsidP="008A6D4A">
      <w:pPr>
        <w:rPr>
          <w:noProof/>
        </w:rPr>
      </w:pPr>
      <w:bookmarkStart w:id="187"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8A555E">
      <w:pPr>
        <w:pStyle w:val="4"/>
      </w:pPr>
      <w:bookmarkStart w:id="188" w:name="_Toc35971394"/>
      <w:bookmarkStart w:id="189" w:name="_Toc70325111"/>
      <w:bookmarkStart w:id="190" w:name="_Toc81226671"/>
      <w:bookmarkStart w:id="191" w:name="_Toc93868962"/>
      <w:bookmarkStart w:id="192" w:name="_Toc97040986"/>
      <w:r w:rsidRPr="00127E7B">
        <w:t>6.1.2.2</w:t>
      </w:r>
      <w:r w:rsidRPr="00127E7B">
        <w:tab/>
        <w:t>HTTP standard headers</w:t>
      </w:r>
      <w:bookmarkEnd w:id="187"/>
      <w:bookmarkEnd w:id="188"/>
      <w:bookmarkEnd w:id="189"/>
      <w:bookmarkEnd w:id="190"/>
      <w:bookmarkEnd w:id="191"/>
      <w:bookmarkEnd w:id="192"/>
    </w:p>
    <w:p w14:paraId="5BC5A0BC" w14:textId="77777777" w:rsidR="008A6D4A" w:rsidRPr="00127E7B" w:rsidRDefault="008A6D4A" w:rsidP="008A555E">
      <w:pPr>
        <w:pStyle w:val="5"/>
        <w:rPr>
          <w:lang w:eastAsia="zh-CN"/>
        </w:rPr>
      </w:pPr>
      <w:bookmarkStart w:id="193" w:name="_Toc510696603"/>
      <w:bookmarkStart w:id="194" w:name="_Toc35971395"/>
      <w:bookmarkStart w:id="195" w:name="_Toc70325112"/>
      <w:bookmarkStart w:id="196" w:name="_Toc81226672"/>
      <w:bookmarkStart w:id="197" w:name="_Toc93868963"/>
      <w:bookmarkStart w:id="198" w:name="_Toc97040987"/>
      <w:r w:rsidRPr="00127E7B">
        <w:t>6.1.2.2.1</w:t>
      </w:r>
      <w:r w:rsidRPr="00127E7B">
        <w:rPr>
          <w:rFonts w:hint="eastAsia"/>
          <w:lang w:eastAsia="zh-CN"/>
        </w:rPr>
        <w:tab/>
      </w:r>
      <w:r w:rsidRPr="00127E7B">
        <w:rPr>
          <w:lang w:eastAsia="zh-CN"/>
        </w:rPr>
        <w:t>General</w:t>
      </w:r>
      <w:bookmarkEnd w:id="193"/>
      <w:bookmarkEnd w:id="194"/>
      <w:bookmarkEnd w:id="195"/>
      <w:bookmarkEnd w:id="196"/>
      <w:bookmarkEnd w:id="197"/>
      <w:bookmarkEnd w:id="198"/>
    </w:p>
    <w:p w14:paraId="47B445E8" w14:textId="77777777" w:rsidR="008A6D4A" w:rsidRPr="00127E7B" w:rsidRDefault="008A6D4A" w:rsidP="008A6D4A">
      <w:pPr>
        <w:rPr>
          <w:noProof/>
        </w:rPr>
      </w:pPr>
      <w:bookmarkStart w:id="199" w:name="_Toc510696604"/>
      <w:r w:rsidRPr="00127E7B">
        <w:rPr>
          <w:noProof/>
        </w:rPr>
        <w:t>See clause 5.2.2 of 3GPP TS 29.500 [4] for the usage of HTTP standard headers.</w:t>
      </w:r>
    </w:p>
    <w:p w14:paraId="6A2AB6FE" w14:textId="77777777" w:rsidR="008A6D4A" w:rsidRPr="00127E7B" w:rsidRDefault="008A6D4A" w:rsidP="008A555E">
      <w:pPr>
        <w:pStyle w:val="5"/>
      </w:pPr>
      <w:bookmarkStart w:id="200" w:name="_Toc35971396"/>
      <w:bookmarkStart w:id="201" w:name="_Toc70325113"/>
      <w:bookmarkStart w:id="202" w:name="_Toc81226673"/>
      <w:bookmarkStart w:id="203" w:name="_Toc93868964"/>
      <w:bookmarkStart w:id="204" w:name="_Toc97040988"/>
      <w:r w:rsidRPr="00127E7B">
        <w:t>6.1.2.2.2</w:t>
      </w:r>
      <w:r w:rsidRPr="00127E7B">
        <w:tab/>
        <w:t>Content type</w:t>
      </w:r>
      <w:bookmarkEnd w:id="199"/>
      <w:bookmarkEnd w:id="200"/>
      <w:bookmarkEnd w:id="201"/>
      <w:bookmarkEnd w:id="202"/>
      <w:bookmarkEnd w:id="203"/>
      <w:bookmarkEnd w:id="204"/>
    </w:p>
    <w:p w14:paraId="3E043ABA" w14:textId="77777777" w:rsidR="008A6D4A" w:rsidRPr="00127E7B" w:rsidRDefault="008A6D4A" w:rsidP="008A6D4A">
      <w:bookmarkStart w:id="205"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8A555E">
      <w:pPr>
        <w:pStyle w:val="4"/>
      </w:pPr>
      <w:bookmarkStart w:id="206" w:name="_Toc35971397"/>
      <w:bookmarkStart w:id="207" w:name="_Toc70325114"/>
      <w:bookmarkStart w:id="208" w:name="_Toc81226674"/>
      <w:bookmarkStart w:id="209" w:name="_Toc93868965"/>
      <w:bookmarkStart w:id="210" w:name="_Toc97040989"/>
      <w:r w:rsidRPr="00127E7B">
        <w:lastRenderedPageBreak/>
        <w:t>6.1.2.3</w:t>
      </w:r>
      <w:r w:rsidRPr="00127E7B">
        <w:tab/>
        <w:t>HTTP custom headers</w:t>
      </w:r>
      <w:bookmarkEnd w:id="205"/>
      <w:bookmarkEnd w:id="206"/>
      <w:bookmarkEnd w:id="207"/>
      <w:bookmarkEnd w:id="208"/>
      <w:bookmarkEnd w:id="209"/>
      <w:bookmarkEnd w:id="210"/>
    </w:p>
    <w:p w14:paraId="51F282AC" w14:textId="2AF5ACC7" w:rsidR="008A6D4A" w:rsidRPr="00127E7B" w:rsidRDefault="008A6D4A" w:rsidP="008A6D4A">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555E">
      <w:pPr>
        <w:pStyle w:val="3"/>
      </w:pPr>
      <w:bookmarkStart w:id="219" w:name="_Toc510696607"/>
      <w:bookmarkStart w:id="220" w:name="_Toc35971398"/>
      <w:bookmarkStart w:id="221" w:name="_Toc70325115"/>
      <w:bookmarkStart w:id="222" w:name="_Toc81226675"/>
      <w:bookmarkStart w:id="223" w:name="_Toc93868966"/>
      <w:bookmarkStart w:id="224" w:name="_Toc97040990"/>
      <w:bookmarkEnd w:id="211"/>
      <w:bookmarkEnd w:id="212"/>
      <w:bookmarkEnd w:id="213"/>
      <w:bookmarkEnd w:id="214"/>
      <w:bookmarkEnd w:id="215"/>
      <w:bookmarkEnd w:id="216"/>
      <w:bookmarkEnd w:id="217"/>
      <w:bookmarkEnd w:id="218"/>
      <w:r w:rsidRPr="00127E7B">
        <w:t>6.1.3</w:t>
      </w:r>
      <w:r w:rsidRPr="00127E7B">
        <w:tab/>
        <w:t>Resources</w:t>
      </w:r>
      <w:bookmarkEnd w:id="219"/>
      <w:bookmarkEnd w:id="220"/>
      <w:bookmarkEnd w:id="221"/>
      <w:bookmarkEnd w:id="222"/>
      <w:bookmarkEnd w:id="223"/>
      <w:bookmarkEnd w:id="224"/>
    </w:p>
    <w:p w14:paraId="5C8D92CB" w14:textId="77777777" w:rsidR="008A6D4A" w:rsidRPr="00127E7B" w:rsidRDefault="008A6D4A" w:rsidP="008A555E">
      <w:pPr>
        <w:pStyle w:val="4"/>
      </w:pPr>
      <w:bookmarkStart w:id="225" w:name="_Toc510696608"/>
      <w:bookmarkStart w:id="226" w:name="_Toc35971399"/>
      <w:bookmarkStart w:id="227" w:name="_Toc70325116"/>
      <w:bookmarkStart w:id="228" w:name="_Toc81226676"/>
      <w:bookmarkStart w:id="229" w:name="_Toc93868967"/>
      <w:bookmarkStart w:id="230" w:name="_Toc97040991"/>
      <w:r w:rsidRPr="00127E7B">
        <w:t>6.1.3.1</w:t>
      </w:r>
      <w:r w:rsidRPr="00127E7B">
        <w:tab/>
        <w:t>Overview</w:t>
      </w:r>
      <w:bookmarkEnd w:id="225"/>
      <w:bookmarkEnd w:id="226"/>
      <w:bookmarkEnd w:id="227"/>
      <w:bookmarkEnd w:id="228"/>
      <w:bookmarkEnd w:id="229"/>
      <w:bookmarkEnd w:id="230"/>
    </w:p>
    <w:p w14:paraId="75668E3F" w14:textId="51FC756F" w:rsidR="007C3236" w:rsidRPr="00127E7B" w:rsidRDefault="007C3236" w:rsidP="007C3236">
      <w:bookmarkStart w:id="231" w:name="_Toc510696609"/>
      <w:bookmarkStart w:id="232"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5pt;height:115.2pt" o:ole="">
            <v:imagedata r:id="rId31" o:title=""/>
          </v:shape>
          <o:OLEObject Type="Embed" ProgID="Visio.Drawing.11" ShapeID="_x0000_i1036" DrawAspect="Content" ObjectID="_1707723890" r:id="rId32"/>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555E">
      <w:pPr>
        <w:pStyle w:val="4"/>
      </w:pPr>
      <w:bookmarkStart w:id="233" w:name="_Toc70325117"/>
      <w:bookmarkStart w:id="234" w:name="_Toc81226677"/>
      <w:bookmarkStart w:id="235" w:name="_Toc93868968"/>
      <w:bookmarkStart w:id="236" w:name="_Toc97040992"/>
      <w:r w:rsidRPr="00127E7B">
        <w:t>6.1.3.2</w:t>
      </w:r>
      <w:r w:rsidRPr="00127E7B">
        <w:tab/>
        <w:t xml:space="preserve">Resource: </w:t>
      </w:r>
      <w:bookmarkEnd w:id="231"/>
      <w:bookmarkEnd w:id="232"/>
      <w:r w:rsidR="006E742F" w:rsidRPr="00127E7B">
        <w:t>Slice Collection Subject to NSAC</w:t>
      </w:r>
      <w:bookmarkEnd w:id="233"/>
      <w:r w:rsidR="0059485B" w:rsidRPr="00127E7B">
        <w:t xml:space="preserve"> for UEs</w:t>
      </w:r>
      <w:bookmarkEnd w:id="234"/>
      <w:bookmarkEnd w:id="235"/>
      <w:bookmarkEnd w:id="236"/>
    </w:p>
    <w:p w14:paraId="4ED0F1B2" w14:textId="77777777" w:rsidR="008A6D4A" w:rsidRPr="00127E7B" w:rsidRDefault="008A6D4A" w:rsidP="008A555E">
      <w:pPr>
        <w:pStyle w:val="5"/>
      </w:pPr>
      <w:bookmarkStart w:id="237" w:name="_Toc510696610"/>
      <w:bookmarkStart w:id="238" w:name="_Toc35971401"/>
      <w:bookmarkStart w:id="239" w:name="_Toc70325118"/>
      <w:bookmarkStart w:id="240" w:name="_Toc81226678"/>
      <w:bookmarkStart w:id="241" w:name="_Toc93868969"/>
      <w:bookmarkStart w:id="242" w:name="_Toc97040993"/>
      <w:r w:rsidRPr="00127E7B">
        <w:t>6.1.3.2.1</w:t>
      </w:r>
      <w:r w:rsidRPr="00127E7B">
        <w:tab/>
        <w:t>Description</w:t>
      </w:r>
      <w:bookmarkEnd w:id="237"/>
      <w:bookmarkEnd w:id="238"/>
      <w:bookmarkEnd w:id="239"/>
      <w:bookmarkEnd w:id="240"/>
      <w:bookmarkEnd w:id="241"/>
      <w:bookmarkEnd w:id="242"/>
    </w:p>
    <w:p w14:paraId="4F526B3F" w14:textId="4A8F16EC" w:rsidR="00907A16" w:rsidRPr="00127E7B" w:rsidRDefault="00907A16" w:rsidP="00907A16">
      <w:pPr>
        <w:rPr>
          <w:lang w:eastAsia="zh-CN"/>
        </w:rPr>
      </w:pPr>
      <w:bookmarkStart w:id="243" w:name="_Toc35971402"/>
      <w:bookmarkStart w:id="244"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8A555E">
      <w:pPr>
        <w:pStyle w:val="5"/>
      </w:pPr>
      <w:bookmarkStart w:id="245" w:name="_Toc70325119"/>
      <w:bookmarkStart w:id="246" w:name="_Toc81226679"/>
      <w:bookmarkStart w:id="247" w:name="_Toc93868970"/>
      <w:bookmarkStart w:id="248" w:name="_Toc97040994"/>
      <w:r w:rsidRPr="00127E7B">
        <w:t>6.1.3.2.2</w:t>
      </w:r>
      <w:r w:rsidRPr="00127E7B">
        <w:tab/>
        <w:t>Resource Definition</w:t>
      </w:r>
      <w:bookmarkEnd w:id="243"/>
      <w:bookmarkEnd w:id="245"/>
      <w:bookmarkEnd w:id="246"/>
      <w:bookmarkEnd w:id="247"/>
      <w:bookmarkEnd w:id="248"/>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555E">
      <w:pPr>
        <w:pStyle w:val="5"/>
      </w:pPr>
      <w:bookmarkStart w:id="249" w:name="_Toc35971403"/>
      <w:bookmarkStart w:id="250" w:name="_Toc70325120"/>
      <w:bookmarkStart w:id="251" w:name="_Toc81226680"/>
      <w:bookmarkStart w:id="252" w:name="_Toc93868971"/>
      <w:bookmarkStart w:id="253" w:name="_Toc97040995"/>
      <w:r w:rsidRPr="00127E7B">
        <w:t>6.1.3.2.3</w:t>
      </w:r>
      <w:r w:rsidRPr="00127E7B">
        <w:tab/>
        <w:t>Resource Standard Methods</w:t>
      </w:r>
      <w:bookmarkEnd w:id="244"/>
      <w:bookmarkEnd w:id="249"/>
      <w:bookmarkEnd w:id="250"/>
      <w:bookmarkEnd w:id="251"/>
      <w:bookmarkEnd w:id="252"/>
      <w:bookmarkEnd w:id="253"/>
    </w:p>
    <w:p w14:paraId="1753A67F" w14:textId="394D08EE" w:rsidR="008A6D4A" w:rsidRPr="00127E7B" w:rsidRDefault="008A6D4A" w:rsidP="008A555E">
      <w:pPr>
        <w:pStyle w:val="H6"/>
      </w:pPr>
      <w:bookmarkStart w:id="254" w:name="_Toc510696613"/>
      <w:bookmarkStart w:id="255" w:name="_Toc35971404"/>
      <w:bookmarkStart w:id="256" w:name="_Toc70325121"/>
      <w:bookmarkStart w:id="257" w:name="_Toc81226681"/>
      <w:bookmarkStart w:id="258" w:name="_Toc93868972"/>
      <w:r w:rsidRPr="00127E7B">
        <w:t>6.1.3.2.3.1</w:t>
      </w:r>
      <w:r w:rsidRPr="00127E7B">
        <w:tab/>
      </w:r>
      <w:bookmarkEnd w:id="254"/>
      <w:bookmarkEnd w:id="255"/>
      <w:r w:rsidR="006623A9" w:rsidRPr="00127E7B">
        <w:t>POST</w:t>
      </w:r>
      <w:bookmarkEnd w:id="256"/>
      <w:bookmarkEnd w:id="257"/>
      <w:bookmarkEnd w:id="258"/>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555E">
      <w:pPr>
        <w:pStyle w:val="5"/>
      </w:pPr>
      <w:bookmarkStart w:id="259" w:name="_Toc510696615"/>
      <w:bookmarkStart w:id="260" w:name="_Toc35971406"/>
      <w:bookmarkStart w:id="261" w:name="_Toc70325122"/>
      <w:bookmarkStart w:id="262" w:name="_Toc81226682"/>
      <w:bookmarkStart w:id="263" w:name="_Toc93868973"/>
      <w:bookmarkStart w:id="264" w:name="_Toc97040996"/>
      <w:r w:rsidRPr="00127E7B">
        <w:t>6.1.3.2.4</w:t>
      </w:r>
      <w:r w:rsidRPr="00127E7B">
        <w:tab/>
        <w:t>Resource Custom Operations</w:t>
      </w:r>
      <w:bookmarkEnd w:id="259"/>
      <w:bookmarkEnd w:id="260"/>
      <w:bookmarkEnd w:id="261"/>
      <w:bookmarkEnd w:id="262"/>
      <w:bookmarkEnd w:id="263"/>
      <w:bookmarkEnd w:id="264"/>
    </w:p>
    <w:p w14:paraId="3971D13F" w14:textId="77777777" w:rsidR="00001FCC" w:rsidRPr="00127E7B" w:rsidRDefault="00001FCC" w:rsidP="00001FCC">
      <w:bookmarkStart w:id="265" w:name="_Toc510696616"/>
      <w:bookmarkStart w:id="266"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8A555E">
      <w:pPr>
        <w:pStyle w:val="4"/>
      </w:pPr>
      <w:bookmarkStart w:id="267" w:name="_Toc81226683"/>
      <w:bookmarkStart w:id="268" w:name="_Toc93868974"/>
      <w:bookmarkStart w:id="269" w:name="_Toc97040997"/>
      <w:bookmarkStart w:id="270" w:name="_Toc510696622"/>
      <w:bookmarkStart w:id="271" w:name="_Toc35971413"/>
      <w:bookmarkStart w:id="272" w:name="_Toc70325123"/>
      <w:bookmarkEnd w:id="265"/>
      <w:bookmarkEnd w:id="266"/>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67"/>
      <w:bookmarkEnd w:id="268"/>
      <w:bookmarkEnd w:id="269"/>
    </w:p>
    <w:p w14:paraId="7347A7D8" w14:textId="3A635115" w:rsidR="00A40E99" w:rsidRPr="00127E7B" w:rsidRDefault="00A40E99" w:rsidP="008A555E">
      <w:pPr>
        <w:pStyle w:val="5"/>
      </w:pPr>
      <w:bookmarkStart w:id="273" w:name="_Toc73369696"/>
      <w:bookmarkStart w:id="274" w:name="_Toc81226684"/>
      <w:bookmarkStart w:id="275" w:name="_Toc93868975"/>
      <w:bookmarkStart w:id="276" w:name="_Toc97040998"/>
      <w:r w:rsidRPr="00127E7B">
        <w:t>6.</w:t>
      </w:r>
      <w:r w:rsidR="004F39E9" w:rsidRPr="00127E7B">
        <w:t>1</w:t>
      </w:r>
      <w:r w:rsidRPr="00127E7B">
        <w:t>.3.</w:t>
      </w:r>
      <w:r w:rsidR="004F39E9" w:rsidRPr="00127E7B">
        <w:t>3</w:t>
      </w:r>
      <w:r w:rsidRPr="00127E7B">
        <w:t>.1</w:t>
      </w:r>
      <w:r w:rsidRPr="00127E7B">
        <w:tab/>
        <w:t>Description</w:t>
      </w:r>
      <w:bookmarkEnd w:id="273"/>
      <w:bookmarkEnd w:id="274"/>
      <w:bookmarkEnd w:id="275"/>
      <w:bookmarkEnd w:id="276"/>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8A555E">
      <w:pPr>
        <w:pStyle w:val="5"/>
      </w:pPr>
      <w:bookmarkStart w:id="277" w:name="_Toc73369697"/>
      <w:bookmarkStart w:id="278" w:name="_Toc81226685"/>
      <w:bookmarkStart w:id="279" w:name="_Toc93868976"/>
      <w:bookmarkStart w:id="280" w:name="_Toc97040999"/>
      <w:r w:rsidRPr="00127E7B">
        <w:t>6.</w:t>
      </w:r>
      <w:r w:rsidR="0049794F" w:rsidRPr="00127E7B">
        <w:t>1</w:t>
      </w:r>
      <w:r w:rsidRPr="00127E7B">
        <w:t>.3.</w:t>
      </w:r>
      <w:r w:rsidR="0049794F" w:rsidRPr="00127E7B">
        <w:t>3</w:t>
      </w:r>
      <w:r w:rsidRPr="00127E7B">
        <w:t>.2</w:t>
      </w:r>
      <w:r w:rsidRPr="00127E7B">
        <w:tab/>
        <w:t>Resource Definition</w:t>
      </w:r>
      <w:bookmarkEnd w:id="277"/>
      <w:bookmarkEnd w:id="278"/>
      <w:bookmarkEnd w:id="279"/>
      <w:bookmarkEnd w:id="280"/>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8A555E">
      <w:pPr>
        <w:pStyle w:val="5"/>
      </w:pPr>
      <w:bookmarkStart w:id="281" w:name="_Toc73369698"/>
      <w:bookmarkStart w:id="282" w:name="_Toc81226686"/>
      <w:bookmarkStart w:id="283" w:name="_Toc93868977"/>
      <w:bookmarkStart w:id="284" w:name="_Toc97041000"/>
      <w:r w:rsidRPr="00127E7B">
        <w:t>6.</w:t>
      </w:r>
      <w:r w:rsidR="00EE1ECD" w:rsidRPr="00127E7B">
        <w:t>1</w:t>
      </w:r>
      <w:r w:rsidRPr="00127E7B">
        <w:t>.3.</w:t>
      </w:r>
      <w:r w:rsidR="00EE1ECD" w:rsidRPr="00127E7B">
        <w:t>3</w:t>
      </w:r>
      <w:r w:rsidRPr="00127E7B">
        <w:t>.3</w:t>
      </w:r>
      <w:r w:rsidRPr="00127E7B">
        <w:tab/>
        <w:t>Resource Standard Methods</w:t>
      </w:r>
      <w:bookmarkEnd w:id="281"/>
      <w:bookmarkEnd w:id="282"/>
      <w:bookmarkEnd w:id="283"/>
      <w:bookmarkEnd w:id="284"/>
    </w:p>
    <w:p w14:paraId="70C68EA5" w14:textId="20C9C03F" w:rsidR="00A40E99" w:rsidRPr="00127E7B" w:rsidRDefault="00A40E99" w:rsidP="008A555E">
      <w:pPr>
        <w:pStyle w:val="H6"/>
      </w:pPr>
      <w:bookmarkStart w:id="285" w:name="_Toc73369699"/>
      <w:bookmarkStart w:id="286" w:name="_Toc81226687"/>
      <w:bookmarkStart w:id="287" w:name="_Toc93868978"/>
      <w:r w:rsidRPr="00127E7B">
        <w:t>6.</w:t>
      </w:r>
      <w:r w:rsidR="00EE1ECD" w:rsidRPr="00127E7B">
        <w:t>1</w:t>
      </w:r>
      <w:r w:rsidRPr="00127E7B">
        <w:t>.3.</w:t>
      </w:r>
      <w:r w:rsidR="00EE1ECD" w:rsidRPr="00127E7B">
        <w:t>3</w:t>
      </w:r>
      <w:r w:rsidRPr="00127E7B">
        <w:t>.3.1</w:t>
      </w:r>
      <w:r w:rsidRPr="00127E7B">
        <w:tab/>
        <w:t>POST</w:t>
      </w:r>
      <w:bookmarkEnd w:id="285"/>
      <w:bookmarkEnd w:id="286"/>
      <w:bookmarkEnd w:id="287"/>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8A555E">
      <w:pPr>
        <w:pStyle w:val="5"/>
      </w:pPr>
      <w:bookmarkStart w:id="288" w:name="_Toc73369700"/>
      <w:bookmarkStart w:id="289" w:name="_Toc81226688"/>
      <w:bookmarkStart w:id="290" w:name="_Toc93868979"/>
      <w:bookmarkStart w:id="291" w:name="_Toc97041001"/>
      <w:r w:rsidRPr="00127E7B">
        <w:lastRenderedPageBreak/>
        <w:t>6.</w:t>
      </w:r>
      <w:r w:rsidR="00D23CC8" w:rsidRPr="00127E7B">
        <w:t>1</w:t>
      </w:r>
      <w:r w:rsidRPr="00127E7B">
        <w:t>.3.</w:t>
      </w:r>
      <w:r w:rsidR="00D23CC8" w:rsidRPr="00127E7B">
        <w:t>3</w:t>
      </w:r>
      <w:r w:rsidRPr="00127E7B">
        <w:t>.4</w:t>
      </w:r>
      <w:r w:rsidRPr="00127E7B">
        <w:tab/>
        <w:t>Resource Custom Operations</w:t>
      </w:r>
      <w:bookmarkEnd w:id="288"/>
      <w:bookmarkEnd w:id="289"/>
      <w:bookmarkEnd w:id="290"/>
      <w:bookmarkEnd w:id="291"/>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8A555E">
      <w:pPr>
        <w:pStyle w:val="3"/>
      </w:pPr>
      <w:bookmarkStart w:id="292" w:name="_Toc81226689"/>
      <w:bookmarkStart w:id="293" w:name="_Toc93868980"/>
      <w:bookmarkStart w:id="294" w:name="_Toc97041002"/>
      <w:r w:rsidRPr="00127E7B">
        <w:t>6.1.4</w:t>
      </w:r>
      <w:r w:rsidRPr="00127E7B">
        <w:tab/>
        <w:t>Custom Operations without associated resources</w:t>
      </w:r>
      <w:bookmarkEnd w:id="270"/>
      <w:bookmarkEnd w:id="271"/>
      <w:bookmarkEnd w:id="272"/>
      <w:bookmarkEnd w:id="292"/>
      <w:bookmarkEnd w:id="293"/>
      <w:bookmarkEnd w:id="294"/>
    </w:p>
    <w:p w14:paraId="4DA24AC8" w14:textId="77777777" w:rsidR="00E86298" w:rsidRPr="00127E7B" w:rsidRDefault="00E86298" w:rsidP="00E86298">
      <w:bookmarkStart w:id="295" w:name="_Toc510696623"/>
      <w:bookmarkStart w:id="296"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555E">
      <w:pPr>
        <w:pStyle w:val="3"/>
      </w:pPr>
      <w:bookmarkStart w:id="297" w:name="_Toc510696628"/>
      <w:bookmarkStart w:id="298" w:name="_Toc35971419"/>
      <w:bookmarkStart w:id="299" w:name="_Toc70325124"/>
      <w:bookmarkStart w:id="300" w:name="_Toc81226690"/>
      <w:bookmarkStart w:id="301" w:name="_Toc93868981"/>
      <w:bookmarkStart w:id="302" w:name="_Toc97041003"/>
      <w:bookmarkEnd w:id="295"/>
      <w:bookmarkEnd w:id="296"/>
      <w:r w:rsidRPr="00127E7B">
        <w:t>6.1.5</w:t>
      </w:r>
      <w:r w:rsidRPr="00127E7B">
        <w:tab/>
        <w:t>Notifications</w:t>
      </w:r>
      <w:bookmarkEnd w:id="297"/>
      <w:bookmarkEnd w:id="298"/>
      <w:bookmarkEnd w:id="299"/>
      <w:bookmarkEnd w:id="300"/>
      <w:bookmarkEnd w:id="301"/>
      <w:bookmarkEnd w:id="302"/>
    </w:p>
    <w:p w14:paraId="329C7304" w14:textId="77777777" w:rsidR="008A6D4A" w:rsidRPr="00127E7B" w:rsidRDefault="008A6D4A" w:rsidP="008A555E">
      <w:pPr>
        <w:pStyle w:val="4"/>
      </w:pPr>
      <w:bookmarkStart w:id="303" w:name="_Toc510696629"/>
      <w:bookmarkStart w:id="304" w:name="_Toc35971420"/>
      <w:bookmarkStart w:id="305" w:name="_Toc70325125"/>
      <w:bookmarkStart w:id="306" w:name="_Toc81226691"/>
      <w:bookmarkStart w:id="307" w:name="_Toc93868982"/>
      <w:bookmarkStart w:id="308" w:name="_Toc97041004"/>
      <w:r w:rsidRPr="00127E7B">
        <w:t>6.1.5.1</w:t>
      </w:r>
      <w:r w:rsidRPr="00127E7B">
        <w:tab/>
        <w:t>General</w:t>
      </w:r>
      <w:bookmarkEnd w:id="303"/>
      <w:bookmarkEnd w:id="304"/>
      <w:bookmarkEnd w:id="305"/>
      <w:bookmarkEnd w:id="306"/>
      <w:bookmarkEnd w:id="307"/>
      <w:bookmarkEnd w:id="308"/>
    </w:p>
    <w:p w14:paraId="76885AE9" w14:textId="77777777" w:rsidR="00E105F0" w:rsidRPr="00127E7B" w:rsidRDefault="00E105F0" w:rsidP="00E105F0">
      <w:pPr>
        <w:rPr>
          <w:noProof/>
        </w:rPr>
      </w:pPr>
      <w:bookmarkStart w:id="309" w:name="_Toc510696630"/>
      <w:bookmarkStart w:id="310"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8A555E">
      <w:pPr>
        <w:pStyle w:val="4"/>
      </w:pPr>
      <w:bookmarkStart w:id="311" w:name="_Toc35971421"/>
      <w:bookmarkStart w:id="312" w:name="_Toc70325126"/>
      <w:bookmarkStart w:id="313" w:name="_Toc81226692"/>
      <w:bookmarkStart w:id="314" w:name="_Toc93868983"/>
      <w:bookmarkStart w:id="315" w:name="_Toc97041005"/>
      <w:r w:rsidRPr="00127E7B">
        <w:t>6.1.5.2</w:t>
      </w:r>
      <w:bookmarkEnd w:id="309"/>
      <w:bookmarkEnd w:id="311"/>
      <w:r w:rsidR="001A6C9E" w:rsidRPr="00127E7B">
        <w:tab/>
      </w:r>
      <w:r w:rsidR="00DF5B60" w:rsidRPr="00127E7B">
        <w:t>EAC Mode Notification</w:t>
      </w:r>
      <w:bookmarkEnd w:id="312"/>
      <w:bookmarkEnd w:id="313"/>
      <w:bookmarkEnd w:id="314"/>
      <w:bookmarkEnd w:id="315"/>
    </w:p>
    <w:p w14:paraId="3E017F8A" w14:textId="77777777" w:rsidR="00E105F0" w:rsidRPr="00127E7B" w:rsidRDefault="00E105F0" w:rsidP="008A555E">
      <w:pPr>
        <w:pStyle w:val="5"/>
        <w:rPr>
          <w:noProof/>
        </w:rPr>
      </w:pPr>
      <w:bookmarkStart w:id="316" w:name="_Toc532994455"/>
      <w:bookmarkStart w:id="317" w:name="_Toc35971422"/>
      <w:bookmarkStart w:id="318" w:name="_Toc70325127"/>
      <w:bookmarkStart w:id="319" w:name="_Toc81226693"/>
      <w:bookmarkStart w:id="320" w:name="_Toc93868984"/>
      <w:bookmarkStart w:id="321" w:name="_Toc97041006"/>
      <w:bookmarkStart w:id="322" w:name="_Toc510696631"/>
      <w:r w:rsidRPr="00127E7B">
        <w:t>6.1.5.2</w:t>
      </w:r>
      <w:r w:rsidRPr="00127E7B">
        <w:rPr>
          <w:noProof/>
        </w:rPr>
        <w:t>.1</w:t>
      </w:r>
      <w:r w:rsidRPr="00127E7B">
        <w:rPr>
          <w:noProof/>
        </w:rPr>
        <w:tab/>
        <w:t>Description</w:t>
      </w:r>
      <w:bookmarkEnd w:id="316"/>
      <w:bookmarkEnd w:id="317"/>
      <w:bookmarkEnd w:id="318"/>
      <w:bookmarkEnd w:id="319"/>
      <w:bookmarkEnd w:id="320"/>
      <w:bookmarkEnd w:id="321"/>
    </w:p>
    <w:p w14:paraId="481ACB7B" w14:textId="77777777" w:rsidR="00DF4E92" w:rsidRPr="00127E7B" w:rsidRDefault="00DF4E92" w:rsidP="00DF4E92">
      <w:pPr>
        <w:rPr>
          <w:noProof/>
        </w:rPr>
      </w:pPr>
      <w:bookmarkStart w:id="323" w:name="_Toc532994456"/>
      <w:bookmarkStart w:id="324"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8A555E">
      <w:pPr>
        <w:pStyle w:val="5"/>
        <w:rPr>
          <w:noProof/>
        </w:rPr>
      </w:pPr>
      <w:bookmarkStart w:id="325" w:name="_Toc70325128"/>
      <w:bookmarkStart w:id="326" w:name="_Toc81226694"/>
      <w:bookmarkStart w:id="327" w:name="_Toc93868985"/>
      <w:bookmarkStart w:id="328" w:name="_Toc97041007"/>
      <w:r w:rsidRPr="00127E7B">
        <w:t>6.1.5.2</w:t>
      </w:r>
      <w:r w:rsidRPr="00127E7B">
        <w:rPr>
          <w:noProof/>
        </w:rPr>
        <w:t>.2</w:t>
      </w:r>
      <w:r w:rsidRPr="00127E7B">
        <w:rPr>
          <w:noProof/>
        </w:rPr>
        <w:tab/>
        <w:t>Target URI</w:t>
      </w:r>
      <w:bookmarkEnd w:id="323"/>
      <w:bookmarkEnd w:id="324"/>
      <w:bookmarkEnd w:id="325"/>
      <w:bookmarkEnd w:id="326"/>
      <w:bookmarkEnd w:id="327"/>
      <w:bookmarkEnd w:id="328"/>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8A555E">
      <w:pPr>
        <w:pStyle w:val="5"/>
        <w:rPr>
          <w:noProof/>
        </w:rPr>
      </w:pPr>
      <w:bookmarkStart w:id="329" w:name="_Toc532994457"/>
      <w:bookmarkStart w:id="330" w:name="_Toc35971424"/>
      <w:bookmarkStart w:id="331" w:name="_Toc70325129"/>
      <w:bookmarkStart w:id="332" w:name="_Toc81226695"/>
      <w:bookmarkStart w:id="333" w:name="_Toc93868986"/>
      <w:bookmarkStart w:id="334" w:name="_Toc97041008"/>
      <w:r w:rsidRPr="00127E7B">
        <w:t>6.1.5.2</w:t>
      </w:r>
      <w:r w:rsidRPr="00127E7B">
        <w:rPr>
          <w:noProof/>
        </w:rPr>
        <w:t>.3</w:t>
      </w:r>
      <w:r w:rsidRPr="00127E7B">
        <w:rPr>
          <w:noProof/>
        </w:rPr>
        <w:tab/>
        <w:t>Standard Methods</w:t>
      </w:r>
      <w:bookmarkEnd w:id="329"/>
      <w:bookmarkEnd w:id="330"/>
      <w:bookmarkEnd w:id="331"/>
      <w:bookmarkEnd w:id="332"/>
      <w:bookmarkEnd w:id="333"/>
      <w:bookmarkEnd w:id="334"/>
    </w:p>
    <w:p w14:paraId="647EA268" w14:textId="77777777" w:rsidR="00E105F0" w:rsidRPr="00127E7B" w:rsidRDefault="00E105F0" w:rsidP="008A555E">
      <w:pPr>
        <w:pStyle w:val="H6"/>
        <w:rPr>
          <w:noProof/>
        </w:rPr>
      </w:pPr>
      <w:bookmarkStart w:id="335" w:name="_Toc532994458"/>
      <w:bookmarkStart w:id="336" w:name="_Toc35971425"/>
      <w:bookmarkStart w:id="337" w:name="_Toc70325130"/>
      <w:bookmarkStart w:id="338" w:name="_Toc81226696"/>
      <w:bookmarkStart w:id="339" w:name="_Toc93868987"/>
      <w:r w:rsidRPr="00127E7B">
        <w:t>6.1.5.2.3</w:t>
      </w:r>
      <w:r w:rsidRPr="00127E7B">
        <w:rPr>
          <w:noProof/>
        </w:rPr>
        <w:t>.1</w:t>
      </w:r>
      <w:r w:rsidRPr="00127E7B">
        <w:rPr>
          <w:noProof/>
        </w:rPr>
        <w:tab/>
        <w:t>POST</w:t>
      </w:r>
      <w:bookmarkEnd w:id="335"/>
      <w:bookmarkEnd w:id="336"/>
      <w:bookmarkEnd w:id="337"/>
      <w:bookmarkEnd w:id="338"/>
      <w:bookmarkEnd w:id="339"/>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555E">
      <w:pPr>
        <w:pStyle w:val="3"/>
      </w:pPr>
      <w:bookmarkStart w:id="340" w:name="_Toc35971427"/>
      <w:bookmarkStart w:id="341" w:name="_Toc70325131"/>
      <w:bookmarkStart w:id="342" w:name="_Toc81226697"/>
      <w:bookmarkStart w:id="343" w:name="_Toc93868988"/>
      <w:bookmarkStart w:id="344" w:name="_Toc97041009"/>
      <w:bookmarkEnd w:id="322"/>
      <w:r w:rsidRPr="00127E7B">
        <w:t>6.1.6</w:t>
      </w:r>
      <w:r w:rsidRPr="00127E7B">
        <w:tab/>
        <w:t>Data Model</w:t>
      </w:r>
      <w:bookmarkEnd w:id="310"/>
      <w:bookmarkEnd w:id="340"/>
      <w:bookmarkEnd w:id="341"/>
      <w:bookmarkEnd w:id="342"/>
      <w:bookmarkEnd w:id="343"/>
      <w:bookmarkEnd w:id="344"/>
    </w:p>
    <w:p w14:paraId="719BE7CB" w14:textId="77777777" w:rsidR="008A6D4A" w:rsidRPr="00127E7B" w:rsidRDefault="008A6D4A" w:rsidP="008A555E">
      <w:pPr>
        <w:pStyle w:val="4"/>
      </w:pPr>
      <w:bookmarkStart w:id="345" w:name="_Toc510696633"/>
      <w:bookmarkStart w:id="346" w:name="_Toc35971428"/>
      <w:bookmarkStart w:id="347" w:name="_Toc70325132"/>
      <w:bookmarkStart w:id="348" w:name="_Toc81226698"/>
      <w:bookmarkStart w:id="349" w:name="_Toc93868989"/>
      <w:bookmarkStart w:id="350" w:name="_Toc97041010"/>
      <w:r w:rsidRPr="00127E7B">
        <w:t>6.1.6.1</w:t>
      </w:r>
      <w:r w:rsidRPr="00127E7B">
        <w:tab/>
        <w:t>General</w:t>
      </w:r>
      <w:bookmarkEnd w:id="345"/>
      <w:bookmarkEnd w:id="346"/>
      <w:bookmarkEnd w:id="347"/>
      <w:bookmarkEnd w:id="348"/>
      <w:bookmarkEnd w:id="349"/>
      <w:bookmarkEnd w:id="350"/>
    </w:p>
    <w:p w14:paraId="7433BDDB" w14:textId="77777777" w:rsidR="008B1BEC" w:rsidRPr="00127E7B" w:rsidRDefault="008B1BEC" w:rsidP="008B1BEC">
      <w:bookmarkStart w:id="351" w:name="_Toc510696634"/>
      <w:bookmarkStart w:id="352"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555E">
      <w:pPr>
        <w:pStyle w:val="4"/>
        <w:rPr>
          <w:lang w:val="en-US"/>
        </w:rPr>
      </w:pPr>
      <w:bookmarkStart w:id="353" w:name="_Toc70325133"/>
      <w:bookmarkStart w:id="354" w:name="_Toc81226699"/>
      <w:bookmarkStart w:id="355" w:name="_Toc93868990"/>
      <w:bookmarkStart w:id="356" w:name="_Toc97041011"/>
      <w:r w:rsidRPr="00127E7B">
        <w:rPr>
          <w:lang w:val="en-US"/>
        </w:rPr>
        <w:lastRenderedPageBreak/>
        <w:t>6.1.6.2</w:t>
      </w:r>
      <w:r w:rsidRPr="00127E7B">
        <w:rPr>
          <w:lang w:val="en-US"/>
        </w:rPr>
        <w:tab/>
        <w:t>Structured data types</w:t>
      </w:r>
      <w:bookmarkEnd w:id="351"/>
      <w:bookmarkEnd w:id="352"/>
      <w:bookmarkEnd w:id="353"/>
      <w:bookmarkEnd w:id="354"/>
      <w:bookmarkEnd w:id="355"/>
      <w:bookmarkEnd w:id="356"/>
    </w:p>
    <w:p w14:paraId="7363E81C" w14:textId="77777777" w:rsidR="008A6D4A" w:rsidRPr="00127E7B" w:rsidRDefault="008A6D4A" w:rsidP="008A555E">
      <w:pPr>
        <w:pStyle w:val="5"/>
      </w:pPr>
      <w:bookmarkStart w:id="357" w:name="_Toc510696635"/>
      <w:bookmarkStart w:id="358" w:name="_Toc35971430"/>
      <w:bookmarkStart w:id="359" w:name="_Toc70325134"/>
      <w:bookmarkStart w:id="360" w:name="_Toc81226700"/>
      <w:bookmarkStart w:id="361" w:name="_Toc93868991"/>
      <w:bookmarkStart w:id="362" w:name="_Toc97041012"/>
      <w:r w:rsidRPr="00127E7B">
        <w:t>6.1.6.2.1</w:t>
      </w:r>
      <w:r w:rsidRPr="00127E7B">
        <w:tab/>
        <w:t>Introduction</w:t>
      </w:r>
      <w:bookmarkEnd w:id="357"/>
      <w:bookmarkEnd w:id="358"/>
      <w:bookmarkEnd w:id="359"/>
      <w:bookmarkEnd w:id="360"/>
      <w:bookmarkEnd w:id="361"/>
      <w:bookmarkEnd w:id="362"/>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555E">
      <w:pPr>
        <w:pStyle w:val="5"/>
      </w:pPr>
      <w:bookmarkStart w:id="363" w:name="_Toc510696636"/>
      <w:bookmarkStart w:id="364" w:name="_Toc35971431"/>
      <w:bookmarkStart w:id="365" w:name="_Toc70325135"/>
      <w:bookmarkStart w:id="366" w:name="_Toc81226701"/>
      <w:bookmarkStart w:id="367" w:name="_Toc93868992"/>
      <w:bookmarkStart w:id="368" w:name="_Toc97041013"/>
      <w:r w:rsidRPr="00127E7B">
        <w:t>6.1.6.2.2</w:t>
      </w:r>
      <w:r w:rsidRPr="00127E7B">
        <w:tab/>
        <w:t xml:space="preserve">Type: </w:t>
      </w:r>
      <w:bookmarkEnd w:id="363"/>
      <w:bookmarkEnd w:id="364"/>
      <w:r w:rsidR="008B1BEC" w:rsidRPr="00127E7B">
        <w:t>UeACRequestData</w:t>
      </w:r>
      <w:bookmarkEnd w:id="365"/>
      <w:bookmarkEnd w:id="366"/>
      <w:bookmarkEnd w:id="367"/>
      <w:bookmarkEnd w:id="368"/>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69" w:name="_PERM_MCCTEMPBM_CRPT75500034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70" w:name="_PERM_MCCTEMPBM_CRPT75500035___1" w:colFirst="4" w:colLast="4"/>
            <w:bookmarkEnd w:id="369"/>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r w:rsidRPr="00127E7B">
              <w:rPr>
                <w:rFonts w:cs="Arial"/>
                <w:szCs w:val="18"/>
                <w:lang w:eastAsia="zh-CN"/>
              </w:rPr>
              <w:t>NFType=AMF, if the request is from an AMF;</w:t>
            </w:r>
          </w:p>
          <w:p w14:paraId="0DAF0DD1" w14:textId="3A9596E0" w:rsidR="0016499F" w:rsidRPr="00127E7B" w:rsidRDefault="0016499F" w:rsidP="003A3235">
            <w:pPr>
              <w:pStyle w:val="TAL"/>
              <w:numPr>
                <w:ilvl w:val="0"/>
                <w:numId w:val="8"/>
              </w:numPr>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70"/>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555E">
      <w:pPr>
        <w:pStyle w:val="5"/>
      </w:pPr>
      <w:bookmarkStart w:id="371" w:name="_Toc510696637"/>
      <w:bookmarkStart w:id="372" w:name="_Toc35971432"/>
      <w:bookmarkStart w:id="373" w:name="_Toc70325136"/>
      <w:bookmarkStart w:id="374" w:name="_Toc81226702"/>
      <w:bookmarkStart w:id="375" w:name="_Toc93868993"/>
      <w:bookmarkStart w:id="376" w:name="_Toc97041014"/>
      <w:r w:rsidRPr="00127E7B">
        <w:t>6.1.6.2.3</w:t>
      </w:r>
      <w:r w:rsidRPr="00127E7B">
        <w:tab/>
        <w:t xml:space="preserve">Type: </w:t>
      </w:r>
      <w:bookmarkEnd w:id="371"/>
      <w:bookmarkEnd w:id="372"/>
      <w:r w:rsidR="00E53ED0" w:rsidRPr="00127E7B">
        <w:t>UeACResponseData</w:t>
      </w:r>
      <w:bookmarkEnd w:id="373"/>
      <w:bookmarkEnd w:id="374"/>
      <w:bookmarkEnd w:id="375"/>
      <w:bookmarkEnd w:id="376"/>
    </w:p>
    <w:p w14:paraId="7720F8B2" w14:textId="77777777" w:rsidR="005E185F" w:rsidRPr="00127E7B" w:rsidRDefault="005E185F" w:rsidP="005E185F">
      <w:pPr>
        <w:pStyle w:val="TH"/>
      </w:pPr>
      <w:bookmarkStart w:id="377" w:name="_Toc510696638"/>
      <w:bookmarkStart w:id="378"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8A555E">
      <w:pPr>
        <w:pStyle w:val="5"/>
      </w:pPr>
      <w:bookmarkStart w:id="379" w:name="_Toc70325137"/>
      <w:bookmarkStart w:id="380" w:name="_Toc81226703"/>
      <w:bookmarkStart w:id="381" w:name="_Toc93868994"/>
      <w:bookmarkStart w:id="382" w:name="_Toc97041015"/>
      <w:r w:rsidRPr="00127E7B">
        <w:t>6.1.6.2.4</w:t>
      </w:r>
      <w:r w:rsidRPr="00127E7B">
        <w:tab/>
        <w:t>Type: EACNotification</w:t>
      </w:r>
      <w:bookmarkEnd w:id="379"/>
      <w:bookmarkEnd w:id="380"/>
      <w:bookmarkEnd w:id="381"/>
      <w:bookmarkEnd w:id="382"/>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8A555E">
      <w:pPr>
        <w:pStyle w:val="5"/>
      </w:pPr>
      <w:bookmarkStart w:id="383" w:name="_Toc81226704"/>
      <w:bookmarkStart w:id="384" w:name="_Toc93868995"/>
      <w:bookmarkStart w:id="385" w:name="_Toc97041016"/>
      <w:bookmarkStart w:id="386" w:name="_Toc70325138"/>
      <w:r w:rsidRPr="00127E7B">
        <w:lastRenderedPageBreak/>
        <w:t>6.1.6.2.5</w:t>
      </w:r>
      <w:r w:rsidRPr="00127E7B">
        <w:tab/>
        <w:t>Type: AcuOperationItem</w:t>
      </w:r>
      <w:bookmarkEnd w:id="383"/>
      <w:bookmarkEnd w:id="384"/>
      <w:bookmarkEnd w:id="385"/>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8A555E">
      <w:pPr>
        <w:pStyle w:val="5"/>
      </w:pPr>
      <w:bookmarkStart w:id="387" w:name="_Toc81226705"/>
      <w:bookmarkStart w:id="388" w:name="_Toc93868996"/>
      <w:bookmarkStart w:id="389" w:name="_Toc97041017"/>
      <w:r w:rsidRPr="00127E7B">
        <w:t>6.1.6.2.6</w:t>
      </w:r>
      <w:r w:rsidRPr="00127E7B">
        <w:tab/>
        <w:t>Type: AcuFailureItem</w:t>
      </w:r>
      <w:bookmarkEnd w:id="387"/>
      <w:bookmarkEnd w:id="388"/>
      <w:bookmarkEnd w:id="389"/>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8A555E">
      <w:pPr>
        <w:pStyle w:val="5"/>
      </w:pPr>
      <w:bookmarkStart w:id="390" w:name="_Toc73369707"/>
      <w:bookmarkStart w:id="391" w:name="_Toc81226706"/>
      <w:bookmarkStart w:id="392" w:name="_Toc93868997"/>
      <w:bookmarkStart w:id="393" w:name="_Toc97041018"/>
      <w:r w:rsidRPr="00127E7B">
        <w:t>6.1.6.2.</w:t>
      </w:r>
      <w:r w:rsidR="000A2FAB" w:rsidRPr="00127E7B">
        <w:t>7</w:t>
      </w:r>
      <w:r w:rsidRPr="00127E7B">
        <w:tab/>
        <w:t>Type: PduACRequestData</w:t>
      </w:r>
      <w:bookmarkEnd w:id="390"/>
      <w:bookmarkEnd w:id="391"/>
      <w:bookmarkEnd w:id="392"/>
      <w:bookmarkEnd w:id="393"/>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8A555E">
      <w:pPr>
        <w:pStyle w:val="5"/>
      </w:pPr>
      <w:bookmarkStart w:id="394" w:name="_Toc73369708"/>
      <w:bookmarkStart w:id="395" w:name="_Toc81226707"/>
      <w:bookmarkStart w:id="396" w:name="_Toc93868998"/>
      <w:bookmarkStart w:id="397" w:name="_Toc97041019"/>
      <w:r w:rsidRPr="00127E7B">
        <w:t>6.1.6.2.</w:t>
      </w:r>
      <w:r w:rsidR="000A2FAB" w:rsidRPr="00127E7B">
        <w:t>8</w:t>
      </w:r>
      <w:r w:rsidRPr="00127E7B">
        <w:tab/>
        <w:t>Type: PduACResponseData</w:t>
      </w:r>
      <w:bookmarkEnd w:id="394"/>
      <w:bookmarkEnd w:id="395"/>
      <w:bookmarkEnd w:id="396"/>
      <w:bookmarkEnd w:id="397"/>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8A555E">
      <w:pPr>
        <w:pStyle w:val="5"/>
      </w:pPr>
      <w:bookmarkStart w:id="398" w:name="_Toc93868999"/>
      <w:bookmarkStart w:id="399" w:name="_Toc97041020"/>
      <w:bookmarkStart w:id="400" w:name="_Toc81226708"/>
      <w:r w:rsidRPr="00127E7B">
        <w:lastRenderedPageBreak/>
        <w:t>6</w:t>
      </w:r>
      <w:r>
        <w:t>.1.6.2.</w:t>
      </w:r>
      <w:r w:rsidR="009953BB">
        <w:t>9</w:t>
      </w:r>
      <w:r w:rsidRPr="00127E7B">
        <w:tab/>
        <w:t>Type: UeACRequest</w:t>
      </w:r>
      <w:r>
        <w:t>Info</w:t>
      </w:r>
      <w:bookmarkEnd w:id="398"/>
      <w:bookmarkEnd w:id="399"/>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8A555E">
      <w:pPr>
        <w:pStyle w:val="5"/>
      </w:pPr>
      <w:bookmarkStart w:id="401" w:name="_Toc93869000"/>
      <w:bookmarkStart w:id="402" w:name="_Toc97041021"/>
      <w:r w:rsidRPr="00127E7B">
        <w:t>6.1.6.2.</w:t>
      </w:r>
      <w:r w:rsidR="009953BB">
        <w:t>10</w:t>
      </w:r>
      <w:r>
        <w:tab/>
        <w:t>Type: PduACRequestInfo</w:t>
      </w:r>
      <w:bookmarkEnd w:id="401"/>
      <w:bookmarkEnd w:id="402"/>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8A555E">
      <w:pPr>
        <w:pStyle w:val="4"/>
        <w:rPr>
          <w:lang w:val="en-US"/>
        </w:rPr>
      </w:pPr>
      <w:bookmarkStart w:id="403" w:name="_Toc93869001"/>
      <w:bookmarkStart w:id="404" w:name="_Toc97041022"/>
      <w:r w:rsidRPr="00127E7B">
        <w:rPr>
          <w:lang w:val="en-US"/>
        </w:rPr>
        <w:t>6.1.6.3</w:t>
      </w:r>
      <w:r w:rsidRPr="00127E7B">
        <w:rPr>
          <w:lang w:val="en-US"/>
        </w:rPr>
        <w:tab/>
        <w:t>Simple data types and enumerations</w:t>
      </w:r>
      <w:bookmarkEnd w:id="377"/>
      <w:bookmarkEnd w:id="378"/>
      <w:bookmarkEnd w:id="386"/>
      <w:bookmarkEnd w:id="400"/>
      <w:bookmarkEnd w:id="403"/>
      <w:bookmarkEnd w:id="404"/>
    </w:p>
    <w:p w14:paraId="0B8DD26B" w14:textId="77777777" w:rsidR="008A6D4A" w:rsidRPr="00127E7B" w:rsidRDefault="008A6D4A" w:rsidP="008A555E">
      <w:pPr>
        <w:pStyle w:val="5"/>
      </w:pPr>
      <w:bookmarkStart w:id="405" w:name="_Toc510696639"/>
      <w:bookmarkStart w:id="406" w:name="_Toc35971434"/>
      <w:bookmarkStart w:id="407" w:name="_Toc70325139"/>
      <w:bookmarkStart w:id="408" w:name="_Toc81226709"/>
      <w:bookmarkStart w:id="409" w:name="_Toc93869002"/>
      <w:bookmarkStart w:id="410" w:name="_Toc97041023"/>
      <w:r w:rsidRPr="00127E7B">
        <w:t>6.1.6.3.1</w:t>
      </w:r>
      <w:r w:rsidRPr="00127E7B">
        <w:tab/>
        <w:t>Introduction</w:t>
      </w:r>
      <w:bookmarkEnd w:id="405"/>
      <w:bookmarkEnd w:id="406"/>
      <w:bookmarkEnd w:id="407"/>
      <w:bookmarkEnd w:id="408"/>
      <w:bookmarkEnd w:id="409"/>
      <w:bookmarkEnd w:id="410"/>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555E">
      <w:pPr>
        <w:pStyle w:val="5"/>
      </w:pPr>
      <w:bookmarkStart w:id="411" w:name="_Toc510696640"/>
      <w:bookmarkStart w:id="412" w:name="_Toc35971435"/>
      <w:bookmarkStart w:id="413" w:name="_Toc70325140"/>
      <w:bookmarkStart w:id="414" w:name="_Toc81226710"/>
      <w:bookmarkStart w:id="415" w:name="_Toc93869003"/>
      <w:bookmarkStart w:id="416" w:name="_Toc97041024"/>
      <w:r w:rsidRPr="00127E7B">
        <w:t>6.1.6.3.2</w:t>
      </w:r>
      <w:r w:rsidRPr="00127E7B">
        <w:tab/>
        <w:t>Simple data types</w:t>
      </w:r>
      <w:bookmarkEnd w:id="411"/>
      <w:bookmarkEnd w:id="412"/>
      <w:bookmarkEnd w:id="413"/>
      <w:bookmarkEnd w:id="414"/>
      <w:bookmarkEnd w:id="415"/>
      <w:bookmarkEnd w:id="416"/>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555E">
      <w:pPr>
        <w:pStyle w:val="5"/>
      </w:pPr>
      <w:bookmarkStart w:id="417" w:name="_Toc510696641"/>
      <w:bookmarkStart w:id="418" w:name="_Toc35971436"/>
      <w:bookmarkStart w:id="419" w:name="_Toc70325141"/>
      <w:bookmarkStart w:id="420" w:name="_Toc81226711"/>
      <w:bookmarkStart w:id="421" w:name="_Toc93869004"/>
      <w:bookmarkStart w:id="422" w:name="_Toc97041025"/>
      <w:r w:rsidRPr="00127E7B">
        <w:t>6.1.6.3.3</w:t>
      </w:r>
      <w:r w:rsidRPr="00127E7B">
        <w:tab/>
        <w:t xml:space="preserve">Enumeration: </w:t>
      </w:r>
      <w:bookmarkEnd w:id="417"/>
      <w:bookmarkEnd w:id="418"/>
      <w:r w:rsidR="0084288F" w:rsidRPr="00127E7B">
        <w:t>EACMode</w:t>
      </w:r>
      <w:bookmarkEnd w:id="419"/>
      <w:bookmarkEnd w:id="420"/>
      <w:bookmarkEnd w:id="421"/>
      <w:bookmarkEnd w:id="422"/>
    </w:p>
    <w:p w14:paraId="67850D4A" w14:textId="77777777" w:rsidR="001C4ECF" w:rsidRPr="00127E7B" w:rsidRDefault="001C4ECF" w:rsidP="001C4ECF">
      <w:bookmarkStart w:id="423" w:name="_Toc510696642"/>
      <w:bookmarkStart w:id="424"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8A555E">
      <w:pPr>
        <w:pStyle w:val="5"/>
      </w:pPr>
      <w:bookmarkStart w:id="425" w:name="_Toc81226712"/>
      <w:bookmarkStart w:id="426" w:name="_Toc93869005"/>
      <w:bookmarkStart w:id="427" w:name="_Toc97041026"/>
      <w:bookmarkStart w:id="428" w:name="_Toc510696643"/>
      <w:bookmarkStart w:id="429" w:name="_Toc35971438"/>
      <w:bookmarkStart w:id="430" w:name="_Toc70325142"/>
      <w:bookmarkEnd w:id="423"/>
      <w:bookmarkEnd w:id="424"/>
      <w:r w:rsidRPr="00127E7B">
        <w:t>6.1.6.3.4</w:t>
      </w:r>
      <w:r w:rsidRPr="00127E7B">
        <w:tab/>
        <w:t>Enumeration: AcuFlag</w:t>
      </w:r>
      <w:bookmarkEnd w:id="425"/>
      <w:bookmarkEnd w:id="426"/>
      <w:bookmarkEnd w:id="427"/>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8A555E">
      <w:pPr>
        <w:pStyle w:val="5"/>
      </w:pPr>
      <w:bookmarkStart w:id="431" w:name="_Toc81226713"/>
      <w:bookmarkStart w:id="432" w:name="_Toc93869006"/>
      <w:bookmarkStart w:id="433" w:name="_Toc97041027"/>
      <w:r w:rsidRPr="00127E7B">
        <w:t>6.1.6.3.5</w:t>
      </w:r>
      <w:r w:rsidRPr="00127E7B">
        <w:tab/>
        <w:t>Enumeration: AcuFailureReason</w:t>
      </w:r>
      <w:bookmarkEnd w:id="431"/>
      <w:bookmarkEnd w:id="432"/>
      <w:bookmarkEnd w:id="433"/>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6FBEF7A6"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if per access network slice admission control is not required (e.g. NSACF is only configured with a total quota applied to both 3GPP access and Non-3GPP access)</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765F2" w14:textId="7E245C11" w:rsidR="000C24CF"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when</w:t>
            </w:r>
          </w:p>
          <w:p w14:paraId="22DECCBB" w14:textId="77777777" w:rsidR="000C24CF" w:rsidRDefault="000C24CF" w:rsidP="000C24CF">
            <w:pPr>
              <w:pStyle w:val="TAL"/>
              <w:numPr>
                <w:ilvl w:val="0"/>
                <w:numId w:val="11"/>
              </w:numPr>
            </w:pPr>
            <w:bookmarkStart w:id="434" w:name="_PERM_MCCTEMPBM_CRPT75500044___1"/>
            <w:r>
              <w:t>per access network slice admission control is not required (e.g. NSACF is only configured with a total quota applied to both 3GPP access and Non-3GPP access); or</w:t>
            </w:r>
          </w:p>
          <w:p w14:paraId="5860F747" w14:textId="77777777" w:rsidR="000C24CF" w:rsidRDefault="000C24CF" w:rsidP="000C24CF">
            <w:pPr>
              <w:pStyle w:val="TAL"/>
              <w:numPr>
                <w:ilvl w:val="0"/>
                <w:numId w:val="11"/>
              </w:numPr>
            </w:pPr>
            <w:r>
              <w:t>per access network slice admission control is required and the maximum number of PDU sessions has been reached for both 3GPP access and Non-3GPP access, in the case of MA PDU session.</w:t>
            </w:r>
          </w:p>
          <w:bookmarkEnd w:id="434"/>
          <w:p w14:paraId="723025CA" w14:textId="22E59164" w:rsidR="00C56854" w:rsidRPr="00127E7B" w:rsidRDefault="00C56854" w:rsidP="000C24CF">
            <w:pPr>
              <w:pStyle w:val="TAL"/>
            </w:pP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555E">
      <w:pPr>
        <w:pStyle w:val="4"/>
        <w:rPr>
          <w:lang w:val="en-US"/>
        </w:rPr>
      </w:pPr>
      <w:bookmarkStart w:id="435" w:name="_Toc81226714"/>
      <w:bookmarkStart w:id="436" w:name="_Toc93869007"/>
      <w:bookmarkStart w:id="437" w:name="_Toc97041028"/>
      <w:r w:rsidRPr="00127E7B">
        <w:rPr>
          <w:lang w:val="en-US"/>
        </w:rPr>
        <w:lastRenderedPageBreak/>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28"/>
      <w:bookmarkEnd w:id="429"/>
      <w:bookmarkEnd w:id="430"/>
      <w:bookmarkEnd w:id="435"/>
      <w:bookmarkEnd w:id="436"/>
      <w:bookmarkEnd w:id="437"/>
    </w:p>
    <w:p w14:paraId="67F4FDF3" w14:textId="77777777" w:rsidR="00F82546" w:rsidRPr="00127E7B" w:rsidRDefault="00F82546" w:rsidP="00F82546">
      <w:bookmarkStart w:id="438" w:name="_Toc510696644"/>
      <w:bookmarkStart w:id="439" w:name="_Toc35971439"/>
      <w:r w:rsidRPr="00127E7B">
        <w:t>In this release, no alternative data types or combinations of data types are defined in this specification.</w:t>
      </w:r>
    </w:p>
    <w:p w14:paraId="46C17063" w14:textId="77777777" w:rsidR="008A6D4A" w:rsidRPr="00127E7B" w:rsidRDefault="008A6D4A" w:rsidP="008A555E">
      <w:pPr>
        <w:pStyle w:val="4"/>
      </w:pPr>
      <w:bookmarkStart w:id="440" w:name="_Toc510696646"/>
      <w:bookmarkStart w:id="441" w:name="_Toc35971441"/>
      <w:bookmarkStart w:id="442" w:name="_Toc70325143"/>
      <w:bookmarkStart w:id="443" w:name="_Toc81226715"/>
      <w:bookmarkStart w:id="444" w:name="_Toc93869008"/>
      <w:bookmarkStart w:id="445" w:name="_Toc97041029"/>
      <w:bookmarkEnd w:id="438"/>
      <w:bookmarkEnd w:id="439"/>
      <w:r w:rsidRPr="00127E7B">
        <w:t>6.1.6.5</w:t>
      </w:r>
      <w:r w:rsidRPr="00127E7B">
        <w:tab/>
        <w:t>Binary data</w:t>
      </w:r>
      <w:bookmarkEnd w:id="440"/>
      <w:bookmarkEnd w:id="441"/>
      <w:bookmarkEnd w:id="442"/>
      <w:bookmarkEnd w:id="443"/>
      <w:bookmarkEnd w:id="444"/>
      <w:bookmarkEnd w:id="445"/>
    </w:p>
    <w:p w14:paraId="5346C281" w14:textId="77777777" w:rsidR="00345FE0" w:rsidRPr="00127E7B" w:rsidRDefault="00345FE0" w:rsidP="00345FE0">
      <w:bookmarkStart w:id="446" w:name="_Toc35971442"/>
      <w:r w:rsidRPr="00127E7B">
        <w:t>In this release, no binary data types are defined in this specification.</w:t>
      </w:r>
    </w:p>
    <w:p w14:paraId="606FBD1A" w14:textId="77777777" w:rsidR="008A6D4A" w:rsidRPr="00127E7B" w:rsidRDefault="008A6D4A" w:rsidP="008A555E">
      <w:pPr>
        <w:pStyle w:val="3"/>
      </w:pPr>
      <w:bookmarkStart w:id="447" w:name="_Toc510696647"/>
      <w:bookmarkStart w:id="448" w:name="_Toc35971443"/>
      <w:bookmarkStart w:id="449" w:name="_Toc70325144"/>
      <w:bookmarkStart w:id="450" w:name="_Toc81226716"/>
      <w:bookmarkStart w:id="451" w:name="_Toc93869009"/>
      <w:bookmarkStart w:id="452" w:name="_Toc97041030"/>
      <w:bookmarkEnd w:id="446"/>
      <w:r w:rsidRPr="00127E7B">
        <w:t>6.1.7</w:t>
      </w:r>
      <w:r w:rsidRPr="00127E7B">
        <w:tab/>
        <w:t>Error Handling</w:t>
      </w:r>
      <w:bookmarkEnd w:id="447"/>
      <w:bookmarkEnd w:id="448"/>
      <w:bookmarkEnd w:id="449"/>
      <w:bookmarkEnd w:id="450"/>
      <w:bookmarkEnd w:id="451"/>
      <w:bookmarkEnd w:id="452"/>
    </w:p>
    <w:p w14:paraId="292423A7" w14:textId="77777777" w:rsidR="008A6D4A" w:rsidRPr="00127E7B" w:rsidRDefault="008A6D4A" w:rsidP="008A555E">
      <w:pPr>
        <w:pStyle w:val="4"/>
      </w:pPr>
      <w:bookmarkStart w:id="453" w:name="_Toc35971444"/>
      <w:bookmarkStart w:id="454" w:name="_Toc70325145"/>
      <w:bookmarkStart w:id="455" w:name="_Toc81226717"/>
      <w:bookmarkStart w:id="456" w:name="_Toc93869010"/>
      <w:bookmarkStart w:id="457" w:name="_Toc97041031"/>
      <w:r w:rsidRPr="00127E7B">
        <w:t>6.1.7.1</w:t>
      </w:r>
      <w:r w:rsidRPr="00127E7B">
        <w:tab/>
        <w:t>General</w:t>
      </w:r>
      <w:bookmarkEnd w:id="453"/>
      <w:bookmarkEnd w:id="454"/>
      <w:bookmarkEnd w:id="455"/>
      <w:bookmarkEnd w:id="456"/>
      <w:bookmarkEnd w:id="457"/>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555E">
      <w:pPr>
        <w:pStyle w:val="4"/>
      </w:pPr>
      <w:bookmarkStart w:id="458" w:name="_Toc35971445"/>
      <w:bookmarkStart w:id="459" w:name="_Toc70325146"/>
      <w:bookmarkStart w:id="460" w:name="_Toc81226718"/>
      <w:bookmarkStart w:id="461" w:name="_Toc93869011"/>
      <w:bookmarkStart w:id="462" w:name="_Toc97041032"/>
      <w:r w:rsidRPr="00127E7B">
        <w:t>6.1.7.2</w:t>
      </w:r>
      <w:r w:rsidRPr="00127E7B">
        <w:tab/>
        <w:t>Protocol Errors</w:t>
      </w:r>
      <w:bookmarkEnd w:id="458"/>
      <w:bookmarkEnd w:id="459"/>
      <w:bookmarkEnd w:id="460"/>
      <w:bookmarkEnd w:id="461"/>
      <w:bookmarkEnd w:id="462"/>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555E">
      <w:pPr>
        <w:pStyle w:val="4"/>
      </w:pPr>
      <w:bookmarkStart w:id="463" w:name="_Toc35971446"/>
      <w:bookmarkStart w:id="464" w:name="_Toc70325147"/>
      <w:bookmarkStart w:id="465" w:name="_Toc81226719"/>
      <w:bookmarkStart w:id="466" w:name="_Toc93869012"/>
      <w:bookmarkStart w:id="467" w:name="_Toc97041033"/>
      <w:r w:rsidRPr="00127E7B">
        <w:t>6.1.7.3</w:t>
      </w:r>
      <w:r w:rsidRPr="00127E7B">
        <w:tab/>
        <w:t>Application Errors</w:t>
      </w:r>
      <w:bookmarkEnd w:id="463"/>
      <w:bookmarkEnd w:id="464"/>
      <w:bookmarkEnd w:id="465"/>
      <w:bookmarkEnd w:id="466"/>
      <w:bookmarkEnd w:id="467"/>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68" w:name="_Toc492899751"/>
      <w:bookmarkStart w:id="469" w:name="_Toc492900030"/>
      <w:bookmarkStart w:id="470" w:name="_Toc492967832"/>
      <w:bookmarkStart w:id="471" w:name="_Toc492972920"/>
      <w:bookmarkStart w:id="472" w:name="_Toc492973140"/>
      <w:bookmarkStart w:id="473" w:name="_Toc493774060"/>
      <w:bookmarkStart w:id="474" w:name="_Toc508285804"/>
      <w:bookmarkStart w:id="475" w:name="_Toc508287269"/>
      <w:bookmarkStart w:id="476" w:name="_Toc510696648"/>
      <w:bookmarkStart w:id="477" w:name="_Toc35971447"/>
    </w:p>
    <w:p w14:paraId="28E6B42E" w14:textId="77777777" w:rsidR="008A6D4A" w:rsidRPr="00127E7B" w:rsidRDefault="008A6D4A" w:rsidP="008A555E">
      <w:pPr>
        <w:pStyle w:val="3"/>
      </w:pPr>
      <w:bookmarkStart w:id="478" w:name="_Toc70325148"/>
      <w:bookmarkStart w:id="479" w:name="_Toc81226720"/>
      <w:bookmarkStart w:id="480" w:name="_Toc93869013"/>
      <w:bookmarkStart w:id="481" w:name="_Toc97041034"/>
      <w:r w:rsidRPr="00127E7B">
        <w:t>6.1.8</w:t>
      </w:r>
      <w:r w:rsidRPr="00127E7B">
        <w:tab/>
        <w:t>Feature negotiation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A555E">
      <w:pPr>
        <w:pStyle w:val="3"/>
      </w:pPr>
      <w:bookmarkStart w:id="482" w:name="_Toc532994477"/>
      <w:bookmarkStart w:id="483" w:name="_Toc35971448"/>
      <w:bookmarkStart w:id="484" w:name="_Toc70325149"/>
      <w:bookmarkStart w:id="485" w:name="_Toc81226721"/>
      <w:bookmarkStart w:id="486" w:name="_Toc93869014"/>
      <w:bookmarkStart w:id="487" w:name="_Toc97041035"/>
      <w:bookmarkStart w:id="488" w:name="_Toc510696649"/>
      <w:r w:rsidRPr="00127E7B">
        <w:t>6.1.9</w:t>
      </w:r>
      <w:r w:rsidRPr="00127E7B">
        <w:tab/>
        <w:t>Security</w:t>
      </w:r>
      <w:bookmarkEnd w:id="482"/>
      <w:bookmarkEnd w:id="483"/>
      <w:bookmarkEnd w:id="484"/>
      <w:bookmarkEnd w:id="485"/>
      <w:bookmarkEnd w:id="486"/>
      <w:bookmarkEnd w:id="487"/>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lastRenderedPageBreak/>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8A555E">
      <w:pPr>
        <w:pStyle w:val="2"/>
      </w:pPr>
      <w:bookmarkStart w:id="489" w:name="_Toc70928041"/>
      <w:bookmarkStart w:id="490" w:name="_Toc81226722"/>
      <w:bookmarkStart w:id="491" w:name="_Toc93869015"/>
      <w:bookmarkStart w:id="492" w:name="_Toc97041036"/>
      <w:r w:rsidRPr="00127E7B">
        <w:t>6.</w:t>
      </w:r>
      <w:r w:rsidR="004A575E" w:rsidRPr="00127E7B">
        <w:t>2</w:t>
      </w:r>
      <w:r w:rsidRPr="00127E7B">
        <w:tab/>
        <w:t>Nnsacf_SliceEventExposure Service API</w:t>
      </w:r>
      <w:bookmarkEnd w:id="489"/>
      <w:bookmarkEnd w:id="490"/>
      <w:bookmarkEnd w:id="491"/>
      <w:bookmarkEnd w:id="492"/>
    </w:p>
    <w:p w14:paraId="094BD2A4" w14:textId="49F73640" w:rsidR="003F1FCA" w:rsidRPr="00127E7B" w:rsidRDefault="003F1FCA" w:rsidP="008A555E">
      <w:pPr>
        <w:pStyle w:val="3"/>
      </w:pPr>
      <w:bookmarkStart w:id="493" w:name="_Toc70928042"/>
      <w:bookmarkStart w:id="494" w:name="_Toc81226723"/>
      <w:bookmarkStart w:id="495" w:name="_Toc93869016"/>
      <w:bookmarkStart w:id="496" w:name="_Toc97041037"/>
      <w:r w:rsidRPr="00127E7B">
        <w:t>6.</w:t>
      </w:r>
      <w:r w:rsidR="004A575E" w:rsidRPr="00127E7B">
        <w:t>2</w:t>
      </w:r>
      <w:r w:rsidRPr="00127E7B">
        <w:t>.1</w:t>
      </w:r>
      <w:r w:rsidRPr="00127E7B">
        <w:tab/>
        <w:t>Introduction</w:t>
      </w:r>
      <w:bookmarkEnd w:id="493"/>
      <w:bookmarkEnd w:id="494"/>
      <w:bookmarkEnd w:id="495"/>
      <w:bookmarkEnd w:id="496"/>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8A555E">
      <w:pPr>
        <w:pStyle w:val="3"/>
      </w:pPr>
      <w:bookmarkStart w:id="497" w:name="_Toc70928043"/>
      <w:bookmarkStart w:id="498" w:name="_Toc81226724"/>
      <w:bookmarkStart w:id="499" w:name="_Toc93869017"/>
      <w:bookmarkStart w:id="500" w:name="_Toc97041038"/>
      <w:r w:rsidRPr="00127E7B">
        <w:t>6.</w:t>
      </w:r>
      <w:r w:rsidR="004A575E" w:rsidRPr="00127E7B">
        <w:t>2</w:t>
      </w:r>
      <w:r w:rsidRPr="00127E7B">
        <w:t>.2</w:t>
      </w:r>
      <w:r w:rsidRPr="00127E7B">
        <w:tab/>
        <w:t>Usage of HTTP</w:t>
      </w:r>
      <w:bookmarkEnd w:id="497"/>
      <w:bookmarkEnd w:id="498"/>
      <w:bookmarkEnd w:id="499"/>
      <w:bookmarkEnd w:id="500"/>
    </w:p>
    <w:p w14:paraId="6EF51046" w14:textId="258D6732" w:rsidR="003F1FCA" w:rsidRPr="00127E7B" w:rsidRDefault="003F1FCA" w:rsidP="008A555E">
      <w:pPr>
        <w:pStyle w:val="4"/>
      </w:pPr>
      <w:bookmarkStart w:id="501" w:name="_Toc70928044"/>
      <w:bookmarkStart w:id="502" w:name="_Toc81226725"/>
      <w:bookmarkStart w:id="503" w:name="_Toc93869018"/>
      <w:bookmarkStart w:id="504" w:name="_Toc97041039"/>
      <w:r w:rsidRPr="00127E7B">
        <w:t>6.</w:t>
      </w:r>
      <w:r w:rsidR="004A575E" w:rsidRPr="00127E7B">
        <w:t>2</w:t>
      </w:r>
      <w:r w:rsidRPr="00127E7B">
        <w:t>.2.1</w:t>
      </w:r>
      <w:r w:rsidRPr="00127E7B">
        <w:tab/>
        <w:t>General</w:t>
      </w:r>
      <w:bookmarkEnd w:id="501"/>
      <w:bookmarkEnd w:id="502"/>
      <w:bookmarkEnd w:id="503"/>
      <w:bookmarkEnd w:id="504"/>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8A555E">
      <w:pPr>
        <w:pStyle w:val="4"/>
      </w:pPr>
      <w:bookmarkStart w:id="505" w:name="_Toc70928045"/>
      <w:bookmarkStart w:id="506" w:name="_Toc81226726"/>
      <w:bookmarkStart w:id="507" w:name="_Toc93869019"/>
      <w:bookmarkStart w:id="508" w:name="_Toc97041040"/>
      <w:r w:rsidRPr="00127E7B">
        <w:t>6.</w:t>
      </w:r>
      <w:r w:rsidR="00E36E13" w:rsidRPr="00127E7B">
        <w:t>2</w:t>
      </w:r>
      <w:r w:rsidRPr="00127E7B">
        <w:t>.2.2</w:t>
      </w:r>
      <w:r w:rsidRPr="00127E7B">
        <w:tab/>
        <w:t>HTTP standard headers</w:t>
      </w:r>
      <w:bookmarkEnd w:id="505"/>
      <w:bookmarkEnd w:id="506"/>
      <w:bookmarkEnd w:id="507"/>
      <w:bookmarkEnd w:id="508"/>
    </w:p>
    <w:p w14:paraId="748B77C2" w14:textId="2D3655B4" w:rsidR="003F1FCA" w:rsidRPr="00127E7B" w:rsidRDefault="003F1FCA" w:rsidP="008A555E">
      <w:pPr>
        <w:pStyle w:val="5"/>
        <w:rPr>
          <w:lang w:eastAsia="zh-CN"/>
        </w:rPr>
      </w:pPr>
      <w:bookmarkStart w:id="509" w:name="_Toc70928046"/>
      <w:bookmarkStart w:id="510" w:name="_Toc81226727"/>
      <w:bookmarkStart w:id="511" w:name="_Toc93869020"/>
      <w:bookmarkStart w:id="512" w:name="_Toc97041041"/>
      <w:r w:rsidRPr="00127E7B">
        <w:t>6.</w:t>
      </w:r>
      <w:r w:rsidR="00E36E13" w:rsidRPr="00127E7B">
        <w:t>2</w:t>
      </w:r>
      <w:r w:rsidRPr="00127E7B">
        <w:t>.2.2.1</w:t>
      </w:r>
      <w:r w:rsidRPr="00127E7B">
        <w:rPr>
          <w:rFonts w:hint="eastAsia"/>
          <w:lang w:eastAsia="zh-CN"/>
        </w:rPr>
        <w:tab/>
      </w:r>
      <w:r w:rsidRPr="00127E7B">
        <w:rPr>
          <w:lang w:eastAsia="zh-CN"/>
        </w:rPr>
        <w:t>General</w:t>
      </w:r>
      <w:bookmarkEnd w:id="509"/>
      <w:bookmarkEnd w:id="510"/>
      <w:bookmarkEnd w:id="511"/>
      <w:bookmarkEnd w:id="512"/>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8A555E">
      <w:pPr>
        <w:pStyle w:val="5"/>
      </w:pPr>
      <w:bookmarkStart w:id="513" w:name="_Toc70928047"/>
      <w:bookmarkStart w:id="514" w:name="_Toc81226728"/>
      <w:bookmarkStart w:id="515" w:name="_Toc93869021"/>
      <w:bookmarkStart w:id="516" w:name="_Toc97041042"/>
      <w:r w:rsidRPr="00127E7B">
        <w:t>6.</w:t>
      </w:r>
      <w:r w:rsidR="00E36E13" w:rsidRPr="00127E7B">
        <w:t>2</w:t>
      </w:r>
      <w:r w:rsidRPr="00127E7B">
        <w:t>.2.2.2</w:t>
      </w:r>
      <w:r w:rsidRPr="00127E7B">
        <w:tab/>
        <w:t>Content type</w:t>
      </w:r>
      <w:bookmarkEnd w:id="513"/>
      <w:bookmarkEnd w:id="514"/>
      <w:bookmarkEnd w:id="515"/>
      <w:bookmarkEnd w:id="516"/>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8A555E">
      <w:pPr>
        <w:pStyle w:val="4"/>
      </w:pPr>
      <w:bookmarkStart w:id="517" w:name="_Toc70928048"/>
      <w:bookmarkStart w:id="518" w:name="_Toc81226729"/>
      <w:bookmarkStart w:id="519" w:name="_Toc93869022"/>
      <w:bookmarkStart w:id="520" w:name="_Toc97041043"/>
      <w:r w:rsidRPr="00127E7B">
        <w:t>6.</w:t>
      </w:r>
      <w:r w:rsidR="00E36E13" w:rsidRPr="00127E7B">
        <w:t>2</w:t>
      </w:r>
      <w:r w:rsidRPr="00127E7B">
        <w:t>.2.3</w:t>
      </w:r>
      <w:r w:rsidRPr="00127E7B">
        <w:tab/>
        <w:t>HTTP custom headers</w:t>
      </w:r>
      <w:bookmarkEnd w:id="517"/>
      <w:bookmarkEnd w:id="518"/>
      <w:bookmarkEnd w:id="519"/>
      <w:bookmarkEnd w:id="520"/>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8A555E">
      <w:pPr>
        <w:pStyle w:val="3"/>
      </w:pPr>
      <w:bookmarkStart w:id="521" w:name="_Toc70928049"/>
      <w:bookmarkStart w:id="522" w:name="_Toc81226730"/>
      <w:bookmarkStart w:id="523" w:name="_Toc93869023"/>
      <w:bookmarkStart w:id="524" w:name="_Toc97041044"/>
      <w:r w:rsidRPr="00127E7B">
        <w:lastRenderedPageBreak/>
        <w:t>6.</w:t>
      </w:r>
      <w:r w:rsidR="00E36E13" w:rsidRPr="00127E7B">
        <w:t>2</w:t>
      </w:r>
      <w:r w:rsidRPr="00127E7B">
        <w:t>.3</w:t>
      </w:r>
      <w:r w:rsidRPr="00127E7B">
        <w:tab/>
        <w:t>Resources</w:t>
      </w:r>
      <w:bookmarkEnd w:id="521"/>
      <w:bookmarkEnd w:id="522"/>
      <w:bookmarkEnd w:id="523"/>
      <w:bookmarkEnd w:id="524"/>
    </w:p>
    <w:p w14:paraId="2BEF0B16" w14:textId="738F13E7" w:rsidR="003F1FCA" w:rsidRPr="00127E7B" w:rsidRDefault="003F1FCA" w:rsidP="008A555E">
      <w:pPr>
        <w:pStyle w:val="4"/>
      </w:pPr>
      <w:bookmarkStart w:id="525" w:name="_Toc70928050"/>
      <w:bookmarkStart w:id="526" w:name="_Toc81226731"/>
      <w:bookmarkStart w:id="527" w:name="_Toc93869024"/>
      <w:bookmarkStart w:id="528" w:name="_Toc97041045"/>
      <w:r w:rsidRPr="00127E7B">
        <w:t>6.</w:t>
      </w:r>
      <w:r w:rsidR="00E36E13" w:rsidRPr="00127E7B">
        <w:t>2</w:t>
      </w:r>
      <w:r w:rsidRPr="00127E7B">
        <w:t>.3.1</w:t>
      </w:r>
      <w:r w:rsidRPr="00127E7B">
        <w:tab/>
        <w:t>Overview</w:t>
      </w:r>
      <w:bookmarkEnd w:id="525"/>
      <w:bookmarkEnd w:id="526"/>
      <w:bookmarkEnd w:id="527"/>
      <w:bookmarkEnd w:id="528"/>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3pt;height:107.7pt" o:ole="">
            <v:imagedata r:id="rId33" o:title=""/>
          </v:shape>
          <o:OLEObject Type="Embed" ProgID="Visio.Drawing.15" ShapeID="_x0000_i1037" DrawAspect="Content" ObjectID="_1707723891" r:id="rId34"/>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8A555E">
      <w:pPr>
        <w:pStyle w:val="4"/>
      </w:pPr>
      <w:bookmarkStart w:id="529" w:name="_Toc25156459"/>
      <w:bookmarkStart w:id="530" w:name="_Toc34124763"/>
      <w:bookmarkStart w:id="531" w:name="_Toc43207889"/>
      <w:bookmarkStart w:id="532" w:name="_Toc49857362"/>
      <w:bookmarkStart w:id="533" w:name="_Toc56677203"/>
      <w:bookmarkStart w:id="534" w:name="_Toc56691726"/>
      <w:bookmarkStart w:id="535" w:name="_Toc56698990"/>
      <w:bookmarkStart w:id="536" w:name="_Toc67680959"/>
      <w:bookmarkStart w:id="537" w:name="_Toc97041046"/>
      <w:r w:rsidRPr="00127E7B">
        <w:t>6.</w:t>
      </w:r>
      <w:r w:rsidR="00E36E13" w:rsidRPr="00127E7B">
        <w:t>2</w:t>
      </w:r>
      <w:r w:rsidRPr="00127E7B">
        <w:t>.3.2</w:t>
      </w:r>
      <w:r w:rsidRPr="00127E7B">
        <w:tab/>
        <w:t>Resource: Subscriptions collection</w:t>
      </w:r>
      <w:bookmarkEnd w:id="529"/>
      <w:bookmarkEnd w:id="530"/>
      <w:bookmarkEnd w:id="531"/>
      <w:bookmarkEnd w:id="532"/>
      <w:bookmarkEnd w:id="533"/>
      <w:bookmarkEnd w:id="534"/>
      <w:bookmarkEnd w:id="535"/>
      <w:bookmarkEnd w:id="536"/>
      <w:bookmarkEnd w:id="537"/>
    </w:p>
    <w:p w14:paraId="1FA5293E" w14:textId="02F54BA3" w:rsidR="003F1FCA" w:rsidRPr="00127E7B" w:rsidRDefault="003F1FCA" w:rsidP="008A555E">
      <w:pPr>
        <w:pStyle w:val="5"/>
      </w:pPr>
      <w:bookmarkStart w:id="538" w:name="_Toc25156460"/>
      <w:bookmarkStart w:id="539" w:name="_Toc34124764"/>
      <w:bookmarkStart w:id="540" w:name="_Toc43207890"/>
      <w:bookmarkStart w:id="541" w:name="_Toc49857363"/>
      <w:bookmarkStart w:id="542" w:name="_Toc56677204"/>
      <w:bookmarkStart w:id="543" w:name="_Toc56691727"/>
      <w:bookmarkStart w:id="544" w:name="_Toc56698991"/>
      <w:bookmarkStart w:id="545" w:name="_Toc67680960"/>
      <w:bookmarkStart w:id="546" w:name="_Toc97041047"/>
      <w:r w:rsidRPr="00127E7B">
        <w:t>6.</w:t>
      </w:r>
      <w:r w:rsidR="00E36E13" w:rsidRPr="00127E7B">
        <w:t>2</w:t>
      </w:r>
      <w:r w:rsidRPr="00127E7B">
        <w:t>.3.2.1</w:t>
      </w:r>
      <w:r w:rsidRPr="00127E7B">
        <w:tab/>
        <w:t>Description</w:t>
      </w:r>
      <w:bookmarkEnd w:id="538"/>
      <w:bookmarkEnd w:id="539"/>
      <w:bookmarkEnd w:id="540"/>
      <w:bookmarkEnd w:id="541"/>
      <w:bookmarkEnd w:id="542"/>
      <w:bookmarkEnd w:id="543"/>
      <w:bookmarkEnd w:id="544"/>
      <w:bookmarkEnd w:id="545"/>
      <w:bookmarkEnd w:id="546"/>
    </w:p>
    <w:p w14:paraId="1E2BF702" w14:textId="77777777" w:rsidR="003F1FCA" w:rsidRPr="00127E7B" w:rsidRDefault="003F1FCA" w:rsidP="003F1FCA">
      <w:pPr>
        <w:rPr>
          <w:rFonts w:eastAsia="宋体"/>
        </w:rPr>
      </w:pPr>
      <w:r w:rsidRPr="00127E7B">
        <w:rPr>
          <w:rFonts w:eastAsia="宋体"/>
        </w:rPr>
        <w:t>This resource represents a collection of subscriptions created by NF service consumers of N</w:t>
      </w:r>
      <w:r w:rsidRPr="00127E7B">
        <w:rPr>
          <w:rFonts w:eastAsia="宋体" w:hint="eastAsia"/>
          <w:lang w:eastAsia="zh-CN"/>
        </w:rPr>
        <w:t>nsacf</w:t>
      </w:r>
      <w:r w:rsidRPr="00127E7B">
        <w:rPr>
          <w:rFonts w:eastAsia="宋体"/>
        </w:rPr>
        <w:t>_SliceEventExposure service.</w:t>
      </w:r>
    </w:p>
    <w:p w14:paraId="17AFC625" w14:textId="77777777" w:rsidR="003F1FCA" w:rsidRPr="00127E7B" w:rsidRDefault="003F1FCA" w:rsidP="003F1FCA">
      <w:pPr>
        <w:rPr>
          <w:rFonts w:eastAsia="宋体"/>
        </w:rPr>
      </w:pPr>
      <w:r w:rsidRPr="00127E7B">
        <w:rPr>
          <w:rFonts w:eastAsia="宋体"/>
        </w:rPr>
        <w:t>This resource is modelled as the Collection resource archetype (see clause C.2 of 3GPP TS 29.501 [5]).</w:t>
      </w:r>
    </w:p>
    <w:p w14:paraId="4D5138AE" w14:textId="17635760" w:rsidR="003F1FCA" w:rsidRPr="00127E7B" w:rsidRDefault="003F1FCA" w:rsidP="008A555E">
      <w:pPr>
        <w:pStyle w:val="5"/>
      </w:pPr>
      <w:bookmarkStart w:id="547" w:name="_Toc25156461"/>
      <w:bookmarkStart w:id="548" w:name="_Toc34124765"/>
      <w:bookmarkStart w:id="549" w:name="_Toc43207891"/>
      <w:bookmarkStart w:id="550" w:name="_Toc49857364"/>
      <w:bookmarkStart w:id="551" w:name="_Toc56677205"/>
      <w:bookmarkStart w:id="552" w:name="_Toc56691728"/>
      <w:bookmarkStart w:id="553" w:name="_Toc56698992"/>
      <w:bookmarkStart w:id="554" w:name="_Toc67680961"/>
      <w:bookmarkStart w:id="555" w:name="_Toc97041048"/>
      <w:r w:rsidRPr="00127E7B">
        <w:t>6.</w:t>
      </w:r>
      <w:r w:rsidR="00E36E13" w:rsidRPr="00127E7B">
        <w:t>2</w:t>
      </w:r>
      <w:r w:rsidRPr="00127E7B">
        <w:t>.3.2.2</w:t>
      </w:r>
      <w:r w:rsidRPr="00127E7B">
        <w:tab/>
        <w:t>Resource Definition</w:t>
      </w:r>
      <w:bookmarkEnd w:id="547"/>
      <w:bookmarkEnd w:id="548"/>
      <w:bookmarkEnd w:id="549"/>
      <w:bookmarkEnd w:id="550"/>
      <w:bookmarkEnd w:id="551"/>
      <w:bookmarkEnd w:id="552"/>
      <w:bookmarkEnd w:id="553"/>
      <w:bookmarkEnd w:id="554"/>
      <w:bookmarkEnd w:id="555"/>
    </w:p>
    <w:p w14:paraId="3FF850BD"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w:t>
      </w:r>
      <w:r w:rsidRPr="00127E7B">
        <w:rPr>
          <w:rFonts w:eastAsia="宋体" w:hint="eastAsia"/>
          <w:b/>
        </w:rPr>
        <w:t>-</w:t>
      </w:r>
      <w:r w:rsidRPr="00127E7B">
        <w:rPr>
          <w:rFonts w:eastAsia="宋体"/>
          <w:b/>
        </w:rPr>
        <w:t>ee/&lt;apiVersion&gt;/subscriptions</w:t>
      </w:r>
    </w:p>
    <w:p w14:paraId="343E4139" w14:textId="591BC95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.3.2.2-1</w:t>
      </w:r>
      <w:r w:rsidRPr="00460EEF">
        <w:rPr>
          <w:rFonts w:eastAsia="宋体"/>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宋体"/>
              </w:rPr>
            </w:pPr>
            <w:r w:rsidRPr="0069125A">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宋体"/>
              </w:rPr>
            </w:pPr>
            <w:r w:rsidRPr="0069125A">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宋体"/>
              </w:rPr>
            </w:pPr>
            <w:r w:rsidRPr="00045D7D">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宋体"/>
              </w:rPr>
            </w:pPr>
            <w:r w:rsidRPr="00045D7D">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宋体"/>
              </w:rPr>
            </w:pPr>
            <w:r w:rsidRPr="00045D7D">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宋体"/>
              </w:rPr>
            </w:pPr>
            <w:r w:rsidRPr="00045D7D">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bl>
    <w:p w14:paraId="2CE9A50B" w14:textId="77777777" w:rsidR="001A6C9E" w:rsidRPr="00127E7B" w:rsidRDefault="001A6C9E" w:rsidP="001A6C9E">
      <w:bookmarkStart w:id="556" w:name="_Toc70928054"/>
    </w:p>
    <w:p w14:paraId="32169BD0" w14:textId="2E1F13D9" w:rsidR="003F1FCA" w:rsidRPr="00127E7B" w:rsidRDefault="003F1FCA" w:rsidP="008A555E">
      <w:pPr>
        <w:pStyle w:val="5"/>
      </w:pPr>
      <w:bookmarkStart w:id="557" w:name="_Toc81226732"/>
      <w:bookmarkStart w:id="558" w:name="_Toc93869025"/>
      <w:bookmarkStart w:id="559" w:name="_Toc97041049"/>
      <w:r w:rsidRPr="00127E7B">
        <w:lastRenderedPageBreak/>
        <w:t>6.</w:t>
      </w:r>
      <w:r w:rsidR="00E36E13" w:rsidRPr="00127E7B">
        <w:t>2</w:t>
      </w:r>
      <w:r w:rsidRPr="00127E7B">
        <w:t>.3.2.3</w:t>
      </w:r>
      <w:r w:rsidRPr="00127E7B">
        <w:tab/>
        <w:t>Resource Standard Methods</w:t>
      </w:r>
      <w:bookmarkEnd w:id="556"/>
      <w:bookmarkEnd w:id="557"/>
      <w:bookmarkEnd w:id="558"/>
      <w:bookmarkEnd w:id="559"/>
    </w:p>
    <w:p w14:paraId="28645813" w14:textId="79493FAC" w:rsidR="003F1FCA" w:rsidRPr="00127E7B" w:rsidRDefault="003F1FCA" w:rsidP="008A555E">
      <w:pPr>
        <w:pStyle w:val="H6"/>
      </w:pPr>
      <w:bookmarkStart w:id="560" w:name="_Toc25156463"/>
      <w:bookmarkStart w:id="561" w:name="_Toc34124767"/>
      <w:bookmarkStart w:id="562" w:name="_Toc43207893"/>
      <w:bookmarkStart w:id="563" w:name="_Toc49857366"/>
      <w:bookmarkStart w:id="564" w:name="_Toc56677207"/>
      <w:bookmarkStart w:id="565" w:name="_Toc56691730"/>
      <w:bookmarkStart w:id="566" w:name="_Toc56698994"/>
      <w:bookmarkStart w:id="567" w:name="_Toc67680963"/>
      <w:bookmarkStart w:id="568" w:name="_Toc70928055"/>
      <w:r w:rsidRPr="00127E7B">
        <w:t>6.</w:t>
      </w:r>
      <w:r w:rsidR="00E36E13" w:rsidRPr="00127E7B">
        <w:t>2</w:t>
      </w:r>
      <w:r w:rsidRPr="00127E7B">
        <w:t>.3.2.3.1</w:t>
      </w:r>
      <w:r w:rsidRPr="00127E7B">
        <w:tab/>
        <w:t>POST</w:t>
      </w:r>
      <w:bookmarkEnd w:id="560"/>
      <w:bookmarkEnd w:id="561"/>
      <w:bookmarkEnd w:id="562"/>
      <w:bookmarkEnd w:id="563"/>
      <w:bookmarkEnd w:id="564"/>
      <w:bookmarkEnd w:id="565"/>
      <w:bookmarkEnd w:id="566"/>
      <w:bookmarkEnd w:id="567"/>
    </w:p>
    <w:p w14:paraId="2C939EC1" w14:textId="0A1CB382"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宋体"/>
              </w:rPr>
            </w:pPr>
            <w:r w:rsidRPr="0069125A">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宋体"/>
              </w:rPr>
            </w:pPr>
            <w:r w:rsidRPr="00045D7D">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宋体" w:hAnsi="Arial"/>
                <w:sz w:val="18"/>
              </w:rPr>
            </w:pPr>
          </w:p>
        </w:tc>
      </w:tr>
    </w:tbl>
    <w:p w14:paraId="6158B372" w14:textId="77777777" w:rsidR="003F1FCA" w:rsidRPr="00127E7B" w:rsidRDefault="003F1FCA" w:rsidP="003F1FCA">
      <w:pPr>
        <w:rPr>
          <w:rFonts w:eastAsia="宋体"/>
        </w:rPr>
      </w:pPr>
    </w:p>
    <w:p w14:paraId="22E8FD26" w14:textId="396B169A"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.3.2.3.1-2 and the response data structures and response codes specified in table 6.</w:t>
      </w:r>
      <w:r w:rsidR="00E36E13" w:rsidRPr="00127E7B">
        <w:rPr>
          <w:rFonts w:eastAsia="宋体"/>
        </w:rPr>
        <w:t>2</w:t>
      </w:r>
      <w:r w:rsidRPr="00127E7B">
        <w:rPr>
          <w:rFonts w:eastAsia="宋体"/>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宋体"/>
              </w:rPr>
            </w:pPr>
            <w:r w:rsidRPr="0069125A">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宋体"/>
              </w:rPr>
            </w:pPr>
            <w:r w:rsidRPr="0069125A">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宋体"/>
              </w:rPr>
            </w:pPr>
            <w:r w:rsidRPr="0069125A">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宋体"/>
              </w:rPr>
            </w:pPr>
            <w:r w:rsidRPr="00045D7D">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宋体"/>
              </w:rPr>
            </w:pPr>
            <w:r w:rsidRPr="0069125A">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宋体"/>
              </w:rPr>
            </w:pPr>
            <w:r w:rsidRPr="00045D7D">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subscription to the events for slice admission control</w:t>
            </w:r>
          </w:p>
        </w:tc>
      </w:tr>
    </w:tbl>
    <w:p w14:paraId="3008BBA9" w14:textId="77777777" w:rsidR="003F1FCA" w:rsidRPr="00127E7B" w:rsidRDefault="003F1FCA" w:rsidP="003F1FCA">
      <w:pPr>
        <w:rPr>
          <w:rFonts w:eastAsia="宋体"/>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宋体"/>
              </w:rPr>
            </w:pPr>
            <w:r w:rsidRPr="0069125A">
              <w:rPr>
                <w:rFonts w:eastAsia="宋体"/>
              </w:rPr>
              <w:t>Response</w:t>
            </w:r>
          </w:p>
          <w:p w14:paraId="16473707" w14:textId="77777777" w:rsidR="003F1FCA" w:rsidRPr="00127E7B" w:rsidRDefault="003F1FCA" w:rsidP="0069125A">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宋体"/>
              </w:rPr>
            </w:pPr>
            <w:r w:rsidRPr="00045D7D">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宋体"/>
              </w:rPr>
            </w:pPr>
            <w:r w:rsidRPr="00045D7D">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宋体"/>
              </w:rPr>
            </w:pPr>
            <w:r w:rsidRPr="00045D7D">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宋体"/>
              </w:rPr>
            </w:pPr>
            <w:r w:rsidRPr="00045D7D">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宋体"/>
              </w:rPr>
            </w:pPr>
            <w:r w:rsidRPr="00045D7D">
              <w:rPr>
                <w:rFonts w:eastAsia="宋体"/>
              </w:rPr>
              <w:t>Indicates the creation of subscription has failed due to application error.</w:t>
            </w:r>
          </w:p>
          <w:p w14:paraId="0B0A68B0" w14:textId="77777777" w:rsidR="003F1FCA" w:rsidRPr="00127E7B" w:rsidRDefault="003F1FCA" w:rsidP="00045D7D">
            <w:pPr>
              <w:pStyle w:val="TAL"/>
              <w:rPr>
                <w:rFonts w:eastAsia="宋体"/>
              </w:rPr>
            </w:pPr>
          </w:p>
          <w:p w14:paraId="295EDFC3"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37BAFBAE" w14:textId="77777777" w:rsidR="003F1FCA" w:rsidRPr="00460EEF" w:rsidRDefault="003F1FCA" w:rsidP="00045D7D">
            <w:pPr>
              <w:pStyle w:val="TAL"/>
              <w:rPr>
                <w:rFonts w:eastAsia="宋体"/>
              </w:rPr>
            </w:pPr>
            <w:r w:rsidRPr="00045D7D">
              <w:rPr>
                <w:rFonts w:eastAsia="宋体"/>
              </w:rPr>
              <w:t>-</w:t>
            </w:r>
            <w:r w:rsidRPr="00045D7D">
              <w:rPr>
                <w:rFonts w:eastAsia="宋体"/>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宋体"/>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宋体"/>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3AC1AF6" w14:textId="77777777" w:rsidR="003F1FCA" w:rsidRPr="00127E7B" w:rsidRDefault="003F1FCA" w:rsidP="003F1FCA">
      <w:pPr>
        <w:rPr>
          <w:rFonts w:eastAsia="宋体"/>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3739F712" w14:textId="77777777" w:rsidR="003F1FCA" w:rsidRPr="00127E7B" w:rsidRDefault="003F1FCA" w:rsidP="003F1FCA">
      <w:pPr>
        <w:rPr>
          <w:rFonts w:eastAsia="宋体"/>
        </w:rPr>
      </w:pPr>
    </w:p>
    <w:p w14:paraId="45C83C37" w14:textId="3AE751E5" w:rsidR="003F1FCA" w:rsidRPr="00127E7B" w:rsidRDefault="003F1FCA" w:rsidP="008A555E">
      <w:pPr>
        <w:pStyle w:val="5"/>
      </w:pPr>
      <w:bookmarkStart w:id="569" w:name="_Toc25156464"/>
      <w:bookmarkStart w:id="570" w:name="_Toc34124768"/>
      <w:bookmarkStart w:id="571" w:name="_Toc43207894"/>
      <w:bookmarkStart w:id="572" w:name="_Toc49857367"/>
      <w:bookmarkStart w:id="573" w:name="_Toc56677208"/>
      <w:bookmarkStart w:id="574" w:name="_Toc56691731"/>
      <w:bookmarkStart w:id="575" w:name="_Toc56698995"/>
      <w:bookmarkStart w:id="576" w:name="_Toc67680964"/>
      <w:bookmarkStart w:id="577" w:name="_Toc97041050"/>
      <w:r w:rsidRPr="00127E7B">
        <w:t>6.</w:t>
      </w:r>
      <w:r w:rsidR="00E36E13" w:rsidRPr="00127E7B">
        <w:t>2</w:t>
      </w:r>
      <w:r w:rsidRPr="00127E7B">
        <w:t>.3.2.4</w:t>
      </w:r>
      <w:r w:rsidRPr="00127E7B">
        <w:tab/>
        <w:t>Resource Custom Operations</w:t>
      </w:r>
      <w:bookmarkEnd w:id="569"/>
      <w:bookmarkEnd w:id="570"/>
      <w:bookmarkEnd w:id="571"/>
      <w:bookmarkEnd w:id="572"/>
      <w:bookmarkEnd w:id="573"/>
      <w:bookmarkEnd w:id="574"/>
      <w:bookmarkEnd w:id="575"/>
      <w:bookmarkEnd w:id="576"/>
      <w:bookmarkEnd w:id="577"/>
    </w:p>
    <w:p w14:paraId="2DBAD92E" w14:textId="77777777" w:rsidR="003F1FCA" w:rsidRPr="00127E7B" w:rsidRDefault="003F1FCA" w:rsidP="003F1FCA">
      <w:bookmarkStart w:id="578" w:name="_Toc25156465"/>
      <w:bookmarkStart w:id="579" w:name="_Toc34124769"/>
      <w:bookmarkStart w:id="580" w:name="_Toc43207895"/>
      <w:bookmarkStart w:id="581" w:name="_Toc49857368"/>
      <w:bookmarkStart w:id="582" w:name="_Toc56677209"/>
      <w:bookmarkStart w:id="583" w:name="_Toc56691732"/>
      <w:bookmarkStart w:id="584" w:name="_Toc56698996"/>
      <w:bookmarkStart w:id="585"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8A555E">
      <w:pPr>
        <w:pStyle w:val="4"/>
      </w:pPr>
      <w:bookmarkStart w:id="586" w:name="_Toc97041051"/>
      <w:r w:rsidRPr="00127E7B">
        <w:t>6.</w:t>
      </w:r>
      <w:r w:rsidR="00E36E13" w:rsidRPr="00127E7B">
        <w:t>2</w:t>
      </w:r>
      <w:r w:rsidRPr="00127E7B">
        <w:t>.3.3</w:t>
      </w:r>
      <w:r w:rsidRPr="00127E7B">
        <w:tab/>
        <w:t>Resource: Individual subscription</w:t>
      </w:r>
      <w:bookmarkEnd w:id="578"/>
      <w:bookmarkEnd w:id="579"/>
      <w:bookmarkEnd w:id="580"/>
      <w:bookmarkEnd w:id="581"/>
      <w:bookmarkEnd w:id="582"/>
      <w:bookmarkEnd w:id="583"/>
      <w:bookmarkEnd w:id="584"/>
      <w:bookmarkEnd w:id="585"/>
      <w:bookmarkEnd w:id="586"/>
    </w:p>
    <w:p w14:paraId="2062BA49" w14:textId="6D5DC659" w:rsidR="003F1FCA" w:rsidRPr="00127E7B" w:rsidRDefault="003F1FCA" w:rsidP="008A555E">
      <w:pPr>
        <w:pStyle w:val="5"/>
      </w:pPr>
      <w:bookmarkStart w:id="587" w:name="_Toc25156466"/>
      <w:bookmarkStart w:id="588" w:name="_Toc34124770"/>
      <w:bookmarkStart w:id="589" w:name="_Toc43207896"/>
      <w:bookmarkStart w:id="590" w:name="_Toc49857369"/>
      <w:bookmarkStart w:id="591" w:name="_Toc56677210"/>
      <w:bookmarkStart w:id="592" w:name="_Toc56691733"/>
      <w:bookmarkStart w:id="593" w:name="_Toc56698997"/>
      <w:bookmarkStart w:id="594" w:name="_Toc67680966"/>
      <w:bookmarkStart w:id="595" w:name="_Toc97041052"/>
      <w:r w:rsidRPr="00127E7B">
        <w:t>6.</w:t>
      </w:r>
      <w:r w:rsidR="00E36E13" w:rsidRPr="00127E7B">
        <w:t>2</w:t>
      </w:r>
      <w:r w:rsidRPr="00127E7B">
        <w:t>.3.3.1</w:t>
      </w:r>
      <w:r w:rsidRPr="00127E7B">
        <w:tab/>
        <w:t>Description</w:t>
      </w:r>
      <w:bookmarkEnd w:id="587"/>
      <w:bookmarkEnd w:id="588"/>
      <w:bookmarkEnd w:id="589"/>
      <w:bookmarkEnd w:id="590"/>
      <w:bookmarkEnd w:id="591"/>
      <w:bookmarkEnd w:id="592"/>
      <w:bookmarkEnd w:id="593"/>
      <w:bookmarkEnd w:id="594"/>
      <w:bookmarkEnd w:id="595"/>
    </w:p>
    <w:p w14:paraId="069141FD" w14:textId="77777777" w:rsidR="003F1FCA" w:rsidRPr="00127E7B" w:rsidRDefault="003F1FCA" w:rsidP="003F1FCA">
      <w:pPr>
        <w:rPr>
          <w:rFonts w:eastAsia="宋体"/>
        </w:rPr>
      </w:pPr>
      <w:r w:rsidRPr="00127E7B">
        <w:rPr>
          <w:rFonts w:eastAsia="宋体"/>
        </w:rPr>
        <w:t>This resource represents an individual of subscription created by NF service consumers of N</w:t>
      </w:r>
      <w:r w:rsidRPr="00127E7B">
        <w:rPr>
          <w:rFonts w:eastAsia="宋体" w:hint="eastAsia"/>
          <w:lang w:eastAsia="zh-CN"/>
        </w:rPr>
        <w:t>nsacf</w:t>
      </w:r>
      <w:r w:rsidRPr="00127E7B">
        <w:rPr>
          <w:rFonts w:eastAsia="宋体"/>
        </w:rPr>
        <w:t>_SliceEventExposure service.</w:t>
      </w:r>
    </w:p>
    <w:p w14:paraId="0D9D349F" w14:textId="77777777" w:rsidR="003F1FCA" w:rsidRPr="00127E7B" w:rsidRDefault="003F1FCA" w:rsidP="003F1FCA">
      <w:pPr>
        <w:rPr>
          <w:rFonts w:eastAsia="宋体"/>
        </w:rPr>
      </w:pPr>
      <w:r w:rsidRPr="00127E7B">
        <w:rPr>
          <w:rFonts w:eastAsia="宋体"/>
        </w:rPr>
        <w:t>This resource is modelled as the Document resource archetype (see clause C.1 of 3GPP TS 29.501 [5]).</w:t>
      </w:r>
    </w:p>
    <w:p w14:paraId="62F86398" w14:textId="418F3879" w:rsidR="003F1FCA" w:rsidRPr="00127E7B" w:rsidRDefault="003F1FCA" w:rsidP="008A555E">
      <w:pPr>
        <w:pStyle w:val="5"/>
      </w:pPr>
      <w:bookmarkStart w:id="596" w:name="_Toc25156467"/>
      <w:bookmarkStart w:id="597" w:name="_Toc34124771"/>
      <w:bookmarkStart w:id="598" w:name="_Toc43207897"/>
      <w:bookmarkStart w:id="599" w:name="_Toc49857370"/>
      <w:bookmarkStart w:id="600" w:name="_Toc56677211"/>
      <w:bookmarkStart w:id="601" w:name="_Toc56691734"/>
      <w:bookmarkStart w:id="602" w:name="_Toc56698998"/>
      <w:bookmarkStart w:id="603" w:name="_Toc67680967"/>
      <w:bookmarkStart w:id="604" w:name="_Toc97041053"/>
      <w:r w:rsidRPr="00127E7B">
        <w:t>6.</w:t>
      </w:r>
      <w:r w:rsidR="00E36E13" w:rsidRPr="00127E7B">
        <w:t>2</w:t>
      </w:r>
      <w:r w:rsidRPr="00127E7B">
        <w:t>.3.3.2</w:t>
      </w:r>
      <w:r w:rsidRPr="00127E7B">
        <w:tab/>
        <w:t>Resource Definition</w:t>
      </w:r>
      <w:bookmarkEnd w:id="596"/>
      <w:bookmarkEnd w:id="597"/>
      <w:bookmarkEnd w:id="598"/>
      <w:bookmarkEnd w:id="599"/>
      <w:bookmarkEnd w:id="600"/>
      <w:bookmarkEnd w:id="601"/>
      <w:bookmarkEnd w:id="602"/>
      <w:bookmarkEnd w:id="603"/>
      <w:bookmarkEnd w:id="604"/>
    </w:p>
    <w:p w14:paraId="6E11A205"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{apiRoot}/nnsacf-slice-ee/&lt;apiVersion&gt;/subscriptions/{subscriptionId}</w:t>
      </w:r>
    </w:p>
    <w:p w14:paraId="358197EC" w14:textId="2E76424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.3.3.2-1</w:t>
      </w:r>
      <w:r w:rsidRPr="00460EEF">
        <w:rPr>
          <w:rFonts w:eastAsia="宋体"/>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宋体"/>
              </w:rPr>
            </w:pPr>
            <w:r w:rsidRPr="0069125A">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宋体"/>
              </w:rPr>
            </w:pPr>
            <w:r w:rsidRPr="0069125A">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宋体"/>
              </w:rPr>
            </w:pPr>
            <w:r w:rsidRPr="00045D7D">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宋体"/>
              </w:rPr>
            </w:pPr>
            <w:r w:rsidRPr="00045D7D">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宋体"/>
              </w:rPr>
            </w:pPr>
            <w:r w:rsidRPr="00045D7D">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 identifies an individual subscription to the NSACF event exposure service</w:t>
            </w:r>
          </w:p>
        </w:tc>
      </w:tr>
    </w:tbl>
    <w:p w14:paraId="3F74308F" w14:textId="77777777" w:rsidR="00045D7D" w:rsidRPr="00426E05" w:rsidRDefault="00045D7D" w:rsidP="00426E05">
      <w:pPr>
        <w:rPr>
          <w:rFonts w:eastAsia="宋体"/>
        </w:rPr>
      </w:pPr>
      <w:bookmarkStart w:id="605" w:name="_Toc25156468"/>
      <w:bookmarkStart w:id="606" w:name="_Toc34124772"/>
      <w:bookmarkStart w:id="607" w:name="_Toc43207898"/>
      <w:bookmarkStart w:id="608" w:name="_Toc49857371"/>
      <w:bookmarkStart w:id="609" w:name="_Toc56677212"/>
      <w:bookmarkStart w:id="610" w:name="_Toc56691735"/>
      <w:bookmarkStart w:id="611" w:name="_Toc56698999"/>
      <w:bookmarkStart w:id="612" w:name="_Toc67680968"/>
    </w:p>
    <w:p w14:paraId="6658539F" w14:textId="2E77A7FC" w:rsidR="003F1FCA" w:rsidRPr="00127E7B" w:rsidRDefault="003F1FCA" w:rsidP="008A555E">
      <w:pPr>
        <w:pStyle w:val="5"/>
      </w:pPr>
      <w:bookmarkStart w:id="613" w:name="_Toc97041054"/>
      <w:r w:rsidRPr="00127E7B">
        <w:t>6.</w:t>
      </w:r>
      <w:r w:rsidR="00E36E13" w:rsidRPr="00127E7B">
        <w:t>2</w:t>
      </w:r>
      <w:r w:rsidRPr="00127E7B">
        <w:t>.3.3.3</w:t>
      </w:r>
      <w:r w:rsidRPr="00127E7B">
        <w:tab/>
        <w:t>Resource Standard Methods</w:t>
      </w:r>
      <w:bookmarkEnd w:id="605"/>
      <w:bookmarkEnd w:id="606"/>
      <w:bookmarkEnd w:id="607"/>
      <w:bookmarkEnd w:id="608"/>
      <w:bookmarkEnd w:id="609"/>
      <w:bookmarkEnd w:id="610"/>
      <w:bookmarkEnd w:id="611"/>
      <w:bookmarkEnd w:id="612"/>
      <w:bookmarkEnd w:id="613"/>
    </w:p>
    <w:p w14:paraId="658CDECA" w14:textId="4D56EF23" w:rsidR="003F1FCA" w:rsidRPr="00127E7B" w:rsidRDefault="003F1FCA" w:rsidP="008A555E">
      <w:pPr>
        <w:pStyle w:val="H6"/>
      </w:pPr>
      <w:bookmarkStart w:id="614" w:name="_Toc25156469"/>
      <w:bookmarkStart w:id="615" w:name="_Toc34124773"/>
      <w:bookmarkStart w:id="616" w:name="_Toc43207899"/>
      <w:bookmarkStart w:id="617" w:name="_Toc49857372"/>
      <w:bookmarkStart w:id="618" w:name="_Toc56677213"/>
      <w:bookmarkStart w:id="619" w:name="_Toc56691736"/>
      <w:bookmarkStart w:id="620" w:name="_Toc56699000"/>
      <w:bookmarkStart w:id="621" w:name="_Toc67680969"/>
      <w:r w:rsidRPr="00127E7B">
        <w:t>6.</w:t>
      </w:r>
      <w:r w:rsidR="00E36E13" w:rsidRPr="00127E7B">
        <w:t>2</w:t>
      </w:r>
      <w:r w:rsidRPr="00127E7B">
        <w:t>.3.3.3.1</w:t>
      </w:r>
      <w:r w:rsidRPr="00127E7B">
        <w:tab/>
        <w:t>PATCH</w:t>
      </w:r>
      <w:bookmarkEnd w:id="614"/>
      <w:bookmarkEnd w:id="615"/>
      <w:bookmarkEnd w:id="616"/>
      <w:bookmarkEnd w:id="617"/>
      <w:bookmarkEnd w:id="618"/>
      <w:bookmarkEnd w:id="619"/>
      <w:bookmarkEnd w:id="620"/>
      <w:bookmarkEnd w:id="621"/>
    </w:p>
    <w:p w14:paraId="684BD807" w14:textId="1B20EFE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宋体" w:hAnsi="Arial"/>
                <w:sz w:val="18"/>
              </w:rPr>
            </w:pPr>
          </w:p>
        </w:tc>
      </w:tr>
    </w:tbl>
    <w:p w14:paraId="74B5F96F" w14:textId="77777777" w:rsidR="003F1FCA" w:rsidRPr="00127E7B" w:rsidRDefault="003F1FCA" w:rsidP="003F1FCA">
      <w:pPr>
        <w:rPr>
          <w:rFonts w:eastAsia="宋体"/>
        </w:rPr>
      </w:pPr>
    </w:p>
    <w:p w14:paraId="042F1AE7" w14:textId="232CF123" w:rsidR="003F1FCA" w:rsidRPr="00127E7B" w:rsidRDefault="003F1FCA" w:rsidP="003F1FCA">
      <w:pPr>
        <w:rPr>
          <w:rFonts w:eastAsia="宋体"/>
        </w:rPr>
      </w:pPr>
      <w:r w:rsidRPr="00127E7B">
        <w:rPr>
          <w:rFonts w:eastAsia="宋体"/>
        </w:rPr>
        <w:lastRenderedPageBreak/>
        <w:t>This method shall support the request data structures specified in table 6.</w:t>
      </w:r>
      <w:r w:rsidR="00E36E13" w:rsidRPr="00127E7B">
        <w:rPr>
          <w:rFonts w:eastAsia="宋体"/>
        </w:rPr>
        <w:t>2</w:t>
      </w:r>
      <w:r w:rsidRPr="00127E7B">
        <w:rPr>
          <w:rFonts w:eastAsia="宋体"/>
        </w:rPr>
        <w:t>.3.3.3.1-2 and the response data structures and response codes specified in table 6.</w:t>
      </w:r>
      <w:r w:rsidR="00E36E13" w:rsidRPr="00127E7B">
        <w:rPr>
          <w:rFonts w:eastAsia="宋体"/>
        </w:rPr>
        <w:t>2</w:t>
      </w:r>
      <w:r w:rsidRPr="00127E7B">
        <w:rPr>
          <w:rFonts w:eastAsia="宋体"/>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宋体"/>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宋体"/>
              </w:rPr>
            </w:pPr>
            <w:r w:rsidRPr="00045D7D">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宋体" w:hAnsi="Arial"/>
                <w:sz w:val="18"/>
              </w:rPr>
            </w:pPr>
            <w:r w:rsidRPr="00127E7B">
              <w:rPr>
                <w:rFonts w:ascii="Arial" w:eastAsia="宋体" w:hAnsi="Arial"/>
                <w:sz w:val="18"/>
              </w:rPr>
              <w:t>It contains the list of changes to be made to the subscription, according to the JSON PATCH format specified in IETF RFC 6902 [</w:t>
            </w:r>
            <w:r w:rsidR="009B6E5B" w:rsidRPr="00127E7B">
              <w:rPr>
                <w:rFonts w:ascii="Arial" w:eastAsia="宋体" w:hAnsi="Arial"/>
                <w:sz w:val="18"/>
              </w:rPr>
              <w:t>14</w:t>
            </w:r>
            <w:r w:rsidRPr="00127E7B">
              <w:rPr>
                <w:rFonts w:ascii="Arial" w:eastAsia="宋体" w:hAnsi="Arial"/>
                <w:sz w:val="18"/>
              </w:rPr>
              <w:t>].</w:t>
            </w:r>
          </w:p>
        </w:tc>
      </w:tr>
    </w:tbl>
    <w:p w14:paraId="3869C244" w14:textId="77777777" w:rsidR="003F1FCA" w:rsidRPr="00127E7B" w:rsidRDefault="003F1FCA" w:rsidP="003F1FCA">
      <w:pPr>
        <w:rPr>
          <w:rFonts w:eastAsia="宋体"/>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宋体"/>
              </w:rPr>
            </w:pPr>
            <w:r w:rsidRPr="0069125A">
              <w:rPr>
                <w:rFonts w:eastAsia="宋体"/>
              </w:rPr>
              <w:t>Response</w:t>
            </w:r>
          </w:p>
          <w:p w14:paraId="30D3DF1C"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宋体"/>
              </w:rPr>
            </w:pPr>
            <w:r w:rsidRPr="00045D7D">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宋体"/>
              </w:rPr>
            </w:pPr>
            <w:r w:rsidRPr="0069125A">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宋体"/>
              </w:rPr>
            </w:pPr>
            <w:r w:rsidRPr="00045D7D">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宋体"/>
              </w:rPr>
            </w:pPr>
            <w:r w:rsidRPr="00045D7D">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宋体"/>
                <w:lang w:eastAsia="zh-CN"/>
              </w:rPr>
            </w:pPr>
            <w:r w:rsidRPr="00045D7D">
              <w:rPr>
                <w:rFonts w:eastAsia="宋体" w:hint="eastAsia"/>
              </w:rPr>
              <w:t>n</w:t>
            </w:r>
            <w:r w:rsidRPr="00045D7D">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宋体"/>
                <w:lang w:eastAsia="zh-CN"/>
              </w:rPr>
            </w:pPr>
            <w:r w:rsidRPr="00045D7D">
              <w:rPr>
                <w:rFonts w:eastAsia="宋体" w:hint="eastAsia"/>
              </w:rPr>
              <w:t>2</w:t>
            </w:r>
            <w:r w:rsidRPr="00045D7D">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Represents a successful update </w:t>
            </w:r>
            <w:r w:rsidRPr="00127E7B">
              <w:rPr>
                <w:rFonts w:ascii="Arial" w:eastAsia="宋体" w:hAnsi="Arial" w:hint="eastAsia"/>
                <w:sz w:val="18"/>
              </w:rPr>
              <w:t xml:space="preserve">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 xml:space="preserve">on an alternative service instance </w:t>
            </w:r>
            <w:r w:rsidRPr="00127E7B">
              <w:rPr>
                <w:rFonts w:ascii="Arial" w:eastAsia="宋体"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on </w:t>
            </w:r>
            <w:r w:rsidRPr="00127E7B">
              <w:rPr>
                <w:rFonts w:ascii="Arial" w:eastAsia="宋体" w:hAnsi="Arial"/>
                <w:sz w:val="18"/>
                <w:lang w:eastAsia="zh-CN"/>
              </w:rPr>
              <w:t xml:space="preserve">an alternative service instance </w:t>
            </w:r>
            <w:r w:rsidRPr="00127E7B">
              <w:rPr>
                <w:rFonts w:ascii="Arial" w:eastAsia="宋体"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宋体"/>
              </w:rPr>
            </w:pPr>
            <w:r w:rsidRPr="00045D7D">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宋体"/>
              </w:rPr>
            </w:pPr>
            <w:r w:rsidRPr="00045D7D">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0E2CFEA5" w14:textId="77777777" w:rsidR="003F1FCA" w:rsidRPr="00127E7B" w:rsidRDefault="003F1FCA" w:rsidP="00045D7D">
            <w:pPr>
              <w:pStyle w:val="TAL"/>
              <w:rPr>
                <w:rFonts w:eastAsia="宋体"/>
              </w:rPr>
            </w:pPr>
          </w:p>
          <w:p w14:paraId="6F31AF4B"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601EC8A7" w14:textId="77777777" w:rsidR="003F1FCA" w:rsidRPr="00F0558B" w:rsidRDefault="003F1FCA" w:rsidP="00045D7D">
            <w:pPr>
              <w:pStyle w:val="TAL"/>
              <w:rPr>
                <w:rFonts w:eastAsia="宋体"/>
              </w:rPr>
            </w:pPr>
            <w:r w:rsidRPr="00045D7D">
              <w:rPr>
                <w:rFonts w:eastAsia="宋体"/>
              </w:rPr>
              <w:t>-</w:t>
            </w:r>
            <w:r w:rsidRPr="00045D7D">
              <w:rPr>
                <w:rFonts w:eastAsia="宋体"/>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宋体"/>
              </w:rPr>
            </w:pPr>
            <w:r w:rsidRPr="00045D7D">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600143FD" w14:textId="77777777" w:rsidR="003F1FCA" w:rsidRPr="00127E7B" w:rsidRDefault="003F1FCA" w:rsidP="00045D7D">
            <w:pPr>
              <w:pStyle w:val="TAL"/>
              <w:rPr>
                <w:rFonts w:eastAsia="宋体"/>
              </w:rPr>
            </w:pPr>
          </w:p>
          <w:p w14:paraId="2B9A36B3"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5631392F" w14:textId="77777777" w:rsidR="003F1FCA" w:rsidRPr="00F0558B" w:rsidRDefault="003F1FCA" w:rsidP="00045D7D">
            <w:pPr>
              <w:pStyle w:val="TAL"/>
              <w:rPr>
                <w:rFonts w:eastAsia="宋体"/>
              </w:rPr>
            </w:pPr>
            <w:r w:rsidRPr="00045D7D">
              <w:rPr>
                <w:rFonts w:eastAsia="宋体"/>
              </w:rPr>
              <w:t>-</w:t>
            </w:r>
            <w:r w:rsidRPr="00045D7D">
              <w:rPr>
                <w:rFonts w:eastAsia="宋体"/>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宋体"/>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A5B5903" w14:textId="77777777" w:rsidR="003F1FCA" w:rsidRPr="00127E7B" w:rsidRDefault="003F1FCA" w:rsidP="003F1FCA">
      <w:pPr>
        <w:rPr>
          <w:rFonts w:eastAsia="宋体"/>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5772267D" w14:textId="77777777" w:rsidR="003F1FCA" w:rsidRPr="00127E7B" w:rsidRDefault="003F1FCA" w:rsidP="003F1FCA">
      <w:pPr>
        <w:rPr>
          <w:rFonts w:eastAsia="宋体"/>
        </w:rPr>
      </w:pPr>
    </w:p>
    <w:p w14:paraId="513B6173" w14:textId="5FE8C900" w:rsidR="003F1FCA" w:rsidRPr="00127E7B" w:rsidRDefault="003F1FCA" w:rsidP="008A555E">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宋体" w:hAnsi="Arial"/>
                <w:sz w:val="18"/>
              </w:rPr>
            </w:pPr>
          </w:p>
        </w:tc>
      </w:tr>
    </w:tbl>
    <w:p w14:paraId="5BA19496" w14:textId="77777777" w:rsidR="003F1FCA" w:rsidRPr="00127E7B" w:rsidRDefault="003F1FCA" w:rsidP="003F1FCA">
      <w:pPr>
        <w:rPr>
          <w:rFonts w:eastAsia="宋体"/>
        </w:rPr>
      </w:pPr>
    </w:p>
    <w:p w14:paraId="60CE2957" w14:textId="3B15F9D6"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.3.3.3.2-2 and the response data structures and response codes specified in table 6.</w:t>
      </w:r>
      <w:r w:rsidR="00E36E13" w:rsidRPr="00127E7B">
        <w:rPr>
          <w:rFonts w:eastAsia="宋体"/>
        </w:rPr>
        <w:t>2</w:t>
      </w:r>
      <w:r w:rsidRPr="00127E7B">
        <w:rPr>
          <w:rFonts w:eastAsia="宋体"/>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宋体"/>
              </w:rPr>
            </w:pPr>
            <w:r w:rsidRPr="00045D7D">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宋体"/>
              </w:rPr>
            </w:pPr>
            <w:r w:rsidRPr="00045D7D">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events subscription for slice admission control</w:t>
            </w:r>
            <w:r w:rsidRPr="00127E7B">
              <w:rPr>
                <w:rFonts w:ascii="Arial" w:eastAsia="宋体" w:hAnsi="Arial"/>
                <w:sz w:val="18"/>
              </w:rPr>
              <w:t xml:space="preserve"> to be completely replaced.</w:t>
            </w:r>
          </w:p>
        </w:tc>
      </w:tr>
    </w:tbl>
    <w:p w14:paraId="0CC0CF01" w14:textId="77777777" w:rsidR="003F1FCA" w:rsidRPr="00127E7B" w:rsidRDefault="003F1FCA" w:rsidP="003F1FCA">
      <w:pPr>
        <w:rPr>
          <w:rFonts w:eastAsia="宋体"/>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宋体"/>
              </w:rPr>
            </w:pPr>
            <w:r w:rsidRPr="0069125A">
              <w:rPr>
                <w:rFonts w:eastAsia="宋体"/>
              </w:rPr>
              <w:t>Response</w:t>
            </w:r>
          </w:p>
          <w:p w14:paraId="1D631EFC" w14:textId="77777777" w:rsidR="003F1FCA" w:rsidRPr="00127E7B" w:rsidRDefault="003F1FCA" w:rsidP="0069125A">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宋体"/>
              </w:rPr>
            </w:pPr>
            <w:r w:rsidRPr="00045D7D">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宋体"/>
              </w:rPr>
            </w:pPr>
            <w:r w:rsidRPr="00045D7D">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宋体"/>
              </w:rPr>
            </w:pPr>
            <w:r w:rsidRPr="00045D7D">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宋体"/>
              </w:rPr>
            </w:pPr>
            <w:r w:rsidRPr="00656CC5">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宋体"/>
              </w:rPr>
            </w:pPr>
            <w:r w:rsidRPr="00656CC5">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F360F4">
            <w:pPr>
              <w:keepNext/>
              <w:keepLines/>
              <w:spacing w:after="0"/>
              <w:rPr>
                <w:rFonts w:ascii="Arial" w:eastAsia="宋体" w:hAnsi="Arial"/>
                <w:sz w:val="18"/>
              </w:rPr>
            </w:pPr>
            <w:r w:rsidRPr="00127E7B">
              <w:rPr>
                <w:rFonts w:ascii="Arial" w:eastAsia="宋体" w:hAnsi="Arial" w:hint="eastAsia"/>
                <w:sz w:val="18"/>
              </w:rPr>
              <w:t>Represents</w:t>
            </w:r>
            <w:r w:rsidRPr="00656CC5">
              <w:rPr>
                <w:rFonts w:ascii="Arial" w:eastAsia="宋体" w:hAnsi="Arial"/>
                <w:sz w:val="18"/>
              </w:rPr>
              <w:t xml:space="preserve"> the </w:t>
            </w:r>
            <w:r w:rsidRPr="00127E7B">
              <w:rPr>
                <w:rFonts w:ascii="Arial" w:eastAsia="宋体" w:hAnsi="Arial" w:hint="eastAsia"/>
                <w:sz w:val="18"/>
              </w:rPr>
              <w:t xml:space="preserve">events </w:t>
            </w:r>
            <w:r w:rsidRPr="00127E7B">
              <w:rPr>
                <w:rFonts w:ascii="Arial" w:eastAsia="宋体" w:hAnsi="Arial"/>
                <w:sz w:val="18"/>
              </w:rPr>
              <w:t>subscription</w:t>
            </w:r>
            <w:r w:rsidRPr="00656CC5">
              <w:rPr>
                <w:rFonts w:ascii="Arial" w:eastAsia="宋体" w:hAnsi="Arial"/>
                <w:sz w:val="18"/>
              </w:rPr>
              <w:t xml:space="preserve"> </w:t>
            </w:r>
            <w:r>
              <w:rPr>
                <w:rFonts w:ascii="Arial" w:eastAsia="宋体" w:hAnsi="Arial"/>
                <w:sz w:val="18"/>
              </w:rPr>
              <w:t xml:space="preserve">modification </w:t>
            </w:r>
            <w:r w:rsidRPr="00656CC5">
              <w:rPr>
                <w:rFonts w:ascii="Arial" w:eastAsia="宋体" w:hAnsi="Arial"/>
                <w:sz w:val="18"/>
              </w:rPr>
              <w:t xml:space="preserve">provided by the NF Service Consumer </w:t>
            </w:r>
            <w:r>
              <w:rPr>
                <w:rFonts w:ascii="Arial" w:eastAsia="宋体" w:hAnsi="Arial"/>
                <w:sz w:val="18"/>
              </w:rPr>
              <w:t xml:space="preserve">is </w:t>
            </w:r>
            <w:r w:rsidRPr="00656CC5">
              <w:rPr>
                <w:rFonts w:ascii="Arial" w:eastAsia="宋体" w:hAnsi="Arial"/>
                <w:sz w:val="18"/>
              </w:rPr>
              <w:t>accepted entirely</w:t>
            </w:r>
            <w:r>
              <w:rPr>
                <w:rFonts w:ascii="Arial" w:eastAsia="宋体" w:hAnsi="Arial"/>
                <w:sz w:val="18"/>
              </w:rPr>
              <w:t>.</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宋体"/>
              </w:rPr>
            </w:pPr>
            <w:r w:rsidRPr="00045D7D">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on an alternative service instance 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宋体"/>
              </w:rPr>
            </w:pPr>
            <w:r w:rsidRPr="00045D7D">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宋体"/>
              </w:rPr>
            </w:pPr>
            <w:r w:rsidRPr="00045D7D">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 xml:space="preserve">an alternative service instance </w:t>
            </w:r>
            <w:r w:rsidRPr="00127E7B">
              <w:rPr>
                <w:rFonts w:ascii="Arial" w:eastAsia="宋体" w:hAnsi="Arial"/>
                <w:sz w:val="18"/>
                <w:lang w:eastAsia="zh-CN"/>
              </w:rPr>
              <w:t>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宋体"/>
              </w:rPr>
            </w:pPr>
            <w:r w:rsidRPr="00045D7D">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宋体"/>
              </w:rPr>
            </w:pPr>
            <w:r w:rsidRPr="00045D7D">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宋体"/>
              </w:rPr>
            </w:pPr>
            <w:r w:rsidRPr="00045D7D">
              <w:rPr>
                <w:rFonts w:eastAsia="宋体"/>
              </w:rPr>
              <w:t>Indicates the creation of subscription has failed due to application error.</w:t>
            </w:r>
          </w:p>
          <w:p w14:paraId="5C2B6114" w14:textId="77777777" w:rsidR="00DC7D6D" w:rsidRPr="00127E7B" w:rsidRDefault="00DC7D6D" w:rsidP="00045D7D">
            <w:pPr>
              <w:pStyle w:val="TAL"/>
              <w:rPr>
                <w:rFonts w:eastAsia="宋体"/>
              </w:rPr>
            </w:pPr>
          </w:p>
          <w:p w14:paraId="07382971" w14:textId="77777777" w:rsidR="00DC7D6D" w:rsidRPr="00127E7B" w:rsidRDefault="00DC7D6D" w:rsidP="00045D7D">
            <w:pPr>
              <w:pStyle w:val="TAL"/>
              <w:rPr>
                <w:rFonts w:eastAsia="宋体"/>
              </w:rPr>
            </w:pPr>
            <w:r w:rsidRPr="00045D7D">
              <w:rPr>
                <w:rFonts w:eastAsia="宋体"/>
              </w:rPr>
              <w:t>The "cause" attribute may be used to indicate one of the following application errors:</w:t>
            </w:r>
          </w:p>
          <w:p w14:paraId="109A7A1E" w14:textId="77777777" w:rsidR="00DC7D6D" w:rsidRPr="00127E7B" w:rsidRDefault="00DC7D6D" w:rsidP="00045D7D">
            <w:pPr>
              <w:pStyle w:val="TAL"/>
              <w:rPr>
                <w:rFonts w:eastAsia="宋体"/>
              </w:rPr>
            </w:pPr>
          </w:p>
          <w:p w14:paraId="114B8EDE" w14:textId="77777777" w:rsidR="00DC7D6D" w:rsidRPr="00F0558B" w:rsidRDefault="00DC7D6D" w:rsidP="00045D7D">
            <w:pPr>
              <w:pStyle w:val="TAL"/>
              <w:rPr>
                <w:rFonts w:eastAsia="宋体"/>
              </w:rPr>
            </w:pPr>
            <w:r w:rsidRPr="00045D7D">
              <w:rPr>
                <w:rFonts w:eastAsia="宋体"/>
              </w:rPr>
              <w:t>-</w:t>
            </w:r>
            <w:r w:rsidRPr="00045D7D">
              <w:rPr>
                <w:rFonts w:eastAsia="宋体"/>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宋体"/>
              </w:rPr>
            </w:pPr>
            <w:r w:rsidRPr="00045D7D">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宋体"/>
              </w:rPr>
            </w:pPr>
            <w:r w:rsidRPr="00045D7D">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宋体"/>
              </w:rPr>
            </w:pPr>
            <w:r w:rsidRPr="00045D7D">
              <w:rPr>
                <w:rFonts w:eastAsia="宋体"/>
              </w:rPr>
              <w:t>Indicates the modification of subscription has failed due to application error.</w:t>
            </w:r>
          </w:p>
          <w:p w14:paraId="2F8E3A84" w14:textId="77777777" w:rsidR="00DC7D6D" w:rsidRPr="00127E7B" w:rsidRDefault="00DC7D6D" w:rsidP="00045D7D">
            <w:pPr>
              <w:pStyle w:val="TAL"/>
              <w:rPr>
                <w:rFonts w:eastAsia="宋体"/>
              </w:rPr>
            </w:pPr>
          </w:p>
          <w:p w14:paraId="7E67B07E" w14:textId="77777777" w:rsidR="00DC7D6D" w:rsidRPr="00127E7B" w:rsidRDefault="00DC7D6D" w:rsidP="00045D7D">
            <w:pPr>
              <w:pStyle w:val="TAL"/>
              <w:rPr>
                <w:rFonts w:eastAsia="宋体"/>
              </w:rPr>
            </w:pPr>
            <w:r w:rsidRPr="00045D7D">
              <w:rPr>
                <w:rFonts w:eastAsia="宋体"/>
              </w:rPr>
              <w:t>The "cause" attribute may be used to indicate one of the following application errors:</w:t>
            </w:r>
          </w:p>
          <w:p w14:paraId="6AEACA1B" w14:textId="77777777" w:rsidR="00DC7D6D" w:rsidRPr="00F0558B" w:rsidRDefault="00DC7D6D" w:rsidP="00045D7D">
            <w:pPr>
              <w:pStyle w:val="TAL"/>
              <w:rPr>
                <w:rFonts w:eastAsia="宋体"/>
              </w:rPr>
            </w:pPr>
            <w:r w:rsidRPr="00045D7D">
              <w:rPr>
                <w:rFonts w:eastAsia="宋体"/>
              </w:rPr>
              <w:t>-</w:t>
            </w:r>
            <w:r w:rsidRPr="00045D7D">
              <w:rPr>
                <w:rFonts w:eastAsia="宋体"/>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宋体"/>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DB57373" w14:textId="77777777" w:rsidR="003F1FCA" w:rsidRPr="00127E7B" w:rsidRDefault="003F1FCA" w:rsidP="003F1FCA">
      <w:pPr>
        <w:rPr>
          <w:rFonts w:eastAsia="宋体"/>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C7DA729" w14:textId="77777777" w:rsidR="003F1FCA" w:rsidRPr="00127E7B" w:rsidRDefault="003F1FCA" w:rsidP="003F1FCA">
      <w:pPr>
        <w:rPr>
          <w:rFonts w:eastAsia="宋体"/>
        </w:rPr>
      </w:pPr>
    </w:p>
    <w:p w14:paraId="1B8291E9" w14:textId="5242EEF8" w:rsidR="003F1FCA" w:rsidRPr="00127E7B" w:rsidRDefault="003F1FCA" w:rsidP="008A555E">
      <w:pPr>
        <w:pStyle w:val="H6"/>
      </w:pPr>
      <w:bookmarkStart w:id="622" w:name="_Toc25156470"/>
      <w:bookmarkStart w:id="623" w:name="_Toc34124774"/>
      <w:bookmarkStart w:id="624" w:name="_Toc43207900"/>
      <w:bookmarkStart w:id="625" w:name="_Toc49857373"/>
      <w:bookmarkStart w:id="626" w:name="_Toc56677214"/>
      <w:bookmarkStart w:id="627" w:name="_Toc56691737"/>
      <w:bookmarkStart w:id="628" w:name="_Toc56699001"/>
      <w:bookmarkStart w:id="629" w:name="_Toc67680970"/>
      <w:r w:rsidRPr="00127E7B">
        <w:t>6.</w:t>
      </w:r>
      <w:r w:rsidR="00E36E13" w:rsidRPr="00127E7B">
        <w:t>2</w:t>
      </w:r>
      <w:r w:rsidRPr="00127E7B">
        <w:t>.3.3.3.3</w:t>
      </w:r>
      <w:r w:rsidRPr="00127E7B">
        <w:tab/>
        <w:t>DELETE</w:t>
      </w:r>
      <w:bookmarkEnd w:id="622"/>
      <w:bookmarkEnd w:id="623"/>
      <w:bookmarkEnd w:id="624"/>
      <w:bookmarkEnd w:id="625"/>
      <w:bookmarkEnd w:id="626"/>
      <w:bookmarkEnd w:id="627"/>
      <w:bookmarkEnd w:id="628"/>
      <w:bookmarkEnd w:id="629"/>
    </w:p>
    <w:p w14:paraId="7B244C17" w14:textId="6CD67C2E"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宋体" w:hAnsi="Arial"/>
                <w:sz w:val="18"/>
              </w:rPr>
            </w:pPr>
          </w:p>
        </w:tc>
      </w:tr>
    </w:tbl>
    <w:p w14:paraId="5B4C5192" w14:textId="77777777" w:rsidR="003F1FCA" w:rsidRPr="00127E7B" w:rsidRDefault="003F1FCA" w:rsidP="003F1FCA">
      <w:pPr>
        <w:rPr>
          <w:rFonts w:eastAsia="宋体"/>
        </w:rPr>
      </w:pPr>
    </w:p>
    <w:p w14:paraId="19E23511" w14:textId="1C8EBB6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.3.3.3.3-2 and the response data structures and response codes specified in table 6.</w:t>
      </w:r>
      <w:r w:rsidR="00E36E13" w:rsidRPr="00127E7B">
        <w:rPr>
          <w:rFonts w:eastAsia="宋体"/>
        </w:rPr>
        <w:t>2</w:t>
      </w:r>
      <w:r w:rsidRPr="00127E7B">
        <w:rPr>
          <w:rFonts w:eastAsia="宋体"/>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宋体"/>
              </w:rPr>
            </w:pPr>
            <w:r w:rsidRPr="0069125A">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宋体" w:hAnsi="Arial"/>
                <w:sz w:val="18"/>
              </w:rPr>
            </w:pPr>
          </w:p>
        </w:tc>
      </w:tr>
    </w:tbl>
    <w:p w14:paraId="2A48512E" w14:textId="77777777" w:rsidR="003F1FCA" w:rsidRPr="00127E7B" w:rsidRDefault="003F1FCA" w:rsidP="003F1FCA">
      <w:pPr>
        <w:rPr>
          <w:rFonts w:eastAsia="宋体"/>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宋体"/>
              </w:rPr>
            </w:pPr>
            <w:r w:rsidRPr="0069125A">
              <w:rPr>
                <w:rFonts w:eastAsia="宋体"/>
              </w:rPr>
              <w:t>Response</w:t>
            </w:r>
          </w:p>
          <w:p w14:paraId="5AB25F37"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宋体"/>
              </w:rPr>
            </w:pPr>
            <w:r w:rsidRPr="00045D7D">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w:t>
            </w:r>
            <w:r w:rsidRPr="00127E7B">
              <w:rPr>
                <w:rFonts w:ascii="Arial" w:eastAsia="宋体" w:hAnsi="Arial"/>
                <w:sz w:val="18"/>
              </w:rPr>
              <w:t>on an alternative service instance wit</w:t>
            </w:r>
            <w:r w:rsidRPr="00127E7B">
              <w:rPr>
                <w:rFonts w:ascii="Arial" w:eastAsia="宋体" w:hAnsi="Arial"/>
                <w:sz w:val="18"/>
                <w:lang w:eastAsia="zh-CN"/>
              </w:rPr>
              <w:t xml:space="preserve">hin the same NSACF </w:t>
            </w:r>
            <w:r w:rsidRPr="00127E7B">
              <w:rPr>
                <w:rFonts w:ascii="Arial" w:eastAsia="宋体" w:hAnsi="Arial"/>
                <w:sz w:val="18"/>
              </w:rPr>
              <w:t>or NSACF (service) set</w:t>
            </w:r>
            <w:r w:rsidRPr="00127E7B">
              <w:rPr>
                <w:rFonts w:ascii="Arial" w:eastAsia="宋体"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宋体"/>
              </w:rPr>
            </w:pPr>
            <w:r w:rsidRPr="00045D7D">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2D3A1368" w14:textId="77777777" w:rsidR="003F1FCA" w:rsidRPr="00127E7B" w:rsidRDefault="003F1FCA" w:rsidP="00045D7D">
            <w:pPr>
              <w:pStyle w:val="TAL"/>
              <w:rPr>
                <w:rFonts w:eastAsia="宋体"/>
              </w:rPr>
            </w:pPr>
          </w:p>
          <w:p w14:paraId="28074D12"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3B246F6D" w14:textId="77777777" w:rsidR="003F1FCA" w:rsidRPr="00F0558B" w:rsidRDefault="003F1FCA" w:rsidP="00045D7D">
            <w:pPr>
              <w:pStyle w:val="TAL"/>
              <w:rPr>
                <w:rFonts w:eastAsia="宋体"/>
              </w:rPr>
            </w:pPr>
            <w:r w:rsidRPr="00045D7D">
              <w:rPr>
                <w:rFonts w:eastAsia="宋体"/>
              </w:rPr>
              <w:t>-</w:t>
            </w:r>
            <w:r w:rsidRPr="00045D7D">
              <w:rPr>
                <w:rFonts w:eastAsia="宋体"/>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宋体"/>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657EE923"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04F2D4C" w14:textId="77777777" w:rsidR="003F1FCA" w:rsidRPr="00127E7B" w:rsidRDefault="003F1FCA" w:rsidP="003F1FCA">
      <w:pPr>
        <w:rPr>
          <w:rFonts w:eastAsia="宋体"/>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196B650C"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5959C7" w14:textId="77777777" w:rsidR="003F1FCA" w:rsidRPr="00127E7B" w:rsidRDefault="003F1FCA" w:rsidP="003F1FCA">
      <w:pPr>
        <w:rPr>
          <w:rFonts w:eastAsia="宋体"/>
        </w:rPr>
      </w:pPr>
    </w:p>
    <w:p w14:paraId="54D608A0" w14:textId="502F4C93" w:rsidR="003F1FCA" w:rsidRPr="00127E7B" w:rsidRDefault="003F1FCA" w:rsidP="008A555E">
      <w:pPr>
        <w:pStyle w:val="5"/>
      </w:pPr>
      <w:bookmarkStart w:id="630" w:name="_Toc25156471"/>
      <w:bookmarkStart w:id="631" w:name="_Toc34124775"/>
      <w:bookmarkStart w:id="632" w:name="_Toc43207901"/>
      <w:bookmarkStart w:id="633" w:name="_Toc49857374"/>
      <w:bookmarkStart w:id="634" w:name="_Toc56677215"/>
      <w:bookmarkStart w:id="635" w:name="_Toc56691738"/>
      <w:bookmarkStart w:id="636" w:name="_Toc56699002"/>
      <w:bookmarkStart w:id="637" w:name="_Toc67680971"/>
      <w:bookmarkStart w:id="638" w:name="_Toc97041055"/>
      <w:r w:rsidRPr="00127E7B">
        <w:lastRenderedPageBreak/>
        <w:t>6.</w:t>
      </w:r>
      <w:r w:rsidR="00E36E13" w:rsidRPr="00127E7B">
        <w:t>2</w:t>
      </w:r>
      <w:r w:rsidRPr="00127E7B">
        <w:t>.3.3.4</w:t>
      </w:r>
      <w:r w:rsidRPr="00127E7B">
        <w:tab/>
        <w:t>Resource Custom Operations</w:t>
      </w:r>
      <w:bookmarkEnd w:id="630"/>
      <w:bookmarkEnd w:id="631"/>
      <w:bookmarkEnd w:id="632"/>
      <w:bookmarkEnd w:id="633"/>
      <w:bookmarkEnd w:id="634"/>
      <w:bookmarkEnd w:id="635"/>
      <w:bookmarkEnd w:id="636"/>
      <w:bookmarkEnd w:id="637"/>
      <w:bookmarkEnd w:id="638"/>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8A555E">
      <w:pPr>
        <w:pStyle w:val="3"/>
      </w:pPr>
      <w:bookmarkStart w:id="639" w:name="_Toc70928057"/>
      <w:bookmarkStart w:id="640" w:name="_Toc81226733"/>
      <w:bookmarkStart w:id="641" w:name="_Toc93869026"/>
      <w:bookmarkStart w:id="642" w:name="_Toc97041056"/>
      <w:bookmarkEnd w:id="568"/>
      <w:r w:rsidRPr="00127E7B">
        <w:t>6.</w:t>
      </w:r>
      <w:r w:rsidR="00E36E13" w:rsidRPr="00127E7B">
        <w:t>2</w:t>
      </w:r>
      <w:r w:rsidRPr="00127E7B">
        <w:t>.4</w:t>
      </w:r>
      <w:r w:rsidRPr="00127E7B">
        <w:tab/>
        <w:t>Custom Operations without associated resources</w:t>
      </w:r>
      <w:bookmarkEnd w:id="639"/>
      <w:bookmarkEnd w:id="640"/>
      <w:bookmarkEnd w:id="641"/>
      <w:bookmarkEnd w:id="642"/>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8A555E">
      <w:pPr>
        <w:pStyle w:val="3"/>
      </w:pPr>
      <w:bookmarkStart w:id="643" w:name="_Toc25156473"/>
      <w:bookmarkStart w:id="644" w:name="_Toc34124777"/>
      <w:bookmarkStart w:id="645" w:name="_Toc43207903"/>
      <w:bookmarkStart w:id="646" w:name="_Toc49857376"/>
      <w:bookmarkStart w:id="647" w:name="_Toc56677217"/>
      <w:bookmarkStart w:id="648" w:name="_Toc56691740"/>
      <w:bookmarkStart w:id="649" w:name="_Toc56699004"/>
      <w:bookmarkStart w:id="650" w:name="_Toc67680973"/>
      <w:bookmarkStart w:id="651" w:name="_Toc97041057"/>
      <w:r w:rsidRPr="001B047D">
        <w:t>6.</w:t>
      </w:r>
      <w:r w:rsidR="00E36E13" w:rsidRPr="001B047D">
        <w:t>2</w:t>
      </w:r>
      <w:r w:rsidRPr="001B047D">
        <w:t>.5</w:t>
      </w:r>
      <w:r w:rsidRPr="001B047D">
        <w:tab/>
        <w:t>Notifications</w:t>
      </w:r>
      <w:bookmarkEnd w:id="643"/>
      <w:bookmarkEnd w:id="644"/>
      <w:bookmarkEnd w:id="645"/>
      <w:bookmarkEnd w:id="646"/>
      <w:bookmarkEnd w:id="647"/>
      <w:bookmarkEnd w:id="648"/>
      <w:bookmarkEnd w:id="649"/>
      <w:bookmarkEnd w:id="650"/>
      <w:bookmarkEnd w:id="651"/>
    </w:p>
    <w:p w14:paraId="3F5E1C21" w14:textId="3A6A2D36" w:rsidR="003F1FCA" w:rsidRPr="00127E7B" w:rsidRDefault="003F1FCA" w:rsidP="008A555E">
      <w:pPr>
        <w:pStyle w:val="4"/>
      </w:pPr>
      <w:bookmarkStart w:id="652" w:name="_Toc25156474"/>
      <w:bookmarkStart w:id="653" w:name="_Toc34124778"/>
      <w:bookmarkStart w:id="654" w:name="_Toc43207904"/>
      <w:bookmarkStart w:id="655" w:name="_Toc49857377"/>
      <w:bookmarkStart w:id="656" w:name="_Toc56677218"/>
      <w:bookmarkStart w:id="657" w:name="_Toc56691741"/>
      <w:bookmarkStart w:id="658" w:name="_Toc56699005"/>
      <w:bookmarkStart w:id="659" w:name="_Toc67680974"/>
      <w:bookmarkStart w:id="660" w:name="_Toc97041058"/>
      <w:r w:rsidRPr="00127E7B">
        <w:t>6.</w:t>
      </w:r>
      <w:r w:rsidR="00E36E13" w:rsidRPr="00127E7B">
        <w:t>2</w:t>
      </w:r>
      <w:r w:rsidRPr="00127E7B">
        <w:t>.5.1</w:t>
      </w:r>
      <w:r w:rsidRPr="00127E7B">
        <w:tab/>
      </w:r>
      <w:bookmarkEnd w:id="652"/>
      <w:bookmarkEnd w:id="653"/>
      <w:bookmarkEnd w:id="654"/>
      <w:bookmarkEnd w:id="655"/>
      <w:bookmarkEnd w:id="656"/>
      <w:bookmarkEnd w:id="657"/>
      <w:bookmarkEnd w:id="658"/>
      <w:bookmarkEnd w:id="659"/>
      <w:r w:rsidRPr="00127E7B">
        <w:t>General</w:t>
      </w:r>
      <w:bookmarkEnd w:id="660"/>
    </w:p>
    <w:p w14:paraId="1869E1A7" w14:textId="77777777" w:rsidR="003F1FCA" w:rsidRPr="00127E7B" w:rsidRDefault="003F1FCA" w:rsidP="003F1FCA">
      <w:pPr>
        <w:rPr>
          <w:rFonts w:eastAsia="宋体"/>
        </w:rPr>
      </w:pPr>
      <w:r w:rsidRPr="00127E7B">
        <w:rPr>
          <w:rFonts w:eastAsia="宋体"/>
        </w:rPr>
        <w:t xml:space="preserve">This clause specifies the notifications provided by the </w:t>
      </w:r>
      <w:r w:rsidRPr="00127E7B">
        <w:t>Nnsacf_SliceEventExposure</w:t>
      </w:r>
      <w:r w:rsidRPr="00127E7B">
        <w:rPr>
          <w:rFonts w:eastAsia="宋体"/>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宋体"/>
              </w:rPr>
            </w:pPr>
            <w:r w:rsidRPr="0069125A">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宋体"/>
              </w:rPr>
            </w:pPr>
            <w:r w:rsidRPr="0069125A">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宋体"/>
              </w:rPr>
            </w:pPr>
            <w:r w:rsidRPr="0069125A">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宋体"/>
              </w:rPr>
            </w:pPr>
            <w:r w:rsidRPr="0069125A">
              <w:rPr>
                <w:rFonts w:eastAsia="宋体"/>
              </w:rPr>
              <w:t>Description</w:t>
            </w:r>
          </w:p>
          <w:p w14:paraId="08B12E1B" w14:textId="77777777" w:rsidR="003F1FCA" w:rsidRPr="00127E7B" w:rsidRDefault="003F1FCA" w:rsidP="0069125A">
            <w:pPr>
              <w:pStyle w:val="TAH"/>
              <w:rPr>
                <w:rFonts w:eastAsia="宋体"/>
              </w:rPr>
            </w:pPr>
            <w:r w:rsidRPr="0069125A">
              <w:rPr>
                <w:rFonts w:eastAsia="宋体"/>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宋体"/>
                <w:lang w:val="en-US"/>
              </w:rPr>
            </w:pPr>
            <w:r w:rsidRPr="0069125A">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宋体"/>
                <w:lang w:val="en-US"/>
              </w:rPr>
            </w:pPr>
            <w:r w:rsidRPr="00045D7D">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宋体"/>
                <w:lang w:val="fr-FR"/>
              </w:rPr>
            </w:pPr>
            <w:r w:rsidRPr="0069125A">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宋体"/>
              </w:rPr>
            </w:pPr>
          </w:p>
        </w:tc>
      </w:tr>
    </w:tbl>
    <w:p w14:paraId="2A7C2DCB" w14:textId="77777777" w:rsidR="003F1FCA" w:rsidRPr="00127E7B" w:rsidRDefault="003F1FCA" w:rsidP="003F1FCA">
      <w:pPr>
        <w:rPr>
          <w:rFonts w:eastAsia="宋体"/>
        </w:rPr>
      </w:pPr>
    </w:p>
    <w:p w14:paraId="78F594B1" w14:textId="5F027419" w:rsidR="003F1FCA" w:rsidRPr="00127E7B" w:rsidRDefault="003F1FCA" w:rsidP="008A555E">
      <w:pPr>
        <w:pStyle w:val="4"/>
      </w:pPr>
      <w:bookmarkStart w:id="661" w:name="_Toc25156475"/>
      <w:bookmarkStart w:id="662" w:name="_Toc34124779"/>
      <w:bookmarkStart w:id="663" w:name="_Toc43207905"/>
      <w:bookmarkStart w:id="664" w:name="_Toc49857378"/>
      <w:bookmarkStart w:id="665" w:name="_Toc56677219"/>
      <w:bookmarkStart w:id="666" w:name="_Toc56691742"/>
      <w:bookmarkStart w:id="667" w:name="_Toc56699006"/>
      <w:bookmarkStart w:id="668" w:name="_Toc67680975"/>
      <w:bookmarkStart w:id="669" w:name="_Toc97041059"/>
      <w:r w:rsidRPr="00127E7B">
        <w:t>6.</w:t>
      </w:r>
      <w:r w:rsidR="00E36E13" w:rsidRPr="00127E7B">
        <w:t>2</w:t>
      </w:r>
      <w:r w:rsidRPr="00127E7B">
        <w:t>.5.2</w:t>
      </w:r>
      <w:r w:rsidRPr="00127E7B">
        <w:tab/>
        <w:t>NSACF Event Notification</w:t>
      </w:r>
      <w:bookmarkEnd w:id="661"/>
      <w:bookmarkEnd w:id="662"/>
      <w:bookmarkEnd w:id="663"/>
      <w:bookmarkEnd w:id="664"/>
      <w:bookmarkEnd w:id="665"/>
      <w:bookmarkEnd w:id="666"/>
      <w:bookmarkEnd w:id="667"/>
      <w:bookmarkEnd w:id="668"/>
      <w:bookmarkEnd w:id="669"/>
    </w:p>
    <w:p w14:paraId="0056433D" w14:textId="77777777" w:rsidR="003F1FCA" w:rsidRPr="00127E7B" w:rsidRDefault="003F1FCA" w:rsidP="003F1FCA">
      <w:pPr>
        <w:rPr>
          <w:rFonts w:eastAsia="宋体"/>
        </w:rPr>
      </w:pPr>
      <w:r w:rsidRPr="00127E7B">
        <w:rPr>
          <w:rFonts w:eastAsia="宋体"/>
        </w:rPr>
        <w:t xml:space="preserve">If a NF service consumer has subscribed to an event(s) supported by </w:t>
      </w:r>
      <w:r w:rsidRPr="00127E7B">
        <w:t>Nnsacf_SliceEventExposure</w:t>
      </w:r>
      <w:r w:rsidRPr="00127E7B">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8A555E">
      <w:pPr>
        <w:pStyle w:val="5"/>
      </w:pPr>
      <w:bookmarkStart w:id="670" w:name="_Toc25156476"/>
      <w:bookmarkStart w:id="671" w:name="_Toc34124780"/>
      <w:bookmarkStart w:id="672" w:name="_Toc43207906"/>
      <w:bookmarkStart w:id="673" w:name="_Toc49857379"/>
      <w:bookmarkStart w:id="674" w:name="_Toc56677220"/>
      <w:bookmarkStart w:id="675" w:name="_Toc56691743"/>
      <w:bookmarkStart w:id="676" w:name="_Toc56699007"/>
      <w:bookmarkStart w:id="677" w:name="_Toc67680976"/>
      <w:bookmarkStart w:id="678" w:name="_Toc97041060"/>
      <w:r w:rsidRPr="00127E7B">
        <w:t>6.</w:t>
      </w:r>
      <w:r w:rsidR="00E36E13" w:rsidRPr="00127E7B">
        <w:t>2</w:t>
      </w:r>
      <w:r w:rsidRPr="00127E7B">
        <w:t>.5.2.1</w:t>
      </w:r>
      <w:r w:rsidRPr="00127E7B">
        <w:tab/>
        <w:t>Notification Definition</w:t>
      </w:r>
      <w:bookmarkEnd w:id="670"/>
      <w:bookmarkEnd w:id="671"/>
      <w:bookmarkEnd w:id="672"/>
      <w:bookmarkEnd w:id="673"/>
      <w:bookmarkEnd w:id="674"/>
      <w:bookmarkEnd w:id="675"/>
      <w:bookmarkEnd w:id="676"/>
      <w:bookmarkEnd w:id="677"/>
      <w:bookmarkEnd w:id="678"/>
    </w:p>
    <w:p w14:paraId="212729C5" w14:textId="77777777" w:rsidR="003F1FCA" w:rsidRPr="00127E7B" w:rsidRDefault="003F1FCA" w:rsidP="003F1FCA">
      <w:pPr>
        <w:rPr>
          <w:rFonts w:eastAsia="宋体"/>
        </w:rPr>
      </w:pPr>
      <w:r w:rsidRPr="00127E7B">
        <w:rPr>
          <w:rFonts w:eastAsia="宋体"/>
        </w:rPr>
        <w:t xml:space="preserve">Call-back URI: </w:t>
      </w:r>
      <w:r w:rsidRPr="00127E7B">
        <w:rPr>
          <w:rFonts w:eastAsia="宋体"/>
          <w:b/>
        </w:rPr>
        <w:t>{callbackUri}</w:t>
      </w:r>
    </w:p>
    <w:p w14:paraId="767A22D3" w14:textId="77777777" w:rsidR="003F1FCA" w:rsidRPr="00460EEF" w:rsidRDefault="003F1FCA" w:rsidP="003F1FCA">
      <w:pPr>
        <w:rPr>
          <w:rFonts w:eastAsia="宋体"/>
        </w:rPr>
      </w:pPr>
      <w:r w:rsidRPr="00127E7B">
        <w:rPr>
          <w:rFonts w:eastAsia="宋体"/>
        </w:rPr>
        <w:t>Call-back URI is "eventNotifyUri" provided by NF Service Consumer</w:t>
      </w:r>
      <w:r w:rsidRPr="00460EEF">
        <w:rPr>
          <w:rFonts w:eastAsia="宋体"/>
        </w:rPr>
        <w:t xml:space="preserve"> </w:t>
      </w:r>
      <w:r w:rsidRPr="00127E7B">
        <w:rPr>
          <w:rFonts w:eastAsia="宋体"/>
        </w:rPr>
        <w:t>during creation of the subscription</w:t>
      </w:r>
      <w:r w:rsidRPr="00460EEF">
        <w:rPr>
          <w:rFonts w:eastAsia="宋体"/>
        </w:rPr>
        <w:t>.</w:t>
      </w:r>
    </w:p>
    <w:p w14:paraId="4696F96B" w14:textId="604C225F" w:rsidR="003F1FCA" w:rsidRPr="00127E7B" w:rsidRDefault="003F1FCA" w:rsidP="008A555E">
      <w:pPr>
        <w:pStyle w:val="5"/>
      </w:pPr>
      <w:bookmarkStart w:id="679" w:name="_Toc25156477"/>
      <w:bookmarkStart w:id="680" w:name="_Toc34124781"/>
      <w:bookmarkStart w:id="681" w:name="_Toc43207907"/>
      <w:bookmarkStart w:id="682" w:name="_Toc49857380"/>
      <w:bookmarkStart w:id="683" w:name="_Toc56677221"/>
      <w:bookmarkStart w:id="684" w:name="_Toc56691744"/>
      <w:bookmarkStart w:id="685" w:name="_Toc56699008"/>
      <w:bookmarkStart w:id="686" w:name="_Toc67680977"/>
      <w:bookmarkStart w:id="687" w:name="_Toc97041061"/>
      <w:r w:rsidRPr="00127E7B">
        <w:t>6.</w:t>
      </w:r>
      <w:r w:rsidR="00E36E13" w:rsidRPr="00127E7B">
        <w:t>2</w:t>
      </w:r>
      <w:r w:rsidRPr="00127E7B">
        <w:t>.5.2.2</w:t>
      </w:r>
      <w:r w:rsidRPr="00127E7B">
        <w:tab/>
        <w:t>Notification Standard Methods</w:t>
      </w:r>
      <w:bookmarkEnd w:id="679"/>
      <w:bookmarkEnd w:id="680"/>
      <w:bookmarkEnd w:id="681"/>
      <w:bookmarkEnd w:id="682"/>
      <w:bookmarkEnd w:id="683"/>
      <w:bookmarkEnd w:id="684"/>
      <w:bookmarkEnd w:id="685"/>
      <w:bookmarkEnd w:id="686"/>
      <w:bookmarkEnd w:id="687"/>
    </w:p>
    <w:p w14:paraId="28EB4A3A" w14:textId="63CF8807" w:rsidR="003F1FCA" w:rsidRPr="00BB3664" w:rsidRDefault="003F1FCA" w:rsidP="008A555E">
      <w:pPr>
        <w:pStyle w:val="H6"/>
      </w:pPr>
      <w:bookmarkStart w:id="688" w:name="_Toc25156478"/>
      <w:bookmarkStart w:id="689" w:name="_Toc34124782"/>
      <w:bookmarkStart w:id="690" w:name="_Toc43207908"/>
      <w:bookmarkStart w:id="691" w:name="_Toc49857381"/>
      <w:bookmarkStart w:id="692" w:name="_Toc56677222"/>
      <w:bookmarkStart w:id="693" w:name="_Toc56691745"/>
      <w:bookmarkStart w:id="694" w:name="_Toc56699009"/>
      <w:bookmarkStart w:id="695" w:name="_Toc67680978"/>
      <w:r w:rsidRPr="001B047D">
        <w:t>6.</w:t>
      </w:r>
      <w:r w:rsidR="00E36E13" w:rsidRPr="00897EEE">
        <w:t>2</w:t>
      </w:r>
      <w:r w:rsidRPr="00897EEE">
        <w:t>.5.2.2.1</w:t>
      </w:r>
      <w:r w:rsidRPr="00897EEE">
        <w:tab/>
        <w:t>POST</w:t>
      </w:r>
      <w:bookmarkEnd w:id="688"/>
      <w:bookmarkEnd w:id="689"/>
      <w:bookmarkEnd w:id="690"/>
      <w:bookmarkEnd w:id="691"/>
      <w:bookmarkEnd w:id="692"/>
      <w:bookmarkEnd w:id="693"/>
      <w:bookmarkEnd w:id="694"/>
      <w:bookmarkEnd w:id="695"/>
    </w:p>
    <w:p w14:paraId="658B4A11" w14:textId="0DB6EAF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.5.2.2.1-1 and the response data structures and response codes specified in table 6.</w:t>
      </w:r>
      <w:r w:rsidR="00E36E13" w:rsidRPr="00127E7B">
        <w:rPr>
          <w:rFonts w:eastAsia="宋体"/>
        </w:rPr>
        <w:t>2</w:t>
      </w:r>
      <w:r w:rsidRPr="00127E7B">
        <w:rPr>
          <w:rFonts w:eastAsia="宋体"/>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宋体"/>
              </w:rPr>
            </w:pPr>
            <w:r w:rsidRPr="0069125A">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宋体"/>
              </w:rPr>
            </w:pPr>
            <w:r w:rsidRPr="00045D7D">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宋体"/>
              </w:rPr>
            </w:pPr>
            <w:r w:rsidRPr="0069125A">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宋体"/>
              </w:rPr>
            </w:pPr>
            <w:r w:rsidRPr="00045D7D">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Represents the notification to be delivered</w:t>
            </w:r>
          </w:p>
        </w:tc>
      </w:tr>
    </w:tbl>
    <w:p w14:paraId="0B938BE5" w14:textId="77777777" w:rsidR="003F1FCA" w:rsidRPr="00127E7B" w:rsidRDefault="003F1FCA" w:rsidP="003F1FCA">
      <w:pPr>
        <w:rPr>
          <w:rFonts w:eastAsia="宋体"/>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宋体"/>
              </w:rPr>
            </w:pPr>
            <w:r w:rsidRPr="0069125A">
              <w:rPr>
                <w:rFonts w:eastAsia="宋体"/>
              </w:rPr>
              <w:t>Response</w:t>
            </w:r>
          </w:p>
          <w:p w14:paraId="0798E61F"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宋体"/>
              </w:rPr>
            </w:pPr>
            <w:r w:rsidRPr="00045D7D">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宋体"/>
              </w:rPr>
            </w:pPr>
            <w:r w:rsidRPr="00045D7D">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宋体"/>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246C5938"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218EC9" w14:textId="77777777" w:rsidR="003F1FCA" w:rsidRPr="00460EEF" w:rsidRDefault="003F1FCA" w:rsidP="00460EEF">
      <w:pPr>
        <w:rPr>
          <w:rFonts w:eastAsia="宋体"/>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宋体"/>
              </w:rPr>
            </w:pPr>
            <w:r w:rsidRPr="0069125A">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宋体"/>
              </w:rPr>
            </w:pPr>
            <w:r w:rsidRPr="0069125A">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宋体"/>
              </w:rPr>
            </w:pPr>
            <w:r w:rsidRPr="0069125A">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宋体"/>
              </w:rPr>
            </w:pPr>
            <w:r w:rsidRPr="0069125A">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宋体"/>
              </w:rPr>
            </w:pPr>
            <w:r w:rsidRPr="00045D7D">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宋体"/>
              </w:rPr>
            </w:pPr>
            <w:r w:rsidRPr="0069125A">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宋体"/>
              </w:rPr>
            </w:pPr>
            <w:r w:rsidRPr="00045D7D">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010F900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宋体"/>
              </w:rPr>
            </w:pPr>
            <w:r w:rsidRPr="00045D7D">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宋体"/>
              </w:rPr>
            </w:pPr>
            <w:r w:rsidRPr="0069125A">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宋体"/>
              </w:rPr>
            </w:pPr>
            <w:r w:rsidRPr="00045D7D">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D1E9E67" w14:textId="77777777" w:rsidR="003F1FCA" w:rsidRPr="00127E7B" w:rsidRDefault="003F1FCA" w:rsidP="003F1FCA">
      <w:pPr>
        <w:rPr>
          <w:rFonts w:eastAsia="宋体"/>
        </w:rPr>
      </w:pPr>
    </w:p>
    <w:p w14:paraId="3AAF87B2" w14:textId="4BF99E7D" w:rsidR="003F1FCA" w:rsidRPr="00127E7B" w:rsidRDefault="003F1FCA" w:rsidP="008A555E">
      <w:pPr>
        <w:pStyle w:val="3"/>
      </w:pPr>
      <w:bookmarkStart w:id="696" w:name="_Toc70928065"/>
      <w:bookmarkStart w:id="697" w:name="_Toc81226734"/>
      <w:bookmarkStart w:id="698" w:name="_Toc93869027"/>
      <w:bookmarkStart w:id="699" w:name="_Toc97041062"/>
      <w:r w:rsidRPr="00127E7B">
        <w:t>6.</w:t>
      </w:r>
      <w:r w:rsidR="00E36E13" w:rsidRPr="00127E7B">
        <w:t>2</w:t>
      </w:r>
      <w:r w:rsidRPr="00127E7B">
        <w:t>.6</w:t>
      </w:r>
      <w:r w:rsidRPr="00127E7B">
        <w:tab/>
        <w:t>Data Model</w:t>
      </w:r>
      <w:bookmarkEnd w:id="696"/>
      <w:bookmarkEnd w:id="697"/>
      <w:bookmarkEnd w:id="698"/>
      <w:bookmarkEnd w:id="699"/>
    </w:p>
    <w:p w14:paraId="7AF58CEE" w14:textId="42420524" w:rsidR="003F1FCA" w:rsidRPr="00127E7B" w:rsidRDefault="003F1FCA" w:rsidP="008A555E">
      <w:pPr>
        <w:pStyle w:val="4"/>
      </w:pPr>
      <w:bookmarkStart w:id="700" w:name="_Toc70928066"/>
      <w:bookmarkStart w:id="701" w:name="_Toc81226735"/>
      <w:bookmarkStart w:id="702" w:name="_Toc93869028"/>
      <w:bookmarkStart w:id="703" w:name="_Toc97041063"/>
      <w:r w:rsidRPr="00127E7B">
        <w:t>6.</w:t>
      </w:r>
      <w:r w:rsidR="00E36E13" w:rsidRPr="00127E7B">
        <w:t>2</w:t>
      </w:r>
      <w:r w:rsidRPr="00127E7B">
        <w:t>.6.1</w:t>
      </w:r>
      <w:r w:rsidRPr="00127E7B">
        <w:tab/>
        <w:t>General</w:t>
      </w:r>
      <w:bookmarkEnd w:id="700"/>
      <w:bookmarkEnd w:id="701"/>
      <w:bookmarkEnd w:id="702"/>
      <w:bookmarkEnd w:id="703"/>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宋体"/>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宋体"/>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宋体"/>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宋体"/>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8A555E">
      <w:pPr>
        <w:pStyle w:val="4"/>
        <w:rPr>
          <w:lang w:val="en-US"/>
        </w:rPr>
      </w:pPr>
      <w:bookmarkStart w:id="704" w:name="_Toc70928067"/>
      <w:bookmarkStart w:id="705" w:name="_Toc81226736"/>
      <w:bookmarkStart w:id="706" w:name="_Toc93869029"/>
      <w:bookmarkStart w:id="707" w:name="_Toc97041064"/>
      <w:r w:rsidRPr="00127E7B">
        <w:rPr>
          <w:lang w:val="en-US"/>
        </w:rPr>
        <w:t>6.</w:t>
      </w:r>
      <w:r w:rsidR="00E36E13" w:rsidRPr="00127E7B">
        <w:rPr>
          <w:lang w:val="en-US"/>
        </w:rPr>
        <w:t>2</w:t>
      </w:r>
      <w:r w:rsidRPr="00127E7B">
        <w:rPr>
          <w:lang w:val="en-US"/>
        </w:rPr>
        <w:t>.6.2</w:t>
      </w:r>
      <w:r w:rsidRPr="00127E7B">
        <w:rPr>
          <w:lang w:val="en-US"/>
        </w:rPr>
        <w:tab/>
        <w:t>Structured data types</w:t>
      </w:r>
      <w:bookmarkEnd w:id="704"/>
      <w:bookmarkEnd w:id="705"/>
      <w:bookmarkEnd w:id="706"/>
      <w:bookmarkEnd w:id="707"/>
    </w:p>
    <w:p w14:paraId="17BBFF4B" w14:textId="42A7F616" w:rsidR="003F1FCA" w:rsidRPr="00127E7B" w:rsidRDefault="003F1FCA" w:rsidP="008A555E">
      <w:pPr>
        <w:pStyle w:val="5"/>
      </w:pPr>
      <w:bookmarkStart w:id="708" w:name="_Toc70928068"/>
      <w:bookmarkStart w:id="709" w:name="_Toc81226737"/>
      <w:bookmarkStart w:id="710" w:name="_Toc93869030"/>
      <w:bookmarkStart w:id="711" w:name="_Toc97041065"/>
      <w:r w:rsidRPr="00127E7B">
        <w:t>6.</w:t>
      </w:r>
      <w:r w:rsidR="00E36E13" w:rsidRPr="00127E7B">
        <w:t>2</w:t>
      </w:r>
      <w:r w:rsidRPr="00127E7B">
        <w:t>.6.2.1</w:t>
      </w:r>
      <w:r w:rsidRPr="00127E7B">
        <w:tab/>
        <w:t>Introduction</w:t>
      </w:r>
      <w:bookmarkEnd w:id="708"/>
      <w:bookmarkEnd w:id="709"/>
      <w:bookmarkEnd w:id="710"/>
      <w:bookmarkEnd w:id="711"/>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8A555E">
      <w:pPr>
        <w:pStyle w:val="5"/>
      </w:pPr>
      <w:bookmarkStart w:id="712" w:name="_Toc70928069"/>
      <w:bookmarkStart w:id="713" w:name="_Toc81226738"/>
      <w:bookmarkStart w:id="714" w:name="_Toc93869031"/>
      <w:bookmarkStart w:id="715" w:name="_Toc97041066"/>
      <w:r w:rsidRPr="00127E7B">
        <w:lastRenderedPageBreak/>
        <w:t>6.</w:t>
      </w:r>
      <w:r w:rsidR="00E36E13" w:rsidRPr="00127E7B">
        <w:t>2</w:t>
      </w:r>
      <w:r w:rsidRPr="00127E7B">
        <w:t>.6.2.2</w:t>
      </w:r>
      <w:r w:rsidRPr="00127E7B">
        <w:tab/>
        <w:t xml:space="preserve">Type: </w:t>
      </w:r>
      <w:bookmarkEnd w:id="712"/>
      <w:r w:rsidRPr="00127E7B">
        <w:t>SACEventSubscription</w:t>
      </w:r>
      <w:bookmarkEnd w:id="713"/>
      <w:bookmarkEnd w:id="714"/>
      <w:bookmarkEnd w:id="715"/>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8A555E">
      <w:pPr>
        <w:pStyle w:val="5"/>
      </w:pPr>
      <w:bookmarkStart w:id="716" w:name="_Toc70928070"/>
      <w:bookmarkStart w:id="717" w:name="_Toc81226739"/>
      <w:bookmarkStart w:id="718" w:name="_Toc93869032"/>
      <w:bookmarkStart w:id="719" w:name="_Toc97041067"/>
      <w:r w:rsidRPr="00127E7B">
        <w:t>6.</w:t>
      </w:r>
      <w:r w:rsidR="00E36E13" w:rsidRPr="00127E7B">
        <w:t>2</w:t>
      </w:r>
      <w:r w:rsidRPr="00127E7B">
        <w:t>.6.2.3</w:t>
      </w:r>
      <w:r w:rsidRPr="00127E7B">
        <w:tab/>
        <w:t xml:space="preserve">Type: </w:t>
      </w:r>
      <w:bookmarkEnd w:id="716"/>
      <w:r w:rsidRPr="00127E7B">
        <w:t>CreatedSACEventSubscription</w:t>
      </w:r>
      <w:bookmarkEnd w:id="717"/>
      <w:bookmarkEnd w:id="718"/>
      <w:bookmarkEnd w:id="719"/>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8A555E">
      <w:pPr>
        <w:pStyle w:val="5"/>
      </w:pPr>
      <w:bookmarkStart w:id="720" w:name="_Toc81226740"/>
      <w:bookmarkStart w:id="721" w:name="_Toc93869033"/>
      <w:bookmarkStart w:id="722" w:name="_Toc97041068"/>
      <w:r w:rsidRPr="00127E7B">
        <w:lastRenderedPageBreak/>
        <w:t>6.</w:t>
      </w:r>
      <w:r w:rsidR="00E36E13" w:rsidRPr="00127E7B">
        <w:t>2</w:t>
      </w:r>
      <w:r w:rsidRPr="00127E7B">
        <w:t>.6.2.4</w:t>
      </w:r>
      <w:r w:rsidRPr="00127E7B">
        <w:tab/>
        <w:t>Type: SACEventReport</w:t>
      </w:r>
      <w:bookmarkEnd w:id="720"/>
      <w:bookmarkEnd w:id="721"/>
      <w:bookmarkEnd w:id="722"/>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A555E">
      <w:pPr>
        <w:pStyle w:val="5"/>
      </w:pPr>
      <w:bookmarkStart w:id="723" w:name="_Toc81226741"/>
      <w:bookmarkStart w:id="724" w:name="_Toc93869034"/>
      <w:bookmarkStart w:id="725" w:name="_Toc97041069"/>
      <w:bookmarkStart w:id="726" w:name="_Toc70928072"/>
      <w:r w:rsidRPr="00127E7B">
        <w:t>6.</w:t>
      </w:r>
      <w:r w:rsidR="00E36E13" w:rsidRPr="00127E7B">
        <w:t>2</w:t>
      </w:r>
      <w:r w:rsidRPr="00127E7B">
        <w:t>.6.2.</w:t>
      </w:r>
      <w:r w:rsidRPr="00127E7B">
        <w:rPr>
          <w:rFonts w:hint="eastAsia"/>
          <w:lang w:eastAsia="zh-CN"/>
        </w:rPr>
        <w:t>5</w:t>
      </w:r>
      <w:r w:rsidRPr="00127E7B">
        <w:tab/>
        <w:t>Type: SACEvent</w:t>
      </w:r>
      <w:bookmarkEnd w:id="723"/>
      <w:bookmarkEnd w:id="724"/>
      <w:bookmarkEnd w:id="725"/>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8A555E">
      <w:pPr>
        <w:pStyle w:val="5"/>
      </w:pPr>
      <w:bookmarkStart w:id="727" w:name="_Toc81226742"/>
      <w:bookmarkStart w:id="728" w:name="_Toc93869035"/>
      <w:bookmarkStart w:id="729" w:name="_Toc97041070"/>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27"/>
      <w:bookmarkEnd w:id="728"/>
      <w:bookmarkEnd w:id="729"/>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8A555E">
      <w:pPr>
        <w:pStyle w:val="5"/>
      </w:pPr>
      <w:bookmarkStart w:id="730" w:name="_Toc25156488"/>
      <w:bookmarkStart w:id="731" w:name="_Toc34124792"/>
      <w:bookmarkStart w:id="732" w:name="_Toc43207918"/>
      <w:bookmarkStart w:id="733" w:name="_Toc49857391"/>
      <w:bookmarkStart w:id="734" w:name="_Toc56677232"/>
      <w:bookmarkStart w:id="735" w:name="_Toc56691755"/>
      <w:bookmarkStart w:id="736" w:name="_Toc56699019"/>
      <w:bookmarkStart w:id="737" w:name="_Toc75850116"/>
      <w:bookmarkStart w:id="738" w:name="_Toc81226743"/>
      <w:bookmarkStart w:id="739" w:name="_Toc93869036"/>
      <w:bookmarkStart w:id="740" w:name="_Toc97041071"/>
      <w:r w:rsidRPr="00127E7B">
        <w:t>6.</w:t>
      </w:r>
      <w:r w:rsidR="00E36E13" w:rsidRPr="00127E7B">
        <w:t>2</w:t>
      </w:r>
      <w:r w:rsidRPr="00127E7B">
        <w:t>.6.2.</w:t>
      </w:r>
      <w:r w:rsidRPr="00127E7B">
        <w:rPr>
          <w:rFonts w:hint="eastAsia"/>
          <w:lang w:eastAsia="zh-CN"/>
        </w:rPr>
        <w:t>7</w:t>
      </w:r>
      <w:r w:rsidRPr="00127E7B">
        <w:tab/>
        <w:t>Type: SACEventState</w:t>
      </w:r>
      <w:bookmarkEnd w:id="730"/>
      <w:bookmarkEnd w:id="731"/>
      <w:bookmarkEnd w:id="732"/>
      <w:bookmarkEnd w:id="733"/>
      <w:bookmarkEnd w:id="734"/>
      <w:bookmarkEnd w:id="735"/>
      <w:bookmarkEnd w:id="736"/>
      <w:bookmarkEnd w:id="737"/>
      <w:bookmarkEnd w:id="738"/>
      <w:bookmarkEnd w:id="739"/>
      <w:bookmarkEnd w:id="740"/>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8A555E">
      <w:pPr>
        <w:pStyle w:val="4"/>
        <w:rPr>
          <w:lang w:val="en-US"/>
        </w:rPr>
      </w:pPr>
      <w:bookmarkStart w:id="741" w:name="_Toc81226744"/>
      <w:bookmarkStart w:id="742" w:name="_Toc93869037"/>
      <w:bookmarkStart w:id="743" w:name="_Toc97041072"/>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26"/>
      <w:bookmarkEnd w:id="741"/>
      <w:bookmarkEnd w:id="742"/>
      <w:bookmarkEnd w:id="743"/>
    </w:p>
    <w:p w14:paraId="31106546" w14:textId="544BD6AE" w:rsidR="003F1FCA" w:rsidRPr="00127E7B" w:rsidRDefault="003F1FCA" w:rsidP="008A555E">
      <w:pPr>
        <w:pStyle w:val="5"/>
      </w:pPr>
      <w:bookmarkStart w:id="744" w:name="_Toc70928073"/>
      <w:bookmarkStart w:id="745" w:name="_Toc81226745"/>
      <w:bookmarkStart w:id="746" w:name="_Toc93869038"/>
      <w:bookmarkStart w:id="747" w:name="_Toc97041073"/>
      <w:r w:rsidRPr="00127E7B">
        <w:t>6.</w:t>
      </w:r>
      <w:r w:rsidR="00E36E13" w:rsidRPr="00127E7B">
        <w:t>2</w:t>
      </w:r>
      <w:r w:rsidRPr="00127E7B">
        <w:t>.6.3.1</w:t>
      </w:r>
      <w:r w:rsidRPr="00127E7B">
        <w:tab/>
        <w:t>Introduction</w:t>
      </w:r>
      <w:bookmarkEnd w:id="744"/>
      <w:bookmarkEnd w:id="745"/>
      <w:bookmarkEnd w:id="746"/>
      <w:bookmarkEnd w:id="747"/>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8A555E">
      <w:pPr>
        <w:pStyle w:val="5"/>
      </w:pPr>
      <w:bookmarkStart w:id="748" w:name="_Toc70928074"/>
      <w:bookmarkStart w:id="749" w:name="_Toc81226746"/>
      <w:bookmarkStart w:id="750" w:name="_Toc93869039"/>
      <w:bookmarkStart w:id="751" w:name="_Toc97041074"/>
      <w:r w:rsidRPr="00127E7B">
        <w:t>6.</w:t>
      </w:r>
      <w:r w:rsidR="00E36E13" w:rsidRPr="00127E7B">
        <w:t>2</w:t>
      </w:r>
      <w:r w:rsidRPr="00127E7B">
        <w:t>.6.3.2</w:t>
      </w:r>
      <w:r w:rsidRPr="00127E7B">
        <w:tab/>
        <w:t>Simple data types</w:t>
      </w:r>
      <w:bookmarkEnd w:id="748"/>
      <w:bookmarkEnd w:id="749"/>
      <w:bookmarkEnd w:id="750"/>
      <w:bookmarkEnd w:id="751"/>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8A555E">
      <w:pPr>
        <w:pStyle w:val="5"/>
      </w:pPr>
      <w:bookmarkStart w:id="752" w:name="_Toc81226747"/>
      <w:bookmarkStart w:id="753" w:name="_Toc93869040"/>
      <w:bookmarkStart w:id="754" w:name="_Toc97041075"/>
      <w:bookmarkStart w:id="755" w:name="_Toc70928076"/>
      <w:r w:rsidRPr="00127E7B">
        <w:lastRenderedPageBreak/>
        <w:t>6.</w:t>
      </w:r>
      <w:r w:rsidR="00E36E13" w:rsidRPr="00127E7B">
        <w:t>2</w:t>
      </w:r>
      <w:r w:rsidRPr="00127E7B">
        <w:t>.6.3.3</w:t>
      </w:r>
      <w:r w:rsidRPr="00127E7B">
        <w:tab/>
        <w:t>Enumeration: SACEventType</w:t>
      </w:r>
      <w:bookmarkEnd w:id="752"/>
      <w:bookmarkEnd w:id="753"/>
      <w:bookmarkEnd w:id="754"/>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8A555E">
      <w:pPr>
        <w:pStyle w:val="5"/>
      </w:pPr>
      <w:bookmarkStart w:id="756" w:name="_Toc81226748"/>
      <w:bookmarkStart w:id="757" w:name="_Toc93869041"/>
      <w:bookmarkStart w:id="758" w:name="_Toc97041076"/>
      <w:r w:rsidRPr="00127E7B">
        <w:t>6.</w:t>
      </w:r>
      <w:r w:rsidR="00E36E13" w:rsidRPr="00127E7B">
        <w:t>2</w:t>
      </w:r>
      <w:r w:rsidRPr="00127E7B">
        <w:t>.6.3.4</w:t>
      </w:r>
      <w:r w:rsidRPr="00127E7B">
        <w:tab/>
        <w:t xml:space="preserve">Enumeration: </w:t>
      </w:r>
      <w:r w:rsidRPr="00460EEF">
        <w:t>SACEventTrigger</w:t>
      </w:r>
      <w:bookmarkEnd w:id="756"/>
      <w:bookmarkEnd w:id="757"/>
      <w:bookmarkEnd w:id="758"/>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8A555E">
      <w:pPr>
        <w:pStyle w:val="4"/>
        <w:rPr>
          <w:lang w:val="en-US"/>
        </w:rPr>
      </w:pPr>
      <w:bookmarkStart w:id="759" w:name="_Toc81226749"/>
      <w:bookmarkStart w:id="760" w:name="_Toc93869042"/>
      <w:bookmarkStart w:id="761" w:name="_Toc97041077"/>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55"/>
      <w:bookmarkEnd w:id="759"/>
      <w:bookmarkEnd w:id="760"/>
      <w:bookmarkEnd w:id="761"/>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8A555E">
      <w:pPr>
        <w:pStyle w:val="4"/>
      </w:pPr>
      <w:bookmarkStart w:id="762" w:name="_Toc70928077"/>
      <w:bookmarkStart w:id="763" w:name="_Toc81226750"/>
      <w:bookmarkStart w:id="764" w:name="_Toc93869043"/>
      <w:bookmarkStart w:id="765" w:name="_Toc97041078"/>
      <w:r w:rsidRPr="00127E7B">
        <w:t>6.</w:t>
      </w:r>
      <w:r w:rsidR="00E36E13" w:rsidRPr="00127E7B">
        <w:t>2</w:t>
      </w:r>
      <w:r w:rsidRPr="00127E7B">
        <w:t>.6.5</w:t>
      </w:r>
      <w:r w:rsidRPr="00127E7B">
        <w:tab/>
        <w:t>Binary data</w:t>
      </w:r>
      <w:bookmarkEnd w:id="762"/>
      <w:bookmarkEnd w:id="763"/>
      <w:bookmarkEnd w:id="764"/>
      <w:bookmarkEnd w:id="765"/>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8A555E">
      <w:pPr>
        <w:pStyle w:val="3"/>
      </w:pPr>
      <w:bookmarkStart w:id="766" w:name="_Toc70928078"/>
      <w:bookmarkStart w:id="767" w:name="_Toc81226751"/>
      <w:bookmarkStart w:id="768" w:name="_Toc93869044"/>
      <w:bookmarkStart w:id="769" w:name="_Toc97041079"/>
      <w:r w:rsidRPr="00127E7B">
        <w:t>6.</w:t>
      </w:r>
      <w:r w:rsidR="00E36E13" w:rsidRPr="00127E7B">
        <w:t>2</w:t>
      </w:r>
      <w:r w:rsidRPr="00127E7B">
        <w:t>.7</w:t>
      </w:r>
      <w:r w:rsidRPr="00127E7B">
        <w:tab/>
        <w:t>Error Handling</w:t>
      </w:r>
      <w:bookmarkEnd w:id="766"/>
      <w:bookmarkEnd w:id="767"/>
      <w:bookmarkEnd w:id="768"/>
      <w:bookmarkEnd w:id="769"/>
    </w:p>
    <w:p w14:paraId="2559194B" w14:textId="7763DF2D" w:rsidR="003F1FCA" w:rsidRPr="00127E7B" w:rsidRDefault="003F1FCA" w:rsidP="008A555E">
      <w:pPr>
        <w:pStyle w:val="4"/>
      </w:pPr>
      <w:bookmarkStart w:id="770" w:name="_Toc70928079"/>
      <w:bookmarkStart w:id="771" w:name="_Toc81226752"/>
      <w:bookmarkStart w:id="772" w:name="_Toc93869045"/>
      <w:bookmarkStart w:id="773" w:name="_Toc97041080"/>
      <w:r w:rsidRPr="00127E7B">
        <w:t>6.</w:t>
      </w:r>
      <w:r w:rsidR="00E36E13" w:rsidRPr="00127E7B">
        <w:t>2</w:t>
      </w:r>
      <w:r w:rsidRPr="00127E7B">
        <w:t>.7.1</w:t>
      </w:r>
      <w:r w:rsidRPr="00127E7B">
        <w:tab/>
        <w:t>General</w:t>
      </w:r>
      <w:bookmarkEnd w:id="770"/>
      <w:bookmarkEnd w:id="771"/>
      <w:bookmarkEnd w:id="772"/>
      <w:bookmarkEnd w:id="773"/>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8A555E">
      <w:pPr>
        <w:pStyle w:val="4"/>
      </w:pPr>
      <w:bookmarkStart w:id="774" w:name="_Toc70928080"/>
      <w:bookmarkStart w:id="775" w:name="_Toc81226753"/>
      <w:bookmarkStart w:id="776" w:name="_Toc93869046"/>
      <w:bookmarkStart w:id="777" w:name="_Toc97041081"/>
      <w:r w:rsidRPr="00127E7B">
        <w:t>6.</w:t>
      </w:r>
      <w:r w:rsidR="00E36E13" w:rsidRPr="00127E7B">
        <w:t>2</w:t>
      </w:r>
      <w:r w:rsidRPr="00127E7B">
        <w:t>.7.2</w:t>
      </w:r>
      <w:r w:rsidRPr="00127E7B">
        <w:tab/>
        <w:t>Protocol Errors</w:t>
      </w:r>
      <w:bookmarkEnd w:id="774"/>
      <w:bookmarkEnd w:id="775"/>
      <w:bookmarkEnd w:id="776"/>
      <w:bookmarkEnd w:id="777"/>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8A555E">
      <w:pPr>
        <w:pStyle w:val="4"/>
      </w:pPr>
      <w:bookmarkStart w:id="778" w:name="_Toc70928081"/>
      <w:bookmarkStart w:id="779" w:name="_Toc81226754"/>
      <w:bookmarkStart w:id="780" w:name="_Toc93869047"/>
      <w:bookmarkStart w:id="781" w:name="_Toc97041082"/>
      <w:r w:rsidRPr="00127E7B">
        <w:t>6.</w:t>
      </w:r>
      <w:r w:rsidR="00E36E13" w:rsidRPr="00127E7B">
        <w:t>2</w:t>
      </w:r>
      <w:r w:rsidRPr="00127E7B">
        <w:t>.7.3</w:t>
      </w:r>
      <w:r w:rsidRPr="00127E7B">
        <w:tab/>
        <w:t>Application Errors</w:t>
      </w:r>
      <w:bookmarkEnd w:id="778"/>
      <w:bookmarkEnd w:id="779"/>
      <w:bookmarkEnd w:id="780"/>
      <w:bookmarkEnd w:id="781"/>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8A555E">
      <w:pPr>
        <w:pStyle w:val="3"/>
      </w:pPr>
      <w:bookmarkStart w:id="782" w:name="_Toc70928082"/>
      <w:bookmarkStart w:id="783" w:name="_Toc81226755"/>
      <w:bookmarkStart w:id="784" w:name="_Toc93869048"/>
      <w:bookmarkStart w:id="785" w:name="_Toc97041083"/>
      <w:r w:rsidRPr="00127E7B">
        <w:t>6.</w:t>
      </w:r>
      <w:r w:rsidR="00E36E13" w:rsidRPr="00127E7B">
        <w:t>2</w:t>
      </w:r>
      <w:r w:rsidRPr="00127E7B">
        <w:t>.8</w:t>
      </w:r>
      <w:r w:rsidRPr="00127E7B">
        <w:tab/>
        <w:t>Feature negotiation</w:t>
      </w:r>
      <w:bookmarkEnd w:id="782"/>
      <w:bookmarkEnd w:id="783"/>
      <w:bookmarkEnd w:id="784"/>
      <w:bookmarkEnd w:id="785"/>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8A555E">
      <w:pPr>
        <w:pStyle w:val="3"/>
      </w:pPr>
      <w:bookmarkStart w:id="786" w:name="_Toc70928083"/>
      <w:bookmarkStart w:id="787" w:name="_Toc81226756"/>
      <w:bookmarkStart w:id="788" w:name="_Toc93869049"/>
      <w:bookmarkStart w:id="789" w:name="_Toc97041084"/>
      <w:r w:rsidRPr="00127E7B">
        <w:t>6.</w:t>
      </w:r>
      <w:r w:rsidR="00E36E13" w:rsidRPr="00127E7B">
        <w:t>2</w:t>
      </w:r>
      <w:r w:rsidRPr="00127E7B">
        <w:t>.9</w:t>
      </w:r>
      <w:r w:rsidRPr="00127E7B">
        <w:tab/>
        <w:t>Security</w:t>
      </w:r>
      <w:bookmarkEnd w:id="786"/>
      <w:bookmarkEnd w:id="787"/>
      <w:bookmarkEnd w:id="788"/>
      <w:bookmarkEnd w:id="789"/>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488"/>
    <w:p w14:paraId="3EBFDC98" w14:textId="77777777" w:rsidR="008A6D4A" w:rsidRPr="00127E7B" w:rsidRDefault="008A6D4A" w:rsidP="008A555E">
      <w:pPr>
        <w:pStyle w:val="8"/>
      </w:pPr>
      <w:r w:rsidRPr="00127E7B">
        <w:br w:type="page"/>
      </w:r>
      <w:bookmarkStart w:id="790" w:name="_Toc510696650"/>
      <w:bookmarkStart w:id="791" w:name="_Toc35971450"/>
      <w:bookmarkStart w:id="792" w:name="_Toc70325151"/>
      <w:bookmarkStart w:id="793" w:name="_Toc81226757"/>
      <w:bookmarkStart w:id="794" w:name="_Toc93869050"/>
      <w:bookmarkStart w:id="795" w:name="_Toc97041085"/>
      <w:r w:rsidRPr="00127E7B">
        <w:lastRenderedPageBreak/>
        <w:t>Annex A (normative):</w:t>
      </w:r>
      <w:r w:rsidRPr="00127E7B">
        <w:br/>
        <w:t>OpenAPI specification</w:t>
      </w:r>
      <w:bookmarkEnd w:id="790"/>
      <w:bookmarkEnd w:id="791"/>
      <w:bookmarkEnd w:id="792"/>
      <w:bookmarkEnd w:id="793"/>
      <w:bookmarkEnd w:id="794"/>
      <w:bookmarkEnd w:id="795"/>
    </w:p>
    <w:p w14:paraId="617E9779" w14:textId="77777777" w:rsidR="008A6D4A" w:rsidRPr="00127E7B" w:rsidRDefault="008A6D4A" w:rsidP="008A555E">
      <w:pPr>
        <w:pStyle w:val="2"/>
      </w:pPr>
      <w:bookmarkStart w:id="796" w:name="_Toc510696651"/>
      <w:bookmarkStart w:id="797" w:name="_Toc35971451"/>
      <w:bookmarkStart w:id="798" w:name="_Toc70325152"/>
      <w:bookmarkStart w:id="799" w:name="_Toc81226758"/>
      <w:bookmarkStart w:id="800" w:name="_Toc93869051"/>
      <w:bookmarkStart w:id="801" w:name="_Toc97041086"/>
      <w:r w:rsidRPr="00127E7B">
        <w:t>A.1</w:t>
      </w:r>
      <w:r w:rsidRPr="00127E7B">
        <w:tab/>
        <w:t>General</w:t>
      </w:r>
      <w:bookmarkEnd w:id="796"/>
      <w:bookmarkEnd w:id="797"/>
      <w:bookmarkEnd w:id="798"/>
      <w:bookmarkEnd w:id="799"/>
      <w:bookmarkEnd w:id="800"/>
      <w:bookmarkEnd w:id="801"/>
    </w:p>
    <w:p w14:paraId="5085D825" w14:textId="2DF21E2B" w:rsidR="008A6D4A" w:rsidRPr="00127E7B" w:rsidRDefault="008A6D4A" w:rsidP="008A6D4A">
      <w:bookmarkStart w:id="802"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03"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555E">
      <w:pPr>
        <w:pStyle w:val="2"/>
      </w:pPr>
      <w:bookmarkStart w:id="804" w:name="_Toc70325153"/>
      <w:bookmarkStart w:id="805" w:name="_Toc81226759"/>
      <w:bookmarkStart w:id="806" w:name="_Toc93869052"/>
      <w:bookmarkStart w:id="807" w:name="_Toc97041087"/>
      <w:r w:rsidRPr="00127E7B">
        <w:t>A.2</w:t>
      </w:r>
      <w:r w:rsidRPr="00127E7B">
        <w:tab/>
      </w:r>
      <w:r w:rsidR="004432AA" w:rsidRPr="00127E7B">
        <w:t>Nnsacf_</w:t>
      </w:r>
      <w:r w:rsidR="001E7415" w:rsidRPr="00127E7B">
        <w:t>NSAC</w:t>
      </w:r>
      <w:r w:rsidRPr="00127E7B">
        <w:t xml:space="preserve"> API</w:t>
      </w:r>
      <w:bookmarkEnd w:id="802"/>
      <w:bookmarkEnd w:id="803"/>
      <w:bookmarkEnd w:id="804"/>
      <w:bookmarkEnd w:id="805"/>
      <w:bookmarkEnd w:id="806"/>
      <w:bookmarkEnd w:id="807"/>
    </w:p>
    <w:p w14:paraId="1B4DE8C2" w14:textId="77777777" w:rsidR="008A6D4A" w:rsidRPr="00127E7B" w:rsidRDefault="008A6D4A" w:rsidP="008A6D4A">
      <w:pPr>
        <w:pStyle w:val="PL"/>
      </w:pPr>
      <w:bookmarkStart w:id="808"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6AE288BE"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0305B4">
        <w:rPr>
          <w:lang w:val="fr-FR"/>
        </w:rPr>
        <w:t>5</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0FA4DEC2" w:rsidR="008A6D4A" w:rsidRPr="00127E7B" w:rsidRDefault="008A6D4A" w:rsidP="008A6D4A">
      <w:pPr>
        <w:pStyle w:val="PL"/>
      </w:pPr>
      <w:r w:rsidRPr="00127E7B">
        <w:t xml:space="preserve">    © 20</w:t>
      </w:r>
      <w:r w:rsidR="009305C3" w:rsidRPr="00127E7B">
        <w:t>2</w:t>
      </w:r>
      <w:r w:rsidR="000305B4">
        <w:t>2</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43026403"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54317A">
        <w:rPr>
          <w:lang w:val="fr-FR"/>
        </w:rPr>
        <w:t>1</w:t>
      </w:r>
      <w:r w:rsidR="00C96156" w:rsidRPr="00127E7B">
        <w:rPr>
          <w:lang w:val="fr-FR"/>
        </w:rPr>
        <w:t>.</w:t>
      </w:r>
      <w:r w:rsidR="000305B4">
        <w:rPr>
          <w:lang w:val="fr-FR"/>
        </w:rPr>
        <w:t>2</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lastRenderedPageBreak/>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lastRenderedPageBreak/>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lastRenderedPageBreak/>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8A555E">
      <w:pPr>
        <w:pStyle w:val="2"/>
      </w:pPr>
      <w:bookmarkStart w:id="809" w:name="_Toc70928086"/>
      <w:bookmarkStart w:id="810" w:name="_Toc81226760"/>
      <w:bookmarkStart w:id="811" w:name="_Toc93869053"/>
      <w:bookmarkStart w:id="812" w:name="_Toc97041088"/>
      <w:bookmarkEnd w:id="808"/>
      <w:r w:rsidRPr="00127E7B">
        <w:t>A.</w:t>
      </w:r>
      <w:r w:rsidR="004A5628" w:rsidRPr="00127E7B">
        <w:t>3</w:t>
      </w:r>
      <w:r w:rsidRPr="00127E7B">
        <w:tab/>
        <w:t>Nnsacf_SliceEventExposure API</w:t>
      </w:r>
      <w:bookmarkEnd w:id="809"/>
      <w:bookmarkEnd w:id="810"/>
      <w:bookmarkEnd w:id="811"/>
      <w:bookmarkEnd w:id="812"/>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1612C1E0" w:rsidR="009E4CEF" w:rsidRPr="00127E7B" w:rsidRDefault="009E4CEF" w:rsidP="009E4CEF">
      <w:pPr>
        <w:pStyle w:val="PL"/>
        <w:rPr>
          <w:lang w:val="fr-FR"/>
        </w:rPr>
      </w:pPr>
      <w:r w:rsidRPr="00127E7B">
        <w:rPr>
          <w:lang w:val="fr-FR"/>
        </w:rPr>
        <w:t xml:space="preserve">  version: 1.0.0-alpha.</w:t>
      </w:r>
      <w:r w:rsidR="004C4EDF">
        <w:rPr>
          <w:lang w:val="fr-FR"/>
        </w:rPr>
        <w:t>5</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076161D1" w:rsidR="009E4CEF" w:rsidRPr="00127E7B" w:rsidRDefault="009E4CEF" w:rsidP="009E4CEF">
      <w:pPr>
        <w:pStyle w:val="PL"/>
        <w:rPr>
          <w:lang w:val="fr-FR"/>
        </w:rPr>
      </w:pPr>
      <w:r w:rsidRPr="00127E7B">
        <w:rPr>
          <w:lang w:val="fr-FR"/>
        </w:rPr>
        <w:t xml:space="preserve">  description: 3GPP TS 29.536 V</w:t>
      </w:r>
      <w:r w:rsidR="008B638B">
        <w:rPr>
          <w:lang w:val="fr-FR"/>
        </w:rPr>
        <w:t>1</w:t>
      </w:r>
      <w:r w:rsidRPr="00127E7B">
        <w:rPr>
          <w:lang w:val="fr-FR"/>
        </w:rPr>
        <w:t>.</w:t>
      </w:r>
      <w:r w:rsidR="00A8776B">
        <w:rPr>
          <w:lang w:val="fr-FR"/>
        </w:rPr>
        <w:t>2</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13"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13"/>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lastRenderedPageBreak/>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lastRenderedPageBreak/>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lastRenderedPageBreak/>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lastRenderedPageBreak/>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lastRenderedPageBreak/>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77777777" w:rsidR="003446B6" w:rsidRPr="00127E7B" w:rsidRDefault="008A6D4A" w:rsidP="008A555E">
      <w:pPr>
        <w:pStyle w:val="8"/>
      </w:pPr>
      <w:bookmarkStart w:id="814" w:name="historyclause"/>
      <w:r w:rsidRPr="00127E7B">
        <w:br w:type="page"/>
      </w:r>
      <w:bookmarkStart w:id="815" w:name="_Toc2086459"/>
      <w:bookmarkStart w:id="816" w:name="_Toc70325155"/>
      <w:bookmarkStart w:id="817" w:name="_Toc81226761"/>
      <w:bookmarkStart w:id="818" w:name="_Toc93869054"/>
      <w:bookmarkStart w:id="819" w:name="_Toc97041089"/>
      <w:bookmarkEnd w:id="814"/>
      <w:r w:rsidR="003446B6" w:rsidRPr="00127E7B">
        <w:lastRenderedPageBreak/>
        <w:t>Annex &lt;X&gt; (informative):</w:t>
      </w:r>
      <w:r w:rsidR="003446B6" w:rsidRPr="00127E7B">
        <w:br/>
        <w:t>Change history</w:t>
      </w:r>
      <w:bookmarkEnd w:id="815"/>
      <w:bookmarkEnd w:id="816"/>
      <w:bookmarkEnd w:id="817"/>
      <w:bookmarkEnd w:id="818"/>
      <w:bookmarkEnd w:id="819"/>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634F6133" w:rsidR="0054317A" w:rsidRDefault="0054317A" w:rsidP="00D66618">
            <w:pPr>
              <w:pStyle w:val="TAC"/>
              <w:rPr>
                <w:sz w:val="16"/>
                <w:szCs w:val="16"/>
              </w:rPr>
            </w:pPr>
            <w:r>
              <w:rPr>
                <w:sz w:val="16"/>
                <w:szCs w:val="16"/>
              </w:rPr>
              <w:t>CT#94</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71393E">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5" w:history="1">
              <w:r w:rsidRPr="005A4110">
                <w:rPr>
                  <w:sz w:val="16"/>
                  <w:szCs w:val="16"/>
                </w:rPr>
                <w:t>0378</w:t>
              </w:r>
            </w:hyperlink>
            <w:r w:rsidR="00E92E94">
              <w:rPr>
                <w:sz w:val="16"/>
                <w:szCs w:val="16"/>
              </w:rPr>
              <w:t>, etc.</w:t>
            </w:r>
          </w:p>
        </w:tc>
        <w:tc>
          <w:tcPr>
            <w:tcW w:w="425"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962"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6" w:history="1">
              <w:r w:rsidR="00D9433A" w:rsidRPr="005A4110">
                <w:rPr>
                  <w:sz w:val="16"/>
                  <w:szCs w:val="16"/>
                </w:rPr>
                <w:t>0379</w:t>
              </w:r>
            </w:hyperlink>
            <w:r w:rsidR="00D9433A">
              <w:rPr>
                <w:sz w:val="16"/>
                <w:szCs w:val="16"/>
              </w:rPr>
              <w:t>, C4-22</w:t>
            </w:r>
            <w:hyperlink r:id="rId37" w:history="1">
              <w:r w:rsidR="00D9433A" w:rsidRPr="005A4110">
                <w:rPr>
                  <w:sz w:val="16"/>
                  <w:szCs w:val="16"/>
                </w:rPr>
                <w:t>0357</w:t>
              </w:r>
            </w:hyperlink>
            <w:r w:rsidR="00D9433A">
              <w:rPr>
                <w:sz w:val="16"/>
                <w:szCs w:val="16"/>
              </w:rPr>
              <w:t>, C4-22</w:t>
            </w:r>
            <w:hyperlink r:id="rId38" w:history="1">
              <w:r w:rsidR="00D9433A" w:rsidRPr="005A4110">
                <w:rPr>
                  <w:sz w:val="16"/>
                  <w:szCs w:val="16"/>
                </w:rPr>
                <w:t>0459</w:t>
              </w:r>
            </w:hyperlink>
            <w:r w:rsidR="00D9433A">
              <w:rPr>
                <w:sz w:val="16"/>
                <w:szCs w:val="16"/>
              </w:rPr>
              <w:t>, C4-22</w:t>
            </w:r>
            <w:hyperlink r:id="rId39"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40" w:history="1">
              <w:r w:rsidR="00D9433A" w:rsidRPr="005A4110">
                <w:rPr>
                  <w:sz w:val="16"/>
                  <w:szCs w:val="16"/>
                </w:rPr>
                <w:t>0345</w:t>
              </w:r>
            </w:hyperlink>
            <w:r w:rsidR="00D9433A">
              <w:rPr>
                <w:sz w:val="16"/>
                <w:szCs w:val="16"/>
              </w:rPr>
              <w:t>, C4-22</w:t>
            </w:r>
            <w:hyperlink r:id="rId41" w:history="1">
              <w:r w:rsidR="00D9433A" w:rsidRPr="005A4110">
                <w:rPr>
                  <w:sz w:val="16"/>
                  <w:szCs w:val="16"/>
                </w:rPr>
                <w:t>0346</w:t>
              </w:r>
            </w:hyperlink>
            <w:r w:rsidR="00D9433A">
              <w:rPr>
                <w:sz w:val="16"/>
                <w:szCs w:val="16"/>
              </w:rPr>
              <w:t>, C4-22</w:t>
            </w:r>
            <w:hyperlink r:id="rId42" w:history="1">
              <w:r w:rsidR="00D9433A" w:rsidRPr="005A4110">
                <w:rPr>
                  <w:sz w:val="16"/>
                  <w:szCs w:val="16"/>
                </w:rPr>
                <w:t>0348</w:t>
              </w:r>
            </w:hyperlink>
            <w:r w:rsidR="00D9433A">
              <w:rPr>
                <w:sz w:val="16"/>
                <w:szCs w:val="16"/>
              </w:rPr>
              <w:t>, C4-22</w:t>
            </w:r>
            <w:hyperlink r:id="rId43" w:history="1">
              <w:r w:rsidR="00D9433A" w:rsidRPr="005A4110">
                <w:rPr>
                  <w:sz w:val="16"/>
                  <w:szCs w:val="16"/>
                </w:rPr>
                <w:t>0372</w:t>
              </w:r>
            </w:hyperlink>
            <w:r w:rsidR="00D9433A">
              <w:rPr>
                <w:sz w:val="16"/>
                <w:szCs w:val="16"/>
              </w:rPr>
              <w:t>, C4-22</w:t>
            </w:r>
            <w:hyperlink r:id="rId44" w:history="1">
              <w:r w:rsidR="00D9433A" w:rsidRPr="005A4110">
                <w:rPr>
                  <w:sz w:val="16"/>
                  <w:szCs w:val="16"/>
                </w:rPr>
                <w:t>0411</w:t>
              </w:r>
            </w:hyperlink>
            <w:r w:rsidR="00D9433A">
              <w:rPr>
                <w:sz w:val="16"/>
                <w:szCs w:val="16"/>
              </w:rPr>
              <w:t>, C4-22</w:t>
            </w:r>
            <w:hyperlink r:id="rId45" w:history="1">
              <w:r w:rsidR="00D9433A" w:rsidRPr="005A4110">
                <w:rPr>
                  <w:sz w:val="16"/>
                  <w:szCs w:val="16"/>
                </w:rPr>
                <w:t>0413</w:t>
              </w:r>
            </w:hyperlink>
            <w:r w:rsidR="00D9433A">
              <w:rPr>
                <w:sz w:val="16"/>
                <w:szCs w:val="16"/>
              </w:rPr>
              <w:t>, C4-22</w:t>
            </w:r>
            <w:hyperlink r:id="rId46"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71393E">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425"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962"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bl>
    <w:p w14:paraId="23DF8A6A" w14:textId="75799D49" w:rsidR="00080512" w:rsidRPr="00127E7B" w:rsidRDefault="00080512" w:rsidP="008A6D4A"/>
    <w:bookmarkEnd w:id="1"/>
    <w:p w14:paraId="03280022" w14:textId="77777777" w:rsidR="00D66618" w:rsidRDefault="00D66618" w:rsidP="008A6D4A"/>
    <w:sectPr w:rsidR="00D66618" w:rsidSect="00CF6ED5">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2AA216" w14:textId="77777777" w:rsidR="00F10D4D" w:rsidRDefault="00F10D4D">
      <w:r>
        <w:separator/>
      </w:r>
    </w:p>
  </w:endnote>
  <w:endnote w:type="continuationSeparator" w:id="0">
    <w:p w14:paraId="30B5C16B" w14:textId="77777777" w:rsidR="00F10D4D" w:rsidRDefault="00F1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4E512C" w:rsidRDefault="004E512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9AB16" w14:textId="77777777" w:rsidR="00F10D4D" w:rsidRDefault="00F10D4D">
      <w:r>
        <w:separator/>
      </w:r>
    </w:p>
  </w:footnote>
  <w:footnote w:type="continuationSeparator" w:id="0">
    <w:p w14:paraId="04ABE3F4" w14:textId="77777777" w:rsidR="00F10D4D" w:rsidRDefault="00F10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3DB89C35"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E05">
      <w:rPr>
        <w:rFonts w:ascii="Arial" w:hAnsi="Arial" w:cs="Arial"/>
        <w:b/>
        <w:noProof/>
        <w:sz w:val="18"/>
        <w:szCs w:val="18"/>
      </w:rPr>
      <w:t>3GPP TS 29.536 V1.2.0 (2022-03)</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6E05">
      <w:rPr>
        <w:rFonts w:ascii="Arial" w:hAnsi="Arial" w:cs="Arial"/>
        <w:b/>
        <w:noProof/>
        <w:sz w:val="18"/>
        <w:szCs w:val="18"/>
      </w:rPr>
      <w:t>62</w:t>
    </w:r>
    <w:r>
      <w:rPr>
        <w:rFonts w:ascii="Arial" w:hAnsi="Arial" w:cs="Arial"/>
        <w:b/>
        <w:sz w:val="18"/>
        <w:szCs w:val="18"/>
      </w:rPr>
      <w:fldChar w:fldCharType="end"/>
    </w:r>
  </w:p>
  <w:p w14:paraId="38A117B3" w14:textId="2CDEA564"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E05">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FD4FBC8"/>
    <w:lvl w:ilvl="0">
      <w:start w:val="1"/>
      <w:numFmt w:val="decimal"/>
      <w:lvlText w:val="%1."/>
      <w:lvlJc w:val="left"/>
      <w:pPr>
        <w:tabs>
          <w:tab w:val="num" w:pos="1492"/>
        </w:tabs>
        <w:ind w:left="1492" w:hanging="360"/>
      </w:pPr>
    </w:lvl>
  </w:abstractNum>
  <w:abstractNum w:abstractNumId="1">
    <w:nsid w:val="FFFFFF7D"/>
    <w:multiLevelType w:val="singleLevel"/>
    <w:tmpl w:val="5838CF4C"/>
    <w:lvl w:ilvl="0">
      <w:start w:val="1"/>
      <w:numFmt w:val="decimal"/>
      <w:lvlText w:val="%1."/>
      <w:lvlJc w:val="left"/>
      <w:pPr>
        <w:tabs>
          <w:tab w:val="num" w:pos="1209"/>
        </w:tabs>
        <w:ind w:left="1209" w:hanging="360"/>
      </w:pPr>
    </w:lvl>
  </w:abstractNum>
  <w:abstractNum w:abstractNumId="2">
    <w:nsid w:val="FFFFFF7E"/>
    <w:multiLevelType w:val="singleLevel"/>
    <w:tmpl w:val="C1BE2208"/>
    <w:lvl w:ilvl="0">
      <w:start w:val="1"/>
      <w:numFmt w:val="decimal"/>
      <w:lvlText w:val="%1."/>
      <w:lvlJc w:val="left"/>
      <w:pPr>
        <w:tabs>
          <w:tab w:val="num" w:pos="926"/>
        </w:tabs>
        <w:ind w:left="926" w:hanging="360"/>
      </w:pPr>
    </w:lvl>
  </w:abstractNum>
  <w:abstractNum w:abstractNumId="3">
    <w:nsid w:val="FFFFFF7F"/>
    <w:multiLevelType w:val="singleLevel"/>
    <w:tmpl w:val="94088D40"/>
    <w:lvl w:ilvl="0">
      <w:start w:val="1"/>
      <w:numFmt w:val="decimal"/>
      <w:lvlText w:val="%1."/>
      <w:lvlJc w:val="left"/>
      <w:pPr>
        <w:tabs>
          <w:tab w:val="num" w:pos="643"/>
        </w:tabs>
        <w:ind w:left="643" w:hanging="360"/>
      </w:pPr>
    </w:lvl>
  </w:abstractNum>
  <w:abstractNum w:abstractNumId="4">
    <w:nsid w:val="FFFFFF80"/>
    <w:multiLevelType w:val="singleLevel"/>
    <w:tmpl w:val="F93AA8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A2EE9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6264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B4DF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E8C2D62"/>
    <w:lvl w:ilvl="0">
      <w:start w:val="1"/>
      <w:numFmt w:val="decimal"/>
      <w:lvlText w:val="%1."/>
      <w:lvlJc w:val="left"/>
      <w:pPr>
        <w:tabs>
          <w:tab w:val="num" w:pos="360"/>
        </w:tabs>
        <w:ind w:left="360" w:hanging="360"/>
      </w:pPr>
    </w:lvl>
  </w:abstractNum>
  <w:abstractNum w:abstractNumId="9">
    <w:nsid w:val="FFFFFF89"/>
    <w:multiLevelType w:val="singleLevel"/>
    <w:tmpl w:val="A530CEA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A3761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21"/>
  </w:num>
  <w:num w:numId="7">
    <w:abstractNumId w:val="13"/>
  </w:num>
  <w:num w:numId="8">
    <w:abstractNumId w:val="22"/>
  </w:num>
  <w:num w:numId="9">
    <w:abstractNumId w:val="16"/>
  </w:num>
  <w:num w:numId="10">
    <w:abstractNumId w:val="14"/>
  </w:num>
  <w:num w:numId="11">
    <w:abstractNumId w:val="18"/>
  </w:num>
  <w:num w:numId="12">
    <w:abstractNumId w:val="15"/>
  </w:num>
  <w:num w:numId="13">
    <w:abstractNumId w:val="12"/>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743"/>
    <w:rsid w:val="000041B4"/>
    <w:rsid w:val="00007BAD"/>
    <w:rsid w:val="00010712"/>
    <w:rsid w:val="00011674"/>
    <w:rsid w:val="00012E60"/>
    <w:rsid w:val="000134CF"/>
    <w:rsid w:val="00013A70"/>
    <w:rsid w:val="00015ACA"/>
    <w:rsid w:val="00020099"/>
    <w:rsid w:val="00021849"/>
    <w:rsid w:val="00021D2A"/>
    <w:rsid w:val="00023EBD"/>
    <w:rsid w:val="00026AE9"/>
    <w:rsid w:val="000305B4"/>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55A6"/>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A2FAB"/>
    <w:rsid w:val="000A3EBA"/>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E45DF"/>
    <w:rsid w:val="000F36E8"/>
    <w:rsid w:val="000F4F86"/>
    <w:rsid w:val="00101294"/>
    <w:rsid w:val="00101FD0"/>
    <w:rsid w:val="00103623"/>
    <w:rsid w:val="00115234"/>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0F3A"/>
    <w:rsid w:val="00172070"/>
    <w:rsid w:val="00175DF2"/>
    <w:rsid w:val="00175EB9"/>
    <w:rsid w:val="00181F0A"/>
    <w:rsid w:val="001836D6"/>
    <w:rsid w:val="00190EDD"/>
    <w:rsid w:val="00196C54"/>
    <w:rsid w:val="001A16FB"/>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537A"/>
    <w:rsid w:val="00276C2E"/>
    <w:rsid w:val="00282531"/>
    <w:rsid w:val="002838A9"/>
    <w:rsid w:val="002846D1"/>
    <w:rsid w:val="00285615"/>
    <w:rsid w:val="00287833"/>
    <w:rsid w:val="00290F45"/>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6BD4"/>
    <w:rsid w:val="00372C1C"/>
    <w:rsid w:val="00375328"/>
    <w:rsid w:val="00375C8A"/>
    <w:rsid w:val="003765B8"/>
    <w:rsid w:val="00382E38"/>
    <w:rsid w:val="00385949"/>
    <w:rsid w:val="00391DA4"/>
    <w:rsid w:val="00392CD1"/>
    <w:rsid w:val="003958EA"/>
    <w:rsid w:val="003962A0"/>
    <w:rsid w:val="003A0604"/>
    <w:rsid w:val="003A3235"/>
    <w:rsid w:val="003A5FCE"/>
    <w:rsid w:val="003A7D69"/>
    <w:rsid w:val="003B2327"/>
    <w:rsid w:val="003B31E5"/>
    <w:rsid w:val="003B4A0D"/>
    <w:rsid w:val="003B57AE"/>
    <w:rsid w:val="003C107F"/>
    <w:rsid w:val="003C2015"/>
    <w:rsid w:val="003C3971"/>
    <w:rsid w:val="003C5A27"/>
    <w:rsid w:val="003D2BD6"/>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798D"/>
    <w:rsid w:val="00407A55"/>
    <w:rsid w:val="00407E70"/>
    <w:rsid w:val="00412116"/>
    <w:rsid w:val="004130AB"/>
    <w:rsid w:val="00423334"/>
    <w:rsid w:val="00423F00"/>
    <w:rsid w:val="0042573C"/>
    <w:rsid w:val="00426E05"/>
    <w:rsid w:val="00431862"/>
    <w:rsid w:val="004326E9"/>
    <w:rsid w:val="00433CC2"/>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7F40"/>
    <w:rsid w:val="00490D92"/>
    <w:rsid w:val="00494348"/>
    <w:rsid w:val="00495B8E"/>
    <w:rsid w:val="0049794F"/>
    <w:rsid w:val="004A0EA8"/>
    <w:rsid w:val="004A5628"/>
    <w:rsid w:val="004A575E"/>
    <w:rsid w:val="004B3268"/>
    <w:rsid w:val="004B5126"/>
    <w:rsid w:val="004B5480"/>
    <w:rsid w:val="004B5A32"/>
    <w:rsid w:val="004B7EBE"/>
    <w:rsid w:val="004C2215"/>
    <w:rsid w:val="004C341E"/>
    <w:rsid w:val="004C4EDF"/>
    <w:rsid w:val="004D0CF1"/>
    <w:rsid w:val="004D3578"/>
    <w:rsid w:val="004D5DA5"/>
    <w:rsid w:val="004D6851"/>
    <w:rsid w:val="004E0595"/>
    <w:rsid w:val="004E213A"/>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143A4"/>
    <w:rsid w:val="00514B3F"/>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3D9E"/>
    <w:rsid w:val="00565087"/>
    <w:rsid w:val="00567481"/>
    <w:rsid w:val="00567796"/>
    <w:rsid w:val="0057362E"/>
    <w:rsid w:val="00577306"/>
    <w:rsid w:val="00582752"/>
    <w:rsid w:val="00583490"/>
    <w:rsid w:val="00583812"/>
    <w:rsid w:val="00583C98"/>
    <w:rsid w:val="00585776"/>
    <w:rsid w:val="005873A5"/>
    <w:rsid w:val="00590304"/>
    <w:rsid w:val="005922F3"/>
    <w:rsid w:val="005923CE"/>
    <w:rsid w:val="0059485B"/>
    <w:rsid w:val="00596009"/>
    <w:rsid w:val="00597ADF"/>
    <w:rsid w:val="00597B11"/>
    <w:rsid w:val="005A0BF8"/>
    <w:rsid w:val="005A2469"/>
    <w:rsid w:val="005A3099"/>
    <w:rsid w:val="005B045D"/>
    <w:rsid w:val="005B1BB3"/>
    <w:rsid w:val="005B2231"/>
    <w:rsid w:val="005B315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A7D"/>
    <w:rsid w:val="005E4BB2"/>
    <w:rsid w:val="005E5747"/>
    <w:rsid w:val="005E5DA6"/>
    <w:rsid w:val="005E6D28"/>
    <w:rsid w:val="005F2916"/>
    <w:rsid w:val="005F664E"/>
    <w:rsid w:val="005F672B"/>
    <w:rsid w:val="00602AEA"/>
    <w:rsid w:val="006048F3"/>
    <w:rsid w:val="0061168C"/>
    <w:rsid w:val="00612905"/>
    <w:rsid w:val="006133E6"/>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95"/>
    <w:rsid w:val="006C419C"/>
    <w:rsid w:val="006C6AB8"/>
    <w:rsid w:val="006D02FD"/>
    <w:rsid w:val="006D2D1A"/>
    <w:rsid w:val="006D496F"/>
    <w:rsid w:val="006E5BD2"/>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756A"/>
    <w:rsid w:val="00760314"/>
    <w:rsid w:val="00760C01"/>
    <w:rsid w:val="007611D6"/>
    <w:rsid w:val="00761BFA"/>
    <w:rsid w:val="007627B0"/>
    <w:rsid w:val="00772182"/>
    <w:rsid w:val="00772BB8"/>
    <w:rsid w:val="00774DA4"/>
    <w:rsid w:val="007770D8"/>
    <w:rsid w:val="00777215"/>
    <w:rsid w:val="0078059E"/>
    <w:rsid w:val="00781C1B"/>
    <w:rsid w:val="00781F0F"/>
    <w:rsid w:val="00783F54"/>
    <w:rsid w:val="007849EC"/>
    <w:rsid w:val="00784FB9"/>
    <w:rsid w:val="007862F3"/>
    <w:rsid w:val="007871C6"/>
    <w:rsid w:val="00787439"/>
    <w:rsid w:val="00792D43"/>
    <w:rsid w:val="00793A74"/>
    <w:rsid w:val="007A2177"/>
    <w:rsid w:val="007A3735"/>
    <w:rsid w:val="007A6472"/>
    <w:rsid w:val="007A6CF0"/>
    <w:rsid w:val="007A793B"/>
    <w:rsid w:val="007B599F"/>
    <w:rsid w:val="007B600E"/>
    <w:rsid w:val="007B6789"/>
    <w:rsid w:val="007C3236"/>
    <w:rsid w:val="007C67DC"/>
    <w:rsid w:val="007C73F3"/>
    <w:rsid w:val="007D4144"/>
    <w:rsid w:val="007D6DB0"/>
    <w:rsid w:val="007E4C2D"/>
    <w:rsid w:val="007F0F4A"/>
    <w:rsid w:val="007F2148"/>
    <w:rsid w:val="007F2533"/>
    <w:rsid w:val="007F3AF5"/>
    <w:rsid w:val="007F3E28"/>
    <w:rsid w:val="008003A4"/>
    <w:rsid w:val="00800688"/>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D3"/>
    <w:rsid w:val="008C384C"/>
    <w:rsid w:val="008C5FCE"/>
    <w:rsid w:val="008C6881"/>
    <w:rsid w:val="008C77EA"/>
    <w:rsid w:val="008D454C"/>
    <w:rsid w:val="008D4D63"/>
    <w:rsid w:val="008D6E3D"/>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24CF"/>
    <w:rsid w:val="009244F4"/>
    <w:rsid w:val="009305C3"/>
    <w:rsid w:val="00931381"/>
    <w:rsid w:val="009323D3"/>
    <w:rsid w:val="00932BA4"/>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6E5B"/>
    <w:rsid w:val="009C00EA"/>
    <w:rsid w:val="009C43F3"/>
    <w:rsid w:val="009D19B4"/>
    <w:rsid w:val="009D461B"/>
    <w:rsid w:val="009D6877"/>
    <w:rsid w:val="009D76BE"/>
    <w:rsid w:val="009E26FF"/>
    <w:rsid w:val="009E44D4"/>
    <w:rsid w:val="009E4CEF"/>
    <w:rsid w:val="009E4F65"/>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5372"/>
    <w:rsid w:val="00A26956"/>
    <w:rsid w:val="00A27486"/>
    <w:rsid w:val="00A310C0"/>
    <w:rsid w:val="00A31493"/>
    <w:rsid w:val="00A3220B"/>
    <w:rsid w:val="00A32BB3"/>
    <w:rsid w:val="00A35160"/>
    <w:rsid w:val="00A3713F"/>
    <w:rsid w:val="00A40E99"/>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776B"/>
    <w:rsid w:val="00A87CBE"/>
    <w:rsid w:val="00A92BA1"/>
    <w:rsid w:val="00A92ED0"/>
    <w:rsid w:val="00A944C9"/>
    <w:rsid w:val="00A95A7E"/>
    <w:rsid w:val="00AA0484"/>
    <w:rsid w:val="00AA2DF3"/>
    <w:rsid w:val="00AB12BF"/>
    <w:rsid w:val="00AB3F1E"/>
    <w:rsid w:val="00AB5274"/>
    <w:rsid w:val="00AC078C"/>
    <w:rsid w:val="00AC1DDC"/>
    <w:rsid w:val="00AC2304"/>
    <w:rsid w:val="00AC6BC6"/>
    <w:rsid w:val="00AD6DDA"/>
    <w:rsid w:val="00AE5405"/>
    <w:rsid w:val="00AE65E2"/>
    <w:rsid w:val="00AF05E1"/>
    <w:rsid w:val="00AF5057"/>
    <w:rsid w:val="00AF6CA5"/>
    <w:rsid w:val="00B06319"/>
    <w:rsid w:val="00B12100"/>
    <w:rsid w:val="00B15449"/>
    <w:rsid w:val="00B157E6"/>
    <w:rsid w:val="00B17BBD"/>
    <w:rsid w:val="00B20903"/>
    <w:rsid w:val="00B224F9"/>
    <w:rsid w:val="00B22BF8"/>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ECC"/>
    <w:rsid w:val="00B93086"/>
    <w:rsid w:val="00B94274"/>
    <w:rsid w:val="00BA061E"/>
    <w:rsid w:val="00BA19ED"/>
    <w:rsid w:val="00BA4B8D"/>
    <w:rsid w:val="00BA6138"/>
    <w:rsid w:val="00BB3159"/>
    <w:rsid w:val="00BB3664"/>
    <w:rsid w:val="00BB6C6C"/>
    <w:rsid w:val="00BB7FF2"/>
    <w:rsid w:val="00BC0F7D"/>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41DFA"/>
    <w:rsid w:val="00C41EE1"/>
    <w:rsid w:val="00C426EE"/>
    <w:rsid w:val="00C43091"/>
    <w:rsid w:val="00C435AE"/>
    <w:rsid w:val="00C45231"/>
    <w:rsid w:val="00C45535"/>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B1A2A"/>
    <w:rsid w:val="00CB51E2"/>
    <w:rsid w:val="00CB60FA"/>
    <w:rsid w:val="00CB62AE"/>
    <w:rsid w:val="00CB7AB1"/>
    <w:rsid w:val="00CC168F"/>
    <w:rsid w:val="00CC246F"/>
    <w:rsid w:val="00CC5455"/>
    <w:rsid w:val="00CC6FBE"/>
    <w:rsid w:val="00CD1FC2"/>
    <w:rsid w:val="00CE18AD"/>
    <w:rsid w:val="00CE6DD3"/>
    <w:rsid w:val="00CF151F"/>
    <w:rsid w:val="00CF4FFE"/>
    <w:rsid w:val="00CF6BE8"/>
    <w:rsid w:val="00CF6ED5"/>
    <w:rsid w:val="00D02C7F"/>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35B8"/>
    <w:rsid w:val="00DD4C17"/>
    <w:rsid w:val="00DD6E8D"/>
    <w:rsid w:val="00DD74A5"/>
    <w:rsid w:val="00DE24F1"/>
    <w:rsid w:val="00DE2C2A"/>
    <w:rsid w:val="00DF0AEA"/>
    <w:rsid w:val="00DF2B1F"/>
    <w:rsid w:val="00DF4E92"/>
    <w:rsid w:val="00DF5B60"/>
    <w:rsid w:val="00DF62CD"/>
    <w:rsid w:val="00E00E50"/>
    <w:rsid w:val="00E0123E"/>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69FC"/>
    <w:rsid w:val="00E47A87"/>
    <w:rsid w:val="00E51031"/>
    <w:rsid w:val="00E51724"/>
    <w:rsid w:val="00E52A9E"/>
    <w:rsid w:val="00E53ED0"/>
    <w:rsid w:val="00E54F79"/>
    <w:rsid w:val="00E559B7"/>
    <w:rsid w:val="00E55DB9"/>
    <w:rsid w:val="00E60E5B"/>
    <w:rsid w:val="00E70CA4"/>
    <w:rsid w:val="00E7189E"/>
    <w:rsid w:val="00E727F7"/>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37A19"/>
    <w:rsid w:val="00F41354"/>
    <w:rsid w:val="00F4172B"/>
    <w:rsid w:val="00F41A30"/>
    <w:rsid w:val="00F42A95"/>
    <w:rsid w:val="00F463F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D2EA8"/>
    <w:rsid w:val="00FD35DD"/>
    <w:rsid w:val="00FE18C2"/>
    <w:rsid w:val="00FE18D8"/>
    <w:rsid w:val="00FE198C"/>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55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A55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8A555E"/>
    <w:pPr>
      <w:pBdr>
        <w:top w:val="none" w:sz="0" w:space="0" w:color="auto"/>
      </w:pBdr>
      <w:spacing w:before="180"/>
      <w:outlineLvl w:val="1"/>
    </w:pPr>
    <w:rPr>
      <w:sz w:val="32"/>
    </w:rPr>
  </w:style>
  <w:style w:type="paragraph" w:styleId="3">
    <w:name w:val="heading 3"/>
    <w:basedOn w:val="2"/>
    <w:next w:val="a"/>
    <w:qFormat/>
    <w:rsid w:val="008A555E"/>
    <w:pPr>
      <w:spacing w:before="120"/>
      <w:outlineLvl w:val="2"/>
    </w:pPr>
    <w:rPr>
      <w:sz w:val="28"/>
    </w:rPr>
  </w:style>
  <w:style w:type="paragraph" w:styleId="4">
    <w:name w:val="heading 4"/>
    <w:basedOn w:val="3"/>
    <w:next w:val="a"/>
    <w:link w:val="4Char"/>
    <w:qFormat/>
    <w:rsid w:val="008A555E"/>
    <w:pPr>
      <w:ind w:left="1418" w:hanging="1418"/>
      <w:outlineLvl w:val="3"/>
    </w:pPr>
    <w:rPr>
      <w:sz w:val="24"/>
    </w:rPr>
  </w:style>
  <w:style w:type="paragraph" w:styleId="5">
    <w:name w:val="heading 5"/>
    <w:basedOn w:val="4"/>
    <w:next w:val="a"/>
    <w:qFormat/>
    <w:rsid w:val="008A555E"/>
    <w:pPr>
      <w:ind w:left="1701" w:hanging="1701"/>
      <w:outlineLvl w:val="4"/>
    </w:pPr>
    <w:rPr>
      <w:sz w:val="22"/>
    </w:rPr>
  </w:style>
  <w:style w:type="paragraph" w:styleId="6">
    <w:name w:val="heading 6"/>
    <w:basedOn w:val="H6"/>
    <w:next w:val="a"/>
    <w:semiHidden/>
    <w:qFormat/>
    <w:rsid w:val="00CF6ED5"/>
    <w:pPr>
      <w:numPr>
        <w:ilvl w:val="5"/>
        <w:numId w:val="14"/>
      </w:numPr>
      <w:outlineLvl w:val="5"/>
    </w:pPr>
  </w:style>
  <w:style w:type="paragraph" w:styleId="7">
    <w:name w:val="heading 7"/>
    <w:basedOn w:val="H6"/>
    <w:next w:val="a"/>
    <w:semiHidden/>
    <w:qFormat/>
    <w:rsid w:val="00CF6ED5"/>
    <w:pPr>
      <w:numPr>
        <w:ilvl w:val="6"/>
        <w:numId w:val="14"/>
      </w:numPr>
      <w:outlineLvl w:val="6"/>
    </w:pPr>
  </w:style>
  <w:style w:type="paragraph" w:styleId="8">
    <w:name w:val="heading 8"/>
    <w:basedOn w:val="1"/>
    <w:next w:val="a"/>
    <w:qFormat/>
    <w:rsid w:val="008A555E"/>
    <w:pPr>
      <w:ind w:left="0" w:firstLine="0"/>
      <w:outlineLvl w:val="7"/>
    </w:pPr>
  </w:style>
  <w:style w:type="paragraph" w:styleId="9">
    <w:name w:val="heading 9"/>
    <w:basedOn w:val="8"/>
    <w:next w:val="a"/>
    <w:qFormat/>
    <w:rsid w:val="008A55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A555E"/>
    <w:pPr>
      <w:ind w:left="1985" w:hanging="1985"/>
      <w:outlineLvl w:val="9"/>
    </w:pPr>
    <w:rPr>
      <w:sz w:val="20"/>
    </w:rPr>
  </w:style>
  <w:style w:type="paragraph" w:styleId="a3">
    <w:name w:val="List"/>
    <w:basedOn w:val="a"/>
    <w:rsid w:val="008A555E"/>
    <w:pPr>
      <w:ind w:left="283" w:hanging="283"/>
      <w:contextualSpacing/>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table" w:customStyle="1" w:styleId="GridTable1Light">
    <w:name w:val="Grid Table 1 Light"/>
    <w:basedOn w:val="a1"/>
    <w:uiPriority w:val="46"/>
    <w:rsid w:val="008A555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8A555E"/>
  </w:style>
  <w:style w:type="paragraph" w:styleId="11">
    <w:name w:val="index 1"/>
    <w:basedOn w:val="a"/>
    <w:next w:val="a"/>
    <w:autoRedefine/>
    <w:semiHidden/>
    <w:unhideWhenUsed/>
    <w:rsid w:val="008A555E"/>
    <w:pPr>
      <w:spacing w:after="0"/>
      <w:ind w:left="200" w:hanging="200"/>
    </w:pPr>
  </w:style>
  <w:style w:type="paragraph" w:styleId="20">
    <w:name w:val="List 2"/>
    <w:basedOn w:val="a"/>
    <w:semiHidden/>
    <w:unhideWhenUsed/>
    <w:rsid w:val="008A555E"/>
    <w:pPr>
      <w:ind w:left="566" w:hanging="283"/>
      <w:contextualSpacing/>
    </w:p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1"/>
    <w:uiPriority w:val="39"/>
    <w:rsid w:val="00CF6ED5"/>
    <w:pPr>
      <w:ind w:left="1134" w:hanging="1134"/>
    </w:pPr>
  </w:style>
  <w:style w:type="paragraph" w:styleId="21">
    <w:name w:val="toc 2"/>
    <w:basedOn w:val="10"/>
    <w:uiPriority w:val="39"/>
    <w:rsid w:val="00CF6ED5"/>
    <w:pPr>
      <w:keepNext w:val="0"/>
      <w:spacing w:before="0"/>
      <w:ind w:left="851" w:hanging="851"/>
    </w:pPr>
    <w:rPr>
      <w:sz w:val="20"/>
    </w:rPr>
  </w:style>
  <w:style w:type="table" w:customStyle="1" w:styleId="GridTable1LightAccent1">
    <w:name w:val="Grid Table 1 Light Accent 1"/>
    <w:basedOn w:val="a1"/>
    <w:uiPriority w:val="46"/>
    <w:rsid w:val="008A555E"/>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1"/>
    <w:next w:val="a"/>
    <w:rsid w:val="008A555E"/>
    <w:pPr>
      <w:outlineLvl w:val="9"/>
    </w:pPr>
  </w:style>
  <w:style w:type="table" w:customStyle="1" w:styleId="PlainTable1">
    <w:name w:val="Plain Table 1"/>
    <w:basedOn w:val="a1"/>
    <w:uiPriority w:val="41"/>
    <w:rsid w:val="008A555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a"/>
    <w:link w:val="NOZchn"/>
    <w:rsid w:val="008A555E"/>
    <w:pPr>
      <w:keepLines/>
      <w:ind w:left="1135" w:hanging="851"/>
    </w:pPr>
  </w:style>
  <w:style w:type="paragraph" w:customStyle="1" w:styleId="PL">
    <w:name w:val="PL"/>
    <w:link w:val="PLChar"/>
    <w:qFormat/>
    <w:rsid w:val="008A5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A555E"/>
    <w:pPr>
      <w:jc w:val="right"/>
    </w:pPr>
  </w:style>
  <w:style w:type="paragraph" w:customStyle="1" w:styleId="TAL">
    <w:name w:val="TAL"/>
    <w:basedOn w:val="a"/>
    <w:link w:val="TALChar"/>
    <w:rsid w:val="008A555E"/>
    <w:pPr>
      <w:keepNext/>
      <w:keepLines/>
      <w:spacing w:after="0"/>
    </w:pPr>
    <w:rPr>
      <w:rFonts w:ascii="Arial" w:hAnsi="Arial"/>
      <w:sz w:val="18"/>
    </w:rPr>
  </w:style>
  <w:style w:type="paragraph" w:customStyle="1" w:styleId="TAH">
    <w:name w:val="TAH"/>
    <w:basedOn w:val="TAC"/>
    <w:link w:val="TAHChar"/>
    <w:rsid w:val="008A555E"/>
    <w:rPr>
      <w:b/>
    </w:rPr>
  </w:style>
  <w:style w:type="paragraph" w:customStyle="1" w:styleId="TAC">
    <w:name w:val="TAC"/>
    <w:basedOn w:val="TAL"/>
    <w:link w:val="TACChar"/>
    <w:rsid w:val="008A555E"/>
    <w:pPr>
      <w:jc w:val="center"/>
    </w:pPr>
  </w:style>
  <w:style w:type="table" w:styleId="a4">
    <w:name w:val="Light Grid"/>
    <w:basedOn w:val="a1"/>
    <w:uiPriority w:val="62"/>
    <w:semiHidden/>
    <w:unhideWhenUsed/>
    <w:rsid w:val="008A555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a"/>
    <w:link w:val="EXCar"/>
    <w:rsid w:val="008A555E"/>
    <w:pPr>
      <w:keepLines/>
      <w:ind w:left="1702" w:hanging="1418"/>
    </w:pPr>
  </w:style>
  <w:style w:type="paragraph" w:customStyle="1" w:styleId="FP">
    <w:name w:val="FP"/>
    <w:basedOn w:val="a"/>
    <w:rsid w:val="008A555E"/>
    <w:pPr>
      <w:spacing w:after="0"/>
    </w:pPr>
  </w:style>
  <w:style w:type="table" w:customStyle="1" w:styleId="PlainTable2">
    <w:name w:val="Plain Table 2"/>
    <w:basedOn w:val="a1"/>
    <w:uiPriority w:val="42"/>
    <w:rsid w:val="008A555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8A555E"/>
    <w:pPr>
      <w:spacing w:after="0"/>
    </w:pPr>
  </w:style>
  <w:style w:type="paragraph" w:customStyle="1" w:styleId="B1">
    <w:name w:val="B1"/>
    <w:basedOn w:val="a3"/>
    <w:link w:val="B1Char"/>
    <w:rsid w:val="008A555E"/>
    <w:pPr>
      <w:ind w:left="568" w:hanging="284"/>
      <w:contextualSpacing w:val="0"/>
    </w:pPr>
  </w:style>
  <w:style w:type="paragraph" w:styleId="60">
    <w:name w:val="toc 6"/>
    <w:basedOn w:val="50"/>
    <w:next w:val="a"/>
    <w:uiPriority w:val="39"/>
    <w:rsid w:val="00CF6ED5"/>
    <w:pPr>
      <w:ind w:left="1985" w:hanging="1985"/>
    </w:pPr>
  </w:style>
  <w:style w:type="paragraph" w:styleId="31">
    <w:name w:val="List 3"/>
    <w:basedOn w:val="a"/>
    <w:semiHidden/>
    <w:unhideWhenUsed/>
    <w:rsid w:val="008A555E"/>
    <w:pPr>
      <w:ind w:left="849" w:hanging="283"/>
      <w:contextualSpacing/>
    </w:pPr>
  </w:style>
  <w:style w:type="table" w:customStyle="1" w:styleId="GridTable1LightAccent2">
    <w:name w:val="Grid Table 1 Light Accent 2"/>
    <w:basedOn w:val="a1"/>
    <w:uiPriority w:val="46"/>
    <w:rsid w:val="008A555E"/>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a"/>
    <w:link w:val="THChar"/>
    <w:rsid w:val="008A555E"/>
    <w:pPr>
      <w:keepNext/>
      <w:keepLines/>
      <w:spacing w:before="60"/>
      <w:jc w:val="center"/>
    </w:pPr>
    <w:rPr>
      <w:rFonts w:ascii="Arial" w:hAnsi="Arial"/>
      <w:b/>
    </w:rPr>
  </w:style>
  <w:style w:type="paragraph" w:customStyle="1" w:styleId="ZA">
    <w:name w:val="ZA"/>
    <w:rsid w:val="008A55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A55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A55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A55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A555E"/>
    <w:pPr>
      <w:ind w:left="851" w:hanging="851"/>
    </w:pPr>
  </w:style>
  <w:style w:type="paragraph" w:customStyle="1" w:styleId="B4">
    <w:name w:val="B4"/>
    <w:basedOn w:val="41"/>
    <w:rsid w:val="008A555E"/>
    <w:pPr>
      <w:ind w:left="1418" w:hanging="284"/>
      <w:contextualSpacing w:val="0"/>
    </w:pPr>
  </w:style>
  <w:style w:type="paragraph" w:customStyle="1" w:styleId="TF">
    <w:name w:val="TF"/>
    <w:basedOn w:val="TH"/>
    <w:link w:val="TFChar"/>
    <w:rsid w:val="008A555E"/>
    <w:pPr>
      <w:keepNext w:val="0"/>
      <w:spacing w:before="0" w:after="240"/>
    </w:pPr>
  </w:style>
  <w:style w:type="paragraph" w:styleId="41">
    <w:name w:val="List 4"/>
    <w:basedOn w:val="a"/>
    <w:semiHidden/>
    <w:unhideWhenUsed/>
    <w:rsid w:val="008A555E"/>
    <w:pPr>
      <w:ind w:left="1132" w:hanging="283"/>
      <w:contextualSpacing/>
    </w:pPr>
  </w:style>
  <w:style w:type="paragraph" w:customStyle="1" w:styleId="B2">
    <w:name w:val="B2"/>
    <w:basedOn w:val="20"/>
    <w:link w:val="B2Char"/>
    <w:rsid w:val="008A555E"/>
    <w:pPr>
      <w:ind w:left="851" w:hanging="284"/>
      <w:contextualSpacing w:val="0"/>
    </w:pPr>
  </w:style>
  <w:style w:type="paragraph" w:customStyle="1" w:styleId="B3">
    <w:name w:val="B3"/>
    <w:basedOn w:val="31"/>
    <w:rsid w:val="008A555E"/>
    <w:pPr>
      <w:ind w:left="1135" w:hanging="284"/>
      <w:contextualSpacing w:val="0"/>
    </w:pPr>
  </w:style>
  <w:style w:type="paragraph" w:styleId="a5">
    <w:name w:val="Body Text"/>
    <w:basedOn w:val="a"/>
    <w:link w:val="Char"/>
    <w:semiHidden/>
    <w:unhideWhenUsed/>
    <w:rsid w:val="008A555E"/>
    <w:pPr>
      <w:spacing w:after="120"/>
    </w:pPr>
  </w:style>
  <w:style w:type="character" w:customStyle="1" w:styleId="Char">
    <w:name w:val="正文文本 Char"/>
    <w:basedOn w:val="a0"/>
    <w:link w:val="a5"/>
    <w:semiHidden/>
    <w:rsid w:val="008A555E"/>
    <w:rPr>
      <w:lang w:eastAsia="en-US"/>
    </w:rPr>
  </w:style>
  <w:style w:type="paragraph" w:customStyle="1" w:styleId="B5">
    <w:name w:val="B5"/>
    <w:basedOn w:val="51"/>
    <w:rsid w:val="008A555E"/>
    <w:pPr>
      <w:ind w:left="1702" w:hanging="284"/>
      <w:contextualSpacing w:val="0"/>
    </w:pPr>
  </w:style>
  <w:style w:type="paragraph" w:customStyle="1" w:styleId="ZV">
    <w:name w:val="ZV"/>
    <w:basedOn w:val="ZU"/>
    <w:rsid w:val="008A555E"/>
    <w:pPr>
      <w:framePr w:wrap="notBeside" w:y="16161"/>
    </w:pPr>
  </w:style>
  <w:style w:type="table" w:styleId="a6">
    <w:name w:val="Colorful Grid"/>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a"/>
    <w:rsid w:val="00CF6ED5"/>
    <w:rPr>
      <w:i/>
      <w:color w:val="0000FF"/>
    </w:rPr>
  </w:style>
  <w:style w:type="table" w:styleId="-1">
    <w:name w:val="Colorful Grid Accent 1"/>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
    <w:name w:val="Colorful Grid Accent 2"/>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a7">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74026F"/>
    <w:rPr>
      <w:color w:val="0563C1"/>
      <w:u w:val="single"/>
    </w:rPr>
  </w:style>
  <w:style w:type="table" w:styleId="-3">
    <w:name w:val="Colorful Grid Accent 3"/>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
    <w:name w:val="Grid Table 1 Light Accent 3"/>
    <w:basedOn w:val="a1"/>
    <w:uiPriority w:val="46"/>
    <w:rsid w:val="008A555E"/>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EXCar">
    <w:name w:val="EX Car"/>
    <w:link w:val="EX"/>
    <w:rsid w:val="008A6D4A"/>
    <w:rPr>
      <w:rFonts w:eastAsia="Times New Roman"/>
    </w:rPr>
  </w:style>
  <w:style w:type="table" w:styleId="-4">
    <w:name w:val="Colorful Grid Accent 4"/>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Colorful Grid Accent 5"/>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customStyle="1" w:styleId="ListTable1Light">
    <w:name w:val="List Table 1 Light"/>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
    <w:name w:val="Colorful Grid Accent 6"/>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9">
    <w:name w:val="Colorful List"/>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0">
    <w:name w:val="Colorful List Accent 2"/>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Char">
    <w:name w:val="标题 4 Char"/>
    <w:link w:val="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table" w:customStyle="1" w:styleId="GridTable1LightAccent4">
    <w:name w:val="Grid Table 1 Light Accent 4"/>
    <w:basedOn w:val="a1"/>
    <w:uiPriority w:val="46"/>
    <w:rsid w:val="008A555E"/>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A555E"/>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ab">
    <w:name w:val="Dark List"/>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
    <w:name w:val="Dark List Accent 1"/>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1">
    <w:name w:val="Dark List Accent 2"/>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0">
    <w:name w:val="Dark List Accent 3"/>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0">
    <w:name w:val="Dark List Accent 4"/>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rsid w:val="00B12100"/>
    <w:rPr>
      <w:rFonts w:ascii="Arial" w:eastAsia="Times New Roman" w:hAnsi="Arial"/>
      <w:b/>
    </w:rPr>
  </w:style>
  <w:style w:type="table" w:customStyle="1" w:styleId="GridTable1LightAccent6">
    <w:name w:val="Grid Table 1 Light Accent 6"/>
    <w:basedOn w:val="a1"/>
    <w:uiPriority w:val="46"/>
    <w:rsid w:val="008A555E"/>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31">
    <w:name w:val="Colorful List Accent 3"/>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1Char">
    <w:name w:val="标题 1 Char"/>
    <w:basedOn w:val="a0"/>
    <w:link w:val="1"/>
    <w:rsid w:val="004029F7"/>
    <w:rPr>
      <w:rFonts w:ascii="Arial" w:eastAsia="Times New Roman" w:hAnsi="Arial"/>
      <w:sz w:val="36"/>
    </w:rPr>
  </w:style>
  <w:style w:type="table" w:styleId="-41">
    <w:name w:val="Colorful List Accent 4"/>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character" w:customStyle="1" w:styleId="B2Char">
    <w:name w:val="B2 Char"/>
    <w:link w:val="B2"/>
    <w:qFormat/>
    <w:rsid w:val="004029F7"/>
    <w:rPr>
      <w:rFonts w:eastAsia="Times New Roman"/>
    </w:rPr>
  </w:style>
  <w:style w:type="paragraph" w:styleId="ac">
    <w:name w:val="Normal (Web)"/>
    <w:basedOn w:val="a"/>
    <w:uiPriority w:val="99"/>
    <w:unhideWhenUsed/>
    <w:rsid w:val="00403885"/>
    <w:pPr>
      <w:spacing w:before="100" w:beforeAutospacing="1" w:after="100" w:afterAutospacing="1"/>
    </w:pPr>
    <w:rPr>
      <w:rFonts w:ascii="宋体" w:eastAsia="宋体" w:hAnsi="宋体" w:cs="宋体"/>
      <w:sz w:val="24"/>
      <w:szCs w:val="24"/>
      <w:lang w:val="en-US" w:eastAsia="zh-CN"/>
    </w:rPr>
  </w:style>
  <w:style w:type="table" w:customStyle="1" w:styleId="ListTable1LightAccent1">
    <w:name w:val="List Table 1 Light Accent 1"/>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
    <w:name w:val="List Table 1 Light Accent 2"/>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
    <w:name w:val="List Table 1 Light Accent 3"/>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
    <w:name w:val="List Table 1 Light Accent 4"/>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
    <w:name w:val="List Table 1 Light Accent 5"/>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0">
    <w:name w:val="Colorful List Accent 5"/>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0">
    <w:name w:val="Colorful List Accent 6"/>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d">
    <w:name w:val="Colorful Shading"/>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8A555E"/>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2">
    <w:name w:val="Colorful Shading Accent 4"/>
    <w:basedOn w:val="a1"/>
    <w:uiPriority w:val="71"/>
    <w:semiHidden/>
    <w:unhideWhenUsed/>
    <w:rsid w:val="008A555E"/>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1"/>
    <w:uiPriority w:val="71"/>
    <w:semiHidden/>
    <w:unhideWhenUsed/>
    <w:rsid w:val="008A555E"/>
    <w:rPr>
      <w:color w:val="000000" w:themeColor="text1"/>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8A555E"/>
    <w:rPr>
      <w:color w:val="000000" w:themeColor="text1"/>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52">
    <w:name w:val="Dark List Accent 5"/>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
    <w:name w:val="Grid Table 2"/>
    <w:basedOn w:val="a1"/>
    <w:uiPriority w:val="47"/>
    <w:rsid w:val="008A555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1"/>
    <w:uiPriority w:val="47"/>
    <w:rsid w:val="008A555E"/>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2Accent2">
    <w:name w:val="Grid Table 2 Accent 2"/>
    <w:basedOn w:val="a1"/>
    <w:uiPriority w:val="47"/>
    <w:rsid w:val="008A555E"/>
    <w:tblPr>
      <w:tblStyleRowBandSize w:val="1"/>
      <w:tblStyleColBandSize w:val="1"/>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
    <w:name w:val="Grid Table 2 Accent 3"/>
    <w:basedOn w:val="a1"/>
    <w:uiPriority w:val="47"/>
    <w:rsid w:val="008A555E"/>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
    <w:name w:val="Grid Table 2 Accent 4"/>
    <w:basedOn w:val="a1"/>
    <w:uiPriority w:val="47"/>
    <w:rsid w:val="008A555E"/>
    <w:tblPr>
      <w:tblStyleRowBandSize w:val="1"/>
      <w:tblStyleColBandSize w:val="1"/>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
    <w:name w:val="Grid Table 2 Accent 5"/>
    <w:basedOn w:val="a1"/>
    <w:uiPriority w:val="47"/>
    <w:rsid w:val="008A555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
    <w:name w:val="Grid Table 2 Accent 6"/>
    <w:basedOn w:val="a1"/>
    <w:uiPriority w:val="47"/>
    <w:rsid w:val="008A555E"/>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
    <w:name w:val="Grid Table 3"/>
    <w:basedOn w:val="a1"/>
    <w:uiPriority w:val="48"/>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1"/>
    <w:uiPriority w:val="48"/>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
    <w:name w:val="Grid Table 3 Accent 2"/>
    <w:basedOn w:val="a1"/>
    <w:uiPriority w:val="48"/>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
    <w:name w:val="Grid Table 3 Accent 3"/>
    <w:basedOn w:val="a1"/>
    <w:uiPriority w:val="48"/>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
    <w:name w:val="Grid Table 3 Accent 4"/>
    <w:basedOn w:val="a1"/>
    <w:uiPriority w:val="48"/>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
    <w:name w:val="Grid Table 3 Accent 5"/>
    <w:basedOn w:val="a1"/>
    <w:uiPriority w:val="48"/>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
    <w:name w:val="Grid Table 3 Accent 6"/>
    <w:basedOn w:val="a1"/>
    <w:uiPriority w:val="48"/>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
    <w:name w:val="Grid Table 4"/>
    <w:basedOn w:val="a1"/>
    <w:uiPriority w:val="49"/>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
    <w:name w:val="Grid Table 4 Accent 2"/>
    <w:basedOn w:val="a1"/>
    <w:uiPriority w:val="49"/>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
    <w:name w:val="Grid Table 4 Accent 3"/>
    <w:basedOn w:val="a1"/>
    <w:uiPriority w:val="49"/>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
    <w:name w:val="Grid Table 4 Accent 4"/>
    <w:basedOn w:val="a1"/>
    <w:uiPriority w:val="49"/>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
    <w:name w:val="Grid Table 4 Accent 5"/>
    <w:basedOn w:val="a1"/>
    <w:uiPriority w:val="49"/>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
    <w:name w:val="Grid Table 4 Accent 6"/>
    <w:basedOn w:val="a1"/>
    <w:uiPriority w:val="49"/>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
    <w:name w:val="Grid Table 5 Dark"/>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
    <w:name w:val="Grid Table 5 Dark Accent 2"/>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
    <w:name w:val="Grid Table 5 Dark Accent 3"/>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
    <w:name w:val="Grid Table 5 Dark Accent 5"/>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
    <w:name w:val="Grid Table 5 Dark Accent 6"/>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
    <w:name w:val="Grid Table 6 Colorful"/>
    <w:basedOn w:val="a1"/>
    <w:uiPriority w:val="51"/>
    <w:rsid w:val="008A555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
    <w:name w:val="Grid Table 6 Colorful Accent 2"/>
    <w:basedOn w:val="a1"/>
    <w:uiPriority w:val="51"/>
    <w:rsid w:val="008A555E"/>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
    <w:name w:val="Grid Table 6 Colorful Accent 3"/>
    <w:basedOn w:val="a1"/>
    <w:uiPriority w:val="51"/>
    <w:rsid w:val="008A555E"/>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
    <w:name w:val="Grid Table 6 Colorful Accent 4"/>
    <w:basedOn w:val="a1"/>
    <w:uiPriority w:val="51"/>
    <w:rsid w:val="008A555E"/>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
    <w:name w:val="Grid Table 6 Colorful Accent 5"/>
    <w:basedOn w:val="a1"/>
    <w:uiPriority w:val="51"/>
    <w:rsid w:val="008A555E"/>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
    <w:name w:val="Grid Table 6 Colorful Accent 6"/>
    <w:basedOn w:val="a1"/>
    <w:uiPriority w:val="51"/>
    <w:rsid w:val="008A555E"/>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
    <w:name w:val="Grid Table 7 Colorful"/>
    <w:basedOn w:val="a1"/>
    <w:uiPriority w:val="52"/>
    <w:rsid w:val="008A555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1"/>
    <w:uiPriority w:val="52"/>
    <w:rsid w:val="008A555E"/>
    <w:rPr>
      <w:color w:val="2F5496" w:themeColor="accent1" w:themeShade="BF"/>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
    <w:name w:val="Grid Table 7 Colorful Accent 2"/>
    <w:basedOn w:val="a1"/>
    <w:uiPriority w:val="52"/>
    <w:rsid w:val="008A555E"/>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
    <w:name w:val="Grid Table 7 Colorful Accent 3"/>
    <w:basedOn w:val="a1"/>
    <w:uiPriority w:val="52"/>
    <w:rsid w:val="008A555E"/>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
    <w:name w:val="Grid Table 7 Colorful Accent 4"/>
    <w:basedOn w:val="a1"/>
    <w:uiPriority w:val="52"/>
    <w:rsid w:val="008A555E"/>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
    <w:name w:val="Grid Table 7 Colorful Accent 5"/>
    <w:basedOn w:val="a1"/>
    <w:uiPriority w:val="52"/>
    <w:rsid w:val="008A555E"/>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
    <w:name w:val="Grid Table 7 Colorful Accent 6"/>
    <w:basedOn w:val="a1"/>
    <w:uiPriority w:val="52"/>
    <w:rsid w:val="008A555E"/>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3">
    <w:name w:val="Light Grid Accent 1"/>
    <w:basedOn w:val="a1"/>
    <w:uiPriority w:val="62"/>
    <w:semiHidden/>
    <w:unhideWhenUsed/>
    <w:rsid w:val="008A555E"/>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3">
    <w:name w:val="Light Grid Accent 2"/>
    <w:basedOn w:val="a1"/>
    <w:uiPriority w:val="62"/>
    <w:semiHidden/>
    <w:unhideWhenUsed/>
    <w:rsid w:val="008A555E"/>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3">
    <w:name w:val="Light Grid Accent 3"/>
    <w:basedOn w:val="a1"/>
    <w:uiPriority w:val="62"/>
    <w:semiHidden/>
    <w:unhideWhenUsed/>
    <w:rsid w:val="008A555E"/>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3">
    <w:name w:val="Light Grid Accent 4"/>
    <w:basedOn w:val="a1"/>
    <w:uiPriority w:val="62"/>
    <w:semiHidden/>
    <w:unhideWhenUsed/>
    <w:rsid w:val="008A555E"/>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3">
    <w:name w:val="Light Grid Accent 5"/>
    <w:basedOn w:val="a1"/>
    <w:uiPriority w:val="62"/>
    <w:semiHidden/>
    <w:unhideWhenUsed/>
    <w:rsid w:val="008A555E"/>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3">
    <w:name w:val="Light Grid Accent 6"/>
    <w:basedOn w:val="a1"/>
    <w:uiPriority w:val="62"/>
    <w:semiHidden/>
    <w:unhideWhenUsed/>
    <w:rsid w:val="008A555E"/>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e">
    <w:name w:val="Light List"/>
    <w:basedOn w:val="a1"/>
    <w:uiPriority w:val="61"/>
    <w:semiHidden/>
    <w:unhideWhenUsed/>
    <w:rsid w:val="008A555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8A555E"/>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4">
    <w:name w:val="Light List Accent 2"/>
    <w:basedOn w:val="a1"/>
    <w:uiPriority w:val="61"/>
    <w:semiHidden/>
    <w:unhideWhenUsed/>
    <w:rsid w:val="008A555E"/>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4">
    <w:name w:val="Light List Accent 3"/>
    <w:basedOn w:val="a1"/>
    <w:uiPriority w:val="61"/>
    <w:semiHidden/>
    <w:unhideWhenUsed/>
    <w:rsid w:val="008A555E"/>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4">
    <w:name w:val="Light List Accent 4"/>
    <w:basedOn w:val="a1"/>
    <w:uiPriority w:val="61"/>
    <w:semiHidden/>
    <w:unhideWhenUsed/>
    <w:rsid w:val="008A555E"/>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4">
    <w:name w:val="Light List Accent 5"/>
    <w:basedOn w:val="a1"/>
    <w:uiPriority w:val="61"/>
    <w:semiHidden/>
    <w:unhideWhenUsed/>
    <w:rsid w:val="008A555E"/>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4">
    <w:name w:val="Light List Accent 6"/>
    <w:basedOn w:val="a1"/>
    <w:uiPriority w:val="61"/>
    <w:semiHidden/>
    <w:unhideWhenUsed/>
    <w:rsid w:val="008A555E"/>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
    <w:name w:val="Light Shading"/>
    <w:basedOn w:val="a1"/>
    <w:uiPriority w:val="60"/>
    <w:semiHidden/>
    <w:unhideWhenUsed/>
    <w:rsid w:val="008A555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8A555E"/>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5">
    <w:name w:val="Light Shading Accent 2"/>
    <w:basedOn w:val="a1"/>
    <w:uiPriority w:val="60"/>
    <w:semiHidden/>
    <w:unhideWhenUsed/>
    <w:rsid w:val="008A555E"/>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5">
    <w:name w:val="Light Shading Accent 3"/>
    <w:basedOn w:val="a1"/>
    <w:uiPriority w:val="60"/>
    <w:semiHidden/>
    <w:unhideWhenUsed/>
    <w:rsid w:val="008A555E"/>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Shading Accent 4"/>
    <w:basedOn w:val="a1"/>
    <w:uiPriority w:val="60"/>
    <w:semiHidden/>
    <w:unhideWhenUsed/>
    <w:rsid w:val="008A555E"/>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5">
    <w:name w:val="Light Shading Accent 5"/>
    <w:basedOn w:val="a1"/>
    <w:uiPriority w:val="60"/>
    <w:semiHidden/>
    <w:unhideWhenUsed/>
    <w:rsid w:val="008A555E"/>
    <w:rPr>
      <w:color w:val="2E74B5" w:themeColor="accent5" w:themeShade="BF"/>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5">
    <w:name w:val="Light Shading Accent 6"/>
    <w:basedOn w:val="a1"/>
    <w:uiPriority w:val="60"/>
    <w:semiHidden/>
    <w:unhideWhenUsed/>
    <w:rsid w:val="008A555E"/>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1LightAccent6">
    <w:name w:val="List Table 1 Light Accent 6"/>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
    <w:name w:val="List Table 2"/>
    <w:basedOn w:val="a1"/>
    <w:uiPriority w:val="47"/>
    <w:rsid w:val="008A555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1"/>
    <w:uiPriority w:val="47"/>
    <w:rsid w:val="008A555E"/>
    <w:tblPr>
      <w:tblStyleRowBandSize w:val="1"/>
      <w:tblStyleColBandSize w:val="1"/>
      <w:tblInd w:w="0" w:type="dxa"/>
      <w:tblBorders>
        <w:top w:val="single" w:sz="4" w:space="0" w:color="8EAADB" w:themeColor="accent1" w:themeTint="99"/>
        <w:bottom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
    <w:name w:val="List Table 2 Accent 2"/>
    <w:basedOn w:val="a1"/>
    <w:uiPriority w:val="47"/>
    <w:rsid w:val="008A555E"/>
    <w:tblPr>
      <w:tblStyleRowBandSize w:val="1"/>
      <w:tblStyleColBandSize w:val="1"/>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
    <w:name w:val="List Table 2 Accent 3"/>
    <w:basedOn w:val="a1"/>
    <w:uiPriority w:val="47"/>
    <w:rsid w:val="008A555E"/>
    <w:tblPr>
      <w:tblStyleRowBandSize w:val="1"/>
      <w:tblStyleColBandSize w:val="1"/>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
    <w:name w:val="List Table 2 Accent 4"/>
    <w:basedOn w:val="a1"/>
    <w:uiPriority w:val="47"/>
    <w:rsid w:val="008A555E"/>
    <w:tblPr>
      <w:tblStyleRowBandSize w:val="1"/>
      <w:tblStyleColBandSize w:val="1"/>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
    <w:name w:val="List Table 2 Accent 5"/>
    <w:basedOn w:val="a1"/>
    <w:uiPriority w:val="47"/>
    <w:rsid w:val="008A555E"/>
    <w:tblPr>
      <w:tblStyleRowBandSize w:val="1"/>
      <w:tblStyleColBandSize w:val="1"/>
      <w:tblInd w:w="0" w:type="dxa"/>
      <w:tblBorders>
        <w:top w:val="single" w:sz="4" w:space="0" w:color="9CC2E5" w:themeColor="accent5" w:themeTint="99"/>
        <w:bottom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2Accent6">
    <w:name w:val="List Table 2 Accent 6"/>
    <w:basedOn w:val="a1"/>
    <w:uiPriority w:val="47"/>
    <w:rsid w:val="008A555E"/>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
    <w:name w:val="List Table 3"/>
    <w:basedOn w:val="a1"/>
    <w:uiPriority w:val="48"/>
    <w:rsid w:val="008A555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1"/>
    <w:uiPriority w:val="48"/>
    <w:rsid w:val="008A555E"/>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
    <w:name w:val="List Table 3 Accent 2"/>
    <w:basedOn w:val="a1"/>
    <w:uiPriority w:val="48"/>
    <w:rsid w:val="008A555E"/>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
    <w:name w:val="List Table 3 Accent 3"/>
    <w:basedOn w:val="a1"/>
    <w:uiPriority w:val="48"/>
    <w:rsid w:val="008A555E"/>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
    <w:name w:val="List Table 3 Accent 4"/>
    <w:basedOn w:val="a1"/>
    <w:uiPriority w:val="48"/>
    <w:rsid w:val="008A555E"/>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
    <w:name w:val="List Table 3 Accent 5"/>
    <w:basedOn w:val="a1"/>
    <w:uiPriority w:val="48"/>
    <w:rsid w:val="008A555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
    <w:name w:val="List Table 3 Accent 6"/>
    <w:basedOn w:val="a1"/>
    <w:uiPriority w:val="48"/>
    <w:rsid w:val="008A555E"/>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
    <w:name w:val="List Table 4"/>
    <w:basedOn w:val="a1"/>
    <w:uiPriority w:val="49"/>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1"/>
    <w:uiPriority w:val="49"/>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
    <w:name w:val="List Table 4 Accent 2"/>
    <w:basedOn w:val="a1"/>
    <w:uiPriority w:val="49"/>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
    <w:name w:val="List Table 4 Accent 3"/>
    <w:basedOn w:val="a1"/>
    <w:uiPriority w:val="49"/>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
    <w:name w:val="List Table 4 Accent 4"/>
    <w:basedOn w:val="a1"/>
    <w:uiPriority w:val="49"/>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
    <w:name w:val="List Table 4 Accent 5"/>
    <w:basedOn w:val="a1"/>
    <w:uiPriority w:val="49"/>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
    <w:name w:val="List Table 4 Accent 6"/>
    <w:basedOn w:val="a1"/>
    <w:uiPriority w:val="49"/>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
    <w:name w:val="List Table 5 Dark"/>
    <w:basedOn w:val="a1"/>
    <w:uiPriority w:val="50"/>
    <w:rsid w:val="008A555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A555E"/>
    <w:rPr>
      <w:color w:val="FFFFFF" w:themeColor="background1"/>
    </w:rPr>
    <w:tblPr>
      <w:tblStyleRowBandSize w:val="1"/>
      <w:tblStyleColBandSize w:val="1"/>
      <w:tblInd w:w="0" w:type="dxa"/>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CellMar>
        <w:top w:w="0" w:type="dxa"/>
        <w:left w:w="108" w:type="dxa"/>
        <w:bottom w:w="0" w:type="dxa"/>
        <w:right w:w="108" w:type="dxa"/>
      </w:tblCellMar>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A555E"/>
    <w:rPr>
      <w:color w:val="FFFFFF" w:themeColor="background1"/>
    </w:rPr>
    <w:tblPr>
      <w:tblStyleRowBandSize w:val="1"/>
      <w:tblStyleColBandSize w:val="1"/>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A555E"/>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A555E"/>
    <w:rPr>
      <w:color w:val="FFFFFF" w:themeColor="background1"/>
    </w:rPr>
    <w:tblPr>
      <w:tblStyleRowBandSize w:val="1"/>
      <w:tblStyleColBandSize w:val="1"/>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A555E"/>
    <w:rPr>
      <w:color w:val="FFFFFF" w:themeColor="background1"/>
    </w:rPr>
    <w:tblPr>
      <w:tblStyleRowBandSize w:val="1"/>
      <w:tblStyleColBandSize w:val="1"/>
      <w:tblInd w:w="0" w:type="dxa"/>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CellMar>
        <w:top w:w="0" w:type="dxa"/>
        <w:left w:w="108" w:type="dxa"/>
        <w:bottom w:w="0" w:type="dxa"/>
        <w:right w:w="108" w:type="dxa"/>
      </w:tblCellMar>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A555E"/>
    <w:rPr>
      <w:color w:val="FFFFFF" w:themeColor="background1"/>
    </w:rPr>
    <w:tblPr>
      <w:tblStyleRowBandSize w:val="1"/>
      <w:tblStyleColBandSize w:val="1"/>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A555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1"/>
    <w:uiPriority w:val="51"/>
    <w:rsid w:val="008A555E"/>
    <w:rPr>
      <w:color w:val="2F5496" w:themeColor="accent1" w:themeShade="BF"/>
    </w:r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
    <w:name w:val="List Table 6 Colorful Accent 2"/>
    <w:basedOn w:val="a1"/>
    <w:uiPriority w:val="51"/>
    <w:rsid w:val="008A555E"/>
    <w:rPr>
      <w:color w:val="C45911" w:themeColor="accent2" w:themeShade="BF"/>
    </w:rPr>
    <w:tblPr>
      <w:tblStyleRowBandSize w:val="1"/>
      <w:tblStyleColBandSize w:val="1"/>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
    <w:name w:val="List Table 6 Colorful Accent 3"/>
    <w:basedOn w:val="a1"/>
    <w:uiPriority w:val="51"/>
    <w:rsid w:val="008A555E"/>
    <w:rPr>
      <w:color w:val="7B7B7B" w:themeColor="accent3" w:themeShade="BF"/>
    </w:rPr>
    <w:tblPr>
      <w:tblStyleRowBandSize w:val="1"/>
      <w:tblStyleColBandSize w:val="1"/>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
    <w:name w:val="List Table 6 Colorful Accent 4"/>
    <w:basedOn w:val="a1"/>
    <w:uiPriority w:val="51"/>
    <w:rsid w:val="008A555E"/>
    <w:rPr>
      <w:color w:val="BF8F00" w:themeColor="accent4" w:themeShade="BF"/>
    </w:rPr>
    <w:tblPr>
      <w:tblStyleRowBandSize w:val="1"/>
      <w:tblStyleColBandSize w:val="1"/>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
    <w:name w:val="List Table 6 Colorful Accent 5"/>
    <w:basedOn w:val="a1"/>
    <w:uiPriority w:val="51"/>
    <w:rsid w:val="008A555E"/>
    <w:rPr>
      <w:color w:val="2E74B5" w:themeColor="accent5" w:themeShade="BF"/>
    </w:rPr>
    <w:tblPr>
      <w:tblStyleRowBandSize w:val="1"/>
      <w:tblStyleColBandSize w:val="1"/>
      <w:tblInd w:w="0" w:type="dxa"/>
      <w:tblBorders>
        <w:top w:val="single" w:sz="4" w:space="0" w:color="5B9BD5" w:themeColor="accent5"/>
        <w:bottom w:val="single" w:sz="4" w:space="0" w:color="5B9BD5" w:themeColor="accent5"/>
      </w:tblBorders>
      <w:tblCellMar>
        <w:top w:w="0" w:type="dxa"/>
        <w:left w:w="108" w:type="dxa"/>
        <w:bottom w:w="0" w:type="dxa"/>
        <w:right w:w="108" w:type="dxa"/>
      </w:tblCellMar>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
    <w:name w:val="List Table 6 Colorful Accent 6"/>
    <w:basedOn w:val="a1"/>
    <w:uiPriority w:val="51"/>
    <w:rsid w:val="008A555E"/>
    <w:rPr>
      <w:color w:val="538135" w:themeColor="accent6" w:themeShade="BF"/>
    </w:rPr>
    <w:tblPr>
      <w:tblStyleRowBandSize w:val="1"/>
      <w:tblStyleColBandSize w:val="1"/>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
    <w:name w:val="List Table 7 Colorful"/>
    <w:basedOn w:val="a1"/>
    <w:uiPriority w:val="52"/>
    <w:rsid w:val="008A555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A555E"/>
    <w:rPr>
      <w:color w:val="2F5496"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A555E"/>
    <w:rPr>
      <w:color w:val="C45911"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A555E"/>
    <w:rPr>
      <w:color w:val="7B7B7B"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A555E"/>
    <w:rPr>
      <w:color w:val="BF8F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A555E"/>
    <w:rPr>
      <w:color w:val="2E74B5"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A555E"/>
    <w:rPr>
      <w:color w:val="538135"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2">
    <w:name w:val="Medium Grid 1"/>
    <w:basedOn w:val="a1"/>
    <w:uiPriority w:val="67"/>
    <w:semiHidden/>
    <w:unhideWhenUsed/>
    <w:rsid w:val="008A555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1"/>
    <w:uiPriority w:val="67"/>
    <w:semiHidden/>
    <w:unhideWhenUsed/>
    <w:rsid w:val="008A555E"/>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
    <w:name w:val="Medium Grid 1 Accent 2"/>
    <w:basedOn w:val="a1"/>
    <w:uiPriority w:val="67"/>
    <w:semiHidden/>
    <w:unhideWhenUsed/>
    <w:rsid w:val="008A555E"/>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
    <w:name w:val="Medium Grid 1 Accent 3"/>
    <w:basedOn w:val="a1"/>
    <w:uiPriority w:val="67"/>
    <w:semiHidden/>
    <w:unhideWhenUsed/>
    <w:rsid w:val="008A555E"/>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
    <w:name w:val="Medium Grid 1 Accent 4"/>
    <w:basedOn w:val="a1"/>
    <w:uiPriority w:val="67"/>
    <w:semiHidden/>
    <w:unhideWhenUsed/>
    <w:rsid w:val="008A555E"/>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
    <w:name w:val="Medium Grid 1 Accent 5"/>
    <w:basedOn w:val="a1"/>
    <w:uiPriority w:val="67"/>
    <w:semiHidden/>
    <w:unhideWhenUsed/>
    <w:rsid w:val="008A555E"/>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
    <w:name w:val="Medium Grid 1 Accent 6"/>
    <w:basedOn w:val="a1"/>
    <w:uiPriority w:val="67"/>
    <w:semiHidden/>
    <w:unhideWhenUsed/>
    <w:rsid w:val="008A555E"/>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2">
    <w:name w:val="Medium Grid 2"/>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
    <w:name w:val="Medium Grid 2 Accent 2"/>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
    <w:name w:val="Medium Grid 2 Accent 3"/>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
    <w:name w:val="Medium Grid 2 Accent 4"/>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
    <w:name w:val="Medium Grid 2 Accent 5"/>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
    <w:name w:val="Medium Grid 2 Accent 6"/>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2">
    <w:name w:val="Medium Grid 3"/>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3">
    <w:name w:val="Medium List 1"/>
    <w:basedOn w:val="a1"/>
    <w:uiPriority w:val="65"/>
    <w:semiHidden/>
    <w:unhideWhenUsed/>
    <w:rsid w:val="008A555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8A555E"/>
    <w:rPr>
      <w:color w:val="000000" w:themeColor="text1"/>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1"/>
    <w:uiPriority w:val="65"/>
    <w:semiHidden/>
    <w:unhideWhenUsed/>
    <w:rsid w:val="008A555E"/>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8A555E"/>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8A555E"/>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8A555E"/>
    <w:rPr>
      <w:color w:val="000000" w:themeColor="text1"/>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1"/>
    <w:uiPriority w:val="65"/>
    <w:semiHidden/>
    <w:unhideWhenUsed/>
    <w:rsid w:val="008A555E"/>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3">
    <w:name w:val="Medium List 2"/>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Shading 1"/>
    <w:basedOn w:val="a1"/>
    <w:uiPriority w:val="63"/>
    <w:semiHidden/>
    <w:unhideWhenUsed/>
    <w:rsid w:val="008A555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1"/>
    <w:uiPriority w:val="63"/>
    <w:semiHidden/>
    <w:unhideWhenUsed/>
    <w:rsid w:val="008A555E"/>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1">
    <w:name w:val="Medium Shading 1 Accent 2"/>
    <w:basedOn w:val="a1"/>
    <w:uiPriority w:val="63"/>
    <w:semiHidden/>
    <w:unhideWhenUsed/>
    <w:rsid w:val="008A555E"/>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1">
    <w:name w:val="Medium Shading 1 Accent 3"/>
    <w:basedOn w:val="a1"/>
    <w:uiPriority w:val="63"/>
    <w:semiHidden/>
    <w:unhideWhenUsed/>
    <w:rsid w:val="008A555E"/>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1">
    <w:name w:val="Medium Shading 1 Accent 4"/>
    <w:basedOn w:val="a1"/>
    <w:uiPriority w:val="63"/>
    <w:semiHidden/>
    <w:unhideWhenUsed/>
    <w:rsid w:val="008A555E"/>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1">
    <w:name w:val="Medium Shading 1 Accent 5"/>
    <w:basedOn w:val="a1"/>
    <w:uiPriority w:val="63"/>
    <w:semiHidden/>
    <w:unhideWhenUsed/>
    <w:rsid w:val="008A555E"/>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1">
    <w:name w:val="Medium Shading 1 Accent 6"/>
    <w:basedOn w:val="a1"/>
    <w:uiPriority w:val="63"/>
    <w:semiHidden/>
    <w:unhideWhenUsed/>
    <w:rsid w:val="008A555E"/>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4">
    <w:name w:val="Medium Shading 2"/>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A555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A555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1"/>
    <w:uiPriority w:val="45"/>
    <w:rsid w:val="008A555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Table 3D effects 1"/>
    <w:basedOn w:val="a1"/>
    <w:semiHidden/>
    <w:unhideWhenUsed/>
    <w:rsid w:val="008A555E"/>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A555E"/>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semiHidden/>
    <w:unhideWhenUsed/>
    <w:rsid w:val="008A555E"/>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A555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1"/>
    <w:semiHidden/>
    <w:unhideWhenUsed/>
    <w:rsid w:val="008A555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1"/>
    <w:semiHidden/>
    <w:unhideWhenUsed/>
    <w:rsid w:val="008A555E"/>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1"/>
    <w:semiHidden/>
    <w:unhideWhenUsed/>
    <w:rsid w:val="008A555E"/>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A555E"/>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1"/>
    <w:semiHidden/>
    <w:unhideWhenUsed/>
    <w:rsid w:val="008A555E"/>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1"/>
    <w:semiHidden/>
    <w:unhideWhenUsed/>
    <w:rsid w:val="008A555E"/>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A555E"/>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olumns 2"/>
    <w:basedOn w:val="a1"/>
    <w:semiHidden/>
    <w:unhideWhenUsed/>
    <w:rsid w:val="008A555E"/>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Columns 3"/>
    <w:basedOn w:val="a1"/>
    <w:semiHidden/>
    <w:unhideWhenUsed/>
    <w:rsid w:val="008A555E"/>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3">
    <w:name w:val="Table Columns 4"/>
    <w:basedOn w:val="a1"/>
    <w:semiHidden/>
    <w:unhideWhenUsed/>
    <w:rsid w:val="008A555E"/>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1"/>
    <w:semiHidden/>
    <w:unhideWhenUsed/>
    <w:rsid w:val="008A555E"/>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0">
    <w:name w:val="Table Contemporary"/>
    <w:basedOn w:val="a1"/>
    <w:semiHidden/>
    <w:unhideWhenUsed/>
    <w:rsid w:val="008A555E"/>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1">
    <w:name w:val="Table Elegant"/>
    <w:basedOn w:val="a1"/>
    <w:semiHidden/>
    <w:unhideWhenUsed/>
    <w:rsid w:val="008A555E"/>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9">
    <w:name w:val="Table Grid 2"/>
    <w:basedOn w:val="a1"/>
    <w:semiHidden/>
    <w:unhideWhenUsed/>
    <w:rsid w:val="008A555E"/>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1"/>
    <w:semiHidden/>
    <w:unhideWhenUsed/>
    <w:rsid w:val="008A555E"/>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semiHidden/>
    <w:unhideWhenUsed/>
    <w:rsid w:val="008A555E"/>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1"/>
    <w:semiHidden/>
    <w:unhideWhenUsed/>
    <w:rsid w:val="008A555E"/>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A555E"/>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A555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a">
    <w:name w:val="Table List 1"/>
    <w:basedOn w:val="a1"/>
    <w:semiHidden/>
    <w:unhideWhenUsed/>
    <w:rsid w:val="008A555E"/>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List 2"/>
    <w:basedOn w:val="a1"/>
    <w:semiHidden/>
    <w:unhideWhenUsed/>
    <w:rsid w:val="008A555E"/>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1"/>
    <w:semiHidden/>
    <w:unhideWhenUsed/>
    <w:rsid w:val="008A555E"/>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A555E"/>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1"/>
    <w:semiHidden/>
    <w:unhideWhenUsed/>
    <w:rsid w:val="008A555E"/>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A555E"/>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2">
    <w:name w:val="Table Professional"/>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A555E"/>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imple 2"/>
    <w:basedOn w:val="a1"/>
    <w:semiHidden/>
    <w:unhideWhenUsed/>
    <w:rsid w:val="008A555E"/>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A555E"/>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1"/>
    <w:semiHidden/>
    <w:unhideWhenUsed/>
    <w:rsid w:val="008A555E"/>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Theme"/>
    <w:basedOn w:val="a1"/>
    <w:semiHidden/>
    <w:unhideWhenUsed/>
    <w:rsid w:val="008A555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8A555E"/>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1"/>
    <w:semiHidden/>
    <w:unhideWhenUsed/>
    <w:rsid w:val="008A555E"/>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1"/>
    <w:semiHidden/>
    <w:unhideWhenUsed/>
    <w:rsid w:val="008A555E"/>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51">
    <w:name w:val="List 5"/>
    <w:basedOn w:val="a"/>
    <w:semiHidden/>
    <w:unhideWhenUsed/>
    <w:rsid w:val="008A555E"/>
    <w:pPr>
      <w:ind w:left="1415" w:hanging="283"/>
      <w:contextualSpacing/>
    </w:pPr>
  </w:style>
  <w:style w:type="paragraph" w:customStyle="1" w:styleId="EQ">
    <w:name w:val="EQ"/>
    <w:basedOn w:val="a"/>
    <w:next w:val="a"/>
    <w:rsid w:val="008A555E"/>
    <w:pPr>
      <w:keepLines/>
      <w:tabs>
        <w:tab w:val="center" w:pos="4536"/>
        <w:tab w:val="right" w:pos="9072"/>
      </w:tabs>
    </w:pPr>
    <w:rPr>
      <w:noProof/>
    </w:rPr>
  </w:style>
  <w:style w:type="paragraph" w:customStyle="1" w:styleId="EditorsNote">
    <w:name w:val="Editor's Note"/>
    <w:basedOn w:val="NO"/>
    <w:rsid w:val="008A555E"/>
    <w:rPr>
      <w:color w:val="FF0000"/>
    </w:rPr>
  </w:style>
  <w:style w:type="paragraph" w:customStyle="1" w:styleId="LD">
    <w:name w:val="LD"/>
    <w:rsid w:val="008A55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8A555E"/>
    <w:pPr>
      <w:keepNext/>
      <w:spacing w:after="0"/>
    </w:pPr>
    <w:rPr>
      <w:rFonts w:ascii="Arial" w:hAnsi="Arial"/>
      <w:sz w:val="18"/>
    </w:rPr>
  </w:style>
  <w:style w:type="paragraph" w:customStyle="1" w:styleId="NW">
    <w:name w:val="NW"/>
    <w:basedOn w:val="NO"/>
    <w:rsid w:val="008A555E"/>
    <w:pPr>
      <w:spacing w:after="0"/>
    </w:pPr>
  </w:style>
  <w:style w:type="paragraph" w:styleId="af4">
    <w:name w:val="header"/>
    <w:basedOn w:val="a"/>
    <w:link w:val="Char0"/>
    <w:unhideWhenUsed/>
    <w:rsid w:val="00045D7D"/>
    <w:pPr>
      <w:tabs>
        <w:tab w:val="center" w:pos="4513"/>
        <w:tab w:val="right" w:pos="9026"/>
      </w:tabs>
      <w:spacing w:after="0"/>
    </w:pPr>
  </w:style>
  <w:style w:type="character" w:customStyle="1" w:styleId="Char0">
    <w:name w:val="页眉 Char"/>
    <w:basedOn w:val="a0"/>
    <w:link w:val="af4"/>
    <w:rsid w:val="00045D7D"/>
    <w:rPr>
      <w:rFonts w:eastAsia="Times New Roman"/>
    </w:rPr>
  </w:style>
  <w:style w:type="paragraph" w:styleId="af5">
    <w:name w:val="footer"/>
    <w:basedOn w:val="a"/>
    <w:link w:val="Char1"/>
    <w:unhideWhenUsed/>
    <w:rsid w:val="00045D7D"/>
    <w:pPr>
      <w:tabs>
        <w:tab w:val="center" w:pos="4513"/>
        <w:tab w:val="right" w:pos="9026"/>
      </w:tabs>
      <w:spacing w:after="0"/>
    </w:pPr>
  </w:style>
  <w:style w:type="character" w:customStyle="1" w:styleId="Char1">
    <w:name w:val="页脚 Char"/>
    <w:basedOn w:val="a0"/>
    <w:link w:val="af5"/>
    <w:rsid w:val="00045D7D"/>
    <w:rPr>
      <w:rFonts w:eastAsia="Times New Roman"/>
    </w:rPr>
  </w:style>
  <w:style w:type="paragraph" w:styleId="af6">
    <w:name w:val="Balloon Text"/>
    <w:basedOn w:val="a"/>
    <w:link w:val="Char2"/>
    <w:semiHidden/>
    <w:unhideWhenUsed/>
    <w:rsid w:val="008B1F8E"/>
    <w:pPr>
      <w:spacing w:after="0"/>
    </w:pPr>
    <w:rPr>
      <w:rFonts w:ascii="宋体" w:eastAsia="宋体"/>
      <w:sz w:val="18"/>
      <w:szCs w:val="18"/>
    </w:rPr>
  </w:style>
  <w:style w:type="character" w:customStyle="1" w:styleId="Char2">
    <w:name w:val="批注框文本 Char"/>
    <w:basedOn w:val="a0"/>
    <w:link w:val="af6"/>
    <w:semiHidden/>
    <w:rsid w:val="008B1F8E"/>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55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A55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8A555E"/>
    <w:pPr>
      <w:pBdr>
        <w:top w:val="none" w:sz="0" w:space="0" w:color="auto"/>
      </w:pBdr>
      <w:spacing w:before="180"/>
      <w:outlineLvl w:val="1"/>
    </w:pPr>
    <w:rPr>
      <w:sz w:val="32"/>
    </w:rPr>
  </w:style>
  <w:style w:type="paragraph" w:styleId="3">
    <w:name w:val="heading 3"/>
    <w:basedOn w:val="2"/>
    <w:next w:val="a"/>
    <w:qFormat/>
    <w:rsid w:val="008A555E"/>
    <w:pPr>
      <w:spacing w:before="120"/>
      <w:outlineLvl w:val="2"/>
    </w:pPr>
    <w:rPr>
      <w:sz w:val="28"/>
    </w:rPr>
  </w:style>
  <w:style w:type="paragraph" w:styleId="4">
    <w:name w:val="heading 4"/>
    <w:basedOn w:val="3"/>
    <w:next w:val="a"/>
    <w:link w:val="4Char"/>
    <w:qFormat/>
    <w:rsid w:val="008A555E"/>
    <w:pPr>
      <w:ind w:left="1418" w:hanging="1418"/>
      <w:outlineLvl w:val="3"/>
    </w:pPr>
    <w:rPr>
      <w:sz w:val="24"/>
    </w:rPr>
  </w:style>
  <w:style w:type="paragraph" w:styleId="5">
    <w:name w:val="heading 5"/>
    <w:basedOn w:val="4"/>
    <w:next w:val="a"/>
    <w:qFormat/>
    <w:rsid w:val="008A555E"/>
    <w:pPr>
      <w:ind w:left="1701" w:hanging="1701"/>
      <w:outlineLvl w:val="4"/>
    </w:pPr>
    <w:rPr>
      <w:sz w:val="22"/>
    </w:rPr>
  </w:style>
  <w:style w:type="paragraph" w:styleId="6">
    <w:name w:val="heading 6"/>
    <w:basedOn w:val="H6"/>
    <w:next w:val="a"/>
    <w:semiHidden/>
    <w:qFormat/>
    <w:rsid w:val="00CF6ED5"/>
    <w:pPr>
      <w:numPr>
        <w:ilvl w:val="5"/>
        <w:numId w:val="14"/>
      </w:numPr>
      <w:outlineLvl w:val="5"/>
    </w:pPr>
  </w:style>
  <w:style w:type="paragraph" w:styleId="7">
    <w:name w:val="heading 7"/>
    <w:basedOn w:val="H6"/>
    <w:next w:val="a"/>
    <w:semiHidden/>
    <w:qFormat/>
    <w:rsid w:val="00CF6ED5"/>
    <w:pPr>
      <w:numPr>
        <w:ilvl w:val="6"/>
        <w:numId w:val="14"/>
      </w:numPr>
      <w:outlineLvl w:val="6"/>
    </w:pPr>
  </w:style>
  <w:style w:type="paragraph" w:styleId="8">
    <w:name w:val="heading 8"/>
    <w:basedOn w:val="1"/>
    <w:next w:val="a"/>
    <w:qFormat/>
    <w:rsid w:val="008A555E"/>
    <w:pPr>
      <w:ind w:left="0" w:firstLine="0"/>
      <w:outlineLvl w:val="7"/>
    </w:pPr>
  </w:style>
  <w:style w:type="paragraph" w:styleId="9">
    <w:name w:val="heading 9"/>
    <w:basedOn w:val="8"/>
    <w:next w:val="a"/>
    <w:qFormat/>
    <w:rsid w:val="008A55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A555E"/>
    <w:pPr>
      <w:ind w:left="1985" w:hanging="1985"/>
      <w:outlineLvl w:val="9"/>
    </w:pPr>
    <w:rPr>
      <w:sz w:val="20"/>
    </w:rPr>
  </w:style>
  <w:style w:type="paragraph" w:styleId="a3">
    <w:name w:val="List"/>
    <w:basedOn w:val="a"/>
    <w:rsid w:val="008A555E"/>
    <w:pPr>
      <w:ind w:left="283" w:hanging="283"/>
      <w:contextualSpacing/>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table" w:customStyle="1" w:styleId="GridTable1Light">
    <w:name w:val="Grid Table 1 Light"/>
    <w:basedOn w:val="a1"/>
    <w:uiPriority w:val="46"/>
    <w:rsid w:val="008A555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8A555E"/>
  </w:style>
  <w:style w:type="paragraph" w:styleId="11">
    <w:name w:val="index 1"/>
    <w:basedOn w:val="a"/>
    <w:next w:val="a"/>
    <w:autoRedefine/>
    <w:semiHidden/>
    <w:unhideWhenUsed/>
    <w:rsid w:val="008A555E"/>
    <w:pPr>
      <w:spacing w:after="0"/>
      <w:ind w:left="200" w:hanging="200"/>
    </w:pPr>
  </w:style>
  <w:style w:type="paragraph" w:styleId="20">
    <w:name w:val="List 2"/>
    <w:basedOn w:val="a"/>
    <w:semiHidden/>
    <w:unhideWhenUsed/>
    <w:rsid w:val="008A555E"/>
    <w:pPr>
      <w:ind w:left="566" w:hanging="283"/>
      <w:contextualSpacing/>
    </w:p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1"/>
    <w:uiPriority w:val="39"/>
    <w:rsid w:val="00CF6ED5"/>
    <w:pPr>
      <w:ind w:left="1134" w:hanging="1134"/>
    </w:pPr>
  </w:style>
  <w:style w:type="paragraph" w:styleId="21">
    <w:name w:val="toc 2"/>
    <w:basedOn w:val="10"/>
    <w:uiPriority w:val="39"/>
    <w:rsid w:val="00CF6ED5"/>
    <w:pPr>
      <w:keepNext w:val="0"/>
      <w:spacing w:before="0"/>
      <w:ind w:left="851" w:hanging="851"/>
    </w:pPr>
    <w:rPr>
      <w:sz w:val="20"/>
    </w:rPr>
  </w:style>
  <w:style w:type="table" w:customStyle="1" w:styleId="GridTable1LightAccent1">
    <w:name w:val="Grid Table 1 Light Accent 1"/>
    <w:basedOn w:val="a1"/>
    <w:uiPriority w:val="46"/>
    <w:rsid w:val="008A555E"/>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1"/>
    <w:next w:val="a"/>
    <w:rsid w:val="008A555E"/>
    <w:pPr>
      <w:outlineLvl w:val="9"/>
    </w:pPr>
  </w:style>
  <w:style w:type="table" w:customStyle="1" w:styleId="PlainTable1">
    <w:name w:val="Plain Table 1"/>
    <w:basedOn w:val="a1"/>
    <w:uiPriority w:val="41"/>
    <w:rsid w:val="008A555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a"/>
    <w:link w:val="NOZchn"/>
    <w:rsid w:val="008A555E"/>
    <w:pPr>
      <w:keepLines/>
      <w:ind w:left="1135" w:hanging="851"/>
    </w:pPr>
  </w:style>
  <w:style w:type="paragraph" w:customStyle="1" w:styleId="PL">
    <w:name w:val="PL"/>
    <w:link w:val="PLChar"/>
    <w:qFormat/>
    <w:rsid w:val="008A5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A555E"/>
    <w:pPr>
      <w:jc w:val="right"/>
    </w:pPr>
  </w:style>
  <w:style w:type="paragraph" w:customStyle="1" w:styleId="TAL">
    <w:name w:val="TAL"/>
    <w:basedOn w:val="a"/>
    <w:link w:val="TALChar"/>
    <w:rsid w:val="008A555E"/>
    <w:pPr>
      <w:keepNext/>
      <w:keepLines/>
      <w:spacing w:after="0"/>
    </w:pPr>
    <w:rPr>
      <w:rFonts w:ascii="Arial" w:hAnsi="Arial"/>
      <w:sz w:val="18"/>
    </w:rPr>
  </w:style>
  <w:style w:type="paragraph" w:customStyle="1" w:styleId="TAH">
    <w:name w:val="TAH"/>
    <w:basedOn w:val="TAC"/>
    <w:link w:val="TAHChar"/>
    <w:rsid w:val="008A555E"/>
    <w:rPr>
      <w:b/>
    </w:rPr>
  </w:style>
  <w:style w:type="paragraph" w:customStyle="1" w:styleId="TAC">
    <w:name w:val="TAC"/>
    <w:basedOn w:val="TAL"/>
    <w:link w:val="TACChar"/>
    <w:rsid w:val="008A555E"/>
    <w:pPr>
      <w:jc w:val="center"/>
    </w:pPr>
  </w:style>
  <w:style w:type="table" w:styleId="a4">
    <w:name w:val="Light Grid"/>
    <w:basedOn w:val="a1"/>
    <w:uiPriority w:val="62"/>
    <w:semiHidden/>
    <w:unhideWhenUsed/>
    <w:rsid w:val="008A555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a"/>
    <w:link w:val="EXCar"/>
    <w:rsid w:val="008A555E"/>
    <w:pPr>
      <w:keepLines/>
      <w:ind w:left="1702" w:hanging="1418"/>
    </w:pPr>
  </w:style>
  <w:style w:type="paragraph" w:customStyle="1" w:styleId="FP">
    <w:name w:val="FP"/>
    <w:basedOn w:val="a"/>
    <w:rsid w:val="008A555E"/>
    <w:pPr>
      <w:spacing w:after="0"/>
    </w:pPr>
  </w:style>
  <w:style w:type="table" w:customStyle="1" w:styleId="PlainTable2">
    <w:name w:val="Plain Table 2"/>
    <w:basedOn w:val="a1"/>
    <w:uiPriority w:val="42"/>
    <w:rsid w:val="008A555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8A555E"/>
    <w:pPr>
      <w:spacing w:after="0"/>
    </w:pPr>
  </w:style>
  <w:style w:type="paragraph" w:customStyle="1" w:styleId="B1">
    <w:name w:val="B1"/>
    <w:basedOn w:val="a3"/>
    <w:link w:val="B1Char"/>
    <w:rsid w:val="008A555E"/>
    <w:pPr>
      <w:ind w:left="568" w:hanging="284"/>
      <w:contextualSpacing w:val="0"/>
    </w:pPr>
  </w:style>
  <w:style w:type="paragraph" w:styleId="60">
    <w:name w:val="toc 6"/>
    <w:basedOn w:val="50"/>
    <w:next w:val="a"/>
    <w:uiPriority w:val="39"/>
    <w:rsid w:val="00CF6ED5"/>
    <w:pPr>
      <w:ind w:left="1985" w:hanging="1985"/>
    </w:pPr>
  </w:style>
  <w:style w:type="paragraph" w:styleId="31">
    <w:name w:val="List 3"/>
    <w:basedOn w:val="a"/>
    <w:semiHidden/>
    <w:unhideWhenUsed/>
    <w:rsid w:val="008A555E"/>
    <w:pPr>
      <w:ind w:left="849" w:hanging="283"/>
      <w:contextualSpacing/>
    </w:pPr>
  </w:style>
  <w:style w:type="table" w:customStyle="1" w:styleId="GridTable1LightAccent2">
    <w:name w:val="Grid Table 1 Light Accent 2"/>
    <w:basedOn w:val="a1"/>
    <w:uiPriority w:val="46"/>
    <w:rsid w:val="008A555E"/>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a"/>
    <w:link w:val="THChar"/>
    <w:rsid w:val="008A555E"/>
    <w:pPr>
      <w:keepNext/>
      <w:keepLines/>
      <w:spacing w:before="60"/>
      <w:jc w:val="center"/>
    </w:pPr>
    <w:rPr>
      <w:rFonts w:ascii="Arial" w:hAnsi="Arial"/>
      <w:b/>
    </w:rPr>
  </w:style>
  <w:style w:type="paragraph" w:customStyle="1" w:styleId="ZA">
    <w:name w:val="ZA"/>
    <w:rsid w:val="008A55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A55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A55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A55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A555E"/>
    <w:pPr>
      <w:ind w:left="851" w:hanging="851"/>
    </w:pPr>
  </w:style>
  <w:style w:type="paragraph" w:customStyle="1" w:styleId="B4">
    <w:name w:val="B4"/>
    <w:basedOn w:val="41"/>
    <w:rsid w:val="008A555E"/>
    <w:pPr>
      <w:ind w:left="1418" w:hanging="284"/>
      <w:contextualSpacing w:val="0"/>
    </w:pPr>
  </w:style>
  <w:style w:type="paragraph" w:customStyle="1" w:styleId="TF">
    <w:name w:val="TF"/>
    <w:basedOn w:val="TH"/>
    <w:link w:val="TFChar"/>
    <w:rsid w:val="008A555E"/>
    <w:pPr>
      <w:keepNext w:val="0"/>
      <w:spacing w:before="0" w:after="240"/>
    </w:pPr>
  </w:style>
  <w:style w:type="paragraph" w:styleId="41">
    <w:name w:val="List 4"/>
    <w:basedOn w:val="a"/>
    <w:semiHidden/>
    <w:unhideWhenUsed/>
    <w:rsid w:val="008A555E"/>
    <w:pPr>
      <w:ind w:left="1132" w:hanging="283"/>
      <w:contextualSpacing/>
    </w:pPr>
  </w:style>
  <w:style w:type="paragraph" w:customStyle="1" w:styleId="B2">
    <w:name w:val="B2"/>
    <w:basedOn w:val="20"/>
    <w:link w:val="B2Char"/>
    <w:rsid w:val="008A555E"/>
    <w:pPr>
      <w:ind w:left="851" w:hanging="284"/>
      <w:contextualSpacing w:val="0"/>
    </w:pPr>
  </w:style>
  <w:style w:type="paragraph" w:customStyle="1" w:styleId="B3">
    <w:name w:val="B3"/>
    <w:basedOn w:val="31"/>
    <w:rsid w:val="008A555E"/>
    <w:pPr>
      <w:ind w:left="1135" w:hanging="284"/>
      <w:contextualSpacing w:val="0"/>
    </w:pPr>
  </w:style>
  <w:style w:type="paragraph" w:styleId="a5">
    <w:name w:val="Body Text"/>
    <w:basedOn w:val="a"/>
    <w:link w:val="Char"/>
    <w:semiHidden/>
    <w:unhideWhenUsed/>
    <w:rsid w:val="008A555E"/>
    <w:pPr>
      <w:spacing w:after="120"/>
    </w:pPr>
  </w:style>
  <w:style w:type="character" w:customStyle="1" w:styleId="Char">
    <w:name w:val="正文文本 Char"/>
    <w:basedOn w:val="a0"/>
    <w:link w:val="a5"/>
    <w:semiHidden/>
    <w:rsid w:val="008A555E"/>
    <w:rPr>
      <w:lang w:eastAsia="en-US"/>
    </w:rPr>
  </w:style>
  <w:style w:type="paragraph" w:customStyle="1" w:styleId="B5">
    <w:name w:val="B5"/>
    <w:basedOn w:val="51"/>
    <w:rsid w:val="008A555E"/>
    <w:pPr>
      <w:ind w:left="1702" w:hanging="284"/>
      <w:contextualSpacing w:val="0"/>
    </w:pPr>
  </w:style>
  <w:style w:type="paragraph" w:customStyle="1" w:styleId="ZV">
    <w:name w:val="ZV"/>
    <w:basedOn w:val="ZU"/>
    <w:rsid w:val="008A555E"/>
    <w:pPr>
      <w:framePr w:wrap="notBeside" w:y="16161"/>
    </w:pPr>
  </w:style>
  <w:style w:type="table" w:styleId="a6">
    <w:name w:val="Colorful Grid"/>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a"/>
    <w:rsid w:val="00CF6ED5"/>
    <w:rPr>
      <w:i/>
      <w:color w:val="0000FF"/>
    </w:rPr>
  </w:style>
  <w:style w:type="table" w:styleId="-1">
    <w:name w:val="Colorful Grid Accent 1"/>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
    <w:name w:val="Colorful Grid Accent 2"/>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a7">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74026F"/>
    <w:rPr>
      <w:color w:val="0563C1"/>
      <w:u w:val="single"/>
    </w:rPr>
  </w:style>
  <w:style w:type="table" w:styleId="-3">
    <w:name w:val="Colorful Grid Accent 3"/>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
    <w:name w:val="Grid Table 1 Light Accent 3"/>
    <w:basedOn w:val="a1"/>
    <w:uiPriority w:val="46"/>
    <w:rsid w:val="008A555E"/>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EXCar">
    <w:name w:val="EX Car"/>
    <w:link w:val="EX"/>
    <w:rsid w:val="008A6D4A"/>
    <w:rPr>
      <w:rFonts w:eastAsia="Times New Roman"/>
    </w:rPr>
  </w:style>
  <w:style w:type="table" w:styleId="-4">
    <w:name w:val="Colorful Grid Accent 4"/>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Colorful Grid Accent 5"/>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customStyle="1" w:styleId="ListTable1Light">
    <w:name w:val="List Table 1 Light"/>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
    <w:name w:val="Colorful Grid Accent 6"/>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9">
    <w:name w:val="Colorful List"/>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0">
    <w:name w:val="Colorful List Accent 2"/>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Char">
    <w:name w:val="标题 4 Char"/>
    <w:link w:val="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table" w:customStyle="1" w:styleId="GridTable1LightAccent4">
    <w:name w:val="Grid Table 1 Light Accent 4"/>
    <w:basedOn w:val="a1"/>
    <w:uiPriority w:val="46"/>
    <w:rsid w:val="008A555E"/>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A555E"/>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ab">
    <w:name w:val="Dark List"/>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
    <w:name w:val="Dark List Accent 1"/>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1">
    <w:name w:val="Dark List Accent 2"/>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0">
    <w:name w:val="Dark List Accent 3"/>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0">
    <w:name w:val="Dark List Accent 4"/>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rsid w:val="00B12100"/>
    <w:rPr>
      <w:rFonts w:ascii="Arial" w:eastAsia="Times New Roman" w:hAnsi="Arial"/>
      <w:b/>
    </w:rPr>
  </w:style>
  <w:style w:type="table" w:customStyle="1" w:styleId="GridTable1LightAccent6">
    <w:name w:val="Grid Table 1 Light Accent 6"/>
    <w:basedOn w:val="a1"/>
    <w:uiPriority w:val="46"/>
    <w:rsid w:val="008A555E"/>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31">
    <w:name w:val="Colorful List Accent 3"/>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1Char">
    <w:name w:val="标题 1 Char"/>
    <w:basedOn w:val="a0"/>
    <w:link w:val="1"/>
    <w:rsid w:val="004029F7"/>
    <w:rPr>
      <w:rFonts w:ascii="Arial" w:eastAsia="Times New Roman" w:hAnsi="Arial"/>
      <w:sz w:val="36"/>
    </w:rPr>
  </w:style>
  <w:style w:type="table" w:styleId="-41">
    <w:name w:val="Colorful List Accent 4"/>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character" w:customStyle="1" w:styleId="B2Char">
    <w:name w:val="B2 Char"/>
    <w:link w:val="B2"/>
    <w:qFormat/>
    <w:rsid w:val="004029F7"/>
    <w:rPr>
      <w:rFonts w:eastAsia="Times New Roman"/>
    </w:rPr>
  </w:style>
  <w:style w:type="paragraph" w:styleId="ac">
    <w:name w:val="Normal (Web)"/>
    <w:basedOn w:val="a"/>
    <w:uiPriority w:val="99"/>
    <w:unhideWhenUsed/>
    <w:rsid w:val="00403885"/>
    <w:pPr>
      <w:spacing w:before="100" w:beforeAutospacing="1" w:after="100" w:afterAutospacing="1"/>
    </w:pPr>
    <w:rPr>
      <w:rFonts w:ascii="宋体" w:eastAsia="宋体" w:hAnsi="宋体" w:cs="宋体"/>
      <w:sz w:val="24"/>
      <w:szCs w:val="24"/>
      <w:lang w:val="en-US" w:eastAsia="zh-CN"/>
    </w:rPr>
  </w:style>
  <w:style w:type="table" w:customStyle="1" w:styleId="ListTable1LightAccent1">
    <w:name w:val="List Table 1 Light Accent 1"/>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
    <w:name w:val="List Table 1 Light Accent 2"/>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
    <w:name w:val="List Table 1 Light Accent 3"/>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
    <w:name w:val="List Table 1 Light Accent 4"/>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
    <w:name w:val="List Table 1 Light Accent 5"/>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0">
    <w:name w:val="Colorful List Accent 5"/>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0">
    <w:name w:val="Colorful List Accent 6"/>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d">
    <w:name w:val="Colorful Shading"/>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8A555E"/>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2">
    <w:name w:val="Colorful Shading Accent 4"/>
    <w:basedOn w:val="a1"/>
    <w:uiPriority w:val="71"/>
    <w:semiHidden/>
    <w:unhideWhenUsed/>
    <w:rsid w:val="008A555E"/>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1"/>
    <w:uiPriority w:val="71"/>
    <w:semiHidden/>
    <w:unhideWhenUsed/>
    <w:rsid w:val="008A555E"/>
    <w:rPr>
      <w:color w:val="000000" w:themeColor="text1"/>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8A555E"/>
    <w:rPr>
      <w:color w:val="000000" w:themeColor="text1"/>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52">
    <w:name w:val="Dark List Accent 5"/>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
    <w:name w:val="Grid Table 2"/>
    <w:basedOn w:val="a1"/>
    <w:uiPriority w:val="47"/>
    <w:rsid w:val="008A555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1"/>
    <w:uiPriority w:val="47"/>
    <w:rsid w:val="008A555E"/>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2Accent2">
    <w:name w:val="Grid Table 2 Accent 2"/>
    <w:basedOn w:val="a1"/>
    <w:uiPriority w:val="47"/>
    <w:rsid w:val="008A555E"/>
    <w:tblPr>
      <w:tblStyleRowBandSize w:val="1"/>
      <w:tblStyleColBandSize w:val="1"/>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
    <w:name w:val="Grid Table 2 Accent 3"/>
    <w:basedOn w:val="a1"/>
    <w:uiPriority w:val="47"/>
    <w:rsid w:val="008A555E"/>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
    <w:name w:val="Grid Table 2 Accent 4"/>
    <w:basedOn w:val="a1"/>
    <w:uiPriority w:val="47"/>
    <w:rsid w:val="008A555E"/>
    <w:tblPr>
      <w:tblStyleRowBandSize w:val="1"/>
      <w:tblStyleColBandSize w:val="1"/>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
    <w:name w:val="Grid Table 2 Accent 5"/>
    <w:basedOn w:val="a1"/>
    <w:uiPriority w:val="47"/>
    <w:rsid w:val="008A555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
    <w:name w:val="Grid Table 2 Accent 6"/>
    <w:basedOn w:val="a1"/>
    <w:uiPriority w:val="47"/>
    <w:rsid w:val="008A555E"/>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
    <w:name w:val="Grid Table 3"/>
    <w:basedOn w:val="a1"/>
    <w:uiPriority w:val="48"/>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1"/>
    <w:uiPriority w:val="48"/>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
    <w:name w:val="Grid Table 3 Accent 2"/>
    <w:basedOn w:val="a1"/>
    <w:uiPriority w:val="48"/>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
    <w:name w:val="Grid Table 3 Accent 3"/>
    <w:basedOn w:val="a1"/>
    <w:uiPriority w:val="48"/>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
    <w:name w:val="Grid Table 3 Accent 4"/>
    <w:basedOn w:val="a1"/>
    <w:uiPriority w:val="48"/>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
    <w:name w:val="Grid Table 3 Accent 5"/>
    <w:basedOn w:val="a1"/>
    <w:uiPriority w:val="48"/>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
    <w:name w:val="Grid Table 3 Accent 6"/>
    <w:basedOn w:val="a1"/>
    <w:uiPriority w:val="48"/>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
    <w:name w:val="Grid Table 4"/>
    <w:basedOn w:val="a1"/>
    <w:uiPriority w:val="49"/>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
    <w:name w:val="Grid Table 4 Accent 2"/>
    <w:basedOn w:val="a1"/>
    <w:uiPriority w:val="49"/>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
    <w:name w:val="Grid Table 4 Accent 3"/>
    <w:basedOn w:val="a1"/>
    <w:uiPriority w:val="49"/>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
    <w:name w:val="Grid Table 4 Accent 4"/>
    <w:basedOn w:val="a1"/>
    <w:uiPriority w:val="49"/>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
    <w:name w:val="Grid Table 4 Accent 5"/>
    <w:basedOn w:val="a1"/>
    <w:uiPriority w:val="49"/>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
    <w:name w:val="Grid Table 4 Accent 6"/>
    <w:basedOn w:val="a1"/>
    <w:uiPriority w:val="49"/>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
    <w:name w:val="Grid Table 5 Dark"/>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
    <w:name w:val="Grid Table 5 Dark Accent 2"/>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
    <w:name w:val="Grid Table 5 Dark Accent 3"/>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
    <w:name w:val="Grid Table 5 Dark Accent 5"/>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
    <w:name w:val="Grid Table 5 Dark Accent 6"/>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
    <w:name w:val="Grid Table 6 Colorful"/>
    <w:basedOn w:val="a1"/>
    <w:uiPriority w:val="51"/>
    <w:rsid w:val="008A555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
    <w:name w:val="Grid Table 6 Colorful Accent 2"/>
    <w:basedOn w:val="a1"/>
    <w:uiPriority w:val="51"/>
    <w:rsid w:val="008A555E"/>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
    <w:name w:val="Grid Table 6 Colorful Accent 3"/>
    <w:basedOn w:val="a1"/>
    <w:uiPriority w:val="51"/>
    <w:rsid w:val="008A555E"/>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
    <w:name w:val="Grid Table 6 Colorful Accent 4"/>
    <w:basedOn w:val="a1"/>
    <w:uiPriority w:val="51"/>
    <w:rsid w:val="008A555E"/>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
    <w:name w:val="Grid Table 6 Colorful Accent 5"/>
    <w:basedOn w:val="a1"/>
    <w:uiPriority w:val="51"/>
    <w:rsid w:val="008A555E"/>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
    <w:name w:val="Grid Table 6 Colorful Accent 6"/>
    <w:basedOn w:val="a1"/>
    <w:uiPriority w:val="51"/>
    <w:rsid w:val="008A555E"/>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
    <w:name w:val="Grid Table 7 Colorful"/>
    <w:basedOn w:val="a1"/>
    <w:uiPriority w:val="52"/>
    <w:rsid w:val="008A555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1"/>
    <w:uiPriority w:val="52"/>
    <w:rsid w:val="008A555E"/>
    <w:rPr>
      <w:color w:val="2F5496" w:themeColor="accent1" w:themeShade="BF"/>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
    <w:name w:val="Grid Table 7 Colorful Accent 2"/>
    <w:basedOn w:val="a1"/>
    <w:uiPriority w:val="52"/>
    <w:rsid w:val="008A555E"/>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
    <w:name w:val="Grid Table 7 Colorful Accent 3"/>
    <w:basedOn w:val="a1"/>
    <w:uiPriority w:val="52"/>
    <w:rsid w:val="008A555E"/>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
    <w:name w:val="Grid Table 7 Colorful Accent 4"/>
    <w:basedOn w:val="a1"/>
    <w:uiPriority w:val="52"/>
    <w:rsid w:val="008A555E"/>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
    <w:name w:val="Grid Table 7 Colorful Accent 5"/>
    <w:basedOn w:val="a1"/>
    <w:uiPriority w:val="52"/>
    <w:rsid w:val="008A555E"/>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
    <w:name w:val="Grid Table 7 Colorful Accent 6"/>
    <w:basedOn w:val="a1"/>
    <w:uiPriority w:val="52"/>
    <w:rsid w:val="008A555E"/>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3">
    <w:name w:val="Light Grid Accent 1"/>
    <w:basedOn w:val="a1"/>
    <w:uiPriority w:val="62"/>
    <w:semiHidden/>
    <w:unhideWhenUsed/>
    <w:rsid w:val="008A555E"/>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3">
    <w:name w:val="Light Grid Accent 2"/>
    <w:basedOn w:val="a1"/>
    <w:uiPriority w:val="62"/>
    <w:semiHidden/>
    <w:unhideWhenUsed/>
    <w:rsid w:val="008A555E"/>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3">
    <w:name w:val="Light Grid Accent 3"/>
    <w:basedOn w:val="a1"/>
    <w:uiPriority w:val="62"/>
    <w:semiHidden/>
    <w:unhideWhenUsed/>
    <w:rsid w:val="008A555E"/>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3">
    <w:name w:val="Light Grid Accent 4"/>
    <w:basedOn w:val="a1"/>
    <w:uiPriority w:val="62"/>
    <w:semiHidden/>
    <w:unhideWhenUsed/>
    <w:rsid w:val="008A555E"/>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3">
    <w:name w:val="Light Grid Accent 5"/>
    <w:basedOn w:val="a1"/>
    <w:uiPriority w:val="62"/>
    <w:semiHidden/>
    <w:unhideWhenUsed/>
    <w:rsid w:val="008A555E"/>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3">
    <w:name w:val="Light Grid Accent 6"/>
    <w:basedOn w:val="a1"/>
    <w:uiPriority w:val="62"/>
    <w:semiHidden/>
    <w:unhideWhenUsed/>
    <w:rsid w:val="008A555E"/>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e">
    <w:name w:val="Light List"/>
    <w:basedOn w:val="a1"/>
    <w:uiPriority w:val="61"/>
    <w:semiHidden/>
    <w:unhideWhenUsed/>
    <w:rsid w:val="008A555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8A555E"/>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4">
    <w:name w:val="Light List Accent 2"/>
    <w:basedOn w:val="a1"/>
    <w:uiPriority w:val="61"/>
    <w:semiHidden/>
    <w:unhideWhenUsed/>
    <w:rsid w:val="008A555E"/>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4">
    <w:name w:val="Light List Accent 3"/>
    <w:basedOn w:val="a1"/>
    <w:uiPriority w:val="61"/>
    <w:semiHidden/>
    <w:unhideWhenUsed/>
    <w:rsid w:val="008A555E"/>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4">
    <w:name w:val="Light List Accent 4"/>
    <w:basedOn w:val="a1"/>
    <w:uiPriority w:val="61"/>
    <w:semiHidden/>
    <w:unhideWhenUsed/>
    <w:rsid w:val="008A555E"/>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4">
    <w:name w:val="Light List Accent 5"/>
    <w:basedOn w:val="a1"/>
    <w:uiPriority w:val="61"/>
    <w:semiHidden/>
    <w:unhideWhenUsed/>
    <w:rsid w:val="008A555E"/>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4">
    <w:name w:val="Light List Accent 6"/>
    <w:basedOn w:val="a1"/>
    <w:uiPriority w:val="61"/>
    <w:semiHidden/>
    <w:unhideWhenUsed/>
    <w:rsid w:val="008A555E"/>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
    <w:name w:val="Light Shading"/>
    <w:basedOn w:val="a1"/>
    <w:uiPriority w:val="60"/>
    <w:semiHidden/>
    <w:unhideWhenUsed/>
    <w:rsid w:val="008A555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8A555E"/>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5">
    <w:name w:val="Light Shading Accent 2"/>
    <w:basedOn w:val="a1"/>
    <w:uiPriority w:val="60"/>
    <w:semiHidden/>
    <w:unhideWhenUsed/>
    <w:rsid w:val="008A555E"/>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5">
    <w:name w:val="Light Shading Accent 3"/>
    <w:basedOn w:val="a1"/>
    <w:uiPriority w:val="60"/>
    <w:semiHidden/>
    <w:unhideWhenUsed/>
    <w:rsid w:val="008A555E"/>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Shading Accent 4"/>
    <w:basedOn w:val="a1"/>
    <w:uiPriority w:val="60"/>
    <w:semiHidden/>
    <w:unhideWhenUsed/>
    <w:rsid w:val="008A555E"/>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5">
    <w:name w:val="Light Shading Accent 5"/>
    <w:basedOn w:val="a1"/>
    <w:uiPriority w:val="60"/>
    <w:semiHidden/>
    <w:unhideWhenUsed/>
    <w:rsid w:val="008A555E"/>
    <w:rPr>
      <w:color w:val="2E74B5" w:themeColor="accent5" w:themeShade="BF"/>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5">
    <w:name w:val="Light Shading Accent 6"/>
    <w:basedOn w:val="a1"/>
    <w:uiPriority w:val="60"/>
    <w:semiHidden/>
    <w:unhideWhenUsed/>
    <w:rsid w:val="008A555E"/>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1LightAccent6">
    <w:name w:val="List Table 1 Light Accent 6"/>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
    <w:name w:val="List Table 2"/>
    <w:basedOn w:val="a1"/>
    <w:uiPriority w:val="47"/>
    <w:rsid w:val="008A555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1"/>
    <w:uiPriority w:val="47"/>
    <w:rsid w:val="008A555E"/>
    <w:tblPr>
      <w:tblStyleRowBandSize w:val="1"/>
      <w:tblStyleColBandSize w:val="1"/>
      <w:tblInd w:w="0" w:type="dxa"/>
      <w:tblBorders>
        <w:top w:val="single" w:sz="4" w:space="0" w:color="8EAADB" w:themeColor="accent1" w:themeTint="99"/>
        <w:bottom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
    <w:name w:val="List Table 2 Accent 2"/>
    <w:basedOn w:val="a1"/>
    <w:uiPriority w:val="47"/>
    <w:rsid w:val="008A555E"/>
    <w:tblPr>
      <w:tblStyleRowBandSize w:val="1"/>
      <w:tblStyleColBandSize w:val="1"/>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
    <w:name w:val="List Table 2 Accent 3"/>
    <w:basedOn w:val="a1"/>
    <w:uiPriority w:val="47"/>
    <w:rsid w:val="008A555E"/>
    <w:tblPr>
      <w:tblStyleRowBandSize w:val="1"/>
      <w:tblStyleColBandSize w:val="1"/>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
    <w:name w:val="List Table 2 Accent 4"/>
    <w:basedOn w:val="a1"/>
    <w:uiPriority w:val="47"/>
    <w:rsid w:val="008A555E"/>
    <w:tblPr>
      <w:tblStyleRowBandSize w:val="1"/>
      <w:tblStyleColBandSize w:val="1"/>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
    <w:name w:val="List Table 2 Accent 5"/>
    <w:basedOn w:val="a1"/>
    <w:uiPriority w:val="47"/>
    <w:rsid w:val="008A555E"/>
    <w:tblPr>
      <w:tblStyleRowBandSize w:val="1"/>
      <w:tblStyleColBandSize w:val="1"/>
      <w:tblInd w:w="0" w:type="dxa"/>
      <w:tblBorders>
        <w:top w:val="single" w:sz="4" w:space="0" w:color="9CC2E5" w:themeColor="accent5" w:themeTint="99"/>
        <w:bottom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2Accent6">
    <w:name w:val="List Table 2 Accent 6"/>
    <w:basedOn w:val="a1"/>
    <w:uiPriority w:val="47"/>
    <w:rsid w:val="008A555E"/>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
    <w:name w:val="List Table 3"/>
    <w:basedOn w:val="a1"/>
    <w:uiPriority w:val="48"/>
    <w:rsid w:val="008A555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1"/>
    <w:uiPriority w:val="48"/>
    <w:rsid w:val="008A555E"/>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
    <w:name w:val="List Table 3 Accent 2"/>
    <w:basedOn w:val="a1"/>
    <w:uiPriority w:val="48"/>
    <w:rsid w:val="008A555E"/>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
    <w:name w:val="List Table 3 Accent 3"/>
    <w:basedOn w:val="a1"/>
    <w:uiPriority w:val="48"/>
    <w:rsid w:val="008A555E"/>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
    <w:name w:val="List Table 3 Accent 4"/>
    <w:basedOn w:val="a1"/>
    <w:uiPriority w:val="48"/>
    <w:rsid w:val="008A555E"/>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
    <w:name w:val="List Table 3 Accent 5"/>
    <w:basedOn w:val="a1"/>
    <w:uiPriority w:val="48"/>
    <w:rsid w:val="008A555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
    <w:name w:val="List Table 3 Accent 6"/>
    <w:basedOn w:val="a1"/>
    <w:uiPriority w:val="48"/>
    <w:rsid w:val="008A555E"/>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
    <w:name w:val="List Table 4"/>
    <w:basedOn w:val="a1"/>
    <w:uiPriority w:val="49"/>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1"/>
    <w:uiPriority w:val="49"/>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
    <w:name w:val="List Table 4 Accent 2"/>
    <w:basedOn w:val="a1"/>
    <w:uiPriority w:val="49"/>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
    <w:name w:val="List Table 4 Accent 3"/>
    <w:basedOn w:val="a1"/>
    <w:uiPriority w:val="49"/>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
    <w:name w:val="List Table 4 Accent 4"/>
    <w:basedOn w:val="a1"/>
    <w:uiPriority w:val="49"/>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
    <w:name w:val="List Table 4 Accent 5"/>
    <w:basedOn w:val="a1"/>
    <w:uiPriority w:val="49"/>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
    <w:name w:val="List Table 4 Accent 6"/>
    <w:basedOn w:val="a1"/>
    <w:uiPriority w:val="49"/>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
    <w:name w:val="List Table 5 Dark"/>
    <w:basedOn w:val="a1"/>
    <w:uiPriority w:val="50"/>
    <w:rsid w:val="008A555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A555E"/>
    <w:rPr>
      <w:color w:val="FFFFFF" w:themeColor="background1"/>
    </w:rPr>
    <w:tblPr>
      <w:tblStyleRowBandSize w:val="1"/>
      <w:tblStyleColBandSize w:val="1"/>
      <w:tblInd w:w="0" w:type="dxa"/>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CellMar>
        <w:top w:w="0" w:type="dxa"/>
        <w:left w:w="108" w:type="dxa"/>
        <w:bottom w:w="0" w:type="dxa"/>
        <w:right w:w="108" w:type="dxa"/>
      </w:tblCellMar>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A555E"/>
    <w:rPr>
      <w:color w:val="FFFFFF" w:themeColor="background1"/>
    </w:rPr>
    <w:tblPr>
      <w:tblStyleRowBandSize w:val="1"/>
      <w:tblStyleColBandSize w:val="1"/>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A555E"/>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A555E"/>
    <w:rPr>
      <w:color w:val="FFFFFF" w:themeColor="background1"/>
    </w:rPr>
    <w:tblPr>
      <w:tblStyleRowBandSize w:val="1"/>
      <w:tblStyleColBandSize w:val="1"/>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A555E"/>
    <w:rPr>
      <w:color w:val="FFFFFF" w:themeColor="background1"/>
    </w:rPr>
    <w:tblPr>
      <w:tblStyleRowBandSize w:val="1"/>
      <w:tblStyleColBandSize w:val="1"/>
      <w:tblInd w:w="0" w:type="dxa"/>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CellMar>
        <w:top w:w="0" w:type="dxa"/>
        <w:left w:w="108" w:type="dxa"/>
        <w:bottom w:w="0" w:type="dxa"/>
        <w:right w:w="108" w:type="dxa"/>
      </w:tblCellMar>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A555E"/>
    <w:rPr>
      <w:color w:val="FFFFFF" w:themeColor="background1"/>
    </w:rPr>
    <w:tblPr>
      <w:tblStyleRowBandSize w:val="1"/>
      <w:tblStyleColBandSize w:val="1"/>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A555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1"/>
    <w:uiPriority w:val="51"/>
    <w:rsid w:val="008A555E"/>
    <w:rPr>
      <w:color w:val="2F5496" w:themeColor="accent1" w:themeShade="BF"/>
    </w:r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
    <w:name w:val="List Table 6 Colorful Accent 2"/>
    <w:basedOn w:val="a1"/>
    <w:uiPriority w:val="51"/>
    <w:rsid w:val="008A555E"/>
    <w:rPr>
      <w:color w:val="C45911" w:themeColor="accent2" w:themeShade="BF"/>
    </w:rPr>
    <w:tblPr>
      <w:tblStyleRowBandSize w:val="1"/>
      <w:tblStyleColBandSize w:val="1"/>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
    <w:name w:val="List Table 6 Colorful Accent 3"/>
    <w:basedOn w:val="a1"/>
    <w:uiPriority w:val="51"/>
    <w:rsid w:val="008A555E"/>
    <w:rPr>
      <w:color w:val="7B7B7B" w:themeColor="accent3" w:themeShade="BF"/>
    </w:rPr>
    <w:tblPr>
      <w:tblStyleRowBandSize w:val="1"/>
      <w:tblStyleColBandSize w:val="1"/>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
    <w:name w:val="List Table 6 Colorful Accent 4"/>
    <w:basedOn w:val="a1"/>
    <w:uiPriority w:val="51"/>
    <w:rsid w:val="008A555E"/>
    <w:rPr>
      <w:color w:val="BF8F00" w:themeColor="accent4" w:themeShade="BF"/>
    </w:rPr>
    <w:tblPr>
      <w:tblStyleRowBandSize w:val="1"/>
      <w:tblStyleColBandSize w:val="1"/>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
    <w:name w:val="List Table 6 Colorful Accent 5"/>
    <w:basedOn w:val="a1"/>
    <w:uiPriority w:val="51"/>
    <w:rsid w:val="008A555E"/>
    <w:rPr>
      <w:color w:val="2E74B5" w:themeColor="accent5" w:themeShade="BF"/>
    </w:rPr>
    <w:tblPr>
      <w:tblStyleRowBandSize w:val="1"/>
      <w:tblStyleColBandSize w:val="1"/>
      <w:tblInd w:w="0" w:type="dxa"/>
      <w:tblBorders>
        <w:top w:val="single" w:sz="4" w:space="0" w:color="5B9BD5" w:themeColor="accent5"/>
        <w:bottom w:val="single" w:sz="4" w:space="0" w:color="5B9BD5" w:themeColor="accent5"/>
      </w:tblBorders>
      <w:tblCellMar>
        <w:top w:w="0" w:type="dxa"/>
        <w:left w:w="108" w:type="dxa"/>
        <w:bottom w:w="0" w:type="dxa"/>
        <w:right w:w="108" w:type="dxa"/>
      </w:tblCellMar>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
    <w:name w:val="List Table 6 Colorful Accent 6"/>
    <w:basedOn w:val="a1"/>
    <w:uiPriority w:val="51"/>
    <w:rsid w:val="008A555E"/>
    <w:rPr>
      <w:color w:val="538135" w:themeColor="accent6" w:themeShade="BF"/>
    </w:rPr>
    <w:tblPr>
      <w:tblStyleRowBandSize w:val="1"/>
      <w:tblStyleColBandSize w:val="1"/>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
    <w:name w:val="List Table 7 Colorful"/>
    <w:basedOn w:val="a1"/>
    <w:uiPriority w:val="52"/>
    <w:rsid w:val="008A555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A555E"/>
    <w:rPr>
      <w:color w:val="2F5496"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A555E"/>
    <w:rPr>
      <w:color w:val="C45911"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A555E"/>
    <w:rPr>
      <w:color w:val="7B7B7B"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A555E"/>
    <w:rPr>
      <w:color w:val="BF8F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A555E"/>
    <w:rPr>
      <w:color w:val="2E74B5"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A555E"/>
    <w:rPr>
      <w:color w:val="538135"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2">
    <w:name w:val="Medium Grid 1"/>
    <w:basedOn w:val="a1"/>
    <w:uiPriority w:val="67"/>
    <w:semiHidden/>
    <w:unhideWhenUsed/>
    <w:rsid w:val="008A555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1"/>
    <w:uiPriority w:val="67"/>
    <w:semiHidden/>
    <w:unhideWhenUsed/>
    <w:rsid w:val="008A555E"/>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
    <w:name w:val="Medium Grid 1 Accent 2"/>
    <w:basedOn w:val="a1"/>
    <w:uiPriority w:val="67"/>
    <w:semiHidden/>
    <w:unhideWhenUsed/>
    <w:rsid w:val="008A555E"/>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
    <w:name w:val="Medium Grid 1 Accent 3"/>
    <w:basedOn w:val="a1"/>
    <w:uiPriority w:val="67"/>
    <w:semiHidden/>
    <w:unhideWhenUsed/>
    <w:rsid w:val="008A555E"/>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
    <w:name w:val="Medium Grid 1 Accent 4"/>
    <w:basedOn w:val="a1"/>
    <w:uiPriority w:val="67"/>
    <w:semiHidden/>
    <w:unhideWhenUsed/>
    <w:rsid w:val="008A555E"/>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
    <w:name w:val="Medium Grid 1 Accent 5"/>
    <w:basedOn w:val="a1"/>
    <w:uiPriority w:val="67"/>
    <w:semiHidden/>
    <w:unhideWhenUsed/>
    <w:rsid w:val="008A555E"/>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
    <w:name w:val="Medium Grid 1 Accent 6"/>
    <w:basedOn w:val="a1"/>
    <w:uiPriority w:val="67"/>
    <w:semiHidden/>
    <w:unhideWhenUsed/>
    <w:rsid w:val="008A555E"/>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2">
    <w:name w:val="Medium Grid 2"/>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
    <w:name w:val="Medium Grid 2 Accent 2"/>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
    <w:name w:val="Medium Grid 2 Accent 3"/>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
    <w:name w:val="Medium Grid 2 Accent 4"/>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
    <w:name w:val="Medium Grid 2 Accent 5"/>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
    <w:name w:val="Medium Grid 2 Accent 6"/>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2">
    <w:name w:val="Medium Grid 3"/>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3">
    <w:name w:val="Medium List 1"/>
    <w:basedOn w:val="a1"/>
    <w:uiPriority w:val="65"/>
    <w:semiHidden/>
    <w:unhideWhenUsed/>
    <w:rsid w:val="008A555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8A555E"/>
    <w:rPr>
      <w:color w:val="000000" w:themeColor="text1"/>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1"/>
    <w:uiPriority w:val="65"/>
    <w:semiHidden/>
    <w:unhideWhenUsed/>
    <w:rsid w:val="008A555E"/>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8A555E"/>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8A555E"/>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8A555E"/>
    <w:rPr>
      <w:color w:val="000000" w:themeColor="text1"/>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1"/>
    <w:uiPriority w:val="65"/>
    <w:semiHidden/>
    <w:unhideWhenUsed/>
    <w:rsid w:val="008A555E"/>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3">
    <w:name w:val="Medium List 2"/>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Shading 1"/>
    <w:basedOn w:val="a1"/>
    <w:uiPriority w:val="63"/>
    <w:semiHidden/>
    <w:unhideWhenUsed/>
    <w:rsid w:val="008A555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1"/>
    <w:uiPriority w:val="63"/>
    <w:semiHidden/>
    <w:unhideWhenUsed/>
    <w:rsid w:val="008A555E"/>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1">
    <w:name w:val="Medium Shading 1 Accent 2"/>
    <w:basedOn w:val="a1"/>
    <w:uiPriority w:val="63"/>
    <w:semiHidden/>
    <w:unhideWhenUsed/>
    <w:rsid w:val="008A555E"/>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1">
    <w:name w:val="Medium Shading 1 Accent 3"/>
    <w:basedOn w:val="a1"/>
    <w:uiPriority w:val="63"/>
    <w:semiHidden/>
    <w:unhideWhenUsed/>
    <w:rsid w:val="008A555E"/>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1">
    <w:name w:val="Medium Shading 1 Accent 4"/>
    <w:basedOn w:val="a1"/>
    <w:uiPriority w:val="63"/>
    <w:semiHidden/>
    <w:unhideWhenUsed/>
    <w:rsid w:val="008A555E"/>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1">
    <w:name w:val="Medium Shading 1 Accent 5"/>
    <w:basedOn w:val="a1"/>
    <w:uiPriority w:val="63"/>
    <w:semiHidden/>
    <w:unhideWhenUsed/>
    <w:rsid w:val="008A555E"/>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1">
    <w:name w:val="Medium Shading 1 Accent 6"/>
    <w:basedOn w:val="a1"/>
    <w:uiPriority w:val="63"/>
    <w:semiHidden/>
    <w:unhideWhenUsed/>
    <w:rsid w:val="008A555E"/>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4">
    <w:name w:val="Medium Shading 2"/>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A555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A555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1"/>
    <w:uiPriority w:val="45"/>
    <w:rsid w:val="008A555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Table 3D effects 1"/>
    <w:basedOn w:val="a1"/>
    <w:semiHidden/>
    <w:unhideWhenUsed/>
    <w:rsid w:val="008A555E"/>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A555E"/>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semiHidden/>
    <w:unhideWhenUsed/>
    <w:rsid w:val="008A555E"/>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A555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1"/>
    <w:semiHidden/>
    <w:unhideWhenUsed/>
    <w:rsid w:val="008A555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1"/>
    <w:semiHidden/>
    <w:unhideWhenUsed/>
    <w:rsid w:val="008A555E"/>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1"/>
    <w:semiHidden/>
    <w:unhideWhenUsed/>
    <w:rsid w:val="008A555E"/>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A555E"/>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1"/>
    <w:semiHidden/>
    <w:unhideWhenUsed/>
    <w:rsid w:val="008A555E"/>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1"/>
    <w:semiHidden/>
    <w:unhideWhenUsed/>
    <w:rsid w:val="008A555E"/>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A555E"/>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olumns 2"/>
    <w:basedOn w:val="a1"/>
    <w:semiHidden/>
    <w:unhideWhenUsed/>
    <w:rsid w:val="008A555E"/>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Columns 3"/>
    <w:basedOn w:val="a1"/>
    <w:semiHidden/>
    <w:unhideWhenUsed/>
    <w:rsid w:val="008A555E"/>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3">
    <w:name w:val="Table Columns 4"/>
    <w:basedOn w:val="a1"/>
    <w:semiHidden/>
    <w:unhideWhenUsed/>
    <w:rsid w:val="008A555E"/>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1"/>
    <w:semiHidden/>
    <w:unhideWhenUsed/>
    <w:rsid w:val="008A555E"/>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0">
    <w:name w:val="Table Contemporary"/>
    <w:basedOn w:val="a1"/>
    <w:semiHidden/>
    <w:unhideWhenUsed/>
    <w:rsid w:val="008A555E"/>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1">
    <w:name w:val="Table Elegant"/>
    <w:basedOn w:val="a1"/>
    <w:semiHidden/>
    <w:unhideWhenUsed/>
    <w:rsid w:val="008A555E"/>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9">
    <w:name w:val="Table Grid 2"/>
    <w:basedOn w:val="a1"/>
    <w:semiHidden/>
    <w:unhideWhenUsed/>
    <w:rsid w:val="008A555E"/>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1"/>
    <w:semiHidden/>
    <w:unhideWhenUsed/>
    <w:rsid w:val="008A555E"/>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semiHidden/>
    <w:unhideWhenUsed/>
    <w:rsid w:val="008A555E"/>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1"/>
    <w:semiHidden/>
    <w:unhideWhenUsed/>
    <w:rsid w:val="008A555E"/>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A555E"/>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A555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a">
    <w:name w:val="Table List 1"/>
    <w:basedOn w:val="a1"/>
    <w:semiHidden/>
    <w:unhideWhenUsed/>
    <w:rsid w:val="008A555E"/>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List 2"/>
    <w:basedOn w:val="a1"/>
    <w:semiHidden/>
    <w:unhideWhenUsed/>
    <w:rsid w:val="008A555E"/>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1"/>
    <w:semiHidden/>
    <w:unhideWhenUsed/>
    <w:rsid w:val="008A555E"/>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A555E"/>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1"/>
    <w:semiHidden/>
    <w:unhideWhenUsed/>
    <w:rsid w:val="008A555E"/>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A555E"/>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2">
    <w:name w:val="Table Professional"/>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A555E"/>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imple 2"/>
    <w:basedOn w:val="a1"/>
    <w:semiHidden/>
    <w:unhideWhenUsed/>
    <w:rsid w:val="008A555E"/>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A555E"/>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1"/>
    <w:semiHidden/>
    <w:unhideWhenUsed/>
    <w:rsid w:val="008A555E"/>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Theme"/>
    <w:basedOn w:val="a1"/>
    <w:semiHidden/>
    <w:unhideWhenUsed/>
    <w:rsid w:val="008A555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8A555E"/>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1"/>
    <w:semiHidden/>
    <w:unhideWhenUsed/>
    <w:rsid w:val="008A555E"/>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1"/>
    <w:semiHidden/>
    <w:unhideWhenUsed/>
    <w:rsid w:val="008A555E"/>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51">
    <w:name w:val="List 5"/>
    <w:basedOn w:val="a"/>
    <w:semiHidden/>
    <w:unhideWhenUsed/>
    <w:rsid w:val="008A555E"/>
    <w:pPr>
      <w:ind w:left="1415" w:hanging="283"/>
      <w:contextualSpacing/>
    </w:pPr>
  </w:style>
  <w:style w:type="paragraph" w:customStyle="1" w:styleId="EQ">
    <w:name w:val="EQ"/>
    <w:basedOn w:val="a"/>
    <w:next w:val="a"/>
    <w:rsid w:val="008A555E"/>
    <w:pPr>
      <w:keepLines/>
      <w:tabs>
        <w:tab w:val="center" w:pos="4536"/>
        <w:tab w:val="right" w:pos="9072"/>
      </w:tabs>
    </w:pPr>
    <w:rPr>
      <w:noProof/>
    </w:rPr>
  </w:style>
  <w:style w:type="paragraph" w:customStyle="1" w:styleId="EditorsNote">
    <w:name w:val="Editor's Note"/>
    <w:basedOn w:val="NO"/>
    <w:rsid w:val="008A555E"/>
    <w:rPr>
      <w:color w:val="FF0000"/>
    </w:rPr>
  </w:style>
  <w:style w:type="paragraph" w:customStyle="1" w:styleId="LD">
    <w:name w:val="LD"/>
    <w:rsid w:val="008A55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8A555E"/>
    <w:pPr>
      <w:keepNext/>
      <w:spacing w:after="0"/>
    </w:pPr>
    <w:rPr>
      <w:rFonts w:ascii="Arial" w:hAnsi="Arial"/>
      <w:sz w:val="18"/>
    </w:rPr>
  </w:style>
  <w:style w:type="paragraph" w:customStyle="1" w:styleId="NW">
    <w:name w:val="NW"/>
    <w:basedOn w:val="NO"/>
    <w:rsid w:val="008A555E"/>
    <w:pPr>
      <w:spacing w:after="0"/>
    </w:pPr>
  </w:style>
  <w:style w:type="paragraph" w:styleId="af4">
    <w:name w:val="header"/>
    <w:basedOn w:val="a"/>
    <w:link w:val="Char0"/>
    <w:unhideWhenUsed/>
    <w:rsid w:val="00045D7D"/>
    <w:pPr>
      <w:tabs>
        <w:tab w:val="center" w:pos="4513"/>
        <w:tab w:val="right" w:pos="9026"/>
      </w:tabs>
      <w:spacing w:after="0"/>
    </w:pPr>
  </w:style>
  <w:style w:type="character" w:customStyle="1" w:styleId="Char0">
    <w:name w:val="页眉 Char"/>
    <w:basedOn w:val="a0"/>
    <w:link w:val="af4"/>
    <w:rsid w:val="00045D7D"/>
    <w:rPr>
      <w:rFonts w:eastAsia="Times New Roman"/>
    </w:rPr>
  </w:style>
  <w:style w:type="paragraph" w:styleId="af5">
    <w:name w:val="footer"/>
    <w:basedOn w:val="a"/>
    <w:link w:val="Char1"/>
    <w:unhideWhenUsed/>
    <w:rsid w:val="00045D7D"/>
    <w:pPr>
      <w:tabs>
        <w:tab w:val="center" w:pos="4513"/>
        <w:tab w:val="right" w:pos="9026"/>
      </w:tabs>
      <w:spacing w:after="0"/>
    </w:pPr>
  </w:style>
  <w:style w:type="character" w:customStyle="1" w:styleId="Char1">
    <w:name w:val="页脚 Char"/>
    <w:basedOn w:val="a0"/>
    <w:link w:val="af5"/>
    <w:rsid w:val="00045D7D"/>
    <w:rPr>
      <w:rFonts w:eastAsia="Times New Roman"/>
    </w:rPr>
  </w:style>
  <w:style w:type="paragraph" w:styleId="af6">
    <w:name w:val="Balloon Text"/>
    <w:basedOn w:val="a"/>
    <w:link w:val="Char2"/>
    <w:semiHidden/>
    <w:unhideWhenUsed/>
    <w:rsid w:val="008B1F8E"/>
    <w:pPr>
      <w:spacing w:after="0"/>
    </w:pPr>
    <w:rPr>
      <w:rFonts w:ascii="宋体" w:eastAsia="宋体"/>
      <w:sz w:val="18"/>
      <w:szCs w:val="18"/>
    </w:rPr>
  </w:style>
  <w:style w:type="character" w:customStyle="1" w:styleId="Char2">
    <w:name w:val="批注框文本 Char"/>
    <w:basedOn w:val="a0"/>
    <w:link w:val="af6"/>
    <w:semiHidden/>
    <w:rsid w:val="008B1F8E"/>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file:///D:\ZTE\3GPP\Meeting\CT4_107E-Bis\docs\C4-220070.zip"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1111.vsdx"/><Relationship Id="rId42" Type="http://schemas.openxmlformats.org/officeDocument/2006/relationships/hyperlink" Target="file:///D:\ZTE\3GPP\Meeting\CT4_107E-Bis\docs\C4-220348.zi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D:\ZTE\3GPP\Meeting\CT4_107E-Bis\docs\C4-220459.zip" TargetMode="External"/><Relationship Id="rId46" Type="http://schemas.openxmlformats.org/officeDocument/2006/relationships/hyperlink" Target="file:///D:\ZTE\3GPP\Meeting\CT4_107E-Bis\docs\C4-220284.zip" TargetMode="Externa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hyperlink" Target="file:///D:\ZTE\3GPP\Meeting\CT4_107E-Bis\docs\C4-22034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file:///D:\ZTE\3GPP\Meeting\CT4_107E-Bis\docs\C4-220357.zip" TargetMode="External"/><Relationship Id="rId40" Type="http://schemas.openxmlformats.org/officeDocument/2006/relationships/hyperlink" Target="file:///D:\ZTE\3GPP\Meeting\CT4_107E-Bis\docs\C4-220345.zip" TargetMode="External"/><Relationship Id="rId45" Type="http://schemas.openxmlformats.org/officeDocument/2006/relationships/hyperlink" Target="file:///D:\ZTE\3GPP\Meeting\CT4_107E-Bis\docs\C4-220413.zip" TargetMode="Externa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hyperlink" Target="file:///D:\ZTE\3GPP\Meeting\CT4_107E-Bis\docs\C4-220379.zip" TargetMode="External"/><Relationship Id="rId49"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file:///D:\ZTE\3GPP\Meeting\CT4_107E-Bis\docs\C4-22041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hyperlink" Target="file:///D:\ZTE\3GPP\Meeting\CT4_107E-Bis\docs\C4-220378.zip" TargetMode="External"/><Relationship Id="rId43" Type="http://schemas.openxmlformats.org/officeDocument/2006/relationships/hyperlink" Target="file:///D:\ZTE\3GPP\Meeting\CT4_107E-Bis\docs\C4-220372.zip" TargetMode="External"/><Relationship Id="rId48" Type="http://schemas.openxmlformats.org/officeDocument/2006/relationships/footer" Target="foot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48598-9BC6-4E40-8C66-E3AA2567F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62</Pages>
  <Words>21628</Words>
  <Characters>123286</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61</cp:revision>
  <cp:lastPrinted>2019-02-25T14:05:00Z</cp:lastPrinted>
  <dcterms:created xsi:type="dcterms:W3CDTF">2022-02-01T09:52:00Z</dcterms:created>
  <dcterms:modified xsi:type="dcterms:W3CDTF">2022-03-02T02:56:00Z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