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634783AE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F31EC">
        <w:rPr>
          <w:b/>
          <w:noProof/>
          <w:sz w:val="24"/>
        </w:rPr>
        <w:t>7-bis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F31EC">
        <w:rPr>
          <w:b/>
          <w:noProof/>
          <w:sz w:val="24"/>
        </w:rPr>
        <w:t>20</w:t>
      </w:r>
      <w:r w:rsidR="008650F2">
        <w:rPr>
          <w:b/>
          <w:noProof/>
          <w:sz w:val="24"/>
        </w:rPr>
        <w:t>447</w:t>
      </w:r>
    </w:p>
    <w:p w14:paraId="6E852CD9" w14:textId="3F374A9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9F31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067A2">
        <w:rPr>
          <w:b/>
          <w:noProof/>
          <w:sz w:val="24"/>
        </w:rPr>
        <w:t>2</w:t>
      </w:r>
      <w:r w:rsidR="009F31EC">
        <w:rPr>
          <w:b/>
          <w:noProof/>
          <w:sz w:val="24"/>
        </w:rPr>
        <w:t>1</w:t>
      </w:r>
      <w:r w:rsidR="009F31E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9F31EC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F31EC">
        <w:rPr>
          <w:b/>
          <w:noProof/>
          <w:sz w:val="24"/>
        </w:rPr>
        <w:t>2</w:t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</w:r>
      <w:r w:rsidR="008650F2" w:rsidRPr="008650F2">
        <w:rPr>
          <w:b/>
          <w:noProof/>
          <w:sz w:val="18"/>
        </w:rPr>
        <w:tab/>
        <w:t>was C4-220300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342DF" w:rsidR="001E41F3" w:rsidRPr="00410371" w:rsidRDefault="0012169A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E21E" w:rsidR="001E41F3" w:rsidRPr="00410371" w:rsidRDefault="006E4F20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66871" w:rsidR="001E41F3" w:rsidRPr="00410371" w:rsidRDefault="00824B79" w:rsidP="009F31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9F31EC">
              <w:rPr>
                <w:b/>
                <w:noProof/>
                <w:sz w:val="28"/>
              </w:rPr>
              <w:t>4</w:t>
            </w:r>
            <w:r w:rsidR="00097956">
              <w:rPr>
                <w:b/>
                <w:noProof/>
                <w:sz w:val="28"/>
              </w:rPr>
              <w:t>.</w:t>
            </w:r>
            <w:r w:rsidR="009F31E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FFE43" w:rsidR="001E41F3" w:rsidRDefault="002E7080">
            <w:pPr>
              <w:pStyle w:val="CRCoverPage"/>
              <w:spacing w:after="0"/>
              <w:ind w:left="100"/>
              <w:rPr>
                <w:noProof/>
              </w:rPr>
            </w:pPr>
            <w:r w:rsidRPr="002E7080">
              <w:t>Miscellaneous corrections to the 5GC SBI TS Skeleton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E28EF" w:rsidR="001E41F3" w:rsidRDefault="00097956" w:rsidP="00865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31EC">
              <w:t>2</w:t>
            </w:r>
            <w:r>
              <w:t>-</w:t>
            </w:r>
            <w:r w:rsidR="009F31EC">
              <w:t>01</w:t>
            </w:r>
            <w:r>
              <w:t>-</w:t>
            </w:r>
            <w:r w:rsidR="008650F2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34551" w:rsidR="001E41F3" w:rsidRDefault="006E4F20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98B49" w:rsidR="001E41F3" w:rsidRDefault="002E7080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errors and misalignments with the drafting rules</w:t>
            </w:r>
            <w:r w:rsidR="00A83D80">
              <w:rPr>
                <w:noProof/>
              </w:rPr>
              <w:t xml:space="preserve"> (e.g. normal spaces instead of unbreakable spaces)</w:t>
            </w:r>
            <w:r>
              <w:rPr>
                <w:noProof/>
              </w:rPr>
              <w:t xml:space="preserve"> in the SBI TS Skeleton that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C6A4F" w:rsidR="00E72FEF" w:rsidRDefault="002E7080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errors and misalignments with the drafting rules in the SBI TS Skeleton.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24EF5" w:rsidR="003941C3" w:rsidRDefault="002E7080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new TSs that are based on the SBI TS Skeleton is not improved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0CBB" w:rsidR="001E41F3" w:rsidRDefault="00707E9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D11F6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 xml:space="preserve">proposes changes only to the SBI TS Skeleton referenced by </w:t>
            </w:r>
            <w:r w:rsidR="002E7080">
              <w:rPr>
                <w:noProof/>
              </w:rPr>
              <w:t>3GPP </w:t>
            </w:r>
            <w:r w:rsidR="00707E9A">
              <w:rPr>
                <w:noProof/>
              </w:rPr>
              <w:t>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20124" w14:textId="77777777" w:rsidR="00137B81" w:rsidRDefault="00137B81">
      <w:r>
        <w:separator/>
      </w:r>
    </w:p>
  </w:endnote>
  <w:endnote w:type="continuationSeparator" w:id="0">
    <w:p w14:paraId="139C3F37" w14:textId="77777777" w:rsidR="00137B81" w:rsidRDefault="0013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6D9E9" w14:textId="77777777" w:rsidR="00137B81" w:rsidRDefault="00137B81">
      <w:r>
        <w:separator/>
      </w:r>
    </w:p>
  </w:footnote>
  <w:footnote w:type="continuationSeparator" w:id="0">
    <w:p w14:paraId="66A36367" w14:textId="77777777" w:rsidR="00137B81" w:rsidRDefault="00137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12169A"/>
    <w:rsid w:val="00137B81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2E7080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511A6E"/>
    <w:rsid w:val="0051580D"/>
    <w:rsid w:val="00547111"/>
    <w:rsid w:val="00592D74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6E4F20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357F4"/>
    <w:rsid w:val="008400AC"/>
    <w:rsid w:val="008626E7"/>
    <w:rsid w:val="0086372A"/>
    <w:rsid w:val="008650F2"/>
    <w:rsid w:val="00870EE7"/>
    <w:rsid w:val="00884F76"/>
    <w:rsid w:val="008863B9"/>
    <w:rsid w:val="008A088B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C3FA9"/>
    <w:rsid w:val="009E3297"/>
    <w:rsid w:val="009F31EC"/>
    <w:rsid w:val="009F734F"/>
    <w:rsid w:val="00A246B6"/>
    <w:rsid w:val="00A47E70"/>
    <w:rsid w:val="00A50CF0"/>
    <w:rsid w:val="00A7671C"/>
    <w:rsid w:val="00A83D80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2E284-96A3-43F2-B01F-B942836B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 r2</cp:lastModifiedBy>
  <cp:revision>10</cp:revision>
  <cp:lastPrinted>1899-12-31T23:00:00Z</cp:lastPrinted>
  <dcterms:created xsi:type="dcterms:W3CDTF">2021-08-09T11:13:00Z</dcterms:created>
  <dcterms:modified xsi:type="dcterms:W3CDTF">2022-01-21T09:31:00Z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