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7A309A53" w:rsidR="00495D4A" w:rsidRPr="0090769B" w:rsidRDefault="00495D4A" w:rsidP="002A70CD">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5E319C">
              <w:rPr>
                <w:noProof w:val="0"/>
              </w:rPr>
              <w:t>1</w:t>
            </w:r>
            <w:r w:rsidRPr="0090769B">
              <w:rPr>
                <w:noProof w:val="0"/>
              </w:rPr>
              <w:t>.</w:t>
            </w:r>
            <w:r w:rsidR="002A70CD">
              <w:rPr>
                <w:noProof w:val="0"/>
              </w:rPr>
              <w:t>2</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2A70CD">
              <w:rPr>
                <w:noProof w:val="0"/>
                <w:sz w:val="32"/>
              </w:rPr>
              <w:t>1</w:t>
            </w:r>
            <w:r w:rsidR="00D57ECA">
              <w:rPr>
                <w:noProof w:val="0"/>
                <w:sz w:val="32"/>
              </w:rPr>
              <w:t>0</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8E116C"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9" o:title="5G-logo_175px"/>
                </v:shape>
              </w:pict>
            </w:r>
          </w:p>
        </w:tc>
        <w:tc>
          <w:tcPr>
            <w:tcW w:w="5540" w:type="dxa"/>
            <w:shd w:val="clear" w:color="auto" w:fill="auto"/>
          </w:tcPr>
          <w:p w14:paraId="6AC725D3" w14:textId="390AE588" w:rsidR="00885EC3" w:rsidRPr="0090769B" w:rsidRDefault="008E116C" w:rsidP="00885EC3">
            <w:pPr>
              <w:jc w:val="right"/>
            </w:pPr>
            <w:bookmarkStart w:id="8" w:name="logos"/>
            <w:r>
              <w:pict w14:anchorId="6D10D010">
                <v:shape id="_x0000_i1026" type="#_x0000_t75" style="width:127.65pt;height:73.65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650 Route des Lucioles - Sophia Antipolis</w:t>
            </w:r>
          </w:p>
          <w:p w14:paraId="5624D558"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2BA386C1" w14:textId="77777777" w:rsidR="006401A9" w:rsidRDefault="009D6D95">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6401A9">
        <w:t>Foreword</w:t>
      </w:r>
      <w:r w:rsidR="006401A9">
        <w:tab/>
      </w:r>
      <w:r w:rsidR="006401A9">
        <w:fldChar w:fldCharType="begin"/>
      </w:r>
      <w:r w:rsidR="006401A9">
        <w:instrText xml:space="preserve"> PAGEREF _Toc85471661 \h </w:instrText>
      </w:r>
      <w:r w:rsidR="006401A9">
        <w:fldChar w:fldCharType="separate"/>
      </w:r>
      <w:r w:rsidR="006401A9">
        <w:t>5</w:t>
      </w:r>
      <w:r w:rsidR="006401A9">
        <w:fldChar w:fldCharType="end"/>
      </w:r>
    </w:p>
    <w:p w14:paraId="3B755A2D" w14:textId="77777777" w:rsidR="006401A9" w:rsidRDefault="006401A9">
      <w:pPr>
        <w:pStyle w:val="TOC1"/>
        <w:rPr>
          <w:rFonts w:asciiTheme="minorHAnsi" w:eastAsiaTheme="minorEastAsia" w:hAnsiTheme="minorHAnsi" w:cstheme="minorBidi"/>
          <w:szCs w:val="22"/>
          <w:lang w:val="en-US"/>
        </w:rPr>
      </w:pPr>
      <w:r>
        <w:t>Introduction</w:t>
      </w:r>
      <w:r>
        <w:tab/>
      </w:r>
      <w:r>
        <w:fldChar w:fldCharType="begin"/>
      </w:r>
      <w:r>
        <w:instrText xml:space="preserve"> PAGEREF _Toc85471662 \h </w:instrText>
      </w:r>
      <w:r>
        <w:fldChar w:fldCharType="separate"/>
      </w:r>
      <w:r>
        <w:t>6</w:t>
      </w:r>
      <w:r>
        <w:fldChar w:fldCharType="end"/>
      </w:r>
    </w:p>
    <w:p w14:paraId="201155CE" w14:textId="77777777" w:rsidR="006401A9" w:rsidRDefault="006401A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_Toc85471663 \h </w:instrText>
      </w:r>
      <w:r>
        <w:fldChar w:fldCharType="separate"/>
      </w:r>
      <w:r>
        <w:t>7</w:t>
      </w:r>
      <w:r>
        <w:fldChar w:fldCharType="end"/>
      </w:r>
    </w:p>
    <w:p w14:paraId="54157110" w14:textId="77777777" w:rsidR="006401A9" w:rsidRDefault="006401A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_Toc85471664 \h </w:instrText>
      </w:r>
      <w:r>
        <w:fldChar w:fldCharType="separate"/>
      </w:r>
      <w:r>
        <w:t>7</w:t>
      </w:r>
      <w:r>
        <w:fldChar w:fldCharType="end"/>
      </w:r>
    </w:p>
    <w:p w14:paraId="559F599D" w14:textId="77777777" w:rsidR="006401A9" w:rsidRDefault="006401A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_Toc85471665 \h </w:instrText>
      </w:r>
      <w:r>
        <w:fldChar w:fldCharType="separate"/>
      </w:r>
      <w:r>
        <w:t>8</w:t>
      </w:r>
      <w:r>
        <w:fldChar w:fldCharType="end"/>
      </w:r>
    </w:p>
    <w:p w14:paraId="5D3DBDF7" w14:textId="77777777" w:rsidR="006401A9" w:rsidRDefault="006401A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_Toc85471666 \h </w:instrText>
      </w:r>
      <w:r>
        <w:fldChar w:fldCharType="separate"/>
      </w:r>
      <w:r>
        <w:t>8</w:t>
      </w:r>
      <w:r>
        <w:fldChar w:fldCharType="end"/>
      </w:r>
    </w:p>
    <w:p w14:paraId="24AD9615" w14:textId="77777777" w:rsidR="006401A9" w:rsidRDefault="006401A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_Toc85471667 \h </w:instrText>
      </w:r>
      <w:r>
        <w:fldChar w:fldCharType="separate"/>
      </w:r>
      <w:r>
        <w:t>8</w:t>
      </w:r>
      <w:r>
        <w:fldChar w:fldCharType="end"/>
      </w:r>
    </w:p>
    <w:p w14:paraId="326365F1" w14:textId="77777777" w:rsidR="006401A9" w:rsidRDefault="006401A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_Toc85471668 \h </w:instrText>
      </w:r>
      <w:r>
        <w:fldChar w:fldCharType="separate"/>
      </w:r>
      <w:r>
        <w:t>8</w:t>
      </w:r>
      <w:r>
        <w:fldChar w:fldCharType="end"/>
      </w:r>
    </w:p>
    <w:p w14:paraId="2A4A9EE0" w14:textId="77777777" w:rsidR="006401A9" w:rsidRDefault="006401A9">
      <w:pPr>
        <w:pStyle w:val="TOC1"/>
        <w:rPr>
          <w:rFonts w:asciiTheme="minorHAnsi" w:eastAsiaTheme="minorEastAsia" w:hAnsiTheme="minorHAnsi" w:cstheme="minorBidi"/>
          <w:szCs w:val="22"/>
          <w:lang w:val="en-US"/>
        </w:rPr>
      </w:pPr>
      <w:r>
        <w:rPr>
          <w:lang w:eastAsia="zh-CN"/>
        </w:rPr>
        <w:t>4</w:t>
      </w:r>
      <w:r>
        <w:rPr>
          <w:rFonts w:asciiTheme="minorHAnsi" w:eastAsiaTheme="minorEastAsia" w:hAnsiTheme="minorHAnsi" w:cstheme="minorBidi"/>
          <w:szCs w:val="22"/>
          <w:lang w:val="en-US"/>
        </w:rPr>
        <w:tab/>
      </w:r>
      <w:r>
        <w:rPr>
          <w:lang w:eastAsia="zh-CN"/>
        </w:rPr>
        <w:t>Selected Solutions</w:t>
      </w:r>
      <w:r>
        <w:tab/>
      </w:r>
      <w:r>
        <w:fldChar w:fldCharType="begin"/>
      </w:r>
      <w:r>
        <w:instrText xml:space="preserve"> PAGEREF _Toc85471669 \h </w:instrText>
      </w:r>
      <w:r>
        <w:fldChar w:fldCharType="separate"/>
      </w:r>
      <w:r>
        <w:t>8</w:t>
      </w:r>
      <w:r>
        <w:fldChar w:fldCharType="end"/>
      </w:r>
    </w:p>
    <w:p w14:paraId="0BBDC66E" w14:textId="77777777" w:rsidR="006401A9" w:rsidRDefault="006401A9">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_Toc85471670 \h </w:instrText>
      </w:r>
      <w:r>
        <w:fldChar w:fldCharType="separate"/>
      </w:r>
      <w:r>
        <w:t>8</w:t>
      </w:r>
      <w:r>
        <w:fldChar w:fldCharType="end"/>
      </w:r>
    </w:p>
    <w:p w14:paraId="0A720F47" w14:textId="77777777" w:rsidR="006401A9" w:rsidRDefault="006401A9">
      <w:pPr>
        <w:pStyle w:val="TOC2"/>
        <w:rPr>
          <w:rFonts w:asciiTheme="minorHAnsi" w:eastAsiaTheme="minorEastAsia" w:hAnsiTheme="minorHAnsi" w:cstheme="minorBidi"/>
          <w:sz w:val="22"/>
          <w:szCs w:val="22"/>
          <w:lang w:val="en-US"/>
        </w:rPr>
      </w:pPr>
      <w:r>
        <w:rPr>
          <w:lang w:eastAsia="zh-CN"/>
        </w:rPr>
        <w:t>4.2</w:t>
      </w:r>
      <w:r>
        <w:rPr>
          <w:rFonts w:asciiTheme="minorHAnsi" w:eastAsiaTheme="minorEastAsia" w:hAnsiTheme="minorHAnsi" w:cstheme="minorBidi"/>
          <w:sz w:val="22"/>
          <w:szCs w:val="22"/>
          <w:lang w:val="en-US"/>
        </w:rPr>
        <w:tab/>
      </w:r>
      <w:r>
        <w:t>DNS based solutions#1-4</w:t>
      </w:r>
      <w:r>
        <w:tab/>
      </w:r>
      <w:r>
        <w:fldChar w:fldCharType="begin"/>
      </w:r>
      <w:r>
        <w:instrText xml:space="preserve"> PAGEREF _Toc85471671 \h </w:instrText>
      </w:r>
      <w:r>
        <w:fldChar w:fldCharType="separate"/>
      </w:r>
      <w:r>
        <w:t>12</w:t>
      </w:r>
      <w:r>
        <w:fldChar w:fldCharType="end"/>
      </w:r>
    </w:p>
    <w:p w14:paraId="54C0DBCD" w14:textId="77777777" w:rsidR="006401A9" w:rsidRDefault="006401A9">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General</w:t>
      </w:r>
      <w:r>
        <w:tab/>
      </w:r>
      <w:r>
        <w:fldChar w:fldCharType="begin"/>
      </w:r>
      <w:r>
        <w:instrText xml:space="preserve"> PAGEREF _Toc85471672 \h </w:instrText>
      </w:r>
      <w:r>
        <w:fldChar w:fldCharType="separate"/>
      </w:r>
      <w:r>
        <w:t>12</w:t>
      </w:r>
      <w:r>
        <w:fldChar w:fldCharType="end"/>
      </w:r>
    </w:p>
    <w:p w14:paraId="05BD2C7B" w14:textId="77777777" w:rsidR="006401A9" w:rsidRDefault="006401A9">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Solution#1: DNS-SD based solution</w:t>
      </w:r>
      <w:r>
        <w:tab/>
      </w:r>
      <w:r>
        <w:fldChar w:fldCharType="begin"/>
      </w:r>
      <w:r>
        <w:instrText xml:space="preserve"> PAGEREF _Toc85471673 \h </w:instrText>
      </w:r>
      <w:r>
        <w:fldChar w:fldCharType="separate"/>
      </w:r>
      <w:r>
        <w:t>13</w:t>
      </w:r>
      <w:r>
        <w:fldChar w:fldCharType="end"/>
      </w:r>
    </w:p>
    <w:p w14:paraId="45601877" w14:textId="77777777" w:rsidR="006401A9" w:rsidRDefault="006401A9">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_Toc85471674 \h </w:instrText>
      </w:r>
      <w:r>
        <w:fldChar w:fldCharType="separate"/>
      </w:r>
      <w:r>
        <w:t>13</w:t>
      </w:r>
      <w:r>
        <w:fldChar w:fldCharType="end"/>
      </w:r>
    </w:p>
    <w:p w14:paraId="12976666" w14:textId="77777777" w:rsidR="006401A9" w:rsidRDefault="006401A9">
      <w:pPr>
        <w:pStyle w:val="TOC4"/>
        <w:rPr>
          <w:rFonts w:asciiTheme="minorHAnsi" w:eastAsiaTheme="minorEastAsia" w:hAnsiTheme="minorHAnsi" w:cstheme="minorBidi"/>
          <w:sz w:val="22"/>
          <w:szCs w:val="22"/>
          <w:lang w:val="en-US"/>
        </w:rPr>
      </w:pPr>
      <w:r>
        <w:rPr>
          <w:lang w:eastAsia="zh-CN"/>
        </w:rPr>
        <w:t>4.2.2.2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_Toc85471675 \h </w:instrText>
      </w:r>
      <w:r>
        <w:fldChar w:fldCharType="separate"/>
      </w:r>
      <w:r>
        <w:t>14</w:t>
      </w:r>
      <w:r>
        <w:fldChar w:fldCharType="end"/>
      </w:r>
    </w:p>
    <w:p w14:paraId="55401060" w14:textId="77777777" w:rsidR="006401A9" w:rsidRDefault="006401A9">
      <w:pPr>
        <w:pStyle w:val="TOC4"/>
        <w:rPr>
          <w:rFonts w:asciiTheme="minorHAnsi" w:eastAsiaTheme="minorEastAsia" w:hAnsiTheme="minorHAnsi" w:cstheme="minorBidi"/>
          <w:sz w:val="22"/>
          <w:szCs w:val="22"/>
          <w:lang w:val="en-US"/>
        </w:rPr>
      </w:pPr>
      <w:r>
        <w:rPr>
          <w:lang w:eastAsia="zh-CN"/>
        </w:rPr>
        <w:t>4.2.2.3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_Toc85471676 \h </w:instrText>
      </w:r>
      <w:r>
        <w:fldChar w:fldCharType="separate"/>
      </w:r>
      <w:r>
        <w:t>14</w:t>
      </w:r>
      <w:r>
        <w:fldChar w:fldCharType="end"/>
      </w:r>
    </w:p>
    <w:p w14:paraId="15C10AFE" w14:textId="77777777" w:rsidR="006401A9" w:rsidRDefault="006401A9">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Solution#2: Service discovery using DNS SRV records</w:t>
      </w:r>
      <w:r>
        <w:tab/>
      </w:r>
      <w:r>
        <w:fldChar w:fldCharType="begin"/>
      </w:r>
      <w:r>
        <w:instrText xml:space="preserve"> PAGEREF _Toc85471677 \h </w:instrText>
      </w:r>
      <w:r>
        <w:fldChar w:fldCharType="separate"/>
      </w:r>
      <w:r>
        <w:t>15</w:t>
      </w:r>
      <w:r>
        <w:fldChar w:fldCharType="end"/>
      </w:r>
    </w:p>
    <w:p w14:paraId="29CF7D21" w14:textId="77777777" w:rsidR="006401A9" w:rsidRDefault="006401A9">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_Toc85471678 \h </w:instrText>
      </w:r>
      <w:r>
        <w:fldChar w:fldCharType="separate"/>
      </w:r>
      <w:r>
        <w:t>15</w:t>
      </w:r>
      <w:r>
        <w:fldChar w:fldCharType="end"/>
      </w:r>
    </w:p>
    <w:p w14:paraId="18002013" w14:textId="77777777" w:rsidR="006401A9" w:rsidRDefault="006401A9">
      <w:pPr>
        <w:pStyle w:val="TOC4"/>
        <w:rPr>
          <w:rFonts w:asciiTheme="minorHAnsi" w:eastAsiaTheme="minorEastAsia" w:hAnsiTheme="minorHAnsi" w:cstheme="minorBidi"/>
          <w:sz w:val="22"/>
          <w:szCs w:val="22"/>
          <w:lang w:val="en-US"/>
        </w:rPr>
      </w:pPr>
      <w:r>
        <w:rPr>
          <w:lang w:eastAsia="zh-CN"/>
        </w:rPr>
        <w:t>4.2.3.2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_Toc85471679 \h </w:instrText>
      </w:r>
      <w:r>
        <w:fldChar w:fldCharType="separate"/>
      </w:r>
      <w:r>
        <w:t>15</w:t>
      </w:r>
      <w:r>
        <w:fldChar w:fldCharType="end"/>
      </w:r>
    </w:p>
    <w:p w14:paraId="57DB3E82" w14:textId="77777777" w:rsidR="006401A9" w:rsidRDefault="006401A9">
      <w:pPr>
        <w:pStyle w:val="TOC4"/>
        <w:rPr>
          <w:rFonts w:asciiTheme="minorHAnsi" w:eastAsiaTheme="minorEastAsia" w:hAnsiTheme="minorHAnsi" w:cstheme="minorBidi"/>
          <w:sz w:val="22"/>
          <w:szCs w:val="22"/>
          <w:lang w:val="en-US"/>
        </w:rPr>
      </w:pPr>
      <w:r>
        <w:rPr>
          <w:lang w:eastAsia="zh-CN"/>
        </w:rPr>
        <w:t>4.2.3.3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_Toc85471680 \h </w:instrText>
      </w:r>
      <w:r>
        <w:fldChar w:fldCharType="separate"/>
      </w:r>
      <w:r>
        <w:t>16</w:t>
      </w:r>
      <w:r>
        <w:fldChar w:fldCharType="end"/>
      </w:r>
    </w:p>
    <w:p w14:paraId="10F9F79E" w14:textId="77777777" w:rsidR="006401A9" w:rsidRDefault="006401A9">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Solution#3: Use of multicast address on local link (mDNS)</w:t>
      </w:r>
      <w:r>
        <w:tab/>
      </w:r>
      <w:r>
        <w:fldChar w:fldCharType="begin"/>
      </w:r>
      <w:r>
        <w:instrText xml:space="preserve"> PAGEREF _Toc85471681 \h </w:instrText>
      </w:r>
      <w:r>
        <w:fldChar w:fldCharType="separate"/>
      </w:r>
      <w:r>
        <w:t>16</w:t>
      </w:r>
      <w:r>
        <w:fldChar w:fldCharType="end"/>
      </w:r>
    </w:p>
    <w:p w14:paraId="609D1B93" w14:textId="77777777" w:rsidR="006401A9" w:rsidRDefault="006401A9">
      <w:pPr>
        <w:pStyle w:val="TOC4"/>
        <w:rPr>
          <w:rFonts w:asciiTheme="minorHAnsi" w:eastAsiaTheme="minorEastAsia" w:hAnsiTheme="minorHAnsi" w:cstheme="minorBidi"/>
          <w:sz w:val="22"/>
          <w:szCs w:val="22"/>
          <w:lang w:val="en-US"/>
        </w:rPr>
      </w:pPr>
      <w:r>
        <w:t>4.2.4.1</w:t>
      </w:r>
      <w:r>
        <w:rPr>
          <w:rFonts w:asciiTheme="minorHAnsi" w:eastAsiaTheme="minorEastAsia" w:hAnsiTheme="minorHAnsi" w:cstheme="minorBidi"/>
          <w:sz w:val="22"/>
          <w:szCs w:val="22"/>
          <w:lang w:val="en-US"/>
        </w:rPr>
        <w:tab/>
      </w:r>
      <w:r>
        <w:t>General</w:t>
      </w:r>
      <w:r>
        <w:tab/>
      </w:r>
      <w:r>
        <w:fldChar w:fldCharType="begin"/>
      </w:r>
      <w:r>
        <w:instrText xml:space="preserve"> PAGEREF _Toc85471682 \h </w:instrText>
      </w:r>
      <w:r>
        <w:fldChar w:fldCharType="separate"/>
      </w:r>
      <w:r>
        <w:t>16</w:t>
      </w:r>
      <w:r>
        <w:fldChar w:fldCharType="end"/>
      </w:r>
    </w:p>
    <w:p w14:paraId="0637B291" w14:textId="77777777" w:rsidR="006401A9" w:rsidRDefault="006401A9">
      <w:pPr>
        <w:pStyle w:val="TOC4"/>
        <w:rPr>
          <w:rFonts w:asciiTheme="minorHAnsi" w:eastAsiaTheme="minorEastAsia" w:hAnsiTheme="minorHAnsi" w:cstheme="minorBidi"/>
          <w:sz w:val="22"/>
          <w:szCs w:val="22"/>
          <w:lang w:val="en-US"/>
        </w:rPr>
      </w:pPr>
      <w:r>
        <w:t>4.2.4</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_Toc85471683 \h </w:instrText>
      </w:r>
      <w:r>
        <w:fldChar w:fldCharType="separate"/>
      </w:r>
      <w:r>
        <w:t>16</w:t>
      </w:r>
      <w:r>
        <w:fldChar w:fldCharType="end"/>
      </w:r>
    </w:p>
    <w:p w14:paraId="21CA2830" w14:textId="77777777" w:rsidR="006401A9" w:rsidRDefault="006401A9">
      <w:pPr>
        <w:pStyle w:val="TOC4"/>
        <w:rPr>
          <w:rFonts w:asciiTheme="minorHAnsi" w:eastAsiaTheme="minorEastAsia" w:hAnsiTheme="minorHAnsi" w:cstheme="minorBidi"/>
          <w:sz w:val="22"/>
          <w:szCs w:val="22"/>
          <w:lang w:val="en-US"/>
        </w:rPr>
      </w:pPr>
      <w:r>
        <w:t>4.2.4</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_Toc85471684 \h </w:instrText>
      </w:r>
      <w:r>
        <w:fldChar w:fldCharType="separate"/>
      </w:r>
      <w:r>
        <w:t>17</w:t>
      </w:r>
      <w:r>
        <w:fldChar w:fldCharType="end"/>
      </w:r>
    </w:p>
    <w:p w14:paraId="6374862A" w14:textId="77777777" w:rsidR="006401A9" w:rsidRDefault="006401A9">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 xml:space="preserve">Solution#4: Direct unicast DNS queries to </w:t>
      </w:r>
      <w:r w:rsidRPr="00EB5FF3">
        <w:rPr>
          <w:rFonts w:eastAsia="SimSun"/>
          <w:lang w:eastAsia="zh-CN"/>
        </w:rPr>
        <w:t>the target node (uDNS)</w:t>
      </w:r>
      <w:r>
        <w:tab/>
      </w:r>
      <w:r>
        <w:fldChar w:fldCharType="begin"/>
      </w:r>
      <w:r>
        <w:instrText xml:space="preserve"> PAGEREF _Toc85471685 \h </w:instrText>
      </w:r>
      <w:r>
        <w:fldChar w:fldCharType="separate"/>
      </w:r>
      <w:r>
        <w:t>17</w:t>
      </w:r>
      <w:r>
        <w:fldChar w:fldCharType="end"/>
      </w:r>
    </w:p>
    <w:p w14:paraId="084BD31A" w14:textId="77777777" w:rsidR="006401A9" w:rsidRDefault="006401A9">
      <w:pPr>
        <w:pStyle w:val="TOC4"/>
        <w:rPr>
          <w:rFonts w:asciiTheme="minorHAnsi" w:eastAsiaTheme="minorEastAsia" w:hAnsiTheme="minorHAnsi" w:cstheme="minorBidi"/>
          <w:sz w:val="22"/>
          <w:szCs w:val="22"/>
          <w:lang w:val="en-US"/>
        </w:rPr>
      </w:pPr>
      <w:r>
        <w:t>4.2.5.1</w:t>
      </w:r>
      <w:r>
        <w:rPr>
          <w:rFonts w:asciiTheme="minorHAnsi" w:eastAsiaTheme="minorEastAsia" w:hAnsiTheme="minorHAnsi" w:cstheme="minorBidi"/>
          <w:sz w:val="22"/>
          <w:szCs w:val="22"/>
          <w:lang w:val="en-US"/>
        </w:rPr>
        <w:tab/>
      </w:r>
      <w:r>
        <w:t>General</w:t>
      </w:r>
      <w:r>
        <w:tab/>
      </w:r>
      <w:r>
        <w:fldChar w:fldCharType="begin"/>
      </w:r>
      <w:r>
        <w:instrText xml:space="preserve"> PAGEREF _Toc85471686 \h </w:instrText>
      </w:r>
      <w:r>
        <w:fldChar w:fldCharType="separate"/>
      </w:r>
      <w:r>
        <w:t>17</w:t>
      </w:r>
      <w:r>
        <w:fldChar w:fldCharType="end"/>
      </w:r>
    </w:p>
    <w:p w14:paraId="5FEE37C1" w14:textId="77777777" w:rsidR="006401A9" w:rsidRDefault="006401A9">
      <w:pPr>
        <w:pStyle w:val="TOC4"/>
        <w:rPr>
          <w:rFonts w:asciiTheme="minorHAnsi" w:eastAsiaTheme="minorEastAsia" w:hAnsiTheme="minorHAnsi" w:cstheme="minorBidi"/>
          <w:sz w:val="22"/>
          <w:szCs w:val="22"/>
          <w:lang w:val="en-US"/>
        </w:rPr>
      </w:pPr>
      <w:r>
        <w:t>4.2.5</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_Toc85471687 \h </w:instrText>
      </w:r>
      <w:r>
        <w:fldChar w:fldCharType="separate"/>
      </w:r>
      <w:r>
        <w:t>18</w:t>
      </w:r>
      <w:r>
        <w:fldChar w:fldCharType="end"/>
      </w:r>
    </w:p>
    <w:p w14:paraId="50DDC081" w14:textId="77777777" w:rsidR="006401A9" w:rsidRDefault="006401A9">
      <w:pPr>
        <w:pStyle w:val="TOC4"/>
        <w:rPr>
          <w:rFonts w:asciiTheme="minorHAnsi" w:eastAsiaTheme="minorEastAsia" w:hAnsiTheme="minorHAnsi" w:cstheme="minorBidi"/>
          <w:sz w:val="22"/>
          <w:szCs w:val="22"/>
          <w:lang w:val="en-US"/>
        </w:rPr>
      </w:pPr>
      <w:r>
        <w:t>4.2.5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_Toc85471688 \h </w:instrText>
      </w:r>
      <w:r>
        <w:fldChar w:fldCharType="separate"/>
      </w:r>
      <w:r>
        <w:t>18</w:t>
      </w:r>
      <w:r>
        <w:fldChar w:fldCharType="end"/>
      </w:r>
    </w:p>
    <w:p w14:paraId="662EE316" w14:textId="77777777" w:rsidR="006401A9" w:rsidRDefault="006401A9">
      <w:pPr>
        <w:pStyle w:val="TOC3"/>
        <w:rPr>
          <w:rFonts w:asciiTheme="minorHAnsi" w:eastAsiaTheme="minorEastAsia" w:hAnsiTheme="minorHAnsi" w:cstheme="minorBidi"/>
          <w:sz w:val="22"/>
          <w:szCs w:val="22"/>
          <w:lang w:val="en-US"/>
        </w:rPr>
      </w:pPr>
      <w:r>
        <w:t>4.2.6</w:t>
      </w:r>
      <w:r>
        <w:rPr>
          <w:rFonts w:asciiTheme="minorHAnsi" w:eastAsiaTheme="minorEastAsia" w:hAnsiTheme="minorHAnsi" w:cstheme="minorBidi"/>
          <w:sz w:val="22"/>
          <w:szCs w:val="22"/>
          <w:lang w:val="en-US"/>
        </w:rPr>
        <w:tab/>
      </w:r>
      <w:r>
        <w:t>Guidelines for DNS based solutions#1-4</w:t>
      </w:r>
      <w:r>
        <w:tab/>
      </w:r>
      <w:r>
        <w:fldChar w:fldCharType="begin"/>
      </w:r>
      <w:r>
        <w:instrText xml:space="preserve"> PAGEREF _Toc85471689 \h </w:instrText>
      </w:r>
      <w:r>
        <w:fldChar w:fldCharType="separate"/>
      </w:r>
      <w:r>
        <w:t>19</w:t>
      </w:r>
      <w:r>
        <w:fldChar w:fldCharType="end"/>
      </w:r>
    </w:p>
    <w:p w14:paraId="2FCAB51C" w14:textId="77777777" w:rsidR="006401A9" w:rsidRDefault="006401A9">
      <w:pPr>
        <w:pStyle w:val="TOC2"/>
        <w:rPr>
          <w:rFonts w:asciiTheme="minorHAnsi" w:eastAsiaTheme="minorEastAsia" w:hAnsiTheme="minorHAnsi" w:cstheme="minorBidi"/>
          <w:sz w:val="22"/>
          <w:szCs w:val="22"/>
          <w:lang w:val="en-US"/>
        </w:rPr>
      </w:pPr>
      <w:r>
        <w:rPr>
          <w:lang w:eastAsia="zh-CN"/>
        </w:rPr>
        <w:t>4.3</w:t>
      </w:r>
      <w:r>
        <w:rPr>
          <w:rFonts w:asciiTheme="minorHAnsi" w:eastAsiaTheme="minorEastAsia" w:hAnsiTheme="minorHAnsi" w:cstheme="minorBidi"/>
          <w:sz w:val="22"/>
          <w:szCs w:val="22"/>
          <w:lang w:val="en-US"/>
        </w:rPr>
        <w:tab/>
      </w:r>
      <w:r w:rsidRPr="00EB5FF3">
        <w:rPr>
          <w:lang w:val="en-US"/>
        </w:rPr>
        <w:t xml:space="preserve">SCTP based solution#5 – </w:t>
      </w:r>
      <w:r w:rsidRPr="00EB5FF3">
        <w:rPr>
          <w:rFonts w:eastAsia="SimSun"/>
          <w:lang w:val="en-US" w:eastAsia="zh-CN"/>
        </w:rPr>
        <w:t>SCTP Multiplexer (Port)</w:t>
      </w:r>
      <w:r>
        <w:tab/>
      </w:r>
      <w:r>
        <w:fldChar w:fldCharType="begin"/>
      </w:r>
      <w:r>
        <w:instrText xml:space="preserve"> PAGEREF _Toc85471690 \h </w:instrText>
      </w:r>
      <w:r>
        <w:fldChar w:fldCharType="separate"/>
      </w:r>
      <w:r>
        <w:t>19</w:t>
      </w:r>
      <w:r>
        <w:fldChar w:fldCharType="end"/>
      </w:r>
    </w:p>
    <w:p w14:paraId="0E92BF27" w14:textId="77777777" w:rsidR="006401A9" w:rsidRDefault="006401A9">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_Toc85471691 \h </w:instrText>
      </w:r>
      <w:r>
        <w:fldChar w:fldCharType="separate"/>
      </w:r>
      <w:r>
        <w:t>19</w:t>
      </w:r>
      <w:r>
        <w:fldChar w:fldCharType="end"/>
      </w:r>
    </w:p>
    <w:p w14:paraId="2EBBF5B0" w14:textId="77777777" w:rsidR="006401A9" w:rsidRDefault="006401A9">
      <w:pPr>
        <w:pStyle w:val="TOC3"/>
        <w:rPr>
          <w:rFonts w:asciiTheme="minorHAnsi" w:eastAsiaTheme="minorEastAsia" w:hAnsiTheme="minorHAnsi" w:cstheme="minorBidi"/>
          <w:sz w:val="22"/>
          <w:szCs w:val="22"/>
          <w:lang w:val="en-US"/>
        </w:rPr>
      </w:pPr>
      <w:r>
        <w:t>4.3</w:t>
      </w:r>
      <w:r>
        <w:rPr>
          <w:lang w:eastAsia="zh-CN"/>
        </w:rPr>
        <w:t>.2</w:t>
      </w:r>
      <w:r>
        <w:rPr>
          <w:rFonts w:asciiTheme="minorHAnsi" w:eastAsiaTheme="minorEastAsia" w:hAnsiTheme="minorHAnsi" w:cstheme="minorBidi"/>
          <w:sz w:val="22"/>
          <w:szCs w:val="22"/>
          <w:lang w:val="en-US"/>
        </w:rPr>
        <w:tab/>
      </w:r>
      <w:r>
        <w:rPr>
          <w:lang w:eastAsia="zh-CN"/>
        </w:rPr>
        <w:t>Detailed description</w:t>
      </w:r>
      <w:r>
        <w:tab/>
      </w:r>
      <w:r>
        <w:fldChar w:fldCharType="begin"/>
      </w:r>
      <w:r>
        <w:instrText xml:space="preserve"> PAGEREF _Toc85471692 \h </w:instrText>
      </w:r>
      <w:r>
        <w:fldChar w:fldCharType="separate"/>
      </w:r>
      <w:r>
        <w:t>21</w:t>
      </w:r>
      <w:r>
        <w:fldChar w:fldCharType="end"/>
      </w:r>
    </w:p>
    <w:p w14:paraId="7BCD3574" w14:textId="77777777" w:rsidR="006401A9" w:rsidRDefault="006401A9">
      <w:pPr>
        <w:pStyle w:val="TOC3"/>
        <w:rPr>
          <w:rFonts w:asciiTheme="minorHAnsi" w:eastAsiaTheme="minorEastAsia" w:hAnsiTheme="minorHAnsi" w:cstheme="minorBidi"/>
          <w:sz w:val="22"/>
          <w:szCs w:val="22"/>
          <w:lang w:val="en-US"/>
        </w:rPr>
      </w:pPr>
      <w:r>
        <w:t>4.3</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_Toc85471693 \h </w:instrText>
      </w:r>
      <w:r>
        <w:fldChar w:fldCharType="separate"/>
      </w:r>
      <w:r>
        <w:t>22</w:t>
      </w:r>
      <w:r>
        <w:fldChar w:fldCharType="end"/>
      </w:r>
    </w:p>
    <w:p w14:paraId="0A889F27" w14:textId="77777777" w:rsidR="006401A9" w:rsidRDefault="006401A9">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Guidelines for SCTP based solution#5</w:t>
      </w:r>
      <w:r>
        <w:tab/>
      </w:r>
      <w:r>
        <w:fldChar w:fldCharType="begin"/>
      </w:r>
      <w:r>
        <w:instrText xml:space="preserve"> PAGEREF _Toc85471694 \h </w:instrText>
      </w:r>
      <w:r>
        <w:fldChar w:fldCharType="separate"/>
      </w:r>
      <w:r>
        <w:t>22</w:t>
      </w:r>
      <w:r>
        <w:fldChar w:fldCharType="end"/>
      </w:r>
    </w:p>
    <w:p w14:paraId="364E3FF5" w14:textId="77777777" w:rsidR="006401A9" w:rsidRDefault="006401A9">
      <w:pPr>
        <w:pStyle w:val="TOC2"/>
        <w:rPr>
          <w:rFonts w:asciiTheme="minorHAnsi" w:eastAsiaTheme="minorEastAsia" w:hAnsiTheme="minorHAnsi" w:cstheme="minorBidi"/>
          <w:sz w:val="22"/>
          <w:szCs w:val="22"/>
          <w:lang w:val="en-US"/>
        </w:rPr>
      </w:pPr>
      <w:r>
        <w:rPr>
          <w:lang w:eastAsia="zh-CN"/>
        </w:rPr>
        <w:t>4.4</w:t>
      </w:r>
      <w:r>
        <w:rPr>
          <w:rFonts w:asciiTheme="minorHAnsi" w:eastAsiaTheme="minorEastAsia" w:hAnsiTheme="minorHAnsi" w:cstheme="minorBidi"/>
          <w:sz w:val="22"/>
          <w:szCs w:val="22"/>
          <w:lang w:val="en-US"/>
        </w:rPr>
        <w:tab/>
      </w:r>
      <w:r>
        <w:t>3GPP allocated port number solution#6</w:t>
      </w:r>
      <w:r>
        <w:tab/>
      </w:r>
      <w:r>
        <w:fldChar w:fldCharType="begin"/>
      </w:r>
      <w:r>
        <w:instrText xml:space="preserve"> PAGEREF _Toc85471695 \h </w:instrText>
      </w:r>
      <w:r>
        <w:fldChar w:fldCharType="separate"/>
      </w:r>
      <w:r>
        <w:t>22</w:t>
      </w:r>
      <w:r>
        <w:fldChar w:fldCharType="end"/>
      </w:r>
    </w:p>
    <w:p w14:paraId="72F87AF5" w14:textId="77777777" w:rsidR="006401A9" w:rsidRDefault="006401A9">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General</w:t>
      </w:r>
      <w:r>
        <w:tab/>
      </w:r>
      <w:r>
        <w:fldChar w:fldCharType="begin"/>
      </w:r>
      <w:r>
        <w:instrText xml:space="preserve"> PAGEREF _Toc85471696 \h </w:instrText>
      </w:r>
      <w:r>
        <w:fldChar w:fldCharType="separate"/>
      </w:r>
      <w:r>
        <w:t>22</w:t>
      </w:r>
      <w:r>
        <w:fldChar w:fldCharType="end"/>
      </w:r>
    </w:p>
    <w:p w14:paraId="41920ADB" w14:textId="77777777" w:rsidR="006401A9" w:rsidRDefault="006401A9">
      <w:pPr>
        <w:pStyle w:val="TOC3"/>
        <w:rPr>
          <w:rFonts w:asciiTheme="minorHAnsi" w:eastAsiaTheme="minorEastAsia" w:hAnsiTheme="minorHAnsi" w:cstheme="minorBidi"/>
          <w:sz w:val="22"/>
          <w:szCs w:val="22"/>
          <w:lang w:val="en-US"/>
        </w:rPr>
      </w:pPr>
      <w:r>
        <w:t>4.4.2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_Toc85471697 \h </w:instrText>
      </w:r>
      <w:r>
        <w:fldChar w:fldCharType="separate"/>
      </w:r>
      <w:r>
        <w:t>23</w:t>
      </w:r>
      <w:r>
        <w:fldChar w:fldCharType="end"/>
      </w:r>
    </w:p>
    <w:p w14:paraId="1AB74528" w14:textId="77777777" w:rsidR="006401A9" w:rsidRDefault="006401A9">
      <w:pPr>
        <w:pStyle w:val="TOC3"/>
        <w:rPr>
          <w:rFonts w:asciiTheme="minorHAnsi" w:eastAsiaTheme="minorEastAsia" w:hAnsiTheme="minorHAnsi" w:cstheme="minorBidi"/>
          <w:sz w:val="22"/>
          <w:szCs w:val="22"/>
          <w:lang w:val="en-US"/>
        </w:rPr>
      </w:pPr>
      <w:r>
        <w:rPr>
          <w:lang w:eastAsia="zh-CN"/>
        </w:rPr>
        <w:t>4.4.3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_Toc85471698 \h </w:instrText>
      </w:r>
      <w:r>
        <w:fldChar w:fldCharType="separate"/>
      </w:r>
      <w:r>
        <w:t>24</w:t>
      </w:r>
      <w:r>
        <w:fldChar w:fldCharType="end"/>
      </w:r>
    </w:p>
    <w:p w14:paraId="03E4E1F5" w14:textId="77777777" w:rsidR="006401A9" w:rsidRDefault="006401A9">
      <w:pPr>
        <w:pStyle w:val="TOC3"/>
        <w:rPr>
          <w:rFonts w:asciiTheme="minorHAnsi" w:eastAsiaTheme="minorEastAsia" w:hAnsiTheme="minorHAnsi" w:cstheme="minorBidi"/>
          <w:sz w:val="22"/>
          <w:szCs w:val="22"/>
          <w:lang w:val="en-US"/>
        </w:rPr>
      </w:pPr>
      <w:r>
        <w:t>4.4.4</w:t>
      </w:r>
      <w:r>
        <w:rPr>
          <w:rFonts w:asciiTheme="minorHAnsi" w:eastAsiaTheme="minorEastAsia" w:hAnsiTheme="minorHAnsi" w:cstheme="minorBidi"/>
          <w:sz w:val="22"/>
          <w:szCs w:val="22"/>
          <w:lang w:val="en-US"/>
        </w:rPr>
        <w:tab/>
      </w:r>
      <w:r>
        <w:t>Guidelines for 3GPP allocated port number solution#6</w:t>
      </w:r>
      <w:r>
        <w:tab/>
      </w:r>
      <w:r>
        <w:fldChar w:fldCharType="begin"/>
      </w:r>
      <w:r>
        <w:instrText xml:space="preserve"> PAGEREF _Toc85471699 \h </w:instrText>
      </w:r>
      <w:r>
        <w:fldChar w:fldCharType="separate"/>
      </w:r>
      <w:r>
        <w:t>24</w:t>
      </w:r>
      <w:r>
        <w:fldChar w:fldCharType="end"/>
      </w:r>
    </w:p>
    <w:p w14:paraId="7EBD1FFC" w14:textId="77777777" w:rsidR="006401A9" w:rsidRDefault="006401A9">
      <w:pPr>
        <w:pStyle w:val="TOC2"/>
        <w:rPr>
          <w:rFonts w:asciiTheme="minorHAnsi" w:eastAsiaTheme="minorEastAsia" w:hAnsiTheme="minorHAnsi" w:cstheme="minorBidi"/>
          <w:sz w:val="22"/>
          <w:szCs w:val="22"/>
          <w:lang w:val="en-US"/>
        </w:rPr>
      </w:pPr>
      <w:r>
        <w:rPr>
          <w:lang w:eastAsia="zh-CN"/>
        </w:rPr>
        <w:t>4.5</w:t>
      </w:r>
      <w:r>
        <w:rPr>
          <w:rFonts w:asciiTheme="minorHAnsi" w:eastAsiaTheme="minorEastAsia" w:hAnsiTheme="minorHAnsi" w:cstheme="minorBidi"/>
          <w:sz w:val="22"/>
          <w:szCs w:val="22"/>
          <w:lang w:val="en-US"/>
        </w:rPr>
        <w:tab/>
      </w:r>
      <w:r>
        <w:t>OAM allocated port number solution#7</w:t>
      </w:r>
      <w:r>
        <w:tab/>
      </w:r>
      <w:r>
        <w:fldChar w:fldCharType="begin"/>
      </w:r>
      <w:r>
        <w:instrText xml:space="preserve"> PAGEREF _Toc85471700 \h </w:instrText>
      </w:r>
      <w:r>
        <w:fldChar w:fldCharType="separate"/>
      </w:r>
      <w:r>
        <w:t>24</w:t>
      </w:r>
      <w:r>
        <w:fldChar w:fldCharType="end"/>
      </w:r>
    </w:p>
    <w:p w14:paraId="3880F84A" w14:textId="77777777" w:rsidR="006401A9" w:rsidRDefault="006401A9">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General</w:t>
      </w:r>
      <w:r>
        <w:tab/>
      </w:r>
      <w:r>
        <w:fldChar w:fldCharType="begin"/>
      </w:r>
      <w:r>
        <w:instrText xml:space="preserve"> PAGEREF _Toc85471701 \h </w:instrText>
      </w:r>
      <w:r>
        <w:fldChar w:fldCharType="separate"/>
      </w:r>
      <w:r>
        <w:t>24</w:t>
      </w:r>
      <w:r>
        <w:fldChar w:fldCharType="end"/>
      </w:r>
    </w:p>
    <w:p w14:paraId="46C1FE88" w14:textId="77777777" w:rsidR="006401A9" w:rsidRDefault="006401A9">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_Toc85471702 \h </w:instrText>
      </w:r>
      <w:r>
        <w:fldChar w:fldCharType="separate"/>
      </w:r>
      <w:r>
        <w:t>24</w:t>
      </w:r>
      <w:r>
        <w:fldChar w:fldCharType="end"/>
      </w:r>
    </w:p>
    <w:p w14:paraId="1B4E8478" w14:textId="77777777" w:rsidR="006401A9" w:rsidRDefault="006401A9">
      <w:pPr>
        <w:pStyle w:val="TOC3"/>
        <w:rPr>
          <w:rFonts w:asciiTheme="minorHAnsi" w:eastAsiaTheme="minorEastAsia" w:hAnsiTheme="minorHAnsi" w:cstheme="minorBidi"/>
          <w:sz w:val="22"/>
          <w:szCs w:val="22"/>
          <w:lang w:val="en-US"/>
        </w:rPr>
      </w:pPr>
      <w:r>
        <w:t>4.5</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_Toc85471703 \h </w:instrText>
      </w:r>
      <w:r>
        <w:fldChar w:fldCharType="separate"/>
      </w:r>
      <w:r>
        <w:t>25</w:t>
      </w:r>
      <w:r>
        <w:fldChar w:fldCharType="end"/>
      </w:r>
    </w:p>
    <w:p w14:paraId="2E3CBA00" w14:textId="77777777" w:rsidR="006401A9" w:rsidRDefault="006401A9">
      <w:pPr>
        <w:pStyle w:val="TOC3"/>
        <w:rPr>
          <w:rFonts w:asciiTheme="minorHAnsi" w:eastAsiaTheme="minorEastAsia" w:hAnsiTheme="minorHAnsi" w:cstheme="minorBidi"/>
          <w:sz w:val="22"/>
          <w:szCs w:val="22"/>
          <w:lang w:val="en-US"/>
        </w:rPr>
      </w:pPr>
      <w:r>
        <w:t>4.5.4</w:t>
      </w:r>
      <w:r>
        <w:rPr>
          <w:rFonts w:asciiTheme="minorHAnsi" w:eastAsiaTheme="minorEastAsia" w:hAnsiTheme="minorHAnsi" w:cstheme="minorBidi"/>
          <w:sz w:val="22"/>
          <w:szCs w:val="22"/>
          <w:lang w:val="en-US"/>
        </w:rPr>
        <w:tab/>
      </w:r>
      <w:r>
        <w:t>Guidelines for OAM allocated port number solution7</w:t>
      </w:r>
      <w:r>
        <w:tab/>
      </w:r>
      <w:r>
        <w:fldChar w:fldCharType="begin"/>
      </w:r>
      <w:r>
        <w:instrText xml:space="preserve"> PAGEREF _Toc85471704 \h </w:instrText>
      </w:r>
      <w:r>
        <w:fldChar w:fldCharType="separate"/>
      </w:r>
      <w:r>
        <w:t>25</w:t>
      </w:r>
      <w:r>
        <w:fldChar w:fldCharType="end"/>
      </w:r>
    </w:p>
    <w:p w14:paraId="6AB853A3" w14:textId="77777777" w:rsidR="006401A9" w:rsidRDefault="006401A9">
      <w:pPr>
        <w:pStyle w:val="TOC2"/>
        <w:rPr>
          <w:rFonts w:asciiTheme="minorHAnsi" w:eastAsiaTheme="minorEastAsia" w:hAnsiTheme="minorHAnsi" w:cstheme="minorBidi"/>
          <w:sz w:val="22"/>
          <w:szCs w:val="22"/>
          <w:lang w:val="en-US"/>
        </w:rPr>
      </w:pPr>
      <w:r>
        <w:rPr>
          <w:lang w:eastAsia="zh-CN"/>
        </w:rPr>
        <w:t>4.6</w:t>
      </w:r>
      <w:r>
        <w:rPr>
          <w:rFonts w:asciiTheme="minorHAnsi" w:eastAsiaTheme="minorEastAsia" w:hAnsiTheme="minorHAnsi" w:cstheme="minorBidi"/>
          <w:sz w:val="22"/>
          <w:szCs w:val="22"/>
          <w:lang w:val="en-US"/>
        </w:rPr>
        <w:tab/>
      </w:r>
      <w:r>
        <w:t>Port Registration and Retrieval via NRF solution#8</w:t>
      </w:r>
      <w:r>
        <w:tab/>
      </w:r>
      <w:r>
        <w:fldChar w:fldCharType="begin"/>
      </w:r>
      <w:r>
        <w:instrText xml:space="preserve"> PAGEREF _Toc85471705 \h </w:instrText>
      </w:r>
      <w:r>
        <w:fldChar w:fldCharType="separate"/>
      </w:r>
      <w:r>
        <w:t>25</w:t>
      </w:r>
      <w:r>
        <w:fldChar w:fldCharType="end"/>
      </w:r>
    </w:p>
    <w:p w14:paraId="3C6D728D" w14:textId="77777777" w:rsidR="006401A9" w:rsidRDefault="006401A9">
      <w:pPr>
        <w:pStyle w:val="TOC3"/>
        <w:rPr>
          <w:rFonts w:asciiTheme="minorHAnsi" w:eastAsiaTheme="minorEastAsia" w:hAnsiTheme="minorHAnsi" w:cstheme="minorBidi"/>
          <w:sz w:val="22"/>
          <w:szCs w:val="22"/>
          <w:lang w:val="en-US"/>
        </w:rPr>
      </w:pPr>
      <w:r>
        <w:t>4.6.1</w:t>
      </w:r>
      <w:r>
        <w:rPr>
          <w:rFonts w:asciiTheme="minorHAnsi" w:eastAsiaTheme="minorEastAsia" w:hAnsiTheme="minorHAnsi" w:cstheme="minorBidi"/>
          <w:sz w:val="22"/>
          <w:szCs w:val="22"/>
          <w:lang w:val="en-US"/>
        </w:rPr>
        <w:tab/>
      </w:r>
      <w:r>
        <w:t>General</w:t>
      </w:r>
      <w:r>
        <w:tab/>
      </w:r>
      <w:r>
        <w:fldChar w:fldCharType="begin"/>
      </w:r>
      <w:r>
        <w:instrText xml:space="preserve"> PAGEREF _Toc85471706 \h </w:instrText>
      </w:r>
      <w:r>
        <w:fldChar w:fldCharType="separate"/>
      </w:r>
      <w:r>
        <w:t>25</w:t>
      </w:r>
      <w:r>
        <w:fldChar w:fldCharType="end"/>
      </w:r>
    </w:p>
    <w:p w14:paraId="4DD058FF" w14:textId="77777777" w:rsidR="006401A9" w:rsidRDefault="006401A9">
      <w:pPr>
        <w:pStyle w:val="TOC3"/>
        <w:rPr>
          <w:rFonts w:asciiTheme="minorHAnsi" w:eastAsiaTheme="minorEastAsia" w:hAnsiTheme="minorHAnsi" w:cstheme="minorBidi"/>
          <w:sz w:val="22"/>
          <w:szCs w:val="22"/>
          <w:lang w:val="en-US"/>
        </w:rPr>
      </w:pPr>
      <w:r>
        <w:t>4.6.2</w:t>
      </w:r>
      <w:r>
        <w:rPr>
          <w:rFonts w:asciiTheme="minorHAnsi" w:eastAsiaTheme="minorEastAsia" w:hAnsiTheme="minorHAnsi" w:cstheme="minorBidi"/>
          <w:sz w:val="22"/>
          <w:szCs w:val="22"/>
          <w:lang w:val="en-US"/>
        </w:rPr>
        <w:tab/>
      </w:r>
      <w:r>
        <w:t>D</w:t>
      </w:r>
      <w:r>
        <w:rPr>
          <w:lang w:eastAsia="zh-CN"/>
        </w:rPr>
        <w:t>etailed d</w:t>
      </w:r>
      <w:r>
        <w:t>escription</w:t>
      </w:r>
      <w:r>
        <w:tab/>
      </w:r>
      <w:r>
        <w:fldChar w:fldCharType="begin"/>
      </w:r>
      <w:r>
        <w:instrText xml:space="preserve"> PAGEREF _Toc85471707 \h </w:instrText>
      </w:r>
      <w:r>
        <w:fldChar w:fldCharType="separate"/>
      </w:r>
      <w:r>
        <w:t>26</w:t>
      </w:r>
      <w:r>
        <w:fldChar w:fldCharType="end"/>
      </w:r>
    </w:p>
    <w:p w14:paraId="4CF31D4E" w14:textId="77777777" w:rsidR="006401A9" w:rsidRDefault="006401A9">
      <w:pPr>
        <w:pStyle w:val="TOC3"/>
        <w:rPr>
          <w:rFonts w:asciiTheme="minorHAnsi" w:eastAsiaTheme="minorEastAsia" w:hAnsiTheme="minorHAnsi" w:cstheme="minorBidi"/>
          <w:sz w:val="22"/>
          <w:szCs w:val="22"/>
          <w:lang w:val="en-US"/>
        </w:rPr>
      </w:pPr>
      <w:r>
        <w:t>4.6</w:t>
      </w:r>
      <w:r>
        <w:rPr>
          <w:lang w:eastAsia="zh-CN"/>
        </w:rPr>
        <w:t>.3</w:t>
      </w:r>
      <w:r>
        <w:rPr>
          <w:rFonts w:asciiTheme="minorHAnsi" w:eastAsiaTheme="minorEastAsia" w:hAnsiTheme="minorHAnsi" w:cstheme="minorBidi"/>
          <w:sz w:val="22"/>
          <w:szCs w:val="22"/>
          <w:lang w:val="en-US"/>
        </w:rPr>
        <w:tab/>
      </w:r>
      <w:r>
        <w:rPr>
          <w:lang w:eastAsia="zh-CN"/>
        </w:rPr>
        <w:t>Pros and cons</w:t>
      </w:r>
      <w:r>
        <w:tab/>
      </w:r>
      <w:r>
        <w:fldChar w:fldCharType="begin"/>
      </w:r>
      <w:r>
        <w:instrText xml:space="preserve"> PAGEREF _Toc85471708 \h </w:instrText>
      </w:r>
      <w:r>
        <w:fldChar w:fldCharType="separate"/>
      </w:r>
      <w:r>
        <w:t>26</w:t>
      </w:r>
      <w:r>
        <w:fldChar w:fldCharType="end"/>
      </w:r>
    </w:p>
    <w:p w14:paraId="25B81E0B" w14:textId="77777777" w:rsidR="006401A9" w:rsidRDefault="006401A9">
      <w:pPr>
        <w:pStyle w:val="TOC3"/>
        <w:rPr>
          <w:rFonts w:asciiTheme="minorHAnsi" w:eastAsiaTheme="minorEastAsia" w:hAnsiTheme="minorHAnsi" w:cstheme="minorBidi"/>
          <w:sz w:val="22"/>
          <w:szCs w:val="22"/>
          <w:lang w:val="en-US"/>
        </w:rPr>
      </w:pPr>
      <w:r>
        <w:t>4.6.4</w:t>
      </w:r>
      <w:r>
        <w:rPr>
          <w:rFonts w:asciiTheme="minorHAnsi" w:eastAsiaTheme="minorEastAsia" w:hAnsiTheme="minorHAnsi" w:cstheme="minorBidi"/>
          <w:sz w:val="22"/>
          <w:szCs w:val="22"/>
          <w:lang w:val="en-US"/>
        </w:rPr>
        <w:tab/>
      </w:r>
      <w:r>
        <w:t>Guidelines for Port Registration and Retrieval via NRF solution#8</w:t>
      </w:r>
      <w:r>
        <w:tab/>
      </w:r>
      <w:r>
        <w:fldChar w:fldCharType="begin"/>
      </w:r>
      <w:r>
        <w:instrText xml:space="preserve"> PAGEREF _Toc85471709 \h </w:instrText>
      </w:r>
      <w:r>
        <w:fldChar w:fldCharType="separate"/>
      </w:r>
      <w:r>
        <w:t>26</w:t>
      </w:r>
      <w:r>
        <w:fldChar w:fldCharType="end"/>
      </w:r>
    </w:p>
    <w:p w14:paraId="23654445" w14:textId="77777777" w:rsidR="006401A9" w:rsidRDefault="006401A9">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rPr>
          <w:lang w:eastAsia="zh-CN"/>
        </w:rPr>
        <w:t>Summary</w:t>
      </w:r>
      <w:r>
        <w:tab/>
      </w:r>
      <w:r>
        <w:fldChar w:fldCharType="begin"/>
      </w:r>
      <w:r>
        <w:instrText xml:space="preserve"> PAGEREF _Toc85471710 \h </w:instrText>
      </w:r>
      <w:r>
        <w:fldChar w:fldCharType="separate"/>
      </w:r>
      <w:r>
        <w:t>26</w:t>
      </w:r>
      <w:r>
        <w:fldChar w:fldCharType="end"/>
      </w:r>
    </w:p>
    <w:p w14:paraId="7EF8CE59" w14:textId="77777777" w:rsidR="006401A9" w:rsidRDefault="006401A9">
      <w:pPr>
        <w:pStyle w:val="TOC2"/>
        <w:rPr>
          <w:rFonts w:asciiTheme="minorHAnsi" w:eastAsiaTheme="minorEastAsia" w:hAnsiTheme="minorHAnsi" w:cstheme="minorBidi"/>
          <w:sz w:val="22"/>
          <w:szCs w:val="22"/>
          <w:lang w:val="en-US"/>
        </w:rPr>
      </w:pPr>
      <w:r>
        <w:rPr>
          <w:lang w:eastAsia="zh-CN"/>
        </w:rPr>
        <w:t>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_Toc85471711 \h </w:instrText>
      </w:r>
      <w:r>
        <w:fldChar w:fldCharType="separate"/>
      </w:r>
      <w:r>
        <w:t>26</w:t>
      </w:r>
      <w:r>
        <w:fldChar w:fldCharType="end"/>
      </w:r>
    </w:p>
    <w:p w14:paraId="2A1130E2" w14:textId="77777777" w:rsidR="006401A9" w:rsidRDefault="006401A9">
      <w:pPr>
        <w:pStyle w:val="TOC2"/>
        <w:rPr>
          <w:rFonts w:asciiTheme="minorHAnsi" w:eastAsiaTheme="minorEastAsia" w:hAnsiTheme="minorHAnsi" w:cstheme="minorBidi"/>
          <w:sz w:val="22"/>
          <w:szCs w:val="22"/>
          <w:lang w:val="en-US"/>
        </w:rPr>
      </w:pPr>
      <w:r>
        <w:rPr>
          <w:lang w:eastAsia="zh-CN"/>
        </w:rPr>
        <w:t>5.2</w:t>
      </w:r>
      <w:r>
        <w:rPr>
          <w:rFonts w:asciiTheme="minorHAnsi" w:eastAsiaTheme="minorEastAsia" w:hAnsiTheme="minorHAnsi" w:cstheme="minorBidi"/>
          <w:sz w:val="22"/>
          <w:szCs w:val="22"/>
          <w:lang w:val="en-US"/>
        </w:rPr>
        <w:tab/>
      </w:r>
      <w:r>
        <w:rPr>
          <w:lang w:eastAsia="zh-CN"/>
        </w:rPr>
        <w:t>TBD</w:t>
      </w:r>
      <w:r>
        <w:tab/>
      </w:r>
      <w:r>
        <w:fldChar w:fldCharType="begin"/>
      </w:r>
      <w:r>
        <w:instrText xml:space="preserve"> PAGEREF _Toc85471712 \h </w:instrText>
      </w:r>
      <w:r>
        <w:fldChar w:fldCharType="separate"/>
      </w:r>
      <w:r>
        <w:t>26</w:t>
      </w:r>
      <w:r>
        <w:fldChar w:fldCharType="end"/>
      </w:r>
    </w:p>
    <w:p w14:paraId="708D0E03" w14:textId="77777777" w:rsidR="006401A9" w:rsidRDefault="006401A9">
      <w:pPr>
        <w:pStyle w:val="TOC9"/>
        <w:rPr>
          <w:rFonts w:asciiTheme="minorHAnsi" w:eastAsiaTheme="minorEastAsia" w:hAnsiTheme="minorHAnsi" w:cstheme="minorBidi"/>
          <w:b w:val="0"/>
          <w:szCs w:val="22"/>
          <w:lang w:val="en-US"/>
        </w:rPr>
      </w:pPr>
      <w:r>
        <w:lastRenderedPageBreak/>
        <w:t>Annex A: IANA port allocation policy</w:t>
      </w:r>
      <w:r>
        <w:tab/>
      </w:r>
      <w:r>
        <w:fldChar w:fldCharType="begin"/>
      </w:r>
      <w:r>
        <w:instrText xml:space="preserve"> PAGEREF _Toc85471713 \h </w:instrText>
      </w:r>
      <w:r>
        <w:fldChar w:fldCharType="separate"/>
      </w:r>
      <w:r>
        <w:t>26</w:t>
      </w:r>
      <w:r>
        <w:fldChar w:fldCharType="end"/>
      </w:r>
    </w:p>
    <w:p w14:paraId="6E5F86F8" w14:textId="77777777" w:rsidR="006401A9" w:rsidRDefault="006401A9">
      <w:pPr>
        <w:pStyle w:val="TOC9"/>
        <w:rPr>
          <w:rFonts w:asciiTheme="minorHAnsi" w:eastAsiaTheme="minorEastAsia" w:hAnsiTheme="minorHAnsi" w:cstheme="minorBidi"/>
          <w:b w:val="0"/>
          <w:szCs w:val="22"/>
          <w:lang w:val="en-US"/>
        </w:rPr>
      </w:pPr>
      <w:r>
        <w:t xml:space="preserve">Annex B: </w:t>
      </w:r>
      <w:r w:rsidRPr="00EB5FF3">
        <w:rPr>
          <w:lang w:val="en-US"/>
        </w:rPr>
        <w:t>Port number use</w:t>
      </w:r>
      <w:r>
        <w:tab/>
      </w:r>
      <w:r>
        <w:fldChar w:fldCharType="begin"/>
      </w:r>
      <w:r>
        <w:instrText xml:space="preserve"> PAGEREF _Toc85471714 \h </w:instrText>
      </w:r>
      <w:r>
        <w:fldChar w:fldCharType="separate"/>
      </w:r>
      <w:r>
        <w:t>27</w:t>
      </w:r>
      <w:r>
        <w:fldChar w:fldCharType="end"/>
      </w:r>
    </w:p>
    <w:p w14:paraId="61C9B7ED" w14:textId="77777777" w:rsidR="006401A9" w:rsidRDefault="006401A9">
      <w:pPr>
        <w:pStyle w:val="TOC2"/>
        <w:rPr>
          <w:rFonts w:asciiTheme="minorHAnsi" w:eastAsiaTheme="minorEastAsia" w:hAnsiTheme="minorHAnsi" w:cstheme="minorBidi"/>
          <w:sz w:val="22"/>
          <w:szCs w:val="22"/>
          <w:lang w:val="en-US"/>
        </w:rPr>
      </w:pPr>
      <w:r w:rsidRPr="00EB5FF3">
        <w:rPr>
          <w:lang w:val="en-US"/>
        </w:rPr>
        <w:t>B.1</w:t>
      </w:r>
      <w:r>
        <w:rPr>
          <w:rFonts w:asciiTheme="minorHAnsi" w:eastAsiaTheme="minorEastAsia" w:hAnsiTheme="minorHAnsi" w:cstheme="minorBidi"/>
          <w:sz w:val="22"/>
          <w:szCs w:val="22"/>
          <w:lang w:val="en-US"/>
        </w:rPr>
        <w:tab/>
      </w:r>
      <w:r w:rsidRPr="00EB5FF3">
        <w:rPr>
          <w:lang w:val="en-US"/>
        </w:rPr>
        <w:t>General</w:t>
      </w:r>
      <w:r>
        <w:tab/>
      </w:r>
      <w:r>
        <w:fldChar w:fldCharType="begin"/>
      </w:r>
      <w:r>
        <w:instrText xml:space="preserve"> PAGEREF _Toc85471715 \h </w:instrText>
      </w:r>
      <w:r>
        <w:fldChar w:fldCharType="separate"/>
      </w:r>
      <w:r>
        <w:t>27</w:t>
      </w:r>
      <w:r>
        <w:fldChar w:fldCharType="end"/>
      </w:r>
    </w:p>
    <w:p w14:paraId="12A1E53A" w14:textId="77777777" w:rsidR="006401A9" w:rsidRDefault="006401A9">
      <w:pPr>
        <w:pStyle w:val="TOC3"/>
        <w:rPr>
          <w:rFonts w:asciiTheme="minorHAnsi" w:eastAsiaTheme="minorEastAsia" w:hAnsiTheme="minorHAnsi" w:cstheme="minorBidi"/>
          <w:sz w:val="22"/>
          <w:szCs w:val="22"/>
          <w:lang w:val="en-US"/>
        </w:rPr>
      </w:pPr>
      <w:r w:rsidRPr="00EB5FF3">
        <w:rPr>
          <w:lang w:val="en-US"/>
        </w:rPr>
        <w:t>B.2</w:t>
      </w:r>
      <w:r>
        <w:rPr>
          <w:rFonts w:asciiTheme="minorHAnsi" w:eastAsiaTheme="minorEastAsia" w:hAnsiTheme="minorHAnsi" w:cstheme="minorBidi"/>
          <w:sz w:val="22"/>
          <w:szCs w:val="22"/>
          <w:lang w:val="en-US"/>
        </w:rPr>
        <w:tab/>
      </w:r>
      <w:r w:rsidRPr="00EB5FF3">
        <w:rPr>
          <w:lang w:val="en-US"/>
        </w:rPr>
        <w:t>Port number ranges</w:t>
      </w:r>
      <w:r>
        <w:tab/>
      </w:r>
      <w:r>
        <w:fldChar w:fldCharType="begin"/>
      </w:r>
      <w:r>
        <w:instrText xml:space="preserve"> PAGEREF _Toc85471716 \h </w:instrText>
      </w:r>
      <w:r>
        <w:fldChar w:fldCharType="separate"/>
      </w:r>
      <w:r>
        <w:t>28</w:t>
      </w:r>
      <w:r>
        <w:fldChar w:fldCharType="end"/>
      </w:r>
    </w:p>
    <w:p w14:paraId="67E3ABA6" w14:textId="77777777" w:rsidR="006401A9" w:rsidRDefault="006401A9">
      <w:pPr>
        <w:pStyle w:val="TOC2"/>
        <w:rPr>
          <w:rFonts w:asciiTheme="minorHAnsi" w:eastAsiaTheme="minorEastAsia" w:hAnsiTheme="minorHAnsi" w:cstheme="minorBidi"/>
          <w:sz w:val="22"/>
          <w:szCs w:val="22"/>
          <w:lang w:val="en-US"/>
        </w:rPr>
      </w:pPr>
      <w:r w:rsidRPr="00EB5FF3">
        <w:rPr>
          <w:lang w:val="en-US"/>
        </w:rPr>
        <w:t>B.3</w:t>
      </w:r>
      <w:r>
        <w:rPr>
          <w:rFonts w:asciiTheme="minorHAnsi" w:eastAsiaTheme="minorEastAsia" w:hAnsiTheme="minorHAnsi" w:cstheme="minorBidi"/>
          <w:sz w:val="22"/>
          <w:szCs w:val="22"/>
          <w:lang w:val="en-US"/>
        </w:rPr>
        <w:tab/>
      </w:r>
      <w:r w:rsidRPr="00EB5FF3">
        <w:rPr>
          <w:lang w:val="en-US"/>
        </w:rPr>
        <w:t>Service identified by port number not assigned by IANA</w:t>
      </w:r>
      <w:r>
        <w:tab/>
      </w:r>
      <w:r>
        <w:fldChar w:fldCharType="begin"/>
      </w:r>
      <w:r>
        <w:instrText xml:space="preserve"> PAGEREF _Toc85471717 \h </w:instrText>
      </w:r>
      <w:r>
        <w:fldChar w:fldCharType="separate"/>
      </w:r>
      <w:r>
        <w:t>29</w:t>
      </w:r>
      <w:r>
        <w:fldChar w:fldCharType="end"/>
      </w:r>
    </w:p>
    <w:p w14:paraId="243CE762" w14:textId="77777777" w:rsidR="006401A9" w:rsidRDefault="006401A9">
      <w:pPr>
        <w:pStyle w:val="TOC9"/>
        <w:rPr>
          <w:rFonts w:asciiTheme="minorHAnsi" w:eastAsiaTheme="minorEastAsia" w:hAnsiTheme="minorHAnsi" w:cstheme="minorBidi"/>
          <w:b w:val="0"/>
          <w:szCs w:val="22"/>
          <w:lang w:val="en-US"/>
        </w:rPr>
      </w:pPr>
      <w:r>
        <w:t>Annex C: IANA procedures for Service Name and Port Number registry management</w:t>
      </w:r>
      <w:r>
        <w:tab/>
      </w:r>
      <w:r>
        <w:fldChar w:fldCharType="begin"/>
      </w:r>
      <w:r>
        <w:instrText xml:space="preserve"> PAGEREF _Toc85471718 \h </w:instrText>
      </w:r>
      <w:r>
        <w:fldChar w:fldCharType="separate"/>
      </w:r>
      <w:r>
        <w:t>30</w:t>
      </w:r>
      <w:r>
        <w:fldChar w:fldCharType="end"/>
      </w:r>
    </w:p>
    <w:p w14:paraId="4F85598A" w14:textId="77777777" w:rsidR="006401A9" w:rsidRDefault="006401A9">
      <w:pPr>
        <w:pStyle w:val="TOC2"/>
        <w:rPr>
          <w:rFonts w:asciiTheme="minorHAnsi" w:eastAsiaTheme="minorEastAsia" w:hAnsiTheme="minorHAnsi" w:cstheme="minorBidi"/>
          <w:sz w:val="22"/>
          <w:szCs w:val="22"/>
          <w:lang w:val="en-US"/>
        </w:rPr>
      </w:pPr>
      <w:r>
        <w:t>C.1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_Toc85471719 \h </w:instrText>
      </w:r>
      <w:r>
        <w:fldChar w:fldCharType="separate"/>
      </w:r>
      <w:r>
        <w:t>30</w:t>
      </w:r>
      <w:r>
        <w:fldChar w:fldCharType="end"/>
      </w:r>
    </w:p>
    <w:p w14:paraId="49C8F326" w14:textId="77777777" w:rsidR="006401A9" w:rsidRDefault="006401A9">
      <w:pPr>
        <w:pStyle w:val="TOC2"/>
        <w:rPr>
          <w:rFonts w:asciiTheme="minorHAnsi" w:eastAsiaTheme="minorEastAsia" w:hAnsiTheme="minorHAnsi" w:cstheme="minorBidi"/>
          <w:sz w:val="22"/>
          <w:szCs w:val="22"/>
          <w:lang w:val="en-US"/>
        </w:rPr>
      </w:pPr>
      <w:r>
        <w:t>C.2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_Toc85471720 \h </w:instrText>
      </w:r>
      <w:r>
        <w:fldChar w:fldCharType="separate"/>
      </w:r>
      <w:r>
        <w:t>30</w:t>
      </w:r>
      <w:r>
        <w:fldChar w:fldCharType="end"/>
      </w:r>
    </w:p>
    <w:p w14:paraId="3D24E7D9" w14:textId="77777777" w:rsidR="006401A9" w:rsidRDefault="006401A9">
      <w:pPr>
        <w:pStyle w:val="TOC2"/>
        <w:rPr>
          <w:rFonts w:asciiTheme="minorHAnsi" w:eastAsiaTheme="minorEastAsia" w:hAnsiTheme="minorHAnsi" w:cstheme="minorBidi"/>
          <w:sz w:val="22"/>
          <w:szCs w:val="22"/>
          <w:lang w:val="en-US"/>
        </w:rPr>
      </w:pPr>
      <w:r>
        <w:t>C.3</w:t>
      </w:r>
      <w:r>
        <w:rPr>
          <w:rFonts w:asciiTheme="minorHAnsi" w:eastAsiaTheme="minorEastAsia" w:hAnsiTheme="minorHAnsi" w:cstheme="minorBidi"/>
          <w:sz w:val="22"/>
          <w:szCs w:val="22"/>
          <w:lang w:val="en-US"/>
        </w:rPr>
        <w:tab/>
      </w:r>
      <w:r>
        <w:t>IANA Policies for Port Number assignment</w:t>
      </w:r>
      <w:r>
        <w:tab/>
      </w:r>
      <w:r>
        <w:fldChar w:fldCharType="begin"/>
      </w:r>
      <w:r>
        <w:instrText xml:space="preserve"> PAGEREF _Toc85471721 \h </w:instrText>
      </w:r>
      <w:r>
        <w:fldChar w:fldCharType="separate"/>
      </w:r>
      <w:r>
        <w:t>31</w:t>
      </w:r>
      <w:r>
        <w:fldChar w:fldCharType="end"/>
      </w:r>
    </w:p>
    <w:p w14:paraId="4BDF5103" w14:textId="77777777" w:rsidR="006401A9" w:rsidRDefault="006401A9">
      <w:pPr>
        <w:pStyle w:val="TOC2"/>
        <w:rPr>
          <w:rFonts w:asciiTheme="minorHAnsi" w:eastAsiaTheme="minorEastAsia" w:hAnsiTheme="minorHAnsi" w:cstheme="minorBidi"/>
          <w:sz w:val="22"/>
          <w:szCs w:val="22"/>
          <w:lang w:val="en-US"/>
        </w:rPr>
      </w:pPr>
      <w:r>
        <w:t>C.4</w:t>
      </w:r>
      <w:r>
        <w:rPr>
          <w:rFonts w:asciiTheme="minorHAnsi" w:eastAsiaTheme="minorEastAsia" w:hAnsiTheme="minorHAnsi" w:cstheme="minorBidi"/>
          <w:sz w:val="22"/>
          <w:szCs w:val="22"/>
          <w:lang w:val="en-US"/>
        </w:rPr>
        <w:tab/>
      </w:r>
      <w:r>
        <w:t>Recommendations to designers of application and service protocols</w:t>
      </w:r>
      <w:r>
        <w:tab/>
      </w:r>
      <w:r>
        <w:fldChar w:fldCharType="begin"/>
      </w:r>
      <w:r>
        <w:instrText xml:space="preserve"> PAGEREF _Toc85471722 \h </w:instrText>
      </w:r>
      <w:r>
        <w:fldChar w:fldCharType="separate"/>
      </w:r>
      <w:r>
        <w:t>31</w:t>
      </w:r>
      <w:r>
        <w:fldChar w:fldCharType="end"/>
      </w:r>
    </w:p>
    <w:p w14:paraId="5133D07B" w14:textId="77777777" w:rsidR="006401A9" w:rsidRDefault="006401A9">
      <w:pPr>
        <w:pStyle w:val="TOC2"/>
        <w:rPr>
          <w:rFonts w:asciiTheme="minorHAnsi" w:eastAsiaTheme="minorEastAsia" w:hAnsiTheme="minorHAnsi" w:cstheme="minorBidi"/>
          <w:sz w:val="22"/>
          <w:szCs w:val="22"/>
          <w:lang w:val="en-US"/>
        </w:rPr>
      </w:pPr>
      <w:r>
        <w:t>C.5</w:t>
      </w:r>
      <w:r>
        <w:rPr>
          <w:rFonts w:asciiTheme="minorHAnsi" w:eastAsiaTheme="minorEastAsia" w:hAnsiTheme="minorHAnsi" w:cstheme="minorBidi"/>
          <w:sz w:val="22"/>
          <w:szCs w:val="22"/>
          <w:lang w:val="en-US"/>
        </w:rPr>
        <w:tab/>
      </w:r>
      <w:r>
        <w:t>3GPP port assignment applications since 2009</w:t>
      </w:r>
      <w:r>
        <w:tab/>
      </w:r>
      <w:r>
        <w:fldChar w:fldCharType="begin"/>
      </w:r>
      <w:r>
        <w:instrText xml:space="preserve"> PAGEREF _Toc85471723 \h </w:instrText>
      </w:r>
      <w:r>
        <w:fldChar w:fldCharType="separate"/>
      </w:r>
      <w:r>
        <w:t>32</w:t>
      </w:r>
      <w:r>
        <w:fldChar w:fldCharType="end"/>
      </w:r>
    </w:p>
    <w:p w14:paraId="4BD1EA35" w14:textId="77777777" w:rsidR="006401A9" w:rsidRDefault="006401A9">
      <w:pPr>
        <w:pStyle w:val="TOC9"/>
        <w:rPr>
          <w:rFonts w:asciiTheme="minorHAnsi" w:eastAsiaTheme="minorEastAsia" w:hAnsiTheme="minorHAnsi" w:cstheme="minorBidi"/>
          <w:b w:val="0"/>
          <w:szCs w:val="22"/>
          <w:lang w:val="en-US"/>
        </w:rPr>
      </w:pPr>
      <w:r>
        <w:t>Annex D: 3GPP procedures for Service Name and Port Number registry management</w:t>
      </w:r>
      <w:r>
        <w:tab/>
      </w:r>
      <w:r>
        <w:fldChar w:fldCharType="begin"/>
      </w:r>
      <w:r>
        <w:instrText xml:space="preserve"> PAGEREF _Toc85471724 \h </w:instrText>
      </w:r>
      <w:r>
        <w:fldChar w:fldCharType="separate"/>
      </w:r>
      <w:r>
        <w:t>34</w:t>
      </w:r>
      <w:r>
        <w:fldChar w:fldCharType="end"/>
      </w:r>
    </w:p>
    <w:p w14:paraId="4F12BFD4" w14:textId="77777777" w:rsidR="006401A9" w:rsidRDefault="006401A9">
      <w:pPr>
        <w:pStyle w:val="TOC2"/>
        <w:rPr>
          <w:rFonts w:asciiTheme="minorHAnsi" w:eastAsiaTheme="minorEastAsia" w:hAnsiTheme="minorHAnsi" w:cstheme="minorBidi"/>
          <w:sz w:val="22"/>
          <w:szCs w:val="22"/>
          <w:lang w:val="en-US"/>
        </w:rPr>
      </w:pPr>
      <w:r>
        <w:t>D.1</w:t>
      </w:r>
      <w:r>
        <w:rPr>
          <w:rFonts w:asciiTheme="minorHAnsi" w:eastAsiaTheme="minorEastAsia" w:hAnsiTheme="minorHAnsi" w:cstheme="minorBidi"/>
          <w:sz w:val="22"/>
          <w:szCs w:val="22"/>
          <w:lang w:val="en-US"/>
        </w:rPr>
        <w:tab/>
      </w:r>
      <w:r>
        <w:t>General Principles</w:t>
      </w:r>
      <w:r>
        <w:tab/>
      </w:r>
      <w:r>
        <w:fldChar w:fldCharType="begin"/>
      </w:r>
      <w:r>
        <w:instrText xml:space="preserve"> PAGEREF _Toc85471725 \h </w:instrText>
      </w:r>
      <w:r>
        <w:fldChar w:fldCharType="separate"/>
      </w:r>
      <w:r>
        <w:t>34</w:t>
      </w:r>
      <w:r>
        <w:fldChar w:fldCharType="end"/>
      </w:r>
    </w:p>
    <w:p w14:paraId="1D561A49" w14:textId="77777777" w:rsidR="006401A9" w:rsidRDefault="006401A9">
      <w:pPr>
        <w:pStyle w:val="TOC2"/>
        <w:rPr>
          <w:rFonts w:asciiTheme="minorHAnsi" w:eastAsiaTheme="minorEastAsia" w:hAnsiTheme="minorHAnsi" w:cstheme="minorBidi"/>
          <w:sz w:val="22"/>
          <w:szCs w:val="22"/>
          <w:lang w:val="en-US"/>
        </w:rPr>
      </w:pPr>
      <w:r>
        <w:t>D.2</w:t>
      </w:r>
      <w:r>
        <w:rPr>
          <w:rFonts w:asciiTheme="minorHAnsi" w:eastAsiaTheme="minorEastAsia" w:hAnsiTheme="minorHAnsi" w:cstheme="minorBidi"/>
          <w:sz w:val="22"/>
          <w:szCs w:val="22"/>
          <w:lang w:val="en-US"/>
        </w:rPr>
        <w:tab/>
      </w:r>
      <w:r>
        <w:t>Assignment Procedure</w:t>
      </w:r>
      <w:r>
        <w:tab/>
      </w:r>
      <w:r>
        <w:fldChar w:fldCharType="begin"/>
      </w:r>
      <w:r>
        <w:instrText xml:space="preserve"> PAGEREF _Toc85471726 \h </w:instrText>
      </w:r>
      <w:r>
        <w:fldChar w:fldCharType="separate"/>
      </w:r>
      <w:r>
        <w:t>34</w:t>
      </w:r>
      <w:r>
        <w:fldChar w:fldCharType="end"/>
      </w:r>
    </w:p>
    <w:p w14:paraId="0B3B1613" w14:textId="77777777" w:rsidR="006401A9" w:rsidRDefault="006401A9">
      <w:pPr>
        <w:pStyle w:val="TOC2"/>
        <w:rPr>
          <w:rFonts w:asciiTheme="minorHAnsi" w:eastAsiaTheme="minorEastAsia" w:hAnsiTheme="minorHAnsi" w:cstheme="minorBidi"/>
          <w:sz w:val="22"/>
          <w:szCs w:val="22"/>
          <w:lang w:val="en-US"/>
        </w:rPr>
      </w:pPr>
      <w:r>
        <w:t>D.3</w:t>
      </w:r>
      <w:r>
        <w:rPr>
          <w:rFonts w:asciiTheme="minorHAnsi" w:eastAsiaTheme="minorEastAsia" w:hAnsiTheme="minorHAnsi" w:cstheme="minorBidi"/>
          <w:sz w:val="22"/>
          <w:szCs w:val="22"/>
          <w:lang w:val="en-US"/>
        </w:rPr>
        <w:tab/>
      </w:r>
      <w:r>
        <w:t>Port Number Database</w:t>
      </w:r>
      <w:r>
        <w:tab/>
      </w:r>
      <w:r>
        <w:fldChar w:fldCharType="begin"/>
      </w:r>
      <w:r>
        <w:instrText xml:space="preserve"> PAGEREF _Toc85471727 \h </w:instrText>
      </w:r>
      <w:r>
        <w:fldChar w:fldCharType="separate"/>
      </w:r>
      <w:r>
        <w:t>34</w:t>
      </w:r>
      <w:r>
        <w:fldChar w:fldCharType="end"/>
      </w:r>
    </w:p>
    <w:p w14:paraId="74CA892D" w14:textId="77777777" w:rsidR="006401A9" w:rsidRDefault="006401A9">
      <w:pPr>
        <w:pStyle w:val="TOC8"/>
        <w:rPr>
          <w:rFonts w:asciiTheme="minorHAnsi" w:eastAsiaTheme="minorEastAsia" w:hAnsiTheme="minorHAnsi" w:cstheme="minorBidi"/>
          <w:b w:val="0"/>
          <w:szCs w:val="22"/>
          <w:lang w:val="en-US"/>
        </w:rPr>
      </w:pPr>
      <w:r>
        <w:t>Annex E: Change history</w:t>
      </w:r>
      <w:r>
        <w:tab/>
      </w:r>
      <w:r>
        <w:fldChar w:fldCharType="begin"/>
      </w:r>
      <w:r>
        <w:instrText xml:space="preserve"> PAGEREF _Toc85471728 \h </w:instrText>
      </w:r>
      <w:r>
        <w:fldChar w:fldCharType="separate"/>
      </w:r>
      <w:r>
        <w:t>35</w:t>
      </w:r>
      <w:r>
        <w:fldChar w:fldCharType="end"/>
      </w:r>
    </w:p>
    <w:p w14:paraId="557CCF3C" w14:textId="27F9CFCE" w:rsidR="00495D4A" w:rsidRPr="0090769B" w:rsidRDefault="009D6D95" w:rsidP="00495D4A">
      <w:r>
        <w:rPr>
          <w:noProof/>
          <w:sz w:val="22"/>
        </w:rPr>
        <w:fldChar w:fldCharType="end"/>
      </w:r>
    </w:p>
    <w:p w14:paraId="0826EAE7" w14:textId="149603B9" w:rsidR="00FA19CF" w:rsidRDefault="00495D4A" w:rsidP="00FA19CF">
      <w:pPr>
        <w:pStyle w:val="Heading1"/>
      </w:pPr>
      <w:r w:rsidRPr="0090769B">
        <w:br w:type="page"/>
      </w:r>
      <w:bookmarkStart w:id="15" w:name="foreword"/>
      <w:bookmarkStart w:id="16" w:name="_Toc2086433"/>
      <w:bookmarkStart w:id="17" w:name="_Toc70082171"/>
      <w:bookmarkStart w:id="18" w:name="_Toc70927179"/>
      <w:bookmarkStart w:id="19" w:name="_Toc73782001"/>
      <w:bookmarkStart w:id="20" w:name="_Toc81221175"/>
      <w:bookmarkStart w:id="21" w:name="_Toc81738513"/>
      <w:bookmarkStart w:id="22" w:name="_Toc85471661"/>
      <w:bookmarkStart w:id="23" w:name="_Toc2086436"/>
      <w:bookmarkEnd w:id="15"/>
      <w:r w:rsidR="00FA19CF" w:rsidRPr="004D3578">
        <w:lastRenderedPageBreak/>
        <w:t>Foreword</w:t>
      </w:r>
      <w:bookmarkEnd w:id="16"/>
      <w:bookmarkEnd w:id="17"/>
      <w:bookmarkEnd w:id="18"/>
      <w:bookmarkEnd w:id="19"/>
      <w:bookmarkEnd w:id="20"/>
      <w:bookmarkEnd w:id="21"/>
      <w:bookmarkEnd w:id="22"/>
    </w:p>
    <w:p w14:paraId="3948D3DD" w14:textId="77777777" w:rsidR="00FA19CF" w:rsidRPr="004D3578" w:rsidRDefault="00FA19CF" w:rsidP="00FA19CF">
      <w:r w:rsidRPr="004D3578">
        <w:t xml:space="preserve">This Technical </w:t>
      </w:r>
      <w:bookmarkStart w:id="24" w:name="spectype3"/>
      <w:r w:rsidRPr="004519CC">
        <w:t>Report</w:t>
      </w:r>
      <w:bookmarkEnd w:id="24"/>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Version x.y.z</w:t>
      </w:r>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r w:rsidRPr="004D3578">
        <w:t>y</w:t>
      </w:r>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FA19CF">
      <w:pPr>
        <w:pStyle w:val="Heading1"/>
      </w:pPr>
      <w:bookmarkStart w:id="25" w:name="introduction"/>
      <w:bookmarkStart w:id="26" w:name="_Toc2086434"/>
      <w:bookmarkStart w:id="27" w:name="_Toc52362724"/>
      <w:bookmarkStart w:id="28" w:name="_Toc70082172"/>
      <w:bookmarkStart w:id="29" w:name="_Toc70927180"/>
      <w:bookmarkStart w:id="30" w:name="_Toc73782002"/>
      <w:bookmarkStart w:id="31" w:name="_Toc81221176"/>
      <w:bookmarkStart w:id="32" w:name="_Toc81738514"/>
      <w:bookmarkStart w:id="33" w:name="_Toc85471662"/>
      <w:bookmarkEnd w:id="25"/>
      <w:r w:rsidRPr="004D3578">
        <w:t>Introduction</w:t>
      </w:r>
      <w:bookmarkEnd w:id="26"/>
      <w:bookmarkEnd w:id="27"/>
      <w:bookmarkEnd w:id="28"/>
      <w:bookmarkEnd w:id="29"/>
      <w:bookmarkEnd w:id="30"/>
      <w:bookmarkEnd w:id="31"/>
      <w:bookmarkEnd w:id="32"/>
      <w:bookmarkEnd w:id="33"/>
    </w:p>
    <w:p w14:paraId="02E22B00" w14:textId="77777777" w:rsidR="00FA19CF" w:rsidRDefault="00FA19CF" w:rsidP="00FA19CF">
      <w:r>
        <w:rPr>
          <w:lang w:val="en-US"/>
        </w:rPr>
        <w:t>3GPP TR 29.</w:t>
      </w:r>
      <w:r w:rsidRPr="009B2D5F">
        <w:rPr>
          <w:lang w:val="en-US"/>
        </w:rPr>
        <w:t>835 [2]</w:t>
      </w:r>
      <w:r>
        <w:rPr>
          <w:lang w:val="en-US"/>
        </w:rPr>
        <w:t xml:space="preserve"> studies </w:t>
      </w:r>
      <w:r>
        <w:t xml:space="preserve">Port Number Allocation Alternatives for New 3GPP Interfaces. This specification documents the outcome of the study by providing the guidelines for addressing the problem. </w:t>
      </w:r>
    </w:p>
    <w:p w14:paraId="3998583F" w14:textId="77777777" w:rsidR="00FA19CF" w:rsidRPr="004D3578" w:rsidRDefault="00FA19CF" w:rsidP="00FA19CF">
      <w:pPr>
        <w:pStyle w:val="Heading1"/>
      </w:pPr>
      <w:r w:rsidRPr="004D3578">
        <w:br w:type="page"/>
      </w:r>
      <w:bookmarkStart w:id="34" w:name="scope"/>
      <w:bookmarkStart w:id="35" w:name="references"/>
      <w:bookmarkStart w:id="36" w:name="_Toc70082173"/>
      <w:bookmarkStart w:id="37" w:name="_Toc70927181"/>
      <w:bookmarkStart w:id="38" w:name="_Toc73782003"/>
      <w:bookmarkStart w:id="39" w:name="_Toc81221177"/>
      <w:bookmarkStart w:id="40" w:name="_Toc81738515"/>
      <w:bookmarkStart w:id="41" w:name="_Toc85471663"/>
      <w:bookmarkEnd w:id="34"/>
      <w:bookmarkEnd w:id="35"/>
      <w:r w:rsidRPr="004D3578">
        <w:lastRenderedPageBreak/>
        <w:t>1</w:t>
      </w:r>
      <w:r w:rsidRPr="004D3578">
        <w:tab/>
        <w:t>Scope</w:t>
      </w:r>
      <w:bookmarkEnd w:id="36"/>
      <w:bookmarkEnd w:id="37"/>
      <w:bookmarkEnd w:id="38"/>
      <w:bookmarkEnd w:id="39"/>
      <w:bookmarkEnd w:id="40"/>
      <w:bookmarkEnd w:id="41"/>
    </w:p>
    <w:p w14:paraId="4AEAEA5E" w14:textId="77777777" w:rsidR="00474DE9" w:rsidRDefault="00474DE9" w:rsidP="00474DE9">
      <w:bookmarkStart w:id="42" w:name="definitions"/>
      <w:bookmarkStart w:id="43" w:name="_Toc52362726"/>
      <w:bookmarkStart w:id="44" w:name="_Toc70082174"/>
      <w:bookmarkStart w:id="45" w:name="_Toc70927182"/>
      <w:bookmarkStart w:id="46" w:name="_Toc73782004"/>
      <w:bookmarkStart w:id="47" w:name="_Toc81221178"/>
      <w:bookmarkStart w:id="48" w:name="_Toc2086437"/>
      <w:bookmarkEnd w:id="23"/>
      <w:bookmarkEnd w:id="42"/>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49" w:name="_Toc81738516"/>
      <w:bookmarkStart w:id="50" w:name="_Toc85471664"/>
      <w:r w:rsidRPr="004D3578">
        <w:t>2</w:t>
      </w:r>
      <w:r w:rsidRPr="004D3578">
        <w:tab/>
        <w:t>References</w:t>
      </w:r>
      <w:bookmarkEnd w:id="43"/>
      <w:bookmarkEnd w:id="44"/>
      <w:bookmarkEnd w:id="45"/>
      <w:bookmarkEnd w:id="46"/>
      <w:bookmarkEnd w:id="47"/>
      <w:bookmarkEnd w:id="49"/>
      <w:bookmarkEnd w:id="50"/>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0765B507" w:rsidR="00FA19CF" w:rsidRPr="00D61FD5"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5FBC261C" w14:textId="77777777" w:rsidR="004519CC" w:rsidRPr="004D3578" w:rsidRDefault="004519CC" w:rsidP="004519CC">
      <w:pPr>
        <w:pStyle w:val="Heading1"/>
      </w:pPr>
      <w:bookmarkStart w:id="51" w:name="_Toc70082175"/>
      <w:bookmarkStart w:id="52" w:name="_Toc70927183"/>
      <w:bookmarkStart w:id="53" w:name="_Toc73782005"/>
      <w:bookmarkStart w:id="54" w:name="_Toc81221179"/>
      <w:bookmarkStart w:id="55" w:name="_Toc81738517"/>
      <w:bookmarkStart w:id="56" w:name="_Toc85471665"/>
      <w:r w:rsidRPr="004D3578">
        <w:t>3</w:t>
      </w:r>
      <w:r w:rsidRPr="004D3578">
        <w:tab/>
        <w:t>Definitions</w:t>
      </w:r>
      <w:r>
        <w:t xml:space="preserve"> of terms, symbols and abbreviations</w:t>
      </w:r>
      <w:bookmarkEnd w:id="48"/>
      <w:bookmarkEnd w:id="51"/>
      <w:bookmarkEnd w:id="52"/>
      <w:bookmarkEnd w:id="53"/>
      <w:bookmarkEnd w:id="54"/>
      <w:bookmarkEnd w:id="55"/>
      <w:bookmarkEnd w:id="56"/>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57" w:name="_Toc2086438"/>
      <w:bookmarkStart w:id="58" w:name="_Toc70082176"/>
      <w:bookmarkStart w:id="59" w:name="_Toc70927184"/>
      <w:bookmarkStart w:id="60" w:name="_Toc73782006"/>
      <w:bookmarkStart w:id="61" w:name="_Toc81221180"/>
      <w:bookmarkStart w:id="62" w:name="_Toc81738518"/>
      <w:bookmarkStart w:id="63" w:name="_Toc85471666"/>
      <w:r w:rsidRPr="004D3578">
        <w:t>3.1</w:t>
      </w:r>
      <w:r w:rsidRPr="004D3578">
        <w:tab/>
      </w:r>
      <w:r>
        <w:t>Terms</w:t>
      </w:r>
      <w:bookmarkEnd w:id="57"/>
      <w:bookmarkEnd w:id="58"/>
      <w:bookmarkEnd w:id="59"/>
      <w:bookmarkEnd w:id="60"/>
      <w:bookmarkEnd w:id="61"/>
      <w:bookmarkEnd w:id="62"/>
      <w:bookmarkEnd w:id="63"/>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64" w:name="_Toc2086439"/>
      <w:bookmarkStart w:id="65" w:name="_Toc70082177"/>
      <w:bookmarkStart w:id="66" w:name="_Toc70927185"/>
      <w:bookmarkStart w:id="67" w:name="_Toc73782007"/>
      <w:bookmarkStart w:id="68" w:name="_Toc81221181"/>
      <w:bookmarkStart w:id="69" w:name="_Toc81738519"/>
      <w:bookmarkStart w:id="70" w:name="_Toc85471667"/>
      <w:r w:rsidRPr="004D3578">
        <w:t>3.2</w:t>
      </w:r>
      <w:r w:rsidRPr="004D3578">
        <w:tab/>
        <w:t>Symbols</w:t>
      </w:r>
      <w:bookmarkEnd w:id="64"/>
      <w:bookmarkEnd w:id="65"/>
      <w:bookmarkEnd w:id="66"/>
      <w:bookmarkEnd w:id="67"/>
      <w:bookmarkEnd w:id="68"/>
      <w:bookmarkEnd w:id="69"/>
      <w:bookmarkEnd w:id="70"/>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71" w:name="_Toc2086440"/>
      <w:bookmarkStart w:id="72" w:name="_Toc70082178"/>
      <w:bookmarkStart w:id="73" w:name="_Toc70927186"/>
      <w:bookmarkStart w:id="74" w:name="_Toc73782008"/>
      <w:bookmarkStart w:id="75" w:name="_Toc81221182"/>
      <w:bookmarkStart w:id="76" w:name="_Toc81738520"/>
      <w:bookmarkStart w:id="77" w:name="_Toc85471668"/>
      <w:r w:rsidRPr="004D3578">
        <w:t>3.3</w:t>
      </w:r>
      <w:r w:rsidRPr="004D3578">
        <w:tab/>
        <w:t>Abbreviations</w:t>
      </w:r>
      <w:bookmarkEnd w:id="71"/>
      <w:bookmarkEnd w:id="72"/>
      <w:bookmarkEnd w:id="73"/>
      <w:bookmarkEnd w:id="74"/>
      <w:bookmarkEnd w:id="75"/>
      <w:bookmarkEnd w:id="76"/>
      <w:bookmarkEnd w:id="77"/>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78" w:name="_Toc70082179"/>
      <w:bookmarkStart w:id="79" w:name="_Toc70927187"/>
      <w:bookmarkStart w:id="80" w:name="_Toc73782009"/>
      <w:bookmarkStart w:id="81" w:name="_Toc81221183"/>
      <w:bookmarkStart w:id="82" w:name="_Toc81738521"/>
      <w:bookmarkStart w:id="83" w:name="_Toc85471669"/>
      <w:bookmarkStart w:id="84" w:name="_Toc39050164"/>
      <w:bookmarkStart w:id="85" w:name="_Toc49766775"/>
      <w:bookmarkStart w:id="86" w:name="_Toc51229981"/>
      <w:r>
        <w:rPr>
          <w:lang w:eastAsia="zh-CN"/>
        </w:rPr>
        <w:t>4</w:t>
      </w:r>
      <w:r w:rsidRPr="0090769B">
        <w:rPr>
          <w:lang w:eastAsia="zh-CN"/>
        </w:rPr>
        <w:tab/>
      </w:r>
      <w:r>
        <w:rPr>
          <w:lang w:eastAsia="zh-CN"/>
        </w:rPr>
        <w:t>Selected Solutions</w:t>
      </w:r>
      <w:bookmarkEnd w:id="78"/>
      <w:bookmarkEnd w:id="79"/>
      <w:bookmarkEnd w:id="80"/>
      <w:bookmarkEnd w:id="81"/>
      <w:bookmarkEnd w:id="82"/>
      <w:bookmarkEnd w:id="83"/>
    </w:p>
    <w:p w14:paraId="04745428" w14:textId="77777777" w:rsidR="002A70CD" w:rsidRPr="00A4020D" w:rsidRDefault="002A70CD" w:rsidP="002A70CD">
      <w:pPr>
        <w:pStyle w:val="Heading2"/>
        <w:rPr>
          <w:lang w:eastAsia="zh-CN"/>
        </w:rPr>
      </w:pPr>
      <w:bookmarkStart w:id="87" w:name="_Toc70082180"/>
      <w:bookmarkStart w:id="88" w:name="_Toc70927188"/>
      <w:bookmarkStart w:id="89" w:name="_Toc73782010"/>
      <w:bookmarkStart w:id="90" w:name="_Toc81221184"/>
      <w:bookmarkStart w:id="91" w:name="_Toc81738522"/>
      <w:bookmarkStart w:id="92" w:name="_Toc85471670"/>
      <w:bookmarkStart w:id="93" w:name="_Toc70082181"/>
      <w:bookmarkStart w:id="94" w:name="_Toc70927189"/>
      <w:bookmarkStart w:id="95" w:name="_Toc73782011"/>
      <w:bookmarkStart w:id="96" w:name="_Toc81221185"/>
      <w:bookmarkStart w:id="97" w:name="_Toc81738523"/>
      <w:bookmarkStart w:id="98" w:name="_Toc69591305"/>
      <w:bookmarkStart w:id="99" w:name="_Toc70082183"/>
      <w:bookmarkStart w:id="100" w:name="_Toc70927191"/>
      <w:bookmarkStart w:id="101" w:name="_Toc73782013"/>
      <w:r w:rsidRPr="00A4020D">
        <w:rPr>
          <w:lang w:eastAsia="zh-CN"/>
        </w:rPr>
        <w:t>4.1</w:t>
      </w:r>
      <w:r w:rsidRPr="00A4020D">
        <w:rPr>
          <w:lang w:eastAsia="zh-CN"/>
        </w:rPr>
        <w:tab/>
        <w:t>General</w:t>
      </w:r>
      <w:bookmarkEnd w:id="87"/>
      <w:bookmarkEnd w:id="88"/>
      <w:bookmarkEnd w:id="89"/>
      <w:bookmarkEnd w:id="90"/>
      <w:bookmarkEnd w:id="91"/>
      <w:bookmarkEnd w:id="92"/>
    </w:p>
    <w:p w14:paraId="7DCD285E" w14:textId="77777777" w:rsidR="002A70CD" w:rsidRDefault="002A70CD" w:rsidP="002A70CD">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29293F0" w14:textId="77777777" w:rsidR="002A70CD" w:rsidRDefault="002A70CD" w:rsidP="002A70CD">
      <w:pPr>
        <w:pStyle w:val="B1"/>
      </w:pPr>
      <w:r>
        <w:t>-</w:t>
      </w:r>
      <w:r>
        <w:tab/>
        <w:t>The recommendations given in IETF RFC 7605 [3] have been carefully followed (see Annex C.4);</w:t>
      </w:r>
    </w:p>
    <w:p w14:paraId="0C422659" w14:textId="77777777" w:rsidR="002A70CD" w:rsidRDefault="002A70CD" w:rsidP="002A70CD">
      <w:pPr>
        <w:pStyle w:val="B1"/>
      </w:pPr>
      <w:r>
        <w:t>-</w:t>
      </w:r>
      <w:r>
        <w:tab/>
        <w:t>It is proved that there is no other solution than port assignment for service port discovery.</w:t>
      </w:r>
    </w:p>
    <w:p w14:paraId="60C5D4BC" w14:textId="77777777" w:rsidR="002A70CD" w:rsidRDefault="002A70CD" w:rsidP="002A70CD">
      <w:r>
        <w:t>The IETF RFC 7605 [3] provides recommendations to designers of application and service protocols on how to use the transport protocol port number space and when to request a port assignment from IANA. In this document, it is reminded that:</w:t>
      </w:r>
    </w:p>
    <w:p w14:paraId="207F172D" w14:textId="77777777" w:rsidR="002A70CD" w:rsidRDefault="002A70CD" w:rsidP="002A70CD">
      <w:pPr>
        <w:pStyle w:val="B1"/>
      </w:pPr>
      <w:r>
        <w:tab/>
        <w:t xml:space="preserve">IANA assigns port numbers so that Internet endpoints do not need pairwise, explicit coordination of the meaning of their port numbers. This is the primary reason for requesting port number assignment by IANA: to have a </w:t>
      </w:r>
      <w:r>
        <w:lastRenderedPageBreak/>
        <w:t>common agreement between all endpoints on the Internet as to the default meaning of a port number, which provides the endpoints with a default port number for a particular protocol or service.</w:t>
      </w:r>
    </w:p>
    <w:p w14:paraId="46A8DBE2" w14:textId="77777777" w:rsidR="002A70CD" w:rsidRDefault="002A70CD" w:rsidP="002A70CD">
      <w:r>
        <w:t>It is also clarified that:</w:t>
      </w:r>
    </w:p>
    <w:p w14:paraId="57085254" w14:textId="77777777" w:rsidR="002A70CD" w:rsidRDefault="002A70CD" w:rsidP="002A70CD">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54B4990" w14:textId="77777777" w:rsidR="002A70CD" w:rsidRDefault="002A70CD" w:rsidP="002A70CD">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4520C7A" w14:textId="77777777" w:rsidR="002A70CD" w:rsidRDefault="002A70CD" w:rsidP="002A70CD">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3AB58534" w14:textId="77777777" w:rsidR="002A70CD" w:rsidRDefault="002A70CD" w:rsidP="002A70CD">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60C3F068" w14:textId="77777777" w:rsidR="002A70CD" w:rsidRDefault="002A70CD" w:rsidP="002A70CD">
      <w:r>
        <w:t>For 3GPP interfaces that would be used only in intra-domain scenarios, alternative solutions to IANA assigned port numbers are required.</w:t>
      </w:r>
    </w:p>
    <w:p w14:paraId="57EAC1C9" w14:textId="77777777" w:rsidR="002A70CD" w:rsidRDefault="002A70CD" w:rsidP="002A70CD">
      <w:r>
        <w:t xml:space="preserve">Table 4.1-1 provides brief summary of the identified alternative solutions. </w:t>
      </w:r>
    </w:p>
    <w:p w14:paraId="64192D76" w14:textId="77777777" w:rsidR="002A70CD" w:rsidRPr="00A4020D" w:rsidRDefault="002A70CD" w:rsidP="002A70CD">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2A70CD" w:rsidRPr="00A4020D" w14:paraId="71DD5B62" w14:textId="77777777" w:rsidTr="00130A6E">
        <w:trPr>
          <w:trHeight w:val="416"/>
        </w:trPr>
        <w:tc>
          <w:tcPr>
            <w:tcW w:w="999" w:type="dxa"/>
            <w:vMerge w:val="restart"/>
            <w:tcBorders>
              <w:top w:val="single" w:sz="4" w:space="0" w:color="auto"/>
              <w:left w:val="single" w:sz="4" w:space="0" w:color="auto"/>
              <w:right w:val="single" w:sz="4" w:space="0" w:color="auto"/>
            </w:tcBorders>
            <w:hideMark/>
          </w:tcPr>
          <w:p w14:paraId="34F1E1DB" w14:textId="77777777" w:rsidR="002A70CD" w:rsidRPr="00A4020D" w:rsidRDefault="002A70CD" w:rsidP="00130A6E">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3E726E2B" w14:textId="77777777" w:rsidR="002A70CD" w:rsidRPr="00A4020D" w:rsidRDefault="002A70CD" w:rsidP="00130A6E">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6F938C5" w14:textId="77777777" w:rsidR="002A70CD" w:rsidRPr="00A4020D" w:rsidRDefault="002A70CD" w:rsidP="00130A6E">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6203AC8A" w14:textId="77777777" w:rsidR="002A70CD" w:rsidRPr="00A4020D" w:rsidRDefault="002A70CD" w:rsidP="00130A6E">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41FF1535" w14:textId="77777777" w:rsidR="002A70CD" w:rsidRPr="00A4020D" w:rsidRDefault="002A70CD" w:rsidP="00130A6E">
            <w:pPr>
              <w:pStyle w:val="TAH"/>
            </w:pPr>
            <w:r w:rsidRPr="00A4020D">
              <w:t>Comments</w:t>
            </w:r>
          </w:p>
        </w:tc>
      </w:tr>
      <w:tr w:rsidR="002A70CD" w:rsidRPr="00A4020D" w14:paraId="4F34146E" w14:textId="77777777" w:rsidTr="00130A6E">
        <w:tc>
          <w:tcPr>
            <w:tcW w:w="999" w:type="dxa"/>
            <w:vMerge/>
            <w:tcBorders>
              <w:left w:val="single" w:sz="4" w:space="0" w:color="auto"/>
              <w:bottom w:val="single" w:sz="4" w:space="0" w:color="auto"/>
              <w:right w:val="single" w:sz="4" w:space="0" w:color="auto"/>
            </w:tcBorders>
          </w:tcPr>
          <w:p w14:paraId="5407A33B" w14:textId="77777777" w:rsidR="002A70CD" w:rsidRPr="00A4020D" w:rsidRDefault="002A70CD" w:rsidP="00130A6E">
            <w:pPr>
              <w:pStyle w:val="TAH"/>
            </w:pPr>
          </w:p>
        </w:tc>
        <w:tc>
          <w:tcPr>
            <w:tcW w:w="1114" w:type="dxa"/>
            <w:vMerge/>
            <w:tcBorders>
              <w:left w:val="single" w:sz="4" w:space="0" w:color="auto"/>
              <w:bottom w:val="single" w:sz="4" w:space="0" w:color="auto"/>
              <w:right w:val="single" w:sz="4" w:space="0" w:color="auto"/>
            </w:tcBorders>
          </w:tcPr>
          <w:p w14:paraId="440DE62D" w14:textId="77777777" w:rsidR="002A70CD" w:rsidRPr="00A4020D" w:rsidRDefault="002A70CD" w:rsidP="00130A6E">
            <w:pPr>
              <w:pStyle w:val="TAH"/>
            </w:pPr>
          </w:p>
        </w:tc>
        <w:tc>
          <w:tcPr>
            <w:tcW w:w="1173" w:type="dxa"/>
            <w:vMerge/>
            <w:tcBorders>
              <w:left w:val="single" w:sz="4" w:space="0" w:color="auto"/>
              <w:bottom w:val="single" w:sz="4" w:space="0" w:color="auto"/>
              <w:right w:val="single" w:sz="4" w:space="0" w:color="auto"/>
            </w:tcBorders>
          </w:tcPr>
          <w:p w14:paraId="64441AB9" w14:textId="77777777" w:rsidR="002A70CD" w:rsidRPr="00A4020D" w:rsidRDefault="002A70CD" w:rsidP="00130A6E">
            <w:pPr>
              <w:pStyle w:val="TAH"/>
            </w:pPr>
          </w:p>
        </w:tc>
        <w:tc>
          <w:tcPr>
            <w:tcW w:w="880" w:type="dxa"/>
            <w:tcBorders>
              <w:left w:val="single" w:sz="4" w:space="0" w:color="auto"/>
              <w:bottom w:val="single" w:sz="4" w:space="0" w:color="auto"/>
              <w:right w:val="single" w:sz="4" w:space="0" w:color="auto"/>
            </w:tcBorders>
          </w:tcPr>
          <w:p w14:paraId="23C204E6" w14:textId="77777777" w:rsidR="002A70CD" w:rsidRPr="00A4020D" w:rsidRDefault="002A70CD" w:rsidP="00130A6E">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542AF4A" w14:textId="77777777" w:rsidR="002A70CD" w:rsidRPr="00A4020D" w:rsidRDefault="002A70CD" w:rsidP="00130A6E">
            <w:pPr>
              <w:pStyle w:val="TAH"/>
            </w:pPr>
            <w:r w:rsidRPr="00A4020D">
              <w:t>Intra-domain</w:t>
            </w:r>
          </w:p>
        </w:tc>
        <w:tc>
          <w:tcPr>
            <w:tcW w:w="4961" w:type="dxa"/>
            <w:vMerge/>
            <w:tcBorders>
              <w:left w:val="single" w:sz="4" w:space="0" w:color="auto"/>
              <w:bottom w:val="single" w:sz="4" w:space="0" w:color="auto"/>
              <w:right w:val="single" w:sz="4" w:space="0" w:color="auto"/>
            </w:tcBorders>
          </w:tcPr>
          <w:p w14:paraId="4A4B8B84" w14:textId="77777777" w:rsidR="002A70CD" w:rsidRPr="00A4020D" w:rsidRDefault="002A70CD" w:rsidP="00130A6E">
            <w:pPr>
              <w:pStyle w:val="TAH"/>
            </w:pPr>
          </w:p>
        </w:tc>
      </w:tr>
      <w:tr w:rsidR="002A70CD" w:rsidRPr="00A4020D" w14:paraId="259AD0D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C0092C2" w14:textId="77777777" w:rsidR="002A70CD" w:rsidRPr="00A4020D" w:rsidRDefault="002A70CD" w:rsidP="00130A6E">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D0AEB4D"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6F1C61D"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49F18C"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3C44561"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BA65296" w14:textId="77777777" w:rsidR="002A70CD" w:rsidRPr="00A4020D" w:rsidRDefault="002A70CD" w:rsidP="00130A6E">
            <w:pPr>
              <w:pStyle w:val="TAL"/>
              <w:rPr>
                <w:b/>
              </w:rPr>
            </w:pPr>
            <w:r w:rsidRPr="00A4020D">
              <w:rPr>
                <w:b/>
              </w:rPr>
              <w:t>DNS infrastructure based solution (DNS-SD)</w:t>
            </w:r>
          </w:p>
          <w:p w14:paraId="76BB0EBE" w14:textId="77777777" w:rsidR="002A70CD" w:rsidRDefault="002A70CD" w:rsidP="00130A6E">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01318F74" w14:textId="77777777" w:rsidR="002A70CD" w:rsidRPr="00A4020D" w:rsidRDefault="002A70CD" w:rsidP="00130A6E">
            <w:pPr>
              <w:pStyle w:val="TAL"/>
            </w:pPr>
            <w:r w:rsidRPr="00A4020D">
              <w:t>This solution is suitable for inter-domain scenario with certain limitations.</w:t>
            </w:r>
          </w:p>
          <w:p w14:paraId="65591581"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4B0AD1A3"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F4A2796" w14:textId="77777777" w:rsidR="002A70CD" w:rsidRPr="00A4020D" w:rsidRDefault="002A70CD" w:rsidP="00130A6E">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1ADD85C7"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F61E66E"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9D1DA36"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2AD11B2"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48CCFD3" w14:textId="77777777" w:rsidR="002A70CD" w:rsidRPr="00A4020D" w:rsidRDefault="002A70CD" w:rsidP="00130A6E">
            <w:pPr>
              <w:pStyle w:val="TAL"/>
              <w:rPr>
                <w:b/>
              </w:rPr>
            </w:pPr>
            <w:r w:rsidRPr="00A4020D">
              <w:rPr>
                <w:b/>
              </w:rPr>
              <w:t>DNS infrastructure based solution (DNS SRV)</w:t>
            </w:r>
          </w:p>
          <w:p w14:paraId="590DBCB9" w14:textId="77777777" w:rsidR="002A70CD" w:rsidRPr="00A4020D" w:rsidRDefault="002A70CD" w:rsidP="00130A6E">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F0DF4C6" w14:textId="77777777" w:rsidR="002A70CD" w:rsidRDefault="002A70CD" w:rsidP="00130A6E">
            <w:pPr>
              <w:pStyle w:val="TAL"/>
            </w:pPr>
            <w:r w:rsidRPr="00A4020D">
              <w:t>Requires DNS infrastructure application clients that support DNS queries.</w:t>
            </w:r>
          </w:p>
          <w:p w14:paraId="55743B87" w14:textId="77777777" w:rsidR="002A70CD" w:rsidRDefault="002A70CD" w:rsidP="00130A6E">
            <w:pPr>
              <w:pStyle w:val="TAL"/>
            </w:pPr>
            <w:r w:rsidRPr="00A4020D">
              <w:t>This solution is suitable for inter-domain scenario with certain limitations.</w:t>
            </w:r>
          </w:p>
          <w:p w14:paraId="671C7D96"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37DBB40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79193480" w14:textId="77777777" w:rsidR="002A70CD" w:rsidRPr="00A4020D" w:rsidRDefault="002A70CD" w:rsidP="00130A6E">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57000DFB"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8253D36"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7AA1118"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25E7C58"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DD4FF68" w14:textId="77777777" w:rsidR="002A70CD" w:rsidRPr="00A4020D" w:rsidRDefault="002A70CD" w:rsidP="00130A6E">
            <w:pPr>
              <w:pStyle w:val="TAL"/>
              <w:rPr>
                <w:b/>
              </w:rPr>
            </w:pPr>
            <w:r w:rsidRPr="00A4020D">
              <w:rPr>
                <w:b/>
              </w:rPr>
              <w:t>Multicast DNS based solution (mDNS)</w:t>
            </w:r>
          </w:p>
          <w:p w14:paraId="0F56FE8B" w14:textId="77777777" w:rsidR="002A70CD" w:rsidRPr="00A4020D" w:rsidRDefault="002A70CD" w:rsidP="00130A6E">
            <w:pPr>
              <w:pStyle w:val="TAL"/>
            </w:pPr>
            <w:r w:rsidRPr="00A4020D">
              <w:t>Instead of sending the DNS query to a unicast DNS server, the query is sent to a link-local multicast address. The nodes are implemented with mDNS resolver and responder. The node supporting the service responds to the mDNS query.</w:t>
            </w:r>
          </w:p>
          <w:p w14:paraId="176FD218" w14:textId="77777777" w:rsidR="002A70CD" w:rsidRPr="00A4020D" w:rsidRDefault="002A70CD" w:rsidP="00130A6E">
            <w:pPr>
              <w:pStyle w:val="TAL"/>
            </w:pPr>
            <w:r w:rsidRPr="00A4020D">
              <w:t>This solution is not suitable for Inter-domain scenario, because multicast is restricted to local link.</w:t>
            </w:r>
          </w:p>
        </w:tc>
      </w:tr>
      <w:tr w:rsidR="002A70CD" w:rsidRPr="00A4020D" w14:paraId="36BF7AE0"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0295DA5E" w14:textId="77777777" w:rsidR="002A70CD" w:rsidRPr="00A4020D" w:rsidRDefault="002A70CD" w:rsidP="00130A6E">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49E7049E"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A8EB4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156F761"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05D365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2FB0D1D" w14:textId="77777777" w:rsidR="002A70CD" w:rsidRPr="00A4020D" w:rsidRDefault="002A70CD" w:rsidP="00130A6E">
            <w:pPr>
              <w:pStyle w:val="TAL"/>
              <w:rPr>
                <w:b/>
              </w:rPr>
            </w:pPr>
            <w:r w:rsidRPr="00A4020D">
              <w:rPr>
                <w:b/>
              </w:rPr>
              <w:t>Unicast DNS based solution (uDNS)</w:t>
            </w:r>
          </w:p>
          <w:p w14:paraId="7432D305" w14:textId="77777777" w:rsidR="002A70CD" w:rsidRDefault="002A70CD" w:rsidP="00130A6E">
            <w:pPr>
              <w:pStyle w:val="TAL"/>
            </w:pPr>
            <w:r w:rsidRPr="00A4020D">
              <w:t>Similar to Solution#3 with only difference that the mDNS query is sent to a pre-configured IP address instead of the link-local multicast address.</w:t>
            </w:r>
          </w:p>
          <w:p w14:paraId="5CD65D94" w14:textId="77777777" w:rsidR="002A70CD" w:rsidRPr="00A4020D" w:rsidRDefault="002A70CD" w:rsidP="00130A6E">
            <w:pPr>
              <w:pStyle w:val="TAL"/>
            </w:pPr>
            <w:r w:rsidRPr="00A4020D">
              <w:t>This solution is suitable for inter-domain scenario with certain limitations.</w:t>
            </w:r>
          </w:p>
          <w:p w14:paraId="26D0E3CA" w14:textId="77777777" w:rsidR="002A70CD" w:rsidRPr="00A4020D" w:rsidRDefault="002A70CD" w:rsidP="00130A6E">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A70CD" w:rsidRPr="00A4020D" w14:paraId="5AACFCFB"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6AD9A995" w14:textId="77777777" w:rsidR="002A70CD" w:rsidRPr="00A4020D" w:rsidRDefault="002A70CD" w:rsidP="00130A6E">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3B4B9A8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5E7458B4" w14:textId="77777777" w:rsidR="002A70CD" w:rsidRPr="00A4020D" w:rsidRDefault="002A70CD" w:rsidP="00130A6E">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07BD08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8FC7EED"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99E0B70" w14:textId="77777777" w:rsidR="002A70CD" w:rsidRPr="00A4020D" w:rsidRDefault="002A70CD" w:rsidP="00130A6E">
            <w:pPr>
              <w:pStyle w:val="TAL"/>
              <w:rPr>
                <w:b/>
              </w:rPr>
            </w:pPr>
            <w:r w:rsidRPr="00A4020D">
              <w:rPr>
                <w:b/>
              </w:rPr>
              <w:t>SCTP MUX based solution using standardized PPID (SCTP MUX)</w:t>
            </w:r>
          </w:p>
          <w:p w14:paraId="2F298A26" w14:textId="77777777" w:rsidR="002A70CD" w:rsidRDefault="002A70CD" w:rsidP="00130A6E">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67A5B210" w14:textId="77777777" w:rsidR="002A70CD" w:rsidRPr="00A4020D" w:rsidRDefault="002A70CD" w:rsidP="00130A6E">
            <w:pPr>
              <w:pStyle w:val="TAL"/>
            </w:pPr>
            <w:r w:rsidRPr="00A4020D">
              <w:t>This solution is suitable for Inter-domain scenario</w:t>
            </w:r>
            <w:r>
              <w:t>.</w:t>
            </w:r>
          </w:p>
        </w:tc>
      </w:tr>
      <w:tr w:rsidR="002A70CD" w:rsidRPr="00A4020D" w14:paraId="3FD97D3E"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9721BF9" w14:textId="77777777" w:rsidR="002A70CD" w:rsidRPr="00A4020D" w:rsidRDefault="002A70CD" w:rsidP="00130A6E">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69A803C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A6182C"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7FA4E3E"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898568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73D1147" w14:textId="77777777" w:rsidR="002A70CD" w:rsidRPr="00A4020D" w:rsidRDefault="002A70CD" w:rsidP="00130A6E">
            <w:pPr>
              <w:pStyle w:val="TAL"/>
              <w:rPr>
                <w:b/>
              </w:rPr>
            </w:pPr>
            <w:r w:rsidRPr="00A4020D">
              <w:rPr>
                <w:b/>
              </w:rPr>
              <w:t>3GPP allocated port number solution (3GPP)</w:t>
            </w:r>
          </w:p>
          <w:p w14:paraId="4CCC9128" w14:textId="77777777" w:rsidR="002A70CD" w:rsidRPr="00A4020D" w:rsidRDefault="002A70CD" w:rsidP="00130A6E">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EE9867E" w14:textId="77777777" w:rsidR="002A70CD" w:rsidRPr="00A4020D" w:rsidRDefault="002A70CD" w:rsidP="00130A6E">
            <w:pPr>
              <w:pStyle w:val="TAL"/>
            </w:pPr>
            <w:r w:rsidRPr="00A4020D">
              <w:t>This solution is suitable for inter-domain scenario with certain limitations.</w:t>
            </w:r>
            <w:r>
              <w:t xml:space="preserve"> The limitation may be mitigated if firewall implementations will start supporting </w:t>
            </w:r>
            <w:r w:rsidRPr="00A4020D">
              <w:t>3GPP allocated port number</w:t>
            </w:r>
            <w:r>
              <w:t xml:space="preserve"> range.</w:t>
            </w:r>
          </w:p>
        </w:tc>
      </w:tr>
      <w:tr w:rsidR="002A70CD" w:rsidRPr="00A4020D" w14:paraId="597422B5"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5A69BD4" w14:textId="77777777" w:rsidR="002A70CD" w:rsidRPr="00A4020D" w:rsidRDefault="002A70CD" w:rsidP="00130A6E">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3B4C180"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387008CB"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D0E1D8D"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619080D7"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FAB910B" w14:textId="77777777" w:rsidR="002A70CD" w:rsidRPr="00A4020D" w:rsidRDefault="002A70CD" w:rsidP="00130A6E">
            <w:pPr>
              <w:pStyle w:val="TAL"/>
              <w:rPr>
                <w:b/>
              </w:rPr>
            </w:pPr>
            <w:r w:rsidRPr="00A4020D">
              <w:rPr>
                <w:b/>
              </w:rPr>
              <w:t>OAM allocated port number solution (OAM)</w:t>
            </w:r>
          </w:p>
          <w:p w14:paraId="73E84423" w14:textId="77777777" w:rsidR="002A70CD" w:rsidRDefault="002A70CD" w:rsidP="00130A6E">
            <w:pPr>
              <w:pStyle w:val="TAL"/>
            </w:pPr>
            <w:r w:rsidRPr="00A4020D">
              <w:t>Operator becomes responsible for allocating port numbers via OAM from either the User range [1024-49151] or from the Dynamic/Private range [49152 - 65535]. Operator is also responsible for avoiding port number clashes.</w:t>
            </w:r>
          </w:p>
          <w:p w14:paraId="308AD758" w14:textId="77777777" w:rsidR="002A70CD" w:rsidRPr="00A4020D" w:rsidRDefault="002A70CD" w:rsidP="00130A6E">
            <w:pPr>
              <w:pStyle w:val="TAL"/>
            </w:pPr>
            <w:r w:rsidRPr="00A4020D">
              <w:t>This solution is not suitable for Inter-domain scenario</w:t>
            </w:r>
            <w:r>
              <w:t>.</w:t>
            </w:r>
          </w:p>
        </w:tc>
      </w:tr>
      <w:tr w:rsidR="002A70CD" w:rsidRPr="00A4020D" w14:paraId="18CF12C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57646E7E" w14:textId="77777777" w:rsidR="002A70CD" w:rsidRPr="00A4020D" w:rsidRDefault="002A70CD" w:rsidP="00130A6E">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2EFB176"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77E5F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2BE165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216CBB44"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58D7A3" w14:textId="77777777" w:rsidR="002A70CD" w:rsidRPr="00A4020D" w:rsidRDefault="002A70CD" w:rsidP="00130A6E">
            <w:pPr>
              <w:pStyle w:val="TAL"/>
              <w:rPr>
                <w:b/>
              </w:rPr>
            </w:pPr>
            <w:r w:rsidRPr="00A4020D">
              <w:rPr>
                <w:b/>
              </w:rPr>
              <w:t>Port Registration and Retrieval via NRF based solution (NRF)</w:t>
            </w:r>
          </w:p>
          <w:p w14:paraId="625565B0" w14:textId="77777777" w:rsidR="002A70CD" w:rsidRPr="00A4020D" w:rsidRDefault="002A70CD" w:rsidP="00130A6E">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012AEE74" w14:textId="77777777" w:rsidR="002A70CD" w:rsidRDefault="002A70CD" w:rsidP="00130A6E">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670A7FA0" w14:textId="77777777" w:rsidR="002A70CD" w:rsidRPr="00A4020D" w:rsidRDefault="002A70CD" w:rsidP="00130A6E">
            <w:pPr>
              <w:pStyle w:val="TAL"/>
            </w:pPr>
            <w:r w:rsidRPr="00A4020D">
              <w:t>This solution is suitable for inter-domain scenario.</w:t>
            </w:r>
          </w:p>
        </w:tc>
      </w:tr>
      <w:tr w:rsidR="002A70CD" w:rsidRPr="00A4020D" w14:paraId="03B51176" w14:textId="77777777" w:rsidTr="00130A6E">
        <w:tc>
          <w:tcPr>
            <w:tcW w:w="10007" w:type="dxa"/>
            <w:gridSpan w:val="6"/>
            <w:tcBorders>
              <w:top w:val="single" w:sz="4" w:space="0" w:color="auto"/>
              <w:left w:val="single" w:sz="4" w:space="0" w:color="auto"/>
              <w:bottom w:val="single" w:sz="4" w:space="0" w:color="auto"/>
              <w:right w:val="single" w:sz="4" w:space="0" w:color="auto"/>
            </w:tcBorders>
          </w:tcPr>
          <w:p w14:paraId="5B0FAEE3" w14:textId="77777777" w:rsidR="002A70CD" w:rsidRPr="00A4020D" w:rsidRDefault="002A70CD" w:rsidP="00130A6E">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546B8AEC" w14:textId="77777777" w:rsidR="002A70CD" w:rsidRPr="00A4020D" w:rsidRDefault="002A70CD" w:rsidP="002A70CD">
      <w:pPr>
        <w:pStyle w:val="NoSpacing"/>
      </w:pPr>
    </w:p>
    <w:p w14:paraId="3CBD5C45" w14:textId="77777777" w:rsidR="002A70CD" w:rsidRPr="00A4020D" w:rsidRDefault="002A70CD" w:rsidP="002A70CD">
      <w:r w:rsidRPr="00A4020D">
        <w:t xml:space="preserve">Annex A on this specification summarizes IANA port allocation policy.  </w:t>
      </w:r>
    </w:p>
    <w:p w14:paraId="4789A96B" w14:textId="77777777" w:rsidR="002A70CD" w:rsidRPr="00A4020D" w:rsidRDefault="002A70CD" w:rsidP="002A70CD">
      <w:r w:rsidRPr="00A4020D">
        <w:t xml:space="preserve">Annexes B.1 and B.2 provide essential background information and also how IANA classifies different port number ranges. Annex B.3 explains relations between the services and port numbers. </w:t>
      </w:r>
    </w:p>
    <w:p w14:paraId="07354C5C" w14:textId="77777777" w:rsidR="002A70CD" w:rsidRPr="00A4020D" w:rsidRDefault="002A70CD" w:rsidP="002A70CD">
      <w:r w:rsidRPr="00A4020D">
        <w:t>Annex C explains IANA procedures for Service Name and Port Number registry management.</w:t>
      </w:r>
    </w:p>
    <w:p w14:paraId="208D8CD2" w14:textId="77777777" w:rsidR="00FA19CF" w:rsidRDefault="00FA19CF" w:rsidP="00FA19CF">
      <w:pPr>
        <w:pStyle w:val="Heading2"/>
        <w:rPr>
          <w:lang w:eastAsia="zh-CN"/>
        </w:rPr>
      </w:pPr>
      <w:bookmarkStart w:id="102" w:name="_Toc85471671"/>
      <w:r>
        <w:rPr>
          <w:lang w:eastAsia="zh-CN"/>
        </w:rPr>
        <w:t>4.2</w:t>
      </w:r>
      <w:r>
        <w:rPr>
          <w:lang w:eastAsia="zh-CN"/>
        </w:rPr>
        <w:tab/>
      </w:r>
      <w:r>
        <w:t>DNS based solutions#1-4</w:t>
      </w:r>
      <w:bookmarkEnd w:id="93"/>
      <w:bookmarkEnd w:id="94"/>
      <w:bookmarkEnd w:id="95"/>
      <w:bookmarkEnd w:id="96"/>
      <w:bookmarkEnd w:id="97"/>
      <w:bookmarkEnd w:id="102"/>
    </w:p>
    <w:p w14:paraId="71601F4A" w14:textId="77777777" w:rsidR="00FA19CF" w:rsidRDefault="00FA19CF" w:rsidP="00FA19CF">
      <w:pPr>
        <w:pStyle w:val="Heading3"/>
      </w:pPr>
      <w:bookmarkStart w:id="103" w:name="_Toc69591304"/>
      <w:bookmarkStart w:id="104" w:name="_Toc70082182"/>
      <w:bookmarkStart w:id="105" w:name="_Toc70927190"/>
      <w:bookmarkStart w:id="106" w:name="_Toc73782012"/>
      <w:bookmarkStart w:id="107" w:name="_Toc81221186"/>
      <w:bookmarkStart w:id="108" w:name="_Toc81738524"/>
      <w:bookmarkStart w:id="109" w:name="_Toc85471672"/>
      <w:r>
        <w:t>4.2.1</w:t>
      </w:r>
      <w:r>
        <w:tab/>
        <w:t>General</w:t>
      </w:r>
      <w:bookmarkEnd w:id="103"/>
      <w:bookmarkEnd w:id="104"/>
      <w:bookmarkEnd w:id="105"/>
      <w:bookmarkEnd w:id="106"/>
      <w:bookmarkEnd w:id="107"/>
      <w:bookmarkEnd w:id="108"/>
      <w:bookmarkEnd w:id="109"/>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319D2615" w14:textId="77777777" w:rsidR="00FA19CF"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r>
        <w:rPr>
          <w:lang w:val="en-US"/>
        </w:rPr>
        <w:t xml:space="preserve"> </w:t>
      </w:r>
    </w:p>
    <w:p w14:paraId="74CABAE2" w14:textId="77777777" w:rsidR="00FA19CF" w:rsidRDefault="00FA19CF" w:rsidP="00FA19CF">
      <w:pPr>
        <w:pStyle w:val="NO"/>
        <w:rPr>
          <w:lang w:val="en-US"/>
        </w:rPr>
      </w:pPr>
      <w:r>
        <w:rPr>
          <w:lang w:val="en-US"/>
        </w:rPr>
        <w:lastRenderedPageBreak/>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r>
        <w:t>mnc&lt;MNC&gt;.mcc&lt;MCC&gt;.3gppnetwork.org"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110" w:name="_Toc81221187"/>
      <w:bookmarkStart w:id="111" w:name="_Toc81738525"/>
      <w:bookmarkStart w:id="112" w:name="_Toc85471673"/>
      <w:r>
        <w:t>4.2.2</w:t>
      </w:r>
      <w:r>
        <w:tab/>
        <w:t xml:space="preserve">Solution#1: </w:t>
      </w:r>
      <w:r w:rsidRPr="00D61FD5">
        <w:t>DNS-SD based solution</w:t>
      </w:r>
      <w:bookmarkEnd w:id="98"/>
      <w:bookmarkEnd w:id="99"/>
      <w:bookmarkEnd w:id="100"/>
      <w:bookmarkEnd w:id="101"/>
      <w:bookmarkEnd w:id="110"/>
      <w:bookmarkEnd w:id="111"/>
      <w:bookmarkEnd w:id="112"/>
    </w:p>
    <w:p w14:paraId="4269DDFF" w14:textId="77777777" w:rsidR="00643519" w:rsidRDefault="00643519" w:rsidP="00643519">
      <w:pPr>
        <w:pStyle w:val="Heading4"/>
      </w:pPr>
      <w:bookmarkStart w:id="113" w:name="_Toc69591306"/>
      <w:bookmarkStart w:id="114" w:name="_Toc70082184"/>
      <w:bookmarkStart w:id="115" w:name="_Toc70927192"/>
      <w:bookmarkStart w:id="116" w:name="_Toc73782014"/>
      <w:bookmarkStart w:id="117" w:name="_Toc81221188"/>
      <w:bookmarkStart w:id="118" w:name="_Toc81738526"/>
      <w:bookmarkStart w:id="119" w:name="_Toc85471674"/>
      <w:r>
        <w:t>4.2.2.1</w:t>
      </w:r>
      <w:r>
        <w:tab/>
      </w:r>
      <w:r w:rsidR="004837B1">
        <w:t>General</w:t>
      </w:r>
      <w:bookmarkEnd w:id="113"/>
      <w:bookmarkEnd w:id="114"/>
      <w:bookmarkEnd w:id="115"/>
      <w:bookmarkEnd w:id="116"/>
      <w:bookmarkEnd w:id="117"/>
      <w:bookmarkEnd w:id="118"/>
      <w:bookmarkEnd w:id="119"/>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7772BF38" w14:textId="77777777" w:rsidR="004837B1"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14:paraId="081EB1BF" w14:textId="7777777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0423AE">
      <w:pPr>
        <w:pStyle w:val="Heading4"/>
        <w:rPr>
          <w:lang w:eastAsia="zh-CN"/>
        </w:rPr>
      </w:pPr>
      <w:bookmarkStart w:id="120" w:name="_Toc56624205"/>
      <w:bookmarkStart w:id="121" w:name="_Toc57018101"/>
      <w:bookmarkStart w:id="122" w:name="_Toc57272063"/>
      <w:bookmarkStart w:id="123" w:name="_Toc57272168"/>
      <w:bookmarkStart w:id="124" w:name="_Toc57272271"/>
      <w:bookmarkStart w:id="125" w:name="_Toc57272497"/>
      <w:bookmarkStart w:id="126" w:name="_Toc57285021"/>
      <w:bookmarkStart w:id="127" w:name="_Toc57983669"/>
      <w:bookmarkStart w:id="128" w:name="_Toc63666203"/>
      <w:bookmarkStart w:id="129" w:name="_Toc66105027"/>
      <w:bookmarkStart w:id="130" w:name="_Toc66106900"/>
      <w:bookmarkStart w:id="131" w:name="_Toc66462557"/>
      <w:bookmarkStart w:id="132" w:name="_Toc70082185"/>
      <w:bookmarkStart w:id="133" w:name="_Toc70927193"/>
      <w:bookmarkStart w:id="134" w:name="_Toc73782015"/>
      <w:bookmarkStart w:id="135" w:name="_Toc81738527"/>
      <w:bookmarkStart w:id="136" w:name="_Toc85471675"/>
      <w:bookmarkStart w:id="137" w:name="_Toc56624207"/>
      <w:bookmarkStart w:id="138" w:name="_Toc57018103"/>
      <w:bookmarkStart w:id="139" w:name="_Toc57272065"/>
      <w:bookmarkStart w:id="140" w:name="_Toc57272170"/>
      <w:bookmarkStart w:id="141" w:name="_Toc57272273"/>
      <w:bookmarkStart w:id="142" w:name="_Toc57272499"/>
      <w:bookmarkStart w:id="143" w:name="_Toc57285023"/>
      <w:bookmarkStart w:id="144" w:name="_Toc57983671"/>
      <w:bookmarkStart w:id="145" w:name="_Toc63666205"/>
      <w:bookmarkStart w:id="146" w:name="_Toc66105029"/>
      <w:bookmarkStart w:id="147" w:name="_Toc66106902"/>
      <w:bookmarkStart w:id="148" w:name="_Toc66462559"/>
      <w:bookmarkStart w:id="149" w:name="_Toc70082186"/>
      <w:bookmarkStart w:id="150" w:name="_Toc70927194"/>
      <w:bookmarkStart w:id="151" w:name="_Toc73782016"/>
      <w:bookmarkStart w:id="152" w:name="_Toc81221190"/>
      <w:r w:rsidRPr="00D61FD5">
        <w:rPr>
          <w:lang w:eastAsia="zh-CN"/>
        </w:rPr>
        <w:lastRenderedPageBreak/>
        <w:t>4</w:t>
      </w:r>
      <w:r>
        <w:rPr>
          <w:lang w:eastAsia="zh-CN"/>
        </w:rPr>
        <w:t>.2</w:t>
      </w:r>
      <w:r w:rsidRPr="00D61FD5">
        <w:rPr>
          <w:lang w:eastAsia="zh-CN"/>
        </w:rPr>
        <w:t>.2</w:t>
      </w:r>
      <w:r>
        <w:rPr>
          <w:lang w:eastAsia="zh-CN"/>
        </w:rPr>
        <w:t>.2</w:t>
      </w:r>
      <w:r w:rsidRPr="00D61FD5">
        <w:rPr>
          <w:lang w:eastAsia="zh-CN"/>
        </w:rPr>
        <w:tab/>
        <w:t>Detailed description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1FA4284" w14:textId="77777777" w:rsidR="000423AE" w:rsidRPr="00D61FD5" w:rsidRDefault="000423AE" w:rsidP="000423AE">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08D6A22A" w14:textId="77777777" w:rsidR="000423AE"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2D17E16D" w14:textId="77777777" w:rsidR="000423AE"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082FE6F8" w14:textId="77777777"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30BC7FCD" w14:textId="77777777" w:rsidR="000423AE"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A7FAECB" w14:textId="77777777"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153" w:name="_Toc81738528"/>
      <w:bookmarkStart w:id="154" w:name="_Toc85471676"/>
      <w:r w:rsidRPr="00D61FD5">
        <w:rPr>
          <w:lang w:eastAsia="zh-CN"/>
        </w:rPr>
        <w:t>4</w:t>
      </w:r>
      <w:r>
        <w:rPr>
          <w:lang w:eastAsia="zh-CN"/>
        </w:rPr>
        <w:t>.2.2.3</w:t>
      </w:r>
      <w:r w:rsidRPr="00D61FD5">
        <w:rPr>
          <w:lang w:eastAsia="zh-CN"/>
        </w:rPr>
        <w:tab/>
        <w:t>Pros and cons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lastRenderedPageBreak/>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155" w:name="_Toc69591307"/>
      <w:bookmarkStart w:id="156" w:name="_Toc70082187"/>
      <w:bookmarkStart w:id="157" w:name="_Toc70927195"/>
      <w:bookmarkStart w:id="158" w:name="_Toc73782017"/>
      <w:bookmarkStart w:id="159" w:name="_Toc81221191"/>
      <w:bookmarkStart w:id="160" w:name="_Toc81738529"/>
      <w:bookmarkStart w:id="161" w:name="_Toc85471677"/>
      <w:r>
        <w:t>4.2.3</w:t>
      </w:r>
      <w:r>
        <w:tab/>
        <w:t xml:space="preserve">Solution#2: </w:t>
      </w:r>
      <w:r w:rsidRPr="00D61FD5">
        <w:t>Service discovery using DNS SRV records</w:t>
      </w:r>
      <w:bookmarkEnd w:id="155"/>
      <w:bookmarkEnd w:id="156"/>
      <w:bookmarkEnd w:id="157"/>
      <w:bookmarkEnd w:id="158"/>
      <w:bookmarkEnd w:id="159"/>
      <w:bookmarkEnd w:id="160"/>
      <w:bookmarkEnd w:id="161"/>
    </w:p>
    <w:p w14:paraId="78CEFCD1" w14:textId="77777777" w:rsidR="00643519" w:rsidRDefault="00643519" w:rsidP="00643519">
      <w:pPr>
        <w:pStyle w:val="Heading4"/>
      </w:pPr>
      <w:bookmarkStart w:id="162" w:name="_Toc69591308"/>
      <w:bookmarkStart w:id="163" w:name="_Toc70082188"/>
      <w:bookmarkStart w:id="164" w:name="_Toc70927196"/>
      <w:bookmarkStart w:id="165" w:name="_Toc73782018"/>
      <w:bookmarkStart w:id="166" w:name="_Toc81221192"/>
      <w:bookmarkStart w:id="167" w:name="_Toc81738530"/>
      <w:bookmarkStart w:id="168" w:name="_Toc85471678"/>
      <w:r>
        <w:t>4.2.3.1</w:t>
      </w:r>
      <w:r>
        <w:tab/>
      </w:r>
      <w:bookmarkEnd w:id="162"/>
      <w:r w:rsidR="004837B1">
        <w:t>General</w:t>
      </w:r>
      <w:bookmarkEnd w:id="163"/>
      <w:bookmarkEnd w:id="164"/>
      <w:bookmarkEnd w:id="165"/>
      <w:bookmarkEnd w:id="166"/>
      <w:bookmarkEnd w:id="167"/>
      <w:bookmarkEnd w:id="168"/>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0423AE">
      <w:pPr>
        <w:pStyle w:val="Heading4"/>
        <w:rPr>
          <w:lang w:eastAsia="zh-CN"/>
        </w:rPr>
      </w:pPr>
      <w:bookmarkStart w:id="169" w:name="_Toc56624210"/>
      <w:bookmarkStart w:id="170" w:name="_Toc57018106"/>
      <w:bookmarkStart w:id="171" w:name="_Toc57272068"/>
      <w:bookmarkStart w:id="172" w:name="_Toc57272173"/>
      <w:bookmarkStart w:id="173" w:name="_Toc57272276"/>
      <w:bookmarkStart w:id="174" w:name="_Toc57272502"/>
      <w:bookmarkStart w:id="175" w:name="_Toc57285026"/>
      <w:bookmarkStart w:id="176" w:name="_Toc57983674"/>
      <w:bookmarkStart w:id="177" w:name="_Toc63666208"/>
      <w:bookmarkStart w:id="178" w:name="_Toc66105032"/>
      <w:bookmarkStart w:id="179" w:name="_Toc66106905"/>
      <w:bookmarkStart w:id="180" w:name="_Toc66462562"/>
      <w:bookmarkStart w:id="181" w:name="_Toc70082189"/>
      <w:bookmarkStart w:id="182" w:name="_Toc70927197"/>
      <w:bookmarkStart w:id="183" w:name="_Toc73782019"/>
      <w:bookmarkStart w:id="184" w:name="_Toc81738531"/>
      <w:bookmarkStart w:id="185" w:name="_Toc85471679"/>
      <w:bookmarkStart w:id="186" w:name="_Toc56624212"/>
      <w:bookmarkStart w:id="187" w:name="_Toc57018108"/>
      <w:bookmarkStart w:id="188" w:name="_Toc57272070"/>
      <w:bookmarkStart w:id="189" w:name="_Toc57272175"/>
      <w:bookmarkStart w:id="190" w:name="_Toc57272278"/>
      <w:bookmarkStart w:id="191" w:name="_Toc57272504"/>
      <w:bookmarkStart w:id="192" w:name="_Toc57285028"/>
      <w:bookmarkStart w:id="193" w:name="_Toc57983676"/>
      <w:bookmarkStart w:id="194" w:name="_Toc63666210"/>
      <w:bookmarkStart w:id="195" w:name="_Toc66105034"/>
      <w:bookmarkStart w:id="196" w:name="_Toc66106907"/>
      <w:bookmarkStart w:id="197" w:name="_Toc66462564"/>
      <w:bookmarkStart w:id="198" w:name="_Toc70082190"/>
      <w:bookmarkStart w:id="199" w:name="_Toc70927198"/>
      <w:bookmarkStart w:id="200" w:name="_Toc73782020"/>
      <w:bookmarkStart w:id="201" w:name="_Toc81221194"/>
      <w:r>
        <w:rPr>
          <w:lang w:eastAsia="zh-CN"/>
        </w:rPr>
        <w:t>4.2.3</w:t>
      </w:r>
      <w:r w:rsidRPr="00D61FD5">
        <w:rPr>
          <w:lang w:eastAsia="zh-CN"/>
        </w:rPr>
        <w:t>.2</w:t>
      </w:r>
      <w:r w:rsidRPr="00D61FD5">
        <w:rPr>
          <w:lang w:eastAsia="zh-CN"/>
        </w:rPr>
        <w:tab/>
        <w:t>Detailed description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05CEE584" w14:textId="77777777" w:rsidR="000423AE"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6D47AD7A" w14:textId="77777777" w:rsidR="000423AE" w:rsidRPr="00D61FD5" w:rsidRDefault="000423AE" w:rsidP="000423AE">
      <w:pPr>
        <w:pStyle w:val="B1"/>
        <w:rPr>
          <w:lang w:val="en-US"/>
        </w:rPr>
      </w:pPr>
      <w:r w:rsidRPr="00D61FD5">
        <w:rPr>
          <w:lang w:val="en-US"/>
        </w:rPr>
        <w:lastRenderedPageBreak/>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71D707D2" w14:textId="77777777" w:rsidR="000423AE"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6153EFB5" w14:textId="77777777" w:rsidR="000423AE" w:rsidRPr="00D61FD5" w:rsidRDefault="000423AE" w:rsidP="000423AE">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202" w:name="_Toc81738532"/>
      <w:bookmarkStart w:id="203" w:name="_Toc85471680"/>
      <w:r>
        <w:rPr>
          <w:lang w:eastAsia="zh-CN"/>
        </w:rPr>
        <w:t>4.2.3.3</w:t>
      </w:r>
      <w:r w:rsidRPr="00D61FD5">
        <w:rPr>
          <w:lang w:eastAsia="zh-CN"/>
        </w:rPr>
        <w:tab/>
        <w:t>Pros and cons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46D068" w14:textId="77777777" w:rsidR="004837B1" w:rsidRDefault="004837B1" w:rsidP="004837B1">
      <w:pPr>
        <w:pStyle w:val="B1"/>
      </w:pPr>
      <w:r w:rsidRPr="00D61FD5">
        <w:t>-</w:t>
      </w:r>
      <w:r w:rsidRPr="00D61FD5">
        <w:tab/>
        <w:t xml:space="preserve">The discovery mechanism implies additional signalling before setting up the connection between nodes. </w:t>
      </w:r>
    </w:p>
    <w:p w14:paraId="2C604F04" w14:textId="77777777"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6A457D">
      <w:pPr>
        <w:pStyle w:val="Heading3"/>
      </w:pPr>
      <w:bookmarkStart w:id="204" w:name="_Toc81221195"/>
      <w:bookmarkStart w:id="205" w:name="_Toc81738533"/>
      <w:bookmarkStart w:id="206" w:name="_Toc85471681"/>
      <w:bookmarkStart w:id="207" w:name="_Toc69591310"/>
      <w:bookmarkStart w:id="208" w:name="_Toc70082192"/>
      <w:bookmarkStart w:id="209" w:name="_Toc70083201"/>
      <w:bookmarkStart w:id="210" w:name="_Toc73782022"/>
      <w:bookmarkStart w:id="211" w:name="_Toc56624217"/>
      <w:bookmarkStart w:id="212" w:name="_Toc57018113"/>
      <w:bookmarkStart w:id="213" w:name="_Toc57272075"/>
      <w:bookmarkStart w:id="214" w:name="_Toc57272180"/>
      <w:bookmarkStart w:id="215" w:name="_Toc57272283"/>
      <w:bookmarkStart w:id="216" w:name="_Toc57272509"/>
      <w:bookmarkStart w:id="217" w:name="_Toc57285033"/>
      <w:bookmarkStart w:id="218" w:name="_Toc57983681"/>
      <w:bookmarkStart w:id="219" w:name="_Toc63666215"/>
      <w:bookmarkStart w:id="220" w:name="_Toc66105039"/>
      <w:bookmarkStart w:id="221" w:name="_Toc66106912"/>
      <w:bookmarkStart w:id="222" w:name="_Toc66462569"/>
      <w:bookmarkStart w:id="223" w:name="_Toc70082194"/>
      <w:bookmarkStart w:id="224" w:name="_Toc70927202"/>
      <w:r w:rsidRPr="00A4020D">
        <w:t>4.2.4</w:t>
      </w:r>
      <w:r w:rsidRPr="00A4020D">
        <w:tab/>
        <w:t>Solution#3: Use of multicast address on local link (mDNS)</w:t>
      </w:r>
      <w:bookmarkEnd w:id="204"/>
      <w:bookmarkEnd w:id="205"/>
      <w:bookmarkEnd w:id="206"/>
    </w:p>
    <w:p w14:paraId="15D35F37" w14:textId="77777777" w:rsidR="004D1624" w:rsidRDefault="004D1624" w:rsidP="004D1624">
      <w:pPr>
        <w:pStyle w:val="Heading4"/>
      </w:pPr>
      <w:bookmarkStart w:id="225" w:name="_Toc81221196"/>
      <w:bookmarkStart w:id="226" w:name="_Toc81738534"/>
      <w:bookmarkStart w:id="227" w:name="_Toc85471682"/>
      <w:r>
        <w:t>4.2.4.1</w:t>
      </w:r>
      <w:r>
        <w:tab/>
      </w:r>
      <w:bookmarkEnd w:id="207"/>
      <w:r>
        <w:t>General</w:t>
      </w:r>
      <w:bookmarkEnd w:id="208"/>
      <w:bookmarkEnd w:id="209"/>
      <w:bookmarkEnd w:id="210"/>
      <w:bookmarkEnd w:id="225"/>
      <w:bookmarkEnd w:id="226"/>
      <w:bookmarkEnd w:id="227"/>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0423AE">
      <w:pPr>
        <w:pStyle w:val="Heading4"/>
        <w:rPr>
          <w:lang w:eastAsia="zh-CN"/>
        </w:rPr>
      </w:pPr>
      <w:bookmarkStart w:id="228" w:name="_Toc56624215"/>
      <w:bookmarkStart w:id="229" w:name="_Toc57018111"/>
      <w:bookmarkStart w:id="230" w:name="_Toc57272073"/>
      <w:bookmarkStart w:id="231" w:name="_Toc57272178"/>
      <w:bookmarkStart w:id="232" w:name="_Toc57272281"/>
      <w:bookmarkStart w:id="233" w:name="_Toc57272507"/>
      <w:bookmarkStart w:id="234" w:name="_Toc57285031"/>
      <w:bookmarkStart w:id="235" w:name="_Toc57983679"/>
      <w:bookmarkStart w:id="236" w:name="_Toc63666213"/>
      <w:bookmarkStart w:id="237" w:name="_Toc66105037"/>
      <w:bookmarkStart w:id="238" w:name="_Toc66106910"/>
      <w:bookmarkStart w:id="239" w:name="_Toc66462567"/>
      <w:bookmarkStart w:id="240" w:name="_Toc70082193"/>
      <w:bookmarkStart w:id="241" w:name="_Toc70083202"/>
      <w:bookmarkStart w:id="242" w:name="_Toc73782023"/>
      <w:bookmarkStart w:id="243" w:name="_Toc81738535"/>
      <w:bookmarkStart w:id="244" w:name="_Toc85471683"/>
      <w:bookmarkStart w:id="245" w:name="_Toc73782024"/>
      <w:bookmarkStart w:id="246" w:name="_Toc81221198"/>
      <w:r>
        <w:t>4.2.4</w:t>
      </w:r>
      <w:r w:rsidRPr="00D61FD5">
        <w:rPr>
          <w:lang w:eastAsia="zh-CN"/>
        </w:rPr>
        <w:t>.2</w:t>
      </w:r>
      <w:r w:rsidRPr="00D61FD5">
        <w:rPr>
          <w:lang w:eastAsia="zh-CN"/>
        </w:rPr>
        <w:tab/>
        <w:t>Detailed description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lastRenderedPageBreak/>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247" w:name="_Toc81738536"/>
      <w:bookmarkStart w:id="248" w:name="_Toc85471684"/>
      <w:r>
        <w:t>4.2.4</w:t>
      </w:r>
      <w:r>
        <w:rPr>
          <w:lang w:eastAsia="zh-CN"/>
        </w:rPr>
        <w:t>.3</w:t>
      </w:r>
      <w:r w:rsidRPr="00D61FD5">
        <w:rPr>
          <w:lang w:eastAsia="zh-CN"/>
        </w:rPr>
        <w:tab/>
        <w:t>Pros and cons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45"/>
      <w:bookmarkEnd w:id="246"/>
      <w:bookmarkEnd w:id="247"/>
      <w:bookmarkEnd w:id="248"/>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6A457D">
      <w:pPr>
        <w:pStyle w:val="Heading3"/>
        <w:rPr>
          <w:rFonts w:eastAsia="SimSun"/>
          <w:lang w:eastAsia="zh-CN"/>
        </w:rPr>
      </w:pPr>
      <w:bookmarkStart w:id="249" w:name="_Toc81221199"/>
      <w:bookmarkStart w:id="250" w:name="_Toc81738537"/>
      <w:bookmarkStart w:id="251" w:name="_Toc85471685"/>
      <w:bookmarkStart w:id="252" w:name="_Toc69591312"/>
      <w:bookmarkStart w:id="253" w:name="_Toc70082196"/>
      <w:bookmarkStart w:id="254" w:name="_Toc70083205"/>
      <w:bookmarkStart w:id="255" w:name="_Toc73782026"/>
      <w:bookmarkStart w:id="256" w:name="_Toc56624222"/>
      <w:bookmarkStart w:id="257" w:name="_Toc57018118"/>
      <w:bookmarkStart w:id="258" w:name="_Toc57272080"/>
      <w:bookmarkStart w:id="259" w:name="_Toc57272185"/>
      <w:bookmarkStart w:id="260" w:name="_Toc57272288"/>
      <w:bookmarkStart w:id="261" w:name="_Toc57272514"/>
      <w:bookmarkStart w:id="262" w:name="_Toc57285038"/>
      <w:bookmarkStart w:id="263" w:name="_Toc57983686"/>
      <w:bookmarkStart w:id="264" w:name="_Toc63666220"/>
      <w:bookmarkStart w:id="265" w:name="_Toc66105044"/>
      <w:bookmarkStart w:id="266" w:name="_Toc66106917"/>
      <w:bookmarkStart w:id="267" w:name="_Toc66462574"/>
      <w:bookmarkStart w:id="268" w:name="_Toc70082198"/>
      <w:bookmarkStart w:id="269" w:name="_Toc70927206"/>
      <w:r w:rsidRPr="00A4020D">
        <w:t>4.2.5</w:t>
      </w:r>
      <w:r w:rsidRPr="00A4020D">
        <w:tab/>
        <w:t xml:space="preserve">Solution#4: Direct unicast DNS queries to </w:t>
      </w:r>
      <w:r w:rsidRPr="00A4020D">
        <w:rPr>
          <w:rFonts w:eastAsia="SimSun"/>
          <w:lang w:eastAsia="zh-CN"/>
        </w:rPr>
        <w:t>the target node (uDNS)</w:t>
      </w:r>
      <w:bookmarkEnd w:id="249"/>
      <w:bookmarkEnd w:id="250"/>
      <w:bookmarkEnd w:id="251"/>
    </w:p>
    <w:p w14:paraId="37973ACB" w14:textId="77777777" w:rsidR="004D1624" w:rsidRDefault="004D1624" w:rsidP="004D1624">
      <w:pPr>
        <w:pStyle w:val="Heading4"/>
      </w:pPr>
      <w:bookmarkStart w:id="270" w:name="_Toc81221200"/>
      <w:bookmarkStart w:id="271" w:name="_Toc81738538"/>
      <w:bookmarkStart w:id="272" w:name="_Toc85471686"/>
      <w:r>
        <w:t>4.2.5.1</w:t>
      </w:r>
      <w:r>
        <w:tab/>
      </w:r>
      <w:bookmarkEnd w:id="252"/>
      <w:r>
        <w:t>General</w:t>
      </w:r>
      <w:bookmarkEnd w:id="253"/>
      <w:bookmarkEnd w:id="254"/>
      <w:bookmarkEnd w:id="255"/>
      <w:bookmarkEnd w:id="270"/>
      <w:bookmarkEnd w:id="271"/>
      <w:bookmarkEnd w:id="272"/>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0423AE">
      <w:pPr>
        <w:pStyle w:val="Heading4"/>
        <w:rPr>
          <w:lang w:eastAsia="zh-CN"/>
        </w:rPr>
      </w:pPr>
      <w:bookmarkStart w:id="273" w:name="_Toc81738539"/>
      <w:bookmarkStart w:id="274" w:name="_Toc85471687"/>
      <w:bookmarkStart w:id="275" w:name="_Toc73782028"/>
      <w:bookmarkStart w:id="276" w:name="_Toc81221202"/>
      <w:r>
        <w:lastRenderedPageBreak/>
        <w:t>4.2.5</w:t>
      </w:r>
      <w:r w:rsidRPr="00D61FD5">
        <w:rPr>
          <w:lang w:eastAsia="zh-CN"/>
        </w:rPr>
        <w:t>.2</w:t>
      </w:r>
      <w:r w:rsidRPr="00D61FD5">
        <w:rPr>
          <w:lang w:eastAsia="zh-CN"/>
        </w:rPr>
        <w:tab/>
        <w:t>Detailed description</w:t>
      </w:r>
      <w:bookmarkEnd w:id="273"/>
      <w:bookmarkEnd w:id="274"/>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0423AE">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ort 5353 if the client supports a fully compliant mDNS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277" w:name="_Toc81738540"/>
      <w:bookmarkStart w:id="278" w:name="_Toc85471688"/>
      <w:r>
        <w:t>4.2.5</w:t>
      </w:r>
      <w:r>
        <w:rPr>
          <w:lang w:eastAsia="zh-CN"/>
        </w:rPr>
        <w:t>.3</w:t>
      </w:r>
      <w:r w:rsidRPr="00D61FD5">
        <w:rPr>
          <w:lang w:eastAsia="zh-CN"/>
        </w:rPr>
        <w:tab/>
        <w:t>Pros and cons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5"/>
      <w:bookmarkEnd w:id="276"/>
      <w:bookmarkEnd w:id="277"/>
      <w:bookmarkEnd w:id="278"/>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6A457D">
      <w:pPr>
        <w:pStyle w:val="Heading3"/>
      </w:pPr>
      <w:bookmarkStart w:id="279" w:name="_Toc81221203"/>
      <w:bookmarkStart w:id="280" w:name="_Toc81738541"/>
      <w:bookmarkStart w:id="281" w:name="_Toc85471689"/>
      <w:bookmarkStart w:id="282" w:name="_Toc70082200"/>
      <w:bookmarkStart w:id="283" w:name="_Toc70927208"/>
      <w:bookmarkStart w:id="284" w:name="_Toc73782030"/>
      <w:r w:rsidRPr="00A4020D">
        <w:lastRenderedPageBreak/>
        <w:t>4.2.6</w:t>
      </w:r>
      <w:r w:rsidRPr="00A4020D">
        <w:tab/>
        <w:t>Guidelines for DNS based solutions#1-4</w:t>
      </w:r>
      <w:bookmarkEnd w:id="279"/>
      <w:bookmarkEnd w:id="280"/>
      <w:bookmarkEnd w:id="281"/>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"mnc&lt;MNC&gt;.mcc&lt;MCC&gt;.3gppnetwork.org", e.g.:</w:t>
      </w:r>
    </w:p>
    <w:p w14:paraId="2EC1CABF" w14:textId="77777777" w:rsidR="006A457D" w:rsidRPr="00A4020D" w:rsidRDefault="006A457D" w:rsidP="006A457D">
      <w:pPr>
        <w:pStyle w:val="B2"/>
      </w:pPr>
      <w:r w:rsidRPr="00A4020D">
        <w:t>-</w:t>
      </w:r>
      <w:r w:rsidRPr="00A4020D">
        <w:tab/>
        <w:t>"epc.mnc&lt;MNC&gt;.mcc&lt;MCC&gt;.3gppnetwork.org"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"ran.mnc&lt;MNC&gt;.mcc&lt;MCC&gt;.3gppnetwork.org" when the DNS server is located in the 3GPP radio access network.</w:t>
      </w:r>
    </w:p>
    <w:p w14:paraId="1F12C0FF" w14:textId="77777777" w:rsidR="006A457D"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r w:rsidRPr="00A4020D">
        <w:t xml:space="preserve"> </w:t>
      </w:r>
    </w:p>
    <w:p w14:paraId="2D82BCC5" w14:textId="77777777" w:rsidR="006A457D" w:rsidRPr="00A4020D" w:rsidRDefault="006A457D" w:rsidP="006A457D">
      <w:r w:rsidRPr="00A4020D">
        <w:t>It is beneficial to use solution#3 (mDNS), if DNS infrastructure is not available and the clients support mDNS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(uDNS),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7B906971" w14:textId="77777777" w:rsidR="00D956E9" w:rsidRDefault="00D956E9" w:rsidP="00D956E9">
      <w:pPr>
        <w:pStyle w:val="Heading2"/>
        <w:rPr>
          <w:lang w:eastAsia="zh-CN"/>
        </w:rPr>
      </w:pPr>
      <w:bookmarkStart w:id="285" w:name="_Toc81221204"/>
      <w:bookmarkStart w:id="286" w:name="_Toc81738542"/>
      <w:bookmarkStart w:id="287" w:name="_Toc85471690"/>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282"/>
      <w:bookmarkEnd w:id="283"/>
      <w:bookmarkEnd w:id="284"/>
      <w:bookmarkEnd w:id="285"/>
      <w:bookmarkEnd w:id="286"/>
      <w:bookmarkEnd w:id="287"/>
    </w:p>
    <w:p w14:paraId="2D02F094" w14:textId="77777777" w:rsidR="00B2342D" w:rsidRDefault="00B2342D" w:rsidP="00B2342D">
      <w:pPr>
        <w:pStyle w:val="Heading3"/>
      </w:pPr>
      <w:bookmarkStart w:id="288" w:name="_Toc69591315"/>
      <w:bookmarkStart w:id="289" w:name="_Toc70082201"/>
      <w:bookmarkStart w:id="290" w:name="_Toc70927209"/>
      <w:bookmarkStart w:id="291" w:name="_Toc73782031"/>
      <w:bookmarkStart w:id="292" w:name="_Toc81738543"/>
      <w:bookmarkStart w:id="293" w:name="_Toc85471691"/>
      <w:bookmarkStart w:id="294" w:name="_Toc56624225"/>
      <w:bookmarkStart w:id="295" w:name="_Toc57018121"/>
      <w:bookmarkStart w:id="296" w:name="_Toc57272083"/>
      <w:bookmarkStart w:id="297" w:name="_Toc57272188"/>
      <w:bookmarkStart w:id="298" w:name="_Toc57272291"/>
      <w:bookmarkStart w:id="299" w:name="_Toc57272517"/>
      <w:bookmarkStart w:id="300" w:name="_Toc57285041"/>
      <w:bookmarkStart w:id="301" w:name="_Toc57983689"/>
      <w:bookmarkStart w:id="302" w:name="_Toc63666223"/>
      <w:bookmarkStart w:id="303" w:name="_Toc66105047"/>
      <w:bookmarkStart w:id="304" w:name="_Toc66106920"/>
      <w:bookmarkStart w:id="305" w:name="_Toc66462577"/>
      <w:bookmarkStart w:id="306" w:name="_Toc70082202"/>
      <w:bookmarkStart w:id="307" w:name="_Toc70927210"/>
      <w:bookmarkStart w:id="308" w:name="_Toc73782032"/>
      <w:bookmarkStart w:id="309" w:name="_Toc81221206"/>
      <w:r>
        <w:t>4.3.1</w:t>
      </w:r>
      <w:r>
        <w:tab/>
        <w:t>General</w:t>
      </w:r>
      <w:bookmarkEnd w:id="288"/>
      <w:bookmarkEnd w:id="289"/>
      <w:bookmarkEnd w:id="290"/>
      <w:bookmarkEnd w:id="291"/>
      <w:bookmarkEnd w:id="292"/>
      <w:bookmarkEnd w:id="293"/>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4F0441B5" w14:textId="77777777" w:rsidR="00B2342D"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14:paraId="71599624" w14:textId="77777777"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25pt;height:234.55pt" o:ole="">
            <v:imagedata r:id="rId11" o:title=""/>
          </v:shape>
          <o:OLEObject Type="Embed" ProgID="Visio.Drawing.15" ShapeID="_x0000_i1027" DrawAspect="Content" ObjectID="_1696228802" r:id="rId12"/>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5.45pt;height:258.55pt" o:ole="">
            <v:imagedata r:id="rId13" o:title=""/>
          </v:shape>
          <o:OLEObject Type="Embed" ProgID="Visio.Drawing.15" ShapeID="_x0000_i1028" DrawAspect="Content" ObjectID="_1696228803" r:id="rId14"/>
        </w:object>
      </w:r>
    </w:p>
    <w:p w14:paraId="7826BF35" w14:textId="77777777" w:rsidR="00B2342D" w:rsidRPr="00D61FD5" w:rsidRDefault="00B2342D" w:rsidP="00B2342D">
      <w:pPr>
        <w:pStyle w:val="TF"/>
      </w:pPr>
      <w:r w:rsidRPr="00D61FD5">
        <w:t xml:space="preserve">Figure </w:t>
      </w:r>
      <w:r>
        <w:t>4</w:t>
      </w:r>
      <w:r w:rsidRPr="00D61FD5">
        <w:t>.</w:t>
      </w:r>
      <w:r>
        <w:t>3</w:t>
      </w:r>
      <w:r w:rsidRPr="00D61FD5">
        <w:t>.1-2: SCTP server-side illustration for SCTP Multiplexer (port) with used of DTLS over SCTP</w:t>
      </w:r>
    </w:p>
    <w:p w14:paraId="132F540F" w14:textId="77777777" w:rsidR="008D58CF" w:rsidRPr="00D61FD5" w:rsidRDefault="008D58CF" w:rsidP="008D58CF">
      <w:pPr>
        <w:pStyle w:val="Heading3"/>
        <w:rPr>
          <w:lang w:eastAsia="zh-CN"/>
        </w:rPr>
      </w:pPr>
      <w:bookmarkStart w:id="310" w:name="_Toc81738544"/>
      <w:bookmarkStart w:id="311" w:name="_Toc85471692"/>
      <w:bookmarkStart w:id="312" w:name="_Toc56624227"/>
      <w:bookmarkStart w:id="313" w:name="_Toc57018123"/>
      <w:bookmarkStart w:id="314" w:name="_Toc57272085"/>
      <w:bookmarkStart w:id="315" w:name="_Toc57272190"/>
      <w:bookmarkStart w:id="316" w:name="_Toc57272293"/>
      <w:bookmarkStart w:id="317" w:name="_Toc57272519"/>
      <w:bookmarkStart w:id="318" w:name="_Toc57285043"/>
      <w:bookmarkStart w:id="319" w:name="_Toc57983691"/>
      <w:bookmarkStart w:id="320" w:name="_Toc63666225"/>
      <w:bookmarkStart w:id="321" w:name="_Toc66105049"/>
      <w:bookmarkStart w:id="322" w:name="_Toc66106922"/>
      <w:bookmarkStart w:id="323" w:name="_Toc66462579"/>
      <w:bookmarkStart w:id="324" w:name="_Toc70082203"/>
      <w:bookmarkStart w:id="325" w:name="_Toc70927211"/>
      <w:bookmarkStart w:id="326" w:name="_Toc73782033"/>
      <w:bookmarkStart w:id="327" w:name="_Toc81221207"/>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t>4.3</w:t>
      </w:r>
      <w:r w:rsidRPr="00D61FD5">
        <w:rPr>
          <w:lang w:eastAsia="zh-CN"/>
        </w:rPr>
        <w:t>.2</w:t>
      </w:r>
      <w:r w:rsidRPr="00D61FD5">
        <w:rPr>
          <w:lang w:eastAsia="zh-CN"/>
        </w:rPr>
        <w:tab/>
        <w:t>Detailed description</w:t>
      </w:r>
      <w:bookmarkEnd w:id="310"/>
      <w:bookmarkEnd w:id="311"/>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lastRenderedPageBreak/>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328" w:name="_Toc81738545"/>
      <w:bookmarkStart w:id="329" w:name="_Toc85471693"/>
      <w:r>
        <w:t>4.3</w:t>
      </w:r>
      <w:r>
        <w:rPr>
          <w:lang w:eastAsia="zh-CN"/>
        </w:rPr>
        <w:t>.3</w:t>
      </w:r>
      <w:r w:rsidRPr="00D61FD5">
        <w:rPr>
          <w:lang w:eastAsia="zh-CN"/>
        </w:rPr>
        <w:tab/>
        <w:t>Pros and cons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6A457D">
      <w:pPr>
        <w:pStyle w:val="Heading3"/>
      </w:pPr>
      <w:bookmarkStart w:id="330" w:name="_Toc69591317"/>
      <w:bookmarkStart w:id="331" w:name="_Toc70082204"/>
      <w:bookmarkStart w:id="332" w:name="_Toc70927212"/>
      <w:bookmarkStart w:id="333" w:name="_Toc73782034"/>
      <w:bookmarkStart w:id="334" w:name="_Toc81221208"/>
      <w:bookmarkStart w:id="335" w:name="_Toc81738546"/>
      <w:bookmarkStart w:id="336" w:name="_Toc85471694"/>
      <w:bookmarkStart w:id="337" w:name="_Toc69591321"/>
      <w:bookmarkStart w:id="338" w:name="_Toc70082209"/>
      <w:bookmarkStart w:id="339" w:name="_Toc70927217"/>
      <w:bookmarkStart w:id="340" w:name="_Toc73782039"/>
      <w:r w:rsidRPr="00A4020D">
        <w:t>4.3.4</w:t>
      </w:r>
      <w:r w:rsidRPr="00A4020D">
        <w:tab/>
        <w:t>Guidelines for SCTP based solution#5</w:t>
      </w:r>
      <w:bookmarkEnd w:id="330"/>
      <w:bookmarkEnd w:id="331"/>
      <w:bookmarkEnd w:id="332"/>
      <w:bookmarkEnd w:id="333"/>
      <w:bookmarkEnd w:id="334"/>
      <w:bookmarkEnd w:id="335"/>
      <w:bookmarkEnd w:id="336"/>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C37EAF">
      <w:pPr>
        <w:pStyle w:val="Heading2"/>
        <w:rPr>
          <w:lang w:eastAsia="zh-CN"/>
        </w:rPr>
      </w:pPr>
      <w:bookmarkStart w:id="341" w:name="_Toc81221209"/>
      <w:bookmarkStart w:id="342" w:name="_Toc81738547"/>
      <w:bookmarkStart w:id="343" w:name="_Toc85471695"/>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341"/>
      <w:bookmarkEnd w:id="342"/>
      <w:bookmarkEnd w:id="343"/>
    </w:p>
    <w:p w14:paraId="43C2E4B7" w14:textId="77777777" w:rsidR="00C37EAF" w:rsidRDefault="00C37EAF" w:rsidP="00C37EAF">
      <w:pPr>
        <w:pStyle w:val="Heading3"/>
      </w:pPr>
      <w:bookmarkStart w:id="344" w:name="_Toc69591319"/>
      <w:bookmarkStart w:id="345" w:name="_Toc70082206"/>
      <w:bookmarkStart w:id="346" w:name="_Toc70927214"/>
      <w:bookmarkStart w:id="347" w:name="_Toc73782036"/>
      <w:bookmarkStart w:id="348" w:name="_Toc81221210"/>
      <w:bookmarkStart w:id="349" w:name="_Toc81738548"/>
      <w:bookmarkStart w:id="350" w:name="_Toc85471696"/>
      <w:r>
        <w:t>4.4.1</w:t>
      </w:r>
      <w:r>
        <w:tab/>
        <w:t>General</w:t>
      </w:r>
      <w:bookmarkEnd w:id="344"/>
      <w:bookmarkEnd w:id="345"/>
      <w:bookmarkEnd w:id="346"/>
      <w:bookmarkEnd w:id="347"/>
      <w:bookmarkEnd w:id="348"/>
      <w:bookmarkEnd w:id="349"/>
      <w:bookmarkEnd w:id="350"/>
    </w:p>
    <w:p w14:paraId="26CD27F5" w14:textId="77777777" w:rsidR="00C37EAF"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2782B5ED" w14:textId="77777777"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1A06CBFF" w:rsidR="00C37EAF" w:rsidRPr="00D61FD5" w:rsidRDefault="00C37EAF" w:rsidP="00C37EAF">
      <w:r w:rsidRPr="00D61FD5">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Annex D of this specification.</w:t>
      </w:r>
    </w:p>
    <w:p w14:paraId="2CF6E6CD" w14:textId="77777777" w:rsidR="00C37EAF" w:rsidRDefault="00C37EAF" w:rsidP="00C37EAF">
      <w:pPr>
        <w:pStyle w:val="Heading3"/>
      </w:pPr>
      <w:bookmarkStart w:id="351" w:name="_Toc69591320"/>
      <w:bookmarkStart w:id="352" w:name="_Toc70082207"/>
      <w:bookmarkStart w:id="353" w:name="_Toc70927215"/>
      <w:bookmarkStart w:id="354" w:name="_Toc73782037"/>
      <w:bookmarkStart w:id="355" w:name="_Toc81221211"/>
      <w:bookmarkStart w:id="356" w:name="_Toc81738549"/>
      <w:bookmarkStart w:id="357" w:name="_Toc85471697"/>
      <w:r>
        <w:lastRenderedPageBreak/>
        <w:t>4.4.2</w:t>
      </w:r>
      <w:r>
        <w:tab/>
        <w:t>D</w:t>
      </w:r>
      <w:r w:rsidRPr="00D61FD5">
        <w:rPr>
          <w:lang w:eastAsia="zh-CN"/>
        </w:rPr>
        <w:t xml:space="preserve">etailed </w:t>
      </w:r>
      <w:r>
        <w:rPr>
          <w:lang w:eastAsia="zh-CN"/>
        </w:rPr>
        <w:t>d</w:t>
      </w:r>
      <w:r>
        <w:t>escription</w:t>
      </w:r>
      <w:bookmarkEnd w:id="351"/>
      <w:bookmarkEnd w:id="352"/>
      <w:bookmarkEnd w:id="353"/>
      <w:bookmarkEnd w:id="354"/>
      <w:bookmarkEnd w:id="355"/>
      <w:bookmarkEnd w:id="356"/>
      <w:bookmarkEnd w:id="357"/>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72E3D51" w14:textId="77777777" w:rsidR="00C37EAF"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13F31376" w14:textId="77777777"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Destination port: e.g. 50000</w:t>
      </w:r>
    </w:p>
    <w:p w14:paraId="44AFF9B5" w14:textId="77777777" w:rsidR="00C37EAF" w:rsidRPr="00D61FD5" w:rsidRDefault="00C37EAF" w:rsidP="00C37EAF">
      <w:pPr>
        <w:pStyle w:val="B2"/>
        <w:rPr>
          <w:lang w:val="fr-FR"/>
        </w:rPr>
      </w:pPr>
      <w:r w:rsidRPr="00D61FD5">
        <w:rPr>
          <w:lang w:val="fr-FR"/>
        </w:rPr>
        <w:t>-</w:t>
      </w:r>
      <w:r w:rsidRPr="00D61FD5">
        <w:rPr>
          <w:lang w:val="fr-FR"/>
        </w:rPr>
        <w:tab/>
        <w:t xml:space="preserve">Source port: e.g. 60000  </w:t>
      </w:r>
    </w:p>
    <w:p w14:paraId="2E0B782F" w14:textId="77777777"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2468DD" w14:textId="77777777" w:rsidR="00C37EAF" w:rsidRPr="00D61FD5" w:rsidRDefault="00C37EAF" w:rsidP="00C37EAF">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53D7A97F" w14:textId="77777777"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t>-</w:t>
      </w:r>
      <w:r w:rsidRPr="00D61FD5">
        <w:tab/>
        <w:t>The new 3GPP Rel-17 app shall listen to e.g. port 50000 for incoming requests;</w:t>
      </w:r>
    </w:p>
    <w:p w14:paraId="60B53B25" w14:textId="77777777" w:rsidR="00C37EAF" w:rsidRPr="00D61FD5" w:rsidRDefault="00C37EAF" w:rsidP="00C37EAF">
      <w:pPr>
        <w:pStyle w:val="B1"/>
      </w:pPr>
      <w:r w:rsidRPr="00D61FD5">
        <w:lastRenderedPageBreak/>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C37EAF">
      <w:pPr>
        <w:pStyle w:val="Heading3"/>
        <w:rPr>
          <w:lang w:eastAsia="zh-CN"/>
        </w:rPr>
      </w:pPr>
      <w:bookmarkStart w:id="358" w:name="_Toc49766800"/>
      <w:bookmarkStart w:id="359" w:name="_Toc51230006"/>
      <w:bookmarkStart w:id="360" w:name="_Toc56624192"/>
      <w:bookmarkStart w:id="361" w:name="_Toc57018093"/>
      <w:bookmarkStart w:id="362" w:name="_Toc57272055"/>
      <w:bookmarkStart w:id="363" w:name="_Toc57272160"/>
      <w:bookmarkStart w:id="364" w:name="_Toc57272263"/>
      <w:bookmarkStart w:id="365" w:name="_Toc57272489"/>
      <w:bookmarkStart w:id="366" w:name="_Toc57285013"/>
      <w:bookmarkStart w:id="367" w:name="_Toc57983661"/>
      <w:bookmarkStart w:id="368" w:name="_Toc63666195"/>
      <w:bookmarkStart w:id="369" w:name="_Toc66105019"/>
      <w:bookmarkStart w:id="370" w:name="_Toc66106892"/>
      <w:bookmarkStart w:id="371" w:name="_Toc66462549"/>
      <w:bookmarkStart w:id="372" w:name="_Toc70082208"/>
      <w:bookmarkStart w:id="373" w:name="_Toc70927216"/>
      <w:bookmarkStart w:id="374" w:name="_Toc73782038"/>
      <w:bookmarkStart w:id="375" w:name="_Toc81221212"/>
      <w:bookmarkStart w:id="376" w:name="_Toc81738550"/>
      <w:bookmarkStart w:id="377" w:name="_Toc85471698"/>
      <w:r>
        <w:rPr>
          <w:lang w:eastAsia="zh-CN"/>
        </w:rPr>
        <w:t>4.4</w:t>
      </w:r>
      <w:r w:rsidRPr="00D61FD5">
        <w:rPr>
          <w:lang w:eastAsia="zh-CN"/>
        </w:rPr>
        <w:t>.</w:t>
      </w:r>
      <w:r>
        <w:rPr>
          <w:lang w:eastAsia="zh-CN"/>
        </w:rPr>
        <w:t>3</w:t>
      </w:r>
      <w:r w:rsidRPr="00D61FD5">
        <w:rPr>
          <w:lang w:eastAsia="zh-CN"/>
        </w:rPr>
        <w:tab/>
        <w:t>Pros and cons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6F623D29" w14:textId="77777777" w:rsidR="002A70CD" w:rsidRPr="00A4020D" w:rsidRDefault="002A70CD" w:rsidP="002A70CD">
      <w:pPr>
        <w:pStyle w:val="Heading3"/>
      </w:pPr>
      <w:bookmarkStart w:id="378" w:name="_Toc81221213"/>
      <w:bookmarkStart w:id="379" w:name="_Toc81738551"/>
      <w:bookmarkStart w:id="380" w:name="_Toc85471699"/>
      <w:bookmarkStart w:id="381" w:name="_Toc69591322"/>
      <w:bookmarkStart w:id="382" w:name="_Toc70082210"/>
      <w:bookmarkStart w:id="383" w:name="_Toc70927218"/>
      <w:bookmarkStart w:id="384" w:name="_Toc73782040"/>
      <w:bookmarkStart w:id="385" w:name="_Toc81221214"/>
      <w:bookmarkStart w:id="386" w:name="_Toc81738552"/>
      <w:bookmarkEnd w:id="337"/>
      <w:bookmarkEnd w:id="338"/>
      <w:bookmarkEnd w:id="339"/>
      <w:bookmarkEnd w:id="340"/>
      <w:r w:rsidRPr="00A4020D">
        <w:t>4.4.4</w:t>
      </w:r>
      <w:r w:rsidRPr="00A4020D">
        <w:tab/>
        <w:t>Guidelines for 3GPP allocated port number solution#6</w:t>
      </w:r>
      <w:bookmarkEnd w:id="378"/>
      <w:bookmarkEnd w:id="379"/>
      <w:bookmarkEnd w:id="380"/>
    </w:p>
    <w:p w14:paraId="26D134B3" w14:textId="77777777" w:rsidR="002A70CD" w:rsidRPr="00A4020D" w:rsidRDefault="002A70CD" w:rsidP="002A70CD">
      <w:r w:rsidRPr="00A4020D">
        <w:t>It is beneficial to use solution#6 (3GPP), if obtaining new default port number from IANA is deemed unsuitable, but when it is preferable for applications to use a fixed port number.</w:t>
      </w:r>
    </w:p>
    <w:p w14:paraId="42DF7298" w14:textId="79F16035" w:rsidR="002A70CD" w:rsidRPr="00A4020D" w:rsidRDefault="002A70CD" w:rsidP="005E5BAD">
      <w:r w:rsidRPr="00A4020D">
        <w:t xml:space="preserve">For inter-domain scenario, </w:t>
      </w:r>
      <w:r>
        <w:t xml:space="preserve">currently </w:t>
      </w:r>
      <w:r w:rsidRPr="00A4020D">
        <w:t>it is not possible to prevent firewalls/security gateways located between two domains from restricting outgoing/incoming network traffic for a specific port not assigned by IANA.</w:t>
      </w:r>
      <w:r>
        <w:t xml:space="preserve"> This limitation may be mitigated if firewall implementations will start supporting </w:t>
      </w:r>
      <w:r w:rsidRPr="00A4020D">
        <w:t>3GPP allocated port number</w:t>
      </w:r>
      <w:r>
        <w:t xml:space="preserve"> range. This will be similar to the GTP-aware firewall implementations, which are already commonplace in operator networks. </w:t>
      </w:r>
      <w:r w:rsidRPr="00A4020D">
        <w:t xml:space="preserve"> It is strongly recommended </w:t>
      </w:r>
      <w:r>
        <w:t>that</w:t>
      </w:r>
      <w:r w:rsidRPr="00A4020D">
        <w:t xml:space="preserve"> 3GPP appl</w:t>
      </w:r>
      <w:r>
        <w:t>ies</w:t>
      </w:r>
      <w:r w:rsidRPr="00A4020D">
        <w:t xml:space="preserve"> </w:t>
      </w:r>
      <w:r>
        <w:t>for</w:t>
      </w:r>
      <w:r w:rsidRPr="00A4020D">
        <w:t xml:space="preserve"> IANA</w:t>
      </w:r>
      <w:r>
        <w:t>-</w:t>
      </w:r>
      <w:r w:rsidRPr="00A4020D">
        <w:t>assigned service name and port number</w:t>
      </w:r>
      <w:r>
        <w:t>s</w:t>
      </w:r>
      <w:r w:rsidRPr="00A4020D">
        <w:t>.</w:t>
      </w:r>
      <w:r>
        <w:t xml:space="preserve"> </w:t>
      </w:r>
    </w:p>
    <w:p w14:paraId="16CD0923" w14:textId="77777777" w:rsidR="00643519" w:rsidRDefault="00643519" w:rsidP="00643519">
      <w:pPr>
        <w:pStyle w:val="Heading2"/>
        <w:rPr>
          <w:lang w:eastAsia="zh-CN"/>
        </w:rPr>
      </w:pPr>
      <w:bookmarkStart w:id="387" w:name="_Toc85471700"/>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381"/>
      <w:bookmarkEnd w:id="382"/>
      <w:bookmarkEnd w:id="383"/>
      <w:bookmarkEnd w:id="384"/>
      <w:bookmarkEnd w:id="385"/>
      <w:bookmarkEnd w:id="386"/>
      <w:bookmarkEnd w:id="387"/>
    </w:p>
    <w:p w14:paraId="52E4408E" w14:textId="77777777" w:rsidR="00643519" w:rsidRDefault="00643519" w:rsidP="00643519">
      <w:pPr>
        <w:pStyle w:val="Heading3"/>
      </w:pPr>
      <w:bookmarkStart w:id="388" w:name="_Toc69591323"/>
      <w:bookmarkStart w:id="389" w:name="_Toc70082211"/>
      <w:bookmarkStart w:id="390" w:name="_Toc70927219"/>
      <w:bookmarkStart w:id="391" w:name="_Toc73782041"/>
      <w:bookmarkStart w:id="392" w:name="_Toc81221215"/>
      <w:bookmarkStart w:id="393" w:name="_Toc81738553"/>
      <w:bookmarkStart w:id="394" w:name="_Toc85471701"/>
      <w:r>
        <w:t>4.5.1</w:t>
      </w:r>
      <w:r>
        <w:tab/>
        <w:t>General</w:t>
      </w:r>
      <w:bookmarkEnd w:id="388"/>
      <w:bookmarkEnd w:id="389"/>
      <w:bookmarkEnd w:id="390"/>
      <w:bookmarkEnd w:id="391"/>
      <w:bookmarkEnd w:id="392"/>
      <w:bookmarkEnd w:id="393"/>
      <w:bookmarkEnd w:id="394"/>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395" w:name="_Toc69591324"/>
      <w:bookmarkStart w:id="396" w:name="_Toc70082212"/>
      <w:bookmarkStart w:id="397" w:name="_Toc70927220"/>
      <w:bookmarkStart w:id="398" w:name="_Toc73782042"/>
      <w:bookmarkStart w:id="399" w:name="_Toc81221216"/>
      <w:bookmarkStart w:id="400" w:name="_Toc81738554"/>
      <w:bookmarkStart w:id="401" w:name="_Toc85471702"/>
      <w:r>
        <w:t>4.5.2</w:t>
      </w:r>
      <w:r>
        <w:tab/>
        <w:t>D</w:t>
      </w:r>
      <w:r w:rsidR="00CC2193" w:rsidRPr="00D61FD5">
        <w:rPr>
          <w:lang w:eastAsia="zh-CN"/>
        </w:rPr>
        <w:t>etailed d</w:t>
      </w:r>
      <w:r>
        <w:t>escription</w:t>
      </w:r>
      <w:bookmarkEnd w:id="395"/>
      <w:bookmarkEnd w:id="396"/>
      <w:bookmarkEnd w:id="397"/>
      <w:bookmarkEnd w:id="398"/>
      <w:bookmarkEnd w:id="399"/>
      <w:bookmarkEnd w:id="400"/>
      <w:bookmarkEnd w:id="401"/>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lastRenderedPageBreak/>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402" w:name="_Toc47446723"/>
      <w:bookmarkStart w:id="403" w:name="_Toc49766805"/>
      <w:bookmarkStart w:id="404" w:name="_Toc51230011"/>
      <w:bookmarkStart w:id="405" w:name="_Toc56624197"/>
      <w:bookmarkStart w:id="406" w:name="_Toc57018098"/>
      <w:bookmarkStart w:id="407" w:name="_Toc57272060"/>
      <w:bookmarkStart w:id="408" w:name="_Toc57272165"/>
      <w:bookmarkStart w:id="409" w:name="_Toc57272268"/>
      <w:bookmarkStart w:id="410" w:name="_Toc57272494"/>
      <w:bookmarkStart w:id="411" w:name="_Toc57285018"/>
      <w:bookmarkStart w:id="412" w:name="_Toc57983666"/>
      <w:bookmarkStart w:id="413" w:name="_Toc63666200"/>
      <w:bookmarkStart w:id="414" w:name="_Toc66105024"/>
      <w:bookmarkStart w:id="415" w:name="_Toc66106897"/>
      <w:bookmarkStart w:id="416" w:name="_Toc66462554"/>
      <w:bookmarkStart w:id="417" w:name="_Toc70082213"/>
      <w:bookmarkStart w:id="418" w:name="_Toc70927221"/>
      <w:bookmarkStart w:id="419" w:name="_Toc73782043"/>
      <w:bookmarkStart w:id="420" w:name="_Toc81221217"/>
      <w:bookmarkStart w:id="421" w:name="_Toc81738555"/>
      <w:bookmarkStart w:id="422" w:name="_Toc85471703"/>
      <w:r>
        <w:t>4.5</w:t>
      </w:r>
      <w:r w:rsidRPr="00D61FD5">
        <w:rPr>
          <w:lang w:eastAsia="zh-CN"/>
        </w:rPr>
        <w:t>.</w:t>
      </w:r>
      <w:r>
        <w:rPr>
          <w:lang w:eastAsia="zh-CN"/>
        </w:rPr>
        <w:t>3</w:t>
      </w:r>
      <w:r w:rsidRPr="00D61FD5">
        <w:rPr>
          <w:lang w:eastAsia="zh-CN"/>
        </w:rPr>
        <w:tab/>
        <w:t>Pros and cons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7530B014" w14:textId="77777777" w:rsidR="00CC2193" w:rsidRPr="00D61FD5" w:rsidRDefault="00CC2193" w:rsidP="00CC2193">
      <w:pPr>
        <w:pStyle w:val="B1"/>
      </w:pPr>
      <w:r w:rsidRPr="00D61FD5">
        <w:t>-</w:t>
      </w:r>
      <w:r w:rsidRPr="00D61FD5">
        <w:tab/>
        <w:t xml:space="preserve">The new application cannot have hard-coded default port number. That is, it will learn the default port number after successful configuration action. </w:t>
      </w:r>
    </w:p>
    <w:p w14:paraId="67DFEC8B" w14:textId="77777777"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6A457D">
      <w:pPr>
        <w:pStyle w:val="Heading3"/>
      </w:pPr>
      <w:bookmarkStart w:id="423" w:name="_Toc69591325"/>
      <w:bookmarkStart w:id="424" w:name="_Toc70082214"/>
      <w:bookmarkStart w:id="425" w:name="_Toc70927222"/>
      <w:bookmarkStart w:id="426" w:name="_Toc73782044"/>
      <w:bookmarkStart w:id="427" w:name="_Toc81221218"/>
      <w:bookmarkStart w:id="428" w:name="_Toc81738556"/>
      <w:bookmarkStart w:id="429" w:name="_Toc85471704"/>
      <w:bookmarkStart w:id="430" w:name="_Toc69591326"/>
      <w:bookmarkStart w:id="431" w:name="_Toc70082215"/>
      <w:bookmarkStart w:id="432" w:name="_Toc70927223"/>
      <w:bookmarkStart w:id="433" w:name="_Toc73782045"/>
      <w:r w:rsidRPr="00A4020D">
        <w:t>4.5.4</w:t>
      </w:r>
      <w:r w:rsidRPr="00A4020D">
        <w:tab/>
        <w:t>Guidelines for OAM allocated port number solution7</w:t>
      </w:r>
      <w:bookmarkEnd w:id="423"/>
      <w:bookmarkEnd w:id="424"/>
      <w:bookmarkEnd w:id="425"/>
      <w:bookmarkEnd w:id="426"/>
      <w:bookmarkEnd w:id="427"/>
      <w:bookmarkEnd w:id="428"/>
      <w:bookmarkEnd w:id="429"/>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643519">
      <w:pPr>
        <w:pStyle w:val="Heading2"/>
        <w:rPr>
          <w:lang w:eastAsia="zh-CN"/>
        </w:rPr>
      </w:pPr>
      <w:bookmarkStart w:id="434" w:name="_Toc81221219"/>
      <w:bookmarkStart w:id="435" w:name="_Toc81738557"/>
      <w:bookmarkStart w:id="436" w:name="_Toc85471705"/>
      <w:r>
        <w:rPr>
          <w:lang w:eastAsia="zh-CN"/>
        </w:rPr>
        <w:t>4.6</w:t>
      </w:r>
      <w:r>
        <w:rPr>
          <w:lang w:eastAsia="zh-CN"/>
        </w:rPr>
        <w:tab/>
      </w:r>
      <w:r w:rsidRPr="00D61FD5">
        <w:t>Port Registration and Retrieval via NRF</w:t>
      </w:r>
      <w:r>
        <w:t xml:space="preserve"> solution#8</w:t>
      </w:r>
      <w:bookmarkEnd w:id="430"/>
      <w:bookmarkEnd w:id="431"/>
      <w:bookmarkEnd w:id="432"/>
      <w:bookmarkEnd w:id="433"/>
      <w:bookmarkEnd w:id="434"/>
      <w:bookmarkEnd w:id="435"/>
      <w:bookmarkEnd w:id="436"/>
    </w:p>
    <w:p w14:paraId="6FFF4859" w14:textId="77777777" w:rsidR="00643519" w:rsidRDefault="00643519" w:rsidP="00643519">
      <w:pPr>
        <w:pStyle w:val="Heading3"/>
      </w:pPr>
      <w:bookmarkStart w:id="437" w:name="_Toc69591327"/>
      <w:bookmarkStart w:id="438" w:name="_Toc70082216"/>
      <w:bookmarkStart w:id="439" w:name="_Toc70927224"/>
      <w:bookmarkStart w:id="440" w:name="_Toc73782046"/>
      <w:bookmarkStart w:id="441" w:name="_Toc81221220"/>
      <w:bookmarkStart w:id="442" w:name="_Toc81738558"/>
      <w:bookmarkStart w:id="443" w:name="_Toc85471706"/>
      <w:r>
        <w:t>4.6.1</w:t>
      </w:r>
      <w:r>
        <w:tab/>
        <w:t>General</w:t>
      </w:r>
      <w:bookmarkEnd w:id="437"/>
      <w:bookmarkEnd w:id="438"/>
      <w:bookmarkEnd w:id="439"/>
      <w:bookmarkEnd w:id="440"/>
      <w:bookmarkEnd w:id="441"/>
      <w:bookmarkEnd w:id="442"/>
      <w:bookmarkEnd w:id="443"/>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7AB80ED4" w14:textId="77777777" w:rsidR="004837B1"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021DD275" w14:textId="77777777"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444" w:name="_Toc69591328"/>
      <w:bookmarkStart w:id="445" w:name="_Toc70082217"/>
      <w:bookmarkStart w:id="446" w:name="_Toc70927225"/>
      <w:bookmarkStart w:id="447" w:name="_Toc73782047"/>
      <w:bookmarkStart w:id="448" w:name="_Toc81221221"/>
      <w:bookmarkStart w:id="449" w:name="_Toc81738559"/>
      <w:bookmarkStart w:id="450" w:name="_Toc85471707"/>
      <w:r>
        <w:lastRenderedPageBreak/>
        <w:t>4.6.2</w:t>
      </w:r>
      <w:r>
        <w:tab/>
        <w:t>D</w:t>
      </w:r>
      <w:r w:rsidR="006958A4" w:rsidRPr="00D61FD5">
        <w:rPr>
          <w:lang w:eastAsia="zh-CN"/>
        </w:rPr>
        <w:t xml:space="preserve">etailed </w:t>
      </w:r>
      <w:r w:rsidR="006958A4">
        <w:rPr>
          <w:lang w:eastAsia="zh-CN"/>
        </w:rPr>
        <w:t>d</w:t>
      </w:r>
      <w:r>
        <w:t>escription</w:t>
      </w:r>
      <w:bookmarkEnd w:id="444"/>
      <w:bookmarkEnd w:id="445"/>
      <w:bookmarkEnd w:id="446"/>
      <w:bookmarkEnd w:id="447"/>
      <w:bookmarkEnd w:id="448"/>
      <w:bookmarkEnd w:id="449"/>
      <w:bookmarkEnd w:id="450"/>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451" w:name="_Toc56624251"/>
      <w:bookmarkStart w:id="452" w:name="_Toc57018147"/>
      <w:bookmarkStart w:id="453" w:name="_Toc57272109"/>
      <w:bookmarkStart w:id="454" w:name="_Toc57272214"/>
      <w:bookmarkStart w:id="455" w:name="_Toc57272317"/>
      <w:bookmarkStart w:id="456" w:name="_Toc57272543"/>
      <w:bookmarkStart w:id="457" w:name="_Toc57285067"/>
      <w:bookmarkStart w:id="458" w:name="_Toc57983715"/>
    </w:p>
    <w:p w14:paraId="2D031EF8" w14:textId="77777777" w:rsidR="006958A4" w:rsidRPr="00D61FD5" w:rsidRDefault="006958A4" w:rsidP="006958A4">
      <w:pPr>
        <w:pStyle w:val="Heading3"/>
        <w:rPr>
          <w:lang w:eastAsia="zh-CN"/>
        </w:rPr>
      </w:pPr>
      <w:bookmarkStart w:id="459" w:name="_Toc56624252"/>
      <w:bookmarkStart w:id="460" w:name="_Toc57018148"/>
      <w:bookmarkStart w:id="461" w:name="_Toc57272110"/>
      <w:bookmarkStart w:id="462" w:name="_Toc57272215"/>
      <w:bookmarkStart w:id="463" w:name="_Toc57272318"/>
      <w:bookmarkStart w:id="464" w:name="_Toc57272544"/>
      <w:bookmarkStart w:id="465" w:name="_Toc57285068"/>
      <w:bookmarkStart w:id="466" w:name="_Toc57983716"/>
      <w:bookmarkStart w:id="467" w:name="_Toc63666250"/>
      <w:bookmarkStart w:id="468" w:name="_Toc66105074"/>
      <w:bookmarkStart w:id="469" w:name="_Toc66106947"/>
      <w:bookmarkStart w:id="470" w:name="_Toc66462604"/>
      <w:bookmarkStart w:id="471" w:name="_Toc70082218"/>
      <w:bookmarkStart w:id="472" w:name="_Toc70927226"/>
      <w:bookmarkStart w:id="473" w:name="_Toc73782048"/>
      <w:bookmarkStart w:id="474" w:name="_Toc81221222"/>
      <w:bookmarkStart w:id="475" w:name="_Toc81738560"/>
      <w:bookmarkStart w:id="476" w:name="_Toc85471708"/>
      <w:bookmarkEnd w:id="451"/>
      <w:bookmarkEnd w:id="452"/>
      <w:bookmarkEnd w:id="453"/>
      <w:bookmarkEnd w:id="454"/>
      <w:bookmarkEnd w:id="455"/>
      <w:bookmarkEnd w:id="456"/>
      <w:bookmarkEnd w:id="457"/>
      <w:bookmarkEnd w:id="458"/>
      <w:r>
        <w:t>4.6</w:t>
      </w:r>
      <w:r w:rsidRPr="00D61FD5">
        <w:rPr>
          <w:lang w:eastAsia="zh-CN"/>
        </w:rPr>
        <w:t>.</w:t>
      </w:r>
      <w:r>
        <w:rPr>
          <w:lang w:eastAsia="zh-CN"/>
        </w:rPr>
        <w:t>3</w:t>
      </w:r>
      <w:r w:rsidRPr="00D61FD5">
        <w:rPr>
          <w:lang w:eastAsia="zh-CN"/>
        </w:rPr>
        <w:tab/>
        <w:t>Pros and cons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6A457D">
      <w:pPr>
        <w:pStyle w:val="Heading3"/>
      </w:pPr>
      <w:bookmarkStart w:id="477" w:name="_Toc69591329"/>
      <w:bookmarkStart w:id="478" w:name="_Toc70082219"/>
      <w:bookmarkStart w:id="479" w:name="_Toc70927227"/>
      <w:bookmarkStart w:id="480" w:name="_Toc73782049"/>
      <w:bookmarkStart w:id="481" w:name="_Toc81221223"/>
      <w:bookmarkStart w:id="482" w:name="_Toc81738561"/>
      <w:bookmarkStart w:id="483" w:name="_Toc85471709"/>
      <w:bookmarkStart w:id="484" w:name="_Toc70082220"/>
      <w:bookmarkStart w:id="485" w:name="_Toc70927228"/>
      <w:bookmarkStart w:id="486" w:name="_Toc73782050"/>
      <w:r w:rsidRPr="00A4020D">
        <w:t>4.6.4</w:t>
      </w:r>
      <w:r w:rsidRPr="00A4020D">
        <w:tab/>
        <w:t>Guidelines for Port Registration and Retrieval via NRF solution#8</w:t>
      </w:r>
      <w:bookmarkEnd w:id="477"/>
      <w:bookmarkEnd w:id="478"/>
      <w:bookmarkEnd w:id="479"/>
      <w:bookmarkEnd w:id="480"/>
      <w:bookmarkEnd w:id="481"/>
      <w:bookmarkEnd w:id="482"/>
      <w:bookmarkEnd w:id="483"/>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495D4A">
      <w:pPr>
        <w:pStyle w:val="Heading1"/>
        <w:rPr>
          <w:lang w:eastAsia="zh-CN"/>
        </w:rPr>
      </w:pPr>
      <w:bookmarkStart w:id="487" w:name="_Toc81221224"/>
      <w:bookmarkStart w:id="488" w:name="_Toc81738562"/>
      <w:bookmarkStart w:id="489" w:name="_Toc85471710"/>
      <w:r>
        <w:rPr>
          <w:lang w:eastAsia="zh-CN"/>
        </w:rPr>
        <w:t>5</w:t>
      </w:r>
      <w:r w:rsidR="00495D4A" w:rsidRPr="0090769B">
        <w:rPr>
          <w:lang w:eastAsia="zh-CN"/>
        </w:rPr>
        <w:tab/>
      </w:r>
      <w:bookmarkEnd w:id="84"/>
      <w:bookmarkEnd w:id="85"/>
      <w:bookmarkEnd w:id="86"/>
      <w:r w:rsidR="00643519">
        <w:rPr>
          <w:lang w:eastAsia="zh-CN"/>
        </w:rPr>
        <w:t>Summary</w:t>
      </w:r>
      <w:bookmarkEnd w:id="484"/>
      <w:bookmarkEnd w:id="485"/>
      <w:bookmarkEnd w:id="486"/>
      <w:bookmarkEnd w:id="487"/>
      <w:bookmarkEnd w:id="488"/>
      <w:bookmarkEnd w:id="489"/>
    </w:p>
    <w:p w14:paraId="568A9912" w14:textId="77777777" w:rsidR="000E667E" w:rsidRDefault="000E667E" w:rsidP="000E667E">
      <w:pPr>
        <w:pStyle w:val="Heading2"/>
        <w:rPr>
          <w:lang w:eastAsia="zh-CN"/>
        </w:rPr>
      </w:pPr>
      <w:bookmarkStart w:id="490" w:name="_Toc81738563"/>
      <w:bookmarkStart w:id="491" w:name="_Toc85471711"/>
      <w:bookmarkStart w:id="492" w:name="_Toc49766777"/>
      <w:bookmarkStart w:id="493" w:name="_Toc51229983"/>
      <w:bookmarkStart w:id="494" w:name="_Toc70082222"/>
      <w:bookmarkStart w:id="495" w:name="_Toc70927230"/>
      <w:bookmarkStart w:id="496" w:name="_Toc73782052"/>
      <w:bookmarkStart w:id="497" w:name="_Toc81221226"/>
      <w:bookmarkStart w:id="498" w:name="_Toc39050165"/>
      <w:r>
        <w:rPr>
          <w:lang w:eastAsia="zh-CN"/>
        </w:rPr>
        <w:t>5.1</w:t>
      </w:r>
      <w:r>
        <w:rPr>
          <w:lang w:eastAsia="zh-CN"/>
        </w:rPr>
        <w:tab/>
        <w:t>General</w:t>
      </w:r>
      <w:bookmarkEnd w:id="490"/>
      <w:bookmarkEnd w:id="491"/>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77777777" w:rsidR="00495D4A" w:rsidRDefault="00D956E9" w:rsidP="00495D4A">
      <w:pPr>
        <w:pStyle w:val="Heading2"/>
        <w:rPr>
          <w:lang w:eastAsia="zh-CN"/>
        </w:rPr>
      </w:pPr>
      <w:bookmarkStart w:id="499" w:name="_Toc81738564"/>
      <w:bookmarkStart w:id="500" w:name="_Toc85471712"/>
      <w:r>
        <w:rPr>
          <w:lang w:eastAsia="zh-CN"/>
        </w:rPr>
        <w:t>5.2</w:t>
      </w:r>
      <w:r w:rsidR="00495D4A">
        <w:rPr>
          <w:lang w:eastAsia="zh-CN"/>
        </w:rPr>
        <w:tab/>
      </w:r>
      <w:r w:rsidR="00643519">
        <w:rPr>
          <w:lang w:eastAsia="zh-CN"/>
        </w:rPr>
        <w:t>TBD</w:t>
      </w:r>
      <w:bookmarkEnd w:id="492"/>
      <w:bookmarkEnd w:id="493"/>
      <w:bookmarkEnd w:id="494"/>
      <w:bookmarkEnd w:id="495"/>
      <w:bookmarkEnd w:id="496"/>
      <w:bookmarkEnd w:id="497"/>
      <w:bookmarkEnd w:id="499"/>
      <w:bookmarkEnd w:id="500"/>
    </w:p>
    <w:p w14:paraId="32D5FA8B" w14:textId="77777777" w:rsidR="0002448F" w:rsidRPr="00D61FD5" w:rsidRDefault="0002448F" w:rsidP="0002448F">
      <w:pPr>
        <w:pStyle w:val="Heading9"/>
      </w:pPr>
      <w:bookmarkStart w:id="501" w:name="_Toc63666273"/>
      <w:bookmarkStart w:id="502" w:name="_Toc66105107"/>
      <w:bookmarkStart w:id="503" w:name="_Toc66106980"/>
      <w:bookmarkStart w:id="504" w:name="_Toc66462637"/>
      <w:bookmarkStart w:id="505" w:name="_Toc70328275"/>
      <w:bookmarkStart w:id="506" w:name="_Toc73782053"/>
      <w:bookmarkStart w:id="507" w:name="_Toc81221227"/>
      <w:bookmarkStart w:id="508" w:name="_Toc81738565"/>
      <w:bookmarkStart w:id="509" w:name="_Toc85471713"/>
      <w:bookmarkStart w:id="510" w:name="_Toc49766816"/>
      <w:bookmarkStart w:id="511" w:name="_Toc51230022"/>
      <w:bookmarkStart w:id="512" w:name="_Toc70082223"/>
      <w:bookmarkStart w:id="513" w:name="_Toc70927231"/>
      <w:bookmarkEnd w:id="498"/>
      <w:r w:rsidRPr="00D61FD5">
        <w:t>Annex A:</w:t>
      </w:r>
      <w:r w:rsidRPr="00D61FD5">
        <w:br/>
        <w:t>IANA port allocation policy</w:t>
      </w:r>
      <w:bookmarkEnd w:id="501"/>
      <w:bookmarkEnd w:id="502"/>
      <w:bookmarkEnd w:id="503"/>
      <w:bookmarkEnd w:id="504"/>
      <w:bookmarkEnd w:id="505"/>
      <w:bookmarkEnd w:id="506"/>
      <w:bookmarkEnd w:id="507"/>
      <w:bookmarkEnd w:id="508"/>
      <w:bookmarkEnd w:id="509"/>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lastRenderedPageBreak/>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5C408D05" w14:textId="77777777" w:rsidR="0002448F" w:rsidRPr="00D61FD5" w:rsidRDefault="0002448F" w:rsidP="0002448F">
      <w:pPr>
        <w:pStyle w:val="B1"/>
        <w:ind w:left="569" w:hanging="285"/>
        <w:rPr>
          <w:lang w:val="en-IN"/>
        </w:rPr>
      </w:pPr>
      <w:r w:rsidRPr="00D61FD5">
        <w:t>-</w:t>
      </w:r>
      <w:r w:rsidRPr="00D61FD5">
        <w:tab/>
        <w:t>IETF Review</w:t>
      </w:r>
      <w:r w:rsidRPr="00D61FD5">
        <w:rPr>
          <w:lang w:val="en-IN"/>
        </w:rPr>
        <w:t xml:space="preserve">: </w:t>
      </w:r>
    </w:p>
    <w:p w14:paraId="336EED8E" w14:textId="77777777"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3B402DF3" w14:textId="77777777" w:rsidR="0002448F" w:rsidRPr="00D61FD5" w:rsidRDefault="0002448F" w:rsidP="0002448F">
      <w:r w:rsidRPr="00D61FD5">
        <w:t xml:space="preserve">System Ports are assigned by IANA using the "IETF Review" or "IESG Approval" procedures. </w:t>
      </w:r>
    </w:p>
    <w:p w14:paraId="282F921B" w14:textId="77777777" w:rsidR="0002448F" w:rsidRPr="00D61FD5" w:rsidRDefault="0002448F" w:rsidP="0002448F">
      <w:r w:rsidRPr="00D61FD5">
        <w:t xml:space="preserve">User Ports are assigned by IANA using the "IETF Review" process or the "IESG Approval" process or the "Expert Review" process. </w:t>
      </w:r>
    </w:p>
    <w:p w14:paraId="4404CC95" w14:textId="77777777"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514" w:name="_Toc63666274"/>
      <w:bookmarkStart w:id="515" w:name="_Toc66105108"/>
      <w:bookmarkStart w:id="516" w:name="_Toc66106981"/>
      <w:bookmarkStart w:id="517" w:name="_Toc66462638"/>
      <w:bookmarkStart w:id="518" w:name="_Toc70328276"/>
      <w:bookmarkStart w:id="519" w:name="_Toc73782054"/>
      <w:bookmarkStart w:id="520" w:name="_Toc81221228"/>
      <w:bookmarkStart w:id="521" w:name="_Toc81738566"/>
      <w:bookmarkStart w:id="522" w:name="_Toc85471714"/>
      <w:r w:rsidRPr="00D61FD5">
        <w:t>Annex B:</w:t>
      </w:r>
      <w:r w:rsidRPr="00D61FD5">
        <w:br/>
      </w:r>
      <w:r w:rsidRPr="00D61FD5">
        <w:rPr>
          <w:lang w:val="en-US"/>
        </w:rPr>
        <w:t>Port number use</w:t>
      </w:r>
      <w:bookmarkEnd w:id="514"/>
      <w:bookmarkEnd w:id="515"/>
      <w:bookmarkEnd w:id="516"/>
      <w:bookmarkEnd w:id="517"/>
      <w:bookmarkEnd w:id="518"/>
      <w:bookmarkEnd w:id="519"/>
      <w:bookmarkEnd w:id="520"/>
      <w:bookmarkEnd w:id="521"/>
      <w:bookmarkEnd w:id="522"/>
    </w:p>
    <w:p w14:paraId="35DFAB86" w14:textId="77777777" w:rsidR="0002448F" w:rsidRPr="00D61FD5" w:rsidRDefault="0002448F" w:rsidP="0002448F">
      <w:pPr>
        <w:pStyle w:val="Heading2"/>
        <w:rPr>
          <w:lang w:val="en-US"/>
        </w:rPr>
      </w:pPr>
      <w:bookmarkStart w:id="523" w:name="_Toc63666275"/>
      <w:bookmarkStart w:id="524" w:name="_Toc66105109"/>
      <w:bookmarkStart w:id="525" w:name="_Toc66106982"/>
      <w:bookmarkStart w:id="526" w:name="_Toc66462639"/>
      <w:bookmarkStart w:id="527" w:name="_Toc70328277"/>
      <w:bookmarkStart w:id="528" w:name="_Toc73782055"/>
      <w:bookmarkStart w:id="529" w:name="_Toc81221229"/>
      <w:bookmarkStart w:id="530" w:name="_Toc81738567"/>
      <w:bookmarkStart w:id="531" w:name="_Toc85471715"/>
      <w:r w:rsidRPr="00D61FD5">
        <w:rPr>
          <w:lang w:val="en-US"/>
        </w:rPr>
        <w:t>B.1</w:t>
      </w:r>
      <w:r w:rsidRPr="00D61FD5">
        <w:rPr>
          <w:lang w:val="en-US"/>
        </w:rPr>
        <w:tab/>
        <w:t>General</w:t>
      </w:r>
      <w:bookmarkEnd w:id="523"/>
      <w:bookmarkEnd w:id="524"/>
      <w:bookmarkEnd w:id="525"/>
      <w:bookmarkEnd w:id="526"/>
      <w:bookmarkEnd w:id="527"/>
      <w:bookmarkEnd w:id="528"/>
      <w:bookmarkEnd w:id="529"/>
      <w:bookmarkEnd w:id="530"/>
      <w:bookmarkEnd w:id="531"/>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lastRenderedPageBreak/>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532" w:name="_Toc63666276"/>
      <w:bookmarkStart w:id="533" w:name="_Toc66105110"/>
      <w:bookmarkStart w:id="534" w:name="_Toc66106983"/>
      <w:bookmarkStart w:id="535" w:name="_Toc66462640"/>
      <w:bookmarkStart w:id="536" w:name="_Toc70328278"/>
      <w:bookmarkStart w:id="537" w:name="_Toc73782056"/>
      <w:bookmarkStart w:id="538" w:name="_Toc81221230"/>
      <w:bookmarkStart w:id="539" w:name="_Toc81738568"/>
      <w:bookmarkStart w:id="540" w:name="_Toc85471716"/>
      <w:r w:rsidRPr="00D61FD5">
        <w:rPr>
          <w:lang w:val="en-US"/>
        </w:rPr>
        <w:t>B.2</w:t>
      </w:r>
      <w:r w:rsidRPr="00D61FD5">
        <w:rPr>
          <w:lang w:val="en-US"/>
        </w:rPr>
        <w:tab/>
        <w:t>Port number ranges</w:t>
      </w:r>
      <w:bookmarkEnd w:id="532"/>
      <w:bookmarkEnd w:id="533"/>
      <w:bookmarkEnd w:id="534"/>
      <w:bookmarkEnd w:id="535"/>
      <w:bookmarkEnd w:id="536"/>
      <w:bookmarkEnd w:id="537"/>
      <w:bookmarkEnd w:id="538"/>
      <w:bookmarkEnd w:id="539"/>
      <w:bookmarkEnd w:id="540"/>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1pt;height:129.8pt" o:ole="">
            <v:imagedata r:id="rId15" o:title=""/>
          </v:shape>
          <o:OLEObject Type="Embed" ProgID="Visio.Drawing.15" ShapeID="_x0000_i1029" DrawAspect="Content" ObjectID="_1696228804" r:id="rId16"/>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99.8pt;height:141.8pt" o:ole="">
            <v:imagedata r:id="rId17" o:title=""/>
          </v:shape>
          <o:OLEObject Type="Embed" ProgID="Visio.Drawing.15" ShapeID="_x0000_i1030" DrawAspect="Content" ObjectID="_1696228805" r:id="rId18"/>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541" w:name="_Toc63666277"/>
      <w:bookmarkStart w:id="542" w:name="_Toc66105111"/>
      <w:bookmarkStart w:id="543" w:name="_Toc66106984"/>
      <w:bookmarkStart w:id="544" w:name="_Toc66462641"/>
      <w:bookmarkStart w:id="545" w:name="_Toc70328279"/>
      <w:bookmarkStart w:id="546" w:name="_Toc73782057"/>
      <w:bookmarkStart w:id="547" w:name="_Toc81221231"/>
      <w:bookmarkStart w:id="548" w:name="_Toc81738569"/>
      <w:bookmarkStart w:id="549" w:name="_Toc85471717"/>
      <w:r w:rsidRPr="00D61FD5">
        <w:rPr>
          <w:lang w:val="en-US"/>
        </w:rPr>
        <w:t>B.3</w:t>
      </w:r>
      <w:r w:rsidRPr="00D61FD5">
        <w:rPr>
          <w:lang w:val="en-US"/>
        </w:rPr>
        <w:tab/>
        <w:t>Service identified by port number not assigned by IANA</w:t>
      </w:r>
      <w:bookmarkEnd w:id="541"/>
      <w:bookmarkEnd w:id="542"/>
      <w:bookmarkEnd w:id="543"/>
      <w:bookmarkEnd w:id="544"/>
      <w:bookmarkEnd w:id="545"/>
      <w:bookmarkEnd w:id="546"/>
      <w:bookmarkEnd w:id="547"/>
      <w:bookmarkEnd w:id="548"/>
      <w:bookmarkEnd w:id="549"/>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lastRenderedPageBreak/>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550" w:name="_Toc63666278"/>
      <w:bookmarkStart w:id="551" w:name="_Toc66105112"/>
      <w:bookmarkStart w:id="552" w:name="_Toc66106985"/>
      <w:bookmarkStart w:id="553" w:name="_Toc66462642"/>
      <w:bookmarkStart w:id="554" w:name="_Toc70328280"/>
      <w:bookmarkStart w:id="555" w:name="_Toc73782058"/>
      <w:bookmarkStart w:id="556" w:name="_Toc81221232"/>
      <w:bookmarkStart w:id="557" w:name="_Toc81738570"/>
      <w:bookmarkStart w:id="558" w:name="_Toc85471718"/>
      <w:r w:rsidRPr="00D61FD5">
        <w:t>Annex C:</w:t>
      </w:r>
      <w:r w:rsidRPr="00D61FD5">
        <w:br/>
        <w:t>IANA procedures for Service Name and Port Number registry management</w:t>
      </w:r>
      <w:bookmarkEnd w:id="550"/>
      <w:bookmarkEnd w:id="551"/>
      <w:bookmarkEnd w:id="552"/>
      <w:bookmarkEnd w:id="553"/>
      <w:bookmarkEnd w:id="554"/>
      <w:bookmarkEnd w:id="555"/>
      <w:bookmarkEnd w:id="556"/>
      <w:bookmarkEnd w:id="557"/>
      <w:bookmarkEnd w:id="558"/>
    </w:p>
    <w:p w14:paraId="6DAB4BF9" w14:textId="77777777" w:rsidR="0002448F" w:rsidRPr="00D61FD5" w:rsidRDefault="0002448F" w:rsidP="0002448F">
      <w:pPr>
        <w:pStyle w:val="Heading2"/>
      </w:pPr>
      <w:bookmarkStart w:id="559" w:name="_Toc63666279"/>
      <w:bookmarkStart w:id="560" w:name="_Toc66105113"/>
      <w:bookmarkStart w:id="561" w:name="_Toc66106986"/>
      <w:bookmarkStart w:id="562" w:name="_Toc66462643"/>
      <w:bookmarkStart w:id="563" w:name="_Toc70328281"/>
      <w:bookmarkStart w:id="564" w:name="_Toc73782059"/>
      <w:bookmarkStart w:id="565" w:name="_Toc81221233"/>
      <w:bookmarkStart w:id="566" w:name="_Toc81738571"/>
      <w:bookmarkStart w:id="567" w:name="_Toc85471719"/>
      <w:r w:rsidRPr="00D61FD5">
        <w:t>C.1</w:t>
      </w:r>
      <w:r w:rsidRPr="00D61FD5">
        <w:tab/>
        <w:t>General principles</w:t>
      </w:r>
      <w:bookmarkEnd w:id="559"/>
      <w:bookmarkEnd w:id="560"/>
      <w:bookmarkEnd w:id="561"/>
      <w:bookmarkEnd w:id="562"/>
      <w:bookmarkEnd w:id="563"/>
      <w:bookmarkEnd w:id="564"/>
      <w:bookmarkEnd w:id="565"/>
      <w:bookmarkEnd w:id="566"/>
      <w:bookmarkEnd w:id="567"/>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568" w:name="_Toc63666280"/>
      <w:bookmarkStart w:id="569" w:name="_Toc66105114"/>
      <w:bookmarkStart w:id="570" w:name="_Toc66106987"/>
      <w:bookmarkStart w:id="571" w:name="_Toc66462644"/>
      <w:bookmarkStart w:id="572" w:name="_Toc70328282"/>
      <w:bookmarkStart w:id="573" w:name="_Toc73782060"/>
      <w:bookmarkStart w:id="574" w:name="_Toc81221234"/>
      <w:bookmarkStart w:id="575" w:name="_Toc81738572"/>
      <w:bookmarkStart w:id="576" w:name="_Toc85471720"/>
      <w:r w:rsidRPr="00D61FD5">
        <w:t>C.2</w:t>
      </w:r>
      <w:r w:rsidRPr="00D61FD5">
        <w:tab/>
        <w:t>Assignment Procedure</w:t>
      </w:r>
      <w:bookmarkEnd w:id="568"/>
      <w:bookmarkEnd w:id="569"/>
      <w:bookmarkEnd w:id="570"/>
      <w:bookmarkEnd w:id="571"/>
      <w:bookmarkEnd w:id="572"/>
      <w:bookmarkEnd w:id="573"/>
      <w:bookmarkEnd w:id="574"/>
      <w:bookmarkEnd w:id="575"/>
      <w:bookmarkEnd w:id="576"/>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577" w:name="_Toc63666281"/>
      <w:bookmarkStart w:id="578" w:name="_Toc66105115"/>
      <w:bookmarkStart w:id="579" w:name="_Toc66106988"/>
      <w:bookmarkStart w:id="580" w:name="_Toc66462645"/>
      <w:bookmarkStart w:id="581" w:name="_Toc70328283"/>
      <w:bookmarkStart w:id="582" w:name="_Toc73782061"/>
      <w:bookmarkStart w:id="583" w:name="_Toc81221235"/>
      <w:bookmarkStart w:id="584" w:name="_Toc81738573"/>
      <w:bookmarkStart w:id="585" w:name="_Toc85471721"/>
      <w:r w:rsidRPr="00D61FD5">
        <w:lastRenderedPageBreak/>
        <w:t>C.3</w:t>
      </w:r>
      <w:r w:rsidRPr="00D61FD5">
        <w:tab/>
        <w:t>IANA Policies for Port Number assignment</w:t>
      </w:r>
      <w:bookmarkEnd w:id="577"/>
      <w:bookmarkEnd w:id="578"/>
      <w:bookmarkEnd w:id="579"/>
      <w:bookmarkEnd w:id="580"/>
      <w:bookmarkEnd w:id="581"/>
      <w:bookmarkEnd w:id="582"/>
      <w:bookmarkEnd w:id="583"/>
      <w:bookmarkEnd w:id="584"/>
      <w:bookmarkEnd w:id="585"/>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586" w:name="_Toc63666282"/>
      <w:bookmarkStart w:id="587" w:name="_Toc66105116"/>
      <w:bookmarkStart w:id="588" w:name="_Toc66106989"/>
      <w:bookmarkStart w:id="589" w:name="_Toc66462646"/>
      <w:bookmarkStart w:id="590" w:name="_Toc70328284"/>
      <w:bookmarkStart w:id="591" w:name="_Toc73782062"/>
      <w:bookmarkStart w:id="592" w:name="_Toc81221236"/>
      <w:bookmarkStart w:id="593" w:name="_Toc81738574"/>
      <w:bookmarkStart w:id="594" w:name="_Toc85471722"/>
      <w:r w:rsidRPr="00D61FD5">
        <w:t>C.4</w:t>
      </w:r>
      <w:r w:rsidRPr="00D61FD5">
        <w:tab/>
        <w:t>Recommendations to designers of application and service protocols</w:t>
      </w:r>
      <w:bookmarkEnd w:id="586"/>
      <w:bookmarkEnd w:id="587"/>
      <w:bookmarkEnd w:id="588"/>
      <w:bookmarkEnd w:id="589"/>
      <w:bookmarkEnd w:id="590"/>
      <w:bookmarkEnd w:id="591"/>
      <w:bookmarkEnd w:id="592"/>
      <w:bookmarkEnd w:id="593"/>
      <w:bookmarkEnd w:id="594"/>
    </w:p>
    <w:p w14:paraId="596083C8" w14:textId="77777777" w:rsidR="0002448F" w:rsidRPr="00D61FD5" w:rsidRDefault="0002448F" w:rsidP="0002448F">
      <w:r w:rsidRPr="00D61FD5">
        <w:t xml:space="preserve">Used as companion document of the IETF RFC 6335 [2], the IETF RFC 7605 [3] provides recommendations to designers of application and service protocols on how to use the transport protocol port number space and when to request a port assignment from IANA. </w:t>
      </w:r>
    </w:p>
    <w:p w14:paraId="66AC7602" w14:textId="77777777"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595" w:name="_Toc63666283"/>
      <w:bookmarkStart w:id="596" w:name="_Toc66105117"/>
      <w:bookmarkStart w:id="597" w:name="_Toc66106990"/>
      <w:bookmarkStart w:id="598" w:name="_Toc66462647"/>
      <w:bookmarkStart w:id="599" w:name="_Toc70328285"/>
      <w:bookmarkStart w:id="600" w:name="_Toc73782063"/>
      <w:bookmarkStart w:id="601" w:name="_Toc81221237"/>
      <w:bookmarkStart w:id="602" w:name="_Toc81738575"/>
      <w:bookmarkStart w:id="603" w:name="_Toc85471723"/>
      <w:r w:rsidRPr="00D61FD5">
        <w:t>C.5</w:t>
      </w:r>
      <w:r w:rsidRPr="00D61FD5">
        <w:tab/>
        <w:t>3GPP port assignment applications since 2009</w:t>
      </w:r>
      <w:bookmarkEnd w:id="595"/>
      <w:bookmarkEnd w:id="596"/>
      <w:bookmarkEnd w:id="597"/>
      <w:bookmarkEnd w:id="598"/>
      <w:bookmarkEnd w:id="599"/>
      <w:bookmarkEnd w:id="600"/>
      <w:bookmarkEnd w:id="601"/>
      <w:bookmarkEnd w:id="602"/>
      <w:bookmarkEnd w:id="603"/>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D61FD5"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7514A0" w:rsidRDefault="0002448F" w:rsidP="00781CD5">
            <w:pPr>
              <w:pStyle w:val="TH"/>
              <w:rPr>
                <w:b w:val="0"/>
              </w:rPr>
            </w:pPr>
            <w:r w:rsidRPr="007514A0">
              <w:rPr>
                <w:b w:val="0"/>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1796E8FC" w14:textId="77777777" w:rsidR="008618B4" w:rsidRPr="00D61FD5" w:rsidRDefault="008618B4" w:rsidP="008618B4">
      <w:pPr>
        <w:pStyle w:val="Heading9"/>
      </w:pPr>
      <w:bookmarkStart w:id="604" w:name="_Toc81221238"/>
      <w:bookmarkStart w:id="605" w:name="_Toc81738576"/>
      <w:bookmarkStart w:id="606" w:name="_Toc85471724"/>
      <w:r>
        <w:t>Annex D</w:t>
      </w:r>
      <w:r w:rsidRPr="00D61FD5">
        <w:t>:</w:t>
      </w:r>
      <w:r w:rsidRPr="00D61FD5">
        <w:br/>
      </w:r>
      <w:r>
        <w:t>3GPP p</w:t>
      </w:r>
      <w:r w:rsidRPr="00D61FD5">
        <w:t>rocedures for Service Name and Port Number registry management</w:t>
      </w:r>
      <w:bookmarkEnd w:id="604"/>
      <w:bookmarkEnd w:id="605"/>
      <w:bookmarkEnd w:id="606"/>
    </w:p>
    <w:p w14:paraId="1374CB2A" w14:textId="77777777" w:rsidR="008618B4" w:rsidRPr="00D61FD5" w:rsidRDefault="008618B4" w:rsidP="008618B4">
      <w:pPr>
        <w:pStyle w:val="Heading2"/>
      </w:pPr>
      <w:bookmarkStart w:id="607" w:name="_Toc81221239"/>
      <w:bookmarkStart w:id="608" w:name="_Toc81738577"/>
      <w:bookmarkStart w:id="609" w:name="_Toc85471725"/>
      <w:r>
        <w:t>D.1</w:t>
      </w:r>
      <w:r>
        <w:tab/>
        <w:t>General P</w:t>
      </w:r>
      <w:r w:rsidRPr="00D61FD5">
        <w:t>rinciples</w:t>
      </w:r>
      <w:bookmarkEnd w:id="607"/>
      <w:bookmarkEnd w:id="608"/>
      <w:bookmarkEnd w:id="609"/>
    </w:p>
    <w:p w14:paraId="02A2C5E8" w14:textId="77777777" w:rsidR="008618B4" w:rsidRDefault="008618B4" w:rsidP="008618B4">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398EF8DF" w14:textId="77777777" w:rsidR="008618B4" w:rsidRPr="00D61FD5" w:rsidRDefault="008618B4" w:rsidP="008618B4">
      <w:r>
        <w:t xml:space="preserve">Clause 4.4 describes the rationale for the </w:t>
      </w:r>
      <w:r w:rsidRPr="00D61FD5">
        <w:t>3GPP allocat</w:t>
      </w:r>
      <w:r>
        <w:t>ed</w:t>
      </w:r>
      <w:r w:rsidRPr="00D61FD5">
        <w:t xml:space="preserve"> port number</w:t>
      </w:r>
      <w:r>
        <w:t xml:space="preserve"> </w:t>
      </w:r>
      <w:r w:rsidRPr="00D61FD5">
        <w:t>s</w:t>
      </w:r>
      <w:r>
        <w:t>olution#6.</w:t>
      </w:r>
    </w:p>
    <w:p w14:paraId="3C67EC76" w14:textId="77777777" w:rsidR="00CC4AD1" w:rsidRPr="00D61FD5" w:rsidRDefault="00CC4AD1" w:rsidP="00CC4AD1">
      <w:pPr>
        <w:pStyle w:val="Heading2"/>
      </w:pPr>
      <w:bookmarkStart w:id="610" w:name="_Toc81221240"/>
      <w:bookmarkStart w:id="611" w:name="_Toc81738578"/>
      <w:bookmarkStart w:id="612" w:name="_Toc85471726"/>
      <w:bookmarkStart w:id="613" w:name="_Toc81221241"/>
      <w:bookmarkStart w:id="614" w:name="_Toc81738579"/>
      <w:r>
        <w:t>D</w:t>
      </w:r>
      <w:r w:rsidRPr="00D61FD5">
        <w:t>.2</w:t>
      </w:r>
      <w:r w:rsidRPr="00D61FD5">
        <w:tab/>
        <w:t>Assignment Procedure</w:t>
      </w:r>
      <w:bookmarkEnd w:id="610"/>
      <w:bookmarkEnd w:id="611"/>
      <w:bookmarkEnd w:id="612"/>
    </w:p>
    <w:p w14:paraId="79E75231" w14:textId="77777777" w:rsidR="00CC4AD1" w:rsidRDefault="00CC4AD1" w:rsidP="00CC4AD1">
      <w:r>
        <w:t>This clause specifies 3GPP procedure for the port number allocation based on the solution#6 (see clause 4.4).</w:t>
      </w:r>
    </w:p>
    <w:p w14:paraId="1FB09475" w14:textId="7DDA849D" w:rsidR="00CC4AD1" w:rsidRDefault="00CC4AD1" w:rsidP="00CC4AD1">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(see clause 4.4), the working group shall send an LS request to 3GPP CT4.</w:t>
      </w:r>
      <w:r w:rsidDel="00844A13">
        <w:t xml:space="preserve"> </w:t>
      </w:r>
      <w:r>
        <w:t>CT4 accepts the request if it addresses the following matters (checklist):</w:t>
      </w:r>
    </w:p>
    <w:p w14:paraId="543C1F60" w14:textId="77777777" w:rsidR="00CC4AD1" w:rsidRDefault="00CC4AD1" w:rsidP="00CC4AD1">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218C7BAC" w14:textId="77777777" w:rsidR="00CC4AD1" w:rsidRDefault="00CC4AD1" w:rsidP="00CC4AD1">
      <w:pPr>
        <w:pStyle w:val="B2"/>
      </w:pPr>
      <w:r>
        <w:t>b.</w:t>
      </w:r>
      <w:r>
        <w:tab/>
        <w:t xml:space="preserve">The request should indicate that the request cannot meet IANA/IETF requirements for the port number allocation (see Annex C: </w:t>
      </w:r>
      <w:r w:rsidRPr="00CB10D9">
        <w:t>IANA procedures for Service Name and Port Number registry management</w:t>
      </w:r>
      <w:r>
        <w:t>).</w:t>
      </w:r>
    </w:p>
    <w:p w14:paraId="25712823" w14:textId="77777777" w:rsidR="00CC4AD1" w:rsidRDefault="00CC4AD1" w:rsidP="00CC4AD1">
      <w:pPr>
        <w:pStyle w:val="B2"/>
      </w:pPr>
      <w:r>
        <w:t>c.</w:t>
      </w:r>
      <w:r>
        <w:tab/>
        <w:t>The request should indicate that solution#6 is preferable and selected after evaluating other solutions specified in this document.</w:t>
      </w:r>
    </w:p>
    <w:p w14:paraId="1FDDC62E" w14:textId="31C49CF5" w:rsidR="00CC4AD1" w:rsidRDefault="00CC4AD1" w:rsidP="00CC4AD1">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D</w:t>
      </w:r>
      <w:r w:rsidRPr="00D61FD5">
        <w:t>.</w:t>
      </w:r>
      <w:r>
        <w:t>3</w:t>
      </w:r>
      <w:r w:rsidRPr="00D61FD5">
        <w:t>-1</w:t>
      </w:r>
      <w:r>
        <w:t xml:space="preserve"> (see Annex D.3). </w:t>
      </w:r>
    </w:p>
    <w:p w14:paraId="53BA74FD" w14:textId="61B39B96" w:rsidR="00CC4AD1" w:rsidRPr="004627B9" w:rsidRDefault="00CC4AD1" w:rsidP="00CC4AD1">
      <w:pPr>
        <w:pStyle w:val="B1"/>
        <w:rPr>
          <w:rFonts w:asciiTheme="minorHAnsi" w:hAnsiTheme="minorHAnsi"/>
          <w:lang w:val="en-US"/>
        </w:rPr>
      </w:pPr>
      <w:r>
        <w:t>3.</w:t>
      </w:r>
      <w:r w:rsidR="003D3342">
        <w:tab/>
      </w:r>
      <w:bookmarkStart w:id="615" w:name="_GoBack"/>
      <w:bookmarkEnd w:id="615"/>
      <w:r>
        <w:t>3GPP CT4 shall maintain this TR in order to maintain 3GPP assigned port number database in Table D</w:t>
      </w:r>
      <w:r w:rsidRPr="00D61FD5">
        <w:t>.</w:t>
      </w:r>
      <w:r>
        <w:t>3</w:t>
      </w:r>
      <w:r w:rsidRPr="00D61FD5">
        <w:t>-1</w:t>
      </w:r>
      <w:r>
        <w:t>.</w:t>
      </w:r>
    </w:p>
    <w:p w14:paraId="5FAFE709" w14:textId="77777777" w:rsidR="008618B4" w:rsidRPr="00D61FD5" w:rsidRDefault="008618B4" w:rsidP="008618B4">
      <w:pPr>
        <w:pStyle w:val="Heading2"/>
      </w:pPr>
      <w:bookmarkStart w:id="616" w:name="_Toc85471727"/>
      <w:r>
        <w:t>D.3</w:t>
      </w:r>
      <w:r w:rsidRPr="00D61FD5">
        <w:tab/>
      </w:r>
      <w:r>
        <w:t>Port Number Database</w:t>
      </w:r>
      <w:bookmarkEnd w:id="613"/>
      <w:bookmarkEnd w:id="614"/>
      <w:bookmarkEnd w:id="616"/>
    </w:p>
    <w:p w14:paraId="7A3F3C14" w14:textId="77777777" w:rsidR="008618B4" w:rsidRDefault="008618B4" w:rsidP="008618B4">
      <w:r>
        <w:t xml:space="preserve">Table D.3-1 represents </w:t>
      </w:r>
      <w:r w:rsidRPr="00D61FD5">
        <w:t>3GPP allocat</w:t>
      </w:r>
      <w:r>
        <w:t>ed</w:t>
      </w:r>
      <w:r w:rsidRPr="00D61FD5">
        <w:t xml:space="preserve"> service name and port number</w:t>
      </w:r>
      <w:r>
        <w:t xml:space="preserve"> registry. 3GPP CT4 maintains the repository.</w:t>
      </w:r>
    </w:p>
    <w:p w14:paraId="66F0B61D" w14:textId="77777777" w:rsidR="008618B4" w:rsidRPr="00D61FD5" w:rsidRDefault="008618B4" w:rsidP="008618B4">
      <w:pPr>
        <w:pStyle w:val="TH"/>
      </w:pPr>
      <w:r>
        <w:t>Table D</w:t>
      </w:r>
      <w:r w:rsidRPr="00D61FD5">
        <w:t>.</w:t>
      </w:r>
      <w:r>
        <w:t>3</w:t>
      </w:r>
      <w:r w:rsidRPr="00D61FD5">
        <w:t xml:space="preserve">-1: Service Name/port number assigned </w:t>
      </w:r>
      <w:r>
        <w:t>by 3GPP</w:t>
      </w:r>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8618B4" w14:paraId="1293805C" w14:textId="77777777" w:rsidTr="007E5A2B">
        <w:tc>
          <w:tcPr>
            <w:tcW w:w="1375" w:type="dxa"/>
          </w:tcPr>
          <w:p w14:paraId="3B875146" w14:textId="77777777" w:rsidR="008618B4" w:rsidRDefault="008618B4" w:rsidP="007E5A2B">
            <w:pPr>
              <w:pStyle w:val="TAH"/>
            </w:pPr>
            <w:r w:rsidRPr="00D61FD5">
              <w:t>Service Name</w:t>
            </w:r>
          </w:p>
        </w:tc>
        <w:tc>
          <w:tcPr>
            <w:tcW w:w="1376" w:type="dxa"/>
          </w:tcPr>
          <w:p w14:paraId="5145C2FF" w14:textId="77777777" w:rsidR="008618B4" w:rsidRDefault="008618B4" w:rsidP="007E5A2B">
            <w:pPr>
              <w:pStyle w:val="TAH"/>
            </w:pPr>
            <w:r w:rsidRPr="00D61FD5">
              <w:t>Port Number</w:t>
            </w:r>
          </w:p>
        </w:tc>
        <w:tc>
          <w:tcPr>
            <w:tcW w:w="1375" w:type="dxa"/>
          </w:tcPr>
          <w:p w14:paraId="7C567EEF" w14:textId="77777777" w:rsidR="008618B4" w:rsidRDefault="008618B4" w:rsidP="007E5A2B">
            <w:pPr>
              <w:pStyle w:val="TAH"/>
            </w:pPr>
            <w:r w:rsidRPr="00D61FD5">
              <w:t>Transport Protocol</w:t>
            </w:r>
          </w:p>
        </w:tc>
        <w:tc>
          <w:tcPr>
            <w:tcW w:w="1376" w:type="dxa"/>
          </w:tcPr>
          <w:p w14:paraId="1D508FE9" w14:textId="77777777" w:rsidR="008618B4" w:rsidRDefault="008618B4" w:rsidP="007E5A2B">
            <w:pPr>
              <w:pStyle w:val="TAH"/>
            </w:pPr>
            <w:r w:rsidRPr="00D61FD5">
              <w:t>Description</w:t>
            </w:r>
          </w:p>
        </w:tc>
        <w:tc>
          <w:tcPr>
            <w:tcW w:w="1375" w:type="dxa"/>
          </w:tcPr>
          <w:p w14:paraId="36ADA580" w14:textId="77777777" w:rsidR="008618B4" w:rsidRDefault="008618B4" w:rsidP="007E5A2B">
            <w:pPr>
              <w:pStyle w:val="TAH"/>
            </w:pPr>
            <w:r>
              <w:t>Inter/Intra interface between entities</w:t>
            </w:r>
          </w:p>
        </w:tc>
        <w:tc>
          <w:tcPr>
            <w:tcW w:w="1376" w:type="dxa"/>
          </w:tcPr>
          <w:p w14:paraId="3EB300C2" w14:textId="77777777" w:rsidR="008618B4" w:rsidRDefault="008618B4" w:rsidP="007E5A2B">
            <w:pPr>
              <w:pStyle w:val="TAH"/>
            </w:pPr>
            <w:r>
              <w:t>Requesting WG</w:t>
            </w:r>
          </w:p>
        </w:tc>
        <w:tc>
          <w:tcPr>
            <w:tcW w:w="1376" w:type="dxa"/>
          </w:tcPr>
          <w:p w14:paraId="7430E379" w14:textId="77777777" w:rsidR="008618B4" w:rsidRDefault="008618B4" w:rsidP="007E5A2B">
            <w:pPr>
              <w:pStyle w:val="TAH"/>
            </w:pPr>
            <w:r w:rsidRPr="00D61FD5">
              <w:t>Registration Date</w:t>
            </w:r>
          </w:p>
        </w:tc>
      </w:tr>
      <w:tr w:rsidR="008618B4" w14:paraId="5C3C9021" w14:textId="77777777" w:rsidTr="007E5A2B">
        <w:tc>
          <w:tcPr>
            <w:tcW w:w="1375" w:type="dxa"/>
          </w:tcPr>
          <w:p w14:paraId="3FB01660" w14:textId="77777777" w:rsidR="008618B4" w:rsidRDefault="008618B4" w:rsidP="007E5A2B">
            <w:pPr>
              <w:pStyle w:val="TAC"/>
            </w:pPr>
            <w:r>
              <w:t>&lt;e.g. x2-ctrl&gt;</w:t>
            </w:r>
          </w:p>
        </w:tc>
        <w:tc>
          <w:tcPr>
            <w:tcW w:w="1376" w:type="dxa"/>
          </w:tcPr>
          <w:p w14:paraId="61572941" w14:textId="77777777" w:rsidR="008618B4" w:rsidRDefault="008618B4" w:rsidP="007E5A2B">
            <w:pPr>
              <w:pStyle w:val="TAC"/>
            </w:pPr>
            <w:r>
              <w:t>&lt;assigned port #&gt;</w:t>
            </w:r>
          </w:p>
        </w:tc>
        <w:tc>
          <w:tcPr>
            <w:tcW w:w="1375" w:type="dxa"/>
          </w:tcPr>
          <w:p w14:paraId="67D68E48" w14:textId="77777777" w:rsidR="008618B4" w:rsidRDefault="008618B4" w:rsidP="007E5A2B">
            <w:pPr>
              <w:pStyle w:val="TAC"/>
            </w:pPr>
            <w:r>
              <w:t>&lt;UDP/TCP/ SCTP&gt;</w:t>
            </w:r>
          </w:p>
        </w:tc>
        <w:tc>
          <w:tcPr>
            <w:tcW w:w="1376" w:type="dxa"/>
          </w:tcPr>
          <w:p w14:paraId="2D1D6109" w14:textId="77777777" w:rsidR="008618B4" w:rsidRDefault="008618B4" w:rsidP="007E5A2B">
            <w:pPr>
              <w:pStyle w:val="TAC"/>
            </w:pPr>
            <w:r>
              <w:t>&lt;e.g. X2-CP&gt;</w:t>
            </w:r>
          </w:p>
        </w:tc>
        <w:tc>
          <w:tcPr>
            <w:tcW w:w="1375" w:type="dxa"/>
          </w:tcPr>
          <w:p w14:paraId="5B2059EE" w14:textId="77777777" w:rsidR="008618B4" w:rsidRDefault="008618B4" w:rsidP="007E5A2B">
            <w:pPr>
              <w:pStyle w:val="TAC"/>
            </w:pPr>
            <w:r>
              <w:t>&lt;e.g. Intra eNB-eNB&gt;</w:t>
            </w:r>
          </w:p>
        </w:tc>
        <w:tc>
          <w:tcPr>
            <w:tcW w:w="1376" w:type="dxa"/>
          </w:tcPr>
          <w:p w14:paraId="0326DA21" w14:textId="77777777" w:rsidR="008618B4" w:rsidRDefault="008618B4" w:rsidP="007E5A2B">
            <w:pPr>
              <w:pStyle w:val="TAC"/>
            </w:pPr>
            <w:r>
              <w:t>&lt;e.g. RAN3&gt;</w:t>
            </w:r>
          </w:p>
        </w:tc>
        <w:tc>
          <w:tcPr>
            <w:tcW w:w="1376" w:type="dxa"/>
          </w:tcPr>
          <w:p w14:paraId="048ACF3A" w14:textId="77777777" w:rsidR="008618B4" w:rsidRDefault="008618B4" w:rsidP="007E5A2B">
            <w:pPr>
              <w:pStyle w:val="TAC"/>
            </w:pPr>
            <w:r>
              <w:t>&lt;yyyy-mm-dd&gt;</w:t>
            </w:r>
          </w:p>
        </w:tc>
      </w:tr>
      <w:tr w:rsidR="008618B4" w14:paraId="6408D713" w14:textId="77777777" w:rsidTr="007E5A2B">
        <w:tc>
          <w:tcPr>
            <w:tcW w:w="1375" w:type="dxa"/>
          </w:tcPr>
          <w:p w14:paraId="1A722B55" w14:textId="77777777" w:rsidR="008618B4" w:rsidRDefault="008618B4" w:rsidP="007E5A2B">
            <w:pPr>
              <w:pStyle w:val="TAC"/>
            </w:pPr>
          </w:p>
        </w:tc>
        <w:tc>
          <w:tcPr>
            <w:tcW w:w="1376" w:type="dxa"/>
          </w:tcPr>
          <w:p w14:paraId="28F50EE8" w14:textId="77777777" w:rsidR="008618B4" w:rsidRDefault="008618B4" w:rsidP="007E5A2B">
            <w:pPr>
              <w:pStyle w:val="TAC"/>
            </w:pPr>
          </w:p>
        </w:tc>
        <w:tc>
          <w:tcPr>
            <w:tcW w:w="1375" w:type="dxa"/>
          </w:tcPr>
          <w:p w14:paraId="5C49A881" w14:textId="77777777" w:rsidR="008618B4" w:rsidRDefault="008618B4" w:rsidP="007E5A2B">
            <w:pPr>
              <w:pStyle w:val="TAC"/>
            </w:pPr>
          </w:p>
        </w:tc>
        <w:tc>
          <w:tcPr>
            <w:tcW w:w="1376" w:type="dxa"/>
          </w:tcPr>
          <w:p w14:paraId="10D24EFB" w14:textId="77777777" w:rsidR="008618B4" w:rsidRDefault="008618B4" w:rsidP="007E5A2B">
            <w:pPr>
              <w:pStyle w:val="TAC"/>
            </w:pPr>
          </w:p>
        </w:tc>
        <w:tc>
          <w:tcPr>
            <w:tcW w:w="1375" w:type="dxa"/>
          </w:tcPr>
          <w:p w14:paraId="6F2CBF29" w14:textId="77777777" w:rsidR="008618B4" w:rsidRDefault="008618B4" w:rsidP="007E5A2B">
            <w:pPr>
              <w:pStyle w:val="TAC"/>
            </w:pPr>
          </w:p>
        </w:tc>
        <w:tc>
          <w:tcPr>
            <w:tcW w:w="1376" w:type="dxa"/>
          </w:tcPr>
          <w:p w14:paraId="22AE68C7" w14:textId="77777777" w:rsidR="008618B4" w:rsidRDefault="008618B4" w:rsidP="007E5A2B">
            <w:pPr>
              <w:pStyle w:val="TAC"/>
            </w:pPr>
          </w:p>
        </w:tc>
        <w:tc>
          <w:tcPr>
            <w:tcW w:w="1376" w:type="dxa"/>
          </w:tcPr>
          <w:p w14:paraId="17F66EE4" w14:textId="77777777" w:rsidR="008618B4" w:rsidRDefault="008618B4" w:rsidP="007E5A2B">
            <w:pPr>
              <w:pStyle w:val="TAC"/>
            </w:pPr>
          </w:p>
        </w:tc>
      </w:tr>
    </w:tbl>
    <w:p w14:paraId="422FE139" w14:textId="77777777" w:rsidR="008618B4" w:rsidRDefault="008618B4" w:rsidP="008618B4"/>
    <w:p w14:paraId="6A85D2BC" w14:textId="57EBE518" w:rsidR="002001ED" w:rsidRPr="0090769B" w:rsidRDefault="002001ED" w:rsidP="002001ED">
      <w:pPr>
        <w:pStyle w:val="Heading8"/>
      </w:pPr>
      <w:bookmarkStart w:id="617" w:name="historyclause"/>
      <w:bookmarkStart w:id="618" w:name="_Toc73782064"/>
      <w:bookmarkStart w:id="619" w:name="_Toc81221242"/>
      <w:bookmarkStart w:id="620" w:name="_Toc81738580"/>
      <w:bookmarkStart w:id="621" w:name="_Toc85471728"/>
      <w:bookmarkEnd w:id="510"/>
      <w:bookmarkEnd w:id="511"/>
      <w:bookmarkEnd w:id="512"/>
      <w:bookmarkEnd w:id="513"/>
      <w:bookmarkEnd w:id="617"/>
      <w:r w:rsidRPr="0090769B">
        <w:lastRenderedPageBreak/>
        <w:t xml:space="preserve">Annex </w:t>
      </w:r>
      <w:r w:rsidR="008618B4">
        <w:t>E</w:t>
      </w:r>
      <w:r w:rsidRPr="0090769B">
        <w:t>:</w:t>
      </w:r>
      <w:r w:rsidRPr="0090769B">
        <w:br/>
        <w:t>Change history</w:t>
      </w:r>
      <w:bookmarkEnd w:id="618"/>
      <w:bookmarkEnd w:id="619"/>
      <w:bookmarkEnd w:id="620"/>
      <w:bookmarkEnd w:id="6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4423BD89" w:rsidR="00D57ECA" w:rsidRPr="00E76BCA" w:rsidRDefault="00D57ECA" w:rsidP="00D57ECA">
            <w:pPr>
              <w:pStyle w:val="TAL"/>
              <w:rPr>
                <w:sz w:val="16"/>
                <w:szCs w:val="16"/>
              </w:rPr>
            </w:pPr>
            <w:r>
              <w:rPr>
                <w:sz w:val="16"/>
                <w:szCs w:val="16"/>
              </w:rPr>
              <w:t xml:space="preserve">The following pCRs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386EAFAE" w:rsidR="00414B60" w:rsidRPr="00E76BCA" w:rsidRDefault="00414B60" w:rsidP="00414B60">
            <w:pPr>
              <w:pStyle w:val="TAL"/>
              <w:rPr>
                <w:sz w:val="16"/>
                <w:szCs w:val="16"/>
              </w:rPr>
            </w:pPr>
            <w:r>
              <w:rPr>
                <w:sz w:val="16"/>
                <w:szCs w:val="16"/>
              </w:rPr>
              <w:t xml:space="preserve">The following pCRs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r w:rsidR="00576D69" w:rsidRPr="0090769B" w14:paraId="2502C504"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DF96825" w14:textId="6073F124" w:rsidR="00576D69" w:rsidRDefault="00576D69"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D329A" w14:textId="28E177CD" w:rsidR="00576D69" w:rsidRDefault="00576D69" w:rsidP="00414B60">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2B0BA6" w14:textId="3072D6A7" w:rsidR="00576D69" w:rsidRDefault="00576D69" w:rsidP="00781CD5">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0A5" w14:textId="77777777" w:rsidR="00576D69" w:rsidRPr="0090769B" w:rsidRDefault="00576D69"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9C66" w14:textId="77777777" w:rsidR="00576D69" w:rsidRPr="0090769B" w:rsidRDefault="00576D69"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9AE" w14:textId="77777777" w:rsidR="00576D69" w:rsidRPr="0090769B" w:rsidRDefault="00576D69"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EB53" w14:textId="56A16754" w:rsidR="00576D69" w:rsidRDefault="00576D69" w:rsidP="00781CD5">
            <w:pPr>
              <w:pStyle w:val="TAC"/>
              <w:rPr>
                <w:sz w:val="16"/>
                <w:szCs w:val="16"/>
              </w:rPr>
            </w:pPr>
            <w:r>
              <w:rPr>
                <w:sz w:val="16"/>
                <w:szCs w:val="16"/>
              </w:rPr>
              <w:t>1.0.1</w:t>
            </w:r>
          </w:p>
        </w:tc>
      </w:tr>
      <w:tr w:rsidR="00473D91" w:rsidRPr="0090769B" w14:paraId="467FED27" w14:textId="77777777" w:rsidTr="004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E204036" w14:textId="41F79560" w:rsidR="00473D91" w:rsidRDefault="00473D91" w:rsidP="00E46CE2">
            <w:pPr>
              <w:pStyle w:val="TAC"/>
              <w:rPr>
                <w:sz w:val="16"/>
                <w:szCs w:val="16"/>
              </w:rPr>
            </w:pPr>
            <w:r>
              <w:rPr>
                <w:sz w:val="16"/>
                <w:szCs w:val="16"/>
              </w:rPr>
              <w:t>2021-08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C1FC6" w14:textId="105BE9D7" w:rsidR="00473D91" w:rsidRDefault="00473D91" w:rsidP="00E46CE2">
            <w:pPr>
              <w:pStyle w:val="TAC"/>
              <w:rPr>
                <w:sz w:val="16"/>
                <w:szCs w:val="16"/>
              </w:rPr>
            </w:pPr>
            <w:r>
              <w:rPr>
                <w:sz w:val="16"/>
                <w:szCs w:val="16"/>
              </w:rPr>
              <w:t>CT4#105e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C248B" w14:textId="77777777" w:rsidR="00473D91" w:rsidRPr="0090769B" w:rsidRDefault="00473D91" w:rsidP="00E46C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2AB08" w14:textId="77777777" w:rsidR="00473D91" w:rsidRPr="0090769B" w:rsidRDefault="00473D91" w:rsidP="00E46CE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3722" w14:textId="77777777" w:rsidR="00473D91" w:rsidRPr="0090769B" w:rsidRDefault="00473D91" w:rsidP="00E46C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7FC66" w14:textId="415E7A6F" w:rsidR="00473D91" w:rsidRDefault="00473D91" w:rsidP="00ED2E5E">
            <w:pPr>
              <w:pStyle w:val="TAL"/>
              <w:rPr>
                <w:sz w:val="16"/>
                <w:szCs w:val="16"/>
              </w:rPr>
            </w:pPr>
            <w:r>
              <w:rPr>
                <w:sz w:val="16"/>
                <w:szCs w:val="16"/>
              </w:rPr>
              <w:t xml:space="preserve">The following pCRs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AC838" w14:textId="393DE59F" w:rsidR="00473D91" w:rsidRDefault="00473D91" w:rsidP="00473D91">
            <w:pPr>
              <w:pStyle w:val="TAC"/>
              <w:rPr>
                <w:sz w:val="16"/>
                <w:szCs w:val="16"/>
              </w:rPr>
            </w:pPr>
            <w:r>
              <w:rPr>
                <w:sz w:val="16"/>
                <w:szCs w:val="16"/>
              </w:rPr>
              <w:t>1.1.0</w:t>
            </w:r>
          </w:p>
        </w:tc>
      </w:tr>
      <w:tr w:rsidR="004F25A8" w:rsidRPr="0090769B" w14:paraId="1284A071" w14:textId="77777777" w:rsidTr="004F25A8">
        <w:tc>
          <w:tcPr>
            <w:tcW w:w="800" w:type="dxa"/>
            <w:tcBorders>
              <w:top w:val="single" w:sz="6" w:space="0" w:color="auto"/>
              <w:left w:val="single" w:sz="6" w:space="0" w:color="auto"/>
              <w:bottom w:val="single" w:sz="6" w:space="0" w:color="auto"/>
              <w:right w:val="single" w:sz="6" w:space="0" w:color="auto"/>
            </w:tcBorders>
            <w:shd w:val="solid" w:color="FFFFFF" w:fill="auto"/>
          </w:tcPr>
          <w:p w14:paraId="3F0C5957" w14:textId="77777777" w:rsidR="004F25A8" w:rsidRDefault="004F25A8" w:rsidP="00130A6E">
            <w:pPr>
              <w:pStyle w:val="TAC"/>
              <w:rPr>
                <w:sz w:val="16"/>
                <w:szCs w:val="16"/>
              </w:rPr>
            </w:pPr>
            <w:r>
              <w:rPr>
                <w:sz w:val="16"/>
                <w:szCs w:val="16"/>
              </w:rPr>
              <w:t>2021-10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C3898" w14:textId="77777777" w:rsidR="004F25A8" w:rsidRDefault="004F25A8" w:rsidP="00130A6E">
            <w:pPr>
              <w:pStyle w:val="TAC"/>
              <w:rPr>
                <w:sz w:val="16"/>
                <w:szCs w:val="16"/>
              </w:rPr>
            </w:pPr>
            <w:r>
              <w:rPr>
                <w:sz w:val="16"/>
                <w:szCs w:val="16"/>
              </w:rPr>
              <w:t>CT4#106e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A3FED4" w14:textId="77777777" w:rsidR="004F25A8" w:rsidRDefault="004F25A8" w:rsidP="00130A6E">
            <w:pPr>
              <w:pStyle w:val="TAC"/>
              <w:rPr>
                <w:sz w:val="16"/>
                <w:szCs w:val="16"/>
              </w:rPr>
            </w:pPr>
            <w:r>
              <w:rPr>
                <w:sz w:val="16"/>
                <w:szCs w:val="16"/>
              </w:rPr>
              <w:t>C4-315511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DC2A" w14:textId="77777777" w:rsidR="004F25A8" w:rsidRPr="0090769B" w:rsidRDefault="004F25A8" w:rsidP="00130A6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063B" w14:textId="77777777" w:rsidR="004F25A8" w:rsidRPr="0090769B" w:rsidRDefault="004F25A8" w:rsidP="00130A6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F081" w14:textId="77777777" w:rsidR="004F25A8" w:rsidRPr="0090769B" w:rsidRDefault="004F25A8" w:rsidP="00130A6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8746E" w14:textId="77777777" w:rsidR="004F25A8" w:rsidRDefault="004F25A8" w:rsidP="00130A6E">
            <w:pPr>
              <w:pStyle w:val="TAL"/>
              <w:rPr>
                <w:sz w:val="16"/>
                <w:szCs w:val="16"/>
              </w:rPr>
            </w:pPr>
            <w:r>
              <w:rPr>
                <w:sz w:val="16"/>
                <w:szCs w:val="16"/>
              </w:rPr>
              <w:t xml:space="preserve">The following pCRs were implemented: </w:t>
            </w:r>
            <w:r w:rsidRPr="00161403">
              <w:rPr>
                <w:sz w:val="16"/>
                <w:szCs w:val="16"/>
              </w:rPr>
              <w:t>C4-215343</w:t>
            </w:r>
            <w:r>
              <w:rPr>
                <w:sz w:val="16"/>
                <w:szCs w:val="16"/>
              </w:rPr>
              <w:t xml:space="preserve">, </w:t>
            </w:r>
            <w:r w:rsidRPr="00161403">
              <w:rPr>
                <w:sz w:val="16"/>
                <w:szCs w:val="16"/>
              </w:rPr>
              <w:t>C4-215499</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78BA2" w14:textId="77777777" w:rsidR="004F25A8" w:rsidRDefault="004F25A8" w:rsidP="00130A6E">
            <w:pPr>
              <w:pStyle w:val="TAC"/>
              <w:rPr>
                <w:sz w:val="16"/>
                <w:szCs w:val="16"/>
              </w:rPr>
            </w:pPr>
            <w:r>
              <w:rPr>
                <w:sz w:val="16"/>
                <w:szCs w:val="16"/>
              </w:rPr>
              <w:t>1.2.0</w:t>
            </w: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BDD39" w14:textId="77777777" w:rsidR="008E116C" w:rsidRDefault="008E116C">
      <w:r>
        <w:separator/>
      </w:r>
    </w:p>
  </w:endnote>
  <w:endnote w:type="continuationSeparator" w:id="0">
    <w:p w14:paraId="658E0E40" w14:textId="77777777" w:rsidR="008E116C" w:rsidRDefault="008E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2B90" w14:textId="77777777"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58B08" w14:textId="77777777" w:rsidR="008E116C" w:rsidRDefault="008E116C">
      <w:r>
        <w:separator/>
      </w:r>
    </w:p>
  </w:footnote>
  <w:footnote w:type="continuationSeparator" w:id="0">
    <w:p w14:paraId="49D723CA" w14:textId="77777777" w:rsidR="008E116C" w:rsidRDefault="008E1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F46A" w14:textId="3103370F"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3342">
      <w:rPr>
        <w:rFonts w:ascii="Arial" w:hAnsi="Arial" w:cs="Arial"/>
        <w:b/>
        <w:noProof/>
        <w:sz w:val="18"/>
        <w:szCs w:val="18"/>
      </w:rPr>
      <w:t>3GPP TR 29.941 V1.2.0 (2021-10)</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3342">
      <w:rPr>
        <w:rFonts w:ascii="Arial" w:hAnsi="Arial" w:cs="Arial"/>
        <w:b/>
        <w:noProof/>
        <w:sz w:val="18"/>
        <w:szCs w:val="18"/>
      </w:rPr>
      <w:t>35</w:t>
    </w:r>
    <w:r>
      <w:rPr>
        <w:rFonts w:ascii="Arial" w:hAnsi="Arial" w:cs="Arial"/>
        <w:b/>
        <w:sz w:val="18"/>
        <w:szCs w:val="18"/>
      </w:rPr>
      <w:fldChar w:fldCharType="end"/>
    </w:r>
  </w:p>
  <w:p w14:paraId="5157348C" w14:textId="0E1852D7"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3342">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473B6"/>
    <w:rsid w:val="0025491F"/>
    <w:rsid w:val="002675F0"/>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462D"/>
    <w:rsid w:val="003765B8"/>
    <w:rsid w:val="00395159"/>
    <w:rsid w:val="003B5B50"/>
    <w:rsid w:val="003C3971"/>
    <w:rsid w:val="003D3342"/>
    <w:rsid w:val="003D5EF0"/>
    <w:rsid w:val="003F018F"/>
    <w:rsid w:val="00406506"/>
    <w:rsid w:val="00407C32"/>
    <w:rsid w:val="00414B60"/>
    <w:rsid w:val="00415499"/>
    <w:rsid w:val="00420008"/>
    <w:rsid w:val="00423334"/>
    <w:rsid w:val="004345EC"/>
    <w:rsid w:val="004378CA"/>
    <w:rsid w:val="004519CC"/>
    <w:rsid w:val="00465515"/>
    <w:rsid w:val="00473D91"/>
    <w:rsid w:val="00474DE9"/>
    <w:rsid w:val="004837B1"/>
    <w:rsid w:val="00483FAF"/>
    <w:rsid w:val="00495D4A"/>
    <w:rsid w:val="004B49DC"/>
    <w:rsid w:val="004C7094"/>
    <w:rsid w:val="004D14D0"/>
    <w:rsid w:val="004D1624"/>
    <w:rsid w:val="004D3578"/>
    <w:rsid w:val="004E213A"/>
    <w:rsid w:val="004F0988"/>
    <w:rsid w:val="004F25A8"/>
    <w:rsid w:val="004F3340"/>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602AEA"/>
    <w:rsid w:val="0061098A"/>
    <w:rsid w:val="00614FDF"/>
    <w:rsid w:val="00616B14"/>
    <w:rsid w:val="0063543D"/>
    <w:rsid w:val="006401A9"/>
    <w:rsid w:val="00643519"/>
    <w:rsid w:val="00647114"/>
    <w:rsid w:val="00653BCA"/>
    <w:rsid w:val="00663861"/>
    <w:rsid w:val="006732E8"/>
    <w:rsid w:val="006925FF"/>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F4A"/>
    <w:rsid w:val="008028A4"/>
    <w:rsid w:val="00812803"/>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81153"/>
    <w:rsid w:val="009B0693"/>
    <w:rsid w:val="009B2D5F"/>
    <w:rsid w:val="009D2C04"/>
    <w:rsid w:val="009D6D95"/>
    <w:rsid w:val="009E3063"/>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3F2F"/>
    <w:rsid w:val="00AD3F33"/>
    <w:rsid w:val="00AE4323"/>
    <w:rsid w:val="00AE65E2"/>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72833"/>
    <w:rsid w:val="00C74B32"/>
    <w:rsid w:val="00C80A8D"/>
    <w:rsid w:val="00C80F1D"/>
    <w:rsid w:val="00C85377"/>
    <w:rsid w:val="00C9294F"/>
    <w:rsid w:val="00C93F40"/>
    <w:rsid w:val="00CA3D0C"/>
    <w:rsid w:val="00CB649D"/>
    <w:rsid w:val="00CC2193"/>
    <w:rsid w:val="00CC4AD1"/>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35D3"/>
    <w:rsid w:val="00F81FB1"/>
    <w:rsid w:val="00F83636"/>
    <w:rsid w:val="00F9008D"/>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1C359-B361-4EEC-BDEE-3BB8F89A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35</Pages>
  <Words>13363</Words>
  <Characters>76170</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2021-09-03T07:12:00Z</dcterms:created>
  <dcterms:modified xsi:type="dcterms:W3CDTF">2021-10-20T06:54:00Z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1634712813</vt:lpwstr>
  </property>
</Properties>
</file>