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306B3EA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ins w:id="4" w:author="Qualcomm - Waqar Zia - Rapporteur" w:date="2021-08-31T09:24:00Z">
              <w:r w:rsidR="00497680">
                <w:t>3</w:t>
              </w:r>
            </w:ins>
            <w:del w:id="5" w:author="Qualcomm - Waqar Zia - Rapporteur" w:date="2021-08-31T09:24:00Z">
              <w:r w:rsidR="005F6FC3" w:rsidDel="00497680">
                <w:delText>2</w:delText>
              </w:r>
            </w:del>
            <w:r w:rsidRPr="00806F1B">
              <w:t>.</w:t>
            </w:r>
            <w:bookmarkEnd w:id="3"/>
            <w:r w:rsidR="00832D32" w:rsidRPr="00806F1B">
              <w:t>0</w:t>
            </w:r>
            <w:r w:rsidRPr="00806F1B">
              <w:t xml:space="preserve"> </w:t>
            </w:r>
            <w:r w:rsidRPr="00806F1B">
              <w:rPr>
                <w:sz w:val="32"/>
              </w:rPr>
              <w:t>(</w:t>
            </w:r>
            <w:bookmarkStart w:id="6" w:name="issueDate"/>
            <w:r w:rsidR="00832D32" w:rsidRPr="00806F1B">
              <w:rPr>
                <w:sz w:val="32"/>
              </w:rPr>
              <w:t>2021</w:t>
            </w:r>
            <w:r w:rsidRPr="00806F1B">
              <w:rPr>
                <w:sz w:val="32"/>
              </w:rPr>
              <w:t>-</w:t>
            </w:r>
            <w:bookmarkEnd w:id="6"/>
            <w:r w:rsidR="00832D32" w:rsidRPr="00806F1B">
              <w:rPr>
                <w:sz w:val="32"/>
              </w:rPr>
              <w:t>0</w:t>
            </w:r>
            <w:ins w:id="7" w:author="Qualcomm - Waqar Zia - Rapporteur" w:date="2021-08-31T09:24:00Z">
              <w:r w:rsidR="00497680">
                <w:rPr>
                  <w:sz w:val="32"/>
                </w:rPr>
                <w:t>8</w:t>
              </w:r>
            </w:ins>
            <w:del w:id="8" w:author="Qualcomm - Waqar Zia - Rapporteur" w:date="2021-08-31T09:24:00Z">
              <w:r w:rsidR="00003FA9" w:rsidDel="00497680">
                <w:rPr>
                  <w:sz w:val="32"/>
                </w:rPr>
                <w:delText>5</w:delText>
              </w:r>
            </w:del>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9" w:name="spectype2"/>
            <w:r w:rsidRPr="00806F1B">
              <w:t>Specification</w:t>
            </w:r>
            <w:bookmarkEnd w:id="9"/>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0"/>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17</w:t>
            </w:r>
            <w:bookmarkEnd w:id="11"/>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827A1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2" o:title="5G-logo_175px"/>
                </v:shape>
              </w:pict>
            </w:r>
          </w:p>
        </w:tc>
        <w:tc>
          <w:tcPr>
            <w:tcW w:w="5540" w:type="dxa"/>
            <w:shd w:val="clear" w:color="auto" w:fill="auto"/>
          </w:tcPr>
          <w:p w14:paraId="083124E4" w14:textId="417ADFE9" w:rsidR="006D4199" w:rsidRPr="00806F1B" w:rsidRDefault="00827A10" w:rsidP="006D4199">
            <w:pPr>
              <w:jc w:val="right"/>
            </w:pPr>
            <w:bookmarkStart w:id="12" w:name="logos"/>
            <w:r>
              <w:pict w14:anchorId="4156FED4">
                <v:shape id="_x0000_i1026" type="#_x0000_t75" style="width:127.8pt;height:74.4pt">
                  <v:imagedata r:id="rId13" o:title="3GPP-logo_web"/>
                </v:shape>
              </w:pict>
            </w:r>
            <w:bookmarkEnd w:id="12"/>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4"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7" w:name="copyrightaddon"/>
            <w:bookmarkEnd w:id="17"/>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74CD0D6" w14:textId="77777777" w:rsidR="00E16509" w:rsidRDefault="00E16509" w:rsidP="00133525"/>
        </w:tc>
      </w:tr>
      <w:bookmarkEnd w:id="14"/>
    </w:tbl>
    <w:p w14:paraId="62AF3D68" w14:textId="77777777" w:rsidR="00080512" w:rsidRPr="004D3578" w:rsidRDefault="00080512">
      <w:pPr>
        <w:pStyle w:val="TT"/>
      </w:pPr>
      <w:r w:rsidRPr="004D3578">
        <w:br w:type="page"/>
      </w:r>
      <w:bookmarkStart w:id="18" w:name="tableOfContents"/>
      <w:bookmarkEnd w:id="18"/>
      <w:r w:rsidRPr="004D3578">
        <w:lastRenderedPageBreak/>
        <w:t>Contents</w:t>
      </w:r>
    </w:p>
    <w:p w14:paraId="36CEDD28" w14:textId="59820FAD" w:rsidR="002F279E" w:rsidRDefault="002F279E">
      <w:pPr>
        <w:pStyle w:val="TOC1"/>
        <w:rPr>
          <w:ins w:id="19" w:author="Qualcomm - Waqar Zia - Rapporteur" w:date="2021-09-01T09:40:00Z"/>
          <w:rFonts w:asciiTheme="minorHAnsi" w:eastAsiaTheme="minorEastAsia" w:hAnsiTheme="minorHAnsi" w:cstheme="minorBidi"/>
          <w:szCs w:val="22"/>
          <w:lang w:val="en-US"/>
        </w:rPr>
      </w:pPr>
      <w:ins w:id="20" w:author="Qualcomm - Waqar Zia - Rapporteur" w:date="2021-09-01T09:40:00Z">
        <w:r>
          <w:fldChar w:fldCharType="begin"/>
        </w:r>
        <w:r>
          <w:instrText xml:space="preserve"> TOC \o "1-7" </w:instrText>
        </w:r>
      </w:ins>
      <w:r>
        <w:fldChar w:fldCharType="separate"/>
      </w:r>
      <w:ins w:id="21" w:author="Qualcomm - Waqar Zia - Rapporteur" w:date="2021-09-01T09:40:00Z">
        <w:r>
          <w:t>Foreword</w:t>
        </w:r>
        <w:r>
          <w:tab/>
        </w:r>
        <w:r>
          <w:fldChar w:fldCharType="begin"/>
        </w:r>
        <w:r>
          <w:instrText xml:space="preserve"> PAGEREF _Toc81381625 \h </w:instrText>
        </w:r>
      </w:ins>
      <w:r>
        <w:fldChar w:fldCharType="separate"/>
      </w:r>
      <w:ins w:id="22" w:author="Qualcomm - Waqar Zia - Rapporteur" w:date="2021-09-01T09:40:00Z">
        <w:r>
          <w:t>6</w:t>
        </w:r>
        <w:r>
          <w:fldChar w:fldCharType="end"/>
        </w:r>
      </w:ins>
    </w:p>
    <w:p w14:paraId="39070AAB" w14:textId="5A21115A" w:rsidR="002F279E" w:rsidRDefault="002F279E">
      <w:pPr>
        <w:pStyle w:val="TOC1"/>
        <w:rPr>
          <w:ins w:id="23" w:author="Qualcomm - Waqar Zia - Rapporteur" w:date="2021-09-01T09:40:00Z"/>
          <w:rFonts w:asciiTheme="minorHAnsi" w:eastAsiaTheme="minorEastAsia" w:hAnsiTheme="minorHAnsi" w:cstheme="minorBidi"/>
          <w:szCs w:val="22"/>
          <w:lang w:val="en-US"/>
        </w:rPr>
      </w:pPr>
      <w:ins w:id="24" w:author="Qualcomm - Waqar Zia - Rapporteur" w:date="2021-09-01T09:40:00Z">
        <w:r>
          <w:t>1</w:t>
        </w:r>
        <w:r>
          <w:rPr>
            <w:rFonts w:asciiTheme="minorHAnsi" w:eastAsiaTheme="minorEastAsia" w:hAnsiTheme="minorHAnsi" w:cstheme="minorBidi"/>
            <w:szCs w:val="22"/>
            <w:lang w:val="en-US"/>
          </w:rPr>
          <w:tab/>
        </w:r>
        <w:r>
          <w:t>Scope</w:t>
        </w:r>
        <w:r>
          <w:tab/>
        </w:r>
        <w:r>
          <w:fldChar w:fldCharType="begin"/>
        </w:r>
        <w:r>
          <w:instrText xml:space="preserve"> PAGEREF _Toc81381626 \h </w:instrText>
        </w:r>
      </w:ins>
      <w:r>
        <w:fldChar w:fldCharType="separate"/>
      </w:r>
      <w:ins w:id="25" w:author="Qualcomm - Waqar Zia - Rapporteur" w:date="2021-09-01T09:40:00Z">
        <w:r>
          <w:t>8</w:t>
        </w:r>
        <w:r>
          <w:fldChar w:fldCharType="end"/>
        </w:r>
      </w:ins>
    </w:p>
    <w:p w14:paraId="5E31125E" w14:textId="6AFA693F" w:rsidR="002F279E" w:rsidRDefault="002F279E">
      <w:pPr>
        <w:pStyle w:val="TOC1"/>
        <w:rPr>
          <w:ins w:id="26" w:author="Qualcomm - Waqar Zia - Rapporteur" w:date="2021-09-01T09:40:00Z"/>
          <w:rFonts w:asciiTheme="minorHAnsi" w:eastAsiaTheme="minorEastAsia" w:hAnsiTheme="minorHAnsi" w:cstheme="minorBidi"/>
          <w:szCs w:val="22"/>
          <w:lang w:val="en-US"/>
        </w:rPr>
      </w:pPr>
      <w:ins w:id="27" w:author="Qualcomm - Waqar Zia - Rapporteur" w:date="2021-09-01T09:40:00Z">
        <w:r>
          <w:t>2</w:t>
        </w:r>
        <w:r>
          <w:rPr>
            <w:rFonts w:asciiTheme="minorHAnsi" w:eastAsiaTheme="minorEastAsia" w:hAnsiTheme="minorHAnsi" w:cstheme="minorBidi"/>
            <w:szCs w:val="22"/>
            <w:lang w:val="en-US"/>
          </w:rPr>
          <w:tab/>
        </w:r>
        <w:r>
          <w:t>References</w:t>
        </w:r>
        <w:r>
          <w:tab/>
        </w:r>
        <w:r>
          <w:fldChar w:fldCharType="begin"/>
        </w:r>
        <w:r>
          <w:instrText xml:space="preserve"> PAGEREF _Toc81381627 \h </w:instrText>
        </w:r>
      </w:ins>
      <w:r>
        <w:fldChar w:fldCharType="separate"/>
      </w:r>
      <w:ins w:id="28" w:author="Qualcomm - Waqar Zia - Rapporteur" w:date="2021-09-01T09:40:00Z">
        <w:r>
          <w:t>8</w:t>
        </w:r>
        <w:r>
          <w:fldChar w:fldCharType="end"/>
        </w:r>
      </w:ins>
    </w:p>
    <w:p w14:paraId="1B9A8E98" w14:textId="691DFEBA" w:rsidR="002F279E" w:rsidRDefault="002F279E">
      <w:pPr>
        <w:pStyle w:val="TOC1"/>
        <w:rPr>
          <w:ins w:id="29" w:author="Qualcomm - Waqar Zia - Rapporteur" w:date="2021-09-01T09:40:00Z"/>
          <w:rFonts w:asciiTheme="minorHAnsi" w:eastAsiaTheme="minorEastAsia" w:hAnsiTheme="minorHAnsi" w:cstheme="minorBidi"/>
          <w:szCs w:val="22"/>
          <w:lang w:val="en-US"/>
        </w:rPr>
      </w:pPr>
      <w:ins w:id="30" w:author="Qualcomm - Waqar Zia - Rapporteur" w:date="2021-09-01T09:4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_Toc81381628 \h </w:instrText>
        </w:r>
      </w:ins>
      <w:r>
        <w:fldChar w:fldCharType="separate"/>
      </w:r>
      <w:ins w:id="31" w:author="Qualcomm - Waqar Zia - Rapporteur" w:date="2021-09-01T09:40:00Z">
        <w:r>
          <w:t>9</w:t>
        </w:r>
        <w:r>
          <w:fldChar w:fldCharType="end"/>
        </w:r>
      </w:ins>
    </w:p>
    <w:p w14:paraId="135D2D05" w14:textId="4A8E6CC1" w:rsidR="002F279E" w:rsidRDefault="002F279E">
      <w:pPr>
        <w:pStyle w:val="TOC2"/>
        <w:rPr>
          <w:ins w:id="32" w:author="Qualcomm - Waqar Zia - Rapporteur" w:date="2021-09-01T09:40:00Z"/>
          <w:rFonts w:asciiTheme="minorHAnsi" w:eastAsiaTheme="minorEastAsia" w:hAnsiTheme="minorHAnsi" w:cstheme="minorBidi"/>
          <w:sz w:val="22"/>
          <w:szCs w:val="22"/>
          <w:lang w:val="en-US"/>
        </w:rPr>
      </w:pPr>
      <w:ins w:id="33" w:author="Qualcomm - Waqar Zia - Rapporteur" w:date="2021-09-01T09:40:00Z">
        <w:r>
          <w:t>3.1</w:t>
        </w:r>
        <w:r>
          <w:rPr>
            <w:rFonts w:asciiTheme="minorHAnsi" w:eastAsiaTheme="minorEastAsia" w:hAnsiTheme="minorHAnsi" w:cstheme="minorBidi"/>
            <w:sz w:val="22"/>
            <w:szCs w:val="22"/>
            <w:lang w:val="en-US"/>
          </w:rPr>
          <w:tab/>
        </w:r>
        <w:r>
          <w:t>Terms</w:t>
        </w:r>
        <w:r>
          <w:tab/>
        </w:r>
        <w:r>
          <w:fldChar w:fldCharType="begin"/>
        </w:r>
        <w:r>
          <w:instrText xml:space="preserve"> PAGEREF _Toc81381629 \h </w:instrText>
        </w:r>
      </w:ins>
      <w:r>
        <w:fldChar w:fldCharType="separate"/>
      </w:r>
      <w:ins w:id="34" w:author="Qualcomm - Waqar Zia - Rapporteur" w:date="2021-09-01T09:40:00Z">
        <w:r>
          <w:t>9</w:t>
        </w:r>
        <w:r>
          <w:fldChar w:fldCharType="end"/>
        </w:r>
      </w:ins>
    </w:p>
    <w:p w14:paraId="7894DD73" w14:textId="28DC339A" w:rsidR="002F279E" w:rsidRDefault="002F279E">
      <w:pPr>
        <w:pStyle w:val="TOC2"/>
        <w:rPr>
          <w:ins w:id="35" w:author="Qualcomm - Waqar Zia - Rapporteur" w:date="2021-09-01T09:40:00Z"/>
          <w:rFonts w:asciiTheme="minorHAnsi" w:eastAsiaTheme="minorEastAsia" w:hAnsiTheme="minorHAnsi" w:cstheme="minorBidi"/>
          <w:sz w:val="22"/>
          <w:szCs w:val="22"/>
          <w:lang w:val="en-US"/>
        </w:rPr>
      </w:pPr>
      <w:ins w:id="36" w:author="Qualcomm - Waqar Zia - Rapporteur" w:date="2021-09-01T09:4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_Toc81381630 \h </w:instrText>
        </w:r>
      </w:ins>
      <w:r>
        <w:fldChar w:fldCharType="separate"/>
      </w:r>
      <w:ins w:id="37" w:author="Qualcomm - Waqar Zia - Rapporteur" w:date="2021-09-01T09:40:00Z">
        <w:r>
          <w:t>9</w:t>
        </w:r>
        <w:r>
          <w:fldChar w:fldCharType="end"/>
        </w:r>
      </w:ins>
    </w:p>
    <w:p w14:paraId="02006D4E" w14:textId="2A60AD1D" w:rsidR="002F279E" w:rsidRDefault="002F279E">
      <w:pPr>
        <w:pStyle w:val="TOC2"/>
        <w:rPr>
          <w:ins w:id="38" w:author="Qualcomm - Waqar Zia - Rapporteur" w:date="2021-09-01T09:40:00Z"/>
          <w:rFonts w:asciiTheme="minorHAnsi" w:eastAsiaTheme="minorEastAsia" w:hAnsiTheme="minorHAnsi" w:cstheme="minorBidi"/>
          <w:sz w:val="22"/>
          <w:szCs w:val="22"/>
          <w:lang w:val="en-US"/>
        </w:rPr>
      </w:pPr>
      <w:ins w:id="39" w:author="Qualcomm - Waqar Zia - Rapporteur" w:date="2021-09-01T09:4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_Toc81381631 \h </w:instrText>
        </w:r>
      </w:ins>
      <w:r>
        <w:fldChar w:fldCharType="separate"/>
      </w:r>
      <w:ins w:id="40" w:author="Qualcomm - Waqar Zia - Rapporteur" w:date="2021-09-01T09:40:00Z">
        <w:r>
          <w:t>9</w:t>
        </w:r>
        <w:r>
          <w:fldChar w:fldCharType="end"/>
        </w:r>
      </w:ins>
    </w:p>
    <w:p w14:paraId="656E0BCC" w14:textId="0785F745" w:rsidR="002F279E" w:rsidRDefault="002F279E">
      <w:pPr>
        <w:pStyle w:val="TOC1"/>
        <w:rPr>
          <w:ins w:id="41" w:author="Qualcomm - Waqar Zia - Rapporteur" w:date="2021-09-01T09:40:00Z"/>
          <w:rFonts w:asciiTheme="minorHAnsi" w:eastAsiaTheme="minorEastAsia" w:hAnsiTheme="minorHAnsi" w:cstheme="minorBidi"/>
          <w:szCs w:val="22"/>
          <w:lang w:val="en-US"/>
        </w:rPr>
      </w:pPr>
      <w:ins w:id="42" w:author="Qualcomm - Waqar Zia - Rapporteur" w:date="2021-09-01T09:40:00Z">
        <w:r>
          <w:t>4</w:t>
        </w:r>
        <w:r>
          <w:rPr>
            <w:rFonts w:asciiTheme="minorHAnsi" w:eastAsiaTheme="minorEastAsia" w:hAnsiTheme="minorHAnsi" w:cstheme="minorBidi"/>
            <w:szCs w:val="22"/>
            <w:lang w:val="en-US"/>
          </w:rPr>
          <w:tab/>
        </w:r>
        <w:r>
          <w:t>Overview</w:t>
        </w:r>
        <w:r>
          <w:tab/>
        </w:r>
        <w:r>
          <w:fldChar w:fldCharType="begin"/>
        </w:r>
        <w:r>
          <w:instrText xml:space="preserve"> PAGEREF _Toc81381632 \h </w:instrText>
        </w:r>
      </w:ins>
      <w:r>
        <w:fldChar w:fldCharType="separate"/>
      </w:r>
      <w:ins w:id="43" w:author="Qualcomm - Waqar Zia - Rapporteur" w:date="2021-09-01T09:40:00Z">
        <w:r>
          <w:t>9</w:t>
        </w:r>
        <w:r>
          <w:fldChar w:fldCharType="end"/>
        </w:r>
      </w:ins>
    </w:p>
    <w:p w14:paraId="49C76F5F" w14:textId="39535520" w:rsidR="002F279E" w:rsidRDefault="002F279E">
      <w:pPr>
        <w:pStyle w:val="TOC2"/>
        <w:rPr>
          <w:ins w:id="44" w:author="Qualcomm - Waqar Zia - Rapporteur" w:date="2021-09-01T09:40:00Z"/>
          <w:rFonts w:asciiTheme="minorHAnsi" w:eastAsiaTheme="minorEastAsia" w:hAnsiTheme="minorHAnsi" w:cstheme="minorBidi"/>
          <w:sz w:val="22"/>
          <w:szCs w:val="22"/>
          <w:lang w:val="en-US"/>
        </w:rPr>
      </w:pPr>
      <w:ins w:id="45" w:author="Qualcomm - Waqar Zia - Rapporteur" w:date="2021-09-01T09:40: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_Toc81381633 \h </w:instrText>
        </w:r>
      </w:ins>
      <w:r>
        <w:fldChar w:fldCharType="separate"/>
      </w:r>
      <w:ins w:id="46" w:author="Qualcomm - Waqar Zia - Rapporteur" w:date="2021-09-01T09:40:00Z">
        <w:r>
          <w:t>9</w:t>
        </w:r>
        <w:r>
          <w:fldChar w:fldCharType="end"/>
        </w:r>
      </w:ins>
    </w:p>
    <w:p w14:paraId="03086D53" w14:textId="0BD861CC" w:rsidR="002F279E" w:rsidRDefault="002F279E">
      <w:pPr>
        <w:pStyle w:val="TOC1"/>
        <w:rPr>
          <w:ins w:id="47" w:author="Qualcomm - Waqar Zia - Rapporteur" w:date="2021-09-01T09:40:00Z"/>
          <w:rFonts w:asciiTheme="minorHAnsi" w:eastAsiaTheme="minorEastAsia" w:hAnsiTheme="minorHAnsi" w:cstheme="minorBidi"/>
          <w:szCs w:val="22"/>
          <w:lang w:val="en-US"/>
        </w:rPr>
      </w:pPr>
      <w:ins w:id="48" w:author="Qualcomm - Waqar Zia - Rapporteur" w:date="2021-09-01T09:40:00Z">
        <w:r>
          <w:t>5</w:t>
        </w:r>
        <w:r>
          <w:rPr>
            <w:rFonts w:asciiTheme="minorHAnsi" w:eastAsiaTheme="minorEastAsia" w:hAnsiTheme="minorHAnsi" w:cstheme="minorBidi"/>
            <w:szCs w:val="22"/>
            <w:lang w:val="en-US"/>
          </w:rPr>
          <w:tab/>
        </w:r>
        <w:r>
          <w:t>Services offered by the UAS-NF</w:t>
        </w:r>
        <w:r>
          <w:tab/>
        </w:r>
        <w:r>
          <w:fldChar w:fldCharType="begin"/>
        </w:r>
        <w:r>
          <w:instrText xml:space="preserve"> PAGEREF _Toc81381634 \h </w:instrText>
        </w:r>
      </w:ins>
      <w:r>
        <w:fldChar w:fldCharType="separate"/>
      </w:r>
      <w:ins w:id="49" w:author="Qualcomm - Waqar Zia - Rapporteur" w:date="2021-09-01T09:40:00Z">
        <w:r>
          <w:t>10</w:t>
        </w:r>
        <w:r>
          <w:fldChar w:fldCharType="end"/>
        </w:r>
      </w:ins>
    </w:p>
    <w:p w14:paraId="7556CC83" w14:textId="68F53FFE" w:rsidR="002F279E" w:rsidRDefault="002F279E">
      <w:pPr>
        <w:pStyle w:val="TOC2"/>
        <w:rPr>
          <w:ins w:id="50" w:author="Qualcomm - Waqar Zia - Rapporteur" w:date="2021-09-01T09:40:00Z"/>
          <w:rFonts w:asciiTheme="minorHAnsi" w:eastAsiaTheme="minorEastAsia" w:hAnsiTheme="minorHAnsi" w:cstheme="minorBidi"/>
          <w:sz w:val="22"/>
          <w:szCs w:val="22"/>
          <w:lang w:val="en-US"/>
        </w:rPr>
      </w:pPr>
      <w:ins w:id="51" w:author="Qualcomm - Waqar Zia - Rapporteur" w:date="2021-09-01T09:40: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_Toc81381635 \h </w:instrText>
        </w:r>
      </w:ins>
      <w:r>
        <w:fldChar w:fldCharType="separate"/>
      </w:r>
      <w:ins w:id="52" w:author="Qualcomm - Waqar Zia - Rapporteur" w:date="2021-09-01T09:40:00Z">
        <w:r>
          <w:t>10</w:t>
        </w:r>
        <w:r>
          <w:fldChar w:fldCharType="end"/>
        </w:r>
      </w:ins>
    </w:p>
    <w:p w14:paraId="1DF0A2BF" w14:textId="6EF20755" w:rsidR="002F279E" w:rsidRDefault="002F279E">
      <w:pPr>
        <w:pStyle w:val="TOC2"/>
        <w:rPr>
          <w:ins w:id="53" w:author="Qualcomm - Waqar Zia - Rapporteur" w:date="2021-09-01T09:40:00Z"/>
          <w:rFonts w:asciiTheme="minorHAnsi" w:eastAsiaTheme="minorEastAsia" w:hAnsiTheme="minorHAnsi" w:cstheme="minorBidi"/>
          <w:sz w:val="22"/>
          <w:szCs w:val="22"/>
          <w:lang w:val="en-US"/>
        </w:rPr>
      </w:pPr>
      <w:ins w:id="54" w:author="Qualcomm - Waqar Zia - Rapporteur" w:date="2021-09-01T09:40:00Z">
        <w:r>
          <w:t>5.2</w:t>
        </w:r>
        <w:r>
          <w:rPr>
            <w:rFonts w:asciiTheme="minorHAnsi" w:eastAsiaTheme="minorEastAsia" w:hAnsiTheme="minorHAnsi" w:cstheme="minorBidi"/>
            <w:sz w:val="22"/>
            <w:szCs w:val="22"/>
            <w:lang w:val="en-US"/>
          </w:rPr>
          <w:tab/>
        </w:r>
        <w:r>
          <w:t>Nnef_Auth Service</w:t>
        </w:r>
        <w:r>
          <w:tab/>
        </w:r>
        <w:r>
          <w:fldChar w:fldCharType="begin"/>
        </w:r>
        <w:r>
          <w:instrText xml:space="preserve"> PAGEREF _Toc81381636 \h </w:instrText>
        </w:r>
      </w:ins>
      <w:r>
        <w:fldChar w:fldCharType="separate"/>
      </w:r>
      <w:ins w:id="55" w:author="Qualcomm - Waqar Zia - Rapporteur" w:date="2021-09-01T09:40:00Z">
        <w:r>
          <w:t>11</w:t>
        </w:r>
        <w:r>
          <w:fldChar w:fldCharType="end"/>
        </w:r>
      </w:ins>
    </w:p>
    <w:p w14:paraId="33A04C2F" w14:textId="50009D8A" w:rsidR="002F279E" w:rsidRDefault="002F279E">
      <w:pPr>
        <w:pStyle w:val="TOC4"/>
        <w:rPr>
          <w:ins w:id="56" w:author="Qualcomm - Waqar Zia - Rapporteur" w:date="2021-09-01T09:40:00Z"/>
          <w:rFonts w:asciiTheme="minorHAnsi" w:eastAsiaTheme="minorEastAsia" w:hAnsiTheme="minorHAnsi" w:cstheme="minorBidi"/>
          <w:sz w:val="22"/>
          <w:szCs w:val="22"/>
          <w:lang w:val="en-US"/>
        </w:rPr>
      </w:pPr>
      <w:ins w:id="57" w:author="Qualcomm - Waqar Zia - Rapporteur" w:date="2021-09-01T09:40:00Z">
        <w:r>
          <w:t>5.2.2.3</w:t>
        </w:r>
        <w:r>
          <w:rPr>
            <w:rFonts w:asciiTheme="minorHAnsi" w:eastAsiaTheme="minorEastAsia" w:hAnsiTheme="minorHAnsi" w:cstheme="minorBidi"/>
            <w:sz w:val="22"/>
            <w:szCs w:val="22"/>
            <w:lang w:val="en-US"/>
          </w:rPr>
          <w:tab/>
        </w:r>
        <w:r>
          <w:t>Reauthentication Notify Service Operation</w:t>
        </w:r>
        <w:r>
          <w:tab/>
        </w:r>
        <w:r>
          <w:fldChar w:fldCharType="begin"/>
        </w:r>
        <w:r>
          <w:instrText xml:space="preserve"> PAGEREF _Toc81381637 \h </w:instrText>
        </w:r>
      </w:ins>
      <w:r>
        <w:fldChar w:fldCharType="separate"/>
      </w:r>
      <w:ins w:id="58" w:author="Qualcomm - Waqar Zia - Rapporteur" w:date="2021-09-01T09:40:00Z">
        <w:r>
          <w:t>13</w:t>
        </w:r>
        <w:r>
          <w:fldChar w:fldCharType="end"/>
        </w:r>
      </w:ins>
    </w:p>
    <w:p w14:paraId="279775E7" w14:textId="41585CEA" w:rsidR="002F279E" w:rsidRDefault="002F279E">
      <w:pPr>
        <w:pStyle w:val="TOC5"/>
        <w:rPr>
          <w:ins w:id="59" w:author="Qualcomm - Waqar Zia - Rapporteur" w:date="2021-09-01T09:40:00Z"/>
          <w:rFonts w:asciiTheme="minorHAnsi" w:eastAsiaTheme="minorEastAsia" w:hAnsiTheme="minorHAnsi" w:cstheme="minorBidi"/>
          <w:sz w:val="22"/>
          <w:szCs w:val="22"/>
          <w:lang w:val="en-US"/>
        </w:rPr>
      </w:pPr>
      <w:ins w:id="60" w:author="Qualcomm - Waqar Zia - Rapporteur" w:date="2021-09-01T09:40: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_Toc81381638 \h </w:instrText>
        </w:r>
      </w:ins>
      <w:r>
        <w:fldChar w:fldCharType="separate"/>
      </w:r>
      <w:ins w:id="61" w:author="Qualcomm - Waqar Zia - Rapporteur" w:date="2021-09-01T09:40:00Z">
        <w:r>
          <w:t>13</w:t>
        </w:r>
        <w:r>
          <w:fldChar w:fldCharType="end"/>
        </w:r>
      </w:ins>
    </w:p>
    <w:p w14:paraId="7892D5B0" w14:textId="5DA8D2EF" w:rsidR="002F279E" w:rsidRDefault="002F279E">
      <w:pPr>
        <w:pStyle w:val="TOC2"/>
        <w:rPr>
          <w:ins w:id="62" w:author="Qualcomm - Waqar Zia - Rapporteur" w:date="2021-09-01T09:40:00Z"/>
          <w:rFonts w:asciiTheme="minorHAnsi" w:eastAsiaTheme="minorEastAsia" w:hAnsiTheme="minorHAnsi" w:cstheme="minorBidi"/>
          <w:sz w:val="22"/>
          <w:szCs w:val="22"/>
          <w:lang w:val="en-US"/>
        </w:rPr>
      </w:pPr>
      <w:ins w:id="63" w:author="Qualcomm - Waqar Zia - Rapporteur" w:date="2021-09-01T09:40:00Z">
        <w:r>
          <w:t>5.3</w:t>
        </w:r>
        <w:r>
          <w:rPr>
            <w:rFonts w:asciiTheme="minorHAnsi" w:eastAsiaTheme="minorEastAsia" w:hAnsiTheme="minorHAnsi" w:cstheme="minorBidi"/>
            <w:sz w:val="22"/>
            <w:szCs w:val="22"/>
            <w:lang w:val="en-US"/>
          </w:rPr>
          <w:tab/>
        </w:r>
        <w:r>
          <w:t>&lt;Service 2 &gt; Service</w:t>
        </w:r>
        <w:r>
          <w:tab/>
        </w:r>
        <w:r>
          <w:fldChar w:fldCharType="begin"/>
        </w:r>
        <w:r>
          <w:instrText xml:space="preserve"> PAGEREF _Toc81381639 \h </w:instrText>
        </w:r>
      </w:ins>
      <w:r>
        <w:fldChar w:fldCharType="separate"/>
      </w:r>
      <w:ins w:id="64" w:author="Qualcomm - Waqar Zia - Rapporteur" w:date="2021-09-01T09:40:00Z">
        <w:r>
          <w:t>14</w:t>
        </w:r>
        <w:r>
          <w:fldChar w:fldCharType="end"/>
        </w:r>
      </w:ins>
    </w:p>
    <w:p w14:paraId="341CB8AD" w14:textId="7E9BAE2C" w:rsidR="002F279E" w:rsidRDefault="002F279E">
      <w:pPr>
        <w:pStyle w:val="TOC1"/>
        <w:rPr>
          <w:ins w:id="65" w:author="Qualcomm - Waqar Zia - Rapporteur" w:date="2021-09-01T09:40:00Z"/>
          <w:rFonts w:asciiTheme="minorHAnsi" w:eastAsiaTheme="minorEastAsia" w:hAnsiTheme="minorHAnsi" w:cstheme="minorBidi"/>
          <w:szCs w:val="22"/>
          <w:lang w:val="en-US"/>
        </w:rPr>
      </w:pPr>
      <w:ins w:id="66" w:author="Qualcomm - Waqar Zia - Rapporteur" w:date="2021-09-01T09:40:00Z">
        <w:r>
          <w:t>6</w:t>
        </w:r>
        <w:r>
          <w:rPr>
            <w:rFonts w:asciiTheme="minorHAnsi" w:eastAsiaTheme="minorEastAsia" w:hAnsiTheme="minorHAnsi" w:cstheme="minorBidi"/>
            <w:szCs w:val="22"/>
            <w:lang w:val="en-US"/>
          </w:rPr>
          <w:tab/>
        </w:r>
        <w:r>
          <w:t>API Definitions</w:t>
        </w:r>
        <w:r>
          <w:tab/>
        </w:r>
        <w:r>
          <w:fldChar w:fldCharType="begin"/>
        </w:r>
        <w:r>
          <w:instrText xml:space="preserve"> PAGEREF _Toc81381640 \h </w:instrText>
        </w:r>
      </w:ins>
      <w:r>
        <w:fldChar w:fldCharType="separate"/>
      </w:r>
      <w:ins w:id="67" w:author="Qualcomm - Waqar Zia - Rapporteur" w:date="2021-09-01T09:40:00Z">
        <w:r>
          <w:t>14</w:t>
        </w:r>
        <w:r>
          <w:fldChar w:fldCharType="end"/>
        </w:r>
      </w:ins>
    </w:p>
    <w:p w14:paraId="4CE58283" w14:textId="746F0888" w:rsidR="002F279E" w:rsidRDefault="002F279E">
      <w:pPr>
        <w:pStyle w:val="TOC2"/>
        <w:rPr>
          <w:ins w:id="68" w:author="Qualcomm - Waqar Zia - Rapporteur" w:date="2021-09-01T09:40:00Z"/>
          <w:rFonts w:asciiTheme="minorHAnsi" w:eastAsiaTheme="minorEastAsia" w:hAnsiTheme="minorHAnsi" w:cstheme="minorBidi"/>
          <w:sz w:val="22"/>
          <w:szCs w:val="22"/>
          <w:lang w:val="en-US"/>
        </w:rPr>
      </w:pPr>
      <w:ins w:id="69" w:author="Qualcomm - Waqar Zia - Rapporteur" w:date="2021-09-01T09:40:00Z">
        <w:r>
          <w:t>6.1</w:t>
        </w:r>
        <w:r>
          <w:rPr>
            <w:rFonts w:asciiTheme="minorHAnsi" w:eastAsiaTheme="minorEastAsia" w:hAnsiTheme="minorHAnsi" w:cstheme="minorBidi"/>
            <w:sz w:val="22"/>
            <w:szCs w:val="22"/>
            <w:lang w:val="en-US"/>
          </w:rPr>
          <w:tab/>
        </w:r>
        <w:r>
          <w:t>Nnef_Auth Service API</w:t>
        </w:r>
        <w:r>
          <w:tab/>
        </w:r>
        <w:r>
          <w:fldChar w:fldCharType="begin"/>
        </w:r>
        <w:r>
          <w:instrText xml:space="preserve"> PAGEREF _Toc81381641 \h </w:instrText>
        </w:r>
      </w:ins>
      <w:r>
        <w:fldChar w:fldCharType="separate"/>
      </w:r>
      <w:ins w:id="70" w:author="Qualcomm - Waqar Zia - Rapporteur" w:date="2021-09-01T09:40:00Z">
        <w:r>
          <w:t>14</w:t>
        </w:r>
        <w:r>
          <w:fldChar w:fldCharType="end"/>
        </w:r>
      </w:ins>
    </w:p>
    <w:p w14:paraId="1BCCC83D" w14:textId="32CE5FA8" w:rsidR="002F279E" w:rsidRDefault="002F279E">
      <w:pPr>
        <w:pStyle w:val="TOC3"/>
        <w:rPr>
          <w:ins w:id="71" w:author="Qualcomm - Waqar Zia - Rapporteur" w:date="2021-09-01T09:40:00Z"/>
          <w:rFonts w:asciiTheme="minorHAnsi" w:eastAsiaTheme="minorEastAsia" w:hAnsiTheme="minorHAnsi" w:cstheme="minorBidi"/>
          <w:sz w:val="22"/>
          <w:szCs w:val="22"/>
          <w:lang w:val="en-US"/>
        </w:rPr>
      </w:pPr>
      <w:ins w:id="72" w:author="Qualcomm - Waqar Zia - Rapporteur" w:date="2021-09-01T09:40: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_Toc81381642 \h </w:instrText>
        </w:r>
      </w:ins>
      <w:r>
        <w:fldChar w:fldCharType="separate"/>
      </w:r>
      <w:ins w:id="73" w:author="Qualcomm - Waqar Zia - Rapporteur" w:date="2021-09-01T09:40:00Z">
        <w:r>
          <w:t>14</w:t>
        </w:r>
        <w:r>
          <w:fldChar w:fldCharType="end"/>
        </w:r>
      </w:ins>
    </w:p>
    <w:p w14:paraId="1A2A8E2D" w14:textId="1585D41D" w:rsidR="002F279E" w:rsidRDefault="002F279E">
      <w:pPr>
        <w:pStyle w:val="TOC3"/>
        <w:rPr>
          <w:ins w:id="74" w:author="Qualcomm - Waqar Zia - Rapporteur" w:date="2021-09-01T09:40:00Z"/>
          <w:rFonts w:asciiTheme="minorHAnsi" w:eastAsiaTheme="minorEastAsia" w:hAnsiTheme="minorHAnsi" w:cstheme="minorBidi"/>
          <w:sz w:val="22"/>
          <w:szCs w:val="22"/>
          <w:lang w:val="en-US"/>
        </w:rPr>
      </w:pPr>
      <w:ins w:id="75" w:author="Qualcomm - Waqar Zia - Rapporteur" w:date="2021-09-01T09:40: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_Toc81381643 \h </w:instrText>
        </w:r>
      </w:ins>
      <w:r>
        <w:fldChar w:fldCharType="separate"/>
      </w:r>
      <w:ins w:id="76" w:author="Qualcomm - Waqar Zia - Rapporteur" w:date="2021-09-01T09:40:00Z">
        <w:r>
          <w:t>14</w:t>
        </w:r>
        <w:r>
          <w:fldChar w:fldCharType="end"/>
        </w:r>
      </w:ins>
    </w:p>
    <w:p w14:paraId="6D9D08CC" w14:textId="101485F7" w:rsidR="002F279E" w:rsidRDefault="002F279E">
      <w:pPr>
        <w:pStyle w:val="TOC4"/>
        <w:rPr>
          <w:ins w:id="77" w:author="Qualcomm - Waqar Zia - Rapporteur" w:date="2021-09-01T09:40:00Z"/>
          <w:rFonts w:asciiTheme="minorHAnsi" w:eastAsiaTheme="minorEastAsia" w:hAnsiTheme="minorHAnsi" w:cstheme="minorBidi"/>
          <w:sz w:val="22"/>
          <w:szCs w:val="22"/>
          <w:lang w:val="en-US"/>
        </w:rPr>
      </w:pPr>
      <w:ins w:id="78" w:author="Qualcomm - Waqar Zia - Rapporteur" w:date="2021-09-01T09:40: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_Toc81381644 \h </w:instrText>
        </w:r>
      </w:ins>
      <w:r>
        <w:fldChar w:fldCharType="separate"/>
      </w:r>
      <w:ins w:id="79" w:author="Qualcomm - Waqar Zia - Rapporteur" w:date="2021-09-01T09:40:00Z">
        <w:r>
          <w:t>14</w:t>
        </w:r>
        <w:r>
          <w:fldChar w:fldCharType="end"/>
        </w:r>
      </w:ins>
    </w:p>
    <w:p w14:paraId="3C6759A5" w14:textId="2CC4B943" w:rsidR="002F279E" w:rsidRDefault="002F279E">
      <w:pPr>
        <w:pStyle w:val="TOC4"/>
        <w:rPr>
          <w:ins w:id="80" w:author="Qualcomm - Waqar Zia - Rapporteur" w:date="2021-09-01T09:40:00Z"/>
          <w:rFonts w:asciiTheme="minorHAnsi" w:eastAsiaTheme="minorEastAsia" w:hAnsiTheme="minorHAnsi" w:cstheme="minorBidi"/>
          <w:sz w:val="22"/>
          <w:szCs w:val="22"/>
          <w:lang w:val="en-US"/>
        </w:rPr>
      </w:pPr>
      <w:ins w:id="81" w:author="Qualcomm - Waqar Zia - Rapporteur" w:date="2021-09-01T09:40: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_Toc81381645 \h </w:instrText>
        </w:r>
      </w:ins>
      <w:r>
        <w:fldChar w:fldCharType="separate"/>
      </w:r>
      <w:ins w:id="82" w:author="Qualcomm - Waqar Zia - Rapporteur" w:date="2021-09-01T09:40:00Z">
        <w:r>
          <w:t>15</w:t>
        </w:r>
        <w:r>
          <w:fldChar w:fldCharType="end"/>
        </w:r>
      </w:ins>
    </w:p>
    <w:p w14:paraId="63E6D932" w14:textId="02761AB7" w:rsidR="002F279E" w:rsidRDefault="002F279E">
      <w:pPr>
        <w:pStyle w:val="TOC5"/>
        <w:rPr>
          <w:ins w:id="83" w:author="Qualcomm - Waqar Zia - Rapporteur" w:date="2021-09-01T09:40:00Z"/>
          <w:rFonts w:asciiTheme="minorHAnsi" w:eastAsiaTheme="minorEastAsia" w:hAnsiTheme="minorHAnsi" w:cstheme="minorBidi"/>
          <w:sz w:val="22"/>
          <w:szCs w:val="22"/>
          <w:lang w:val="en-US"/>
        </w:rPr>
      </w:pPr>
      <w:ins w:id="84" w:author="Qualcomm - Waqar Zia - Rapporteur" w:date="2021-09-01T09:40:00Z">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_Toc81381646 \h </w:instrText>
        </w:r>
      </w:ins>
      <w:r>
        <w:fldChar w:fldCharType="separate"/>
      </w:r>
      <w:ins w:id="85" w:author="Qualcomm - Waqar Zia - Rapporteur" w:date="2021-09-01T09:40:00Z">
        <w:r>
          <w:t>15</w:t>
        </w:r>
        <w:r>
          <w:fldChar w:fldCharType="end"/>
        </w:r>
      </w:ins>
    </w:p>
    <w:p w14:paraId="2A272D3B" w14:textId="2D883EDA" w:rsidR="002F279E" w:rsidRDefault="002F279E">
      <w:pPr>
        <w:pStyle w:val="TOC5"/>
        <w:rPr>
          <w:ins w:id="86" w:author="Qualcomm - Waqar Zia - Rapporteur" w:date="2021-09-01T09:40:00Z"/>
          <w:rFonts w:asciiTheme="minorHAnsi" w:eastAsiaTheme="minorEastAsia" w:hAnsiTheme="minorHAnsi" w:cstheme="minorBidi"/>
          <w:sz w:val="22"/>
          <w:szCs w:val="22"/>
          <w:lang w:val="en-US"/>
        </w:rPr>
      </w:pPr>
      <w:ins w:id="87" w:author="Qualcomm - Waqar Zia - Rapporteur" w:date="2021-09-01T09:40: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_Toc81381647 \h </w:instrText>
        </w:r>
      </w:ins>
      <w:r>
        <w:fldChar w:fldCharType="separate"/>
      </w:r>
      <w:ins w:id="88" w:author="Qualcomm - Waqar Zia - Rapporteur" w:date="2021-09-01T09:40:00Z">
        <w:r>
          <w:t>15</w:t>
        </w:r>
        <w:r>
          <w:fldChar w:fldCharType="end"/>
        </w:r>
      </w:ins>
    </w:p>
    <w:p w14:paraId="3BFEF0A6" w14:textId="75BD5756" w:rsidR="002F279E" w:rsidRDefault="002F279E">
      <w:pPr>
        <w:pStyle w:val="TOC4"/>
        <w:rPr>
          <w:ins w:id="89" w:author="Qualcomm - Waqar Zia - Rapporteur" w:date="2021-09-01T09:40:00Z"/>
          <w:rFonts w:asciiTheme="minorHAnsi" w:eastAsiaTheme="minorEastAsia" w:hAnsiTheme="minorHAnsi" w:cstheme="minorBidi"/>
          <w:sz w:val="22"/>
          <w:szCs w:val="22"/>
          <w:lang w:val="en-US"/>
        </w:rPr>
      </w:pPr>
      <w:ins w:id="90" w:author="Qualcomm - Waqar Zia - Rapporteur" w:date="2021-09-01T09:40: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_Toc81381648 \h </w:instrText>
        </w:r>
      </w:ins>
      <w:r>
        <w:fldChar w:fldCharType="separate"/>
      </w:r>
      <w:ins w:id="91" w:author="Qualcomm - Waqar Zia - Rapporteur" w:date="2021-09-01T09:40:00Z">
        <w:r>
          <w:t>15</w:t>
        </w:r>
        <w:r>
          <w:fldChar w:fldCharType="end"/>
        </w:r>
      </w:ins>
    </w:p>
    <w:p w14:paraId="3E62DD55" w14:textId="7E889A2C" w:rsidR="002F279E" w:rsidRDefault="002F279E">
      <w:pPr>
        <w:pStyle w:val="TOC3"/>
        <w:rPr>
          <w:ins w:id="92" w:author="Qualcomm - Waqar Zia - Rapporteur" w:date="2021-09-01T09:40:00Z"/>
          <w:rFonts w:asciiTheme="minorHAnsi" w:eastAsiaTheme="minorEastAsia" w:hAnsiTheme="minorHAnsi" w:cstheme="minorBidi"/>
          <w:sz w:val="22"/>
          <w:szCs w:val="22"/>
          <w:lang w:val="en-US"/>
        </w:rPr>
      </w:pPr>
      <w:ins w:id="93" w:author="Qualcomm - Waqar Zia - Rapporteur" w:date="2021-09-01T09:40: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_Toc81381649 \h </w:instrText>
        </w:r>
      </w:ins>
      <w:r>
        <w:fldChar w:fldCharType="separate"/>
      </w:r>
      <w:ins w:id="94" w:author="Qualcomm - Waqar Zia - Rapporteur" w:date="2021-09-01T09:40:00Z">
        <w:r>
          <w:t>15</w:t>
        </w:r>
        <w:r>
          <w:fldChar w:fldCharType="end"/>
        </w:r>
      </w:ins>
    </w:p>
    <w:p w14:paraId="71D1D53A" w14:textId="30917D0D" w:rsidR="002F279E" w:rsidRDefault="002F279E">
      <w:pPr>
        <w:pStyle w:val="TOC4"/>
        <w:rPr>
          <w:ins w:id="95" w:author="Qualcomm - Waqar Zia - Rapporteur" w:date="2021-09-01T09:40:00Z"/>
          <w:rFonts w:asciiTheme="minorHAnsi" w:eastAsiaTheme="minorEastAsia" w:hAnsiTheme="minorHAnsi" w:cstheme="minorBidi"/>
          <w:sz w:val="22"/>
          <w:szCs w:val="22"/>
          <w:lang w:val="en-US"/>
        </w:rPr>
      </w:pPr>
      <w:ins w:id="96" w:author="Qualcomm - Waqar Zia - Rapporteur" w:date="2021-09-01T09:40: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_Toc81381650 \h </w:instrText>
        </w:r>
      </w:ins>
      <w:r>
        <w:fldChar w:fldCharType="separate"/>
      </w:r>
      <w:ins w:id="97" w:author="Qualcomm - Waqar Zia - Rapporteur" w:date="2021-09-01T09:40:00Z">
        <w:r>
          <w:t>15</w:t>
        </w:r>
        <w:r>
          <w:fldChar w:fldCharType="end"/>
        </w:r>
      </w:ins>
    </w:p>
    <w:p w14:paraId="19EDF9A0" w14:textId="33D014D1" w:rsidR="002F279E" w:rsidRDefault="002F279E">
      <w:pPr>
        <w:pStyle w:val="TOC4"/>
        <w:rPr>
          <w:ins w:id="98" w:author="Qualcomm - Waqar Zia - Rapporteur" w:date="2021-09-01T09:40:00Z"/>
          <w:rFonts w:asciiTheme="minorHAnsi" w:eastAsiaTheme="minorEastAsia" w:hAnsiTheme="minorHAnsi" w:cstheme="minorBidi"/>
          <w:sz w:val="22"/>
          <w:szCs w:val="22"/>
          <w:lang w:val="en-US"/>
        </w:rPr>
      </w:pPr>
      <w:ins w:id="99" w:author="Qualcomm - Waqar Zia - Rapporteur" w:date="2021-09-01T09:40:00Z">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_Toc81381651 \h </w:instrText>
        </w:r>
      </w:ins>
      <w:r>
        <w:fldChar w:fldCharType="separate"/>
      </w:r>
      <w:ins w:id="100" w:author="Qualcomm - Waqar Zia - Rapporteur" w:date="2021-09-01T09:40:00Z">
        <w:r>
          <w:t>16</w:t>
        </w:r>
        <w:r>
          <w:fldChar w:fldCharType="end"/>
        </w:r>
      </w:ins>
    </w:p>
    <w:p w14:paraId="598E23CC" w14:textId="0B9357F9" w:rsidR="002F279E" w:rsidRDefault="002F279E">
      <w:pPr>
        <w:pStyle w:val="TOC5"/>
        <w:rPr>
          <w:ins w:id="101" w:author="Qualcomm - Waqar Zia - Rapporteur" w:date="2021-09-01T09:40:00Z"/>
          <w:rFonts w:asciiTheme="minorHAnsi" w:eastAsiaTheme="minorEastAsia" w:hAnsiTheme="minorHAnsi" w:cstheme="minorBidi"/>
          <w:sz w:val="22"/>
          <w:szCs w:val="22"/>
          <w:lang w:val="en-US"/>
        </w:rPr>
      </w:pPr>
      <w:ins w:id="102" w:author="Qualcomm - Waqar Zia - Rapporteur" w:date="2021-09-01T09:40: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_Toc81381652 \h </w:instrText>
        </w:r>
      </w:ins>
      <w:r>
        <w:fldChar w:fldCharType="separate"/>
      </w:r>
      <w:ins w:id="103" w:author="Qualcomm - Waqar Zia - Rapporteur" w:date="2021-09-01T09:40:00Z">
        <w:r>
          <w:t>16</w:t>
        </w:r>
        <w:r>
          <w:fldChar w:fldCharType="end"/>
        </w:r>
      </w:ins>
    </w:p>
    <w:p w14:paraId="3D003D8C" w14:textId="51FD7B92" w:rsidR="002F279E" w:rsidRDefault="002F279E">
      <w:pPr>
        <w:pStyle w:val="TOC4"/>
        <w:rPr>
          <w:ins w:id="104" w:author="Qualcomm - Waqar Zia - Rapporteur" w:date="2021-09-01T09:40:00Z"/>
          <w:rFonts w:asciiTheme="minorHAnsi" w:eastAsiaTheme="minorEastAsia" w:hAnsiTheme="minorHAnsi" w:cstheme="minorBidi"/>
          <w:sz w:val="22"/>
          <w:szCs w:val="22"/>
          <w:lang w:val="en-US"/>
        </w:rPr>
      </w:pPr>
      <w:ins w:id="105" w:author="Qualcomm - Waqar Zia - Rapporteur" w:date="2021-09-01T09:40: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_Toc81381653 \h </w:instrText>
        </w:r>
      </w:ins>
      <w:r>
        <w:fldChar w:fldCharType="separate"/>
      </w:r>
      <w:ins w:id="106" w:author="Qualcomm - Waqar Zia - Rapporteur" w:date="2021-09-01T09:40:00Z">
        <w:r>
          <w:t>16</w:t>
        </w:r>
        <w:r>
          <w:fldChar w:fldCharType="end"/>
        </w:r>
      </w:ins>
    </w:p>
    <w:p w14:paraId="4D46080A" w14:textId="354AF0BB" w:rsidR="002F279E" w:rsidRDefault="002F279E">
      <w:pPr>
        <w:pStyle w:val="TOC5"/>
        <w:rPr>
          <w:ins w:id="107" w:author="Qualcomm - Waqar Zia - Rapporteur" w:date="2021-09-01T09:40:00Z"/>
          <w:rFonts w:asciiTheme="minorHAnsi" w:eastAsiaTheme="minorEastAsia" w:hAnsiTheme="minorHAnsi" w:cstheme="minorBidi"/>
          <w:sz w:val="22"/>
          <w:szCs w:val="22"/>
          <w:lang w:val="en-US"/>
        </w:rPr>
      </w:pPr>
      <w:ins w:id="108" w:author="Qualcomm - Waqar Zia - Rapporteur" w:date="2021-09-01T09:40: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_Toc81381654 \h </w:instrText>
        </w:r>
      </w:ins>
      <w:r>
        <w:fldChar w:fldCharType="separate"/>
      </w:r>
      <w:ins w:id="109" w:author="Qualcomm - Waqar Zia - Rapporteur" w:date="2021-09-01T09:40:00Z">
        <w:r>
          <w:t>17</w:t>
        </w:r>
        <w:r>
          <w:fldChar w:fldCharType="end"/>
        </w:r>
      </w:ins>
    </w:p>
    <w:p w14:paraId="12AF3BDB" w14:textId="25142A37" w:rsidR="002F279E" w:rsidRDefault="002F279E">
      <w:pPr>
        <w:pStyle w:val="TOC6"/>
        <w:rPr>
          <w:ins w:id="110" w:author="Qualcomm - Waqar Zia - Rapporteur" w:date="2021-09-01T09:40:00Z"/>
          <w:rFonts w:asciiTheme="minorHAnsi" w:eastAsiaTheme="minorEastAsia" w:hAnsiTheme="minorHAnsi" w:cstheme="minorBidi"/>
          <w:sz w:val="22"/>
          <w:szCs w:val="22"/>
          <w:lang w:val="en-US"/>
        </w:rPr>
      </w:pPr>
      <w:ins w:id="111" w:author="Qualcomm - Waqar Zia - Rapporteur" w:date="2021-09-01T09:40:00Z">
        <w:r>
          <w:t>6.1.3.2.3.1</w:t>
        </w:r>
        <w:r>
          <w:rPr>
            <w:rFonts w:asciiTheme="minorHAnsi" w:eastAsiaTheme="minorEastAsia" w:hAnsiTheme="minorHAnsi" w:cstheme="minorBidi"/>
            <w:sz w:val="22"/>
            <w:szCs w:val="22"/>
            <w:lang w:val="en-US"/>
          </w:rPr>
          <w:tab/>
        </w:r>
        <w:r>
          <w:t>POST</w:t>
        </w:r>
        <w:r>
          <w:tab/>
        </w:r>
        <w:r>
          <w:fldChar w:fldCharType="begin"/>
        </w:r>
        <w:r>
          <w:instrText xml:space="preserve"> PAGEREF _Toc81381655 \h </w:instrText>
        </w:r>
      </w:ins>
      <w:r>
        <w:fldChar w:fldCharType="separate"/>
      </w:r>
      <w:ins w:id="112" w:author="Qualcomm - Waqar Zia - Rapporteur" w:date="2021-09-01T09:40:00Z">
        <w:r>
          <w:t>17</w:t>
        </w:r>
        <w:r>
          <w:fldChar w:fldCharType="end"/>
        </w:r>
      </w:ins>
    </w:p>
    <w:p w14:paraId="6797FA54" w14:textId="75009827" w:rsidR="002F279E" w:rsidRDefault="002F279E">
      <w:pPr>
        <w:pStyle w:val="TOC5"/>
        <w:rPr>
          <w:ins w:id="113" w:author="Qualcomm - Waqar Zia - Rapporteur" w:date="2021-09-01T09:40:00Z"/>
          <w:rFonts w:asciiTheme="minorHAnsi" w:eastAsiaTheme="minorEastAsia" w:hAnsiTheme="minorHAnsi" w:cstheme="minorBidi"/>
          <w:sz w:val="22"/>
          <w:szCs w:val="22"/>
          <w:lang w:val="en-US"/>
        </w:rPr>
      </w:pPr>
      <w:ins w:id="114" w:author="Qualcomm - Waqar Zia - Rapporteur" w:date="2021-09-01T09:40: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_Toc81381656 \h </w:instrText>
        </w:r>
      </w:ins>
      <w:r>
        <w:fldChar w:fldCharType="separate"/>
      </w:r>
      <w:ins w:id="115" w:author="Qualcomm - Waqar Zia - Rapporteur" w:date="2021-09-01T09:40:00Z">
        <w:r>
          <w:t>19</w:t>
        </w:r>
        <w:r>
          <w:fldChar w:fldCharType="end"/>
        </w:r>
      </w:ins>
    </w:p>
    <w:p w14:paraId="4C6B4414" w14:textId="3DBF262F" w:rsidR="002F279E" w:rsidRDefault="002F279E">
      <w:pPr>
        <w:pStyle w:val="TOC3"/>
        <w:rPr>
          <w:ins w:id="116" w:author="Qualcomm - Waqar Zia - Rapporteur" w:date="2021-09-01T09:40:00Z"/>
          <w:rFonts w:asciiTheme="minorHAnsi" w:eastAsiaTheme="minorEastAsia" w:hAnsiTheme="minorHAnsi" w:cstheme="minorBidi"/>
          <w:sz w:val="22"/>
          <w:szCs w:val="22"/>
          <w:lang w:val="en-US"/>
        </w:rPr>
      </w:pPr>
      <w:ins w:id="117" w:author="Qualcomm - Waqar Zia - Rapporteur" w:date="2021-09-01T09:40: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_Toc81381657 \h </w:instrText>
        </w:r>
      </w:ins>
      <w:r>
        <w:fldChar w:fldCharType="separate"/>
      </w:r>
      <w:ins w:id="118" w:author="Qualcomm - Waqar Zia - Rapporteur" w:date="2021-09-01T09:40:00Z">
        <w:r>
          <w:t>21</w:t>
        </w:r>
        <w:r>
          <w:fldChar w:fldCharType="end"/>
        </w:r>
      </w:ins>
    </w:p>
    <w:p w14:paraId="4A1F8BC1" w14:textId="6658DB47" w:rsidR="002F279E" w:rsidRDefault="002F279E">
      <w:pPr>
        <w:pStyle w:val="TOC4"/>
        <w:rPr>
          <w:ins w:id="119" w:author="Qualcomm - Waqar Zia - Rapporteur" w:date="2021-09-01T09:40:00Z"/>
          <w:rFonts w:asciiTheme="minorHAnsi" w:eastAsiaTheme="minorEastAsia" w:hAnsiTheme="minorHAnsi" w:cstheme="minorBidi"/>
          <w:sz w:val="22"/>
          <w:szCs w:val="22"/>
          <w:lang w:val="en-US"/>
        </w:rPr>
      </w:pPr>
      <w:ins w:id="120" w:author="Qualcomm - Waqar Zia - Rapporteur" w:date="2021-09-01T09:40:00Z">
        <w:r>
          <w:t>6.1.5.1</w:t>
        </w:r>
        <w:r>
          <w:rPr>
            <w:rFonts w:asciiTheme="minorHAnsi" w:eastAsiaTheme="minorEastAsia" w:hAnsiTheme="minorHAnsi" w:cstheme="minorBidi"/>
            <w:sz w:val="22"/>
            <w:szCs w:val="22"/>
            <w:lang w:val="en-US"/>
          </w:rPr>
          <w:tab/>
        </w:r>
        <w:r>
          <w:t>General</w:t>
        </w:r>
        <w:r>
          <w:tab/>
        </w:r>
        <w:r>
          <w:fldChar w:fldCharType="begin"/>
        </w:r>
        <w:r>
          <w:instrText xml:space="preserve"> PAGEREF _Toc81381658 \h </w:instrText>
        </w:r>
      </w:ins>
      <w:r>
        <w:fldChar w:fldCharType="separate"/>
      </w:r>
      <w:ins w:id="121" w:author="Qualcomm - Waqar Zia - Rapporteur" w:date="2021-09-01T09:40:00Z">
        <w:r>
          <w:t>21</w:t>
        </w:r>
        <w:r>
          <w:fldChar w:fldCharType="end"/>
        </w:r>
      </w:ins>
    </w:p>
    <w:p w14:paraId="374158CF" w14:textId="1F01AA8B" w:rsidR="002F279E" w:rsidRDefault="002F279E">
      <w:pPr>
        <w:pStyle w:val="TOC4"/>
        <w:rPr>
          <w:ins w:id="122" w:author="Qualcomm - Waqar Zia - Rapporteur" w:date="2021-09-01T09:40:00Z"/>
          <w:rFonts w:asciiTheme="minorHAnsi" w:eastAsiaTheme="minorEastAsia" w:hAnsiTheme="minorHAnsi" w:cstheme="minorBidi"/>
          <w:sz w:val="22"/>
          <w:szCs w:val="22"/>
          <w:lang w:val="en-US"/>
        </w:rPr>
      </w:pPr>
      <w:ins w:id="123" w:author="Qualcomm - Waqar Zia - Rapporteur" w:date="2021-09-01T09:40:00Z">
        <w:r>
          <w:t>6.1.5.2</w:t>
        </w:r>
        <w:r>
          <w:rPr>
            <w:rFonts w:asciiTheme="minorHAnsi" w:eastAsiaTheme="minorEastAsia" w:hAnsiTheme="minorHAnsi" w:cstheme="minorBidi"/>
            <w:sz w:val="22"/>
            <w:szCs w:val="22"/>
            <w:lang w:val="en-US"/>
          </w:rPr>
          <w:tab/>
        </w:r>
        <w:r>
          <w:t>Reauthentication Notification</w:t>
        </w:r>
        <w:r>
          <w:tab/>
        </w:r>
        <w:r>
          <w:fldChar w:fldCharType="begin"/>
        </w:r>
        <w:r>
          <w:instrText xml:space="preserve"> PAGEREF _Toc81381659 \h </w:instrText>
        </w:r>
      </w:ins>
      <w:r>
        <w:fldChar w:fldCharType="separate"/>
      </w:r>
      <w:ins w:id="124" w:author="Qualcomm - Waqar Zia - Rapporteur" w:date="2021-09-01T09:40:00Z">
        <w:r>
          <w:t>21</w:t>
        </w:r>
        <w:r>
          <w:fldChar w:fldCharType="end"/>
        </w:r>
      </w:ins>
    </w:p>
    <w:p w14:paraId="60F8D40A" w14:textId="3BB4031F" w:rsidR="002F279E" w:rsidRDefault="002F279E">
      <w:pPr>
        <w:pStyle w:val="TOC5"/>
        <w:rPr>
          <w:ins w:id="125" w:author="Qualcomm - Waqar Zia - Rapporteur" w:date="2021-09-01T09:40:00Z"/>
          <w:rFonts w:asciiTheme="minorHAnsi" w:eastAsiaTheme="minorEastAsia" w:hAnsiTheme="minorHAnsi" w:cstheme="minorBidi"/>
          <w:sz w:val="22"/>
          <w:szCs w:val="22"/>
          <w:lang w:val="en-US"/>
        </w:rPr>
      </w:pPr>
      <w:ins w:id="126" w:author="Qualcomm - Waqar Zia - Rapporteur" w:date="2021-09-01T09:40:00Z">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_Toc81381660 \h </w:instrText>
        </w:r>
      </w:ins>
      <w:r>
        <w:fldChar w:fldCharType="separate"/>
      </w:r>
      <w:ins w:id="127" w:author="Qualcomm - Waqar Zia - Rapporteur" w:date="2021-09-01T09:40:00Z">
        <w:r>
          <w:t>21</w:t>
        </w:r>
        <w:r>
          <w:fldChar w:fldCharType="end"/>
        </w:r>
      </w:ins>
    </w:p>
    <w:p w14:paraId="44EB717A" w14:textId="470FABE9" w:rsidR="002F279E" w:rsidRDefault="002F279E">
      <w:pPr>
        <w:pStyle w:val="TOC5"/>
        <w:rPr>
          <w:ins w:id="128" w:author="Qualcomm - Waqar Zia - Rapporteur" w:date="2021-09-01T09:40:00Z"/>
          <w:rFonts w:asciiTheme="minorHAnsi" w:eastAsiaTheme="minorEastAsia" w:hAnsiTheme="minorHAnsi" w:cstheme="minorBidi"/>
          <w:sz w:val="22"/>
          <w:szCs w:val="22"/>
          <w:lang w:val="en-US"/>
        </w:rPr>
      </w:pPr>
      <w:ins w:id="129" w:author="Qualcomm - Waqar Zia - Rapporteur" w:date="2021-09-01T09:40:00Z">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_Toc81381661 \h </w:instrText>
        </w:r>
      </w:ins>
      <w:r>
        <w:fldChar w:fldCharType="separate"/>
      </w:r>
      <w:ins w:id="130" w:author="Qualcomm - Waqar Zia - Rapporteur" w:date="2021-09-01T09:40:00Z">
        <w:r>
          <w:t>22</w:t>
        </w:r>
        <w:r>
          <w:fldChar w:fldCharType="end"/>
        </w:r>
      </w:ins>
    </w:p>
    <w:p w14:paraId="176D3A1A" w14:textId="1FFFBD53" w:rsidR="002F279E" w:rsidRDefault="002F279E">
      <w:pPr>
        <w:pStyle w:val="TOC5"/>
        <w:rPr>
          <w:ins w:id="131" w:author="Qualcomm - Waqar Zia - Rapporteur" w:date="2021-09-01T09:40:00Z"/>
          <w:rFonts w:asciiTheme="minorHAnsi" w:eastAsiaTheme="minorEastAsia" w:hAnsiTheme="minorHAnsi" w:cstheme="minorBidi"/>
          <w:sz w:val="22"/>
          <w:szCs w:val="22"/>
          <w:lang w:val="en-US"/>
        </w:rPr>
      </w:pPr>
      <w:ins w:id="132" w:author="Qualcomm - Waqar Zia - Rapporteur" w:date="2021-09-01T09:40:00Z">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_Toc81381662 \h </w:instrText>
        </w:r>
      </w:ins>
      <w:r>
        <w:fldChar w:fldCharType="separate"/>
      </w:r>
      <w:ins w:id="133" w:author="Qualcomm - Waqar Zia - Rapporteur" w:date="2021-09-01T09:40:00Z">
        <w:r>
          <w:t>22</w:t>
        </w:r>
        <w:r>
          <w:fldChar w:fldCharType="end"/>
        </w:r>
      </w:ins>
    </w:p>
    <w:p w14:paraId="545AB6AF" w14:textId="2E4B8FA1" w:rsidR="002F279E" w:rsidRDefault="002F279E">
      <w:pPr>
        <w:pStyle w:val="TOC6"/>
        <w:rPr>
          <w:ins w:id="134" w:author="Qualcomm - Waqar Zia - Rapporteur" w:date="2021-09-01T09:40:00Z"/>
          <w:rFonts w:asciiTheme="minorHAnsi" w:eastAsiaTheme="minorEastAsia" w:hAnsiTheme="minorHAnsi" w:cstheme="minorBidi"/>
          <w:sz w:val="22"/>
          <w:szCs w:val="22"/>
          <w:lang w:val="en-US"/>
        </w:rPr>
      </w:pPr>
      <w:ins w:id="135" w:author="Qualcomm - Waqar Zia - Rapporteur" w:date="2021-09-01T09:40:00Z">
        <w:r>
          <w:t>6.1.5.2.3.1</w:t>
        </w:r>
        <w:r>
          <w:rPr>
            <w:rFonts w:asciiTheme="minorHAnsi" w:eastAsiaTheme="minorEastAsia" w:hAnsiTheme="minorHAnsi" w:cstheme="minorBidi"/>
            <w:sz w:val="22"/>
            <w:szCs w:val="22"/>
            <w:lang w:val="en-US"/>
          </w:rPr>
          <w:tab/>
        </w:r>
        <w:r>
          <w:t>POST</w:t>
        </w:r>
        <w:r>
          <w:tab/>
        </w:r>
        <w:r>
          <w:fldChar w:fldCharType="begin"/>
        </w:r>
        <w:r>
          <w:instrText xml:space="preserve"> PAGEREF _Toc81381663 \h </w:instrText>
        </w:r>
      </w:ins>
      <w:r>
        <w:fldChar w:fldCharType="separate"/>
      </w:r>
      <w:ins w:id="136" w:author="Qualcomm - Waqar Zia - Rapporteur" w:date="2021-09-01T09:40:00Z">
        <w:r>
          <w:t>22</w:t>
        </w:r>
        <w:r>
          <w:fldChar w:fldCharType="end"/>
        </w:r>
      </w:ins>
    </w:p>
    <w:p w14:paraId="371F3D1A" w14:textId="4F29337E" w:rsidR="002F279E" w:rsidRDefault="002F279E">
      <w:pPr>
        <w:pStyle w:val="TOC3"/>
        <w:rPr>
          <w:ins w:id="137" w:author="Qualcomm - Waqar Zia - Rapporteur" w:date="2021-09-01T09:40:00Z"/>
          <w:rFonts w:asciiTheme="minorHAnsi" w:eastAsiaTheme="minorEastAsia" w:hAnsiTheme="minorHAnsi" w:cstheme="minorBidi"/>
          <w:sz w:val="22"/>
          <w:szCs w:val="22"/>
          <w:lang w:val="en-US"/>
        </w:rPr>
      </w:pPr>
      <w:ins w:id="138" w:author="Qualcomm - Waqar Zia - Rapporteur" w:date="2021-09-01T09:40: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_Toc81381664 \h </w:instrText>
        </w:r>
      </w:ins>
      <w:r>
        <w:fldChar w:fldCharType="separate"/>
      </w:r>
      <w:ins w:id="139" w:author="Qualcomm - Waqar Zia - Rapporteur" w:date="2021-09-01T09:40:00Z">
        <w:r>
          <w:t>23</w:t>
        </w:r>
        <w:r>
          <w:fldChar w:fldCharType="end"/>
        </w:r>
      </w:ins>
    </w:p>
    <w:p w14:paraId="4477ED01" w14:textId="7A27B09D" w:rsidR="002F279E" w:rsidRDefault="002F279E">
      <w:pPr>
        <w:pStyle w:val="TOC4"/>
        <w:rPr>
          <w:ins w:id="140" w:author="Qualcomm - Waqar Zia - Rapporteur" w:date="2021-09-01T09:40:00Z"/>
          <w:rFonts w:asciiTheme="minorHAnsi" w:eastAsiaTheme="minorEastAsia" w:hAnsiTheme="minorHAnsi" w:cstheme="minorBidi"/>
          <w:sz w:val="22"/>
          <w:szCs w:val="22"/>
          <w:lang w:val="en-US"/>
        </w:rPr>
      </w:pPr>
      <w:ins w:id="141" w:author="Qualcomm - Waqar Zia - Rapporteur" w:date="2021-09-01T09:40: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_Toc81381665 \h </w:instrText>
        </w:r>
      </w:ins>
      <w:r>
        <w:fldChar w:fldCharType="separate"/>
      </w:r>
      <w:ins w:id="142" w:author="Qualcomm - Waqar Zia - Rapporteur" w:date="2021-09-01T09:40:00Z">
        <w:r>
          <w:t>23</w:t>
        </w:r>
        <w:r>
          <w:fldChar w:fldCharType="end"/>
        </w:r>
      </w:ins>
    </w:p>
    <w:p w14:paraId="47CC220B" w14:textId="64C611AB" w:rsidR="002F279E" w:rsidRDefault="002F279E">
      <w:pPr>
        <w:pStyle w:val="TOC4"/>
        <w:rPr>
          <w:ins w:id="143" w:author="Qualcomm - Waqar Zia - Rapporteur" w:date="2021-09-01T09:40:00Z"/>
          <w:rFonts w:asciiTheme="minorHAnsi" w:eastAsiaTheme="minorEastAsia" w:hAnsiTheme="minorHAnsi" w:cstheme="minorBidi"/>
          <w:sz w:val="22"/>
          <w:szCs w:val="22"/>
          <w:lang w:val="en-US"/>
        </w:rPr>
      </w:pPr>
      <w:ins w:id="144" w:author="Qualcomm - Waqar Zia - Rapporteur" w:date="2021-09-01T09:40:00Z">
        <w:r w:rsidRPr="00A3321A">
          <w:rPr>
            <w:lang w:val="en-US"/>
          </w:rPr>
          <w:t>6.1.6.2</w:t>
        </w:r>
        <w:r>
          <w:rPr>
            <w:rFonts w:asciiTheme="minorHAnsi" w:eastAsiaTheme="minorEastAsia" w:hAnsiTheme="minorHAnsi" w:cstheme="minorBidi"/>
            <w:sz w:val="22"/>
            <w:szCs w:val="22"/>
            <w:lang w:val="en-US"/>
          </w:rPr>
          <w:tab/>
        </w:r>
        <w:r w:rsidRPr="00A3321A">
          <w:rPr>
            <w:lang w:val="en-US"/>
          </w:rPr>
          <w:t>Structured data types</w:t>
        </w:r>
        <w:r>
          <w:tab/>
        </w:r>
        <w:r>
          <w:fldChar w:fldCharType="begin"/>
        </w:r>
        <w:r>
          <w:instrText xml:space="preserve"> PAGEREF _Toc81381666 \h </w:instrText>
        </w:r>
      </w:ins>
      <w:r>
        <w:fldChar w:fldCharType="separate"/>
      </w:r>
      <w:ins w:id="145" w:author="Qualcomm - Waqar Zia - Rapporteur" w:date="2021-09-01T09:40:00Z">
        <w:r>
          <w:t>23</w:t>
        </w:r>
        <w:r>
          <w:fldChar w:fldCharType="end"/>
        </w:r>
      </w:ins>
    </w:p>
    <w:p w14:paraId="7D42E24C" w14:textId="4A3D56E1" w:rsidR="002F279E" w:rsidRDefault="002F279E">
      <w:pPr>
        <w:pStyle w:val="TOC5"/>
        <w:rPr>
          <w:ins w:id="146" w:author="Qualcomm - Waqar Zia - Rapporteur" w:date="2021-09-01T09:40:00Z"/>
          <w:rFonts w:asciiTheme="minorHAnsi" w:eastAsiaTheme="minorEastAsia" w:hAnsiTheme="minorHAnsi" w:cstheme="minorBidi"/>
          <w:sz w:val="22"/>
          <w:szCs w:val="22"/>
          <w:lang w:val="en-US"/>
        </w:rPr>
      </w:pPr>
      <w:ins w:id="147" w:author="Qualcomm - Waqar Zia - Rapporteur" w:date="2021-09-01T09:40: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_Toc81381667 \h </w:instrText>
        </w:r>
      </w:ins>
      <w:r>
        <w:fldChar w:fldCharType="separate"/>
      </w:r>
      <w:ins w:id="148" w:author="Qualcomm - Waqar Zia - Rapporteur" w:date="2021-09-01T09:40:00Z">
        <w:r>
          <w:t>23</w:t>
        </w:r>
        <w:r>
          <w:fldChar w:fldCharType="end"/>
        </w:r>
      </w:ins>
    </w:p>
    <w:p w14:paraId="09F089CE" w14:textId="75E8BF40" w:rsidR="002F279E" w:rsidRDefault="002F279E">
      <w:pPr>
        <w:pStyle w:val="TOC5"/>
        <w:rPr>
          <w:ins w:id="149" w:author="Qualcomm - Waqar Zia - Rapporteur" w:date="2021-09-01T09:40:00Z"/>
          <w:rFonts w:asciiTheme="minorHAnsi" w:eastAsiaTheme="minorEastAsia" w:hAnsiTheme="minorHAnsi" w:cstheme="minorBidi"/>
          <w:sz w:val="22"/>
          <w:szCs w:val="22"/>
          <w:lang w:val="en-US"/>
        </w:rPr>
      </w:pPr>
      <w:ins w:id="150" w:author="Qualcomm - Waqar Zia - Rapporteur" w:date="2021-09-01T09:40:00Z">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_Toc81381668 \h </w:instrText>
        </w:r>
      </w:ins>
      <w:r>
        <w:fldChar w:fldCharType="separate"/>
      </w:r>
      <w:ins w:id="151" w:author="Qualcomm - Waqar Zia - Rapporteur" w:date="2021-09-01T09:40:00Z">
        <w:r>
          <w:t>23</w:t>
        </w:r>
        <w:r>
          <w:fldChar w:fldCharType="end"/>
        </w:r>
      </w:ins>
    </w:p>
    <w:p w14:paraId="6BE3519D" w14:textId="046590B5" w:rsidR="002F279E" w:rsidRDefault="002F279E">
      <w:pPr>
        <w:pStyle w:val="TOC4"/>
        <w:rPr>
          <w:ins w:id="152" w:author="Qualcomm - Waqar Zia - Rapporteur" w:date="2021-09-01T09:40:00Z"/>
          <w:rFonts w:asciiTheme="minorHAnsi" w:eastAsiaTheme="minorEastAsia" w:hAnsiTheme="minorHAnsi" w:cstheme="minorBidi"/>
          <w:sz w:val="22"/>
          <w:szCs w:val="22"/>
          <w:lang w:val="en-US"/>
        </w:rPr>
      </w:pPr>
      <w:ins w:id="153" w:author="Qualcomm - Waqar Zia - Rapporteur" w:date="2021-09-01T09:40:00Z">
        <w:r w:rsidRPr="00A3321A">
          <w:rPr>
            <w:lang w:val="en-US"/>
          </w:rPr>
          <w:t>6.1.6.3</w:t>
        </w:r>
        <w:r>
          <w:rPr>
            <w:rFonts w:asciiTheme="minorHAnsi" w:eastAsiaTheme="minorEastAsia" w:hAnsiTheme="minorHAnsi" w:cstheme="minorBidi"/>
            <w:sz w:val="22"/>
            <w:szCs w:val="22"/>
            <w:lang w:val="en-US"/>
          </w:rPr>
          <w:tab/>
        </w:r>
        <w:r w:rsidRPr="00A3321A">
          <w:rPr>
            <w:lang w:val="en-US"/>
          </w:rPr>
          <w:t>Simple data types and enumerations</w:t>
        </w:r>
        <w:r>
          <w:tab/>
        </w:r>
        <w:r>
          <w:fldChar w:fldCharType="begin"/>
        </w:r>
        <w:r>
          <w:instrText xml:space="preserve"> PAGEREF _Toc81381669 \h </w:instrText>
        </w:r>
      </w:ins>
      <w:r>
        <w:fldChar w:fldCharType="separate"/>
      </w:r>
      <w:ins w:id="154" w:author="Qualcomm - Waqar Zia - Rapporteur" w:date="2021-09-01T09:40:00Z">
        <w:r>
          <w:t>25</w:t>
        </w:r>
        <w:r>
          <w:fldChar w:fldCharType="end"/>
        </w:r>
      </w:ins>
    </w:p>
    <w:p w14:paraId="0ABEF391" w14:textId="2C7A3610" w:rsidR="002F279E" w:rsidRDefault="002F279E">
      <w:pPr>
        <w:pStyle w:val="TOC5"/>
        <w:rPr>
          <w:ins w:id="155" w:author="Qualcomm - Waqar Zia - Rapporteur" w:date="2021-09-01T09:40:00Z"/>
          <w:rFonts w:asciiTheme="minorHAnsi" w:eastAsiaTheme="minorEastAsia" w:hAnsiTheme="minorHAnsi" w:cstheme="minorBidi"/>
          <w:sz w:val="22"/>
          <w:szCs w:val="22"/>
          <w:lang w:val="en-US"/>
        </w:rPr>
      </w:pPr>
      <w:ins w:id="156" w:author="Qualcomm - Waqar Zia - Rapporteur" w:date="2021-09-01T09:40: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_Toc81381670 \h </w:instrText>
        </w:r>
      </w:ins>
      <w:r>
        <w:fldChar w:fldCharType="separate"/>
      </w:r>
      <w:ins w:id="157" w:author="Qualcomm - Waqar Zia - Rapporteur" w:date="2021-09-01T09:40:00Z">
        <w:r>
          <w:t>25</w:t>
        </w:r>
        <w:r>
          <w:fldChar w:fldCharType="end"/>
        </w:r>
      </w:ins>
    </w:p>
    <w:p w14:paraId="5A92BB25" w14:textId="5B252F3A" w:rsidR="002F279E" w:rsidRDefault="002F279E">
      <w:pPr>
        <w:pStyle w:val="TOC5"/>
        <w:rPr>
          <w:ins w:id="158" w:author="Qualcomm - Waqar Zia - Rapporteur" w:date="2021-09-01T09:40:00Z"/>
          <w:rFonts w:asciiTheme="minorHAnsi" w:eastAsiaTheme="minorEastAsia" w:hAnsiTheme="minorHAnsi" w:cstheme="minorBidi"/>
          <w:sz w:val="22"/>
          <w:szCs w:val="22"/>
          <w:lang w:val="en-US"/>
        </w:rPr>
      </w:pPr>
      <w:ins w:id="159" w:author="Qualcomm - Waqar Zia - Rapporteur" w:date="2021-09-01T09:40: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_Toc81381671 \h </w:instrText>
        </w:r>
      </w:ins>
      <w:r>
        <w:fldChar w:fldCharType="separate"/>
      </w:r>
      <w:ins w:id="160" w:author="Qualcomm - Waqar Zia - Rapporteur" w:date="2021-09-01T09:40:00Z">
        <w:r>
          <w:t>26</w:t>
        </w:r>
        <w:r>
          <w:fldChar w:fldCharType="end"/>
        </w:r>
      </w:ins>
    </w:p>
    <w:p w14:paraId="4A22607E" w14:textId="4CF8E507" w:rsidR="002F279E" w:rsidRDefault="002F279E">
      <w:pPr>
        <w:pStyle w:val="TOC5"/>
        <w:rPr>
          <w:ins w:id="161" w:author="Qualcomm - Waqar Zia - Rapporteur" w:date="2021-09-01T09:40:00Z"/>
          <w:rFonts w:asciiTheme="minorHAnsi" w:eastAsiaTheme="minorEastAsia" w:hAnsiTheme="minorHAnsi" w:cstheme="minorBidi"/>
          <w:sz w:val="22"/>
          <w:szCs w:val="22"/>
          <w:lang w:val="en-US"/>
        </w:rPr>
      </w:pPr>
      <w:ins w:id="162" w:author="Qualcomm - Waqar Zia - Rapporteur" w:date="2021-09-01T09:40:00Z">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_Toc81381672 \h </w:instrText>
        </w:r>
      </w:ins>
      <w:r>
        <w:fldChar w:fldCharType="separate"/>
      </w:r>
      <w:ins w:id="163" w:author="Qualcomm - Waqar Zia - Rapporteur" w:date="2021-09-01T09:40:00Z">
        <w:r>
          <w:t>26</w:t>
        </w:r>
        <w:r>
          <w:fldChar w:fldCharType="end"/>
        </w:r>
      </w:ins>
    </w:p>
    <w:p w14:paraId="23DCAAC0" w14:textId="275E49CB" w:rsidR="002F279E" w:rsidRDefault="002F279E">
      <w:pPr>
        <w:pStyle w:val="TOC3"/>
        <w:rPr>
          <w:ins w:id="164" w:author="Qualcomm - Waqar Zia - Rapporteur" w:date="2021-09-01T09:40:00Z"/>
          <w:rFonts w:asciiTheme="minorHAnsi" w:eastAsiaTheme="minorEastAsia" w:hAnsiTheme="minorHAnsi" w:cstheme="minorBidi"/>
          <w:sz w:val="22"/>
          <w:szCs w:val="22"/>
          <w:lang w:val="en-US"/>
        </w:rPr>
      </w:pPr>
      <w:ins w:id="165" w:author="Qualcomm - Waqar Zia - Rapporteur" w:date="2021-09-01T09:40: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_Toc81381673 \h </w:instrText>
        </w:r>
      </w:ins>
      <w:r>
        <w:fldChar w:fldCharType="separate"/>
      </w:r>
      <w:ins w:id="166" w:author="Qualcomm - Waqar Zia - Rapporteur" w:date="2021-09-01T09:40:00Z">
        <w:r>
          <w:t>27</w:t>
        </w:r>
        <w:r>
          <w:fldChar w:fldCharType="end"/>
        </w:r>
      </w:ins>
    </w:p>
    <w:p w14:paraId="638F4D95" w14:textId="50C4986D" w:rsidR="002F279E" w:rsidRDefault="002F279E">
      <w:pPr>
        <w:pStyle w:val="TOC4"/>
        <w:rPr>
          <w:ins w:id="167" w:author="Qualcomm - Waqar Zia - Rapporteur" w:date="2021-09-01T09:40:00Z"/>
          <w:rFonts w:asciiTheme="minorHAnsi" w:eastAsiaTheme="minorEastAsia" w:hAnsiTheme="minorHAnsi" w:cstheme="minorBidi"/>
          <w:sz w:val="22"/>
          <w:szCs w:val="22"/>
          <w:lang w:val="en-US"/>
        </w:rPr>
      </w:pPr>
      <w:ins w:id="168" w:author="Qualcomm - Waqar Zia - Rapporteur" w:date="2021-09-01T09:40: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_Toc81381674 \h </w:instrText>
        </w:r>
      </w:ins>
      <w:r>
        <w:fldChar w:fldCharType="separate"/>
      </w:r>
      <w:ins w:id="169" w:author="Qualcomm - Waqar Zia - Rapporteur" w:date="2021-09-01T09:40:00Z">
        <w:r>
          <w:t>27</w:t>
        </w:r>
        <w:r>
          <w:fldChar w:fldCharType="end"/>
        </w:r>
      </w:ins>
    </w:p>
    <w:p w14:paraId="0BA03210" w14:textId="776E73C1" w:rsidR="002F279E" w:rsidRDefault="002F279E">
      <w:pPr>
        <w:pStyle w:val="TOC4"/>
        <w:rPr>
          <w:ins w:id="170" w:author="Qualcomm - Waqar Zia - Rapporteur" w:date="2021-09-01T09:40:00Z"/>
          <w:rFonts w:asciiTheme="minorHAnsi" w:eastAsiaTheme="minorEastAsia" w:hAnsiTheme="minorHAnsi" w:cstheme="minorBidi"/>
          <w:sz w:val="22"/>
          <w:szCs w:val="22"/>
          <w:lang w:val="en-US"/>
        </w:rPr>
      </w:pPr>
      <w:ins w:id="171" w:author="Qualcomm - Waqar Zia - Rapporteur" w:date="2021-09-01T09:40: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_Toc81381675 \h </w:instrText>
        </w:r>
      </w:ins>
      <w:r>
        <w:fldChar w:fldCharType="separate"/>
      </w:r>
      <w:ins w:id="172" w:author="Qualcomm - Waqar Zia - Rapporteur" w:date="2021-09-01T09:40:00Z">
        <w:r>
          <w:t>28</w:t>
        </w:r>
        <w:r>
          <w:fldChar w:fldCharType="end"/>
        </w:r>
      </w:ins>
    </w:p>
    <w:p w14:paraId="1BAD36A1" w14:textId="62EB771B" w:rsidR="002F279E" w:rsidRDefault="002F279E">
      <w:pPr>
        <w:pStyle w:val="TOC4"/>
        <w:rPr>
          <w:ins w:id="173" w:author="Qualcomm - Waqar Zia - Rapporteur" w:date="2021-09-01T09:40:00Z"/>
          <w:rFonts w:asciiTheme="minorHAnsi" w:eastAsiaTheme="minorEastAsia" w:hAnsiTheme="minorHAnsi" w:cstheme="minorBidi"/>
          <w:sz w:val="22"/>
          <w:szCs w:val="22"/>
          <w:lang w:val="en-US"/>
        </w:rPr>
      </w:pPr>
      <w:ins w:id="174" w:author="Qualcomm - Waqar Zia - Rapporteur" w:date="2021-09-01T09:40: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_Toc81381676 \h </w:instrText>
        </w:r>
      </w:ins>
      <w:r>
        <w:fldChar w:fldCharType="separate"/>
      </w:r>
      <w:ins w:id="175" w:author="Qualcomm - Waqar Zia - Rapporteur" w:date="2021-09-01T09:40:00Z">
        <w:r>
          <w:t>28</w:t>
        </w:r>
        <w:r>
          <w:fldChar w:fldCharType="end"/>
        </w:r>
      </w:ins>
    </w:p>
    <w:p w14:paraId="5F157569" w14:textId="4B6FCD62" w:rsidR="002F279E" w:rsidRDefault="002F279E">
      <w:pPr>
        <w:pStyle w:val="TOC2"/>
        <w:rPr>
          <w:ins w:id="176" w:author="Qualcomm - Waqar Zia - Rapporteur" w:date="2021-09-01T09:40:00Z"/>
          <w:rFonts w:asciiTheme="minorHAnsi" w:eastAsiaTheme="minorEastAsia" w:hAnsiTheme="minorHAnsi" w:cstheme="minorBidi"/>
          <w:sz w:val="22"/>
          <w:szCs w:val="22"/>
          <w:lang w:val="en-US"/>
        </w:rPr>
      </w:pPr>
      <w:ins w:id="177" w:author="Qualcomm - Waqar Zia - Rapporteur" w:date="2021-09-01T09:40: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_Toc81381677 \h </w:instrText>
        </w:r>
      </w:ins>
      <w:r>
        <w:fldChar w:fldCharType="separate"/>
      </w:r>
      <w:ins w:id="178" w:author="Qualcomm - Waqar Zia - Rapporteur" w:date="2021-09-01T09:40:00Z">
        <w:r>
          <w:t>28</w:t>
        </w:r>
        <w:r>
          <w:fldChar w:fldCharType="end"/>
        </w:r>
      </w:ins>
    </w:p>
    <w:p w14:paraId="55461C74" w14:textId="6B80F856" w:rsidR="002F279E" w:rsidRDefault="002F279E">
      <w:pPr>
        <w:pStyle w:val="TOC2"/>
        <w:rPr>
          <w:ins w:id="179" w:author="Qualcomm - Waqar Zia - Rapporteur" w:date="2021-09-01T09:40:00Z"/>
          <w:rFonts w:asciiTheme="minorHAnsi" w:eastAsiaTheme="minorEastAsia" w:hAnsiTheme="minorHAnsi" w:cstheme="minorBidi"/>
          <w:sz w:val="22"/>
          <w:szCs w:val="22"/>
          <w:lang w:val="en-US"/>
        </w:rPr>
      </w:pPr>
      <w:ins w:id="180" w:author="Qualcomm - Waqar Zia - Rapporteur" w:date="2021-09-01T09:40: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_Toc81381678 \h </w:instrText>
        </w:r>
      </w:ins>
      <w:r>
        <w:fldChar w:fldCharType="separate"/>
      </w:r>
      <w:ins w:id="181" w:author="Qualcomm - Waqar Zia - Rapporteur" w:date="2021-09-01T09:40:00Z">
        <w:r>
          <w:t>28</w:t>
        </w:r>
        <w:r>
          <w:fldChar w:fldCharType="end"/>
        </w:r>
      </w:ins>
    </w:p>
    <w:p w14:paraId="7DBE69C6" w14:textId="3ACAB8DD" w:rsidR="002F279E" w:rsidRDefault="002F279E">
      <w:pPr>
        <w:pStyle w:val="TOC2"/>
        <w:rPr>
          <w:ins w:id="182" w:author="Qualcomm - Waqar Zia - Rapporteur" w:date="2021-09-01T09:40:00Z"/>
          <w:rFonts w:asciiTheme="minorHAnsi" w:eastAsiaTheme="minorEastAsia" w:hAnsiTheme="minorHAnsi" w:cstheme="minorBidi"/>
          <w:sz w:val="22"/>
          <w:szCs w:val="22"/>
          <w:lang w:val="en-US"/>
        </w:rPr>
      </w:pPr>
      <w:ins w:id="183" w:author="Qualcomm - Waqar Zia - Rapporteur" w:date="2021-09-01T09:40:00Z">
        <w:r>
          <w:lastRenderedPageBreak/>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_Toc81381679 \h </w:instrText>
        </w:r>
      </w:ins>
      <w:r>
        <w:fldChar w:fldCharType="separate"/>
      </w:r>
      <w:ins w:id="184" w:author="Qualcomm - Waqar Zia - Rapporteur" w:date="2021-09-01T09:40:00Z">
        <w:r>
          <w:t>28</w:t>
        </w:r>
        <w:r>
          <w:fldChar w:fldCharType="end"/>
        </w:r>
      </w:ins>
    </w:p>
    <w:p w14:paraId="0CECD6C1" w14:textId="3BB338E1" w:rsidR="002F279E" w:rsidRDefault="002F279E">
      <w:pPr>
        <w:pStyle w:val="TOC2"/>
        <w:rPr>
          <w:ins w:id="185" w:author="Qualcomm - Waqar Zia - Rapporteur" w:date="2021-09-01T09:40:00Z"/>
          <w:rFonts w:asciiTheme="minorHAnsi" w:eastAsiaTheme="minorEastAsia" w:hAnsiTheme="minorHAnsi" w:cstheme="minorBidi"/>
          <w:sz w:val="22"/>
          <w:szCs w:val="22"/>
          <w:lang w:val="en-US"/>
        </w:rPr>
      </w:pPr>
      <w:ins w:id="186" w:author="Qualcomm - Waqar Zia - Rapporteur" w:date="2021-09-01T09:40: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_Toc81381680 \h </w:instrText>
        </w:r>
      </w:ins>
      <w:r>
        <w:fldChar w:fldCharType="separate"/>
      </w:r>
      <w:ins w:id="187" w:author="Qualcomm - Waqar Zia - Rapporteur" w:date="2021-09-01T09:40:00Z">
        <w:r>
          <w:t>29</w:t>
        </w:r>
        <w:r>
          <w:fldChar w:fldCharType="end"/>
        </w:r>
      </w:ins>
    </w:p>
    <w:p w14:paraId="74F76D79" w14:textId="0A1D7F68" w:rsidR="002F279E" w:rsidRDefault="002F279E">
      <w:pPr>
        <w:pStyle w:val="TOC2"/>
        <w:rPr>
          <w:ins w:id="188" w:author="Qualcomm - Waqar Zia - Rapporteur" w:date="2021-09-01T09:40:00Z"/>
          <w:rFonts w:asciiTheme="minorHAnsi" w:eastAsiaTheme="minorEastAsia" w:hAnsiTheme="minorHAnsi" w:cstheme="minorBidi"/>
          <w:sz w:val="22"/>
          <w:szCs w:val="22"/>
          <w:lang w:val="en-US"/>
        </w:rPr>
      </w:pPr>
      <w:ins w:id="189" w:author="Qualcomm - Waqar Zia - Rapporteur" w:date="2021-09-01T09:40:00Z">
        <w:r>
          <w:t>A.2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_Toc81381681 \h </w:instrText>
        </w:r>
      </w:ins>
      <w:r>
        <w:fldChar w:fldCharType="separate"/>
      </w:r>
      <w:ins w:id="190" w:author="Qualcomm - Waqar Zia - Rapporteur" w:date="2021-09-01T09:40:00Z">
        <w:r>
          <w:t>29</w:t>
        </w:r>
        <w:r>
          <w:fldChar w:fldCharType="end"/>
        </w:r>
      </w:ins>
    </w:p>
    <w:p w14:paraId="532FA01C" w14:textId="5836604A" w:rsidR="002F279E" w:rsidRDefault="002F279E">
      <w:pPr>
        <w:pStyle w:val="TOC2"/>
        <w:rPr>
          <w:ins w:id="191" w:author="Qualcomm - Waqar Zia - Rapporteur" w:date="2021-09-01T09:40:00Z"/>
          <w:rFonts w:asciiTheme="minorHAnsi" w:eastAsiaTheme="minorEastAsia" w:hAnsiTheme="minorHAnsi" w:cstheme="minorBidi"/>
          <w:sz w:val="22"/>
          <w:szCs w:val="22"/>
          <w:lang w:val="en-US"/>
        </w:rPr>
      </w:pPr>
      <w:ins w:id="192" w:author="Qualcomm - Waqar Zia - Rapporteur" w:date="2021-09-01T09:40:00Z">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_Toc81381682 \h </w:instrText>
        </w:r>
      </w:ins>
      <w:r>
        <w:fldChar w:fldCharType="separate"/>
      </w:r>
      <w:ins w:id="193" w:author="Qualcomm - Waqar Zia - Rapporteur" w:date="2021-09-01T09:40:00Z">
        <w:r>
          <w:t>29</w:t>
        </w:r>
        <w:r>
          <w:fldChar w:fldCharType="end"/>
        </w:r>
      </w:ins>
    </w:p>
    <w:p w14:paraId="4C142529" w14:textId="651E3467" w:rsidR="006D4199" w:rsidDel="002F279E" w:rsidRDefault="002F279E">
      <w:pPr>
        <w:pStyle w:val="TOC1"/>
        <w:rPr>
          <w:del w:id="194" w:author="Qualcomm - Waqar Zia - Rapporteur" w:date="2021-09-01T09:38:00Z"/>
          <w:rFonts w:asciiTheme="minorHAnsi" w:eastAsiaTheme="minorEastAsia" w:hAnsiTheme="minorHAnsi" w:cstheme="minorBidi"/>
          <w:szCs w:val="22"/>
          <w:lang w:eastAsia="en-GB"/>
        </w:rPr>
      </w:pPr>
      <w:ins w:id="195" w:author="Qualcomm - Waqar Zia - Rapporteur" w:date="2021-09-01T09:40:00Z">
        <w:r>
          <w:fldChar w:fldCharType="end"/>
        </w:r>
      </w:ins>
      <w:del w:id="196" w:author="Qualcomm - Waqar Zia - Rapporteur" w:date="2021-09-01T09:38:00Z">
        <w:r w:rsidR="004D3578" w:rsidRPr="004D3578" w:rsidDel="002F279E">
          <w:fldChar w:fldCharType="begin" w:fldLock="1"/>
        </w:r>
        <w:r w:rsidR="004D3578" w:rsidRPr="004D3578" w:rsidDel="002F279E">
          <w:delInstrText xml:space="preserve"> TOC \o "1-9" </w:delInstrText>
        </w:r>
        <w:r w:rsidR="004D3578" w:rsidRPr="004D3578" w:rsidDel="002F279E">
          <w:fldChar w:fldCharType="separate"/>
        </w:r>
        <w:r w:rsidR="006D4199" w:rsidDel="002F279E">
          <w:delText>Foreword</w:delText>
        </w:r>
        <w:r w:rsidR="006D4199" w:rsidDel="002F279E">
          <w:tab/>
        </w:r>
        <w:r w:rsidR="006D4199" w:rsidDel="002F279E">
          <w:fldChar w:fldCharType="begin" w:fldLock="1"/>
        </w:r>
        <w:r w:rsidR="006D4199" w:rsidDel="002F279E">
          <w:delInstrText xml:space="preserve"> PAGEREF _Toc73783110 \h </w:delInstrText>
        </w:r>
        <w:r w:rsidR="006D4199" w:rsidDel="002F279E">
          <w:fldChar w:fldCharType="separate"/>
        </w:r>
        <w:r w:rsidR="006D4199" w:rsidDel="002F279E">
          <w:delText>5</w:delText>
        </w:r>
        <w:r w:rsidR="006D4199" w:rsidDel="002F279E">
          <w:fldChar w:fldCharType="end"/>
        </w:r>
      </w:del>
    </w:p>
    <w:p w14:paraId="3BE2622C" w14:textId="37A494B1" w:rsidR="006D4199" w:rsidDel="002F279E" w:rsidRDefault="006D4199">
      <w:pPr>
        <w:pStyle w:val="TOC1"/>
        <w:rPr>
          <w:del w:id="197" w:author="Qualcomm - Waqar Zia - Rapporteur" w:date="2021-09-01T09:38:00Z"/>
          <w:rFonts w:asciiTheme="minorHAnsi" w:eastAsiaTheme="minorEastAsia" w:hAnsiTheme="minorHAnsi" w:cstheme="minorBidi"/>
          <w:szCs w:val="22"/>
          <w:lang w:eastAsia="en-GB"/>
        </w:rPr>
      </w:pPr>
      <w:del w:id="198" w:author="Qualcomm - Waqar Zia - Rapporteur" w:date="2021-09-01T09:38:00Z">
        <w:r w:rsidDel="002F279E">
          <w:delText>1</w:delText>
        </w:r>
        <w:r w:rsidDel="002F279E">
          <w:rPr>
            <w:rFonts w:asciiTheme="minorHAnsi" w:eastAsiaTheme="minorEastAsia" w:hAnsiTheme="minorHAnsi" w:cstheme="minorBidi"/>
            <w:szCs w:val="22"/>
            <w:lang w:eastAsia="en-GB"/>
          </w:rPr>
          <w:tab/>
        </w:r>
        <w:r w:rsidDel="002F279E">
          <w:delText>Scope</w:delText>
        </w:r>
        <w:r w:rsidDel="002F279E">
          <w:tab/>
        </w:r>
        <w:r w:rsidDel="002F279E">
          <w:fldChar w:fldCharType="begin" w:fldLock="1"/>
        </w:r>
        <w:r w:rsidDel="002F279E">
          <w:delInstrText xml:space="preserve"> PAGEREF _Toc73783111 \h </w:delInstrText>
        </w:r>
        <w:r w:rsidDel="002F279E">
          <w:fldChar w:fldCharType="separate"/>
        </w:r>
        <w:r w:rsidDel="002F279E">
          <w:delText>7</w:delText>
        </w:r>
        <w:r w:rsidDel="002F279E">
          <w:fldChar w:fldCharType="end"/>
        </w:r>
      </w:del>
    </w:p>
    <w:p w14:paraId="76DD0860" w14:textId="2FAB22AE" w:rsidR="006D4199" w:rsidDel="002F279E" w:rsidRDefault="006D4199">
      <w:pPr>
        <w:pStyle w:val="TOC1"/>
        <w:rPr>
          <w:del w:id="199" w:author="Qualcomm - Waqar Zia - Rapporteur" w:date="2021-09-01T09:38:00Z"/>
          <w:rFonts w:asciiTheme="minorHAnsi" w:eastAsiaTheme="minorEastAsia" w:hAnsiTheme="minorHAnsi" w:cstheme="minorBidi"/>
          <w:szCs w:val="22"/>
          <w:lang w:eastAsia="en-GB"/>
        </w:rPr>
      </w:pPr>
      <w:del w:id="200" w:author="Qualcomm - Waqar Zia - Rapporteur" w:date="2021-09-01T09:38:00Z">
        <w:r w:rsidDel="002F279E">
          <w:delText>2</w:delText>
        </w:r>
        <w:r w:rsidDel="002F279E">
          <w:rPr>
            <w:rFonts w:asciiTheme="minorHAnsi" w:eastAsiaTheme="minorEastAsia" w:hAnsiTheme="minorHAnsi" w:cstheme="minorBidi"/>
            <w:szCs w:val="22"/>
            <w:lang w:eastAsia="en-GB"/>
          </w:rPr>
          <w:tab/>
        </w:r>
        <w:r w:rsidDel="002F279E">
          <w:delText>References</w:delText>
        </w:r>
        <w:r w:rsidDel="002F279E">
          <w:tab/>
        </w:r>
        <w:r w:rsidDel="002F279E">
          <w:fldChar w:fldCharType="begin" w:fldLock="1"/>
        </w:r>
        <w:r w:rsidDel="002F279E">
          <w:delInstrText xml:space="preserve"> PAGEREF _Toc73783112 \h </w:delInstrText>
        </w:r>
        <w:r w:rsidDel="002F279E">
          <w:fldChar w:fldCharType="separate"/>
        </w:r>
        <w:r w:rsidDel="002F279E">
          <w:delText>7</w:delText>
        </w:r>
        <w:r w:rsidDel="002F279E">
          <w:fldChar w:fldCharType="end"/>
        </w:r>
      </w:del>
    </w:p>
    <w:p w14:paraId="18973547" w14:textId="248E7F37" w:rsidR="006D4199" w:rsidDel="002F279E" w:rsidRDefault="006D4199">
      <w:pPr>
        <w:pStyle w:val="TOC1"/>
        <w:rPr>
          <w:del w:id="201" w:author="Qualcomm - Waqar Zia - Rapporteur" w:date="2021-09-01T09:38:00Z"/>
          <w:rFonts w:asciiTheme="minorHAnsi" w:eastAsiaTheme="minorEastAsia" w:hAnsiTheme="minorHAnsi" w:cstheme="minorBidi"/>
          <w:szCs w:val="22"/>
          <w:lang w:eastAsia="en-GB"/>
        </w:rPr>
      </w:pPr>
      <w:del w:id="202" w:author="Qualcomm - Waqar Zia - Rapporteur" w:date="2021-09-01T09:38:00Z">
        <w:r w:rsidDel="002F279E">
          <w:delText>3</w:delText>
        </w:r>
        <w:r w:rsidDel="002F279E">
          <w:rPr>
            <w:rFonts w:asciiTheme="minorHAnsi" w:eastAsiaTheme="minorEastAsia" w:hAnsiTheme="minorHAnsi" w:cstheme="minorBidi"/>
            <w:szCs w:val="22"/>
            <w:lang w:eastAsia="en-GB"/>
          </w:rPr>
          <w:tab/>
        </w:r>
        <w:r w:rsidDel="002F279E">
          <w:delText>Definitions of terms, symbols and abbreviations</w:delText>
        </w:r>
        <w:r w:rsidDel="002F279E">
          <w:tab/>
        </w:r>
        <w:r w:rsidDel="002F279E">
          <w:fldChar w:fldCharType="begin" w:fldLock="1"/>
        </w:r>
        <w:r w:rsidDel="002F279E">
          <w:delInstrText xml:space="preserve"> PAGEREF _Toc73783113 \h </w:delInstrText>
        </w:r>
        <w:r w:rsidDel="002F279E">
          <w:fldChar w:fldCharType="separate"/>
        </w:r>
        <w:r w:rsidDel="002F279E">
          <w:delText>7</w:delText>
        </w:r>
        <w:r w:rsidDel="002F279E">
          <w:fldChar w:fldCharType="end"/>
        </w:r>
      </w:del>
    </w:p>
    <w:p w14:paraId="7BE39591" w14:textId="47553826" w:rsidR="006D4199" w:rsidDel="002F279E" w:rsidRDefault="006D4199">
      <w:pPr>
        <w:pStyle w:val="TOC2"/>
        <w:rPr>
          <w:del w:id="203" w:author="Qualcomm - Waqar Zia - Rapporteur" w:date="2021-09-01T09:38:00Z"/>
          <w:rFonts w:asciiTheme="minorHAnsi" w:eastAsiaTheme="minorEastAsia" w:hAnsiTheme="minorHAnsi" w:cstheme="minorBidi"/>
          <w:sz w:val="22"/>
          <w:szCs w:val="22"/>
          <w:lang w:eastAsia="en-GB"/>
        </w:rPr>
      </w:pPr>
      <w:del w:id="204" w:author="Qualcomm - Waqar Zia - Rapporteur" w:date="2021-09-01T09:38:00Z">
        <w:r w:rsidDel="002F279E">
          <w:delText>3.1</w:delText>
        </w:r>
        <w:r w:rsidDel="002F279E">
          <w:rPr>
            <w:rFonts w:asciiTheme="minorHAnsi" w:eastAsiaTheme="minorEastAsia" w:hAnsiTheme="minorHAnsi" w:cstheme="minorBidi"/>
            <w:sz w:val="22"/>
            <w:szCs w:val="22"/>
            <w:lang w:eastAsia="en-GB"/>
          </w:rPr>
          <w:tab/>
        </w:r>
        <w:r w:rsidDel="002F279E">
          <w:delText>Terms</w:delText>
        </w:r>
        <w:r w:rsidDel="002F279E">
          <w:tab/>
        </w:r>
        <w:r w:rsidDel="002F279E">
          <w:fldChar w:fldCharType="begin" w:fldLock="1"/>
        </w:r>
        <w:r w:rsidDel="002F279E">
          <w:delInstrText xml:space="preserve"> PAGEREF _Toc73783114 \h </w:delInstrText>
        </w:r>
        <w:r w:rsidDel="002F279E">
          <w:fldChar w:fldCharType="separate"/>
        </w:r>
        <w:r w:rsidDel="002F279E">
          <w:delText>7</w:delText>
        </w:r>
        <w:r w:rsidDel="002F279E">
          <w:fldChar w:fldCharType="end"/>
        </w:r>
      </w:del>
    </w:p>
    <w:p w14:paraId="64EDE564" w14:textId="2B6F903D" w:rsidR="006D4199" w:rsidDel="002F279E" w:rsidRDefault="006D4199">
      <w:pPr>
        <w:pStyle w:val="TOC2"/>
        <w:rPr>
          <w:del w:id="205" w:author="Qualcomm - Waqar Zia - Rapporteur" w:date="2021-09-01T09:38:00Z"/>
          <w:rFonts w:asciiTheme="minorHAnsi" w:eastAsiaTheme="minorEastAsia" w:hAnsiTheme="minorHAnsi" w:cstheme="minorBidi"/>
          <w:sz w:val="22"/>
          <w:szCs w:val="22"/>
          <w:lang w:eastAsia="en-GB"/>
        </w:rPr>
      </w:pPr>
      <w:del w:id="206" w:author="Qualcomm - Waqar Zia - Rapporteur" w:date="2021-09-01T09:38:00Z">
        <w:r w:rsidDel="002F279E">
          <w:delText>3.2</w:delText>
        </w:r>
        <w:r w:rsidDel="002F279E">
          <w:rPr>
            <w:rFonts w:asciiTheme="minorHAnsi" w:eastAsiaTheme="minorEastAsia" w:hAnsiTheme="minorHAnsi" w:cstheme="minorBidi"/>
            <w:sz w:val="22"/>
            <w:szCs w:val="22"/>
            <w:lang w:eastAsia="en-GB"/>
          </w:rPr>
          <w:tab/>
        </w:r>
        <w:r w:rsidDel="002F279E">
          <w:delText>Symbols</w:delText>
        </w:r>
        <w:r w:rsidDel="002F279E">
          <w:tab/>
        </w:r>
        <w:r w:rsidDel="002F279E">
          <w:fldChar w:fldCharType="begin" w:fldLock="1"/>
        </w:r>
        <w:r w:rsidDel="002F279E">
          <w:delInstrText xml:space="preserve"> PAGEREF _Toc73783115 \h </w:delInstrText>
        </w:r>
        <w:r w:rsidDel="002F279E">
          <w:fldChar w:fldCharType="separate"/>
        </w:r>
        <w:r w:rsidDel="002F279E">
          <w:delText>8</w:delText>
        </w:r>
        <w:r w:rsidDel="002F279E">
          <w:fldChar w:fldCharType="end"/>
        </w:r>
      </w:del>
    </w:p>
    <w:p w14:paraId="15862823" w14:textId="6372C143" w:rsidR="006D4199" w:rsidDel="002F279E" w:rsidRDefault="006D4199">
      <w:pPr>
        <w:pStyle w:val="TOC2"/>
        <w:rPr>
          <w:del w:id="207" w:author="Qualcomm - Waqar Zia - Rapporteur" w:date="2021-09-01T09:38:00Z"/>
          <w:rFonts w:asciiTheme="minorHAnsi" w:eastAsiaTheme="minorEastAsia" w:hAnsiTheme="minorHAnsi" w:cstheme="minorBidi"/>
          <w:sz w:val="22"/>
          <w:szCs w:val="22"/>
          <w:lang w:eastAsia="en-GB"/>
        </w:rPr>
      </w:pPr>
      <w:del w:id="208" w:author="Qualcomm - Waqar Zia - Rapporteur" w:date="2021-09-01T09:38:00Z">
        <w:r w:rsidDel="002F279E">
          <w:delText>3.3</w:delText>
        </w:r>
        <w:r w:rsidDel="002F279E">
          <w:rPr>
            <w:rFonts w:asciiTheme="minorHAnsi" w:eastAsiaTheme="minorEastAsia" w:hAnsiTheme="minorHAnsi" w:cstheme="minorBidi"/>
            <w:sz w:val="22"/>
            <w:szCs w:val="22"/>
            <w:lang w:eastAsia="en-GB"/>
          </w:rPr>
          <w:tab/>
        </w:r>
        <w:r w:rsidDel="002F279E">
          <w:delText>Abbreviations</w:delText>
        </w:r>
        <w:r w:rsidDel="002F279E">
          <w:tab/>
        </w:r>
        <w:r w:rsidDel="002F279E">
          <w:fldChar w:fldCharType="begin" w:fldLock="1"/>
        </w:r>
        <w:r w:rsidDel="002F279E">
          <w:delInstrText xml:space="preserve"> PAGEREF _Toc73783116 \h </w:delInstrText>
        </w:r>
        <w:r w:rsidDel="002F279E">
          <w:fldChar w:fldCharType="separate"/>
        </w:r>
        <w:r w:rsidDel="002F279E">
          <w:delText>8</w:delText>
        </w:r>
        <w:r w:rsidDel="002F279E">
          <w:fldChar w:fldCharType="end"/>
        </w:r>
      </w:del>
    </w:p>
    <w:p w14:paraId="56BE9563" w14:textId="59C8A9BA" w:rsidR="006D4199" w:rsidDel="002F279E" w:rsidRDefault="006D4199">
      <w:pPr>
        <w:pStyle w:val="TOC1"/>
        <w:rPr>
          <w:del w:id="209" w:author="Qualcomm - Waqar Zia - Rapporteur" w:date="2021-09-01T09:38:00Z"/>
          <w:rFonts w:asciiTheme="minorHAnsi" w:eastAsiaTheme="minorEastAsia" w:hAnsiTheme="minorHAnsi" w:cstheme="minorBidi"/>
          <w:szCs w:val="22"/>
          <w:lang w:eastAsia="en-GB"/>
        </w:rPr>
      </w:pPr>
      <w:del w:id="210" w:author="Qualcomm - Waqar Zia - Rapporteur" w:date="2021-09-01T09:38:00Z">
        <w:r w:rsidDel="002F279E">
          <w:delText>4</w:delText>
        </w:r>
        <w:r w:rsidDel="002F279E">
          <w:rPr>
            <w:rFonts w:asciiTheme="minorHAnsi" w:eastAsiaTheme="minorEastAsia" w:hAnsiTheme="minorHAnsi" w:cstheme="minorBidi"/>
            <w:szCs w:val="22"/>
            <w:lang w:eastAsia="en-GB"/>
          </w:rPr>
          <w:tab/>
        </w:r>
        <w:r w:rsidDel="002F279E">
          <w:delText>Overview</w:delText>
        </w:r>
        <w:r w:rsidDel="002F279E">
          <w:tab/>
        </w:r>
        <w:r w:rsidDel="002F279E">
          <w:fldChar w:fldCharType="begin" w:fldLock="1"/>
        </w:r>
        <w:r w:rsidDel="002F279E">
          <w:delInstrText xml:space="preserve"> PAGEREF _Toc73783117 \h </w:delInstrText>
        </w:r>
        <w:r w:rsidDel="002F279E">
          <w:fldChar w:fldCharType="separate"/>
        </w:r>
        <w:r w:rsidDel="002F279E">
          <w:delText>8</w:delText>
        </w:r>
        <w:r w:rsidDel="002F279E">
          <w:fldChar w:fldCharType="end"/>
        </w:r>
      </w:del>
    </w:p>
    <w:p w14:paraId="6875EC86" w14:textId="153199DC" w:rsidR="006D4199" w:rsidDel="002F279E" w:rsidRDefault="006D4199">
      <w:pPr>
        <w:pStyle w:val="TOC2"/>
        <w:rPr>
          <w:del w:id="211" w:author="Qualcomm - Waqar Zia - Rapporteur" w:date="2021-09-01T09:38:00Z"/>
          <w:rFonts w:asciiTheme="minorHAnsi" w:eastAsiaTheme="minorEastAsia" w:hAnsiTheme="minorHAnsi" w:cstheme="minorBidi"/>
          <w:sz w:val="22"/>
          <w:szCs w:val="22"/>
          <w:lang w:eastAsia="en-GB"/>
        </w:rPr>
      </w:pPr>
      <w:del w:id="212" w:author="Qualcomm - Waqar Zia - Rapporteur" w:date="2021-09-01T09:38:00Z">
        <w:r w:rsidDel="002F279E">
          <w:delText>4.1</w:delText>
        </w:r>
        <w:r w:rsidDel="002F279E">
          <w:rPr>
            <w:rFonts w:asciiTheme="minorHAnsi" w:eastAsiaTheme="minorEastAsia" w:hAnsiTheme="minorHAnsi" w:cstheme="minorBidi"/>
            <w:sz w:val="22"/>
            <w:szCs w:val="22"/>
            <w:lang w:eastAsia="en-GB"/>
          </w:rPr>
          <w:tab/>
        </w:r>
        <w:r w:rsidDel="002F279E">
          <w:delText>Introduction</w:delText>
        </w:r>
        <w:r w:rsidDel="002F279E">
          <w:tab/>
        </w:r>
        <w:r w:rsidDel="002F279E">
          <w:fldChar w:fldCharType="begin" w:fldLock="1"/>
        </w:r>
        <w:r w:rsidDel="002F279E">
          <w:delInstrText xml:space="preserve"> PAGEREF _Toc73783118 \h </w:delInstrText>
        </w:r>
        <w:r w:rsidDel="002F279E">
          <w:fldChar w:fldCharType="separate"/>
        </w:r>
        <w:r w:rsidDel="002F279E">
          <w:delText>8</w:delText>
        </w:r>
        <w:r w:rsidDel="002F279E">
          <w:fldChar w:fldCharType="end"/>
        </w:r>
      </w:del>
    </w:p>
    <w:p w14:paraId="0EFFD0A9" w14:textId="5173E588" w:rsidR="006D4199" w:rsidDel="002F279E" w:rsidRDefault="006D4199">
      <w:pPr>
        <w:pStyle w:val="TOC1"/>
        <w:rPr>
          <w:del w:id="213" w:author="Qualcomm - Waqar Zia - Rapporteur" w:date="2021-09-01T09:38:00Z"/>
          <w:rFonts w:asciiTheme="minorHAnsi" w:eastAsiaTheme="minorEastAsia" w:hAnsiTheme="minorHAnsi" w:cstheme="minorBidi"/>
          <w:szCs w:val="22"/>
          <w:lang w:eastAsia="en-GB"/>
        </w:rPr>
      </w:pPr>
      <w:del w:id="214" w:author="Qualcomm - Waqar Zia - Rapporteur" w:date="2021-09-01T09:38:00Z">
        <w:r w:rsidDel="002F279E">
          <w:delText>5</w:delText>
        </w:r>
        <w:r w:rsidDel="002F279E">
          <w:rPr>
            <w:rFonts w:asciiTheme="minorHAnsi" w:eastAsiaTheme="minorEastAsia" w:hAnsiTheme="minorHAnsi" w:cstheme="minorBidi"/>
            <w:szCs w:val="22"/>
            <w:lang w:eastAsia="en-GB"/>
          </w:rPr>
          <w:tab/>
        </w:r>
        <w:r w:rsidDel="002F279E">
          <w:delText>Services offered by the UAS-NF</w:delText>
        </w:r>
        <w:r w:rsidDel="002F279E">
          <w:tab/>
        </w:r>
        <w:r w:rsidDel="002F279E">
          <w:fldChar w:fldCharType="begin" w:fldLock="1"/>
        </w:r>
        <w:r w:rsidDel="002F279E">
          <w:delInstrText xml:space="preserve"> PAGEREF _Toc73783119 \h </w:delInstrText>
        </w:r>
        <w:r w:rsidDel="002F279E">
          <w:fldChar w:fldCharType="separate"/>
        </w:r>
        <w:r w:rsidDel="002F279E">
          <w:delText>9</w:delText>
        </w:r>
        <w:r w:rsidDel="002F279E">
          <w:fldChar w:fldCharType="end"/>
        </w:r>
      </w:del>
    </w:p>
    <w:p w14:paraId="06F4A02A" w14:textId="017C0678" w:rsidR="006D4199" w:rsidDel="002F279E" w:rsidRDefault="006D4199">
      <w:pPr>
        <w:pStyle w:val="TOC2"/>
        <w:rPr>
          <w:del w:id="215" w:author="Qualcomm - Waqar Zia - Rapporteur" w:date="2021-09-01T09:38:00Z"/>
          <w:rFonts w:asciiTheme="minorHAnsi" w:eastAsiaTheme="minorEastAsia" w:hAnsiTheme="minorHAnsi" w:cstheme="minorBidi"/>
          <w:sz w:val="22"/>
          <w:szCs w:val="22"/>
          <w:lang w:eastAsia="en-GB"/>
        </w:rPr>
      </w:pPr>
      <w:del w:id="216" w:author="Qualcomm - Waqar Zia - Rapporteur" w:date="2021-09-01T09:38:00Z">
        <w:r w:rsidDel="002F279E">
          <w:delText>5.1</w:delText>
        </w:r>
        <w:r w:rsidDel="002F279E">
          <w:rPr>
            <w:rFonts w:asciiTheme="minorHAnsi" w:eastAsiaTheme="minorEastAsia" w:hAnsiTheme="minorHAnsi" w:cstheme="minorBidi"/>
            <w:sz w:val="22"/>
            <w:szCs w:val="22"/>
            <w:lang w:eastAsia="en-GB"/>
          </w:rPr>
          <w:tab/>
        </w:r>
        <w:r w:rsidDel="002F279E">
          <w:delText>Introduction</w:delText>
        </w:r>
        <w:r w:rsidDel="002F279E">
          <w:tab/>
        </w:r>
        <w:r w:rsidDel="002F279E">
          <w:fldChar w:fldCharType="begin" w:fldLock="1"/>
        </w:r>
        <w:r w:rsidDel="002F279E">
          <w:delInstrText xml:space="preserve"> PAGEREF _Toc73783120 \h </w:delInstrText>
        </w:r>
        <w:r w:rsidDel="002F279E">
          <w:fldChar w:fldCharType="separate"/>
        </w:r>
        <w:r w:rsidDel="002F279E">
          <w:delText>9</w:delText>
        </w:r>
        <w:r w:rsidDel="002F279E">
          <w:fldChar w:fldCharType="end"/>
        </w:r>
      </w:del>
    </w:p>
    <w:p w14:paraId="71B12AA5" w14:textId="391FE76C" w:rsidR="006D4199" w:rsidDel="002F279E" w:rsidRDefault="006D4199">
      <w:pPr>
        <w:pStyle w:val="TOC2"/>
        <w:rPr>
          <w:del w:id="217" w:author="Qualcomm - Waqar Zia - Rapporteur" w:date="2021-09-01T09:38:00Z"/>
          <w:rFonts w:asciiTheme="minorHAnsi" w:eastAsiaTheme="minorEastAsia" w:hAnsiTheme="minorHAnsi" w:cstheme="minorBidi"/>
          <w:sz w:val="22"/>
          <w:szCs w:val="22"/>
          <w:lang w:eastAsia="en-GB"/>
        </w:rPr>
      </w:pPr>
      <w:del w:id="218" w:author="Qualcomm - Waqar Zia - Rapporteur" w:date="2021-09-01T09:38:00Z">
        <w:r w:rsidDel="002F279E">
          <w:delText>5.2</w:delText>
        </w:r>
        <w:r w:rsidDel="002F279E">
          <w:rPr>
            <w:rFonts w:asciiTheme="minorHAnsi" w:eastAsiaTheme="minorEastAsia" w:hAnsiTheme="minorHAnsi" w:cstheme="minorBidi"/>
            <w:sz w:val="22"/>
            <w:szCs w:val="22"/>
            <w:lang w:eastAsia="en-GB"/>
          </w:rPr>
          <w:tab/>
        </w:r>
        <w:r w:rsidDel="002F279E">
          <w:delText>&lt;Service 1&gt; Service</w:delText>
        </w:r>
        <w:r w:rsidDel="002F279E">
          <w:tab/>
        </w:r>
        <w:r w:rsidDel="002F279E">
          <w:fldChar w:fldCharType="begin" w:fldLock="1"/>
        </w:r>
        <w:r w:rsidDel="002F279E">
          <w:delInstrText xml:space="preserve"> PAGEREF _Toc73783121 \h </w:delInstrText>
        </w:r>
        <w:r w:rsidDel="002F279E">
          <w:fldChar w:fldCharType="separate"/>
        </w:r>
        <w:r w:rsidDel="002F279E">
          <w:delText>9</w:delText>
        </w:r>
        <w:r w:rsidDel="002F279E">
          <w:fldChar w:fldCharType="end"/>
        </w:r>
      </w:del>
    </w:p>
    <w:p w14:paraId="34BDEF68" w14:textId="74511A07" w:rsidR="006D4199" w:rsidDel="002F279E" w:rsidRDefault="006D4199">
      <w:pPr>
        <w:pStyle w:val="TOC3"/>
        <w:rPr>
          <w:del w:id="219" w:author="Qualcomm - Waqar Zia - Rapporteur" w:date="2021-09-01T09:38:00Z"/>
          <w:rFonts w:asciiTheme="minorHAnsi" w:eastAsiaTheme="minorEastAsia" w:hAnsiTheme="minorHAnsi" w:cstheme="minorBidi"/>
          <w:sz w:val="22"/>
          <w:szCs w:val="22"/>
          <w:lang w:eastAsia="en-GB"/>
        </w:rPr>
      </w:pPr>
      <w:del w:id="220" w:author="Qualcomm - Waqar Zia - Rapporteur" w:date="2021-09-01T09:38:00Z">
        <w:r w:rsidDel="002F279E">
          <w:delText>5.2.1</w:delText>
        </w:r>
        <w:r w:rsidDel="002F279E">
          <w:rPr>
            <w:rFonts w:asciiTheme="minorHAnsi" w:eastAsiaTheme="minorEastAsia" w:hAnsiTheme="minorHAnsi" w:cstheme="minorBidi"/>
            <w:sz w:val="22"/>
            <w:szCs w:val="22"/>
            <w:lang w:eastAsia="en-GB"/>
          </w:rPr>
          <w:tab/>
        </w:r>
        <w:r w:rsidDel="002F279E">
          <w:delText>Service Description</w:delText>
        </w:r>
        <w:r w:rsidDel="002F279E">
          <w:tab/>
        </w:r>
        <w:r w:rsidDel="002F279E">
          <w:fldChar w:fldCharType="begin" w:fldLock="1"/>
        </w:r>
        <w:r w:rsidDel="002F279E">
          <w:delInstrText xml:space="preserve"> PAGEREF _Toc73783122 \h </w:delInstrText>
        </w:r>
        <w:r w:rsidDel="002F279E">
          <w:fldChar w:fldCharType="separate"/>
        </w:r>
        <w:r w:rsidDel="002F279E">
          <w:delText>9</w:delText>
        </w:r>
        <w:r w:rsidDel="002F279E">
          <w:fldChar w:fldCharType="end"/>
        </w:r>
      </w:del>
    </w:p>
    <w:p w14:paraId="75963F2C" w14:textId="5ECD63BE" w:rsidR="006D4199" w:rsidDel="002F279E" w:rsidRDefault="006D4199">
      <w:pPr>
        <w:pStyle w:val="TOC3"/>
        <w:rPr>
          <w:del w:id="221" w:author="Qualcomm - Waqar Zia - Rapporteur" w:date="2021-09-01T09:38:00Z"/>
          <w:rFonts w:asciiTheme="minorHAnsi" w:eastAsiaTheme="minorEastAsia" w:hAnsiTheme="minorHAnsi" w:cstheme="minorBidi"/>
          <w:sz w:val="22"/>
          <w:szCs w:val="22"/>
          <w:lang w:eastAsia="en-GB"/>
        </w:rPr>
      </w:pPr>
      <w:del w:id="222" w:author="Qualcomm - Waqar Zia - Rapporteur" w:date="2021-09-01T09:38:00Z">
        <w:r w:rsidDel="002F279E">
          <w:delText>5.2.2</w:delText>
        </w:r>
        <w:r w:rsidDel="002F279E">
          <w:rPr>
            <w:rFonts w:asciiTheme="minorHAnsi" w:eastAsiaTheme="minorEastAsia" w:hAnsiTheme="minorHAnsi" w:cstheme="minorBidi"/>
            <w:sz w:val="22"/>
            <w:szCs w:val="22"/>
            <w:lang w:eastAsia="en-GB"/>
          </w:rPr>
          <w:tab/>
        </w:r>
        <w:r w:rsidDel="002F279E">
          <w:delText>Service Operations</w:delText>
        </w:r>
        <w:r w:rsidDel="002F279E">
          <w:tab/>
        </w:r>
        <w:r w:rsidDel="002F279E">
          <w:fldChar w:fldCharType="begin" w:fldLock="1"/>
        </w:r>
        <w:r w:rsidDel="002F279E">
          <w:delInstrText xml:space="preserve"> PAGEREF _Toc73783123 \h </w:delInstrText>
        </w:r>
        <w:r w:rsidDel="002F279E">
          <w:fldChar w:fldCharType="separate"/>
        </w:r>
        <w:r w:rsidDel="002F279E">
          <w:delText>9</w:delText>
        </w:r>
        <w:r w:rsidDel="002F279E">
          <w:fldChar w:fldCharType="end"/>
        </w:r>
      </w:del>
    </w:p>
    <w:p w14:paraId="20026563" w14:textId="4A954948" w:rsidR="006D4199" w:rsidDel="002F279E" w:rsidRDefault="006D4199">
      <w:pPr>
        <w:pStyle w:val="TOC4"/>
        <w:rPr>
          <w:del w:id="223" w:author="Qualcomm - Waqar Zia - Rapporteur" w:date="2021-09-01T09:38:00Z"/>
          <w:rFonts w:asciiTheme="minorHAnsi" w:eastAsiaTheme="minorEastAsia" w:hAnsiTheme="minorHAnsi" w:cstheme="minorBidi"/>
          <w:sz w:val="22"/>
          <w:szCs w:val="22"/>
          <w:lang w:eastAsia="en-GB"/>
        </w:rPr>
      </w:pPr>
      <w:del w:id="224" w:author="Qualcomm - Waqar Zia - Rapporteur" w:date="2021-09-01T09:38:00Z">
        <w:r w:rsidDel="002F279E">
          <w:delText>5.2.2.1</w:delText>
        </w:r>
        <w:r w:rsidDel="002F279E">
          <w:rPr>
            <w:rFonts w:asciiTheme="minorHAnsi" w:eastAsiaTheme="minorEastAsia" w:hAnsiTheme="minorHAnsi" w:cstheme="minorBidi"/>
            <w:sz w:val="22"/>
            <w:szCs w:val="22"/>
            <w:lang w:eastAsia="en-GB"/>
          </w:rPr>
          <w:tab/>
        </w:r>
        <w:r w:rsidDel="002F279E">
          <w:delText>Introduction</w:delText>
        </w:r>
        <w:r w:rsidDel="002F279E">
          <w:tab/>
        </w:r>
        <w:r w:rsidDel="002F279E">
          <w:fldChar w:fldCharType="begin" w:fldLock="1"/>
        </w:r>
        <w:r w:rsidDel="002F279E">
          <w:delInstrText xml:space="preserve"> PAGEREF _Toc73783124 \h </w:delInstrText>
        </w:r>
        <w:r w:rsidDel="002F279E">
          <w:fldChar w:fldCharType="separate"/>
        </w:r>
        <w:r w:rsidDel="002F279E">
          <w:delText>9</w:delText>
        </w:r>
        <w:r w:rsidDel="002F279E">
          <w:fldChar w:fldCharType="end"/>
        </w:r>
      </w:del>
    </w:p>
    <w:p w14:paraId="16F837BF" w14:textId="21E1CEC0" w:rsidR="006D4199" w:rsidDel="002F279E" w:rsidRDefault="006D4199">
      <w:pPr>
        <w:pStyle w:val="TOC4"/>
        <w:rPr>
          <w:del w:id="225" w:author="Qualcomm - Waqar Zia - Rapporteur" w:date="2021-09-01T09:38:00Z"/>
          <w:rFonts w:asciiTheme="minorHAnsi" w:eastAsiaTheme="minorEastAsia" w:hAnsiTheme="minorHAnsi" w:cstheme="minorBidi"/>
          <w:sz w:val="22"/>
          <w:szCs w:val="22"/>
          <w:lang w:eastAsia="en-GB"/>
        </w:rPr>
      </w:pPr>
      <w:del w:id="226" w:author="Qualcomm - Waqar Zia - Rapporteur" w:date="2021-09-01T09:38:00Z">
        <w:r w:rsidDel="002F279E">
          <w:delText>5.2.2.2</w:delText>
        </w:r>
        <w:r w:rsidDel="002F279E">
          <w:rPr>
            <w:rFonts w:asciiTheme="minorHAnsi" w:eastAsiaTheme="minorEastAsia" w:hAnsiTheme="minorHAnsi" w:cstheme="minorBidi"/>
            <w:sz w:val="22"/>
            <w:szCs w:val="22"/>
            <w:lang w:eastAsia="en-GB"/>
          </w:rPr>
          <w:tab/>
        </w:r>
        <w:r w:rsidDel="002F279E">
          <w:delText>&lt;Service operation 1&gt;</w:delText>
        </w:r>
        <w:r w:rsidDel="002F279E">
          <w:tab/>
        </w:r>
        <w:r w:rsidDel="002F279E">
          <w:fldChar w:fldCharType="begin" w:fldLock="1"/>
        </w:r>
        <w:r w:rsidDel="002F279E">
          <w:delInstrText xml:space="preserve"> PAGEREF _Toc73783125 \h </w:delInstrText>
        </w:r>
        <w:r w:rsidDel="002F279E">
          <w:fldChar w:fldCharType="separate"/>
        </w:r>
        <w:r w:rsidDel="002F279E">
          <w:delText>9</w:delText>
        </w:r>
        <w:r w:rsidDel="002F279E">
          <w:fldChar w:fldCharType="end"/>
        </w:r>
      </w:del>
    </w:p>
    <w:p w14:paraId="4B7F5761" w14:textId="1C462717" w:rsidR="006D4199" w:rsidDel="002F279E" w:rsidRDefault="006D4199">
      <w:pPr>
        <w:pStyle w:val="TOC5"/>
        <w:rPr>
          <w:del w:id="227" w:author="Qualcomm - Waqar Zia - Rapporteur" w:date="2021-09-01T09:38:00Z"/>
          <w:rFonts w:asciiTheme="minorHAnsi" w:eastAsiaTheme="minorEastAsia" w:hAnsiTheme="minorHAnsi" w:cstheme="minorBidi"/>
          <w:sz w:val="22"/>
          <w:szCs w:val="22"/>
          <w:lang w:eastAsia="en-GB"/>
        </w:rPr>
      </w:pPr>
      <w:del w:id="228" w:author="Qualcomm - Waqar Zia - Rapporteur" w:date="2021-09-01T09:38:00Z">
        <w:r w:rsidDel="002F279E">
          <w:delText>5.2.2.2.1</w:delText>
        </w:r>
        <w:r w:rsidDel="002F279E">
          <w:rPr>
            <w:rFonts w:asciiTheme="minorHAnsi" w:eastAsiaTheme="minorEastAsia" w:hAnsiTheme="minorHAnsi" w:cstheme="minorBidi"/>
            <w:sz w:val="22"/>
            <w:szCs w:val="22"/>
            <w:lang w:eastAsia="en-GB"/>
          </w:rPr>
          <w:tab/>
        </w:r>
        <w:r w:rsidDel="002F279E">
          <w:delText>General</w:delText>
        </w:r>
        <w:r w:rsidDel="002F279E">
          <w:tab/>
        </w:r>
        <w:r w:rsidDel="002F279E">
          <w:fldChar w:fldCharType="begin" w:fldLock="1"/>
        </w:r>
        <w:r w:rsidDel="002F279E">
          <w:delInstrText xml:space="preserve"> PAGEREF _Toc73783126 \h </w:delInstrText>
        </w:r>
        <w:r w:rsidDel="002F279E">
          <w:fldChar w:fldCharType="separate"/>
        </w:r>
        <w:r w:rsidDel="002F279E">
          <w:delText>9</w:delText>
        </w:r>
        <w:r w:rsidDel="002F279E">
          <w:fldChar w:fldCharType="end"/>
        </w:r>
      </w:del>
    </w:p>
    <w:p w14:paraId="6F47F888" w14:textId="2CDC0C3C" w:rsidR="006D4199" w:rsidDel="002F279E" w:rsidRDefault="006D4199">
      <w:pPr>
        <w:pStyle w:val="TOC5"/>
        <w:rPr>
          <w:del w:id="229" w:author="Qualcomm - Waqar Zia - Rapporteur" w:date="2021-09-01T09:38:00Z"/>
          <w:rFonts w:asciiTheme="minorHAnsi" w:eastAsiaTheme="minorEastAsia" w:hAnsiTheme="minorHAnsi" w:cstheme="minorBidi"/>
          <w:sz w:val="22"/>
          <w:szCs w:val="22"/>
          <w:lang w:eastAsia="en-GB"/>
        </w:rPr>
      </w:pPr>
      <w:del w:id="230" w:author="Qualcomm - Waqar Zia - Rapporteur" w:date="2021-09-01T09:38:00Z">
        <w:r w:rsidDel="002F279E">
          <w:delText>5.2.2.2.2</w:delText>
        </w:r>
        <w:r w:rsidDel="002F279E">
          <w:rPr>
            <w:rFonts w:asciiTheme="minorHAnsi" w:eastAsiaTheme="minorEastAsia" w:hAnsiTheme="minorHAnsi" w:cstheme="minorBidi"/>
            <w:sz w:val="22"/>
            <w:szCs w:val="22"/>
            <w:lang w:eastAsia="en-GB"/>
          </w:rPr>
          <w:tab/>
        </w:r>
        <w:r w:rsidDel="002F279E">
          <w:delText>&lt;Procedure 1 using service operation 1 of service 1&gt;</w:delText>
        </w:r>
        <w:r w:rsidDel="002F279E">
          <w:tab/>
        </w:r>
        <w:r w:rsidDel="002F279E">
          <w:fldChar w:fldCharType="begin" w:fldLock="1"/>
        </w:r>
        <w:r w:rsidDel="002F279E">
          <w:delInstrText xml:space="preserve"> PAGEREF _Toc73783127 \h </w:delInstrText>
        </w:r>
        <w:r w:rsidDel="002F279E">
          <w:fldChar w:fldCharType="separate"/>
        </w:r>
        <w:r w:rsidDel="002F279E">
          <w:delText>10</w:delText>
        </w:r>
        <w:r w:rsidDel="002F279E">
          <w:fldChar w:fldCharType="end"/>
        </w:r>
      </w:del>
    </w:p>
    <w:p w14:paraId="37166082" w14:textId="6D1A244F" w:rsidR="006D4199" w:rsidDel="002F279E" w:rsidRDefault="006D4199">
      <w:pPr>
        <w:pStyle w:val="TOC5"/>
        <w:rPr>
          <w:del w:id="231" w:author="Qualcomm - Waqar Zia - Rapporteur" w:date="2021-09-01T09:38:00Z"/>
          <w:rFonts w:asciiTheme="minorHAnsi" w:eastAsiaTheme="minorEastAsia" w:hAnsiTheme="minorHAnsi" w:cstheme="minorBidi"/>
          <w:sz w:val="22"/>
          <w:szCs w:val="22"/>
          <w:lang w:eastAsia="en-GB"/>
        </w:rPr>
      </w:pPr>
      <w:del w:id="232" w:author="Qualcomm - Waqar Zia - Rapporteur" w:date="2021-09-01T09:38:00Z">
        <w:r w:rsidDel="002F279E">
          <w:delText>5.2.2.2.3</w:delText>
        </w:r>
        <w:r w:rsidDel="002F279E">
          <w:rPr>
            <w:rFonts w:asciiTheme="minorHAnsi" w:eastAsiaTheme="minorEastAsia" w:hAnsiTheme="minorHAnsi" w:cstheme="minorBidi"/>
            <w:sz w:val="22"/>
            <w:szCs w:val="22"/>
            <w:lang w:eastAsia="en-GB"/>
          </w:rPr>
          <w:tab/>
        </w:r>
        <w:r w:rsidDel="002F279E">
          <w:delText>&lt;Procedure 2 using service operation 1 of service 1&gt;</w:delText>
        </w:r>
        <w:r w:rsidDel="002F279E">
          <w:tab/>
        </w:r>
        <w:r w:rsidDel="002F279E">
          <w:fldChar w:fldCharType="begin" w:fldLock="1"/>
        </w:r>
        <w:r w:rsidDel="002F279E">
          <w:delInstrText xml:space="preserve"> PAGEREF _Toc73783128 \h </w:delInstrText>
        </w:r>
        <w:r w:rsidDel="002F279E">
          <w:fldChar w:fldCharType="separate"/>
        </w:r>
        <w:r w:rsidDel="002F279E">
          <w:delText>10</w:delText>
        </w:r>
        <w:r w:rsidDel="002F279E">
          <w:fldChar w:fldCharType="end"/>
        </w:r>
      </w:del>
    </w:p>
    <w:p w14:paraId="708132AA" w14:textId="21C83C55" w:rsidR="006D4199" w:rsidDel="002F279E" w:rsidRDefault="006D4199">
      <w:pPr>
        <w:pStyle w:val="TOC4"/>
        <w:rPr>
          <w:del w:id="233" w:author="Qualcomm - Waqar Zia - Rapporteur" w:date="2021-09-01T09:38:00Z"/>
          <w:rFonts w:asciiTheme="minorHAnsi" w:eastAsiaTheme="minorEastAsia" w:hAnsiTheme="minorHAnsi" w:cstheme="minorBidi"/>
          <w:sz w:val="22"/>
          <w:szCs w:val="22"/>
          <w:lang w:eastAsia="en-GB"/>
        </w:rPr>
      </w:pPr>
      <w:del w:id="234" w:author="Qualcomm - Waqar Zia - Rapporteur" w:date="2021-09-01T09:38:00Z">
        <w:r w:rsidDel="002F279E">
          <w:delText>5.2.2.3</w:delText>
        </w:r>
        <w:r w:rsidDel="002F279E">
          <w:rPr>
            <w:rFonts w:asciiTheme="minorHAnsi" w:eastAsiaTheme="minorEastAsia" w:hAnsiTheme="minorHAnsi" w:cstheme="minorBidi"/>
            <w:sz w:val="22"/>
            <w:szCs w:val="22"/>
            <w:lang w:eastAsia="en-GB"/>
          </w:rPr>
          <w:tab/>
        </w:r>
        <w:r w:rsidDel="002F279E">
          <w:delText>&lt;Service operation 2&gt;</w:delText>
        </w:r>
        <w:r w:rsidDel="002F279E">
          <w:tab/>
        </w:r>
        <w:r w:rsidDel="002F279E">
          <w:fldChar w:fldCharType="begin" w:fldLock="1"/>
        </w:r>
        <w:r w:rsidDel="002F279E">
          <w:delInstrText xml:space="preserve"> PAGEREF _Toc73783129 \h </w:delInstrText>
        </w:r>
        <w:r w:rsidDel="002F279E">
          <w:fldChar w:fldCharType="separate"/>
        </w:r>
        <w:r w:rsidDel="002F279E">
          <w:delText>10</w:delText>
        </w:r>
        <w:r w:rsidDel="002F279E">
          <w:fldChar w:fldCharType="end"/>
        </w:r>
      </w:del>
    </w:p>
    <w:p w14:paraId="2781A2FD" w14:textId="40B1242E" w:rsidR="006D4199" w:rsidDel="002F279E" w:rsidRDefault="006D4199">
      <w:pPr>
        <w:pStyle w:val="TOC2"/>
        <w:rPr>
          <w:del w:id="235" w:author="Qualcomm - Waqar Zia - Rapporteur" w:date="2021-09-01T09:38:00Z"/>
          <w:rFonts w:asciiTheme="minorHAnsi" w:eastAsiaTheme="minorEastAsia" w:hAnsiTheme="minorHAnsi" w:cstheme="minorBidi"/>
          <w:sz w:val="22"/>
          <w:szCs w:val="22"/>
          <w:lang w:eastAsia="en-GB"/>
        </w:rPr>
      </w:pPr>
      <w:del w:id="236" w:author="Qualcomm - Waqar Zia - Rapporteur" w:date="2021-09-01T09:38:00Z">
        <w:r w:rsidDel="002F279E">
          <w:delText>5.3</w:delText>
        </w:r>
        <w:r w:rsidDel="002F279E">
          <w:rPr>
            <w:rFonts w:asciiTheme="minorHAnsi" w:eastAsiaTheme="minorEastAsia" w:hAnsiTheme="minorHAnsi" w:cstheme="minorBidi"/>
            <w:sz w:val="22"/>
            <w:szCs w:val="22"/>
            <w:lang w:eastAsia="en-GB"/>
          </w:rPr>
          <w:tab/>
        </w:r>
        <w:r w:rsidDel="002F279E">
          <w:delText>&lt;Service 2 &gt; Service</w:delText>
        </w:r>
        <w:r w:rsidDel="002F279E">
          <w:tab/>
        </w:r>
        <w:r w:rsidDel="002F279E">
          <w:fldChar w:fldCharType="begin" w:fldLock="1"/>
        </w:r>
        <w:r w:rsidDel="002F279E">
          <w:delInstrText xml:space="preserve"> PAGEREF _Toc73783130 \h </w:delInstrText>
        </w:r>
        <w:r w:rsidDel="002F279E">
          <w:fldChar w:fldCharType="separate"/>
        </w:r>
        <w:r w:rsidDel="002F279E">
          <w:delText>10</w:delText>
        </w:r>
        <w:r w:rsidDel="002F279E">
          <w:fldChar w:fldCharType="end"/>
        </w:r>
      </w:del>
    </w:p>
    <w:p w14:paraId="335687DF" w14:textId="2271F16E" w:rsidR="006D4199" w:rsidDel="002F279E" w:rsidRDefault="006D4199">
      <w:pPr>
        <w:pStyle w:val="TOC1"/>
        <w:rPr>
          <w:del w:id="237" w:author="Qualcomm - Waqar Zia - Rapporteur" w:date="2021-09-01T09:38:00Z"/>
          <w:rFonts w:asciiTheme="minorHAnsi" w:eastAsiaTheme="minorEastAsia" w:hAnsiTheme="minorHAnsi" w:cstheme="minorBidi"/>
          <w:szCs w:val="22"/>
          <w:lang w:eastAsia="en-GB"/>
        </w:rPr>
      </w:pPr>
      <w:del w:id="238" w:author="Qualcomm - Waqar Zia - Rapporteur" w:date="2021-09-01T09:38:00Z">
        <w:r w:rsidDel="002F279E">
          <w:delText>6</w:delText>
        </w:r>
        <w:r w:rsidDel="002F279E">
          <w:rPr>
            <w:rFonts w:asciiTheme="minorHAnsi" w:eastAsiaTheme="minorEastAsia" w:hAnsiTheme="minorHAnsi" w:cstheme="minorBidi"/>
            <w:szCs w:val="22"/>
            <w:lang w:eastAsia="en-GB"/>
          </w:rPr>
          <w:tab/>
        </w:r>
        <w:r w:rsidDel="002F279E">
          <w:delText>API Definitions</w:delText>
        </w:r>
        <w:r w:rsidDel="002F279E">
          <w:tab/>
        </w:r>
        <w:r w:rsidDel="002F279E">
          <w:fldChar w:fldCharType="begin" w:fldLock="1"/>
        </w:r>
        <w:r w:rsidDel="002F279E">
          <w:delInstrText xml:space="preserve"> PAGEREF _Toc73783131 \h </w:delInstrText>
        </w:r>
        <w:r w:rsidDel="002F279E">
          <w:fldChar w:fldCharType="separate"/>
        </w:r>
        <w:r w:rsidDel="002F279E">
          <w:delText>10</w:delText>
        </w:r>
        <w:r w:rsidDel="002F279E">
          <w:fldChar w:fldCharType="end"/>
        </w:r>
      </w:del>
    </w:p>
    <w:p w14:paraId="19A74630" w14:textId="1AEF6284" w:rsidR="006D4199" w:rsidDel="002F279E" w:rsidRDefault="006D4199">
      <w:pPr>
        <w:pStyle w:val="TOC2"/>
        <w:rPr>
          <w:del w:id="239" w:author="Qualcomm - Waqar Zia - Rapporteur" w:date="2021-09-01T09:38:00Z"/>
          <w:rFonts w:asciiTheme="minorHAnsi" w:eastAsiaTheme="minorEastAsia" w:hAnsiTheme="minorHAnsi" w:cstheme="minorBidi"/>
          <w:sz w:val="22"/>
          <w:szCs w:val="22"/>
          <w:lang w:eastAsia="en-GB"/>
        </w:rPr>
      </w:pPr>
      <w:del w:id="240" w:author="Qualcomm - Waqar Zia - Rapporteur" w:date="2021-09-01T09:38:00Z">
        <w:r w:rsidDel="002F279E">
          <w:delText>6.1</w:delText>
        </w:r>
        <w:r w:rsidDel="002F279E">
          <w:rPr>
            <w:rFonts w:asciiTheme="minorHAnsi" w:eastAsiaTheme="minorEastAsia" w:hAnsiTheme="minorHAnsi" w:cstheme="minorBidi"/>
            <w:sz w:val="22"/>
            <w:szCs w:val="22"/>
            <w:lang w:eastAsia="en-GB"/>
          </w:rPr>
          <w:tab/>
        </w:r>
        <w:r w:rsidDel="002F279E">
          <w:delText>&lt; Service 1&gt; Service API</w:delText>
        </w:r>
        <w:r w:rsidDel="002F279E">
          <w:tab/>
        </w:r>
        <w:r w:rsidDel="002F279E">
          <w:fldChar w:fldCharType="begin" w:fldLock="1"/>
        </w:r>
        <w:r w:rsidDel="002F279E">
          <w:delInstrText xml:space="preserve"> PAGEREF _Toc73783132 \h </w:delInstrText>
        </w:r>
        <w:r w:rsidDel="002F279E">
          <w:fldChar w:fldCharType="separate"/>
        </w:r>
        <w:r w:rsidDel="002F279E">
          <w:delText>10</w:delText>
        </w:r>
        <w:r w:rsidDel="002F279E">
          <w:fldChar w:fldCharType="end"/>
        </w:r>
      </w:del>
    </w:p>
    <w:p w14:paraId="413C608D" w14:textId="5BC64D00" w:rsidR="006D4199" w:rsidDel="002F279E" w:rsidRDefault="006D4199">
      <w:pPr>
        <w:pStyle w:val="TOC3"/>
        <w:rPr>
          <w:del w:id="241" w:author="Qualcomm - Waqar Zia - Rapporteur" w:date="2021-09-01T09:38:00Z"/>
          <w:rFonts w:asciiTheme="minorHAnsi" w:eastAsiaTheme="minorEastAsia" w:hAnsiTheme="minorHAnsi" w:cstheme="minorBidi"/>
          <w:sz w:val="22"/>
          <w:szCs w:val="22"/>
          <w:lang w:eastAsia="en-GB"/>
        </w:rPr>
      </w:pPr>
      <w:del w:id="242" w:author="Qualcomm - Waqar Zia - Rapporteur" w:date="2021-09-01T09:38:00Z">
        <w:r w:rsidDel="002F279E">
          <w:delText>6.1.1</w:delText>
        </w:r>
        <w:r w:rsidDel="002F279E">
          <w:rPr>
            <w:rFonts w:asciiTheme="minorHAnsi" w:eastAsiaTheme="minorEastAsia" w:hAnsiTheme="minorHAnsi" w:cstheme="minorBidi"/>
            <w:sz w:val="22"/>
            <w:szCs w:val="22"/>
            <w:lang w:eastAsia="en-GB"/>
          </w:rPr>
          <w:tab/>
        </w:r>
        <w:r w:rsidDel="002F279E">
          <w:delText>Introduction</w:delText>
        </w:r>
        <w:r w:rsidDel="002F279E">
          <w:tab/>
        </w:r>
        <w:r w:rsidDel="002F279E">
          <w:fldChar w:fldCharType="begin" w:fldLock="1"/>
        </w:r>
        <w:r w:rsidDel="002F279E">
          <w:delInstrText xml:space="preserve"> PAGEREF _Toc73783133 \h </w:delInstrText>
        </w:r>
        <w:r w:rsidDel="002F279E">
          <w:fldChar w:fldCharType="separate"/>
        </w:r>
        <w:r w:rsidDel="002F279E">
          <w:delText>10</w:delText>
        </w:r>
        <w:r w:rsidDel="002F279E">
          <w:fldChar w:fldCharType="end"/>
        </w:r>
      </w:del>
    </w:p>
    <w:p w14:paraId="4450D524" w14:textId="010A9AA8" w:rsidR="006D4199" w:rsidDel="002F279E" w:rsidRDefault="006D4199">
      <w:pPr>
        <w:pStyle w:val="TOC3"/>
        <w:rPr>
          <w:del w:id="243" w:author="Qualcomm - Waqar Zia - Rapporteur" w:date="2021-09-01T09:38:00Z"/>
          <w:rFonts w:asciiTheme="minorHAnsi" w:eastAsiaTheme="minorEastAsia" w:hAnsiTheme="minorHAnsi" w:cstheme="minorBidi"/>
          <w:sz w:val="22"/>
          <w:szCs w:val="22"/>
          <w:lang w:eastAsia="en-GB"/>
        </w:rPr>
      </w:pPr>
      <w:del w:id="244" w:author="Qualcomm - Waqar Zia - Rapporteur" w:date="2021-09-01T09:38:00Z">
        <w:r w:rsidDel="002F279E">
          <w:delText>6.1.2</w:delText>
        </w:r>
        <w:r w:rsidDel="002F279E">
          <w:rPr>
            <w:rFonts w:asciiTheme="minorHAnsi" w:eastAsiaTheme="minorEastAsia" w:hAnsiTheme="minorHAnsi" w:cstheme="minorBidi"/>
            <w:sz w:val="22"/>
            <w:szCs w:val="22"/>
            <w:lang w:eastAsia="en-GB"/>
          </w:rPr>
          <w:tab/>
        </w:r>
        <w:r w:rsidDel="002F279E">
          <w:delText>Usage of HTTP</w:delText>
        </w:r>
        <w:r w:rsidDel="002F279E">
          <w:tab/>
        </w:r>
        <w:r w:rsidDel="002F279E">
          <w:fldChar w:fldCharType="begin" w:fldLock="1"/>
        </w:r>
        <w:r w:rsidDel="002F279E">
          <w:delInstrText xml:space="preserve"> PAGEREF _Toc73783134 \h </w:delInstrText>
        </w:r>
        <w:r w:rsidDel="002F279E">
          <w:fldChar w:fldCharType="separate"/>
        </w:r>
        <w:r w:rsidDel="002F279E">
          <w:delText>10</w:delText>
        </w:r>
        <w:r w:rsidDel="002F279E">
          <w:fldChar w:fldCharType="end"/>
        </w:r>
      </w:del>
    </w:p>
    <w:p w14:paraId="6C0DB0B3" w14:textId="41AD929A" w:rsidR="006D4199" w:rsidDel="002F279E" w:rsidRDefault="006D4199">
      <w:pPr>
        <w:pStyle w:val="TOC4"/>
        <w:rPr>
          <w:del w:id="245" w:author="Qualcomm - Waqar Zia - Rapporteur" w:date="2021-09-01T09:38:00Z"/>
          <w:rFonts w:asciiTheme="minorHAnsi" w:eastAsiaTheme="minorEastAsia" w:hAnsiTheme="minorHAnsi" w:cstheme="minorBidi"/>
          <w:sz w:val="22"/>
          <w:szCs w:val="22"/>
          <w:lang w:eastAsia="en-GB"/>
        </w:rPr>
      </w:pPr>
      <w:del w:id="246" w:author="Qualcomm - Waqar Zia - Rapporteur" w:date="2021-09-01T09:38:00Z">
        <w:r w:rsidDel="002F279E">
          <w:delText>6.1.2.1</w:delText>
        </w:r>
        <w:r w:rsidDel="002F279E">
          <w:rPr>
            <w:rFonts w:asciiTheme="minorHAnsi" w:eastAsiaTheme="minorEastAsia" w:hAnsiTheme="minorHAnsi" w:cstheme="minorBidi"/>
            <w:sz w:val="22"/>
            <w:szCs w:val="22"/>
            <w:lang w:eastAsia="en-GB"/>
          </w:rPr>
          <w:tab/>
        </w:r>
        <w:r w:rsidDel="002F279E">
          <w:delText>General</w:delText>
        </w:r>
        <w:r w:rsidDel="002F279E">
          <w:tab/>
        </w:r>
        <w:r w:rsidDel="002F279E">
          <w:fldChar w:fldCharType="begin" w:fldLock="1"/>
        </w:r>
        <w:r w:rsidDel="002F279E">
          <w:delInstrText xml:space="preserve"> PAGEREF _Toc73783135 \h </w:delInstrText>
        </w:r>
        <w:r w:rsidDel="002F279E">
          <w:fldChar w:fldCharType="separate"/>
        </w:r>
        <w:r w:rsidDel="002F279E">
          <w:delText>10</w:delText>
        </w:r>
        <w:r w:rsidDel="002F279E">
          <w:fldChar w:fldCharType="end"/>
        </w:r>
      </w:del>
    </w:p>
    <w:p w14:paraId="6440AF12" w14:textId="06D10294" w:rsidR="006D4199" w:rsidDel="002F279E" w:rsidRDefault="006D4199">
      <w:pPr>
        <w:pStyle w:val="TOC4"/>
        <w:rPr>
          <w:del w:id="247" w:author="Qualcomm - Waqar Zia - Rapporteur" w:date="2021-09-01T09:38:00Z"/>
          <w:rFonts w:asciiTheme="minorHAnsi" w:eastAsiaTheme="minorEastAsia" w:hAnsiTheme="minorHAnsi" w:cstheme="minorBidi"/>
          <w:sz w:val="22"/>
          <w:szCs w:val="22"/>
          <w:lang w:eastAsia="en-GB"/>
        </w:rPr>
      </w:pPr>
      <w:del w:id="248" w:author="Qualcomm - Waqar Zia - Rapporteur" w:date="2021-09-01T09:38:00Z">
        <w:r w:rsidDel="002F279E">
          <w:delText>6.1.2.2</w:delText>
        </w:r>
        <w:r w:rsidDel="002F279E">
          <w:rPr>
            <w:rFonts w:asciiTheme="minorHAnsi" w:eastAsiaTheme="minorEastAsia" w:hAnsiTheme="minorHAnsi" w:cstheme="minorBidi"/>
            <w:sz w:val="22"/>
            <w:szCs w:val="22"/>
            <w:lang w:eastAsia="en-GB"/>
          </w:rPr>
          <w:tab/>
        </w:r>
        <w:r w:rsidDel="002F279E">
          <w:delText>HTTP standard headers</w:delText>
        </w:r>
        <w:r w:rsidDel="002F279E">
          <w:tab/>
        </w:r>
        <w:r w:rsidDel="002F279E">
          <w:fldChar w:fldCharType="begin" w:fldLock="1"/>
        </w:r>
        <w:r w:rsidDel="002F279E">
          <w:delInstrText xml:space="preserve"> PAGEREF _Toc73783136 \h </w:delInstrText>
        </w:r>
        <w:r w:rsidDel="002F279E">
          <w:fldChar w:fldCharType="separate"/>
        </w:r>
        <w:r w:rsidDel="002F279E">
          <w:delText>11</w:delText>
        </w:r>
        <w:r w:rsidDel="002F279E">
          <w:fldChar w:fldCharType="end"/>
        </w:r>
      </w:del>
    </w:p>
    <w:p w14:paraId="2089430C" w14:textId="25408C9A" w:rsidR="006D4199" w:rsidDel="002F279E" w:rsidRDefault="006D4199">
      <w:pPr>
        <w:pStyle w:val="TOC5"/>
        <w:rPr>
          <w:del w:id="249" w:author="Qualcomm - Waqar Zia - Rapporteur" w:date="2021-09-01T09:38:00Z"/>
          <w:rFonts w:asciiTheme="minorHAnsi" w:eastAsiaTheme="minorEastAsia" w:hAnsiTheme="minorHAnsi" w:cstheme="minorBidi"/>
          <w:sz w:val="22"/>
          <w:szCs w:val="22"/>
          <w:lang w:eastAsia="en-GB"/>
        </w:rPr>
      </w:pPr>
      <w:del w:id="250" w:author="Qualcomm - Waqar Zia - Rapporteur" w:date="2021-09-01T09:38:00Z">
        <w:r w:rsidDel="002F279E">
          <w:delText>6.1.2.2.1</w:delText>
        </w:r>
        <w:r w:rsidDel="002F279E">
          <w:rPr>
            <w:rFonts w:asciiTheme="minorHAnsi" w:eastAsiaTheme="minorEastAsia" w:hAnsiTheme="minorHAnsi" w:cstheme="minorBidi"/>
            <w:sz w:val="22"/>
            <w:szCs w:val="22"/>
            <w:lang w:eastAsia="en-GB"/>
          </w:rPr>
          <w:tab/>
        </w:r>
        <w:r w:rsidDel="002F279E">
          <w:rPr>
            <w:lang w:eastAsia="zh-CN"/>
          </w:rPr>
          <w:delText>General</w:delText>
        </w:r>
        <w:r w:rsidDel="002F279E">
          <w:tab/>
        </w:r>
        <w:r w:rsidDel="002F279E">
          <w:fldChar w:fldCharType="begin" w:fldLock="1"/>
        </w:r>
        <w:r w:rsidDel="002F279E">
          <w:delInstrText xml:space="preserve"> PAGEREF _Toc73783137 \h </w:delInstrText>
        </w:r>
        <w:r w:rsidDel="002F279E">
          <w:fldChar w:fldCharType="separate"/>
        </w:r>
        <w:r w:rsidDel="002F279E">
          <w:delText>11</w:delText>
        </w:r>
        <w:r w:rsidDel="002F279E">
          <w:fldChar w:fldCharType="end"/>
        </w:r>
      </w:del>
    </w:p>
    <w:p w14:paraId="4CDDE05A" w14:textId="57F6093B" w:rsidR="006D4199" w:rsidDel="002F279E" w:rsidRDefault="006D4199">
      <w:pPr>
        <w:pStyle w:val="TOC5"/>
        <w:rPr>
          <w:del w:id="251" w:author="Qualcomm - Waqar Zia - Rapporteur" w:date="2021-09-01T09:38:00Z"/>
          <w:rFonts w:asciiTheme="minorHAnsi" w:eastAsiaTheme="minorEastAsia" w:hAnsiTheme="minorHAnsi" w:cstheme="minorBidi"/>
          <w:sz w:val="22"/>
          <w:szCs w:val="22"/>
          <w:lang w:eastAsia="en-GB"/>
        </w:rPr>
      </w:pPr>
      <w:del w:id="252" w:author="Qualcomm - Waqar Zia - Rapporteur" w:date="2021-09-01T09:38:00Z">
        <w:r w:rsidDel="002F279E">
          <w:delText>6.1.2.2.2</w:delText>
        </w:r>
        <w:r w:rsidDel="002F279E">
          <w:rPr>
            <w:rFonts w:asciiTheme="minorHAnsi" w:eastAsiaTheme="minorEastAsia" w:hAnsiTheme="minorHAnsi" w:cstheme="minorBidi"/>
            <w:sz w:val="22"/>
            <w:szCs w:val="22"/>
            <w:lang w:eastAsia="en-GB"/>
          </w:rPr>
          <w:tab/>
        </w:r>
        <w:r w:rsidDel="002F279E">
          <w:delText>Content type</w:delText>
        </w:r>
        <w:r w:rsidDel="002F279E">
          <w:tab/>
        </w:r>
        <w:r w:rsidDel="002F279E">
          <w:fldChar w:fldCharType="begin" w:fldLock="1"/>
        </w:r>
        <w:r w:rsidDel="002F279E">
          <w:delInstrText xml:space="preserve"> PAGEREF _Toc73783138 \h </w:delInstrText>
        </w:r>
        <w:r w:rsidDel="002F279E">
          <w:fldChar w:fldCharType="separate"/>
        </w:r>
        <w:r w:rsidDel="002F279E">
          <w:delText>11</w:delText>
        </w:r>
        <w:r w:rsidDel="002F279E">
          <w:fldChar w:fldCharType="end"/>
        </w:r>
      </w:del>
    </w:p>
    <w:p w14:paraId="76F4B0FD" w14:textId="618BD487" w:rsidR="006D4199" w:rsidDel="002F279E" w:rsidRDefault="006D4199">
      <w:pPr>
        <w:pStyle w:val="TOC4"/>
        <w:rPr>
          <w:del w:id="253" w:author="Qualcomm - Waqar Zia - Rapporteur" w:date="2021-09-01T09:38:00Z"/>
          <w:rFonts w:asciiTheme="minorHAnsi" w:eastAsiaTheme="minorEastAsia" w:hAnsiTheme="minorHAnsi" w:cstheme="minorBidi"/>
          <w:sz w:val="22"/>
          <w:szCs w:val="22"/>
          <w:lang w:eastAsia="en-GB"/>
        </w:rPr>
      </w:pPr>
      <w:del w:id="254" w:author="Qualcomm - Waqar Zia - Rapporteur" w:date="2021-09-01T09:38:00Z">
        <w:r w:rsidDel="002F279E">
          <w:delText>6.1.2.3</w:delText>
        </w:r>
        <w:r w:rsidDel="002F279E">
          <w:rPr>
            <w:rFonts w:asciiTheme="minorHAnsi" w:eastAsiaTheme="minorEastAsia" w:hAnsiTheme="minorHAnsi" w:cstheme="minorBidi"/>
            <w:sz w:val="22"/>
            <w:szCs w:val="22"/>
            <w:lang w:eastAsia="en-GB"/>
          </w:rPr>
          <w:tab/>
        </w:r>
        <w:r w:rsidDel="002F279E">
          <w:delText>HTTP custom headers</w:delText>
        </w:r>
        <w:r w:rsidDel="002F279E">
          <w:tab/>
        </w:r>
        <w:r w:rsidDel="002F279E">
          <w:fldChar w:fldCharType="begin" w:fldLock="1"/>
        </w:r>
        <w:r w:rsidDel="002F279E">
          <w:delInstrText xml:space="preserve"> PAGEREF _Toc73783139 \h </w:delInstrText>
        </w:r>
        <w:r w:rsidDel="002F279E">
          <w:fldChar w:fldCharType="separate"/>
        </w:r>
        <w:r w:rsidDel="002F279E">
          <w:delText>11</w:delText>
        </w:r>
        <w:r w:rsidDel="002F279E">
          <w:fldChar w:fldCharType="end"/>
        </w:r>
      </w:del>
    </w:p>
    <w:p w14:paraId="2436C103" w14:textId="4339A14A" w:rsidR="006D4199" w:rsidDel="002F279E" w:rsidRDefault="006D4199">
      <w:pPr>
        <w:pStyle w:val="TOC3"/>
        <w:rPr>
          <w:del w:id="255" w:author="Qualcomm - Waqar Zia - Rapporteur" w:date="2021-09-01T09:38:00Z"/>
          <w:rFonts w:asciiTheme="minorHAnsi" w:eastAsiaTheme="minorEastAsia" w:hAnsiTheme="minorHAnsi" w:cstheme="minorBidi"/>
          <w:sz w:val="22"/>
          <w:szCs w:val="22"/>
          <w:lang w:eastAsia="en-GB"/>
        </w:rPr>
      </w:pPr>
      <w:del w:id="256" w:author="Qualcomm - Waqar Zia - Rapporteur" w:date="2021-09-01T09:38:00Z">
        <w:r w:rsidDel="002F279E">
          <w:delText>6.1.3</w:delText>
        </w:r>
        <w:r w:rsidDel="002F279E">
          <w:rPr>
            <w:rFonts w:asciiTheme="minorHAnsi" w:eastAsiaTheme="minorEastAsia" w:hAnsiTheme="minorHAnsi" w:cstheme="minorBidi"/>
            <w:sz w:val="22"/>
            <w:szCs w:val="22"/>
            <w:lang w:eastAsia="en-GB"/>
          </w:rPr>
          <w:tab/>
        </w:r>
        <w:r w:rsidDel="002F279E">
          <w:delText>Resources</w:delText>
        </w:r>
        <w:r w:rsidDel="002F279E">
          <w:tab/>
        </w:r>
        <w:r w:rsidDel="002F279E">
          <w:fldChar w:fldCharType="begin" w:fldLock="1"/>
        </w:r>
        <w:r w:rsidDel="002F279E">
          <w:delInstrText xml:space="preserve"> PAGEREF _Toc73783140 \h </w:delInstrText>
        </w:r>
        <w:r w:rsidDel="002F279E">
          <w:fldChar w:fldCharType="separate"/>
        </w:r>
        <w:r w:rsidDel="002F279E">
          <w:delText>11</w:delText>
        </w:r>
        <w:r w:rsidDel="002F279E">
          <w:fldChar w:fldCharType="end"/>
        </w:r>
      </w:del>
    </w:p>
    <w:p w14:paraId="63976788" w14:textId="0A1668D9" w:rsidR="006D4199" w:rsidDel="002F279E" w:rsidRDefault="006D4199">
      <w:pPr>
        <w:pStyle w:val="TOC4"/>
        <w:rPr>
          <w:del w:id="257" w:author="Qualcomm - Waqar Zia - Rapporteur" w:date="2021-09-01T09:38:00Z"/>
          <w:rFonts w:asciiTheme="minorHAnsi" w:eastAsiaTheme="minorEastAsia" w:hAnsiTheme="minorHAnsi" w:cstheme="minorBidi"/>
          <w:sz w:val="22"/>
          <w:szCs w:val="22"/>
          <w:lang w:eastAsia="en-GB"/>
        </w:rPr>
      </w:pPr>
      <w:del w:id="258" w:author="Qualcomm - Waqar Zia - Rapporteur" w:date="2021-09-01T09:38:00Z">
        <w:r w:rsidDel="002F279E">
          <w:delText>6.1.3.1</w:delText>
        </w:r>
        <w:r w:rsidDel="002F279E">
          <w:rPr>
            <w:rFonts w:asciiTheme="minorHAnsi" w:eastAsiaTheme="minorEastAsia" w:hAnsiTheme="minorHAnsi" w:cstheme="minorBidi"/>
            <w:sz w:val="22"/>
            <w:szCs w:val="22"/>
            <w:lang w:eastAsia="en-GB"/>
          </w:rPr>
          <w:tab/>
        </w:r>
        <w:r w:rsidDel="002F279E">
          <w:delText>Overview</w:delText>
        </w:r>
        <w:r w:rsidDel="002F279E">
          <w:tab/>
        </w:r>
        <w:r w:rsidDel="002F279E">
          <w:fldChar w:fldCharType="begin" w:fldLock="1"/>
        </w:r>
        <w:r w:rsidDel="002F279E">
          <w:delInstrText xml:space="preserve"> PAGEREF _Toc73783141 \h </w:delInstrText>
        </w:r>
        <w:r w:rsidDel="002F279E">
          <w:fldChar w:fldCharType="separate"/>
        </w:r>
        <w:r w:rsidDel="002F279E">
          <w:delText>11</w:delText>
        </w:r>
        <w:r w:rsidDel="002F279E">
          <w:fldChar w:fldCharType="end"/>
        </w:r>
      </w:del>
    </w:p>
    <w:p w14:paraId="426BA545" w14:textId="49BD8708" w:rsidR="006D4199" w:rsidDel="002F279E" w:rsidRDefault="006D4199">
      <w:pPr>
        <w:pStyle w:val="TOC4"/>
        <w:rPr>
          <w:del w:id="259" w:author="Qualcomm - Waqar Zia - Rapporteur" w:date="2021-09-01T09:38:00Z"/>
          <w:rFonts w:asciiTheme="minorHAnsi" w:eastAsiaTheme="minorEastAsia" w:hAnsiTheme="minorHAnsi" w:cstheme="minorBidi"/>
          <w:sz w:val="22"/>
          <w:szCs w:val="22"/>
          <w:lang w:eastAsia="en-GB"/>
        </w:rPr>
      </w:pPr>
      <w:del w:id="260" w:author="Qualcomm - Waqar Zia - Rapporteur" w:date="2021-09-01T09:38:00Z">
        <w:r w:rsidDel="002F279E">
          <w:delText>6.1.3.2</w:delText>
        </w:r>
        <w:r w:rsidDel="002F279E">
          <w:rPr>
            <w:rFonts w:asciiTheme="minorHAnsi" w:eastAsiaTheme="minorEastAsia" w:hAnsiTheme="minorHAnsi" w:cstheme="minorBidi"/>
            <w:sz w:val="22"/>
            <w:szCs w:val="22"/>
            <w:lang w:eastAsia="en-GB"/>
          </w:rPr>
          <w:tab/>
        </w:r>
        <w:r w:rsidDel="002F279E">
          <w:delText>Resource: &lt;resource 1&gt;</w:delText>
        </w:r>
        <w:r w:rsidDel="002F279E">
          <w:tab/>
        </w:r>
        <w:r w:rsidDel="002F279E">
          <w:fldChar w:fldCharType="begin" w:fldLock="1"/>
        </w:r>
        <w:r w:rsidDel="002F279E">
          <w:delInstrText xml:space="preserve"> PAGEREF _Toc73783142 \h </w:delInstrText>
        </w:r>
        <w:r w:rsidDel="002F279E">
          <w:fldChar w:fldCharType="separate"/>
        </w:r>
        <w:r w:rsidDel="002F279E">
          <w:delText>12</w:delText>
        </w:r>
        <w:r w:rsidDel="002F279E">
          <w:fldChar w:fldCharType="end"/>
        </w:r>
      </w:del>
    </w:p>
    <w:p w14:paraId="36B0323E" w14:textId="0A1EB44A" w:rsidR="006D4199" w:rsidDel="002F279E" w:rsidRDefault="006D4199">
      <w:pPr>
        <w:pStyle w:val="TOC5"/>
        <w:rPr>
          <w:del w:id="261" w:author="Qualcomm - Waqar Zia - Rapporteur" w:date="2021-09-01T09:38:00Z"/>
          <w:rFonts w:asciiTheme="minorHAnsi" w:eastAsiaTheme="minorEastAsia" w:hAnsiTheme="minorHAnsi" w:cstheme="minorBidi"/>
          <w:sz w:val="22"/>
          <w:szCs w:val="22"/>
          <w:lang w:eastAsia="en-GB"/>
        </w:rPr>
      </w:pPr>
      <w:del w:id="262" w:author="Qualcomm - Waqar Zia - Rapporteur" w:date="2021-09-01T09:38:00Z">
        <w:r w:rsidDel="002F279E">
          <w:delText>6.1.3.2.1</w:delText>
        </w:r>
        <w:r w:rsidDel="002F279E">
          <w:rPr>
            <w:rFonts w:asciiTheme="minorHAnsi" w:eastAsiaTheme="minorEastAsia" w:hAnsiTheme="minorHAnsi" w:cstheme="minorBidi"/>
            <w:sz w:val="22"/>
            <w:szCs w:val="22"/>
            <w:lang w:eastAsia="en-GB"/>
          </w:rPr>
          <w:tab/>
        </w:r>
        <w:r w:rsidDel="002F279E">
          <w:delText>Description</w:delText>
        </w:r>
        <w:r w:rsidDel="002F279E">
          <w:tab/>
        </w:r>
        <w:r w:rsidDel="002F279E">
          <w:fldChar w:fldCharType="begin" w:fldLock="1"/>
        </w:r>
        <w:r w:rsidDel="002F279E">
          <w:delInstrText xml:space="preserve"> PAGEREF _Toc73783143 \h </w:delInstrText>
        </w:r>
        <w:r w:rsidDel="002F279E">
          <w:fldChar w:fldCharType="separate"/>
        </w:r>
        <w:r w:rsidDel="002F279E">
          <w:delText>12</w:delText>
        </w:r>
        <w:r w:rsidDel="002F279E">
          <w:fldChar w:fldCharType="end"/>
        </w:r>
      </w:del>
    </w:p>
    <w:p w14:paraId="208436C3" w14:textId="2395FDD5" w:rsidR="006D4199" w:rsidDel="002F279E" w:rsidRDefault="006D4199">
      <w:pPr>
        <w:pStyle w:val="TOC4"/>
        <w:rPr>
          <w:del w:id="263" w:author="Qualcomm - Waqar Zia - Rapporteur" w:date="2021-09-01T09:38:00Z"/>
          <w:rFonts w:asciiTheme="minorHAnsi" w:eastAsiaTheme="minorEastAsia" w:hAnsiTheme="minorHAnsi" w:cstheme="minorBidi"/>
          <w:sz w:val="22"/>
          <w:szCs w:val="22"/>
          <w:lang w:eastAsia="en-GB"/>
        </w:rPr>
      </w:pPr>
      <w:del w:id="264" w:author="Qualcomm - Waqar Zia - Rapporteur" w:date="2021-09-01T09:38:00Z">
        <w:r w:rsidDel="002F279E">
          <w:delText>6.1.3.2.2</w:delText>
        </w:r>
        <w:r w:rsidDel="002F279E">
          <w:rPr>
            <w:rFonts w:asciiTheme="minorHAnsi" w:eastAsiaTheme="minorEastAsia" w:hAnsiTheme="minorHAnsi" w:cstheme="minorBidi"/>
            <w:sz w:val="22"/>
            <w:szCs w:val="22"/>
            <w:lang w:eastAsia="en-GB"/>
          </w:rPr>
          <w:tab/>
        </w:r>
        <w:r w:rsidDel="002F279E">
          <w:delText>Resource Definition</w:delText>
        </w:r>
        <w:r w:rsidDel="002F279E">
          <w:tab/>
        </w:r>
        <w:r w:rsidDel="002F279E">
          <w:fldChar w:fldCharType="begin" w:fldLock="1"/>
        </w:r>
        <w:r w:rsidDel="002F279E">
          <w:delInstrText xml:space="preserve"> PAGEREF _Toc73783144 \h </w:delInstrText>
        </w:r>
        <w:r w:rsidDel="002F279E">
          <w:fldChar w:fldCharType="separate"/>
        </w:r>
        <w:r w:rsidDel="002F279E">
          <w:delText>12</w:delText>
        </w:r>
        <w:r w:rsidDel="002F279E">
          <w:fldChar w:fldCharType="end"/>
        </w:r>
      </w:del>
    </w:p>
    <w:p w14:paraId="0B35A033" w14:textId="5C9BE072" w:rsidR="006D4199" w:rsidDel="002F279E" w:rsidRDefault="006D4199">
      <w:pPr>
        <w:pStyle w:val="TOC5"/>
        <w:rPr>
          <w:del w:id="265" w:author="Qualcomm - Waqar Zia - Rapporteur" w:date="2021-09-01T09:38:00Z"/>
          <w:rFonts w:asciiTheme="minorHAnsi" w:eastAsiaTheme="minorEastAsia" w:hAnsiTheme="minorHAnsi" w:cstheme="minorBidi"/>
          <w:sz w:val="22"/>
          <w:szCs w:val="22"/>
          <w:lang w:eastAsia="en-GB"/>
        </w:rPr>
      </w:pPr>
      <w:del w:id="266" w:author="Qualcomm - Waqar Zia - Rapporteur" w:date="2021-09-01T09:38:00Z">
        <w:r w:rsidDel="002F279E">
          <w:delText>6.1.3.2.3</w:delText>
        </w:r>
        <w:r w:rsidDel="002F279E">
          <w:rPr>
            <w:rFonts w:asciiTheme="minorHAnsi" w:eastAsiaTheme="minorEastAsia" w:hAnsiTheme="minorHAnsi" w:cstheme="minorBidi"/>
            <w:sz w:val="22"/>
            <w:szCs w:val="22"/>
            <w:lang w:eastAsia="en-GB"/>
          </w:rPr>
          <w:tab/>
        </w:r>
        <w:r w:rsidDel="002F279E">
          <w:delText>Resource Standard Methods</w:delText>
        </w:r>
        <w:r w:rsidDel="002F279E">
          <w:tab/>
        </w:r>
        <w:r w:rsidDel="002F279E">
          <w:fldChar w:fldCharType="begin" w:fldLock="1"/>
        </w:r>
        <w:r w:rsidDel="002F279E">
          <w:delInstrText xml:space="preserve"> PAGEREF _Toc73783145 \h </w:delInstrText>
        </w:r>
        <w:r w:rsidDel="002F279E">
          <w:fldChar w:fldCharType="separate"/>
        </w:r>
        <w:r w:rsidDel="002F279E">
          <w:delText>13</w:delText>
        </w:r>
        <w:r w:rsidDel="002F279E">
          <w:fldChar w:fldCharType="end"/>
        </w:r>
      </w:del>
    </w:p>
    <w:p w14:paraId="234F7156" w14:textId="46635D5C" w:rsidR="006D4199" w:rsidDel="002F279E" w:rsidRDefault="006D4199">
      <w:pPr>
        <w:pStyle w:val="TOC6"/>
        <w:rPr>
          <w:del w:id="267" w:author="Qualcomm - Waqar Zia - Rapporteur" w:date="2021-09-01T09:38:00Z"/>
          <w:rFonts w:asciiTheme="minorHAnsi" w:eastAsiaTheme="minorEastAsia" w:hAnsiTheme="minorHAnsi" w:cstheme="minorBidi"/>
          <w:sz w:val="22"/>
          <w:szCs w:val="22"/>
          <w:lang w:eastAsia="en-GB"/>
        </w:rPr>
      </w:pPr>
      <w:del w:id="268" w:author="Qualcomm - Waqar Zia - Rapporteur" w:date="2021-09-01T09:38:00Z">
        <w:r w:rsidDel="002F279E">
          <w:delText>6.1.3.2.3.1</w:delText>
        </w:r>
        <w:r w:rsidDel="002F279E">
          <w:rPr>
            <w:rFonts w:asciiTheme="minorHAnsi" w:eastAsiaTheme="minorEastAsia" w:hAnsiTheme="minorHAnsi" w:cstheme="minorBidi"/>
            <w:sz w:val="22"/>
            <w:szCs w:val="22"/>
            <w:lang w:eastAsia="en-GB"/>
          </w:rPr>
          <w:tab/>
        </w:r>
        <w:r w:rsidDel="002F279E">
          <w:delText>&lt; method 1 &gt;</w:delText>
        </w:r>
        <w:r w:rsidDel="002F279E">
          <w:tab/>
        </w:r>
        <w:r w:rsidDel="002F279E">
          <w:fldChar w:fldCharType="begin" w:fldLock="1"/>
        </w:r>
        <w:r w:rsidDel="002F279E">
          <w:delInstrText xml:space="preserve"> PAGEREF _Toc73783146 \h </w:delInstrText>
        </w:r>
        <w:r w:rsidDel="002F279E">
          <w:fldChar w:fldCharType="separate"/>
        </w:r>
        <w:r w:rsidDel="002F279E">
          <w:delText>13</w:delText>
        </w:r>
        <w:r w:rsidDel="002F279E">
          <w:fldChar w:fldCharType="end"/>
        </w:r>
      </w:del>
    </w:p>
    <w:p w14:paraId="39BBBB8C" w14:textId="1D6AA7D3" w:rsidR="006D4199" w:rsidDel="002F279E" w:rsidRDefault="006D4199">
      <w:pPr>
        <w:pStyle w:val="TOC6"/>
        <w:rPr>
          <w:del w:id="269" w:author="Qualcomm - Waqar Zia - Rapporteur" w:date="2021-09-01T09:38:00Z"/>
          <w:rFonts w:asciiTheme="minorHAnsi" w:eastAsiaTheme="minorEastAsia" w:hAnsiTheme="minorHAnsi" w:cstheme="minorBidi"/>
          <w:sz w:val="22"/>
          <w:szCs w:val="22"/>
          <w:lang w:eastAsia="en-GB"/>
        </w:rPr>
      </w:pPr>
      <w:del w:id="270" w:author="Qualcomm - Waqar Zia - Rapporteur" w:date="2021-09-01T09:38:00Z">
        <w:r w:rsidDel="002F279E">
          <w:delText>6.1.3.2.3.2</w:delText>
        </w:r>
        <w:r w:rsidDel="002F279E">
          <w:rPr>
            <w:rFonts w:asciiTheme="minorHAnsi" w:eastAsiaTheme="minorEastAsia" w:hAnsiTheme="minorHAnsi" w:cstheme="minorBidi"/>
            <w:sz w:val="22"/>
            <w:szCs w:val="22"/>
            <w:lang w:eastAsia="en-GB"/>
          </w:rPr>
          <w:tab/>
        </w:r>
        <w:r w:rsidDel="002F279E">
          <w:delText>&lt; method 2 &gt;</w:delText>
        </w:r>
        <w:r w:rsidDel="002F279E">
          <w:tab/>
        </w:r>
        <w:r w:rsidDel="002F279E">
          <w:fldChar w:fldCharType="begin" w:fldLock="1"/>
        </w:r>
        <w:r w:rsidDel="002F279E">
          <w:delInstrText xml:space="preserve"> PAGEREF _Toc73783147 \h </w:delInstrText>
        </w:r>
        <w:r w:rsidDel="002F279E">
          <w:fldChar w:fldCharType="separate"/>
        </w:r>
        <w:r w:rsidDel="002F279E">
          <w:delText>14</w:delText>
        </w:r>
        <w:r w:rsidDel="002F279E">
          <w:fldChar w:fldCharType="end"/>
        </w:r>
      </w:del>
    </w:p>
    <w:p w14:paraId="7216B263" w14:textId="1A3B51A0" w:rsidR="006D4199" w:rsidDel="002F279E" w:rsidRDefault="006D4199">
      <w:pPr>
        <w:pStyle w:val="TOC5"/>
        <w:rPr>
          <w:del w:id="271" w:author="Qualcomm - Waqar Zia - Rapporteur" w:date="2021-09-01T09:38:00Z"/>
          <w:rFonts w:asciiTheme="minorHAnsi" w:eastAsiaTheme="minorEastAsia" w:hAnsiTheme="minorHAnsi" w:cstheme="minorBidi"/>
          <w:sz w:val="22"/>
          <w:szCs w:val="22"/>
          <w:lang w:eastAsia="en-GB"/>
        </w:rPr>
      </w:pPr>
      <w:del w:id="272" w:author="Qualcomm - Waqar Zia - Rapporteur" w:date="2021-09-01T09:38:00Z">
        <w:r w:rsidDel="002F279E">
          <w:delText>6.1.3.2.4</w:delText>
        </w:r>
        <w:r w:rsidDel="002F279E">
          <w:rPr>
            <w:rFonts w:asciiTheme="minorHAnsi" w:eastAsiaTheme="minorEastAsia" w:hAnsiTheme="minorHAnsi" w:cstheme="minorBidi"/>
            <w:sz w:val="22"/>
            <w:szCs w:val="22"/>
            <w:lang w:eastAsia="en-GB"/>
          </w:rPr>
          <w:tab/>
        </w:r>
        <w:r w:rsidDel="002F279E">
          <w:delText>Resource Custom Operations</w:delText>
        </w:r>
        <w:r w:rsidDel="002F279E">
          <w:tab/>
        </w:r>
        <w:r w:rsidDel="002F279E">
          <w:fldChar w:fldCharType="begin" w:fldLock="1"/>
        </w:r>
        <w:r w:rsidDel="002F279E">
          <w:delInstrText xml:space="preserve"> PAGEREF _Toc73783148 \h </w:delInstrText>
        </w:r>
        <w:r w:rsidDel="002F279E">
          <w:fldChar w:fldCharType="separate"/>
        </w:r>
        <w:r w:rsidDel="002F279E">
          <w:delText>14</w:delText>
        </w:r>
        <w:r w:rsidDel="002F279E">
          <w:fldChar w:fldCharType="end"/>
        </w:r>
      </w:del>
    </w:p>
    <w:p w14:paraId="6BC67992" w14:textId="435B956C" w:rsidR="006D4199" w:rsidDel="002F279E" w:rsidRDefault="006D4199">
      <w:pPr>
        <w:pStyle w:val="TOC6"/>
        <w:rPr>
          <w:del w:id="273" w:author="Qualcomm - Waqar Zia - Rapporteur" w:date="2021-09-01T09:38:00Z"/>
          <w:rFonts w:asciiTheme="minorHAnsi" w:eastAsiaTheme="minorEastAsia" w:hAnsiTheme="minorHAnsi" w:cstheme="minorBidi"/>
          <w:sz w:val="22"/>
          <w:szCs w:val="22"/>
          <w:lang w:eastAsia="en-GB"/>
        </w:rPr>
      </w:pPr>
      <w:del w:id="274" w:author="Qualcomm - Waqar Zia - Rapporteur" w:date="2021-09-01T09:38:00Z">
        <w:r w:rsidDel="002F279E">
          <w:delText>6.1.3.2.4.1</w:delText>
        </w:r>
        <w:r w:rsidDel="002F279E">
          <w:rPr>
            <w:rFonts w:asciiTheme="minorHAnsi" w:eastAsiaTheme="minorEastAsia" w:hAnsiTheme="minorHAnsi" w:cstheme="minorBidi"/>
            <w:sz w:val="22"/>
            <w:szCs w:val="22"/>
            <w:lang w:eastAsia="en-GB"/>
          </w:rPr>
          <w:tab/>
        </w:r>
        <w:r w:rsidDel="002F279E">
          <w:delText>Overview</w:delText>
        </w:r>
        <w:r w:rsidDel="002F279E">
          <w:tab/>
        </w:r>
        <w:r w:rsidDel="002F279E">
          <w:fldChar w:fldCharType="begin" w:fldLock="1"/>
        </w:r>
        <w:r w:rsidDel="002F279E">
          <w:delInstrText xml:space="preserve"> PAGEREF _Toc73783149 \h </w:delInstrText>
        </w:r>
        <w:r w:rsidDel="002F279E">
          <w:fldChar w:fldCharType="separate"/>
        </w:r>
        <w:r w:rsidDel="002F279E">
          <w:delText>14</w:delText>
        </w:r>
        <w:r w:rsidDel="002F279E">
          <w:fldChar w:fldCharType="end"/>
        </w:r>
      </w:del>
    </w:p>
    <w:p w14:paraId="3832CEC0" w14:textId="1E363870" w:rsidR="006D4199" w:rsidDel="002F279E" w:rsidRDefault="006D4199">
      <w:pPr>
        <w:pStyle w:val="TOC6"/>
        <w:rPr>
          <w:del w:id="275" w:author="Qualcomm - Waqar Zia - Rapporteur" w:date="2021-09-01T09:38:00Z"/>
          <w:rFonts w:asciiTheme="minorHAnsi" w:eastAsiaTheme="minorEastAsia" w:hAnsiTheme="minorHAnsi" w:cstheme="minorBidi"/>
          <w:sz w:val="22"/>
          <w:szCs w:val="22"/>
          <w:lang w:eastAsia="en-GB"/>
        </w:rPr>
      </w:pPr>
      <w:del w:id="276" w:author="Qualcomm - Waqar Zia - Rapporteur" w:date="2021-09-01T09:38:00Z">
        <w:r w:rsidDel="002F279E">
          <w:delText>6.1.3.2.4.2</w:delText>
        </w:r>
        <w:r w:rsidDel="002F279E">
          <w:rPr>
            <w:rFonts w:asciiTheme="minorHAnsi" w:eastAsiaTheme="minorEastAsia" w:hAnsiTheme="minorHAnsi" w:cstheme="minorBidi"/>
            <w:sz w:val="22"/>
            <w:szCs w:val="22"/>
            <w:lang w:eastAsia="en-GB"/>
          </w:rPr>
          <w:tab/>
        </w:r>
        <w:r w:rsidDel="002F279E">
          <w:delText>Operation: &lt; operation 1 &gt;</w:delText>
        </w:r>
        <w:r w:rsidDel="002F279E">
          <w:tab/>
        </w:r>
        <w:r w:rsidDel="002F279E">
          <w:fldChar w:fldCharType="begin" w:fldLock="1"/>
        </w:r>
        <w:r w:rsidDel="002F279E">
          <w:delInstrText xml:space="preserve"> PAGEREF _Toc73783150 \h </w:delInstrText>
        </w:r>
        <w:r w:rsidDel="002F279E">
          <w:fldChar w:fldCharType="separate"/>
        </w:r>
        <w:r w:rsidDel="002F279E">
          <w:delText>14</w:delText>
        </w:r>
        <w:r w:rsidDel="002F279E">
          <w:fldChar w:fldCharType="end"/>
        </w:r>
      </w:del>
    </w:p>
    <w:p w14:paraId="10326735" w14:textId="2829F86B" w:rsidR="006D4199" w:rsidDel="002F279E" w:rsidRDefault="006D4199">
      <w:pPr>
        <w:pStyle w:val="TOC7"/>
        <w:rPr>
          <w:del w:id="277" w:author="Qualcomm - Waqar Zia - Rapporteur" w:date="2021-09-01T09:38:00Z"/>
          <w:rFonts w:asciiTheme="minorHAnsi" w:eastAsiaTheme="minorEastAsia" w:hAnsiTheme="minorHAnsi" w:cstheme="minorBidi"/>
          <w:sz w:val="22"/>
          <w:szCs w:val="22"/>
          <w:lang w:eastAsia="en-GB"/>
        </w:rPr>
      </w:pPr>
      <w:del w:id="278" w:author="Qualcomm - Waqar Zia - Rapporteur" w:date="2021-09-01T09:38:00Z">
        <w:r w:rsidDel="002F279E">
          <w:delText>6.1.3.2.4.2.1</w:delText>
        </w:r>
        <w:r w:rsidDel="002F279E">
          <w:rPr>
            <w:rFonts w:asciiTheme="minorHAnsi" w:eastAsiaTheme="minorEastAsia" w:hAnsiTheme="minorHAnsi" w:cstheme="minorBidi"/>
            <w:sz w:val="22"/>
            <w:szCs w:val="22"/>
            <w:lang w:eastAsia="en-GB"/>
          </w:rPr>
          <w:tab/>
        </w:r>
        <w:r w:rsidDel="002F279E">
          <w:delText>Description</w:delText>
        </w:r>
        <w:r w:rsidDel="002F279E">
          <w:tab/>
        </w:r>
        <w:r w:rsidDel="002F279E">
          <w:fldChar w:fldCharType="begin" w:fldLock="1"/>
        </w:r>
        <w:r w:rsidDel="002F279E">
          <w:delInstrText xml:space="preserve"> PAGEREF _Toc73783151 \h </w:delInstrText>
        </w:r>
        <w:r w:rsidDel="002F279E">
          <w:fldChar w:fldCharType="separate"/>
        </w:r>
        <w:r w:rsidDel="002F279E">
          <w:delText>14</w:delText>
        </w:r>
        <w:r w:rsidDel="002F279E">
          <w:fldChar w:fldCharType="end"/>
        </w:r>
      </w:del>
    </w:p>
    <w:p w14:paraId="78AE0C5B" w14:textId="3C42C5BB" w:rsidR="006D4199" w:rsidDel="002F279E" w:rsidRDefault="006D4199">
      <w:pPr>
        <w:pStyle w:val="TOC7"/>
        <w:rPr>
          <w:del w:id="279" w:author="Qualcomm - Waqar Zia - Rapporteur" w:date="2021-09-01T09:38:00Z"/>
          <w:rFonts w:asciiTheme="minorHAnsi" w:eastAsiaTheme="minorEastAsia" w:hAnsiTheme="minorHAnsi" w:cstheme="minorBidi"/>
          <w:sz w:val="22"/>
          <w:szCs w:val="22"/>
          <w:lang w:eastAsia="en-GB"/>
        </w:rPr>
      </w:pPr>
      <w:del w:id="280" w:author="Qualcomm - Waqar Zia - Rapporteur" w:date="2021-09-01T09:38:00Z">
        <w:r w:rsidDel="002F279E">
          <w:delText>6.1.3.2.4.2.2</w:delText>
        </w:r>
        <w:r w:rsidDel="002F279E">
          <w:rPr>
            <w:rFonts w:asciiTheme="minorHAnsi" w:eastAsiaTheme="minorEastAsia" w:hAnsiTheme="minorHAnsi" w:cstheme="minorBidi"/>
            <w:sz w:val="22"/>
            <w:szCs w:val="22"/>
            <w:lang w:eastAsia="en-GB"/>
          </w:rPr>
          <w:tab/>
        </w:r>
        <w:r w:rsidDel="002F279E">
          <w:delText>Operation Definition</w:delText>
        </w:r>
        <w:r w:rsidDel="002F279E">
          <w:tab/>
        </w:r>
        <w:r w:rsidDel="002F279E">
          <w:fldChar w:fldCharType="begin" w:fldLock="1"/>
        </w:r>
        <w:r w:rsidDel="002F279E">
          <w:delInstrText xml:space="preserve"> PAGEREF _Toc73783152 \h </w:delInstrText>
        </w:r>
        <w:r w:rsidDel="002F279E">
          <w:fldChar w:fldCharType="separate"/>
        </w:r>
        <w:r w:rsidDel="002F279E">
          <w:delText>15</w:delText>
        </w:r>
        <w:r w:rsidDel="002F279E">
          <w:fldChar w:fldCharType="end"/>
        </w:r>
      </w:del>
    </w:p>
    <w:p w14:paraId="481CF06D" w14:textId="36484606" w:rsidR="006D4199" w:rsidDel="002F279E" w:rsidRDefault="006D4199">
      <w:pPr>
        <w:pStyle w:val="TOC6"/>
        <w:rPr>
          <w:del w:id="281" w:author="Qualcomm - Waqar Zia - Rapporteur" w:date="2021-09-01T09:38:00Z"/>
          <w:rFonts w:asciiTheme="minorHAnsi" w:eastAsiaTheme="minorEastAsia" w:hAnsiTheme="minorHAnsi" w:cstheme="minorBidi"/>
          <w:sz w:val="22"/>
          <w:szCs w:val="22"/>
          <w:lang w:eastAsia="en-GB"/>
        </w:rPr>
      </w:pPr>
      <w:del w:id="282" w:author="Qualcomm - Waqar Zia - Rapporteur" w:date="2021-09-01T09:38:00Z">
        <w:r w:rsidDel="002F279E">
          <w:delText>6.1.3.2.4.3</w:delText>
        </w:r>
        <w:r w:rsidDel="002F279E">
          <w:rPr>
            <w:rFonts w:asciiTheme="minorHAnsi" w:eastAsiaTheme="minorEastAsia" w:hAnsiTheme="minorHAnsi" w:cstheme="minorBidi"/>
            <w:sz w:val="22"/>
            <w:szCs w:val="22"/>
            <w:lang w:eastAsia="en-GB"/>
          </w:rPr>
          <w:tab/>
        </w:r>
        <w:r w:rsidDel="002F279E">
          <w:delText>Operation: &lt; operation 2 &gt;</w:delText>
        </w:r>
        <w:r w:rsidDel="002F279E">
          <w:tab/>
        </w:r>
        <w:r w:rsidDel="002F279E">
          <w:fldChar w:fldCharType="begin" w:fldLock="1"/>
        </w:r>
        <w:r w:rsidDel="002F279E">
          <w:delInstrText xml:space="preserve"> PAGEREF _Toc73783153 \h </w:delInstrText>
        </w:r>
        <w:r w:rsidDel="002F279E">
          <w:fldChar w:fldCharType="separate"/>
        </w:r>
        <w:r w:rsidDel="002F279E">
          <w:delText>15</w:delText>
        </w:r>
        <w:r w:rsidDel="002F279E">
          <w:fldChar w:fldCharType="end"/>
        </w:r>
      </w:del>
    </w:p>
    <w:p w14:paraId="194058B2" w14:textId="74586A19" w:rsidR="006D4199" w:rsidDel="002F279E" w:rsidRDefault="006D4199">
      <w:pPr>
        <w:pStyle w:val="TOC4"/>
        <w:rPr>
          <w:del w:id="283" w:author="Qualcomm - Waqar Zia - Rapporteur" w:date="2021-09-01T09:38:00Z"/>
          <w:rFonts w:asciiTheme="minorHAnsi" w:eastAsiaTheme="minorEastAsia" w:hAnsiTheme="minorHAnsi" w:cstheme="minorBidi"/>
          <w:sz w:val="22"/>
          <w:szCs w:val="22"/>
          <w:lang w:eastAsia="en-GB"/>
        </w:rPr>
      </w:pPr>
      <w:del w:id="284" w:author="Qualcomm - Waqar Zia - Rapporteur" w:date="2021-09-01T09:38:00Z">
        <w:r w:rsidDel="002F279E">
          <w:delText>6.1.3.3</w:delText>
        </w:r>
        <w:r w:rsidDel="002F279E">
          <w:rPr>
            <w:rFonts w:asciiTheme="minorHAnsi" w:eastAsiaTheme="minorEastAsia" w:hAnsiTheme="minorHAnsi" w:cstheme="minorBidi"/>
            <w:sz w:val="22"/>
            <w:szCs w:val="22"/>
            <w:lang w:eastAsia="en-GB"/>
          </w:rPr>
          <w:tab/>
        </w:r>
        <w:r w:rsidDel="002F279E">
          <w:delText>Resource: &lt;resource 2&gt;</w:delText>
        </w:r>
        <w:r w:rsidDel="002F279E">
          <w:tab/>
        </w:r>
        <w:r w:rsidDel="002F279E">
          <w:fldChar w:fldCharType="begin" w:fldLock="1"/>
        </w:r>
        <w:r w:rsidDel="002F279E">
          <w:delInstrText xml:space="preserve"> PAGEREF _Toc73783154 \h </w:delInstrText>
        </w:r>
        <w:r w:rsidDel="002F279E">
          <w:fldChar w:fldCharType="separate"/>
        </w:r>
        <w:r w:rsidDel="002F279E">
          <w:delText>15</w:delText>
        </w:r>
        <w:r w:rsidDel="002F279E">
          <w:fldChar w:fldCharType="end"/>
        </w:r>
      </w:del>
    </w:p>
    <w:p w14:paraId="549768FF" w14:textId="38ADCFB7" w:rsidR="006D4199" w:rsidDel="002F279E" w:rsidRDefault="006D4199">
      <w:pPr>
        <w:pStyle w:val="TOC3"/>
        <w:rPr>
          <w:del w:id="285" w:author="Qualcomm - Waqar Zia - Rapporteur" w:date="2021-09-01T09:38:00Z"/>
          <w:rFonts w:asciiTheme="minorHAnsi" w:eastAsiaTheme="minorEastAsia" w:hAnsiTheme="minorHAnsi" w:cstheme="minorBidi"/>
          <w:sz w:val="22"/>
          <w:szCs w:val="22"/>
          <w:lang w:eastAsia="en-GB"/>
        </w:rPr>
      </w:pPr>
      <w:del w:id="286" w:author="Qualcomm - Waqar Zia - Rapporteur" w:date="2021-09-01T09:38:00Z">
        <w:r w:rsidDel="002F279E">
          <w:delText>6.1.4</w:delText>
        </w:r>
        <w:r w:rsidDel="002F279E">
          <w:rPr>
            <w:rFonts w:asciiTheme="minorHAnsi" w:eastAsiaTheme="minorEastAsia" w:hAnsiTheme="minorHAnsi" w:cstheme="minorBidi"/>
            <w:sz w:val="22"/>
            <w:szCs w:val="22"/>
            <w:lang w:eastAsia="en-GB"/>
          </w:rPr>
          <w:tab/>
        </w:r>
        <w:r w:rsidDel="002F279E">
          <w:delText>Custom Operations without associated resources</w:delText>
        </w:r>
        <w:r w:rsidDel="002F279E">
          <w:tab/>
        </w:r>
        <w:r w:rsidDel="002F279E">
          <w:fldChar w:fldCharType="begin" w:fldLock="1"/>
        </w:r>
        <w:r w:rsidDel="002F279E">
          <w:delInstrText xml:space="preserve"> PAGEREF _Toc73783155 \h </w:delInstrText>
        </w:r>
        <w:r w:rsidDel="002F279E">
          <w:fldChar w:fldCharType="separate"/>
        </w:r>
        <w:r w:rsidDel="002F279E">
          <w:delText>15</w:delText>
        </w:r>
        <w:r w:rsidDel="002F279E">
          <w:fldChar w:fldCharType="end"/>
        </w:r>
      </w:del>
    </w:p>
    <w:p w14:paraId="4FA3F1A7" w14:textId="6F8D89DC" w:rsidR="006D4199" w:rsidDel="002F279E" w:rsidRDefault="006D4199">
      <w:pPr>
        <w:pStyle w:val="TOC4"/>
        <w:rPr>
          <w:del w:id="287" w:author="Qualcomm - Waqar Zia - Rapporteur" w:date="2021-09-01T09:38:00Z"/>
          <w:rFonts w:asciiTheme="minorHAnsi" w:eastAsiaTheme="minorEastAsia" w:hAnsiTheme="minorHAnsi" w:cstheme="minorBidi"/>
          <w:sz w:val="22"/>
          <w:szCs w:val="22"/>
          <w:lang w:eastAsia="en-GB"/>
        </w:rPr>
      </w:pPr>
      <w:del w:id="288" w:author="Qualcomm - Waqar Zia - Rapporteur" w:date="2021-09-01T09:38:00Z">
        <w:r w:rsidDel="002F279E">
          <w:delText>6.1.4.1</w:delText>
        </w:r>
        <w:r w:rsidDel="002F279E">
          <w:rPr>
            <w:rFonts w:asciiTheme="minorHAnsi" w:eastAsiaTheme="minorEastAsia" w:hAnsiTheme="minorHAnsi" w:cstheme="minorBidi"/>
            <w:sz w:val="22"/>
            <w:szCs w:val="22"/>
            <w:lang w:eastAsia="en-GB"/>
          </w:rPr>
          <w:tab/>
        </w:r>
        <w:r w:rsidDel="002F279E">
          <w:delText>Overview</w:delText>
        </w:r>
        <w:r w:rsidDel="002F279E">
          <w:tab/>
        </w:r>
        <w:r w:rsidDel="002F279E">
          <w:fldChar w:fldCharType="begin" w:fldLock="1"/>
        </w:r>
        <w:r w:rsidDel="002F279E">
          <w:delInstrText xml:space="preserve"> PAGEREF _Toc73783156 \h </w:delInstrText>
        </w:r>
        <w:r w:rsidDel="002F279E">
          <w:fldChar w:fldCharType="separate"/>
        </w:r>
        <w:r w:rsidDel="002F279E">
          <w:delText>15</w:delText>
        </w:r>
        <w:r w:rsidDel="002F279E">
          <w:fldChar w:fldCharType="end"/>
        </w:r>
      </w:del>
    </w:p>
    <w:p w14:paraId="5F7A6689" w14:textId="151F9D04" w:rsidR="006D4199" w:rsidDel="002F279E" w:rsidRDefault="006D4199">
      <w:pPr>
        <w:pStyle w:val="TOC4"/>
        <w:rPr>
          <w:del w:id="289" w:author="Qualcomm - Waqar Zia - Rapporteur" w:date="2021-09-01T09:38:00Z"/>
          <w:rFonts w:asciiTheme="minorHAnsi" w:eastAsiaTheme="minorEastAsia" w:hAnsiTheme="minorHAnsi" w:cstheme="minorBidi"/>
          <w:sz w:val="22"/>
          <w:szCs w:val="22"/>
          <w:lang w:eastAsia="en-GB"/>
        </w:rPr>
      </w:pPr>
      <w:del w:id="290" w:author="Qualcomm - Waqar Zia - Rapporteur" w:date="2021-09-01T09:38:00Z">
        <w:r w:rsidDel="002F279E">
          <w:delText>6.1.4.2</w:delText>
        </w:r>
        <w:r w:rsidDel="002F279E">
          <w:rPr>
            <w:rFonts w:asciiTheme="minorHAnsi" w:eastAsiaTheme="minorEastAsia" w:hAnsiTheme="minorHAnsi" w:cstheme="minorBidi"/>
            <w:sz w:val="22"/>
            <w:szCs w:val="22"/>
            <w:lang w:eastAsia="en-GB"/>
          </w:rPr>
          <w:tab/>
        </w:r>
        <w:r w:rsidDel="002F279E">
          <w:delText>Operation: &lt;operation 1&gt;</w:delText>
        </w:r>
        <w:r w:rsidDel="002F279E">
          <w:tab/>
        </w:r>
        <w:r w:rsidDel="002F279E">
          <w:fldChar w:fldCharType="begin" w:fldLock="1"/>
        </w:r>
        <w:r w:rsidDel="002F279E">
          <w:delInstrText xml:space="preserve"> PAGEREF _Toc73783157 \h </w:delInstrText>
        </w:r>
        <w:r w:rsidDel="002F279E">
          <w:fldChar w:fldCharType="separate"/>
        </w:r>
        <w:r w:rsidDel="002F279E">
          <w:delText>15</w:delText>
        </w:r>
        <w:r w:rsidDel="002F279E">
          <w:fldChar w:fldCharType="end"/>
        </w:r>
      </w:del>
    </w:p>
    <w:p w14:paraId="75BC91EC" w14:textId="574CA44E" w:rsidR="006D4199" w:rsidDel="002F279E" w:rsidRDefault="006D4199">
      <w:pPr>
        <w:pStyle w:val="TOC5"/>
        <w:rPr>
          <w:del w:id="291" w:author="Qualcomm - Waqar Zia - Rapporteur" w:date="2021-09-01T09:38:00Z"/>
          <w:rFonts w:asciiTheme="minorHAnsi" w:eastAsiaTheme="minorEastAsia" w:hAnsiTheme="minorHAnsi" w:cstheme="minorBidi"/>
          <w:sz w:val="22"/>
          <w:szCs w:val="22"/>
          <w:lang w:eastAsia="en-GB"/>
        </w:rPr>
      </w:pPr>
      <w:del w:id="292" w:author="Qualcomm - Waqar Zia - Rapporteur" w:date="2021-09-01T09:38:00Z">
        <w:r w:rsidDel="002F279E">
          <w:delText>6.1.4.2.1</w:delText>
        </w:r>
        <w:r w:rsidDel="002F279E">
          <w:rPr>
            <w:rFonts w:asciiTheme="minorHAnsi" w:eastAsiaTheme="minorEastAsia" w:hAnsiTheme="minorHAnsi" w:cstheme="minorBidi"/>
            <w:sz w:val="22"/>
            <w:szCs w:val="22"/>
            <w:lang w:eastAsia="en-GB"/>
          </w:rPr>
          <w:tab/>
        </w:r>
        <w:r w:rsidDel="002F279E">
          <w:delText>Description</w:delText>
        </w:r>
        <w:r w:rsidDel="002F279E">
          <w:tab/>
        </w:r>
        <w:r w:rsidDel="002F279E">
          <w:fldChar w:fldCharType="begin" w:fldLock="1"/>
        </w:r>
        <w:r w:rsidDel="002F279E">
          <w:delInstrText xml:space="preserve"> PAGEREF _Toc73783158 \h </w:delInstrText>
        </w:r>
        <w:r w:rsidDel="002F279E">
          <w:fldChar w:fldCharType="separate"/>
        </w:r>
        <w:r w:rsidDel="002F279E">
          <w:delText>16</w:delText>
        </w:r>
        <w:r w:rsidDel="002F279E">
          <w:fldChar w:fldCharType="end"/>
        </w:r>
      </w:del>
    </w:p>
    <w:p w14:paraId="5E370A1C" w14:textId="4B821CB3" w:rsidR="006D4199" w:rsidDel="002F279E" w:rsidRDefault="006D4199">
      <w:pPr>
        <w:pStyle w:val="TOC5"/>
        <w:rPr>
          <w:del w:id="293" w:author="Qualcomm - Waqar Zia - Rapporteur" w:date="2021-09-01T09:38:00Z"/>
          <w:rFonts w:asciiTheme="minorHAnsi" w:eastAsiaTheme="minorEastAsia" w:hAnsiTheme="minorHAnsi" w:cstheme="minorBidi"/>
          <w:sz w:val="22"/>
          <w:szCs w:val="22"/>
          <w:lang w:eastAsia="en-GB"/>
        </w:rPr>
      </w:pPr>
      <w:del w:id="294" w:author="Qualcomm - Waqar Zia - Rapporteur" w:date="2021-09-01T09:38:00Z">
        <w:r w:rsidDel="002F279E">
          <w:delText>6.1.4.2.2</w:delText>
        </w:r>
        <w:r w:rsidDel="002F279E">
          <w:rPr>
            <w:rFonts w:asciiTheme="minorHAnsi" w:eastAsiaTheme="minorEastAsia" w:hAnsiTheme="minorHAnsi" w:cstheme="minorBidi"/>
            <w:sz w:val="22"/>
            <w:szCs w:val="22"/>
            <w:lang w:eastAsia="en-GB"/>
          </w:rPr>
          <w:tab/>
        </w:r>
        <w:r w:rsidDel="002F279E">
          <w:delText>Operation Definition</w:delText>
        </w:r>
        <w:r w:rsidDel="002F279E">
          <w:tab/>
        </w:r>
        <w:r w:rsidDel="002F279E">
          <w:fldChar w:fldCharType="begin" w:fldLock="1"/>
        </w:r>
        <w:r w:rsidDel="002F279E">
          <w:delInstrText xml:space="preserve"> PAGEREF _Toc73783159 \h </w:delInstrText>
        </w:r>
        <w:r w:rsidDel="002F279E">
          <w:fldChar w:fldCharType="separate"/>
        </w:r>
        <w:r w:rsidDel="002F279E">
          <w:delText>16</w:delText>
        </w:r>
        <w:r w:rsidDel="002F279E">
          <w:fldChar w:fldCharType="end"/>
        </w:r>
      </w:del>
    </w:p>
    <w:p w14:paraId="008BCC49" w14:textId="77379F96" w:rsidR="006D4199" w:rsidDel="002F279E" w:rsidRDefault="006D4199">
      <w:pPr>
        <w:pStyle w:val="TOC4"/>
        <w:rPr>
          <w:del w:id="295" w:author="Qualcomm - Waqar Zia - Rapporteur" w:date="2021-09-01T09:38:00Z"/>
          <w:rFonts w:asciiTheme="minorHAnsi" w:eastAsiaTheme="minorEastAsia" w:hAnsiTheme="minorHAnsi" w:cstheme="minorBidi"/>
          <w:sz w:val="22"/>
          <w:szCs w:val="22"/>
          <w:lang w:eastAsia="en-GB"/>
        </w:rPr>
      </w:pPr>
      <w:del w:id="296" w:author="Qualcomm - Waqar Zia - Rapporteur" w:date="2021-09-01T09:38:00Z">
        <w:r w:rsidDel="002F279E">
          <w:delText>6.1.4.3</w:delText>
        </w:r>
        <w:r w:rsidDel="002F279E">
          <w:rPr>
            <w:rFonts w:asciiTheme="minorHAnsi" w:eastAsiaTheme="minorEastAsia" w:hAnsiTheme="minorHAnsi" w:cstheme="minorBidi"/>
            <w:sz w:val="22"/>
            <w:szCs w:val="22"/>
            <w:lang w:eastAsia="en-GB"/>
          </w:rPr>
          <w:tab/>
        </w:r>
        <w:r w:rsidDel="002F279E">
          <w:delText>Operation: &lt; operation 2&gt;</w:delText>
        </w:r>
        <w:r w:rsidDel="002F279E">
          <w:tab/>
        </w:r>
        <w:r w:rsidDel="002F279E">
          <w:fldChar w:fldCharType="begin" w:fldLock="1"/>
        </w:r>
        <w:r w:rsidDel="002F279E">
          <w:delInstrText xml:space="preserve"> PAGEREF _Toc73783160 \h </w:delInstrText>
        </w:r>
        <w:r w:rsidDel="002F279E">
          <w:fldChar w:fldCharType="separate"/>
        </w:r>
        <w:r w:rsidDel="002F279E">
          <w:delText>16</w:delText>
        </w:r>
        <w:r w:rsidDel="002F279E">
          <w:fldChar w:fldCharType="end"/>
        </w:r>
      </w:del>
    </w:p>
    <w:p w14:paraId="0E28C684" w14:textId="73D5F5D9" w:rsidR="006D4199" w:rsidDel="002F279E" w:rsidRDefault="006D4199">
      <w:pPr>
        <w:pStyle w:val="TOC3"/>
        <w:rPr>
          <w:del w:id="297" w:author="Qualcomm - Waqar Zia - Rapporteur" w:date="2021-09-01T09:38:00Z"/>
          <w:rFonts w:asciiTheme="minorHAnsi" w:eastAsiaTheme="minorEastAsia" w:hAnsiTheme="minorHAnsi" w:cstheme="minorBidi"/>
          <w:sz w:val="22"/>
          <w:szCs w:val="22"/>
          <w:lang w:eastAsia="en-GB"/>
        </w:rPr>
      </w:pPr>
      <w:del w:id="298" w:author="Qualcomm - Waqar Zia - Rapporteur" w:date="2021-09-01T09:38:00Z">
        <w:r w:rsidDel="002F279E">
          <w:delText>6.1.5</w:delText>
        </w:r>
        <w:r w:rsidDel="002F279E">
          <w:rPr>
            <w:rFonts w:asciiTheme="minorHAnsi" w:eastAsiaTheme="minorEastAsia" w:hAnsiTheme="minorHAnsi" w:cstheme="minorBidi"/>
            <w:sz w:val="22"/>
            <w:szCs w:val="22"/>
            <w:lang w:eastAsia="en-GB"/>
          </w:rPr>
          <w:tab/>
        </w:r>
        <w:r w:rsidDel="002F279E">
          <w:delText>Notifications</w:delText>
        </w:r>
        <w:r w:rsidDel="002F279E">
          <w:tab/>
        </w:r>
        <w:r w:rsidDel="002F279E">
          <w:fldChar w:fldCharType="begin" w:fldLock="1"/>
        </w:r>
        <w:r w:rsidDel="002F279E">
          <w:delInstrText xml:space="preserve"> PAGEREF _Toc73783161 \h </w:delInstrText>
        </w:r>
        <w:r w:rsidDel="002F279E">
          <w:fldChar w:fldCharType="separate"/>
        </w:r>
        <w:r w:rsidDel="002F279E">
          <w:delText>16</w:delText>
        </w:r>
        <w:r w:rsidDel="002F279E">
          <w:fldChar w:fldCharType="end"/>
        </w:r>
      </w:del>
    </w:p>
    <w:p w14:paraId="4D54800F" w14:textId="3EDFF9C7" w:rsidR="006D4199" w:rsidDel="002F279E" w:rsidRDefault="006D4199">
      <w:pPr>
        <w:pStyle w:val="TOC4"/>
        <w:rPr>
          <w:del w:id="299" w:author="Qualcomm - Waqar Zia - Rapporteur" w:date="2021-09-01T09:38:00Z"/>
          <w:rFonts w:asciiTheme="minorHAnsi" w:eastAsiaTheme="minorEastAsia" w:hAnsiTheme="minorHAnsi" w:cstheme="minorBidi"/>
          <w:sz w:val="22"/>
          <w:szCs w:val="22"/>
          <w:lang w:eastAsia="en-GB"/>
        </w:rPr>
      </w:pPr>
      <w:del w:id="300" w:author="Qualcomm - Waqar Zia - Rapporteur" w:date="2021-09-01T09:38:00Z">
        <w:r w:rsidDel="002F279E">
          <w:delText>6.1.5.1</w:delText>
        </w:r>
        <w:r w:rsidDel="002F279E">
          <w:rPr>
            <w:rFonts w:asciiTheme="minorHAnsi" w:eastAsiaTheme="minorEastAsia" w:hAnsiTheme="minorHAnsi" w:cstheme="minorBidi"/>
            <w:sz w:val="22"/>
            <w:szCs w:val="22"/>
            <w:lang w:eastAsia="en-GB"/>
          </w:rPr>
          <w:tab/>
        </w:r>
        <w:r w:rsidDel="002F279E">
          <w:delText>General</w:delText>
        </w:r>
        <w:r w:rsidDel="002F279E">
          <w:tab/>
        </w:r>
        <w:r w:rsidDel="002F279E">
          <w:fldChar w:fldCharType="begin" w:fldLock="1"/>
        </w:r>
        <w:r w:rsidDel="002F279E">
          <w:delInstrText xml:space="preserve"> PAGEREF _Toc73783162 \h </w:delInstrText>
        </w:r>
        <w:r w:rsidDel="002F279E">
          <w:fldChar w:fldCharType="separate"/>
        </w:r>
        <w:r w:rsidDel="002F279E">
          <w:delText>16</w:delText>
        </w:r>
        <w:r w:rsidDel="002F279E">
          <w:fldChar w:fldCharType="end"/>
        </w:r>
      </w:del>
    </w:p>
    <w:p w14:paraId="3DC19714" w14:textId="1C1DEA43" w:rsidR="006D4199" w:rsidDel="002F279E" w:rsidRDefault="006D4199">
      <w:pPr>
        <w:pStyle w:val="TOC4"/>
        <w:rPr>
          <w:del w:id="301" w:author="Qualcomm - Waqar Zia - Rapporteur" w:date="2021-09-01T09:38:00Z"/>
          <w:rFonts w:asciiTheme="minorHAnsi" w:eastAsiaTheme="minorEastAsia" w:hAnsiTheme="minorHAnsi" w:cstheme="minorBidi"/>
          <w:sz w:val="22"/>
          <w:szCs w:val="22"/>
          <w:lang w:eastAsia="en-GB"/>
        </w:rPr>
      </w:pPr>
      <w:del w:id="302" w:author="Qualcomm - Waqar Zia - Rapporteur" w:date="2021-09-01T09:38:00Z">
        <w:r w:rsidDel="002F279E">
          <w:lastRenderedPageBreak/>
          <w:delText>6.1.5.2</w:delText>
        </w:r>
        <w:r w:rsidDel="002F279E">
          <w:rPr>
            <w:rFonts w:asciiTheme="minorHAnsi" w:eastAsiaTheme="minorEastAsia" w:hAnsiTheme="minorHAnsi" w:cstheme="minorBidi"/>
            <w:sz w:val="22"/>
            <w:szCs w:val="22"/>
            <w:lang w:eastAsia="en-GB"/>
          </w:rPr>
          <w:tab/>
        </w:r>
        <w:r w:rsidDel="002F279E">
          <w:delText>&lt;notification 1&gt;</w:delText>
        </w:r>
        <w:r w:rsidDel="002F279E">
          <w:tab/>
        </w:r>
        <w:r w:rsidDel="002F279E">
          <w:fldChar w:fldCharType="begin" w:fldLock="1"/>
        </w:r>
        <w:r w:rsidDel="002F279E">
          <w:delInstrText xml:space="preserve"> PAGEREF _Toc73783163 \h </w:delInstrText>
        </w:r>
        <w:r w:rsidDel="002F279E">
          <w:fldChar w:fldCharType="separate"/>
        </w:r>
        <w:r w:rsidDel="002F279E">
          <w:delText>17</w:delText>
        </w:r>
        <w:r w:rsidDel="002F279E">
          <w:fldChar w:fldCharType="end"/>
        </w:r>
      </w:del>
    </w:p>
    <w:p w14:paraId="46CDB155" w14:textId="2457CEAF" w:rsidR="006D4199" w:rsidDel="002F279E" w:rsidRDefault="006D4199">
      <w:pPr>
        <w:pStyle w:val="TOC5"/>
        <w:rPr>
          <w:del w:id="303" w:author="Qualcomm - Waqar Zia - Rapporteur" w:date="2021-09-01T09:38:00Z"/>
          <w:rFonts w:asciiTheme="minorHAnsi" w:eastAsiaTheme="minorEastAsia" w:hAnsiTheme="minorHAnsi" w:cstheme="minorBidi"/>
          <w:sz w:val="22"/>
          <w:szCs w:val="22"/>
          <w:lang w:eastAsia="en-GB"/>
        </w:rPr>
      </w:pPr>
      <w:del w:id="304" w:author="Qualcomm - Waqar Zia - Rapporteur" w:date="2021-09-01T09:38:00Z">
        <w:r w:rsidDel="002F279E">
          <w:delText>6.1.5.2.1</w:delText>
        </w:r>
        <w:r w:rsidDel="002F279E">
          <w:rPr>
            <w:rFonts w:asciiTheme="minorHAnsi" w:eastAsiaTheme="minorEastAsia" w:hAnsiTheme="minorHAnsi" w:cstheme="minorBidi"/>
            <w:sz w:val="22"/>
            <w:szCs w:val="22"/>
            <w:lang w:eastAsia="en-GB"/>
          </w:rPr>
          <w:tab/>
        </w:r>
        <w:r w:rsidDel="002F279E">
          <w:delText>Description</w:delText>
        </w:r>
        <w:r w:rsidDel="002F279E">
          <w:tab/>
        </w:r>
        <w:r w:rsidDel="002F279E">
          <w:fldChar w:fldCharType="begin" w:fldLock="1"/>
        </w:r>
        <w:r w:rsidDel="002F279E">
          <w:delInstrText xml:space="preserve"> PAGEREF _Toc73783164 \h </w:delInstrText>
        </w:r>
        <w:r w:rsidDel="002F279E">
          <w:fldChar w:fldCharType="separate"/>
        </w:r>
        <w:r w:rsidDel="002F279E">
          <w:delText>17</w:delText>
        </w:r>
        <w:r w:rsidDel="002F279E">
          <w:fldChar w:fldCharType="end"/>
        </w:r>
      </w:del>
    </w:p>
    <w:p w14:paraId="5C18E644" w14:textId="78430725" w:rsidR="006D4199" w:rsidDel="002F279E" w:rsidRDefault="006D4199">
      <w:pPr>
        <w:pStyle w:val="TOC5"/>
        <w:rPr>
          <w:del w:id="305" w:author="Qualcomm - Waqar Zia - Rapporteur" w:date="2021-09-01T09:38:00Z"/>
          <w:rFonts w:asciiTheme="minorHAnsi" w:eastAsiaTheme="minorEastAsia" w:hAnsiTheme="minorHAnsi" w:cstheme="minorBidi"/>
          <w:sz w:val="22"/>
          <w:szCs w:val="22"/>
          <w:lang w:eastAsia="en-GB"/>
        </w:rPr>
      </w:pPr>
      <w:del w:id="306" w:author="Qualcomm - Waqar Zia - Rapporteur" w:date="2021-09-01T09:38:00Z">
        <w:r w:rsidDel="002F279E">
          <w:delText>6.1.5.2.2</w:delText>
        </w:r>
        <w:r w:rsidDel="002F279E">
          <w:rPr>
            <w:rFonts w:asciiTheme="minorHAnsi" w:eastAsiaTheme="minorEastAsia" w:hAnsiTheme="minorHAnsi" w:cstheme="minorBidi"/>
            <w:sz w:val="22"/>
            <w:szCs w:val="22"/>
            <w:lang w:eastAsia="en-GB"/>
          </w:rPr>
          <w:tab/>
        </w:r>
        <w:r w:rsidDel="002F279E">
          <w:delText>Target URI</w:delText>
        </w:r>
        <w:r w:rsidDel="002F279E">
          <w:tab/>
        </w:r>
        <w:r w:rsidDel="002F279E">
          <w:fldChar w:fldCharType="begin" w:fldLock="1"/>
        </w:r>
        <w:r w:rsidDel="002F279E">
          <w:delInstrText xml:space="preserve"> PAGEREF _Toc73783165 \h </w:delInstrText>
        </w:r>
        <w:r w:rsidDel="002F279E">
          <w:fldChar w:fldCharType="separate"/>
        </w:r>
        <w:r w:rsidDel="002F279E">
          <w:delText>17</w:delText>
        </w:r>
        <w:r w:rsidDel="002F279E">
          <w:fldChar w:fldCharType="end"/>
        </w:r>
      </w:del>
    </w:p>
    <w:p w14:paraId="4246971E" w14:textId="45CF426E" w:rsidR="006D4199" w:rsidDel="002F279E" w:rsidRDefault="006D4199">
      <w:pPr>
        <w:pStyle w:val="TOC5"/>
        <w:rPr>
          <w:del w:id="307" w:author="Qualcomm - Waqar Zia - Rapporteur" w:date="2021-09-01T09:38:00Z"/>
          <w:rFonts w:asciiTheme="minorHAnsi" w:eastAsiaTheme="minorEastAsia" w:hAnsiTheme="minorHAnsi" w:cstheme="minorBidi"/>
          <w:sz w:val="22"/>
          <w:szCs w:val="22"/>
          <w:lang w:eastAsia="en-GB"/>
        </w:rPr>
      </w:pPr>
      <w:del w:id="308" w:author="Qualcomm - Waqar Zia - Rapporteur" w:date="2021-09-01T09:38:00Z">
        <w:r w:rsidDel="002F279E">
          <w:delText>6.1.5.2.3</w:delText>
        </w:r>
        <w:r w:rsidDel="002F279E">
          <w:rPr>
            <w:rFonts w:asciiTheme="minorHAnsi" w:eastAsiaTheme="minorEastAsia" w:hAnsiTheme="minorHAnsi" w:cstheme="minorBidi"/>
            <w:sz w:val="22"/>
            <w:szCs w:val="22"/>
            <w:lang w:eastAsia="en-GB"/>
          </w:rPr>
          <w:tab/>
        </w:r>
        <w:r w:rsidDel="002F279E">
          <w:delText>Standard Methods</w:delText>
        </w:r>
        <w:r w:rsidDel="002F279E">
          <w:tab/>
        </w:r>
        <w:r w:rsidDel="002F279E">
          <w:fldChar w:fldCharType="begin" w:fldLock="1"/>
        </w:r>
        <w:r w:rsidDel="002F279E">
          <w:delInstrText xml:space="preserve"> PAGEREF _Toc73783166 \h </w:delInstrText>
        </w:r>
        <w:r w:rsidDel="002F279E">
          <w:fldChar w:fldCharType="separate"/>
        </w:r>
        <w:r w:rsidDel="002F279E">
          <w:delText>17</w:delText>
        </w:r>
        <w:r w:rsidDel="002F279E">
          <w:fldChar w:fldCharType="end"/>
        </w:r>
      </w:del>
    </w:p>
    <w:p w14:paraId="292040A0" w14:textId="0E6B4CCF" w:rsidR="006D4199" w:rsidDel="002F279E" w:rsidRDefault="006D4199">
      <w:pPr>
        <w:pStyle w:val="TOC6"/>
        <w:rPr>
          <w:del w:id="309" w:author="Qualcomm - Waqar Zia - Rapporteur" w:date="2021-09-01T09:38:00Z"/>
          <w:rFonts w:asciiTheme="minorHAnsi" w:eastAsiaTheme="minorEastAsia" w:hAnsiTheme="minorHAnsi" w:cstheme="minorBidi"/>
          <w:sz w:val="22"/>
          <w:szCs w:val="22"/>
          <w:lang w:eastAsia="en-GB"/>
        </w:rPr>
      </w:pPr>
      <w:del w:id="310" w:author="Qualcomm - Waqar Zia - Rapporteur" w:date="2021-09-01T09:38:00Z">
        <w:r w:rsidDel="002F279E">
          <w:delText>6.1.5.2.3.1</w:delText>
        </w:r>
        <w:r w:rsidDel="002F279E">
          <w:rPr>
            <w:rFonts w:asciiTheme="minorHAnsi" w:eastAsiaTheme="minorEastAsia" w:hAnsiTheme="minorHAnsi" w:cstheme="minorBidi"/>
            <w:sz w:val="22"/>
            <w:szCs w:val="22"/>
            <w:lang w:eastAsia="en-GB"/>
          </w:rPr>
          <w:tab/>
        </w:r>
        <w:r w:rsidDel="002F279E">
          <w:delText>POST</w:delText>
        </w:r>
        <w:r w:rsidDel="002F279E">
          <w:tab/>
        </w:r>
        <w:r w:rsidDel="002F279E">
          <w:fldChar w:fldCharType="begin" w:fldLock="1"/>
        </w:r>
        <w:r w:rsidDel="002F279E">
          <w:delInstrText xml:space="preserve"> PAGEREF _Toc73783167 \h </w:delInstrText>
        </w:r>
        <w:r w:rsidDel="002F279E">
          <w:fldChar w:fldCharType="separate"/>
        </w:r>
        <w:r w:rsidDel="002F279E">
          <w:delText>17</w:delText>
        </w:r>
        <w:r w:rsidDel="002F279E">
          <w:fldChar w:fldCharType="end"/>
        </w:r>
      </w:del>
    </w:p>
    <w:p w14:paraId="555C1516" w14:textId="5FF27B63" w:rsidR="006D4199" w:rsidDel="002F279E" w:rsidRDefault="006D4199">
      <w:pPr>
        <w:pStyle w:val="TOC4"/>
        <w:rPr>
          <w:del w:id="311" w:author="Qualcomm - Waqar Zia - Rapporteur" w:date="2021-09-01T09:38:00Z"/>
          <w:rFonts w:asciiTheme="minorHAnsi" w:eastAsiaTheme="minorEastAsia" w:hAnsiTheme="minorHAnsi" w:cstheme="minorBidi"/>
          <w:sz w:val="22"/>
          <w:szCs w:val="22"/>
          <w:lang w:eastAsia="en-GB"/>
        </w:rPr>
      </w:pPr>
      <w:del w:id="312" w:author="Qualcomm - Waqar Zia - Rapporteur" w:date="2021-09-01T09:38:00Z">
        <w:r w:rsidDel="002F279E">
          <w:delText>6.1.5.3</w:delText>
        </w:r>
        <w:r w:rsidDel="002F279E">
          <w:rPr>
            <w:rFonts w:asciiTheme="minorHAnsi" w:eastAsiaTheme="minorEastAsia" w:hAnsiTheme="minorHAnsi" w:cstheme="minorBidi"/>
            <w:sz w:val="22"/>
            <w:szCs w:val="22"/>
            <w:lang w:eastAsia="en-GB"/>
          </w:rPr>
          <w:tab/>
        </w:r>
        <w:r w:rsidDel="002F279E">
          <w:delText>&lt;notification 2&gt;</w:delText>
        </w:r>
        <w:r w:rsidDel="002F279E">
          <w:tab/>
        </w:r>
        <w:r w:rsidDel="002F279E">
          <w:fldChar w:fldCharType="begin" w:fldLock="1"/>
        </w:r>
        <w:r w:rsidDel="002F279E">
          <w:delInstrText xml:space="preserve"> PAGEREF _Toc73783168 \h </w:delInstrText>
        </w:r>
        <w:r w:rsidDel="002F279E">
          <w:fldChar w:fldCharType="separate"/>
        </w:r>
        <w:r w:rsidDel="002F279E">
          <w:delText>17</w:delText>
        </w:r>
        <w:r w:rsidDel="002F279E">
          <w:fldChar w:fldCharType="end"/>
        </w:r>
      </w:del>
    </w:p>
    <w:p w14:paraId="48A1DA76" w14:textId="5ED6E2D4" w:rsidR="006D4199" w:rsidDel="002F279E" w:rsidRDefault="006D4199">
      <w:pPr>
        <w:pStyle w:val="TOC3"/>
        <w:rPr>
          <w:del w:id="313" w:author="Qualcomm - Waqar Zia - Rapporteur" w:date="2021-09-01T09:38:00Z"/>
          <w:rFonts w:asciiTheme="minorHAnsi" w:eastAsiaTheme="minorEastAsia" w:hAnsiTheme="minorHAnsi" w:cstheme="minorBidi"/>
          <w:sz w:val="22"/>
          <w:szCs w:val="22"/>
          <w:lang w:eastAsia="en-GB"/>
        </w:rPr>
      </w:pPr>
      <w:del w:id="314" w:author="Qualcomm - Waqar Zia - Rapporteur" w:date="2021-09-01T09:38:00Z">
        <w:r w:rsidDel="002F279E">
          <w:delText>6.1.6</w:delText>
        </w:r>
        <w:r w:rsidDel="002F279E">
          <w:rPr>
            <w:rFonts w:asciiTheme="minorHAnsi" w:eastAsiaTheme="minorEastAsia" w:hAnsiTheme="minorHAnsi" w:cstheme="minorBidi"/>
            <w:sz w:val="22"/>
            <w:szCs w:val="22"/>
            <w:lang w:eastAsia="en-GB"/>
          </w:rPr>
          <w:tab/>
        </w:r>
        <w:r w:rsidDel="002F279E">
          <w:delText>Data Model</w:delText>
        </w:r>
        <w:r w:rsidDel="002F279E">
          <w:tab/>
        </w:r>
        <w:r w:rsidDel="002F279E">
          <w:fldChar w:fldCharType="begin" w:fldLock="1"/>
        </w:r>
        <w:r w:rsidDel="002F279E">
          <w:delInstrText xml:space="preserve"> PAGEREF _Toc73783169 \h </w:delInstrText>
        </w:r>
        <w:r w:rsidDel="002F279E">
          <w:fldChar w:fldCharType="separate"/>
        </w:r>
        <w:r w:rsidDel="002F279E">
          <w:delText>17</w:delText>
        </w:r>
        <w:r w:rsidDel="002F279E">
          <w:fldChar w:fldCharType="end"/>
        </w:r>
      </w:del>
    </w:p>
    <w:p w14:paraId="0446C92C" w14:textId="7821A78A" w:rsidR="006D4199" w:rsidDel="002F279E" w:rsidRDefault="006D4199">
      <w:pPr>
        <w:pStyle w:val="TOC4"/>
        <w:rPr>
          <w:del w:id="315" w:author="Qualcomm - Waqar Zia - Rapporteur" w:date="2021-09-01T09:38:00Z"/>
          <w:rFonts w:asciiTheme="minorHAnsi" w:eastAsiaTheme="minorEastAsia" w:hAnsiTheme="minorHAnsi" w:cstheme="minorBidi"/>
          <w:sz w:val="22"/>
          <w:szCs w:val="22"/>
          <w:lang w:eastAsia="en-GB"/>
        </w:rPr>
      </w:pPr>
      <w:del w:id="316" w:author="Qualcomm - Waqar Zia - Rapporteur" w:date="2021-09-01T09:38:00Z">
        <w:r w:rsidDel="002F279E">
          <w:delText>6.1.6.1</w:delText>
        </w:r>
        <w:r w:rsidDel="002F279E">
          <w:rPr>
            <w:rFonts w:asciiTheme="minorHAnsi" w:eastAsiaTheme="minorEastAsia" w:hAnsiTheme="minorHAnsi" w:cstheme="minorBidi"/>
            <w:sz w:val="22"/>
            <w:szCs w:val="22"/>
            <w:lang w:eastAsia="en-GB"/>
          </w:rPr>
          <w:tab/>
        </w:r>
        <w:r w:rsidDel="002F279E">
          <w:delText>General</w:delText>
        </w:r>
        <w:r w:rsidDel="002F279E">
          <w:tab/>
        </w:r>
        <w:r w:rsidDel="002F279E">
          <w:fldChar w:fldCharType="begin" w:fldLock="1"/>
        </w:r>
        <w:r w:rsidDel="002F279E">
          <w:delInstrText xml:space="preserve"> PAGEREF _Toc73783170 \h </w:delInstrText>
        </w:r>
        <w:r w:rsidDel="002F279E">
          <w:fldChar w:fldCharType="separate"/>
        </w:r>
        <w:r w:rsidDel="002F279E">
          <w:delText>17</w:delText>
        </w:r>
        <w:r w:rsidDel="002F279E">
          <w:fldChar w:fldCharType="end"/>
        </w:r>
      </w:del>
    </w:p>
    <w:p w14:paraId="2AA04A78" w14:textId="06C048B1" w:rsidR="006D4199" w:rsidDel="002F279E" w:rsidRDefault="006D4199">
      <w:pPr>
        <w:pStyle w:val="TOC4"/>
        <w:rPr>
          <w:del w:id="317" w:author="Qualcomm - Waqar Zia - Rapporteur" w:date="2021-09-01T09:38:00Z"/>
          <w:rFonts w:asciiTheme="minorHAnsi" w:eastAsiaTheme="minorEastAsia" w:hAnsiTheme="minorHAnsi" w:cstheme="minorBidi"/>
          <w:sz w:val="22"/>
          <w:szCs w:val="22"/>
          <w:lang w:eastAsia="en-GB"/>
        </w:rPr>
      </w:pPr>
      <w:del w:id="318" w:author="Qualcomm - Waqar Zia - Rapporteur" w:date="2021-09-01T09:38:00Z">
        <w:r w:rsidRPr="00FA301B" w:rsidDel="002F279E">
          <w:rPr>
            <w:lang w:val="en-US"/>
          </w:rPr>
          <w:delText>6.1.6.2</w:delText>
        </w:r>
        <w:r w:rsidDel="002F279E">
          <w:rPr>
            <w:rFonts w:asciiTheme="minorHAnsi" w:eastAsiaTheme="minorEastAsia" w:hAnsiTheme="minorHAnsi" w:cstheme="minorBidi"/>
            <w:sz w:val="22"/>
            <w:szCs w:val="22"/>
            <w:lang w:eastAsia="en-GB"/>
          </w:rPr>
          <w:tab/>
        </w:r>
        <w:r w:rsidRPr="00FA301B" w:rsidDel="002F279E">
          <w:rPr>
            <w:lang w:val="en-US"/>
          </w:rPr>
          <w:delText>Structured data types</w:delText>
        </w:r>
        <w:r w:rsidDel="002F279E">
          <w:tab/>
        </w:r>
        <w:r w:rsidDel="002F279E">
          <w:fldChar w:fldCharType="begin" w:fldLock="1"/>
        </w:r>
        <w:r w:rsidDel="002F279E">
          <w:delInstrText xml:space="preserve"> PAGEREF _Toc73783171 \h </w:delInstrText>
        </w:r>
        <w:r w:rsidDel="002F279E">
          <w:fldChar w:fldCharType="separate"/>
        </w:r>
        <w:r w:rsidDel="002F279E">
          <w:delText>18</w:delText>
        </w:r>
        <w:r w:rsidDel="002F279E">
          <w:fldChar w:fldCharType="end"/>
        </w:r>
      </w:del>
    </w:p>
    <w:p w14:paraId="62559AE2" w14:textId="1A22006C" w:rsidR="006D4199" w:rsidDel="002F279E" w:rsidRDefault="006D4199">
      <w:pPr>
        <w:pStyle w:val="TOC5"/>
        <w:rPr>
          <w:del w:id="319" w:author="Qualcomm - Waqar Zia - Rapporteur" w:date="2021-09-01T09:38:00Z"/>
          <w:rFonts w:asciiTheme="minorHAnsi" w:eastAsiaTheme="minorEastAsia" w:hAnsiTheme="minorHAnsi" w:cstheme="minorBidi"/>
          <w:sz w:val="22"/>
          <w:szCs w:val="22"/>
          <w:lang w:eastAsia="en-GB"/>
        </w:rPr>
      </w:pPr>
      <w:del w:id="320" w:author="Qualcomm - Waqar Zia - Rapporteur" w:date="2021-09-01T09:38:00Z">
        <w:r w:rsidDel="002F279E">
          <w:delText>6.1.6.2.1</w:delText>
        </w:r>
        <w:r w:rsidDel="002F279E">
          <w:rPr>
            <w:rFonts w:asciiTheme="minorHAnsi" w:eastAsiaTheme="minorEastAsia" w:hAnsiTheme="minorHAnsi" w:cstheme="minorBidi"/>
            <w:sz w:val="22"/>
            <w:szCs w:val="22"/>
            <w:lang w:eastAsia="en-GB"/>
          </w:rPr>
          <w:tab/>
        </w:r>
        <w:r w:rsidDel="002F279E">
          <w:delText>Introduction</w:delText>
        </w:r>
        <w:r w:rsidDel="002F279E">
          <w:tab/>
        </w:r>
        <w:r w:rsidDel="002F279E">
          <w:fldChar w:fldCharType="begin" w:fldLock="1"/>
        </w:r>
        <w:r w:rsidDel="002F279E">
          <w:delInstrText xml:space="preserve"> PAGEREF _Toc73783172 \h </w:delInstrText>
        </w:r>
        <w:r w:rsidDel="002F279E">
          <w:fldChar w:fldCharType="separate"/>
        </w:r>
        <w:r w:rsidDel="002F279E">
          <w:delText>18</w:delText>
        </w:r>
        <w:r w:rsidDel="002F279E">
          <w:fldChar w:fldCharType="end"/>
        </w:r>
      </w:del>
    </w:p>
    <w:p w14:paraId="0923C046" w14:textId="41C13B88" w:rsidR="006D4199" w:rsidDel="002F279E" w:rsidRDefault="006D4199">
      <w:pPr>
        <w:pStyle w:val="TOC5"/>
        <w:rPr>
          <w:del w:id="321" w:author="Qualcomm - Waqar Zia - Rapporteur" w:date="2021-09-01T09:38:00Z"/>
          <w:rFonts w:asciiTheme="minorHAnsi" w:eastAsiaTheme="minorEastAsia" w:hAnsiTheme="minorHAnsi" w:cstheme="minorBidi"/>
          <w:sz w:val="22"/>
          <w:szCs w:val="22"/>
          <w:lang w:eastAsia="en-GB"/>
        </w:rPr>
      </w:pPr>
      <w:del w:id="322" w:author="Qualcomm - Waqar Zia - Rapporteur" w:date="2021-09-01T09:38:00Z">
        <w:r w:rsidDel="002F279E">
          <w:delText>6.1.6.2.2</w:delText>
        </w:r>
        <w:r w:rsidDel="002F279E">
          <w:rPr>
            <w:rFonts w:asciiTheme="minorHAnsi" w:eastAsiaTheme="minorEastAsia" w:hAnsiTheme="minorHAnsi" w:cstheme="minorBidi"/>
            <w:sz w:val="22"/>
            <w:szCs w:val="22"/>
            <w:lang w:eastAsia="en-GB"/>
          </w:rPr>
          <w:tab/>
        </w:r>
        <w:r w:rsidDel="002F279E">
          <w:delText>Type: &lt;TypeName 1&gt;</w:delText>
        </w:r>
        <w:r w:rsidDel="002F279E">
          <w:tab/>
        </w:r>
        <w:r w:rsidDel="002F279E">
          <w:fldChar w:fldCharType="begin" w:fldLock="1"/>
        </w:r>
        <w:r w:rsidDel="002F279E">
          <w:delInstrText xml:space="preserve"> PAGEREF _Toc73783173 \h </w:delInstrText>
        </w:r>
        <w:r w:rsidDel="002F279E">
          <w:fldChar w:fldCharType="separate"/>
        </w:r>
        <w:r w:rsidDel="002F279E">
          <w:delText>18</w:delText>
        </w:r>
        <w:r w:rsidDel="002F279E">
          <w:fldChar w:fldCharType="end"/>
        </w:r>
      </w:del>
    </w:p>
    <w:p w14:paraId="3B93EDAF" w14:textId="21AC0254" w:rsidR="006D4199" w:rsidDel="002F279E" w:rsidRDefault="006D4199">
      <w:pPr>
        <w:pStyle w:val="TOC5"/>
        <w:rPr>
          <w:del w:id="323" w:author="Qualcomm - Waqar Zia - Rapporteur" w:date="2021-09-01T09:38:00Z"/>
          <w:rFonts w:asciiTheme="minorHAnsi" w:eastAsiaTheme="minorEastAsia" w:hAnsiTheme="minorHAnsi" w:cstheme="minorBidi"/>
          <w:sz w:val="22"/>
          <w:szCs w:val="22"/>
          <w:lang w:eastAsia="en-GB"/>
        </w:rPr>
      </w:pPr>
      <w:del w:id="324" w:author="Qualcomm - Waqar Zia - Rapporteur" w:date="2021-09-01T09:38:00Z">
        <w:r w:rsidDel="002F279E">
          <w:delText>6.1.6.2.3</w:delText>
        </w:r>
        <w:r w:rsidDel="002F279E">
          <w:rPr>
            <w:rFonts w:asciiTheme="minorHAnsi" w:eastAsiaTheme="minorEastAsia" w:hAnsiTheme="minorHAnsi" w:cstheme="minorBidi"/>
            <w:sz w:val="22"/>
            <w:szCs w:val="22"/>
            <w:lang w:eastAsia="en-GB"/>
          </w:rPr>
          <w:tab/>
        </w:r>
        <w:r w:rsidDel="002F279E">
          <w:delText>Type: &lt;TypeName 2&gt;</w:delText>
        </w:r>
        <w:r w:rsidDel="002F279E">
          <w:tab/>
        </w:r>
        <w:r w:rsidDel="002F279E">
          <w:fldChar w:fldCharType="begin" w:fldLock="1"/>
        </w:r>
        <w:r w:rsidDel="002F279E">
          <w:delInstrText xml:space="preserve"> PAGEREF _Toc73783174 \h </w:delInstrText>
        </w:r>
        <w:r w:rsidDel="002F279E">
          <w:fldChar w:fldCharType="separate"/>
        </w:r>
        <w:r w:rsidDel="002F279E">
          <w:delText>19</w:delText>
        </w:r>
        <w:r w:rsidDel="002F279E">
          <w:fldChar w:fldCharType="end"/>
        </w:r>
      </w:del>
    </w:p>
    <w:p w14:paraId="35122B84" w14:textId="122F0EC0" w:rsidR="006D4199" w:rsidDel="002F279E" w:rsidRDefault="006D4199">
      <w:pPr>
        <w:pStyle w:val="TOC4"/>
        <w:rPr>
          <w:del w:id="325" w:author="Qualcomm - Waqar Zia - Rapporteur" w:date="2021-09-01T09:38:00Z"/>
          <w:rFonts w:asciiTheme="minorHAnsi" w:eastAsiaTheme="minorEastAsia" w:hAnsiTheme="minorHAnsi" w:cstheme="minorBidi"/>
          <w:sz w:val="22"/>
          <w:szCs w:val="22"/>
          <w:lang w:eastAsia="en-GB"/>
        </w:rPr>
      </w:pPr>
      <w:del w:id="326" w:author="Qualcomm - Waqar Zia - Rapporteur" w:date="2021-09-01T09:38:00Z">
        <w:r w:rsidRPr="00FA301B" w:rsidDel="002F279E">
          <w:rPr>
            <w:lang w:val="en-US"/>
          </w:rPr>
          <w:delText>6.1.6.3</w:delText>
        </w:r>
        <w:r w:rsidDel="002F279E">
          <w:rPr>
            <w:rFonts w:asciiTheme="minorHAnsi" w:eastAsiaTheme="minorEastAsia" w:hAnsiTheme="minorHAnsi" w:cstheme="minorBidi"/>
            <w:sz w:val="22"/>
            <w:szCs w:val="22"/>
            <w:lang w:eastAsia="en-GB"/>
          </w:rPr>
          <w:tab/>
        </w:r>
        <w:r w:rsidRPr="00FA301B" w:rsidDel="002F279E">
          <w:rPr>
            <w:lang w:val="en-US"/>
          </w:rPr>
          <w:delText>Simple data types and enumerations</w:delText>
        </w:r>
        <w:r w:rsidDel="002F279E">
          <w:tab/>
        </w:r>
        <w:r w:rsidDel="002F279E">
          <w:fldChar w:fldCharType="begin" w:fldLock="1"/>
        </w:r>
        <w:r w:rsidDel="002F279E">
          <w:delInstrText xml:space="preserve"> PAGEREF _Toc73783175 \h </w:delInstrText>
        </w:r>
        <w:r w:rsidDel="002F279E">
          <w:fldChar w:fldCharType="separate"/>
        </w:r>
        <w:r w:rsidDel="002F279E">
          <w:delText>19</w:delText>
        </w:r>
        <w:r w:rsidDel="002F279E">
          <w:fldChar w:fldCharType="end"/>
        </w:r>
      </w:del>
    </w:p>
    <w:p w14:paraId="151C31BC" w14:textId="61AF9731" w:rsidR="006D4199" w:rsidDel="002F279E" w:rsidRDefault="006D4199">
      <w:pPr>
        <w:pStyle w:val="TOC5"/>
        <w:rPr>
          <w:del w:id="327" w:author="Qualcomm - Waqar Zia - Rapporteur" w:date="2021-09-01T09:38:00Z"/>
          <w:rFonts w:asciiTheme="minorHAnsi" w:eastAsiaTheme="minorEastAsia" w:hAnsiTheme="minorHAnsi" w:cstheme="minorBidi"/>
          <w:sz w:val="22"/>
          <w:szCs w:val="22"/>
          <w:lang w:eastAsia="en-GB"/>
        </w:rPr>
      </w:pPr>
      <w:del w:id="328" w:author="Qualcomm - Waqar Zia - Rapporteur" w:date="2021-09-01T09:38:00Z">
        <w:r w:rsidDel="002F279E">
          <w:delText>6.1.6.3.1</w:delText>
        </w:r>
        <w:r w:rsidDel="002F279E">
          <w:rPr>
            <w:rFonts w:asciiTheme="minorHAnsi" w:eastAsiaTheme="minorEastAsia" w:hAnsiTheme="minorHAnsi" w:cstheme="minorBidi"/>
            <w:sz w:val="22"/>
            <w:szCs w:val="22"/>
            <w:lang w:eastAsia="en-GB"/>
          </w:rPr>
          <w:tab/>
        </w:r>
        <w:r w:rsidDel="002F279E">
          <w:delText>Introduction</w:delText>
        </w:r>
        <w:r w:rsidDel="002F279E">
          <w:tab/>
        </w:r>
        <w:r w:rsidDel="002F279E">
          <w:fldChar w:fldCharType="begin" w:fldLock="1"/>
        </w:r>
        <w:r w:rsidDel="002F279E">
          <w:delInstrText xml:space="preserve"> PAGEREF _Toc73783176 \h </w:delInstrText>
        </w:r>
        <w:r w:rsidDel="002F279E">
          <w:fldChar w:fldCharType="separate"/>
        </w:r>
        <w:r w:rsidDel="002F279E">
          <w:delText>19</w:delText>
        </w:r>
        <w:r w:rsidDel="002F279E">
          <w:fldChar w:fldCharType="end"/>
        </w:r>
      </w:del>
    </w:p>
    <w:p w14:paraId="75ACB769" w14:textId="7EB74350" w:rsidR="006D4199" w:rsidDel="002F279E" w:rsidRDefault="006D4199">
      <w:pPr>
        <w:pStyle w:val="TOC5"/>
        <w:rPr>
          <w:del w:id="329" w:author="Qualcomm - Waqar Zia - Rapporteur" w:date="2021-09-01T09:38:00Z"/>
          <w:rFonts w:asciiTheme="minorHAnsi" w:eastAsiaTheme="minorEastAsia" w:hAnsiTheme="minorHAnsi" w:cstheme="minorBidi"/>
          <w:sz w:val="22"/>
          <w:szCs w:val="22"/>
          <w:lang w:eastAsia="en-GB"/>
        </w:rPr>
      </w:pPr>
      <w:del w:id="330" w:author="Qualcomm - Waqar Zia - Rapporteur" w:date="2021-09-01T09:38:00Z">
        <w:r w:rsidDel="002F279E">
          <w:delText>6.1.6.3.2</w:delText>
        </w:r>
        <w:r w:rsidDel="002F279E">
          <w:rPr>
            <w:rFonts w:asciiTheme="minorHAnsi" w:eastAsiaTheme="minorEastAsia" w:hAnsiTheme="minorHAnsi" w:cstheme="minorBidi"/>
            <w:sz w:val="22"/>
            <w:szCs w:val="22"/>
            <w:lang w:eastAsia="en-GB"/>
          </w:rPr>
          <w:tab/>
        </w:r>
        <w:r w:rsidDel="002F279E">
          <w:delText>Simple data types</w:delText>
        </w:r>
        <w:r w:rsidDel="002F279E">
          <w:tab/>
        </w:r>
        <w:r w:rsidDel="002F279E">
          <w:fldChar w:fldCharType="begin" w:fldLock="1"/>
        </w:r>
        <w:r w:rsidDel="002F279E">
          <w:delInstrText xml:space="preserve"> PAGEREF _Toc73783177 \h </w:delInstrText>
        </w:r>
        <w:r w:rsidDel="002F279E">
          <w:fldChar w:fldCharType="separate"/>
        </w:r>
        <w:r w:rsidDel="002F279E">
          <w:delText>19</w:delText>
        </w:r>
        <w:r w:rsidDel="002F279E">
          <w:fldChar w:fldCharType="end"/>
        </w:r>
      </w:del>
    </w:p>
    <w:p w14:paraId="7E05273C" w14:textId="1324DC74" w:rsidR="006D4199" w:rsidDel="002F279E" w:rsidRDefault="006D4199">
      <w:pPr>
        <w:pStyle w:val="TOC5"/>
        <w:rPr>
          <w:del w:id="331" w:author="Qualcomm - Waqar Zia - Rapporteur" w:date="2021-09-01T09:38:00Z"/>
          <w:rFonts w:asciiTheme="minorHAnsi" w:eastAsiaTheme="minorEastAsia" w:hAnsiTheme="minorHAnsi" w:cstheme="minorBidi"/>
          <w:sz w:val="22"/>
          <w:szCs w:val="22"/>
          <w:lang w:eastAsia="en-GB"/>
        </w:rPr>
      </w:pPr>
      <w:del w:id="332" w:author="Qualcomm - Waqar Zia - Rapporteur" w:date="2021-09-01T09:38:00Z">
        <w:r w:rsidDel="002F279E">
          <w:delText>6.1.6.3.3</w:delText>
        </w:r>
        <w:r w:rsidDel="002F279E">
          <w:rPr>
            <w:rFonts w:asciiTheme="minorHAnsi" w:eastAsiaTheme="minorEastAsia" w:hAnsiTheme="minorHAnsi" w:cstheme="minorBidi"/>
            <w:sz w:val="22"/>
            <w:szCs w:val="22"/>
            <w:lang w:eastAsia="en-GB"/>
          </w:rPr>
          <w:tab/>
        </w:r>
        <w:r w:rsidDel="002F279E">
          <w:delText>Enumeration: &lt;EnumType1&gt;</w:delText>
        </w:r>
        <w:r w:rsidDel="002F279E">
          <w:tab/>
        </w:r>
        <w:r w:rsidDel="002F279E">
          <w:fldChar w:fldCharType="begin" w:fldLock="1"/>
        </w:r>
        <w:r w:rsidDel="002F279E">
          <w:delInstrText xml:space="preserve"> PAGEREF _Toc73783178 \h </w:delInstrText>
        </w:r>
        <w:r w:rsidDel="002F279E">
          <w:fldChar w:fldCharType="separate"/>
        </w:r>
        <w:r w:rsidDel="002F279E">
          <w:delText>19</w:delText>
        </w:r>
        <w:r w:rsidDel="002F279E">
          <w:fldChar w:fldCharType="end"/>
        </w:r>
      </w:del>
    </w:p>
    <w:p w14:paraId="26BF1ED0" w14:textId="27D1AF1F" w:rsidR="006D4199" w:rsidDel="002F279E" w:rsidRDefault="006D4199">
      <w:pPr>
        <w:pStyle w:val="TOC5"/>
        <w:rPr>
          <w:del w:id="333" w:author="Qualcomm - Waqar Zia - Rapporteur" w:date="2021-09-01T09:38:00Z"/>
          <w:rFonts w:asciiTheme="minorHAnsi" w:eastAsiaTheme="minorEastAsia" w:hAnsiTheme="minorHAnsi" w:cstheme="minorBidi"/>
          <w:sz w:val="22"/>
          <w:szCs w:val="22"/>
          <w:lang w:eastAsia="en-GB"/>
        </w:rPr>
      </w:pPr>
      <w:del w:id="334" w:author="Qualcomm - Waqar Zia - Rapporteur" w:date="2021-09-01T09:38:00Z">
        <w:r w:rsidDel="002F279E">
          <w:delText>6.1.6.3.4</w:delText>
        </w:r>
        <w:r w:rsidDel="002F279E">
          <w:rPr>
            <w:rFonts w:asciiTheme="minorHAnsi" w:eastAsiaTheme="minorEastAsia" w:hAnsiTheme="minorHAnsi" w:cstheme="minorBidi"/>
            <w:sz w:val="22"/>
            <w:szCs w:val="22"/>
            <w:lang w:eastAsia="en-GB"/>
          </w:rPr>
          <w:tab/>
        </w:r>
        <w:r w:rsidDel="002F279E">
          <w:delText>Enumeration: &lt;EnumType2&gt;</w:delText>
        </w:r>
        <w:r w:rsidDel="002F279E">
          <w:tab/>
        </w:r>
        <w:r w:rsidDel="002F279E">
          <w:fldChar w:fldCharType="begin" w:fldLock="1"/>
        </w:r>
        <w:r w:rsidDel="002F279E">
          <w:delInstrText xml:space="preserve"> PAGEREF _Toc73783179 \h </w:delInstrText>
        </w:r>
        <w:r w:rsidDel="002F279E">
          <w:fldChar w:fldCharType="separate"/>
        </w:r>
        <w:r w:rsidDel="002F279E">
          <w:delText>19</w:delText>
        </w:r>
        <w:r w:rsidDel="002F279E">
          <w:fldChar w:fldCharType="end"/>
        </w:r>
      </w:del>
    </w:p>
    <w:p w14:paraId="0D0DC857" w14:textId="4756783F" w:rsidR="006D4199" w:rsidDel="002F279E" w:rsidRDefault="006D4199">
      <w:pPr>
        <w:pStyle w:val="TOC4"/>
        <w:rPr>
          <w:del w:id="335" w:author="Qualcomm - Waqar Zia - Rapporteur" w:date="2021-09-01T09:38:00Z"/>
          <w:rFonts w:asciiTheme="minorHAnsi" w:eastAsiaTheme="minorEastAsia" w:hAnsiTheme="minorHAnsi" w:cstheme="minorBidi"/>
          <w:sz w:val="22"/>
          <w:szCs w:val="22"/>
          <w:lang w:eastAsia="en-GB"/>
        </w:rPr>
      </w:pPr>
      <w:del w:id="336" w:author="Qualcomm - Waqar Zia - Rapporteur" w:date="2021-09-01T09:38:00Z">
        <w:r w:rsidRPr="00FA301B" w:rsidDel="002F279E">
          <w:rPr>
            <w:lang w:val="en-US"/>
          </w:rPr>
          <w:delText>6.1.6.4</w:delText>
        </w:r>
        <w:r w:rsidDel="002F279E">
          <w:rPr>
            <w:rFonts w:asciiTheme="minorHAnsi" w:eastAsiaTheme="minorEastAsia" w:hAnsiTheme="minorHAnsi" w:cstheme="minorBidi"/>
            <w:sz w:val="22"/>
            <w:szCs w:val="22"/>
            <w:lang w:eastAsia="en-GB"/>
          </w:rPr>
          <w:tab/>
        </w:r>
        <w:r w:rsidDel="002F279E">
          <w:rPr>
            <w:lang w:eastAsia="zh-CN"/>
          </w:rPr>
          <w:delText>Data types describing alternative data types or combinations of data types</w:delText>
        </w:r>
        <w:r w:rsidDel="002F279E">
          <w:tab/>
        </w:r>
        <w:r w:rsidDel="002F279E">
          <w:fldChar w:fldCharType="begin" w:fldLock="1"/>
        </w:r>
        <w:r w:rsidDel="002F279E">
          <w:delInstrText xml:space="preserve"> PAGEREF _Toc73783180 \h </w:delInstrText>
        </w:r>
        <w:r w:rsidDel="002F279E">
          <w:fldChar w:fldCharType="separate"/>
        </w:r>
        <w:r w:rsidDel="002F279E">
          <w:delText>20</w:delText>
        </w:r>
        <w:r w:rsidDel="002F279E">
          <w:fldChar w:fldCharType="end"/>
        </w:r>
      </w:del>
    </w:p>
    <w:p w14:paraId="64CB5C9D" w14:textId="7E9E7E67" w:rsidR="006D4199" w:rsidDel="002F279E" w:rsidRDefault="006D4199">
      <w:pPr>
        <w:pStyle w:val="TOC5"/>
        <w:rPr>
          <w:del w:id="337" w:author="Qualcomm - Waqar Zia - Rapporteur" w:date="2021-09-01T09:38:00Z"/>
          <w:rFonts w:asciiTheme="minorHAnsi" w:eastAsiaTheme="minorEastAsia" w:hAnsiTheme="minorHAnsi" w:cstheme="minorBidi"/>
          <w:sz w:val="22"/>
          <w:szCs w:val="22"/>
          <w:lang w:eastAsia="en-GB"/>
        </w:rPr>
      </w:pPr>
      <w:del w:id="338" w:author="Qualcomm - Waqar Zia - Rapporteur" w:date="2021-09-01T09:38:00Z">
        <w:r w:rsidDel="002F279E">
          <w:delText>6.1.6.4.1</w:delText>
        </w:r>
        <w:r w:rsidDel="002F279E">
          <w:rPr>
            <w:rFonts w:asciiTheme="minorHAnsi" w:eastAsiaTheme="minorEastAsia" w:hAnsiTheme="minorHAnsi" w:cstheme="minorBidi"/>
            <w:sz w:val="22"/>
            <w:szCs w:val="22"/>
            <w:lang w:eastAsia="en-GB"/>
          </w:rPr>
          <w:tab/>
        </w:r>
        <w:r w:rsidDel="002F279E">
          <w:delText>Type: &lt;TypeName 1&gt;</w:delText>
        </w:r>
        <w:r w:rsidDel="002F279E">
          <w:tab/>
        </w:r>
        <w:r w:rsidDel="002F279E">
          <w:fldChar w:fldCharType="begin" w:fldLock="1"/>
        </w:r>
        <w:r w:rsidDel="002F279E">
          <w:delInstrText xml:space="preserve"> PAGEREF _Toc73783181 \h </w:delInstrText>
        </w:r>
        <w:r w:rsidDel="002F279E">
          <w:fldChar w:fldCharType="separate"/>
        </w:r>
        <w:r w:rsidDel="002F279E">
          <w:delText>20</w:delText>
        </w:r>
        <w:r w:rsidDel="002F279E">
          <w:fldChar w:fldCharType="end"/>
        </w:r>
      </w:del>
    </w:p>
    <w:p w14:paraId="68ACD6EA" w14:textId="1BF27E1C" w:rsidR="006D4199" w:rsidDel="002F279E" w:rsidRDefault="006D4199">
      <w:pPr>
        <w:pStyle w:val="TOC5"/>
        <w:rPr>
          <w:del w:id="339" w:author="Qualcomm - Waqar Zia - Rapporteur" w:date="2021-09-01T09:38:00Z"/>
          <w:rFonts w:asciiTheme="minorHAnsi" w:eastAsiaTheme="minorEastAsia" w:hAnsiTheme="minorHAnsi" w:cstheme="minorBidi"/>
          <w:sz w:val="22"/>
          <w:szCs w:val="22"/>
          <w:lang w:eastAsia="en-GB"/>
        </w:rPr>
      </w:pPr>
      <w:del w:id="340" w:author="Qualcomm - Waqar Zia - Rapporteur" w:date="2021-09-01T09:38:00Z">
        <w:r w:rsidDel="002F279E">
          <w:delText>6.1.6.4.2</w:delText>
        </w:r>
        <w:r w:rsidDel="002F279E">
          <w:rPr>
            <w:rFonts w:asciiTheme="minorHAnsi" w:eastAsiaTheme="minorEastAsia" w:hAnsiTheme="minorHAnsi" w:cstheme="minorBidi"/>
            <w:sz w:val="22"/>
            <w:szCs w:val="22"/>
            <w:lang w:eastAsia="en-GB"/>
          </w:rPr>
          <w:tab/>
        </w:r>
        <w:r w:rsidDel="002F279E">
          <w:delText>Type: &lt;TypeName 2&gt;</w:delText>
        </w:r>
        <w:r w:rsidDel="002F279E">
          <w:tab/>
        </w:r>
        <w:r w:rsidDel="002F279E">
          <w:fldChar w:fldCharType="begin" w:fldLock="1"/>
        </w:r>
        <w:r w:rsidDel="002F279E">
          <w:delInstrText xml:space="preserve"> PAGEREF _Toc73783182 \h </w:delInstrText>
        </w:r>
        <w:r w:rsidDel="002F279E">
          <w:fldChar w:fldCharType="separate"/>
        </w:r>
        <w:r w:rsidDel="002F279E">
          <w:delText>20</w:delText>
        </w:r>
        <w:r w:rsidDel="002F279E">
          <w:fldChar w:fldCharType="end"/>
        </w:r>
      </w:del>
    </w:p>
    <w:p w14:paraId="49BDADB8" w14:textId="744F8A56" w:rsidR="006D4199" w:rsidDel="002F279E" w:rsidRDefault="006D4199">
      <w:pPr>
        <w:pStyle w:val="TOC4"/>
        <w:rPr>
          <w:del w:id="341" w:author="Qualcomm - Waqar Zia - Rapporteur" w:date="2021-09-01T09:38:00Z"/>
          <w:rFonts w:asciiTheme="minorHAnsi" w:eastAsiaTheme="minorEastAsia" w:hAnsiTheme="minorHAnsi" w:cstheme="minorBidi"/>
          <w:sz w:val="22"/>
          <w:szCs w:val="22"/>
          <w:lang w:eastAsia="en-GB"/>
        </w:rPr>
      </w:pPr>
      <w:del w:id="342" w:author="Qualcomm - Waqar Zia - Rapporteur" w:date="2021-09-01T09:38:00Z">
        <w:r w:rsidDel="002F279E">
          <w:delText>6.1.6.5</w:delText>
        </w:r>
        <w:r w:rsidDel="002F279E">
          <w:rPr>
            <w:rFonts w:asciiTheme="minorHAnsi" w:eastAsiaTheme="minorEastAsia" w:hAnsiTheme="minorHAnsi" w:cstheme="minorBidi"/>
            <w:sz w:val="22"/>
            <w:szCs w:val="22"/>
            <w:lang w:eastAsia="en-GB"/>
          </w:rPr>
          <w:tab/>
        </w:r>
        <w:r w:rsidDel="002F279E">
          <w:delText>Binary data</w:delText>
        </w:r>
        <w:r w:rsidDel="002F279E">
          <w:tab/>
        </w:r>
        <w:r w:rsidDel="002F279E">
          <w:fldChar w:fldCharType="begin" w:fldLock="1"/>
        </w:r>
        <w:r w:rsidDel="002F279E">
          <w:delInstrText xml:space="preserve"> PAGEREF _Toc73783183 \h </w:delInstrText>
        </w:r>
        <w:r w:rsidDel="002F279E">
          <w:fldChar w:fldCharType="separate"/>
        </w:r>
        <w:r w:rsidDel="002F279E">
          <w:delText>20</w:delText>
        </w:r>
        <w:r w:rsidDel="002F279E">
          <w:fldChar w:fldCharType="end"/>
        </w:r>
      </w:del>
    </w:p>
    <w:p w14:paraId="0CBE361A" w14:textId="192833E9" w:rsidR="006D4199" w:rsidDel="002F279E" w:rsidRDefault="006D4199">
      <w:pPr>
        <w:pStyle w:val="TOC5"/>
        <w:rPr>
          <w:del w:id="343" w:author="Qualcomm - Waqar Zia - Rapporteur" w:date="2021-09-01T09:38:00Z"/>
          <w:rFonts w:asciiTheme="minorHAnsi" w:eastAsiaTheme="minorEastAsia" w:hAnsiTheme="minorHAnsi" w:cstheme="minorBidi"/>
          <w:sz w:val="22"/>
          <w:szCs w:val="22"/>
          <w:lang w:eastAsia="en-GB"/>
        </w:rPr>
      </w:pPr>
      <w:del w:id="344" w:author="Qualcomm - Waqar Zia - Rapporteur" w:date="2021-09-01T09:38:00Z">
        <w:r w:rsidDel="002F279E">
          <w:delText>6.1.6.5.1</w:delText>
        </w:r>
        <w:r w:rsidDel="002F279E">
          <w:rPr>
            <w:rFonts w:asciiTheme="minorHAnsi" w:eastAsiaTheme="minorEastAsia" w:hAnsiTheme="minorHAnsi" w:cstheme="minorBidi"/>
            <w:sz w:val="22"/>
            <w:szCs w:val="22"/>
            <w:lang w:eastAsia="en-GB"/>
          </w:rPr>
          <w:tab/>
        </w:r>
        <w:r w:rsidDel="002F279E">
          <w:delText>Binary Data Types</w:delText>
        </w:r>
        <w:r w:rsidDel="002F279E">
          <w:tab/>
        </w:r>
        <w:r w:rsidDel="002F279E">
          <w:fldChar w:fldCharType="begin" w:fldLock="1"/>
        </w:r>
        <w:r w:rsidDel="002F279E">
          <w:delInstrText xml:space="preserve"> PAGEREF _Toc73783184 \h </w:delInstrText>
        </w:r>
        <w:r w:rsidDel="002F279E">
          <w:fldChar w:fldCharType="separate"/>
        </w:r>
        <w:r w:rsidDel="002F279E">
          <w:delText>21</w:delText>
        </w:r>
        <w:r w:rsidDel="002F279E">
          <w:fldChar w:fldCharType="end"/>
        </w:r>
      </w:del>
    </w:p>
    <w:p w14:paraId="782E3725" w14:textId="1273BE4F" w:rsidR="006D4199" w:rsidDel="002F279E" w:rsidRDefault="006D4199">
      <w:pPr>
        <w:pStyle w:val="TOC3"/>
        <w:rPr>
          <w:del w:id="345" w:author="Qualcomm - Waqar Zia - Rapporteur" w:date="2021-09-01T09:38:00Z"/>
          <w:rFonts w:asciiTheme="minorHAnsi" w:eastAsiaTheme="minorEastAsia" w:hAnsiTheme="minorHAnsi" w:cstheme="minorBidi"/>
          <w:sz w:val="22"/>
          <w:szCs w:val="22"/>
          <w:lang w:eastAsia="en-GB"/>
        </w:rPr>
      </w:pPr>
      <w:del w:id="346" w:author="Qualcomm - Waqar Zia - Rapporteur" w:date="2021-09-01T09:38:00Z">
        <w:r w:rsidDel="002F279E">
          <w:delText>6.1.7</w:delText>
        </w:r>
        <w:r w:rsidDel="002F279E">
          <w:rPr>
            <w:rFonts w:asciiTheme="minorHAnsi" w:eastAsiaTheme="minorEastAsia" w:hAnsiTheme="minorHAnsi" w:cstheme="minorBidi"/>
            <w:sz w:val="22"/>
            <w:szCs w:val="22"/>
            <w:lang w:eastAsia="en-GB"/>
          </w:rPr>
          <w:tab/>
        </w:r>
        <w:r w:rsidDel="002F279E">
          <w:delText>Error Handling</w:delText>
        </w:r>
        <w:r w:rsidDel="002F279E">
          <w:tab/>
        </w:r>
        <w:r w:rsidDel="002F279E">
          <w:fldChar w:fldCharType="begin" w:fldLock="1"/>
        </w:r>
        <w:r w:rsidDel="002F279E">
          <w:delInstrText xml:space="preserve"> PAGEREF _Toc73783185 \h </w:delInstrText>
        </w:r>
        <w:r w:rsidDel="002F279E">
          <w:fldChar w:fldCharType="separate"/>
        </w:r>
        <w:r w:rsidDel="002F279E">
          <w:delText>21</w:delText>
        </w:r>
        <w:r w:rsidDel="002F279E">
          <w:fldChar w:fldCharType="end"/>
        </w:r>
      </w:del>
    </w:p>
    <w:p w14:paraId="20066D05" w14:textId="7E94BADC" w:rsidR="006D4199" w:rsidDel="002F279E" w:rsidRDefault="006D4199">
      <w:pPr>
        <w:pStyle w:val="TOC4"/>
        <w:rPr>
          <w:del w:id="347" w:author="Qualcomm - Waqar Zia - Rapporteur" w:date="2021-09-01T09:38:00Z"/>
          <w:rFonts w:asciiTheme="minorHAnsi" w:eastAsiaTheme="minorEastAsia" w:hAnsiTheme="minorHAnsi" w:cstheme="minorBidi"/>
          <w:sz w:val="22"/>
          <w:szCs w:val="22"/>
          <w:lang w:eastAsia="en-GB"/>
        </w:rPr>
      </w:pPr>
      <w:del w:id="348" w:author="Qualcomm - Waqar Zia - Rapporteur" w:date="2021-09-01T09:38:00Z">
        <w:r w:rsidDel="002F279E">
          <w:delText>6.1.7.1</w:delText>
        </w:r>
        <w:r w:rsidDel="002F279E">
          <w:rPr>
            <w:rFonts w:asciiTheme="minorHAnsi" w:eastAsiaTheme="minorEastAsia" w:hAnsiTheme="minorHAnsi" w:cstheme="minorBidi"/>
            <w:sz w:val="22"/>
            <w:szCs w:val="22"/>
            <w:lang w:eastAsia="en-GB"/>
          </w:rPr>
          <w:tab/>
        </w:r>
        <w:r w:rsidDel="002F279E">
          <w:delText>General</w:delText>
        </w:r>
        <w:r w:rsidDel="002F279E">
          <w:tab/>
        </w:r>
        <w:r w:rsidDel="002F279E">
          <w:fldChar w:fldCharType="begin" w:fldLock="1"/>
        </w:r>
        <w:r w:rsidDel="002F279E">
          <w:delInstrText xml:space="preserve"> PAGEREF _Toc73783186 \h </w:delInstrText>
        </w:r>
        <w:r w:rsidDel="002F279E">
          <w:fldChar w:fldCharType="separate"/>
        </w:r>
        <w:r w:rsidDel="002F279E">
          <w:delText>21</w:delText>
        </w:r>
        <w:r w:rsidDel="002F279E">
          <w:fldChar w:fldCharType="end"/>
        </w:r>
      </w:del>
    </w:p>
    <w:p w14:paraId="319125EB" w14:textId="2298E225" w:rsidR="006D4199" w:rsidDel="002F279E" w:rsidRDefault="006D4199">
      <w:pPr>
        <w:pStyle w:val="TOC4"/>
        <w:rPr>
          <w:del w:id="349" w:author="Qualcomm - Waqar Zia - Rapporteur" w:date="2021-09-01T09:38:00Z"/>
          <w:rFonts w:asciiTheme="minorHAnsi" w:eastAsiaTheme="minorEastAsia" w:hAnsiTheme="minorHAnsi" w:cstheme="minorBidi"/>
          <w:sz w:val="22"/>
          <w:szCs w:val="22"/>
          <w:lang w:eastAsia="en-GB"/>
        </w:rPr>
      </w:pPr>
      <w:del w:id="350" w:author="Qualcomm - Waqar Zia - Rapporteur" w:date="2021-09-01T09:38:00Z">
        <w:r w:rsidDel="002F279E">
          <w:delText>6.1.7.2</w:delText>
        </w:r>
        <w:r w:rsidDel="002F279E">
          <w:rPr>
            <w:rFonts w:asciiTheme="minorHAnsi" w:eastAsiaTheme="minorEastAsia" w:hAnsiTheme="minorHAnsi" w:cstheme="minorBidi"/>
            <w:sz w:val="22"/>
            <w:szCs w:val="22"/>
            <w:lang w:eastAsia="en-GB"/>
          </w:rPr>
          <w:tab/>
        </w:r>
        <w:r w:rsidDel="002F279E">
          <w:delText>Protocol Errors</w:delText>
        </w:r>
        <w:r w:rsidDel="002F279E">
          <w:tab/>
        </w:r>
        <w:r w:rsidDel="002F279E">
          <w:fldChar w:fldCharType="begin" w:fldLock="1"/>
        </w:r>
        <w:r w:rsidDel="002F279E">
          <w:delInstrText xml:space="preserve"> PAGEREF _Toc73783187 \h </w:delInstrText>
        </w:r>
        <w:r w:rsidDel="002F279E">
          <w:fldChar w:fldCharType="separate"/>
        </w:r>
        <w:r w:rsidDel="002F279E">
          <w:delText>21</w:delText>
        </w:r>
        <w:r w:rsidDel="002F279E">
          <w:fldChar w:fldCharType="end"/>
        </w:r>
      </w:del>
    </w:p>
    <w:p w14:paraId="28687EB1" w14:textId="1EA679B8" w:rsidR="006D4199" w:rsidDel="002F279E" w:rsidRDefault="006D4199">
      <w:pPr>
        <w:pStyle w:val="TOC4"/>
        <w:rPr>
          <w:del w:id="351" w:author="Qualcomm - Waqar Zia - Rapporteur" w:date="2021-09-01T09:38:00Z"/>
          <w:rFonts w:asciiTheme="minorHAnsi" w:eastAsiaTheme="minorEastAsia" w:hAnsiTheme="minorHAnsi" w:cstheme="minorBidi"/>
          <w:sz w:val="22"/>
          <w:szCs w:val="22"/>
          <w:lang w:eastAsia="en-GB"/>
        </w:rPr>
      </w:pPr>
      <w:del w:id="352" w:author="Qualcomm - Waqar Zia - Rapporteur" w:date="2021-09-01T09:38:00Z">
        <w:r w:rsidDel="002F279E">
          <w:delText>6.1.7.3</w:delText>
        </w:r>
        <w:r w:rsidDel="002F279E">
          <w:rPr>
            <w:rFonts w:asciiTheme="minorHAnsi" w:eastAsiaTheme="minorEastAsia" w:hAnsiTheme="minorHAnsi" w:cstheme="minorBidi"/>
            <w:sz w:val="22"/>
            <w:szCs w:val="22"/>
            <w:lang w:eastAsia="en-GB"/>
          </w:rPr>
          <w:tab/>
        </w:r>
        <w:r w:rsidDel="002F279E">
          <w:delText>Application Errors</w:delText>
        </w:r>
        <w:r w:rsidDel="002F279E">
          <w:tab/>
        </w:r>
        <w:r w:rsidDel="002F279E">
          <w:fldChar w:fldCharType="begin" w:fldLock="1"/>
        </w:r>
        <w:r w:rsidDel="002F279E">
          <w:delInstrText xml:space="preserve"> PAGEREF _Toc73783188 \h </w:delInstrText>
        </w:r>
        <w:r w:rsidDel="002F279E">
          <w:fldChar w:fldCharType="separate"/>
        </w:r>
        <w:r w:rsidDel="002F279E">
          <w:delText>21</w:delText>
        </w:r>
        <w:r w:rsidDel="002F279E">
          <w:fldChar w:fldCharType="end"/>
        </w:r>
      </w:del>
    </w:p>
    <w:p w14:paraId="4BD1095E" w14:textId="436BDF18" w:rsidR="006D4199" w:rsidDel="002F279E" w:rsidRDefault="006D4199">
      <w:pPr>
        <w:pStyle w:val="TOC2"/>
        <w:rPr>
          <w:del w:id="353" w:author="Qualcomm - Waqar Zia - Rapporteur" w:date="2021-09-01T09:38:00Z"/>
          <w:rFonts w:asciiTheme="minorHAnsi" w:eastAsiaTheme="minorEastAsia" w:hAnsiTheme="minorHAnsi" w:cstheme="minorBidi"/>
          <w:sz w:val="22"/>
          <w:szCs w:val="22"/>
          <w:lang w:eastAsia="en-GB"/>
        </w:rPr>
      </w:pPr>
      <w:del w:id="354" w:author="Qualcomm - Waqar Zia - Rapporteur" w:date="2021-09-01T09:38:00Z">
        <w:r w:rsidDel="002F279E">
          <w:delText>6.1.8</w:delText>
        </w:r>
        <w:r w:rsidDel="002F279E">
          <w:rPr>
            <w:rFonts w:asciiTheme="minorHAnsi" w:eastAsiaTheme="minorEastAsia" w:hAnsiTheme="minorHAnsi" w:cstheme="minorBidi"/>
            <w:sz w:val="22"/>
            <w:szCs w:val="22"/>
            <w:lang w:eastAsia="en-GB"/>
          </w:rPr>
          <w:tab/>
        </w:r>
        <w:r w:rsidDel="002F279E">
          <w:rPr>
            <w:lang w:eastAsia="zh-CN"/>
          </w:rPr>
          <w:delText>Feature negotiation</w:delText>
        </w:r>
        <w:r w:rsidDel="002F279E">
          <w:tab/>
        </w:r>
        <w:r w:rsidDel="002F279E">
          <w:fldChar w:fldCharType="begin" w:fldLock="1"/>
        </w:r>
        <w:r w:rsidDel="002F279E">
          <w:delInstrText xml:space="preserve"> PAGEREF _Toc73783189 \h </w:delInstrText>
        </w:r>
        <w:r w:rsidDel="002F279E">
          <w:fldChar w:fldCharType="separate"/>
        </w:r>
        <w:r w:rsidDel="002F279E">
          <w:delText>21</w:delText>
        </w:r>
        <w:r w:rsidDel="002F279E">
          <w:fldChar w:fldCharType="end"/>
        </w:r>
      </w:del>
    </w:p>
    <w:p w14:paraId="2D61366A" w14:textId="3698110B" w:rsidR="006D4199" w:rsidDel="002F279E" w:rsidRDefault="006D4199">
      <w:pPr>
        <w:pStyle w:val="TOC2"/>
        <w:rPr>
          <w:del w:id="355" w:author="Qualcomm - Waqar Zia - Rapporteur" w:date="2021-09-01T09:38:00Z"/>
          <w:rFonts w:asciiTheme="minorHAnsi" w:eastAsiaTheme="minorEastAsia" w:hAnsiTheme="minorHAnsi" w:cstheme="minorBidi"/>
          <w:sz w:val="22"/>
          <w:szCs w:val="22"/>
          <w:lang w:eastAsia="en-GB"/>
        </w:rPr>
      </w:pPr>
      <w:del w:id="356" w:author="Qualcomm - Waqar Zia - Rapporteur" w:date="2021-09-01T09:38:00Z">
        <w:r w:rsidDel="002F279E">
          <w:delText>6.1.9</w:delText>
        </w:r>
        <w:r w:rsidDel="002F279E">
          <w:rPr>
            <w:rFonts w:asciiTheme="minorHAnsi" w:eastAsiaTheme="minorEastAsia" w:hAnsiTheme="minorHAnsi" w:cstheme="minorBidi"/>
            <w:sz w:val="22"/>
            <w:szCs w:val="22"/>
            <w:lang w:eastAsia="en-GB"/>
          </w:rPr>
          <w:tab/>
        </w:r>
        <w:r w:rsidDel="002F279E">
          <w:delText>Security</w:delText>
        </w:r>
        <w:r w:rsidDel="002F279E">
          <w:tab/>
        </w:r>
        <w:r w:rsidDel="002F279E">
          <w:fldChar w:fldCharType="begin" w:fldLock="1"/>
        </w:r>
        <w:r w:rsidDel="002F279E">
          <w:delInstrText xml:space="preserve"> PAGEREF _Toc73783190 \h </w:delInstrText>
        </w:r>
        <w:r w:rsidDel="002F279E">
          <w:fldChar w:fldCharType="separate"/>
        </w:r>
        <w:r w:rsidDel="002F279E">
          <w:delText>22</w:delText>
        </w:r>
        <w:r w:rsidDel="002F279E">
          <w:fldChar w:fldCharType="end"/>
        </w:r>
      </w:del>
    </w:p>
    <w:p w14:paraId="05713D21" w14:textId="07F48CFC" w:rsidR="006D4199" w:rsidDel="002F279E" w:rsidRDefault="006D4199">
      <w:pPr>
        <w:pStyle w:val="TOC2"/>
        <w:rPr>
          <w:del w:id="357" w:author="Qualcomm - Waqar Zia - Rapporteur" w:date="2021-09-01T09:38:00Z"/>
          <w:rFonts w:asciiTheme="minorHAnsi" w:eastAsiaTheme="minorEastAsia" w:hAnsiTheme="minorHAnsi" w:cstheme="minorBidi"/>
          <w:sz w:val="22"/>
          <w:szCs w:val="22"/>
          <w:lang w:eastAsia="en-GB"/>
        </w:rPr>
      </w:pPr>
      <w:del w:id="358" w:author="Qualcomm - Waqar Zia - Rapporteur" w:date="2021-09-01T09:38:00Z">
        <w:r w:rsidDel="002F279E">
          <w:delText>6.2</w:delText>
        </w:r>
        <w:r w:rsidDel="002F279E">
          <w:rPr>
            <w:rFonts w:asciiTheme="minorHAnsi" w:eastAsiaTheme="minorEastAsia" w:hAnsiTheme="minorHAnsi" w:cstheme="minorBidi"/>
            <w:sz w:val="22"/>
            <w:szCs w:val="22"/>
            <w:lang w:eastAsia="en-GB"/>
          </w:rPr>
          <w:tab/>
        </w:r>
        <w:r w:rsidDel="002F279E">
          <w:delText>&lt; Service 2&gt; Service API</w:delText>
        </w:r>
        <w:r w:rsidDel="002F279E">
          <w:tab/>
        </w:r>
        <w:r w:rsidDel="002F279E">
          <w:fldChar w:fldCharType="begin" w:fldLock="1"/>
        </w:r>
        <w:r w:rsidDel="002F279E">
          <w:delInstrText xml:space="preserve"> PAGEREF _Toc73783191 \h </w:delInstrText>
        </w:r>
        <w:r w:rsidDel="002F279E">
          <w:fldChar w:fldCharType="separate"/>
        </w:r>
        <w:r w:rsidDel="002F279E">
          <w:delText>22</w:delText>
        </w:r>
        <w:r w:rsidDel="002F279E">
          <w:fldChar w:fldCharType="end"/>
        </w:r>
      </w:del>
    </w:p>
    <w:p w14:paraId="6442CC70" w14:textId="51C979E4" w:rsidR="006D4199" w:rsidDel="002F279E" w:rsidRDefault="006D4199">
      <w:pPr>
        <w:pStyle w:val="TOC8"/>
        <w:rPr>
          <w:del w:id="359" w:author="Qualcomm - Waqar Zia - Rapporteur" w:date="2021-09-01T09:38:00Z"/>
          <w:rFonts w:asciiTheme="minorHAnsi" w:eastAsiaTheme="minorEastAsia" w:hAnsiTheme="minorHAnsi" w:cstheme="minorBidi"/>
          <w:b w:val="0"/>
          <w:szCs w:val="22"/>
          <w:lang w:eastAsia="en-GB"/>
        </w:rPr>
      </w:pPr>
      <w:del w:id="360" w:author="Qualcomm - Waqar Zia - Rapporteur" w:date="2021-09-01T09:38:00Z">
        <w:r w:rsidDel="002F279E">
          <w:delText>Annex A (normative): OpenAPI specification</w:delText>
        </w:r>
        <w:r w:rsidDel="002F279E">
          <w:tab/>
        </w:r>
        <w:r w:rsidDel="002F279E">
          <w:rPr>
            <w:b w:val="0"/>
          </w:rPr>
          <w:fldChar w:fldCharType="begin" w:fldLock="1"/>
        </w:r>
        <w:r w:rsidDel="002F279E">
          <w:delInstrText xml:space="preserve"> PAGEREF _Toc73783192 \h </w:delInstrText>
        </w:r>
        <w:r w:rsidDel="002F279E">
          <w:rPr>
            <w:b w:val="0"/>
          </w:rPr>
        </w:r>
        <w:r w:rsidDel="002F279E">
          <w:rPr>
            <w:b w:val="0"/>
          </w:rPr>
          <w:fldChar w:fldCharType="separate"/>
        </w:r>
        <w:r w:rsidDel="002F279E">
          <w:delText>23</w:delText>
        </w:r>
        <w:r w:rsidDel="002F279E">
          <w:rPr>
            <w:b w:val="0"/>
          </w:rPr>
          <w:fldChar w:fldCharType="end"/>
        </w:r>
      </w:del>
    </w:p>
    <w:p w14:paraId="71A9E064" w14:textId="51618E67" w:rsidR="006D4199" w:rsidDel="002F279E" w:rsidRDefault="006D4199">
      <w:pPr>
        <w:pStyle w:val="TOC2"/>
        <w:rPr>
          <w:del w:id="361" w:author="Qualcomm - Waqar Zia - Rapporteur" w:date="2021-09-01T09:38:00Z"/>
          <w:rFonts w:asciiTheme="minorHAnsi" w:eastAsiaTheme="minorEastAsia" w:hAnsiTheme="minorHAnsi" w:cstheme="minorBidi"/>
          <w:sz w:val="22"/>
          <w:szCs w:val="22"/>
          <w:lang w:eastAsia="en-GB"/>
        </w:rPr>
      </w:pPr>
      <w:del w:id="362" w:author="Qualcomm - Waqar Zia - Rapporteur" w:date="2021-09-01T09:38:00Z">
        <w:r w:rsidDel="002F279E">
          <w:delText>A.1</w:delText>
        </w:r>
        <w:r w:rsidDel="002F279E">
          <w:rPr>
            <w:rFonts w:asciiTheme="minorHAnsi" w:eastAsiaTheme="minorEastAsia" w:hAnsiTheme="minorHAnsi" w:cstheme="minorBidi"/>
            <w:sz w:val="22"/>
            <w:szCs w:val="22"/>
            <w:lang w:eastAsia="en-GB"/>
          </w:rPr>
          <w:tab/>
        </w:r>
        <w:r w:rsidDel="002F279E">
          <w:delText>General</w:delText>
        </w:r>
        <w:r w:rsidDel="002F279E">
          <w:tab/>
        </w:r>
        <w:r w:rsidDel="002F279E">
          <w:fldChar w:fldCharType="begin" w:fldLock="1"/>
        </w:r>
        <w:r w:rsidDel="002F279E">
          <w:delInstrText xml:space="preserve"> PAGEREF _Toc73783193 \h </w:delInstrText>
        </w:r>
        <w:r w:rsidDel="002F279E">
          <w:fldChar w:fldCharType="separate"/>
        </w:r>
        <w:r w:rsidDel="002F279E">
          <w:delText>23</w:delText>
        </w:r>
        <w:r w:rsidDel="002F279E">
          <w:fldChar w:fldCharType="end"/>
        </w:r>
      </w:del>
    </w:p>
    <w:p w14:paraId="1D125843" w14:textId="57769000" w:rsidR="006D4199" w:rsidDel="002F279E" w:rsidRDefault="006D4199">
      <w:pPr>
        <w:pStyle w:val="TOC2"/>
        <w:rPr>
          <w:del w:id="363" w:author="Qualcomm - Waqar Zia - Rapporteur" w:date="2021-09-01T09:38:00Z"/>
          <w:rFonts w:asciiTheme="minorHAnsi" w:eastAsiaTheme="minorEastAsia" w:hAnsiTheme="minorHAnsi" w:cstheme="minorBidi"/>
          <w:sz w:val="22"/>
          <w:szCs w:val="22"/>
          <w:lang w:eastAsia="en-GB"/>
        </w:rPr>
      </w:pPr>
      <w:del w:id="364" w:author="Qualcomm - Waqar Zia - Rapporteur" w:date="2021-09-01T09:38:00Z">
        <w:r w:rsidDel="002F279E">
          <w:delText>A.2</w:delText>
        </w:r>
        <w:r w:rsidDel="002F279E">
          <w:rPr>
            <w:rFonts w:asciiTheme="minorHAnsi" w:eastAsiaTheme="minorEastAsia" w:hAnsiTheme="minorHAnsi" w:cstheme="minorBidi"/>
            <w:sz w:val="22"/>
            <w:szCs w:val="22"/>
            <w:lang w:eastAsia="en-GB"/>
          </w:rPr>
          <w:tab/>
        </w:r>
        <w:r w:rsidDel="002F279E">
          <w:delText>&lt;Service 1&gt; API</w:delText>
        </w:r>
        <w:r w:rsidDel="002F279E">
          <w:tab/>
        </w:r>
        <w:r w:rsidDel="002F279E">
          <w:fldChar w:fldCharType="begin" w:fldLock="1"/>
        </w:r>
        <w:r w:rsidDel="002F279E">
          <w:delInstrText xml:space="preserve"> PAGEREF _Toc73783194 \h </w:delInstrText>
        </w:r>
        <w:r w:rsidDel="002F279E">
          <w:fldChar w:fldCharType="separate"/>
        </w:r>
        <w:r w:rsidDel="002F279E">
          <w:delText>23</w:delText>
        </w:r>
        <w:r w:rsidDel="002F279E">
          <w:fldChar w:fldCharType="end"/>
        </w:r>
      </w:del>
    </w:p>
    <w:p w14:paraId="63D0C699" w14:textId="656DA7D3" w:rsidR="006D4199" w:rsidDel="002F279E" w:rsidRDefault="006D4199">
      <w:pPr>
        <w:pStyle w:val="TOC2"/>
        <w:rPr>
          <w:del w:id="365" w:author="Qualcomm - Waqar Zia - Rapporteur" w:date="2021-09-01T09:38:00Z"/>
          <w:rFonts w:asciiTheme="minorHAnsi" w:eastAsiaTheme="minorEastAsia" w:hAnsiTheme="minorHAnsi" w:cstheme="minorBidi"/>
          <w:sz w:val="22"/>
          <w:szCs w:val="22"/>
          <w:lang w:eastAsia="en-GB"/>
        </w:rPr>
      </w:pPr>
      <w:del w:id="366" w:author="Qualcomm - Waqar Zia - Rapporteur" w:date="2021-09-01T09:38:00Z">
        <w:r w:rsidDel="002F279E">
          <w:delText>A.3</w:delText>
        </w:r>
        <w:r w:rsidDel="002F279E">
          <w:rPr>
            <w:rFonts w:asciiTheme="minorHAnsi" w:eastAsiaTheme="minorEastAsia" w:hAnsiTheme="minorHAnsi" w:cstheme="minorBidi"/>
            <w:sz w:val="22"/>
            <w:szCs w:val="22"/>
            <w:lang w:eastAsia="en-GB"/>
          </w:rPr>
          <w:tab/>
        </w:r>
        <w:r w:rsidDel="002F279E">
          <w:delText>&lt;Service 2&gt; API</w:delText>
        </w:r>
        <w:r w:rsidDel="002F279E">
          <w:tab/>
        </w:r>
        <w:r w:rsidDel="002F279E">
          <w:fldChar w:fldCharType="begin" w:fldLock="1"/>
        </w:r>
        <w:r w:rsidDel="002F279E">
          <w:delInstrText xml:space="preserve"> PAGEREF _Toc73783195 \h </w:delInstrText>
        </w:r>
        <w:r w:rsidDel="002F279E">
          <w:fldChar w:fldCharType="separate"/>
        </w:r>
        <w:r w:rsidDel="002F279E">
          <w:delText>23</w:delText>
        </w:r>
        <w:r w:rsidDel="002F279E">
          <w:fldChar w:fldCharType="end"/>
        </w:r>
      </w:del>
    </w:p>
    <w:p w14:paraId="5B5FC7A1" w14:textId="2C484950" w:rsidR="006D4199" w:rsidDel="002F279E" w:rsidRDefault="006D4199">
      <w:pPr>
        <w:pStyle w:val="TOC8"/>
        <w:rPr>
          <w:del w:id="367" w:author="Qualcomm - Waqar Zia - Rapporteur" w:date="2021-09-01T09:38:00Z"/>
          <w:rFonts w:asciiTheme="minorHAnsi" w:eastAsiaTheme="minorEastAsia" w:hAnsiTheme="minorHAnsi" w:cstheme="minorBidi"/>
          <w:b w:val="0"/>
          <w:szCs w:val="22"/>
          <w:lang w:eastAsia="en-GB"/>
        </w:rPr>
      </w:pPr>
      <w:del w:id="368" w:author="Qualcomm - Waqar Zia - Rapporteur" w:date="2021-09-01T09:38:00Z">
        <w:r w:rsidDel="002F279E">
          <w:delText>Annex B (informative): Change history</w:delText>
        </w:r>
        <w:r w:rsidDel="002F279E">
          <w:tab/>
        </w:r>
        <w:r w:rsidDel="002F279E">
          <w:rPr>
            <w:b w:val="0"/>
          </w:rPr>
          <w:fldChar w:fldCharType="begin" w:fldLock="1"/>
        </w:r>
        <w:r w:rsidDel="002F279E">
          <w:delInstrText xml:space="preserve"> PAGEREF _Toc73783196 \h </w:delInstrText>
        </w:r>
        <w:r w:rsidDel="002F279E">
          <w:rPr>
            <w:b w:val="0"/>
          </w:rPr>
        </w:r>
        <w:r w:rsidDel="002F279E">
          <w:rPr>
            <w:b w:val="0"/>
          </w:rPr>
          <w:fldChar w:fldCharType="separate"/>
        </w:r>
        <w:r w:rsidDel="002F279E">
          <w:delText>24</w:delText>
        </w:r>
        <w:r w:rsidDel="002F279E">
          <w:rPr>
            <w:b w:val="0"/>
          </w:rPr>
          <w:fldChar w:fldCharType="end"/>
        </w:r>
      </w:del>
    </w:p>
    <w:p w14:paraId="76595986" w14:textId="6C313A1B" w:rsidR="006B6A95" w:rsidRPr="007B600E" w:rsidRDefault="004D3578" w:rsidP="00300218">
      <w:del w:id="369" w:author="Qualcomm - Waqar Zia - Rapporteur" w:date="2021-09-01T09:38:00Z">
        <w:r w:rsidRPr="004D3578" w:rsidDel="002F279E">
          <w:rPr>
            <w:noProof/>
            <w:sz w:val="22"/>
          </w:rPr>
          <w:fldChar w:fldCharType="end"/>
        </w:r>
      </w:del>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370" w:name="foreword"/>
      <w:bookmarkStart w:id="371" w:name="_Toc70168758"/>
      <w:bookmarkStart w:id="372" w:name="_Toc81381625"/>
      <w:bookmarkEnd w:id="370"/>
      <w:r w:rsidRPr="004D3578">
        <w:t>Foreword</w:t>
      </w:r>
      <w:bookmarkEnd w:id="371"/>
      <w:bookmarkEnd w:id="372"/>
    </w:p>
    <w:p w14:paraId="32684E45" w14:textId="0A9974D5" w:rsidR="00080512" w:rsidRPr="004D3578" w:rsidRDefault="00080512">
      <w:r w:rsidRPr="004D3578">
        <w:t xml:space="preserve">This Technical </w:t>
      </w:r>
      <w:bookmarkStart w:id="373" w:name="spectype3"/>
      <w:r w:rsidRPr="006B6A95">
        <w:t>Specification</w:t>
      </w:r>
      <w:bookmarkEnd w:id="373"/>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374" w:name="introduction"/>
      <w:bookmarkEnd w:id="374"/>
    </w:p>
    <w:p w14:paraId="146CCEDD" w14:textId="77777777" w:rsidR="00080512" w:rsidRPr="004D3578" w:rsidRDefault="00080512">
      <w:pPr>
        <w:pStyle w:val="Heading1"/>
      </w:pPr>
      <w:r w:rsidRPr="004D3578">
        <w:br w:type="page"/>
      </w:r>
      <w:bookmarkStart w:id="375" w:name="scope"/>
      <w:bookmarkStart w:id="376" w:name="_Toc70168759"/>
      <w:bookmarkStart w:id="377" w:name="_Toc81381626"/>
      <w:bookmarkEnd w:id="375"/>
      <w:r w:rsidRPr="004D3578">
        <w:lastRenderedPageBreak/>
        <w:t>1</w:t>
      </w:r>
      <w:r w:rsidRPr="004D3578">
        <w:tab/>
        <w:t>Scope</w:t>
      </w:r>
      <w:bookmarkEnd w:id="376"/>
      <w:bookmarkEnd w:id="377"/>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378" w:name="references"/>
      <w:bookmarkStart w:id="379" w:name="_Toc70168760"/>
      <w:bookmarkStart w:id="380" w:name="_Toc81381627"/>
      <w:bookmarkEnd w:id="378"/>
      <w:r w:rsidRPr="004D3578">
        <w:t>2</w:t>
      </w:r>
      <w:r w:rsidRPr="004D3578">
        <w:tab/>
        <w:t>References</w:t>
      </w:r>
      <w:bookmarkEnd w:id="379"/>
      <w:bookmarkEnd w:id="380"/>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ins w:id="381" w:author="C4-214738" w:date="2021-08-31T09:30:00Z"/>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ins w:id="382" w:author="C4-214738" w:date="2021-08-31T09:30:00Z">
        <w:r>
          <w:t>[</w:t>
        </w:r>
      </w:ins>
      <w:ins w:id="383" w:author="C4-214738" w:date="2021-08-31T09:31:00Z">
        <w:r>
          <w:t>15</w:t>
        </w:r>
      </w:ins>
      <w:ins w:id="384" w:author="C4-214738" w:date="2021-08-31T09:30:00Z">
        <w:r>
          <w:t>]</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14:paraId="5AD948D6" w14:textId="77777777" w:rsidR="00080512" w:rsidRPr="004D3578" w:rsidRDefault="00080512">
      <w:pPr>
        <w:pStyle w:val="Heading1"/>
      </w:pPr>
      <w:bookmarkStart w:id="385" w:name="definitions"/>
      <w:bookmarkStart w:id="386" w:name="_Toc70168761"/>
      <w:bookmarkStart w:id="387" w:name="_Toc81381628"/>
      <w:bookmarkEnd w:id="385"/>
      <w:r w:rsidRPr="004D3578">
        <w:lastRenderedPageBreak/>
        <w:t>3</w:t>
      </w:r>
      <w:r w:rsidRPr="004D3578">
        <w:tab/>
        <w:t>Definitions</w:t>
      </w:r>
      <w:r w:rsidR="00602AEA">
        <w:t xml:space="preserve"> of terms, symbols and abbreviations</w:t>
      </w:r>
      <w:bookmarkEnd w:id="386"/>
      <w:bookmarkEnd w:id="387"/>
    </w:p>
    <w:p w14:paraId="203F9CF4" w14:textId="77777777" w:rsidR="00080512" w:rsidRPr="004D3578" w:rsidRDefault="00080512">
      <w:pPr>
        <w:pStyle w:val="Heading2"/>
      </w:pPr>
      <w:bookmarkStart w:id="388" w:name="_Toc70168762"/>
      <w:bookmarkStart w:id="389" w:name="_Toc81381629"/>
      <w:r w:rsidRPr="004D3578">
        <w:t>3.1</w:t>
      </w:r>
      <w:r w:rsidRPr="004D3578">
        <w:tab/>
      </w:r>
      <w:r w:rsidR="002B6339">
        <w:t>Terms</w:t>
      </w:r>
      <w:bookmarkEnd w:id="388"/>
      <w:bookmarkEnd w:id="389"/>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90" w:name="_Toc70168763"/>
      <w:bookmarkStart w:id="391" w:name="_Toc81381630"/>
      <w:r w:rsidRPr="004D3578">
        <w:t>3.2</w:t>
      </w:r>
      <w:r w:rsidRPr="004D3578">
        <w:tab/>
        <w:t>Symbols</w:t>
      </w:r>
      <w:bookmarkEnd w:id="390"/>
      <w:bookmarkEnd w:id="391"/>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92" w:name="_Toc70168764"/>
      <w:bookmarkStart w:id="393" w:name="_Toc81381631"/>
      <w:r w:rsidRPr="004D3578">
        <w:t>3.3</w:t>
      </w:r>
      <w:r w:rsidRPr="004D3578">
        <w:tab/>
        <w:t>Abbreviations</w:t>
      </w:r>
      <w:bookmarkEnd w:id="392"/>
      <w:bookmarkEnd w:id="393"/>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E251829" w:rsidR="005306B5" w:rsidRDefault="005306B5" w:rsidP="005306B5">
      <w:pPr>
        <w:pStyle w:val="EW"/>
        <w:rPr>
          <w:ins w:id="394" w:author="C4-214738" w:date="2021-08-31T09:32:00Z"/>
        </w:rPr>
      </w:pPr>
      <w:r>
        <w:t>NRID</w:t>
      </w:r>
      <w:r>
        <w:tab/>
        <w:t>Networked Remote Identification</w:t>
      </w:r>
    </w:p>
    <w:p w14:paraId="701CC980" w14:textId="116B2041" w:rsidR="00A866DC" w:rsidRDefault="00A866DC" w:rsidP="005306B5">
      <w:pPr>
        <w:pStyle w:val="EW"/>
      </w:pPr>
      <w:ins w:id="395" w:author="C4-214738" w:date="2021-08-31T09:32:00Z">
        <w:r>
          <w:t>PEI</w:t>
        </w:r>
        <w:r>
          <w:tab/>
          <w:t>Permanent Equipment Identifier</w:t>
        </w:r>
      </w:ins>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96" w:name="clause4"/>
      <w:bookmarkStart w:id="397" w:name="_Toc510696584"/>
      <w:bookmarkStart w:id="398" w:name="_Toc35971376"/>
      <w:bookmarkStart w:id="399" w:name="_Toc63347603"/>
      <w:bookmarkStart w:id="400" w:name="_Toc70168765"/>
      <w:bookmarkStart w:id="401" w:name="_Toc81381632"/>
      <w:bookmarkEnd w:id="396"/>
      <w:r w:rsidRPr="004D3578">
        <w:t>4</w:t>
      </w:r>
      <w:r w:rsidRPr="004D3578">
        <w:tab/>
      </w:r>
      <w:r>
        <w:t>Overview</w:t>
      </w:r>
      <w:bookmarkEnd w:id="397"/>
      <w:bookmarkEnd w:id="398"/>
      <w:bookmarkEnd w:id="399"/>
      <w:bookmarkEnd w:id="400"/>
      <w:bookmarkEnd w:id="401"/>
    </w:p>
    <w:p w14:paraId="6AE31C51" w14:textId="77777777" w:rsidR="005428B8" w:rsidRPr="003B2883" w:rsidRDefault="005428B8" w:rsidP="005428B8">
      <w:pPr>
        <w:pStyle w:val="Heading2"/>
      </w:pPr>
      <w:bookmarkStart w:id="402" w:name="_Toc25156162"/>
      <w:bookmarkStart w:id="403" w:name="_Toc34124462"/>
      <w:bookmarkStart w:id="404" w:name="_Toc43207576"/>
      <w:bookmarkStart w:id="405" w:name="_Toc49857056"/>
      <w:bookmarkStart w:id="406" w:name="_Toc56676887"/>
      <w:bookmarkStart w:id="407" w:name="_Toc56691410"/>
      <w:bookmarkStart w:id="408" w:name="_Toc56698674"/>
      <w:bookmarkStart w:id="409" w:name="_Toc58605003"/>
      <w:bookmarkStart w:id="410" w:name="_Toc70168766"/>
      <w:bookmarkStart w:id="411" w:name="_Toc81381633"/>
      <w:r w:rsidRPr="003B2883">
        <w:t>4.1</w:t>
      </w:r>
      <w:r w:rsidRPr="003B2883">
        <w:tab/>
        <w:t>Introduction</w:t>
      </w:r>
      <w:bookmarkEnd w:id="402"/>
      <w:bookmarkEnd w:id="403"/>
      <w:bookmarkEnd w:id="404"/>
      <w:bookmarkEnd w:id="405"/>
      <w:bookmarkEnd w:id="406"/>
      <w:bookmarkEnd w:id="407"/>
      <w:bookmarkEnd w:id="408"/>
      <w:bookmarkEnd w:id="409"/>
      <w:bookmarkEnd w:id="410"/>
      <w:bookmarkEnd w:id="411"/>
    </w:p>
    <w:p w14:paraId="25C22D3D" w14:textId="55C6FC8B" w:rsidR="005428B8" w:rsidRPr="003B2883" w:rsidRDefault="005428B8" w:rsidP="005428B8">
      <w:r w:rsidRPr="003B2883">
        <w:t xml:space="preserve">Within the 5GC, the </w:t>
      </w:r>
      <w:r>
        <w:t>UAS-NF</w:t>
      </w:r>
      <w:r w:rsidR="005F6FC3" w:rsidRPr="005F6FC3">
        <w:t>/NEF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r w:rsidR="005F6FC3">
        <w:t>/NEF</w:t>
      </w:r>
      <w:r w:rsidRPr="003B2883">
        <w:t xml:space="preserve"> and the scope of the present specification.</w:t>
      </w:r>
    </w:p>
    <w:p w14:paraId="460E1378" w14:textId="4BC9A4FE" w:rsidR="005428B8" w:rsidRPr="003B2883" w:rsidRDefault="00D1349F" w:rsidP="005428B8">
      <w:pPr>
        <w:pStyle w:val="TH"/>
        <w:rPr>
          <w:lang w:eastAsia="zh-CN"/>
        </w:rPr>
      </w:pPr>
      <w:ins w:id="412" w:author="C4-214864" w:date="2021-08-31T09:26:00Z">
        <w:r w:rsidRPr="007F7F20">
          <w:object w:dxaOrig="5791" w:dyaOrig="4381" w14:anchorId="5A8F7007">
            <v:shape id="_x0000_i1027" type="#_x0000_t75" style="width:292.2pt;height:220.2pt" o:ole="">
              <v:imagedata r:id="rId15" o:title=""/>
            </v:shape>
            <o:OLEObject Type="Embed" ProgID="Visio.Drawing.15" ShapeID="_x0000_i1027" DrawAspect="Content" ObjectID="_1691995320" r:id="rId16"/>
          </w:object>
        </w:r>
      </w:ins>
      <w:del w:id="413" w:author="C4-214864" w:date="2021-08-31T09:26:00Z">
        <w:r w:rsidR="005F6FC3" w:rsidRPr="007F7F20" w:rsidDel="00D1349F">
          <w:object w:dxaOrig="5797" w:dyaOrig="4380" w14:anchorId="21CB49DB">
            <v:shape id="_x0000_i1028" type="#_x0000_t75" style="width:291.6pt;height:220.2pt" o:ole="">
              <v:imagedata r:id="rId17" o:title=""/>
            </v:shape>
            <o:OLEObject Type="Embed" ProgID="Visio.Drawing.15" ShapeID="_x0000_i1028" DrawAspect="Content" ObjectID="_1691995321" r:id="rId18"/>
          </w:object>
        </w:r>
      </w:del>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r w:rsidR="005F6FC3">
        <w:rPr>
          <w:lang w:eastAsia="zh-CN"/>
        </w:rPr>
        <w:t>/NEF</w:t>
      </w:r>
    </w:p>
    <w:p w14:paraId="1C3EF1C6" w14:textId="3E2F275C" w:rsidR="005428B8" w:rsidRDefault="005428B8" w:rsidP="005428B8">
      <w:r w:rsidRPr="003B2883">
        <w:t xml:space="preserve">The functionalities supported by the </w:t>
      </w:r>
      <w:r>
        <w:t>UAS-NF</w:t>
      </w:r>
      <w:r w:rsidR="005F6FC3">
        <w:t>/NEF</w:t>
      </w:r>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35CDF300" w14:textId="77D5BFA8" w:rsidR="005428B8" w:rsidDel="00D1349F" w:rsidRDefault="005428B8" w:rsidP="005428B8">
      <w:pPr>
        <w:pStyle w:val="EditorsNote"/>
        <w:rPr>
          <w:del w:id="414" w:author="C4-214864" w:date="2021-08-31T09:26:00Z"/>
        </w:rPr>
      </w:pPr>
      <w:del w:id="415" w:author="C4-214864" w:date="2021-08-31T09:26:00Z">
        <w:r w:rsidRPr="00041548" w:rsidDel="00D1349F">
          <w:delText>Editor's Note</w:delText>
        </w:r>
        <w:r w:rsidDel="00D1349F">
          <w:delText> 1</w:delText>
        </w:r>
        <w:r w:rsidRPr="00041548" w:rsidDel="00D1349F">
          <w:delText xml:space="preserve">: </w:delText>
        </w:r>
        <w:r w:rsidDel="00D1349F">
          <w:delText>The interfaces noted above are subject to be updated based on agreements in stage-2</w:delText>
        </w:r>
        <w:r w:rsidRPr="00041548" w:rsidDel="00D1349F">
          <w:delText>.</w:delText>
        </w:r>
      </w:del>
    </w:p>
    <w:p w14:paraId="4ACDE5BC" w14:textId="7BF568C9" w:rsidR="00904370" w:rsidDel="00D1349F" w:rsidRDefault="00904370" w:rsidP="00904370">
      <w:pPr>
        <w:pStyle w:val="Guidance"/>
        <w:rPr>
          <w:del w:id="416" w:author="C4-214864" w:date="2021-08-31T09:26:00Z"/>
        </w:rPr>
      </w:pPr>
    </w:p>
    <w:p w14:paraId="57F32FDE" w14:textId="048B3239" w:rsidR="00904370" w:rsidDel="00D1349F" w:rsidRDefault="00904370" w:rsidP="00904370">
      <w:pPr>
        <w:rPr>
          <w:del w:id="417" w:author="C4-214864" w:date="2021-08-31T09:26:00Z"/>
        </w:rPr>
      </w:pPr>
    </w:p>
    <w:p w14:paraId="278037EF" w14:textId="7392D5BF" w:rsidR="00904370" w:rsidRDefault="00904370" w:rsidP="00904370">
      <w:pPr>
        <w:pStyle w:val="Heading1"/>
      </w:pPr>
      <w:bookmarkStart w:id="418" w:name="_Toc510696585"/>
      <w:bookmarkStart w:id="419" w:name="_Toc35971377"/>
      <w:bookmarkStart w:id="420" w:name="_Toc63347604"/>
      <w:bookmarkStart w:id="421" w:name="_Toc70168767"/>
      <w:bookmarkStart w:id="422" w:name="_Toc81381634"/>
      <w:r>
        <w:t>5</w:t>
      </w:r>
      <w:r w:rsidRPr="004D3578">
        <w:tab/>
      </w:r>
      <w:r>
        <w:t xml:space="preserve">Services offered by the </w:t>
      </w:r>
      <w:bookmarkEnd w:id="418"/>
      <w:bookmarkEnd w:id="419"/>
      <w:r>
        <w:t>UAS-NF</w:t>
      </w:r>
      <w:bookmarkEnd w:id="420"/>
      <w:bookmarkEnd w:id="421"/>
      <w:bookmarkEnd w:id="422"/>
    </w:p>
    <w:p w14:paraId="7CEE8EF5" w14:textId="770907F6" w:rsidR="00904370" w:rsidRDefault="00904370" w:rsidP="00904370">
      <w:pPr>
        <w:pStyle w:val="Heading2"/>
        <w:rPr>
          <w:ins w:id="423" w:author="C4-214738" w:date="2021-08-31T09:33:00Z"/>
        </w:rPr>
      </w:pPr>
      <w:bookmarkStart w:id="424" w:name="_Toc510696586"/>
      <w:bookmarkStart w:id="425" w:name="_Toc35971378"/>
      <w:bookmarkStart w:id="426" w:name="_Toc63347605"/>
      <w:bookmarkStart w:id="427" w:name="_Toc70168768"/>
      <w:bookmarkStart w:id="428" w:name="_Toc81381635"/>
      <w:r>
        <w:t>5.1</w:t>
      </w:r>
      <w:r>
        <w:tab/>
        <w:t>Introduction</w:t>
      </w:r>
      <w:bookmarkEnd w:id="424"/>
      <w:bookmarkEnd w:id="425"/>
      <w:bookmarkEnd w:id="426"/>
      <w:bookmarkEnd w:id="427"/>
      <w:bookmarkEnd w:id="428"/>
    </w:p>
    <w:p w14:paraId="50F8B873" w14:textId="77777777" w:rsidR="00746107" w:rsidRPr="00E06FFC" w:rsidRDefault="00746107" w:rsidP="00746107">
      <w:pPr>
        <w:rPr>
          <w:ins w:id="429" w:author="C4-214738" w:date="2021-08-31T09:33:00Z"/>
        </w:rPr>
      </w:pPr>
      <w:ins w:id="430" w:author="C4-214738" w:date="2021-08-31T09:33:00Z">
        <w:r w:rsidRPr="003B2883">
          <w:t xml:space="preserve">The table 5.1-1 shows the </w:t>
        </w:r>
        <w:r>
          <w:t xml:space="preserve">UAS-NF/NEF </w:t>
        </w:r>
        <w:r w:rsidRPr="003B2883">
          <w:t>Services and Service Operations</w:t>
        </w:r>
        <w:r>
          <w:t>:</w:t>
        </w:r>
      </w:ins>
    </w:p>
    <w:p w14:paraId="6FBBE05F" w14:textId="77777777" w:rsidR="00746107" w:rsidRPr="005433EA" w:rsidRDefault="00746107" w:rsidP="00746107">
      <w:pPr>
        <w:keepNext/>
        <w:keepLines/>
        <w:spacing w:before="60"/>
        <w:jc w:val="center"/>
        <w:rPr>
          <w:ins w:id="431" w:author="C4-214738" w:date="2021-08-31T09:34:00Z"/>
          <w:rFonts w:ascii="Arial" w:hAnsi="Arial"/>
          <w:b/>
        </w:rPr>
      </w:pPr>
      <w:ins w:id="432" w:author="C4-214738" w:date="2021-08-31T09:34:00Z">
        <w:r w:rsidRPr="005433EA">
          <w:rPr>
            <w:rFonts w:ascii="Arial" w:hAnsi="Arial"/>
            <w:b/>
          </w:rPr>
          <w:lastRenderedPageBreak/>
          <w:t xml:space="preserve">Table 5.1-1 List of </w:t>
        </w:r>
        <w:r>
          <w:rPr>
            <w:rFonts w:ascii="Arial" w:hAnsi="Arial"/>
            <w:b/>
          </w:rPr>
          <w:t>UAS-NF/</w:t>
        </w:r>
        <w:r w:rsidRPr="005433EA">
          <w:rPr>
            <w:rFonts w:ascii="Arial" w:hAnsi="Arial"/>
            <w:b/>
          </w:rPr>
          <w:t>NEF Services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rPr>
          <w:ins w:id="433" w:author="C4-214738" w:date="2021-08-31T09:34:00Z"/>
        </w:trPr>
        <w:tc>
          <w:tcPr>
            <w:tcW w:w="1996" w:type="dxa"/>
            <w:tcBorders>
              <w:bottom w:val="single" w:sz="4" w:space="0" w:color="auto"/>
            </w:tcBorders>
          </w:tcPr>
          <w:p w14:paraId="159B9BF8" w14:textId="77777777" w:rsidR="00746107" w:rsidRPr="005433EA" w:rsidRDefault="00746107" w:rsidP="00E41605">
            <w:pPr>
              <w:keepNext/>
              <w:keepLines/>
              <w:spacing w:after="0"/>
              <w:jc w:val="center"/>
              <w:rPr>
                <w:ins w:id="434" w:author="C4-214738" w:date="2021-08-31T09:34:00Z"/>
                <w:rFonts w:ascii="Arial" w:hAnsi="Arial"/>
                <w:b/>
                <w:sz w:val="18"/>
              </w:rPr>
            </w:pPr>
            <w:ins w:id="435" w:author="C4-214738" w:date="2021-08-31T09:34:00Z">
              <w:r w:rsidRPr="005433EA">
                <w:rPr>
                  <w:rFonts w:ascii="Arial" w:hAnsi="Arial"/>
                  <w:b/>
                  <w:sz w:val="18"/>
                </w:rPr>
                <w:t>Service Name</w:t>
              </w:r>
            </w:ins>
          </w:p>
        </w:tc>
        <w:tc>
          <w:tcPr>
            <w:tcW w:w="2072" w:type="dxa"/>
          </w:tcPr>
          <w:p w14:paraId="0DBB2B86" w14:textId="77777777" w:rsidR="00746107" w:rsidRPr="005433EA" w:rsidRDefault="00746107" w:rsidP="00E41605">
            <w:pPr>
              <w:keepNext/>
              <w:keepLines/>
              <w:spacing w:after="0"/>
              <w:jc w:val="center"/>
              <w:rPr>
                <w:ins w:id="436" w:author="C4-214738" w:date="2021-08-31T09:34:00Z"/>
                <w:rFonts w:ascii="Arial" w:hAnsi="Arial"/>
                <w:b/>
                <w:sz w:val="18"/>
              </w:rPr>
            </w:pPr>
            <w:ins w:id="437" w:author="C4-214738" w:date="2021-08-31T09:34:00Z">
              <w:r w:rsidRPr="005433EA">
                <w:rPr>
                  <w:rFonts w:ascii="Arial" w:hAnsi="Arial"/>
                  <w:b/>
                  <w:sz w:val="18"/>
                </w:rPr>
                <w:t>Service Operations</w:t>
              </w:r>
            </w:ins>
          </w:p>
        </w:tc>
        <w:tc>
          <w:tcPr>
            <w:tcW w:w="2070" w:type="dxa"/>
          </w:tcPr>
          <w:p w14:paraId="60817085" w14:textId="77777777" w:rsidR="00746107" w:rsidRPr="005433EA" w:rsidRDefault="00746107" w:rsidP="00E41605">
            <w:pPr>
              <w:keepNext/>
              <w:keepLines/>
              <w:spacing w:after="0"/>
              <w:jc w:val="center"/>
              <w:rPr>
                <w:ins w:id="438" w:author="C4-214738" w:date="2021-08-31T09:34:00Z"/>
                <w:rFonts w:ascii="Arial" w:hAnsi="Arial"/>
                <w:b/>
                <w:sz w:val="18"/>
              </w:rPr>
            </w:pPr>
            <w:ins w:id="439" w:author="C4-214738" w:date="2021-08-31T09:34:00Z">
              <w:r w:rsidRPr="005433EA">
                <w:rPr>
                  <w:rFonts w:ascii="Arial" w:hAnsi="Arial"/>
                  <w:b/>
                  <w:sz w:val="18"/>
                </w:rPr>
                <w:t>Operation Semantics</w:t>
              </w:r>
            </w:ins>
          </w:p>
        </w:tc>
        <w:tc>
          <w:tcPr>
            <w:tcW w:w="1440" w:type="dxa"/>
          </w:tcPr>
          <w:p w14:paraId="60C68B09" w14:textId="77777777" w:rsidR="00746107" w:rsidRPr="005433EA" w:rsidRDefault="00746107" w:rsidP="00E41605">
            <w:pPr>
              <w:keepNext/>
              <w:keepLines/>
              <w:spacing w:after="0"/>
              <w:jc w:val="center"/>
              <w:rPr>
                <w:ins w:id="440" w:author="C4-214738" w:date="2021-08-31T09:34:00Z"/>
                <w:rFonts w:ascii="Arial" w:hAnsi="Arial"/>
                <w:b/>
                <w:sz w:val="18"/>
              </w:rPr>
            </w:pPr>
            <w:ins w:id="441" w:author="C4-214738" w:date="2021-08-31T09:34:00Z">
              <w:r w:rsidRPr="005433EA">
                <w:rPr>
                  <w:rFonts w:ascii="Arial" w:hAnsi="Arial"/>
                  <w:b/>
                  <w:sz w:val="18"/>
                </w:rPr>
                <w:t>Example Consumer(s)</w:t>
              </w:r>
            </w:ins>
          </w:p>
        </w:tc>
        <w:tc>
          <w:tcPr>
            <w:tcW w:w="2340" w:type="dxa"/>
          </w:tcPr>
          <w:p w14:paraId="3BD0C79D" w14:textId="77777777" w:rsidR="00746107" w:rsidRPr="005433EA" w:rsidRDefault="00746107" w:rsidP="00E41605">
            <w:pPr>
              <w:keepNext/>
              <w:keepLines/>
              <w:spacing w:after="0"/>
              <w:jc w:val="center"/>
              <w:rPr>
                <w:ins w:id="442" w:author="C4-214738" w:date="2021-08-31T09:34:00Z"/>
                <w:rFonts w:ascii="Arial" w:hAnsi="Arial"/>
                <w:b/>
                <w:sz w:val="18"/>
              </w:rPr>
            </w:pPr>
            <w:ins w:id="443" w:author="C4-214738" w:date="2021-08-31T09:34:00Z">
              <w:r w:rsidRPr="005433EA">
                <w:rPr>
                  <w:rFonts w:ascii="Arial" w:hAnsi="Arial"/>
                  <w:b/>
                  <w:sz w:val="18"/>
                </w:rPr>
                <w:t xml:space="preserve">Mapped Service Operation </w:t>
              </w:r>
            </w:ins>
          </w:p>
        </w:tc>
      </w:tr>
      <w:tr w:rsidR="00746107" w:rsidRPr="005433EA" w14:paraId="5CE49AD6" w14:textId="77777777" w:rsidTr="00E41605">
        <w:trPr>
          <w:ins w:id="444" w:author="C4-214738" w:date="2021-08-31T09:34:00Z"/>
        </w:trPr>
        <w:tc>
          <w:tcPr>
            <w:tcW w:w="1996" w:type="dxa"/>
            <w:vMerge w:val="restart"/>
          </w:tcPr>
          <w:p w14:paraId="7003C77A" w14:textId="77777777" w:rsidR="00746107" w:rsidRPr="005433EA" w:rsidRDefault="00746107" w:rsidP="00E41605">
            <w:pPr>
              <w:keepNext/>
              <w:keepLines/>
              <w:spacing w:after="0"/>
              <w:rPr>
                <w:ins w:id="445" w:author="C4-214738" w:date="2021-08-31T09:34:00Z"/>
                <w:rFonts w:ascii="Arial" w:eastAsia="SimSun" w:hAnsi="Arial"/>
                <w:sz w:val="18"/>
              </w:rPr>
            </w:pPr>
            <w:ins w:id="446" w:author="C4-214738" w:date="2021-08-31T09:34:00Z">
              <w:r w:rsidRPr="005433EA">
                <w:rPr>
                  <w:rFonts w:ascii="Arial" w:hAnsi="Arial"/>
                  <w:sz w:val="18"/>
                </w:rPr>
                <w:t>Nnef_</w:t>
              </w:r>
              <w:r>
                <w:rPr>
                  <w:rFonts w:ascii="Arial" w:hAnsi="Arial"/>
                  <w:sz w:val="18"/>
                </w:rPr>
                <w:t>Auth</w:t>
              </w:r>
            </w:ins>
          </w:p>
        </w:tc>
        <w:tc>
          <w:tcPr>
            <w:tcW w:w="2072" w:type="dxa"/>
          </w:tcPr>
          <w:p w14:paraId="5C088057" w14:textId="77777777" w:rsidR="00746107" w:rsidRPr="005433EA" w:rsidRDefault="00746107" w:rsidP="00E41605">
            <w:pPr>
              <w:keepNext/>
              <w:keepLines/>
              <w:spacing w:after="0"/>
              <w:rPr>
                <w:ins w:id="447" w:author="C4-214738" w:date="2021-08-31T09:34:00Z"/>
                <w:rFonts w:ascii="Arial" w:hAnsi="Arial"/>
                <w:sz w:val="18"/>
              </w:rPr>
            </w:pPr>
            <w:bookmarkStart w:id="448" w:name="_Hlk71455476"/>
            <w:ins w:id="449" w:author="C4-214738" w:date="2021-08-31T09:34:00Z">
              <w:r>
                <w:rPr>
                  <w:rFonts w:ascii="Arial" w:hAnsi="Arial"/>
                  <w:sz w:val="18"/>
                </w:rPr>
                <w:t>Authenticate</w:t>
              </w:r>
              <w:bookmarkEnd w:id="448"/>
            </w:ins>
          </w:p>
        </w:tc>
        <w:tc>
          <w:tcPr>
            <w:tcW w:w="2070" w:type="dxa"/>
          </w:tcPr>
          <w:p w14:paraId="4D306E89" w14:textId="77777777" w:rsidR="00746107" w:rsidRPr="005433EA" w:rsidRDefault="00746107" w:rsidP="00E41605">
            <w:pPr>
              <w:keepNext/>
              <w:keepLines/>
              <w:spacing w:after="0"/>
              <w:rPr>
                <w:ins w:id="450" w:author="C4-214738" w:date="2021-08-31T09:34:00Z"/>
                <w:rFonts w:ascii="Arial" w:hAnsi="Arial"/>
                <w:sz w:val="18"/>
              </w:rPr>
            </w:pPr>
            <w:ins w:id="451" w:author="C4-214738" w:date="2021-08-31T09:34:00Z">
              <w:r w:rsidRPr="005433EA">
                <w:rPr>
                  <w:rFonts w:ascii="Arial" w:hAnsi="Arial"/>
                  <w:sz w:val="18"/>
                </w:rPr>
                <w:t>Request/Response</w:t>
              </w:r>
            </w:ins>
          </w:p>
        </w:tc>
        <w:tc>
          <w:tcPr>
            <w:tcW w:w="1440" w:type="dxa"/>
          </w:tcPr>
          <w:p w14:paraId="560D4AF2" w14:textId="77777777" w:rsidR="00746107" w:rsidRPr="005433EA" w:rsidRDefault="00746107" w:rsidP="00E41605">
            <w:pPr>
              <w:keepNext/>
              <w:keepLines/>
              <w:spacing w:after="0"/>
              <w:rPr>
                <w:ins w:id="452" w:author="C4-214738" w:date="2021-08-31T09:34:00Z"/>
                <w:rFonts w:ascii="Arial" w:hAnsi="Arial"/>
                <w:sz w:val="18"/>
              </w:rPr>
            </w:pPr>
            <w:ins w:id="453" w:author="C4-214738" w:date="2021-08-31T09:34:00Z">
              <w:r>
                <w:rPr>
                  <w:rFonts w:ascii="Arial" w:hAnsi="Arial"/>
                  <w:sz w:val="18"/>
                </w:rPr>
                <w:t xml:space="preserve">AMF, </w:t>
              </w:r>
              <w:r w:rsidRPr="005433EA">
                <w:rPr>
                  <w:rFonts w:ascii="Arial" w:hAnsi="Arial"/>
                  <w:sz w:val="18"/>
                </w:rPr>
                <w:t>SMF</w:t>
              </w:r>
            </w:ins>
          </w:p>
        </w:tc>
        <w:tc>
          <w:tcPr>
            <w:tcW w:w="2340" w:type="dxa"/>
          </w:tcPr>
          <w:p w14:paraId="57010333" w14:textId="77777777" w:rsidR="00746107" w:rsidRPr="005433EA" w:rsidRDefault="00746107" w:rsidP="00E41605">
            <w:pPr>
              <w:keepNext/>
              <w:keepLines/>
              <w:spacing w:after="0"/>
              <w:rPr>
                <w:ins w:id="454" w:author="C4-214738" w:date="2021-08-31T09:34:00Z"/>
                <w:rFonts w:ascii="Arial" w:hAnsi="Arial"/>
                <w:sz w:val="18"/>
              </w:rPr>
            </w:pPr>
            <w:ins w:id="455" w:author="C4-214738" w:date="2021-08-31T09:34:00Z">
              <w:r w:rsidRPr="005433EA">
                <w:rPr>
                  <w:rFonts w:ascii="Arial" w:hAnsi="Arial"/>
                  <w:sz w:val="18"/>
                </w:rPr>
                <w:t>Nnef_</w:t>
              </w:r>
              <w:r>
                <w:rPr>
                  <w:rFonts w:ascii="Arial" w:hAnsi="Arial"/>
                  <w:sz w:val="18"/>
                </w:rPr>
                <w:t>Auth</w:t>
              </w:r>
              <w:r w:rsidRPr="005433EA">
                <w:rPr>
                  <w:rFonts w:ascii="Arial" w:hAnsi="Arial"/>
                  <w:sz w:val="18"/>
                </w:rPr>
                <w:t>_</w:t>
              </w:r>
              <w:r w:rsidRPr="00395170">
                <w:rPr>
                  <w:rFonts w:ascii="Arial" w:hAnsi="Arial"/>
                  <w:sz w:val="18"/>
                </w:rPr>
                <w:t>Authenticate</w:t>
              </w:r>
            </w:ins>
          </w:p>
        </w:tc>
      </w:tr>
      <w:tr w:rsidR="00746107" w:rsidRPr="005433EA" w14:paraId="1242C9C7" w14:textId="77777777" w:rsidTr="00E41605">
        <w:trPr>
          <w:ins w:id="456" w:author="C4-214738" w:date="2021-08-31T09:34:00Z"/>
        </w:trPr>
        <w:tc>
          <w:tcPr>
            <w:tcW w:w="1996" w:type="dxa"/>
            <w:vMerge/>
            <w:tcBorders>
              <w:bottom w:val="single" w:sz="4" w:space="0" w:color="auto"/>
            </w:tcBorders>
          </w:tcPr>
          <w:p w14:paraId="4914DF61" w14:textId="77777777" w:rsidR="00746107" w:rsidRPr="005433EA" w:rsidRDefault="00746107" w:rsidP="00E41605">
            <w:pPr>
              <w:keepNext/>
              <w:keepLines/>
              <w:spacing w:after="0"/>
              <w:rPr>
                <w:ins w:id="457" w:author="C4-214738" w:date="2021-08-31T09:34:00Z"/>
                <w:rFonts w:ascii="Arial" w:hAnsi="Arial"/>
                <w:sz w:val="18"/>
              </w:rPr>
            </w:pPr>
          </w:p>
        </w:tc>
        <w:tc>
          <w:tcPr>
            <w:tcW w:w="2072" w:type="dxa"/>
          </w:tcPr>
          <w:p w14:paraId="40CA6BB2" w14:textId="77777777" w:rsidR="00746107" w:rsidRDefault="00746107" w:rsidP="00E41605">
            <w:pPr>
              <w:keepNext/>
              <w:keepLines/>
              <w:spacing w:after="0"/>
              <w:rPr>
                <w:ins w:id="458" w:author="C4-214738" w:date="2021-08-31T09:34:00Z"/>
                <w:rFonts w:ascii="Arial" w:hAnsi="Arial"/>
                <w:sz w:val="18"/>
              </w:rPr>
            </w:pPr>
            <w:ins w:id="459" w:author="C4-214738" w:date="2021-08-31T09:34:00Z">
              <w:r>
                <w:rPr>
                  <w:rFonts w:ascii="Arial" w:hAnsi="Arial"/>
                  <w:sz w:val="18"/>
                </w:rPr>
                <w:t>Notify</w:t>
              </w:r>
            </w:ins>
          </w:p>
        </w:tc>
        <w:tc>
          <w:tcPr>
            <w:tcW w:w="2070" w:type="dxa"/>
          </w:tcPr>
          <w:p w14:paraId="3092753D" w14:textId="77777777" w:rsidR="00746107" w:rsidRPr="005433EA" w:rsidRDefault="00746107" w:rsidP="00E41605">
            <w:pPr>
              <w:keepNext/>
              <w:keepLines/>
              <w:spacing w:after="0"/>
              <w:rPr>
                <w:ins w:id="460" w:author="C4-214738" w:date="2021-08-31T09:34:00Z"/>
                <w:rFonts w:ascii="Arial" w:hAnsi="Arial"/>
                <w:sz w:val="18"/>
              </w:rPr>
            </w:pPr>
            <w:ins w:id="461" w:author="C4-214738" w:date="2021-08-31T09:34:00Z">
              <w:r w:rsidRPr="006614D0">
                <w:rPr>
                  <w:rFonts w:ascii="Arial" w:hAnsi="Arial"/>
                  <w:sz w:val="18"/>
                </w:rPr>
                <w:t>Subscribe/Notify</w:t>
              </w:r>
            </w:ins>
          </w:p>
        </w:tc>
        <w:tc>
          <w:tcPr>
            <w:tcW w:w="1440" w:type="dxa"/>
          </w:tcPr>
          <w:p w14:paraId="7DA87C60" w14:textId="77777777" w:rsidR="00746107" w:rsidRDefault="00746107" w:rsidP="00E41605">
            <w:pPr>
              <w:keepNext/>
              <w:keepLines/>
              <w:spacing w:after="0"/>
              <w:rPr>
                <w:ins w:id="462" w:author="C4-214738" w:date="2021-08-31T09:34:00Z"/>
                <w:rFonts w:ascii="Arial" w:hAnsi="Arial"/>
                <w:sz w:val="18"/>
              </w:rPr>
            </w:pPr>
            <w:ins w:id="463" w:author="C4-214738" w:date="2021-08-31T09:34:00Z">
              <w:r>
                <w:rPr>
                  <w:rFonts w:ascii="Arial" w:hAnsi="Arial"/>
                  <w:sz w:val="18"/>
                </w:rPr>
                <w:t xml:space="preserve">AMF, </w:t>
              </w:r>
              <w:r w:rsidRPr="005433EA">
                <w:rPr>
                  <w:rFonts w:ascii="Arial" w:hAnsi="Arial"/>
                  <w:sz w:val="18"/>
                </w:rPr>
                <w:t>SMF</w:t>
              </w:r>
            </w:ins>
          </w:p>
        </w:tc>
        <w:tc>
          <w:tcPr>
            <w:tcW w:w="2340" w:type="dxa"/>
          </w:tcPr>
          <w:p w14:paraId="43B85933" w14:textId="77777777" w:rsidR="00746107" w:rsidRPr="005433EA" w:rsidRDefault="00746107" w:rsidP="00E41605">
            <w:pPr>
              <w:keepNext/>
              <w:keepLines/>
              <w:spacing w:after="0"/>
              <w:rPr>
                <w:ins w:id="464" w:author="C4-214738" w:date="2021-08-31T09:34:00Z"/>
                <w:rFonts w:ascii="Arial" w:hAnsi="Arial"/>
                <w:sz w:val="18"/>
              </w:rPr>
            </w:pPr>
            <w:ins w:id="465" w:author="C4-214738" w:date="2021-08-31T09:34:00Z">
              <w:r w:rsidRPr="005433EA">
                <w:rPr>
                  <w:rFonts w:ascii="Arial" w:hAnsi="Arial"/>
                  <w:sz w:val="18"/>
                </w:rPr>
                <w:t>Nnef_</w:t>
              </w:r>
              <w:r>
                <w:rPr>
                  <w:rFonts w:ascii="Arial" w:hAnsi="Arial"/>
                  <w:sz w:val="18"/>
                </w:rPr>
                <w:t>Auth</w:t>
              </w:r>
              <w:r w:rsidRPr="005433EA">
                <w:rPr>
                  <w:rFonts w:ascii="Arial" w:hAnsi="Arial"/>
                  <w:sz w:val="18"/>
                </w:rPr>
                <w:t>_</w:t>
              </w:r>
              <w:r>
                <w:rPr>
                  <w:rFonts w:ascii="Arial" w:hAnsi="Arial"/>
                  <w:sz w:val="18"/>
                </w:rPr>
                <w:t>ReauthNotify</w:t>
              </w:r>
            </w:ins>
          </w:p>
        </w:tc>
      </w:tr>
    </w:tbl>
    <w:p w14:paraId="30835431" w14:textId="77777777" w:rsidR="00746107" w:rsidRPr="00746107" w:rsidRDefault="00746107">
      <w:pPr>
        <w:pPrChange w:id="466" w:author="C4-214738" w:date="2021-08-31T09:33:00Z">
          <w:pPr>
            <w:pStyle w:val="Heading2"/>
          </w:pPr>
        </w:pPrChange>
      </w:pPr>
    </w:p>
    <w:p w14:paraId="66EF439D" w14:textId="7F37C838" w:rsidR="00904370" w:rsidDel="00746107" w:rsidRDefault="00904370" w:rsidP="00904370">
      <w:pPr>
        <w:pStyle w:val="Guidance"/>
        <w:rPr>
          <w:del w:id="467" w:author="C4-214738" w:date="2021-08-31T09:33:00Z"/>
        </w:rPr>
      </w:pPr>
      <w:del w:id="468" w:author="C4-214738" w:date="2021-08-31T09:33:00Z">
        <w:r w:rsidDel="00746107">
          <w:delText>This clause will list the</w:delText>
        </w:r>
        <w:r w:rsidRPr="005A7F36" w:rsidDel="00746107">
          <w:delText xml:space="preserve"> </w:delText>
        </w:r>
        <w:r w:rsidDel="00746107">
          <w:delText>different services produced by the NF.</w:delText>
        </w:r>
      </w:del>
    </w:p>
    <w:p w14:paraId="0401CC8F" w14:textId="1A09038F" w:rsidR="00904370" w:rsidDel="00746107" w:rsidRDefault="00904370" w:rsidP="00904370">
      <w:pPr>
        <w:pStyle w:val="Guidance"/>
        <w:rPr>
          <w:del w:id="469" w:author="C4-214738" w:date="2021-08-31T09:33:00Z"/>
        </w:rPr>
      </w:pPr>
    </w:p>
    <w:p w14:paraId="54113A5A" w14:textId="652B3CEB" w:rsidR="00904370" w:rsidRPr="002D1C72" w:rsidDel="00746107" w:rsidRDefault="00904370" w:rsidP="00904370">
      <w:pPr>
        <w:rPr>
          <w:del w:id="470" w:author="C4-214738" w:date="2021-08-31T09:33:00Z"/>
        </w:rPr>
      </w:pPr>
      <w:del w:id="471" w:author="C4-214738" w:date="2021-08-31T09:33:00Z">
        <w:r w:rsidRPr="002D1C72" w:rsidDel="00746107">
          <w:delText>Table 5.1-</w:delText>
        </w:r>
        <w:r w:rsidDel="00746107">
          <w:delText>x</w:delText>
        </w:r>
        <w:r w:rsidRPr="002D1C72" w:rsidDel="00746107">
          <w:delText xml:space="preserve"> summarizes the corresponding APIs defined for this specification.</w:delText>
        </w:r>
      </w:del>
    </w:p>
    <w:p w14:paraId="33F87593" w14:textId="2081BDA8" w:rsidR="00904370" w:rsidRPr="002D1C72" w:rsidDel="00746107" w:rsidRDefault="00904370" w:rsidP="00904370">
      <w:pPr>
        <w:pStyle w:val="TH"/>
        <w:rPr>
          <w:del w:id="472" w:author="C4-214738" w:date="2021-08-31T09:33:00Z"/>
        </w:rPr>
      </w:pPr>
      <w:del w:id="473" w:author="C4-214738" w:date="2021-08-31T09:33:00Z">
        <w:r w:rsidRPr="002D1C72" w:rsidDel="00746107">
          <w:delText>Table 5.1-</w:delText>
        </w:r>
        <w:r w:rsidDel="00746107">
          <w:delText>x</w:delText>
        </w:r>
        <w:r w:rsidRPr="002D1C72" w:rsidDel="00746107">
          <w:delText>: API Descriptions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904370" w:rsidRPr="00B54FF5" w:rsidDel="00746107" w14:paraId="7FBA9056" w14:textId="65A86EED" w:rsidTr="00F85948">
        <w:trPr>
          <w:del w:id="474" w:author="C4-214738" w:date="2021-08-31T09:33:00Z"/>
        </w:trPr>
        <w:tc>
          <w:tcPr>
            <w:tcW w:w="2073" w:type="dxa"/>
            <w:shd w:val="clear" w:color="auto" w:fill="auto"/>
          </w:tcPr>
          <w:p w14:paraId="5DC34AF0" w14:textId="6C2C67FF" w:rsidR="00904370" w:rsidRPr="0016361A" w:rsidDel="00746107" w:rsidRDefault="00904370" w:rsidP="00F85948">
            <w:pPr>
              <w:jc w:val="center"/>
              <w:rPr>
                <w:del w:id="475" w:author="C4-214738" w:date="2021-08-31T09:33:00Z"/>
                <w:rFonts w:ascii="Arial" w:hAnsi="Arial" w:cs="Arial"/>
                <w:b/>
                <w:sz w:val="18"/>
                <w:szCs w:val="18"/>
              </w:rPr>
            </w:pPr>
            <w:del w:id="476" w:author="C4-214738" w:date="2021-08-31T09:33:00Z">
              <w:r w:rsidRPr="0016361A" w:rsidDel="00746107">
                <w:rPr>
                  <w:rFonts w:ascii="Arial" w:hAnsi="Arial" w:cs="Arial"/>
                  <w:b/>
                  <w:sz w:val="18"/>
                  <w:szCs w:val="18"/>
                </w:rPr>
                <w:delText>Service Name</w:delText>
              </w:r>
            </w:del>
          </w:p>
        </w:tc>
        <w:tc>
          <w:tcPr>
            <w:tcW w:w="807" w:type="dxa"/>
            <w:shd w:val="clear" w:color="auto" w:fill="auto"/>
          </w:tcPr>
          <w:p w14:paraId="281EBE6B" w14:textId="2201FCEA" w:rsidR="00904370" w:rsidRPr="0016361A" w:rsidDel="00746107" w:rsidRDefault="00904370" w:rsidP="00F85948">
            <w:pPr>
              <w:jc w:val="center"/>
              <w:rPr>
                <w:del w:id="477" w:author="C4-214738" w:date="2021-08-31T09:33:00Z"/>
                <w:rFonts w:ascii="Arial" w:hAnsi="Arial" w:cs="Arial"/>
                <w:b/>
                <w:sz w:val="18"/>
                <w:szCs w:val="18"/>
              </w:rPr>
            </w:pPr>
            <w:del w:id="478" w:author="C4-214738" w:date="2021-08-31T09:33:00Z">
              <w:r w:rsidRPr="0016361A" w:rsidDel="00746107">
                <w:rPr>
                  <w:rFonts w:ascii="Arial" w:hAnsi="Arial" w:cs="Arial"/>
                  <w:b/>
                  <w:sz w:val="18"/>
                  <w:szCs w:val="18"/>
                </w:rPr>
                <w:delText>Clause</w:delText>
              </w:r>
            </w:del>
          </w:p>
        </w:tc>
        <w:tc>
          <w:tcPr>
            <w:tcW w:w="2160" w:type="dxa"/>
            <w:shd w:val="clear" w:color="auto" w:fill="auto"/>
          </w:tcPr>
          <w:p w14:paraId="3E7BD18F" w14:textId="4199B1CE" w:rsidR="00904370" w:rsidRPr="0016361A" w:rsidDel="00746107" w:rsidRDefault="00904370" w:rsidP="00F85948">
            <w:pPr>
              <w:jc w:val="center"/>
              <w:rPr>
                <w:del w:id="479" w:author="C4-214738" w:date="2021-08-31T09:33:00Z"/>
                <w:rFonts w:ascii="Arial" w:hAnsi="Arial" w:cs="Arial"/>
                <w:b/>
                <w:sz w:val="18"/>
                <w:szCs w:val="18"/>
              </w:rPr>
            </w:pPr>
            <w:del w:id="480" w:author="C4-214738" w:date="2021-08-31T09:33:00Z">
              <w:r w:rsidRPr="0016361A" w:rsidDel="00746107">
                <w:rPr>
                  <w:rFonts w:ascii="Arial" w:hAnsi="Arial" w:cs="Arial"/>
                  <w:b/>
                  <w:sz w:val="18"/>
                  <w:szCs w:val="18"/>
                </w:rPr>
                <w:delText>Description</w:delText>
              </w:r>
            </w:del>
          </w:p>
        </w:tc>
        <w:tc>
          <w:tcPr>
            <w:tcW w:w="2245" w:type="dxa"/>
            <w:shd w:val="clear" w:color="auto" w:fill="auto"/>
          </w:tcPr>
          <w:p w14:paraId="2F2327C1" w14:textId="7F2795B9" w:rsidR="00904370" w:rsidRPr="0016361A" w:rsidDel="00746107" w:rsidRDefault="00904370" w:rsidP="00F85948">
            <w:pPr>
              <w:jc w:val="center"/>
              <w:rPr>
                <w:del w:id="481" w:author="C4-214738" w:date="2021-08-31T09:33:00Z"/>
                <w:rFonts w:ascii="Arial" w:hAnsi="Arial" w:cs="Arial"/>
                <w:b/>
                <w:sz w:val="18"/>
                <w:szCs w:val="18"/>
              </w:rPr>
            </w:pPr>
            <w:del w:id="482" w:author="C4-214738" w:date="2021-08-31T09:33:00Z">
              <w:r w:rsidRPr="0016361A" w:rsidDel="00746107">
                <w:rPr>
                  <w:rFonts w:ascii="Arial" w:hAnsi="Arial" w:cs="Arial"/>
                  <w:b/>
                  <w:sz w:val="18"/>
                  <w:szCs w:val="18"/>
                </w:rPr>
                <w:delText>OpenAPI Specification File</w:delText>
              </w:r>
            </w:del>
          </w:p>
        </w:tc>
        <w:tc>
          <w:tcPr>
            <w:tcW w:w="1197" w:type="dxa"/>
            <w:shd w:val="clear" w:color="auto" w:fill="auto"/>
          </w:tcPr>
          <w:p w14:paraId="72B8D18E" w14:textId="3F477652" w:rsidR="00904370" w:rsidRPr="0016361A" w:rsidDel="00746107" w:rsidRDefault="00904370" w:rsidP="00F85948">
            <w:pPr>
              <w:jc w:val="center"/>
              <w:rPr>
                <w:del w:id="483" w:author="C4-214738" w:date="2021-08-31T09:33:00Z"/>
                <w:rFonts w:ascii="Arial" w:hAnsi="Arial" w:cs="Arial"/>
                <w:b/>
                <w:sz w:val="18"/>
                <w:szCs w:val="18"/>
              </w:rPr>
            </w:pPr>
            <w:del w:id="484" w:author="C4-214738" w:date="2021-08-31T09:33:00Z">
              <w:r w:rsidRPr="0016361A" w:rsidDel="00746107">
                <w:rPr>
                  <w:rFonts w:ascii="Arial" w:hAnsi="Arial" w:cs="Arial"/>
                  <w:b/>
                  <w:sz w:val="18"/>
                  <w:szCs w:val="18"/>
                </w:rPr>
                <w:delText>apiName</w:delText>
              </w:r>
            </w:del>
          </w:p>
        </w:tc>
        <w:tc>
          <w:tcPr>
            <w:tcW w:w="1147" w:type="dxa"/>
            <w:shd w:val="clear" w:color="auto" w:fill="auto"/>
          </w:tcPr>
          <w:p w14:paraId="374C2880" w14:textId="2AF7208C" w:rsidR="00904370" w:rsidRPr="0016361A" w:rsidDel="00746107" w:rsidRDefault="00904370" w:rsidP="00F85948">
            <w:pPr>
              <w:jc w:val="center"/>
              <w:rPr>
                <w:del w:id="485" w:author="C4-214738" w:date="2021-08-31T09:33:00Z"/>
                <w:rFonts w:ascii="Arial" w:hAnsi="Arial" w:cs="Arial"/>
                <w:b/>
                <w:sz w:val="18"/>
                <w:szCs w:val="18"/>
              </w:rPr>
            </w:pPr>
            <w:del w:id="486" w:author="C4-214738" w:date="2021-08-31T09:33:00Z">
              <w:r w:rsidRPr="0016361A" w:rsidDel="00746107">
                <w:rPr>
                  <w:rFonts w:ascii="Arial" w:hAnsi="Arial" w:cs="Arial"/>
                  <w:b/>
                  <w:sz w:val="18"/>
                  <w:szCs w:val="18"/>
                </w:rPr>
                <w:delText>Annex</w:delText>
              </w:r>
            </w:del>
          </w:p>
        </w:tc>
      </w:tr>
      <w:tr w:rsidR="00904370" w:rsidRPr="00B54FF5" w:rsidDel="00746107" w14:paraId="1215635C" w14:textId="5ECF9F2B" w:rsidTr="00F85948">
        <w:trPr>
          <w:del w:id="487" w:author="C4-214738" w:date="2021-08-31T09:33:00Z"/>
        </w:trPr>
        <w:tc>
          <w:tcPr>
            <w:tcW w:w="2073" w:type="dxa"/>
            <w:shd w:val="clear" w:color="auto" w:fill="auto"/>
          </w:tcPr>
          <w:p w14:paraId="33402B47" w14:textId="6A9F7AD5" w:rsidR="00904370" w:rsidRPr="0016361A" w:rsidDel="00746107" w:rsidRDefault="00904370" w:rsidP="00F85948">
            <w:pPr>
              <w:rPr>
                <w:del w:id="488" w:author="C4-214738" w:date="2021-08-31T09:33:00Z"/>
                <w:rFonts w:ascii="Arial" w:hAnsi="Arial" w:cs="Arial"/>
                <w:sz w:val="18"/>
                <w:szCs w:val="18"/>
              </w:rPr>
            </w:pPr>
            <w:del w:id="489" w:author="C4-214738" w:date="2021-08-31T09:33:00Z">
              <w:r w:rsidRPr="0016361A" w:rsidDel="00746107">
                <w:rPr>
                  <w:rFonts w:ascii="Arial" w:hAnsi="Arial" w:cs="Arial"/>
                  <w:sz w:val="18"/>
                  <w:szCs w:val="18"/>
                </w:rPr>
                <w:delText>&lt;service name&gt;</w:delText>
              </w:r>
            </w:del>
          </w:p>
        </w:tc>
        <w:tc>
          <w:tcPr>
            <w:tcW w:w="807" w:type="dxa"/>
            <w:shd w:val="clear" w:color="auto" w:fill="auto"/>
          </w:tcPr>
          <w:p w14:paraId="3FC91C55" w14:textId="1F4ED26D" w:rsidR="00904370" w:rsidRPr="0016361A" w:rsidDel="00746107" w:rsidRDefault="00904370" w:rsidP="00F85948">
            <w:pPr>
              <w:rPr>
                <w:del w:id="490" w:author="C4-214738" w:date="2021-08-31T09:33:00Z"/>
                <w:rFonts w:ascii="Arial" w:hAnsi="Arial" w:cs="Arial"/>
                <w:sz w:val="18"/>
                <w:szCs w:val="18"/>
              </w:rPr>
            </w:pPr>
            <w:del w:id="491" w:author="C4-214738" w:date="2021-08-31T09:33:00Z">
              <w:r w:rsidRPr="0016361A" w:rsidDel="00746107">
                <w:rPr>
                  <w:rFonts w:ascii="Arial" w:hAnsi="Arial" w:cs="Arial"/>
                  <w:sz w:val="18"/>
                  <w:szCs w:val="18"/>
                </w:rPr>
                <w:delText>&lt;ref clause&gt;</w:delText>
              </w:r>
            </w:del>
          </w:p>
        </w:tc>
        <w:tc>
          <w:tcPr>
            <w:tcW w:w="2160" w:type="dxa"/>
            <w:shd w:val="clear" w:color="auto" w:fill="auto"/>
          </w:tcPr>
          <w:p w14:paraId="2150C50B" w14:textId="37D928D6" w:rsidR="00904370" w:rsidRPr="0016361A" w:rsidDel="00746107" w:rsidRDefault="00904370" w:rsidP="00F85948">
            <w:pPr>
              <w:rPr>
                <w:del w:id="492" w:author="C4-214738" w:date="2021-08-31T09:33:00Z"/>
                <w:rFonts w:ascii="Arial" w:hAnsi="Arial" w:cs="Arial"/>
                <w:sz w:val="18"/>
                <w:szCs w:val="18"/>
              </w:rPr>
            </w:pPr>
            <w:del w:id="493" w:author="C4-214738" w:date="2021-08-31T09:33:00Z">
              <w:r w:rsidRPr="0016361A" w:rsidDel="00746107">
                <w:rPr>
                  <w:rFonts w:ascii="Arial" w:hAnsi="Arial" w:cs="Arial"/>
                  <w:sz w:val="18"/>
                  <w:szCs w:val="18"/>
                </w:rPr>
                <w:delText>&lt;short description as included in the OpenAPI file&gt;</w:delText>
              </w:r>
            </w:del>
          </w:p>
        </w:tc>
        <w:tc>
          <w:tcPr>
            <w:tcW w:w="2245" w:type="dxa"/>
            <w:shd w:val="clear" w:color="auto" w:fill="auto"/>
          </w:tcPr>
          <w:p w14:paraId="32A3FA82" w14:textId="292E0F00" w:rsidR="00904370" w:rsidRPr="0016361A" w:rsidDel="00746107" w:rsidRDefault="00904370" w:rsidP="00F85948">
            <w:pPr>
              <w:rPr>
                <w:del w:id="494" w:author="C4-214738" w:date="2021-08-31T09:33:00Z"/>
                <w:rFonts w:ascii="Arial" w:hAnsi="Arial" w:cs="Arial"/>
                <w:sz w:val="18"/>
                <w:szCs w:val="18"/>
              </w:rPr>
            </w:pPr>
            <w:del w:id="495" w:author="C4-214738" w:date="2021-08-31T09:33:00Z">
              <w:r w:rsidRPr="0016361A" w:rsidDel="00746107">
                <w:rPr>
                  <w:rFonts w:ascii="Arial" w:hAnsi="Arial" w:cs="Arial"/>
                  <w:sz w:val="18"/>
                  <w:szCs w:val="18"/>
                </w:rPr>
                <w:delText>&lt;file name&gt;</w:delText>
              </w:r>
            </w:del>
          </w:p>
        </w:tc>
        <w:tc>
          <w:tcPr>
            <w:tcW w:w="1197" w:type="dxa"/>
            <w:shd w:val="clear" w:color="auto" w:fill="auto"/>
          </w:tcPr>
          <w:p w14:paraId="57CE19F4" w14:textId="5D399210" w:rsidR="00904370" w:rsidRPr="0016361A" w:rsidDel="00746107" w:rsidRDefault="00904370" w:rsidP="00F85948">
            <w:pPr>
              <w:rPr>
                <w:del w:id="496" w:author="C4-214738" w:date="2021-08-31T09:33:00Z"/>
                <w:rFonts w:ascii="Arial" w:hAnsi="Arial" w:cs="Arial"/>
                <w:sz w:val="18"/>
                <w:szCs w:val="18"/>
              </w:rPr>
            </w:pPr>
            <w:del w:id="497" w:author="C4-214738" w:date="2021-08-31T09:33:00Z">
              <w:r w:rsidRPr="0016361A" w:rsidDel="00746107">
                <w:rPr>
                  <w:rFonts w:ascii="Arial" w:hAnsi="Arial" w:cs="Arial"/>
                  <w:sz w:val="18"/>
                  <w:szCs w:val="18"/>
                </w:rPr>
                <w:delText>&lt;apiName in the URI&gt;</w:delText>
              </w:r>
            </w:del>
          </w:p>
        </w:tc>
        <w:tc>
          <w:tcPr>
            <w:tcW w:w="1147" w:type="dxa"/>
            <w:shd w:val="clear" w:color="auto" w:fill="auto"/>
          </w:tcPr>
          <w:p w14:paraId="18C67F7B" w14:textId="5523F089" w:rsidR="00904370" w:rsidRPr="0016361A" w:rsidDel="00746107" w:rsidRDefault="00904370" w:rsidP="00F85948">
            <w:pPr>
              <w:rPr>
                <w:del w:id="498" w:author="C4-214738" w:date="2021-08-31T09:33:00Z"/>
                <w:rFonts w:ascii="Arial" w:hAnsi="Arial" w:cs="Arial"/>
                <w:sz w:val="18"/>
                <w:szCs w:val="18"/>
              </w:rPr>
            </w:pPr>
            <w:del w:id="499" w:author="C4-214738" w:date="2021-08-31T09:33:00Z">
              <w:r w:rsidRPr="0016361A" w:rsidDel="00746107">
                <w:rPr>
                  <w:rFonts w:ascii="Arial" w:hAnsi="Arial" w:cs="Arial"/>
                  <w:sz w:val="18"/>
                  <w:szCs w:val="18"/>
                </w:rPr>
                <w:delText>&lt;ref Annex&gt;</w:delText>
              </w:r>
            </w:del>
          </w:p>
        </w:tc>
      </w:tr>
    </w:tbl>
    <w:p w14:paraId="59917372" w14:textId="5E1A27EF" w:rsidR="00904370" w:rsidRPr="002D1C72" w:rsidDel="00746107" w:rsidRDefault="00904370" w:rsidP="00904370">
      <w:pPr>
        <w:rPr>
          <w:del w:id="500" w:author="C4-214738" w:date="2021-08-31T09:33:00Z"/>
          <w:rFonts w:ascii="Arial" w:hAnsi="Arial" w:cs="Arial"/>
          <w:sz w:val="18"/>
          <w:szCs w:val="18"/>
        </w:rPr>
      </w:pPr>
    </w:p>
    <w:p w14:paraId="3C06D101" w14:textId="758018A1" w:rsidR="00904370" w:rsidDel="00746107" w:rsidRDefault="00904370" w:rsidP="00904370">
      <w:pPr>
        <w:pStyle w:val="Guidance"/>
        <w:rPr>
          <w:del w:id="501" w:author="C4-214738" w:date="2021-08-31T09:33:00Z"/>
          <w:lang w:val="en-US"/>
        </w:rPr>
      </w:pPr>
    </w:p>
    <w:p w14:paraId="6C8CDF1D" w14:textId="5D9EA21E" w:rsidR="00904370" w:rsidRDefault="00904370" w:rsidP="00904370">
      <w:pPr>
        <w:pStyle w:val="Heading2"/>
        <w:rPr>
          <w:ins w:id="502" w:author="C4-214738" w:date="2021-08-31T09:36:00Z"/>
        </w:rPr>
      </w:pPr>
      <w:bookmarkStart w:id="503" w:name="_Toc510696587"/>
      <w:bookmarkStart w:id="504" w:name="_Toc35971379"/>
      <w:bookmarkStart w:id="505" w:name="_Toc63347606"/>
      <w:bookmarkStart w:id="506" w:name="_Toc70168769"/>
      <w:bookmarkStart w:id="507" w:name="_Toc81381636"/>
      <w:r>
        <w:t>5.2</w:t>
      </w:r>
      <w:r>
        <w:tab/>
      </w:r>
      <w:ins w:id="508" w:author="C4-214738" w:date="2021-08-31T09:35:00Z">
        <w:r w:rsidR="000E0E88" w:rsidRPr="000E0E88">
          <w:t>Nnef_Auth</w:t>
        </w:r>
      </w:ins>
      <w:del w:id="509" w:author="C4-214738" w:date="2021-08-31T09:35:00Z">
        <w:r w:rsidDel="000E0E88">
          <w:delText>&lt;Service 1&gt;</w:delText>
        </w:r>
      </w:del>
      <w:r w:rsidRPr="00AF47A0">
        <w:t xml:space="preserve"> </w:t>
      </w:r>
      <w:r>
        <w:t>Service</w:t>
      </w:r>
      <w:bookmarkEnd w:id="503"/>
      <w:bookmarkEnd w:id="504"/>
      <w:bookmarkEnd w:id="505"/>
      <w:bookmarkEnd w:id="506"/>
      <w:bookmarkEnd w:id="507"/>
    </w:p>
    <w:p w14:paraId="417345CC" w14:textId="64F6A4E6" w:rsidR="000E0E88" w:rsidRPr="00AA5F88" w:rsidRDefault="000E0E88" w:rsidP="000E0E88">
      <w:pPr>
        <w:keepNext/>
        <w:keepLines/>
        <w:spacing w:before="120"/>
        <w:ind w:left="1134" w:hanging="1134"/>
        <w:outlineLvl w:val="2"/>
        <w:rPr>
          <w:ins w:id="510" w:author="C4-214738" w:date="2021-08-31T09:36:00Z"/>
          <w:rFonts w:ascii="Arial" w:hAnsi="Arial"/>
          <w:sz w:val="28"/>
        </w:rPr>
      </w:pPr>
      <w:ins w:id="511" w:author="C4-214738" w:date="2021-08-31T09:36:00Z">
        <w:r>
          <w:rPr>
            <w:rFonts w:ascii="Arial" w:hAnsi="Arial"/>
            <w:sz w:val="28"/>
          </w:rPr>
          <w:t>5.</w:t>
        </w:r>
      </w:ins>
      <w:ins w:id="512" w:author="C4-214738" w:date="2021-08-31T09:37:00Z">
        <w:r>
          <w:rPr>
            <w:rFonts w:ascii="Arial" w:hAnsi="Arial"/>
            <w:sz w:val="28"/>
          </w:rPr>
          <w:t>2</w:t>
        </w:r>
      </w:ins>
      <w:ins w:id="513" w:author="C4-214738" w:date="2021-08-31T09:36:00Z">
        <w:r w:rsidRPr="00AA5F88">
          <w:rPr>
            <w:rFonts w:ascii="Arial" w:hAnsi="Arial"/>
            <w:sz w:val="28"/>
          </w:rPr>
          <w:t>.1</w:t>
        </w:r>
        <w:r w:rsidRPr="00AA5F88">
          <w:rPr>
            <w:rFonts w:ascii="Arial" w:hAnsi="Arial"/>
            <w:sz w:val="28"/>
          </w:rPr>
          <w:tab/>
          <w:t>Service Description</w:t>
        </w:r>
      </w:ins>
    </w:p>
    <w:p w14:paraId="7E498616" w14:textId="77777777" w:rsidR="000E0E88" w:rsidRPr="00AA5F88" w:rsidRDefault="000E0E88" w:rsidP="000E0E88">
      <w:pPr>
        <w:rPr>
          <w:ins w:id="514" w:author="C4-214738" w:date="2021-08-31T09:36:00Z"/>
          <w:i/>
          <w:color w:val="0000FF"/>
          <w:lang w:eastAsia="zh-CN"/>
        </w:rPr>
      </w:pPr>
      <w:ins w:id="515" w:author="C4-214738" w:date="2021-08-31T09:36:00Z">
        <w:r>
          <w:t>The service allows communication of authentication and authorization messages between AMF/SMF and external AF (USS). An NF as service consumer (e.g. AMF, SMF) can authenticate or subscribe to reauthentication related notifications from UAS-NF/NEF.</w:t>
        </w:r>
      </w:ins>
    </w:p>
    <w:p w14:paraId="65A9F82B" w14:textId="7BFD5854" w:rsidR="000E0E88" w:rsidRPr="00AA5F88" w:rsidRDefault="000E0E88" w:rsidP="000E0E88">
      <w:pPr>
        <w:keepNext/>
        <w:keepLines/>
        <w:spacing w:before="120"/>
        <w:ind w:left="1134" w:hanging="1134"/>
        <w:outlineLvl w:val="2"/>
        <w:rPr>
          <w:ins w:id="516" w:author="C4-214738" w:date="2021-08-31T09:36:00Z"/>
          <w:rFonts w:ascii="Arial" w:hAnsi="Arial"/>
          <w:sz w:val="28"/>
        </w:rPr>
      </w:pPr>
      <w:ins w:id="517" w:author="C4-214738" w:date="2021-08-31T09:36:00Z">
        <w:r>
          <w:rPr>
            <w:rFonts w:ascii="Arial" w:hAnsi="Arial"/>
            <w:sz w:val="28"/>
          </w:rPr>
          <w:t>5.</w:t>
        </w:r>
      </w:ins>
      <w:ins w:id="518" w:author="C4-214738" w:date="2021-08-31T09:37:00Z">
        <w:r>
          <w:rPr>
            <w:rFonts w:ascii="Arial" w:hAnsi="Arial"/>
            <w:sz w:val="28"/>
          </w:rPr>
          <w:t>2</w:t>
        </w:r>
      </w:ins>
      <w:ins w:id="519" w:author="C4-214738" w:date="2021-08-31T09:36:00Z">
        <w:r w:rsidRPr="00AA5F88">
          <w:rPr>
            <w:rFonts w:ascii="Arial" w:hAnsi="Arial"/>
            <w:sz w:val="28"/>
          </w:rPr>
          <w:t>.2</w:t>
        </w:r>
        <w:r w:rsidRPr="00AA5F88">
          <w:rPr>
            <w:rFonts w:ascii="Arial" w:hAnsi="Arial"/>
            <w:sz w:val="28"/>
          </w:rPr>
          <w:tab/>
          <w:t>Service Operations</w:t>
        </w:r>
      </w:ins>
    </w:p>
    <w:p w14:paraId="44A28554" w14:textId="5F38ACFA" w:rsidR="000E0E88" w:rsidRPr="00AA5F88" w:rsidRDefault="000E0E88" w:rsidP="000E0E88">
      <w:pPr>
        <w:keepNext/>
        <w:keepLines/>
        <w:spacing w:before="120"/>
        <w:ind w:left="1418" w:hanging="1418"/>
        <w:outlineLvl w:val="3"/>
        <w:rPr>
          <w:ins w:id="520" w:author="C4-214738" w:date="2021-08-31T09:36:00Z"/>
          <w:rFonts w:ascii="Arial" w:hAnsi="Arial"/>
          <w:sz w:val="24"/>
        </w:rPr>
      </w:pPr>
      <w:ins w:id="521" w:author="C4-214738" w:date="2021-08-31T09:36:00Z">
        <w:r>
          <w:rPr>
            <w:rFonts w:ascii="Arial" w:hAnsi="Arial"/>
            <w:sz w:val="24"/>
          </w:rPr>
          <w:t>5.</w:t>
        </w:r>
      </w:ins>
      <w:ins w:id="522" w:author="C4-214738" w:date="2021-08-31T09:37:00Z">
        <w:r>
          <w:rPr>
            <w:rFonts w:ascii="Arial" w:hAnsi="Arial"/>
            <w:sz w:val="24"/>
          </w:rPr>
          <w:t>2</w:t>
        </w:r>
      </w:ins>
      <w:ins w:id="523" w:author="C4-214738" w:date="2021-08-31T09:36:00Z">
        <w:r w:rsidRPr="00AA5F88">
          <w:rPr>
            <w:rFonts w:ascii="Arial" w:hAnsi="Arial"/>
            <w:sz w:val="24"/>
          </w:rPr>
          <w:t>.2.1</w:t>
        </w:r>
        <w:r w:rsidRPr="00AA5F88">
          <w:rPr>
            <w:rFonts w:ascii="Arial" w:hAnsi="Arial"/>
            <w:sz w:val="24"/>
          </w:rPr>
          <w:tab/>
          <w:t>Introduction</w:t>
        </w:r>
      </w:ins>
    </w:p>
    <w:p w14:paraId="29E1BD16" w14:textId="77777777" w:rsidR="000E0E88" w:rsidRPr="003B2883" w:rsidRDefault="000E0E88" w:rsidP="000E0E88">
      <w:pPr>
        <w:rPr>
          <w:ins w:id="524" w:author="C4-214738" w:date="2021-08-31T09:36:00Z"/>
        </w:rPr>
      </w:pPr>
      <w:ins w:id="525" w:author="C4-214738" w:date="2021-08-31T09:36:00Z">
        <w:r w:rsidRPr="003B2883">
          <w:t xml:space="preserve">The </w:t>
        </w:r>
        <w:r>
          <w:t xml:space="preserve">Nnef_Auth </w:t>
        </w:r>
        <w:r w:rsidRPr="003B2883">
          <w:t>service supports following service operations:</w:t>
        </w:r>
      </w:ins>
    </w:p>
    <w:p w14:paraId="541FB91A" w14:textId="77777777" w:rsidR="000E0E88" w:rsidRDefault="000E0E88" w:rsidP="000E0E88">
      <w:pPr>
        <w:pStyle w:val="B1"/>
        <w:rPr>
          <w:ins w:id="526" w:author="C4-214738" w:date="2021-08-31T09:36:00Z"/>
        </w:rPr>
      </w:pPr>
      <w:ins w:id="527" w:author="C4-214738" w:date="2021-08-31T09:36:00Z">
        <w:r w:rsidRPr="003B2883">
          <w:t>-</w:t>
        </w:r>
        <w:r>
          <w:tab/>
        </w:r>
        <w:r w:rsidRPr="00EF3BB7">
          <w:t>Authenticate</w:t>
        </w:r>
      </w:ins>
    </w:p>
    <w:p w14:paraId="600CF88E" w14:textId="77777777" w:rsidR="000E0E88" w:rsidRPr="00E06FFC" w:rsidRDefault="000E0E88" w:rsidP="000E0E88">
      <w:pPr>
        <w:pStyle w:val="B1"/>
        <w:rPr>
          <w:ins w:id="528" w:author="C4-214738" w:date="2021-08-31T09:36:00Z"/>
        </w:rPr>
      </w:pPr>
      <w:ins w:id="529" w:author="C4-214738" w:date="2021-08-31T09:36:00Z">
        <w:r>
          <w:t>-</w:t>
        </w:r>
        <w:r>
          <w:tab/>
          <w:t>ReauthNotify</w:t>
        </w:r>
      </w:ins>
    </w:p>
    <w:p w14:paraId="6CA83ED1" w14:textId="5EBC46DA" w:rsidR="000E0E88" w:rsidRPr="00AA5F88" w:rsidRDefault="000E0E88" w:rsidP="000E0E88">
      <w:pPr>
        <w:keepNext/>
        <w:keepLines/>
        <w:spacing w:before="120"/>
        <w:ind w:left="1418" w:hanging="1418"/>
        <w:outlineLvl w:val="3"/>
        <w:rPr>
          <w:ins w:id="530" w:author="C4-214738" w:date="2021-08-31T09:36:00Z"/>
          <w:rFonts w:ascii="Arial" w:hAnsi="Arial"/>
          <w:sz w:val="24"/>
        </w:rPr>
      </w:pPr>
      <w:ins w:id="531" w:author="C4-214738" w:date="2021-08-31T09:36:00Z">
        <w:r>
          <w:rPr>
            <w:rFonts w:ascii="Arial" w:hAnsi="Arial"/>
            <w:sz w:val="24"/>
          </w:rPr>
          <w:t>5.</w:t>
        </w:r>
      </w:ins>
      <w:ins w:id="532" w:author="C4-214738" w:date="2021-08-31T09:37:00Z">
        <w:r>
          <w:rPr>
            <w:rFonts w:ascii="Arial" w:hAnsi="Arial"/>
            <w:sz w:val="24"/>
          </w:rPr>
          <w:t>2</w:t>
        </w:r>
      </w:ins>
      <w:ins w:id="533" w:author="C4-214738" w:date="2021-08-31T09:36:00Z">
        <w:r w:rsidRPr="00AA5F88">
          <w:rPr>
            <w:rFonts w:ascii="Arial" w:hAnsi="Arial"/>
            <w:sz w:val="24"/>
          </w:rPr>
          <w:t>.2.2</w:t>
        </w:r>
        <w:r w:rsidRPr="00AA5F88">
          <w:rPr>
            <w:rFonts w:ascii="Arial" w:hAnsi="Arial"/>
            <w:sz w:val="24"/>
          </w:rPr>
          <w:tab/>
        </w:r>
        <w:r w:rsidRPr="00684602">
          <w:rPr>
            <w:rFonts w:ascii="Arial" w:hAnsi="Arial"/>
            <w:sz w:val="24"/>
          </w:rPr>
          <w:t>Authenticate</w:t>
        </w:r>
        <w:r>
          <w:rPr>
            <w:rFonts w:ascii="Arial" w:hAnsi="Arial"/>
            <w:sz w:val="24"/>
          </w:rPr>
          <w:t xml:space="preserve"> Service Operation</w:t>
        </w:r>
      </w:ins>
    </w:p>
    <w:p w14:paraId="0D7ED2F6" w14:textId="60B37744" w:rsidR="000E0E88" w:rsidRPr="00AA5F88" w:rsidRDefault="000E0E88" w:rsidP="000E0E88">
      <w:pPr>
        <w:keepNext/>
        <w:keepLines/>
        <w:spacing w:before="120"/>
        <w:ind w:left="1701" w:hanging="1701"/>
        <w:outlineLvl w:val="4"/>
        <w:rPr>
          <w:ins w:id="534" w:author="C4-214738" w:date="2021-08-31T09:36:00Z"/>
          <w:rFonts w:ascii="Arial" w:hAnsi="Arial"/>
          <w:sz w:val="22"/>
        </w:rPr>
      </w:pPr>
      <w:ins w:id="535" w:author="C4-214738" w:date="2021-08-31T09:36:00Z">
        <w:r>
          <w:rPr>
            <w:rFonts w:ascii="Arial" w:hAnsi="Arial"/>
            <w:sz w:val="22"/>
          </w:rPr>
          <w:t>5.</w:t>
        </w:r>
      </w:ins>
      <w:ins w:id="536" w:author="C4-214738" w:date="2021-08-31T09:37:00Z">
        <w:r>
          <w:rPr>
            <w:rFonts w:ascii="Arial" w:hAnsi="Arial"/>
            <w:sz w:val="22"/>
          </w:rPr>
          <w:t>2</w:t>
        </w:r>
      </w:ins>
      <w:ins w:id="537" w:author="C4-214738" w:date="2021-08-31T09:36:00Z">
        <w:r w:rsidRPr="00AA5F88">
          <w:rPr>
            <w:rFonts w:ascii="Arial" w:hAnsi="Arial"/>
            <w:sz w:val="22"/>
          </w:rPr>
          <w:t>.2.2.1</w:t>
        </w:r>
        <w:r w:rsidRPr="00AA5F88">
          <w:rPr>
            <w:rFonts w:ascii="Arial" w:hAnsi="Arial"/>
            <w:sz w:val="22"/>
          </w:rPr>
          <w:tab/>
          <w:t>General</w:t>
        </w:r>
      </w:ins>
    </w:p>
    <w:p w14:paraId="556FE4BC" w14:textId="77777777" w:rsidR="000E0E88" w:rsidRPr="00BB2B48" w:rsidRDefault="000E0E88" w:rsidP="000E0E88">
      <w:pPr>
        <w:rPr>
          <w:ins w:id="538" w:author="C4-214738" w:date="2021-08-31T09:36:00Z"/>
        </w:rPr>
      </w:pPr>
      <w:ins w:id="539" w:author="C4-214738" w:date="2021-08-31T09:36:00Z">
        <w:r w:rsidRPr="00BB2B48">
          <w:t xml:space="preserve">The </w:t>
        </w:r>
        <w:r w:rsidRPr="00DA060D">
          <w:t xml:space="preserve">Authenticate </w:t>
        </w:r>
        <w:r w:rsidRPr="00BB2B48">
          <w:t>service operation is used during the following procedure:</w:t>
        </w:r>
      </w:ins>
    </w:p>
    <w:p w14:paraId="40A6D112" w14:textId="77777777" w:rsidR="000E0E88" w:rsidRPr="00BB2B48" w:rsidRDefault="000E0E88" w:rsidP="000E0E88">
      <w:pPr>
        <w:ind w:left="568" w:hanging="284"/>
        <w:rPr>
          <w:ins w:id="540" w:author="C4-214738" w:date="2021-08-31T09:36:00Z"/>
        </w:rPr>
      </w:pPr>
      <w:ins w:id="541" w:author="C4-214738" w:date="2021-08-31T09:36:00Z">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ins>
    </w:p>
    <w:p w14:paraId="5AAF7209" w14:textId="0E74B979" w:rsidR="000E0E88" w:rsidRPr="00BB2B48" w:rsidRDefault="000E0E88" w:rsidP="000E0E88">
      <w:pPr>
        <w:rPr>
          <w:ins w:id="542" w:author="C4-214738" w:date="2021-08-31T09:36:00Z"/>
        </w:rPr>
      </w:pPr>
      <w:ins w:id="543" w:author="C4-214738" w:date="2021-08-31T09:36:00Z">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xml:space="preserve">, respectively. </w:t>
        </w:r>
      </w:ins>
    </w:p>
    <w:p w14:paraId="17B69C96" w14:textId="4705EF5D" w:rsidR="000E0E88" w:rsidRPr="00BB2B48" w:rsidRDefault="000E0E88" w:rsidP="000E0E88">
      <w:pPr>
        <w:rPr>
          <w:ins w:id="544" w:author="C4-214738" w:date="2021-08-31T09:36:00Z"/>
        </w:rPr>
      </w:pPr>
      <w:ins w:id="545" w:author="C4-214738" w:date="2021-08-31T09:36:00Z">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ins>
      <w:ins w:id="546" w:author="C4-214738" w:date="2021-08-31T09:43:00Z">
        <w:r w:rsidR="00B95C06">
          <w:t>5.2</w:t>
        </w:r>
      </w:ins>
      <w:ins w:id="547" w:author="C4-214738" w:date="2021-08-31T09:36:00Z">
        <w:r w:rsidRPr="00BB2B48">
          <w:t>.2.2.1-1.</w:t>
        </w:r>
      </w:ins>
    </w:p>
    <w:p w14:paraId="53A1EDC0" w14:textId="77777777" w:rsidR="000E0E88" w:rsidRPr="00BB2B48" w:rsidRDefault="000E0E88" w:rsidP="000E0E88">
      <w:pPr>
        <w:keepNext/>
        <w:keepLines/>
        <w:spacing w:before="60"/>
        <w:jc w:val="center"/>
        <w:rPr>
          <w:ins w:id="548" w:author="C4-214738" w:date="2021-08-31T09:36:00Z"/>
          <w:rFonts w:ascii="Arial" w:hAnsi="Arial"/>
          <w:b/>
        </w:rPr>
      </w:pPr>
      <w:ins w:id="549" w:author="C4-214738" w:date="2021-08-31T09:36:00Z">
        <w:r w:rsidRPr="00BB2B48">
          <w:rPr>
            <w:rFonts w:ascii="Arial" w:hAnsi="Arial"/>
            <w:b/>
            <w:lang w:val="fr-FR"/>
          </w:rPr>
          <w:object w:dxaOrig="8713" w:dyaOrig="2137" w14:anchorId="37653A1D">
            <v:shape id="_x0000_i1029" type="#_x0000_t75" style="width:438pt;height:108pt" o:ole="">
              <v:imagedata r:id="rId19" o:title=""/>
            </v:shape>
            <o:OLEObject Type="Embed" ProgID="Visio.Drawing.11" ShapeID="_x0000_i1029" DrawAspect="Content" ObjectID="_1691995322" r:id="rId20"/>
          </w:object>
        </w:r>
      </w:ins>
    </w:p>
    <w:p w14:paraId="062AAEA1" w14:textId="4C7727E5" w:rsidR="000E0E88" w:rsidRPr="00BB2B48" w:rsidRDefault="000E0E88" w:rsidP="000E0E88">
      <w:pPr>
        <w:keepLines/>
        <w:spacing w:after="240"/>
        <w:jc w:val="center"/>
        <w:rPr>
          <w:ins w:id="550" w:author="C4-214738" w:date="2021-08-31T09:36:00Z"/>
          <w:rFonts w:ascii="Arial" w:hAnsi="Arial"/>
          <w:b/>
        </w:rPr>
      </w:pPr>
      <w:ins w:id="551" w:author="C4-214738" w:date="2021-08-31T09:36:00Z">
        <w:r w:rsidRPr="00BB2B48">
          <w:rPr>
            <w:rFonts w:ascii="Arial" w:hAnsi="Arial"/>
            <w:b/>
          </w:rPr>
          <w:t xml:space="preserve">Figure </w:t>
        </w:r>
      </w:ins>
      <w:ins w:id="552" w:author="C4-214738" w:date="2021-08-31T09:43:00Z">
        <w:r w:rsidR="00B95C06">
          <w:rPr>
            <w:rFonts w:ascii="Arial" w:hAnsi="Arial"/>
            <w:b/>
          </w:rPr>
          <w:t>5.2</w:t>
        </w:r>
      </w:ins>
      <w:ins w:id="553" w:author="C4-214738" w:date="2021-08-31T09:36:00Z">
        <w:r w:rsidRPr="00BB2B48">
          <w:rPr>
            <w:rFonts w:ascii="Arial" w:hAnsi="Arial"/>
            <w:b/>
          </w:rPr>
          <w:t xml:space="preserve">.2.2.1-1: </w:t>
        </w:r>
        <w:r>
          <w:rPr>
            <w:rFonts w:ascii="Arial" w:hAnsi="Arial"/>
            <w:b/>
          </w:rPr>
          <w:t>Authenticate</w:t>
        </w:r>
        <w:r w:rsidRPr="00BB2B48">
          <w:rPr>
            <w:rFonts w:ascii="Arial" w:hAnsi="Arial"/>
            <w:b/>
          </w:rPr>
          <w:t xml:space="preserve"> Service Operation</w:t>
        </w:r>
      </w:ins>
    </w:p>
    <w:p w14:paraId="2E79FBBB" w14:textId="77777777" w:rsidR="000E0E88" w:rsidRPr="00BB2B48" w:rsidRDefault="000E0E88" w:rsidP="000E0E88">
      <w:pPr>
        <w:ind w:left="568" w:hanging="284"/>
        <w:rPr>
          <w:ins w:id="554" w:author="C4-214738" w:date="2021-08-31T09:36:00Z"/>
        </w:rPr>
      </w:pPr>
      <w:ins w:id="555" w:author="C4-214738" w:date="2021-08-31T09:36:00Z">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r>
          <w:t>UAVAuthInfo</w:t>
        </w:r>
        <w:r w:rsidRPr="00BB2B48">
          <w:t xml:space="preserve">" object in </w:t>
        </w:r>
        <w:r>
          <w:t xml:space="preserve">the </w:t>
        </w:r>
        <w:r w:rsidRPr="00BB2B48">
          <w:t>request body, including:</w:t>
        </w:r>
      </w:ins>
    </w:p>
    <w:p w14:paraId="18BAF2FA" w14:textId="77777777" w:rsidR="000E0E88" w:rsidRPr="00BB2B48" w:rsidRDefault="000E0E88" w:rsidP="000E0E88">
      <w:pPr>
        <w:ind w:left="851" w:hanging="284"/>
        <w:rPr>
          <w:ins w:id="556" w:author="C4-214738" w:date="2021-08-31T09:36:00Z"/>
        </w:rPr>
      </w:pPr>
      <w:ins w:id="557" w:author="C4-214738" w:date="2021-08-31T09:36:00Z">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ins>
    </w:p>
    <w:p w14:paraId="57082395" w14:textId="77777777" w:rsidR="000E0E88" w:rsidRDefault="000E0E88" w:rsidP="000E0E88">
      <w:pPr>
        <w:ind w:left="851" w:hanging="284"/>
        <w:rPr>
          <w:ins w:id="558" w:author="C4-214738" w:date="2021-08-31T09:36:00Z"/>
        </w:rPr>
      </w:pPr>
      <w:ins w:id="559" w:author="C4-214738" w:date="2021-08-31T09:36:00Z">
        <w:r w:rsidRPr="00BB2B48">
          <w:t>-</w:t>
        </w:r>
        <w:r w:rsidRPr="00BB2B48">
          <w:tab/>
        </w:r>
        <w:r w:rsidRPr="00612B4A">
          <w:t>serviceLevelId</w:t>
        </w:r>
        <w:r>
          <w:t xml:space="preserve"> IE</w:t>
        </w:r>
        <w:r w:rsidRPr="00612B4A">
          <w:t xml:space="preserve"> </w:t>
        </w:r>
        <w:r>
          <w:t>set to Service Level Device Identity</w:t>
        </w:r>
        <w:r w:rsidRPr="00BB2B48">
          <w:t>;</w:t>
        </w:r>
      </w:ins>
    </w:p>
    <w:p w14:paraId="6E49DEE5" w14:textId="77777777" w:rsidR="000E0E88" w:rsidRDefault="000E0E88" w:rsidP="000E0E88">
      <w:pPr>
        <w:ind w:left="851" w:hanging="284"/>
        <w:rPr>
          <w:ins w:id="560" w:author="C4-214738" w:date="2021-08-31T09:36:00Z"/>
        </w:rPr>
      </w:pPr>
      <w:ins w:id="561" w:author="C4-214738" w:date="2021-08-31T09:36:00Z">
        <w:r w:rsidRPr="00B519D5">
          <w:t>-</w:t>
        </w:r>
        <w:r w:rsidRPr="00BB2B48">
          <w:tab/>
        </w:r>
        <w:r w:rsidRPr="00B519D5">
          <w:t xml:space="preserve">authMsg </w:t>
        </w:r>
        <w:r>
          <w:t xml:space="preserve">IE </w:t>
        </w:r>
        <w:r w:rsidRPr="00B519D5">
          <w:t xml:space="preserve">contains the authentication message based </w:t>
        </w:r>
        <w:r>
          <w:t>o</w:t>
        </w:r>
        <w:r w:rsidRPr="00B519D5">
          <w:t>n the authentication method used;</w:t>
        </w:r>
      </w:ins>
    </w:p>
    <w:p w14:paraId="22F8FA3E" w14:textId="77777777" w:rsidR="000E0E88" w:rsidRDefault="000E0E88" w:rsidP="000E0E88">
      <w:pPr>
        <w:ind w:left="851" w:hanging="284"/>
        <w:rPr>
          <w:ins w:id="562" w:author="C4-214738" w:date="2021-08-31T09:36:00Z"/>
        </w:rPr>
      </w:pPr>
      <w:ins w:id="563" w:author="C4-214738" w:date="2021-08-31T09:36:00Z">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ins>
    </w:p>
    <w:p w14:paraId="44A4EA86" w14:textId="77777777" w:rsidR="000E0E88" w:rsidRDefault="000E0E88" w:rsidP="000E0E88">
      <w:pPr>
        <w:ind w:left="851" w:hanging="284"/>
        <w:rPr>
          <w:ins w:id="564" w:author="C4-214738" w:date="2021-08-31T09:36:00Z"/>
        </w:rPr>
      </w:pPr>
      <w:ins w:id="565" w:author="C4-214738" w:date="2021-08-31T09:36:00Z">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ins>
    </w:p>
    <w:p w14:paraId="6F6C3360" w14:textId="77777777" w:rsidR="000E0E88" w:rsidRDefault="000E0E88" w:rsidP="000E0E88">
      <w:pPr>
        <w:ind w:left="851" w:hanging="284"/>
        <w:rPr>
          <w:ins w:id="566" w:author="C4-214738" w:date="2021-08-31T09:36:00Z"/>
        </w:rPr>
      </w:pPr>
      <w:ins w:id="567" w:author="C4-214738" w:date="2021-08-31T09:36:00Z">
        <w:r>
          <w:t xml:space="preserve">If the </w:t>
        </w:r>
        <w:r w:rsidRPr="00BB2B48">
          <w:t xml:space="preserve">NF Service Consumer </w:t>
        </w:r>
        <w:r>
          <w:t>is SMF, the "UAVAuthInfo</w:t>
        </w:r>
        <w:r w:rsidRPr="00BB2B48">
          <w:t>"</w:t>
        </w:r>
        <w:r>
          <w:t xml:space="preserve"> also may include:</w:t>
        </w:r>
      </w:ins>
    </w:p>
    <w:p w14:paraId="24FBEF53" w14:textId="77777777" w:rsidR="000E0E88" w:rsidRDefault="000E0E88" w:rsidP="000E0E88">
      <w:pPr>
        <w:ind w:left="851" w:hanging="284"/>
        <w:rPr>
          <w:ins w:id="568" w:author="C4-214738" w:date="2021-08-31T09:36:00Z"/>
        </w:rPr>
      </w:pPr>
      <w:ins w:id="569" w:author="C4-214738" w:date="2021-08-31T09:36:00Z">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 and</w:t>
        </w:r>
      </w:ins>
    </w:p>
    <w:p w14:paraId="701909F5" w14:textId="77777777" w:rsidR="000E0E88" w:rsidRDefault="000E0E88" w:rsidP="000E0E88">
      <w:pPr>
        <w:ind w:left="851" w:hanging="284"/>
        <w:rPr>
          <w:ins w:id="570" w:author="C4-214738" w:date="2021-08-31T09:36:00Z"/>
        </w:rPr>
      </w:pPr>
      <w:ins w:id="571" w:author="C4-214738" w:date="2021-08-31T09:36:00Z">
        <w:r>
          <w:t xml:space="preserve">- </w:t>
        </w:r>
        <w:r w:rsidRPr="00BB2B48">
          <w:tab/>
        </w:r>
        <w:r w:rsidRPr="004D4158">
          <w:t xml:space="preserve">pei </w:t>
        </w:r>
        <w:r>
          <w:t xml:space="preserve">IE carries the </w:t>
        </w:r>
        <w:r w:rsidRPr="00396940">
          <w:t>PEI</w:t>
        </w:r>
        <w:r>
          <w:t>.</w:t>
        </w:r>
      </w:ins>
    </w:p>
    <w:p w14:paraId="0B9FEECC" w14:textId="00FF77D6" w:rsidR="000E0E88" w:rsidRPr="00FD3F7C" w:rsidRDefault="000E0E88" w:rsidP="000E0E88">
      <w:pPr>
        <w:pStyle w:val="EditorsNote"/>
        <w:rPr>
          <w:ins w:id="572" w:author="C4-214738" w:date="2021-08-31T09:36:00Z"/>
          <w:rFonts w:eastAsia="SimSun"/>
        </w:rPr>
      </w:pPr>
      <w:ins w:id="573" w:author="C4-214738" w:date="2021-08-31T09:36:00Z">
        <w:r w:rsidRPr="00FD3F7C">
          <w:rPr>
            <w:rFonts w:eastAsia="SimSun"/>
          </w:rPr>
          <w:t xml:space="preserve">Editor's note: whether PEI is also </w:t>
        </w:r>
        <w:r w:rsidRPr="00112243">
          <w:rPr>
            <w:rFonts w:eastAsia="SimSun"/>
          </w:rPr>
          <w:t>incl</w:t>
        </w:r>
      </w:ins>
      <w:ins w:id="574" w:author="Qualcomm - Waqar Zia - Rapporteur" w:date="2021-09-01T09:06:00Z">
        <w:r w:rsidR="005F4B1D">
          <w:rPr>
            <w:rFonts w:eastAsia="SimSun"/>
          </w:rPr>
          <w:t>u</w:t>
        </w:r>
      </w:ins>
      <w:ins w:id="575" w:author="C4-214738" w:date="2021-08-31T09:36:00Z">
        <w:r w:rsidRPr="00112243">
          <w:rPr>
            <w:rFonts w:eastAsia="SimSun"/>
          </w:rPr>
          <w:t>ded</w:t>
        </w:r>
        <w:r w:rsidRPr="00FD3F7C">
          <w:rPr>
            <w:rFonts w:eastAsia="SimSun"/>
          </w:rPr>
          <w:t xml:space="preserve"> in the UUAA-MM is FFS.</w:t>
        </w:r>
      </w:ins>
    </w:p>
    <w:p w14:paraId="1198C614" w14:textId="77777777" w:rsidR="000E0E88" w:rsidRDefault="000E0E88" w:rsidP="000E0E88">
      <w:pPr>
        <w:pStyle w:val="B1"/>
        <w:rPr>
          <w:ins w:id="576" w:author="C4-214738" w:date="2021-08-31T09:36:00Z"/>
        </w:rPr>
      </w:pPr>
      <w:ins w:id="577" w:author="C4-214738" w:date="2021-08-31T09:36:00Z">
        <w:r>
          <w:t>2a.</w:t>
        </w:r>
        <w:r>
          <w:tab/>
          <w:t xml:space="preserve">On success, "200 OK" shall be returned. </w:t>
        </w:r>
      </w:ins>
    </w:p>
    <w:p w14:paraId="2CF3A90F" w14:textId="77777777" w:rsidR="000E0E88" w:rsidRDefault="000E0E88" w:rsidP="000E0E88">
      <w:pPr>
        <w:pStyle w:val="B1"/>
        <w:ind w:firstLine="0"/>
        <w:rPr>
          <w:ins w:id="578" w:author="C4-214738" w:date="2021-08-31T09:36:00Z"/>
        </w:rPr>
      </w:pPr>
      <w:ins w:id="579" w:author="C4-214738" w:date="2021-08-31T09:36:00Z">
        <w:r>
          <w:t>For intermediate round-trip messages, the payload body (i.e. UAVAuthResponse) shall contain the GPSI of the UAV and Service Level Device Identity. The payload body optionally includes "authMsg" based on the authentication method used.</w:t>
        </w:r>
      </w:ins>
    </w:p>
    <w:p w14:paraId="1AA97C58" w14:textId="77777777" w:rsidR="000E0E88" w:rsidRDefault="000E0E88" w:rsidP="000E0E88">
      <w:pPr>
        <w:pStyle w:val="B1"/>
        <w:ind w:firstLine="0"/>
        <w:rPr>
          <w:ins w:id="580" w:author="C4-214738" w:date="2021-08-31T09:36:00Z"/>
        </w:rPr>
      </w:pPr>
      <w:ins w:id="581" w:author="C4-214738" w:date="2021-08-31T09:36:00Z">
        <w:r>
          <w:t>For the final UAS-NF/NEF to NF service consumer message, the payload body (i.e. UAVAuthResponse) shall contain the GPSI of the UAV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ins>
    </w:p>
    <w:p w14:paraId="29BE3DC1" w14:textId="322B13DE" w:rsidR="000E0E88" w:rsidRPr="000E0E88" w:rsidRDefault="000E0E88">
      <w:pPr>
        <w:pPrChange w:id="582" w:author="C4-214738" w:date="2021-08-31T09:36:00Z">
          <w:pPr>
            <w:pStyle w:val="Heading2"/>
          </w:pPr>
        </w:pPrChange>
      </w:pPr>
      <w:ins w:id="583" w:author="C4-214738" w:date="2021-08-31T09:36:00Z">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ins>
    </w:p>
    <w:p w14:paraId="73584DDF" w14:textId="098FCE82" w:rsidR="00904370" w:rsidDel="000E0E88" w:rsidRDefault="00904370" w:rsidP="00904370">
      <w:pPr>
        <w:pStyle w:val="Guidance"/>
        <w:rPr>
          <w:del w:id="584" w:author="C4-214738" w:date="2021-08-31T09:36:00Z"/>
        </w:rPr>
      </w:pPr>
      <w:del w:id="585" w:author="C4-214738" w:date="2021-08-31T09:36:00Z">
        <w:r w:rsidDel="000E0E88">
          <w:delText>One clause per service, where &lt;service 1&gt; is to be replaced by the service name (e.g. Nsmf_PDUSession).</w:delText>
        </w:r>
      </w:del>
    </w:p>
    <w:p w14:paraId="1DB06B69" w14:textId="5D96856A" w:rsidR="00904370" w:rsidDel="000E0E88" w:rsidRDefault="00904370" w:rsidP="00904370">
      <w:pPr>
        <w:pStyle w:val="Heading3"/>
        <w:rPr>
          <w:del w:id="586" w:author="C4-214738" w:date="2021-08-31T09:36:00Z"/>
        </w:rPr>
      </w:pPr>
      <w:bookmarkStart w:id="587" w:name="_Toc510696588"/>
      <w:bookmarkStart w:id="588" w:name="_Toc35971380"/>
      <w:bookmarkStart w:id="589" w:name="_Toc63347607"/>
      <w:bookmarkStart w:id="590" w:name="_Toc70168770"/>
      <w:del w:id="591" w:author="C4-214738" w:date="2021-08-31T09:36:00Z">
        <w:r w:rsidDel="000E0E88">
          <w:delText>5.2.1</w:delText>
        </w:r>
        <w:r w:rsidDel="000E0E88">
          <w:tab/>
          <w:delText>Service Description</w:delText>
        </w:r>
        <w:bookmarkEnd w:id="587"/>
        <w:bookmarkEnd w:id="588"/>
        <w:bookmarkEnd w:id="589"/>
        <w:bookmarkEnd w:id="590"/>
      </w:del>
    </w:p>
    <w:p w14:paraId="14155751" w14:textId="670F9E6B" w:rsidR="00904370" w:rsidRPr="0002353F" w:rsidDel="000E0E88" w:rsidRDefault="00904370" w:rsidP="00904370">
      <w:pPr>
        <w:pStyle w:val="Guidance"/>
        <w:rPr>
          <w:del w:id="592" w:author="C4-214738" w:date="2021-08-31T09:36:00Z"/>
          <w:lang w:eastAsia="zh-CN"/>
        </w:rPr>
      </w:pPr>
      <w:del w:id="593" w:author="C4-214738" w:date="2021-08-31T09:36:00Z">
        <w:r w:rsidDel="000E0E88">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1C36C6F" w14:textId="66621DEA" w:rsidR="00904370" w:rsidDel="000E0E88" w:rsidRDefault="00904370" w:rsidP="00904370">
      <w:pPr>
        <w:pStyle w:val="Heading3"/>
        <w:rPr>
          <w:del w:id="594" w:author="C4-214738" w:date="2021-08-31T09:36:00Z"/>
        </w:rPr>
      </w:pPr>
      <w:bookmarkStart w:id="595" w:name="_Toc510696589"/>
      <w:bookmarkStart w:id="596" w:name="_Toc35971381"/>
      <w:bookmarkStart w:id="597" w:name="_Toc63347608"/>
      <w:bookmarkStart w:id="598" w:name="_Toc70168771"/>
      <w:del w:id="599" w:author="C4-214738" w:date="2021-08-31T09:36:00Z">
        <w:r w:rsidDel="000E0E88">
          <w:delText>5.2.2</w:delText>
        </w:r>
        <w:r w:rsidDel="000E0E88">
          <w:tab/>
          <w:delText>Service Operations</w:delText>
        </w:r>
        <w:bookmarkEnd w:id="595"/>
        <w:bookmarkEnd w:id="596"/>
        <w:bookmarkEnd w:id="597"/>
        <w:bookmarkEnd w:id="598"/>
      </w:del>
    </w:p>
    <w:p w14:paraId="1123A609" w14:textId="0F586B46" w:rsidR="00904370" w:rsidDel="000E0E88" w:rsidRDefault="00904370" w:rsidP="00904370">
      <w:pPr>
        <w:pStyle w:val="Guidance"/>
        <w:rPr>
          <w:del w:id="600" w:author="C4-214738" w:date="2021-08-31T09:36:00Z"/>
        </w:rPr>
      </w:pPr>
      <w:del w:id="601" w:author="C4-214738" w:date="2021-08-31T09:36:00Z">
        <w:r w:rsidDel="000E0E88">
          <w:delText>One clause per service operation.</w:delText>
        </w:r>
      </w:del>
    </w:p>
    <w:p w14:paraId="1FA5543B" w14:textId="6C47D0E2" w:rsidR="00904370" w:rsidDel="000E0E88" w:rsidRDefault="00904370" w:rsidP="00904370">
      <w:pPr>
        <w:pStyle w:val="Guidance"/>
        <w:rPr>
          <w:del w:id="602" w:author="C4-214738" w:date="2021-08-31T09:36:00Z"/>
        </w:rPr>
      </w:pPr>
      <w:del w:id="603" w:author="C4-214738" w:date="2021-08-31T09:36:00Z">
        <w:r w:rsidDel="000E0E88">
          <w:lastRenderedPageBreak/>
          <w:delText>This clause will include a description of the different service operationssupported by the service. For RESTful service operations, the service operations depict the resources and the methods they support.</w:delText>
        </w:r>
      </w:del>
    </w:p>
    <w:p w14:paraId="249D0E50" w14:textId="497CA713" w:rsidR="00904370" w:rsidDel="000E0E88" w:rsidRDefault="00904370" w:rsidP="00904370">
      <w:pPr>
        <w:pStyle w:val="Heading4"/>
        <w:rPr>
          <w:del w:id="604" w:author="C4-214738" w:date="2021-08-31T09:36:00Z"/>
        </w:rPr>
      </w:pPr>
      <w:bookmarkStart w:id="605" w:name="_Toc510696590"/>
      <w:bookmarkStart w:id="606" w:name="_Toc35971382"/>
      <w:bookmarkStart w:id="607" w:name="_Toc63347609"/>
      <w:bookmarkStart w:id="608" w:name="_Toc70168772"/>
      <w:del w:id="609" w:author="C4-214738" w:date="2021-08-31T09:36:00Z">
        <w:r w:rsidDel="000E0E88">
          <w:delText>5.2.2.1</w:delText>
        </w:r>
        <w:r w:rsidDel="000E0E88">
          <w:tab/>
          <w:delText>Introduction</w:delText>
        </w:r>
        <w:bookmarkEnd w:id="605"/>
        <w:bookmarkEnd w:id="606"/>
        <w:bookmarkEnd w:id="607"/>
        <w:bookmarkEnd w:id="608"/>
      </w:del>
    </w:p>
    <w:p w14:paraId="383AD35A" w14:textId="19309FA7" w:rsidR="00904370" w:rsidDel="000E0E88" w:rsidRDefault="00904370" w:rsidP="00904370">
      <w:pPr>
        <w:pStyle w:val="Guidance"/>
        <w:rPr>
          <w:del w:id="610" w:author="C4-214738" w:date="2021-08-31T09:36:00Z"/>
        </w:rPr>
      </w:pPr>
      <w:del w:id="611" w:author="C4-214738" w:date="2021-08-31T09:36:00Z">
        <w:r w:rsidDel="000E0E88">
          <w:delText>This clause will contain a generic introduction of the service operationsdescribed in the following clauses.</w:delText>
        </w:r>
      </w:del>
    </w:p>
    <w:p w14:paraId="43CAF7B1" w14:textId="20798347" w:rsidR="00904370" w:rsidDel="000E0E88" w:rsidRDefault="00904370" w:rsidP="00904370">
      <w:pPr>
        <w:pStyle w:val="Heading4"/>
        <w:rPr>
          <w:del w:id="612" w:author="C4-214738" w:date="2021-08-31T09:36:00Z"/>
        </w:rPr>
      </w:pPr>
      <w:bookmarkStart w:id="613" w:name="_Toc510696591"/>
      <w:bookmarkStart w:id="614" w:name="_Toc35971383"/>
      <w:bookmarkStart w:id="615" w:name="_Toc63347610"/>
      <w:bookmarkStart w:id="616" w:name="_Toc70168773"/>
      <w:del w:id="617" w:author="C4-214738" w:date="2021-08-31T09:36:00Z">
        <w:r w:rsidDel="000E0E88">
          <w:delText>5.2.2.2</w:delText>
        </w:r>
        <w:r w:rsidDel="000E0E88">
          <w:tab/>
          <w:delText>&lt;Service operation 1&gt;</w:delText>
        </w:r>
        <w:bookmarkEnd w:id="613"/>
        <w:bookmarkEnd w:id="614"/>
        <w:bookmarkEnd w:id="615"/>
        <w:bookmarkEnd w:id="616"/>
      </w:del>
    </w:p>
    <w:p w14:paraId="5C8D0C87" w14:textId="761AF977" w:rsidR="00904370" w:rsidDel="000E0E88" w:rsidRDefault="00904370" w:rsidP="00904370">
      <w:pPr>
        <w:pStyle w:val="Heading5"/>
        <w:rPr>
          <w:del w:id="618" w:author="C4-214738" w:date="2021-08-31T09:36:00Z"/>
        </w:rPr>
      </w:pPr>
      <w:bookmarkStart w:id="619" w:name="_Toc510696592"/>
      <w:bookmarkStart w:id="620" w:name="_Toc35971384"/>
      <w:bookmarkStart w:id="621" w:name="_Toc63347611"/>
      <w:bookmarkStart w:id="622" w:name="_Toc70168774"/>
      <w:del w:id="623" w:author="C4-214738" w:date="2021-08-31T09:36:00Z">
        <w:r w:rsidDel="000E0E88">
          <w:delText>5.2.2.2.1</w:delText>
        </w:r>
        <w:r w:rsidDel="000E0E88">
          <w:tab/>
          <w:delText>General</w:delText>
        </w:r>
        <w:bookmarkEnd w:id="619"/>
        <w:bookmarkEnd w:id="620"/>
        <w:bookmarkEnd w:id="621"/>
        <w:bookmarkEnd w:id="622"/>
      </w:del>
    </w:p>
    <w:p w14:paraId="2A267EF8" w14:textId="77C8F632" w:rsidR="00904370" w:rsidRPr="00D93024" w:rsidDel="000E0E88" w:rsidRDefault="00904370" w:rsidP="00904370">
      <w:pPr>
        <w:rPr>
          <w:del w:id="624" w:author="C4-214738" w:date="2021-08-31T09:36:00Z"/>
        </w:rPr>
      </w:pPr>
      <w:del w:id="625" w:author="C4-214738" w:date="2021-08-31T09:36:00Z">
        <w:r w:rsidDel="000E0E88">
          <w:delText>This clause provides a general description of the service operation.</w:delText>
        </w:r>
      </w:del>
    </w:p>
    <w:p w14:paraId="21E1C776" w14:textId="19EE6E9E" w:rsidR="00904370" w:rsidDel="000E0E88" w:rsidRDefault="00904370" w:rsidP="00904370">
      <w:pPr>
        <w:pStyle w:val="Heading5"/>
        <w:rPr>
          <w:del w:id="626" w:author="C4-214738" w:date="2021-08-31T09:36:00Z"/>
        </w:rPr>
      </w:pPr>
      <w:bookmarkStart w:id="627" w:name="_Toc510696593"/>
      <w:bookmarkStart w:id="628" w:name="_Toc35971385"/>
      <w:bookmarkStart w:id="629" w:name="_Toc63347612"/>
      <w:bookmarkStart w:id="630" w:name="_Toc70168775"/>
      <w:del w:id="631" w:author="C4-214738" w:date="2021-08-31T09:36:00Z">
        <w:r w:rsidDel="000E0E88">
          <w:delText>5.2.2.2.2</w:delText>
        </w:r>
        <w:r w:rsidDel="000E0E88">
          <w:tab/>
          <w:delText>&lt;Procedure 1 using service operation 1 of service 1&gt;</w:delText>
        </w:r>
        <w:bookmarkEnd w:id="627"/>
        <w:bookmarkEnd w:id="628"/>
        <w:bookmarkEnd w:id="629"/>
        <w:bookmarkEnd w:id="630"/>
      </w:del>
    </w:p>
    <w:p w14:paraId="6DADCBC3" w14:textId="3BFE529D" w:rsidR="00904370" w:rsidDel="000E0E88" w:rsidRDefault="00904370" w:rsidP="00904370">
      <w:pPr>
        <w:pStyle w:val="Heading5"/>
        <w:rPr>
          <w:del w:id="632" w:author="C4-214738" w:date="2021-08-31T09:36:00Z"/>
        </w:rPr>
      </w:pPr>
      <w:bookmarkStart w:id="633" w:name="_Toc510696594"/>
      <w:bookmarkStart w:id="634" w:name="_Toc35971386"/>
      <w:bookmarkStart w:id="635" w:name="_Toc63347613"/>
      <w:bookmarkStart w:id="636" w:name="_Toc70168776"/>
      <w:del w:id="637" w:author="C4-214738" w:date="2021-08-31T09:36:00Z">
        <w:r w:rsidDel="000E0E88">
          <w:delText>5.2.2.2.3</w:delText>
        </w:r>
        <w:r w:rsidDel="000E0E88">
          <w:tab/>
          <w:delText>&lt;Procedure 2 using service operation 1 of service 1&gt;</w:delText>
        </w:r>
        <w:bookmarkEnd w:id="633"/>
        <w:bookmarkEnd w:id="634"/>
        <w:bookmarkEnd w:id="635"/>
        <w:bookmarkEnd w:id="636"/>
      </w:del>
    </w:p>
    <w:p w14:paraId="3F6EE622" w14:textId="635B47AD" w:rsidR="00904370" w:rsidDel="000E0E88" w:rsidRDefault="00904370" w:rsidP="00904370">
      <w:pPr>
        <w:pStyle w:val="Guidance"/>
        <w:rPr>
          <w:del w:id="638" w:author="C4-214738" w:date="2021-08-31T09:36:00Z"/>
        </w:rPr>
      </w:pPr>
      <w:del w:id="639" w:author="C4-214738" w:date="2021-08-31T09:36:00Z">
        <w:r w:rsidDel="000E0E88">
          <w:delText>And so on if there are more than 2 procedures that need to be described for the service.</w:delText>
        </w:r>
      </w:del>
    </w:p>
    <w:p w14:paraId="1C7F8E94" w14:textId="1B6B9F72" w:rsidR="00904370" w:rsidDel="000E0E88" w:rsidRDefault="00904370" w:rsidP="00904370">
      <w:pPr>
        <w:pStyle w:val="Guidance"/>
        <w:rPr>
          <w:del w:id="640" w:author="C4-214738" w:date="2021-08-31T09:36:00Z"/>
        </w:rPr>
      </w:pPr>
      <w:del w:id="641" w:author="C4-214738" w:date="2021-08-31T09:36:00Z">
        <w:r w:rsidDel="000E0E88">
          <w:delText>Clauses 5.2.2.2.x are optional to include. They can be specified e.g. if a service operation is implemented using different combinations of resources and methods.</w:delText>
        </w:r>
      </w:del>
    </w:p>
    <w:p w14:paraId="648D90A4" w14:textId="6C803B4F" w:rsidR="00904370" w:rsidDel="000E0E88" w:rsidRDefault="00904370" w:rsidP="00904370">
      <w:pPr>
        <w:pStyle w:val="Heading4"/>
        <w:rPr>
          <w:del w:id="642" w:author="C4-214738" w:date="2021-08-31T09:36:00Z"/>
        </w:rPr>
      </w:pPr>
      <w:bookmarkStart w:id="643" w:name="_Toc510696595"/>
      <w:bookmarkStart w:id="644" w:name="_Toc35971387"/>
      <w:bookmarkStart w:id="645" w:name="_Toc63347614"/>
      <w:bookmarkStart w:id="646" w:name="_Toc70168777"/>
      <w:del w:id="647" w:author="C4-214738" w:date="2021-08-31T09:36:00Z">
        <w:r w:rsidDel="000E0E88">
          <w:delText>5.2.2.3</w:delText>
        </w:r>
        <w:r w:rsidDel="000E0E88">
          <w:tab/>
          <w:delText>&lt;Service operation 2&gt;</w:delText>
        </w:r>
        <w:bookmarkEnd w:id="643"/>
        <w:bookmarkEnd w:id="644"/>
        <w:bookmarkEnd w:id="645"/>
        <w:bookmarkEnd w:id="646"/>
      </w:del>
    </w:p>
    <w:p w14:paraId="25F2CB5B" w14:textId="662632B3" w:rsidR="00904370" w:rsidDel="00B95C06" w:rsidRDefault="00904370" w:rsidP="00904370">
      <w:pPr>
        <w:rPr>
          <w:del w:id="648" w:author="C4-214738" w:date="2021-08-31T09:36:00Z"/>
        </w:rPr>
      </w:pPr>
      <w:del w:id="649" w:author="C4-214738" w:date="2021-08-31T09:36:00Z">
        <w:r w:rsidDel="000E0E88">
          <w:delText>And so on if there are more than 2 service operations to be described for the service.</w:delText>
        </w:r>
      </w:del>
    </w:p>
    <w:p w14:paraId="52EEBD90" w14:textId="1FDDB7C5" w:rsidR="00B95C06" w:rsidRDefault="00B95C06" w:rsidP="00B95C06">
      <w:pPr>
        <w:pStyle w:val="Heading4"/>
        <w:rPr>
          <w:ins w:id="650" w:author="C4-214738" w:date="2021-08-31T09:43:00Z"/>
        </w:rPr>
      </w:pPr>
      <w:bookmarkStart w:id="651" w:name="_Toc18837096"/>
      <w:bookmarkStart w:id="652" w:name="_Toc22039906"/>
      <w:bookmarkStart w:id="653" w:name="_Toc22625360"/>
      <w:bookmarkStart w:id="654" w:name="_Toc25075688"/>
      <w:bookmarkStart w:id="655" w:name="_Toc26198907"/>
      <w:bookmarkStart w:id="656" w:name="_Toc34167784"/>
      <w:bookmarkStart w:id="657" w:name="_Toc34737247"/>
      <w:bookmarkStart w:id="658" w:name="_Toc34737344"/>
      <w:bookmarkStart w:id="659" w:name="_Toc34737527"/>
      <w:bookmarkStart w:id="660" w:name="_Toc34738496"/>
      <w:bookmarkStart w:id="661" w:name="_Toc34748800"/>
      <w:bookmarkStart w:id="662" w:name="_Toc36462359"/>
      <w:bookmarkStart w:id="663" w:name="_Toc43206570"/>
      <w:bookmarkStart w:id="664" w:name="_Toc45030938"/>
      <w:bookmarkStart w:id="665" w:name="_Toc56516067"/>
      <w:bookmarkStart w:id="666" w:name="_Toc58594192"/>
      <w:bookmarkStart w:id="667" w:name="_Toc67685414"/>
      <w:bookmarkStart w:id="668" w:name="_Toc81381637"/>
      <w:ins w:id="669" w:author="C4-214738" w:date="2021-08-31T09:44:00Z">
        <w:r>
          <w:t>5.2.2.3</w:t>
        </w:r>
      </w:ins>
      <w:ins w:id="670" w:author="C4-214738" w:date="2021-08-31T09:43:00Z">
        <w:r>
          <w:tab/>
          <w:t>Reauthentication Notify Service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2BEB2BD5" w14:textId="53B02AF2" w:rsidR="00B95C06" w:rsidRDefault="00B95C06" w:rsidP="00B95C06">
      <w:pPr>
        <w:pStyle w:val="Heading5"/>
        <w:rPr>
          <w:ins w:id="671" w:author="C4-214738" w:date="2021-08-31T09:43:00Z"/>
        </w:rPr>
      </w:pPr>
      <w:bookmarkStart w:id="672" w:name="_Toc18837097"/>
      <w:bookmarkStart w:id="673" w:name="_Toc22039907"/>
      <w:bookmarkStart w:id="674" w:name="_Toc22625361"/>
      <w:bookmarkStart w:id="675" w:name="_Toc25075689"/>
      <w:bookmarkStart w:id="676" w:name="_Toc26198908"/>
      <w:bookmarkStart w:id="677" w:name="_Toc34167785"/>
      <w:bookmarkStart w:id="678" w:name="_Toc34737248"/>
      <w:bookmarkStart w:id="679" w:name="_Toc34737345"/>
      <w:bookmarkStart w:id="680" w:name="_Toc34737528"/>
      <w:bookmarkStart w:id="681" w:name="_Toc34738497"/>
      <w:bookmarkStart w:id="682" w:name="_Toc34748801"/>
      <w:bookmarkStart w:id="683" w:name="_Toc36462360"/>
      <w:bookmarkStart w:id="684" w:name="_Toc43206571"/>
      <w:bookmarkStart w:id="685" w:name="_Toc45030939"/>
      <w:bookmarkStart w:id="686" w:name="_Toc56516068"/>
      <w:bookmarkStart w:id="687" w:name="_Toc58594193"/>
      <w:bookmarkStart w:id="688" w:name="_Toc67685415"/>
      <w:bookmarkStart w:id="689" w:name="_Toc81381638"/>
      <w:ins w:id="690" w:author="C4-214738" w:date="2021-08-31T09:44:00Z">
        <w:r>
          <w:t>5.2.2.3</w:t>
        </w:r>
      </w:ins>
      <w:ins w:id="691" w:author="C4-214738" w:date="2021-08-31T09:43:00Z">
        <w:r>
          <w:t>.1</w:t>
        </w:r>
        <w: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ins>
    </w:p>
    <w:p w14:paraId="77FD6125" w14:textId="77777777" w:rsidR="00B95C06" w:rsidRPr="003B2883" w:rsidRDefault="00B95C06" w:rsidP="00B95C06">
      <w:pPr>
        <w:rPr>
          <w:ins w:id="692" w:author="C4-214738" w:date="2021-08-31T09:43:00Z"/>
        </w:rPr>
      </w:pPr>
      <w:ins w:id="693" w:author="C4-214738" w:date="2021-08-31T09:43:00Z">
        <w:r w:rsidRPr="003B2883">
          <w:t xml:space="preserve">The </w:t>
        </w:r>
        <w:r>
          <w:t xml:space="preserve">ReauthNotify </w:t>
        </w:r>
        <w:r w:rsidRPr="003B2883">
          <w:t>service operation is used during the following procedure:</w:t>
        </w:r>
      </w:ins>
    </w:p>
    <w:p w14:paraId="4E84AF51" w14:textId="77777777" w:rsidR="00B95C06" w:rsidRPr="003B2883" w:rsidRDefault="00B95C06" w:rsidP="00B95C06">
      <w:pPr>
        <w:pStyle w:val="B1"/>
        <w:rPr>
          <w:ins w:id="694" w:author="C4-214738" w:date="2021-08-31T09:43:00Z"/>
        </w:rPr>
      </w:pPr>
      <w:ins w:id="695" w:author="C4-214738" w:date="2021-08-31T09:43:00Z">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ins>
    </w:p>
    <w:p w14:paraId="53469F66" w14:textId="77777777" w:rsidR="00B95C06" w:rsidRPr="003B2883" w:rsidRDefault="00B95C06" w:rsidP="00B95C06">
      <w:pPr>
        <w:rPr>
          <w:ins w:id="696" w:author="C4-214738" w:date="2021-08-31T09:43:00Z"/>
        </w:rPr>
      </w:pPr>
      <w:ins w:id="697" w:author="C4-214738" w:date="2021-08-31T09:43:00Z">
        <w:r w:rsidRPr="003B2883">
          <w:t xml:space="preserve">The </w:t>
        </w:r>
        <w:r>
          <w:t xml:space="preserve">ReauthNotify </w:t>
        </w:r>
        <w:r w:rsidRPr="003B2883">
          <w:t xml:space="preserve">service operation is invoked by the </w:t>
        </w:r>
        <w:r>
          <w:t xml:space="preserve">UAS-NF/NEF to inform a </w:t>
        </w:r>
        <w:r w:rsidRPr="003B2883">
          <w:t>NF Service Consumer</w:t>
        </w:r>
        <w:r>
          <w:t xml:space="preserve"> (</w:t>
        </w:r>
        <w:r w:rsidRPr="003B2883">
          <w:t xml:space="preserve">e.g. </w:t>
        </w:r>
        <w:r>
          <w:t>AMF, SMF)</w:t>
        </w:r>
        <w:r w:rsidRPr="003B2883">
          <w:t>,</w:t>
        </w:r>
        <w:r>
          <w:t xml:space="preserve"> when USS triggers reauthentication.</w:t>
        </w:r>
      </w:ins>
    </w:p>
    <w:p w14:paraId="575DF840" w14:textId="6DF22213" w:rsidR="00B95C06" w:rsidRDefault="00B95C06" w:rsidP="00B95C06">
      <w:pPr>
        <w:rPr>
          <w:ins w:id="698" w:author="C4-214738" w:date="2021-08-31T09:43:00Z"/>
        </w:rPr>
      </w:pPr>
      <w:ins w:id="699" w:author="C4-214738" w:date="2021-08-31T09:43:00Z">
        <w:r w:rsidRPr="003B2883">
          <w:t xml:space="preserve">The </w:t>
        </w:r>
        <w:r>
          <w:t xml:space="preserve">UAS-NF/NEF </w:t>
        </w:r>
        <w:r w:rsidRPr="003B2883">
          <w:t xml:space="preserve">shall </w:t>
        </w:r>
        <w:r>
          <w:t xml:space="preserve">send the reauthentication request </w:t>
        </w:r>
        <w:r w:rsidRPr="003B2883">
          <w:t xml:space="preserve">by </w:t>
        </w:r>
        <w:r>
          <w:t>sending the HTTP POST method towards the Notification URI as shown in</w:t>
        </w:r>
        <w:r w:rsidRPr="003B2883">
          <w:t xml:space="preserve"> Figure </w:t>
        </w:r>
      </w:ins>
      <w:ins w:id="700" w:author="C4-214738" w:date="2021-08-31T09:44:00Z">
        <w:r>
          <w:t>5.2.2.3</w:t>
        </w:r>
      </w:ins>
      <w:ins w:id="701" w:author="C4-214738" w:date="2021-08-31T09:43:00Z">
        <w:r w:rsidRPr="003B2883">
          <w:t>.1-1.</w:t>
        </w:r>
      </w:ins>
    </w:p>
    <w:p w14:paraId="4B09942E" w14:textId="77777777" w:rsidR="00B95C06" w:rsidRDefault="00B95C06" w:rsidP="00B95C06">
      <w:pPr>
        <w:pStyle w:val="TH"/>
        <w:rPr>
          <w:ins w:id="702" w:author="C4-214738" w:date="2021-08-31T09:43:00Z"/>
        </w:rPr>
      </w:pPr>
      <w:ins w:id="703" w:author="C4-214738" w:date="2021-08-31T09:43:00Z">
        <w:r w:rsidRPr="005E0AEB">
          <w:rPr>
            <w:rFonts w:ascii="Times New Roman" w:eastAsia="DengXian" w:hAnsi="Times New Roman"/>
            <w:lang w:val="fr-FR"/>
          </w:rPr>
          <w:object w:dxaOrig="8713" w:dyaOrig="2137" w14:anchorId="7F71FC73">
            <v:shape id="_x0000_i1030" type="#_x0000_t75" style="width:435.6pt;height:108pt" o:ole="">
              <v:imagedata r:id="rId21" o:title=""/>
            </v:shape>
            <o:OLEObject Type="Embed" ProgID="Visio.Drawing.11" ShapeID="_x0000_i1030" DrawAspect="Content" ObjectID="_1691995323" r:id="rId22"/>
          </w:object>
        </w:r>
      </w:ins>
    </w:p>
    <w:p w14:paraId="498675E3" w14:textId="1D1F76D2" w:rsidR="00B95C06" w:rsidRDefault="00B95C06" w:rsidP="00B95C06">
      <w:pPr>
        <w:pStyle w:val="TF"/>
        <w:rPr>
          <w:ins w:id="704" w:author="C4-214738" w:date="2021-08-31T09:43:00Z"/>
        </w:rPr>
      </w:pPr>
      <w:ins w:id="705" w:author="C4-214738" w:date="2021-08-31T09:43:00Z">
        <w:r>
          <w:t xml:space="preserve">Figure </w:t>
        </w:r>
      </w:ins>
      <w:ins w:id="706" w:author="C4-214738" w:date="2021-08-31T09:44:00Z">
        <w:r>
          <w:t>5.2.2.3</w:t>
        </w:r>
      </w:ins>
      <w:ins w:id="707" w:author="C4-214738" w:date="2021-08-31T09:43:00Z">
        <w:r>
          <w:t>.1-1: Status Notify Service Operation</w:t>
        </w:r>
      </w:ins>
    </w:p>
    <w:p w14:paraId="466562C0" w14:textId="77777777" w:rsidR="00B95C06" w:rsidRDefault="00B95C06" w:rsidP="00B95C06">
      <w:pPr>
        <w:pStyle w:val="B1"/>
        <w:numPr>
          <w:ilvl w:val="0"/>
          <w:numId w:val="6"/>
        </w:numPr>
        <w:rPr>
          <w:ins w:id="708" w:author="C4-214738" w:date="2021-08-31T09:43:00Z"/>
        </w:rPr>
      </w:pPr>
      <w:ins w:id="709" w:author="C4-214738" w:date="2021-08-31T09:43:00Z">
        <w:r>
          <w:t>The UAS-NF/NEF shall send a POST request towards the Notification URI received in the Authenticate service operation request (See clause 5.xx.2.2). The request body shall contain a "</w:t>
        </w:r>
        <w:bookmarkStart w:id="710" w:name="_Hlk71623706"/>
        <w:r>
          <w:t>Reauth</w:t>
        </w:r>
        <w:r>
          <w:rPr>
            <w:lang w:eastAsia="zh-CN"/>
          </w:rPr>
          <w:t>Notification</w:t>
        </w:r>
        <w:bookmarkEnd w:id="710"/>
        <w:r>
          <w:t>" object containing the reauthentication information, including</w:t>
        </w:r>
      </w:ins>
    </w:p>
    <w:p w14:paraId="3A8A3F0F" w14:textId="77777777" w:rsidR="00B95C06" w:rsidRDefault="00B95C06" w:rsidP="00B95C06">
      <w:pPr>
        <w:pStyle w:val="B1"/>
        <w:ind w:firstLine="0"/>
        <w:rPr>
          <w:ins w:id="711" w:author="C4-214738" w:date="2021-08-31T09:43:00Z"/>
          <w:lang w:val="en-US"/>
        </w:rPr>
      </w:pPr>
      <w:ins w:id="712" w:author="C4-214738" w:date="2021-08-31T09:43:00Z">
        <w:r>
          <w:rPr>
            <w:lang w:val="en-US"/>
          </w:rPr>
          <w:t xml:space="preserve">- the gpsi IE set to the GPSI </w:t>
        </w:r>
        <w:r>
          <w:t>(</w:t>
        </w:r>
        <w:r w:rsidRPr="00CA32B7">
          <w:t>in the format of External Identifier</w:t>
        </w:r>
        <w:r>
          <w:t>)</w:t>
        </w:r>
        <w:r>
          <w:rPr>
            <w:lang w:val="en-US"/>
          </w:rPr>
          <w:t xml:space="preserve"> of the given UAV required to be reauthenticated;</w:t>
        </w:r>
      </w:ins>
    </w:p>
    <w:p w14:paraId="64A1FE16" w14:textId="77777777" w:rsidR="00B95C06" w:rsidRDefault="00B95C06" w:rsidP="00B95C06">
      <w:pPr>
        <w:pStyle w:val="B1"/>
        <w:ind w:firstLine="0"/>
        <w:rPr>
          <w:ins w:id="713" w:author="C4-214738" w:date="2021-08-31T09:43:00Z"/>
          <w:lang w:val="en-US"/>
        </w:rPr>
      </w:pPr>
      <w:ins w:id="714" w:author="C4-214738" w:date="2021-08-31T09:43:00Z">
        <w:r>
          <w:rPr>
            <w:lang w:val="en-US"/>
          </w:rPr>
          <w:t xml:space="preserve">- </w:t>
        </w:r>
        <w:bookmarkStart w:id="715" w:name="_Hlk80688384"/>
        <w:r>
          <w:rPr>
            <w:lang w:val="en-US"/>
          </w:rPr>
          <w:t xml:space="preserve">serviceLevelId </w:t>
        </w:r>
        <w:bookmarkEnd w:id="715"/>
        <w:r>
          <w:rPr>
            <w:lang w:val="en-US"/>
          </w:rPr>
          <w:t>IE set to the Service Level Device Identity</w:t>
        </w:r>
        <w:r w:rsidRPr="00A3441F">
          <w:rPr>
            <w:lang w:val="en-US"/>
          </w:rPr>
          <w:t xml:space="preserve"> of the UAV</w:t>
        </w:r>
        <w:r>
          <w:rPr>
            <w:lang w:val="en-US"/>
          </w:rPr>
          <w:t>;</w:t>
        </w:r>
      </w:ins>
    </w:p>
    <w:p w14:paraId="359D7174" w14:textId="77777777" w:rsidR="00B95C06" w:rsidRDefault="00B95C06" w:rsidP="00B95C06">
      <w:pPr>
        <w:pStyle w:val="B1"/>
        <w:ind w:firstLine="0"/>
        <w:rPr>
          <w:ins w:id="716" w:author="C4-214738" w:date="2021-08-31T09:43:00Z"/>
          <w:lang w:val="en-US"/>
        </w:rPr>
      </w:pPr>
      <w:bookmarkStart w:id="717" w:name="_Hlk79407374"/>
      <w:ins w:id="718" w:author="C4-214738" w:date="2021-08-31T09:43:00Z">
        <w:r>
          <w:rPr>
            <w:lang w:val="en-US"/>
          </w:rPr>
          <w:lastRenderedPageBreak/>
          <w:t xml:space="preserve">- </w:t>
        </w:r>
        <w:r w:rsidRPr="00DB0458">
          <w:rPr>
            <w:lang w:val="en-US"/>
          </w:rPr>
          <w:t>authMsg</w:t>
        </w:r>
        <w:r>
          <w:rPr>
            <w:lang w:val="en-US"/>
          </w:rPr>
          <w:t xml:space="preserve"> IE c</w:t>
        </w:r>
        <w:r w:rsidRPr="00242428">
          <w:rPr>
            <w:lang w:val="en-US"/>
          </w:rPr>
          <w:t>ontains the authentication message based in the authentication method used</w:t>
        </w:r>
        <w:r>
          <w:rPr>
            <w:lang w:val="en-US"/>
          </w:rPr>
          <w:t xml:space="preserve">; </w:t>
        </w:r>
        <w:bookmarkEnd w:id="717"/>
        <w:r>
          <w:rPr>
            <w:lang w:val="en-US"/>
          </w:rPr>
          <w:t>and</w:t>
        </w:r>
      </w:ins>
    </w:p>
    <w:p w14:paraId="74163259" w14:textId="77777777" w:rsidR="00B95C06" w:rsidRPr="00FD3F7C" w:rsidRDefault="00B95C06" w:rsidP="00B95C06">
      <w:pPr>
        <w:pStyle w:val="EditorsNote"/>
        <w:rPr>
          <w:ins w:id="719" w:author="C4-214738" w:date="2021-08-31T09:43:00Z"/>
          <w:rFonts w:eastAsia="SimSun"/>
        </w:rPr>
      </w:pPr>
      <w:ins w:id="720" w:author="C4-214738" w:date="2021-08-31T09:43:00Z">
        <w:r w:rsidRPr="00FD3F7C">
          <w:rPr>
            <w:rFonts w:eastAsia="SimSun"/>
          </w:rPr>
          <w:t>Editor's note: How NEF can identify if request has come from AMF or SMF so as to decide whether or not to send ipAddr IE is FFS.</w:t>
        </w:r>
      </w:ins>
    </w:p>
    <w:p w14:paraId="12967DEA" w14:textId="77777777" w:rsidR="00B95C06" w:rsidRDefault="00B95C06" w:rsidP="00B95C06">
      <w:pPr>
        <w:pStyle w:val="B1"/>
        <w:rPr>
          <w:ins w:id="721" w:author="C4-214738" w:date="2021-08-31T09:43:00Z"/>
        </w:rPr>
      </w:pPr>
      <w:ins w:id="722" w:author="C4-214738" w:date="2021-08-31T09:43:00Z">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p>
    <w:p w14:paraId="32693DF8" w14:textId="77777777" w:rsidR="00B95C06" w:rsidRDefault="00B95C06" w:rsidP="00B95C06">
      <w:pPr>
        <w:pStyle w:val="B1"/>
        <w:rPr>
          <w:ins w:id="723" w:author="C4-214738" w:date="2021-08-31T09:43:00Z"/>
        </w:rPr>
      </w:pPr>
      <w:ins w:id="724" w:author="C4-214738" w:date="2021-08-31T09:43:00Z">
        <w:r>
          <w:t>2b.</w:t>
        </w:r>
        <w:r>
          <w:tab/>
          <w:t xml:space="preserve">On failure or redirection, one of the HTTP status code listed in </w:t>
        </w:r>
        <w:r w:rsidRPr="00A718D7">
          <w:t xml:space="preserve">Table </w:t>
        </w:r>
        <w:r w:rsidRPr="004A7CB5">
          <w:t>6.1.5.2.3.1-</w:t>
        </w:r>
        <w:r>
          <w:t>3</w:t>
        </w:r>
        <w:r w:rsidRPr="00A718D7">
          <w:t xml:space="preserve"> shall be returned</w:t>
        </w:r>
        <w:r>
          <w:t>, the response body should contain a "ProblemDetails" object.</w:t>
        </w:r>
      </w:ins>
    </w:p>
    <w:p w14:paraId="6273DDFC" w14:textId="77777777" w:rsidR="00B95C06" w:rsidRPr="00D93024" w:rsidRDefault="00B95C06" w:rsidP="00904370">
      <w:pPr>
        <w:rPr>
          <w:ins w:id="725" w:author="C4-214738" w:date="2021-08-31T09:42:00Z"/>
        </w:rPr>
      </w:pPr>
    </w:p>
    <w:p w14:paraId="6E702B7C" w14:textId="77777777" w:rsidR="00904370" w:rsidRDefault="00904370" w:rsidP="00904370">
      <w:pPr>
        <w:pStyle w:val="Heading2"/>
      </w:pPr>
      <w:bookmarkStart w:id="726" w:name="_Toc510696596"/>
      <w:bookmarkStart w:id="727" w:name="_Toc35971388"/>
      <w:bookmarkStart w:id="728" w:name="_Toc63347615"/>
      <w:bookmarkStart w:id="729" w:name="_Toc70168778"/>
      <w:bookmarkStart w:id="730" w:name="_Toc81381639"/>
      <w:r>
        <w:t>5.3</w:t>
      </w:r>
      <w:r>
        <w:tab/>
        <w:t>&lt;Service 2 &gt;</w:t>
      </w:r>
      <w:r w:rsidRPr="00AF47A0">
        <w:t xml:space="preserve"> </w:t>
      </w:r>
      <w:r>
        <w:t>Service</w:t>
      </w:r>
      <w:bookmarkEnd w:id="726"/>
      <w:bookmarkEnd w:id="727"/>
      <w:bookmarkEnd w:id="728"/>
      <w:bookmarkEnd w:id="729"/>
      <w:bookmarkEnd w:id="730"/>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731" w:name="_Toc510696597"/>
      <w:bookmarkStart w:id="732" w:name="_Toc35971389"/>
      <w:bookmarkStart w:id="733" w:name="_Toc63347616"/>
      <w:bookmarkStart w:id="734" w:name="_Toc70168779"/>
      <w:bookmarkStart w:id="735" w:name="_Toc81381640"/>
      <w:r>
        <w:t>6</w:t>
      </w:r>
      <w:r>
        <w:tab/>
        <w:t>API Definitions</w:t>
      </w:r>
      <w:bookmarkEnd w:id="731"/>
      <w:bookmarkEnd w:id="732"/>
      <w:bookmarkEnd w:id="733"/>
      <w:bookmarkEnd w:id="734"/>
      <w:bookmarkEnd w:id="735"/>
    </w:p>
    <w:p w14:paraId="347CEB8E" w14:textId="7FA57944" w:rsidR="00904370" w:rsidRDefault="00904370" w:rsidP="00904370">
      <w:pPr>
        <w:pStyle w:val="Heading2"/>
      </w:pPr>
      <w:bookmarkStart w:id="736" w:name="_Toc510696598"/>
      <w:bookmarkStart w:id="737" w:name="_Toc35971390"/>
      <w:bookmarkStart w:id="738" w:name="_Toc63347617"/>
      <w:bookmarkStart w:id="739" w:name="_Toc70168780"/>
      <w:bookmarkStart w:id="740" w:name="_Toc81381641"/>
      <w:r>
        <w:t>6.1</w:t>
      </w:r>
      <w:r>
        <w:tab/>
      </w:r>
      <w:ins w:id="741" w:author="C4-214738" w:date="2021-08-31T09:48:00Z">
        <w:r w:rsidR="00971D89" w:rsidRPr="00971D89">
          <w:t>Nnef_Auth</w:t>
        </w:r>
      </w:ins>
      <w:del w:id="742" w:author="C4-214738" w:date="2021-08-31T09:48:00Z">
        <w:r w:rsidDel="00971D89">
          <w:delText>&lt;</w:delText>
        </w:r>
        <w:r w:rsidRPr="00532024" w:rsidDel="00971D89">
          <w:delText xml:space="preserve"> </w:delText>
        </w:r>
        <w:r w:rsidDel="00971D89">
          <w:delText>Service 1&gt;</w:delText>
        </w:r>
      </w:del>
      <w:r>
        <w:t xml:space="preserve"> Service API</w:t>
      </w:r>
      <w:bookmarkEnd w:id="736"/>
      <w:bookmarkEnd w:id="737"/>
      <w:bookmarkEnd w:id="738"/>
      <w:bookmarkEnd w:id="739"/>
      <w:bookmarkEnd w:id="740"/>
    </w:p>
    <w:p w14:paraId="376564A1" w14:textId="24E29C0D" w:rsidR="00904370" w:rsidDel="00971D89" w:rsidRDefault="00904370" w:rsidP="00904370">
      <w:pPr>
        <w:pStyle w:val="Guidance"/>
        <w:rPr>
          <w:del w:id="743" w:author="C4-214738" w:date="2021-08-31T09:48:00Z"/>
        </w:rPr>
      </w:pPr>
      <w:del w:id="744" w:author="C4-214738" w:date="2021-08-31T09:48:00Z">
        <w:r w:rsidDel="00971D89">
          <w:delText>One clause per service, where &lt;service 1&gt; is to be replaced by the service name (e.g. Nsmf_PDUSession).</w:delText>
        </w:r>
      </w:del>
    </w:p>
    <w:p w14:paraId="47D242C0" w14:textId="77777777" w:rsidR="00904370" w:rsidRDefault="00904370" w:rsidP="00904370">
      <w:pPr>
        <w:pStyle w:val="Heading3"/>
      </w:pPr>
      <w:bookmarkStart w:id="745" w:name="_Toc510696599"/>
      <w:bookmarkStart w:id="746" w:name="_Toc35971391"/>
      <w:bookmarkStart w:id="747" w:name="_Toc63347618"/>
      <w:bookmarkStart w:id="748" w:name="_Toc70168781"/>
      <w:bookmarkStart w:id="749" w:name="_Toc81381642"/>
      <w:r>
        <w:t>6.1.1</w:t>
      </w:r>
      <w:r>
        <w:tab/>
        <w:t>Introduction</w:t>
      </w:r>
      <w:bookmarkEnd w:id="745"/>
      <w:bookmarkEnd w:id="746"/>
      <w:bookmarkEnd w:id="747"/>
      <w:bookmarkEnd w:id="748"/>
      <w:bookmarkEnd w:id="749"/>
    </w:p>
    <w:p w14:paraId="6857A234" w14:textId="7F663807" w:rsidR="00904370" w:rsidDel="00971D89" w:rsidRDefault="00904370" w:rsidP="00904370">
      <w:pPr>
        <w:pStyle w:val="Guidance"/>
        <w:rPr>
          <w:del w:id="750" w:author="C4-214738" w:date="2021-08-31T09:48:00Z"/>
        </w:rPr>
      </w:pPr>
      <w:del w:id="751" w:author="C4-214738" w:date="2021-08-31T09:48:00Z">
        <w:r w:rsidDel="00971D89">
          <w:delText>This clause specifies the API Name and Version.</w:delText>
        </w:r>
      </w:del>
    </w:p>
    <w:p w14:paraId="04F698A9" w14:textId="4F7B2B26" w:rsidR="00904370" w:rsidRDefault="00904370" w:rsidP="00904370">
      <w:pPr>
        <w:rPr>
          <w:noProof/>
          <w:lang w:eastAsia="zh-CN"/>
        </w:rPr>
      </w:pPr>
      <w:bookmarkStart w:id="752" w:name="_Toc510696600"/>
      <w:r w:rsidRPr="00E23840">
        <w:rPr>
          <w:noProof/>
        </w:rPr>
        <w:t>The</w:t>
      </w:r>
      <w:r>
        <w:rPr>
          <w:noProof/>
        </w:rPr>
        <w:t xml:space="preserve"> </w:t>
      </w:r>
      <w:ins w:id="753" w:author="C4-214738" w:date="2021-08-31T09:49:00Z">
        <w:r w:rsidR="00971D89" w:rsidRPr="00971D89">
          <w:rPr>
            <w:noProof/>
          </w:rPr>
          <w:t>Nnef_Auth</w:t>
        </w:r>
      </w:ins>
      <w:del w:id="754" w:author="C4-214738" w:date="2021-08-31T09:49:00Z">
        <w:r w:rsidDel="00971D89">
          <w:rPr>
            <w:noProof/>
          </w:rPr>
          <w:delText>&lt;</w:delText>
        </w:r>
        <w:r w:rsidRPr="00E23840" w:rsidDel="00971D89">
          <w:rPr>
            <w:noProof/>
          </w:rPr>
          <w:delText>Service</w:delText>
        </w:r>
        <w:r w:rsidDel="00971D89">
          <w:rPr>
            <w:noProof/>
          </w:rPr>
          <w:delText xml:space="preserve"> 1&gt;</w:delText>
        </w:r>
      </w:del>
      <w:r w:rsidRPr="00E23840">
        <w:rPr>
          <w:noProof/>
        </w:rPr>
        <w:t xml:space="preserve"> shall use the </w:t>
      </w:r>
      <w:ins w:id="755" w:author="C4-214738" w:date="2021-08-31T09:49:00Z">
        <w:r w:rsidR="00971D89" w:rsidRPr="00971D89">
          <w:rPr>
            <w:noProof/>
          </w:rPr>
          <w:t>Nnef_Auth</w:t>
        </w:r>
      </w:ins>
      <w:del w:id="756" w:author="C4-214738" w:date="2021-08-31T09:49:00Z">
        <w:r w:rsidDel="00971D89">
          <w:rPr>
            <w:noProof/>
          </w:rPr>
          <w:delText>&lt;Service 1&gt;</w:delText>
        </w:r>
      </w:del>
      <w:r w:rsidRPr="00E23840">
        <w:rPr>
          <w:noProof/>
        </w:rPr>
        <w:t xml:space="preserve"> </w:t>
      </w:r>
      <w:r w:rsidRPr="00E23840">
        <w:rPr>
          <w:noProof/>
          <w:lang w:eastAsia="zh-CN"/>
        </w:rPr>
        <w:t>API.</w:t>
      </w:r>
    </w:p>
    <w:p w14:paraId="034B30DD" w14:textId="4EEF61B2" w:rsidR="00904370" w:rsidRDefault="00904370" w:rsidP="00904370">
      <w:pPr>
        <w:rPr>
          <w:noProof/>
          <w:lang w:eastAsia="zh-CN"/>
        </w:rPr>
      </w:pPr>
      <w:r>
        <w:rPr>
          <w:rFonts w:hint="eastAsia"/>
          <w:noProof/>
          <w:lang w:eastAsia="zh-CN"/>
        </w:rPr>
        <w:t xml:space="preserve">The API URI of the </w:t>
      </w:r>
      <w:ins w:id="757" w:author="C4-214738" w:date="2021-08-31T09:49:00Z">
        <w:r w:rsidR="00971D89" w:rsidRPr="00971D89">
          <w:rPr>
            <w:noProof/>
          </w:rPr>
          <w:t>Nnef_Auth</w:t>
        </w:r>
      </w:ins>
      <w:del w:id="758" w:author="C4-214738" w:date="2021-08-31T09:49:00Z">
        <w:r w:rsidDel="00971D89">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59F19B4D"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759" w:author="C4-214738" w:date="2021-08-31T09:57:00Z">
        <w:r w:rsidR="00AA67F0">
          <w:rPr>
            <w:noProof/>
          </w:rPr>
          <w:t>n</w:t>
        </w:r>
        <w:r w:rsidR="00AA67F0" w:rsidRPr="00A6548A">
          <w:rPr>
            <w:noProof/>
          </w:rPr>
          <w:t>nef</w:t>
        </w:r>
        <w:r w:rsidR="00AA67F0">
          <w:rPr>
            <w:noProof/>
          </w:rPr>
          <w:t>-a</w:t>
        </w:r>
        <w:r w:rsidR="00AA67F0" w:rsidRPr="00A6548A">
          <w:rPr>
            <w:noProof/>
          </w:rPr>
          <w:t>uthentication</w:t>
        </w:r>
      </w:ins>
      <w:del w:id="760" w:author="C4-214738" w:date="2021-08-31T09:57:00Z">
        <w:r w:rsidDel="00AA67F0">
          <w:rPr>
            <w:noProof/>
          </w:rPr>
          <w:delText>&lt;service 1 API name&gt;</w:delText>
        </w:r>
      </w:del>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153AF7A"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761" w:author="C4-214738" w:date="2021-08-31T09:57:00Z">
        <w:r w:rsidR="00AA67F0">
          <w:rPr>
            <w:noProof/>
          </w:rPr>
          <w:t>6.1</w:t>
        </w:r>
      </w:ins>
      <w:del w:id="762" w:author="C4-214738" w:date="2021-08-31T09:57:00Z">
        <w:r w:rsidRPr="00E23840" w:rsidDel="00AA67F0">
          <w:rPr>
            <w:noProof/>
          </w:rPr>
          <w:delText>5</w:delText>
        </w:r>
      </w:del>
      <w:r w:rsidRPr="00E23840">
        <w:rPr>
          <w:noProof/>
        </w:rPr>
        <w:t>.3.</w:t>
      </w:r>
    </w:p>
    <w:p w14:paraId="5FBA926F" w14:textId="77777777" w:rsidR="00904370" w:rsidRDefault="00904370" w:rsidP="00904370">
      <w:pPr>
        <w:pStyle w:val="Heading3"/>
      </w:pPr>
      <w:bookmarkStart w:id="763" w:name="_Toc35971392"/>
      <w:bookmarkStart w:id="764" w:name="_Toc63347619"/>
      <w:bookmarkStart w:id="765" w:name="_Toc70168782"/>
      <w:bookmarkStart w:id="766" w:name="_Toc81381643"/>
      <w:r>
        <w:t>6.1.2</w:t>
      </w:r>
      <w:r>
        <w:tab/>
        <w:t>Usage of HTTP</w:t>
      </w:r>
      <w:bookmarkEnd w:id="752"/>
      <w:bookmarkEnd w:id="763"/>
      <w:bookmarkEnd w:id="764"/>
      <w:bookmarkEnd w:id="765"/>
      <w:bookmarkEnd w:id="766"/>
    </w:p>
    <w:p w14:paraId="1390A0D7" w14:textId="77777777" w:rsidR="00904370" w:rsidRPr="000C5200" w:rsidRDefault="00904370" w:rsidP="00904370">
      <w:pPr>
        <w:pStyle w:val="Heading4"/>
      </w:pPr>
      <w:bookmarkStart w:id="767" w:name="_Toc510696601"/>
      <w:bookmarkStart w:id="768" w:name="_Toc35971393"/>
      <w:bookmarkStart w:id="769" w:name="_Toc63347620"/>
      <w:bookmarkStart w:id="770" w:name="_Toc70168783"/>
      <w:bookmarkStart w:id="771" w:name="_Toc81381644"/>
      <w:r>
        <w:t>6.1.2.1</w:t>
      </w:r>
      <w:r>
        <w:tab/>
        <w:t>General</w:t>
      </w:r>
      <w:bookmarkEnd w:id="767"/>
      <w:bookmarkEnd w:id="768"/>
      <w:bookmarkEnd w:id="769"/>
      <w:bookmarkEnd w:id="770"/>
      <w:bookmarkEnd w:id="771"/>
    </w:p>
    <w:p w14:paraId="2E771CE4" w14:textId="1DD3C25C" w:rsidR="00904370" w:rsidDel="00AA67F0" w:rsidRDefault="00904370" w:rsidP="00904370">
      <w:pPr>
        <w:pStyle w:val="Guidance"/>
        <w:rPr>
          <w:del w:id="772" w:author="C4-214738" w:date="2021-08-31T09:58:00Z"/>
        </w:rPr>
      </w:pPr>
      <w:del w:id="773" w:author="C4-214738" w:date="2021-08-31T09:58:00Z">
        <w:r w:rsidDel="00AA67F0">
          <w:delText>This clause will include a reference to TS 29.500 for the description of the Transport and HTTP/2.0 protocol requirements and for the security requirements.</w:delText>
        </w:r>
      </w:del>
    </w:p>
    <w:p w14:paraId="2A9C26EE" w14:textId="3205C5B8" w:rsidR="00904370" w:rsidRPr="00986E88" w:rsidRDefault="00904370" w:rsidP="00904370">
      <w:pPr>
        <w:rPr>
          <w:noProof/>
        </w:rPr>
      </w:pPr>
      <w:bookmarkStart w:id="774"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3D9A01C8" w:rsidR="00904370" w:rsidRPr="00986E88" w:rsidRDefault="00904370" w:rsidP="00904370">
      <w:pPr>
        <w:rPr>
          <w:noProof/>
        </w:rPr>
      </w:pPr>
      <w:r w:rsidRPr="00986E88">
        <w:rPr>
          <w:noProof/>
        </w:rPr>
        <w:lastRenderedPageBreak/>
        <w:t>The OpenAPI [</w:t>
      </w:r>
      <w:r w:rsidR="000D7462">
        <w:rPr>
          <w:noProof/>
        </w:rPr>
        <w:t>9</w:t>
      </w:r>
      <w:r w:rsidRPr="00986E88">
        <w:rPr>
          <w:noProof/>
        </w:rPr>
        <w:t xml:space="preserve">] specification of HTTP messages and content bodies for the </w:t>
      </w:r>
      <w:ins w:id="775" w:author="C4-214738" w:date="2021-08-31T09:58:00Z">
        <w:r w:rsidR="00AA67F0">
          <w:rPr>
            <w:noProof/>
          </w:rPr>
          <w:t>Nnef_Auth</w:t>
        </w:r>
      </w:ins>
      <w:del w:id="776" w:author="C4-214738" w:date="2021-08-31T09:58:00Z">
        <w:r w:rsidDel="00AA67F0">
          <w:rPr>
            <w:noProof/>
          </w:rPr>
          <w:delText>&lt;API Name&gt;</w:delText>
        </w:r>
      </w:del>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777" w:name="_Toc35971394"/>
      <w:bookmarkStart w:id="778" w:name="_Toc63347621"/>
      <w:bookmarkStart w:id="779" w:name="_Toc70168784"/>
      <w:bookmarkStart w:id="780" w:name="_Toc81381645"/>
      <w:r>
        <w:t>6.1.2.2</w:t>
      </w:r>
      <w:r>
        <w:tab/>
        <w:t>HTTP standard headers</w:t>
      </w:r>
      <w:bookmarkEnd w:id="774"/>
      <w:bookmarkEnd w:id="777"/>
      <w:bookmarkEnd w:id="778"/>
      <w:bookmarkEnd w:id="779"/>
      <w:bookmarkEnd w:id="780"/>
    </w:p>
    <w:p w14:paraId="569F7955" w14:textId="77777777" w:rsidR="00904370" w:rsidRDefault="00904370" w:rsidP="00904370">
      <w:pPr>
        <w:pStyle w:val="Heading5"/>
        <w:rPr>
          <w:lang w:eastAsia="zh-CN"/>
        </w:rPr>
      </w:pPr>
      <w:bookmarkStart w:id="781" w:name="_Toc510696603"/>
      <w:bookmarkStart w:id="782" w:name="_Toc35971395"/>
      <w:bookmarkStart w:id="783" w:name="_Toc63347622"/>
      <w:bookmarkStart w:id="784" w:name="_Toc70168785"/>
      <w:bookmarkStart w:id="785" w:name="_Toc81381646"/>
      <w:r>
        <w:t>6.1.2.2.1</w:t>
      </w:r>
      <w:r>
        <w:rPr>
          <w:rFonts w:hint="eastAsia"/>
          <w:lang w:eastAsia="zh-CN"/>
        </w:rPr>
        <w:tab/>
      </w:r>
      <w:r>
        <w:rPr>
          <w:lang w:eastAsia="zh-CN"/>
        </w:rPr>
        <w:t>General</w:t>
      </w:r>
      <w:bookmarkEnd w:id="781"/>
      <w:bookmarkEnd w:id="782"/>
      <w:bookmarkEnd w:id="783"/>
      <w:bookmarkEnd w:id="784"/>
      <w:bookmarkEnd w:id="785"/>
    </w:p>
    <w:p w14:paraId="3EFE9D7A" w14:textId="77777777" w:rsidR="00904370" w:rsidRPr="00986E88" w:rsidRDefault="00904370" w:rsidP="00904370">
      <w:pPr>
        <w:rPr>
          <w:noProof/>
        </w:rPr>
      </w:pPr>
      <w:bookmarkStart w:id="786" w:name="_Toc510696604"/>
      <w:r w:rsidRPr="00986E88">
        <w:rPr>
          <w:noProof/>
        </w:rPr>
        <w:t xml:space="preserve">See </w:t>
      </w:r>
      <w:r>
        <w:rPr>
          <w:noProof/>
        </w:rPr>
        <w:t>clause</w:t>
      </w:r>
      <w:r w:rsidRPr="00986E88">
        <w:rPr>
          <w:noProof/>
        </w:rPr>
        <w:t> 5.2.2 of 3GPP TS 29.500 [4] for the usage of HTTP standard headers.</w:t>
      </w:r>
    </w:p>
    <w:p w14:paraId="48EC24DD" w14:textId="73CEBE69" w:rsidR="00904370" w:rsidDel="00AA67F0" w:rsidRDefault="00904370" w:rsidP="00904370">
      <w:pPr>
        <w:pStyle w:val="Guidance"/>
        <w:rPr>
          <w:del w:id="787" w:author="C4-214738" w:date="2021-08-31T09:58:00Z"/>
        </w:rPr>
      </w:pPr>
      <w:del w:id="788" w:author="C4-214738" w:date="2021-08-31T09:58:00Z">
        <w:r w:rsidDel="00AA67F0">
          <w:delText>Add specific information for the API if applicable.</w:delText>
        </w:r>
      </w:del>
    </w:p>
    <w:p w14:paraId="264F206E" w14:textId="77777777" w:rsidR="00904370" w:rsidRDefault="00904370" w:rsidP="00904370">
      <w:pPr>
        <w:pStyle w:val="Heading5"/>
      </w:pPr>
      <w:bookmarkStart w:id="789" w:name="_Toc35971396"/>
      <w:bookmarkStart w:id="790" w:name="_Toc63347623"/>
      <w:bookmarkStart w:id="791" w:name="_Toc70168786"/>
      <w:bookmarkStart w:id="792" w:name="_Toc81381647"/>
      <w:r>
        <w:t>6.1.2.2.2</w:t>
      </w:r>
      <w:r>
        <w:tab/>
        <w:t>Content type</w:t>
      </w:r>
      <w:bookmarkEnd w:id="786"/>
      <w:bookmarkEnd w:id="789"/>
      <w:bookmarkEnd w:id="790"/>
      <w:bookmarkEnd w:id="791"/>
      <w:bookmarkEnd w:id="792"/>
    </w:p>
    <w:p w14:paraId="449BF640" w14:textId="7B88730A" w:rsidR="00904370" w:rsidDel="00AA67F0" w:rsidRDefault="00904370" w:rsidP="00904370">
      <w:pPr>
        <w:pStyle w:val="Guidance"/>
        <w:rPr>
          <w:del w:id="793" w:author="C4-214738" w:date="2021-08-31T09:58:00Z"/>
        </w:rPr>
      </w:pPr>
      <w:del w:id="794" w:author="C4-214738" w:date="2021-08-31T09:58:00Z">
        <w:r w:rsidDel="00AA67F0">
          <w:delText>This clause will indicate the encoding of HTTP requests/responses and the applicable MIME media type for the related Content-Type header. Adjust the text below if additional payload types are used e.g. for HATEOS.</w:delText>
        </w:r>
      </w:del>
    </w:p>
    <w:p w14:paraId="2E42CA5F" w14:textId="352E6513" w:rsidR="00904370" w:rsidRDefault="00904370" w:rsidP="00904370">
      <w:bookmarkStart w:id="795"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796" w:name="_Hlk525213471"/>
      <w:bookmarkStart w:id="797" w:name="_Hlk525213025"/>
      <w:r>
        <w:t xml:space="preserve">"Problem Details" JSON object shall be used to indicate </w:t>
      </w:r>
      <w:r>
        <w:rPr>
          <w:lang w:eastAsia="fr-FR"/>
        </w:rPr>
        <w:t xml:space="preserve">additional details of the error </w:t>
      </w:r>
      <w:r>
        <w:t xml:space="preserve">in a HTTP response body and </w:t>
      </w:r>
      <w:bookmarkEnd w:id="796"/>
      <w:r>
        <w:t>shall be signalled by the content type "application/problem+json", as defined in IETF RFC 7807 [1</w:t>
      </w:r>
      <w:r w:rsidR="000D7462">
        <w:t>1</w:t>
      </w:r>
      <w:r>
        <w:t>].</w:t>
      </w:r>
      <w:bookmarkEnd w:id="797"/>
    </w:p>
    <w:p w14:paraId="4D0211D2" w14:textId="77777777" w:rsidR="00904370" w:rsidRPr="000C5200" w:rsidRDefault="00904370" w:rsidP="00904370">
      <w:pPr>
        <w:pStyle w:val="Heading4"/>
      </w:pPr>
      <w:bookmarkStart w:id="798" w:name="_Toc35971397"/>
      <w:bookmarkStart w:id="799" w:name="_Toc63347624"/>
      <w:bookmarkStart w:id="800" w:name="_Toc70168787"/>
      <w:bookmarkStart w:id="801" w:name="_Toc81381648"/>
      <w:r>
        <w:t>6.1.2.3</w:t>
      </w:r>
      <w:r>
        <w:tab/>
        <w:t>HTTP custom headers</w:t>
      </w:r>
      <w:bookmarkEnd w:id="795"/>
      <w:bookmarkEnd w:id="798"/>
      <w:bookmarkEnd w:id="799"/>
      <w:bookmarkEnd w:id="800"/>
      <w:bookmarkEnd w:id="801"/>
    </w:p>
    <w:p w14:paraId="63728246" w14:textId="77777777" w:rsidR="00904370" w:rsidRDefault="00904370" w:rsidP="00904370">
      <w:pPr>
        <w:rPr>
          <w:noProof/>
        </w:rPr>
      </w:pPr>
      <w:bookmarkStart w:id="802" w:name="_Toc489605322"/>
      <w:bookmarkStart w:id="803" w:name="_Toc492899753"/>
      <w:bookmarkStart w:id="804" w:name="_Toc492900032"/>
      <w:bookmarkStart w:id="805" w:name="_Toc492967834"/>
      <w:bookmarkStart w:id="806" w:name="_Toc492972922"/>
      <w:bookmarkStart w:id="807" w:name="_Toc492973142"/>
      <w:bookmarkStart w:id="808" w:name="_Toc492974840"/>
      <w:bookmarkStart w:id="8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3AFCA13B" w14:textId="1D432493" w:rsidR="00904370" w:rsidDel="00AA67F0" w:rsidRDefault="00904370" w:rsidP="00904370">
      <w:pPr>
        <w:pStyle w:val="Guidance"/>
        <w:rPr>
          <w:del w:id="810" w:author="C4-214738" w:date="2021-08-31T10:00:00Z"/>
        </w:rPr>
      </w:pPr>
      <w:del w:id="811" w:author="C4-214738" w:date="2021-08-31T10:00:00Z">
        <w:r w:rsidDel="00AA67F0">
          <w:delText>Add specific information for the API if applicable.</w:delText>
        </w:r>
      </w:del>
    </w:p>
    <w:p w14:paraId="08C21A32" w14:textId="77777777" w:rsidR="00904370" w:rsidRDefault="00904370" w:rsidP="00904370">
      <w:pPr>
        <w:pStyle w:val="Heading3"/>
      </w:pPr>
      <w:bookmarkStart w:id="812" w:name="_Toc510696607"/>
      <w:bookmarkStart w:id="813" w:name="_Toc35971398"/>
      <w:bookmarkStart w:id="814" w:name="_Toc63347625"/>
      <w:bookmarkStart w:id="815" w:name="_Toc70168788"/>
      <w:bookmarkStart w:id="816" w:name="_Toc81381649"/>
      <w:bookmarkEnd w:id="802"/>
      <w:bookmarkEnd w:id="803"/>
      <w:bookmarkEnd w:id="804"/>
      <w:bookmarkEnd w:id="805"/>
      <w:bookmarkEnd w:id="806"/>
      <w:bookmarkEnd w:id="807"/>
      <w:bookmarkEnd w:id="808"/>
      <w:bookmarkEnd w:id="809"/>
      <w:r>
        <w:t>6.1.3</w:t>
      </w:r>
      <w:r>
        <w:tab/>
        <w:t>Resources</w:t>
      </w:r>
      <w:bookmarkEnd w:id="812"/>
      <w:bookmarkEnd w:id="813"/>
      <w:bookmarkEnd w:id="814"/>
      <w:bookmarkEnd w:id="815"/>
      <w:bookmarkEnd w:id="816"/>
    </w:p>
    <w:p w14:paraId="1973A7C3" w14:textId="77777777" w:rsidR="00904370" w:rsidRPr="000A7435" w:rsidRDefault="00904370" w:rsidP="00904370">
      <w:pPr>
        <w:pStyle w:val="Heading4"/>
      </w:pPr>
      <w:bookmarkStart w:id="817" w:name="_Toc510696608"/>
      <w:bookmarkStart w:id="818" w:name="_Toc35971399"/>
      <w:bookmarkStart w:id="819" w:name="_Toc63347626"/>
      <w:bookmarkStart w:id="820" w:name="_Toc70168789"/>
      <w:bookmarkStart w:id="821" w:name="_Toc81381650"/>
      <w:r>
        <w:t>6.1.3.1</w:t>
      </w:r>
      <w:r>
        <w:tab/>
        <w:t>Overview</w:t>
      </w:r>
      <w:bookmarkEnd w:id="817"/>
      <w:bookmarkEnd w:id="818"/>
      <w:bookmarkEnd w:id="819"/>
      <w:bookmarkEnd w:id="820"/>
      <w:bookmarkEnd w:id="821"/>
    </w:p>
    <w:p w14:paraId="0A80E7C9" w14:textId="0BDF91E5" w:rsidR="00041F01" w:rsidRPr="009879C2" w:rsidRDefault="00041F01" w:rsidP="00041F01">
      <w:pPr>
        <w:rPr>
          <w:ins w:id="822" w:author="C4-214738" w:date="2021-08-31T14:53:00Z"/>
          <w:i/>
          <w:color w:val="0000FF"/>
        </w:rPr>
      </w:pPr>
      <w:ins w:id="823" w:author="C4-214738" w:date="2021-08-31T14:53:00Z">
        <w:r w:rsidRPr="00544965">
          <w:t xml:space="preserve">The structure of the Resource URIs of the </w:t>
        </w:r>
        <w:r>
          <w:rPr>
            <w:noProof/>
          </w:rPr>
          <w:t>Nnef_Auth</w:t>
        </w:r>
        <w:r w:rsidRPr="00544965">
          <w:t xml:space="preserve"> </w:t>
        </w:r>
        <w:r>
          <w:t>API</w:t>
        </w:r>
        <w:r w:rsidRPr="00544965">
          <w:t xml:space="preserve"> is shown in Figure 6.</w:t>
        </w:r>
        <w:r>
          <w:t>1</w:t>
        </w:r>
        <w:r w:rsidRPr="00544965">
          <w:t>.3.1-1</w:t>
        </w:r>
      </w:ins>
      <w:del w:id="824" w:author="C4-214738" w:date="2021-08-31T16:29:00Z">
        <w:r w:rsidRPr="009879C2" w:rsidDel="002D7C90">
          <w:rPr>
            <w:i/>
            <w:color w:val="0000FF"/>
          </w:rPr>
          <w:delText>This clause will describe the structure for the Resource URIs and the resources and methods used for the service.</w:delText>
        </w:r>
      </w:del>
    </w:p>
    <w:p w14:paraId="18CE14F9" w14:textId="28E47B02" w:rsidR="00041F01" w:rsidRPr="009879C2" w:rsidRDefault="00041F01">
      <w:pPr>
        <w:keepLines/>
        <w:ind w:left="1702" w:hanging="1418"/>
        <w:rPr>
          <w:ins w:id="825" w:author="C4-214738" w:date="2021-08-31T14:53:00Z"/>
          <w:rFonts w:ascii="Arial" w:hAnsi="Arial"/>
          <w:b/>
          <w:lang w:val="en-US"/>
        </w:rPr>
        <w:pPrChange w:id="826" w:author="C4-214738" w:date="2021-09-01T09:01:00Z">
          <w:pPr>
            <w:keepNext/>
            <w:keepLines/>
            <w:spacing w:before="60"/>
            <w:jc w:val="center"/>
          </w:pPr>
        </w:pPrChange>
      </w:pPr>
      <w:ins w:id="827" w:author="C4-214738" w:date="2021-08-31T14:53:00Z">
        <w:r w:rsidRPr="009879C2">
          <w:rPr>
            <w:rFonts w:ascii="Arial" w:hAnsi="Arial"/>
            <w:b/>
          </w:rPr>
          <w:object w:dxaOrig="6289" w:dyaOrig="2940" w14:anchorId="52B79EA9">
            <v:shape id="_x0000_i1031" type="#_x0000_t75" style="width:228.6pt;height:108pt" o:ole="">
              <v:imagedata r:id="rId23" o:title=""/>
            </v:shape>
            <o:OLEObject Type="Embed" ProgID="Visio.Drawing.11" ShapeID="_x0000_i1031" DrawAspect="Content" ObjectID="_1691995324" r:id="rId24"/>
          </w:object>
        </w:r>
      </w:ins>
      <w:del w:id="828" w:author="C4-214738" w:date="2021-08-31T16:28:00Z">
        <w:r w:rsidRPr="009879C2" w:rsidDel="002D7C90">
          <w:delText>Example:</w:delText>
        </w:r>
      </w:del>
      <w:ins w:id="829" w:author="C4-214738" w:date="2021-09-01T09:01:00Z">
        <w:r w:rsidR="00FD0BD1" w:rsidRPr="009879C2">
          <w:rPr>
            <w:rFonts w:ascii="Arial" w:hAnsi="Arial"/>
            <w:b/>
            <w:lang w:val="en-US"/>
          </w:rPr>
          <w:t xml:space="preserve"> </w:t>
        </w:r>
      </w:ins>
    </w:p>
    <w:p w14:paraId="35075AE4" w14:textId="0E64412C" w:rsidR="00041F01" w:rsidRPr="009879C2" w:rsidRDefault="00041F01" w:rsidP="00041F01">
      <w:pPr>
        <w:keepLines/>
        <w:spacing w:after="240"/>
        <w:jc w:val="center"/>
        <w:rPr>
          <w:ins w:id="830" w:author="C4-214738" w:date="2021-08-31T14:53:00Z"/>
          <w:rFonts w:ascii="Arial" w:hAnsi="Arial"/>
          <w:b/>
        </w:rPr>
      </w:pPr>
      <w:ins w:id="831" w:author="C4-214738" w:date="2021-08-31T14:53:00Z">
        <w:r w:rsidRPr="009879C2">
          <w:rPr>
            <w:rFonts w:ascii="Arial" w:hAnsi="Arial"/>
            <w:b/>
          </w:rPr>
          <w:t xml:space="preserve">Figure 6.1.3.1-1: Resource URI structure of the </w:t>
        </w:r>
        <w:r>
          <w:rPr>
            <w:rFonts w:ascii="Arial" w:hAnsi="Arial"/>
            <w:b/>
          </w:rPr>
          <w:t>Nnef_Auth</w:t>
        </w:r>
      </w:ins>
      <w:del w:id="832" w:author="C4-214738" w:date="2021-09-01T09:03:00Z">
        <w:r w:rsidRPr="009879C2" w:rsidDel="00FD0BD1">
          <w:rPr>
            <w:rFonts w:ascii="Arial" w:hAnsi="Arial"/>
            <w:b/>
          </w:rPr>
          <w:delText>&lt;xyz &gt;</w:delText>
        </w:r>
      </w:del>
      <w:r w:rsidRPr="009879C2">
        <w:rPr>
          <w:rFonts w:ascii="Arial" w:hAnsi="Arial"/>
          <w:b/>
        </w:rPr>
        <w:t xml:space="preserve"> </w:t>
      </w:r>
      <w:ins w:id="833" w:author="C4-214738" w:date="2021-08-31T14:53:00Z">
        <w:r w:rsidRPr="009879C2">
          <w:rPr>
            <w:rFonts w:ascii="Arial" w:hAnsi="Arial"/>
            <w:b/>
          </w:rPr>
          <w:t>API</w:t>
        </w:r>
      </w:ins>
    </w:p>
    <w:p w14:paraId="04F7B524" w14:textId="406C6F95" w:rsidR="00904370" w:rsidDel="00041F01" w:rsidRDefault="00904370" w:rsidP="00904370">
      <w:pPr>
        <w:rPr>
          <w:del w:id="834" w:author="C4-214738" w:date="2021-08-31T14:52:00Z"/>
        </w:rPr>
      </w:pPr>
      <w:del w:id="835" w:author="C4-214738" w:date="2021-08-31T14:52:00Z">
        <w:r w:rsidDel="00041F01">
          <w:delText>This clause will describe the structure for the Resource URIs and the resources and methods used for the service.</w:delText>
        </w:r>
      </w:del>
    </w:p>
    <w:p w14:paraId="2DECDCA1" w14:textId="719CA43C" w:rsidR="00904370" w:rsidDel="00041F01" w:rsidRDefault="00904370" w:rsidP="00904370">
      <w:pPr>
        <w:pStyle w:val="EX"/>
        <w:rPr>
          <w:del w:id="836" w:author="C4-214738" w:date="2021-08-31T14:52:00Z"/>
        </w:rPr>
      </w:pPr>
      <w:del w:id="837" w:author="C4-214738" w:date="2021-08-31T14:52:00Z">
        <w:r w:rsidDel="00041F01">
          <w:delText>Example:</w:delText>
        </w:r>
      </w:del>
    </w:p>
    <w:p w14:paraId="72D8C8F4" w14:textId="416E534B" w:rsidR="00904370" w:rsidRPr="00A258AF" w:rsidDel="00041F01" w:rsidRDefault="00F85948" w:rsidP="00904370">
      <w:pPr>
        <w:pStyle w:val="TH"/>
        <w:rPr>
          <w:del w:id="838" w:author="C4-214738" w:date="2021-08-31T14:52:00Z"/>
          <w:lang w:val="en-US"/>
        </w:rPr>
      </w:pPr>
      <w:del w:id="839" w:author="C4-214738" w:date="2021-08-31T14:52:00Z">
        <w:r w:rsidRPr="0069718D" w:rsidDel="00041F01">
          <w:object w:dxaOrig="11964" w:dyaOrig="9576" w14:anchorId="646ADAC7">
            <v:shape id="_x0000_i1032" type="#_x0000_t75" style="width:435pt;height:348.6pt" o:ole="">
              <v:imagedata r:id="rId25" o:title=""/>
            </v:shape>
            <o:OLEObject Type="Embed" ProgID="Visio.Drawing.11" ShapeID="_x0000_i1032" DrawAspect="Content" ObjectID="_1691995325" r:id="rId26"/>
          </w:object>
        </w:r>
      </w:del>
    </w:p>
    <w:p w14:paraId="01A228E3" w14:textId="26DA37E1" w:rsidR="00904370" w:rsidRPr="008C18E3" w:rsidDel="00041F01" w:rsidRDefault="00904370" w:rsidP="00904370">
      <w:pPr>
        <w:pStyle w:val="TF"/>
        <w:rPr>
          <w:del w:id="840" w:author="C4-214738" w:date="2021-08-31T14:52:00Z"/>
        </w:rPr>
      </w:pPr>
      <w:del w:id="841" w:author="C4-214738" w:date="2021-08-31T14:52:00Z">
        <w:r w:rsidRPr="008C18E3" w:rsidDel="00041F01">
          <w:delText>Figure 6.</w:delText>
        </w:r>
        <w:r w:rsidDel="00041F01">
          <w:delText>1.3.1</w:delText>
        </w:r>
        <w:r w:rsidRPr="008C18E3" w:rsidDel="00041F01">
          <w:delText xml:space="preserve">-1: </w:delText>
        </w:r>
        <w:r w:rsidDel="00041F01">
          <w:delText xml:space="preserve">Resource </w:delText>
        </w:r>
        <w:r w:rsidRPr="008C18E3" w:rsidDel="00041F01">
          <w:delText xml:space="preserve">URI structure of the </w:delText>
        </w:r>
        <w:r w:rsidDel="00041F01">
          <w:delText>&lt;xyz &gt;</w:delText>
        </w:r>
        <w:r w:rsidRPr="008C18E3" w:rsidDel="00041F01">
          <w:delText xml:space="preserve"> API</w:delText>
        </w:r>
      </w:del>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7"/>
        <w:gridCol w:w="2834"/>
        <w:gridCol w:w="997"/>
        <w:gridCol w:w="3129"/>
        <w:tblGridChange w:id="842">
          <w:tblGrid>
            <w:gridCol w:w="2527"/>
            <w:gridCol w:w="13"/>
            <w:gridCol w:w="2821"/>
            <w:gridCol w:w="27"/>
            <w:gridCol w:w="957"/>
            <w:gridCol w:w="13"/>
            <w:gridCol w:w="3129"/>
          </w:tblGrid>
        </w:tblGridChange>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B506E7">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43" w:author="C4-214738" w:date="2021-08-31T16:1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44" w:author="C4-214738" w:date="2021-08-31T16:11:00Z">
            <w:trPr>
              <w:jc w:val="center"/>
            </w:trPr>
          </w:trPrChange>
        </w:trPr>
        <w:tc>
          <w:tcPr>
            <w:tcW w:w="1339" w:type="pct"/>
            <w:tcBorders>
              <w:top w:val="single" w:sz="4" w:space="0" w:color="auto"/>
              <w:left w:val="single" w:sz="4" w:space="0" w:color="auto"/>
              <w:right w:val="single" w:sz="4" w:space="0" w:color="auto"/>
            </w:tcBorders>
            <w:tcPrChange w:id="845" w:author="C4-214738" w:date="2021-08-31T16:11:00Z">
              <w:tcPr>
                <w:tcW w:w="1339" w:type="pct"/>
                <w:gridSpan w:val="2"/>
                <w:tcBorders>
                  <w:top w:val="single" w:sz="4" w:space="0" w:color="auto"/>
                  <w:left w:val="single" w:sz="4" w:space="0" w:color="auto"/>
                  <w:right w:val="single" w:sz="4" w:space="0" w:color="auto"/>
                </w:tcBorders>
              </w:tcPr>
            </w:tcPrChange>
          </w:tcPr>
          <w:p w14:paraId="5610E803" w14:textId="5FA79F8F" w:rsidR="00904370" w:rsidRPr="0016361A" w:rsidRDefault="00B506E7" w:rsidP="00F85948">
            <w:pPr>
              <w:pStyle w:val="TAL"/>
            </w:pPr>
            <w:ins w:id="846" w:author="C4-214738" w:date="2021-08-31T16:12:00Z">
              <w:r>
                <w:t>uav-authentications</w:t>
              </w:r>
              <w:r w:rsidRPr="0016361A" w:rsidDel="00B506E7">
                <w:t xml:space="preserve"> </w:t>
              </w:r>
            </w:ins>
            <w:del w:id="847" w:author="C4-214738" w:date="2021-08-31T16:11:00Z">
              <w:r w:rsidR="00904370" w:rsidRPr="0016361A" w:rsidDel="00B506E7">
                <w:delText>&lt;Resource name&gt;</w:delText>
              </w:r>
            </w:del>
          </w:p>
        </w:tc>
        <w:tc>
          <w:tcPr>
            <w:tcW w:w="1501" w:type="pct"/>
            <w:tcBorders>
              <w:top w:val="single" w:sz="4" w:space="0" w:color="auto"/>
              <w:left w:val="single" w:sz="4" w:space="0" w:color="auto"/>
              <w:right w:val="single" w:sz="4" w:space="0" w:color="auto"/>
            </w:tcBorders>
            <w:tcPrChange w:id="848" w:author="C4-214738" w:date="2021-08-31T16:11:00Z">
              <w:tcPr>
                <w:tcW w:w="1501" w:type="pct"/>
                <w:gridSpan w:val="2"/>
                <w:tcBorders>
                  <w:top w:val="single" w:sz="4" w:space="0" w:color="auto"/>
                  <w:left w:val="single" w:sz="4" w:space="0" w:color="auto"/>
                  <w:right w:val="single" w:sz="4" w:space="0" w:color="auto"/>
                </w:tcBorders>
              </w:tcPr>
            </w:tcPrChange>
          </w:tcPr>
          <w:p w14:paraId="61A197D9" w14:textId="31545B4F" w:rsidR="00904370" w:rsidRPr="0016361A" w:rsidRDefault="00B506E7" w:rsidP="00F85948">
            <w:pPr>
              <w:pStyle w:val="TAL"/>
            </w:pPr>
            <w:ins w:id="849" w:author="C4-214738" w:date="2021-08-31T16:12:00Z">
              <w:r>
                <w:t>/uav-authentications</w:t>
              </w:r>
            </w:ins>
            <w:del w:id="850" w:author="C4-214738" w:date="2021-08-31T16:11:00Z">
              <w:r w:rsidR="00904370" w:rsidRPr="0016361A" w:rsidDel="00B506E7">
                <w:delText>&lt;relative URI below root&gt;</w:delText>
              </w:r>
            </w:del>
          </w:p>
        </w:tc>
        <w:tc>
          <w:tcPr>
            <w:tcW w:w="504" w:type="pct"/>
            <w:tcBorders>
              <w:top w:val="single" w:sz="4" w:space="0" w:color="auto"/>
              <w:left w:val="single" w:sz="4" w:space="0" w:color="auto"/>
              <w:bottom w:val="single" w:sz="4" w:space="0" w:color="auto"/>
              <w:right w:val="single" w:sz="4" w:space="0" w:color="auto"/>
            </w:tcBorders>
            <w:tcPrChange w:id="851" w:author="C4-214738" w:date="2021-08-31T16:11:00Z">
              <w:tcPr>
                <w:tcW w:w="504" w:type="pct"/>
                <w:tcBorders>
                  <w:top w:val="single" w:sz="4" w:space="0" w:color="auto"/>
                  <w:left w:val="single" w:sz="4" w:space="0" w:color="auto"/>
                  <w:bottom w:val="single" w:sz="4" w:space="0" w:color="auto"/>
                  <w:right w:val="single" w:sz="4" w:space="0" w:color="auto"/>
                </w:tcBorders>
              </w:tcPr>
            </w:tcPrChange>
          </w:tcPr>
          <w:p w14:paraId="0F4B5B18" w14:textId="2CE64FBD" w:rsidR="00904370" w:rsidRPr="0016361A" w:rsidRDefault="00B506E7" w:rsidP="00F85948">
            <w:pPr>
              <w:pStyle w:val="TAL"/>
            </w:pPr>
            <w:ins w:id="852" w:author="C4-214738" w:date="2021-08-31T16:12:00Z">
              <w:r w:rsidRPr="009879C2">
                <w:t>POST</w:t>
              </w:r>
            </w:ins>
            <w:del w:id="853" w:author="C4-214738" w:date="2021-08-31T16:11:00Z">
              <w:r w:rsidR="00904370" w:rsidRPr="0016361A" w:rsidDel="00B506E7">
                <w:delText>GET</w:delText>
              </w:r>
            </w:del>
          </w:p>
        </w:tc>
        <w:tc>
          <w:tcPr>
            <w:tcW w:w="1656" w:type="pct"/>
            <w:tcBorders>
              <w:top w:val="single" w:sz="4" w:space="0" w:color="auto"/>
              <w:left w:val="single" w:sz="4" w:space="0" w:color="auto"/>
              <w:bottom w:val="single" w:sz="4" w:space="0" w:color="auto"/>
              <w:right w:val="single" w:sz="4" w:space="0" w:color="auto"/>
            </w:tcBorders>
            <w:tcPrChange w:id="854" w:author="C4-214738" w:date="2021-08-31T16:11:00Z">
              <w:tcPr>
                <w:tcW w:w="1656" w:type="pct"/>
                <w:gridSpan w:val="2"/>
                <w:tcBorders>
                  <w:top w:val="single" w:sz="4" w:space="0" w:color="auto"/>
                  <w:left w:val="single" w:sz="4" w:space="0" w:color="auto"/>
                  <w:bottom w:val="single" w:sz="4" w:space="0" w:color="auto"/>
                  <w:right w:val="single" w:sz="4" w:space="0" w:color="auto"/>
                </w:tcBorders>
              </w:tcPr>
            </w:tcPrChange>
          </w:tcPr>
          <w:p w14:paraId="58F2537A" w14:textId="7C192C0A" w:rsidR="00904370" w:rsidRPr="0016361A" w:rsidRDefault="00B506E7" w:rsidP="00F85948">
            <w:pPr>
              <w:pStyle w:val="TAL"/>
            </w:pPr>
            <w:ins w:id="855" w:author="C4-214738" w:date="2021-08-31T16:13:00Z">
              <w:r>
                <w:t>A UAV authentication</w:t>
              </w:r>
            </w:ins>
            <w:del w:id="856" w:author="C4-214738" w:date="2021-08-31T16:11:00Z">
              <w:r w:rsidR="00904370" w:rsidRPr="0016361A" w:rsidDel="00B506E7">
                <w:delText>&lt;Operation executed by GET&gt;</w:delText>
              </w:r>
            </w:del>
          </w:p>
        </w:tc>
      </w:tr>
    </w:tbl>
    <w:p w14:paraId="34E93DE1" w14:textId="77777777" w:rsidR="00904370" w:rsidRPr="00384E92" w:rsidRDefault="00904370" w:rsidP="00904370">
      <w:pPr>
        <w:pStyle w:val="Guidance"/>
      </w:pPr>
    </w:p>
    <w:p w14:paraId="72F7B328" w14:textId="01654BE0" w:rsidR="00904370" w:rsidRDefault="00904370" w:rsidP="00904370">
      <w:pPr>
        <w:pStyle w:val="Heading4"/>
        <w:rPr>
          <w:ins w:id="857" w:author="C4-214738" w:date="2021-08-31T16:15:00Z"/>
        </w:rPr>
      </w:pPr>
      <w:bookmarkStart w:id="858" w:name="_Toc81381651"/>
      <w:bookmarkStart w:id="859" w:name="_Toc510696609"/>
      <w:bookmarkStart w:id="860" w:name="_Toc35971400"/>
      <w:bookmarkStart w:id="861" w:name="_Toc63347627"/>
      <w:bookmarkStart w:id="862" w:name="_Toc70168790"/>
      <w:r>
        <w:t>6.1.3.2</w:t>
      </w:r>
      <w:r>
        <w:tab/>
        <w:t xml:space="preserve">Resource: </w:t>
      </w:r>
      <w:ins w:id="863" w:author="C4-214738" w:date="2021-08-31T16:14:00Z">
        <w:r w:rsidR="006E4DFC" w:rsidRPr="009E00EB">
          <w:t>uav-authentications</w:t>
        </w:r>
      </w:ins>
      <w:bookmarkEnd w:id="858"/>
      <w:del w:id="864" w:author="C4-214738" w:date="2021-08-31T16:14:00Z">
        <w:r w:rsidDel="006E4DFC">
          <w:delText>&lt;resource 1&gt;</w:delText>
        </w:r>
      </w:del>
      <w:bookmarkEnd w:id="859"/>
      <w:bookmarkEnd w:id="860"/>
      <w:bookmarkEnd w:id="861"/>
      <w:bookmarkEnd w:id="862"/>
    </w:p>
    <w:p w14:paraId="261C7C36" w14:textId="7C15DDD7" w:rsidR="006E4DFC" w:rsidRPr="006E4DFC" w:rsidRDefault="006E4DFC">
      <w:pPr>
        <w:pPrChange w:id="865" w:author="C4-214738" w:date="2021-08-31T16:15:00Z">
          <w:pPr>
            <w:pStyle w:val="Heading4"/>
          </w:pPr>
        </w:pPrChange>
      </w:pPr>
      <w:ins w:id="866" w:author="C4-214738" w:date="2021-08-31T16:15:00Z">
        <w:r w:rsidRPr="006E4DFC">
          <w:t>The resource represents UAV Authentications to be done with the serving USS.</w:t>
        </w:r>
      </w:ins>
    </w:p>
    <w:p w14:paraId="23A0FE3E" w14:textId="780735C2" w:rsidR="00904370" w:rsidDel="006E4DFC" w:rsidRDefault="00904370" w:rsidP="00904370">
      <w:pPr>
        <w:pStyle w:val="Guidance"/>
        <w:rPr>
          <w:del w:id="867" w:author="C4-214738" w:date="2021-08-31T16:15:00Z"/>
        </w:rPr>
      </w:pPr>
      <w:del w:id="868" w:author="C4-214738" w:date="2021-08-31T16:15:00Z">
        <w:r w:rsidDel="006E4DFC">
          <w:delText>Where &lt;resource 1&gt; is to be replaced by the resource name.</w:delText>
        </w:r>
      </w:del>
    </w:p>
    <w:p w14:paraId="72465BF9" w14:textId="77777777" w:rsidR="00904370" w:rsidRDefault="00904370" w:rsidP="00904370">
      <w:pPr>
        <w:pStyle w:val="Heading5"/>
      </w:pPr>
      <w:bookmarkStart w:id="869" w:name="_Toc510696610"/>
      <w:bookmarkStart w:id="870" w:name="_Toc35971401"/>
      <w:bookmarkStart w:id="871" w:name="_Toc63347628"/>
      <w:bookmarkStart w:id="872" w:name="_Toc70168791"/>
      <w:bookmarkStart w:id="873" w:name="_Toc81381652"/>
      <w:r>
        <w:t>6.1.3.2.1</w:t>
      </w:r>
      <w:r>
        <w:tab/>
        <w:t>Description</w:t>
      </w:r>
      <w:bookmarkEnd w:id="869"/>
      <w:bookmarkEnd w:id="870"/>
      <w:bookmarkEnd w:id="871"/>
      <w:bookmarkEnd w:id="872"/>
      <w:bookmarkEnd w:id="873"/>
    </w:p>
    <w:p w14:paraId="10435C4A" w14:textId="3C4789C6" w:rsidR="00904370" w:rsidDel="006E4DFC" w:rsidRDefault="00904370" w:rsidP="00904370">
      <w:pPr>
        <w:pStyle w:val="Guidance"/>
        <w:rPr>
          <w:del w:id="874" w:author="C4-214738" w:date="2021-08-31T16:15:00Z"/>
        </w:rPr>
      </w:pPr>
      <w:del w:id="875" w:author="C4-214738" w:date="2021-08-31T16:15:00Z">
        <w:r w:rsidDel="006E4DFC">
          <w:delText>This clause will specify what the resource represents or what it is used for.</w:delText>
        </w:r>
      </w:del>
    </w:p>
    <w:p w14:paraId="03384E0A" w14:textId="77777777" w:rsidR="00904370" w:rsidRDefault="00904370" w:rsidP="00904370">
      <w:pPr>
        <w:pStyle w:val="Heading4"/>
      </w:pPr>
      <w:bookmarkStart w:id="876" w:name="_Toc35971402"/>
      <w:bookmarkStart w:id="877" w:name="_Toc63347629"/>
      <w:bookmarkStart w:id="878" w:name="_Toc70168792"/>
      <w:bookmarkStart w:id="879" w:name="_Toc81381653"/>
      <w:bookmarkStart w:id="880" w:name="_Toc510696612"/>
      <w:r>
        <w:t>6.1.3.2.2</w:t>
      </w:r>
      <w:r>
        <w:tab/>
        <w:t>Resource Definition</w:t>
      </w:r>
      <w:bookmarkEnd w:id="876"/>
      <w:bookmarkEnd w:id="877"/>
      <w:bookmarkEnd w:id="878"/>
      <w:bookmarkEnd w:id="879"/>
    </w:p>
    <w:p w14:paraId="2216903B" w14:textId="36B143DB" w:rsidR="00904370" w:rsidDel="006E4DFC" w:rsidRDefault="00904370" w:rsidP="00904370">
      <w:pPr>
        <w:pStyle w:val="Guidance"/>
        <w:rPr>
          <w:del w:id="881" w:author="C4-214738" w:date="2021-08-31T16:15:00Z"/>
        </w:rPr>
      </w:pPr>
      <w:del w:id="882" w:author="C4-214738" w:date="2021-08-31T16:15:00Z">
        <w:r w:rsidDel="006E4DFC">
          <w:delText>This clause will describe the Resource URI and the supported resource variables.</w:delText>
        </w:r>
      </w:del>
    </w:p>
    <w:p w14:paraId="56A7DC8F" w14:textId="738A5DA0" w:rsidR="00904370" w:rsidRDefault="00904370" w:rsidP="00904370">
      <w:r>
        <w:t xml:space="preserve">Resource URI: </w:t>
      </w:r>
      <w:r w:rsidRPr="00E23840">
        <w:rPr>
          <w:b/>
          <w:noProof/>
        </w:rPr>
        <w:t>{apiRoot}/</w:t>
      </w:r>
      <w:ins w:id="883" w:author="C4-214738" w:date="2021-08-31T16:16:00Z">
        <w:r w:rsidR="006E4DFC">
          <w:rPr>
            <w:b/>
            <w:noProof/>
          </w:rPr>
          <w:t>nnef-authentication</w:t>
        </w:r>
      </w:ins>
      <w:del w:id="884" w:author="C4-214738" w:date="2021-08-31T16:16:00Z">
        <w:r w:rsidDel="006E4DFC">
          <w:rPr>
            <w:b/>
            <w:noProof/>
          </w:rPr>
          <w:delText>&lt;</w:delText>
        </w:r>
        <w:r w:rsidRPr="00E23840" w:rsidDel="006E4DFC">
          <w:rPr>
            <w:b/>
            <w:noProof/>
          </w:rPr>
          <w:delText>apiName</w:delText>
        </w:r>
        <w:r w:rsidDel="006E4DFC">
          <w:rPr>
            <w:b/>
            <w:noProof/>
          </w:rPr>
          <w:delText>&gt;</w:delText>
        </w:r>
      </w:del>
      <w:r w:rsidRPr="00E23840">
        <w:rPr>
          <w:b/>
          <w:noProof/>
        </w:rPr>
        <w:t>/</w:t>
      </w:r>
      <w:r>
        <w:rPr>
          <w:b/>
          <w:noProof/>
        </w:rPr>
        <w:t>&lt;apiVersion&gt;</w:t>
      </w:r>
      <w:r w:rsidRPr="00E23840">
        <w:rPr>
          <w:b/>
          <w:noProof/>
        </w:rPr>
        <w:t>/</w:t>
      </w:r>
      <w:ins w:id="885" w:author="C4-214738" w:date="2021-08-31T16:16:00Z">
        <w:r w:rsidR="006E4DFC">
          <w:rPr>
            <w:b/>
            <w:noProof/>
          </w:rPr>
          <w:t>uav-authentications</w:t>
        </w:r>
      </w:ins>
      <w:del w:id="886" w:author="C4-214738" w:date="2021-08-31T16:16:00Z">
        <w:r w:rsidDel="006E4DFC">
          <w:rPr>
            <w:b/>
            <w:noProof/>
          </w:rPr>
          <w:delText>xxx</w:delText>
        </w:r>
      </w:del>
    </w:p>
    <w:p w14:paraId="00C5427A" w14:textId="77777777" w:rsidR="00904370" w:rsidRDefault="00904370" w:rsidP="00904370">
      <w:pPr>
        <w:rPr>
          <w:rFonts w:ascii="Arial" w:hAnsi="Arial" w:cs="Arial"/>
        </w:rPr>
      </w:pPr>
      <w:r>
        <w:lastRenderedPageBreak/>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r w:rsidR="00904370" w:rsidRPr="00B54FF5" w:rsidDel="006E4DFC" w14:paraId="418E3B51" w14:textId="4DA1A273" w:rsidTr="00F85948">
        <w:trPr>
          <w:jc w:val="center"/>
          <w:del w:id="887" w:author="C4-214738" w:date="2021-08-31T16:16:00Z"/>
        </w:trPr>
        <w:tc>
          <w:tcPr>
            <w:tcW w:w="687" w:type="pct"/>
            <w:tcBorders>
              <w:top w:val="single" w:sz="6" w:space="0" w:color="000000"/>
              <w:left w:val="single" w:sz="6" w:space="0" w:color="000000"/>
              <w:bottom w:val="single" w:sz="6" w:space="0" w:color="000000"/>
              <w:right w:val="single" w:sz="6" w:space="0" w:color="000000"/>
            </w:tcBorders>
          </w:tcPr>
          <w:p w14:paraId="4578789C" w14:textId="30642CBD" w:rsidR="00904370" w:rsidRPr="0016361A" w:rsidDel="006E4DFC" w:rsidRDefault="00904370" w:rsidP="00F85948">
            <w:pPr>
              <w:pStyle w:val="TAL"/>
              <w:rPr>
                <w:del w:id="888" w:author="C4-214738" w:date="2021-08-31T16:16:00Z"/>
              </w:rPr>
            </w:pPr>
            <w:del w:id="889" w:author="C4-214738" w:date="2021-08-31T16:16:00Z">
              <w:r w:rsidRPr="0016361A" w:rsidDel="006E4DF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9B7C5C6" w14:textId="5D1E63E7" w:rsidR="00904370" w:rsidRPr="0016361A" w:rsidDel="006E4DFC" w:rsidRDefault="00904370" w:rsidP="00F85948">
            <w:pPr>
              <w:pStyle w:val="TAL"/>
              <w:rPr>
                <w:del w:id="890" w:author="C4-214738" w:date="2021-08-31T16:16:00Z"/>
              </w:rPr>
            </w:pPr>
            <w:del w:id="891" w:author="C4-214738" w:date="2021-08-31T16:16:00Z">
              <w:r w:rsidRPr="0016361A" w:rsidDel="006E4DF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A2B133F" w14:textId="72915CCA" w:rsidR="00904370" w:rsidRPr="0016361A" w:rsidDel="006E4DFC" w:rsidRDefault="00904370" w:rsidP="00F85948">
            <w:pPr>
              <w:pStyle w:val="TAL"/>
              <w:rPr>
                <w:del w:id="892" w:author="C4-214738" w:date="2021-08-31T16:16:00Z"/>
              </w:rPr>
            </w:pPr>
            <w:del w:id="893" w:author="C4-214738" w:date="2021-08-31T16:16:00Z">
              <w:r w:rsidRPr="0016361A" w:rsidDel="006E4DFC">
                <w:delText>&lt;definition&gt;</w:delText>
              </w:r>
            </w:del>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894" w:name="_Toc35971403"/>
      <w:bookmarkStart w:id="895" w:name="_Toc63347630"/>
      <w:bookmarkStart w:id="896" w:name="_Toc70168793"/>
      <w:bookmarkStart w:id="897" w:name="_Toc81381654"/>
      <w:r>
        <w:t>6.1.3.2.3</w:t>
      </w:r>
      <w:r>
        <w:tab/>
        <w:t>Resource Standard Methods</w:t>
      </w:r>
      <w:bookmarkEnd w:id="880"/>
      <w:bookmarkEnd w:id="894"/>
      <w:bookmarkEnd w:id="895"/>
      <w:bookmarkEnd w:id="896"/>
      <w:bookmarkEnd w:id="897"/>
    </w:p>
    <w:p w14:paraId="0F439E31" w14:textId="37130637" w:rsidR="00904370" w:rsidDel="006E4DFC" w:rsidRDefault="00904370" w:rsidP="00904370">
      <w:pPr>
        <w:pStyle w:val="Guidance"/>
        <w:rPr>
          <w:del w:id="898" w:author="C4-214738" w:date="2021-08-31T16:17:00Z"/>
        </w:rPr>
      </w:pPr>
      <w:del w:id="899" w:author="C4-214738" w:date="2021-08-31T16:17:00Z">
        <w:r w:rsidDel="006E4DFC">
          <w:delText>The following clauses will specify the standard methods supported by the resource.</w:delText>
        </w:r>
      </w:del>
    </w:p>
    <w:p w14:paraId="30186CC8" w14:textId="0C25ACB2" w:rsidR="00904370" w:rsidDel="006E4DFC" w:rsidRDefault="00904370" w:rsidP="00904370">
      <w:pPr>
        <w:pStyle w:val="Guidance"/>
        <w:rPr>
          <w:del w:id="900" w:author="C4-214738" w:date="2021-08-31T16:17:00Z"/>
        </w:rPr>
      </w:pPr>
      <w:del w:id="901" w:author="C4-214738" w:date="2021-08-31T16:17:00Z">
        <w:r w:rsidDel="006E4DFC">
          <w:delText>It will describe, for each method, the use of the method, the URI query parameters supported by the method, request and response data structures and response codes, and i</w:delText>
        </w:r>
        <w:r w:rsidRPr="00384E92" w:rsidDel="006E4DFC">
          <w:delText>f applicable, HTTP headers spec</w:delText>
        </w:r>
        <w:r w:rsidDel="006E4DFC">
          <w:delText>ific to the operation.</w:delText>
        </w:r>
      </w:del>
    </w:p>
    <w:p w14:paraId="34120A3A" w14:textId="484CA368" w:rsidR="00904370" w:rsidRPr="00384E92" w:rsidRDefault="00904370" w:rsidP="00904370">
      <w:pPr>
        <w:pStyle w:val="Heading6"/>
      </w:pPr>
      <w:bookmarkStart w:id="902" w:name="_Toc81381655"/>
      <w:bookmarkStart w:id="903" w:name="_Toc510696613"/>
      <w:bookmarkStart w:id="904" w:name="_Toc35971404"/>
      <w:bookmarkStart w:id="905" w:name="_Toc63347631"/>
      <w:bookmarkStart w:id="906" w:name="_Toc70168794"/>
      <w:r w:rsidRPr="00384E92">
        <w:t>6.</w:t>
      </w:r>
      <w:r>
        <w:t>1.3.2.3</w:t>
      </w:r>
      <w:r w:rsidRPr="00384E92">
        <w:t>.1</w:t>
      </w:r>
      <w:r w:rsidRPr="00384E92">
        <w:tab/>
      </w:r>
      <w:ins w:id="907" w:author="C4-214738" w:date="2021-08-31T16:17:00Z">
        <w:r w:rsidR="006E4DFC" w:rsidRPr="006E4DFC">
          <w:t>POST</w:t>
        </w:r>
      </w:ins>
      <w:bookmarkEnd w:id="902"/>
      <w:del w:id="908" w:author="C4-214738" w:date="2021-08-31T16:17:00Z">
        <w:r w:rsidDel="006E4DFC">
          <w:delText>&lt; method 1 &gt;</w:delText>
        </w:r>
      </w:del>
      <w:bookmarkEnd w:id="903"/>
      <w:bookmarkEnd w:id="904"/>
      <w:bookmarkEnd w:id="905"/>
      <w:bookmarkEnd w:id="906"/>
    </w:p>
    <w:p w14:paraId="331F172E" w14:textId="013A9817" w:rsidR="00904370" w:rsidDel="006E4DFC" w:rsidRDefault="006E4DFC" w:rsidP="00904370">
      <w:pPr>
        <w:rPr>
          <w:del w:id="909" w:author="C4-214738" w:date="2021-08-31T16:17:00Z"/>
        </w:rPr>
      </w:pPr>
      <w:ins w:id="910" w:author="C4-214738" w:date="2021-08-31T16:18:00Z">
        <w:r>
          <w:t>T</w:t>
        </w:r>
        <w:r w:rsidRPr="009879C2">
          <w:t xml:space="preserve">his method </w:t>
        </w:r>
        <w:r>
          <w:t>performs UAV authentication.</w:t>
        </w:r>
        <w:r w:rsidRPr="009879C2" w:rsidDel="001C2B4B">
          <w:rPr>
            <w:i/>
            <w:color w:val="0000FF"/>
          </w:rPr>
          <w:t xml:space="preserve"> </w:t>
        </w:r>
      </w:ins>
      <w:del w:id="911" w:author="C4-214738" w:date="2021-08-31T16:17:00Z">
        <w:r w:rsidR="00904370" w:rsidDel="006E4DFC">
          <w:delText>This clause will specify the meaning of the method applied on the resource.</w:delText>
        </w:r>
      </w:del>
    </w:p>
    <w:p w14:paraId="4F2BD859" w14:textId="77777777" w:rsidR="006E4DFC" w:rsidRDefault="006E4DFC" w:rsidP="00904370">
      <w:pPr>
        <w:rPr>
          <w:ins w:id="912" w:author="C4-214738" w:date="2021-08-31T16:18:00Z"/>
        </w:rPr>
      </w:pPr>
    </w:p>
    <w:p w14:paraId="4AC91DD2" w14:textId="31F2EAF0" w:rsidR="00904370" w:rsidRDefault="00904370" w:rsidP="00904370">
      <w:r>
        <w:t>This method shall support the URI query parameters specified in table 6.1.3.2.3.1-1.</w:t>
      </w:r>
    </w:p>
    <w:p w14:paraId="2089E086" w14:textId="30BB2DC8" w:rsidR="00904370" w:rsidRPr="00384E92" w:rsidRDefault="00904370" w:rsidP="00904370">
      <w:pPr>
        <w:pStyle w:val="TH"/>
        <w:rPr>
          <w:rFonts w:cs="Arial"/>
        </w:rPr>
      </w:pPr>
      <w:r w:rsidRPr="00384E92">
        <w:t>Table 6.</w:t>
      </w:r>
      <w:r>
        <w:t>1.3.2.3.1</w:t>
      </w:r>
      <w:r w:rsidRPr="00384E92">
        <w:t xml:space="preserve">-1: URI query parameters supported by the </w:t>
      </w:r>
      <w:del w:id="913" w:author="C4-214738" w:date="2021-08-31T16:19:00Z">
        <w:r w:rsidRPr="00384E92" w:rsidDel="00C20DD6">
          <w:delText>&lt;</w:delText>
        </w:r>
        <w:r w:rsidDel="00C20DD6">
          <w:delText>method 1</w:delText>
        </w:r>
        <w:r w:rsidRPr="00384E92" w:rsidDel="00C20DD6">
          <w:delText>&gt;</w:delText>
        </w:r>
      </w:del>
      <w:ins w:id="914" w:author="C4-214738" w:date="2021-08-31T16:19:00Z">
        <w:r w:rsidR="00C20DD6">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4EBBEEE" w:rsidR="00904370" w:rsidRPr="0016361A" w:rsidRDefault="00904370" w:rsidP="00F85948">
            <w:pPr>
              <w:pStyle w:val="TAL"/>
            </w:pPr>
            <w:del w:id="915" w:author="C4-214738" w:date="2021-08-31T16:19:00Z">
              <w:r w:rsidRPr="0016361A" w:rsidDel="006E4DFC">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463E252C" w:rsidR="00904370" w:rsidRPr="0016361A" w:rsidRDefault="00904370" w:rsidP="00F85948">
            <w:pPr>
              <w:pStyle w:val="TAL"/>
            </w:pPr>
            <w:del w:id="916" w:author="C4-214738" w:date="2021-08-31T16:19:00Z">
              <w:r w:rsidRPr="0016361A" w:rsidDel="006E4DFC">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493786D0" w14:textId="6974F093" w:rsidR="00904370" w:rsidRPr="0016361A" w:rsidRDefault="00904370" w:rsidP="00F85948">
            <w:pPr>
              <w:pStyle w:val="TAC"/>
            </w:pPr>
            <w:del w:id="917" w:author="C4-214738" w:date="2021-08-31T16:19:00Z">
              <w:r w:rsidRPr="0016361A" w:rsidDel="006E4DFC">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723BC0F6" w14:textId="56E9FBFD" w:rsidR="00904370" w:rsidRPr="0016361A" w:rsidRDefault="00904370" w:rsidP="00F85948">
            <w:pPr>
              <w:pStyle w:val="TAL"/>
            </w:pPr>
            <w:del w:id="918" w:author="C4-214738" w:date="2021-08-31T16:19:00Z">
              <w:r w:rsidRPr="0016361A" w:rsidDel="006E4DFC">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2617BA6F" w:rsidR="00904370" w:rsidRPr="0016361A" w:rsidRDefault="00904370" w:rsidP="00F85948">
            <w:pPr>
              <w:pStyle w:val="TAL"/>
            </w:pPr>
            <w:del w:id="919" w:author="C4-214738" w:date="2021-08-31T16:19:00Z">
              <w:r w:rsidRPr="0016361A" w:rsidDel="006E4DFC">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72F97B09" w:rsidR="00904370" w:rsidRPr="001769FF" w:rsidRDefault="00904370" w:rsidP="00904370">
      <w:pPr>
        <w:pStyle w:val="TH"/>
      </w:pPr>
      <w:r w:rsidRPr="001769FF">
        <w:t>Table 6.</w:t>
      </w:r>
      <w:r>
        <w:t>1.3.2.</w:t>
      </w:r>
      <w:r w:rsidRPr="001769FF">
        <w:t xml:space="preserve">3.1-2: Data structures supported by the </w:t>
      </w:r>
      <w:del w:id="920" w:author="C4-214738" w:date="2021-08-31T16:20:00Z">
        <w:r w:rsidRPr="001769FF" w:rsidDel="00C20DD6">
          <w:delText>&lt;</w:delText>
        </w:r>
        <w:r w:rsidDel="00C20DD6">
          <w:delText>method 1</w:delText>
        </w:r>
        <w:r w:rsidRPr="001769FF" w:rsidDel="00C20DD6">
          <w:delText>&gt;</w:delText>
        </w:r>
      </w:del>
      <w:ins w:id="921" w:author="C4-214738" w:date="2021-08-31T16:20:00Z">
        <w:r w:rsidR="00C20DD6">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1472A6DE" w:rsidR="00904370" w:rsidRPr="0016361A" w:rsidRDefault="00C20DD6" w:rsidP="00F85948">
            <w:pPr>
              <w:pStyle w:val="TAL"/>
            </w:pPr>
            <w:ins w:id="922" w:author="C4-214738" w:date="2021-08-31T16:21:00Z">
              <w:r>
                <w:t>UAVAuthInfo</w:t>
              </w:r>
            </w:ins>
            <w:del w:id="923" w:author="C4-214738" w:date="2021-08-31T16:21:00Z">
              <w:r w:rsidR="00904370" w:rsidRPr="0016361A" w:rsidDel="00C20DD6">
                <w:delText>"&lt;type&gt;" or "array</w:delText>
              </w:r>
              <w:r w:rsidR="00904370" w:rsidRPr="0016361A" w:rsidDel="00C20DD6">
                <w:rPr>
                  <w:i/>
                </w:rPr>
                <w:delText>(&lt;type&gt;</w:delText>
              </w:r>
              <w:r w:rsidR="00904370" w:rsidRPr="0016361A" w:rsidDel="00C20DD6">
                <w:delText>)" or "map</w:delText>
              </w:r>
              <w:r w:rsidR="00904370" w:rsidRPr="0016361A" w:rsidDel="00C20DD6">
                <w:rPr>
                  <w:i/>
                </w:rPr>
                <w:delText>(&lt;type&gt;</w:delText>
              </w:r>
              <w:r w:rsidR="00904370" w:rsidRPr="0016361A" w:rsidDel="00C20DD6">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787DE977" w14:textId="53A989B2" w:rsidR="00904370" w:rsidRPr="0016361A" w:rsidRDefault="00904370" w:rsidP="00F85948">
            <w:pPr>
              <w:pStyle w:val="TAC"/>
            </w:pPr>
            <w:del w:id="924" w:author="C4-214738" w:date="2021-08-31T16:21:00Z">
              <w:r w:rsidRPr="0016361A" w:rsidDel="00C20DD6">
                <w:delText>"M", "C" or "O"</w:delText>
              </w:r>
            </w:del>
            <w:ins w:id="925" w:author="C4-214738" w:date="2021-08-31T16:21:00Z">
              <w:r w:rsidR="00C20DD6">
                <w:t>M</w:t>
              </w:r>
            </w:ins>
          </w:p>
        </w:tc>
        <w:tc>
          <w:tcPr>
            <w:tcW w:w="1276" w:type="dxa"/>
            <w:tcBorders>
              <w:top w:val="single" w:sz="4" w:space="0" w:color="auto"/>
              <w:left w:val="single" w:sz="6" w:space="0" w:color="000000"/>
              <w:bottom w:val="single" w:sz="6" w:space="0" w:color="000000"/>
              <w:right w:val="single" w:sz="6" w:space="0" w:color="000000"/>
            </w:tcBorders>
          </w:tcPr>
          <w:p w14:paraId="117260A9" w14:textId="74E4F0F6" w:rsidR="00904370" w:rsidRPr="0016361A" w:rsidRDefault="00904370" w:rsidP="00F85948">
            <w:pPr>
              <w:pStyle w:val="TAL"/>
            </w:pPr>
            <w:del w:id="926" w:author="C4-214738" w:date="2021-08-31T16:22:00Z">
              <w:r w:rsidRPr="0016361A" w:rsidDel="00C20DD6">
                <w:delText>"0..1", "1", or "M..N", or &lt;leave empty&gt;</w:delText>
              </w:r>
            </w:del>
            <w:ins w:id="927" w:author="C4-214738" w:date="2021-08-31T16:22:00Z">
              <w:r w:rsidR="00C20DD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114886BB" w:rsidR="00904370" w:rsidRPr="0016361A" w:rsidRDefault="00C20DD6" w:rsidP="00F85948">
            <w:pPr>
              <w:pStyle w:val="TAL"/>
            </w:pPr>
            <w:ins w:id="928" w:author="C4-214738" w:date="2021-08-31T16:22:00Z">
              <w:r>
                <w:t>Represents the data to be used for UAV authentication</w:t>
              </w:r>
            </w:ins>
            <w:del w:id="929" w:author="C4-214738" w:date="2021-08-31T16:22:00Z">
              <w:r w:rsidR="00904370" w:rsidRPr="0016361A" w:rsidDel="00C20DD6">
                <w:delText>&lt;only if applicable&gt;</w:delText>
              </w:r>
            </w:del>
          </w:p>
        </w:tc>
      </w:tr>
    </w:tbl>
    <w:p w14:paraId="3A47FC0F" w14:textId="77777777" w:rsidR="00904370" w:rsidRDefault="00904370" w:rsidP="00904370"/>
    <w:p w14:paraId="769D9553" w14:textId="7AE9907A"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del w:id="930" w:author="C4-214738" w:date="2021-08-31T16:22:00Z">
        <w:r w:rsidDel="00C20DD6">
          <w:delText>&lt;method 1&gt;</w:delText>
        </w:r>
      </w:del>
      <w:ins w:id="931" w:author="C4-214738" w:date="2021-08-31T16:22:00Z">
        <w:r w:rsidR="00C20DD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0BAA2661" w:rsidR="00904370" w:rsidRPr="0016361A" w:rsidRDefault="00C20DD6" w:rsidP="00F85948">
            <w:pPr>
              <w:pStyle w:val="TAL"/>
            </w:pPr>
            <w:ins w:id="932" w:author="C4-214738" w:date="2021-08-31T16:22:00Z">
              <w:r>
                <w:t>UAVAuthResponse</w:t>
              </w:r>
            </w:ins>
            <w:del w:id="933" w:author="C4-214738" w:date="2021-08-31T16:22:00Z">
              <w:r w:rsidR="00904370" w:rsidRPr="0016361A" w:rsidDel="00C20DD6">
                <w:delText>"</w:delText>
              </w:r>
              <w:r w:rsidR="00904370" w:rsidRPr="0016361A" w:rsidDel="00C20DD6">
                <w:rPr>
                  <w:i/>
                </w:rPr>
                <w:delText>&lt;type&gt;</w:delText>
              </w:r>
              <w:r w:rsidR="00904370" w:rsidRPr="0016361A" w:rsidDel="00C20DD6">
                <w:delText>" or "array</w:delText>
              </w:r>
              <w:r w:rsidR="00904370" w:rsidRPr="0016361A" w:rsidDel="00C20DD6">
                <w:rPr>
                  <w:i/>
                </w:rPr>
                <w:delText>(&lt;type&gt;</w:delText>
              </w:r>
              <w:r w:rsidR="00904370" w:rsidRPr="0016361A" w:rsidDel="00C20DD6">
                <w:delText>)" or "map</w:delText>
              </w:r>
              <w:r w:rsidR="00904370" w:rsidRPr="0016361A" w:rsidDel="00C20DD6">
                <w:rPr>
                  <w:i/>
                </w:rPr>
                <w:delText>(&lt;type&gt;</w:delText>
              </w:r>
              <w:r w:rsidR="00904370" w:rsidRPr="0016361A" w:rsidDel="00C20DD6">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34188578" w14:textId="45EBAEAF" w:rsidR="00904370" w:rsidRPr="0016361A" w:rsidRDefault="00904370" w:rsidP="00F85948">
            <w:pPr>
              <w:pStyle w:val="TAC"/>
            </w:pPr>
            <w:del w:id="934" w:author="C4-214738" w:date="2021-08-31T16:23:00Z">
              <w:r w:rsidRPr="0016361A" w:rsidDel="00C20DD6">
                <w:delText>"M", "C" or "O"</w:delText>
              </w:r>
            </w:del>
            <w:ins w:id="935" w:author="C4-214738" w:date="2021-08-31T16:23:00Z">
              <w:r w:rsidR="00C20DD6">
                <w:t>M</w:t>
              </w:r>
            </w:ins>
          </w:p>
        </w:tc>
        <w:tc>
          <w:tcPr>
            <w:tcW w:w="649" w:type="pct"/>
            <w:tcBorders>
              <w:top w:val="single" w:sz="4" w:space="0" w:color="auto"/>
              <w:left w:val="single" w:sz="6" w:space="0" w:color="000000"/>
              <w:bottom w:val="single" w:sz="6" w:space="0" w:color="000000"/>
              <w:right w:val="single" w:sz="6" w:space="0" w:color="000000"/>
            </w:tcBorders>
          </w:tcPr>
          <w:p w14:paraId="2BC52BAE" w14:textId="44E115DD" w:rsidR="00904370" w:rsidRPr="0016361A" w:rsidRDefault="00904370" w:rsidP="00F85948">
            <w:pPr>
              <w:pStyle w:val="TAL"/>
            </w:pPr>
            <w:del w:id="936" w:author="C4-214738" w:date="2021-08-31T16:23:00Z">
              <w:r w:rsidRPr="0016361A" w:rsidDel="00C20DD6">
                <w:delText>"0..1", "1", or "M..N", or &lt;leave empty&gt;</w:delText>
              </w:r>
            </w:del>
            <w:ins w:id="937" w:author="C4-214738" w:date="2021-08-31T16:23:00Z">
              <w:r w:rsidR="00C20DD6">
                <w:t>1</w:t>
              </w:r>
            </w:ins>
          </w:p>
        </w:tc>
        <w:tc>
          <w:tcPr>
            <w:tcW w:w="583" w:type="pct"/>
            <w:tcBorders>
              <w:top w:val="single" w:sz="4" w:space="0" w:color="auto"/>
              <w:left w:val="single" w:sz="6" w:space="0" w:color="000000"/>
              <w:bottom w:val="single" w:sz="6" w:space="0" w:color="000000"/>
              <w:right w:val="single" w:sz="6" w:space="0" w:color="000000"/>
            </w:tcBorders>
          </w:tcPr>
          <w:p w14:paraId="462978F1" w14:textId="55B4766A" w:rsidR="00904370" w:rsidRPr="0016361A" w:rsidRDefault="00C20DD6" w:rsidP="00F85948">
            <w:pPr>
              <w:pStyle w:val="TAL"/>
            </w:pPr>
            <w:ins w:id="938" w:author="C4-214738" w:date="2021-08-31T16:23:00Z">
              <w:r>
                <w:t>200 OK</w:t>
              </w:r>
            </w:ins>
            <w:del w:id="939" w:author="C4-214738" w:date="2021-08-31T16:23:00Z">
              <w:r w:rsidR="00904370" w:rsidRPr="0016361A" w:rsidDel="00C20DD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C20DD6" w:rsidRPr="00B54FF5" w14:paraId="5C1BAFF8" w14:textId="77777777" w:rsidTr="00F85948">
        <w:trPr>
          <w:jc w:val="center"/>
          <w:ins w:id="940" w:author="C4-214738" w:date="2021-08-31T16: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77777777" w:rsidR="00C20DD6" w:rsidRDefault="00C20DD6" w:rsidP="00F85948">
            <w:pPr>
              <w:pStyle w:val="TAL"/>
              <w:rPr>
                <w:ins w:id="941" w:author="C4-214738" w:date="2021-08-31T16:23:00Z"/>
              </w:rPr>
            </w:pPr>
          </w:p>
        </w:tc>
        <w:tc>
          <w:tcPr>
            <w:tcW w:w="225" w:type="pct"/>
            <w:tcBorders>
              <w:top w:val="single" w:sz="4" w:space="0" w:color="auto"/>
              <w:left w:val="single" w:sz="6" w:space="0" w:color="000000"/>
              <w:bottom w:val="single" w:sz="6" w:space="0" w:color="000000"/>
              <w:right w:val="single" w:sz="6" w:space="0" w:color="000000"/>
            </w:tcBorders>
          </w:tcPr>
          <w:p w14:paraId="352C2514" w14:textId="77777777" w:rsidR="00C20DD6" w:rsidRPr="0016361A" w:rsidDel="00C20DD6" w:rsidRDefault="00C20DD6" w:rsidP="00F85948">
            <w:pPr>
              <w:pStyle w:val="TAC"/>
              <w:rPr>
                <w:ins w:id="942" w:author="C4-214738" w:date="2021-08-31T16:23:00Z"/>
              </w:rPr>
            </w:pPr>
          </w:p>
        </w:tc>
        <w:tc>
          <w:tcPr>
            <w:tcW w:w="649" w:type="pct"/>
            <w:tcBorders>
              <w:top w:val="single" w:sz="4" w:space="0" w:color="auto"/>
              <w:left w:val="single" w:sz="6" w:space="0" w:color="000000"/>
              <w:bottom w:val="single" w:sz="6" w:space="0" w:color="000000"/>
              <w:right w:val="single" w:sz="6" w:space="0" w:color="000000"/>
            </w:tcBorders>
          </w:tcPr>
          <w:p w14:paraId="79974202" w14:textId="77777777" w:rsidR="00C20DD6" w:rsidRPr="0016361A" w:rsidDel="00C20DD6" w:rsidRDefault="00C20DD6" w:rsidP="00F85948">
            <w:pPr>
              <w:pStyle w:val="TAL"/>
              <w:rPr>
                <w:ins w:id="943" w:author="C4-214738" w:date="2021-08-31T16:23:00Z"/>
              </w:rPr>
            </w:pP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C20DD6" w:rsidRDefault="00C20DD6" w:rsidP="00F85948">
            <w:pPr>
              <w:pStyle w:val="TAL"/>
              <w:rPr>
                <w:ins w:id="944" w:author="C4-214738" w:date="2021-08-31T16:23:00Z"/>
              </w:rPr>
            </w:pPr>
            <w:ins w:id="945" w:author="C4-214738" w:date="2021-08-31T16:24:00Z">
              <w:r w:rsidRPr="00A5150B">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C3FF08" w14:textId="217B752C" w:rsidR="00C20DD6" w:rsidRPr="0016361A" w:rsidRDefault="00C20DD6" w:rsidP="00F85948">
            <w:pPr>
              <w:pStyle w:val="TAL"/>
              <w:rPr>
                <w:ins w:id="946" w:author="C4-214738" w:date="2021-08-31T16:23:00Z"/>
              </w:rPr>
            </w:pPr>
            <w:ins w:id="947" w:author="C4-214738" w:date="2021-08-31T16:24: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ins>
          </w:p>
        </w:tc>
      </w:tr>
      <w:tr w:rsidR="00C20DD6" w:rsidRPr="00B54FF5" w14:paraId="01E6C2CE" w14:textId="77777777" w:rsidTr="00F85948">
        <w:trPr>
          <w:jc w:val="center"/>
          <w:ins w:id="948" w:author="C4-214738" w:date="2021-08-31T16: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77777777" w:rsidR="00C20DD6" w:rsidRDefault="00C20DD6" w:rsidP="00F85948">
            <w:pPr>
              <w:pStyle w:val="TAL"/>
              <w:rPr>
                <w:ins w:id="949" w:author="C4-214738" w:date="2021-08-31T16:23:00Z"/>
              </w:rPr>
            </w:pPr>
          </w:p>
        </w:tc>
        <w:tc>
          <w:tcPr>
            <w:tcW w:w="225" w:type="pct"/>
            <w:tcBorders>
              <w:top w:val="single" w:sz="4" w:space="0" w:color="auto"/>
              <w:left w:val="single" w:sz="6" w:space="0" w:color="000000"/>
              <w:bottom w:val="single" w:sz="6" w:space="0" w:color="000000"/>
              <w:right w:val="single" w:sz="6" w:space="0" w:color="000000"/>
            </w:tcBorders>
          </w:tcPr>
          <w:p w14:paraId="5A73B16C" w14:textId="77777777" w:rsidR="00C20DD6" w:rsidRPr="0016361A" w:rsidDel="00C20DD6" w:rsidRDefault="00C20DD6" w:rsidP="00F85948">
            <w:pPr>
              <w:pStyle w:val="TAC"/>
              <w:rPr>
                <w:ins w:id="950" w:author="C4-214738" w:date="2021-08-31T16:23:00Z"/>
              </w:rPr>
            </w:pPr>
          </w:p>
        </w:tc>
        <w:tc>
          <w:tcPr>
            <w:tcW w:w="649" w:type="pct"/>
            <w:tcBorders>
              <w:top w:val="single" w:sz="4" w:space="0" w:color="auto"/>
              <w:left w:val="single" w:sz="6" w:space="0" w:color="000000"/>
              <w:bottom w:val="single" w:sz="6" w:space="0" w:color="000000"/>
              <w:right w:val="single" w:sz="6" w:space="0" w:color="000000"/>
            </w:tcBorders>
          </w:tcPr>
          <w:p w14:paraId="236A5C4B" w14:textId="77777777" w:rsidR="00C20DD6" w:rsidRPr="0016361A" w:rsidDel="00C20DD6" w:rsidRDefault="00C20DD6" w:rsidP="00F85948">
            <w:pPr>
              <w:pStyle w:val="TAL"/>
              <w:rPr>
                <w:ins w:id="951" w:author="C4-214738" w:date="2021-08-31T16:23:00Z"/>
              </w:rPr>
            </w:pP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C20DD6" w:rsidRDefault="00C20DD6" w:rsidP="00F85948">
            <w:pPr>
              <w:pStyle w:val="TAL"/>
              <w:rPr>
                <w:ins w:id="952" w:author="C4-214738" w:date="2021-08-31T16:23:00Z"/>
              </w:rPr>
            </w:pPr>
            <w:ins w:id="953" w:author="C4-214738" w:date="2021-08-31T16:24:00Z">
              <w:r w:rsidRPr="00E06FFC">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F7DB7" w14:textId="2A48F8A4" w:rsidR="00C20DD6" w:rsidRPr="0016361A" w:rsidRDefault="00C20DD6" w:rsidP="00F85948">
            <w:pPr>
              <w:pStyle w:val="TAL"/>
              <w:rPr>
                <w:ins w:id="954" w:author="C4-214738" w:date="2021-08-31T16:23:00Z"/>
              </w:rPr>
            </w:pPr>
            <w:ins w:id="955" w:author="C4-214738" w:date="2021-08-31T16:24: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ins>
          </w:p>
        </w:tc>
      </w:tr>
      <w:tr w:rsidR="00C20DD6" w:rsidRPr="00B54FF5" w14:paraId="522D2B0C" w14:textId="77777777" w:rsidTr="00F85948">
        <w:trPr>
          <w:jc w:val="center"/>
          <w:ins w:id="956" w:author="C4-214738" w:date="2021-08-31T16: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13677D39" w:rsidR="00C20DD6" w:rsidRDefault="00C20DD6" w:rsidP="00F85948">
            <w:pPr>
              <w:pStyle w:val="TAL"/>
              <w:rPr>
                <w:ins w:id="957" w:author="C4-214738" w:date="2021-08-31T16:23:00Z"/>
              </w:rPr>
            </w:pPr>
            <w:ins w:id="958" w:author="C4-214738" w:date="2021-08-31T16:24:00Z">
              <w:r w:rsidRPr="00E06FFC">
                <w:t>ProblemDetails</w:t>
              </w:r>
            </w:ins>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rPr>
                <w:ins w:id="959" w:author="C4-214738" w:date="2021-08-31T16:23:00Z"/>
              </w:rPr>
            </w:pPr>
            <w:ins w:id="960" w:author="C4-214738" w:date="2021-08-31T16:24:00Z">
              <w:r>
                <w:t>O</w:t>
              </w:r>
            </w:ins>
          </w:p>
        </w:tc>
        <w:tc>
          <w:tcPr>
            <w:tcW w:w="649" w:type="pct"/>
            <w:tcBorders>
              <w:top w:val="single" w:sz="4" w:space="0" w:color="auto"/>
              <w:left w:val="single" w:sz="6" w:space="0" w:color="000000"/>
              <w:bottom w:val="single" w:sz="6" w:space="0" w:color="000000"/>
              <w:right w:val="single" w:sz="6" w:space="0" w:color="000000"/>
            </w:tcBorders>
          </w:tcPr>
          <w:p w14:paraId="65AF686F" w14:textId="5CDAC621" w:rsidR="00C20DD6" w:rsidRPr="0016361A" w:rsidDel="00C20DD6" w:rsidRDefault="00C20DD6" w:rsidP="00F85948">
            <w:pPr>
              <w:pStyle w:val="TAL"/>
              <w:rPr>
                <w:ins w:id="961" w:author="C4-214738" w:date="2021-08-31T16:23:00Z"/>
              </w:rPr>
            </w:pPr>
            <w:ins w:id="962" w:author="C4-214738" w:date="2021-08-31T16:24:00Z">
              <w:r>
                <w:t>1</w:t>
              </w:r>
            </w:ins>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rPr>
                <w:ins w:id="963" w:author="C4-214738" w:date="2021-08-31T16:23:00Z"/>
              </w:rPr>
            </w:pPr>
            <w:ins w:id="964" w:author="C4-214738" w:date="2021-08-31T16:24:00Z">
              <w:r w:rsidRPr="00E06FFC">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77777777" w:rsidR="002D7C90" w:rsidRDefault="002D7C90" w:rsidP="002D7C90">
            <w:pPr>
              <w:pStyle w:val="TAL"/>
              <w:rPr>
                <w:ins w:id="965" w:author="C4-214738" w:date="2021-08-31T16:25:00Z"/>
              </w:rPr>
            </w:pPr>
            <w:ins w:id="966" w:author="C4-214738" w:date="2021-08-31T16:25:00Z">
              <w:r>
                <w:t>The "cause"</w:t>
              </w:r>
              <w:r w:rsidRPr="00FA1305">
                <w:t xml:space="preserve"> attribute </w:t>
              </w:r>
              <w:r>
                <w:t>may be used to indicate the following application errors:</w:t>
              </w:r>
            </w:ins>
          </w:p>
          <w:p w14:paraId="67A00A92" w14:textId="77777777" w:rsidR="002D7C90" w:rsidRDefault="002D7C90" w:rsidP="002D7C90">
            <w:pPr>
              <w:pStyle w:val="TAL"/>
              <w:rPr>
                <w:ins w:id="967" w:author="C4-214738" w:date="2021-08-31T16:25:00Z"/>
              </w:rPr>
            </w:pPr>
            <w:ins w:id="968" w:author="C4-214738" w:date="2021-08-31T16:25:00Z">
              <w:r>
                <w:t>- USER_UNKNOWN</w:t>
              </w:r>
            </w:ins>
          </w:p>
          <w:p w14:paraId="01C2833F" w14:textId="77777777" w:rsidR="002D7C90" w:rsidRDefault="002D7C90" w:rsidP="002D7C90">
            <w:pPr>
              <w:pStyle w:val="TAL"/>
              <w:rPr>
                <w:ins w:id="969" w:author="C4-214738" w:date="2021-08-31T16:25:00Z"/>
              </w:rPr>
            </w:pPr>
            <w:ins w:id="970" w:author="C4-214738" w:date="2021-08-31T16:25:00Z">
              <w:r>
                <w:t xml:space="preserve">- </w:t>
              </w:r>
              <w:r w:rsidRPr="0032374D">
                <w:t>NIDD_CONFIGURATION_NOT_AVAILABLE</w:t>
              </w:r>
            </w:ins>
          </w:p>
          <w:p w14:paraId="1E31B333" w14:textId="77777777" w:rsidR="002D7C90" w:rsidRDefault="002D7C90" w:rsidP="002D7C90">
            <w:pPr>
              <w:pStyle w:val="TAL"/>
              <w:rPr>
                <w:ins w:id="971" w:author="C4-214738" w:date="2021-08-31T16:25:00Z"/>
              </w:rPr>
            </w:pPr>
          </w:p>
          <w:p w14:paraId="47102A22" w14:textId="73B45E8E" w:rsidR="00C20DD6" w:rsidRPr="0016361A" w:rsidRDefault="002D7C90" w:rsidP="002D7C90">
            <w:pPr>
              <w:pStyle w:val="TAL"/>
              <w:rPr>
                <w:ins w:id="972" w:author="C4-214738" w:date="2021-08-31T16:23:00Z"/>
              </w:rPr>
            </w:pPr>
            <w:ins w:id="973" w:author="C4-214738" w:date="2021-08-31T16:25:00Z">
              <w:r w:rsidRPr="00E06FFC">
                <w:t>See table 6.1.7.3-1 for the description of these errors.</w:t>
              </w:r>
            </w:ins>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73C02107" w:rsidR="00904370" w:rsidRPr="0016361A" w:rsidRDefault="00904370" w:rsidP="00F85948">
            <w:pPr>
              <w:pStyle w:val="TAN"/>
            </w:pPr>
            <w:r w:rsidRPr="0016361A">
              <w:t>NOTE:</w:t>
            </w:r>
            <w:r w:rsidRPr="0016361A">
              <w:rPr>
                <w:noProof/>
              </w:rPr>
              <w:tab/>
              <w:t xml:space="preserve">The manadatory </w:t>
            </w:r>
            <w:r w:rsidRPr="0016361A">
              <w:t xml:space="preserve">HTTP error status code for the </w:t>
            </w:r>
            <w:ins w:id="974" w:author="C4-214738" w:date="2021-08-31T16:25:00Z">
              <w:r w:rsidR="002D7C90">
                <w:t>POST</w:t>
              </w:r>
            </w:ins>
            <w:del w:id="975" w:author="C4-214738" w:date="2021-08-31T16:25:00Z">
              <w:r w:rsidRPr="0016361A" w:rsidDel="002D7C90">
                <w:delText>&lt;method 1&gt;</w:delText>
              </w:r>
            </w:del>
            <w:r w:rsidRPr="0016361A">
              <w:t xml:space="preserve"> method listed in Table 5.2.7.1-1 of 3GPP TS 29.500 [4] also apply.</w:t>
            </w:r>
          </w:p>
        </w:tc>
      </w:tr>
    </w:tbl>
    <w:p w14:paraId="3606282D" w14:textId="77777777" w:rsidR="00904370" w:rsidRDefault="00904370" w:rsidP="00904370"/>
    <w:p w14:paraId="68E53FEC" w14:textId="77777777" w:rsidR="002D7C90" w:rsidRPr="00DB5639" w:rsidRDefault="002D7C90" w:rsidP="002D7C90">
      <w:pPr>
        <w:keepNext/>
        <w:keepLines/>
        <w:spacing w:before="60"/>
        <w:jc w:val="center"/>
        <w:rPr>
          <w:ins w:id="976" w:author="C4-214738" w:date="2021-08-31T16:26:00Z"/>
          <w:rFonts w:ascii="Arial" w:hAnsi="Arial"/>
          <w:b/>
        </w:rPr>
      </w:pPr>
      <w:ins w:id="977" w:author="C4-214738" w:date="2021-08-31T16:26:00Z">
        <w:r w:rsidRPr="00DB5639">
          <w:rPr>
            <w:rFonts w:ascii="Arial" w:hAnsi="Arial"/>
            <w:b/>
          </w:rPr>
          <w:t>Table 6.1.3.2.3.1-4: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ins w:id="978" w:author="C4-214738" w:date="2021-08-31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ins w:id="979" w:author="C4-214738" w:date="2021-08-31T16:26:00Z"/>
                <w:rFonts w:ascii="Arial" w:hAnsi="Arial"/>
                <w:b/>
                <w:sz w:val="18"/>
              </w:rPr>
            </w:pPr>
            <w:ins w:id="980" w:author="C4-214738" w:date="2021-08-31T16:26: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ins w:id="981" w:author="C4-214738" w:date="2021-08-31T16:26:00Z"/>
                <w:rFonts w:ascii="Arial" w:hAnsi="Arial"/>
                <w:b/>
                <w:sz w:val="18"/>
              </w:rPr>
            </w:pPr>
            <w:ins w:id="982" w:author="C4-214738" w:date="2021-08-31T16:26: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ins w:id="983" w:author="C4-214738" w:date="2021-08-31T16:26:00Z"/>
                <w:rFonts w:ascii="Arial" w:hAnsi="Arial"/>
                <w:b/>
                <w:sz w:val="18"/>
              </w:rPr>
            </w:pPr>
            <w:ins w:id="984" w:author="C4-214738" w:date="2021-08-31T16:26: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ins w:id="985" w:author="C4-214738" w:date="2021-08-31T16:26:00Z"/>
                <w:rFonts w:ascii="Arial" w:hAnsi="Arial"/>
                <w:b/>
                <w:sz w:val="18"/>
              </w:rPr>
            </w:pPr>
            <w:ins w:id="986" w:author="C4-214738" w:date="2021-08-31T16:26: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ins w:id="987" w:author="C4-214738" w:date="2021-08-31T16:26:00Z"/>
                <w:rFonts w:ascii="Arial" w:hAnsi="Arial"/>
                <w:b/>
                <w:sz w:val="18"/>
              </w:rPr>
            </w:pPr>
            <w:ins w:id="988" w:author="C4-214738" w:date="2021-08-31T16:26:00Z">
              <w:r w:rsidRPr="00DB5639">
                <w:rPr>
                  <w:rFonts w:ascii="Arial" w:hAnsi="Arial"/>
                  <w:b/>
                  <w:sz w:val="18"/>
                </w:rPr>
                <w:t>Description</w:t>
              </w:r>
            </w:ins>
          </w:p>
        </w:tc>
      </w:tr>
      <w:tr w:rsidR="002D7C90" w:rsidRPr="00DB5639" w14:paraId="28C2B7E7" w14:textId="77777777" w:rsidTr="00E41605">
        <w:trPr>
          <w:jc w:val="center"/>
          <w:ins w:id="989" w:author="C4-214738" w:date="2021-08-31T16: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ins w:id="990" w:author="C4-214738" w:date="2021-08-31T16:26:00Z"/>
                <w:rFonts w:ascii="Arial" w:hAnsi="Arial"/>
                <w:sz w:val="18"/>
              </w:rPr>
            </w:pPr>
            <w:ins w:id="991" w:author="C4-214738" w:date="2021-08-31T16:26: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ins w:id="992" w:author="C4-214738" w:date="2021-08-31T16:26:00Z"/>
                <w:rFonts w:ascii="Arial" w:hAnsi="Arial"/>
                <w:sz w:val="18"/>
              </w:rPr>
            </w:pPr>
            <w:ins w:id="993" w:author="C4-214738" w:date="2021-08-31T16:26: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ins w:id="994" w:author="C4-214738" w:date="2021-08-31T16:26:00Z"/>
                <w:rFonts w:ascii="Arial" w:hAnsi="Arial"/>
                <w:sz w:val="18"/>
              </w:rPr>
            </w:pPr>
            <w:ins w:id="995" w:author="C4-214738" w:date="2021-08-31T16:26: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ins w:id="996" w:author="C4-214738" w:date="2021-08-31T16:26:00Z"/>
                <w:rFonts w:ascii="Arial" w:hAnsi="Arial"/>
                <w:sz w:val="18"/>
              </w:rPr>
            </w:pPr>
            <w:ins w:id="997" w:author="C4-214738" w:date="2021-08-31T16:26: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7FA86" w14:textId="77777777" w:rsidR="002D7C90" w:rsidRPr="00DB5639" w:rsidRDefault="002D7C90" w:rsidP="00E41605">
            <w:pPr>
              <w:keepNext/>
              <w:keepLines/>
              <w:spacing w:after="0"/>
              <w:rPr>
                <w:ins w:id="998" w:author="C4-214738" w:date="2021-08-31T16:26:00Z"/>
                <w:rFonts w:ascii="Arial" w:hAnsi="Arial"/>
                <w:sz w:val="18"/>
              </w:rPr>
            </w:pPr>
            <w:ins w:id="999" w:author="C4-214738" w:date="2021-08-31T16:26:00Z">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ins>
          </w:p>
        </w:tc>
      </w:tr>
      <w:tr w:rsidR="002D7C90" w:rsidRPr="00DB5639" w14:paraId="1A0A9379" w14:textId="77777777" w:rsidTr="00E41605">
        <w:trPr>
          <w:jc w:val="center"/>
          <w:ins w:id="1000" w:author="C4-214738" w:date="2021-08-31T16: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ins w:id="1001" w:author="C4-214738" w:date="2021-08-31T16:26:00Z"/>
                <w:rFonts w:ascii="Arial" w:hAnsi="Arial"/>
                <w:sz w:val="18"/>
              </w:rPr>
            </w:pPr>
            <w:ins w:id="1002" w:author="C4-214738" w:date="2021-08-31T16:26: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ins w:id="1003" w:author="C4-214738" w:date="2021-08-31T16:26:00Z"/>
                <w:rFonts w:ascii="Arial" w:hAnsi="Arial"/>
                <w:sz w:val="18"/>
              </w:rPr>
            </w:pPr>
            <w:ins w:id="1004" w:author="C4-214738" w:date="2021-08-31T16:26: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ins w:id="1005" w:author="C4-214738" w:date="2021-08-31T16:26:00Z"/>
                <w:rFonts w:ascii="Arial" w:hAnsi="Arial"/>
                <w:sz w:val="18"/>
              </w:rPr>
            </w:pPr>
            <w:ins w:id="1006" w:author="C4-214738" w:date="2021-08-31T16:26: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ins w:id="1007" w:author="C4-214738" w:date="2021-08-31T16:26:00Z"/>
                <w:rFonts w:ascii="Arial" w:hAnsi="Arial"/>
                <w:sz w:val="18"/>
              </w:rPr>
            </w:pPr>
            <w:ins w:id="1008" w:author="C4-214738" w:date="2021-08-31T16:26: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ins w:id="1009" w:author="C4-214738" w:date="2021-08-31T16:26:00Z"/>
                <w:rFonts w:ascii="Arial" w:hAnsi="Arial"/>
                <w:sz w:val="18"/>
              </w:rPr>
            </w:pPr>
            <w:ins w:id="1010" w:author="C4-214738" w:date="2021-08-31T16:26:00Z">
              <w:r w:rsidRPr="00DB5639">
                <w:rPr>
                  <w:rFonts w:ascii="Arial" w:hAnsi="Arial"/>
                  <w:sz w:val="18"/>
                </w:rPr>
                <w:t>Identifier of the target NF (service) instance ID towards which the request is redirected</w:t>
              </w:r>
            </w:ins>
          </w:p>
        </w:tc>
      </w:tr>
    </w:tbl>
    <w:p w14:paraId="22C85529" w14:textId="77777777" w:rsidR="002D7C90" w:rsidRPr="00DB5639" w:rsidRDefault="002D7C90" w:rsidP="002D7C90">
      <w:pPr>
        <w:rPr>
          <w:ins w:id="1011" w:author="C4-214738" w:date="2021-08-31T16:26:00Z"/>
        </w:rPr>
      </w:pPr>
    </w:p>
    <w:p w14:paraId="7A77D551" w14:textId="77777777" w:rsidR="002D7C90" w:rsidRPr="00DB5639" w:rsidRDefault="002D7C90" w:rsidP="002D7C90">
      <w:pPr>
        <w:keepNext/>
        <w:keepLines/>
        <w:spacing w:before="60"/>
        <w:jc w:val="center"/>
        <w:rPr>
          <w:ins w:id="1012" w:author="C4-214738" w:date="2021-08-31T16:26:00Z"/>
          <w:rFonts w:ascii="Arial" w:hAnsi="Arial"/>
          <w:b/>
        </w:rPr>
      </w:pPr>
      <w:ins w:id="1013" w:author="C4-214738" w:date="2021-08-31T16:26:00Z">
        <w:r w:rsidRPr="00DB5639">
          <w:rPr>
            <w:rFonts w:ascii="Arial" w:hAnsi="Arial"/>
            <w:b/>
          </w:rPr>
          <w:t>Table 6.1.3.2.3.1-5: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ins w:id="1014" w:author="C4-214738" w:date="2021-08-31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ins w:id="1015" w:author="C4-214738" w:date="2021-08-31T16:26:00Z"/>
                <w:rFonts w:ascii="Arial" w:hAnsi="Arial"/>
                <w:b/>
                <w:sz w:val="18"/>
              </w:rPr>
            </w:pPr>
            <w:ins w:id="1016" w:author="C4-214738" w:date="2021-08-31T16:26: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ins w:id="1017" w:author="C4-214738" w:date="2021-08-31T16:26:00Z"/>
                <w:rFonts w:ascii="Arial" w:hAnsi="Arial"/>
                <w:b/>
                <w:sz w:val="18"/>
              </w:rPr>
            </w:pPr>
            <w:ins w:id="1018" w:author="C4-214738" w:date="2021-08-31T16:26: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ins w:id="1019" w:author="C4-214738" w:date="2021-08-31T16:26:00Z"/>
                <w:rFonts w:ascii="Arial" w:hAnsi="Arial"/>
                <w:b/>
                <w:sz w:val="18"/>
              </w:rPr>
            </w:pPr>
            <w:ins w:id="1020" w:author="C4-214738" w:date="2021-08-31T16:26: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ins w:id="1021" w:author="C4-214738" w:date="2021-08-31T16:26:00Z"/>
                <w:rFonts w:ascii="Arial" w:hAnsi="Arial"/>
                <w:b/>
                <w:sz w:val="18"/>
              </w:rPr>
            </w:pPr>
            <w:ins w:id="1022" w:author="C4-214738" w:date="2021-08-31T16:26: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ins w:id="1023" w:author="C4-214738" w:date="2021-08-31T16:26:00Z"/>
                <w:rFonts w:ascii="Arial" w:hAnsi="Arial"/>
                <w:b/>
                <w:sz w:val="18"/>
              </w:rPr>
            </w:pPr>
            <w:ins w:id="1024" w:author="C4-214738" w:date="2021-08-31T16:26:00Z">
              <w:r w:rsidRPr="00DB5639">
                <w:rPr>
                  <w:rFonts w:ascii="Arial" w:hAnsi="Arial"/>
                  <w:b/>
                  <w:sz w:val="18"/>
                </w:rPr>
                <w:t>Description</w:t>
              </w:r>
            </w:ins>
          </w:p>
        </w:tc>
      </w:tr>
      <w:tr w:rsidR="002D7C90" w:rsidRPr="00DB5639" w14:paraId="5A1A43E6" w14:textId="77777777" w:rsidTr="00E41605">
        <w:trPr>
          <w:jc w:val="center"/>
          <w:ins w:id="1025" w:author="C4-214738" w:date="2021-08-31T16: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ins w:id="1026" w:author="C4-214738" w:date="2021-08-31T16:26:00Z"/>
                <w:rFonts w:ascii="Arial" w:hAnsi="Arial"/>
                <w:sz w:val="18"/>
              </w:rPr>
            </w:pPr>
            <w:ins w:id="1027" w:author="C4-214738" w:date="2021-08-31T16:26: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ins w:id="1028" w:author="C4-214738" w:date="2021-08-31T16:26:00Z"/>
                <w:rFonts w:ascii="Arial" w:hAnsi="Arial"/>
                <w:sz w:val="18"/>
              </w:rPr>
            </w:pPr>
            <w:ins w:id="1029" w:author="C4-214738" w:date="2021-08-31T16:26: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ins w:id="1030" w:author="C4-214738" w:date="2021-08-31T16:26:00Z"/>
                <w:rFonts w:ascii="Arial" w:hAnsi="Arial"/>
                <w:sz w:val="18"/>
              </w:rPr>
            </w:pPr>
            <w:ins w:id="1031" w:author="C4-214738" w:date="2021-08-31T16:26: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ins w:id="1032" w:author="C4-214738" w:date="2021-08-31T16:26:00Z"/>
                <w:rFonts w:ascii="Arial" w:hAnsi="Arial"/>
                <w:sz w:val="18"/>
              </w:rPr>
            </w:pPr>
            <w:ins w:id="1033" w:author="C4-214738" w:date="2021-08-31T16:26: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342E6" w14:textId="77777777" w:rsidR="002D7C90" w:rsidRPr="00DB5639" w:rsidRDefault="002D7C90" w:rsidP="00E41605">
            <w:pPr>
              <w:keepNext/>
              <w:keepLines/>
              <w:spacing w:after="0"/>
              <w:rPr>
                <w:ins w:id="1034" w:author="C4-214738" w:date="2021-08-31T16:26:00Z"/>
                <w:rFonts w:ascii="Arial" w:hAnsi="Arial"/>
                <w:sz w:val="18"/>
              </w:rPr>
            </w:pPr>
            <w:ins w:id="1035" w:author="C4-214738" w:date="2021-08-31T16:26:00Z">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ins>
          </w:p>
        </w:tc>
      </w:tr>
      <w:tr w:rsidR="002D7C90" w:rsidRPr="00DB5639" w14:paraId="690465A9" w14:textId="77777777" w:rsidTr="00E41605">
        <w:trPr>
          <w:jc w:val="center"/>
          <w:ins w:id="1036" w:author="C4-214738" w:date="2021-08-31T16: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ins w:id="1037" w:author="C4-214738" w:date="2021-08-31T16:26:00Z"/>
                <w:rFonts w:ascii="Arial" w:hAnsi="Arial"/>
                <w:sz w:val="18"/>
              </w:rPr>
            </w:pPr>
            <w:ins w:id="1038" w:author="C4-214738" w:date="2021-08-31T16:26: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ins w:id="1039" w:author="C4-214738" w:date="2021-08-31T16:26:00Z"/>
                <w:rFonts w:ascii="Arial" w:hAnsi="Arial"/>
                <w:sz w:val="18"/>
              </w:rPr>
            </w:pPr>
            <w:ins w:id="1040" w:author="C4-214738" w:date="2021-08-31T16:26: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ins w:id="1041" w:author="C4-214738" w:date="2021-08-31T16:26:00Z"/>
                <w:rFonts w:ascii="Arial" w:hAnsi="Arial"/>
                <w:sz w:val="18"/>
              </w:rPr>
            </w:pPr>
            <w:ins w:id="1042" w:author="C4-214738" w:date="2021-08-31T16:26: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ins w:id="1043" w:author="C4-214738" w:date="2021-08-31T16:26:00Z"/>
                <w:rFonts w:ascii="Arial" w:hAnsi="Arial"/>
                <w:sz w:val="18"/>
              </w:rPr>
            </w:pPr>
            <w:ins w:id="1044" w:author="C4-214738" w:date="2021-08-31T16:26: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ins w:id="1045" w:author="C4-214738" w:date="2021-08-31T16:26:00Z"/>
                <w:rFonts w:ascii="Arial" w:hAnsi="Arial"/>
                <w:sz w:val="18"/>
              </w:rPr>
            </w:pPr>
            <w:ins w:id="1046" w:author="C4-214738" w:date="2021-08-31T16:26:00Z">
              <w:r w:rsidRPr="00DB5639">
                <w:rPr>
                  <w:rFonts w:ascii="Arial" w:hAnsi="Arial"/>
                  <w:sz w:val="18"/>
                </w:rPr>
                <w:t>Identifier of the target NF (service) instance ID towards which the request is redirected</w:t>
              </w:r>
            </w:ins>
          </w:p>
        </w:tc>
      </w:tr>
    </w:tbl>
    <w:p w14:paraId="254011BA" w14:textId="31AF699F" w:rsidR="00904370" w:rsidRPr="00A04126" w:rsidDel="002D7C90" w:rsidRDefault="00904370" w:rsidP="00904370">
      <w:pPr>
        <w:pStyle w:val="TH"/>
        <w:rPr>
          <w:del w:id="1047" w:author="C4-214738" w:date="2021-08-31T16:26:00Z"/>
          <w:rFonts w:cs="Arial"/>
        </w:rPr>
      </w:pPr>
      <w:del w:id="1048" w:author="C4-214738" w:date="2021-08-31T16:26:00Z">
        <w:r w:rsidRPr="00A04126" w:rsidDel="002D7C90">
          <w:delText xml:space="preserve">Table 6.1.3.2.3.1-4: Headers supported by the </w:delText>
        </w:r>
        <w:r w:rsidDel="002D7C90">
          <w:delText>&lt;e.g. GET</w:delText>
        </w:r>
        <w:r w:rsidRPr="00A04126" w:rsidDel="002D7C90">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04370" w:rsidRPr="00B54FF5" w:rsidDel="002D7C90" w14:paraId="178E0EF1" w14:textId="78E45C5B" w:rsidTr="00F85948">
        <w:trPr>
          <w:jc w:val="center"/>
          <w:del w:id="1049" w:author="C4-214738" w:date="2021-08-31T16:26: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5F4DC12" w14:textId="44716376" w:rsidR="00904370" w:rsidRPr="0016361A" w:rsidDel="002D7C90" w:rsidRDefault="00904370" w:rsidP="00F85948">
            <w:pPr>
              <w:pStyle w:val="TAH"/>
              <w:rPr>
                <w:del w:id="1050" w:author="C4-214738" w:date="2021-08-31T16:26:00Z"/>
              </w:rPr>
            </w:pPr>
            <w:del w:id="1051" w:author="C4-214738" w:date="2021-08-31T16:26:00Z">
              <w:r w:rsidRPr="0016361A" w:rsidDel="002D7C90">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DAB6DAA" w14:textId="4CEC1BAB" w:rsidR="00904370" w:rsidRPr="0016361A" w:rsidDel="002D7C90" w:rsidRDefault="00904370" w:rsidP="00F85948">
            <w:pPr>
              <w:pStyle w:val="TAH"/>
              <w:rPr>
                <w:del w:id="1052" w:author="C4-214738" w:date="2021-08-31T16:26:00Z"/>
              </w:rPr>
            </w:pPr>
            <w:del w:id="1053" w:author="C4-214738" w:date="2021-08-31T16:26:00Z">
              <w:r w:rsidRPr="0016361A" w:rsidDel="002D7C90">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49AE567" w14:textId="087796C9" w:rsidR="00904370" w:rsidRPr="0016361A" w:rsidDel="002D7C90" w:rsidRDefault="00904370" w:rsidP="00F85948">
            <w:pPr>
              <w:pStyle w:val="TAH"/>
              <w:rPr>
                <w:del w:id="1054" w:author="C4-214738" w:date="2021-08-31T16:26:00Z"/>
              </w:rPr>
            </w:pPr>
            <w:del w:id="1055" w:author="C4-214738" w:date="2021-08-31T16:26:00Z">
              <w:r w:rsidRPr="0016361A" w:rsidDel="002D7C90">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55F87AB" w14:textId="2D2F78D0" w:rsidR="00904370" w:rsidRPr="0016361A" w:rsidDel="002D7C90" w:rsidRDefault="00904370" w:rsidP="00F85948">
            <w:pPr>
              <w:pStyle w:val="TAH"/>
              <w:rPr>
                <w:del w:id="1056" w:author="C4-214738" w:date="2021-08-31T16:26:00Z"/>
              </w:rPr>
            </w:pPr>
            <w:del w:id="1057" w:author="C4-214738" w:date="2021-08-31T16:26:00Z">
              <w:r w:rsidRPr="0016361A" w:rsidDel="002D7C90">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E490A6" w14:textId="0D906E4E" w:rsidR="00904370" w:rsidRPr="0016361A" w:rsidDel="002D7C90" w:rsidRDefault="00904370" w:rsidP="00F85948">
            <w:pPr>
              <w:pStyle w:val="TAH"/>
              <w:rPr>
                <w:del w:id="1058" w:author="C4-214738" w:date="2021-08-31T16:26:00Z"/>
              </w:rPr>
            </w:pPr>
            <w:del w:id="1059" w:author="C4-214738" w:date="2021-08-31T16:26:00Z">
              <w:r w:rsidRPr="0016361A" w:rsidDel="002D7C90">
                <w:delText>Description</w:delText>
              </w:r>
            </w:del>
          </w:p>
        </w:tc>
      </w:tr>
      <w:tr w:rsidR="00904370" w:rsidRPr="00B54FF5" w:rsidDel="002D7C90" w14:paraId="5C3B488B" w14:textId="229AB549" w:rsidTr="00F85948">
        <w:trPr>
          <w:jc w:val="center"/>
          <w:del w:id="1060" w:author="C4-214738" w:date="2021-08-31T16:26: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FDFF6E9" w14:textId="0EF7B179" w:rsidR="00904370" w:rsidRPr="0016361A" w:rsidDel="002D7C90" w:rsidRDefault="00904370" w:rsidP="00F85948">
            <w:pPr>
              <w:pStyle w:val="TAL"/>
              <w:rPr>
                <w:del w:id="1061" w:author="C4-214738" w:date="2021-08-31T16:26:00Z"/>
              </w:rPr>
            </w:pPr>
            <w:del w:id="1062" w:author="C4-214738" w:date="2021-08-31T16:26:00Z">
              <w:r w:rsidRPr="0016361A" w:rsidDel="002D7C90">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0E102DCD" w14:textId="3643CBEE" w:rsidR="00904370" w:rsidRPr="0016361A" w:rsidDel="002D7C90" w:rsidRDefault="00904370" w:rsidP="00F85948">
            <w:pPr>
              <w:pStyle w:val="TAL"/>
              <w:rPr>
                <w:del w:id="1063" w:author="C4-214738" w:date="2021-08-31T16:26:00Z"/>
              </w:rPr>
            </w:pPr>
            <w:del w:id="1064" w:author="C4-214738" w:date="2021-08-31T16:26:00Z">
              <w:r w:rsidRPr="0016361A" w:rsidDel="002D7C90">
                <w:delText>&lt;data type&gt;</w:delText>
              </w:r>
            </w:del>
          </w:p>
          <w:p w14:paraId="1DB9CD31" w14:textId="4836A303" w:rsidR="00904370" w:rsidRPr="0016361A" w:rsidDel="002D7C90" w:rsidRDefault="00904370" w:rsidP="00F85948">
            <w:pPr>
              <w:pStyle w:val="TAL"/>
              <w:rPr>
                <w:del w:id="1065" w:author="C4-214738" w:date="2021-08-31T16:26:00Z"/>
              </w:rPr>
            </w:pPr>
            <w:del w:id="1066" w:author="C4-214738" w:date="2021-08-31T16:26:00Z">
              <w:r w:rsidRPr="0016361A" w:rsidDel="002D7C90">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C01A1B8" w14:textId="0F7B8846" w:rsidR="00904370" w:rsidRPr="0016361A" w:rsidDel="002D7C90" w:rsidRDefault="00904370" w:rsidP="00F85948">
            <w:pPr>
              <w:pStyle w:val="TAC"/>
              <w:rPr>
                <w:del w:id="1067" w:author="C4-214738" w:date="2021-08-31T16:26:00Z"/>
              </w:rPr>
            </w:pPr>
            <w:del w:id="1068" w:author="C4-214738" w:date="2021-08-31T16:26:00Z">
              <w:r w:rsidRPr="0016361A" w:rsidDel="002D7C90">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5A616A3" w14:textId="428044C8" w:rsidR="00904370" w:rsidRPr="0016361A" w:rsidDel="002D7C90" w:rsidRDefault="00904370" w:rsidP="00F85948">
            <w:pPr>
              <w:pStyle w:val="TAL"/>
              <w:rPr>
                <w:del w:id="1069" w:author="C4-214738" w:date="2021-08-31T16:26:00Z"/>
              </w:rPr>
            </w:pPr>
            <w:del w:id="1070" w:author="C4-214738" w:date="2021-08-31T16:26:00Z">
              <w:r w:rsidRPr="0016361A" w:rsidDel="002D7C90">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F62BA" w14:textId="77200632" w:rsidR="00904370" w:rsidRPr="0016361A" w:rsidDel="002D7C90" w:rsidRDefault="00904370" w:rsidP="00F85948">
            <w:pPr>
              <w:pStyle w:val="TAL"/>
              <w:rPr>
                <w:del w:id="1071" w:author="C4-214738" w:date="2021-08-31T16:26:00Z"/>
              </w:rPr>
            </w:pPr>
            <w:del w:id="1072" w:author="C4-214738" w:date="2021-08-31T16:26:00Z">
              <w:r w:rsidRPr="0016361A" w:rsidDel="002D7C90">
                <w:delText>&lt;description&gt;</w:delText>
              </w:r>
            </w:del>
          </w:p>
        </w:tc>
      </w:tr>
    </w:tbl>
    <w:p w14:paraId="695AE791" w14:textId="24297495" w:rsidR="00904370" w:rsidRPr="00A04126" w:rsidDel="002D7C90" w:rsidRDefault="00904370" w:rsidP="00904370">
      <w:pPr>
        <w:rPr>
          <w:del w:id="1073" w:author="C4-214738" w:date="2021-08-31T16:26:00Z"/>
        </w:rPr>
      </w:pPr>
    </w:p>
    <w:p w14:paraId="5F72952B" w14:textId="37D158A2" w:rsidR="00904370" w:rsidRPr="00A04126" w:rsidDel="002D7C90" w:rsidRDefault="00904370" w:rsidP="00904370">
      <w:pPr>
        <w:pStyle w:val="TH"/>
        <w:rPr>
          <w:del w:id="1074" w:author="C4-214738" w:date="2021-08-31T16:26:00Z"/>
          <w:rFonts w:cs="Arial"/>
        </w:rPr>
      </w:pPr>
      <w:del w:id="1075" w:author="C4-214738" w:date="2021-08-31T16:26:00Z">
        <w:r w:rsidRPr="00A04126" w:rsidDel="002D7C90">
          <w:lastRenderedPageBreak/>
          <w:delText xml:space="preserve">Table 6.1.3.2.3.1-5: Headers supported by the </w:delText>
        </w:r>
        <w:r w:rsidDel="002D7C90">
          <w:delText>&lt;e.g. 200&gt; response code</w:delText>
        </w:r>
        <w:r w:rsidRPr="00A04126" w:rsidDel="002D7C90">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04370" w:rsidRPr="00B54FF5" w:rsidDel="002D7C90" w14:paraId="679DA8C6" w14:textId="4D4D8279" w:rsidTr="00F85948">
        <w:trPr>
          <w:jc w:val="center"/>
          <w:del w:id="1076" w:author="C4-214738" w:date="2021-08-31T16:2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D17740" w14:textId="03443547" w:rsidR="00904370" w:rsidRPr="0016361A" w:rsidDel="002D7C90" w:rsidRDefault="00904370" w:rsidP="00F85948">
            <w:pPr>
              <w:pStyle w:val="TAH"/>
              <w:rPr>
                <w:del w:id="1077" w:author="C4-214738" w:date="2021-08-31T16:26:00Z"/>
              </w:rPr>
            </w:pPr>
            <w:del w:id="1078" w:author="C4-214738" w:date="2021-08-31T16:26:00Z">
              <w:r w:rsidRPr="0016361A" w:rsidDel="002D7C90">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3D8A9EC" w14:textId="626F069D" w:rsidR="00904370" w:rsidRPr="0016361A" w:rsidDel="002D7C90" w:rsidRDefault="00904370" w:rsidP="00F85948">
            <w:pPr>
              <w:pStyle w:val="TAH"/>
              <w:rPr>
                <w:del w:id="1079" w:author="C4-214738" w:date="2021-08-31T16:26:00Z"/>
              </w:rPr>
            </w:pPr>
            <w:del w:id="1080" w:author="C4-214738" w:date="2021-08-31T16:26:00Z">
              <w:r w:rsidRPr="0016361A" w:rsidDel="002D7C90">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9FB63C8" w14:textId="1D5ADE35" w:rsidR="00904370" w:rsidRPr="0016361A" w:rsidDel="002D7C90" w:rsidRDefault="00904370" w:rsidP="00F85948">
            <w:pPr>
              <w:pStyle w:val="TAH"/>
              <w:rPr>
                <w:del w:id="1081" w:author="C4-214738" w:date="2021-08-31T16:26:00Z"/>
              </w:rPr>
            </w:pPr>
            <w:del w:id="1082" w:author="C4-214738" w:date="2021-08-31T16:26:00Z">
              <w:r w:rsidRPr="0016361A" w:rsidDel="002D7C90">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FA71B" w14:textId="46E2923C" w:rsidR="00904370" w:rsidRPr="0016361A" w:rsidDel="002D7C90" w:rsidRDefault="00904370" w:rsidP="00F85948">
            <w:pPr>
              <w:pStyle w:val="TAH"/>
              <w:rPr>
                <w:del w:id="1083" w:author="C4-214738" w:date="2021-08-31T16:26:00Z"/>
              </w:rPr>
            </w:pPr>
            <w:del w:id="1084" w:author="C4-214738" w:date="2021-08-31T16:26:00Z">
              <w:r w:rsidRPr="0016361A" w:rsidDel="002D7C90">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2A7A2B" w14:textId="0AE6A4D0" w:rsidR="00904370" w:rsidRPr="0016361A" w:rsidDel="002D7C90" w:rsidRDefault="00904370" w:rsidP="00F85948">
            <w:pPr>
              <w:pStyle w:val="TAH"/>
              <w:rPr>
                <w:del w:id="1085" w:author="C4-214738" w:date="2021-08-31T16:26:00Z"/>
              </w:rPr>
            </w:pPr>
            <w:del w:id="1086" w:author="C4-214738" w:date="2021-08-31T16:26:00Z">
              <w:r w:rsidRPr="0016361A" w:rsidDel="002D7C90">
                <w:delText>Description</w:delText>
              </w:r>
            </w:del>
          </w:p>
        </w:tc>
      </w:tr>
      <w:tr w:rsidR="00904370" w:rsidRPr="00B54FF5" w:rsidDel="002D7C90" w14:paraId="7019623C" w14:textId="4BE4227C" w:rsidTr="00F85948">
        <w:trPr>
          <w:jc w:val="center"/>
          <w:del w:id="1087" w:author="C4-214738" w:date="2021-08-31T16:2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609603" w14:textId="31933DAA" w:rsidR="00904370" w:rsidRPr="0016361A" w:rsidDel="002D7C90" w:rsidRDefault="00904370" w:rsidP="00F85948">
            <w:pPr>
              <w:pStyle w:val="TAL"/>
              <w:rPr>
                <w:del w:id="1088" w:author="C4-214738" w:date="2021-08-31T16:26:00Z"/>
              </w:rPr>
            </w:pPr>
          </w:p>
          <w:p w14:paraId="6267C203" w14:textId="4B36D491" w:rsidR="00904370" w:rsidRPr="0016361A" w:rsidDel="002D7C90" w:rsidRDefault="00904370" w:rsidP="00F85948">
            <w:pPr>
              <w:pStyle w:val="TAL"/>
              <w:rPr>
                <w:del w:id="1089" w:author="C4-214738" w:date="2021-08-31T16:26:00Z"/>
              </w:rPr>
            </w:pPr>
            <w:del w:id="1090" w:author="C4-214738" w:date="2021-08-31T16:26:00Z">
              <w:r w:rsidRPr="0016361A" w:rsidDel="002D7C90">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18ACD86" w14:textId="11858E07" w:rsidR="00904370" w:rsidRPr="0016361A" w:rsidDel="002D7C90" w:rsidRDefault="00904370" w:rsidP="00F85948">
            <w:pPr>
              <w:pStyle w:val="TAL"/>
              <w:rPr>
                <w:del w:id="1091" w:author="C4-214738" w:date="2021-08-31T16:26:00Z"/>
              </w:rPr>
            </w:pPr>
          </w:p>
          <w:p w14:paraId="04FB5EC2" w14:textId="494CD7D2" w:rsidR="00904370" w:rsidRPr="0016361A" w:rsidDel="002D7C90" w:rsidRDefault="00904370" w:rsidP="00F85948">
            <w:pPr>
              <w:pStyle w:val="TAL"/>
              <w:rPr>
                <w:del w:id="1092" w:author="C4-214738" w:date="2021-08-31T16:26:00Z"/>
              </w:rPr>
            </w:pPr>
            <w:del w:id="1093" w:author="C4-214738" w:date="2021-08-31T16:26:00Z">
              <w:r w:rsidRPr="0016361A" w:rsidDel="002D7C90">
                <w:delText>&lt;data type&gt;</w:delText>
              </w:r>
            </w:del>
          </w:p>
          <w:p w14:paraId="3A6EDA1F" w14:textId="414D26CE" w:rsidR="00904370" w:rsidRPr="0016361A" w:rsidDel="002D7C90" w:rsidRDefault="00904370" w:rsidP="00F85948">
            <w:pPr>
              <w:pStyle w:val="TAL"/>
              <w:rPr>
                <w:del w:id="1094" w:author="C4-214738" w:date="2021-08-31T16:26:00Z"/>
              </w:rPr>
            </w:pPr>
            <w:del w:id="1095" w:author="C4-214738" w:date="2021-08-31T16:26:00Z">
              <w:r w:rsidRPr="0016361A" w:rsidDel="002D7C90">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9B2A017" w14:textId="0B051784" w:rsidR="00904370" w:rsidRPr="0016361A" w:rsidDel="002D7C90" w:rsidRDefault="00904370" w:rsidP="00F85948">
            <w:pPr>
              <w:pStyle w:val="TAC"/>
              <w:rPr>
                <w:del w:id="1096" w:author="C4-214738" w:date="2021-08-31T16:26:00Z"/>
              </w:rPr>
            </w:pPr>
            <w:del w:id="1097" w:author="C4-214738" w:date="2021-08-31T16:26:00Z">
              <w:r w:rsidRPr="0016361A" w:rsidDel="002D7C90">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64B48179" w14:textId="5D63DAFF" w:rsidR="00904370" w:rsidRPr="0016361A" w:rsidDel="002D7C90" w:rsidRDefault="00904370" w:rsidP="00F85948">
            <w:pPr>
              <w:pStyle w:val="TAL"/>
              <w:rPr>
                <w:del w:id="1098" w:author="C4-214738" w:date="2021-08-31T16:26:00Z"/>
              </w:rPr>
            </w:pPr>
          </w:p>
          <w:p w14:paraId="7BD7E71B" w14:textId="567F781E" w:rsidR="00904370" w:rsidRPr="0016361A" w:rsidDel="002D7C90" w:rsidRDefault="00904370" w:rsidP="00F85948">
            <w:pPr>
              <w:pStyle w:val="TAL"/>
              <w:rPr>
                <w:del w:id="1099" w:author="C4-214738" w:date="2021-08-31T16:26:00Z"/>
              </w:rPr>
            </w:pPr>
            <w:del w:id="1100" w:author="C4-214738" w:date="2021-08-31T16:26:00Z">
              <w:r w:rsidRPr="0016361A" w:rsidDel="002D7C90">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9E315" w14:textId="11643223" w:rsidR="00904370" w:rsidRPr="0016361A" w:rsidDel="002D7C90" w:rsidRDefault="00904370" w:rsidP="00F85948">
            <w:pPr>
              <w:pStyle w:val="TAL"/>
              <w:rPr>
                <w:del w:id="1101" w:author="C4-214738" w:date="2021-08-31T16:26:00Z"/>
              </w:rPr>
            </w:pPr>
            <w:del w:id="1102" w:author="C4-214738" w:date="2021-08-31T16:26:00Z">
              <w:r w:rsidRPr="0016361A" w:rsidDel="002D7C90">
                <w:delText>&lt;description&gt;</w:delText>
              </w:r>
            </w:del>
          </w:p>
        </w:tc>
      </w:tr>
    </w:tbl>
    <w:p w14:paraId="18DA8E30" w14:textId="0A0BCA9D" w:rsidR="00904370" w:rsidRPr="00A04126" w:rsidDel="002D7C90" w:rsidRDefault="00904370" w:rsidP="00904370">
      <w:pPr>
        <w:rPr>
          <w:del w:id="1103" w:author="C4-214738" w:date="2021-08-31T16:26:00Z"/>
        </w:rPr>
      </w:pPr>
    </w:p>
    <w:p w14:paraId="138D7A9E" w14:textId="25156197" w:rsidR="00904370" w:rsidRPr="00A04126" w:rsidDel="002D7C90" w:rsidRDefault="00904370" w:rsidP="00904370">
      <w:pPr>
        <w:pStyle w:val="TH"/>
        <w:rPr>
          <w:del w:id="1104" w:author="C4-214738" w:date="2021-08-31T16:26:00Z"/>
        </w:rPr>
      </w:pPr>
      <w:del w:id="1105" w:author="C4-214738" w:date="2021-08-31T16:26:00Z">
        <w:r w:rsidRPr="00A04126" w:rsidDel="002D7C90">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04370" w:rsidRPr="00B54FF5" w:rsidDel="002D7C90" w14:paraId="6FC40859" w14:textId="3F90D615" w:rsidTr="00F85948">
        <w:trPr>
          <w:jc w:val="center"/>
          <w:del w:id="1106" w:author="C4-214738" w:date="2021-08-31T16:26: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5A5B533" w14:textId="001A0A04" w:rsidR="00904370" w:rsidRPr="0016361A" w:rsidDel="002D7C90" w:rsidRDefault="00904370" w:rsidP="00F85948">
            <w:pPr>
              <w:pStyle w:val="TAH"/>
              <w:rPr>
                <w:del w:id="1107" w:author="C4-214738" w:date="2021-08-31T16:26:00Z"/>
              </w:rPr>
            </w:pPr>
            <w:del w:id="1108" w:author="C4-214738" w:date="2021-08-31T16:26:00Z">
              <w:r w:rsidRPr="0016361A" w:rsidDel="002D7C90">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125290A" w14:textId="2A356840" w:rsidR="00904370" w:rsidRPr="0016361A" w:rsidDel="002D7C90" w:rsidRDefault="00904370" w:rsidP="00F85948">
            <w:pPr>
              <w:pStyle w:val="TAH"/>
              <w:rPr>
                <w:del w:id="1109" w:author="C4-214738" w:date="2021-08-31T16:26:00Z"/>
              </w:rPr>
            </w:pPr>
            <w:del w:id="1110" w:author="C4-214738" w:date="2021-08-31T16:26:00Z">
              <w:r w:rsidRPr="0016361A" w:rsidDel="002D7C90">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9A4315B" w14:textId="6F29B7C4" w:rsidR="00904370" w:rsidRPr="0016361A" w:rsidDel="002D7C90" w:rsidRDefault="00904370" w:rsidP="00F85948">
            <w:pPr>
              <w:pStyle w:val="TAH"/>
              <w:rPr>
                <w:del w:id="1111" w:author="C4-214738" w:date="2021-08-31T16:26:00Z"/>
              </w:rPr>
            </w:pPr>
            <w:del w:id="1112" w:author="C4-214738" w:date="2021-08-31T16:26:00Z">
              <w:r w:rsidRPr="0016361A" w:rsidDel="002D7C90">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B067043" w14:textId="5D771BFB" w:rsidR="00904370" w:rsidRPr="0016361A" w:rsidDel="002D7C90" w:rsidRDefault="00904370" w:rsidP="00F85948">
            <w:pPr>
              <w:pStyle w:val="TAH"/>
              <w:rPr>
                <w:del w:id="1113" w:author="C4-214738" w:date="2021-08-31T16:26:00Z"/>
              </w:rPr>
            </w:pPr>
            <w:del w:id="1114" w:author="C4-214738" w:date="2021-08-31T16:26:00Z">
              <w:r w:rsidRPr="0016361A" w:rsidDel="002D7C90">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10D8C16" w14:textId="745A197D" w:rsidR="00904370" w:rsidRPr="0016361A" w:rsidDel="002D7C90" w:rsidRDefault="00904370" w:rsidP="00F85948">
            <w:pPr>
              <w:pStyle w:val="TAH"/>
              <w:rPr>
                <w:del w:id="1115" w:author="C4-214738" w:date="2021-08-31T16:26:00Z"/>
              </w:rPr>
            </w:pPr>
            <w:del w:id="1116" w:author="C4-214738" w:date="2021-08-31T16:26:00Z">
              <w:r w:rsidRPr="0016361A" w:rsidDel="002D7C90">
                <w:delText>Description</w:delText>
              </w:r>
            </w:del>
          </w:p>
        </w:tc>
      </w:tr>
      <w:tr w:rsidR="00904370" w:rsidRPr="00B54FF5" w:rsidDel="002D7C90" w14:paraId="060D5F89" w14:textId="5EDDDB67" w:rsidTr="00F85948">
        <w:trPr>
          <w:jc w:val="center"/>
          <w:del w:id="1117" w:author="C4-214738" w:date="2021-08-31T16:26: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E812ECD" w14:textId="50C37329" w:rsidR="00904370" w:rsidRPr="0016361A" w:rsidDel="002D7C90" w:rsidRDefault="00904370" w:rsidP="00F85948">
            <w:pPr>
              <w:pStyle w:val="TAL"/>
              <w:rPr>
                <w:del w:id="1118" w:author="C4-214738" w:date="2021-08-31T16:26:00Z"/>
              </w:rPr>
            </w:pPr>
            <w:del w:id="1119" w:author="C4-214738" w:date="2021-08-31T16:26:00Z">
              <w:r w:rsidRPr="0016361A" w:rsidDel="002D7C90">
                <w:delText>&lt;link name&gt;</w:delText>
              </w:r>
            </w:del>
          </w:p>
          <w:p w14:paraId="4CED3AAD" w14:textId="477B33CF" w:rsidR="00904370" w:rsidRPr="0016361A" w:rsidDel="002D7C90" w:rsidRDefault="00904370" w:rsidP="00F85948">
            <w:pPr>
              <w:pStyle w:val="TAL"/>
              <w:rPr>
                <w:del w:id="1120" w:author="C4-214738" w:date="2021-08-31T16:26:00Z"/>
              </w:rPr>
            </w:pPr>
            <w:del w:id="1121" w:author="C4-214738" w:date="2021-08-31T16:26:00Z">
              <w:r w:rsidRPr="0016361A" w:rsidDel="002D7C90">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43F0CE46" w14:textId="20F2C2DB" w:rsidR="00904370" w:rsidRPr="0016361A" w:rsidDel="002D7C90" w:rsidRDefault="00904370" w:rsidP="00F85948">
            <w:pPr>
              <w:pStyle w:val="TAL"/>
              <w:rPr>
                <w:del w:id="1122" w:author="C4-214738" w:date="2021-08-31T16:26:00Z"/>
              </w:rPr>
            </w:pPr>
            <w:del w:id="1123" w:author="C4-214738" w:date="2021-08-31T16:26:00Z">
              <w:r w:rsidRPr="0016361A" w:rsidDel="002D7C90">
                <w:delText>&lt;resource 1&gt;</w:delText>
              </w:r>
            </w:del>
          </w:p>
          <w:p w14:paraId="08261B97" w14:textId="4EDDB80A" w:rsidR="00904370" w:rsidRPr="0016361A" w:rsidDel="002D7C90" w:rsidRDefault="00904370" w:rsidP="00F85948">
            <w:pPr>
              <w:pStyle w:val="TAL"/>
              <w:rPr>
                <w:del w:id="1124" w:author="C4-214738" w:date="2021-08-31T16:26:00Z"/>
              </w:rPr>
            </w:pPr>
            <w:del w:id="1125" w:author="C4-214738" w:date="2021-08-31T16:26:00Z">
              <w:r w:rsidRPr="0016361A" w:rsidDel="002D7C90">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8FD2043" w14:textId="78334133" w:rsidR="00904370" w:rsidRPr="0016361A" w:rsidDel="002D7C90" w:rsidRDefault="00904370" w:rsidP="00F85948">
            <w:pPr>
              <w:pStyle w:val="TAC"/>
              <w:rPr>
                <w:del w:id="1126" w:author="C4-214738" w:date="2021-08-31T16:26:00Z"/>
              </w:rPr>
            </w:pPr>
            <w:del w:id="1127" w:author="C4-214738" w:date="2021-08-31T16:26:00Z">
              <w:r w:rsidRPr="0016361A" w:rsidDel="002D7C90">
                <w:delText>&lt;method 1&gt;</w:delText>
              </w:r>
            </w:del>
          </w:p>
          <w:p w14:paraId="61CB6ADA" w14:textId="3791DC3D" w:rsidR="00904370" w:rsidRPr="0016361A" w:rsidDel="002D7C90" w:rsidRDefault="00904370" w:rsidP="00F85948">
            <w:pPr>
              <w:pStyle w:val="TAC"/>
              <w:rPr>
                <w:del w:id="1128" w:author="C4-214738" w:date="2021-08-31T16:26:00Z"/>
              </w:rPr>
            </w:pPr>
            <w:del w:id="1129" w:author="C4-214738" w:date="2021-08-31T16:26:00Z">
              <w:r w:rsidRPr="0016361A" w:rsidDel="002D7C90">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3CF1618" w14:textId="26D0204B" w:rsidR="00904370" w:rsidRPr="0016361A" w:rsidDel="002D7C90" w:rsidRDefault="00904370" w:rsidP="00F85948">
            <w:pPr>
              <w:pStyle w:val="TAL"/>
              <w:rPr>
                <w:del w:id="1130" w:author="C4-214738" w:date="2021-08-31T16:26:00Z"/>
              </w:rPr>
            </w:pPr>
            <w:del w:id="1131" w:author="C4-214738" w:date="2021-08-31T16:26:00Z">
              <w:r w:rsidRPr="0016361A" w:rsidDel="002D7C90">
                <w:delText>&lt;parameter&gt;</w:delText>
              </w:r>
            </w:del>
          </w:p>
          <w:p w14:paraId="4A8F7BF2" w14:textId="01CE9785" w:rsidR="00904370" w:rsidRPr="0016361A" w:rsidDel="002D7C90" w:rsidRDefault="00904370" w:rsidP="00F85948">
            <w:pPr>
              <w:pStyle w:val="TAL"/>
              <w:rPr>
                <w:del w:id="1132" w:author="C4-214738" w:date="2021-08-31T16:26:00Z"/>
              </w:rPr>
            </w:pPr>
            <w:del w:id="1133" w:author="C4-214738" w:date="2021-08-31T16:26:00Z">
              <w:r w:rsidRPr="0016361A" w:rsidDel="002D7C90">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DBF6" w14:textId="68BABC7C" w:rsidR="00904370" w:rsidRPr="0016361A" w:rsidDel="002D7C90" w:rsidRDefault="00904370" w:rsidP="00F85948">
            <w:pPr>
              <w:pStyle w:val="TAL"/>
              <w:rPr>
                <w:del w:id="1134" w:author="C4-214738" w:date="2021-08-31T16:26:00Z"/>
              </w:rPr>
            </w:pPr>
            <w:del w:id="1135" w:author="C4-214738" w:date="2021-08-31T16:26:00Z">
              <w:r w:rsidRPr="0016361A" w:rsidDel="002D7C90">
                <w:delText>&lt;description of the link&gt;</w:delText>
              </w:r>
            </w:del>
          </w:p>
        </w:tc>
      </w:tr>
    </w:tbl>
    <w:p w14:paraId="4A16C54A" w14:textId="0036F003" w:rsidR="00904370" w:rsidRPr="00A04126" w:rsidDel="002D7C90" w:rsidRDefault="00904370" w:rsidP="00904370">
      <w:pPr>
        <w:rPr>
          <w:del w:id="1136" w:author="C4-214738" w:date="2021-08-31T16:26:00Z"/>
        </w:rPr>
      </w:pPr>
    </w:p>
    <w:p w14:paraId="669B7C66" w14:textId="56A264A7" w:rsidR="00904370" w:rsidRPr="00384E92" w:rsidDel="002D7C90" w:rsidRDefault="00904370" w:rsidP="00904370">
      <w:pPr>
        <w:rPr>
          <w:del w:id="1137" w:author="C4-214738" w:date="2021-08-31T16:26:00Z"/>
        </w:rPr>
      </w:pPr>
    </w:p>
    <w:p w14:paraId="7600510F" w14:textId="69F67BA4" w:rsidR="00904370" w:rsidRPr="00384E92" w:rsidDel="002D7C90" w:rsidRDefault="00904370" w:rsidP="00904370">
      <w:pPr>
        <w:pStyle w:val="Heading6"/>
        <w:rPr>
          <w:del w:id="1138" w:author="C4-214738" w:date="2021-08-31T16:26:00Z"/>
        </w:rPr>
      </w:pPr>
      <w:bookmarkStart w:id="1139" w:name="_Toc510696614"/>
      <w:bookmarkStart w:id="1140" w:name="_Toc35971405"/>
      <w:bookmarkStart w:id="1141" w:name="_Toc63347632"/>
      <w:bookmarkStart w:id="1142" w:name="_Toc70168795"/>
      <w:del w:id="1143" w:author="C4-214738" w:date="2021-08-31T16:26:00Z">
        <w:r w:rsidRPr="00384E92" w:rsidDel="002D7C90">
          <w:delText>6.</w:delText>
        </w:r>
        <w:r w:rsidDel="002D7C90">
          <w:delText>1.3.2.3</w:delText>
        </w:r>
        <w:r w:rsidRPr="00384E92" w:rsidDel="002D7C90">
          <w:delText>.</w:delText>
        </w:r>
        <w:r w:rsidDel="002D7C90">
          <w:delText>2</w:delText>
        </w:r>
        <w:r w:rsidRPr="00384E92" w:rsidDel="002D7C90">
          <w:tab/>
        </w:r>
        <w:r w:rsidDel="002D7C90">
          <w:delText>&lt; method 2 &gt;</w:delText>
        </w:r>
        <w:bookmarkEnd w:id="1139"/>
        <w:bookmarkEnd w:id="1140"/>
        <w:bookmarkEnd w:id="1141"/>
        <w:bookmarkEnd w:id="1142"/>
      </w:del>
    </w:p>
    <w:p w14:paraId="05329DE5" w14:textId="77DCB3A9" w:rsidR="00904370" w:rsidRPr="00384E92" w:rsidDel="002D7C90" w:rsidRDefault="00904370" w:rsidP="00904370">
      <w:pPr>
        <w:pStyle w:val="Guidance"/>
        <w:rPr>
          <w:del w:id="1144" w:author="C4-214738" w:date="2021-08-31T16:26:00Z"/>
        </w:rPr>
      </w:pPr>
      <w:del w:id="1145" w:author="C4-214738" w:date="2021-08-31T16:26:00Z">
        <w:r w:rsidDel="002D7C90">
          <w:delText>And so on if there are more than two methods supported by the resource. Same structure as in clause 6.1.3.2.3.1.</w:delText>
        </w:r>
      </w:del>
    </w:p>
    <w:p w14:paraId="01E00DF9" w14:textId="21D85ABF" w:rsidR="00904370" w:rsidRDefault="00904370" w:rsidP="00904370">
      <w:pPr>
        <w:pStyle w:val="Heading5"/>
        <w:rPr>
          <w:ins w:id="1146" w:author="C4-214738" w:date="2021-08-31T16:34:00Z"/>
        </w:rPr>
      </w:pPr>
      <w:bookmarkStart w:id="1147" w:name="_Toc510696615"/>
      <w:bookmarkStart w:id="1148" w:name="_Toc35971406"/>
      <w:bookmarkStart w:id="1149" w:name="_Toc63347633"/>
      <w:bookmarkStart w:id="1150" w:name="_Toc70168796"/>
      <w:bookmarkStart w:id="1151" w:name="_Toc81381656"/>
      <w:r>
        <w:t>6.1.3.2.4</w:t>
      </w:r>
      <w:r>
        <w:tab/>
        <w:t>Resource Custom Operations</w:t>
      </w:r>
      <w:bookmarkEnd w:id="1147"/>
      <w:bookmarkEnd w:id="1148"/>
      <w:bookmarkEnd w:id="1149"/>
      <w:bookmarkEnd w:id="1150"/>
      <w:bookmarkEnd w:id="1151"/>
    </w:p>
    <w:p w14:paraId="041E144D" w14:textId="6FE36E78" w:rsidR="003A0FE8" w:rsidRPr="003A0FE8" w:rsidRDefault="003A0FE8">
      <w:pPr>
        <w:pPrChange w:id="1152" w:author="C4-214738" w:date="2021-08-31T16:34:00Z">
          <w:pPr>
            <w:pStyle w:val="Heading5"/>
          </w:pPr>
        </w:pPrChange>
      </w:pPr>
      <w:ins w:id="1153" w:author="C4-214738" w:date="2021-08-31T16:34:00Z">
        <w:r>
          <w:t>None</w:t>
        </w:r>
      </w:ins>
    </w:p>
    <w:p w14:paraId="0B84AA47" w14:textId="5657A444" w:rsidR="00904370" w:rsidDel="003A0FE8" w:rsidRDefault="00904370" w:rsidP="00904370">
      <w:pPr>
        <w:pStyle w:val="Guidance"/>
        <w:rPr>
          <w:del w:id="1154" w:author="C4-214738" w:date="2021-08-31T16:33:00Z"/>
        </w:rPr>
      </w:pPr>
      <w:del w:id="1155" w:author="C4-214738" w:date="2021-08-31T16:33:00Z">
        <w:r w:rsidDel="003A0FE8">
          <w:delText>The following clauses will specify the custom operations supported by the resource.</w:delText>
        </w:r>
      </w:del>
    </w:p>
    <w:p w14:paraId="7B852EB2" w14:textId="3716E834" w:rsidR="00904370" w:rsidDel="003A0FE8" w:rsidRDefault="00904370" w:rsidP="00904370">
      <w:pPr>
        <w:pStyle w:val="Guidance"/>
        <w:rPr>
          <w:del w:id="1156" w:author="C4-214738" w:date="2021-08-31T16:33:00Z"/>
        </w:rPr>
      </w:pPr>
      <w:del w:id="1157" w:author="C4-214738" w:date="2021-08-31T16:33:00Z">
        <w:r w:rsidDel="003A0FE8">
          <w:delText>It will describe, for each custom operation, the use and the URI of the operation, the HTTP method on which it is mapped, request and response data structures and response codes, and i</w:delText>
        </w:r>
        <w:r w:rsidRPr="00384E92" w:rsidDel="003A0FE8">
          <w:delText>f applicable, HTTP headers spec</w:delText>
        </w:r>
        <w:r w:rsidDel="003A0FE8">
          <w:delText>ific to the operation.</w:delText>
        </w:r>
      </w:del>
    </w:p>
    <w:p w14:paraId="3F5D6FBF" w14:textId="6541C3A7" w:rsidR="00904370" w:rsidRPr="00384E92" w:rsidDel="003A0FE8" w:rsidRDefault="00904370" w:rsidP="00904370">
      <w:pPr>
        <w:pStyle w:val="Heading6"/>
        <w:ind w:left="0" w:firstLine="0"/>
        <w:rPr>
          <w:del w:id="1158" w:author="C4-214738" w:date="2021-08-31T16:34:00Z"/>
        </w:rPr>
      </w:pPr>
      <w:bookmarkStart w:id="1159" w:name="_Toc510696616"/>
      <w:bookmarkStart w:id="1160" w:name="_Toc35971407"/>
      <w:bookmarkStart w:id="1161" w:name="_Toc63347634"/>
      <w:bookmarkStart w:id="1162" w:name="_Toc70168797"/>
      <w:del w:id="1163" w:author="C4-214738" w:date="2021-08-31T16:34:00Z">
        <w:r w:rsidRPr="00384E92" w:rsidDel="003A0FE8">
          <w:delText>6.</w:delText>
        </w:r>
        <w:r w:rsidDel="003A0FE8">
          <w:delText>1.3.2.4</w:delText>
        </w:r>
        <w:r w:rsidRPr="00384E92" w:rsidDel="003A0FE8">
          <w:delText>.1</w:delText>
        </w:r>
        <w:r w:rsidRPr="00384E92" w:rsidDel="003A0FE8">
          <w:tab/>
        </w:r>
        <w:r w:rsidDel="003A0FE8">
          <w:delText>Overview</w:delText>
        </w:r>
        <w:bookmarkEnd w:id="1159"/>
        <w:bookmarkEnd w:id="1160"/>
        <w:bookmarkEnd w:id="1161"/>
        <w:bookmarkEnd w:id="1162"/>
      </w:del>
    </w:p>
    <w:p w14:paraId="7E94BE23" w14:textId="63586B52" w:rsidR="00904370" w:rsidRPr="00384E92" w:rsidDel="003A0FE8" w:rsidRDefault="00904370" w:rsidP="00904370">
      <w:pPr>
        <w:pStyle w:val="TH"/>
        <w:rPr>
          <w:del w:id="1164" w:author="C4-214738" w:date="2021-08-31T16:34:00Z"/>
        </w:rPr>
      </w:pPr>
      <w:bookmarkStart w:id="1165" w:name="_Toc510696617"/>
      <w:del w:id="1166" w:author="C4-214738" w:date="2021-08-31T16:34:00Z">
        <w:r w:rsidRPr="00384E92" w:rsidDel="003A0FE8">
          <w:delText>Table 6.</w:delText>
        </w:r>
        <w:r w:rsidDel="003A0FE8">
          <w:delText>1.3.2.4.1</w:delText>
        </w:r>
        <w:r w:rsidRPr="00384E92" w:rsidDel="003A0FE8">
          <w:delText xml:space="preserve">-1: </w:delText>
        </w:r>
        <w:r w:rsidDel="003A0FE8">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904370" w:rsidRPr="00B54FF5" w:rsidDel="003A0FE8" w14:paraId="38031CB2" w14:textId="3714D993" w:rsidTr="00F85948">
        <w:trPr>
          <w:jc w:val="center"/>
          <w:del w:id="1167" w:author="C4-214738" w:date="2021-08-31T16:3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B4F370F" w14:textId="4D399143" w:rsidR="00904370" w:rsidRPr="0016361A" w:rsidDel="003A0FE8" w:rsidRDefault="00904370" w:rsidP="00F85948">
            <w:pPr>
              <w:pStyle w:val="TAH"/>
              <w:rPr>
                <w:del w:id="1168" w:author="C4-214738" w:date="2021-08-31T16:34:00Z"/>
              </w:rPr>
            </w:pPr>
            <w:del w:id="1169" w:author="C4-214738" w:date="2021-08-31T16:34:00Z">
              <w:r w:rsidRPr="0016361A" w:rsidDel="003A0FE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FF51F" w14:textId="27713AEC" w:rsidR="00904370" w:rsidRPr="0016361A" w:rsidDel="003A0FE8" w:rsidRDefault="00904370" w:rsidP="00F85948">
            <w:pPr>
              <w:pStyle w:val="TAH"/>
              <w:rPr>
                <w:del w:id="1170" w:author="C4-214738" w:date="2021-08-31T16:34:00Z"/>
              </w:rPr>
            </w:pPr>
            <w:del w:id="1171" w:author="C4-214738" w:date="2021-08-31T16:34:00Z">
              <w:r w:rsidRPr="0016361A" w:rsidDel="003A0FE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B625B" w14:textId="76E2FC98" w:rsidR="00904370" w:rsidRPr="0016361A" w:rsidDel="003A0FE8" w:rsidRDefault="00904370" w:rsidP="00F85948">
            <w:pPr>
              <w:pStyle w:val="TAH"/>
              <w:rPr>
                <w:del w:id="1172" w:author="C4-214738" w:date="2021-08-31T16:34:00Z"/>
              </w:rPr>
            </w:pPr>
            <w:del w:id="1173" w:author="C4-214738" w:date="2021-08-31T16:34:00Z">
              <w:r w:rsidRPr="0016361A" w:rsidDel="003A0FE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90A75" w14:textId="331E93B2" w:rsidR="00904370" w:rsidRPr="0016361A" w:rsidDel="003A0FE8" w:rsidRDefault="00904370" w:rsidP="00F85948">
            <w:pPr>
              <w:pStyle w:val="TAH"/>
              <w:rPr>
                <w:del w:id="1174" w:author="C4-214738" w:date="2021-08-31T16:34:00Z"/>
              </w:rPr>
            </w:pPr>
            <w:del w:id="1175" w:author="C4-214738" w:date="2021-08-31T16:34:00Z">
              <w:r w:rsidRPr="0016361A" w:rsidDel="003A0FE8">
                <w:delText>Description</w:delText>
              </w:r>
            </w:del>
          </w:p>
        </w:tc>
      </w:tr>
      <w:tr w:rsidR="00904370" w:rsidRPr="00B54FF5" w:rsidDel="003A0FE8" w14:paraId="24FD6AF0" w14:textId="51E7AC1D" w:rsidTr="00F85948">
        <w:trPr>
          <w:jc w:val="center"/>
          <w:del w:id="1176" w:author="C4-214738" w:date="2021-08-31T16:34:00Z"/>
        </w:trPr>
        <w:tc>
          <w:tcPr>
            <w:tcW w:w="1214" w:type="pct"/>
            <w:tcBorders>
              <w:top w:val="single" w:sz="4" w:space="0" w:color="auto"/>
              <w:left w:val="single" w:sz="4" w:space="0" w:color="auto"/>
              <w:bottom w:val="single" w:sz="4" w:space="0" w:color="auto"/>
              <w:right w:val="single" w:sz="4" w:space="0" w:color="auto"/>
            </w:tcBorders>
          </w:tcPr>
          <w:p w14:paraId="6A70AB9B" w14:textId="2BB03D3F" w:rsidR="00904370" w:rsidRPr="0016361A" w:rsidDel="003A0FE8" w:rsidRDefault="00904370" w:rsidP="00F85948">
            <w:pPr>
              <w:pStyle w:val="TAL"/>
              <w:rPr>
                <w:del w:id="1177" w:author="C4-214738" w:date="2021-08-31T16:34:00Z"/>
              </w:rPr>
            </w:pPr>
            <w:del w:id="1178" w:author="C4-214738" w:date="2021-08-31T16:34:00Z">
              <w:r w:rsidRPr="0016361A" w:rsidDel="003A0FE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F745C6E" w14:textId="2E930C52" w:rsidR="00904370" w:rsidRPr="0016361A" w:rsidDel="003A0FE8" w:rsidRDefault="00904370" w:rsidP="00F85948">
            <w:pPr>
              <w:pStyle w:val="TAL"/>
              <w:rPr>
                <w:del w:id="1179" w:author="C4-214738" w:date="2021-08-31T16:34:00Z"/>
              </w:rPr>
            </w:pPr>
            <w:del w:id="1180" w:author="C4-214738" w:date="2021-08-31T16:34:00Z">
              <w:r w:rsidRPr="0016361A" w:rsidDel="003A0FE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2E0AE338" w14:textId="3F28CA71" w:rsidR="00904370" w:rsidRPr="0016361A" w:rsidDel="003A0FE8" w:rsidRDefault="00904370" w:rsidP="00F85948">
            <w:pPr>
              <w:pStyle w:val="TAL"/>
              <w:rPr>
                <w:del w:id="1181" w:author="C4-214738" w:date="2021-08-31T16:34:00Z"/>
              </w:rPr>
            </w:pPr>
            <w:del w:id="1182" w:author="C4-214738" w:date="2021-08-31T16:34:00Z">
              <w:r w:rsidRPr="0016361A" w:rsidDel="003A0FE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2BBAD8A" w14:textId="4C436E34" w:rsidR="00904370" w:rsidRPr="0016361A" w:rsidDel="003A0FE8" w:rsidRDefault="00904370" w:rsidP="00F85948">
            <w:pPr>
              <w:pStyle w:val="TAL"/>
              <w:rPr>
                <w:del w:id="1183" w:author="C4-214738" w:date="2021-08-31T16:34:00Z"/>
              </w:rPr>
            </w:pPr>
            <w:del w:id="1184" w:author="C4-214738" w:date="2021-08-31T16:34:00Z">
              <w:r w:rsidRPr="0016361A" w:rsidDel="003A0FE8">
                <w:delText>&lt;Operation executed by Custom operation&gt;</w:delText>
              </w:r>
            </w:del>
          </w:p>
        </w:tc>
      </w:tr>
      <w:tr w:rsidR="00904370" w:rsidRPr="00B54FF5" w:rsidDel="003A0FE8" w14:paraId="6E8739F3" w14:textId="092E2A6C" w:rsidTr="00F85948">
        <w:trPr>
          <w:jc w:val="center"/>
          <w:del w:id="1185" w:author="C4-214738" w:date="2021-08-31T16:34:00Z"/>
        </w:trPr>
        <w:tc>
          <w:tcPr>
            <w:tcW w:w="1214" w:type="pct"/>
            <w:tcBorders>
              <w:top w:val="single" w:sz="4" w:space="0" w:color="auto"/>
              <w:left w:val="single" w:sz="4" w:space="0" w:color="auto"/>
              <w:right w:val="single" w:sz="4" w:space="0" w:color="auto"/>
            </w:tcBorders>
          </w:tcPr>
          <w:p w14:paraId="28FC50EE" w14:textId="3FC2AB9A" w:rsidR="00904370" w:rsidRPr="0016361A" w:rsidDel="003A0FE8" w:rsidRDefault="00904370" w:rsidP="00F85948">
            <w:pPr>
              <w:pStyle w:val="TAL"/>
              <w:rPr>
                <w:del w:id="1186" w:author="C4-214738" w:date="2021-08-31T16:34:00Z"/>
              </w:rPr>
            </w:pPr>
          </w:p>
        </w:tc>
        <w:tc>
          <w:tcPr>
            <w:tcW w:w="1214" w:type="pct"/>
            <w:tcBorders>
              <w:top w:val="single" w:sz="4" w:space="0" w:color="auto"/>
              <w:left w:val="single" w:sz="4" w:space="0" w:color="auto"/>
              <w:right w:val="single" w:sz="4" w:space="0" w:color="auto"/>
            </w:tcBorders>
          </w:tcPr>
          <w:p w14:paraId="72B988D5" w14:textId="2A3E0F55" w:rsidR="00904370" w:rsidRPr="0016361A" w:rsidDel="003A0FE8" w:rsidRDefault="00904370" w:rsidP="00F85948">
            <w:pPr>
              <w:pStyle w:val="TAL"/>
              <w:rPr>
                <w:del w:id="1187" w:author="C4-214738" w:date="2021-08-31T16:34:00Z"/>
              </w:rPr>
            </w:pPr>
          </w:p>
        </w:tc>
        <w:tc>
          <w:tcPr>
            <w:tcW w:w="796" w:type="pct"/>
            <w:tcBorders>
              <w:top w:val="single" w:sz="4" w:space="0" w:color="auto"/>
              <w:left w:val="single" w:sz="4" w:space="0" w:color="auto"/>
              <w:bottom w:val="single" w:sz="4" w:space="0" w:color="auto"/>
              <w:right w:val="single" w:sz="4" w:space="0" w:color="auto"/>
            </w:tcBorders>
          </w:tcPr>
          <w:p w14:paraId="52C3536E" w14:textId="29DF084C" w:rsidR="00904370" w:rsidRPr="0016361A" w:rsidDel="003A0FE8" w:rsidRDefault="00904370" w:rsidP="00F85948">
            <w:pPr>
              <w:pStyle w:val="TAL"/>
              <w:rPr>
                <w:del w:id="1188" w:author="C4-214738" w:date="2021-08-31T16:34:00Z"/>
              </w:rPr>
            </w:pPr>
          </w:p>
        </w:tc>
        <w:tc>
          <w:tcPr>
            <w:tcW w:w="1776" w:type="pct"/>
            <w:tcBorders>
              <w:top w:val="single" w:sz="4" w:space="0" w:color="auto"/>
              <w:left w:val="single" w:sz="4" w:space="0" w:color="auto"/>
              <w:bottom w:val="single" w:sz="4" w:space="0" w:color="auto"/>
              <w:right w:val="single" w:sz="4" w:space="0" w:color="auto"/>
            </w:tcBorders>
          </w:tcPr>
          <w:p w14:paraId="2A648D23" w14:textId="6C4E0BF8" w:rsidR="00904370" w:rsidRPr="0016361A" w:rsidDel="003A0FE8" w:rsidRDefault="00904370" w:rsidP="00F85948">
            <w:pPr>
              <w:pStyle w:val="TAL"/>
              <w:rPr>
                <w:del w:id="1189" w:author="C4-214738" w:date="2021-08-31T16:34:00Z"/>
              </w:rPr>
            </w:pPr>
          </w:p>
        </w:tc>
      </w:tr>
    </w:tbl>
    <w:p w14:paraId="54C70EFF" w14:textId="4B1E387E" w:rsidR="00904370" w:rsidDel="003A0FE8" w:rsidRDefault="00904370" w:rsidP="00904370">
      <w:pPr>
        <w:rPr>
          <w:del w:id="1190" w:author="C4-214738" w:date="2021-08-31T16:34:00Z"/>
        </w:rPr>
      </w:pPr>
    </w:p>
    <w:p w14:paraId="73971FE1" w14:textId="151AA53B" w:rsidR="00904370" w:rsidRPr="00384E92" w:rsidDel="003A0FE8" w:rsidRDefault="00904370" w:rsidP="00904370">
      <w:pPr>
        <w:pStyle w:val="Heading6"/>
        <w:ind w:left="0" w:firstLine="0"/>
        <w:rPr>
          <w:del w:id="1191" w:author="C4-214738" w:date="2021-08-31T16:34:00Z"/>
        </w:rPr>
      </w:pPr>
      <w:bookmarkStart w:id="1192" w:name="_Toc35971408"/>
      <w:bookmarkStart w:id="1193" w:name="_Toc63347635"/>
      <w:bookmarkStart w:id="1194" w:name="_Toc70168798"/>
      <w:del w:id="1195" w:author="C4-214738" w:date="2021-08-31T16:34:00Z">
        <w:r w:rsidRPr="00384E92" w:rsidDel="003A0FE8">
          <w:delText>6.</w:delText>
        </w:r>
        <w:r w:rsidDel="003A0FE8">
          <w:delText>1.3.2.4</w:delText>
        </w:r>
        <w:r w:rsidRPr="00384E92" w:rsidDel="003A0FE8">
          <w:delText>.</w:delText>
        </w:r>
        <w:r w:rsidDel="003A0FE8">
          <w:delText>2</w:delText>
        </w:r>
        <w:r w:rsidRPr="00384E92" w:rsidDel="003A0FE8">
          <w:tab/>
        </w:r>
        <w:r w:rsidDel="003A0FE8">
          <w:delText>Operation: &lt; operation 1 &gt;</w:delText>
        </w:r>
        <w:bookmarkEnd w:id="1165"/>
        <w:bookmarkEnd w:id="1192"/>
        <w:bookmarkEnd w:id="1193"/>
        <w:bookmarkEnd w:id="1194"/>
      </w:del>
    </w:p>
    <w:p w14:paraId="07AEF360" w14:textId="7E04A243" w:rsidR="00904370" w:rsidDel="003A0FE8" w:rsidRDefault="00904370" w:rsidP="00904370">
      <w:pPr>
        <w:pStyle w:val="Guidance"/>
        <w:rPr>
          <w:del w:id="1196" w:author="C4-214738" w:date="2021-08-31T16:34:00Z"/>
        </w:rPr>
      </w:pPr>
      <w:del w:id="1197" w:author="C4-214738" w:date="2021-08-31T16:34:00Z">
        <w:r w:rsidDel="003A0FE8">
          <w:delText>This clause will specify the meaning of the operation applied on the resource.</w:delText>
        </w:r>
      </w:del>
    </w:p>
    <w:p w14:paraId="5DBB6E6F" w14:textId="28F65E82" w:rsidR="00904370" w:rsidDel="003A0FE8" w:rsidRDefault="00904370" w:rsidP="00904370">
      <w:pPr>
        <w:pStyle w:val="Heading7"/>
        <w:rPr>
          <w:del w:id="1198" w:author="C4-214738" w:date="2021-08-31T16:34:00Z"/>
        </w:rPr>
      </w:pPr>
      <w:bookmarkStart w:id="1199" w:name="_Toc510696618"/>
      <w:bookmarkStart w:id="1200" w:name="_Toc35971409"/>
      <w:bookmarkStart w:id="1201" w:name="_Toc63347636"/>
      <w:bookmarkStart w:id="1202" w:name="_Toc70168799"/>
      <w:del w:id="1203" w:author="C4-214738" w:date="2021-08-31T16:34:00Z">
        <w:r w:rsidDel="003A0FE8">
          <w:delText>6.1.3.2.4.2.1</w:delText>
        </w:r>
        <w:r w:rsidDel="003A0FE8">
          <w:tab/>
          <w:delText>Description</w:delText>
        </w:r>
        <w:bookmarkEnd w:id="1199"/>
        <w:bookmarkEnd w:id="1200"/>
        <w:bookmarkEnd w:id="1201"/>
        <w:bookmarkEnd w:id="1202"/>
      </w:del>
    </w:p>
    <w:p w14:paraId="7A8879E1" w14:textId="0E8F4BC2" w:rsidR="00904370" w:rsidRPr="00384E92" w:rsidDel="003A0FE8" w:rsidRDefault="00904370" w:rsidP="00904370">
      <w:pPr>
        <w:pStyle w:val="Guidance"/>
        <w:rPr>
          <w:del w:id="1204" w:author="C4-214738" w:date="2021-08-31T16:34:00Z"/>
        </w:rPr>
      </w:pPr>
      <w:del w:id="1205" w:author="C4-214738" w:date="2021-08-31T16:34:00Z">
        <w:r w:rsidDel="003A0FE8">
          <w:delText>This sublause will describe the custom operation and what it is used for, and the custom operation's URI.</w:delText>
        </w:r>
      </w:del>
    </w:p>
    <w:p w14:paraId="60B8999C" w14:textId="4B3BC5E5" w:rsidR="00904370" w:rsidDel="003A0FE8" w:rsidRDefault="00904370" w:rsidP="00904370">
      <w:pPr>
        <w:pStyle w:val="Heading7"/>
        <w:rPr>
          <w:del w:id="1206" w:author="C4-214738" w:date="2021-08-31T16:34:00Z"/>
        </w:rPr>
      </w:pPr>
      <w:bookmarkStart w:id="1207" w:name="_Toc510696619"/>
      <w:bookmarkStart w:id="1208" w:name="_Toc35971410"/>
      <w:bookmarkStart w:id="1209" w:name="_Toc63347637"/>
      <w:bookmarkStart w:id="1210" w:name="_Toc70168800"/>
      <w:del w:id="1211" w:author="C4-214738" w:date="2021-08-31T16:34:00Z">
        <w:r w:rsidDel="003A0FE8">
          <w:delText>6.1.3.2.4.2.2</w:delText>
        </w:r>
        <w:r w:rsidDel="003A0FE8">
          <w:tab/>
          <w:delText>Operation Definition</w:delText>
        </w:r>
        <w:bookmarkEnd w:id="1207"/>
        <w:bookmarkEnd w:id="1208"/>
        <w:bookmarkEnd w:id="1209"/>
        <w:bookmarkEnd w:id="1210"/>
      </w:del>
    </w:p>
    <w:p w14:paraId="24E9CCAA" w14:textId="2B8952B5" w:rsidR="00904370" w:rsidRPr="00384E92" w:rsidDel="003A0FE8" w:rsidRDefault="00904370" w:rsidP="00904370">
      <w:pPr>
        <w:pStyle w:val="Guidance"/>
        <w:rPr>
          <w:del w:id="1212" w:author="C4-214738" w:date="2021-08-31T16:34:00Z"/>
        </w:rPr>
      </w:pPr>
      <w:del w:id="1213" w:author="C4-214738" w:date="2021-08-31T16:34:00Z">
        <w:r w:rsidDel="003A0FE8">
          <w:delText>This clause will specify the custom operation and the HTTP method on which it is mapped.</w:delText>
        </w:r>
      </w:del>
    </w:p>
    <w:p w14:paraId="385D6B2D" w14:textId="5D4A5F77" w:rsidR="00904370" w:rsidRPr="00384E92" w:rsidDel="003A0FE8" w:rsidRDefault="00904370" w:rsidP="00904370">
      <w:pPr>
        <w:rPr>
          <w:del w:id="1214" w:author="C4-214738" w:date="2021-08-31T16:34:00Z"/>
        </w:rPr>
      </w:pPr>
      <w:del w:id="1215" w:author="C4-214738" w:date="2021-08-31T16:34:00Z">
        <w:r w:rsidDel="003A0FE8">
          <w:delText>This operation shall support the request data structures specified in table 6.1.3.2.4.2.2-1 and the response data structure and response codes specified in table 6.1.3.2.4.2.2-2.</w:delText>
        </w:r>
      </w:del>
    </w:p>
    <w:p w14:paraId="72E579E2" w14:textId="4A448360" w:rsidR="00904370" w:rsidRPr="001769FF" w:rsidDel="003A0FE8" w:rsidRDefault="00904370" w:rsidP="00904370">
      <w:pPr>
        <w:pStyle w:val="TH"/>
        <w:rPr>
          <w:del w:id="1216" w:author="C4-214738" w:date="2021-08-31T16:34:00Z"/>
        </w:rPr>
      </w:pPr>
      <w:del w:id="1217" w:author="C4-214738" w:date="2021-08-31T16:34:00Z">
        <w:r w:rsidRPr="001769FF" w:rsidDel="003A0FE8">
          <w:lastRenderedPageBreak/>
          <w:delText>Table 6.</w:delText>
        </w:r>
        <w:r w:rsidDel="003A0FE8">
          <w:delText>1.3.2.4.2.2</w:delText>
        </w:r>
        <w:r w:rsidRPr="001769FF" w:rsidDel="003A0FE8">
          <w:delText>-</w:delText>
        </w:r>
        <w:r w:rsidDel="003A0FE8">
          <w:delText>1</w:delText>
        </w:r>
        <w:r w:rsidRPr="001769FF" w:rsidDel="003A0FE8">
          <w:delText>: Data structures supported by the &lt;</w:delText>
        </w:r>
        <w:r w:rsidDel="003A0FE8">
          <w:delText>e.g. POST</w:delText>
        </w:r>
        <w:r w:rsidRPr="001769FF" w:rsidDel="003A0FE8">
          <w:delText xml:space="preserve">&gt; </w:delText>
        </w:r>
        <w:r w:rsidDel="003A0FE8">
          <w:delText xml:space="preserve">Request Body </w:delText>
        </w:r>
        <w:r w:rsidRPr="001769FF" w:rsidDel="003A0FE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rsidDel="003A0FE8" w14:paraId="26EC957B" w14:textId="26969DF9" w:rsidTr="00F85948">
        <w:trPr>
          <w:jc w:val="center"/>
          <w:del w:id="1218" w:author="C4-214738" w:date="2021-08-31T16:3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81B974" w14:textId="1F998F1D" w:rsidR="00904370" w:rsidRPr="0016361A" w:rsidDel="003A0FE8" w:rsidRDefault="00904370" w:rsidP="00F85948">
            <w:pPr>
              <w:pStyle w:val="TAH"/>
              <w:rPr>
                <w:del w:id="1219" w:author="C4-214738" w:date="2021-08-31T16:34:00Z"/>
              </w:rPr>
            </w:pPr>
            <w:del w:id="1220" w:author="C4-214738" w:date="2021-08-31T16:34:00Z">
              <w:r w:rsidRPr="0016361A" w:rsidDel="003A0FE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475C6" w14:textId="58A9368F" w:rsidR="00904370" w:rsidRPr="0016361A" w:rsidDel="003A0FE8" w:rsidRDefault="00904370" w:rsidP="00F85948">
            <w:pPr>
              <w:pStyle w:val="TAH"/>
              <w:rPr>
                <w:del w:id="1221" w:author="C4-214738" w:date="2021-08-31T16:34:00Z"/>
              </w:rPr>
            </w:pPr>
            <w:del w:id="1222" w:author="C4-214738" w:date="2021-08-31T16:34:00Z">
              <w:r w:rsidRPr="0016361A" w:rsidDel="003A0FE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71694" w14:textId="64EA39A0" w:rsidR="00904370" w:rsidRPr="0016361A" w:rsidDel="003A0FE8" w:rsidRDefault="00904370" w:rsidP="00F85948">
            <w:pPr>
              <w:pStyle w:val="TAH"/>
              <w:rPr>
                <w:del w:id="1223" w:author="C4-214738" w:date="2021-08-31T16:34:00Z"/>
              </w:rPr>
            </w:pPr>
            <w:del w:id="1224" w:author="C4-214738" w:date="2021-08-31T16:34:00Z">
              <w:r w:rsidRPr="0016361A" w:rsidDel="003A0FE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CA09F4" w14:textId="2052E136" w:rsidR="00904370" w:rsidRPr="0016361A" w:rsidDel="003A0FE8" w:rsidRDefault="00904370" w:rsidP="00F85948">
            <w:pPr>
              <w:pStyle w:val="TAH"/>
              <w:rPr>
                <w:del w:id="1225" w:author="C4-214738" w:date="2021-08-31T16:34:00Z"/>
              </w:rPr>
            </w:pPr>
            <w:del w:id="1226" w:author="C4-214738" w:date="2021-08-31T16:34:00Z">
              <w:r w:rsidRPr="0016361A" w:rsidDel="003A0FE8">
                <w:delText>Description</w:delText>
              </w:r>
            </w:del>
          </w:p>
        </w:tc>
      </w:tr>
      <w:tr w:rsidR="00904370" w:rsidRPr="00B54FF5" w:rsidDel="003A0FE8" w14:paraId="1558ED4A" w14:textId="268DAE6E" w:rsidTr="00F85948">
        <w:trPr>
          <w:jc w:val="center"/>
          <w:del w:id="1227" w:author="C4-214738" w:date="2021-08-31T16: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2F603B" w14:textId="003EFB78" w:rsidR="00904370" w:rsidRPr="0016361A" w:rsidDel="003A0FE8" w:rsidRDefault="00904370" w:rsidP="00F85948">
            <w:pPr>
              <w:pStyle w:val="TAL"/>
              <w:rPr>
                <w:del w:id="1228" w:author="C4-214738" w:date="2021-08-31T16:34:00Z"/>
              </w:rPr>
            </w:pPr>
            <w:del w:id="1229" w:author="C4-214738" w:date="2021-08-31T16:34:00Z">
              <w:r w:rsidRPr="0016361A" w:rsidDel="003A0FE8">
                <w:delText>"</w:delText>
              </w:r>
              <w:r w:rsidRPr="0016361A" w:rsidDel="003A0FE8">
                <w:rPr>
                  <w:i/>
                </w:rPr>
                <w:delText>&lt;type&gt;</w:delText>
              </w:r>
              <w:r w:rsidRPr="0016361A" w:rsidDel="003A0FE8">
                <w:delText>" or "array</w:delText>
              </w:r>
              <w:r w:rsidRPr="0016361A" w:rsidDel="003A0FE8">
                <w:rPr>
                  <w:i/>
                </w:rPr>
                <w:delText>(&lt;type&gt;</w:delText>
              </w:r>
              <w:r w:rsidRPr="0016361A" w:rsidDel="003A0FE8">
                <w:delText>)" or "map</w:delText>
              </w:r>
              <w:r w:rsidRPr="0016361A" w:rsidDel="003A0FE8">
                <w:rPr>
                  <w:i/>
                </w:rPr>
                <w:delText>(&lt;type&gt;</w:delText>
              </w:r>
              <w:r w:rsidRPr="0016361A" w:rsidDel="003A0FE8">
                <w:delText>)"</w:delText>
              </w:r>
            </w:del>
          </w:p>
        </w:tc>
        <w:tc>
          <w:tcPr>
            <w:tcW w:w="425" w:type="dxa"/>
            <w:tcBorders>
              <w:top w:val="single" w:sz="4" w:space="0" w:color="auto"/>
              <w:left w:val="single" w:sz="6" w:space="0" w:color="000000"/>
              <w:bottom w:val="single" w:sz="6" w:space="0" w:color="000000"/>
              <w:right w:val="single" w:sz="6" w:space="0" w:color="000000"/>
            </w:tcBorders>
          </w:tcPr>
          <w:p w14:paraId="7D8B9B62" w14:textId="79B78CC9" w:rsidR="00904370" w:rsidRPr="0016361A" w:rsidDel="003A0FE8" w:rsidRDefault="00904370" w:rsidP="00F85948">
            <w:pPr>
              <w:pStyle w:val="TAC"/>
              <w:rPr>
                <w:del w:id="1230" w:author="C4-214738" w:date="2021-08-31T16:34:00Z"/>
              </w:rPr>
            </w:pPr>
            <w:del w:id="1231" w:author="C4-214738" w:date="2021-08-31T16:34:00Z">
              <w:r w:rsidRPr="0016361A" w:rsidDel="003A0FE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FD50AA4" w14:textId="6490F0F5" w:rsidR="00904370" w:rsidRPr="0016361A" w:rsidDel="003A0FE8" w:rsidRDefault="00904370" w:rsidP="00F85948">
            <w:pPr>
              <w:pStyle w:val="TAL"/>
              <w:rPr>
                <w:del w:id="1232" w:author="C4-214738" w:date="2021-08-31T16:34:00Z"/>
              </w:rPr>
            </w:pPr>
            <w:del w:id="1233" w:author="C4-214738" w:date="2021-08-31T16:34:00Z">
              <w:r w:rsidRPr="0016361A" w:rsidDel="003A0FE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062226" w14:textId="60653ACD" w:rsidR="00904370" w:rsidRPr="0016361A" w:rsidDel="003A0FE8" w:rsidRDefault="00904370" w:rsidP="00F85948">
            <w:pPr>
              <w:pStyle w:val="TAL"/>
              <w:rPr>
                <w:del w:id="1234" w:author="C4-214738" w:date="2021-08-31T16:34:00Z"/>
              </w:rPr>
            </w:pPr>
            <w:del w:id="1235" w:author="C4-214738" w:date="2021-08-31T16:34:00Z">
              <w:r w:rsidRPr="0016361A" w:rsidDel="003A0FE8">
                <w:delText>&lt;only if applicable&gt;</w:delText>
              </w:r>
            </w:del>
          </w:p>
        </w:tc>
      </w:tr>
    </w:tbl>
    <w:p w14:paraId="0F93EF6D" w14:textId="24697147" w:rsidR="00904370" w:rsidDel="003A0FE8" w:rsidRDefault="00904370" w:rsidP="00904370">
      <w:pPr>
        <w:rPr>
          <w:del w:id="1236" w:author="C4-214738" w:date="2021-08-31T16:34:00Z"/>
        </w:rPr>
      </w:pPr>
    </w:p>
    <w:p w14:paraId="3954DD46" w14:textId="679626D3" w:rsidR="00904370" w:rsidRPr="001769FF" w:rsidDel="003A0FE8" w:rsidRDefault="00904370" w:rsidP="00904370">
      <w:pPr>
        <w:pStyle w:val="TH"/>
        <w:rPr>
          <w:del w:id="1237" w:author="C4-214738" w:date="2021-08-31T16:34:00Z"/>
        </w:rPr>
      </w:pPr>
      <w:del w:id="1238" w:author="C4-214738" w:date="2021-08-31T16:34:00Z">
        <w:r w:rsidRPr="001769FF" w:rsidDel="003A0FE8">
          <w:delText>Table 6.</w:delText>
        </w:r>
        <w:r w:rsidDel="003A0FE8">
          <w:delText>1.3.2.4.2.2</w:delText>
        </w:r>
        <w:r w:rsidRPr="001769FF" w:rsidDel="003A0FE8">
          <w:delText>-</w:delText>
        </w:r>
        <w:r w:rsidDel="003A0FE8">
          <w:delText>2</w:delText>
        </w:r>
        <w:r w:rsidRPr="001769FF" w:rsidDel="003A0FE8">
          <w:delText>: Data structures</w:delText>
        </w:r>
        <w:r w:rsidDel="003A0FE8">
          <w:delText xml:space="preserve"> supported by the &lt;e.g. POST&gt; Response Body </w:delText>
        </w:r>
        <w:r w:rsidRPr="001769FF" w:rsidDel="003A0FE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rsidDel="003A0FE8" w14:paraId="034AE6BD" w14:textId="56B245A4" w:rsidTr="00F85948">
        <w:trPr>
          <w:jc w:val="center"/>
          <w:del w:id="1239" w:author="C4-214738" w:date="2021-08-31T16: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9482" w14:textId="1E67D1AB" w:rsidR="00904370" w:rsidRPr="0016361A" w:rsidDel="003A0FE8" w:rsidRDefault="00904370" w:rsidP="00F85948">
            <w:pPr>
              <w:pStyle w:val="TAH"/>
              <w:rPr>
                <w:del w:id="1240" w:author="C4-214738" w:date="2021-08-31T16:34:00Z"/>
              </w:rPr>
            </w:pPr>
            <w:del w:id="1241" w:author="C4-214738" w:date="2021-08-31T16:34:00Z">
              <w:r w:rsidRPr="0016361A" w:rsidDel="003A0FE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2FD0A" w14:textId="214544CD" w:rsidR="00904370" w:rsidRPr="0016361A" w:rsidDel="003A0FE8" w:rsidRDefault="00904370" w:rsidP="00F85948">
            <w:pPr>
              <w:pStyle w:val="TAH"/>
              <w:rPr>
                <w:del w:id="1242" w:author="C4-214738" w:date="2021-08-31T16:34:00Z"/>
              </w:rPr>
            </w:pPr>
            <w:del w:id="1243" w:author="C4-214738" w:date="2021-08-31T16:34:00Z">
              <w:r w:rsidRPr="0016361A" w:rsidDel="003A0FE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326337" w14:textId="6CEDA23D" w:rsidR="00904370" w:rsidRPr="0016361A" w:rsidDel="003A0FE8" w:rsidRDefault="00904370" w:rsidP="00F85948">
            <w:pPr>
              <w:pStyle w:val="TAH"/>
              <w:rPr>
                <w:del w:id="1244" w:author="C4-214738" w:date="2021-08-31T16:34:00Z"/>
              </w:rPr>
            </w:pPr>
            <w:del w:id="1245" w:author="C4-214738" w:date="2021-08-31T16:34:00Z">
              <w:r w:rsidRPr="0016361A" w:rsidDel="003A0FE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5151D" w14:textId="0BBB4070" w:rsidR="00904370" w:rsidRPr="0016361A" w:rsidDel="003A0FE8" w:rsidRDefault="00904370" w:rsidP="00F85948">
            <w:pPr>
              <w:pStyle w:val="TAH"/>
              <w:rPr>
                <w:del w:id="1246" w:author="C4-214738" w:date="2021-08-31T16:34:00Z"/>
              </w:rPr>
            </w:pPr>
            <w:del w:id="1247" w:author="C4-214738" w:date="2021-08-31T16:34:00Z">
              <w:r w:rsidRPr="0016361A" w:rsidDel="003A0FE8">
                <w:delText>Response</w:delText>
              </w:r>
            </w:del>
          </w:p>
          <w:p w14:paraId="30D7D519" w14:textId="0BFA4BF7" w:rsidR="00904370" w:rsidRPr="0016361A" w:rsidDel="003A0FE8" w:rsidRDefault="00904370" w:rsidP="00F85948">
            <w:pPr>
              <w:pStyle w:val="TAH"/>
              <w:rPr>
                <w:del w:id="1248" w:author="C4-214738" w:date="2021-08-31T16:34:00Z"/>
              </w:rPr>
            </w:pPr>
            <w:del w:id="1249" w:author="C4-214738" w:date="2021-08-31T16:34:00Z">
              <w:r w:rsidRPr="0016361A" w:rsidDel="003A0FE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6F892" w14:textId="02C4E5D8" w:rsidR="00904370" w:rsidRPr="0016361A" w:rsidDel="003A0FE8" w:rsidRDefault="00904370" w:rsidP="00F85948">
            <w:pPr>
              <w:pStyle w:val="TAH"/>
              <w:rPr>
                <w:del w:id="1250" w:author="C4-214738" w:date="2021-08-31T16:34:00Z"/>
              </w:rPr>
            </w:pPr>
            <w:del w:id="1251" w:author="C4-214738" w:date="2021-08-31T16:34:00Z">
              <w:r w:rsidRPr="0016361A" w:rsidDel="003A0FE8">
                <w:delText>Description</w:delText>
              </w:r>
            </w:del>
          </w:p>
        </w:tc>
      </w:tr>
      <w:tr w:rsidR="00904370" w:rsidRPr="00B54FF5" w:rsidDel="003A0FE8" w14:paraId="04785B48" w14:textId="3182AF58" w:rsidTr="00F85948">
        <w:trPr>
          <w:jc w:val="center"/>
          <w:del w:id="1252" w:author="C4-214738" w:date="2021-08-31T16: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29123" w14:textId="77B7CEC2" w:rsidR="00904370" w:rsidRPr="0016361A" w:rsidDel="003A0FE8" w:rsidRDefault="00904370" w:rsidP="00F85948">
            <w:pPr>
              <w:pStyle w:val="TAL"/>
              <w:rPr>
                <w:del w:id="1253" w:author="C4-214738" w:date="2021-08-31T16:34:00Z"/>
              </w:rPr>
            </w:pPr>
            <w:del w:id="1254" w:author="C4-214738" w:date="2021-08-31T16:34:00Z">
              <w:r w:rsidRPr="0016361A" w:rsidDel="003A0FE8">
                <w:delText>"</w:delText>
              </w:r>
              <w:r w:rsidRPr="0016361A" w:rsidDel="003A0FE8">
                <w:rPr>
                  <w:i/>
                </w:rPr>
                <w:delText>&lt;type&gt;</w:delText>
              </w:r>
              <w:r w:rsidRPr="0016361A" w:rsidDel="003A0FE8">
                <w:delText>" or "array</w:delText>
              </w:r>
              <w:r w:rsidRPr="0016361A" w:rsidDel="003A0FE8">
                <w:rPr>
                  <w:i/>
                </w:rPr>
                <w:delText>(&lt;type&gt;</w:delText>
              </w:r>
              <w:r w:rsidRPr="0016361A" w:rsidDel="003A0FE8">
                <w:delText>)" or "map</w:delText>
              </w:r>
              <w:r w:rsidRPr="0016361A" w:rsidDel="003A0FE8">
                <w:rPr>
                  <w:i/>
                </w:rPr>
                <w:delText>(&lt;type&gt;</w:delText>
              </w:r>
              <w:r w:rsidRPr="0016361A" w:rsidDel="003A0FE8">
                <w:delText>)"</w:delText>
              </w:r>
            </w:del>
          </w:p>
        </w:tc>
        <w:tc>
          <w:tcPr>
            <w:tcW w:w="225" w:type="pct"/>
            <w:tcBorders>
              <w:top w:val="single" w:sz="4" w:space="0" w:color="auto"/>
              <w:left w:val="single" w:sz="6" w:space="0" w:color="000000"/>
              <w:bottom w:val="single" w:sz="6" w:space="0" w:color="000000"/>
              <w:right w:val="single" w:sz="6" w:space="0" w:color="000000"/>
            </w:tcBorders>
          </w:tcPr>
          <w:p w14:paraId="0B06D991" w14:textId="199C8E54" w:rsidR="00904370" w:rsidRPr="0016361A" w:rsidDel="003A0FE8" w:rsidRDefault="00904370" w:rsidP="00F85948">
            <w:pPr>
              <w:pStyle w:val="TAC"/>
              <w:rPr>
                <w:del w:id="1255" w:author="C4-214738" w:date="2021-08-31T16:34:00Z"/>
              </w:rPr>
            </w:pPr>
            <w:del w:id="1256" w:author="C4-214738" w:date="2021-08-31T16:34:00Z">
              <w:r w:rsidRPr="0016361A" w:rsidDel="003A0FE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0D53ECF" w14:textId="56504C93" w:rsidR="00904370" w:rsidRPr="0016361A" w:rsidDel="003A0FE8" w:rsidRDefault="00904370" w:rsidP="00F85948">
            <w:pPr>
              <w:pStyle w:val="TAL"/>
              <w:rPr>
                <w:del w:id="1257" w:author="C4-214738" w:date="2021-08-31T16:34:00Z"/>
              </w:rPr>
            </w:pPr>
            <w:del w:id="1258" w:author="C4-214738" w:date="2021-08-31T16:34:00Z">
              <w:r w:rsidRPr="0016361A" w:rsidDel="003A0FE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FD74858" w14:textId="26A4BC4C" w:rsidR="00904370" w:rsidRPr="0016361A" w:rsidDel="003A0FE8" w:rsidRDefault="00904370" w:rsidP="00F85948">
            <w:pPr>
              <w:pStyle w:val="TAL"/>
              <w:rPr>
                <w:del w:id="1259" w:author="C4-214738" w:date="2021-08-31T16:34:00Z"/>
              </w:rPr>
            </w:pPr>
            <w:del w:id="1260" w:author="C4-214738" w:date="2021-08-31T16:34:00Z">
              <w:r w:rsidRPr="0016361A" w:rsidDel="003A0FE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FF13D5" w14:textId="4240FEF0" w:rsidR="00904370" w:rsidRPr="0016361A" w:rsidDel="003A0FE8" w:rsidRDefault="00904370" w:rsidP="00F85948">
            <w:pPr>
              <w:pStyle w:val="TAL"/>
              <w:rPr>
                <w:del w:id="1261" w:author="C4-214738" w:date="2021-08-31T16:34:00Z"/>
              </w:rPr>
            </w:pPr>
            <w:del w:id="1262" w:author="C4-214738" w:date="2021-08-31T16:34:00Z">
              <w:r w:rsidRPr="0016361A" w:rsidDel="003A0FE8">
                <w:delText>&lt;Meaning of the success case&gt;</w:delText>
              </w:r>
            </w:del>
          </w:p>
          <w:p w14:paraId="04A8D79B" w14:textId="3D06FD18" w:rsidR="00904370" w:rsidRPr="0016361A" w:rsidDel="003A0FE8" w:rsidRDefault="00904370" w:rsidP="00F85948">
            <w:pPr>
              <w:pStyle w:val="TAL"/>
              <w:rPr>
                <w:del w:id="1263" w:author="C4-214738" w:date="2021-08-31T16:34:00Z"/>
              </w:rPr>
            </w:pPr>
            <w:del w:id="1264" w:author="C4-214738" w:date="2021-08-31T16:34:00Z">
              <w:r w:rsidRPr="0016361A" w:rsidDel="003A0FE8">
                <w:delText>or</w:delText>
              </w:r>
            </w:del>
          </w:p>
          <w:p w14:paraId="5C640749" w14:textId="3883C0A8" w:rsidR="00904370" w:rsidRPr="0016361A" w:rsidDel="003A0FE8" w:rsidRDefault="00904370" w:rsidP="00F85948">
            <w:pPr>
              <w:pStyle w:val="TAL"/>
              <w:rPr>
                <w:del w:id="1265" w:author="C4-214738" w:date="2021-08-31T16:34:00Z"/>
              </w:rPr>
            </w:pPr>
            <w:del w:id="1266" w:author="C4-214738" w:date="2021-08-31T16:34:00Z">
              <w:r w:rsidRPr="0016361A" w:rsidDel="003A0FE8">
                <w:delText>&lt;Meaning of the error case with additional statement regarding error handling&gt;</w:delText>
              </w:r>
            </w:del>
          </w:p>
        </w:tc>
      </w:tr>
      <w:tr w:rsidR="00904370" w:rsidRPr="00B54FF5" w:rsidDel="003A0FE8" w14:paraId="32B32B79" w14:textId="54E143BA" w:rsidTr="00F85948">
        <w:trPr>
          <w:jc w:val="center"/>
          <w:del w:id="1267" w:author="C4-214738" w:date="2021-08-31T16: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5291E1" w14:textId="28E42EB9" w:rsidR="00904370" w:rsidRPr="0016361A" w:rsidDel="003A0FE8" w:rsidRDefault="00904370" w:rsidP="00F85948">
            <w:pPr>
              <w:pStyle w:val="TAN"/>
              <w:rPr>
                <w:del w:id="1268" w:author="C4-214738" w:date="2021-08-31T16:34:00Z"/>
              </w:rPr>
            </w:pPr>
            <w:del w:id="1269" w:author="C4-214738" w:date="2021-08-31T16:34:00Z">
              <w:r w:rsidRPr="0016361A" w:rsidDel="003A0FE8">
                <w:delText>NOTE:</w:delText>
              </w:r>
              <w:r w:rsidRPr="0016361A" w:rsidDel="003A0FE8">
                <w:rPr>
                  <w:noProof/>
                </w:rPr>
                <w:tab/>
                <w:delText xml:space="preserve">The manadatory </w:delText>
              </w:r>
              <w:r w:rsidRPr="0016361A" w:rsidDel="003A0FE8">
                <w:delText>HTTP error status code for the &lt;e.g. POST&gt; method listed in Table 5.2.7.1-1 of 3GPP TS 29.500 [4] also apply.</w:delText>
              </w:r>
            </w:del>
          </w:p>
        </w:tc>
      </w:tr>
    </w:tbl>
    <w:p w14:paraId="1E97866B" w14:textId="60F00C36" w:rsidR="00904370" w:rsidRPr="00384E92" w:rsidDel="003A0FE8" w:rsidRDefault="00904370" w:rsidP="00904370">
      <w:pPr>
        <w:rPr>
          <w:del w:id="1270" w:author="C4-214738" w:date="2021-08-31T16:34:00Z"/>
        </w:rPr>
      </w:pPr>
    </w:p>
    <w:p w14:paraId="360C78F5" w14:textId="59A32D3F" w:rsidR="00904370" w:rsidRPr="00384E92" w:rsidDel="003A0FE8" w:rsidRDefault="00904370" w:rsidP="00904370">
      <w:pPr>
        <w:pStyle w:val="Heading6"/>
        <w:rPr>
          <w:del w:id="1271" w:author="C4-214738" w:date="2021-08-31T16:34:00Z"/>
        </w:rPr>
      </w:pPr>
      <w:bookmarkStart w:id="1272" w:name="_Toc510696620"/>
      <w:bookmarkStart w:id="1273" w:name="_Toc35971411"/>
      <w:bookmarkStart w:id="1274" w:name="_Toc63347638"/>
      <w:bookmarkStart w:id="1275" w:name="_Toc70168801"/>
      <w:del w:id="1276" w:author="C4-214738" w:date="2021-08-31T16:34:00Z">
        <w:r w:rsidRPr="00384E92" w:rsidDel="003A0FE8">
          <w:delText>6.</w:delText>
        </w:r>
        <w:r w:rsidDel="003A0FE8">
          <w:delText>1.3.2.4</w:delText>
        </w:r>
        <w:r w:rsidRPr="00384E92" w:rsidDel="003A0FE8">
          <w:delText>.</w:delText>
        </w:r>
        <w:r w:rsidDel="003A0FE8">
          <w:delText>3</w:delText>
        </w:r>
        <w:r w:rsidRPr="00384E92" w:rsidDel="003A0FE8">
          <w:tab/>
        </w:r>
        <w:r w:rsidDel="003A0FE8">
          <w:delText>Operation: &lt; operation 2 &gt;</w:delText>
        </w:r>
        <w:bookmarkEnd w:id="1272"/>
        <w:bookmarkEnd w:id="1273"/>
        <w:bookmarkEnd w:id="1274"/>
        <w:bookmarkEnd w:id="1275"/>
      </w:del>
    </w:p>
    <w:p w14:paraId="178930CA" w14:textId="2CE2B043" w:rsidR="00904370" w:rsidDel="003A0FE8" w:rsidRDefault="00904370" w:rsidP="00904370">
      <w:pPr>
        <w:pStyle w:val="Guidance"/>
        <w:rPr>
          <w:del w:id="1277" w:author="C4-214738" w:date="2021-08-31T16:34:00Z"/>
        </w:rPr>
      </w:pPr>
      <w:del w:id="1278" w:author="C4-214738" w:date="2021-08-31T16:34:00Z">
        <w:r w:rsidDel="003A0FE8">
          <w:delText>And so on if there are more than two operations supported by the resource. Same structure as in clause 6.1.3.2.4.1.</w:delText>
        </w:r>
      </w:del>
    </w:p>
    <w:p w14:paraId="05216A70" w14:textId="1F9F2070" w:rsidR="00904370" w:rsidDel="003A0FE8" w:rsidRDefault="00904370" w:rsidP="00904370">
      <w:pPr>
        <w:pStyle w:val="Heading4"/>
        <w:rPr>
          <w:del w:id="1279" w:author="C4-214738" w:date="2021-08-31T16:34:00Z"/>
        </w:rPr>
      </w:pPr>
      <w:bookmarkStart w:id="1280" w:name="_Toc510696621"/>
      <w:bookmarkStart w:id="1281" w:name="_Toc35971412"/>
      <w:bookmarkStart w:id="1282" w:name="_Toc63347639"/>
      <w:bookmarkStart w:id="1283" w:name="_Toc70168802"/>
      <w:del w:id="1284" w:author="C4-214738" w:date="2021-08-31T16:34:00Z">
        <w:r w:rsidDel="003A0FE8">
          <w:delText>6.1.3.3</w:delText>
        </w:r>
        <w:r w:rsidDel="003A0FE8">
          <w:tab/>
          <w:delText>Resource: &lt;resource 2&gt;</w:delText>
        </w:r>
        <w:bookmarkEnd w:id="1280"/>
        <w:bookmarkEnd w:id="1281"/>
        <w:bookmarkEnd w:id="1282"/>
        <w:bookmarkEnd w:id="1283"/>
      </w:del>
    </w:p>
    <w:p w14:paraId="6DFCEEE0" w14:textId="5E446E2D" w:rsidR="00904370" w:rsidRPr="00384E92" w:rsidDel="003A0FE8" w:rsidRDefault="00904370" w:rsidP="00904370">
      <w:pPr>
        <w:pStyle w:val="Guidance"/>
        <w:rPr>
          <w:del w:id="1285" w:author="C4-214738" w:date="2021-08-31T16:34:00Z"/>
        </w:rPr>
      </w:pPr>
      <w:del w:id="1286" w:author="C4-214738" w:date="2021-08-31T16:34:00Z">
        <w:r w:rsidDel="003A0FE8">
          <w:delText>And so on if there are more than two resources supported by the service. Same structure as in clause 6.1.3.2.</w:delText>
        </w:r>
      </w:del>
    </w:p>
    <w:p w14:paraId="1B64FD51" w14:textId="5E0035E1" w:rsidR="00904370" w:rsidDel="003A0FE8" w:rsidRDefault="00904370" w:rsidP="00904370">
      <w:pPr>
        <w:pStyle w:val="Heading3"/>
        <w:rPr>
          <w:del w:id="1287" w:author="C4-214738" w:date="2021-08-31T16:34:00Z"/>
        </w:rPr>
      </w:pPr>
      <w:bookmarkStart w:id="1288" w:name="_Toc510696622"/>
      <w:bookmarkStart w:id="1289" w:name="_Toc35971413"/>
      <w:bookmarkStart w:id="1290" w:name="_Toc63347640"/>
      <w:bookmarkStart w:id="1291" w:name="_Toc70168803"/>
      <w:del w:id="1292" w:author="C4-214738" w:date="2021-08-31T16:34:00Z">
        <w:r w:rsidDel="003A0FE8">
          <w:delText>6.1.4</w:delText>
        </w:r>
        <w:r w:rsidDel="003A0FE8">
          <w:tab/>
          <w:delText>Custom Operations without associated resources</w:delText>
        </w:r>
        <w:bookmarkEnd w:id="1288"/>
        <w:bookmarkEnd w:id="1289"/>
        <w:bookmarkEnd w:id="1290"/>
        <w:bookmarkEnd w:id="1291"/>
      </w:del>
    </w:p>
    <w:p w14:paraId="0C56BC4F" w14:textId="3552E301" w:rsidR="00904370" w:rsidRPr="000A7435" w:rsidDel="003A0FE8" w:rsidRDefault="00904370" w:rsidP="00904370">
      <w:pPr>
        <w:pStyle w:val="Heading4"/>
        <w:rPr>
          <w:del w:id="1293" w:author="C4-214738" w:date="2021-08-31T16:34:00Z"/>
        </w:rPr>
      </w:pPr>
      <w:bookmarkStart w:id="1294" w:name="_Toc510696623"/>
      <w:bookmarkStart w:id="1295" w:name="_Toc35971414"/>
      <w:bookmarkStart w:id="1296" w:name="_Toc63347641"/>
      <w:bookmarkStart w:id="1297" w:name="_Toc70168804"/>
      <w:del w:id="1298" w:author="C4-214738" w:date="2021-08-31T16:34:00Z">
        <w:r w:rsidDel="003A0FE8">
          <w:delText>6.1.4.1</w:delText>
        </w:r>
        <w:r w:rsidDel="003A0FE8">
          <w:tab/>
          <w:delText>Overview</w:delText>
        </w:r>
        <w:bookmarkEnd w:id="1294"/>
        <w:bookmarkEnd w:id="1295"/>
        <w:bookmarkEnd w:id="1296"/>
        <w:bookmarkEnd w:id="1297"/>
      </w:del>
    </w:p>
    <w:p w14:paraId="7682D8CB" w14:textId="4A984AA1" w:rsidR="00904370" w:rsidDel="003A0FE8" w:rsidRDefault="00904370" w:rsidP="00904370">
      <w:pPr>
        <w:pStyle w:val="Guidance"/>
        <w:rPr>
          <w:del w:id="1299" w:author="C4-214738" w:date="2021-08-31T16:34:00Z"/>
        </w:rPr>
      </w:pPr>
      <w:del w:id="1300" w:author="C4-214738" w:date="2021-08-31T16:34:00Z">
        <w:r w:rsidDel="003A0FE8">
          <w:delText>This clause will specify custom operations without any associated resource (i.e. RPC) supported by this API.</w:delText>
        </w:r>
      </w:del>
    </w:p>
    <w:p w14:paraId="14C3E97F" w14:textId="733AFBC4" w:rsidR="00904370" w:rsidRPr="00384E92" w:rsidDel="003A0FE8" w:rsidRDefault="00904370" w:rsidP="00904370">
      <w:pPr>
        <w:pStyle w:val="TH"/>
        <w:rPr>
          <w:del w:id="1301" w:author="C4-214738" w:date="2021-08-31T16:34:00Z"/>
        </w:rPr>
      </w:pPr>
      <w:del w:id="1302" w:author="C4-214738" w:date="2021-08-31T16:34:00Z">
        <w:r w:rsidRPr="00384E92" w:rsidDel="003A0FE8">
          <w:delText>Table 6.</w:delText>
        </w:r>
        <w:r w:rsidDel="003A0FE8">
          <w:delText>1.4.1</w:delText>
        </w:r>
        <w:r w:rsidRPr="00384E92" w:rsidDel="003A0FE8">
          <w:delText xml:space="preserve">-1: </w:delText>
        </w:r>
        <w:r w:rsidDel="003A0FE8">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04370" w:rsidRPr="00B54FF5" w:rsidDel="003A0FE8" w14:paraId="12A2BEAC" w14:textId="36442D78" w:rsidTr="00F85948">
        <w:trPr>
          <w:jc w:val="center"/>
          <w:del w:id="1303" w:author="C4-214738" w:date="2021-08-31T16:3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16974" w14:textId="0D025FEA" w:rsidR="00904370" w:rsidRPr="0016361A" w:rsidDel="003A0FE8" w:rsidRDefault="00904370" w:rsidP="00F85948">
            <w:pPr>
              <w:pStyle w:val="TAH"/>
              <w:rPr>
                <w:del w:id="1304" w:author="C4-214738" w:date="2021-08-31T16:34:00Z"/>
              </w:rPr>
            </w:pPr>
            <w:del w:id="1305" w:author="C4-214738" w:date="2021-08-31T16:34:00Z">
              <w:r w:rsidRPr="0016361A" w:rsidDel="003A0FE8">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976972" w14:textId="6ABC4FC7" w:rsidR="00904370" w:rsidRPr="0016361A" w:rsidDel="003A0FE8" w:rsidRDefault="00904370" w:rsidP="00F85948">
            <w:pPr>
              <w:pStyle w:val="TAH"/>
              <w:rPr>
                <w:del w:id="1306" w:author="C4-214738" w:date="2021-08-31T16:34:00Z"/>
              </w:rPr>
            </w:pPr>
            <w:del w:id="1307" w:author="C4-214738" w:date="2021-08-31T16:34:00Z">
              <w:r w:rsidRPr="0016361A" w:rsidDel="003A0FE8">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5203D" w14:textId="16723411" w:rsidR="00904370" w:rsidRPr="0016361A" w:rsidDel="003A0FE8" w:rsidRDefault="00904370" w:rsidP="00F85948">
            <w:pPr>
              <w:pStyle w:val="TAH"/>
              <w:rPr>
                <w:del w:id="1308" w:author="C4-214738" w:date="2021-08-31T16:34:00Z"/>
              </w:rPr>
            </w:pPr>
            <w:del w:id="1309" w:author="C4-214738" w:date="2021-08-31T16:34:00Z">
              <w:r w:rsidRPr="0016361A" w:rsidDel="003A0FE8">
                <w:delText>Description</w:delText>
              </w:r>
            </w:del>
          </w:p>
        </w:tc>
      </w:tr>
      <w:tr w:rsidR="00904370" w:rsidRPr="00B54FF5" w:rsidDel="003A0FE8" w14:paraId="51E469C8" w14:textId="500D2008" w:rsidTr="00F85948">
        <w:trPr>
          <w:jc w:val="center"/>
          <w:del w:id="1310" w:author="C4-214738" w:date="2021-08-31T16:34:00Z"/>
        </w:trPr>
        <w:tc>
          <w:tcPr>
            <w:tcW w:w="1851" w:type="pct"/>
            <w:tcBorders>
              <w:top w:val="single" w:sz="4" w:space="0" w:color="auto"/>
              <w:left w:val="single" w:sz="4" w:space="0" w:color="auto"/>
              <w:bottom w:val="single" w:sz="4" w:space="0" w:color="auto"/>
              <w:right w:val="single" w:sz="4" w:space="0" w:color="auto"/>
            </w:tcBorders>
            <w:hideMark/>
          </w:tcPr>
          <w:p w14:paraId="08797F5D" w14:textId="0A4805AD" w:rsidR="00904370" w:rsidRPr="0016361A" w:rsidDel="003A0FE8" w:rsidRDefault="00904370" w:rsidP="00F85948">
            <w:pPr>
              <w:pStyle w:val="TAL"/>
              <w:rPr>
                <w:del w:id="1311" w:author="C4-214738" w:date="2021-08-31T16:34:00Z"/>
              </w:rPr>
            </w:pPr>
            <w:del w:id="1312" w:author="C4-214738" w:date="2021-08-31T16:34:00Z">
              <w:r w:rsidRPr="0016361A" w:rsidDel="003A0FE8">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817D313" w14:textId="2CFBD061" w:rsidR="00904370" w:rsidRPr="0016361A" w:rsidDel="003A0FE8" w:rsidRDefault="00904370" w:rsidP="00F85948">
            <w:pPr>
              <w:pStyle w:val="TAL"/>
              <w:rPr>
                <w:del w:id="1313" w:author="C4-214738" w:date="2021-08-31T16:34:00Z"/>
              </w:rPr>
            </w:pPr>
            <w:del w:id="1314" w:author="C4-214738" w:date="2021-08-31T16:34:00Z">
              <w:r w:rsidRPr="0016361A" w:rsidDel="003A0FE8">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050953E7" w14:textId="6AD387C9" w:rsidR="00904370" w:rsidRPr="0016361A" w:rsidDel="003A0FE8" w:rsidRDefault="00904370" w:rsidP="00F85948">
            <w:pPr>
              <w:pStyle w:val="TAL"/>
              <w:rPr>
                <w:del w:id="1315" w:author="C4-214738" w:date="2021-08-31T16:34:00Z"/>
              </w:rPr>
            </w:pPr>
            <w:del w:id="1316" w:author="C4-214738" w:date="2021-08-31T16:34:00Z">
              <w:r w:rsidRPr="0016361A" w:rsidDel="003A0FE8">
                <w:delText>&lt;Operation executed by Custom operation&gt;</w:delText>
              </w:r>
            </w:del>
          </w:p>
        </w:tc>
      </w:tr>
      <w:tr w:rsidR="00904370" w:rsidRPr="00B54FF5" w:rsidDel="003A0FE8" w14:paraId="12E72F34" w14:textId="008A9C55" w:rsidTr="00F85948">
        <w:trPr>
          <w:jc w:val="center"/>
          <w:del w:id="1317" w:author="C4-214738" w:date="2021-08-31T16:34:00Z"/>
        </w:trPr>
        <w:tc>
          <w:tcPr>
            <w:tcW w:w="1851" w:type="pct"/>
            <w:tcBorders>
              <w:top w:val="single" w:sz="4" w:space="0" w:color="auto"/>
              <w:left w:val="single" w:sz="4" w:space="0" w:color="auto"/>
              <w:right w:val="single" w:sz="4" w:space="0" w:color="auto"/>
            </w:tcBorders>
          </w:tcPr>
          <w:p w14:paraId="42BB0595" w14:textId="2292B00B" w:rsidR="00904370" w:rsidRPr="0016361A" w:rsidDel="003A0FE8" w:rsidRDefault="00904370" w:rsidP="00F85948">
            <w:pPr>
              <w:pStyle w:val="TAL"/>
              <w:rPr>
                <w:del w:id="1318" w:author="C4-214738" w:date="2021-08-31T16:34:00Z"/>
              </w:rPr>
            </w:pPr>
          </w:p>
        </w:tc>
        <w:tc>
          <w:tcPr>
            <w:tcW w:w="964" w:type="pct"/>
            <w:tcBorders>
              <w:top w:val="single" w:sz="4" w:space="0" w:color="auto"/>
              <w:left w:val="single" w:sz="4" w:space="0" w:color="auto"/>
              <w:bottom w:val="single" w:sz="4" w:space="0" w:color="auto"/>
              <w:right w:val="single" w:sz="4" w:space="0" w:color="auto"/>
            </w:tcBorders>
          </w:tcPr>
          <w:p w14:paraId="1BD1FC7F" w14:textId="7078675E" w:rsidR="00904370" w:rsidRPr="0016361A" w:rsidDel="003A0FE8" w:rsidRDefault="00904370" w:rsidP="00F85948">
            <w:pPr>
              <w:pStyle w:val="TAL"/>
              <w:rPr>
                <w:del w:id="1319" w:author="C4-214738" w:date="2021-08-31T16:34:00Z"/>
              </w:rPr>
            </w:pPr>
          </w:p>
        </w:tc>
        <w:tc>
          <w:tcPr>
            <w:tcW w:w="2185" w:type="pct"/>
            <w:tcBorders>
              <w:top w:val="single" w:sz="4" w:space="0" w:color="auto"/>
              <w:left w:val="single" w:sz="4" w:space="0" w:color="auto"/>
              <w:bottom w:val="single" w:sz="4" w:space="0" w:color="auto"/>
              <w:right w:val="single" w:sz="4" w:space="0" w:color="auto"/>
            </w:tcBorders>
          </w:tcPr>
          <w:p w14:paraId="61D06608" w14:textId="56226507" w:rsidR="00904370" w:rsidRPr="0016361A" w:rsidDel="003A0FE8" w:rsidRDefault="00904370" w:rsidP="00F85948">
            <w:pPr>
              <w:pStyle w:val="TAL"/>
              <w:rPr>
                <w:del w:id="1320" w:author="C4-214738" w:date="2021-08-31T16:34:00Z"/>
              </w:rPr>
            </w:pPr>
          </w:p>
        </w:tc>
      </w:tr>
    </w:tbl>
    <w:p w14:paraId="4A0A9FC1" w14:textId="609C13BC" w:rsidR="00904370" w:rsidRPr="00384E92" w:rsidDel="003A0FE8" w:rsidRDefault="00904370" w:rsidP="00904370">
      <w:pPr>
        <w:pStyle w:val="Guidance"/>
        <w:rPr>
          <w:del w:id="1321" w:author="C4-214738" w:date="2021-08-31T16:34:00Z"/>
        </w:rPr>
      </w:pPr>
    </w:p>
    <w:p w14:paraId="149F7BFE" w14:textId="5D3122D3" w:rsidR="00904370" w:rsidDel="003A0FE8" w:rsidRDefault="00904370" w:rsidP="00904370">
      <w:pPr>
        <w:pStyle w:val="Heading4"/>
        <w:rPr>
          <w:del w:id="1322" w:author="C4-214738" w:date="2021-08-31T16:34:00Z"/>
        </w:rPr>
      </w:pPr>
      <w:bookmarkStart w:id="1323" w:name="_Toc510696624"/>
      <w:bookmarkStart w:id="1324" w:name="_Toc35971415"/>
      <w:bookmarkStart w:id="1325" w:name="_Toc63347642"/>
      <w:bookmarkStart w:id="1326" w:name="_Toc70168805"/>
      <w:del w:id="1327" w:author="C4-214738" w:date="2021-08-31T16:34:00Z">
        <w:r w:rsidDel="003A0FE8">
          <w:delText>6.1.4.2</w:delText>
        </w:r>
        <w:r w:rsidDel="003A0FE8">
          <w:tab/>
          <w:delText>Operation: &lt;operation 1&gt;</w:delText>
        </w:r>
        <w:bookmarkEnd w:id="1323"/>
        <w:bookmarkEnd w:id="1324"/>
        <w:bookmarkEnd w:id="1325"/>
        <w:bookmarkEnd w:id="1326"/>
      </w:del>
    </w:p>
    <w:p w14:paraId="456480B0" w14:textId="7A7AEAC0" w:rsidR="00904370" w:rsidDel="003A0FE8" w:rsidRDefault="00904370" w:rsidP="00904370">
      <w:pPr>
        <w:pStyle w:val="Guidance"/>
        <w:rPr>
          <w:del w:id="1328" w:author="C4-214738" w:date="2021-08-31T16:34:00Z"/>
        </w:rPr>
      </w:pPr>
      <w:del w:id="1329" w:author="C4-214738" w:date="2021-08-31T16:34:00Z">
        <w:r w:rsidDel="003A0FE8">
          <w:delText>Where &lt;operation 1&gt; is to be replaced by the name of the custom operation, e.g.</w:delText>
        </w:r>
        <w:r w:rsidRPr="00662956" w:rsidDel="003A0FE8">
          <w:delText xml:space="preserve"> </w:delText>
        </w:r>
        <w:r w:rsidDel="003A0FE8">
          <w:delText>Authentication_Information_Request.</w:delText>
        </w:r>
      </w:del>
    </w:p>
    <w:p w14:paraId="3BA9A95E" w14:textId="6F6F0012" w:rsidR="00904370" w:rsidDel="003A0FE8" w:rsidRDefault="00904370" w:rsidP="00904370">
      <w:pPr>
        <w:pStyle w:val="Guidance"/>
        <w:rPr>
          <w:del w:id="1330" w:author="C4-214738" w:date="2021-08-31T16:34:00Z"/>
        </w:rPr>
      </w:pPr>
      <w:del w:id="1331" w:author="C4-214738" w:date="2021-08-31T16:34:00Z">
        <w:r w:rsidDel="003A0FE8">
          <w:delText>It will describe, for each custom operation, the use and the URI of the operation, the HTTP method on which it is mapped, request and response data structures and response codes, and i</w:delText>
        </w:r>
        <w:r w:rsidRPr="00384E92" w:rsidDel="003A0FE8">
          <w:delText>f applicable, HTTP headers spec</w:delText>
        </w:r>
        <w:r w:rsidDel="003A0FE8">
          <w:delText>ific to the operation.</w:delText>
        </w:r>
      </w:del>
    </w:p>
    <w:p w14:paraId="76D35549" w14:textId="1DF2F216" w:rsidR="00904370" w:rsidDel="003A0FE8" w:rsidRDefault="00904370" w:rsidP="00904370">
      <w:pPr>
        <w:pStyle w:val="Heading5"/>
        <w:rPr>
          <w:del w:id="1332" w:author="C4-214738" w:date="2021-08-31T16:34:00Z"/>
        </w:rPr>
      </w:pPr>
      <w:bookmarkStart w:id="1333" w:name="_Toc510696625"/>
      <w:bookmarkStart w:id="1334" w:name="_Toc35971416"/>
      <w:bookmarkStart w:id="1335" w:name="_Toc63347643"/>
      <w:bookmarkStart w:id="1336" w:name="_Toc70168806"/>
      <w:del w:id="1337" w:author="C4-214738" w:date="2021-08-31T16:34:00Z">
        <w:r w:rsidDel="003A0FE8">
          <w:delText>6.1.4.2.1</w:delText>
        </w:r>
        <w:r w:rsidDel="003A0FE8">
          <w:tab/>
          <w:delText>Description</w:delText>
        </w:r>
        <w:bookmarkEnd w:id="1333"/>
        <w:bookmarkEnd w:id="1334"/>
        <w:bookmarkEnd w:id="1335"/>
        <w:bookmarkEnd w:id="1336"/>
      </w:del>
    </w:p>
    <w:p w14:paraId="247BBF11" w14:textId="3E776F2A" w:rsidR="00904370" w:rsidRPr="00384E92" w:rsidDel="003A0FE8" w:rsidRDefault="00904370" w:rsidP="00904370">
      <w:pPr>
        <w:pStyle w:val="Guidance"/>
        <w:rPr>
          <w:del w:id="1338" w:author="C4-214738" w:date="2021-08-31T16:34:00Z"/>
        </w:rPr>
      </w:pPr>
      <w:del w:id="1339" w:author="C4-214738" w:date="2021-08-31T16:34:00Z">
        <w:r w:rsidDel="003A0FE8">
          <w:delText>This sublause will describe the custom operation and what it is used for, and the custom operation's URI.</w:delText>
        </w:r>
      </w:del>
    </w:p>
    <w:p w14:paraId="3A5DB83B" w14:textId="73889267" w:rsidR="00904370" w:rsidDel="003A0FE8" w:rsidRDefault="00904370" w:rsidP="00904370">
      <w:pPr>
        <w:pStyle w:val="Heading5"/>
        <w:rPr>
          <w:del w:id="1340" w:author="C4-214738" w:date="2021-08-31T16:34:00Z"/>
        </w:rPr>
      </w:pPr>
      <w:bookmarkStart w:id="1341" w:name="_Toc510696626"/>
      <w:bookmarkStart w:id="1342" w:name="_Toc35971417"/>
      <w:bookmarkStart w:id="1343" w:name="_Toc63347644"/>
      <w:bookmarkStart w:id="1344" w:name="_Toc70168807"/>
      <w:del w:id="1345" w:author="C4-214738" w:date="2021-08-31T16:34:00Z">
        <w:r w:rsidDel="003A0FE8">
          <w:delText>6.1.4.2.2</w:delText>
        </w:r>
        <w:r w:rsidDel="003A0FE8">
          <w:tab/>
          <w:delText>Operation Definition</w:delText>
        </w:r>
        <w:bookmarkEnd w:id="1341"/>
        <w:bookmarkEnd w:id="1342"/>
        <w:bookmarkEnd w:id="1343"/>
        <w:bookmarkEnd w:id="1344"/>
      </w:del>
    </w:p>
    <w:p w14:paraId="38718D18" w14:textId="3AB82D13" w:rsidR="00904370" w:rsidRPr="00384E92" w:rsidDel="003A0FE8" w:rsidRDefault="00904370" w:rsidP="00904370">
      <w:pPr>
        <w:pStyle w:val="Guidance"/>
        <w:rPr>
          <w:del w:id="1346" w:author="C4-214738" w:date="2021-08-31T16:34:00Z"/>
        </w:rPr>
      </w:pPr>
      <w:del w:id="1347" w:author="C4-214738" w:date="2021-08-31T16:34:00Z">
        <w:r w:rsidDel="003A0FE8">
          <w:delText>This clause will specify the custom operation and the HTTP method on which it is mapped.</w:delText>
        </w:r>
      </w:del>
    </w:p>
    <w:p w14:paraId="773EAD81" w14:textId="69D59870" w:rsidR="00904370" w:rsidRPr="00384E92" w:rsidDel="003A0FE8" w:rsidRDefault="00904370" w:rsidP="00904370">
      <w:pPr>
        <w:rPr>
          <w:del w:id="1348" w:author="C4-214738" w:date="2021-08-31T16:34:00Z"/>
        </w:rPr>
      </w:pPr>
      <w:del w:id="1349" w:author="C4-214738" w:date="2021-08-31T16:34:00Z">
        <w:r w:rsidDel="003A0FE8">
          <w:lastRenderedPageBreak/>
          <w:delText>This operation shall support the response data structures and response codes specified in tables 6.1.4.2.2-1 and 6.1.4.2.2-2.</w:delText>
        </w:r>
      </w:del>
    </w:p>
    <w:p w14:paraId="3A931B42" w14:textId="7AF1C9F1" w:rsidR="00904370" w:rsidRPr="001769FF" w:rsidDel="003A0FE8" w:rsidRDefault="00904370" w:rsidP="00904370">
      <w:pPr>
        <w:pStyle w:val="TH"/>
        <w:rPr>
          <w:del w:id="1350" w:author="C4-214738" w:date="2021-08-31T16:34:00Z"/>
        </w:rPr>
      </w:pPr>
      <w:del w:id="1351" w:author="C4-214738" w:date="2021-08-31T16:34:00Z">
        <w:r w:rsidRPr="001769FF" w:rsidDel="003A0FE8">
          <w:delText>Table 6.</w:delText>
        </w:r>
        <w:r w:rsidDel="003A0FE8">
          <w:delText>1.4.2.2</w:delText>
        </w:r>
        <w:r w:rsidRPr="001769FF" w:rsidDel="003A0FE8">
          <w:delText>-</w:delText>
        </w:r>
        <w:r w:rsidDel="003A0FE8">
          <w:delText>1</w:delText>
        </w:r>
        <w:r w:rsidRPr="001769FF" w:rsidDel="003A0FE8">
          <w:delText>: Data structures supported by the &lt;</w:delText>
        </w:r>
        <w:r w:rsidDel="003A0FE8">
          <w:delText>e.g. POST</w:delText>
        </w:r>
        <w:r w:rsidRPr="001769FF" w:rsidDel="003A0FE8">
          <w:delText xml:space="preserve">&gt; </w:delText>
        </w:r>
        <w:r w:rsidDel="003A0FE8">
          <w:delText xml:space="preserve">Request Body </w:delText>
        </w:r>
        <w:r w:rsidRPr="001769FF" w:rsidDel="003A0FE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rsidDel="003A0FE8" w14:paraId="51BC7D3A" w14:textId="6FCD1209" w:rsidTr="00F85948">
        <w:trPr>
          <w:jc w:val="center"/>
          <w:del w:id="1352" w:author="C4-214738" w:date="2021-08-31T16:3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89944F" w14:textId="4585838E" w:rsidR="00904370" w:rsidRPr="0016361A" w:rsidDel="003A0FE8" w:rsidRDefault="00904370" w:rsidP="00F85948">
            <w:pPr>
              <w:pStyle w:val="TAH"/>
              <w:rPr>
                <w:del w:id="1353" w:author="C4-214738" w:date="2021-08-31T16:34:00Z"/>
              </w:rPr>
            </w:pPr>
            <w:del w:id="1354" w:author="C4-214738" w:date="2021-08-31T16:34:00Z">
              <w:r w:rsidRPr="0016361A" w:rsidDel="003A0FE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0B72AB" w14:textId="6A982EEA" w:rsidR="00904370" w:rsidRPr="0016361A" w:rsidDel="003A0FE8" w:rsidRDefault="00904370" w:rsidP="00F85948">
            <w:pPr>
              <w:pStyle w:val="TAH"/>
              <w:rPr>
                <w:del w:id="1355" w:author="C4-214738" w:date="2021-08-31T16:34:00Z"/>
              </w:rPr>
            </w:pPr>
            <w:del w:id="1356" w:author="C4-214738" w:date="2021-08-31T16:34:00Z">
              <w:r w:rsidRPr="0016361A" w:rsidDel="003A0FE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3AC709" w14:textId="7B6F1531" w:rsidR="00904370" w:rsidRPr="0016361A" w:rsidDel="003A0FE8" w:rsidRDefault="00904370" w:rsidP="00F85948">
            <w:pPr>
              <w:pStyle w:val="TAH"/>
              <w:rPr>
                <w:del w:id="1357" w:author="C4-214738" w:date="2021-08-31T16:34:00Z"/>
              </w:rPr>
            </w:pPr>
            <w:del w:id="1358" w:author="C4-214738" w:date="2021-08-31T16:34:00Z">
              <w:r w:rsidRPr="0016361A" w:rsidDel="003A0FE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F297F6" w14:textId="0CBDFE2F" w:rsidR="00904370" w:rsidRPr="0016361A" w:rsidDel="003A0FE8" w:rsidRDefault="00904370" w:rsidP="00F85948">
            <w:pPr>
              <w:pStyle w:val="TAH"/>
              <w:rPr>
                <w:del w:id="1359" w:author="C4-214738" w:date="2021-08-31T16:34:00Z"/>
              </w:rPr>
            </w:pPr>
            <w:del w:id="1360" w:author="C4-214738" w:date="2021-08-31T16:34:00Z">
              <w:r w:rsidRPr="0016361A" w:rsidDel="003A0FE8">
                <w:delText>Description</w:delText>
              </w:r>
            </w:del>
          </w:p>
        </w:tc>
      </w:tr>
      <w:tr w:rsidR="00904370" w:rsidRPr="00B54FF5" w:rsidDel="003A0FE8" w14:paraId="297B0E45" w14:textId="0C01C598" w:rsidTr="00F85948">
        <w:trPr>
          <w:jc w:val="center"/>
          <w:del w:id="1361" w:author="C4-214738" w:date="2021-08-31T16: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1CF123" w14:textId="7951AD2A" w:rsidR="00904370" w:rsidRPr="0016361A" w:rsidDel="003A0FE8" w:rsidRDefault="00904370" w:rsidP="00F85948">
            <w:pPr>
              <w:pStyle w:val="TAL"/>
              <w:rPr>
                <w:del w:id="1362" w:author="C4-214738" w:date="2021-08-31T16:34:00Z"/>
              </w:rPr>
            </w:pPr>
            <w:del w:id="1363" w:author="C4-214738" w:date="2021-08-31T16:34:00Z">
              <w:r w:rsidRPr="0016361A" w:rsidDel="003A0FE8">
                <w:delText>"</w:delText>
              </w:r>
              <w:r w:rsidRPr="0016361A" w:rsidDel="003A0FE8">
                <w:rPr>
                  <w:i/>
                </w:rPr>
                <w:delText>&lt;type&gt;</w:delText>
              </w:r>
              <w:r w:rsidRPr="0016361A" w:rsidDel="003A0FE8">
                <w:delText>" or "array</w:delText>
              </w:r>
              <w:r w:rsidRPr="0016361A" w:rsidDel="003A0FE8">
                <w:rPr>
                  <w:i/>
                </w:rPr>
                <w:delText>(&lt;type&gt;</w:delText>
              </w:r>
              <w:r w:rsidRPr="0016361A" w:rsidDel="003A0FE8">
                <w:delText>)" or "map</w:delText>
              </w:r>
              <w:r w:rsidRPr="0016361A" w:rsidDel="003A0FE8">
                <w:rPr>
                  <w:i/>
                </w:rPr>
                <w:delText>(&lt;type&gt;</w:delText>
              </w:r>
              <w:r w:rsidRPr="0016361A" w:rsidDel="003A0FE8">
                <w:delText>)"</w:delText>
              </w:r>
            </w:del>
          </w:p>
        </w:tc>
        <w:tc>
          <w:tcPr>
            <w:tcW w:w="425" w:type="dxa"/>
            <w:tcBorders>
              <w:top w:val="single" w:sz="4" w:space="0" w:color="auto"/>
              <w:left w:val="single" w:sz="6" w:space="0" w:color="000000"/>
              <w:bottom w:val="single" w:sz="6" w:space="0" w:color="000000"/>
              <w:right w:val="single" w:sz="6" w:space="0" w:color="000000"/>
            </w:tcBorders>
          </w:tcPr>
          <w:p w14:paraId="3C5BA81A" w14:textId="6F281418" w:rsidR="00904370" w:rsidRPr="0016361A" w:rsidDel="003A0FE8" w:rsidRDefault="00904370" w:rsidP="00F85948">
            <w:pPr>
              <w:pStyle w:val="TAC"/>
              <w:rPr>
                <w:del w:id="1364" w:author="C4-214738" w:date="2021-08-31T16:34:00Z"/>
              </w:rPr>
            </w:pPr>
            <w:del w:id="1365" w:author="C4-214738" w:date="2021-08-31T16:34:00Z">
              <w:r w:rsidRPr="0016361A" w:rsidDel="003A0FE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34CC5DD" w14:textId="2E84CCC2" w:rsidR="00904370" w:rsidRPr="0016361A" w:rsidDel="003A0FE8" w:rsidRDefault="00904370" w:rsidP="00F85948">
            <w:pPr>
              <w:pStyle w:val="TAL"/>
              <w:rPr>
                <w:del w:id="1366" w:author="C4-214738" w:date="2021-08-31T16:34:00Z"/>
              </w:rPr>
            </w:pPr>
            <w:del w:id="1367" w:author="C4-214738" w:date="2021-08-31T16:34:00Z">
              <w:r w:rsidRPr="0016361A" w:rsidDel="003A0FE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4F6FA6" w14:textId="752AF4E4" w:rsidR="00904370" w:rsidRPr="0016361A" w:rsidDel="003A0FE8" w:rsidRDefault="00904370" w:rsidP="00F85948">
            <w:pPr>
              <w:pStyle w:val="TAL"/>
              <w:rPr>
                <w:del w:id="1368" w:author="C4-214738" w:date="2021-08-31T16:34:00Z"/>
              </w:rPr>
            </w:pPr>
            <w:del w:id="1369" w:author="C4-214738" w:date="2021-08-31T16:34:00Z">
              <w:r w:rsidRPr="0016361A" w:rsidDel="003A0FE8">
                <w:delText>&lt;only if applicable&gt;</w:delText>
              </w:r>
            </w:del>
          </w:p>
        </w:tc>
      </w:tr>
    </w:tbl>
    <w:p w14:paraId="70DF342C" w14:textId="3B0607F3" w:rsidR="00904370" w:rsidDel="003A0FE8" w:rsidRDefault="00904370" w:rsidP="00904370">
      <w:pPr>
        <w:rPr>
          <w:del w:id="1370" w:author="C4-214738" w:date="2021-08-31T16:34:00Z"/>
        </w:rPr>
      </w:pPr>
    </w:p>
    <w:p w14:paraId="3DE16449" w14:textId="3A201A47" w:rsidR="00904370" w:rsidRPr="001769FF" w:rsidDel="003A0FE8" w:rsidRDefault="00904370" w:rsidP="00904370">
      <w:pPr>
        <w:pStyle w:val="TH"/>
        <w:rPr>
          <w:del w:id="1371" w:author="C4-214738" w:date="2021-08-31T16:34:00Z"/>
        </w:rPr>
      </w:pPr>
      <w:del w:id="1372" w:author="C4-214738" w:date="2021-08-31T16:34:00Z">
        <w:r w:rsidRPr="001769FF" w:rsidDel="003A0FE8">
          <w:delText>Table 6.</w:delText>
        </w:r>
        <w:r w:rsidDel="003A0FE8">
          <w:delText>1.4.2.2</w:delText>
        </w:r>
        <w:r w:rsidRPr="001769FF" w:rsidDel="003A0FE8">
          <w:delText>-</w:delText>
        </w:r>
        <w:r w:rsidDel="003A0FE8">
          <w:delText>2</w:delText>
        </w:r>
        <w:r w:rsidRPr="001769FF" w:rsidDel="003A0FE8">
          <w:delText>: Data structures</w:delText>
        </w:r>
        <w:r w:rsidDel="003A0FE8">
          <w:delText xml:space="preserve"> supported by the &lt;e.g. POST&gt; Response Body </w:delText>
        </w:r>
        <w:r w:rsidRPr="001769FF" w:rsidDel="003A0FE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rsidDel="003A0FE8" w14:paraId="4239B2E0" w14:textId="61D5F994" w:rsidTr="00F85948">
        <w:trPr>
          <w:jc w:val="center"/>
          <w:del w:id="1373" w:author="C4-214738" w:date="2021-08-31T16: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1185E" w14:textId="28912ED5" w:rsidR="00904370" w:rsidRPr="0016361A" w:rsidDel="003A0FE8" w:rsidRDefault="00904370" w:rsidP="00F85948">
            <w:pPr>
              <w:pStyle w:val="TAH"/>
              <w:rPr>
                <w:del w:id="1374" w:author="C4-214738" w:date="2021-08-31T16:34:00Z"/>
              </w:rPr>
            </w:pPr>
            <w:del w:id="1375" w:author="C4-214738" w:date="2021-08-31T16:34:00Z">
              <w:r w:rsidRPr="0016361A" w:rsidDel="003A0FE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A08B71" w14:textId="769BD247" w:rsidR="00904370" w:rsidRPr="0016361A" w:rsidDel="003A0FE8" w:rsidRDefault="00904370" w:rsidP="00F85948">
            <w:pPr>
              <w:pStyle w:val="TAH"/>
              <w:rPr>
                <w:del w:id="1376" w:author="C4-214738" w:date="2021-08-31T16:34:00Z"/>
              </w:rPr>
            </w:pPr>
            <w:del w:id="1377" w:author="C4-214738" w:date="2021-08-31T16:34:00Z">
              <w:r w:rsidRPr="0016361A" w:rsidDel="003A0FE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1237DB" w14:textId="4AFBBCCD" w:rsidR="00904370" w:rsidRPr="0016361A" w:rsidDel="003A0FE8" w:rsidRDefault="00904370" w:rsidP="00F85948">
            <w:pPr>
              <w:pStyle w:val="TAH"/>
              <w:rPr>
                <w:del w:id="1378" w:author="C4-214738" w:date="2021-08-31T16:34:00Z"/>
              </w:rPr>
            </w:pPr>
            <w:del w:id="1379" w:author="C4-214738" w:date="2021-08-31T16:34:00Z">
              <w:r w:rsidRPr="0016361A" w:rsidDel="003A0FE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F5A32D" w14:textId="6EB8187B" w:rsidR="00904370" w:rsidRPr="0016361A" w:rsidDel="003A0FE8" w:rsidRDefault="00904370" w:rsidP="00F85948">
            <w:pPr>
              <w:pStyle w:val="TAH"/>
              <w:rPr>
                <w:del w:id="1380" w:author="C4-214738" w:date="2021-08-31T16:34:00Z"/>
              </w:rPr>
            </w:pPr>
            <w:del w:id="1381" w:author="C4-214738" w:date="2021-08-31T16:34:00Z">
              <w:r w:rsidRPr="0016361A" w:rsidDel="003A0FE8">
                <w:delText>Response</w:delText>
              </w:r>
            </w:del>
          </w:p>
          <w:p w14:paraId="1F81CE4A" w14:textId="60C8FD48" w:rsidR="00904370" w:rsidRPr="0016361A" w:rsidDel="003A0FE8" w:rsidRDefault="00904370" w:rsidP="00F85948">
            <w:pPr>
              <w:pStyle w:val="TAH"/>
              <w:rPr>
                <w:del w:id="1382" w:author="C4-214738" w:date="2021-08-31T16:34:00Z"/>
              </w:rPr>
            </w:pPr>
            <w:del w:id="1383" w:author="C4-214738" w:date="2021-08-31T16:34:00Z">
              <w:r w:rsidRPr="0016361A" w:rsidDel="003A0FE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D3B7A9" w14:textId="1A44F0C8" w:rsidR="00904370" w:rsidRPr="0016361A" w:rsidDel="003A0FE8" w:rsidRDefault="00904370" w:rsidP="00F85948">
            <w:pPr>
              <w:pStyle w:val="TAH"/>
              <w:rPr>
                <w:del w:id="1384" w:author="C4-214738" w:date="2021-08-31T16:34:00Z"/>
              </w:rPr>
            </w:pPr>
            <w:del w:id="1385" w:author="C4-214738" w:date="2021-08-31T16:34:00Z">
              <w:r w:rsidRPr="0016361A" w:rsidDel="003A0FE8">
                <w:delText>Description</w:delText>
              </w:r>
            </w:del>
          </w:p>
        </w:tc>
      </w:tr>
      <w:tr w:rsidR="00904370" w:rsidRPr="00B54FF5" w:rsidDel="003A0FE8" w14:paraId="01EFF9BB" w14:textId="4DA1F6A2" w:rsidTr="00F85948">
        <w:trPr>
          <w:jc w:val="center"/>
          <w:del w:id="1386" w:author="C4-214738" w:date="2021-08-31T16: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90051B" w14:textId="61FC163E" w:rsidR="00904370" w:rsidRPr="0016361A" w:rsidDel="003A0FE8" w:rsidRDefault="00904370" w:rsidP="00F85948">
            <w:pPr>
              <w:pStyle w:val="TAL"/>
              <w:rPr>
                <w:del w:id="1387" w:author="C4-214738" w:date="2021-08-31T16:34:00Z"/>
              </w:rPr>
            </w:pPr>
            <w:del w:id="1388" w:author="C4-214738" w:date="2021-08-31T16:34:00Z">
              <w:r w:rsidRPr="0016361A" w:rsidDel="003A0FE8">
                <w:delText>"</w:delText>
              </w:r>
              <w:r w:rsidRPr="0016361A" w:rsidDel="003A0FE8">
                <w:rPr>
                  <w:i/>
                </w:rPr>
                <w:delText>&lt;type&gt;</w:delText>
              </w:r>
              <w:r w:rsidRPr="0016361A" w:rsidDel="003A0FE8">
                <w:delText>" or "array</w:delText>
              </w:r>
              <w:r w:rsidRPr="0016361A" w:rsidDel="003A0FE8">
                <w:rPr>
                  <w:i/>
                </w:rPr>
                <w:delText>(&lt;type&gt;</w:delText>
              </w:r>
              <w:r w:rsidRPr="0016361A" w:rsidDel="003A0FE8">
                <w:delText>)" or "map</w:delText>
              </w:r>
              <w:r w:rsidRPr="0016361A" w:rsidDel="003A0FE8">
                <w:rPr>
                  <w:i/>
                </w:rPr>
                <w:delText>(&lt;type&gt;</w:delText>
              </w:r>
              <w:r w:rsidRPr="0016361A" w:rsidDel="003A0FE8">
                <w:delText>)"</w:delText>
              </w:r>
            </w:del>
          </w:p>
        </w:tc>
        <w:tc>
          <w:tcPr>
            <w:tcW w:w="225" w:type="pct"/>
            <w:tcBorders>
              <w:top w:val="single" w:sz="4" w:space="0" w:color="auto"/>
              <w:left w:val="single" w:sz="6" w:space="0" w:color="000000"/>
              <w:bottom w:val="single" w:sz="6" w:space="0" w:color="000000"/>
              <w:right w:val="single" w:sz="6" w:space="0" w:color="000000"/>
            </w:tcBorders>
          </w:tcPr>
          <w:p w14:paraId="4220AC75" w14:textId="33F35591" w:rsidR="00904370" w:rsidRPr="0016361A" w:rsidDel="003A0FE8" w:rsidRDefault="00904370" w:rsidP="00F85948">
            <w:pPr>
              <w:pStyle w:val="TAC"/>
              <w:rPr>
                <w:del w:id="1389" w:author="C4-214738" w:date="2021-08-31T16:34:00Z"/>
              </w:rPr>
            </w:pPr>
            <w:del w:id="1390" w:author="C4-214738" w:date="2021-08-31T16:34:00Z">
              <w:r w:rsidRPr="0016361A" w:rsidDel="003A0FE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A84E190" w14:textId="70AB5AD3" w:rsidR="00904370" w:rsidRPr="0016361A" w:rsidDel="003A0FE8" w:rsidRDefault="00904370" w:rsidP="00F85948">
            <w:pPr>
              <w:pStyle w:val="TAL"/>
              <w:rPr>
                <w:del w:id="1391" w:author="C4-214738" w:date="2021-08-31T16:34:00Z"/>
              </w:rPr>
            </w:pPr>
            <w:del w:id="1392" w:author="C4-214738" w:date="2021-08-31T16:34:00Z">
              <w:r w:rsidRPr="0016361A" w:rsidDel="003A0FE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6CE4214" w14:textId="0210E0AA" w:rsidR="00904370" w:rsidRPr="0016361A" w:rsidDel="003A0FE8" w:rsidRDefault="00904370" w:rsidP="00F85948">
            <w:pPr>
              <w:pStyle w:val="TAL"/>
              <w:rPr>
                <w:del w:id="1393" w:author="C4-214738" w:date="2021-08-31T16:34:00Z"/>
              </w:rPr>
            </w:pPr>
            <w:del w:id="1394" w:author="C4-214738" w:date="2021-08-31T16:34:00Z">
              <w:r w:rsidRPr="0016361A" w:rsidDel="003A0FE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9E157" w14:textId="54BB4592" w:rsidR="00904370" w:rsidRPr="0016361A" w:rsidDel="003A0FE8" w:rsidRDefault="00904370" w:rsidP="00F85948">
            <w:pPr>
              <w:pStyle w:val="TAL"/>
              <w:rPr>
                <w:del w:id="1395" w:author="C4-214738" w:date="2021-08-31T16:34:00Z"/>
              </w:rPr>
            </w:pPr>
            <w:del w:id="1396" w:author="C4-214738" w:date="2021-08-31T16:34:00Z">
              <w:r w:rsidRPr="0016361A" w:rsidDel="003A0FE8">
                <w:delText>&lt;Meaning of the success case&gt;</w:delText>
              </w:r>
            </w:del>
          </w:p>
          <w:p w14:paraId="78D6ABE8" w14:textId="60FDD872" w:rsidR="00904370" w:rsidRPr="0016361A" w:rsidDel="003A0FE8" w:rsidRDefault="00904370" w:rsidP="00F85948">
            <w:pPr>
              <w:pStyle w:val="TAL"/>
              <w:rPr>
                <w:del w:id="1397" w:author="C4-214738" w:date="2021-08-31T16:34:00Z"/>
              </w:rPr>
            </w:pPr>
            <w:del w:id="1398" w:author="C4-214738" w:date="2021-08-31T16:34:00Z">
              <w:r w:rsidRPr="0016361A" w:rsidDel="003A0FE8">
                <w:delText>or</w:delText>
              </w:r>
            </w:del>
          </w:p>
          <w:p w14:paraId="5E8DD34C" w14:textId="1FFD25DB" w:rsidR="00904370" w:rsidRPr="0016361A" w:rsidDel="003A0FE8" w:rsidRDefault="00904370" w:rsidP="00F85948">
            <w:pPr>
              <w:pStyle w:val="TAL"/>
              <w:rPr>
                <w:del w:id="1399" w:author="C4-214738" w:date="2021-08-31T16:34:00Z"/>
              </w:rPr>
            </w:pPr>
            <w:del w:id="1400" w:author="C4-214738" w:date="2021-08-31T16:34:00Z">
              <w:r w:rsidRPr="0016361A" w:rsidDel="003A0FE8">
                <w:delText>&lt;Meaning of the error case with additional statement regarding error handling&gt;</w:delText>
              </w:r>
            </w:del>
          </w:p>
        </w:tc>
      </w:tr>
      <w:tr w:rsidR="00904370" w:rsidRPr="00B54FF5" w:rsidDel="003A0FE8" w14:paraId="7DC24B1D" w14:textId="2FDE6083" w:rsidTr="00F85948">
        <w:trPr>
          <w:jc w:val="center"/>
          <w:del w:id="1401" w:author="C4-214738" w:date="2021-08-31T16: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4C3CB8" w14:textId="734B6E96" w:rsidR="00904370" w:rsidRPr="0016361A" w:rsidDel="003A0FE8" w:rsidRDefault="00904370" w:rsidP="00F85948">
            <w:pPr>
              <w:pStyle w:val="TAN"/>
              <w:rPr>
                <w:del w:id="1402" w:author="C4-214738" w:date="2021-08-31T16:34:00Z"/>
              </w:rPr>
            </w:pPr>
            <w:del w:id="1403" w:author="C4-214738" w:date="2021-08-31T16:34:00Z">
              <w:r w:rsidRPr="0016361A" w:rsidDel="003A0FE8">
                <w:delText>NOTE:</w:delText>
              </w:r>
              <w:r w:rsidRPr="0016361A" w:rsidDel="003A0FE8">
                <w:rPr>
                  <w:noProof/>
                </w:rPr>
                <w:tab/>
                <w:delText xml:space="preserve">The manadatory </w:delText>
              </w:r>
              <w:r w:rsidRPr="0016361A" w:rsidDel="003A0FE8">
                <w:delText>HTTP error status code for the &lt;e.g. POST&gt; method listed in Table 5.2.7.1-1 of 3GPP TS 29.500 [4] also apply.</w:delText>
              </w:r>
            </w:del>
          </w:p>
        </w:tc>
      </w:tr>
    </w:tbl>
    <w:p w14:paraId="21C89A70" w14:textId="01294A59" w:rsidR="00904370" w:rsidRPr="00384E92" w:rsidDel="003A0FE8" w:rsidRDefault="00904370" w:rsidP="00904370">
      <w:pPr>
        <w:rPr>
          <w:del w:id="1404" w:author="C4-214738" w:date="2021-08-31T16:34:00Z"/>
        </w:rPr>
      </w:pPr>
    </w:p>
    <w:p w14:paraId="27D97AC1" w14:textId="5E367ED7" w:rsidR="00904370" w:rsidDel="003A0FE8" w:rsidRDefault="00904370" w:rsidP="00904370">
      <w:pPr>
        <w:pStyle w:val="Heading4"/>
        <w:rPr>
          <w:del w:id="1405" w:author="C4-214738" w:date="2021-08-31T16:34:00Z"/>
        </w:rPr>
      </w:pPr>
      <w:bookmarkStart w:id="1406" w:name="_Toc510696627"/>
      <w:bookmarkStart w:id="1407" w:name="_Toc35971418"/>
      <w:bookmarkStart w:id="1408" w:name="_Toc63347645"/>
      <w:bookmarkStart w:id="1409" w:name="_Toc70168808"/>
      <w:del w:id="1410" w:author="C4-214738" w:date="2021-08-31T16:34:00Z">
        <w:r w:rsidDel="003A0FE8">
          <w:delText>6.1.4.3</w:delText>
        </w:r>
        <w:r w:rsidDel="003A0FE8">
          <w:tab/>
          <w:delText>Operation: &lt; operation 2&gt;</w:delText>
        </w:r>
        <w:bookmarkEnd w:id="1406"/>
        <w:bookmarkEnd w:id="1407"/>
        <w:bookmarkEnd w:id="1408"/>
        <w:bookmarkEnd w:id="1409"/>
      </w:del>
    </w:p>
    <w:p w14:paraId="5D46FD34" w14:textId="6354F485" w:rsidR="00904370" w:rsidDel="003A0FE8" w:rsidRDefault="00904370" w:rsidP="00904370">
      <w:pPr>
        <w:pStyle w:val="Guidance"/>
        <w:rPr>
          <w:del w:id="1411" w:author="C4-214738" w:date="2021-08-31T16:34:00Z"/>
        </w:rPr>
      </w:pPr>
      <w:del w:id="1412" w:author="C4-214738" w:date="2021-08-31T16:34:00Z">
        <w:r w:rsidDel="003A0FE8">
          <w:delText>And so on if there are more than one custom operations supported by the service. Same structure as in clause 6.1.4.2.</w:delText>
        </w:r>
      </w:del>
    </w:p>
    <w:p w14:paraId="076C8B7C" w14:textId="77777777" w:rsidR="00904370" w:rsidRDefault="00904370" w:rsidP="00904370">
      <w:pPr>
        <w:pStyle w:val="Heading3"/>
      </w:pPr>
      <w:bookmarkStart w:id="1413" w:name="_Toc510696628"/>
      <w:bookmarkStart w:id="1414" w:name="_Toc35971419"/>
      <w:bookmarkStart w:id="1415" w:name="_Toc63347646"/>
      <w:bookmarkStart w:id="1416" w:name="_Toc70168809"/>
      <w:bookmarkStart w:id="1417" w:name="_Toc81381657"/>
      <w:r>
        <w:t>6.1.5</w:t>
      </w:r>
      <w:r>
        <w:tab/>
        <w:t>Notifications</w:t>
      </w:r>
      <w:bookmarkEnd w:id="1413"/>
      <w:bookmarkEnd w:id="1414"/>
      <w:bookmarkEnd w:id="1415"/>
      <w:bookmarkEnd w:id="1416"/>
      <w:bookmarkEnd w:id="1417"/>
    </w:p>
    <w:p w14:paraId="6A2FD47C" w14:textId="77777777" w:rsidR="00904370" w:rsidRPr="000A7435" w:rsidRDefault="00904370" w:rsidP="00904370">
      <w:pPr>
        <w:pStyle w:val="Heading4"/>
      </w:pPr>
      <w:bookmarkStart w:id="1418" w:name="_Toc510696629"/>
      <w:bookmarkStart w:id="1419" w:name="_Toc35971420"/>
      <w:bookmarkStart w:id="1420" w:name="_Toc63347647"/>
      <w:bookmarkStart w:id="1421" w:name="_Toc70168810"/>
      <w:bookmarkStart w:id="1422" w:name="_Toc81381658"/>
      <w:r>
        <w:t>6.1.5.1</w:t>
      </w:r>
      <w:r>
        <w:tab/>
        <w:t>General</w:t>
      </w:r>
      <w:bookmarkEnd w:id="1418"/>
      <w:bookmarkEnd w:id="1419"/>
      <w:bookmarkEnd w:id="1420"/>
      <w:bookmarkEnd w:id="1421"/>
      <w:bookmarkEnd w:id="1422"/>
    </w:p>
    <w:p w14:paraId="47F77AFA" w14:textId="730A1FCD" w:rsidR="00904370" w:rsidDel="00CA3A53" w:rsidRDefault="00904370" w:rsidP="00904370">
      <w:pPr>
        <w:rPr>
          <w:del w:id="1423" w:author="C4-214738" w:date="2021-08-31T16:34:00Z"/>
        </w:rPr>
      </w:pPr>
      <w:del w:id="1424" w:author="C4-214738" w:date="2021-08-31T16:34:00Z">
        <w:r w:rsidDel="00CA3A53">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672ECD6" w14:textId="02712CB0" w:rsidR="00CA3A53" w:rsidRPr="00384E92" w:rsidRDefault="00CA3A53" w:rsidP="00904370">
      <w:pPr>
        <w:pStyle w:val="Guidance"/>
        <w:rPr>
          <w:ins w:id="1425" w:author="C4-214738" w:date="2021-08-31T16:34:00Z"/>
        </w:rPr>
      </w:pPr>
      <w:ins w:id="1426" w:author="C4-214738" w:date="2021-08-31T16:35:00Z">
        <w:r w:rsidRPr="00823C2F">
          <w:rPr>
            <w:i w:val="0"/>
            <w:noProof/>
            <w:color w:val="auto"/>
          </w:rPr>
          <w:t>This clause specifies the notifications provided by the Nnef_</w:t>
        </w:r>
        <w:r>
          <w:rPr>
            <w:i w:val="0"/>
            <w:noProof/>
            <w:color w:val="auto"/>
          </w:rPr>
          <w:t>Auth</w:t>
        </w:r>
        <w:r w:rsidRPr="00A5150B">
          <w:rPr>
            <w:i w:val="0"/>
            <w:noProof/>
            <w:color w:val="auto"/>
          </w:rPr>
          <w:t xml:space="preserve"> service.</w:t>
        </w:r>
      </w:ins>
    </w:p>
    <w:p w14:paraId="7C35B22B" w14:textId="77777777" w:rsidR="00904370" w:rsidRDefault="00904370" w:rsidP="00904370">
      <w:pPr>
        <w:rPr>
          <w:noProof/>
        </w:rPr>
      </w:pPr>
      <w:bookmarkStart w:id="1427" w:name="_Toc510696630"/>
      <w:bookmarkStart w:id="14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01044C" w14:textId="7D00FFD3" w:rsidR="00904370" w:rsidRPr="00A04126" w:rsidDel="00CA3A53" w:rsidRDefault="00904370" w:rsidP="00904370">
      <w:pPr>
        <w:pStyle w:val="TH"/>
        <w:rPr>
          <w:del w:id="1429" w:author="C4-214738" w:date="2021-08-31T16:35:00Z"/>
        </w:rPr>
      </w:pPr>
      <w:del w:id="1430" w:author="C4-214738" w:date="2021-08-31T16:35:00Z">
        <w:r w:rsidRPr="00A04126" w:rsidDel="00CA3A53">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904370" w:rsidRPr="00B54FF5" w:rsidDel="00CA3A53" w14:paraId="771BC241" w14:textId="4F98F3BE" w:rsidTr="00F85948">
        <w:trPr>
          <w:jc w:val="center"/>
          <w:del w:id="1431" w:author="C4-214738" w:date="2021-08-31T16:35: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EA802" w14:textId="3BABCE46" w:rsidR="00904370" w:rsidRPr="0016361A" w:rsidDel="00CA3A53" w:rsidRDefault="00904370" w:rsidP="00F85948">
            <w:pPr>
              <w:pStyle w:val="TAH"/>
              <w:rPr>
                <w:del w:id="1432" w:author="C4-214738" w:date="2021-08-31T16:35:00Z"/>
              </w:rPr>
            </w:pPr>
            <w:del w:id="1433" w:author="C4-214738" w:date="2021-08-31T16:35:00Z">
              <w:r w:rsidRPr="0016361A" w:rsidDel="00CA3A53">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02ABE" w14:textId="132DA3D8" w:rsidR="00904370" w:rsidRPr="0016361A" w:rsidDel="00CA3A53" w:rsidRDefault="00904370" w:rsidP="00F85948">
            <w:pPr>
              <w:pStyle w:val="TAH"/>
              <w:rPr>
                <w:del w:id="1434" w:author="C4-214738" w:date="2021-08-31T16:35:00Z"/>
              </w:rPr>
            </w:pPr>
            <w:del w:id="1435" w:author="C4-214738" w:date="2021-08-31T16:35:00Z">
              <w:r w:rsidDel="00CA3A53">
                <w:delText>Callback</w:delText>
              </w:r>
              <w:r w:rsidRPr="0016361A" w:rsidDel="00CA3A53">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4A8F1" w14:textId="0B7298DC" w:rsidR="00904370" w:rsidRPr="0016361A" w:rsidDel="00CA3A53" w:rsidRDefault="00904370" w:rsidP="00F85948">
            <w:pPr>
              <w:pStyle w:val="TAH"/>
              <w:rPr>
                <w:del w:id="1436" w:author="C4-214738" w:date="2021-08-31T16:35:00Z"/>
              </w:rPr>
            </w:pPr>
            <w:del w:id="1437" w:author="C4-214738" w:date="2021-08-31T16:35:00Z">
              <w:r w:rsidRPr="0016361A" w:rsidDel="00CA3A53">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2114C" w14:textId="4409B1EA" w:rsidR="00904370" w:rsidRPr="0016361A" w:rsidDel="00CA3A53" w:rsidRDefault="00904370" w:rsidP="00F85948">
            <w:pPr>
              <w:pStyle w:val="TAH"/>
              <w:rPr>
                <w:del w:id="1438" w:author="C4-214738" w:date="2021-08-31T16:35:00Z"/>
              </w:rPr>
            </w:pPr>
            <w:del w:id="1439" w:author="C4-214738" w:date="2021-08-31T16:35:00Z">
              <w:r w:rsidRPr="0016361A" w:rsidDel="00CA3A53">
                <w:delText>Description</w:delText>
              </w:r>
            </w:del>
          </w:p>
          <w:p w14:paraId="1B6E7218" w14:textId="38166E79" w:rsidR="00904370" w:rsidRPr="0016361A" w:rsidDel="00CA3A53" w:rsidRDefault="00904370" w:rsidP="00F85948">
            <w:pPr>
              <w:pStyle w:val="TAH"/>
              <w:rPr>
                <w:del w:id="1440" w:author="C4-214738" w:date="2021-08-31T16:35:00Z"/>
              </w:rPr>
            </w:pPr>
            <w:del w:id="1441" w:author="C4-214738" w:date="2021-08-31T16:35:00Z">
              <w:r w:rsidRPr="0016361A" w:rsidDel="00CA3A53">
                <w:delText>(service operation)</w:delText>
              </w:r>
            </w:del>
          </w:p>
        </w:tc>
      </w:tr>
      <w:tr w:rsidR="00904370" w:rsidRPr="00B54FF5" w:rsidDel="00CA3A53" w14:paraId="7B5A080D" w14:textId="37FC5337" w:rsidTr="00F85948">
        <w:trPr>
          <w:jc w:val="center"/>
          <w:del w:id="1442" w:author="C4-214738" w:date="2021-08-31T16:35:00Z"/>
        </w:trPr>
        <w:tc>
          <w:tcPr>
            <w:tcW w:w="1091" w:type="pct"/>
            <w:tcBorders>
              <w:left w:val="single" w:sz="4" w:space="0" w:color="auto"/>
              <w:right w:val="single" w:sz="4" w:space="0" w:color="auto"/>
            </w:tcBorders>
            <w:vAlign w:val="center"/>
          </w:tcPr>
          <w:p w14:paraId="7EF83903" w14:textId="55C8C334" w:rsidR="00904370" w:rsidRPr="0016361A" w:rsidDel="00CA3A53" w:rsidRDefault="00904370" w:rsidP="00F85948">
            <w:pPr>
              <w:pStyle w:val="TAC"/>
              <w:rPr>
                <w:del w:id="1443" w:author="C4-214738" w:date="2021-08-31T16:35:00Z"/>
                <w:lang w:val="en-US"/>
              </w:rPr>
            </w:pPr>
            <w:del w:id="1444" w:author="C4-214738" w:date="2021-08-31T16:35:00Z">
              <w:r w:rsidRPr="0016361A" w:rsidDel="00CA3A53">
                <w:rPr>
                  <w:lang w:val="en-US"/>
                </w:rPr>
                <w:delText>&lt;notification 1&gt;</w:delText>
              </w:r>
            </w:del>
          </w:p>
          <w:p w14:paraId="13B01C9B" w14:textId="1150A9D7" w:rsidR="00904370" w:rsidRPr="0016361A" w:rsidDel="00CA3A53" w:rsidRDefault="00904370" w:rsidP="00F85948">
            <w:pPr>
              <w:pStyle w:val="TAC"/>
              <w:rPr>
                <w:del w:id="1445" w:author="C4-214738" w:date="2021-08-31T16:35:00Z"/>
                <w:lang w:val="en-US"/>
              </w:rPr>
            </w:pPr>
            <w:del w:id="1446" w:author="C4-214738" w:date="2021-08-31T16:35:00Z">
              <w:r w:rsidRPr="0016361A" w:rsidDel="00CA3A53">
                <w:rPr>
                  <w:lang w:val="en-US"/>
                </w:rPr>
                <w:delText>e.g. Status Change Notification</w:delText>
              </w:r>
            </w:del>
          </w:p>
          <w:p w14:paraId="66462B2A" w14:textId="5E906A6E" w:rsidR="00904370" w:rsidRPr="0016361A" w:rsidDel="00CA3A53" w:rsidRDefault="00904370" w:rsidP="00F85948">
            <w:pPr>
              <w:pStyle w:val="TAC"/>
              <w:rPr>
                <w:del w:id="1447" w:author="C4-214738" w:date="2021-08-31T16:35:00Z"/>
                <w:lang w:val="en-US"/>
              </w:rPr>
            </w:pPr>
          </w:p>
        </w:tc>
        <w:tc>
          <w:tcPr>
            <w:tcW w:w="2083" w:type="pct"/>
            <w:tcBorders>
              <w:left w:val="single" w:sz="4" w:space="0" w:color="auto"/>
              <w:right w:val="single" w:sz="4" w:space="0" w:color="auto"/>
            </w:tcBorders>
            <w:vAlign w:val="center"/>
          </w:tcPr>
          <w:p w14:paraId="2CF2E7B0" w14:textId="287449A6" w:rsidR="00904370" w:rsidRPr="0016361A" w:rsidDel="00CA3A53" w:rsidRDefault="00904370" w:rsidP="00F85948">
            <w:pPr>
              <w:pStyle w:val="TAL"/>
              <w:rPr>
                <w:del w:id="1448" w:author="C4-214738" w:date="2021-08-31T16:35:00Z"/>
                <w:lang w:val="en-US"/>
              </w:rPr>
            </w:pPr>
            <w:del w:id="1449" w:author="C4-214738" w:date="2021-08-31T16:35:00Z">
              <w:r w:rsidRPr="0016361A" w:rsidDel="00CA3A53">
                <w:rPr>
                  <w:lang w:val="en-US"/>
                </w:rPr>
                <w:delText xml:space="preserve">&lt; </w:delText>
              </w:r>
              <w:r w:rsidDel="00CA3A53">
                <w:rPr>
                  <w:lang w:val="en-US"/>
                </w:rPr>
                <w:delText>Callback</w:delText>
              </w:r>
              <w:r w:rsidRPr="0016361A" w:rsidDel="00CA3A53">
                <w:rPr>
                  <w:lang w:val="en-US"/>
                </w:rPr>
                <w:delText xml:space="preserve"> URI &gt;</w:delText>
              </w:r>
            </w:del>
          </w:p>
          <w:p w14:paraId="7DAF2752" w14:textId="21C3EC16" w:rsidR="00904370" w:rsidRPr="0016361A" w:rsidDel="00CA3A53" w:rsidRDefault="00904370" w:rsidP="00F85948">
            <w:pPr>
              <w:pStyle w:val="TAL"/>
              <w:rPr>
                <w:del w:id="1450" w:author="C4-214738" w:date="2021-08-31T16:35:00Z"/>
                <w:lang w:val="en-US"/>
              </w:rPr>
            </w:pPr>
            <w:del w:id="1451" w:author="C4-214738" w:date="2021-08-31T16:35:00Z">
              <w:r w:rsidRPr="0016361A" w:rsidDel="00CA3A53">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43847391" w14:textId="7444CF19" w:rsidR="00904370" w:rsidRPr="0016361A" w:rsidDel="00CA3A53" w:rsidRDefault="00904370" w:rsidP="00F85948">
            <w:pPr>
              <w:pStyle w:val="TAC"/>
              <w:rPr>
                <w:del w:id="1452" w:author="C4-214738" w:date="2021-08-31T16:35:00Z"/>
                <w:lang w:val="fr-FR"/>
              </w:rPr>
            </w:pPr>
          </w:p>
          <w:p w14:paraId="4B526867" w14:textId="70CBB572" w:rsidR="00904370" w:rsidRPr="0016361A" w:rsidDel="00CA3A53" w:rsidRDefault="00904370" w:rsidP="00F85948">
            <w:pPr>
              <w:pStyle w:val="TAC"/>
              <w:rPr>
                <w:del w:id="1453" w:author="C4-214738" w:date="2021-08-31T16:35:00Z"/>
                <w:lang w:val="fr-FR"/>
              </w:rPr>
            </w:pPr>
            <w:del w:id="1454" w:author="C4-214738" w:date="2021-08-31T16:35:00Z">
              <w:r w:rsidRPr="0016361A" w:rsidDel="00CA3A53">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337C1262" w14:textId="51FCBA11" w:rsidR="00904370" w:rsidRPr="0016361A" w:rsidDel="00CA3A53" w:rsidRDefault="00904370" w:rsidP="00F85948">
            <w:pPr>
              <w:pStyle w:val="TAL"/>
              <w:rPr>
                <w:del w:id="1455" w:author="C4-214738" w:date="2021-08-31T16:35:00Z"/>
                <w:lang w:val="en-US"/>
              </w:rPr>
            </w:pPr>
          </w:p>
          <w:p w14:paraId="39DA00B6" w14:textId="76E7DC53" w:rsidR="00904370" w:rsidRPr="0016361A" w:rsidDel="00CA3A53" w:rsidRDefault="00904370" w:rsidP="00F85948">
            <w:pPr>
              <w:pStyle w:val="TAL"/>
              <w:rPr>
                <w:del w:id="1456" w:author="C4-214738" w:date="2021-08-31T16:35:00Z"/>
                <w:lang w:val="en-US"/>
              </w:rPr>
            </w:pPr>
            <w:del w:id="1457" w:author="C4-214738" w:date="2021-08-31T16:35:00Z">
              <w:r w:rsidRPr="0016361A" w:rsidDel="00CA3A53">
                <w:rPr>
                  <w:lang w:val="en-US"/>
                </w:rPr>
                <w:delText xml:space="preserve">e.g. Notify Event </w:delText>
              </w:r>
            </w:del>
          </w:p>
        </w:tc>
      </w:tr>
      <w:tr w:rsidR="00904370" w:rsidRPr="00B54FF5" w:rsidDel="00CA3A53" w14:paraId="78AE279C" w14:textId="6C8F3E08" w:rsidTr="00F85948">
        <w:trPr>
          <w:jc w:val="center"/>
          <w:del w:id="1458" w:author="C4-214738" w:date="2021-08-31T16:35:00Z"/>
        </w:trPr>
        <w:tc>
          <w:tcPr>
            <w:tcW w:w="1091" w:type="pct"/>
            <w:tcBorders>
              <w:left w:val="single" w:sz="4" w:space="0" w:color="auto"/>
              <w:right w:val="single" w:sz="4" w:space="0" w:color="auto"/>
            </w:tcBorders>
            <w:vAlign w:val="center"/>
          </w:tcPr>
          <w:p w14:paraId="47F3D4EE" w14:textId="66113095" w:rsidR="00904370" w:rsidRPr="0016361A" w:rsidDel="00CA3A53" w:rsidRDefault="00904370" w:rsidP="00F85948">
            <w:pPr>
              <w:pStyle w:val="TAC"/>
              <w:rPr>
                <w:del w:id="1459" w:author="C4-214738" w:date="2021-08-31T16:35:00Z"/>
                <w:lang w:val="en-US"/>
              </w:rPr>
            </w:pPr>
          </w:p>
        </w:tc>
        <w:tc>
          <w:tcPr>
            <w:tcW w:w="2083" w:type="pct"/>
            <w:tcBorders>
              <w:left w:val="single" w:sz="4" w:space="0" w:color="auto"/>
              <w:right w:val="single" w:sz="4" w:space="0" w:color="auto"/>
            </w:tcBorders>
            <w:vAlign w:val="center"/>
          </w:tcPr>
          <w:p w14:paraId="703C9230" w14:textId="3C81A889" w:rsidR="00904370" w:rsidRPr="0016361A" w:rsidDel="00CA3A53" w:rsidRDefault="00904370" w:rsidP="00F85948">
            <w:pPr>
              <w:pStyle w:val="TAL"/>
              <w:rPr>
                <w:del w:id="1460" w:author="C4-214738" w:date="2021-08-31T16:35:00Z"/>
                <w:lang w:val="en-US"/>
              </w:rPr>
            </w:pPr>
          </w:p>
        </w:tc>
        <w:tc>
          <w:tcPr>
            <w:tcW w:w="709" w:type="pct"/>
            <w:tcBorders>
              <w:top w:val="single" w:sz="4" w:space="0" w:color="auto"/>
              <w:left w:val="single" w:sz="4" w:space="0" w:color="auto"/>
              <w:bottom w:val="single" w:sz="4" w:space="0" w:color="auto"/>
              <w:right w:val="single" w:sz="4" w:space="0" w:color="auto"/>
            </w:tcBorders>
          </w:tcPr>
          <w:p w14:paraId="5EC13292" w14:textId="552B5288" w:rsidR="00904370" w:rsidRPr="0016361A" w:rsidDel="00CA3A53" w:rsidRDefault="00904370" w:rsidP="00F85948">
            <w:pPr>
              <w:pStyle w:val="TAC"/>
              <w:rPr>
                <w:del w:id="1461" w:author="C4-214738" w:date="2021-08-31T16:35:00Z"/>
                <w:lang w:val="fr-FR"/>
              </w:rPr>
            </w:pPr>
          </w:p>
        </w:tc>
        <w:tc>
          <w:tcPr>
            <w:tcW w:w="1116" w:type="pct"/>
            <w:tcBorders>
              <w:top w:val="single" w:sz="4" w:space="0" w:color="auto"/>
              <w:left w:val="single" w:sz="4" w:space="0" w:color="auto"/>
              <w:bottom w:val="single" w:sz="4" w:space="0" w:color="auto"/>
              <w:right w:val="single" w:sz="4" w:space="0" w:color="auto"/>
            </w:tcBorders>
          </w:tcPr>
          <w:p w14:paraId="34BE040D" w14:textId="7A09FF2C" w:rsidR="00904370" w:rsidRPr="0016361A" w:rsidDel="00CA3A53" w:rsidRDefault="00904370" w:rsidP="00F85948">
            <w:pPr>
              <w:pStyle w:val="TAL"/>
              <w:rPr>
                <w:del w:id="1462" w:author="C4-214738" w:date="2021-08-31T16:35:00Z"/>
                <w:lang w:val="en-US"/>
              </w:rPr>
            </w:pPr>
          </w:p>
        </w:tc>
      </w:tr>
    </w:tbl>
    <w:p w14:paraId="4C32710D" w14:textId="75B2F50A" w:rsidR="00904370" w:rsidRPr="00986E88" w:rsidDel="00CA3A53" w:rsidRDefault="00904370" w:rsidP="00904370">
      <w:pPr>
        <w:rPr>
          <w:del w:id="1463" w:author="C4-214738" w:date="2021-08-31T16:35:00Z"/>
          <w:noProof/>
        </w:rPr>
      </w:pPr>
    </w:p>
    <w:p w14:paraId="4627D06C" w14:textId="0CDD78D0" w:rsidR="00904370" w:rsidRDefault="00904370" w:rsidP="00904370">
      <w:pPr>
        <w:pStyle w:val="Heading4"/>
      </w:pPr>
      <w:bookmarkStart w:id="1464" w:name="_Toc81381659"/>
      <w:bookmarkStart w:id="1465" w:name="_Toc35971421"/>
      <w:bookmarkStart w:id="1466" w:name="_Toc63347648"/>
      <w:bookmarkStart w:id="1467" w:name="_Toc70168811"/>
      <w:r>
        <w:t>6.1.5.2</w:t>
      </w:r>
      <w:r>
        <w:tab/>
      </w:r>
      <w:ins w:id="1468" w:author="C4-214738" w:date="2021-08-31T16:35:00Z">
        <w:r w:rsidR="002B31D1">
          <w:t>Reauthentication Notification</w:t>
        </w:r>
      </w:ins>
      <w:bookmarkEnd w:id="1464"/>
      <w:del w:id="1469" w:author="C4-214738" w:date="2021-08-31T16:35:00Z">
        <w:r w:rsidDel="002B31D1">
          <w:delText>&lt;notification 1&gt;</w:delText>
        </w:r>
      </w:del>
      <w:bookmarkEnd w:id="1427"/>
      <w:bookmarkEnd w:id="1465"/>
      <w:bookmarkEnd w:id="1466"/>
      <w:bookmarkEnd w:id="1467"/>
    </w:p>
    <w:p w14:paraId="00738AC4" w14:textId="77777777" w:rsidR="00904370" w:rsidRPr="00986E88" w:rsidRDefault="00904370" w:rsidP="00904370">
      <w:pPr>
        <w:pStyle w:val="Heading5"/>
        <w:rPr>
          <w:noProof/>
        </w:rPr>
      </w:pPr>
      <w:bookmarkStart w:id="1470" w:name="_Toc532994455"/>
      <w:bookmarkStart w:id="1471" w:name="_Toc35971422"/>
      <w:bookmarkStart w:id="1472" w:name="_Toc63347649"/>
      <w:bookmarkStart w:id="1473" w:name="_Toc70168812"/>
      <w:bookmarkStart w:id="1474" w:name="_Toc81381660"/>
      <w:bookmarkStart w:id="1475" w:name="_Toc510696631"/>
      <w:r>
        <w:t>6.1.5.2</w:t>
      </w:r>
      <w:r w:rsidRPr="00986E88">
        <w:rPr>
          <w:noProof/>
        </w:rPr>
        <w:t>.1</w:t>
      </w:r>
      <w:r w:rsidRPr="00986E88">
        <w:rPr>
          <w:noProof/>
        </w:rPr>
        <w:tab/>
        <w:t>Description</w:t>
      </w:r>
      <w:bookmarkEnd w:id="1470"/>
      <w:bookmarkEnd w:id="1471"/>
      <w:bookmarkEnd w:id="1472"/>
      <w:bookmarkEnd w:id="1473"/>
      <w:bookmarkEnd w:id="1474"/>
    </w:p>
    <w:p w14:paraId="6B9F3846" w14:textId="59C8E864" w:rsidR="00904370" w:rsidRPr="00986E88" w:rsidRDefault="002B31D1" w:rsidP="00904370">
      <w:pPr>
        <w:rPr>
          <w:noProof/>
        </w:rPr>
      </w:pPr>
      <w:ins w:id="1476" w:author="C4-214738" w:date="2021-08-31T16:36:00Z">
        <w:r w:rsidRPr="002B31D1">
          <w:rPr>
            <w:noProof/>
          </w:rPr>
          <w:t xml:space="preserve">The NF Service Consumer (e.g. the AMF or SMF) provides the Notification URI for getting notified about reauthentication requested by the USS. The UAS-NF/NEF shall notify the NF Service Consumer when reauthentication </w:t>
        </w:r>
        <w:r w:rsidRPr="002B31D1">
          <w:rPr>
            <w:noProof/>
          </w:rPr>
          <w:lastRenderedPageBreak/>
          <w:t>is requested by the USS.</w:t>
        </w:r>
      </w:ins>
      <w:del w:id="1477" w:author="C4-214738" w:date="2021-08-31T16:36:00Z">
        <w:r w:rsidR="00904370" w:rsidRPr="00986E88" w:rsidDel="002B31D1">
          <w:rPr>
            <w:noProof/>
          </w:rPr>
          <w:delText xml:space="preserve">The Event Notification is used by the </w:delText>
        </w:r>
        <w:r w:rsidR="00904370" w:rsidDel="002B31D1">
          <w:rPr>
            <w:noProof/>
          </w:rPr>
          <w:delText>NF service producer</w:delText>
        </w:r>
        <w:r w:rsidR="00904370" w:rsidRPr="00986E88" w:rsidDel="002B31D1">
          <w:rPr>
            <w:noProof/>
          </w:rPr>
          <w:delText xml:space="preserve"> to report one or several observed Events to a NF service consumer that has subscribed to such Notifications.</w:delText>
        </w:r>
      </w:del>
    </w:p>
    <w:p w14:paraId="563EC2AD" w14:textId="77777777" w:rsidR="00904370" w:rsidRPr="00986E88" w:rsidRDefault="00904370" w:rsidP="00904370">
      <w:pPr>
        <w:pStyle w:val="Heading5"/>
        <w:rPr>
          <w:noProof/>
        </w:rPr>
      </w:pPr>
      <w:bookmarkStart w:id="1478" w:name="_Toc532994456"/>
      <w:bookmarkStart w:id="1479" w:name="_Toc35971423"/>
      <w:bookmarkStart w:id="1480" w:name="_Toc63347650"/>
      <w:bookmarkStart w:id="1481" w:name="_Toc70168813"/>
      <w:bookmarkStart w:id="1482" w:name="_Toc81381661"/>
      <w:r>
        <w:t>6.1.5.2</w:t>
      </w:r>
      <w:r w:rsidRPr="00986E88">
        <w:rPr>
          <w:noProof/>
        </w:rPr>
        <w:t>.2</w:t>
      </w:r>
      <w:r w:rsidRPr="00986E88">
        <w:rPr>
          <w:noProof/>
        </w:rPr>
        <w:tab/>
        <w:t>Target URI</w:t>
      </w:r>
      <w:bookmarkEnd w:id="1478"/>
      <w:bookmarkEnd w:id="1479"/>
      <w:bookmarkEnd w:id="1480"/>
      <w:bookmarkEnd w:id="1481"/>
      <w:bookmarkEnd w:id="1482"/>
    </w:p>
    <w:p w14:paraId="40BF45C8" w14:textId="742885E8" w:rsidR="00904370" w:rsidRPr="00986E88" w:rsidRDefault="00904370" w:rsidP="00904370">
      <w:pPr>
        <w:rPr>
          <w:rFonts w:ascii="Arial" w:hAnsi="Arial" w:cs="Arial"/>
          <w:noProof/>
        </w:rPr>
      </w:pPr>
      <w:r w:rsidRPr="00986E88">
        <w:rPr>
          <w:noProof/>
        </w:rPr>
        <w:t xml:space="preserve">The </w:t>
      </w:r>
      <w:ins w:id="1483" w:author="C4-214738" w:date="2021-08-31T16:37:00Z">
        <w:r w:rsidR="002B31D1" w:rsidRPr="002B31D1">
          <w:rPr>
            <w:noProof/>
          </w:rPr>
          <w:t xml:space="preserve">Notification </w:t>
        </w:r>
      </w:ins>
      <w:del w:id="1484" w:author="C4-214738" w:date="2021-08-31T16:37:00Z">
        <w:r w:rsidDel="002B31D1">
          <w:rPr>
            <w:noProof/>
          </w:rPr>
          <w:delText>Callback</w:delText>
        </w:r>
        <w:r w:rsidRPr="00986E88" w:rsidDel="002B31D1">
          <w:rPr>
            <w:noProof/>
          </w:rPr>
          <w:delText xml:space="preserve"> </w:delText>
        </w:r>
      </w:del>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05A098DA" w:rsidR="00904370" w:rsidRPr="0016361A" w:rsidRDefault="002B31D1" w:rsidP="00F85948">
            <w:pPr>
              <w:pStyle w:val="TAL"/>
              <w:rPr>
                <w:noProof/>
              </w:rPr>
            </w:pPr>
            <w:ins w:id="1485" w:author="C4-214738" w:date="2021-08-31T16:37:00Z">
              <w:r>
                <w:rPr>
                  <w:noProof/>
                </w:rPr>
                <w:t>notificationUri</w:t>
              </w:r>
            </w:ins>
            <w:del w:id="1486" w:author="C4-214738" w:date="2021-08-31T16:37:00Z">
              <w:r w:rsidR="00904370" w:rsidRPr="0016361A" w:rsidDel="002B31D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1487" w:name="_Toc532994457"/>
      <w:bookmarkStart w:id="1488" w:name="_Toc35971424"/>
      <w:bookmarkStart w:id="1489" w:name="_Toc63347651"/>
      <w:bookmarkStart w:id="1490" w:name="_Toc70168814"/>
      <w:bookmarkStart w:id="1491" w:name="_Toc81381662"/>
      <w:r>
        <w:t>6.1.5.2</w:t>
      </w:r>
      <w:r w:rsidRPr="00986E88">
        <w:rPr>
          <w:noProof/>
        </w:rPr>
        <w:t>.3</w:t>
      </w:r>
      <w:r w:rsidRPr="00986E88">
        <w:rPr>
          <w:noProof/>
        </w:rPr>
        <w:tab/>
        <w:t>Standard Methods</w:t>
      </w:r>
      <w:bookmarkEnd w:id="1487"/>
      <w:bookmarkEnd w:id="1488"/>
      <w:bookmarkEnd w:id="1489"/>
      <w:bookmarkEnd w:id="1490"/>
      <w:bookmarkEnd w:id="1491"/>
    </w:p>
    <w:p w14:paraId="4E4C343D" w14:textId="77777777" w:rsidR="00904370" w:rsidRPr="00986E88" w:rsidRDefault="00904370" w:rsidP="00904370">
      <w:pPr>
        <w:pStyle w:val="Heading6"/>
        <w:rPr>
          <w:noProof/>
        </w:rPr>
      </w:pPr>
      <w:bookmarkStart w:id="1492" w:name="_Toc532994458"/>
      <w:bookmarkStart w:id="1493" w:name="_Toc35971425"/>
      <w:bookmarkStart w:id="1494" w:name="_Toc63347652"/>
      <w:bookmarkStart w:id="1495" w:name="_Toc70168815"/>
      <w:bookmarkStart w:id="1496" w:name="_Toc81381663"/>
      <w:r>
        <w:t>6.1.5.2.3</w:t>
      </w:r>
      <w:r w:rsidRPr="00986E88">
        <w:rPr>
          <w:noProof/>
        </w:rPr>
        <w:t>.1</w:t>
      </w:r>
      <w:r w:rsidRPr="00986E88">
        <w:rPr>
          <w:noProof/>
        </w:rPr>
        <w:tab/>
        <w:t>POST</w:t>
      </w:r>
      <w:bookmarkEnd w:id="1492"/>
      <w:bookmarkEnd w:id="1493"/>
      <w:bookmarkEnd w:id="1494"/>
      <w:bookmarkEnd w:id="1495"/>
      <w:bookmarkEnd w:id="1496"/>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0F1C9EB4" w:rsidR="00904370" w:rsidRPr="0016361A" w:rsidRDefault="00904370" w:rsidP="00F85948">
            <w:pPr>
              <w:pStyle w:val="TAL"/>
              <w:rPr>
                <w:noProof/>
              </w:rPr>
            </w:pPr>
            <w:del w:id="1497" w:author="C4-214738" w:date="2021-08-31T16:37:00Z">
              <w:r w:rsidRPr="0016361A" w:rsidDel="002B31D1">
                <w:delText>"</w:delText>
              </w:r>
            </w:del>
            <w:ins w:id="1498" w:author="C4-214738" w:date="2021-08-31T16:37:00Z">
              <w:r w:rsidR="002B31D1" w:rsidRPr="007809D7">
                <w:t>ReauthNotification</w:t>
              </w:r>
            </w:ins>
            <w:del w:id="1499" w:author="C4-214738" w:date="2021-08-31T16:37:00Z">
              <w:r w:rsidRPr="0016361A" w:rsidDel="002B31D1">
                <w:rPr>
                  <w:i/>
                </w:rPr>
                <w:delText>&lt;type&gt;</w:delText>
              </w:r>
              <w:r w:rsidRPr="0016361A" w:rsidDel="002B31D1">
                <w:delText>" or "array</w:delText>
              </w:r>
              <w:r w:rsidRPr="0016361A" w:rsidDel="002B31D1">
                <w:rPr>
                  <w:i/>
                </w:rPr>
                <w:delText>(&lt;type&gt;</w:delText>
              </w:r>
              <w:r w:rsidRPr="0016361A" w:rsidDel="002B31D1">
                <w:delText>)" or "map</w:delText>
              </w:r>
              <w:r w:rsidRPr="0016361A" w:rsidDel="002B31D1">
                <w:rPr>
                  <w:i/>
                </w:rPr>
                <w:delText>(&lt;type&gt;</w:delText>
              </w:r>
              <w:r w:rsidRPr="0016361A" w:rsidDel="002B31D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082173B1" w14:textId="04D81611" w:rsidR="00904370" w:rsidRPr="0016361A" w:rsidRDefault="00904370" w:rsidP="00F85948">
            <w:pPr>
              <w:pStyle w:val="TAC"/>
              <w:rPr>
                <w:noProof/>
              </w:rPr>
            </w:pPr>
            <w:del w:id="1500" w:author="C4-214738" w:date="2021-08-31T16:38:00Z">
              <w:r w:rsidRPr="0016361A" w:rsidDel="002B31D1">
                <w:delText>"M", "C" or "O"</w:delText>
              </w:r>
            </w:del>
            <w:ins w:id="1501" w:author="C4-214738" w:date="2021-08-31T16:38:00Z">
              <w:r w:rsidR="002B31D1">
                <w:t>;M</w:t>
              </w:r>
            </w:ins>
          </w:p>
        </w:tc>
        <w:tc>
          <w:tcPr>
            <w:tcW w:w="1170" w:type="dxa"/>
            <w:tcBorders>
              <w:top w:val="single" w:sz="4" w:space="0" w:color="auto"/>
              <w:left w:val="single" w:sz="6" w:space="0" w:color="000000"/>
              <w:bottom w:val="single" w:sz="6" w:space="0" w:color="000000"/>
              <w:right w:val="single" w:sz="6" w:space="0" w:color="000000"/>
            </w:tcBorders>
            <w:hideMark/>
          </w:tcPr>
          <w:p w14:paraId="066000C8" w14:textId="76333798" w:rsidR="00904370" w:rsidRPr="0016361A" w:rsidRDefault="00904370" w:rsidP="00F85948">
            <w:pPr>
              <w:pStyle w:val="TAC"/>
              <w:rPr>
                <w:noProof/>
              </w:rPr>
            </w:pPr>
            <w:del w:id="1502" w:author="C4-214738" w:date="2021-08-31T16:38:00Z">
              <w:r w:rsidRPr="0016361A" w:rsidDel="002B31D1">
                <w:delText>"0..1", "1", or "M..N", or &lt;leave empty&gt;</w:delText>
              </w:r>
            </w:del>
            <w:ins w:id="1503" w:author="C4-214738" w:date="2021-08-31T16:38:00Z">
              <w:r w:rsidR="002B31D1">
                <w:t>1</w:t>
              </w:r>
            </w:ins>
          </w:p>
        </w:tc>
        <w:tc>
          <w:tcPr>
            <w:tcW w:w="5160" w:type="dxa"/>
            <w:tcBorders>
              <w:top w:val="single" w:sz="4" w:space="0" w:color="auto"/>
              <w:left w:val="single" w:sz="6" w:space="0" w:color="000000"/>
              <w:bottom w:val="single" w:sz="6" w:space="0" w:color="000000"/>
              <w:right w:val="single" w:sz="6" w:space="0" w:color="000000"/>
            </w:tcBorders>
            <w:hideMark/>
          </w:tcPr>
          <w:p w14:paraId="2C0AA3F7" w14:textId="440CAF38" w:rsidR="00904370" w:rsidRPr="0016361A" w:rsidRDefault="002B31D1" w:rsidP="00F85948">
            <w:pPr>
              <w:pStyle w:val="TAL"/>
              <w:rPr>
                <w:noProof/>
              </w:rPr>
            </w:pPr>
            <w:ins w:id="1504" w:author="C4-214738" w:date="2021-08-31T16:38:00Z">
              <w:r>
                <w:t>Contains</w:t>
              </w:r>
              <w:r w:rsidRPr="007809D7">
                <w:t xml:space="preserve"> the reauthentication information</w:t>
              </w:r>
              <w:r>
                <w:t>.</w:t>
              </w:r>
            </w:ins>
            <w:del w:id="1505" w:author="C4-214738" w:date="2021-08-31T16:38:00Z">
              <w:r w:rsidR="00904370" w:rsidRPr="0016361A" w:rsidDel="002B31D1">
                <w:delText>&lt;only if applicable&gt;</w:delText>
              </w:r>
            </w:del>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F859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46A0CB87" w:rsidR="00904370" w:rsidRPr="0016361A" w:rsidRDefault="002B31D1" w:rsidP="00F85948">
            <w:pPr>
              <w:pStyle w:val="TAL"/>
              <w:rPr>
                <w:noProof/>
              </w:rPr>
            </w:pPr>
            <w:ins w:id="1506" w:author="C4-214738" w:date="2021-08-31T16:39:00Z">
              <w:r>
                <w:t>n/a</w:t>
              </w:r>
            </w:ins>
            <w:del w:id="1507" w:author="C4-214738" w:date="2021-08-31T16:39:00Z">
              <w:r w:rsidR="00904370" w:rsidRPr="0016361A" w:rsidDel="002B31D1">
                <w:delText>"</w:delText>
              </w:r>
              <w:r w:rsidR="00904370" w:rsidRPr="0016361A" w:rsidDel="002B31D1">
                <w:rPr>
                  <w:i/>
                </w:rPr>
                <w:delText>&lt;type&gt;</w:delText>
              </w:r>
              <w:r w:rsidR="00904370" w:rsidRPr="0016361A" w:rsidDel="002B31D1">
                <w:delText>" or "array</w:delText>
              </w:r>
              <w:r w:rsidR="00904370" w:rsidRPr="0016361A" w:rsidDel="002B31D1">
                <w:rPr>
                  <w:i/>
                </w:rPr>
                <w:delText>(&lt;type&gt;</w:delText>
              </w:r>
              <w:r w:rsidR="00904370" w:rsidRPr="0016361A" w:rsidDel="002B31D1">
                <w:delText>)" or "map</w:delText>
              </w:r>
              <w:r w:rsidR="00904370" w:rsidRPr="0016361A" w:rsidDel="002B31D1">
                <w:rPr>
                  <w:i/>
                </w:rPr>
                <w:delText>(&lt;type&gt;</w:delText>
              </w:r>
              <w:r w:rsidR="00904370" w:rsidRPr="0016361A" w:rsidDel="002B31D1">
                <w:delText>)"</w:delText>
              </w:r>
            </w:del>
          </w:p>
        </w:tc>
        <w:tc>
          <w:tcPr>
            <w:tcW w:w="361" w:type="dxa"/>
            <w:tcBorders>
              <w:top w:val="single" w:sz="4" w:space="0" w:color="auto"/>
              <w:left w:val="single" w:sz="6" w:space="0" w:color="000000"/>
              <w:bottom w:val="single" w:sz="4" w:space="0" w:color="auto"/>
              <w:right w:val="single" w:sz="6" w:space="0" w:color="000000"/>
            </w:tcBorders>
          </w:tcPr>
          <w:p w14:paraId="7966E79A" w14:textId="50317696" w:rsidR="00904370" w:rsidRPr="0016361A" w:rsidRDefault="00904370" w:rsidP="00F85948">
            <w:pPr>
              <w:pStyle w:val="TAC"/>
              <w:rPr>
                <w:noProof/>
              </w:rPr>
            </w:pPr>
            <w:del w:id="1508" w:author="C4-214738" w:date="2021-08-31T16:39:00Z">
              <w:r w:rsidRPr="0016361A" w:rsidDel="002B31D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7BD00058" w14:textId="4583110A" w:rsidR="00904370" w:rsidRPr="0016361A" w:rsidRDefault="00904370" w:rsidP="00F85948">
            <w:pPr>
              <w:pStyle w:val="TAC"/>
              <w:rPr>
                <w:noProof/>
              </w:rPr>
            </w:pPr>
            <w:del w:id="1509" w:author="C4-214738" w:date="2021-08-31T16:39:00Z">
              <w:r w:rsidRPr="0016361A" w:rsidDel="002B31D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75AA247B" w14:textId="365DF704" w:rsidR="00904370" w:rsidRPr="0016361A" w:rsidRDefault="002B31D1" w:rsidP="00F85948">
            <w:pPr>
              <w:pStyle w:val="TAL"/>
              <w:rPr>
                <w:noProof/>
              </w:rPr>
            </w:pPr>
            <w:ins w:id="1510" w:author="C4-214738" w:date="2021-08-31T16:39:00Z">
              <w:r>
                <w:t>204 No Content</w:t>
              </w:r>
            </w:ins>
            <w:del w:id="1511" w:author="C4-214738" w:date="2021-08-31T16:39:00Z">
              <w:r w:rsidR="00904370" w:rsidRPr="0016361A" w:rsidDel="002B31D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1B466DE9" w14:textId="00C23334" w:rsidR="00904370" w:rsidRPr="0016361A" w:rsidDel="002B31D1" w:rsidRDefault="002B31D1" w:rsidP="00F85948">
            <w:pPr>
              <w:pStyle w:val="TAL"/>
              <w:rPr>
                <w:del w:id="1512" w:author="C4-214738" w:date="2021-08-31T16:40:00Z"/>
              </w:rPr>
            </w:pPr>
            <w:ins w:id="1513" w:author="C4-214738" w:date="2021-08-31T16:40:00Z">
              <w:r>
                <w:t>Successful notification of reauthentication</w:t>
              </w:r>
            </w:ins>
            <w:del w:id="1514" w:author="C4-214738" w:date="2021-08-31T16:40:00Z">
              <w:r w:rsidR="00904370" w:rsidRPr="0016361A" w:rsidDel="002B31D1">
                <w:delText>&lt;Meaning of the success case&gt;</w:delText>
              </w:r>
            </w:del>
          </w:p>
          <w:p w14:paraId="77F3346B" w14:textId="14400A02" w:rsidR="00904370" w:rsidRPr="0016361A" w:rsidDel="002B31D1" w:rsidRDefault="00904370" w:rsidP="00F85948">
            <w:pPr>
              <w:pStyle w:val="TAL"/>
              <w:rPr>
                <w:del w:id="1515" w:author="C4-214738" w:date="2021-08-31T16:40:00Z"/>
              </w:rPr>
            </w:pPr>
            <w:del w:id="1516" w:author="C4-214738" w:date="2021-08-31T16:40:00Z">
              <w:r w:rsidRPr="0016361A" w:rsidDel="002B31D1">
                <w:delText>or</w:delText>
              </w:r>
            </w:del>
          </w:p>
          <w:p w14:paraId="482EF697" w14:textId="77CCA426" w:rsidR="00904370" w:rsidRPr="0016361A" w:rsidRDefault="00904370" w:rsidP="00F85948">
            <w:pPr>
              <w:pStyle w:val="TAL"/>
              <w:rPr>
                <w:noProof/>
              </w:rPr>
            </w:pPr>
            <w:del w:id="1517" w:author="C4-214738" w:date="2021-08-31T16:40:00Z">
              <w:r w:rsidRPr="0016361A" w:rsidDel="002B31D1">
                <w:delText>&lt;Meaning of the error case with additional statement regarding error handling&gt;</w:delText>
              </w:r>
            </w:del>
          </w:p>
        </w:tc>
      </w:tr>
      <w:tr w:rsidR="002B31D1" w:rsidRPr="00B54FF5" w14:paraId="21435D73" w14:textId="77777777" w:rsidTr="00F85948">
        <w:trPr>
          <w:jc w:val="center"/>
          <w:ins w:id="1518" w:author="C4-214738" w:date="2021-08-31T16:40:00Z"/>
        </w:trPr>
        <w:tc>
          <w:tcPr>
            <w:tcW w:w="2004" w:type="dxa"/>
            <w:tcBorders>
              <w:top w:val="single" w:sz="4" w:space="0" w:color="auto"/>
              <w:left w:val="single" w:sz="6" w:space="0" w:color="000000"/>
              <w:bottom w:val="single" w:sz="4" w:space="0" w:color="auto"/>
              <w:right w:val="single" w:sz="6" w:space="0" w:color="000000"/>
            </w:tcBorders>
          </w:tcPr>
          <w:p w14:paraId="75E17E20" w14:textId="77777777" w:rsidR="002B31D1" w:rsidRDefault="002B31D1" w:rsidP="00F85948">
            <w:pPr>
              <w:pStyle w:val="TAL"/>
              <w:rPr>
                <w:ins w:id="1519" w:author="C4-214738" w:date="2021-08-31T16:40:00Z"/>
              </w:rPr>
            </w:pPr>
          </w:p>
        </w:tc>
        <w:tc>
          <w:tcPr>
            <w:tcW w:w="361" w:type="dxa"/>
            <w:tcBorders>
              <w:top w:val="single" w:sz="4" w:space="0" w:color="auto"/>
              <w:left w:val="single" w:sz="6" w:space="0" w:color="000000"/>
              <w:bottom w:val="single" w:sz="4" w:space="0" w:color="auto"/>
              <w:right w:val="single" w:sz="6" w:space="0" w:color="000000"/>
            </w:tcBorders>
          </w:tcPr>
          <w:p w14:paraId="66B07C65" w14:textId="77777777" w:rsidR="002B31D1" w:rsidRPr="0016361A" w:rsidDel="002B31D1" w:rsidRDefault="002B31D1" w:rsidP="00F85948">
            <w:pPr>
              <w:pStyle w:val="TAC"/>
              <w:rPr>
                <w:ins w:id="1520" w:author="C4-214738" w:date="2021-08-31T16:40:00Z"/>
              </w:rPr>
            </w:pPr>
          </w:p>
        </w:tc>
        <w:tc>
          <w:tcPr>
            <w:tcW w:w="1259" w:type="dxa"/>
            <w:tcBorders>
              <w:top w:val="single" w:sz="4" w:space="0" w:color="auto"/>
              <w:left w:val="single" w:sz="6" w:space="0" w:color="000000"/>
              <w:bottom w:val="single" w:sz="4" w:space="0" w:color="auto"/>
              <w:right w:val="single" w:sz="6" w:space="0" w:color="000000"/>
            </w:tcBorders>
          </w:tcPr>
          <w:p w14:paraId="1BA128C1" w14:textId="77777777" w:rsidR="002B31D1" w:rsidRPr="0016361A" w:rsidDel="002B31D1" w:rsidRDefault="002B31D1" w:rsidP="00F85948">
            <w:pPr>
              <w:pStyle w:val="TAC"/>
              <w:rPr>
                <w:ins w:id="1521" w:author="C4-214738" w:date="2021-08-31T16:40:00Z"/>
              </w:rPr>
            </w:pP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2B31D1" w:rsidRDefault="006E55A5" w:rsidP="00F85948">
            <w:pPr>
              <w:pStyle w:val="TAL"/>
              <w:rPr>
                <w:ins w:id="1522" w:author="C4-214738" w:date="2021-08-31T16:40:00Z"/>
              </w:rPr>
            </w:pPr>
            <w:ins w:id="1523" w:author="C4-214738" w:date="2021-08-31T16:40: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A4E84A4" w14:textId="7A788432" w:rsidR="002B31D1" w:rsidRDefault="006E55A5" w:rsidP="00F85948">
            <w:pPr>
              <w:pStyle w:val="TAL"/>
              <w:rPr>
                <w:ins w:id="1524" w:author="C4-214738" w:date="2021-08-31T16:40:00Z"/>
              </w:rPr>
            </w:pPr>
            <w:ins w:id="1525" w:author="C4-214738" w:date="2021-08-31T16:40: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ins>
          </w:p>
        </w:tc>
      </w:tr>
      <w:tr w:rsidR="002B31D1" w:rsidRPr="00B54FF5" w14:paraId="6E160E77" w14:textId="77777777" w:rsidTr="00F85948">
        <w:trPr>
          <w:jc w:val="center"/>
          <w:ins w:id="1526" w:author="C4-214738" w:date="2021-08-31T16:40:00Z"/>
        </w:trPr>
        <w:tc>
          <w:tcPr>
            <w:tcW w:w="2004" w:type="dxa"/>
            <w:tcBorders>
              <w:top w:val="single" w:sz="4" w:space="0" w:color="auto"/>
              <w:left w:val="single" w:sz="6" w:space="0" w:color="000000"/>
              <w:bottom w:val="single" w:sz="4" w:space="0" w:color="auto"/>
              <w:right w:val="single" w:sz="6" w:space="0" w:color="000000"/>
            </w:tcBorders>
          </w:tcPr>
          <w:p w14:paraId="3989E9FB" w14:textId="77777777" w:rsidR="002B31D1" w:rsidRDefault="002B31D1" w:rsidP="00F85948">
            <w:pPr>
              <w:pStyle w:val="TAL"/>
              <w:rPr>
                <w:ins w:id="1527" w:author="C4-214738" w:date="2021-08-31T16:40:00Z"/>
              </w:rPr>
            </w:pPr>
          </w:p>
        </w:tc>
        <w:tc>
          <w:tcPr>
            <w:tcW w:w="361" w:type="dxa"/>
            <w:tcBorders>
              <w:top w:val="single" w:sz="4" w:space="0" w:color="auto"/>
              <w:left w:val="single" w:sz="6" w:space="0" w:color="000000"/>
              <w:bottom w:val="single" w:sz="4" w:space="0" w:color="auto"/>
              <w:right w:val="single" w:sz="6" w:space="0" w:color="000000"/>
            </w:tcBorders>
          </w:tcPr>
          <w:p w14:paraId="7AE204DE" w14:textId="77777777" w:rsidR="002B31D1" w:rsidRPr="0016361A" w:rsidDel="002B31D1" w:rsidRDefault="002B31D1" w:rsidP="00F85948">
            <w:pPr>
              <w:pStyle w:val="TAC"/>
              <w:rPr>
                <w:ins w:id="1528" w:author="C4-214738" w:date="2021-08-31T16:40:00Z"/>
              </w:rPr>
            </w:pPr>
          </w:p>
        </w:tc>
        <w:tc>
          <w:tcPr>
            <w:tcW w:w="1259" w:type="dxa"/>
            <w:tcBorders>
              <w:top w:val="single" w:sz="4" w:space="0" w:color="auto"/>
              <w:left w:val="single" w:sz="6" w:space="0" w:color="000000"/>
              <w:bottom w:val="single" w:sz="4" w:space="0" w:color="auto"/>
              <w:right w:val="single" w:sz="6" w:space="0" w:color="000000"/>
            </w:tcBorders>
          </w:tcPr>
          <w:p w14:paraId="4BE1ABD0" w14:textId="77777777" w:rsidR="002B31D1" w:rsidRPr="0016361A" w:rsidDel="002B31D1" w:rsidRDefault="002B31D1" w:rsidP="00F85948">
            <w:pPr>
              <w:pStyle w:val="TAC"/>
              <w:rPr>
                <w:ins w:id="1529" w:author="C4-214738" w:date="2021-08-31T16:40:00Z"/>
              </w:rPr>
            </w:pP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2B31D1" w:rsidRDefault="006E55A5" w:rsidP="00F85948">
            <w:pPr>
              <w:pStyle w:val="TAL"/>
              <w:rPr>
                <w:ins w:id="1530" w:author="C4-214738" w:date="2021-08-31T16:40:00Z"/>
              </w:rPr>
            </w:pPr>
            <w:ins w:id="1531" w:author="C4-214738" w:date="2021-08-31T16:40: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85488EF" w14:textId="6960F708" w:rsidR="002B31D1" w:rsidRDefault="006E55A5" w:rsidP="00F85948">
            <w:pPr>
              <w:pStyle w:val="TAL"/>
              <w:rPr>
                <w:ins w:id="1532" w:author="C4-214738" w:date="2021-08-31T16:40:00Z"/>
              </w:rPr>
            </w:pPr>
            <w:ins w:id="1533" w:author="C4-214738" w:date="2021-08-31T16:40: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ins>
          </w:p>
        </w:tc>
      </w:tr>
      <w:tr w:rsidR="00904370" w:rsidRPr="00B54FF5" w14:paraId="32605281" w14:textId="77777777" w:rsidTr="00F859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CD4FFA6" w14:textId="01BA0931" w:rsidR="00904370" w:rsidRPr="0016361A" w:rsidRDefault="00904370" w:rsidP="00F85948">
            <w:pPr>
              <w:pStyle w:val="TAN"/>
              <w:rPr>
                <w:noProof/>
              </w:rPr>
            </w:pPr>
            <w:r w:rsidRPr="0016361A">
              <w:t>NOTE:</w:t>
            </w:r>
            <w:r w:rsidRPr="0016361A">
              <w:rPr>
                <w:noProof/>
              </w:rPr>
              <w:tab/>
            </w:r>
            <w:ins w:id="1534" w:author="C4-214738" w:date="2021-08-31T16:41:00Z">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clause </w:t>
              </w:r>
              <w:r w:rsidR="006E55A5" w:rsidRPr="0047713D">
                <w:t>5.</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ins>
            <w:del w:id="1535" w:author="C4-214738" w:date="2021-08-31T16:41:00Z">
              <w:r w:rsidRPr="0016361A" w:rsidDel="006E55A5">
                <w:rPr>
                  <w:noProof/>
                </w:rPr>
                <w:delText xml:space="preserve">The mandatory </w:delText>
              </w:r>
              <w:r w:rsidRPr="0016361A" w:rsidDel="006E55A5">
                <w:delText>HTTP error status codes for the POST method listed in Table 5.2.7.1-1 of 3GPP TS 29.500 [4] also apply.</w:delText>
              </w:r>
            </w:del>
          </w:p>
        </w:tc>
      </w:tr>
    </w:tbl>
    <w:p w14:paraId="3449F87B" w14:textId="77777777" w:rsidR="00904370" w:rsidRPr="00986E88" w:rsidRDefault="00904370" w:rsidP="00904370">
      <w:pPr>
        <w:rPr>
          <w:noProof/>
        </w:rPr>
      </w:pPr>
    </w:p>
    <w:p w14:paraId="14CE4374" w14:textId="4B294797" w:rsidR="00904370" w:rsidDel="002A3BDD" w:rsidRDefault="00904370" w:rsidP="00904370">
      <w:pPr>
        <w:pStyle w:val="Heading4"/>
        <w:rPr>
          <w:del w:id="1536" w:author="C4-214738" w:date="2021-08-31T16:41:00Z"/>
        </w:rPr>
      </w:pPr>
      <w:bookmarkStart w:id="1537" w:name="_Toc35971426"/>
      <w:bookmarkStart w:id="1538" w:name="_Toc63347653"/>
      <w:bookmarkStart w:id="1539" w:name="_Toc70168816"/>
      <w:del w:id="1540" w:author="C4-214738" w:date="2021-08-31T16:41:00Z">
        <w:r w:rsidDel="002A3BDD">
          <w:delText>6.1.5.3</w:delText>
        </w:r>
        <w:r w:rsidDel="002A3BDD">
          <w:tab/>
          <w:delText>&lt;notification 2&gt;</w:delText>
        </w:r>
        <w:bookmarkEnd w:id="1475"/>
        <w:bookmarkEnd w:id="1537"/>
        <w:bookmarkEnd w:id="1538"/>
        <w:bookmarkEnd w:id="1539"/>
      </w:del>
    </w:p>
    <w:p w14:paraId="47FE7888" w14:textId="2F28E44A" w:rsidR="00904370" w:rsidDel="002A3BDD" w:rsidRDefault="00904370" w:rsidP="00904370">
      <w:pPr>
        <w:pStyle w:val="Guidance"/>
        <w:rPr>
          <w:del w:id="1541" w:author="C4-214738" w:date="2021-08-31T16:41:00Z"/>
        </w:rPr>
      </w:pPr>
      <w:del w:id="1542" w:author="C4-214738" w:date="2021-08-31T16:41:00Z">
        <w:r w:rsidDel="002A3BDD">
          <w:delText>And so on if there are more than one notifications supported by the service. Same structure as in clause 6.1.5.2.</w:delText>
        </w:r>
      </w:del>
    </w:p>
    <w:p w14:paraId="0862C683" w14:textId="392913F8" w:rsidR="00904370" w:rsidRDefault="00904370" w:rsidP="00904370">
      <w:pPr>
        <w:pStyle w:val="Heading3"/>
      </w:pPr>
      <w:bookmarkStart w:id="1543" w:name="_Toc35971427"/>
      <w:bookmarkStart w:id="1544" w:name="_Toc63347654"/>
      <w:bookmarkStart w:id="1545" w:name="_Toc70168817"/>
      <w:bookmarkStart w:id="1546" w:name="_Toc81381664"/>
      <w:r>
        <w:lastRenderedPageBreak/>
        <w:t>6.1.6</w:t>
      </w:r>
      <w:r>
        <w:tab/>
        <w:t>Data Model</w:t>
      </w:r>
      <w:bookmarkEnd w:id="1428"/>
      <w:bookmarkEnd w:id="1543"/>
      <w:bookmarkEnd w:id="1544"/>
      <w:bookmarkEnd w:id="1545"/>
      <w:bookmarkEnd w:id="1546"/>
    </w:p>
    <w:p w14:paraId="50663F8B" w14:textId="77777777" w:rsidR="00904370" w:rsidRDefault="00904370" w:rsidP="00904370">
      <w:pPr>
        <w:pStyle w:val="Heading4"/>
      </w:pPr>
      <w:bookmarkStart w:id="1547" w:name="_Toc510696633"/>
      <w:bookmarkStart w:id="1548" w:name="_Toc35971428"/>
      <w:bookmarkStart w:id="1549" w:name="_Toc63347655"/>
      <w:bookmarkStart w:id="1550" w:name="_Toc70168818"/>
      <w:bookmarkStart w:id="1551" w:name="_Toc81381665"/>
      <w:r>
        <w:t>6.1.6.1</w:t>
      </w:r>
      <w:r>
        <w:tab/>
        <w:t>General</w:t>
      </w:r>
      <w:bookmarkEnd w:id="1547"/>
      <w:bookmarkEnd w:id="1548"/>
      <w:bookmarkEnd w:id="1549"/>
      <w:bookmarkEnd w:id="1550"/>
      <w:bookmarkEnd w:id="1551"/>
    </w:p>
    <w:p w14:paraId="7DA09AEC" w14:textId="77777777" w:rsidR="00904370" w:rsidRDefault="00904370" w:rsidP="00904370">
      <w:r>
        <w:t>This clause specifies the application data model supported by the API.</w:t>
      </w:r>
    </w:p>
    <w:p w14:paraId="1564515D" w14:textId="203F61CC" w:rsidR="00904370" w:rsidDel="002A3BDD" w:rsidRDefault="00904370" w:rsidP="00904370">
      <w:pPr>
        <w:pStyle w:val="Guidance"/>
        <w:rPr>
          <w:del w:id="1552" w:author="C4-214738" w:date="2021-08-31T16:42:00Z"/>
        </w:rPr>
      </w:pPr>
      <w:del w:id="1553" w:author="C4-214738" w:date="2021-08-31T16:42:00Z">
        <w:r w:rsidDel="002A3BDD">
          <w:delText>Data types that may be common to multiple APIs (offered by the same or different NFs) should be specified in a new separate TS (similar approach as for TS 29.230 for Diameter AVPs).</w:delText>
        </w:r>
      </w:del>
    </w:p>
    <w:p w14:paraId="4492198D" w14:textId="2739C2F0"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ins w:id="1554" w:author="C4-214738" w:date="2021-08-31T16:42:00Z">
        <w:r w:rsidR="002A3BDD" w:rsidRPr="002A3BDD">
          <w:t>Nnef_Auth</w:t>
        </w:r>
      </w:ins>
      <w:del w:id="1555" w:author="C4-214738" w:date="2021-08-31T16:42:00Z">
        <w:r w:rsidDel="002A3BDD">
          <w:delText>N</w:delText>
        </w:r>
        <w:r w:rsidRPr="0052604D" w:rsidDel="002A3BDD">
          <w:rPr>
            <w:vertAlign w:val="subscript"/>
          </w:rPr>
          <w:delText>&lt;NF&gt;</w:delText>
        </w:r>
      </w:del>
      <w:r w:rsidRPr="009C4D60">
        <w:t xml:space="preserve"> </w:t>
      </w:r>
      <w:r>
        <w:t>service based interface</w:t>
      </w:r>
      <w:r w:rsidRPr="009C4D60">
        <w:t xml:space="preserve"> protocol</w:t>
      </w:r>
      <w:r>
        <w:t>.</w:t>
      </w:r>
    </w:p>
    <w:p w14:paraId="33EB1BFA" w14:textId="77777777" w:rsidR="00904370" w:rsidRDefault="00904370" w:rsidP="00904370"/>
    <w:p w14:paraId="5D9D12EC" w14:textId="69B3A930" w:rsidR="00904370" w:rsidRPr="009C4D60" w:rsidRDefault="00904370" w:rsidP="00904370">
      <w:pPr>
        <w:pStyle w:val="TH"/>
      </w:pPr>
      <w:r w:rsidRPr="009C4D60">
        <w:t xml:space="preserve">Table </w:t>
      </w:r>
      <w:r>
        <w:t>6.1.6.1-</w:t>
      </w:r>
      <w:r w:rsidRPr="009C4D60">
        <w:t xml:space="preserve">1: </w:t>
      </w:r>
      <w:ins w:id="1556" w:author="C4-214738" w:date="2021-08-31T16:42:00Z">
        <w:r w:rsidR="002A3BDD">
          <w:t>Nnef_Auth</w:t>
        </w:r>
      </w:ins>
      <w:del w:id="1557" w:author="C4-214738" w:date="2021-08-31T16:42:00Z">
        <w:r w:rsidDel="002A3BDD">
          <w:delText>N</w:delText>
        </w:r>
        <w:r w:rsidRPr="00B75785" w:rsidDel="002A3BDD">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1558" w:name="_Hlk71560146"/>
            <w:ins w:id="1559" w:author="C4-214738" w:date="2021-08-31T16:43:00Z">
              <w:r>
                <w:t>UAVAuthInfo</w:t>
              </w:r>
            </w:ins>
            <w:bookmarkEnd w:id="1558"/>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ins w:id="1560" w:author="C4-214738" w:date="2021-08-31T16:43:00Z">
              <w:r w:rsidRPr="007702B2">
                <w:t>6.1.6.2.2</w:t>
              </w:r>
            </w:ins>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ins w:id="1561" w:author="C4-214738" w:date="2021-08-31T16:43:00Z">
              <w:r>
                <w:rPr>
                  <w:rFonts w:cs="Arial"/>
                  <w:szCs w:val="18"/>
                </w:rPr>
                <w:t>Information within Authenticate Request</w:t>
              </w:r>
            </w:ins>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2A3BDD" w:rsidRPr="00B54FF5" w14:paraId="08A6E602" w14:textId="77777777" w:rsidTr="00F85948">
        <w:trPr>
          <w:jc w:val="center"/>
          <w:ins w:id="1562" w:author="C4-214738" w:date="2021-08-31T16:43:00Z"/>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rPr>
                <w:ins w:id="1563" w:author="C4-214738" w:date="2021-08-31T16:43:00Z"/>
              </w:rPr>
            </w:pPr>
            <w:ins w:id="1564" w:author="C4-214738" w:date="2021-08-31T16:43:00Z">
              <w:r>
                <w:t>UAVAuthResponse</w:t>
              </w:r>
            </w:ins>
          </w:p>
        </w:tc>
        <w:tc>
          <w:tcPr>
            <w:tcW w:w="1559" w:type="dxa"/>
            <w:tcBorders>
              <w:top w:val="single" w:sz="4" w:space="0" w:color="auto"/>
              <w:left w:val="single" w:sz="4" w:space="0" w:color="auto"/>
              <w:bottom w:val="single" w:sz="4" w:space="0" w:color="auto"/>
              <w:right w:val="single" w:sz="4" w:space="0" w:color="auto"/>
            </w:tcBorders>
          </w:tcPr>
          <w:p w14:paraId="20849A84" w14:textId="5C9354ED" w:rsidR="002A3BDD" w:rsidRPr="0016361A" w:rsidRDefault="002A3BDD" w:rsidP="002A3BDD">
            <w:pPr>
              <w:pStyle w:val="TAL"/>
              <w:rPr>
                <w:ins w:id="1565" w:author="C4-214738" w:date="2021-08-31T16:43:00Z"/>
              </w:rPr>
            </w:pPr>
            <w:ins w:id="1566" w:author="C4-214738" w:date="2021-08-31T16:43:00Z">
              <w:r w:rsidRPr="007702B2">
                <w:t>6.1.6.2.</w:t>
              </w:r>
              <w:r>
                <w:t>3</w:t>
              </w:r>
            </w:ins>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ins w:id="1567" w:author="C4-214738" w:date="2021-08-31T16:43:00Z"/>
                <w:rFonts w:cs="Arial"/>
                <w:szCs w:val="18"/>
              </w:rPr>
            </w:pPr>
            <w:ins w:id="1568" w:author="C4-214738" w:date="2021-08-31T16:43:00Z">
              <w:r>
                <w:rPr>
                  <w:rFonts w:cs="Arial"/>
                  <w:szCs w:val="18"/>
                </w:rPr>
                <w:t>Information within Authenticate Response</w:t>
              </w:r>
            </w:ins>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ins w:id="1569" w:author="C4-214738" w:date="2021-08-31T16:43:00Z"/>
                <w:rFonts w:cs="Arial"/>
                <w:szCs w:val="18"/>
              </w:rPr>
            </w:pPr>
          </w:p>
        </w:tc>
      </w:tr>
      <w:tr w:rsidR="002A3BDD" w:rsidRPr="00B54FF5" w14:paraId="3B2FB46B" w14:textId="77777777" w:rsidTr="00F85948">
        <w:trPr>
          <w:jc w:val="center"/>
          <w:ins w:id="1570" w:author="C4-214738" w:date="2021-08-31T16:43:00Z"/>
        </w:trPr>
        <w:tc>
          <w:tcPr>
            <w:tcW w:w="1735" w:type="dxa"/>
            <w:tcBorders>
              <w:top w:val="single" w:sz="4" w:space="0" w:color="auto"/>
              <w:left w:val="single" w:sz="4" w:space="0" w:color="auto"/>
              <w:bottom w:val="single" w:sz="4" w:space="0" w:color="auto"/>
              <w:right w:val="single" w:sz="4" w:space="0" w:color="auto"/>
            </w:tcBorders>
          </w:tcPr>
          <w:p w14:paraId="24955D95" w14:textId="4CD3C83E" w:rsidR="002A3BDD" w:rsidRPr="0016361A" w:rsidRDefault="002A3BDD" w:rsidP="002A3BDD">
            <w:pPr>
              <w:pStyle w:val="TAL"/>
              <w:rPr>
                <w:ins w:id="1571" w:author="C4-214738" w:date="2021-08-31T16:43:00Z"/>
              </w:rPr>
            </w:pPr>
            <w:ins w:id="1572" w:author="C4-214738" w:date="2021-08-31T16:43:00Z">
              <w:r w:rsidRPr="009F7E32">
                <w:t>IpAddress</w:t>
              </w:r>
            </w:ins>
          </w:p>
        </w:tc>
        <w:tc>
          <w:tcPr>
            <w:tcW w:w="1559" w:type="dxa"/>
            <w:tcBorders>
              <w:top w:val="single" w:sz="4" w:space="0" w:color="auto"/>
              <w:left w:val="single" w:sz="4" w:space="0" w:color="auto"/>
              <w:bottom w:val="single" w:sz="4" w:space="0" w:color="auto"/>
              <w:right w:val="single" w:sz="4" w:space="0" w:color="auto"/>
            </w:tcBorders>
          </w:tcPr>
          <w:p w14:paraId="1133D5B4" w14:textId="73B5DB45" w:rsidR="002A3BDD" w:rsidRPr="0016361A" w:rsidRDefault="002A3BDD" w:rsidP="002A3BDD">
            <w:pPr>
              <w:pStyle w:val="TAL"/>
              <w:rPr>
                <w:ins w:id="1573" w:author="C4-214738" w:date="2021-08-31T16:43:00Z"/>
              </w:rPr>
            </w:pPr>
            <w:ins w:id="1574" w:author="C4-214738" w:date="2021-08-31T16:43:00Z">
              <w:r w:rsidRPr="009F7E32">
                <w:t>6.3.6.2.cc</w:t>
              </w:r>
            </w:ins>
          </w:p>
        </w:tc>
        <w:tc>
          <w:tcPr>
            <w:tcW w:w="3828" w:type="dxa"/>
            <w:tcBorders>
              <w:top w:val="single" w:sz="4" w:space="0" w:color="auto"/>
              <w:left w:val="single" w:sz="4" w:space="0" w:color="auto"/>
              <w:bottom w:val="single" w:sz="4" w:space="0" w:color="auto"/>
              <w:right w:val="single" w:sz="4" w:space="0" w:color="auto"/>
            </w:tcBorders>
          </w:tcPr>
          <w:p w14:paraId="0C9A1331" w14:textId="22A9E3B9" w:rsidR="002A3BDD" w:rsidRPr="0016361A" w:rsidRDefault="002A3BDD" w:rsidP="002A3BDD">
            <w:pPr>
              <w:pStyle w:val="TAL"/>
              <w:rPr>
                <w:ins w:id="1575" w:author="C4-214738" w:date="2021-08-31T16:43:00Z"/>
                <w:rFonts w:cs="Arial"/>
                <w:szCs w:val="18"/>
              </w:rPr>
            </w:pPr>
            <w:ins w:id="1576" w:author="C4-214738" w:date="2021-08-31T16:43:00Z">
              <w:r>
                <w:rPr>
                  <w:rFonts w:cs="Arial"/>
                  <w:szCs w:val="18"/>
                </w:rPr>
                <w:t>IP address associated with a PDU session</w:t>
              </w:r>
            </w:ins>
          </w:p>
        </w:tc>
        <w:tc>
          <w:tcPr>
            <w:tcW w:w="2302" w:type="dxa"/>
            <w:tcBorders>
              <w:top w:val="single" w:sz="4" w:space="0" w:color="auto"/>
              <w:left w:val="single" w:sz="4" w:space="0" w:color="auto"/>
              <w:bottom w:val="single" w:sz="4" w:space="0" w:color="auto"/>
              <w:right w:val="single" w:sz="4" w:space="0" w:color="auto"/>
            </w:tcBorders>
          </w:tcPr>
          <w:p w14:paraId="0DDEE624" w14:textId="77777777" w:rsidR="002A3BDD" w:rsidRPr="0016361A" w:rsidRDefault="002A3BDD" w:rsidP="002A3BDD">
            <w:pPr>
              <w:pStyle w:val="TAL"/>
              <w:rPr>
                <w:ins w:id="1577" w:author="C4-214738" w:date="2021-08-31T16:43:00Z"/>
                <w:rFonts w:cs="Arial"/>
                <w:szCs w:val="18"/>
              </w:rPr>
            </w:pPr>
          </w:p>
        </w:tc>
      </w:tr>
      <w:tr w:rsidR="002A3BDD" w:rsidRPr="00B54FF5" w14:paraId="1207C226" w14:textId="77777777" w:rsidTr="00F85948">
        <w:trPr>
          <w:jc w:val="center"/>
          <w:ins w:id="1578" w:author="C4-214738" w:date="2021-08-31T16:43:00Z"/>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rPr>
                <w:ins w:id="1579" w:author="C4-214738" w:date="2021-08-31T16:43:00Z"/>
              </w:rPr>
            </w:pPr>
            <w:ins w:id="1580" w:author="C4-214738" w:date="2021-08-31T16:43:00Z">
              <w:r w:rsidRPr="009F7E32">
                <w:t>AuthResult</w:t>
              </w:r>
            </w:ins>
          </w:p>
        </w:tc>
        <w:tc>
          <w:tcPr>
            <w:tcW w:w="1559" w:type="dxa"/>
            <w:tcBorders>
              <w:top w:val="single" w:sz="4" w:space="0" w:color="auto"/>
              <w:left w:val="single" w:sz="4" w:space="0" w:color="auto"/>
              <w:bottom w:val="single" w:sz="4" w:space="0" w:color="auto"/>
              <w:right w:val="single" w:sz="4" w:space="0" w:color="auto"/>
            </w:tcBorders>
          </w:tcPr>
          <w:p w14:paraId="71A22FA3" w14:textId="7D5F19A2" w:rsidR="002A3BDD" w:rsidRPr="0016361A" w:rsidRDefault="002A3BDD" w:rsidP="002A3BDD">
            <w:pPr>
              <w:pStyle w:val="TAL"/>
              <w:rPr>
                <w:ins w:id="1581" w:author="C4-214738" w:date="2021-08-31T16:43:00Z"/>
              </w:rPr>
            </w:pPr>
            <w:ins w:id="1582" w:author="C4-214738" w:date="2021-08-31T16:43:00Z">
              <w:r w:rsidRPr="009F7E32">
                <w:t>6.1.6.3.xx</w:t>
              </w:r>
            </w:ins>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ins w:id="1583" w:author="C4-214738" w:date="2021-08-31T16:43:00Z"/>
                <w:rFonts w:cs="Arial"/>
                <w:szCs w:val="18"/>
              </w:rPr>
            </w:pPr>
            <w:ins w:id="1584" w:author="C4-214738" w:date="2021-08-31T16:43:00Z">
              <w:r w:rsidRPr="009F7E32">
                <w:rPr>
                  <w:rFonts w:cs="Arial"/>
                  <w:szCs w:val="18"/>
                </w:rPr>
                <w:t>Enumeration</w:t>
              </w:r>
              <w:r>
                <w:rPr>
                  <w:rFonts w:cs="Arial"/>
                  <w:szCs w:val="18"/>
                </w:rPr>
                <w:t xml:space="preserve"> indicating authentication result</w:t>
              </w:r>
            </w:ins>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ins w:id="1585" w:author="C4-214738" w:date="2021-08-31T16:43:00Z"/>
                <w:rFonts w:cs="Arial"/>
                <w:szCs w:val="18"/>
              </w:rPr>
            </w:pPr>
          </w:p>
        </w:tc>
      </w:tr>
    </w:tbl>
    <w:p w14:paraId="1DF02E5C" w14:textId="77777777" w:rsidR="00904370" w:rsidRDefault="00904370" w:rsidP="00904370"/>
    <w:p w14:paraId="222F3D17" w14:textId="1843DF8C"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ins w:id="1586" w:author="C4-214738" w:date="2021-08-31T16:43:00Z">
        <w:r w:rsidR="00026B27" w:rsidRPr="00965034">
          <w:t>Nnef_Auth</w:t>
        </w:r>
      </w:ins>
      <w:del w:id="1587" w:author="C4-214738" w:date="2021-08-31T16:43:00Z">
        <w:r w:rsidDel="00026B27">
          <w:delText>N</w:delText>
        </w:r>
        <w:r w:rsidRPr="0052604D" w:rsidDel="00026B27">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1588" w:author="C4-214738" w:date="2021-08-31T16:43:00Z">
        <w:r w:rsidR="00026B27" w:rsidRPr="00965034">
          <w:t>Nnef_Auth</w:t>
        </w:r>
      </w:ins>
      <w:del w:id="1589" w:author="C4-214738" w:date="2021-08-31T16:43:00Z">
        <w:r w:rsidDel="00026B27">
          <w:delText>N</w:delText>
        </w:r>
        <w:r w:rsidRPr="0052604D" w:rsidDel="00026B27">
          <w:rPr>
            <w:vertAlign w:val="subscript"/>
          </w:rPr>
          <w:delText>&lt;NF&gt;</w:delText>
        </w:r>
      </w:del>
      <w:r w:rsidRPr="009C4D60">
        <w:t xml:space="preserve"> </w:t>
      </w:r>
      <w:r>
        <w:t>service based interface.</w:t>
      </w:r>
    </w:p>
    <w:p w14:paraId="094761A4" w14:textId="5C596D02" w:rsidR="00904370" w:rsidRPr="009C4D60" w:rsidRDefault="00904370" w:rsidP="00904370">
      <w:pPr>
        <w:pStyle w:val="TH"/>
      </w:pPr>
      <w:r w:rsidRPr="009C4D60">
        <w:t xml:space="preserve">Table </w:t>
      </w:r>
      <w:r>
        <w:t>6.1.6.1-2</w:t>
      </w:r>
      <w:r w:rsidRPr="009C4D60">
        <w:t xml:space="preserve">: </w:t>
      </w:r>
      <w:ins w:id="1590" w:author="C4-214738" w:date="2021-08-31T16:44:00Z">
        <w:r w:rsidR="00026B27" w:rsidRPr="00965034">
          <w:t>Nnef_Auth</w:t>
        </w:r>
      </w:ins>
      <w:del w:id="1591" w:author="C4-214738" w:date="2021-08-31T16:44:00Z">
        <w:r w:rsidDel="00026B27">
          <w:delText>N</w:delText>
        </w:r>
        <w:r w:rsidRPr="00B75785" w:rsidDel="00026B27">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1DDF18E" w14:textId="0EF01519" w:rsidR="00026B27" w:rsidRPr="0016361A" w:rsidRDefault="00026B27" w:rsidP="00026B27">
            <w:pPr>
              <w:pStyle w:val="TAL"/>
            </w:pPr>
            <w:ins w:id="1592" w:author="C4-214738" w:date="2021-08-31T16:44:00Z">
              <w:r w:rsidRPr="00A2185E">
                <w:t>Ipv4Addr</w:t>
              </w:r>
            </w:ins>
          </w:p>
        </w:tc>
        <w:tc>
          <w:tcPr>
            <w:tcW w:w="1559"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ins w:id="1593" w:author="C4-214738" w:date="2021-08-31T16:44:00Z">
              <w:r w:rsidRPr="00A2185E">
                <w:t>3GPP TS </w:t>
              </w:r>
            </w:ins>
            <w:ins w:id="1594" w:author="C4-214738" w:date="2021-08-31T16:45:00Z">
              <w:r>
                <w:t>29.571 [15]</w:t>
              </w:r>
            </w:ins>
          </w:p>
        </w:tc>
        <w:tc>
          <w:tcPr>
            <w:tcW w:w="3828" w:type="dxa"/>
            <w:tcBorders>
              <w:top w:val="single" w:sz="4" w:space="0" w:color="auto"/>
              <w:left w:val="single" w:sz="4" w:space="0" w:color="auto"/>
              <w:bottom w:val="single" w:sz="4" w:space="0" w:color="auto"/>
              <w:right w:val="single" w:sz="4" w:space="0" w:color="auto"/>
            </w:tcBorders>
          </w:tcPr>
          <w:p w14:paraId="0B27BFC9" w14:textId="083F6D26" w:rsidR="00026B27" w:rsidRPr="0016361A" w:rsidRDefault="00026B27" w:rsidP="00026B27">
            <w:pPr>
              <w:pStyle w:val="TAL"/>
              <w:rPr>
                <w:rFonts w:cs="Arial"/>
                <w:szCs w:val="18"/>
              </w:rPr>
            </w:pPr>
            <w:ins w:id="1595" w:author="C4-214738" w:date="2021-08-31T16:44:00Z">
              <w:r w:rsidRPr="00A2185E">
                <w:t>IPv4 address</w:t>
              </w:r>
            </w:ins>
          </w:p>
        </w:tc>
        <w:tc>
          <w:tcPr>
            <w:tcW w:w="2302"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84B7681" w14:textId="77777777" w:rsidTr="00F85948">
        <w:trPr>
          <w:jc w:val="center"/>
          <w:ins w:id="1596" w:author="C4-214738" w:date="2021-08-31T16:44:00Z"/>
        </w:trPr>
        <w:tc>
          <w:tcPr>
            <w:tcW w:w="1735" w:type="dxa"/>
            <w:tcBorders>
              <w:top w:val="single" w:sz="4" w:space="0" w:color="auto"/>
              <w:left w:val="single" w:sz="4" w:space="0" w:color="auto"/>
              <w:bottom w:val="single" w:sz="4" w:space="0" w:color="auto"/>
              <w:right w:val="single" w:sz="4" w:space="0" w:color="auto"/>
            </w:tcBorders>
          </w:tcPr>
          <w:p w14:paraId="587F88A3" w14:textId="044AF79E" w:rsidR="00026B27" w:rsidRPr="0016361A" w:rsidRDefault="00026B27" w:rsidP="00026B27">
            <w:pPr>
              <w:pStyle w:val="TAL"/>
              <w:rPr>
                <w:ins w:id="1597" w:author="C4-214738" w:date="2021-08-31T16:44:00Z"/>
              </w:rPr>
            </w:pPr>
            <w:ins w:id="1598" w:author="C4-214738" w:date="2021-08-31T16:44:00Z">
              <w:r w:rsidRPr="00A2185E">
                <w:t>Ipv6Addr</w:t>
              </w:r>
            </w:ins>
          </w:p>
        </w:tc>
        <w:tc>
          <w:tcPr>
            <w:tcW w:w="1559" w:type="dxa"/>
            <w:tcBorders>
              <w:top w:val="single" w:sz="4" w:space="0" w:color="auto"/>
              <w:left w:val="single" w:sz="4" w:space="0" w:color="auto"/>
              <w:bottom w:val="single" w:sz="4" w:space="0" w:color="auto"/>
              <w:right w:val="single" w:sz="4" w:space="0" w:color="auto"/>
            </w:tcBorders>
          </w:tcPr>
          <w:p w14:paraId="2FA9BABE" w14:textId="0430BCC7" w:rsidR="00026B27" w:rsidRPr="0016361A" w:rsidRDefault="00026B27" w:rsidP="00026B27">
            <w:pPr>
              <w:pStyle w:val="TAL"/>
              <w:rPr>
                <w:ins w:id="1599" w:author="C4-214738" w:date="2021-08-31T16:44:00Z"/>
              </w:rPr>
            </w:pPr>
            <w:ins w:id="1600" w:author="C4-214738" w:date="2021-08-31T16:44:00Z">
              <w:r w:rsidRPr="00A2185E">
                <w:t>3GPP TS </w:t>
              </w:r>
            </w:ins>
            <w:ins w:id="1601" w:author="C4-214738" w:date="2021-08-31T16:45:00Z">
              <w:r>
                <w:t>29.571 [15]</w:t>
              </w:r>
            </w:ins>
          </w:p>
        </w:tc>
        <w:tc>
          <w:tcPr>
            <w:tcW w:w="3828" w:type="dxa"/>
            <w:tcBorders>
              <w:top w:val="single" w:sz="4" w:space="0" w:color="auto"/>
              <w:left w:val="single" w:sz="4" w:space="0" w:color="auto"/>
              <w:bottom w:val="single" w:sz="4" w:space="0" w:color="auto"/>
              <w:right w:val="single" w:sz="4" w:space="0" w:color="auto"/>
            </w:tcBorders>
          </w:tcPr>
          <w:p w14:paraId="1D6DE996" w14:textId="5BAE8B22" w:rsidR="00026B27" w:rsidRPr="0016361A" w:rsidRDefault="00026B27" w:rsidP="00026B27">
            <w:pPr>
              <w:pStyle w:val="TAL"/>
              <w:rPr>
                <w:ins w:id="1602" w:author="C4-214738" w:date="2021-08-31T16:44:00Z"/>
                <w:rFonts w:cs="Arial"/>
                <w:szCs w:val="18"/>
              </w:rPr>
            </w:pPr>
            <w:ins w:id="1603" w:author="C4-214738" w:date="2021-08-31T16:44:00Z">
              <w:r w:rsidRPr="00A2185E">
                <w:t>IPv6 address</w:t>
              </w:r>
            </w:ins>
          </w:p>
        </w:tc>
        <w:tc>
          <w:tcPr>
            <w:tcW w:w="2302" w:type="dxa"/>
            <w:tcBorders>
              <w:top w:val="single" w:sz="4" w:space="0" w:color="auto"/>
              <w:left w:val="single" w:sz="4" w:space="0" w:color="auto"/>
              <w:bottom w:val="single" w:sz="4" w:space="0" w:color="auto"/>
              <w:right w:val="single" w:sz="4" w:space="0" w:color="auto"/>
            </w:tcBorders>
          </w:tcPr>
          <w:p w14:paraId="1CA6DBD0" w14:textId="77777777" w:rsidR="00026B27" w:rsidRPr="0016361A" w:rsidRDefault="00026B27" w:rsidP="00026B27">
            <w:pPr>
              <w:pStyle w:val="TAL"/>
              <w:rPr>
                <w:ins w:id="1604" w:author="C4-214738" w:date="2021-08-31T16:44:00Z"/>
                <w:rFonts w:cs="Arial"/>
                <w:szCs w:val="18"/>
              </w:rPr>
            </w:pPr>
          </w:p>
        </w:tc>
      </w:tr>
      <w:tr w:rsidR="00026B27" w:rsidRPr="00B54FF5" w14:paraId="28550818" w14:textId="77777777" w:rsidTr="00F85948">
        <w:trPr>
          <w:jc w:val="center"/>
          <w:ins w:id="1605" w:author="C4-214738" w:date="2021-08-31T16:44:00Z"/>
        </w:trPr>
        <w:tc>
          <w:tcPr>
            <w:tcW w:w="1735" w:type="dxa"/>
            <w:tcBorders>
              <w:top w:val="single" w:sz="4" w:space="0" w:color="auto"/>
              <w:left w:val="single" w:sz="4" w:space="0" w:color="auto"/>
              <w:bottom w:val="single" w:sz="4" w:space="0" w:color="auto"/>
              <w:right w:val="single" w:sz="4" w:space="0" w:color="auto"/>
            </w:tcBorders>
          </w:tcPr>
          <w:p w14:paraId="51A86153" w14:textId="521C90F6" w:rsidR="00026B27" w:rsidRPr="0016361A" w:rsidRDefault="00026B27" w:rsidP="00026B27">
            <w:pPr>
              <w:pStyle w:val="TAL"/>
              <w:rPr>
                <w:ins w:id="1606" w:author="C4-214738" w:date="2021-08-31T16:44:00Z"/>
              </w:rPr>
            </w:pPr>
            <w:ins w:id="1607" w:author="C4-214738" w:date="2021-08-31T16:44:00Z">
              <w:r w:rsidRPr="00A2185E">
                <w:t>Ipv6Prefix</w:t>
              </w:r>
            </w:ins>
          </w:p>
        </w:tc>
        <w:tc>
          <w:tcPr>
            <w:tcW w:w="1559" w:type="dxa"/>
            <w:tcBorders>
              <w:top w:val="single" w:sz="4" w:space="0" w:color="auto"/>
              <w:left w:val="single" w:sz="4" w:space="0" w:color="auto"/>
              <w:bottom w:val="single" w:sz="4" w:space="0" w:color="auto"/>
              <w:right w:val="single" w:sz="4" w:space="0" w:color="auto"/>
            </w:tcBorders>
          </w:tcPr>
          <w:p w14:paraId="43AA8A83" w14:textId="7D80121A" w:rsidR="00026B27" w:rsidRPr="0016361A" w:rsidRDefault="00026B27" w:rsidP="00026B27">
            <w:pPr>
              <w:pStyle w:val="TAL"/>
              <w:rPr>
                <w:ins w:id="1608" w:author="C4-214738" w:date="2021-08-31T16:44:00Z"/>
              </w:rPr>
            </w:pPr>
            <w:ins w:id="1609" w:author="C4-214738" w:date="2021-08-31T16:44:00Z">
              <w:r w:rsidRPr="00A2185E">
                <w:t>3GPP TS </w:t>
              </w:r>
            </w:ins>
            <w:ins w:id="1610" w:author="C4-214738" w:date="2021-08-31T16:45:00Z">
              <w:r>
                <w:t>29.571 [15]</w:t>
              </w:r>
            </w:ins>
          </w:p>
        </w:tc>
        <w:tc>
          <w:tcPr>
            <w:tcW w:w="3828" w:type="dxa"/>
            <w:tcBorders>
              <w:top w:val="single" w:sz="4" w:space="0" w:color="auto"/>
              <w:left w:val="single" w:sz="4" w:space="0" w:color="auto"/>
              <w:bottom w:val="single" w:sz="4" w:space="0" w:color="auto"/>
              <w:right w:val="single" w:sz="4" w:space="0" w:color="auto"/>
            </w:tcBorders>
          </w:tcPr>
          <w:p w14:paraId="0090A9DF" w14:textId="5AE8FAFD" w:rsidR="00026B27" w:rsidRPr="0016361A" w:rsidRDefault="00026B27" w:rsidP="00026B27">
            <w:pPr>
              <w:pStyle w:val="TAL"/>
              <w:rPr>
                <w:ins w:id="1611" w:author="C4-214738" w:date="2021-08-31T16:44:00Z"/>
                <w:rFonts w:cs="Arial"/>
                <w:szCs w:val="18"/>
              </w:rPr>
            </w:pPr>
            <w:ins w:id="1612" w:author="C4-214738" w:date="2021-08-31T16:44:00Z">
              <w:r w:rsidRPr="00A2185E">
                <w:t>IPv6 address prefix</w:t>
              </w:r>
            </w:ins>
          </w:p>
        </w:tc>
        <w:tc>
          <w:tcPr>
            <w:tcW w:w="2302" w:type="dxa"/>
            <w:tcBorders>
              <w:top w:val="single" w:sz="4" w:space="0" w:color="auto"/>
              <w:left w:val="single" w:sz="4" w:space="0" w:color="auto"/>
              <w:bottom w:val="single" w:sz="4" w:space="0" w:color="auto"/>
              <w:right w:val="single" w:sz="4" w:space="0" w:color="auto"/>
            </w:tcBorders>
          </w:tcPr>
          <w:p w14:paraId="48D1812A" w14:textId="77777777" w:rsidR="00026B27" w:rsidRPr="0016361A" w:rsidRDefault="00026B27" w:rsidP="00026B27">
            <w:pPr>
              <w:pStyle w:val="TAL"/>
              <w:rPr>
                <w:ins w:id="1613" w:author="C4-214738" w:date="2021-08-31T16:44:00Z"/>
                <w:rFonts w:cs="Arial"/>
                <w:szCs w:val="18"/>
              </w:rPr>
            </w:pPr>
          </w:p>
        </w:tc>
      </w:tr>
      <w:tr w:rsidR="00026B27" w:rsidRPr="00B54FF5" w14:paraId="418E1716" w14:textId="77777777" w:rsidTr="00F85948">
        <w:trPr>
          <w:jc w:val="center"/>
          <w:ins w:id="1614" w:author="C4-214738" w:date="2021-08-31T16:44:00Z"/>
        </w:trPr>
        <w:tc>
          <w:tcPr>
            <w:tcW w:w="173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rPr>
                <w:ins w:id="1615" w:author="C4-214738" w:date="2021-08-31T16:44:00Z"/>
              </w:rPr>
            </w:pPr>
            <w:ins w:id="1616" w:author="C4-214738" w:date="2021-08-31T16:44:00Z">
              <w:r>
                <w:t>Pei</w:t>
              </w:r>
            </w:ins>
          </w:p>
        </w:tc>
        <w:tc>
          <w:tcPr>
            <w:tcW w:w="1559"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rPr>
                <w:ins w:id="1617" w:author="C4-214738" w:date="2021-08-31T16:44:00Z"/>
              </w:rPr>
            </w:pPr>
            <w:ins w:id="1618" w:author="C4-214738" w:date="2021-08-31T16:44:00Z">
              <w:r w:rsidRPr="00A2185E">
                <w:t>3GPP TS </w:t>
              </w:r>
            </w:ins>
            <w:ins w:id="1619" w:author="C4-214738" w:date="2021-08-31T16:45:00Z">
              <w:r>
                <w:t>29.571 [15]</w:t>
              </w:r>
            </w:ins>
          </w:p>
        </w:tc>
        <w:tc>
          <w:tcPr>
            <w:tcW w:w="3828"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ins w:id="1620" w:author="C4-214738" w:date="2021-08-31T16:44:00Z"/>
                <w:rFonts w:cs="Arial"/>
                <w:szCs w:val="18"/>
              </w:rPr>
            </w:pPr>
            <w:ins w:id="1621" w:author="C4-214738" w:date="2021-08-31T16:44:00Z">
              <w:r>
                <w:t>Permanent Equipment Identifier</w:t>
              </w:r>
            </w:ins>
          </w:p>
        </w:tc>
        <w:tc>
          <w:tcPr>
            <w:tcW w:w="2302"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ins w:id="1622" w:author="C4-214738" w:date="2021-08-31T16:44:00Z"/>
                <w:rFonts w:cs="Arial"/>
                <w:szCs w:val="18"/>
              </w:rPr>
            </w:pPr>
          </w:p>
        </w:tc>
      </w:tr>
      <w:tr w:rsidR="00026B27" w:rsidRPr="00B54FF5" w14:paraId="6D8A8A18" w14:textId="77777777" w:rsidTr="00F85948">
        <w:trPr>
          <w:jc w:val="center"/>
          <w:ins w:id="1623" w:author="C4-214738" w:date="2021-08-31T16:44:00Z"/>
        </w:trPr>
        <w:tc>
          <w:tcPr>
            <w:tcW w:w="173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rPr>
                <w:ins w:id="1624" w:author="C4-214738" w:date="2021-08-31T16:44:00Z"/>
              </w:rPr>
            </w:pPr>
            <w:ins w:id="1625" w:author="C4-214738" w:date="2021-08-31T16:44:00Z">
              <w:r>
                <w:t>Uri</w:t>
              </w:r>
            </w:ins>
          </w:p>
        </w:tc>
        <w:tc>
          <w:tcPr>
            <w:tcW w:w="1559"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rPr>
                <w:ins w:id="1626" w:author="C4-214738" w:date="2021-08-31T16:44:00Z"/>
              </w:rPr>
            </w:pPr>
            <w:ins w:id="1627" w:author="C4-214738" w:date="2021-08-31T16:44:00Z">
              <w:r w:rsidRPr="00A2185E">
                <w:t>3GPP TS </w:t>
              </w:r>
            </w:ins>
            <w:ins w:id="1628" w:author="C4-214738" w:date="2021-08-31T16:45:00Z">
              <w:r>
                <w:t>29.571 [15]</w:t>
              </w:r>
            </w:ins>
          </w:p>
        </w:tc>
        <w:tc>
          <w:tcPr>
            <w:tcW w:w="3828"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ins w:id="1629" w:author="C4-214738" w:date="2021-08-31T16:44:00Z"/>
                <w:rFonts w:cs="Arial"/>
                <w:szCs w:val="18"/>
              </w:rPr>
            </w:pPr>
            <w:ins w:id="1630" w:author="C4-214738" w:date="2021-08-31T16:44:00Z">
              <w:r>
                <w:t>Uri</w:t>
              </w:r>
            </w:ins>
          </w:p>
        </w:tc>
        <w:tc>
          <w:tcPr>
            <w:tcW w:w="2302"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ins w:id="1631" w:author="C4-214738" w:date="2021-08-31T16:44:00Z"/>
                <w:rFonts w:cs="Arial"/>
                <w:szCs w:val="18"/>
              </w:rPr>
            </w:pPr>
          </w:p>
        </w:tc>
      </w:tr>
      <w:tr w:rsidR="00026B27" w:rsidRPr="00B54FF5" w14:paraId="422CA4F4" w14:textId="77777777" w:rsidTr="00F85948">
        <w:trPr>
          <w:jc w:val="center"/>
          <w:ins w:id="1632" w:author="C4-214738" w:date="2021-08-31T16:44:00Z"/>
        </w:trPr>
        <w:tc>
          <w:tcPr>
            <w:tcW w:w="173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rPr>
                <w:ins w:id="1633" w:author="C4-214738" w:date="2021-08-31T16:44:00Z"/>
              </w:rPr>
            </w:pPr>
            <w:ins w:id="1634" w:author="C4-214738" w:date="2021-08-31T16:44:00Z">
              <w:r>
                <w:t>Gpsi</w:t>
              </w:r>
            </w:ins>
          </w:p>
        </w:tc>
        <w:tc>
          <w:tcPr>
            <w:tcW w:w="1559"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rPr>
                <w:ins w:id="1635" w:author="C4-214738" w:date="2021-08-31T16:44:00Z"/>
              </w:rPr>
            </w:pPr>
            <w:ins w:id="1636" w:author="C4-214738" w:date="2021-08-31T16:44:00Z">
              <w:r w:rsidRPr="00A2185E">
                <w:t>3GPP TS </w:t>
              </w:r>
            </w:ins>
            <w:ins w:id="1637" w:author="C4-214738" w:date="2021-08-31T16:45:00Z">
              <w:r>
                <w:t>29.571 [15]</w:t>
              </w:r>
            </w:ins>
          </w:p>
        </w:tc>
        <w:tc>
          <w:tcPr>
            <w:tcW w:w="3828"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ins w:id="1638" w:author="C4-214738" w:date="2021-08-31T16:44:00Z"/>
                <w:rFonts w:cs="Arial"/>
                <w:szCs w:val="18"/>
              </w:rPr>
            </w:pPr>
            <w:ins w:id="1639" w:author="C4-214738" w:date="2021-08-31T16:44:00Z">
              <w:r>
                <w:t>GPSI</w:t>
              </w:r>
            </w:ins>
          </w:p>
        </w:tc>
        <w:tc>
          <w:tcPr>
            <w:tcW w:w="2302"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ins w:id="1640" w:author="C4-214738" w:date="2021-08-31T16:44:00Z"/>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1641" w:name="_Toc510696634"/>
      <w:bookmarkStart w:id="1642" w:name="_Toc35971429"/>
      <w:bookmarkStart w:id="1643" w:name="_Toc63347656"/>
      <w:bookmarkStart w:id="1644" w:name="_Toc70168819"/>
      <w:bookmarkStart w:id="1645" w:name="_Toc813816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1"/>
      <w:bookmarkEnd w:id="1642"/>
      <w:bookmarkEnd w:id="1643"/>
      <w:bookmarkEnd w:id="1644"/>
      <w:bookmarkEnd w:id="1645"/>
    </w:p>
    <w:p w14:paraId="6A03A40D" w14:textId="396D9ED7" w:rsidR="00904370" w:rsidRPr="00BA4F07" w:rsidDel="00AE0EF1" w:rsidRDefault="00904370" w:rsidP="00904370">
      <w:pPr>
        <w:pStyle w:val="Guidance"/>
        <w:rPr>
          <w:del w:id="1646" w:author="C4-214738" w:date="2021-08-31T16:46:00Z"/>
        </w:rPr>
      </w:pPr>
      <w:del w:id="1647" w:author="C4-214738" w:date="2021-08-31T16:46:00Z">
        <w:r w:rsidDel="00AE0EF1">
          <w:delText>This clause will specify the structured data types.</w:delText>
        </w:r>
      </w:del>
    </w:p>
    <w:p w14:paraId="28B96B94" w14:textId="77777777" w:rsidR="00904370" w:rsidRDefault="00904370" w:rsidP="00904370">
      <w:pPr>
        <w:pStyle w:val="Heading5"/>
      </w:pPr>
      <w:bookmarkStart w:id="1648" w:name="_Toc510696635"/>
      <w:bookmarkStart w:id="1649" w:name="_Toc35971430"/>
      <w:bookmarkStart w:id="1650" w:name="_Toc63347657"/>
      <w:bookmarkStart w:id="1651" w:name="_Toc70168820"/>
      <w:bookmarkStart w:id="1652" w:name="_Toc81381667"/>
      <w:r>
        <w:t>6.1.6.2.1</w:t>
      </w:r>
      <w:r>
        <w:tab/>
        <w:t>Introduction</w:t>
      </w:r>
      <w:bookmarkEnd w:id="1648"/>
      <w:bookmarkEnd w:id="1649"/>
      <w:bookmarkEnd w:id="1650"/>
      <w:bookmarkEnd w:id="1651"/>
      <w:bookmarkEnd w:id="1652"/>
    </w:p>
    <w:p w14:paraId="6C60D2F9" w14:textId="77777777" w:rsidR="00904370" w:rsidRDefault="00904370" w:rsidP="00904370">
      <w:r>
        <w:t>This clause defines the structures to be used in resource representations.</w:t>
      </w:r>
    </w:p>
    <w:p w14:paraId="598A7BDD" w14:textId="2761C1DE" w:rsidR="00904370" w:rsidRDefault="00904370" w:rsidP="00904370">
      <w:pPr>
        <w:pStyle w:val="Heading5"/>
      </w:pPr>
      <w:bookmarkStart w:id="1653" w:name="_Toc81381668"/>
      <w:bookmarkStart w:id="1654" w:name="_Toc510696636"/>
      <w:bookmarkStart w:id="1655" w:name="_Toc35971431"/>
      <w:bookmarkStart w:id="1656" w:name="_Toc63347658"/>
      <w:bookmarkStart w:id="1657" w:name="_Toc70168821"/>
      <w:r>
        <w:t>6.1.6.2.2</w:t>
      </w:r>
      <w:r>
        <w:tab/>
        <w:t xml:space="preserve">Type: </w:t>
      </w:r>
      <w:ins w:id="1658" w:author="C4-214738" w:date="2021-09-01T08:52:00Z">
        <w:r w:rsidR="00721368" w:rsidRPr="00AB1E78">
          <w:t>UAVAuthInfo</w:t>
        </w:r>
      </w:ins>
      <w:bookmarkEnd w:id="1653"/>
      <w:del w:id="1659" w:author="C4-214738" w:date="2021-09-01T08:52:00Z">
        <w:r w:rsidDel="00721368">
          <w:delText>&lt;TypeName 1&gt;</w:delText>
        </w:r>
      </w:del>
      <w:bookmarkEnd w:id="1654"/>
      <w:bookmarkEnd w:id="1655"/>
      <w:bookmarkEnd w:id="1656"/>
      <w:bookmarkEnd w:id="1657"/>
    </w:p>
    <w:p w14:paraId="30BEAC38" w14:textId="6C119B53" w:rsidR="00904370" w:rsidRPr="00F11739" w:rsidDel="00721368" w:rsidRDefault="00904370" w:rsidP="00904370">
      <w:pPr>
        <w:pStyle w:val="Guidance"/>
        <w:rPr>
          <w:del w:id="1660" w:author="C4-214738" w:date="2021-09-01T08:52:00Z"/>
        </w:rPr>
      </w:pPr>
      <w:del w:id="1661" w:author="C4-214738" w:date="2021-09-01T08:52:00Z">
        <w:r w:rsidDel="00721368">
          <w:delText>"</w:delText>
        </w:r>
        <w:r w:rsidRPr="00F11739" w:rsidDel="00721368">
          <w:delText>Attribute name</w:delText>
        </w:r>
        <w:r w:rsidDel="00721368">
          <w:delText>"</w:delText>
        </w:r>
        <w:r w:rsidRPr="00F11739" w:rsidDel="0072136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721368">
          <w:delText>member names</w:delText>
        </w:r>
        <w:r w:rsidRPr="00F11739" w:rsidDel="00721368">
          <w:delText xml:space="preserve"> in a JSON object.</w:delText>
        </w:r>
      </w:del>
    </w:p>
    <w:p w14:paraId="1DE1BF81" w14:textId="216F588E" w:rsidR="00904370" w:rsidRPr="00F11739" w:rsidDel="00721368" w:rsidRDefault="00904370" w:rsidP="00904370">
      <w:pPr>
        <w:pStyle w:val="Guidance"/>
        <w:rPr>
          <w:del w:id="1662" w:author="C4-214738" w:date="2021-09-01T08:52:00Z"/>
        </w:rPr>
      </w:pPr>
      <w:del w:id="1663" w:author="C4-214738" w:date="2021-09-01T08:52:00Z">
        <w:r w:rsidDel="00721368">
          <w:delText>"</w:delText>
        </w:r>
        <w:r w:rsidRPr="00F11739" w:rsidDel="00721368">
          <w:delText>Data type</w:delText>
        </w:r>
        <w:r w:rsidDel="00721368">
          <w:delText>"</w:delText>
        </w:r>
        <w:r w:rsidRPr="00F11739" w:rsidDel="00721368">
          <w:delText>: Data type of the attribute</w:delText>
        </w:r>
        <w:r w:rsidDel="00721368">
          <w:delText xml:space="preserve"> values</w:delText>
        </w:r>
        <w:r w:rsidRPr="00F11739" w:rsidDel="00721368">
          <w:delText xml:space="preserve">. If the data type is indicated as "&lt;type&gt;", the attribute </w:delText>
        </w:r>
        <w:r w:rsidDel="00721368">
          <w:delText xml:space="preserve">value </w:delText>
        </w:r>
        <w:r w:rsidRPr="00F11739" w:rsidDel="00721368">
          <w:delText xml:space="preserve">shall be of data type &lt;type&gt;. If the data type is indicated as "array(&lt;type&gt;)", the attribute </w:delText>
        </w:r>
        <w:r w:rsidDel="00721368">
          <w:delText xml:space="preserve">value </w:delText>
        </w:r>
        <w:r w:rsidRPr="00F11739" w:rsidDel="00721368">
          <w:delText>shall b</w:delText>
        </w:r>
        <w:r w:rsidDel="00721368">
          <w:delText>e an array (see IETF RFC 825</w:delText>
        </w:r>
        <w:r w:rsidRPr="00F11739" w:rsidDel="00721368">
          <w:delText xml:space="preserve">]) that contains elements of data type &lt;type&gt;. If the data type is indicated as "map(&lt;type&gt;)", the attribute </w:delText>
        </w:r>
        <w:r w:rsidDel="00721368">
          <w:delText xml:space="preserve">value </w:delText>
        </w:r>
        <w:r w:rsidRPr="00F11739" w:rsidDel="00721368">
          <w:delText xml:space="preserve">shall be </w:delText>
        </w:r>
        <w:r w:rsidDel="00721368">
          <w:delText>an object (see IETF RFC 8259</w:delText>
        </w:r>
        <w:r w:rsidRPr="00F11739" w:rsidDel="00721368">
          <w:delText>) encod</w:delText>
        </w:r>
        <w:r w:rsidDel="00721368">
          <w:delText>ed in the corresponding OpenAPI specification as</w:delText>
        </w:r>
        <w:r w:rsidRPr="00F11739" w:rsidDel="00721368">
          <w:delText xml:space="preserve"> a map </w:delText>
        </w:r>
        <w:r w:rsidDel="00721368">
          <w:delText>which values are</w:delText>
        </w:r>
        <w:r w:rsidRPr="00F11739" w:rsidDel="00721368">
          <w:delText xml:space="preserve"> data type &lt;type&gt;. &lt;type&gt; can either be "integer", "number", "string" or "boolean" (as defined in the OpenAPI specification [4]), or a data type defined in a 3GPP specification.</w:delText>
        </w:r>
      </w:del>
    </w:p>
    <w:p w14:paraId="787C8590" w14:textId="44721DC1" w:rsidR="00904370" w:rsidRPr="00F11739" w:rsidDel="00721368" w:rsidRDefault="00904370" w:rsidP="00904370">
      <w:pPr>
        <w:pStyle w:val="Guidance"/>
        <w:rPr>
          <w:del w:id="1664" w:author="C4-214738" w:date="2021-09-01T08:52:00Z"/>
        </w:rPr>
      </w:pPr>
      <w:del w:id="1665" w:author="C4-214738" w:date="2021-09-01T08:52:00Z">
        <w:r w:rsidDel="00721368">
          <w:delText>"</w:delText>
        </w:r>
        <w:r w:rsidRPr="00F11739" w:rsidDel="00721368">
          <w:delText>P</w:delText>
        </w:r>
        <w:r w:rsidDel="00721368">
          <w:delText>"</w:delText>
        </w:r>
        <w:r w:rsidRPr="00F11739" w:rsidDel="00721368">
          <w:delText>: Presence condition of a data structure in request body. It shall be one of "M" (for Mandatory), "C" (for Conditional) and "O" (for Optional).</w:delText>
        </w:r>
      </w:del>
    </w:p>
    <w:p w14:paraId="5C1CCD03" w14:textId="5F2BF17A" w:rsidR="00904370" w:rsidRPr="00F11739" w:rsidDel="00721368" w:rsidRDefault="00904370" w:rsidP="00904370">
      <w:pPr>
        <w:pStyle w:val="Guidance"/>
        <w:rPr>
          <w:del w:id="1666" w:author="C4-214738" w:date="2021-09-01T08:52:00Z"/>
        </w:rPr>
      </w:pPr>
      <w:del w:id="1667" w:author="C4-214738" w:date="2021-09-01T08:52:00Z">
        <w:r w:rsidDel="00721368">
          <w:delText>"</w:delText>
        </w:r>
        <w:r w:rsidRPr="00F11739" w:rsidDel="00721368">
          <w:delText>Cardinality</w:delText>
        </w:r>
        <w:r w:rsidDel="00721368">
          <w:delText>"</w:delText>
        </w:r>
        <w:r w:rsidRPr="00F11739" w:rsidDel="00721368">
          <w:delText xml:space="preserve">: Defines the allowed number of occurrence of data type &lt;type&gt;. A cardinality of "M..N", is only allowed for data types "array(&lt;type&gt;)" and "map(&lt;type&gt;)" and indicates the number of elements within the array or map; the </w:delText>
        </w:r>
        <w:r w:rsidRPr="00F11739" w:rsidDel="00721368">
          <w:lastRenderedPageBreak/>
          <w:delText>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7F1D4EA" w14:textId="78B0D74F" w:rsidR="00904370" w:rsidDel="00721368" w:rsidRDefault="00904370" w:rsidP="00904370">
      <w:pPr>
        <w:pStyle w:val="Guidance"/>
        <w:rPr>
          <w:del w:id="1668" w:author="C4-214738" w:date="2021-09-01T08:52:00Z"/>
        </w:rPr>
      </w:pPr>
      <w:del w:id="1669" w:author="C4-214738" w:date="2021-09-01T08:52:00Z">
        <w:r w:rsidDel="00721368">
          <w:delText>"</w:delText>
        </w:r>
        <w:r w:rsidRPr="00F11739" w:rsidDel="00721368">
          <w:delText>Description</w:delText>
        </w:r>
        <w:r w:rsidDel="00721368">
          <w:delText>"</w:delText>
        </w:r>
        <w:r w:rsidRPr="00F11739" w:rsidDel="00721368">
          <w:delText>: Describes the meaning and use of the attribute and may contain normative statements.</w:delText>
        </w:r>
        <w:r w:rsidRPr="00384E92" w:rsidDel="00721368">
          <w:delText>.</w:delText>
        </w:r>
      </w:del>
    </w:p>
    <w:p w14:paraId="7381F344" w14:textId="1DAD472B" w:rsidR="00904370" w:rsidRPr="00384E92" w:rsidDel="00721368" w:rsidRDefault="00904370" w:rsidP="00904370">
      <w:pPr>
        <w:pStyle w:val="Guidance"/>
        <w:rPr>
          <w:del w:id="1670" w:author="C4-214738" w:date="2021-09-01T08:52:00Z"/>
        </w:rPr>
      </w:pPr>
      <w:del w:id="1671" w:author="C4-214738" w:date="2021-09-01T08:52:00Z">
        <w:r w:rsidRPr="00F11739" w:rsidDel="00721368">
          <w:delText xml:space="preserve">Applicability: If the </w:delText>
        </w:r>
        <w:r w:rsidDel="00721368">
          <w:delText>attribute</w:delText>
        </w:r>
        <w:r w:rsidRPr="00F11739" w:rsidDel="00721368">
          <w:delText xml:space="preserve"> is only applicable for optional feature(s) negotiated using the mechanism defined in </w:delText>
        </w:r>
        <w:r w:rsidDel="00721368">
          <w:delText>clause</w:delText>
        </w:r>
        <w:r w:rsidRPr="00F11739" w:rsidDel="00721368">
          <w:delText xml:space="preserve"> 6.6 of 3GPP TS 29.500 [</w:delText>
        </w:r>
        <w:r w:rsidDel="00721368">
          <w:delText>4</w:delText>
        </w:r>
        <w:r w:rsidRPr="00F11739" w:rsidDel="00721368">
          <w:delText xml:space="preserve">], the name of the corresponding feature(s) shall be indicated in this column. If no feature is indicated. the </w:delText>
        </w:r>
        <w:r w:rsidDel="00721368">
          <w:delText>attribute</w:delText>
        </w:r>
        <w:r w:rsidRPr="00F11739" w:rsidDel="00721368">
          <w:delText xml:space="preserve"> can be used with any feature.</w:delText>
        </w:r>
        <w:r w:rsidDel="00721368">
          <w:rPr>
            <w:lang w:val="en-US"/>
          </w:rPr>
          <w:delText>If no optional features are defined for an API, the applicability column can be omitted for that API</w:delText>
        </w:r>
      </w:del>
    </w:p>
    <w:p w14:paraId="5B5E64DF" w14:textId="3D16F026" w:rsidR="00904370" w:rsidRDefault="00904370" w:rsidP="00904370">
      <w:pPr>
        <w:pStyle w:val="TH"/>
      </w:pPr>
      <w:r>
        <w:rPr>
          <w:noProof/>
        </w:rPr>
        <w:t>Table </w:t>
      </w:r>
      <w:r>
        <w:t xml:space="preserve">6.1.6.2.2-1: </w:t>
      </w:r>
      <w:r>
        <w:rPr>
          <w:noProof/>
        </w:rPr>
        <w:t xml:space="preserve">Definition of type </w:t>
      </w:r>
      <w:ins w:id="1672" w:author="C4-214738" w:date="2021-09-01T08:53:00Z">
        <w:r w:rsidR="00721368" w:rsidRPr="00E31B02">
          <w:rPr>
            <w:noProof/>
          </w:rPr>
          <w:t>UAVAuthInfo</w:t>
        </w:r>
      </w:ins>
      <w:del w:id="1673" w:author="C4-214738" w:date="2021-09-01T08:53:00Z">
        <w:r w:rsidDel="00721368">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431C0B56" w:rsidR="00904370" w:rsidRPr="0016361A" w:rsidRDefault="00721368" w:rsidP="00F85948">
            <w:pPr>
              <w:pStyle w:val="TAL"/>
            </w:pPr>
            <w:bookmarkStart w:id="1674" w:name="_Hlk79407407"/>
            <w:ins w:id="1675" w:author="C4-214738" w:date="2021-09-01T08:53:00Z">
              <w:r>
                <w:t>gpsi</w:t>
              </w:r>
            </w:ins>
            <w:bookmarkEnd w:id="1674"/>
            <w:del w:id="1676" w:author="C4-214738" w:date="2021-09-01T08:53:00Z">
              <w:r w:rsidR="00904370" w:rsidRPr="0016361A" w:rsidDel="00721368">
                <w:delText>&lt;</w:delText>
              </w:r>
              <w:r w:rsidR="00904370" w:rsidRPr="0016361A" w:rsidDel="00721368">
                <w:rPr>
                  <w:i/>
                </w:rPr>
                <w:delText>attribute name</w:delText>
              </w:r>
              <w:r w:rsidR="00904370" w:rsidRPr="0016361A" w:rsidDel="00721368">
                <w:delText>&gt;</w:delText>
              </w:r>
            </w:del>
          </w:p>
        </w:tc>
        <w:tc>
          <w:tcPr>
            <w:tcW w:w="1444" w:type="dxa"/>
            <w:tcBorders>
              <w:top w:val="single" w:sz="4" w:space="0" w:color="auto"/>
              <w:left w:val="single" w:sz="4" w:space="0" w:color="auto"/>
              <w:bottom w:val="single" w:sz="4" w:space="0" w:color="auto"/>
              <w:right w:val="single" w:sz="4" w:space="0" w:color="auto"/>
            </w:tcBorders>
          </w:tcPr>
          <w:p w14:paraId="23B0A601" w14:textId="78AECDE1" w:rsidR="00904370" w:rsidRPr="0016361A" w:rsidRDefault="00721368" w:rsidP="00F85948">
            <w:pPr>
              <w:pStyle w:val="TAL"/>
            </w:pPr>
            <w:ins w:id="1677" w:author="C4-214738" w:date="2021-09-01T08:53:00Z">
              <w:r>
                <w:t>GPSI</w:t>
              </w:r>
            </w:ins>
            <w:del w:id="1678" w:author="C4-214738" w:date="2021-09-01T08:53:00Z">
              <w:r w:rsidR="00904370" w:rsidRPr="0016361A" w:rsidDel="00721368">
                <w:delText>"</w:delText>
              </w:r>
              <w:r w:rsidR="00904370" w:rsidRPr="0016361A" w:rsidDel="00721368">
                <w:rPr>
                  <w:i/>
                </w:rPr>
                <w:delText>&lt;type&gt;</w:delText>
              </w:r>
              <w:r w:rsidR="00904370" w:rsidRPr="0016361A" w:rsidDel="00721368">
                <w:delText>" or "array</w:delText>
              </w:r>
              <w:r w:rsidR="00904370" w:rsidRPr="0016361A" w:rsidDel="00721368">
                <w:rPr>
                  <w:i/>
                </w:rPr>
                <w:delText>(&lt;type&gt;</w:delText>
              </w:r>
              <w:r w:rsidR="00904370" w:rsidRPr="0016361A" w:rsidDel="00721368">
                <w:delText>)" or "map</w:delText>
              </w:r>
              <w:r w:rsidR="00904370" w:rsidRPr="0016361A" w:rsidDel="00721368">
                <w:rPr>
                  <w:i/>
                </w:rPr>
                <w:delText>(&lt;type&gt;</w:delText>
              </w:r>
              <w:r w:rsidR="00904370" w:rsidRPr="0016361A" w:rsidDel="00721368">
                <w:delText>)"</w:delText>
              </w:r>
            </w:del>
          </w:p>
        </w:tc>
        <w:tc>
          <w:tcPr>
            <w:tcW w:w="425" w:type="dxa"/>
            <w:tcBorders>
              <w:top w:val="single" w:sz="4" w:space="0" w:color="auto"/>
              <w:left w:val="single" w:sz="4" w:space="0" w:color="auto"/>
              <w:bottom w:val="single" w:sz="4" w:space="0" w:color="auto"/>
              <w:right w:val="single" w:sz="4" w:space="0" w:color="auto"/>
            </w:tcBorders>
          </w:tcPr>
          <w:p w14:paraId="4ADD2DE9" w14:textId="1E697D55" w:rsidR="00904370" w:rsidRPr="0016361A" w:rsidRDefault="00904370" w:rsidP="00F85948">
            <w:pPr>
              <w:pStyle w:val="TAC"/>
            </w:pPr>
            <w:del w:id="1679" w:author="C4-214738" w:date="2021-09-01T08:53:00Z">
              <w:r w:rsidRPr="0016361A" w:rsidDel="00721368">
                <w:delText>"M", "C" or "O"</w:delText>
              </w:r>
            </w:del>
            <w:ins w:id="1680" w:author="C4-214738" w:date="2021-09-01T08:53:00Z">
              <w:r w:rsidR="00721368">
                <w:t>M</w:t>
              </w:r>
            </w:ins>
          </w:p>
        </w:tc>
        <w:tc>
          <w:tcPr>
            <w:tcW w:w="1134" w:type="dxa"/>
            <w:tcBorders>
              <w:top w:val="single" w:sz="4" w:space="0" w:color="auto"/>
              <w:left w:val="single" w:sz="4" w:space="0" w:color="auto"/>
              <w:bottom w:val="single" w:sz="4" w:space="0" w:color="auto"/>
              <w:right w:val="single" w:sz="4" w:space="0" w:color="auto"/>
            </w:tcBorders>
          </w:tcPr>
          <w:p w14:paraId="223718B1" w14:textId="4283E2D1" w:rsidR="00904370" w:rsidRPr="0016361A" w:rsidRDefault="00904370" w:rsidP="00F85948">
            <w:pPr>
              <w:pStyle w:val="TAL"/>
            </w:pPr>
            <w:del w:id="1681" w:author="C4-214738" w:date="2021-09-01T08:53:00Z">
              <w:r w:rsidRPr="0016361A" w:rsidDel="00721368">
                <w:delText>"0..1", "1" or "M..N"</w:delText>
              </w:r>
            </w:del>
            <w:ins w:id="1682" w:author="C4-214738" w:date="2021-09-01T08:53:00Z">
              <w:r w:rsidR="00721368">
                <w:t>1</w:t>
              </w:r>
            </w:ins>
          </w:p>
        </w:tc>
        <w:tc>
          <w:tcPr>
            <w:tcW w:w="2410" w:type="dxa"/>
            <w:tcBorders>
              <w:top w:val="single" w:sz="4" w:space="0" w:color="auto"/>
              <w:left w:val="single" w:sz="4" w:space="0" w:color="auto"/>
              <w:bottom w:val="single" w:sz="4" w:space="0" w:color="auto"/>
              <w:right w:val="single" w:sz="4" w:space="0" w:color="auto"/>
            </w:tcBorders>
          </w:tcPr>
          <w:p w14:paraId="36BAF7FF" w14:textId="3F281584" w:rsidR="00904370" w:rsidRPr="0016361A" w:rsidRDefault="00721368" w:rsidP="00F85948">
            <w:pPr>
              <w:pStyle w:val="TAL"/>
              <w:rPr>
                <w:rFonts w:cs="Arial"/>
                <w:szCs w:val="18"/>
              </w:rPr>
            </w:pPr>
            <w:ins w:id="1683" w:author="C4-214738" w:date="2021-09-01T08:54:00Z">
              <w:r>
                <w:t>GPSI of the UAV</w:t>
              </w:r>
            </w:ins>
            <w:del w:id="1684" w:author="C4-214738" w:date="2021-09-01T08:54:00Z">
              <w:r w:rsidR="00904370" w:rsidRPr="0016361A" w:rsidDel="00721368">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1685" w:name="_Hlk79407517"/>
            <w:ins w:id="1686" w:author="C4-214738" w:date="2021-09-01T08:54:00Z">
              <w:r>
                <w:t>serviceLevelId</w:t>
              </w:r>
            </w:ins>
            <w:bookmarkEnd w:id="1685"/>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ins w:id="1687" w:author="C4-214738" w:date="2021-09-01T08:54:00Z">
              <w:r>
                <w:t>string</w:t>
              </w:r>
            </w:ins>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ins w:id="1688" w:author="C4-214738" w:date="2021-09-01T08:54:00Z">
              <w:r>
                <w:t>M</w:t>
              </w:r>
            </w:ins>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ins w:id="1689" w:author="C4-214738" w:date="2021-09-01T08:54:00Z">
              <w:r>
                <w:t>1</w:t>
              </w:r>
            </w:ins>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1690" w:name="_Hlk71618417"/>
            <w:ins w:id="1691" w:author="C4-214738" w:date="2021-09-01T08:54:00Z">
              <w:r>
                <w:rPr>
                  <w:rFonts w:cs="Arial"/>
                  <w:szCs w:val="18"/>
                </w:rPr>
                <w:t>Service Level Device Identity of the UAV</w:t>
              </w:r>
            </w:ins>
            <w:bookmarkEnd w:id="1690"/>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ins w:id="1692" w:author="C4-214738" w:date="2021-09-01T08:54:00Z"/>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rPr>
                <w:ins w:id="1693" w:author="C4-214738" w:date="2021-09-01T08:54:00Z"/>
              </w:rPr>
            </w:pPr>
            <w:ins w:id="1694" w:author="C4-214738" w:date="2021-09-01T08:54:00Z">
              <w:r>
                <w:t>ipAddr</w:t>
              </w:r>
            </w:ins>
          </w:p>
        </w:tc>
        <w:tc>
          <w:tcPr>
            <w:tcW w:w="1444" w:type="dxa"/>
            <w:tcBorders>
              <w:top w:val="single" w:sz="4" w:space="0" w:color="auto"/>
              <w:left w:val="single" w:sz="4" w:space="0" w:color="auto"/>
              <w:bottom w:val="single" w:sz="4" w:space="0" w:color="auto"/>
              <w:right w:val="single" w:sz="4" w:space="0" w:color="auto"/>
            </w:tcBorders>
          </w:tcPr>
          <w:p w14:paraId="71558AB7" w14:textId="0E1DD2BA" w:rsidR="00721368" w:rsidRPr="0016361A" w:rsidRDefault="00721368" w:rsidP="00721368">
            <w:pPr>
              <w:pStyle w:val="TAL"/>
              <w:rPr>
                <w:ins w:id="1695" w:author="C4-214738" w:date="2021-09-01T08:54:00Z"/>
              </w:rPr>
            </w:pPr>
            <w:ins w:id="1696" w:author="C4-214738" w:date="2021-09-01T08:54:00Z">
              <w:r w:rsidRPr="001C0C0C">
                <w:t>IpAddress</w:t>
              </w:r>
            </w:ins>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rPr>
                <w:ins w:id="1697" w:author="C4-214738" w:date="2021-09-01T08:54:00Z"/>
              </w:rPr>
            </w:pPr>
            <w:ins w:id="1698" w:author="C4-214738" w:date="2021-09-01T08:54:00Z">
              <w:r>
                <w:t>O</w:t>
              </w:r>
            </w:ins>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rPr>
                <w:ins w:id="1699" w:author="C4-214738" w:date="2021-09-01T08:54:00Z"/>
              </w:rPr>
            </w:pPr>
            <w:ins w:id="1700" w:author="C4-214738" w:date="2021-09-01T08:54:00Z">
              <w:r>
                <w:t>0..1</w:t>
              </w:r>
            </w:ins>
          </w:p>
        </w:tc>
        <w:tc>
          <w:tcPr>
            <w:tcW w:w="2410" w:type="dxa"/>
            <w:tcBorders>
              <w:top w:val="single" w:sz="4" w:space="0" w:color="auto"/>
              <w:left w:val="single" w:sz="4" w:space="0" w:color="auto"/>
              <w:bottom w:val="single" w:sz="4" w:space="0" w:color="auto"/>
              <w:right w:val="single" w:sz="4" w:space="0" w:color="auto"/>
            </w:tcBorders>
          </w:tcPr>
          <w:p w14:paraId="29ED2951" w14:textId="77777777" w:rsidR="00721368" w:rsidRDefault="00721368" w:rsidP="007F3CC0">
            <w:pPr>
              <w:pStyle w:val="TAL"/>
              <w:rPr>
                <w:ins w:id="1701" w:author="C4-214738" w:date="2021-09-01T08:54:00Z"/>
                <w:rFonts w:cs="Arial"/>
                <w:szCs w:val="18"/>
              </w:rPr>
            </w:pPr>
            <w:ins w:id="1702" w:author="C4-214738" w:date="2021-09-01T08:54:00Z">
              <w:r>
                <w:rPr>
                  <w:rFonts w:cs="Arial"/>
                  <w:szCs w:val="18"/>
                </w:rPr>
                <w:t>This IE may be present if the NF Service Consumer is the SMF.</w:t>
              </w:r>
            </w:ins>
          </w:p>
          <w:p w14:paraId="0A56CBA4" w14:textId="77777777" w:rsidR="00721368" w:rsidRDefault="00721368" w:rsidP="007F3CC0">
            <w:pPr>
              <w:pStyle w:val="TAL"/>
              <w:rPr>
                <w:ins w:id="1703" w:author="C4-214738" w:date="2021-09-01T08:54:00Z"/>
                <w:rFonts w:cs="Arial"/>
                <w:szCs w:val="18"/>
              </w:rPr>
            </w:pPr>
          </w:p>
          <w:p w14:paraId="06B61EBB" w14:textId="3ECF036F" w:rsidR="00721368" w:rsidRPr="0016361A" w:rsidRDefault="00721368" w:rsidP="00721368">
            <w:pPr>
              <w:pStyle w:val="TAL"/>
              <w:rPr>
                <w:ins w:id="1704" w:author="C4-214738" w:date="2021-09-01T08:54:00Z"/>
                <w:rFonts w:cs="Arial"/>
                <w:szCs w:val="18"/>
              </w:rPr>
            </w:pPr>
            <w:ins w:id="1705" w:author="C4-214738" w:date="2021-09-01T08:54:00Z">
              <w:r>
                <w:rPr>
                  <w:rFonts w:cs="Arial"/>
                  <w:szCs w:val="18"/>
                </w:rPr>
                <w:t>When present, this IE indicates the IP address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ins w:id="1706" w:author="C4-214738" w:date="2021-09-01T08:54:00Z"/>
                <w:rFonts w:cs="Arial"/>
                <w:szCs w:val="18"/>
              </w:rPr>
            </w:pPr>
          </w:p>
        </w:tc>
      </w:tr>
      <w:tr w:rsidR="00721368" w:rsidRPr="00B54FF5" w14:paraId="3DDCCFA0" w14:textId="77777777" w:rsidTr="00F85948">
        <w:trPr>
          <w:jc w:val="center"/>
          <w:ins w:id="1707" w:author="C4-214738" w:date="2021-09-01T08:54:00Z"/>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rPr>
                <w:ins w:id="1708" w:author="C4-214738" w:date="2021-09-01T08:54:00Z"/>
              </w:rPr>
            </w:pPr>
            <w:ins w:id="1709" w:author="C4-214738" w:date="2021-09-01T08:54:00Z">
              <w:r w:rsidRPr="003A03A8">
                <w:t>authMsg</w:t>
              </w:r>
            </w:ins>
          </w:p>
        </w:tc>
        <w:tc>
          <w:tcPr>
            <w:tcW w:w="1444" w:type="dxa"/>
            <w:tcBorders>
              <w:top w:val="single" w:sz="4" w:space="0" w:color="auto"/>
              <w:left w:val="single" w:sz="4" w:space="0" w:color="auto"/>
              <w:bottom w:val="single" w:sz="4" w:space="0" w:color="auto"/>
              <w:right w:val="single" w:sz="4" w:space="0" w:color="auto"/>
            </w:tcBorders>
          </w:tcPr>
          <w:p w14:paraId="58A0208E" w14:textId="34AA29B2" w:rsidR="00721368" w:rsidRPr="0016361A" w:rsidRDefault="00721368" w:rsidP="00721368">
            <w:pPr>
              <w:pStyle w:val="TAL"/>
              <w:rPr>
                <w:ins w:id="1710" w:author="C4-214738" w:date="2021-09-01T08:54:00Z"/>
              </w:rPr>
            </w:pPr>
            <w:ins w:id="1711" w:author="C4-214738" w:date="2021-09-01T08:54:00Z">
              <w:r>
                <w:t>string</w:t>
              </w:r>
            </w:ins>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rPr>
                <w:ins w:id="1712" w:author="C4-214738" w:date="2021-09-01T08:54:00Z"/>
              </w:rPr>
            </w:pPr>
            <w:ins w:id="1713" w:author="C4-214738" w:date="2021-09-01T08:54:00Z">
              <w:r>
                <w:t>O</w:t>
              </w:r>
            </w:ins>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rPr>
                <w:ins w:id="1714" w:author="C4-214738" w:date="2021-09-01T08:54:00Z"/>
              </w:rPr>
            </w:pPr>
            <w:ins w:id="1715" w:author="C4-214738" w:date="2021-09-01T08:54:00Z">
              <w:r>
                <w:t>0..1</w:t>
              </w:r>
            </w:ins>
          </w:p>
        </w:tc>
        <w:tc>
          <w:tcPr>
            <w:tcW w:w="2410" w:type="dxa"/>
            <w:tcBorders>
              <w:top w:val="single" w:sz="4" w:space="0" w:color="auto"/>
              <w:left w:val="single" w:sz="4" w:space="0" w:color="auto"/>
              <w:bottom w:val="single" w:sz="4" w:space="0" w:color="auto"/>
              <w:right w:val="single" w:sz="4" w:space="0" w:color="auto"/>
            </w:tcBorders>
          </w:tcPr>
          <w:p w14:paraId="1B457008" w14:textId="50FFB23D" w:rsidR="00721368" w:rsidRPr="0016361A" w:rsidRDefault="00721368" w:rsidP="00721368">
            <w:pPr>
              <w:pStyle w:val="TAL"/>
              <w:rPr>
                <w:ins w:id="1716" w:author="C4-214738" w:date="2021-09-01T08:54:00Z"/>
                <w:rFonts w:cs="Arial"/>
                <w:szCs w:val="18"/>
              </w:rPr>
            </w:pPr>
            <w:ins w:id="1717" w:author="C4-214738" w:date="2021-09-01T08:54:00Z">
              <w:r>
                <w:rPr>
                  <w:rFonts w:cs="Arial"/>
                  <w:szCs w:val="18"/>
                </w:rPr>
                <w:t>Contains the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ins w:id="1718" w:author="C4-214738" w:date="2021-09-01T08:54:00Z"/>
                <w:rFonts w:cs="Arial"/>
                <w:szCs w:val="18"/>
              </w:rPr>
            </w:pPr>
          </w:p>
        </w:tc>
      </w:tr>
      <w:tr w:rsidR="00721368" w:rsidRPr="00B54FF5" w14:paraId="6E8673E6" w14:textId="77777777" w:rsidTr="00F85948">
        <w:trPr>
          <w:jc w:val="center"/>
          <w:ins w:id="1719" w:author="C4-214738" w:date="2021-09-01T08:54:00Z"/>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rPr>
                <w:ins w:id="1720" w:author="C4-214738" w:date="2021-09-01T08:54:00Z"/>
              </w:rPr>
            </w:pPr>
            <w:bookmarkStart w:id="1721" w:name="_Hlk79408228"/>
            <w:ins w:id="1722" w:author="C4-214738" w:date="2021-09-01T08:54:00Z">
              <w:r>
                <w:t>pei</w:t>
              </w:r>
              <w:bookmarkEnd w:id="1721"/>
            </w:ins>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rPr>
                <w:ins w:id="1723" w:author="C4-214738" w:date="2021-09-01T08:54:00Z"/>
              </w:rPr>
            </w:pPr>
            <w:ins w:id="1724" w:author="C4-214738" w:date="2021-09-01T08:54:00Z">
              <w:r>
                <w:t>Pei</w:t>
              </w:r>
            </w:ins>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rPr>
                <w:ins w:id="1725" w:author="C4-214738" w:date="2021-09-01T08:54:00Z"/>
              </w:rPr>
            </w:pPr>
            <w:ins w:id="1726" w:author="C4-214738" w:date="2021-09-01T08:54:00Z">
              <w:r>
                <w:t>O</w:t>
              </w:r>
            </w:ins>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rPr>
                <w:ins w:id="1727" w:author="C4-214738" w:date="2021-09-01T08:54:00Z"/>
              </w:rPr>
            </w:pPr>
            <w:ins w:id="1728" w:author="C4-214738" w:date="2021-09-01T08:54:00Z">
              <w:r>
                <w:t>0..1</w:t>
              </w:r>
            </w:ins>
          </w:p>
        </w:tc>
        <w:tc>
          <w:tcPr>
            <w:tcW w:w="2410" w:type="dxa"/>
            <w:tcBorders>
              <w:top w:val="single" w:sz="4" w:space="0" w:color="auto"/>
              <w:left w:val="single" w:sz="4" w:space="0" w:color="auto"/>
              <w:bottom w:val="single" w:sz="4" w:space="0" w:color="auto"/>
              <w:right w:val="single" w:sz="4" w:space="0" w:color="auto"/>
            </w:tcBorders>
          </w:tcPr>
          <w:p w14:paraId="4EDD4F41" w14:textId="77777777" w:rsidR="00721368" w:rsidRDefault="00721368" w:rsidP="007F3CC0">
            <w:pPr>
              <w:pStyle w:val="TAL"/>
              <w:rPr>
                <w:ins w:id="1729" w:author="C4-214738" w:date="2021-09-01T08:54:00Z"/>
                <w:rFonts w:cs="Arial"/>
                <w:szCs w:val="18"/>
              </w:rPr>
            </w:pPr>
            <w:ins w:id="1730" w:author="C4-214738" w:date="2021-09-01T08:54:00Z">
              <w:r>
                <w:rPr>
                  <w:rFonts w:cs="Arial"/>
                  <w:szCs w:val="18"/>
                </w:rPr>
                <w:t>This IE may be present if the NF Service Consumer is the SMF.</w:t>
              </w:r>
            </w:ins>
          </w:p>
          <w:p w14:paraId="1B364F7A" w14:textId="77777777" w:rsidR="00721368" w:rsidRDefault="00721368" w:rsidP="007F3CC0">
            <w:pPr>
              <w:pStyle w:val="TAL"/>
              <w:rPr>
                <w:ins w:id="1731" w:author="C4-214738" w:date="2021-09-01T08:54:00Z"/>
                <w:rFonts w:cs="Arial"/>
                <w:szCs w:val="18"/>
              </w:rPr>
            </w:pPr>
          </w:p>
          <w:p w14:paraId="28C60212" w14:textId="0D93AD27" w:rsidR="00721368" w:rsidRPr="0016361A" w:rsidRDefault="00721368" w:rsidP="00721368">
            <w:pPr>
              <w:pStyle w:val="TAL"/>
              <w:rPr>
                <w:ins w:id="1732" w:author="C4-214738" w:date="2021-09-01T08:54:00Z"/>
                <w:rFonts w:cs="Arial"/>
                <w:szCs w:val="18"/>
              </w:rPr>
            </w:pPr>
            <w:ins w:id="1733" w:author="C4-214738" w:date="2021-09-01T08:54:00Z">
              <w:r>
                <w:rPr>
                  <w:rFonts w:cs="Arial"/>
                  <w:szCs w:val="18"/>
                </w:rPr>
                <w:t>When present, PEI associated with the UAV.</w:t>
              </w:r>
            </w:ins>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ins w:id="1734" w:author="C4-214738" w:date="2021-09-01T08:54:00Z"/>
                <w:rFonts w:cs="Arial"/>
                <w:szCs w:val="18"/>
              </w:rPr>
            </w:pPr>
          </w:p>
        </w:tc>
      </w:tr>
      <w:tr w:rsidR="00721368" w:rsidRPr="00B54FF5" w14:paraId="2ACBA45A" w14:textId="77777777" w:rsidTr="00F85948">
        <w:trPr>
          <w:jc w:val="center"/>
          <w:ins w:id="1735" w:author="C4-214738" w:date="2021-09-01T08:54:00Z"/>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rPr>
                <w:ins w:id="1736" w:author="C4-214738" w:date="2021-09-01T08:54:00Z"/>
              </w:rPr>
            </w:pPr>
            <w:bookmarkStart w:id="1737" w:name="_Hlk79408440"/>
            <w:ins w:id="1738" w:author="C4-214738" w:date="2021-09-01T08:54:00Z">
              <w:r>
                <w:t>a</w:t>
              </w:r>
              <w:r w:rsidRPr="00572297">
                <w:t>uthServerAddress</w:t>
              </w:r>
              <w:bookmarkEnd w:id="1737"/>
            </w:ins>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rPr>
                <w:ins w:id="1739" w:author="C4-214738" w:date="2021-09-01T08:54:00Z"/>
              </w:rPr>
            </w:pPr>
            <w:ins w:id="1740" w:author="C4-214738" w:date="2021-09-01T08:54:00Z">
              <w:r>
                <w:t>string</w:t>
              </w:r>
            </w:ins>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rPr>
                <w:ins w:id="1741" w:author="C4-214738" w:date="2021-09-01T08:54:00Z"/>
              </w:rPr>
            </w:pPr>
            <w:ins w:id="1742" w:author="C4-214738" w:date="2021-09-01T08:54:00Z">
              <w:r>
                <w:t>O</w:t>
              </w:r>
            </w:ins>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rPr>
                <w:ins w:id="1743" w:author="C4-214738" w:date="2021-09-01T08:54:00Z"/>
              </w:rPr>
            </w:pPr>
            <w:ins w:id="1744" w:author="C4-214738" w:date="2021-09-01T08:54:00Z">
              <w:r>
                <w:t>0..1</w:t>
              </w:r>
            </w:ins>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ins w:id="1745" w:author="C4-214738" w:date="2021-09-01T08:54:00Z"/>
                <w:rFonts w:cs="Arial"/>
                <w:szCs w:val="18"/>
              </w:rPr>
            </w:pPr>
            <w:bookmarkStart w:id="1746" w:name="_Hlk79408460"/>
            <w:ins w:id="1747" w:author="C4-214738" w:date="2021-09-01T08:54:00Z">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1746"/>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ins w:id="1748" w:author="C4-214738" w:date="2021-09-01T08:54:00Z"/>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ins w:id="1749" w:author="C4-214738" w:date="2021-09-01T08:54:00Z">
              <w:r>
                <w:t>authNotificationURI</w:t>
              </w:r>
            </w:ins>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ins w:id="1750" w:author="C4-214738" w:date="2021-09-01T08:54:00Z">
              <w:r>
                <w:t>Uri</w:t>
              </w:r>
            </w:ins>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ins w:id="1751" w:author="C4-214738" w:date="2021-09-01T08:54:00Z">
              <w:r>
                <w:t>C</w:t>
              </w:r>
            </w:ins>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ins w:id="1752" w:author="C4-214738" w:date="2021-09-01T08:54:00Z">
              <w:r>
                <w:t>0..1</w:t>
              </w:r>
            </w:ins>
          </w:p>
        </w:tc>
        <w:tc>
          <w:tcPr>
            <w:tcW w:w="2410" w:type="dxa"/>
            <w:tcBorders>
              <w:top w:val="single" w:sz="4" w:space="0" w:color="auto"/>
              <w:left w:val="single" w:sz="4" w:space="0" w:color="auto"/>
              <w:bottom w:val="single" w:sz="4" w:space="0" w:color="auto"/>
              <w:right w:val="single" w:sz="4" w:space="0" w:color="auto"/>
            </w:tcBorders>
          </w:tcPr>
          <w:p w14:paraId="2F3E1631" w14:textId="77777777" w:rsidR="00721368" w:rsidRDefault="00721368" w:rsidP="007F3CC0">
            <w:pPr>
              <w:pStyle w:val="TAL"/>
              <w:rPr>
                <w:ins w:id="1753" w:author="C4-214738" w:date="2021-09-01T08:54:00Z"/>
                <w:rFonts w:cs="Arial"/>
                <w:szCs w:val="18"/>
              </w:rPr>
            </w:pPr>
            <w:ins w:id="1754" w:author="C4-214738" w:date="2021-09-01T08:54:00Z">
              <w:r>
                <w:rPr>
                  <w:rFonts w:cs="Arial"/>
                  <w:szCs w:val="18"/>
                </w:rPr>
                <w:t>This IE shall be present in the initial authentication message.</w:t>
              </w:r>
            </w:ins>
          </w:p>
          <w:p w14:paraId="7BE61663" w14:textId="77777777" w:rsidR="00721368" w:rsidRDefault="00721368" w:rsidP="007F3CC0">
            <w:pPr>
              <w:pStyle w:val="TAL"/>
              <w:rPr>
                <w:ins w:id="1755" w:author="C4-214738" w:date="2021-09-01T08:54:00Z"/>
                <w:rFonts w:cs="Arial"/>
                <w:szCs w:val="18"/>
              </w:rPr>
            </w:pPr>
          </w:p>
          <w:p w14:paraId="1B95CDC4" w14:textId="44F5C3D5" w:rsidR="00721368" w:rsidRPr="0016361A" w:rsidRDefault="00721368" w:rsidP="00721368">
            <w:pPr>
              <w:pStyle w:val="TAL"/>
              <w:rPr>
                <w:rFonts w:cs="Arial"/>
                <w:szCs w:val="18"/>
              </w:rPr>
            </w:pPr>
            <w:ins w:id="1756" w:author="C4-214738" w:date="2021-09-01T08:54:00Z">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ins>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bl>
    <w:p w14:paraId="66B33FDC" w14:textId="77777777" w:rsidR="00904370" w:rsidRDefault="00904370" w:rsidP="00904370">
      <w:pPr>
        <w:pStyle w:val="Guidance"/>
        <w:rPr>
          <w:lang w:val="en-US"/>
        </w:rPr>
      </w:pPr>
    </w:p>
    <w:p w14:paraId="5ACD35CB" w14:textId="732481EF" w:rsidR="007F3CC0" w:rsidRDefault="007F3CC0" w:rsidP="007F3CC0">
      <w:pPr>
        <w:keepNext/>
        <w:keepLines/>
        <w:spacing w:before="120"/>
        <w:ind w:left="1701" w:hanging="1701"/>
        <w:outlineLvl w:val="4"/>
        <w:rPr>
          <w:ins w:id="1757" w:author="C4-214738" w:date="2021-09-01T08:55:00Z"/>
          <w:rFonts w:ascii="Arial" w:hAnsi="Arial"/>
          <w:sz w:val="22"/>
        </w:rPr>
      </w:pPr>
      <w:bookmarkStart w:id="1758" w:name="_Toc510696637"/>
      <w:bookmarkStart w:id="1759" w:name="_Toc35971432"/>
      <w:bookmarkStart w:id="1760" w:name="_Toc63347659"/>
      <w:bookmarkStart w:id="1761" w:name="_Toc70168822"/>
      <w:ins w:id="1762" w:author="C4-214738" w:date="2021-09-01T08:55:00Z">
        <w:r w:rsidRPr="00AB1E78">
          <w:rPr>
            <w:rFonts w:ascii="Arial" w:hAnsi="Arial"/>
            <w:sz w:val="22"/>
          </w:rPr>
          <w:lastRenderedPageBreak/>
          <w:t>6.1.6.2</w:t>
        </w:r>
        <w:r>
          <w:rPr>
            <w:rFonts w:ascii="Arial" w:hAnsi="Arial"/>
            <w:sz w:val="22"/>
          </w:rPr>
          <w:t>.</w:t>
        </w:r>
      </w:ins>
      <w:ins w:id="1763" w:author="C4-214738" w:date="2021-09-01T08:57:00Z">
        <w:r>
          <w:rPr>
            <w:rFonts w:ascii="Arial" w:hAnsi="Arial"/>
            <w:sz w:val="22"/>
          </w:rPr>
          <w:t>3</w:t>
        </w:r>
      </w:ins>
      <w:ins w:id="1764" w:author="C4-214738" w:date="2021-09-01T08:55:00Z">
        <w:r w:rsidRPr="00AB1E78">
          <w:rPr>
            <w:rFonts w:ascii="Arial" w:hAnsi="Arial"/>
            <w:sz w:val="22"/>
          </w:rPr>
          <w:tab/>
          <w:t xml:space="preserve">Type: </w:t>
        </w:r>
        <w:r w:rsidRPr="008B68CC">
          <w:rPr>
            <w:rFonts w:ascii="Arial" w:hAnsi="Arial"/>
            <w:sz w:val="22"/>
          </w:rPr>
          <w:t>ReauthNotification</w:t>
        </w:r>
      </w:ins>
    </w:p>
    <w:p w14:paraId="0D959473" w14:textId="6A6B0F2C" w:rsidR="007F3CC0" w:rsidRPr="00E06FFC" w:rsidRDefault="007F3CC0" w:rsidP="007F3CC0">
      <w:pPr>
        <w:keepNext/>
        <w:keepLines/>
        <w:spacing w:before="60"/>
        <w:jc w:val="center"/>
        <w:rPr>
          <w:ins w:id="1765" w:author="C4-214738" w:date="2021-09-01T08:55:00Z"/>
          <w:rFonts w:ascii="Arial" w:hAnsi="Arial"/>
          <w:b/>
        </w:rPr>
      </w:pPr>
      <w:ins w:id="1766" w:author="C4-214738" w:date="2021-09-01T08:55:00Z">
        <w:r w:rsidRPr="00E06FFC">
          <w:rPr>
            <w:rFonts w:ascii="Arial" w:hAnsi="Arial"/>
            <w:b/>
            <w:noProof/>
          </w:rPr>
          <w:t>Table </w:t>
        </w:r>
        <w:r w:rsidRPr="00E06FFC">
          <w:rPr>
            <w:rFonts w:ascii="Arial" w:hAnsi="Arial"/>
            <w:b/>
          </w:rPr>
          <w:t>6.1.6.2.</w:t>
        </w:r>
      </w:ins>
      <w:ins w:id="1767" w:author="C4-214738" w:date="2021-09-01T08:57:00Z">
        <w:r>
          <w:rPr>
            <w:rFonts w:ascii="Arial" w:hAnsi="Arial"/>
            <w:b/>
          </w:rPr>
          <w:t>3</w:t>
        </w:r>
      </w:ins>
      <w:ins w:id="1768" w:author="C4-214738" w:date="2021-09-01T08:55:00Z">
        <w:r w:rsidRPr="00E06FFC">
          <w:rPr>
            <w:rFonts w:ascii="Arial" w:hAnsi="Arial"/>
            <w:b/>
          </w:rPr>
          <w:t xml:space="preserve">-1: </w:t>
        </w:r>
        <w:r w:rsidRPr="00E06FFC">
          <w:rPr>
            <w:rFonts w:ascii="Arial" w:hAnsi="Arial"/>
            <w:b/>
            <w:noProof/>
          </w:rPr>
          <w:t xml:space="preserve">Definition of type </w:t>
        </w:r>
        <w:r w:rsidRPr="008B68CC">
          <w:rPr>
            <w:rFonts w:ascii="Arial" w:hAnsi="Arial"/>
            <w:b/>
            <w:noProof/>
          </w:rPr>
          <w:t>ReauthNotification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ins w:id="1769" w:author="C4-214738" w:date="2021-09-01T08:5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ins w:id="1770" w:author="C4-214738" w:date="2021-09-01T08:55:00Z"/>
                <w:rFonts w:ascii="Arial" w:hAnsi="Arial"/>
                <w:b/>
                <w:sz w:val="18"/>
              </w:rPr>
            </w:pPr>
            <w:ins w:id="1771" w:author="C4-214738" w:date="2021-09-01T08:55: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ins w:id="1772" w:author="C4-214738" w:date="2021-09-01T08:55:00Z"/>
                <w:rFonts w:ascii="Arial" w:hAnsi="Arial"/>
                <w:b/>
                <w:sz w:val="18"/>
              </w:rPr>
            </w:pPr>
            <w:ins w:id="1773" w:author="C4-214738" w:date="2021-09-01T08:55: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ins w:id="1774" w:author="C4-214738" w:date="2021-09-01T08:55:00Z"/>
                <w:rFonts w:ascii="Arial" w:hAnsi="Arial"/>
                <w:b/>
                <w:sz w:val="18"/>
              </w:rPr>
            </w:pPr>
            <w:ins w:id="1775" w:author="C4-214738" w:date="2021-09-01T08:55: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ins w:id="1776" w:author="C4-214738" w:date="2021-09-01T08:55:00Z"/>
                <w:rFonts w:ascii="Arial" w:hAnsi="Arial"/>
                <w:b/>
                <w:sz w:val="18"/>
              </w:rPr>
            </w:pPr>
            <w:ins w:id="1777" w:author="C4-214738" w:date="2021-09-01T08:55: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ins w:id="1778" w:author="C4-214738" w:date="2021-09-01T08:55:00Z"/>
                <w:rFonts w:ascii="Arial" w:hAnsi="Arial" w:cs="Arial"/>
                <w:b/>
                <w:sz w:val="18"/>
                <w:szCs w:val="18"/>
              </w:rPr>
            </w:pPr>
            <w:ins w:id="1779" w:author="C4-214738" w:date="2021-09-01T08:55: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ins w:id="1780" w:author="C4-214738" w:date="2021-09-01T08:55:00Z"/>
                <w:rFonts w:ascii="Arial" w:hAnsi="Arial" w:cs="Arial"/>
                <w:b/>
                <w:sz w:val="18"/>
                <w:szCs w:val="18"/>
              </w:rPr>
            </w:pPr>
            <w:ins w:id="1781" w:author="C4-214738" w:date="2021-09-01T08:55:00Z">
              <w:r w:rsidRPr="00E06FFC">
                <w:rPr>
                  <w:rFonts w:ascii="Arial" w:hAnsi="Arial" w:cs="Arial"/>
                  <w:b/>
                  <w:sz w:val="18"/>
                  <w:szCs w:val="18"/>
                </w:rPr>
                <w:t>Applicability</w:t>
              </w:r>
            </w:ins>
          </w:p>
        </w:tc>
      </w:tr>
      <w:tr w:rsidR="007F3CC0" w:rsidRPr="00E06FFC" w14:paraId="7E312275" w14:textId="77777777" w:rsidTr="00E41605">
        <w:trPr>
          <w:jc w:val="center"/>
          <w:ins w:id="1782" w:author="C4-214738" w:date="2021-09-01T08:55:00Z"/>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E41605">
            <w:pPr>
              <w:keepNext/>
              <w:keepLines/>
              <w:spacing w:after="0"/>
              <w:rPr>
                <w:ins w:id="1783" w:author="C4-214738" w:date="2021-09-01T08:55:00Z"/>
                <w:rFonts w:ascii="Arial" w:hAnsi="Arial"/>
                <w:sz w:val="18"/>
              </w:rPr>
            </w:pPr>
            <w:ins w:id="1784" w:author="C4-214738" w:date="2021-09-01T08:55:00Z">
              <w:r>
                <w:rPr>
                  <w:rFonts w:ascii="Arial" w:hAnsi="Arial"/>
                  <w:sz w:val="18"/>
                </w:rPr>
                <w:t>gpsi</w:t>
              </w:r>
            </w:ins>
          </w:p>
        </w:tc>
        <w:tc>
          <w:tcPr>
            <w:tcW w:w="1444" w:type="dxa"/>
            <w:tcBorders>
              <w:top w:val="single" w:sz="4" w:space="0" w:color="auto"/>
              <w:left w:val="single" w:sz="4" w:space="0" w:color="auto"/>
              <w:bottom w:val="single" w:sz="4" w:space="0" w:color="auto"/>
              <w:right w:val="single" w:sz="4" w:space="0" w:color="auto"/>
            </w:tcBorders>
          </w:tcPr>
          <w:p w14:paraId="693922C6" w14:textId="77777777" w:rsidR="007F3CC0" w:rsidRPr="00E06FFC" w:rsidRDefault="007F3CC0" w:rsidP="00E41605">
            <w:pPr>
              <w:keepNext/>
              <w:keepLines/>
              <w:spacing w:after="0"/>
              <w:rPr>
                <w:ins w:id="1785" w:author="C4-214738" w:date="2021-09-01T08:55:00Z"/>
                <w:rFonts w:ascii="Arial" w:hAnsi="Arial"/>
                <w:sz w:val="18"/>
              </w:rPr>
            </w:pPr>
            <w:ins w:id="1786" w:author="C4-214738" w:date="2021-09-01T08:55: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E41605">
            <w:pPr>
              <w:keepNext/>
              <w:keepLines/>
              <w:spacing w:after="0"/>
              <w:jc w:val="center"/>
              <w:rPr>
                <w:ins w:id="1787" w:author="C4-214738" w:date="2021-09-01T08:55:00Z"/>
                <w:rFonts w:ascii="Arial" w:hAnsi="Arial"/>
                <w:sz w:val="18"/>
              </w:rPr>
            </w:pPr>
            <w:ins w:id="1788" w:author="C4-214738" w:date="2021-09-01T08:5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E41605">
            <w:pPr>
              <w:keepNext/>
              <w:keepLines/>
              <w:spacing w:after="0"/>
              <w:rPr>
                <w:ins w:id="1789" w:author="C4-214738" w:date="2021-09-01T08:55:00Z"/>
                <w:rFonts w:ascii="Arial" w:hAnsi="Arial"/>
                <w:sz w:val="18"/>
              </w:rPr>
            </w:pPr>
            <w:ins w:id="1790" w:author="C4-214738" w:date="2021-09-01T08:55: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E41605">
            <w:pPr>
              <w:keepNext/>
              <w:keepLines/>
              <w:spacing w:after="0"/>
              <w:rPr>
                <w:ins w:id="1791" w:author="C4-214738" w:date="2021-09-01T08:55:00Z"/>
                <w:rFonts w:ascii="Arial" w:hAnsi="Arial" w:cs="Arial"/>
                <w:sz w:val="18"/>
                <w:szCs w:val="18"/>
              </w:rPr>
            </w:pPr>
            <w:ins w:id="1792" w:author="C4-214738" w:date="2021-09-01T08:55: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E41605">
            <w:pPr>
              <w:keepNext/>
              <w:keepLines/>
              <w:spacing w:after="0"/>
              <w:rPr>
                <w:ins w:id="1793" w:author="C4-214738" w:date="2021-09-01T08:55:00Z"/>
                <w:rFonts w:ascii="Arial" w:hAnsi="Arial" w:cs="Arial"/>
                <w:sz w:val="18"/>
                <w:szCs w:val="18"/>
              </w:rPr>
            </w:pPr>
          </w:p>
        </w:tc>
      </w:tr>
      <w:tr w:rsidR="007F3CC0" w:rsidRPr="00E06FFC" w14:paraId="1BEA1B8F" w14:textId="77777777" w:rsidTr="00E41605">
        <w:trPr>
          <w:jc w:val="center"/>
          <w:ins w:id="1794" w:author="C4-214738" w:date="2021-09-01T08:55:00Z"/>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E41605">
            <w:pPr>
              <w:keepNext/>
              <w:keepLines/>
              <w:spacing w:after="0"/>
              <w:rPr>
                <w:ins w:id="1795" w:author="C4-214738" w:date="2021-09-01T08:55:00Z"/>
                <w:rFonts w:ascii="Arial" w:hAnsi="Arial"/>
                <w:sz w:val="18"/>
              </w:rPr>
            </w:pPr>
            <w:ins w:id="1796" w:author="C4-214738" w:date="2021-09-01T08:55:00Z">
              <w:r>
                <w:rPr>
                  <w:rFonts w:ascii="Arial" w:hAnsi="Arial"/>
                  <w:sz w:val="18"/>
                </w:rPr>
                <w:t>serviceLevelId</w:t>
              </w:r>
            </w:ins>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E41605">
            <w:pPr>
              <w:keepNext/>
              <w:keepLines/>
              <w:spacing w:after="0"/>
              <w:rPr>
                <w:ins w:id="1797" w:author="C4-214738" w:date="2021-09-01T08:55:00Z"/>
                <w:rFonts w:ascii="Arial" w:hAnsi="Arial"/>
                <w:sz w:val="18"/>
              </w:rPr>
            </w:pPr>
            <w:ins w:id="1798" w:author="C4-214738" w:date="2021-09-01T08:55: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E41605">
            <w:pPr>
              <w:keepNext/>
              <w:keepLines/>
              <w:spacing w:after="0"/>
              <w:jc w:val="center"/>
              <w:rPr>
                <w:ins w:id="1799" w:author="C4-214738" w:date="2021-09-01T08:55:00Z"/>
                <w:rFonts w:ascii="Arial" w:hAnsi="Arial"/>
                <w:sz w:val="18"/>
              </w:rPr>
            </w:pPr>
            <w:ins w:id="1800" w:author="C4-214738" w:date="2021-09-01T08:5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E41605">
            <w:pPr>
              <w:keepNext/>
              <w:keepLines/>
              <w:spacing w:after="0"/>
              <w:rPr>
                <w:ins w:id="1801" w:author="C4-214738" w:date="2021-09-01T08:55:00Z"/>
                <w:rFonts w:ascii="Arial" w:hAnsi="Arial"/>
                <w:sz w:val="18"/>
              </w:rPr>
            </w:pPr>
            <w:ins w:id="1802" w:author="C4-214738" w:date="2021-09-01T08:55: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E41605">
            <w:pPr>
              <w:keepNext/>
              <w:keepLines/>
              <w:spacing w:after="0"/>
              <w:rPr>
                <w:ins w:id="1803" w:author="C4-214738" w:date="2021-09-01T08:55:00Z"/>
                <w:rFonts w:ascii="Arial" w:hAnsi="Arial" w:cs="Arial"/>
                <w:sz w:val="18"/>
                <w:szCs w:val="18"/>
              </w:rPr>
            </w:pPr>
            <w:ins w:id="1804" w:author="C4-214738" w:date="2021-09-01T08:55:00Z">
              <w:r>
                <w:rPr>
                  <w:rFonts w:ascii="Arial" w:hAnsi="Arial" w:cs="Arial"/>
                  <w:sz w:val="18"/>
                  <w:szCs w:val="18"/>
                </w:rPr>
                <w:t>Service Level Device Identity of the UAV</w:t>
              </w:r>
            </w:ins>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E41605">
            <w:pPr>
              <w:keepNext/>
              <w:keepLines/>
              <w:spacing w:after="0"/>
              <w:rPr>
                <w:ins w:id="1805" w:author="C4-214738" w:date="2021-09-01T08:55:00Z"/>
                <w:rFonts w:ascii="Arial" w:hAnsi="Arial" w:cs="Arial"/>
                <w:sz w:val="18"/>
                <w:szCs w:val="18"/>
              </w:rPr>
            </w:pPr>
          </w:p>
        </w:tc>
      </w:tr>
      <w:tr w:rsidR="007F3CC0" w:rsidRPr="00E06FFC" w14:paraId="00AEA65B" w14:textId="77777777" w:rsidTr="00E41605">
        <w:trPr>
          <w:jc w:val="center"/>
          <w:ins w:id="1806" w:author="C4-214738" w:date="2021-09-01T08:55:00Z"/>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E41605">
            <w:pPr>
              <w:keepNext/>
              <w:keepLines/>
              <w:spacing w:after="0"/>
              <w:rPr>
                <w:ins w:id="1807" w:author="C4-214738" w:date="2021-09-01T08:55:00Z"/>
                <w:rFonts w:ascii="Arial" w:hAnsi="Arial"/>
                <w:sz w:val="18"/>
              </w:rPr>
            </w:pPr>
            <w:ins w:id="1808" w:author="C4-214738" w:date="2021-09-01T08:55:00Z">
              <w:r w:rsidRPr="003A03A8">
                <w:rPr>
                  <w:rFonts w:ascii="Arial" w:hAnsi="Arial"/>
                  <w:sz w:val="18"/>
                </w:rPr>
                <w:t>authMsg</w:t>
              </w:r>
            </w:ins>
          </w:p>
        </w:tc>
        <w:tc>
          <w:tcPr>
            <w:tcW w:w="1444" w:type="dxa"/>
            <w:tcBorders>
              <w:top w:val="single" w:sz="4" w:space="0" w:color="auto"/>
              <w:left w:val="single" w:sz="4" w:space="0" w:color="auto"/>
              <w:bottom w:val="single" w:sz="4" w:space="0" w:color="auto"/>
              <w:right w:val="single" w:sz="4" w:space="0" w:color="auto"/>
            </w:tcBorders>
          </w:tcPr>
          <w:p w14:paraId="7040B393" w14:textId="77777777" w:rsidR="007F3CC0" w:rsidRPr="00E06FFC" w:rsidRDefault="007F3CC0" w:rsidP="00E41605">
            <w:pPr>
              <w:keepNext/>
              <w:keepLines/>
              <w:spacing w:after="0"/>
              <w:rPr>
                <w:ins w:id="1809" w:author="C4-214738" w:date="2021-09-01T08:55:00Z"/>
                <w:rFonts w:ascii="Arial" w:hAnsi="Arial"/>
                <w:sz w:val="18"/>
              </w:rPr>
            </w:pPr>
            <w:ins w:id="1810" w:author="C4-214738" w:date="2021-09-01T08:55: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E41605">
            <w:pPr>
              <w:keepNext/>
              <w:keepLines/>
              <w:spacing w:after="0"/>
              <w:jc w:val="center"/>
              <w:rPr>
                <w:ins w:id="1811" w:author="C4-214738" w:date="2021-09-01T08:55:00Z"/>
                <w:rFonts w:ascii="Arial" w:hAnsi="Arial"/>
                <w:sz w:val="18"/>
              </w:rPr>
            </w:pPr>
            <w:ins w:id="1812" w:author="C4-214738" w:date="2021-09-01T08:55: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E41605">
            <w:pPr>
              <w:keepNext/>
              <w:keepLines/>
              <w:spacing w:after="0"/>
              <w:rPr>
                <w:ins w:id="1813" w:author="C4-214738" w:date="2021-09-01T08:55:00Z"/>
                <w:rFonts w:ascii="Arial" w:hAnsi="Arial"/>
                <w:sz w:val="18"/>
              </w:rPr>
            </w:pPr>
            <w:ins w:id="1814" w:author="C4-214738" w:date="2021-09-01T08:55: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3E4B5842" w14:textId="77777777" w:rsidR="007F3CC0" w:rsidRPr="00E06FFC" w:rsidRDefault="007F3CC0" w:rsidP="00E41605">
            <w:pPr>
              <w:keepNext/>
              <w:keepLines/>
              <w:spacing w:after="0"/>
              <w:rPr>
                <w:ins w:id="1815" w:author="C4-214738" w:date="2021-09-01T08:55:00Z"/>
                <w:rFonts w:ascii="Arial" w:hAnsi="Arial" w:cs="Arial"/>
                <w:sz w:val="18"/>
                <w:szCs w:val="18"/>
              </w:rPr>
            </w:pPr>
            <w:ins w:id="1816" w:author="C4-214738" w:date="2021-09-01T08:55:00Z">
              <w:r>
                <w:rPr>
                  <w:rFonts w:ascii="Arial" w:hAnsi="Arial" w:cs="Arial"/>
                  <w:sz w:val="18"/>
                  <w:szCs w:val="18"/>
                </w:rPr>
                <w:t>Contains the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E41605">
            <w:pPr>
              <w:keepNext/>
              <w:keepLines/>
              <w:spacing w:after="0"/>
              <w:rPr>
                <w:ins w:id="1817" w:author="C4-214738" w:date="2021-09-01T08:55:00Z"/>
                <w:rFonts w:ascii="Arial" w:hAnsi="Arial" w:cs="Arial"/>
                <w:sz w:val="18"/>
                <w:szCs w:val="18"/>
              </w:rPr>
            </w:pPr>
          </w:p>
        </w:tc>
      </w:tr>
      <w:tr w:rsidR="007F3CC0" w:rsidRPr="00E06FFC" w14:paraId="7DB862FB" w14:textId="77777777" w:rsidTr="00E41605">
        <w:trPr>
          <w:jc w:val="center"/>
          <w:ins w:id="1818" w:author="C4-214738" w:date="2021-09-01T08:55:00Z"/>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E41605">
            <w:pPr>
              <w:keepNext/>
              <w:keepLines/>
              <w:spacing w:after="0"/>
              <w:rPr>
                <w:ins w:id="1819" w:author="C4-214738" w:date="2021-09-01T08:55:00Z"/>
                <w:rFonts w:ascii="Arial" w:hAnsi="Arial"/>
                <w:sz w:val="18"/>
              </w:rPr>
            </w:pPr>
            <w:ins w:id="1820" w:author="C4-214738" w:date="2021-09-01T08:55:00Z">
              <w:r>
                <w:rPr>
                  <w:rFonts w:ascii="Arial" w:hAnsi="Arial"/>
                  <w:sz w:val="18"/>
                </w:rPr>
                <w:t>ipAddr</w:t>
              </w:r>
            </w:ins>
          </w:p>
        </w:tc>
        <w:tc>
          <w:tcPr>
            <w:tcW w:w="1444" w:type="dxa"/>
            <w:tcBorders>
              <w:top w:val="single" w:sz="4" w:space="0" w:color="auto"/>
              <w:left w:val="single" w:sz="4" w:space="0" w:color="auto"/>
              <w:bottom w:val="single" w:sz="4" w:space="0" w:color="auto"/>
              <w:right w:val="single" w:sz="4" w:space="0" w:color="auto"/>
            </w:tcBorders>
          </w:tcPr>
          <w:p w14:paraId="304D2BA2" w14:textId="77777777" w:rsidR="007F3CC0" w:rsidRDefault="007F3CC0" w:rsidP="00E41605">
            <w:pPr>
              <w:keepNext/>
              <w:keepLines/>
              <w:spacing w:after="0"/>
              <w:rPr>
                <w:ins w:id="1821" w:author="C4-214738" w:date="2021-09-01T08:55:00Z"/>
                <w:rFonts w:ascii="Arial" w:hAnsi="Arial"/>
                <w:sz w:val="18"/>
              </w:rPr>
            </w:pPr>
            <w:ins w:id="1822" w:author="C4-214738" w:date="2021-09-01T08:55:00Z">
              <w:r w:rsidRPr="001C0C0C">
                <w:rPr>
                  <w:rFonts w:ascii="Arial" w:hAnsi="Arial"/>
                  <w:sz w:val="18"/>
                </w:rPr>
                <w:t>IpAddress</w:t>
              </w:r>
            </w:ins>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E41605">
            <w:pPr>
              <w:keepNext/>
              <w:keepLines/>
              <w:spacing w:after="0"/>
              <w:jc w:val="center"/>
              <w:rPr>
                <w:ins w:id="1823" w:author="C4-214738" w:date="2021-09-01T08:55:00Z"/>
                <w:rFonts w:ascii="Arial" w:hAnsi="Arial"/>
                <w:sz w:val="18"/>
              </w:rPr>
            </w:pPr>
            <w:ins w:id="1824" w:author="C4-214738" w:date="2021-09-01T08:55: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E41605">
            <w:pPr>
              <w:keepNext/>
              <w:keepLines/>
              <w:spacing w:after="0"/>
              <w:rPr>
                <w:ins w:id="1825" w:author="C4-214738" w:date="2021-09-01T08:55:00Z"/>
                <w:rFonts w:ascii="Arial" w:hAnsi="Arial"/>
                <w:sz w:val="18"/>
              </w:rPr>
            </w:pPr>
            <w:ins w:id="1826" w:author="C4-214738" w:date="2021-09-01T08:55: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43BED1FC" w14:textId="77777777" w:rsidR="007F3CC0" w:rsidRDefault="007F3CC0" w:rsidP="00E41605">
            <w:pPr>
              <w:keepNext/>
              <w:keepLines/>
              <w:spacing w:after="0"/>
              <w:rPr>
                <w:ins w:id="1827" w:author="C4-214738" w:date="2021-09-01T08:55:00Z"/>
                <w:rFonts w:ascii="Arial" w:hAnsi="Arial" w:cs="Arial"/>
                <w:sz w:val="18"/>
                <w:szCs w:val="18"/>
              </w:rPr>
            </w:pPr>
            <w:ins w:id="1828" w:author="C4-214738" w:date="2021-09-01T08:55:00Z">
              <w:r>
                <w:rPr>
                  <w:rFonts w:ascii="Arial" w:hAnsi="Arial" w:cs="Arial"/>
                  <w:sz w:val="18"/>
                  <w:szCs w:val="18"/>
                </w:rPr>
                <w:t xml:space="preserve">When present, this IE indicates the IP address </w:t>
              </w:r>
              <w:bookmarkStart w:id="1829" w:name="_Hlk71626514"/>
              <w:r>
                <w:rPr>
                  <w:rFonts w:ascii="Arial" w:hAnsi="Arial" w:cs="Arial"/>
                  <w:sz w:val="18"/>
                  <w:szCs w:val="18"/>
                </w:rPr>
                <w:t xml:space="preserve">associated with </w:t>
              </w:r>
              <w:bookmarkEnd w:id="1829"/>
              <w:r>
                <w:rPr>
                  <w:rFonts w:ascii="Arial" w:hAnsi="Arial" w:cs="Arial"/>
                  <w:sz w:val="18"/>
                  <w:szCs w:val="18"/>
                </w:rPr>
                <w:t>the PDU session.</w:t>
              </w:r>
            </w:ins>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E41605">
            <w:pPr>
              <w:keepNext/>
              <w:keepLines/>
              <w:spacing w:after="0"/>
              <w:rPr>
                <w:ins w:id="1830" w:author="C4-214738" w:date="2021-09-01T08:55:00Z"/>
                <w:rFonts w:ascii="Arial" w:hAnsi="Arial" w:cs="Arial"/>
                <w:sz w:val="18"/>
                <w:szCs w:val="18"/>
              </w:rPr>
            </w:pPr>
          </w:p>
        </w:tc>
      </w:tr>
    </w:tbl>
    <w:p w14:paraId="742ADFDD" w14:textId="51BEB653" w:rsidR="007F3CC0" w:rsidRPr="00E06FFC" w:rsidRDefault="007F3CC0" w:rsidP="007F3CC0">
      <w:pPr>
        <w:keepNext/>
        <w:keepLines/>
        <w:spacing w:before="120"/>
        <w:ind w:left="1701" w:hanging="1701"/>
        <w:outlineLvl w:val="4"/>
        <w:rPr>
          <w:ins w:id="1831" w:author="C4-214738" w:date="2021-09-01T08:55:00Z"/>
          <w:i/>
          <w:color w:val="0000FF"/>
        </w:rPr>
      </w:pPr>
      <w:ins w:id="1832" w:author="C4-214738" w:date="2021-09-01T08:55:00Z">
        <w:r w:rsidRPr="00E06FFC">
          <w:rPr>
            <w:rFonts w:ascii="Arial" w:hAnsi="Arial"/>
            <w:sz w:val="22"/>
          </w:rPr>
          <w:t>6.1.6.2.</w:t>
        </w:r>
      </w:ins>
      <w:ins w:id="1833" w:author="C4-214738" w:date="2021-09-01T08:57:00Z">
        <w:r>
          <w:rPr>
            <w:rFonts w:ascii="Arial" w:hAnsi="Arial"/>
            <w:sz w:val="22"/>
          </w:rPr>
          <w:t>4</w:t>
        </w:r>
      </w:ins>
      <w:ins w:id="1834" w:author="C4-214738" w:date="2021-09-01T08:55:00Z">
        <w:r w:rsidRPr="00E06FFC">
          <w:rPr>
            <w:rFonts w:ascii="Arial" w:hAnsi="Arial"/>
            <w:sz w:val="22"/>
          </w:rPr>
          <w:tab/>
          <w:t xml:space="preserve">Type: </w:t>
        </w:r>
        <w:r w:rsidRPr="00756E79">
          <w:rPr>
            <w:rFonts w:ascii="Arial" w:hAnsi="Arial"/>
            <w:sz w:val="22"/>
          </w:rPr>
          <w:t>UAVAuth</w:t>
        </w:r>
        <w:r>
          <w:rPr>
            <w:rFonts w:ascii="Arial" w:hAnsi="Arial"/>
            <w:sz w:val="22"/>
          </w:rPr>
          <w:t>Response</w:t>
        </w:r>
      </w:ins>
    </w:p>
    <w:p w14:paraId="2BDB1A12" w14:textId="7B10B160" w:rsidR="007F3CC0" w:rsidRPr="00E06FFC" w:rsidRDefault="007F3CC0" w:rsidP="007F3CC0">
      <w:pPr>
        <w:keepNext/>
        <w:keepLines/>
        <w:spacing w:before="60"/>
        <w:jc w:val="center"/>
        <w:rPr>
          <w:ins w:id="1835" w:author="C4-214738" w:date="2021-09-01T08:55:00Z"/>
          <w:rFonts w:ascii="Arial" w:hAnsi="Arial"/>
          <w:b/>
        </w:rPr>
      </w:pPr>
      <w:ins w:id="1836" w:author="C4-214738" w:date="2021-09-01T08:55:00Z">
        <w:r w:rsidRPr="00E06FFC">
          <w:rPr>
            <w:rFonts w:ascii="Arial" w:hAnsi="Arial"/>
            <w:b/>
            <w:noProof/>
          </w:rPr>
          <w:t>Table </w:t>
        </w:r>
        <w:r w:rsidRPr="00E06FFC">
          <w:rPr>
            <w:rFonts w:ascii="Arial" w:hAnsi="Arial"/>
            <w:b/>
          </w:rPr>
          <w:t>6.1.6.2.</w:t>
        </w:r>
      </w:ins>
      <w:ins w:id="1837" w:author="C4-214738" w:date="2021-09-01T08:57:00Z">
        <w:r>
          <w:rPr>
            <w:rFonts w:ascii="Arial" w:hAnsi="Arial"/>
            <w:b/>
          </w:rPr>
          <w:t>4</w:t>
        </w:r>
      </w:ins>
      <w:ins w:id="1838" w:author="C4-214738" w:date="2021-09-01T08:55:00Z">
        <w:r w:rsidRPr="00E06FFC">
          <w:rPr>
            <w:rFonts w:ascii="Arial" w:hAnsi="Arial"/>
            <w:b/>
          </w:rPr>
          <w:t xml:space="preserve">-1: </w:t>
        </w:r>
        <w:r w:rsidRPr="00E06FFC">
          <w:rPr>
            <w:rFonts w:ascii="Arial" w:hAnsi="Arial"/>
            <w:b/>
            <w:noProof/>
          </w:rPr>
          <w:t xml:space="preserve">Definition of type </w:t>
        </w:r>
        <w:r w:rsidRPr="00E31B02">
          <w:rPr>
            <w:rFonts w:ascii="Arial" w:hAnsi="Arial"/>
            <w:b/>
            <w:noProof/>
          </w:rPr>
          <w:t>UAVAuthInfo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ins w:id="1839" w:author="C4-214738" w:date="2021-09-01T08:5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ins w:id="1840" w:author="C4-214738" w:date="2021-09-01T08:55:00Z"/>
                <w:rFonts w:ascii="Arial" w:hAnsi="Arial"/>
                <w:b/>
                <w:sz w:val="18"/>
              </w:rPr>
            </w:pPr>
            <w:ins w:id="1841" w:author="C4-214738" w:date="2021-09-01T08:55: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ins w:id="1842" w:author="C4-214738" w:date="2021-09-01T08:55:00Z"/>
                <w:rFonts w:ascii="Arial" w:hAnsi="Arial"/>
                <w:b/>
                <w:sz w:val="18"/>
              </w:rPr>
            </w:pPr>
            <w:ins w:id="1843" w:author="C4-214738" w:date="2021-09-01T08:55: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ins w:id="1844" w:author="C4-214738" w:date="2021-09-01T08:55:00Z"/>
                <w:rFonts w:ascii="Arial" w:hAnsi="Arial"/>
                <w:b/>
                <w:sz w:val="18"/>
              </w:rPr>
            </w:pPr>
            <w:ins w:id="1845" w:author="C4-214738" w:date="2021-09-01T08:55: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ins w:id="1846" w:author="C4-214738" w:date="2021-09-01T08:55:00Z"/>
                <w:rFonts w:ascii="Arial" w:hAnsi="Arial"/>
                <w:b/>
                <w:sz w:val="18"/>
              </w:rPr>
            </w:pPr>
            <w:ins w:id="1847" w:author="C4-214738" w:date="2021-09-01T08:55: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ins w:id="1848" w:author="C4-214738" w:date="2021-09-01T08:55:00Z"/>
                <w:rFonts w:ascii="Arial" w:hAnsi="Arial" w:cs="Arial"/>
                <w:b/>
                <w:sz w:val="18"/>
                <w:szCs w:val="18"/>
              </w:rPr>
            </w:pPr>
            <w:ins w:id="1849" w:author="C4-214738" w:date="2021-09-01T08:55: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ins w:id="1850" w:author="C4-214738" w:date="2021-09-01T08:55:00Z"/>
                <w:rFonts w:ascii="Arial" w:hAnsi="Arial" w:cs="Arial"/>
                <w:b/>
                <w:sz w:val="18"/>
                <w:szCs w:val="18"/>
              </w:rPr>
            </w:pPr>
            <w:ins w:id="1851" w:author="C4-214738" w:date="2021-09-01T08:55:00Z">
              <w:r w:rsidRPr="00E06FFC">
                <w:rPr>
                  <w:rFonts w:ascii="Arial" w:hAnsi="Arial" w:cs="Arial"/>
                  <w:b/>
                  <w:sz w:val="18"/>
                  <w:szCs w:val="18"/>
                </w:rPr>
                <w:t>Applicability</w:t>
              </w:r>
            </w:ins>
          </w:p>
        </w:tc>
      </w:tr>
      <w:tr w:rsidR="007F3CC0" w:rsidRPr="00E06FFC" w14:paraId="0CF1D4E1" w14:textId="77777777" w:rsidTr="00E41605">
        <w:trPr>
          <w:jc w:val="center"/>
          <w:ins w:id="1852" w:author="C4-214738" w:date="2021-09-01T08:55:00Z"/>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ins w:id="1853" w:author="C4-214738" w:date="2021-09-01T08:55:00Z"/>
                <w:rFonts w:ascii="Arial" w:hAnsi="Arial"/>
                <w:sz w:val="18"/>
              </w:rPr>
            </w:pPr>
            <w:ins w:id="1854" w:author="C4-214738" w:date="2021-09-01T08:55:00Z">
              <w:r>
                <w:rPr>
                  <w:rFonts w:ascii="Arial" w:hAnsi="Arial"/>
                  <w:sz w:val="18"/>
                </w:rPr>
                <w:t>gpsi</w:t>
              </w:r>
            </w:ins>
          </w:p>
        </w:tc>
        <w:tc>
          <w:tcPr>
            <w:tcW w:w="1444" w:type="dxa"/>
            <w:tcBorders>
              <w:top w:val="single" w:sz="4" w:space="0" w:color="auto"/>
              <w:left w:val="single" w:sz="4" w:space="0" w:color="auto"/>
              <w:bottom w:val="single" w:sz="4" w:space="0" w:color="auto"/>
              <w:right w:val="single" w:sz="4" w:space="0" w:color="auto"/>
            </w:tcBorders>
          </w:tcPr>
          <w:p w14:paraId="391ED3A5" w14:textId="77777777" w:rsidR="007F3CC0" w:rsidRPr="00E06FFC" w:rsidRDefault="007F3CC0" w:rsidP="00E41605">
            <w:pPr>
              <w:keepNext/>
              <w:keepLines/>
              <w:spacing w:after="0"/>
              <w:rPr>
                <w:ins w:id="1855" w:author="C4-214738" w:date="2021-09-01T08:55:00Z"/>
                <w:rFonts w:ascii="Arial" w:hAnsi="Arial"/>
                <w:sz w:val="18"/>
              </w:rPr>
            </w:pPr>
            <w:ins w:id="1856" w:author="C4-214738" w:date="2021-09-01T08:55: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ins w:id="1857" w:author="C4-214738" w:date="2021-09-01T08:55:00Z"/>
                <w:rFonts w:ascii="Arial" w:hAnsi="Arial"/>
                <w:sz w:val="18"/>
              </w:rPr>
            </w:pPr>
            <w:ins w:id="1858" w:author="C4-214738" w:date="2021-09-01T08:5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ins w:id="1859" w:author="C4-214738" w:date="2021-09-01T08:55:00Z"/>
                <w:rFonts w:ascii="Arial" w:hAnsi="Arial"/>
                <w:sz w:val="18"/>
              </w:rPr>
            </w:pPr>
            <w:ins w:id="1860" w:author="C4-214738" w:date="2021-09-01T08:55: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ins w:id="1861" w:author="C4-214738" w:date="2021-09-01T08:55:00Z"/>
                <w:rFonts w:ascii="Arial" w:hAnsi="Arial" w:cs="Arial"/>
                <w:sz w:val="18"/>
                <w:szCs w:val="18"/>
              </w:rPr>
            </w:pPr>
            <w:ins w:id="1862" w:author="C4-214738" w:date="2021-09-01T08:55: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ins w:id="1863" w:author="C4-214738" w:date="2021-09-01T08:55:00Z"/>
                <w:rFonts w:ascii="Arial" w:hAnsi="Arial" w:cs="Arial"/>
                <w:sz w:val="18"/>
                <w:szCs w:val="18"/>
              </w:rPr>
            </w:pPr>
          </w:p>
        </w:tc>
      </w:tr>
      <w:tr w:rsidR="007F3CC0" w:rsidRPr="00E06FFC" w14:paraId="08600641" w14:textId="77777777" w:rsidTr="00E41605">
        <w:trPr>
          <w:jc w:val="center"/>
          <w:ins w:id="1864" w:author="C4-214738" w:date="2021-09-01T08:55:00Z"/>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ins w:id="1865" w:author="C4-214738" w:date="2021-09-01T08:55:00Z"/>
                <w:rFonts w:ascii="Arial" w:hAnsi="Arial"/>
                <w:sz w:val="18"/>
              </w:rPr>
            </w:pPr>
            <w:bookmarkStart w:id="1866" w:name="_Hlk71566201"/>
            <w:ins w:id="1867" w:author="C4-214738" w:date="2021-09-01T08:55:00Z">
              <w:r w:rsidRPr="003A03A8">
                <w:rPr>
                  <w:rFonts w:ascii="Arial" w:hAnsi="Arial"/>
                  <w:sz w:val="18"/>
                </w:rPr>
                <w:t>authResult</w:t>
              </w:r>
              <w:bookmarkEnd w:id="1866"/>
            </w:ins>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ins w:id="1868" w:author="C4-214738" w:date="2021-09-01T08:55:00Z"/>
                <w:rFonts w:ascii="Arial" w:hAnsi="Arial"/>
                <w:sz w:val="18"/>
              </w:rPr>
            </w:pPr>
            <w:ins w:id="1869" w:author="C4-214738" w:date="2021-09-01T08:55:00Z">
              <w:r w:rsidRPr="00E63A31">
                <w:rPr>
                  <w:rFonts w:ascii="Arial" w:hAnsi="Arial"/>
                  <w:sz w:val="18"/>
                </w:rPr>
                <w:t>AuthResult</w:t>
              </w:r>
            </w:ins>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ins w:id="1870" w:author="C4-214738" w:date="2021-09-01T08:55:00Z"/>
                <w:rFonts w:ascii="Arial" w:hAnsi="Arial"/>
                <w:sz w:val="18"/>
              </w:rPr>
            </w:pPr>
            <w:ins w:id="1871" w:author="C4-214738" w:date="2021-09-01T08:55: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ins w:id="1872" w:author="C4-214738" w:date="2021-09-01T08:55:00Z"/>
                <w:rFonts w:ascii="Arial" w:hAnsi="Arial"/>
                <w:sz w:val="18"/>
              </w:rPr>
            </w:pPr>
            <w:ins w:id="1873" w:author="C4-214738" w:date="2021-09-01T08:55: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273ABA39" w14:textId="77777777" w:rsidR="007F3CC0" w:rsidRDefault="007F3CC0" w:rsidP="00E41605">
            <w:pPr>
              <w:keepNext/>
              <w:keepLines/>
              <w:spacing w:after="0"/>
              <w:rPr>
                <w:ins w:id="1874" w:author="C4-214738" w:date="2021-09-01T08:55:00Z"/>
                <w:rFonts w:ascii="Arial" w:hAnsi="Arial" w:cs="Arial"/>
                <w:sz w:val="18"/>
                <w:szCs w:val="18"/>
              </w:rPr>
            </w:pPr>
            <w:ins w:id="1875" w:author="C4-214738" w:date="2021-09-01T08:55:00Z">
              <w:r>
                <w:rPr>
                  <w:rFonts w:ascii="Arial" w:hAnsi="Arial" w:cs="Arial"/>
                  <w:sz w:val="18"/>
                  <w:szCs w:val="18"/>
                </w:rPr>
                <w:t>This IE shall be present for the final UAS-NF to NF service consumer message.</w:t>
              </w:r>
            </w:ins>
          </w:p>
          <w:p w14:paraId="1306F44D" w14:textId="77777777" w:rsidR="007F3CC0" w:rsidRDefault="007F3CC0" w:rsidP="00E41605">
            <w:pPr>
              <w:keepNext/>
              <w:keepLines/>
              <w:spacing w:after="0"/>
              <w:rPr>
                <w:ins w:id="1876" w:author="C4-214738" w:date="2021-09-01T08:55:00Z"/>
                <w:rFonts w:ascii="Arial" w:hAnsi="Arial" w:cs="Arial"/>
                <w:sz w:val="18"/>
                <w:szCs w:val="18"/>
              </w:rPr>
            </w:pPr>
          </w:p>
          <w:p w14:paraId="0CD6EE6A" w14:textId="77777777" w:rsidR="007F3CC0" w:rsidRPr="005C0A0D" w:rsidRDefault="007F3CC0" w:rsidP="00E41605">
            <w:pPr>
              <w:keepNext/>
              <w:keepLines/>
              <w:spacing w:after="0"/>
              <w:rPr>
                <w:ins w:id="1877" w:author="C4-214738" w:date="2021-09-01T08:55:00Z"/>
                <w:rFonts w:ascii="Arial" w:hAnsi="Arial" w:cs="Arial"/>
                <w:sz w:val="18"/>
                <w:szCs w:val="18"/>
              </w:rPr>
            </w:pPr>
            <w:ins w:id="1878" w:author="C4-214738" w:date="2021-09-01T08:55:00Z">
              <w:r>
                <w:rPr>
                  <w:rFonts w:ascii="Arial" w:hAnsi="Arial" w:cs="Arial"/>
                  <w:sz w:val="18"/>
                  <w:szCs w:val="18"/>
                </w:rPr>
                <w:t>Conveys the UAV authentication result (success/failure)</w:t>
              </w:r>
            </w:ins>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ins w:id="1879" w:author="C4-214738" w:date="2021-09-01T08:55:00Z"/>
                <w:rFonts w:ascii="Arial" w:hAnsi="Arial" w:cs="Arial"/>
                <w:sz w:val="18"/>
                <w:szCs w:val="18"/>
              </w:rPr>
            </w:pPr>
          </w:p>
        </w:tc>
      </w:tr>
      <w:tr w:rsidR="007F3CC0" w:rsidRPr="00E06FFC" w14:paraId="25A3BFF2" w14:textId="77777777" w:rsidTr="00E41605">
        <w:trPr>
          <w:jc w:val="center"/>
          <w:ins w:id="1880" w:author="C4-214738" w:date="2021-09-01T08:55:00Z"/>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ins w:id="1881" w:author="C4-214738" w:date="2021-09-01T08:55:00Z"/>
                <w:rFonts w:ascii="Arial" w:hAnsi="Arial"/>
                <w:sz w:val="18"/>
              </w:rPr>
            </w:pPr>
            <w:bookmarkStart w:id="1882" w:name="_Hlk71618598"/>
            <w:ins w:id="1883" w:author="C4-214738" w:date="2021-09-01T08:55:00Z">
              <w:r w:rsidRPr="003A03A8">
                <w:rPr>
                  <w:rFonts w:ascii="Arial" w:hAnsi="Arial"/>
                  <w:sz w:val="18"/>
                </w:rPr>
                <w:t>authMsg</w:t>
              </w:r>
              <w:bookmarkEnd w:id="1882"/>
            </w:ins>
          </w:p>
        </w:tc>
        <w:tc>
          <w:tcPr>
            <w:tcW w:w="1444" w:type="dxa"/>
            <w:tcBorders>
              <w:top w:val="single" w:sz="4" w:space="0" w:color="auto"/>
              <w:left w:val="single" w:sz="4" w:space="0" w:color="auto"/>
              <w:bottom w:val="single" w:sz="4" w:space="0" w:color="auto"/>
              <w:right w:val="single" w:sz="4" w:space="0" w:color="auto"/>
            </w:tcBorders>
          </w:tcPr>
          <w:p w14:paraId="3B092D6C" w14:textId="77777777" w:rsidR="007F3CC0" w:rsidRDefault="007F3CC0" w:rsidP="00E41605">
            <w:pPr>
              <w:keepNext/>
              <w:keepLines/>
              <w:spacing w:after="0"/>
              <w:rPr>
                <w:ins w:id="1884" w:author="C4-214738" w:date="2021-09-01T08:55:00Z"/>
                <w:rFonts w:ascii="Arial" w:hAnsi="Arial"/>
                <w:sz w:val="18"/>
              </w:rPr>
            </w:pPr>
            <w:ins w:id="1885" w:author="C4-214738" w:date="2021-09-01T08:55: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ins w:id="1886" w:author="C4-214738" w:date="2021-09-01T08:55:00Z"/>
                <w:rFonts w:ascii="Arial" w:hAnsi="Arial"/>
                <w:sz w:val="18"/>
              </w:rPr>
            </w:pPr>
            <w:ins w:id="1887" w:author="C4-214738" w:date="2021-09-01T08:55: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ins w:id="1888" w:author="C4-214738" w:date="2021-09-01T08:55:00Z"/>
                <w:rFonts w:ascii="Arial" w:hAnsi="Arial"/>
                <w:sz w:val="18"/>
              </w:rPr>
            </w:pPr>
            <w:ins w:id="1889" w:author="C4-214738" w:date="2021-09-01T08:55: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153B048A" w14:textId="77777777" w:rsidR="007F3CC0" w:rsidRPr="005C0A0D" w:rsidRDefault="007F3CC0" w:rsidP="00E41605">
            <w:pPr>
              <w:keepNext/>
              <w:keepLines/>
              <w:spacing w:after="0"/>
              <w:rPr>
                <w:ins w:id="1890" w:author="C4-214738" w:date="2021-09-01T08:55:00Z"/>
                <w:rFonts w:ascii="Arial" w:hAnsi="Arial" w:cs="Arial"/>
                <w:sz w:val="18"/>
                <w:szCs w:val="18"/>
              </w:rPr>
            </w:pPr>
            <w:bookmarkStart w:id="1891" w:name="_Hlk71619244"/>
            <w:ins w:id="1892" w:author="C4-214738" w:date="2021-09-01T08:55:00Z">
              <w:r>
                <w:rPr>
                  <w:rFonts w:ascii="Arial" w:hAnsi="Arial" w:cs="Arial"/>
                  <w:sz w:val="18"/>
                  <w:szCs w:val="18"/>
                </w:rPr>
                <w:t>Contains the authentication message based in the authentication method used.</w:t>
              </w:r>
              <w:bookmarkEnd w:id="1891"/>
            </w:ins>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ins w:id="1893" w:author="C4-214738" w:date="2021-09-01T08:55:00Z"/>
                <w:rFonts w:ascii="Arial" w:hAnsi="Arial" w:cs="Arial"/>
                <w:sz w:val="18"/>
                <w:szCs w:val="18"/>
              </w:rPr>
            </w:pPr>
          </w:p>
        </w:tc>
      </w:tr>
      <w:tr w:rsidR="007F3CC0" w:rsidRPr="00E06FFC" w14:paraId="56434114" w14:textId="77777777" w:rsidTr="00E41605">
        <w:trPr>
          <w:jc w:val="center"/>
          <w:ins w:id="1894" w:author="C4-214738" w:date="2021-09-01T08:55:00Z"/>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ins w:id="1895" w:author="C4-214738" w:date="2021-09-01T08:55:00Z"/>
                <w:rFonts w:ascii="Arial" w:hAnsi="Arial"/>
                <w:sz w:val="18"/>
              </w:rPr>
            </w:pPr>
            <w:ins w:id="1896" w:author="C4-214738" w:date="2021-09-01T08:55:00Z">
              <w:r>
                <w:rPr>
                  <w:rFonts w:ascii="Arial" w:hAnsi="Arial"/>
                  <w:sz w:val="18"/>
                </w:rPr>
                <w:t>serviceLevelId</w:t>
              </w:r>
            </w:ins>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ins w:id="1897" w:author="C4-214738" w:date="2021-09-01T08:55:00Z"/>
                <w:rFonts w:ascii="Arial" w:hAnsi="Arial"/>
                <w:sz w:val="18"/>
              </w:rPr>
            </w:pPr>
            <w:ins w:id="1898" w:author="C4-214738" w:date="2021-09-01T08:55: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ins w:id="1899" w:author="C4-214738" w:date="2021-09-01T08:55:00Z"/>
                <w:rFonts w:ascii="Arial" w:hAnsi="Arial"/>
                <w:sz w:val="18"/>
              </w:rPr>
            </w:pPr>
            <w:ins w:id="1900" w:author="C4-214738" w:date="2021-09-01T08:55: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8E87A64" w14:textId="77777777" w:rsidR="007F3CC0" w:rsidRPr="00E06FFC" w:rsidRDefault="007F3CC0" w:rsidP="00E41605">
            <w:pPr>
              <w:keepNext/>
              <w:keepLines/>
              <w:spacing w:after="0"/>
              <w:rPr>
                <w:ins w:id="1901" w:author="C4-214738" w:date="2021-09-01T08:55:00Z"/>
                <w:rFonts w:ascii="Arial" w:hAnsi="Arial"/>
                <w:sz w:val="18"/>
              </w:rPr>
            </w:pPr>
            <w:ins w:id="1902" w:author="C4-214738" w:date="2021-09-01T08:55: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ins w:id="1903" w:author="C4-214738" w:date="2021-09-01T08:55:00Z"/>
                <w:rFonts w:ascii="Arial" w:hAnsi="Arial" w:cs="Arial"/>
                <w:sz w:val="18"/>
                <w:szCs w:val="18"/>
              </w:rPr>
            </w:pPr>
            <w:ins w:id="1904" w:author="C4-214738" w:date="2021-09-01T08:55:00Z">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ins>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ins w:id="1905" w:author="C4-214738" w:date="2021-09-01T08:55:00Z"/>
                <w:rFonts w:ascii="Arial" w:hAnsi="Arial" w:cs="Arial"/>
                <w:sz w:val="18"/>
                <w:szCs w:val="18"/>
              </w:rPr>
            </w:pPr>
          </w:p>
        </w:tc>
      </w:tr>
    </w:tbl>
    <w:p w14:paraId="6D247B0C" w14:textId="77777777" w:rsidR="007F3CC0" w:rsidRDefault="007F3CC0" w:rsidP="007F3CC0">
      <w:pPr>
        <w:rPr>
          <w:ins w:id="1906" w:author="C4-214738" w:date="2021-09-01T08:55:00Z"/>
          <w:i/>
          <w:color w:val="0000FF"/>
        </w:rPr>
      </w:pPr>
    </w:p>
    <w:p w14:paraId="05F383DC" w14:textId="1A10ABB6" w:rsidR="007F3CC0" w:rsidRPr="001C0C0C" w:rsidRDefault="007F3CC0" w:rsidP="007F3CC0">
      <w:pPr>
        <w:keepNext/>
        <w:keepLines/>
        <w:spacing w:before="120"/>
        <w:ind w:left="1701" w:hanging="1701"/>
        <w:outlineLvl w:val="4"/>
        <w:rPr>
          <w:ins w:id="1907" w:author="C4-214738" w:date="2021-09-01T08:55:00Z"/>
          <w:rFonts w:ascii="Arial" w:hAnsi="Arial"/>
          <w:sz w:val="22"/>
        </w:rPr>
      </w:pPr>
      <w:bookmarkStart w:id="1908" w:name="_Toc34346793"/>
      <w:bookmarkStart w:id="1909" w:name="_Toc34740870"/>
      <w:bookmarkStart w:id="1910" w:name="_Toc34748229"/>
      <w:bookmarkStart w:id="1911" w:name="_Toc34748605"/>
      <w:bookmarkStart w:id="1912" w:name="_Toc34749595"/>
      <w:bookmarkStart w:id="1913" w:name="_Toc49690137"/>
      <w:bookmarkStart w:id="1914" w:name="_Toc56337237"/>
      <w:bookmarkStart w:id="1915" w:name="_Toc67731182"/>
      <w:ins w:id="1916" w:author="C4-214738" w:date="2021-09-01T08:55:00Z">
        <w:r w:rsidRPr="001C0C0C">
          <w:rPr>
            <w:rFonts w:ascii="Arial" w:hAnsi="Arial"/>
            <w:sz w:val="22"/>
          </w:rPr>
          <w:t>6.3.6.2.</w:t>
        </w:r>
      </w:ins>
      <w:ins w:id="1917" w:author="C4-214738" w:date="2021-09-01T08:57:00Z">
        <w:r>
          <w:rPr>
            <w:rFonts w:ascii="Arial" w:hAnsi="Arial"/>
            <w:sz w:val="22"/>
          </w:rPr>
          <w:t>5</w:t>
        </w:r>
      </w:ins>
      <w:ins w:id="1918" w:author="C4-214738" w:date="2021-09-01T08:55:00Z">
        <w:r w:rsidRPr="001C0C0C">
          <w:rPr>
            <w:rFonts w:ascii="Arial" w:hAnsi="Arial"/>
            <w:sz w:val="22"/>
          </w:rPr>
          <w:tab/>
          <w:t>Type: IpAddress</w:t>
        </w:r>
        <w:bookmarkEnd w:id="1908"/>
        <w:bookmarkEnd w:id="1909"/>
        <w:bookmarkEnd w:id="1910"/>
        <w:bookmarkEnd w:id="1911"/>
        <w:bookmarkEnd w:id="1912"/>
        <w:bookmarkEnd w:id="1913"/>
        <w:bookmarkEnd w:id="1914"/>
        <w:bookmarkEnd w:id="1915"/>
      </w:ins>
    </w:p>
    <w:p w14:paraId="6A164F82" w14:textId="1A36F6EE" w:rsidR="007F3CC0" w:rsidRPr="001C0C0C" w:rsidRDefault="007F3CC0" w:rsidP="007F3CC0">
      <w:pPr>
        <w:rPr>
          <w:ins w:id="1919" w:author="C4-214738" w:date="2021-09-01T08:55:00Z"/>
        </w:rPr>
      </w:pPr>
      <w:ins w:id="1920" w:author="C4-214738" w:date="2021-09-01T08:55:00Z">
        <w:r w:rsidRPr="001C0C0C">
          <w:t xml:space="preserve">The type IpAddress represents the IP address </w:t>
        </w:r>
        <w:r>
          <w:t>of the UAV</w:t>
        </w:r>
        <w:r w:rsidRPr="001C0C0C">
          <w:t>. It shall comply with the provisions defined in table 6.3.6.2.</w:t>
        </w:r>
      </w:ins>
      <w:ins w:id="1921" w:author="C4-214738" w:date="2021-09-01T08:57:00Z">
        <w:r>
          <w:t>5</w:t>
        </w:r>
      </w:ins>
      <w:ins w:id="1922" w:author="C4-214738" w:date="2021-09-01T08:55:00Z">
        <w:r w:rsidRPr="001C0C0C">
          <w:t>-1.</w:t>
        </w:r>
      </w:ins>
    </w:p>
    <w:p w14:paraId="74F51E17" w14:textId="3286B2A5" w:rsidR="007F3CC0" w:rsidRPr="001C0C0C" w:rsidRDefault="007F3CC0" w:rsidP="007F3CC0">
      <w:pPr>
        <w:keepNext/>
        <w:keepLines/>
        <w:spacing w:before="60"/>
        <w:jc w:val="center"/>
        <w:rPr>
          <w:ins w:id="1923" w:author="C4-214738" w:date="2021-09-01T08:55:00Z"/>
          <w:rFonts w:ascii="Arial" w:hAnsi="Arial"/>
          <w:b/>
        </w:rPr>
      </w:pPr>
      <w:ins w:id="1924" w:author="C4-214738" w:date="2021-09-01T08:55:00Z">
        <w:r w:rsidRPr="001C0C0C">
          <w:rPr>
            <w:rFonts w:ascii="Arial" w:hAnsi="Arial"/>
            <w:b/>
          </w:rPr>
          <w:t>Table 6.3.6.2.</w:t>
        </w:r>
      </w:ins>
      <w:ins w:id="1925" w:author="C4-214738" w:date="2021-09-01T08:57:00Z">
        <w:r>
          <w:rPr>
            <w:rFonts w:ascii="Arial" w:hAnsi="Arial"/>
            <w:b/>
          </w:rPr>
          <w:t>5</w:t>
        </w:r>
      </w:ins>
      <w:ins w:id="1926" w:author="C4-214738" w:date="2021-09-01T08:55:00Z">
        <w:r w:rsidRPr="001C0C0C">
          <w:rPr>
            <w:rFonts w:ascii="Arial" w:hAnsi="Arial"/>
            <w:b/>
          </w:rPr>
          <w:t>-1: Definition of type IpAddress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F3CC0" w:rsidRPr="001C0C0C" w14:paraId="48449F98" w14:textId="77777777" w:rsidTr="00E41605">
        <w:trPr>
          <w:jc w:val="center"/>
          <w:ins w:id="1927" w:author="C4-214738" w:date="2021-09-01T08: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05FD3" w14:textId="77777777" w:rsidR="007F3CC0" w:rsidRPr="001C0C0C" w:rsidRDefault="007F3CC0" w:rsidP="00E41605">
            <w:pPr>
              <w:keepNext/>
              <w:keepLines/>
              <w:spacing w:after="0"/>
              <w:jc w:val="center"/>
              <w:rPr>
                <w:ins w:id="1928" w:author="C4-214738" w:date="2021-09-01T08:55:00Z"/>
                <w:rFonts w:ascii="Arial" w:hAnsi="Arial"/>
                <w:b/>
                <w:sz w:val="18"/>
              </w:rPr>
            </w:pPr>
            <w:ins w:id="1929" w:author="C4-214738" w:date="2021-09-01T08:55:00Z">
              <w:r w:rsidRPr="001C0C0C">
                <w:rPr>
                  <w:rFonts w:ascii="Arial" w:hAnsi="Arial"/>
                  <w:b/>
                  <w:sz w:val="18"/>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FB90B14" w14:textId="77777777" w:rsidR="007F3CC0" w:rsidRPr="001C0C0C" w:rsidRDefault="007F3CC0" w:rsidP="00E41605">
            <w:pPr>
              <w:keepNext/>
              <w:keepLines/>
              <w:spacing w:after="0"/>
              <w:jc w:val="center"/>
              <w:rPr>
                <w:ins w:id="1930" w:author="C4-214738" w:date="2021-09-01T08:55:00Z"/>
                <w:rFonts w:ascii="Arial" w:hAnsi="Arial"/>
                <w:b/>
                <w:sz w:val="18"/>
              </w:rPr>
            </w:pPr>
            <w:ins w:id="1931" w:author="C4-214738" w:date="2021-09-01T08:55:00Z">
              <w:r w:rsidRPr="001C0C0C">
                <w:rPr>
                  <w:rFonts w:ascii="Arial" w:hAnsi="Arial"/>
                  <w:b/>
                  <w:sz w:val="18"/>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EAC79F" w14:textId="77777777" w:rsidR="007F3CC0" w:rsidRPr="001C0C0C" w:rsidRDefault="007F3CC0" w:rsidP="00E41605">
            <w:pPr>
              <w:keepNext/>
              <w:keepLines/>
              <w:spacing w:after="0"/>
              <w:jc w:val="center"/>
              <w:rPr>
                <w:ins w:id="1932" w:author="C4-214738" w:date="2021-09-01T08:55:00Z"/>
                <w:rFonts w:ascii="Arial" w:hAnsi="Arial"/>
                <w:b/>
                <w:sz w:val="18"/>
              </w:rPr>
            </w:pPr>
            <w:ins w:id="1933" w:author="C4-214738" w:date="2021-09-01T08:55:00Z">
              <w:r w:rsidRPr="001C0C0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8F1EE" w14:textId="77777777" w:rsidR="007F3CC0" w:rsidRPr="001C0C0C" w:rsidRDefault="007F3CC0" w:rsidP="00E41605">
            <w:pPr>
              <w:keepNext/>
              <w:keepLines/>
              <w:spacing w:after="0"/>
              <w:rPr>
                <w:ins w:id="1934" w:author="C4-214738" w:date="2021-09-01T08:55:00Z"/>
                <w:rFonts w:ascii="Arial" w:hAnsi="Arial"/>
                <w:b/>
                <w:sz w:val="18"/>
              </w:rPr>
            </w:pPr>
            <w:ins w:id="1935" w:author="C4-214738" w:date="2021-09-01T08:55:00Z">
              <w:r w:rsidRPr="001C0C0C">
                <w:rPr>
                  <w:rFonts w:ascii="Arial" w:hAnsi="Arial"/>
                  <w:b/>
                  <w:sz w:val="18"/>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662920" w14:textId="77777777" w:rsidR="007F3CC0" w:rsidRPr="001C0C0C" w:rsidRDefault="007F3CC0" w:rsidP="00E41605">
            <w:pPr>
              <w:keepNext/>
              <w:keepLines/>
              <w:spacing w:after="0"/>
              <w:jc w:val="center"/>
              <w:rPr>
                <w:ins w:id="1936" w:author="C4-214738" w:date="2021-09-01T08:55:00Z"/>
                <w:rFonts w:ascii="Arial" w:hAnsi="Arial" w:cs="Arial"/>
                <w:b/>
                <w:sz w:val="18"/>
                <w:szCs w:val="18"/>
              </w:rPr>
            </w:pPr>
            <w:ins w:id="1937" w:author="C4-214738" w:date="2021-09-01T08:55:00Z">
              <w:r w:rsidRPr="001C0C0C">
                <w:rPr>
                  <w:rFonts w:ascii="Arial" w:hAnsi="Arial" w:cs="Arial"/>
                  <w:b/>
                  <w:sz w:val="18"/>
                  <w:szCs w:val="18"/>
                </w:rPr>
                <w:t>Description</w:t>
              </w:r>
            </w:ins>
          </w:p>
        </w:tc>
      </w:tr>
      <w:tr w:rsidR="007F3CC0" w:rsidRPr="001C0C0C" w14:paraId="0C1A2C55" w14:textId="77777777" w:rsidTr="00E41605">
        <w:trPr>
          <w:jc w:val="center"/>
          <w:ins w:id="1938" w:author="C4-214738" w:date="2021-09-01T08:55:00Z"/>
        </w:trPr>
        <w:tc>
          <w:tcPr>
            <w:tcW w:w="2090" w:type="dxa"/>
            <w:tcBorders>
              <w:top w:val="single" w:sz="4" w:space="0" w:color="auto"/>
              <w:left w:val="single" w:sz="4" w:space="0" w:color="auto"/>
              <w:bottom w:val="single" w:sz="4" w:space="0" w:color="auto"/>
              <w:right w:val="single" w:sz="4" w:space="0" w:color="auto"/>
            </w:tcBorders>
          </w:tcPr>
          <w:p w14:paraId="0BAB6483" w14:textId="77777777" w:rsidR="007F3CC0" w:rsidRPr="001C0C0C" w:rsidRDefault="007F3CC0" w:rsidP="00E41605">
            <w:pPr>
              <w:keepNext/>
              <w:keepLines/>
              <w:spacing w:after="0"/>
              <w:rPr>
                <w:ins w:id="1939" w:author="C4-214738" w:date="2021-09-01T08:55:00Z"/>
                <w:rFonts w:ascii="Arial" w:hAnsi="Arial"/>
                <w:sz w:val="18"/>
              </w:rPr>
            </w:pPr>
            <w:ins w:id="1940" w:author="C4-214738" w:date="2021-09-01T08:55:00Z">
              <w:r w:rsidRPr="001C0C0C">
                <w:rPr>
                  <w:rFonts w:ascii="Arial" w:hAnsi="Arial"/>
                  <w:sz w:val="18"/>
                </w:rPr>
                <w:t>ipv4Addr</w:t>
              </w:r>
            </w:ins>
          </w:p>
        </w:tc>
        <w:tc>
          <w:tcPr>
            <w:tcW w:w="1842" w:type="dxa"/>
            <w:tcBorders>
              <w:top w:val="single" w:sz="4" w:space="0" w:color="auto"/>
              <w:left w:val="single" w:sz="4" w:space="0" w:color="auto"/>
              <w:bottom w:val="single" w:sz="4" w:space="0" w:color="auto"/>
              <w:right w:val="single" w:sz="4" w:space="0" w:color="auto"/>
            </w:tcBorders>
          </w:tcPr>
          <w:p w14:paraId="493BA458" w14:textId="77777777" w:rsidR="007F3CC0" w:rsidRPr="001C0C0C" w:rsidRDefault="007F3CC0" w:rsidP="00E41605">
            <w:pPr>
              <w:keepNext/>
              <w:keepLines/>
              <w:spacing w:after="0"/>
              <w:rPr>
                <w:ins w:id="1941" w:author="C4-214738" w:date="2021-09-01T08:55:00Z"/>
                <w:rFonts w:ascii="Arial" w:hAnsi="Arial"/>
                <w:sz w:val="18"/>
              </w:rPr>
            </w:pPr>
            <w:ins w:id="1942" w:author="C4-214738" w:date="2021-09-01T08:55:00Z">
              <w:r w:rsidRPr="001C0C0C">
                <w:rPr>
                  <w:rFonts w:ascii="Arial" w:hAnsi="Arial"/>
                  <w:sz w:val="18"/>
                </w:rPr>
                <w:t>Ipv4Addr</w:t>
              </w:r>
            </w:ins>
          </w:p>
        </w:tc>
        <w:tc>
          <w:tcPr>
            <w:tcW w:w="567" w:type="dxa"/>
            <w:tcBorders>
              <w:top w:val="single" w:sz="4" w:space="0" w:color="auto"/>
              <w:left w:val="single" w:sz="4" w:space="0" w:color="auto"/>
              <w:bottom w:val="single" w:sz="4" w:space="0" w:color="auto"/>
              <w:right w:val="single" w:sz="4" w:space="0" w:color="auto"/>
            </w:tcBorders>
          </w:tcPr>
          <w:p w14:paraId="101CAB00" w14:textId="77777777" w:rsidR="007F3CC0" w:rsidRPr="001C0C0C" w:rsidRDefault="007F3CC0" w:rsidP="00E41605">
            <w:pPr>
              <w:keepNext/>
              <w:keepLines/>
              <w:spacing w:after="0"/>
              <w:jc w:val="center"/>
              <w:rPr>
                <w:ins w:id="1943" w:author="C4-214738" w:date="2021-09-01T08:55:00Z"/>
                <w:rFonts w:ascii="Arial" w:hAnsi="Arial"/>
                <w:sz w:val="18"/>
              </w:rPr>
            </w:pPr>
            <w:ins w:id="1944" w:author="C4-214738" w:date="2021-09-01T08:55: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6D8C91C" w14:textId="77777777" w:rsidR="007F3CC0" w:rsidRPr="001C0C0C" w:rsidRDefault="007F3CC0" w:rsidP="00E41605">
            <w:pPr>
              <w:keepNext/>
              <w:keepLines/>
              <w:spacing w:after="0"/>
              <w:rPr>
                <w:ins w:id="1945" w:author="C4-214738" w:date="2021-09-01T08:55:00Z"/>
                <w:rFonts w:ascii="Arial" w:hAnsi="Arial"/>
                <w:sz w:val="18"/>
              </w:rPr>
            </w:pPr>
            <w:ins w:id="1946" w:author="C4-214738" w:date="2021-09-01T08:55: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35A81429" w14:textId="77777777" w:rsidR="007F3CC0" w:rsidRPr="001C0C0C" w:rsidRDefault="007F3CC0" w:rsidP="00E41605">
            <w:pPr>
              <w:keepNext/>
              <w:keepLines/>
              <w:spacing w:after="0"/>
              <w:rPr>
                <w:ins w:id="1947" w:author="C4-214738" w:date="2021-09-01T08:55:00Z"/>
                <w:rFonts w:ascii="Arial" w:hAnsi="Arial" w:cs="Arial"/>
                <w:sz w:val="18"/>
                <w:szCs w:val="18"/>
              </w:rPr>
            </w:pPr>
          </w:p>
        </w:tc>
      </w:tr>
      <w:tr w:rsidR="007F3CC0" w:rsidRPr="001C0C0C" w14:paraId="6B0BDE6C" w14:textId="77777777" w:rsidTr="00E41605">
        <w:trPr>
          <w:jc w:val="center"/>
          <w:ins w:id="1948" w:author="C4-214738" w:date="2021-09-01T08:55:00Z"/>
        </w:trPr>
        <w:tc>
          <w:tcPr>
            <w:tcW w:w="2090" w:type="dxa"/>
            <w:tcBorders>
              <w:top w:val="single" w:sz="4" w:space="0" w:color="auto"/>
              <w:left w:val="single" w:sz="4" w:space="0" w:color="auto"/>
              <w:bottom w:val="single" w:sz="4" w:space="0" w:color="auto"/>
              <w:right w:val="single" w:sz="4" w:space="0" w:color="auto"/>
            </w:tcBorders>
          </w:tcPr>
          <w:p w14:paraId="63237EA3" w14:textId="77777777" w:rsidR="007F3CC0" w:rsidRPr="001C0C0C" w:rsidRDefault="007F3CC0" w:rsidP="00E41605">
            <w:pPr>
              <w:keepNext/>
              <w:keepLines/>
              <w:spacing w:after="0"/>
              <w:rPr>
                <w:ins w:id="1949" w:author="C4-214738" w:date="2021-09-01T08:55:00Z"/>
                <w:rFonts w:ascii="Arial" w:hAnsi="Arial"/>
                <w:sz w:val="18"/>
              </w:rPr>
            </w:pPr>
            <w:ins w:id="1950" w:author="C4-214738" w:date="2021-09-01T08:55:00Z">
              <w:r w:rsidRPr="001C0C0C">
                <w:rPr>
                  <w:rFonts w:ascii="Arial" w:hAnsi="Arial"/>
                  <w:sz w:val="18"/>
                </w:rPr>
                <w:t>ipv6Addr</w:t>
              </w:r>
            </w:ins>
          </w:p>
        </w:tc>
        <w:tc>
          <w:tcPr>
            <w:tcW w:w="1842" w:type="dxa"/>
            <w:tcBorders>
              <w:top w:val="single" w:sz="4" w:space="0" w:color="auto"/>
              <w:left w:val="single" w:sz="4" w:space="0" w:color="auto"/>
              <w:bottom w:val="single" w:sz="4" w:space="0" w:color="auto"/>
              <w:right w:val="single" w:sz="4" w:space="0" w:color="auto"/>
            </w:tcBorders>
          </w:tcPr>
          <w:p w14:paraId="63BE112C" w14:textId="77777777" w:rsidR="007F3CC0" w:rsidRPr="001C0C0C" w:rsidRDefault="007F3CC0" w:rsidP="00E41605">
            <w:pPr>
              <w:keepNext/>
              <w:keepLines/>
              <w:spacing w:after="0"/>
              <w:rPr>
                <w:ins w:id="1951" w:author="C4-214738" w:date="2021-09-01T08:55:00Z"/>
                <w:rFonts w:ascii="Arial" w:hAnsi="Arial"/>
                <w:sz w:val="18"/>
              </w:rPr>
            </w:pPr>
            <w:ins w:id="1952" w:author="C4-214738" w:date="2021-09-01T08:55:00Z">
              <w:r w:rsidRPr="001C0C0C">
                <w:rPr>
                  <w:rFonts w:ascii="Arial" w:hAnsi="Arial"/>
                  <w:sz w:val="18"/>
                </w:rPr>
                <w:t>Ipv6Addr</w:t>
              </w:r>
            </w:ins>
          </w:p>
        </w:tc>
        <w:tc>
          <w:tcPr>
            <w:tcW w:w="567" w:type="dxa"/>
            <w:tcBorders>
              <w:top w:val="single" w:sz="4" w:space="0" w:color="auto"/>
              <w:left w:val="single" w:sz="4" w:space="0" w:color="auto"/>
              <w:bottom w:val="single" w:sz="4" w:space="0" w:color="auto"/>
              <w:right w:val="single" w:sz="4" w:space="0" w:color="auto"/>
            </w:tcBorders>
          </w:tcPr>
          <w:p w14:paraId="0DA5BCA6" w14:textId="77777777" w:rsidR="007F3CC0" w:rsidRPr="001C0C0C" w:rsidRDefault="007F3CC0" w:rsidP="00E41605">
            <w:pPr>
              <w:keepNext/>
              <w:keepLines/>
              <w:spacing w:after="0"/>
              <w:jc w:val="center"/>
              <w:rPr>
                <w:ins w:id="1953" w:author="C4-214738" w:date="2021-09-01T08:55:00Z"/>
                <w:rFonts w:ascii="Arial" w:hAnsi="Arial"/>
                <w:sz w:val="18"/>
              </w:rPr>
            </w:pPr>
            <w:ins w:id="1954" w:author="C4-214738" w:date="2021-09-01T08:55: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A42E2DB" w14:textId="77777777" w:rsidR="007F3CC0" w:rsidRPr="001C0C0C" w:rsidRDefault="007F3CC0" w:rsidP="00E41605">
            <w:pPr>
              <w:keepNext/>
              <w:keepLines/>
              <w:spacing w:after="0"/>
              <w:rPr>
                <w:ins w:id="1955" w:author="C4-214738" w:date="2021-09-01T08:55:00Z"/>
                <w:rFonts w:ascii="Arial" w:hAnsi="Arial"/>
                <w:sz w:val="18"/>
              </w:rPr>
            </w:pPr>
            <w:ins w:id="1956" w:author="C4-214738" w:date="2021-09-01T08:55: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6305A806" w14:textId="77777777" w:rsidR="007F3CC0" w:rsidRPr="001C0C0C" w:rsidRDefault="007F3CC0" w:rsidP="00E41605">
            <w:pPr>
              <w:keepNext/>
              <w:keepLines/>
              <w:spacing w:after="0"/>
              <w:rPr>
                <w:ins w:id="1957" w:author="C4-214738" w:date="2021-09-01T08:55:00Z"/>
                <w:rFonts w:ascii="Arial" w:hAnsi="Arial" w:cs="Arial"/>
                <w:sz w:val="18"/>
                <w:szCs w:val="18"/>
              </w:rPr>
            </w:pPr>
          </w:p>
        </w:tc>
      </w:tr>
      <w:tr w:rsidR="007F3CC0" w:rsidRPr="001C0C0C" w14:paraId="60F3E649" w14:textId="77777777" w:rsidTr="00E41605">
        <w:trPr>
          <w:jc w:val="center"/>
          <w:ins w:id="1958" w:author="C4-214738" w:date="2021-09-01T08:55:00Z"/>
        </w:trPr>
        <w:tc>
          <w:tcPr>
            <w:tcW w:w="2090" w:type="dxa"/>
            <w:tcBorders>
              <w:top w:val="single" w:sz="4" w:space="0" w:color="auto"/>
              <w:left w:val="single" w:sz="4" w:space="0" w:color="auto"/>
              <w:bottom w:val="single" w:sz="4" w:space="0" w:color="auto"/>
              <w:right w:val="single" w:sz="4" w:space="0" w:color="auto"/>
            </w:tcBorders>
          </w:tcPr>
          <w:p w14:paraId="4160B2D2" w14:textId="77777777" w:rsidR="007F3CC0" w:rsidRPr="001C0C0C" w:rsidRDefault="007F3CC0" w:rsidP="00E41605">
            <w:pPr>
              <w:keepNext/>
              <w:keepLines/>
              <w:spacing w:after="0"/>
              <w:rPr>
                <w:ins w:id="1959" w:author="C4-214738" w:date="2021-09-01T08:55:00Z"/>
                <w:rFonts w:ascii="Arial" w:hAnsi="Arial"/>
                <w:sz w:val="18"/>
              </w:rPr>
            </w:pPr>
            <w:ins w:id="1960" w:author="C4-214738" w:date="2021-09-01T08:55:00Z">
              <w:r w:rsidRPr="001C0C0C">
                <w:rPr>
                  <w:rFonts w:ascii="Arial" w:hAnsi="Arial"/>
                  <w:sz w:val="18"/>
                </w:rPr>
                <w:t>ipv6Prefix</w:t>
              </w:r>
            </w:ins>
          </w:p>
        </w:tc>
        <w:tc>
          <w:tcPr>
            <w:tcW w:w="1842" w:type="dxa"/>
            <w:tcBorders>
              <w:top w:val="single" w:sz="4" w:space="0" w:color="auto"/>
              <w:left w:val="single" w:sz="4" w:space="0" w:color="auto"/>
              <w:bottom w:val="single" w:sz="4" w:space="0" w:color="auto"/>
              <w:right w:val="single" w:sz="4" w:space="0" w:color="auto"/>
            </w:tcBorders>
          </w:tcPr>
          <w:p w14:paraId="35B8F72F" w14:textId="77777777" w:rsidR="007F3CC0" w:rsidRPr="001C0C0C" w:rsidRDefault="007F3CC0" w:rsidP="00E41605">
            <w:pPr>
              <w:keepNext/>
              <w:keepLines/>
              <w:spacing w:after="0"/>
              <w:rPr>
                <w:ins w:id="1961" w:author="C4-214738" w:date="2021-09-01T08:55:00Z"/>
                <w:rFonts w:ascii="Arial" w:hAnsi="Arial"/>
                <w:sz w:val="18"/>
              </w:rPr>
            </w:pPr>
            <w:ins w:id="1962" w:author="C4-214738" w:date="2021-09-01T08:55:00Z">
              <w:r w:rsidRPr="001C0C0C">
                <w:rPr>
                  <w:rFonts w:ascii="Arial" w:hAnsi="Arial"/>
                  <w:sz w:val="18"/>
                </w:rPr>
                <w:t>Ipv6Prefix</w:t>
              </w:r>
            </w:ins>
          </w:p>
        </w:tc>
        <w:tc>
          <w:tcPr>
            <w:tcW w:w="567" w:type="dxa"/>
            <w:tcBorders>
              <w:top w:val="single" w:sz="4" w:space="0" w:color="auto"/>
              <w:left w:val="single" w:sz="4" w:space="0" w:color="auto"/>
              <w:bottom w:val="single" w:sz="4" w:space="0" w:color="auto"/>
              <w:right w:val="single" w:sz="4" w:space="0" w:color="auto"/>
            </w:tcBorders>
          </w:tcPr>
          <w:p w14:paraId="13EF9833" w14:textId="77777777" w:rsidR="007F3CC0" w:rsidRPr="001C0C0C" w:rsidRDefault="007F3CC0" w:rsidP="00E41605">
            <w:pPr>
              <w:keepNext/>
              <w:keepLines/>
              <w:spacing w:after="0"/>
              <w:jc w:val="center"/>
              <w:rPr>
                <w:ins w:id="1963" w:author="C4-214738" w:date="2021-09-01T08:55:00Z"/>
                <w:rFonts w:ascii="Arial" w:hAnsi="Arial"/>
                <w:sz w:val="18"/>
              </w:rPr>
            </w:pPr>
            <w:ins w:id="1964" w:author="C4-214738" w:date="2021-09-01T08:55: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69AE92FF" w14:textId="77777777" w:rsidR="007F3CC0" w:rsidRPr="001C0C0C" w:rsidRDefault="007F3CC0" w:rsidP="00E41605">
            <w:pPr>
              <w:keepNext/>
              <w:keepLines/>
              <w:spacing w:after="0"/>
              <w:rPr>
                <w:ins w:id="1965" w:author="C4-214738" w:date="2021-09-01T08:55:00Z"/>
                <w:rFonts w:ascii="Arial" w:hAnsi="Arial"/>
                <w:sz w:val="18"/>
              </w:rPr>
            </w:pPr>
            <w:ins w:id="1966" w:author="C4-214738" w:date="2021-09-01T08:55: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694A42DC" w14:textId="77777777" w:rsidR="007F3CC0" w:rsidRPr="001C0C0C" w:rsidRDefault="007F3CC0" w:rsidP="00E41605">
            <w:pPr>
              <w:keepNext/>
              <w:keepLines/>
              <w:spacing w:after="0"/>
              <w:rPr>
                <w:ins w:id="1967" w:author="C4-214738" w:date="2021-09-01T08:55:00Z"/>
                <w:rFonts w:ascii="Arial" w:hAnsi="Arial" w:cs="Arial"/>
                <w:sz w:val="18"/>
                <w:szCs w:val="18"/>
              </w:rPr>
            </w:pPr>
          </w:p>
        </w:tc>
      </w:tr>
      <w:tr w:rsidR="007F3CC0" w:rsidRPr="001C0C0C" w14:paraId="4589ED46" w14:textId="77777777" w:rsidTr="00E41605">
        <w:trPr>
          <w:jc w:val="center"/>
          <w:ins w:id="1968" w:author="C4-214738" w:date="2021-09-01T08:55:00Z"/>
        </w:trPr>
        <w:tc>
          <w:tcPr>
            <w:tcW w:w="9567" w:type="dxa"/>
            <w:gridSpan w:val="5"/>
            <w:tcBorders>
              <w:top w:val="single" w:sz="4" w:space="0" w:color="auto"/>
              <w:left w:val="single" w:sz="4" w:space="0" w:color="auto"/>
              <w:bottom w:val="single" w:sz="4" w:space="0" w:color="auto"/>
              <w:right w:val="single" w:sz="4" w:space="0" w:color="auto"/>
            </w:tcBorders>
          </w:tcPr>
          <w:p w14:paraId="07D65BBC" w14:textId="77777777" w:rsidR="007F3CC0" w:rsidRPr="001C0C0C" w:rsidRDefault="007F3CC0" w:rsidP="00E41605">
            <w:pPr>
              <w:keepNext/>
              <w:keepLines/>
              <w:spacing w:after="0"/>
              <w:ind w:left="851" w:hanging="851"/>
              <w:rPr>
                <w:ins w:id="1969" w:author="C4-214738" w:date="2021-09-01T08:55:00Z"/>
                <w:rFonts w:ascii="Arial" w:hAnsi="Arial"/>
                <w:sz w:val="18"/>
              </w:rPr>
            </w:pPr>
            <w:ins w:id="1970" w:author="C4-214738" w:date="2021-09-01T08:55:00Z">
              <w:r w:rsidRPr="001C0C0C">
                <w:rPr>
                  <w:rFonts w:ascii="Arial" w:hAnsi="Arial"/>
                  <w:sz w:val="18"/>
                </w:rPr>
                <w:t>NOTE:</w:t>
              </w:r>
              <w:r w:rsidRPr="001C0C0C">
                <w:rPr>
                  <w:rFonts w:ascii="Arial" w:hAnsi="Arial"/>
                  <w:sz w:val="18"/>
                </w:rPr>
                <w:tab/>
                <w:t>Either ipv4Addr, or ipv6Addr, or ipv6Prefix shall be present.</w:t>
              </w:r>
            </w:ins>
          </w:p>
        </w:tc>
      </w:tr>
    </w:tbl>
    <w:p w14:paraId="05A5D9EE" w14:textId="4E0FC71C" w:rsidR="00904370" w:rsidDel="007F3CC0" w:rsidRDefault="00904370" w:rsidP="00904370">
      <w:pPr>
        <w:pStyle w:val="Heading5"/>
        <w:rPr>
          <w:del w:id="1971" w:author="C4-214738" w:date="2021-09-01T08:55:00Z"/>
        </w:rPr>
      </w:pPr>
      <w:del w:id="1972" w:author="C4-214738" w:date="2021-09-01T08:55:00Z">
        <w:r w:rsidDel="007F3CC0">
          <w:delText>6.1.6.2.3</w:delText>
        </w:r>
        <w:r w:rsidDel="007F3CC0">
          <w:tab/>
          <w:delText>Type: &lt;TypeName 2&gt;</w:delText>
        </w:r>
        <w:bookmarkEnd w:id="1758"/>
        <w:bookmarkEnd w:id="1759"/>
        <w:bookmarkEnd w:id="1760"/>
        <w:bookmarkEnd w:id="1761"/>
      </w:del>
    </w:p>
    <w:p w14:paraId="46A62E5E" w14:textId="621856F7" w:rsidR="00904370" w:rsidRPr="00387BE7" w:rsidDel="007F3CC0" w:rsidRDefault="00904370" w:rsidP="00904370">
      <w:pPr>
        <w:pStyle w:val="Guidance"/>
        <w:rPr>
          <w:del w:id="1973" w:author="C4-214738" w:date="2021-09-01T08:55:00Z"/>
        </w:rPr>
      </w:pPr>
      <w:del w:id="1974" w:author="C4-214738" w:date="2021-09-01T08:55:00Z">
        <w:r w:rsidDel="007F3CC0">
          <w:delText>And so on if there are more types to specify.</w:delText>
        </w:r>
      </w:del>
    </w:p>
    <w:p w14:paraId="704D9ABF" w14:textId="77777777" w:rsidR="00904370" w:rsidRDefault="00904370" w:rsidP="00904370">
      <w:pPr>
        <w:pStyle w:val="Heading4"/>
        <w:rPr>
          <w:lang w:val="en-US"/>
        </w:rPr>
      </w:pPr>
      <w:bookmarkStart w:id="1975" w:name="_Toc510696638"/>
      <w:bookmarkStart w:id="1976" w:name="_Toc35971433"/>
      <w:bookmarkStart w:id="1977" w:name="_Toc63347660"/>
      <w:bookmarkStart w:id="1978" w:name="_Toc70168823"/>
      <w:bookmarkStart w:id="1979" w:name="_Toc813816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75"/>
      <w:bookmarkEnd w:id="1976"/>
      <w:bookmarkEnd w:id="1977"/>
      <w:bookmarkEnd w:id="1978"/>
      <w:bookmarkEnd w:id="1979"/>
    </w:p>
    <w:p w14:paraId="6C367FFA" w14:textId="7C050A6C" w:rsidR="00904370" w:rsidRPr="00FC5F63" w:rsidDel="000A3700" w:rsidRDefault="00904370" w:rsidP="00904370">
      <w:pPr>
        <w:pStyle w:val="Guidance"/>
        <w:rPr>
          <w:del w:id="1980" w:author="C4-214738" w:date="2021-09-01T08:58:00Z"/>
        </w:rPr>
      </w:pPr>
      <w:del w:id="1981" w:author="C4-214738" w:date="2021-09-01T08:58:00Z">
        <w:r w:rsidDel="000A3700">
          <w:delText>This clause will define simple data types and enumerations that can be referenced from data structures defined in the previous clauses.</w:delText>
        </w:r>
      </w:del>
    </w:p>
    <w:p w14:paraId="01D89DEC" w14:textId="77777777" w:rsidR="00904370" w:rsidRPr="00384E92" w:rsidRDefault="00904370" w:rsidP="00904370">
      <w:pPr>
        <w:pStyle w:val="Heading5"/>
      </w:pPr>
      <w:bookmarkStart w:id="1982" w:name="_Toc510696639"/>
      <w:bookmarkStart w:id="1983" w:name="_Toc35971434"/>
      <w:bookmarkStart w:id="1984" w:name="_Toc63347661"/>
      <w:bookmarkStart w:id="1985" w:name="_Toc70168824"/>
      <w:bookmarkStart w:id="1986" w:name="_Toc81381670"/>
      <w:r>
        <w:t>6.1.6.3.1</w:t>
      </w:r>
      <w:r w:rsidRPr="00384E92">
        <w:tab/>
        <w:t>Introduction</w:t>
      </w:r>
      <w:bookmarkEnd w:id="1982"/>
      <w:bookmarkEnd w:id="1983"/>
      <w:bookmarkEnd w:id="1984"/>
      <w:bookmarkEnd w:id="1985"/>
      <w:bookmarkEnd w:id="1986"/>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1987" w:name="_Toc510696640"/>
      <w:bookmarkStart w:id="1988" w:name="_Toc35971435"/>
      <w:bookmarkStart w:id="1989" w:name="_Toc63347662"/>
      <w:bookmarkStart w:id="1990" w:name="_Toc70168825"/>
      <w:bookmarkStart w:id="1991" w:name="_Toc81381671"/>
      <w:r>
        <w:lastRenderedPageBreak/>
        <w:t>6.1.6.3.2</w:t>
      </w:r>
      <w:r w:rsidRPr="00384E92">
        <w:tab/>
        <w:t>Simple data types</w:t>
      </w:r>
      <w:bookmarkEnd w:id="1987"/>
      <w:bookmarkEnd w:id="1988"/>
      <w:bookmarkEnd w:id="1989"/>
      <w:bookmarkEnd w:id="1990"/>
      <w:bookmarkEnd w:id="1991"/>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7B229BE7" w:rsidR="00904370" w:rsidRPr="0016361A" w:rsidRDefault="00904370" w:rsidP="00F85948">
            <w:pPr>
              <w:pStyle w:val="TAL"/>
            </w:pPr>
            <w:del w:id="1992" w:author="C4-214738" w:date="2021-09-01T08:58:00Z">
              <w:r w:rsidRPr="0016361A" w:rsidDel="000A3700">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74B9A832" w:rsidR="00904370" w:rsidRPr="00BC662F" w:rsidRDefault="00904370" w:rsidP="00904370">
      <w:pPr>
        <w:pStyle w:val="Heading5"/>
      </w:pPr>
      <w:bookmarkStart w:id="1993" w:name="_Toc81381672"/>
      <w:bookmarkStart w:id="1994" w:name="_Toc510696641"/>
      <w:bookmarkStart w:id="1995" w:name="_Toc35971436"/>
      <w:bookmarkStart w:id="1996" w:name="_Toc63347663"/>
      <w:bookmarkStart w:id="1997" w:name="_Toc70168826"/>
      <w:r>
        <w:t>6.1.6.3.3</w:t>
      </w:r>
      <w:r w:rsidRPr="00BC662F">
        <w:tab/>
        <w:t xml:space="preserve">Enumeration: </w:t>
      </w:r>
      <w:ins w:id="1998" w:author="C4-214738" w:date="2021-09-01T08:58:00Z">
        <w:r w:rsidR="000A3700" w:rsidRPr="00A94607">
          <w:t>AuthResult</w:t>
        </w:r>
      </w:ins>
      <w:bookmarkEnd w:id="1993"/>
      <w:del w:id="1999" w:author="C4-214738" w:date="2021-09-01T08:58:00Z">
        <w:r w:rsidRPr="00BC662F" w:rsidDel="000A3700">
          <w:delText>&lt;EnumType1&gt;</w:delText>
        </w:r>
      </w:del>
      <w:bookmarkEnd w:id="1994"/>
      <w:bookmarkEnd w:id="1995"/>
      <w:bookmarkEnd w:id="1996"/>
      <w:bookmarkEnd w:id="1997"/>
    </w:p>
    <w:p w14:paraId="1FC75F1D" w14:textId="77777777" w:rsidR="00904370" w:rsidRPr="00384E92" w:rsidRDefault="00904370" w:rsidP="00904370">
      <w:r w:rsidRPr="00384E92">
        <w:t xml:space="preserve">The enumeration &lt;EnumType1&gt; represents &lt;something&gt;. It shall comply with the provisions defined in table </w:t>
      </w:r>
      <w:r>
        <w:t>6.1.5.3.3</w:t>
      </w:r>
      <w:r w:rsidRPr="00384E92">
        <w:t>-1.</w:t>
      </w:r>
    </w:p>
    <w:p w14:paraId="3E98A710" w14:textId="2623DD27" w:rsidR="00904370" w:rsidRDefault="00904370" w:rsidP="00904370">
      <w:pPr>
        <w:pStyle w:val="TH"/>
      </w:pPr>
      <w:r>
        <w:t xml:space="preserve">Table 6.1.6.3.3-1: Enumeration </w:t>
      </w:r>
      <w:ins w:id="2000" w:author="C4-214738" w:date="2021-09-01T08:59:00Z">
        <w:r w:rsidR="000A3700" w:rsidRPr="00255AB0">
          <w:t>AuthResult</w:t>
        </w:r>
      </w:ins>
      <w:del w:id="2001" w:author="C4-214738" w:date="2021-09-01T08:59:00Z">
        <w:r w:rsidDel="000A3700">
          <w:delText>&lt;</w:delText>
        </w:r>
        <w:r w:rsidRPr="0015708C" w:rsidDel="000A3700">
          <w:delText xml:space="preserve"> </w:delText>
        </w:r>
        <w:r w:rsidRPr="00384E92" w:rsidDel="000A3700">
          <w:delText>EnumType1</w:delText>
        </w:r>
        <w:r w:rsidDel="000A3700">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ins w:id="2002" w:author="C4-214738" w:date="2021-09-01T09:00:00Z">
              <w:r w:rsidRPr="00255AB0">
                <w:t>"</w:t>
              </w:r>
              <w:r>
                <w:t>AUTH</w:t>
              </w:r>
              <w:r w:rsidRPr="00255AB0">
                <w:t>_SUCCESS"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ins w:id="2003" w:author="C4-214738" w:date="2021-09-01T09:00:00Z">
              <w:r w:rsidRPr="00255AB0">
                <w:t xml:space="preserve">The </w:t>
              </w:r>
              <w:r>
                <w:t>UAV authentication has succeeded</w:t>
              </w:r>
              <w:r w:rsidRPr="00255AB0">
                <w:t>.</w:t>
              </w:r>
            </w:ins>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0A3700" w:rsidRPr="00B54FF5" w14:paraId="23DBC1D6" w14:textId="77777777" w:rsidTr="00F85948">
        <w:trPr>
          <w:ins w:id="2004" w:author="C4-214738" w:date="2021-09-01T08: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E56EA" w14:textId="02EBC9AE" w:rsidR="000A3700" w:rsidRPr="0016361A" w:rsidRDefault="000A3700" w:rsidP="000A3700">
            <w:pPr>
              <w:pStyle w:val="TAL"/>
              <w:rPr>
                <w:ins w:id="2005" w:author="C4-214738" w:date="2021-09-01T08:59:00Z"/>
              </w:rPr>
            </w:pPr>
            <w:ins w:id="2006" w:author="C4-214738" w:date="2021-09-01T09:00:00Z">
              <w:r w:rsidRPr="00255AB0">
                <w:t>"</w:t>
              </w:r>
              <w:r>
                <w:t>AUTH_</w:t>
              </w:r>
              <w:r w:rsidRPr="00255AB0">
                <w:t>FAILURE"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1A28" w14:textId="2AA4C71E" w:rsidR="000A3700" w:rsidRPr="0016361A" w:rsidRDefault="000A3700" w:rsidP="000A3700">
            <w:pPr>
              <w:pStyle w:val="TAL"/>
              <w:rPr>
                <w:ins w:id="2007" w:author="C4-214738" w:date="2021-09-01T08:59:00Z"/>
              </w:rPr>
            </w:pPr>
            <w:ins w:id="2008" w:author="C4-214738" w:date="2021-09-01T09:00:00Z">
              <w:r w:rsidRPr="00255AB0">
                <w:t xml:space="preserve">The </w:t>
              </w:r>
              <w:r>
                <w:t>UAV authentication has failed</w:t>
              </w:r>
              <w:r w:rsidRPr="00255AB0">
                <w:t>.</w:t>
              </w:r>
            </w:ins>
          </w:p>
        </w:tc>
        <w:tc>
          <w:tcPr>
            <w:tcW w:w="1278" w:type="pct"/>
            <w:tcBorders>
              <w:top w:val="single" w:sz="8" w:space="0" w:color="auto"/>
              <w:left w:val="nil"/>
              <w:bottom w:val="single" w:sz="8" w:space="0" w:color="auto"/>
              <w:right w:val="single" w:sz="8" w:space="0" w:color="auto"/>
            </w:tcBorders>
          </w:tcPr>
          <w:p w14:paraId="12AD77DB" w14:textId="77777777" w:rsidR="000A3700" w:rsidRPr="0016361A" w:rsidRDefault="000A3700" w:rsidP="000A3700">
            <w:pPr>
              <w:pStyle w:val="TAL"/>
              <w:rPr>
                <w:ins w:id="2009" w:author="C4-214738" w:date="2021-09-01T08:59:00Z"/>
              </w:rPr>
            </w:pPr>
          </w:p>
        </w:tc>
      </w:tr>
    </w:tbl>
    <w:p w14:paraId="42830834" w14:textId="77777777" w:rsidR="00904370" w:rsidRDefault="00904370" w:rsidP="00904370">
      <w:pPr>
        <w:rPr>
          <w:lang w:val="en-US"/>
        </w:rPr>
      </w:pPr>
    </w:p>
    <w:p w14:paraId="37DE7D4C" w14:textId="3FD559DB" w:rsidR="00904370" w:rsidRPr="00BC662F" w:rsidDel="000A3700" w:rsidRDefault="00904370" w:rsidP="00904370">
      <w:pPr>
        <w:pStyle w:val="Heading5"/>
        <w:rPr>
          <w:del w:id="2010" w:author="C4-214738" w:date="2021-09-01T09:00:00Z"/>
        </w:rPr>
      </w:pPr>
      <w:bookmarkStart w:id="2011" w:name="_Toc510696642"/>
      <w:bookmarkStart w:id="2012" w:name="_Toc35971437"/>
      <w:bookmarkStart w:id="2013" w:name="_Toc63347664"/>
      <w:bookmarkStart w:id="2014" w:name="_Toc70168827"/>
      <w:del w:id="2015" w:author="C4-214738" w:date="2021-09-01T09:00:00Z">
        <w:r w:rsidDel="000A3700">
          <w:delText>6.1.6.3.4</w:delText>
        </w:r>
        <w:r w:rsidRPr="00BC662F" w:rsidDel="000A3700">
          <w:tab/>
          <w:delText>Enumeration: &lt;EnumType</w:delText>
        </w:r>
        <w:r w:rsidDel="000A3700">
          <w:delText>2</w:delText>
        </w:r>
        <w:r w:rsidRPr="00BC662F" w:rsidDel="000A3700">
          <w:delText>&gt;</w:delText>
        </w:r>
        <w:bookmarkEnd w:id="2011"/>
        <w:bookmarkEnd w:id="2012"/>
        <w:bookmarkEnd w:id="2013"/>
        <w:bookmarkEnd w:id="2014"/>
      </w:del>
    </w:p>
    <w:p w14:paraId="6D798E3E" w14:textId="7F7EB58A" w:rsidR="00904370" w:rsidRPr="00387BE7" w:rsidDel="000A3700" w:rsidRDefault="00904370" w:rsidP="00904370">
      <w:pPr>
        <w:pStyle w:val="Guidance"/>
        <w:rPr>
          <w:del w:id="2016" w:author="C4-214738" w:date="2021-09-01T09:00:00Z"/>
        </w:rPr>
      </w:pPr>
      <w:del w:id="2017" w:author="C4-214738" w:date="2021-09-01T09:00:00Z">
        <w:r w:rsidDel="000A3700">
          <w:delText>And so on if there are more enumerations to define.</w:delText>
        </w:r>
      </w:del>
    </w:p>
    <w:p w14:paraId="6B52E538" w14:textId="315FE098" w:rsidR="00904370" w:rsidDel="000A3700" w:rsidRDefault="00904370" w:rsidP="00904370">
      <w:pPr>
        <w:pStyle w:val="Heading4"/>
        <w:rPr>
          <w:del w:id="2018" w:author="C4-214738" w:date="2021-09-01T09:00:00Z"/>
          <w:lang w:val="en-US"/>
        </w:rPr>
      </w:pPr>
      <w:bookmarkStart w:id="2019" w:name="_Toc510696643"/>
      <w:bookmarkStart w:id="2020" w:name="_Toc35971438"/>
      <w:bookmarkStart w:id="2021" w:name="_Toc63347665"/>
      <w:bookmarkStart w:id="2022" w:name="_Toc70168828"/>
      <w:del w:id="2023" w:author="C4-214738" w:date="2021-09-01T09:00:00Z">
        <w:r w:rsidRPr="00445F4F" w:rsidDel="000A3700">
          <w:rPr>
            <w:lang w:val="en-US"/>
          </w:rPr>
          <w:delText>6.</w:delText>
        </w:r>
        <w:r w:rsidDel="000A3700">
          <w:rPr>
            <w:lang w:val="en-US"/>
          </w:rPr>
          <w:delText>1.6</w:delText>
        </w:r>
        <w:r w:rsidRPr="00445F4F" w:rsidDel="000A3700">
          <w:rPr>
            <w:lang w:val="en-US"/>
          </w:rPr>
          <w:delText>.</w:delText>
        </w:r>
        <w:r w:rsidDel="000A3700">
          <w:rPr>
            <w:lang w:val="en-US"/>
          </w:rPr>
          <w:delText>4</w:delText>
        </w:r>
        <w:r w:rsidRPr="00445F4F" w:rsidDel="000A3700">
          <w:rPr>
            <w:lang w:val="en-US"/>
          </w:rPr>
          <w:tab/>
        </w:r>
        <w:r w:rsidDel="000A3700">
          <w:rPr>
            <w:lang w:eastAsia="zh-CN"/>
          </w:rPr>
          <w:delText>D</w:delText>
        </w:r>
        <w:r w:rsidDel="000A3700">
          <w:rPr>
            <w:rFonts w:hint="eastAsia"/>
            <w:lang w:eastAsia="zh-CN"/>
          </w:rPr>
          <w:delText>ata types</w:delText>
        </w:r>
        <w:r w:rsidDel="000A3700">
          <w:rPr>
            <w:lang w:eastAsia="zh-CN"/>
          </w:rPr>
          <w:delText xml:space="preserve"> describing alternative data types or combinations of data types</w:delText>
        </w:r>
        <w:bookmarkEnd w:id="2019"/>
        <w:bookmarkEnd w:id="2020"/>
        <w:bookmarkEnd w:id="2021"/>
        <w:bookmarkEnd w:id="2022"/>
      </w:del>
    </w:p>
    <w:p w14:paraId="6630898E" w14:textId="4FC374AF" w:rsidR="00904370" w:rsidDel="000A3700" w:rsidRDefault="00904370" w:rsidP="00904370">
      <w:pPr>
        <w:pStyle w:val="Heading5"/>
        <w:rPr>
          <w:del w:id="2024" w:author="C4-214738" w:date="2021-09-01T09:00:00Z"/>
        </w:rPr>
      </w:pPr>
      <w:bookmarkStart w:id="2025" w:name="_Toc510696644"/>
      <w:bookmarkStart w:id="2026" w:name="_Toc35971439"/>
      <w:bookmarkStart w:id="2027" w:name="_Toc63347666"/>
      <w:bookmarkStart w:id="2028" w:name="_Toc70168829"/>
      <w:del w:id="2029" w:author="C4-214738" w:date="2021-09-01T09:00:00Z">
        <w:r w:rsidDel="000A3700">
          <w:delText>6.1.6.4.1</w:delText>
        </w:r>
        <w:r w:rsidDel="000A3700">
          <w:tab/>
          <w:delText>Type: &lt;TypeName 1&gt;</w:delText>
        </w:r>
        <w:bookmarkEnd w:id="2025"/>
        <w:bookmarkEnd w:id="2026"/>
        <w:bookmarkEnd w:id="2027"/>
        <w:bookmarkEnd w:id="2028"/>
      </w:del>
    </w:p>
    <w:p w14:paraId="6F1A024C" w14:textId="3589E4EC" w:rsidR="00904370" w:rsidDel="000A3700" w:rsidRDefault="00904370" w:rsidP="00904370">
      <w:pPr>
        <w:pStyle w:val="Guidance"/>
        <w:rPr>
          <w:del w:id="2030" w:author="C4-214738" w:date="2021-09-01T09:00:00Z"/>
        </w:rPr>
      </w:pPr>
      <w:del w:id="2031" w:author="C4-214738" w:date="2021-09-01T09:00:00Z">
        <w:r w:rsidDel="000A3700">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3D70529" w14:textId="1E1A386C" w:rsidR="00904370" w:rsidDel="000A3700" w:rsidRDefault="00904370" w:rsidP="00904370">
      <w:pPr>
        <w:pStyle w:val="Guidance"/>
        <w:rPr>
          <w:del w:id="2032" w:author="C4-214738" w:date="2021-09-01T09:00:00Z"/>
        </w:rPr>
      </w:pPr>
      <w:del w:id="2033" w:author="C4-214738" w:date="2021-09-01T09:00:00Z">
        <w:r w:rsidDel="000A3700">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AEDD0EE" w14:textId="6C1B21F0" w:rsidR="00904370" w:rsidDel="000A3700" w:rsidRDefault="00904370" w:rsidP="00904370">
      <w:pPr>
        <w:pStyle w:val="Guidance"/>
        <w:rPr>
          <w:del w:id="2034" w:author="C4-214738" w:date="2021-09-01T09:00:00Z"/>
        </w:rPr>
      </w:pPr>
      <w:del w:id="2035" w:author="C4-214738" w:date="2021-09-01T09:00:00Z">
        <w:r w:rsidDel="000A3700">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0752EE7" w14:textId="61EEF1EC" w:rsidR="00904370" w:rsidRPr="00F11739" w:rsidDel="000A3700" w:rsidRDefault="00904370" w:rsidP="00904370">
      <w:pPr>
        <w:pStyle w:val="Guidance"/>
        <w:rPr>
          <w:del w:id="2036" w:author="C4-214738" w:date="2021-09-01T09:00:00Z"/>
        </w:rPr>
      </w:pPr>
      <w:del w:id="2037" w:author="C4-214738" w:date="2021-09-01T09:00:00Z">
        <w:r w:rsidDel="000A3700">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0A3700">
          <w:delText>Attribute name</w:delText>
        </w:r>
        <w:r w:rsidDel="000A3700">
          <w:delText>"</w:delText>
        </w:r>
        <w:r w:rsidRPr="00F11739" w:rsidDel="000A3700">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A9511E1" w14:textId="26C0A1C7" w:rsidR="00904370" w:rsidDel="000A3700" w:rsidRDefault="00904370" w:rsidP="00904370">
      <w:pPr>
        <w:pStyle w:val="Guidance"/>
        <w:rPr>
          <w:del w:id="2038" w:author="C4-214738" w:date="2021-09-01T09:00:00Z"/>
        </w:rPr>
      </w:pPr>
      <w:del w:id="2039" w:author="C4-214738" w:date="2021-09-01T09:00:00Z">
        <w:r w:rsidDel="000A3700">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0A3700">
          <w:delText>encod</w:delText>
        </w:r>
        <w:r w:rsidDel="000A3700">
          <w:delText>ed in the corresponding OpenAPI specification as</w:delText>
        </w:r>
        <w:r w:rsidRPr="00F11739" w:rsidDel="000A3700">
          <w:delText xml:space="preserve"> a map </w:delText>
        </w:r>
        <w:r w:rsidDel="000A3700">
          <w:delText>which values are of</w:delText>
        </w:r>
        <w:r w:rsidRPr="00F11739" w:rsidDel="000A3700">
          <w:delText xml:space="preserve"> </w:delText>
        </w:r>
        <w:r w:rsidDel="000A3700">
          <w:delText>data type &lt;type&gt;. &lt;type&gt; can either be "integer", "number", "string" or "boolean" (as defined in the OpenAPI specification [4]), or a data type defined in a 3GPP specification.</w:delText>
        </w:r>
      </w:del>
    </w:p>
    <w:p w14:paraId="43DBED42" w14:textId="33CA65D4" w:rsidR="00904370" w:rsidDel="000A3700" w:rsidRDefault="00904370" w:rsidP="00904370">
      <w:pPr>
        <w:pStyle w:val="Guidance"/>
        <w:rPr>
          <w:del w:id="2040" w:author="C4-214738" w:date="2021-09-01T09:00:00Z"/>
        </w:rPr>
      </w:pPr>
      <w:del w:id="2041" w:author="C4-214738" w:date="2021-09-01T09:00:00Z">
        <w:r w:rsidDel="000A3700">
          <w:delText xml:space="preserve">"Cardinality": Defines the allowed number of occurrence of data type &lt;type&gt;. A cardinality of "M..N", is only allowed for data types "array(&lt;type&gt;)" and "map(&lt;type&gt;)" and indicates the number of elements within the array or map; the </w:delText>
        </w:r>
        <w:r w:rsidDel="000A3700">
          <w:lastRenderedPageBreak/>
          <w:delText>values M and N can either be the characters "M" and "N", respectively, or integer numbers; with M being greater than or equal 0, and N being greater than 0. For data type "&lt;type&gt;", the cardinality shall be set to "1".</w:delText>
        </w:r>
      </w:del>
    </w:p>
    <w:p w14:paraId="6729D504" w14:textId="50385E84" w:rsidR="00904370" w:rsidRPr="00384E92" w:rsidDel="000A3700" w:rsidRDefault="00904370" w:rsidP="00904370">
      <w:pPr>
        <w:pStyle w:val="Guidance"/>
        <w:rPr>
          <w:del w:id="2042" w:author="C4-214738" w:date="2021-09-01T09:00:00Z"/>
        </w:rPr>
      </w:pPr>
      <w:del w:id="2043" w:author="C4-214738" w:date="2021-09-01T09:00:00Z">
        <w:r w:rsidDel="000A3700">
          <w:delText>"Description": Describes the meaning and use of the attribute and may contain normative statements.</w:delText>
        </w:r>
        <w:r w:rsidRPr="00F11739" w:rsidDel="000A3700">
          <w:delText xml:space="preserve">Applicability: If the </w:delText>
        </w:r>
        <w:r w:rsidDel="000A3700">
          <w:delText>attribute</w:delText>
        </w:r>
        <w:r w:rsidRPr="00F11739" w:rsidDel="000A3700">
          <w:delText xml:space="preserve"> is only applicable for optional feature(s) negotiated using the mechanism defined in </w:delText>
        </w:r>
        <w:r w:rsidDel="000A3700">
          <w:delText>clause</w:delText>
        </w:r>
        <w:r w:rsidRPr="00F11739" w:rsidDel="000A3700">
          <w:delText xml:space="preserve"> 6.6 of 3GPP TS 29.500 [</w:delText>
        </w:r>
        <w:r w:rsidDel="000A3700">
          <w:delText>4</w:delText>
        </w:r>
        <w:r w:rsidRPr="00F11739" w:rsidDel="000A3700">
          <w:delText xml:space="preserve">], the name of the corresponding feature(s) shall be indicated in this column. If no feature is indicated. the </w:delText>
        </w:r>
        <w:r w:rsidDel="000A3700">
          <w:delText>attribute</w:delText>
        </w:r>
        <w:r w:rsidRPr="00F11739" w:rsidDel="000A3700">
          <w:delText xml:space="preserve"> can be used with any feature.</w:delText>
        </w:r>
      </w:del>
    </w:p>
    <w:p w14:paraId="4ADDE4B3" w14:textId="4DC0DC98" w:rsidR="00904370" w:rsidRPr="00971458" w:rsidDel="000A3700" w:rsidRDefault="00904370" w:rsidP="00904370">
      <w:pPr>
        <w:pStyle w:val="Guidance"/>
        <w:rPr>
          <w:del w:id="2044" w:author="C4-214738" w:date="2021-09-01T09:00:00Z"/>
        </w:rPr>
      </w:pPr>
      <w:del w:id="2045" w:author="C4-214738" w:date="2021-09-01T09:00:00Z">
        <w:r w:rsidRPr="00971458" w:rsidDel="000A3700">
          <w:delText xml:space="preserve">Applicability: If the type is only applicable for optional feature(s) negotiated using the </w:delText>
        </w:r>
        <w:r w:rsidDel="000A3700">
          <w:delText>mechanism defined in clause 6.6 of 3GPP TS 29.500 [2], the name of the corresponding feature(s) shall be indicated in this column. If no feature is indicated</w:delText>
        </w:r>
        <w:r w:rsidRPr="00971458" w:rsidDel="000A3700">
          <w:delText>. the type can be used with any feature. If no optional features are defined for an API, the applicability column can be omitted for that API.</w:delText>
        </w:r>
      </w:del>
    </w:p>
    <w:p w14:paraId="3D9B9699" w14:textId="689F6DB7" w:rsidR="00904370" w:rsidDel="000A3700" w:rsidRDefault="00904370" w:rsidP="00904370">
      <w:pPr>
        <w:pStyle w:val="TH"/>
        <w:rPr>
          <w:del w:id="2046" w:author="C4-214738" w:date="2021-09-01T09:00:00Z"/>
        </w:rPr>
      </w:pPr>
      <w:del w:id="2047" w:author="C4-214738" w:date="2021-09-01T09:00:00Z">
        <w:r w:rsidDel="000A3700">
          <w:rPr>
            <w:noProof/>
          </w:rPr>
          <w:delText>Table </w:delText>
        </w:r>
        <w:r w:rsidDel="000A3700">
          <w:delText xml:space="preserve">6.1.6.4.1-1: </w:delText>
        </w:r>
        <w:bookmarkStart w:id="2048" w:name="_Hlk510623468"/>
        <w:r w:rsidDel="000A3700">
          <w:rPr>
            <w:noProof/>
          </w:rPr>
          <w:delText xml:space="preserve">Definition of type </w:delText>
        </w:r>
        <w:r w:rsidDel="000A3700">
          <w:delText xml:space="preserve">&lt;Type name 1&gt; </w:delText>
        </w:r>
        <w:r w:rsidDel="000A3700">
          <w:rPr>
            <w:noProof/>
          </w:rPr>
          <w:delText>as a list of &lt;"mutually exclusive alternatives" / "non-exclusive alternatives" / "</w:delText>
        </w:r>
        <w:r w:rsidDel="000A3700">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04370" w:rsidRPr="00B54FF5" w:rsidDel="000A3700" w14:paraId="11B11566" w14:textId="4CBDAACF" w:rsidTr="00F85948">
        <w:trPr>
          <w:jc w:val="center"/>
          <w:del w:id="2049" w:author="C4-214738" w:date="2021-09-01T09:00: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48"/>
          <w:p w14:paraId="14ED30D2" w14:textId="6B8BB87F" w:rsidR="00904370" w:rsidRPr="0016361A" w:rsidDel="000A3700" w:rsidRDefault="00904370" w:rsidP="00F85948">
            <w:pPr>
              <w:pStyle w:val="TAH"/>
              <w:rPr>
                <w:del w:id="2050" w:author="C4-214738" w:date="2021-09-01T09:00:00Z"/>
              </w:rPr>
            </w:pPr>
            <w:del w:id="2051" w:author="C4-214738" w:date="2021-09-01T09:00:00Z">
              <w:r w:rsidRPr="0016361A" w:rsidDel="000A3700">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A769578" w14:textId="12566AF3" w:rsidR="00904370" w:rsidRPr="0016361A" w:rsidDel="000A3700" w:rsidRDefault="00904370" w:rsidP="00F85948">
            <w:pPr>
              <w:pStyle w:val="TAH"/>
              <w:jc w:val="left"/>
              <w:rPr>
                <w:del w:id="2052" w:author="C4-214738" w:date="2021-09-01T09:00:00Z"/>
              </w:rPr>
            </w:pPr>
            <w:del w:id="2053" w:author="C4-214738" w:date="2021-09-01T09:00:00Z">
              <w:r w:rsidRPr="0016361A" w:rsidDel="000A3700">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2510ABD" w14:textId="0CB2B493" w:rsidR="00904370" w:rsidRPr="0016361A" w:rsidDel="000A3700" w:rsidRDefault="00904370" w:rsidP="00F85948">
            <w:pPr>
              <w:pStyle w:val="TAH"/>
              <w:rPr>
                <w:del w:id="2054" w:author="C4-214738" w:date="2021-09-01T09:00:00Z"/>
                <w:rFonts w:cs="Arial"/>
                <w:szCs w:val="18"/>
              </w:rPr>
            </w:pPr>
            <w:del w:id="2055" w:author="C4-214738" w:date="2021-09-01T09:00:00Z">
              <w:r w:rsidRPr="0016361A" w:rsidDel="000A3700">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15CEF3" w14:textId="540B3358" w:rsidR="00904370" w:rsidRPr="0016361A" w:rsidDel="000A3700" w:rsidRDefault="00904370" w:rsidP="00F85948">
            <w:pPr>
              <w:pStyle w:val="TAH"/>
              <w:rPr>
                <w:del w:id="2056" w:author="C4-214738" w:date="2021-09-01T09:00:00Z"/>
                <w:rFonts w:cs="Arial"/>
                <w:szCs w:val="18"/>
              </w:rPr>
            </w:pPr>
            <w:del w:id="2057" w:author="C4-214738" w:date="2021-09-01T09:00:00Z">
              <w:r w:rsidRPr="0016361A" w:rsidDel="000A3700">
                <w:rPr>
                  <w:rFonts w:cs="Arial"/>
                  <w:szCs w:val="18"/>
                </w:rPr>
                <w:delText>Applicability</w:delText>
              </w:r>
            </w:del>
          </w:p>
        </w:tc>
      </w:tr>
      <w:tr w:rsidR="00904370" w:rsidRPr="00B54FF5" w:rsidDel="000A3700" w14:paraId="5AB8B3AC" w14:textId="709F6EF5" w:rsidTr="00F85948">
        <w:trPr>
          <w:jc w:val="center"/>
          <w:del w:id="2058" w:author="C4-214738" w:date="2021-09-01T09:00:00Z"/>
        </w:trPr>
        <w:tc>
          <w:tcPr>
            <w:tcW w:w="2482" w:type="dxa"/>
            <w:tcBorders>
              <w:top w:val="single" w:sz="4" w:space="0" w:color="auto"/>
              <w:left w:val="single" w:sz="4" w:space="0" w:color="auto"/>
              <w:bottom w:val="single" w:sz="4" w:space="0" w:color="auto"/>
              <w:right w:val="single" w:sz="4" w:space="0" w:color="auto"/>
            </w:tcBorders>
          </w:tcPr>
          <w:p w14:paraId="518EAAB8" w14:textId="073304C1" w:rsidR="00904370" w:rsidRPr="0016361A" w:rsidDel="000A3700" w:rsidRDefault="00904370" w:rsidP="00F85948">
            <w:pPr>
              <w:pStyle w:val="TAL"/>
              <w:rPr>
                <w:del w:id="2059" w:author="C4-214738" w:date="2021-09-01T09:00:00Z"/>
              </w:rPr>
            </w:pPr>
            <w:del w:id="2060" w:author="C4-214738" w:date="2021-09-01T09:00:00Z">
              <w:r w:rsidRPr="0016361A" w:rsidDel="000A3700">
                <w:delText>"</w:delText>
              </w:r>
              <w:r w:rsidRPr="0016361A" w:rsidDel="000A3700">
                <w:rPr>
                  <w:i/>
                </w:rPr>
                <w:delText>&lt;type&gt;</w:delText>
              </w:r>
              <w:r w:rsidRPr="0016361A" w:rsidDel="000A3700">
                <w:delText>" or "array</w:delText>
              </w:r>
              <w:r w:rsidRPr="0016361A" w:rsidDel="000A3700">
                <w:rPr>
                  <w:i/>
                </w:rPr>
                <w:delText>(&lt;type&gt;</w:delText>
              </w:r>
              <w:r w:rsidRPr="0016361A" w:rsidDel="000A3700">
                <w:delText>)" or "map</w:delText>
              </w:r>
              <w:r w:rsidRPr="0016361A" w:rsidDel="000A3700">
                <w:rPr>
                  <w:i/>
                </w:rPr>
                <w:delText>(&lt;type&gt;</w:delText>
              </w:r>
              <w:r w:rsidRPr="0016361A" w:rsidDel="000A3700">
                <w:delText>)"</w:delText>
              </w:r>
            </w:del>
          </w:p>
        </w:tc>
        <w:tc>
          <w:tcPr>
            <w:tcW w:w="1169" w:type="dxa"/>
            <w:tcBorders>
              <w:top w:val="single" w:sz="4" w:space="0" w:color="auto"/>
              <w:left w:val="single" w:sz="4" w:space="0" w:color="auto"/>
              <w:bottom w:val="single" w:sz="4" w:space="0" w:color="auto"/>
              <w:right w:val="single" w:sz="4" w:space="0" w:color="auto"/>
            </w:tcBorders>
          </w:tcPr>
          <w:p w14:paraId="69382551" w14:textId="63DCFB26" w:rsidR="00904370" w:rsidRPr="0016361A" w:rsidDel="000A3700" w:rsidRDefault="00904370" w:rsidP="00F85948">
            <w:pPr>
              <w:pStyle w:val="TAL"/>
              <w:rPr>
                <w:del w:id="2061" w:author="C4-214738" w:date="2021-09-01T09:00:00Z"/>
              </w:rPr>
            </w:pPr>
            <w:del w:id="2062" w:author="C4-214738" w:date="2021-09-01T09:00:00Z">
              <w:r w:rsidRPr="0016361A" w:rsidDel="000A3700">
                <w:delText>"1" or "</w:delText>
              </w:r>
              <w:r w:rsidRPr="0016361A" w:rsidDel="000A3700">
                <w:rPr>
                  <w:i/>
                </w:rPr>
                <w:delText>M</w:delText>
              </w:r>
              <w:r w:rsidRPr="0016361A" w:rsidDel="000A3700">
                <w:delText>..</w:delText>
              </w:r>
              <w:r w:rsidRPr="0016361A" w:rsidDel="000A3700">
                <w:rPr>
                  <w:i/>
                </w:rPr>
                <w:delText>N</w:delText>
              </w:r>
              <w:r w:rsidRPr="0016361A" w:rsidDel="000A3700">
                <w:delText>"</w:delText>
              </w:r>
            </w:del>
          </w:p>
        </w:tc>
        <w:tc>
          <w:tcPr>
            <w:tcW w:w="3827" w:type="dxa"/>
            <w:tcBorders>
              <w:top w:val="single" w:sz="4" w:space="0" w:color="auto"/>
              <w:left w:val="single" w:sz="4" w:space="0" w:color="auto"/>
              <w:bottom w:val="single" w:sz="4" w:space="0" w:color="auto"/>
              <w:right w:val="single" w:sz="4" w:space="0" w:color="auto"/>
            </w:tcBorders>
          </w:tcPr>
          <w:p w14:paraId="29FC716A" w14:textId="07539B16" w:rsidR="00904370" w:rsidRPr="0016361A" w:rsidDel="000A3700" w:rsidRDefault="00904370" w:rsidP="00F85948">
            <w:pPr>
              <w:pStyle w:val="TAL"/>
              <w:rPr>
                <w:del w:id="2063" w:author="C4-214738" w:date="2021-09-01T09:00:00Z"/>
                <w:rFonts w:cs="Arial"/>
                <w:szCs w:val="18"/>
              </w:rPr>
            </w:pPr>
            <w:del w:id="2064" w:author="C4-214738" w:date="2021-09-01T09:00:00Z">
              <w:r w:rsidRPr="0016361A" w:rsidDel="000A3700">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5497B2F1" w14:textId="2D715A3C" w:rsidR="00904370" w:rsidRPr="0016361A" w:rsidDel="000A3700" w:rsidRDefault="00904370" w:rsidP="00F85948">
            <w:pPr>
              <w:pStyle w:val="TAL"/>
              <w:rPr>
                <w:del w:id="2065" w:author="C4-214738" w:date="2021-09-01T09:00:00Z"/>
              </w:rPr>
            </w:pPr>
          </w:p>
        </w:tc>
      </w:tr>
    </w:tbl>
    <w:p w14:paraId="7AD1AB71" w14:textId="2F70B1EE" w:rsidR="00904370" w:rsidDel="000A3700" w:rsidRDefault="00904370" w:rsidP="00904370">
      <w:pPr>
        <w:rPr>
          <w:del w:id="2066" w:author="C4-214738" w:date="2021-09-01T09:00:00Z"/>
        </w:rPr>
      </w:pPr>
    </w:p>
    <w:p w14:paraId="58AB05B6" w14:textId="6DFFD1F6" w:rsidR="00904370" w:rsidDel="000A3700" w:rsidRDefault="00904370" w:rsidP="00904370">
      <w:pPr>
        <w:pStyle w:val="Heading5"/>
        <w:rPr>
          <w:del w:id="2067" w:author="C4-214738" w:date="2021-09-01T09:00:00Z"/>
        </w:rPr>
      </w:pPr>
      <w:bookmarkStart w:id="2068" w:name="_Toc510696645"/>
      <w:bookmarkStart w:id="2069" w:name="_Toc35971440"/>
      <w:bookmarkStart w:id="2070" w:name="_Toc63347667"/>
      <w:bookmarkStart w:id="2071" w:name="_Toc70168830"/>
      <w:del w:id="2072" w:author="C4-214738" w:date="2021-09-01T09:00:00Z">
        <w:r w:rsidDel="000A3700">
          <w:delText>6.1.6.4.2</w:delText>
        </w:r>
        <w:r w:rsidDel="000A3700">
          <w:tab/>
          <w:delText>Type: &lt;TypeName 2&gt;</w:delText>
        </w:r>
        <w:bookmarkEnd w:id="2068"/>
        <w:bookmarkEnd w:id="2069"/>
        <w:bookmarkEnd w:id="2070"/>
        <w:bookmarkEnd w:id="2071"/>
      </w:del>
    </w:p>
    <w:p w14:paraId="3406F41B" w14:textId="0D7551F2" w:rsidR="00904370" w:rsidRPr="00387BE7" w:rsidDel="000A3700" w:rsidRDefault="00904370" w:rsidP="00904370">
      <w:pPr>
        <w:pStyle w:val="Guidance"/>
        <w:rPr>
          <w:del w:id="2073" w:author="C4-214738" w:date="2021-09-01T09:00:00Z"/>
        </w:rPr>
      </w:pPr>
      <w:del w:id="2074" w:author="C4-214738" w:date="2021-09-01T09:00:00Z">
        <w:r w:rsidDel="000A3700">
          <w:delText>And so on if there are more types to specify.</w:delText>
        </w:r>
      </w:del>
    </w:p>
    <w:p w14:paraId="09CF733F" w14:textId="410F75D8" w:rsidR="00904370" w:rsidDel="000A3700" w:rsidRDefault="00904370" w:rsidP="00904370">
      <w:pPr>
        <w:pStyle w:val="Heading4"/>
        <w:rPr>
          <w:del w:id="2075" w:author="C4-214738" w:date="2021-09-01T09:00:00Z"/>
        </w:rPr>
      </w:pPr>
      <w:bookmarkStart w:id="2076" w:name="_Toc510696646"/>
      <w:bookmarkStart w:id="2077" w:name="_Toc35971441"/>
      <w:bookmarkStart w:id="2078" w:name="_Toc63347668"/>
      <w:bookmarkStart w:id="2079" w:name="_Toc70168831"/>
      <w:del w:id="2080" w:author="C4-214738" w:date="2021-09-01T09:00:00Z">
        <w:r w:rsidDel="000A3700">
          <w:delText>6.1.6.5</w:delText>
        </w:r>
        <w:r w:rsidDel="000A3700">
          <w:tab/>
          <w:delText>Binary data</w:delText>
        </w:r>
        <w:bookmarkEnd w:id="2076"/>
        <w:bookmarkEnd w:id="2077"/>
        <w:bookmarkEnd w:id="2078"/>
        <w:bookmarkEnd w:id="2079"/>
      </w:del>
    </w:p>
    <w:p w14:paraId="7684FDA4" w14:textId="7FCA6954" w:rsidR="00904370" w:rsidDel="000A3700" w:rsidRDefault="00904370" w:rsidP="00904370">
      <w:pPr>
        <w:pStyle w:val="Guidance"/>
        <w:rPr>
          <w:del w:id="2081" w:author="C4-214738" w:date="2021-09-01T09:00:00Z"/>
        </w:rPr>
      </w:pPr>
      <w:del w:id="2082" w:author="C4-214738" w:date="2021-09-01T09:00:00Z">
        <w:r w:rsidDel="000A3700">
          <w:delText>This clause will specify what is encoded in binary part, if multipart media type is agreed to be supported by CT4 and is supported by the API. It shall be omitted if not applicable.</w:delText>
        </w:r>
      </w:del>
    </w:p>
    <w:p w14:paraId="670380E6" w14:textId="1A0E7C4A" w:rsidR="00904370" w:rsidDel="000A3700" w:rsidRDefault="00904370" w:rsidP="00904370">
      <w:pPr>
        <w:pStyle w:val="Heading5"/>
        <w:rPr>
          <w:del w:id="2083" w:author="C4-214738" w:date="2021-09-01T09:00:00Z"/>
        </w:rPr>
      </w:pPr>
      <w:bookmarkStart w:id="2084" w:name="_Toc35971442"/>
      <w:bookmarkStart w:id="2085" w:name="_Toc63347669"/>
      <w:bookmarkStart w:id="2086" w:name="_Toc70168832"/>
      <w:del w:id="2087" w:author="C4-214738" w:date="2021-09-01T09:00:00Z">
        <w:r w:rsidDel="000A3700">
          <w:delText>6.1.6.5.1</w:delText>
        </w:r>
        <w:r w:rsidDel="000A3700">
          <w:tab/>
          <w:delText>Binary Data Types</w:delText>
        </w:r>
        <w:bookmarkEnd w:id="2084"/>
        <w:bookmarkEnd w:id="2085"/>
        <w:bookmarkEnd w:id="2086"/>
      </w:del>
    </w:p>
    <w:p w14:paraId="0C74EF5E" w14:textId="2A24255D" w:rsidR="00904370" w:rsidRPr="00A04126" w:rsidDel="000A3700" w:rsidRDefault="00904370" w:rsidP="00904370">
      <w:pPr>
        <w:pStyle w:val="TH"/>
        <w:rPr>
          <w:del w:id="2088" w:author="C4-214738" w:date="2021-09-01T09:00:00Z"/>
        </w:rPr>
      </w:pPr>
      <w:del w:id="2089" w:author="C4-214738" w:date="2021-09-01T09:00:00Z">
        <w:r w:rsidRPr="00A04126" w:rsidDel="000A3700">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04370" w:rsidRPr="00B54FF5" w:rsidDel="000A3700" w14:paraId="7E66489F" w14:textId="4094436B" w:rsidTr="00F85948">
        <w:trPr>
          <w:jc w:val="center"/>
          <w:del w:id="2090" w:author="C4-214738" w:date="2021-09-01T09:0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D0FADA1" w14:textId="4E849C81" w:rsidR="00904370" w:rsidRPr="0016361A" w:rsidDel="000A3700" w:rsidRDefault="00904370" w:rsidP="00F85948">
            <w:pPr>
              <w:pStyle w:val="TAH"/>
              <w:rPr>
                <w:del w:id="2091" w:author="C4-214738" w:date="2021-09-01T09:00:00Z"/>
              </w:rPr>
            </w:pPr>
            <w:del w:id="2092" w:author="C4-214738" w:date="2021-09-01T09:00:00Z">
              <w:r w:rsidRPr="0016361A" w:rsidDel="000A3700">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D84FA70" w14:textId="2D7882C1" w:rsidR="00904370" w:rsidRPr="0016361A" w:rsidDel="000A3700" w:rsidRDefault="00904370" w:rsidP="00F85948">
            <w:pPr>
              <w:pStyle w:val="TAH"/>
              <w:rPr>
                <w:del w:id="2093" w:author="C4-214738" w:date="2021-09-01T09:00:00Z"/>
              </w:rPr>
            </w:pPr>
            <w:del w:id="2094" w:author="C4-214738" w:date="2021-09-01T09:00:00Z">
              <w:r w:rsidRPr="0016361A" w:rsidDel="000A3700">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1888BC1" w14:textId="54905831" w:rsidR="00904370" w:rsidRPr="0016361A" w:rsidDel="000A3700" w:rsidRDefault="00904370" w:rsidP="00F85948">
            <w:pPr>
              <w:pStyle w:val="TAH"/>
              <w:rPr>
                <w:del w:id="2095" w:author="C4-214738" w:date="2021-09-01T09:00:00Z"/>
              </w:rPr>
            </w:pPr>
            <w:del w:id="2096" w:author="C4-214738" w:date="2021-09-01T09:00:00Z">
              <w:r w:rsidRPr="0016361A" w:rsidDel="000A3700">
                <w:delText>Content type</w:delText>
              </w:r>
            </w:del>
          </w:p>
        </w:tc>
      </w:tr>
      <w:tr w:rsidR="00904370" w:rsidRPr="00B54FF5" w:rsidDel="000A3700" w14:paraId="603ABE46" w14:textId="386EFE91" w:rsidTr="00F85948">
        <w:trPr>
          <w:jc w:val="center"/>
          <w:del w:id="2097" w:author="C4-214738" w:date="2021-09-01T09:00:00Z"/>
        </w:trPr>
        <w:tc>
          <w:tcPr>
            <w:tcW w:w="2718" w:type="dxa"/>
            <w:tcBorders>
              <w:top w:val="single" w:sz="4" w:space="0" w:color="auto"/>
              <w:left w:val="single" w:sz="4" w:space="0" w:color="auto"/>
              <w:bottom w:val="single" w:sz="4" w:space="0" w:color="auto"/>
              <w:right w:val="single" w:sz="4" w:space="0" w:color="auto"/>
            </w:tcBorders>
          </w:tcPr>
          <w:p w14:paraId="34FCEFFA" w14:textId="64541553" w:rsidR="00904370" w:rsidRPr="0016361A" w:rsidDel="000A3700" w:rsidRDefault="00904370" w:rsidP="00F85948">
            <w:pPr>
              <w:pStyle w:val="TAL"/>
              <w:rPr>
                <w:del w:id="2098" w:author="C4-214738" w:date="2021-09-01T09:00:00Z"/>
              </w:rPr>
            </w:pPr>
            <w:del w:id="2099" w:author="C4-214738" w:date="2021-09-01T09:00:00Z">
              <w:r w:rsidRPr="0016361A" w:rsidDel="000A3700">
                <w:delText>&lt; Binary Data 1 &gt;</w:delText>
              </w:r>
            </w:del>
          </w:p>
          <w:p w14:paraId="668F192B" w14:textId="3930DEC6" w:rsidR="00904370" w:rsidRPr="0016361A" w:rsidDel="000A3700" w:rsidRDefault="00904370" w:rsidP="00F85948">
            <w:pPr>
              <w:pStyle w:val="TAL"/>
              <w:rPr>
                <w:del w:id="2100" w:author="C4-214738" w:date="2021-09-01T09:00:00Z"/>
              </w:rPr>
            </w:pPr>
            <w:del w:id="2101" w:author="C4-214738" w:date="2021-09-01T09:00:00Z">
              <w:r w:rsidRPr="0016361A" w:rsidDel="000A3700">
                <w:delText>e.g. N1 SM Message</w:delText>
              </w:r>
            </w:del>
          </w:p>
          <w:p w14:paraId="1AC56E2D" w14:textId="22DF1FEF" w:rsidR="00904370" w:rsidRPr="0016361A" w:rsidDel="000A3700" w:rsidRDefault="00904370" w:rsidP="00F85948">
            <w:pPr>
              <w:pStyle w:val="TAL"/>
              <w:rPr>
                <w:del w:id="2102" w:author="C4-214738" w:date="2021-09-01T09:00:00Z"/>
              </w:rPr>
            </w:pPr>
          </w:p>
        </w:tc>
        <w:tc>
          <w:tcPr>
            <w:tcW w:w="1378" w:type="dxa"/>
            <w:tcBorders>
              <w:top w:val="single" w:sz="4" w:space="0" w:color="auto"/>
              <w:left w:val="single" w:sz="4" w:space="0" w:color="auto"/>
              <w:bottom w:val="single" w:sz="4" w:space="0" w:color="auto"/>
              <w:right w:val="single" w:sz="4" w:space="0" w:color="auto"/>
            </w:tcBorders>
          </w:tcPr>
          <w:p w14:paraId="232068E0" w14:textId="6BE400D3" w:rsidR="00904370" w:rsidRPr="0016361A" w:rsidDel="000A3700" w:rsidRDefault="00904370" w:rsidP="00F85948">
            <w:pPr>
              <w:pStyle w:val="TAC"/>
              <w:rPr>
                <w:del w:id="2103" w:author="C4-214738" w:date="2021-09-01T09:00:00Z"/>
              </w:rPr>
            </w:pPr>
            <w:del w:id="2104" w:author="C4-214738" w:date="2021-09-01T09:00:00Z">
              <w:r w:rsidRPr="0016361A" w:rsidDel="000A3700">
                <w:delText>&lt; clause &gt;</w:delText>
              </w:r>
            </w:del>
          </w:p>
          <w:p w14:paraId="2D641984" w14:textId="1EFE6161" w:rsidR="00904370" w:rsidRPr="0016361A" w:rsidDel="000A3700" w:rsidRDefault="00904370" w:rsidP="00F85948">
            <w:pPr>
              <w:pStyle w:val="TAC"/>
              <w:rPr>
                <w:del w:id="2105" w:author="C4-214738" w:date="2021-09-01T09:00:00Z"/>
              </w:rPr>
            </w:pPr>
            <w:del w:id="2106" w:author="C4-214738" w:date="2021-09-01T09:00:00Z">
              <w:r w:rsidRPr="0016361A" w:rsidDel="000A3700">
                <w:delText>e.g. 6.1.6.5.2</w:delText>
              </w:r>
            </w:del>
          </w:p>
        </w:tc>
        <w:tc>
          <w:tcPr>
            <w:tcW w:w="4381" w:type="dxa"/>
            <w:tcBorders>
              <w:top w:val="single" w:sz="4" w:space="0" w:color="auto"/>
              <w:left w:val="single" w:sz="4" w:space="0" w:color="auto"/>
              <w:bottom w:val="single" w:sz="4" w:space="0" w:color="auto"/>
              <w:right w:val="single" w:sz="4" w:space="0" w:color="auto"/>
            </w:tcBorders>
          </w:tcPr>
          <w:p w14:paraId="7433A302" w14:textId="064599DD" w:rsidR="00904370" w:rsidRPr="0016361A" w:rsidDel="000A3700" w:rsidRDefault="00904370" w:rsidP="00F85948">
            <w:pPr>
              <w:pStyle w:val="TAL"/>
              <w:rPr>
                <w:del w:id="2107" w:author="C4-214738" w:date="2021-09-01T09:00:00Z"/>
                <w:rFonts w:cs="Arial"/>
                <w:szCs w:val="18"/>
              </w:rPr>
            </w:pPr>
            <w:del w:id="2108" w:author="C4-214738" w:date="2021-09-01T09:00:00Z">
              <w:r w:rsidRPr="0016361A" w:rsidDel="000A3700">
                <w:rPr>
                  <w:rFonts w:cs="Arial"/>
                  <w:szCs w:val="18"/>
                </w:rPr>
                <w:delText>&lt;content type&gt;</w:delText>
              </w:r>
            </w:del>
          </w:p>
          <w:p w14:paraId="7C017D8E" w14:textId="3FBC5E00" w:rsidR="00904370" w:rsidRPr="0016361A" w:rsidDel="000A3700" w:rsidRDefault="00904370" w:rsidP="00F85948">
            <w:pPr>
              <w:pStyle w:val="TAL"/>
              <w:rPr>
                <w:del w:id="2109" w:author="C4-214738" w:date="2021-09-01T09:00:00Z"/>
                <w:rFonts w:cs="Arial"/>
                <w:szCs w:val="18"/>
              </w:rPr>
            </w:pPr>
            <w:del w:id="2110" w:author="C4-214738" w:date="2021-09-01T09:00:00Z">
              <w:r w:rsidRPr="0016361A" w:rsidDel="000A3700">
                <w:rPr>
                  <w:rFonts w:cs="Arial"/>
                  <w:szCs w:val="18"/>
                </w:rPr>
                <w:delText>e.g. vnd.3gpp.5gnas</w:delText>
              </w:r>
            </w:del>
          </w:p>
        </w:tc>
      </w:tr>
      <w:tr w:rsidR="00904370" w:rsidRPr="00B54FF5" w:rsidDel="000A3700" w14:paraId="6803A83B" w14:textId="799460F3" w:rsidTr="00F85948">
        <w:trPr>
          <w:jc w:val="center"/>
          <w:del w:id="2111" w:author="C4-214738" w:date="2021-09-01T09:00:00Z"/>
        </w:trPr>
        <w:tc>
          <w:tcPr>
            <w:tcW w:w="2718" w:type="dxa"/>
            <w:tcBorders>
              <w:top w:val="single" w:sz="4" w:space="0" w:color="auto"/>
              <w:left w:val="single" w:sz="4" w:space="0" w:color="auto"/>
              <w:bottom w:val="single" w:sz="4" w:space="0" w:color="auto"/>
              <w:right w:val="single" w:sz="4" w:space="0" w:color="auto"/>
            </w:tcBorders>
          </w:tcPr>
          <w:p w14:paraId="48A26FDA" w14:textId="1528CEFB" w:rsidR="00904370" w:rsidRPr="0016361A" w:rsidDel="000A3700" w:rsidRDefault="00904370" w:rsidP="00F85948">
            <w:pPr>
              <w:pStyle w:val="TAL"/>
              <w:rPr>
                <w:del w:id="2112" w:author="C4-214738" w:date="2021-09-01T09:00:00Z"/>
              </w:rPr>
            </w:pPr>
          </w:p>
        </w:tc>
        <w:tc>
          <w:tcPr>
            <w:tcW w:w="1378" w:type="dxa"/>
            <w:tcBorders>
              <w:top w:val="single" w:sz="4" w:space="0" w:color="auto"/>
              <w:left w:val="single" w:sz="4" w:space="0" w:color="auto"/>
              <w:bottom w:val="single" w:sz="4" w:space="0" w:color="auto"/>
              <w:right w:val="single" w:sz="4" w:space="0" w:color="auto"/>
            </w:tcBorders>
          </w:tcPr>
          <w:p w14:paraId="1AA9D1AB" w14:textId="59991F8A" w:rsidR="00904370" w:rsidRPr="0016361A" w:rsidDel="000A3700" w:rsidRDefault="00904370" w:rsidP="00F85948">
            <w:pPr>
              <w:pStyle w:val="TAC"/>
              <w:rPr>
                <w:del w:id="2113" w:author="C4-214738" w:date="2021-09-01T09:00:00Z"/>
              </w:rPr>
            </w:pPr>
          </w:p>
        </w:tc>
        <w:tc>
          <w:tcPr>
            <w:tcW w:w="4381" w:type="dxa"/>
            <w:tcBorders>
              <w:top w:val="single" w:sz="4" w:space="0" w:color="auto"/>
              <w:left w:val="single" w:sz="4" w:space="0" w:color="auto"/>
              <w:bottom w:val="single" w:sz="4" w:space="0" w:color="auto"/>
              <w:right w:val="single" w:sz="4" w:space="0" w:color="auto"/>
            </w:tcBorders>
          </w:tcPr>
          <w:p w14:paraId="7FDD4DEE" w14:textId="625BDF5A" w:rsidR="00904370" w:rsidRPr="0016361A" w:rsidDel="000A3700" w:rsidRDefault="00904370" w:rsidP="00F85948">
            <w:pPr>
              <w:pStyle w:val="TAL"/>
              <w:rPr>
                <w:del w:id="2114" w:author="C4-214738" w:date="2021-09-01T09:00:00Z"/>
                <w:rFonts w:cs="Arial"/>
                <w:szCs w:val="18"/>
              </w:rPr>
            </w:pPr>
          </w:p>
        </w:tc>
      </w:tr>
    </w:tbl>
    <w:p w14:paraId="6F59DA8A" w14:textId="4C5841A3" w:rsidR="00904370" w:rsidRPr="00A04126" w:rsidDel="000A3700" w:rsidRDefault="00904370" w:rsidP="00904370">
      <w:pPr>
        <w:pStyle w:val="Guidance"/>
        <w:rPr>
          <w:del w:id="2115" w:author="C4-214738" w:date="2021-09-01T09:00:00Z"/>
          <w:color w:val="auto"/>
        </w:rPr>
      </w:pPr>
    </w:p>
    <w:p w14:paraId="6521CAAE" w14:textId="1A76E739" w:rsidR="00904370" w:rsidDel="000A3700" w:rsidRDefault="00904370" w:rsidP="00904370">
      <w:pPr>
        <w:pStyle w:val="TAL"/>
        <w:rPr>
          <w:del w:id="2116" w:author="C4-214738" w:date="2021-09-01T09:00:00Z"/>
        </w:rPr>
      </w:pPr>
      <w:bookmarkStart w:id="2117" w:name="_Toc20131002"/>
      <w:bookmarkStart w:id="2118" w:name="_Hlk32129811"/>
      <w:del w:id="2119" w:author="C4-214738" w:date="2021-09-01T09:00:00Z">
        <w:r w:rsidDel="000A3700">
          <w:delText>6.1.6.5.2</w:delText>
        </w:r>
        <w:r w:rsidDel="000A3700">
          <w:tab/>
        </w:r>
        <w:bookmarkEnd w:id="2117"/>
        <w:r w:rsidDel="000A3700">
          <w:delText>&lt; Binary Data 1 &gt;</w:delText>
        </w:r>
      </w:del>
    </w:p>
    <w:p w14:paraId="5C695A70" w14:textId="5E9139F7" w:rsidR="00904370" w:rsidDel="000A3700" w:rsidRDefault="00904370" w:rsidP="00904370">
      <w:pPr>
        <w:pStyle w:val="TAL"/>
        <w:rPr>
          <w:del w:id="2120" w:author="C4-214738" w:date="2021-09-01T09:00:00Z"/>
        </w:rPr>
      </w:pPr>
    </w:p>
    <w:bookmarkEnd w:id="2118"/>
    <w:p w14:paraId="50BF63BC" w14:textId="6509606F" w:rsidR="00904370" w:rsidRPr="001768B1" w:rsidDel="000A3700" w:rsidRDefault="00904370" w:rsidP="00904370">
      <w:pPr>
        <w:pStyle w:val="TAL"/>
        <w:rPr>
          <w:del w:id="2121" w:author="C4-214738" w:date="2021-09-01T09:00:00Z"/>
          <w:rFonts w:ascii="Times New Roman" w:hAnsi="Times New Roman"/>
          <w:i/>
          <w:color w:val="0070C0"/>
          <w:sz w:val="20"/>
        </w:rPr>
      </w:pPr>
      <w:del w:id="2122" w:author="C4-214738" w:date="2021-09-01T09:00:00Z">
        <w:r w:rsidRPr="00E17C1A" w:rsidDel="000A3700">
          <w:rPr>
            <w:rFonts w:ascii="Times New Roman" w:hAnsi="Times New Roman"/>
            <w:i/>
            <w:color w:val="0070C0"/>
            <w:sz w:val="20"/>
          </w:rPr>
          <w:delText xml:space="preserve">And so on if there are more </w:delText>
        </w:r>
        <w:r w:rsidDel="000A3700">
          <w:rPr>
            <w:rFonts w:ascii="Times New Roman" w:hAnsi="Times New Roman"/>
            <w:i/>
            <w:color w:val="0070C0"/>
            <w:sz w:val="20"/>
          </w:rPr>
          <w:delText>binary data</w:delText>
        </w:r>
        <w:r w:rsidRPr="00E17C1A" w:rsidDel="000A3700">
          <w:rPr>
            <w:rFonts w:ascii="Times New Roman" w:hAnsi="Times New Roman"/>
            <w:i/>
            <w:color w:val="0070C0"/>
            <w:sz w:val="20"/>
          </w:rPr>
          <w:delText xml:space="preserve"> to specify</w:delText>
        </w:r>
      </w:del>
    </w:p>
    <w:p w14:paraId="59621676" w14:textId="77777777" w:rsidR="00904370" w:rsidRDefault="00904370" w:rsidP="00904370">
      <w:pPr>
        <w:pStyle w:val="Heading3"/>
      </w:pPr>
      <w:bookmarkStart w:id="2123" w:name="_Toc510696647"/>
      <w:bookmarkStart w:id="2124" w:name="_Toc35971443"/>
      <w:bookmarkStart w:id="2125" w:name="_Toc63347670"/>
      <w:bookmarkStart w:id="2126" w:name="_Toc70168833"/>
      <w:bookmarkStart w:id="2127" w:name="_Toc81381673"/>
      <w:r>
        <w:t>6.1.7</w:t>
      </w:r>
      <w:r>
        <w:tab/>
        <w:t>Error Handling</w:t>
      </w:r>
      <w:bookmarkEnd w:id="2123"/>
      <w:bookmarkEnd w:id="2124"/>
      <w:bookmarkEnd w:id="2125"/>
      <w:bookmarkEnd w:id="2126"/>
      <w:bookmarkEnd w:id="2127"/>
    </w:p>
    <w:p w14:paraId="23048DAD" w14:textId="77777777" w:rsidR="00904370" w:rsidRDefault="00904370" w:rsidP="0090437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0BBF367" w14:textId="77777777" w:rsidR="00904370" w:rsidRPr="00971458" w:rsidRDefault="00904370" w:rsidP="00904370">
      <w:pPr>
        <w:pStyle w:val="Heading4"/>
      </w:pPr>
      <w:bookmarkStart w:id="2128" w:name="_Toc35971444"/>
      <w:bookmarkStart w:id="2129" w:name="_Toc63347671"/>
      <w:bookmarkStart w:id="2130" w:name="_Toc70168834"/>
      <w:bookmarkStart w:id="2131" w:name="_Toc81381674"/>
      <w:r w:rsidRPr="00971458">
        <w:t>6.1.7.1</w:t>
      </w:r>
      <w:r w:rsidRPr="00971458">
        <w:tab/>
        <w:t>General</w:t>
      </w:r>
      <w:bookmarkEnd w:id="2128"/>
      <w:bookmarkEnd w:id="2129"/>
      <w:bookmarkEnd w:id="2130"/>
      <w:bookmarkEnd w:id="2131"/>
    </w:p>
    <w:p w14:paraId="457569D2" w14:textId="77777777" w:rsidR="00904370" w:rsidRDefault="00904370" w:rsidP="00904370">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777777" w:rsidR="00904370" w:rsidRPr="00971458" w:rsidRDefault="00904370" w:rsidP="00904370">
      <w:pPr>
        <w:rPr>
          <w:rFonts w:eastAsia="Calibri"/>
        </w:rPr>
      </w:pPr>
      <w:r>
        <w:t xml:space="preserve">In addition, the requirements in the following clauses are applicable for the </w:t>
      </w:r>
      <w:r>
        <w:rPr>
          <w:noProof/>
        </w:rPr>
        <w:t>&lt;API Name&gt;</w:t>
      </w:r>
      <w:r>
        <w:t xml:space="preserve"> API.</w:t>
      </w:r>
    </w:p>
    <w:p w14:paraId="1AC76440" w14:textId="77777777" w:rsidR="00904370" w:rsidRPr="00971458" w:rsidRDefault="00904370" w:rsidP="00904370">
      <w:pPr>
        <w:pStyle w:val="Heading4"/>
      </w:pPr>
      <w:bookmarkStart w:id="2132" w:name="_Toc35971445"/>
      <w:bookmarkStart w:id="2133" w:name="_Toc63347672"/>
      <w:bookmarkStart w:id="2134" w:name="_Toc70168835"/>
      <w:bookmarkStart w:id="2135" w:name="_Toc81381675"/>
      <w:r w:rsidRPr="00971458">
        <w:lastRenderedPageBreak/>
        <w:t>6.1.7.2</w:t>
      </w:r>
      <w:r w:rsidRPr="00971458">
        <w:tab/>
        <w:t>Protocol Errors</w:t>
      </w:r>
      <w:bookmarkEnd w:id="2132"/>
      <w:bookmarkEnd w:id="2133"/>
      <w:bookmarkEnd w:id="2134"/>
      <w:bookmarkEnd w:id="2135"/>
    </w:p>
    <w:p w14:paraId="6E5DB115" w14:textId="77777777" w:rsidR="00904370" w:rsidRPr="00971458" w:rsidRDefault="00904370" w:rsidP="00904370">
      <w:r>
        <w:t xml:space="preserve">No specific procedures for the </w:t>
      </w:r>
      <w:r>
        <w:rPr>
          <w:noProof/>
        </w:rPr>
        <w:t>&lt;API name&gt;</w:t>
      </w:r>
      <w:r>
        <w:t xml:space="preserve"> service are specified.</w:t>
      </w:r>
    </w:p>
    <w:p w14:paraId="1B5F578F" w14:textId="77777777" w:rsidR="00904370" w:rsidRDefault="00904370" w:rsidP="00904370">
      <w:pPr>
        <w:pStyle w:val="Guidance"/>
      </w:pPr>
      <w:r>
        <w:t>Or add specific information for the API if applicable.</w:t>
      </w:r>
    </w:p>
    <w:p w14:paraId="33AED634" w14:textId="77777777" w:rsidR="00904370" w:rsidRDefault="00904370" w:rsidP="00904370">
      <w:pPr>
        <w:pStyle w:val="Heading4"/>
      </w:pPr>
      <w:bookmarkStart w:id="2136" w:name="_Toc35971446"/>
      <w:bookmarkStart w:id="2137" w:name="_Toc63347673"/>
      <w:bookmarkStart w:id="2138" w:name="_Toc70168836"/>
      <w:bookmarkStart w:id="2139" w:name="_Toc81381676"/>
      <w:r>
        <w:t>6.1.7.3</w:t>
      </w:r>
      <w:r>
        <w:tab/>
        <w:t>Application Errors</w:t>
      </w:r>
      <w:bookmarkEnd w:id="2136"/>
      <w:bookmarkEnd w:id="2137"/>
      <w:bookmarkEnd w:id="2138"/>
      <w:bookmarkEnd w:id="2139"/>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04370" w:rsidRPr="00B54FF5" w14:paraId="557F3406"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904370" w:rsidRPr="00B54FF5" w14:paraId="64E1A4A8"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tcPr>
          <w:p w14:paraId="0BFBA2E6" w14:textId="77777777" w:rsidR="00904370" w:rsidRPr="0016361A" w:rsidRDefault="00904370" w:rsidP="00F85948">
            <w:pPr>
              <w:pStyle w:val="TAL"/>
            </w:pPr>
          </w:p>
        </w:tc>
        <w:tc>
          <w:tcPr>
            <w:tcW w:w="1701" w:type="dxa"/>
            <w:tcBorders>
              <w:top w:val="single" w:sz="4" w:space="0" w:color="auto"/>
              <w:left w:val="single" w:sz="4" w:space="0" w:color="auto"/>
              <w:bottom w:val="single" w:sz="4" w:space="0" w:color="auto"/>
              <w:right w:val="single" w:sz="4" w:space="0" w:color="auto"/>
            </w:tcBorders>
          </w:tcPr>
          <w:p w14:paraId="4FA5076D" w14:textId="77777777" w:rsidR="00904370" w:rsidRPr="0016361A" w:rsidRDefault="00904370" w:rsidP="00F85948">
            <w:pPr>
              <w:pStyle w:val="TAL"/>
            </w:pPr>
          </w:p>
        </w:tc>
        <w:tc>
          <w:tcPr>
            <w:tcW w:w="5456" w:type="dxa"/>
            <w:tcBorders>
              <w:top w:val="single" w:sz="4" w:space="0" w:color="auto"/>
              <w:left w:val="single" w:sz="4" w:space="0" w:color="auto"/>
              <w:bottom w:val="single" w:sz="4" w:space="0" w:color="auto"/>
              <w:right w:val="single" w:sz="4" w:space="0" w:color="auto"/>
            </w:tcBorders>
          </w:tcPr>
          <w:p w14:paraId="091AD171" w14:textId="77777777" w:rsidR="00904370" w:rsidRPr="0016361A" w:rsidRDefault="00904370" w:rsidP="00F85948">
            <w:pPr>
              <w:pStyle w:val="TAL"/>
              <w:rPr>
                <w:rFonts w:cs="Arial"/>
                <w:szCs w:val="18"/>
              </w:rPr>
            </w:pPr>
          </w:p>
        </w:tc>
      </w:tr>
    </w:tbl>
    <w:p w14:paraId="3F769B3F" w14:textId="77777777" w:rsidR="00904370" w:rsidRDefault="00904370" w:rsidP="00904370">
      <w:bookmarkStart w:id="2140" w:name="_Toc492899751"/>
      <w:bookmarkStart w:id="2141" w:name="_Toc492900030"/>
      <w:bookmarkStart w:id="2142" w:name="_Toc492967832"/>
      <w:bookmarkStart w:id="2143" w:name="_Toc492972920"/>
      <w:bookmarkStart w:id="2144" w:name="_Toc492973140"/>
      <w:bookmarkStart w:id="2145" w:name="_Toc493774060"/>
      <w:bookmarkStart w:id="2146" w:name="_Toc508285804"/>
      <w:bookmarkStart w:id="2147" w:name="_Toc508287269"/>
      <w:bookmarkStart w:id="2148" w:name="_Toc510696648"/>
      <w:bookmarkStart w:id="2149" w:name="_Toc35971447"/>
    </w:p>
    <w:p w14:paraId="442E8E09" w14:textId="77777777" w:rsidR="00904370" w:rsidRPr="0023018E" w:rsidRDefault="00904370" w:rsidP="00904370">
      <w:pPr>
        <w:pStyle w:val="Heading2"/>
        <w:rPr>
          <w:lang w:eastAsia="zh-CN"/>
        </w:rPr>
      </w:pPr>
      <w:bookmarkStart w:id="2150" w:name="_Toc63347674"/>
      <w:bookmarkStart w:id="2151" w:name="_Toc70168837"/>
      <w:bookmarkStart w:id="2152" w:name="_Toc81381677"/>
      <w:r>
        <w:t>6.1.8</w:t>
      </w:r>
      <w:r w:rsidRPr="0023018E">
        <w:rPr>
          <w:lang w:eastAsia="zh-CN"/>
        </w:rPr>
        <w:tab/>
        <w:t>Feature negotiation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2153" w:name="_Toc532994477"/>
      <w:bookmarkStart w:id="2154" w:name="_Toc35971448"/>
      <w:bookmarkStart w:id="2155" w:name="_Toc63347675"/>
      <w:bookmarkStart w:id="2156" w:name="_Toc70168838"/>
      <w:bookmarkStart w:id="2157" w:name="_Toc81381678"/>
      <w:bookmarkStart w:id="2158" w:name="_Hlk525137310"/>
      <w:bookmarkStart w:id="2159" w:name="_Toc510696649"/>
      <w:r>
        <w:t>6.1.9</w:t>
      </w:r>
      <w:r w:rsidRPr="001E7573">
        <w:tab/>
        <w:t>Security</w:t>
      </w:r>
      <w:bookmarkEnd w:id="2153"/>
      <w:bookmarkEnd w:id="2154"/>
      <w:bookmarkEnd w:id="2155"/>
      <w:bookmarkEnd w:id="2156"/>
      <w:bookmarkEnd w:id="2157"/>
    </w:p>
    <w:p w14:paraId="09E40E36" w14:textId="7DA85637"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3E008553" w:rsidR="00904370" w:rsidRPr="00642D3E" w:rsidRDefault="00904370" w:rsidP="00904370">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77777777"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8541475" w14:textId="77777777" w:rsidR="00904370" w:rsidRDefault="00904370" w:rsidP="00904370">
      <w:pPr>
        <w:rPr>
          <w:lang w:val="en-US"/>
        </w:rPr>
      </w:pPr>
      <w:bookmarkStart w:id="2160" w:name="_Hlk530142087"/>
      <w:bookmarkEnd w:id="2158"/>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2161" w:name="_Toc35971449"/>
      <w:bookmarkStart w:id="2162" w:name="_Toc63347676"/>
      <w:bookmarkStart w:id="2163" w:name="_Toc70168839"/>
      <w:bookmarkStart w:id="2164" w:name="_Toc81381679"/>
      <w:bookmarkEnd w:id="2160"/>
      <w:r>
        <w:t>6.2</w:t>
      </w:r>
      <w:r>
        <w:tab/>
        <w:t>&lt;</w:t>
      </w:r>
      <w:r w:rsidRPr="00532024">
        <w:t xml:space="preserve"> </w:t>
      </w:r>
      <w:r>
        <w:t>Service 2&gt; Service API</w:t>
      </w:r>
      <w:bookmarkEnd w:id="2159"/>
      <w:bookmarkEnd w:id="2161"/>
      <w:bookmarkEnd w:id="2162"/>
      <w:bookmarkEnd w:id="2163"/>
      <w:bookmarkEnd w:id="2164"/>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2165" w:name="_Toc510696650"/>
      <w:bookmarkStart w:id="2166" w:name="_Toc35971450"/>
      <w:bookmarkStart w:id="2167" w:name="_Toc63347677"/>
      <w:bookmarkStart w:id="2168" w:name="_Toc70168840"/>
      <w:r w:rsidRPr="004D3578">
        <w:lastRenderedPageBreak/>
        <w:t>Annex A (normative):</w:t>
      </w:r>
      <w:r w:rsidRPr="004D3578">
        <w:br/>
      </w:r>
      <w:r>
        <w:t>OpenAPI specification</w:t>
      </w:r>
      <w:bookmarkEnd w:id="2165"/>
      <w:bookmarkEnd w:id="2166"/>
      <w:bookmarkEnd w:id="2167"/>
      <w:bookmarkEnd w:id="2168"/>
    </w:p>
    <w:p w14:paraId="53E6DD62" w14:textId="77777777" w:rsidR="00904370" w:rsidRDefault="00904370" w:rsidP="00904370">
      <w:pPr>
        <w:pStyle w:val="Heading2"/>
      </w:pPr>
      <w:bookmarkStart w:id="2169" w:name="_Toc510696651"/>
      <w:bookmarkStart w:id="2170" w:name="_Toc35971451"/>
      <w:bookmarkStart w:id="2171" w:name="_Toc63347678"/>
      <w:bookmarkStart w:id="2172" w:name="_Toc70168841"/>
      <w:bookmarkStart w:id="2173" w:name="_Toc81381680"/>
      <w:r>
        <w:t>A.1</w:t>
      </w:r>
      <w:r>
        <w:tab/>
        <w:t>General</w:t>
      </w:r>
      <w:bookmarkEnd w:id="2169"/>
      <w:bookmarkEnd w:id="2170"/>
      <w:bookmarkEnd w:id="2171"/>
      <w:bookmarkEnd w:id="2172"/>
      <w:bookmarkEnd w:id="2173"/>
    </w:p>
    <w:p w14:paraId="743E45F6" w14:textId="3170A78A" w:rsidR="00601F60" w:rsidRPr="00540071" w:rsidRDefault="00601F60" w:rsidP="00601F60">
      <w:bookmarkStart w:id="2174"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2175" w:name="_Toc35971452"/>
    </w:p>
    <w:p w14:paraId="0D9D6FCF" w14:textId="77777777" w:rsidR="00904370" w:rsidRDefault="00904370" w:rsidP="00904370">
      <w:pPr>
        <w:pStyle w:val="Heading2"/>
      </w:pPr>
      <w:bookmarkStart w:id="2176" w:name="_Toc63347679"/>
      <w:bookmarkStart w:id="2177" w:name="_Toc70168842"/>
      <w:bookmarkStart w:id="2178" w:name="_Toc81381681"/>
      <w:r>
        <w:t>A.2</w:t>
      </w:r>
      <w:r>
        <w:tab/>
        <w:t>&lt;Service 1&gt; API</w:t>
      </w:r>
      <w:bookmarkEnd w:id="2174"/>
      <w:bookmarkEnd w:id="2175"/>
      <w:bookmarkEnd w:id="2176"/>
      <w:bookmarkEnd w:id="2177"/>
      <w:bookmarkEnd w:id="2178"/>
    </w:p>
    <w:p w14:paraId="6BD6FD83" w14:textId="77777777" w:rsidR="00904370" w:rsidRPr="00986E88" w:rsidRDefault="00904370" w:rsidP="00904370">
      <w:pPr>
        <w:rPr>
          <w:noProof/>
        </w:rPr>
      </w:pPr>
      <w:bookmarkStart w:id="2179" w:name="_Hlk515639407"/>
      <w:bookmarkStart w:id="2180" w:name="_Toc510696653"/>
    </w:p>
    <w:p w14:paraId="31C875F7" w14:textId="77777777" w:rsidR="00904370" w:rsidRDefault="00904370" w:rsidP="00904370">
      <w:pPr>
        <w:pStyle w:val="Heading2"/>
      </w:pPr>
      <w:bookmarkStart w:id="2181" w:name="_Toc35971453"/>
      <w:bookmarkStart w:id="2182" w:name="_Toc63347680"/>
      <w:bookmarkStart w:id="2183" w:name="_Toc70168843"/>
      <w:bookmarkStart w:id="2184" w:name="_Toc81381682"/>
      <w:bookmarkEnd w:id="2179"/>
      <w:r>
        <w:t>A.3</w:t>
      </w:r>
      <w:r>
        <w:tab/>
        <w:t>&lt;Service 2&gt; API</w:t>
      </w:r>
      <w:bookmarkEnd w:id="2180"/>
      <w:bookmarkEnd w:id="2181"/>
      <w:bookmarkEnd w:id="2182"/>
      <w:bookmarkEnd w:id="2183"/>
      <w:bookmarkEnd w:id="2184"/>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2185" w:name="_Toc63347681"/>
      <w:bookmarkStart w:id="2186" w:name="_Toc70168844"/>
      <w:r w:rsidRPr="004D3578">
        <w:lastRenderedPageBreak/>
        <w:t xml:space="preserve">Annex </w:t>
      </w:r>
      <w:r>
        <w:t>B</w:t>
      </w:r>
      <w:r w:rsidRPr="004D3578">
        <w:t xml:space="preserve"> (informative):</w:t>
      </w:r>
      <w:r w:rsidRPr="004D3578">
        <w:br/>
        <w:t>Change history</w:t>
      </w:r>
      <w:bookmarkEnd w:id="2185"/>
      <w:bookmarkEnd w:id="2186"/>
    </w:p>
    <w:p w14:paraId="3E3EDB16" w14:textId="77777777" w:rsidR="00904370" w:rsidRPr="00235394" w:rsidRDefault="00904370" w:rsidP="00904370">
      <w:pPr>
        <w:pStyle w:val="TH"/>
      </w:pPr>
      <w:bookmarkStart w:id="2187" w:name="historyclause"/>
      <w:bookmarkEnd w:id="2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rPr>
          <w:ins w:id="2188" w:author="Qualcomm - Waqar Zia - Rapporteur" w:date="2021-08-31T09:24:00Z"/>
        </w:trPr>
        <w:tc>
          <w:tcPr>
            <w:tcW w:w="800" w:type="dxa"/>
            <w:shd w:val="solid" w:color="FFFFFF" w:fill="auto"/>
          </w:tcPr>
          <w:p w14:paraId="6E916A1D" w14:textId="02E12D9B" w:rsidR="00497680" w:rsidRDefault="00497680" w:rsidP="00497680">
            <w:pPr>
              <w:pStyle w:val="TAC"/>
              <w:rPr>
                <w:ins w:id="2189" w:author="Qualcomm - Waqar Zia - Rapporteur" w:date="2021-08-31T09:24:00Z"/>
                <w:sz w:val="16"/>
                <w:szCs w:val="16"/>
              </w:rPr>
            </w:pPr>
            <w:ins w:id="2190" w:author="Qualcomm - Waqar Zia - Rapporteur" w:date="2021-08-31T09:24:00Z">
              <w:r>
                <w:rPr>
                  <w:sz w:val="16"/>
                  <w:szCs w:val="16"/>
                </w:rPr>
                <w:t>2021-0</w:t>
              </w:r>
            </w:ins>
            <w:ins w:id="2191" w:author="Qualcomm - Waqar Zia - Rapporteur" w:date="2021-08-31T09:25:00Z">
              <w:r>
                <w:rPr>
                  <w:sz w:val="16"/>
                  <w:szCs w:val="16"/>
                </w:rPr>
                <w:t>8</w:t>
              </w:r>
            </w:ins>
          </w:p>
        </w:tc>
        <w:tc>
          <w:tcPr>
            <w:tcW w:w="995" w:type="dxa"/>
            <w:shd w:val="solid" w:color="FFFFFF" w:fill="auto"/>
          </w:tcPr>
          <w:p w14:paraId="5BA0D68A" w14:textId="47EE7C47" w:rsidR="00497680" w:rsidRDefault="00497680" w:rsidP="00497680">
            <w:pPr>
              <w:pStyle w:val="TAC"/>
              <w:rPr>
                <w:ins w:id="2192" w:author="Qualcomm - Waqar Zia - Rapporteur" w:date="2021-08-31T09:24:00Z"/>
                <w:sz w:val="16"/>
                <w:szCs w:val="16"/>
              </w:rPr>
            </w:pPr>
            <w:ins w:id="2193" w:author="Qualcomm - Waqar Zia - Rapporteur" w:date="2021-08-31T09:24:00Z">
              <w:r>
                <w:rPr>
                  <w:sz w:val="16"/>
                  <w:szCs w:val="16"/>
                </w:rPr>
                <w:t>CT4#10</w:t>
              </w:r>
            </w:ins>
            <w:ins w:id="2194" w:author="Qualcomm - Waqar Zia - Rapporteur" w:date="2021-08-31T09:25:00Z">
              <w:r>
                <w:rPr>
                  <w:sz w:val="16"/>
                  <w:szCs w:val="16"/>
                </w:rPr>
                <w:t>5</w:t>
              </w:r>
            </w:ins>
            <w:ins w:id="2195" w:author="Qualcomm - Waqar Zia - Rapporteur" w:date="2021-08-31T09:24:00Z">
              <w:r>
                <w:rPr>
                  <w:sz w:val="16"/>
                  <w:szCs w:val="16"/>
                </w:rPr>
                <w:t>-e</w:t>
              </w:r>
            </w:ins>
          </w:p>
        </w:tc>
        <w:tc>
          <w:tcPr>
            <w:tcW w:w="899" w:type="dxa"/>
            <w:shd w:val="solid" w:color="FFFFFF" w:fill="auto"/>
          </w:tcPr>
          <w:p w14:paraId="44535DA6" w14:textId="3727F813" w:rsidR="00497680" w:rsidRPr="00655DA0" w:rsidRDefault="00497680" w:rsidP="00497680">
            <w:pPr>
              <w:pStyle w:val="TAC"/>
              <w:rPr>
                <w:ins w:id="2196" w:author="Qualcomm - Waqar Zia - Rapporteur" w:date="2021-08-31T09:24:00Z"/>
                <w:sz w:val="16"/>
                <w:szCs w:val="16"/>
              </w:rPr>
            </w:pPr>
            <w:ins w:id="2197" w:author="Qualcomm - Waqar Zia - Rapporteur" w:date="2021-08-31T09:24:00Z">
              <w:r w:rsidRPr="00655DA0">
                <w:rPr>
                  <w:sz w:val="16"/>
                  <w:szCs w:val="16"/>
                </w:rPr>
                <w:t>C4-</w:t>
              </w:r>
            </w:ins>
            <w:ins w:id="2198" w:author="Qualcomm - Waqar Zia - Rapporteur" w:date="2021-09-01T09:52:00Z">
              <w:r w:rsidR="00827A10" w:rsidRPr="00827A10">
                <w:rPr>
                  <w:sz w:val="16"/>
                  <w:szCs w:val="16"/>
                </w:rPr>
                <w:t>214758</w:t>
              </w:r>
            </w:ins>
          </w:p>
        </w:tc>
        <w:tc>
          <w:tcPr>
            <w:tcW w:w="425" w:type="dxa"/>
            <w:shd w:val="solid" w:color="FFFFFF" w:fill="auto"/>
          </w:tcPr>
          <w:p w14:paraId="4D3C8A43" w14:textId="77777777" w:rsidR="00497680" w:rsidRPr="0016361A" w:rsidRDefault="00497680" w:rsidP="00497680">
            <w:pPr>
              <w:pStyle w:val="TAL"/>
              <w:rPr>
                <w:ins w:id="2199" w:author="Qualcomm - Waqar Zia - Rapporteur" w:date="2021-08-31T09:24:00Z"/>
                <w:sz w:val="16"/>
                <w:szCs w:val="16"/>
              </w:rPr>
            </w:pPr>
          </w:p>
        </w:tc>
        <w:tc>
          <w:tcPr>
            <w:tcW w:w="425" w:type="dxa"/>
            <w:shd w:val="solid" w:color="FFFFFF" w:fill="auto"/>
          </w:tcPr>
          <w:p w14:paraId="269107D4" w14:textId="77777777" w:rsidR="00497680" w:rsidRPr="0016361A" w:rsidRDefault="00497680" w:rsidP="00497680">
            <w:pPr>
              <w:pStyle w:val="TAR"/>
              <w:rPr>
                <w:ins w:id="2200" w:author="Qualcomm - Waqar Zia - Rapporteur" w:date="2021-08-31T09:24:00Z"/>
                <w:sz w:val="16"/>
                <w:szCs w:val="16"/>
              </w:rPr>
            </w:pPr>
          </w:p>
        </w:tc>
        <w:tc>
          <w:tcPr>
            <w:tcW w:w="425" w:type="dxa"/>
            <w:shd w:val="solid" w:color="FFFFFF" w:fill="auto"/>
          </w:tcPr>
          <w:p w14:paraId="24E6218A" w14:textId="77777777" w:rsidR="00497680" w:rsidRPr="0016361A" w:rsidRDefault="00497680" w:rsidP="00497680">
            <w:pPr>
              <w:pStyle w:val="TAC"/>
              <w:rPr>
                <w:ins w:id="2201" w:author="Qualcomm - Waqar Zia - Rapporteur" w:date="2021-08-31T09:24:00Z"/>
                <w:sz w:val="16"/>
                <w:szCs w:val="16"/>
              </w:rPr>
            </w:pPr>
          </w:p>
        </w:tc>
        <w:tc>
          <w:tcPr>
            <w:tcW w:w="4962" w:type="dxa"/>
            <w:shd w:val="solid" w:color="FFFFFF" w:fill="auto"/>
          </w:tcPr>
          <w:p w14:paraId="2BA17696" w14:textId="26F32740" w:rsidR="00497680" w:rsidRDefault="00497680" w:rsidP="00497680">
            <w:pPr>
              <w:pStyle w:val="TAL"/>
              <w:rPr>
                <w:ins w:id="2202" w:author="Qualcomm - Waqar Zia - Rapporteur" w:date="2021-08-31T09:24:00Z"/>
                <w:sz w:val="16"/>
                <w:szCs w:val="16"/>
              </w:rPr>
            </w:pPr>
            <w:ins w:id="2203" w:author="Qualcomm - Waqar Zia - Rapporteur" w:date="2021-08-31T09:24:00Z">
              <w:r>
                <w:rPr>
                  <w:sz w:val="16"/>
                  <w:szCs w:val="16"/>
                </w:rPr>
                <w:t xml:space="preserve">Aligned </w:t>
              </w:r>
            </w:ins>
            <w:ins w:id="2204" w:author="Qualcomm - Waqar Zia - Rapporteur" w:date="2021-09-01T09:52:00Z">
              <w:r w:rsidR="00827A10">
                <w:rPr>
                  <w:sz w:val="16"/>
                  <w:szCs w:val="16"/>
                </w:rPr>
                <w:t>interfaces, added Nnef_Auth service</w:t>
              </w:r>
            </w:ins>
            <w:ins w:id="2205" w:author="Qualcomm - Waqar Zia - Rapporteur" w:date="2021-09-01T09:53:00Z">
              <w:r w:rsidR="00827A10">
                <w:rPr>
                  <w:sz w:val="16"/>
                  <w:szCs w:val="16"/>
                </w:rPr>
                <w:t>.</w:t>
              </w:r>
            </w:ins>
          </w:p>
        </w:tc>
        <w:tc>
          <w:tcPr>
            <w:tcW w:w="708" w:type="dxa"/>
            <w:shd w:val="solid" w:color="FFFFFF" w:fill="auto"/>
          </w:tcPr>
          <w:p w14:paraId="6C4F2EF5" w14:textId="2050C4C6" w:rsidR="00497680" w:rsidRDefault="00497680" w:rsidP="00497680">
            <w:pPr>
              <w:pStyle w:val="TAC"/>
              <w:rPr>
                <w:ins w:id="2206" w:author="Qualcomm - Waqar Zia - Rapporteur" w:date="2021-08-31T09:24:00Z"/>
                <w:sz w:val="16"/>
                <w:szCs w:val="16"/>
              </w:rPr>
            </w:pPr>
            <w:ins w:id="2207" w:author="Qualcomm - Waqar Zia - Rapporteur" w:date="2021-08-31T09:24:00Z">
              <w:r>
                <w:rPr>
                  <w:sz w:val="16"/>
                  <w:szCs w:val="16"/>
                </w:rPr>
                <w:t>0.</w:t>
              </w:r>
            </w:ins>
            <w:ins w:id="2208" w:author="Qualcomm - Waqar Zia - Rapporteur" w:date="2021-09-01T09:53:00Z">
              <w:r w:rsidR="00827A10">
                <w:rPr>
                  <w:sz w:val="16"/>
                  <w:szCs w:val="16"/>
                </w:rPr>
                <w:t>3</w:t>
              </w:r>
            </w:ins>
            <w:ins w:id="2209" w:author="Qualcomm - Waqar Zia - Rapporteur" w:date="2021-08-31T09:24:00Z">
              <w:r>
                <w:rPr>
                  <w:sz w:val="16"/>
                  <w:szCs w:val="16"/>
                </w:rPr>
                <w:t>.0</w:t>
              </w:r>
            </w:ins>
          </w:p>
        </w:tc>
      </w:tr>
    </w:tbl>
    <w:p w14:paraId="54265C22" w14:textId="7A63DF17" w:rsidR="00904370" w:rsidRDefault="00904370" w:rsidP="00904370"/>
    <w:sectPr w:rsidR="0090437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6D86" w14:textId="77777777" w:rsidR="00A60EC5" w:rsidRDefault="00A60EC5">
      <w:r>
        <w:separator/>
      </w:r>
    </w:p>
  </w:endnote>
  <w:endnote w:type="continuationSeparator" w:id="0">
    <w:p w14:paraId="42A3A075" w14:textId="77777777" w:rsidR="00A60EC5" w:rsidRDefault="00A6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D965" w14:textId="77777777" w:rsidR="00A60EC5" w:rsidRDefault="00A60EC5">
      <w:r>
        <w:separator/>
      </w:r>
    </w:p>
  </w:footnote>
  <w:footnote w:type="continuationSeparator" w:id="0">
    <w:p w14:paraId="20B633CB" w14:textId="77777777" w:rsidR="00A60EC5" w:rsidRDefault="00A6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30C51687"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A10">
      <w:rPr>
        <w:rFonts w:ascii="Arial" w:hAnsi="Arial" w:cs="Arial"/>
        <w:b/>
        <w:noProof/>
        <w:sz w:val="18"/>
        <w:szCs w:val="18"/>
      </w:rPr>
      <w:t>3GPP TS 29.256 V0.32.0 (2021-085)</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07B6F94"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A10">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Waqar Zia - Rapporteur">
    <w15:presenceInfo w15:providerId="None" w15:userId="Qualcomm - Waqar Zia - Rapporteur"/>
  </w15:person>
  <w15:person w15:author="C4-214738">
    <w15:presenceInfo w15:providerId="None" w15:userId="C4-214738"/>
  </w15:person>
  <w15:person w15:author="C4-214864">
    <w15:presenceInfo w15:providerId="None" w15:userId="C4-214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6B27"/>
    <w:rsid w:val="00033397"/>
    <w:rsid w:val="00040095"/>
    <w:rsid w:val="00041F01"/>
    <w:rsid w:val="00051834"/>
    <w:rsid w:val="00054A22"/>
    <w:rsid w:val="00062023"/>
    <w:rsid w:val="000655A6"/>
    <w:rsid w:val="00080512"/>
    <w:rsid w:val="000A3700"/>
    <w:rsid w:val="000C47C3"/>
    <w:rsid w:val="000D58AB"/>
    <w:rsid w:val="000D7462"/>
    <w:rsid w:val="000E0E88"/>
    <w:rsid w:val="00112243"/>
    <w:rsid w:val="001124C0"/>
    <w:rsid w:val="0012789C"/>
    <w:rsid w:val="00133525"/>
    <w:rsid w:val="001621B1"/>
    <w:rsid w:val="001762A3"/>
    <w:rsid w:val="00184B79"/>
    <w:rsid w:val="00197339"/>
    <w:rsid w:val="001A4C42"/>
    <w:rsid w:val="001A7420"/>
    <w:rsid w:val="001B6637"/>
    <w:rsid w:val="001C21C3"/>
    <w:rsid w:val="001D02C2"/>
    <w:rsid w:val="001F0C1D"/>
    <w:rsid w:val="001F1132"/>
    <w:rsid w:val="001F168B"/>
    <w:rsid w:val="0020132A"/>
    <w:rsid w:val="00233E0E"/>
    <w:rsid w:val="002347A2"/>
    <w:rsid w:val="002675F0"/>
    <w:rsid w:val="002A3BDD"/>
    <w:rsid w:val="002B31D1"/>
    <w:rsid w:val="002B619D"/>
    <w:rsid w:val="002B6339"/>
    <w:rsid w:val="002D7C90"/>
    <w:rsid w:val="002E00EE"/>
    <w:rsid w:val="002F279E"/>
    <w:rsid w:val="00300218"/>
    <w:rsid w:val="003172DC"/>
    <w:rsid w:val="0035462D"/>
    <w:rsid w:val="00355B73"/>
    <w:rsid w:val="003765B8"/>
    <w:rsid w:val="003A0FE8"/>
    <w:rsid w:val="003A6E5B"/>
    <w:rsid w:val="003C3971"/>
    <w:rsid w:val="003D0D55"/>
    <w:rsid w:val="00423334"/>
    <w:rsid w:val="00426E0E"/>
    <w:rsid w:val="004345EC"/>
    <w:rsid w:val="00465515"/>
    <w:rsid w:val="00483A65"/>
    <w:rsid w:val="00497680"/>
    <w:rsid w:val="004D3578"/>
    <w:rsid w:val="004E213A"/>
    <w:rsid w:val="004F0988"/>
    <w:rsid w:val="004F3340"/>
    <w:rsid w:val="005306B5"/>
    <w:rsid w:val="0053388B"/>
    <w:rsid w:val="00535773"/>
    <w:rsid w:val="005428B8"/>
    <w:rsid w:val="00543E6C"/>
    <w:rsid w:val="00565087"/>
    <w:rsid w:val="00597B11"/>
    <w:rsid w:val="005C3DFC"/>
    <w:rsid w:val="005D2E01"/>
    <w:rsid w:val="005D7526"/>
    <w:rsid w:val="005E4BB2"/>
    <w:rsid w:val="005F4B1D"/>
    <w:rsid w:val="005F6FC3"/>
    <w:rsid w:val="00601F60"/>
    <w:rsid w:val="00602AEA"/>
    <w:rsid w:val="00614FDF"/>
    <w:rsid w:val="0062074C"/>
    <w:rsid w:val="0063543D"/>
    <w:rsid w:val="00647114"/>
    <w:rsid w:val="00655DA0"/>
    <w:rsid w:val="006578E1"/>
    <w:rsid w:val="006A0465"/>
    <w:rsid w:val="006A323F"/>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74DA4"/>
    <w:rsid w:val="00781F0F"/>
    <w:rsid w:val="00797B76"/>
    <w:rsid w:val="007A47C9"/>
    <w:rsid w:val="007B600E"/>
    <w:rsid w:val="007C397E"/>
    <w:rsid w:val="007F0F4A"/>
    <w:rsid w:val="007F3CC0"/>
    <w:rsid w:val="008028A4"/>
    <w:rsid w:val="00806F1B"/>
    <w:rsid w:val="00827A10"/>
    <w:rsid w:val="00830747"/>
    <w:rsid w:val="00832D32"/>
    <w:rsid w:val="008768CA"/>
    <w:rsid w:val="00887929"/>
    <w:rsid w:val="008C384C"/>
    <w:rsid w:val="0090271F"/>
    <w:rsid w:val="00902E23"/>
    <w:rsid w:val="00904370"/>
    <w:rsid w:val="009114D7"/>
    <w:rsid w:val="0091348E"/>
    <w:rsid w:val="00917CCB"/>
    <w:rsid w:val="00942EC2"/>
    <w:rsid w:val="00971D89"/>
    <w:rsid w:val="009F1810"/>
    <w:rsid w:val="009F37B7"/>
    <w:rsid w:val="00A036C7"/>
    <w:rsid w:val="00A0532C"/>
    <w:rsid w:val="00A10F02"/>
    <w:rsid w:val="00A164B4"/>
    <w:rsid w:val="00A26956"/>
    <w:rsid w:val="00A27486"/>
    <w:rsid w:val="00A53724"/>
    <w:rsid w:val="00A56066"/>
    <w:rsid w:val="00A60EC5"/>
    <w:rsid w:val="00A73129"/>
    <w:rsid w:val="00A82346"/>
    <w:rsid w:val="00A866DC"/>
    <w:rsid w:val="00A907FD"/>
    <w:rsid w:val="00A92BA1"/>
    <w:rsid w:val="00AA67F0"/>
    <w:rsid w:val="00AC6BC6"/>
    <w:rsid w:val="00AD6761"/>
    <w:rsid w:val="00AE0EF1"/>
    <w:rsid w:val="00AE65E2"/>
    <w:rsid w:val="00B15449"/>
    <w:rsid w:val="00B506E7"/>
    <w:rsid w:val="00B7025C"/>
    <w:rsid w:val="00B743AD"/>
    <w:rsid w:val="00B93086"/>
    <w:rsid w:val="00B95C06"/>
    <w:rsid w:val="00BA19ED"/>
    <w:rsid w:val="00BA4B8D"/>
    <w:rsid w:val="00BC0F7D"/>
    <w:rsid w:val="00BD7D31"/>
    <w:rsid w:val="00BE3255"/>
    <w:rsid w:val="00BF128E"/>
    <w:rsid w:val="00C074DD"/>
    <w:rsid w:val="00C1496A"/>
    <w:rsid w:val="00C20DD6"/>
    <w:rsid w:val="00C2347E"/>
    <w:rsid w:val="00C25288"/>
    <w:rsid w:val="00C33079"/>
    <w:rsid w:val="00C45231"/>
    <w:rsid w:val="00C72833"/>
    <w:rsid w:val="00C80F1D"/>
    <w:rsid w:val="00C837AD"/>
    <w:rsid w:val="00C93F40"/>
    <w:rsid w:val="00CA3A53"/>
    <w:rsid w:val="00CA3D0C"/>
    <w:rsid w:val="00D1349F"/>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74A5"/>
    <w:rsid w:val="00DF2B1F"/>
    <w:rsid w:val="00DF62CD"/>
    <w:rsid w:val="00E00976"/>
    <w:rsid w:val="00E16509"/>
    <w:rsid w:val="00E42630"/>
    <w:rsid w:val="00E44582"/>
    <w:rsid w:val="00E77645"/>
    <w:rsid w:val="00EA15B0"/>
    <w:rsid w:val="00EA5EA7"/>
    <w:rsid w:val="00EB2685"/>
    <w:rsid w:val="00EC4A25"/>
    <w:rsid w:val="00ED405D"/>
    <w:rsid w:val="00EF14FD"/>
    <w:rsid w:val="00F025A2"/>
    <w:rsid w:val="00F04712"/>
    <w:rsid w:val="00F13360"/>
    <w:rsid w:val="00F22EC7"/>
    <w:rsid w:val="00F325C8"/>
    <w:rsid w:val="00F653B8"/>
    <w:rsid w:val="00F85948"/>
    <w:rsid w:val="00F9008D"/>
    <w:rsid w:val="00FA1266"/>
    <w:rsid w:val="00FB33AD"/>
    <w:rsid w:val="00FC1192"/>
    <w:rsid w:val="00FC5897"/>
    <w:rsid w:val="00FD0BD1"/>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rsid w:val="00904370"/>
    <w:rPr>
      <w:rFonts w:ascii="Arial" w:hAnsi="Arial"/>
      <w:sz w:val="18"/>
      <w:lang w:eastAsia="en-US"/>
    </w:rPr>
  </w:style>
  <w:style w:type="character" w:customStyle="1" w:styleId="B1Char">
    <w:name w:val="B1 Char"/>
    <w:link w:val="B1"/>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30</Pages>
  <Words>4693</Words>
  <Characters>51829</Characters>
  <Application>Microsoft Office Word</Application>
  <DocSecurity>0</DocSecurity>
  <Lines>431</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 Waqar Zia - Rapporteur</cp:lastModifiedBy>
  <cp:revision>25</cp:revision>
  <cp:lastPrinted>2021-09-01T06:37:00Z</cp:lastPrinted>
  <dcterms:created xsi:type="dcterms:W3CDTF">2021-08-31T06:18:00Z</dcterms:created>
  <dcterms:modified xsi:type="dcterms:W3CDTF">2021-09-01T06:53:00Z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