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65D47" w14:textId="59632270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6E1C94">
        <w:rPr>
          <w:b/>
          <w:noProof/>
          <w:sz w:val="24"/>
        </w:rPr>
        <w:t>C4-213</w:t>
      </w:r>
      <w:r w:rsidR="001C58F2">
        <w:rPr>
          <w:b/>
          <w:noProof/>
          <w:sz w:val="24"/>
        </w:rPr>
        <w:t>364</w:t>
      </w:r>
    </w:p>
    <w:p w14:paraId="09B53A92" w14:textId="04060927" w:rsidR="001F5E1C" w:rsidRDefault="001F5E1C" w:rsidP="001F5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i/>
          <w:noProof/>
          <w:sz w:val="22"/>
          <w:szCs w:val="22"/>
        </w:rPr>
        <w:t>Revision of 3020</w:t>
      </w:r>
    </w:p>
    <w:p w14:paraId="6B138D52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82163E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249A4D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5MBS-CT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64DD0FC5" w14:textId="77777777" w:rsidR="00403046" w:rsidRDefault="00403046" w:rsidP="00403046">
      <w:pPr>
        <w:rPr>
          <w:rFonts w:eastAsia="SimSun"/>
        </w:rPr>
      </w:pPr>
      <w:r>
        <w:t>Between 5GC and NG-RAN, there are two possible delivery methods to transmit the MBS data:</w:t>
      </w:r>
    </w:p>
    <w:p w14:paraId="0FB2E61D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5GC Individual MBS traffic delivery method:</w:t>
      </w:r>
      <w:r>
        <w:rPr>
          <w:rFonts w:eastAsia="MS Mincho"/>
        </w:rPr>
        <w:t xml:space="preserve"> This method is only applied for Multicast MBS session. 5GC receives a single copy of MBS data packets and delivers separate copies of those MBS data packets to individual UEs via per-UE PDU sessions, hence for each such UE one PDU session is required to be associated with a multicast session.</w:t>
      </w:r>
    </w:p>
    <w:p w14:paraId="5D32AF70" w14:textId="77777777" w:rsidR="00403046" w:rsidRDefault="00403046" w:rsidP="00403046">
      <w:pPr>
        <w:pStyle w:val="B1"/>
      </w:pPr>
      <w:r>
        <w:t>-</w:t>
      </w:r>
      <w:r>
        <w:tab/>
        <w:t xml:space="preserve">5GC Shared MBS traffic delivery method: </w:t>
      </w:r>
      <w:r w:rsidRPr="00532641">
        <w:t xml:space="preserve">This method is applied for both Broadcast and Multicast MBS session. </w:t>
      </w:r>
      <w:r>
        <w:t>5GC receives a single copy of MBS data packets and delivers a single copy of those MBS packets packet to a RAN node, which then delivers them to one or multiple UEs</w:t>
      </w:r>
    </w:p>
    <w:p w14:paraId="042EBB8E" w14:textId="77777777" w:rsidR="00403046" w:rsidRDefault="00403046" w:rsidP="00403046">
      <w:pPr>
        <w:rPr>
          <w:rFonts w:eastAsia="SimSun"/>
        </w:rPr>
      </w:pPr>
      <w:r>
        <w:t>Between NG-RAN and UE, two delivery methods are available for the transmission of MBS packet flows over radio:</w:t>
      </w:r>
    </w:p>
    <w:p w14:paraId="0FDDE711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Point-to-Point (PTP) delivery method:</w:t>
      </w:r>
      <w:r>
        <w:rPr>
          <w:rFonts w:eastAsia="MS Mincho"/>
        </w:rPr>
        <w:t xml:space="preserve"> a RAN node delivers separate copies of MBS data packet over radio to individual UE.</w:t>
      </w:r>
    </w:p>
    <w:p w14:paraId="4EF63EA8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Point-to-Multipoint (PTM) delivery method:</w:t>
      </w:r>
      <w:r>
        <w:rPr>
          <w:rFonts w:eastAsia="MS Mincho"/>
        </w:rPr>
        <w:t xml:space="preserve"> a RAN node delivers a single copy of MBS data packets over radio to a set of UEs.</w:t>
      </w:r>
    </w:p>
    <w:p w14:paraId="2BA2C5CE" w14:textId="5C96F18F" w:rsidR="00403046" w:rsidRPr="00403046" w:rsidRDefault="00403046" w:rsidP="00403046">
      <w:pPr>
        <w:rPr>
          <w:rFonts w:eastAsia="SimSun"/>
        </w:rPr>
      </w:pPr>
      <w:r>
        <w:t>A RAN node may use a combination of PTP/PTM to deliver an MBS packet to UEs.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039CC1" w14:textId="6E2BCCE2" w:rsidR="00A0157A" w:rsidRDefault="00A0157A" w:rsidP="00A0157A">
      <w:r w:rsidRPr="00420FC1">
        <w:t xml:space="preserve">The objective of this work item is to specify </w:t>
      </w:r>
      <w:r>
        <w:t xml:space="preserve">protocol </w:t>
      </w:r>
      <w:r w:rsidRPr="00420FC1">
        <w:t>enhancements for 5G multicast-broadcast services</w:t>
      </w:r>
      <w:r>
        <w:t xml:space="preserve"> based on the </w:t>
      </w:r>
      <w:r w:rsidR="006F6976">
        <w:t xml:space="preserve">provisions in </w:t>
      </w:r>
      <w:r>
        <w:t>3GPP TS 23.247 (see also 3GPP </w:t>
      </w:r>
      <w:r w:rsidRPr="00420FC1">
        <w:t>TR</w:t>
      </w:r>
      <w:r>
        <w:t> </w:t>
      </w:r>
      <w:r w:rsidRPr="00420FC1">
        <w:t>23.757</w:t>
      </w:r>
      <w:r>
        <w:t xml:space="preserve">, </w:t>
      </w:r>
      <w:r w:rsidRPr="00420FC1">
        <w:t>clause</w:t>
      </w:r>
      <w:r>
        <w:t> </w:t>
      </w:r>
      <w:r w:rsidRPr="00420FC1">
        <w:t>8</w:t>
      </w:r>
      <w:r>
        <w:t xml:space="preserve"> and Annex A.3</w:t>
      </w:r>
      <w:r w:rsidRPr="00420FC1">
        <w:t>).</w:t>
      </w:r>
    </w:p>
    <w:p w14:paraId="159604F4" w14:textId="7E0719D7" w:rsidR="0022440F" w:rsidRDefault="0055266F" w:rsidP="0022440F">
      <w:r>
        <w:t>3GPP </w:t>
      </w:r>
      <w:r w:rsidR="0022440F">
        <w:t>TS</w:t>
      </w:r>
      <w:r>
        <w:t> </w:t>
      </w:r>
      <w:r w:rsidR="0022440F">
        <w:t>23.247 v0.2.0 specifies the following producer – consumer relations:</w:t>
      </w:r>
    </w:p>
    <w:p w14:paraId="3748B56B" w14:textId="4C279B64" w:rsidR="0022440F" w:rsidRDefault="0022440F" w:rsidP="0022440F">
      <w:pPr>
        <w:pStyle w:val="B1"/>
      </w:pPr>
      <w:r>
        <w:t>-</w:t>
      </w:r>
      <w:r>
        <w:tab/>
        <w:t>NRF remains a producer (http server) for all NFs (http clients). CT4 scope.</w:t>
      </w:r>
    </w:p>
    <w:p w14:paraId="6281DED4" w14:textId="26813188" w:rsidR="0022440F" w:rsidRDefault="0022440F" w:rsidP="0022440F">
      <w:pPr>
        <w:pStyle w:val="B1"/>
      </w:pPr>
      <w:r>
        <w:t>-</w:t>
      </w:r>
      <w:r>
        <w:tab/>
        <w:t>MB-SMF is a producer (http server) for SMF, AMF, AF, NEF, MBSF (http clients) and also for MB-UPF. CT4 scope.</w:t>
      </w:r>
    </w:p>
    <w:p w14:paraId="4815D488" w14:textId="4555FEF4" w:rsidR="0022440F" w:rsidRDefault="0022440F" w:rsidP="0022440F">
      <w:pPr>
        <w:pStyle w:val="B1"/>
      </w:pPr>
      <w:r>
        <w:t>-</w:t>
      </w:r>
      <w:r>
        <w:tab/>
        <w:t>NEF is a producer (http server) for AS (http client). CT3 scope.</w:t>
      </w:r>
    </w:p>
    <w:p w14:paraId="08874970" w14:textId="0F22BA99" w:rsidR="0022440F" w:rsidRDefault="0022440F" w:rsidP="0022440F">
      <w:pPr>
        <w:pStyle w:val="B1"/>
      </w:pPr>
      <w:r>
        <w:t>-</w:t>
      </w:r>
      <w:r>
        <w:tab/>
        <w:t>MBSF is a producer (http server) for AS (http client). CT3 scope.</w:t>
      </w:r>
    </w:p>
    <w:p w14:paraId="4CFFAE5F" w14:textId="425D3EE6" w:rsidR="0022440F" w:rsidRDefault="0022440F" w:rsidP="0022440F">
      <w:pPr>
        <w:pStyle w:val="B1"/>
      </w:pPr>
      <w:r>
        <w:t>-</w:t>
      </w:r>
      <w:r>
        <w:tab/>
        <w:t>PCF is a producer (http server) for MB-SMF (http client). CT3 scope.</w:t>
      </w:r>
    </w:p>
    <w:p w14:paraId="76319AAA" w14:textId="39C1B304" w:rsidR="000956A0" w:rsidRDefault="000956A0" w:rsidP="000956A0">
      <w:r>
        <w:t>The following impacts on 3GPP CT working groups are identified.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0EFB45C" w14:textId="57DDD467" w:rsidR="006F6976" w:rsidRDefault="006F6976" w:rsidP="006F6976">
      <w:pPr>
        <w:pStyle w:val="B1"/>
      </w:pPr>
      <w:r>
        <w:t>-</w:t>
      </w:r>
      <w:r>
        <w:tab/>
      </w:r>
      <w:r w:rsidR="0055266F" w:rsidRPr="00341C17">
        <w:t xml:space="preserve">Adding new, 5MBS specific features to the existing </w:t>
      </w:r>
      <w:r w:rsidR="0055266F">
        <w:t>3GPP TS 24.501. T</w:t>
      </w:r>
      <w:r w:rsidR="00702C12">
        <w:rPr>
          <w:rFonts w:eastAsia="DengXian"/>
        </w:rPr>
        <w:t>he existing reference points of N1 needs to be enhanced to support 5MBS</w:t>
      </w:r>
      <w:r w:rsidR="006253CA">
        <w:rPr>
          <w:rFonts w:eastAsia="DengXian"/>
        </w:rPr>
        <w:t xml:space="preserve"> (e.g. </w:t>
      </w:r>
      <w:r w:rsidR="006253CA" w:rsidRPr="006253CA">
        <w:rPr>
          <w:rFonts w:eastAsia="DengXian"/>
        </w:rPr>
        <w:t>establishing a PDU Session assoc</w:t>
      </w:r>
      <w:r w:rsidR="006253CA">
        <w:rPr>
          <w:rFonts w:eastAsia="DengXian"/>
        </w:rPr>
        <w:t>iated with multicast sessions).</w:t>
      </w:r>
      <w:r w:rsidR="0055266F">
        <w:rPr>
          <w:rFonts w:eastAsia="DengXian"/>
        </w:rPr>
        <w:t xml:space="preserve"> </w:t>
      </w:r>
      <w:r w:rsidR="00AA69AA">
        <w:t>Support of s</w:t>
      </w:r>
      <w:r w:rsidR="00AA69AA" w:rsidRPr="00CA07D3">
        <w:t>ignalling for joinin</w:t>
      </w:r>
      <w:r w:rsidR="00AA69AA">
        <w:t>g and leaving multicast session</w:t>
      </w:r>
      <w:r w:rsidR="0055266F">
        <w:t xml:space="preserve"> needs to be added</w:t>
      </w:r>
      <w:r w:rsidR="006253CA">
        <w:t>.</w:t>
      </w:r>
    </w:p>
    <w:p w14:paraId="31E71C22" w14:textId="1F4AE0CC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704B010" w14:textId="77777777" w:rsidR="009F041A" w:rsidRPr="009F041A" w:rsidRDefault="009F041A" w:rsidP="009F041A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09E33F04" w14:textId="77777777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impacts to the SM Policy Association service of the PCF to support 5G MBS.</w:t>
      </w:r>
    </w:p>
    <w:p w14:paraId="6DF530D3" w14:textId="54D200C3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 w:rsidR="0082353E"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25F0D94" w14:textId="77777777" w:rsidR="009F041A" w:rsidRPr="009F041A" w:rsidRDefault="009F041A" w:rsidP="00BC0548">
      <w:pPr>
        <w:pStyle w:val="B2"/>
        <w:rPr>
          <w:lang w:eastAsia="zh-CN"/>
        </w:rPr>
      </w:pPr>
      <w:r w:rsidRPr="009F041A">
        <w:t>-</w:t>
      </w:r>
      <w:r w:rsidRPr="009F041A">
        <w:tab/>
        <w:t>Impacts to the UDR services to support 5G MB Session configuration and management procedures</w:t>
      </w:r>
      <w:r w:rsidRPr="009F041A">
        <w:rPr>
          <w:lang w:eastAsia="zh-CN"/>
        </w:rPr>
        <w:t>.</w:t>
      </w:r>
    </w:p>
    <w:p w14:paraId="4398DB94" w14:textId="2A0963A0" w:rsidR="009F041A" w:rsidRPr="009F041A" w:rsidRDefault="009F041A" w:rsidP="009F041A">
      <w:pPr>
        <w:pStyle w:val="B1"/>
      </w:pPr>
      <w:r w:rsidRPr="009F041A">
        <w:lastRenderedPageBreak/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A2C9D7F" w14:textId="7DDF74E4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 w:rsidR="000E54E5">
        <w:rPr>
          <w:lang w:val="en-US"/>
        </w:rPr>
        <w:t xml:space="preserve">services or definition of new a NEF service </w:t>
      </w:r>
      <w:r w:rsidRPr="009F041A">
        <w:rPr>
          <w:lang w:val="en-US"/>
        </w:rPr>
        <w:t xml:space="preserve">to </w:t>
      </w:r>
      <w:r w:rsidRPr="009F041A">
        <w:t>support TMGI allocation/de-allocation.</w:t>
      </w:r>
    </w:p>
    <w:p w14:paraId="7CA2FE14" w14:textId="53E54072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 w:rsidR="000E54E5">
        <w:rPr>
          <w:lang w:val="en-US"/>
        </w:rPr>
        <w:t xml:space="preserve">or definition of new a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13FA4984" w14:textId="77777777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03E3175C" w14:textId="77777777" w:rsidR="009F041A" w:rsidRPr="009F041A" w:rsidRDefault="009F041A" w:rsidP="009F041A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A03E60F" w14:textId="757F24C7" w:rsidR="009F041A" w:rsidRPr="009F041A" w:rsidRDefault="009F041A" w:rsidP="009F041A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429DABC9" w14:textId="0281021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2D5596B" w14:textId="2A3AFF2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6DD41C35" w14:textId="45AA9A59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Nmb3 between NEF and MBSF: S</w:t>
      </w:r>
      <w:r w:rsidRPr="009F041A">
        <w:t>upport TMGI allocation and MBS session configuration and management procedures (e.g. MB session start).</w:t>
      </w:r>
    </w:p>
    <w:p w14:paraId="7D4B2240" w14:textId="3CF016A2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Nmb4 between AF/AS and MBSTF.</w:t>
      </w:r>
    </w:p>
    <w:p w14:paraId="466DDAF9" w14:textId="61A11792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Nmb5 between MB-UPF and MBSTF.</w:t>
      </w:r>
    </w:p>
    <w:p w14:paraId="7F7667AE" w14:textId="7C122A41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Nmb7 between PCF and MBSF.</w:t>
      </w:r>
    </w:p>
    <w:p w14:paraId="7C748D9F" w14:textId="01ADC4A2" w:rsidR="009F041A" w:rsidRDefault="009F041A" w:rsidP="009F041A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0C485582" w14:textId="77777777" w:rsidR="00194F74" w:rsidRPr="009F041A" w:rsidRDefault="00194F74" w:rsidP="00194F74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bookmarkStart w:id="0" w:name="_GoBack"/>
      <w:bookmarkEnd w:id="0"/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0F3DDFA6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TS/TR</w:t>
      </w:r>
      <w:r>
        <w:t>" in clause 5)</w:t>
      </w:r>
      <w:r w:rsidRPr="00341C17">
        <w:t>:</w:t>
      </w:r>
    </w:p>
    <w:p w14:paraId="7FD6F4D1" w14:textId="2102AD2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29.500,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012DC0C" w14:textId="2EF17F4F" w:rsidR="00C63150" w:rsidRDefault="00C63150" w:rsidP="00C63150">
      <w:pPr>
        <w:pStyle w:val="EditorsNote"/>
      </w:pPr>
      <w:r>
        <w:t xml:space="preserve">Editor's note: SA2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085793B3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6</w:t>
            </w:r>
            <w:r w:rsidRPr="005516FE">
              <w:t xml:space="preserve"> (2022-</w:t>
            </w:r>
            <w:r>
              <w:t>06</w:t>
            </w:r>
            <w:r w:rsidRPr="005516FE">
              <w:t>)</w:t>
            </w:r>
          </w:p>
        </w:tc>
        <w:tc>
          <w:tcPr>
            <w:tcW w:w="2186" w:type="dxa"/>
          </w:tcPr>
          <w:p w14:paraId="3DE9659E" w14:textId="34D74203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1A85E1A6" w:rsidR="00A2274E" w:rsidRPr="00251D80" w:rsidRDefault="00A2274E" w:rsidP="00A2274E">
            <w:r w:rsidRPr="00A14925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3ED445A9" w:rsidR="00763A36" w:rsidRPr="00251D80" w:rsidRDefault="00FD064D" w:rsidP="00FD064D">
            <w:r>
              <w:t xml:space="preserve">Impacted.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needs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0071C011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26E1F0E4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44E334D1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603A67" w:rsidRPr="00251D80" w14:paraId="2077BED4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C2E" w14:textId="42498E9A" w:rsidR="00603A67" w:rsidRPr="007C3D83" w:rsidRDefault="00603A67" w:rsidP="00763A36">
            <w:r>
              <w:t>TS 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708" w14:textId="7E227223" w:rsidR="00603A67" w:rsidRDefault="00603A67" w:rsidP="00345A44">
            <w:r>
              <w:t xml:space="preserve">Impacted. For example, </w:t>
            </w:r>
            <w:r>
              <w:rPr>
                <w:noProof/>
                <w:lang w:eastAsia="zh-CN"/>
              </w:rPr>
              <w:t>AMF</w:t>
            </w:r>
            <w:r w:rsidR="00345A44">
              <w:rPr>
                <w:noProof/>
                <w:lang w:eastAsia="zh-CN"/>
              </w:rPr>
              <w:t xml:space="preserve"> needs to request</w:t>
            </w:r>
            <w:r>
              <w:rPr>
                <w:noProof/>
                <w:lang w:eastAsia="zh-CN"/>
              </w:rPr>
              <w:t xml:space="preserve"> the SCP to select an SMF capable of handling multicast sessions</w:t>
            </w:r>
            <w:r w:rsidR="005310B1">
              <w:rPr>
                <w:noProof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AF9" w14:textId="79A64224" w:rsidR="00603A67" w:rsidRPr="006C7AB3" w:rsidRDefault="00603A67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DB9" w14:textId="4E1B8300" w:rsidR="00603A67" w:rsidRPr="005516FE" w:rsidRDefault="005310B1" w:rsidP="00763A36">
            <w: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5B6E2109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1CFE82E1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 xml:space="preserve">is provided by the UDM to the SMF during PDU session establishment by using Nudm_SDM service for </w:t>
            </w:r>
            <w:r w:rsidR="00F0534A">
              <w:t>Subscription data type</w:t>
            </w:r>
            <w:r w:rsidR="00F0534A">
              <w:rPr>
                <w:lang w:val="en-US"/>
              </w:rPr>
              <w:t xml:space="preserve"> </w:t>
            </w:r>
            <w:r w:rsidR="00F0534A">
              <w:t>"</w:t>
            </w:r>
            <w:r w:rsidR="00F0534A">
              <w:rPr>
                <w:lang w:eastAsia="zh-CN"/>
              </w:rPr>
              <w:t>UE context in SMF data</w:t>
            </w:r>
            <w:r w:rsidR="00F0534A">
              <w:t>",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AF63608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79C6F034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34771D28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 AF Identifier, QoS requirements,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1531B4B0" w:rsidR="00763A36" w:rsidRPr="001450AE" w:rsidRDefault="00763A36" w:rsidP="00763A36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6BA5ED41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5422CB3C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0C1511A2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587A8AD8" w:rsidR="00763A36" w:rsidRPr="001450AE" w:rsidRDefault="00763A36" w:rsidP="00763A36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60C83614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6167E676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lastRenderedPageBreak/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510C47B9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3B60E6E9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4CFAA61D" w:rsidR="00E42564" w:rsidRPr="001450AE" w:rsidRDefault="00E42564" w:rsidP="00E42564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1FB58ACB" w:rsidR="00E42564" w:rsidRPr="006C7AB3" w:rsidRDefault="00E42564" w:rsidP="00E42564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77777777" w:rsidR="00A2274E" w:rsidRPr="001450AE" w:rsidRDefault="00A2274E" w:rsidP="00A2274E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092BA449" w14:textId="2762FF6A" w:rsidR="00557B2E" w:rsidRDefault="00344A17" w:rsidP="00B4759C">
      <w:pPr>
        <w:spacing w:after="0"/>
        <w:ind w:right="-96"/>
      </w:pPr>
      <w:r w:rsidRPr="00344A17">
        <w:t>Secondary responsible Working Group</w:t>
      </w:r>
      <w:r>
        <w:t xml:space="preserve">s: </w:t>
      </w:r>
      <w:r w:rsidR="00B4759C">
        <w:t>CT3, CT1.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77777777" w:rsidR="000956A0" w:rsidRDefault="000956A0" w:rsidP="005D319B">
            <w:pPr>
              <w:pStyle w:val="TAL"/>
            </w:pP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7777777" w:rsidR="002124BC" w:rsidRDefault="002124BC" w:rsidP="002124BC">
            <w:pPr>
              <w:pStyle w:val="TAL"/>
            </w:pP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7777777" w:rsidR="002124BC" w:rsidRDefault="002124BC" w:rsidP="002124BC">
            <w:pPr>
              <w:pStyle w:val="TAL"/>
            </w:pP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E4678" w14:textId="77777777" w:rsidR="001F18D1" w:rsidRDefault="001F18D1">
      <w:r>
        <w:separator/>
      </w:r>
    </w:p>
  </w:endnote>
  <w:endnote w:type="continuationSeparator" w:id="0">
    <w:p w14:paraId="194AA086" w14:textId="77777777" w:rsidR="001F18D1" w:rsidRDefault="001F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55A01" w14:textId="77777777" w:rsidR="001F18D1" w:rsidRDefault="001F18D1">
      <w:r>
        <w:separator/>
      </w:r>
    </w:p>
  </w:footnote>
  <w:footnote w:type="continuationSeparator" w:id="0">
    <w:p w14:paraId="71FD50E8" w14:textId="77777777" w:rsidR="001F18D1" w:rsidRDefault="001F1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1001BD"/>
    <w:rsid w:val="00102222"/>
    <w:rsid w:val="001157D0"/>
    <w:rsid w:val="00120541"/>
    <w:rsid w:val="001211F3"/>
    <w:rsid w:val="00127B5D"/>
    <w:rsid w:val="00141665"/>
    <w:rsid w:val="001450AE"/>
    <w:rsid w:val="00172F1C"/>
    <w:rsid w:val="00173998"/>
    <w:rsid w:val="00174617"/>
    <w:rsid w:val="001759A7"/>
    <w:rsid w:val="001852B3"/>
    <w:rsid w:val="00194F74"/>
    <w:rsid w:val="001A19B9"/>
    <w:rsid w:val="001A4192"/>
    <w:rsid w:val="001C58F2"/>
    <w:rsid w:val="001C5C86"/>
    <w:rsid w:val="001C718D"/>
    <w:rsid w:val="001E14C4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6D3"/>
    <w:rsid w:val="002E7A9E"/>
    <w:rsid w:val="002E7B69"/>
    <w:rsid w:val="002F3C41"/>
    <w:rsid w:val="002F6C5C"/>
    <w:rsid w:val="0030045C"/>
    <w:rsid w:val="003205AD"/>
    <w:rsid w:val="0033027D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3058A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3A67"/>
    <w:rsid w:val="00611EC4"/>
    <w:rsid w:val="00612542"/>
    <w:rsid w:val="006146D2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7F7BFA"/>
    <w:rsid w:val="00801F7F"/>
    <w:rsid w:val="00811F8B"/>
    <w:rsid w:val="00813C1F"/>
    <w:rsid w:val="0082353E"/>
    <w:rsid w:val="00834A60"/>
    <w:rsid w:val="008422F0"/>
    <w:rsid w:val="00863E89"/>
    <w:rsid w:val="00872B3B"/>
    <w:rsid w:val="008744B6"/>
    <w:rsid w:val="00874744"/>
    <w:rsid w:val="0088222A"/>
    <w:rsid w:val="008835FC"/>
    <w:rsid w:val="00884F3D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8F32CB"/>
    <w:rsid w:val="00922FCB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36F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0548"/>
    <w:rsid w:val="00BC642A"/>
    <w:rsid w:val="00BE007F"/>
    <w:rsid w:val="00BE5689"/>
    <w:rsid w:val="00BF5EDF"/>
    <w:rsid w:val="00BF7C9D"/>
    <w:rsid w:val="00C00865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A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27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27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7A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7A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7A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7A90"/>
    <w:pPr>
      <w:outlineLvl w:val="5"/>
    </w:pPr>
  </w:style>
  <w:style w:type="paragraph" w:styleId="Heading7">
    <w:name w:val="heading 7"/>
    <w:basedOn w:val="H6"/>
    <w:next w:val="Normal"/>
    <w:qFormat/>
    <w:rsid w:val="00227A90"/>
    <w:pPr>
      <w:outlineLvl w:val="6"/>
    </w:pPr>
  </w:style>
  <w:style w:type="paragraph" w:styleId="Heading8">
    <w:name w:val="heading 8"/>
    <w:basedOn w:val="Heading1"/>
    <w:next w:val="Normal"/>
    <w:qFormat/>
    <w:rsid w:val="00227A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A90"/>
    <w:pPr>
      <w:outlineLvl w:val="8"/>
    </w:pPr>
  </w:style>
  <w:style w:type="character" w:default="1" w:styleId="DefaultParagraphFont">
    <w:name w:val="Default Paragraph Font"/>
    <w:semiHidden/>
    <w:rsid w:val="00227A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7A90"/>
  </w:style>
  <w:style w:type="paragraph" w:customStyle="1" w:styleId="TAL">
    <w:name w:val="TAL"/>
    <w:basedOn w:val="Normal"/>
    <w:rsid w:val="00227A9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27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27A9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27A90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7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27A90"/>
    <w:pPr>
      <w:ind w:left="1701" w:hanging="1701"/>
    </w:pPr>
  </w:style>
  <w:style w:type="paragraph" w:styleId="TOC4">
    <w:name w:val="toc 4"/>
    <w:basedOn w:val="TOC3"/>
    <w:semiHidden/>
    <w:rsid w:val="00227A90"/>
    <w:pPr>
      <w:ind w:left="1418" w:hanging="1418"/>
    </w:pPr>
  </w:style>
  <w:style w:type="paragraph" w:styleId="TOC3">
    <w:name w:val="toc 3"/>
    <w:basedOn w:val="TOC2"/>
    <w:semiHidden/>
    <w:rsid w:val="00227A90"/>
    <w:pPr>
      <w:ind w:left="1134" w:hanging="1134"/>
    </w:pPr>
  </w:style>
  <w:style w:type="paragraph" w:styleId="TOC2">
    <w:name w:val="toc 2"/>
    <w:basedOn w:val="TOC1"/>
    <w:semiHidden/>
    <w:rsid w:val="00227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A90"/>
    <w:pPr>
      <w:ind w:left="284"/>
    </w:pPr>
  </w:style>
  <w:style w:type="paragraph" w:styleId="Index1">
    <w:name w:val="index 1"/>
    <w:basedOn w:val="Normal"/>
    <w:semiHidden/>
    <w:rsid w:val="00227A90"/>
    <w:pPr>
      <w:keepLines/>
      <w:spacing w:after="0"/>
    </w:pPr>
  </w:style>
  <w:style w:type="paragraph" w:customStyle="1" w:styleId="ZH">
    <w:name w:val="ZH"/>
    <w:rsid w:val="00227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7A90"/>
    <w:pPr>
      <w:outlineLvl w:val="9"/>
    </w:pPr>
  </w:style>
  <w:style w:type="paragraph" w:styleId="ListNumber2">
    <w:name w:val="List Number 2"/>
    <w:basedOn w:val="ListNumber"/>
    <w:rsid w:val="00227A90"/>
    <w:pPr>
      <w:ind w:left="851"/>
    </w:pPr>
  </w:style>
  <w:style w:type="character" w:styleId="FootnoteReference">
    <w:name w:val="footnote reference"/>
    <w:basedOn w:val="DefaultParagraphFont"/>
    <w:semiHidden/>
    <w:rsid w:val="00227A90"/>
    <w:rPr>
      <w:b/>
      <w:position w:val="6"/>
      <w:sz w:val="16"/>
    </w:rPr>
  </w:style>
  <w:style w:type="paragraph" w:styleId="FootnoteText">
    <w:name w:val="footnote text"/>
    <w:basedOn w:val="Normal"/>
    <w:semiHidden/>
    <w:rsid w:val="00227A9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27A90"/>
    <w:pPr>
      <w:jc w:val="center"/>
    </w:pPr>
  </w:style>
  <w:style w:type="paragraph" w:customStyle="1" w:styleId="TF">
    <w:name w:val="TF"/>
    <w:basedOn w:val="TH"/>
    <w:rsid w:val="00227A90"/>
    <w:pPr>
      <w:keepNext w:val="0"/>
      <w:spacing w:before="0" w:after="240"/>
    </w:pPr>
  </w:style>
  <w:style w:type="paragraph" w:customStyle="1" w:styleId="NO">
    <w:name w:val="NO"/>
    <w:basedOn w:val="Normal"/>
    <w:rsid w:val="00227A90"/>
    <w:pPr>
      <w:keepLines/>
      <w:ind w:left="1135" w:hanging="851"/>
    </w:pPr>
  </w:style>
  <w:style w:type="paragraph" w:styleId="TOC9">
    <w:name w:val="toc 9"/>
    <w:basedOn w:val="TOC8"/>
    <w:semiHidden/>
    <w:rsid w:val="00227A90"/>
    <w:pPr>
      <w:ind w:left="1418" w:hanging="1418"/>
    </w:pPr>
  </w:style>
  <w:style w:type="paragraph" w:customStyle="1" w:styleId="EX">
    <w:name w:val="EX"/>
    <w:basedOn w:val="Normal"/>
    <w:rsid w:val="00227A90"/>
    <w:pPr>
      <w:keepLines/>
      <w:ind w:left="1702" w:hanging="1418"/>
    </w:pPr>
  </w:style>
  <w:style w:type="paragraph" w:customStyle="1" w:styleId="FP">
    <w:name w:val="FP"/>
    <w:basedOn w:val="Normal"/>
    <w:rsid w:val="00227A90"/>
    <w:pPr>
      <w:spacing w:after="0"/>
    </w:pPr>
  </w:style>
  <w:style w:type="paragraph" w:customStyle="1" w:styleId="LD">
    <w:name w:val="LD"/>
    <w:rsid w:val="00227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7A90"/>
    <w:pPr>
      <w:spacing w:after="0"/>
    </w:pPr>
  </w:style>
  <w:style w:type="paragraph" w:customStyle="1" w:styleId="EW">
    <w:name w:val="EW"/>
    <w:basedOn w:val="EX"/>
    <w:rsid w:val="00227A90"/>
    <w:pPr>
      <w:spacing w:after="0"/>
    </w:pPr>
  </w:style>
  <w:style w:type="paragraph" w:styleId="TOC6">
    <w:name w:val="toc 6"/>
    <w:basedOn w:val="TOC5"/>
    <w:next w:val="Normal"/>
    <w:semiHidden/>
    <w:rsid w:val="00227A90"/>
    <w:pPr>
      <w:ind w:left="1985" w:hanging="1985"/>
    </w:pPr>
  </w:style>
  <w:style w:type="paragraph" w:styleId="TOC7">
    <w:name w:val="toc 7"/>
    <w:basedOn w:val="TOC6"/>
    <w:next w:val="Normal"/>
    <w:semiHidden/>
    <w:rsid w:val="00227A90"/>
    <w:pPr>
      <w:ind w:left="2268" w:hanging="2268"/>
    </w:pPr>
  </w:style>
  <w:style w:type="paragraph" w:styleId="ListBullet2">
    <w:name w:val="List Bullet 2"/>
    <w:basedOn w:val="ListBullet"/>
    <w:rsid w:val="00227A90"/>
    <w:pPr>
      <w:ind w:left="851"/>
    </w:pPr>
  </w:style>
  <w:style w:type="paragraph" w:styleId="ListBullet3">
    <w:name w:val="List Bullet 3"/>
    <w:basedOn w:val="ListBullet2"/>
    <w:rsid w:val="00227A90"/>
    <w:pPr>
      <w:ind w:left="1135"/>
    </w:pPr>
  </w:style>
  <w:style w:type="paragraph" w:styleId="ListNumber">
    <w:name w:val="List Number"/>
    <w:basedOn w:val="List"/>
    <w:rsid w:val="00227A90"/>
  </w:style>
  <w:style w:type="paragraph" w:customStyle="1" w:styleId="EQ">
    <w:name w:val="EQ"/>
    <w:basedOn w:val="Normal"/>
    <w:next w:val="Normal"/>
    <w:rsid w:val="00227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7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7A90"/>
    <w:pPr>
      <w:jc w:val="right"/>
    </w:pPr>
  </w:style>
  <w:style w:type="paragraph" w:customStyle="1" w:styleId="H6">
    <w:name w:val="H6"/>
    <w:basedOn w:val="Heading5"/>
    <w:next w:val="Normal"/>
    <w:rsid w:val="00227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A90"/>
    <w:pPr>
      <w:ind w:left="851" w:hanging="851"/>
    </w:pPr>
  </w:style>
  <w:style w:type="paragraph" w:customStyle="1" w:styleId="ZA">
    <w:name w:val="ZA"/>
    <w:rsid w:val="00227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7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7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7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7A90"/>
    <w:pPr>
      <w:framePr w:wrap="notBeside" w:y="16161"/>
    </w:pPr>
  </w:style>
  <w:style w:type="character" w:customStyle="1" w:styleId="ZGSM">
    <w:name w:val="ZGSM"/>
    <w:rsid w:val="00227A90"/>
  </w:style>
  <w:style w:type="paragraph" w:styleId="List2">
    <w:name w:val="List 2"/>
    <w:basedOn w:val="List"/>
    <w:rsid w:val="00227A90"/>
    <w:pPr>
      <w:ind w:left="851"/>
    </w:pPr>
  </w:style>
  <w:style w:type="paragraph" w:customStyle="1" w:styleId="ZG">
    <w:name w:val="ZG"/>
    <w:rsid w:val="00227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27A90"/>
    <w:pPr>
      <w:ind w:left="1135"/>
    </w:pPr>
  </w:style>
  <w:style w:type="paragraph" w:styleId="List4">
    <w:name w:val="List 4"/>
    <w:basedOn w:val="List3"/>
    <w:rsid w:val="00227A90"/>
    <w:pPr>
      <w:ind w:left="1418"/>
    </w:pPr>
  </w:style>
  <w:style w:type="paragraph" w:styleId="List5">
    <w:name w:val="List 5"/>
    <w:basedOn w:val="List4"/>
    <w:rsid w:val="00227A90"/>
    <w:pPr>
      <w:ind w:left="1702"/>
    </w:pPr>
  </w:style>
  <w:style w:type="paragraph" w:customStyle="1" w:styleId="EditorsNote">
    <w:name w:val="Editor's Note"/>
    <w:basedOn w:val="NO"/>
    <w:rsid w:val="00227A90"/>
    <w:rPr>
      <w:color w:val="FF0000"/>
    </w:rPr>
  </w:style>
  <w:style w:type="paragraph" w:styleId="List">
    <w:name w:val="List"/>
    <w:basedOn w:val="Normal"/>
    <w:rsid w:val="00227A90"/>
    <w:pPr>
      <w:ind w:left="568" w:hanging="284"/>
    </w:pPr>
  </w:style>
  <w:style w:type="paragraph" w:styleId="ListBullet">
    <w:name w:val="List Bullet"/>
    <w:basedOn w:val="List"/>
    <w:rsid w:val="00227A90"/>
  </w:style>
  <w:style w:type="paragraph" w:styleId="ListBullet4">
    <w:name w:val="List Bullet 4"/>
    <w:basedOn w:val="ListBullet3"/>
    <w:rsid w:val="00227A90"/>
    <w:pPr>
      <w:ind w:left="1418"/>
    </w:pPr>
  </w:style>
  <w:style w:type="paragraph" w:styleId="ListBullet5">
    <w:name w:val="List Bullet 5"/>
    <w:basedOn w:val="ListBullet4"/>
    <w:rsid w:val="00227A90"/>
    <w:pPr>
      <w:ind w:left="1702"/>
    </w:pPr>
  </w:style>
  <w:style w:type="paragraph" w:customStyle="1" w:styleId="B1">
    <w:name w:val="B1"/>
    <w:basedOn w:val="List"/>
    <w:link w:val="B1Char"/>
    <w:rsid w:val="00227A90"/>
  </w:style>
  <w:style w:type="paragraph" w:customStyle="1" w:styleId="B2">
    <w:name w:val="B2"/>
    <w:basedOn w:val="List2"/>
    <w:rsid w:val="00227A90"/>
  </w:style>
  <w:style w:type="paragraph" w:customStyle="1" w:styleId="B3">
    <w:name w:val="B3"/>
    <w:basedOn w:val="List3"/>
    <w:rsid w:val="00227A90"/>
  </w:style>
  <w:style w:type="paragraph" w:customStyle="1" w:styleId="B4">
    <w:name w:val="B4"/>
    <w:basedOn w:val="List4"/>
    <w:rsid w:val="00227A90"/>
  </w:style>
  <w:style w:type="paragraph" w:customStyle="1" w:styleId="B5">
    <w:name w:val="B5"/>
    <w:basedOn w:val="List5"/>
    <w:rsid w:val="00227A90"/>
  </w:style>
  <w:style w:type="paragraph" w:styleId="Footer">
    <w:name w:val="footer"/>
    <w:basedOn w:val="Header"/>
    <w:rsid w:val="00227A90"/>
    <w:pPr>
      <w:jc w:val="center"/>
    </w:pPr>
    <w:rPr>
      <w:i/>
    </w:rPr>
  </w:style>
  <w:style w:type="paragraph" w:customStyle="1" w:styleId="ZTD">
    <w:name w:val="ZTD"/>
    <w:basedOn w:val="ZB"/>
    <w:rsid w:val="00227A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C792C-720D-4872-96FD-530765ED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16</cp:revision>
  <cp:lastPrinted>2000-02-29T10:31:00Z</cp:lastPrinted>
  <dcterms:created xsi:type="dcterms:W3CDTF">2021-05-15T23:39:00Z</dcterms:created>
  <dcterms:modified xsi:type="dcterms:W3CDTF">2021-05-16T17:27:00Z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1621186022</vt:lpwstr>
  </property>
</Properties>
</file>