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BA8ED" w14:textId="5BA8E26B" w:rsidR="009C7E87" w:rsidRDefault="009C7E87" w:rsidP="009C7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982024">
        <w:rPr>
          <w:rFonts w:hint="eastAsia"/>
          <w:b/>
          <w:noProof/>
          <w:sz w:val="24"/>
          <w:lang w:eastAsia="zh-CN"/>
        </w:rPr>
        <w:t xml:space="preserve"> WG</w:t>
      </w:r>
      <w:r w:rsidR="00587D83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982024">
        <w:rPr>
          <w:rFonts w:hint="eastAsia"/>
          <w:b/>
          <w:noProof/>
          <w:sz w:val="24"/>
          <w:lang w:eastAsia="zh-CN"/>
        </w:rPr>
        <w:t>1</w:t>
      </w:r>
      <w:r w:rsidR="00587D83">
        <w:rPr>
          <w:rFonts w:hint="eastAsia"/>
          <w:b/>
          <w:noProof/>
          <w:sz w:val="24"/>
          <w:lang w:eastAsia="zh-CN"/>
        </w:rPr>
        <w:t>03-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87D83">
        <w:rPr>
          <w:b/>
          <w:noProof/>
          <w:sz w:val="24"/>
        </w:rPr>
        <w:t>4</w:t>
      </w:r>
      <w:r w:rsidR="002678BA">
        <w:rPr>
          <w:b/>
          <w:noProof/>
          <w:sz w:val="24"/>
        </w:rPr>
        <w:t>-21</w:t>
      </w:r>
      <w:r w:rsidR="002678BA">
        <w:rPr>
          <w:rFonts w:hint="eastAsia"/>
          <w:b/>
          <w:noProof/>
          <w:sz w:val="24"/>
          <w:lang w:eastAsia="zh-CN"/>
        </w:rPr>
        <w:t>2</w:t>
      </w:r>
      <w:r w:rsidR="001A4DDC">
        <w:rPr>
          <w:rFonts w:hint="eastAsia"/>
          <w:b/>
          <w:noProof/>
          <w:sz w:val="24"/>
          <w:lang w:eastAsia="zh-CN"/>
        </w:rPr>
        <w:t>465</w:t>
      </w:r>
      <w:bookmarkStart w:id="1" w:name="_GoBack"/>
      <w:bookmarkEnd w:id="1"/>
    </w:p>
    <w:p w14:paraId="138C4CD7" w14:textId="440F3A2F" w:rsidR="009C7E87" w:rsidRPr="001A4DDC" w:rsidRDefault="009C7E87" w:rsidP="009C7E87">
      <w:pPr>
        <w:pStyle w:val="CRCoverPage"/>
        <w:outlineLvl w:val="0"/>
        <w:rPr>
          <w:rFonts w:eastAsiaTheme="minorEastAsia"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587D83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587D83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2024"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2021</w:t>
      </w:r>
      <w:r w:rsidR="00E05571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982024">
        <w:rPr>
          <w:rFonts w:hint="eastAsia"/>
          <w:b/>
          <w:noProof/>
          <w:sz w:val="24"/>
          <w:lang w:eastAsia="zh-CN"/>
        </w:rPr>
        <w:t xml:space="preserve">  </w:t>
      </w:r>
      <w:r w:rsidR="001A4DDC">
        <w:rPr>
          <w:rFonts w:hint="eastAsia"/>
          <w:b/>
          <w:noProof/>
          <w:sz w:val="24"/>
          <w:lang w:eastAsia="zh-CN"/>
        </w:rPr>
        <w:t xml:space="preserve">         </w:t>
      </w:r>
      <w:r w:rsidR="00E05571">
        <w:rPr>
          <w:rFonts w:hint="eastAsia"/>
          <w:b/>
          <w:noProof/>
          <w:sz w:val="24"/>
          <w:lang w:eastAsia="zh-CN"/>
        </w:rPr>
        <w:t xml:space="preserve"> </w:t>
      </w:r>
      <w:r w:rsidR="001A4DDC" w:rsidRPr="001A4DDC">
        <w:rPr>
          <w:rFonts w:eastAsiaTheme="minorEastAsia" w:cs="Arial" w:hint="eastAsia"/>
          <w:i/>
          <w:sz w:val="18"/>
          <w:szCs w:val="18"/>
          <w:lang w:eastAsia="zh-CN"/>
        </w:rPr>
        <w:t>was C4-212148</w:t>
      </w:r>
    </w:p>
    <w:p w14:paraId="47F77116" w14:textId="256CC94B" w:rsidR="009C7E87" w:rsidRPr="00982024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982024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4AE8F4BF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982024" w:rsidRPr="001136D1">
        <w:rPr>
          <w:rFonts w:ascii="Arial" w:eastAsia="Batang" w:hAnsi="Arial" w:cs="Arial" w:hint="eastAsia"/>
          <w:b/>
          <w:lang w:eastAsia="zh-CN"/>
        </w:rPr>
        <w:t xml:space="preserve">Revised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77777777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F3999D" w14:textId="093BA95D" w:rsidR="009C7E87" w:rsidRPr="00982024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1136D1">
        <w:rPr>
          <w:rFonts w:ascii="Arial" w:eastAsia="Batang" w:hAnsi="Arial"/>
          <w:b/>
          <w:lang w:eastAsia="zh-CN"/>
        </w:rPr>
        <w:t>5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0C938CFB" w:rsidR="0083745A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UE-to-Network </w:t>
      </w:r>
      <w:r w:rsidR="00C329AF">
        <w:rPr>
          <w:lang w:eastAsia="zh-CN"/>
        </w:rPr>
        <w:t>relay for</w:t>
      </w:r>
      <w:r>
        <w:rPr>
          <w:lang w:eastAsia="zh-CN"/>
        </w:rPr>
        <w:t xml:space="preserve">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F51CAC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>
              <w:rPr>
                <w:rFonts w:eastAsiaTheme="minorEastAsia"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lastRenderedPageBreak/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#94 </w:t>
            </w:r>
            <w:r>
              <w:rPr>
                <w:lang w:eastAsia="zh-CN"/>
              </w:rPr>
              <w:lastRenderedPageBreak/>
              <w:t>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lastRenderedPageBreak/>
              <w:t xml:space="preserve">TSG CT #95 </w:t>
            </w:r>
            <w:r>
              <w:rPr>
                <w:lang w:eastAsia="zh-CN"/>
              </w:rPr>
              <w:lastRenderedPageBreak/>
              <w:t>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266B4C6D" w14:textId="77777777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529B7C45" w14:textId="7D5FACF0" w:rsidR="005C0CDD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C329AF" w:rsidRPr="002F7C80" w14:paraId="6EED67D0" w14:textId="77777777" w:rsidTr="00D57F79">
        <w:tc>
          <w:tcPr>
            <w:tcW w:w="1367" w:type="dxa"/>
          </w:tcPr>
          <w:p w14:paraId="6796D9FE" w14:textId="3862F272" w:rsidR="00C329AF" w:rsidRPr="00A243E7" w:rsidRDefault="00C329AF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2135E195" w14:textId="473D5F1D" w:rsidR="00C329AF" w:rsidRPr="001947C7" w:rsidRDefault="00C329AF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xxx</w:t>
            </w:r>
          </w:p>
        </w:tc>
        <w:tc>
          <w:tcPr>
            <w:tcW w:w="2409" w:type="dxa"/>
          </w:tcPr>
          <w:p w14:paraId="2B1BD1B8" w14:textId="521B7A86" w:rsidR="00C329AF" w:rsidRPr="001947C7" w:rsidRDefault="00C329AF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03384671" w:rsidR="00C329AF" w:rsidRDefault="00C329AF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20F315C6" w:rsidR="00C329AF" w:rsidRDefault="00C329AF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45F599A0" w14:textId="77777777" w:rsidR="00C329AF" w:rsidRPr="0043513E" w:rsidRDefault="00C329AF" w:rsidP="00D530BE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1362BE" w14:textId="77777777" w:rsidR="00C329AF" w:rsidRPr="0043513E" w:rsidRDefault="00C329AF" w:rsidP="00D530BE">
            <w:pPr>
              <w:spacing w:after="0"/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Service to support </w:t>
            </w:r>
            <w:r>
              <w:rPr>
                <w:rFonts w:eastAsia="宋体" w:hint="eastAsia"/>
                <w:noProof/>
                <w:lang w:eastAsia="zh-CN"/>
              </w:rPr>
              <w:t xml:space="preserve">5G ProSe Direct Discovery authorization </w:t>
            </w:r>
            <w:r>
              <w:rPr>
                <w:rFonts w:eastAsia="宋体"/>
                <w:noProof/>
                <w:lang w:eastAsia="zh-CN"/>
              </w:rPr>
              <w:t>requested by 5G DDNM</w:t>
            </w:r>
            <w:r>
              <w:rPr>
                <w:rFonts w:eastAsia="宋体" w:hint="eastAsia"/>
                <w:noProof/>
                <w:lang w:eastAsia="zh-CN"/>
              </w:rPr>
              <w:t>F</w:t>
            </w:r>
            <w:r>
              <w:rPr>
                <w:rFonts w:eastAsia="宋体"/>
                <w:noProof/>
                <w:lang w:eastAsia="zh-CN"/>
              </w:rPr>
              <w:t xml:space="preserve"> to</w:t>
            </w:r>
            <w:r>
              <w:rPr>
                <w:rFonts w:eastAsia="宋体" w:hint="eastAsia"/>
                <w:noProof/>
                <w:lang w:eastAsia="zh-CN"/>
              </w:rPr>
              <w:t>wards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>Application</w:t>
            </w:r>
            <w:r>
              <w:rPr>
                <w:rFonts w:eastAsia="宋体" w:hint="eastAsia"/>
                <w:noProof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54C00823" w14:textId="77777777" w:rsidR="00C329AF" w:rsidRPr="0043513E" w:rsidRDefault="00C329AF" w:rsidP="00D530BE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 w:rsidRPr="0043513E">
              <w:rPr>
                <w:lang w:eastAsia="zh-CN"/>
              </w:rPr>
              <w:t>:</w:t>
            </w:r>
          </w:p>
          <w:p w14:paraId="6604FCF5" w14:textId="77777777" w:rsidR="00C329AF" w:rsidRDefault="00C329AF" w:rsidP="00D530B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Yong Jiang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CATT</w:t>
            </w:r>
          </w:p>
          <w:p w14:paraId="703CFE1C" w14:textId="484F560A" w:rsidR="00C329AF" w:rsidRPr="0043513E" w:rsidRDefault="00C329AF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jiangyong</w:t>
            </w:r>
            <w:r>
              <w:rPr>
                <w:lang w:eastAsia="zh-CN"/>
              </w:rPr>
              <w:t>@</w:t>
            </w:r>
            <w:r>
              <w:rPr>
                <w:rFonts w:hint="eastAsia"/>
                <w:lang w:eastAsia="zh-CN"/>
              </w:rPr>
              <w:t>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</w:t>
            </w:r>
            <w:r w:rsidR="00FF1AD3">
              <w:t>555</w:t>
            </w:r>
          </w:p>
        </w:tc>
        <w:tc>
          <w:tcPr>
            <w:tcW w:w="2409" w:type="dxa"/>
          </w:tcPr>
          <w:p w14:paraId="3A986987" w14:textId="5C831127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C329AF">
              <w:t>5G System; 5G Direct Discovery Name Management Services</w:t>
            </w:r>
            <w:r w:rsidR="005C0CDD" w:rsidRPr="00C329AF">
              <w:rPr>
                <w:lang w:eastAsia="zh-CN"/>
              </w:rPr>
              <w:t xml:space="preserve">; </w:t>
            </w:r>
            <w:r w:rsidR="005C0CDD" w:rsidRPr="007D55C3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A243E7" w:rsidRDefault="00A243E7" w:rsidP="00A243E7">
            <w:pPr>
              <w:spacing w:after="0"/>
              <w:rPr>
                <w:rFonts w:eastAsia="宋体"/>
                <w:noProof/>
                <w:lang w:eastAsia="zh-CN"/>
              </w:rPr>
            </w:pPr>
            <w:r w:rsidRPr="00A243E7">
              <w:rPr>
                <w:rFonts w:eastAsia="宋体"/>
                <w:noProof/>
                <w:lang w:eastAsia="zh-CN"/>
              </w:rPr>
              <w:t>The TS will define the N5g-ddnmf Discovery Service.</w:t>
            </w:r>
          </w:p>
          <w:p w14:paraId="7CF00C51" w14:textId="60DB95B4" w:rsidR="00762BB4" w:rsidRPr="0043513E" w:rsidRDefault="00762BB4" w:rsidP="00762BB4">
            <w:pPr>
              <w:spacing w:after="0"/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40829BB4" w14:textId="794574BD" w:rsidR="005C0CDD" w:rsidRPr="002F7C80" w:rsidRDefault="003D1E2F" w:rsidP="005C0CDD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Chenxi Bao, CATT (</w:t>
            </w:r>
            <w:r w:rsidR="001A1E1E" w:rsidRPr="002F7C80">
              <w:rPr>
                <w:rFonts w:hint="eastAsia"/>
                <w:lang w:val="fr-FR" w:eastAsia="zh-CN"/>
              </w:rPr>
              <w:t>baochenxi@catt.cn</w:t>
            </w:r>
            <w:r w:rsidRPr="002F7C80">
              <w:rPr>
                <w:lang w:val="fr-FR" w:eastAsia="zh-CN"/>
              </w:rPr>
              <w:t>)</w:t>
            </w:r>
          </w:p>
        </w:tc>
      </w:tr>
    </w:tbl>
    <w:p w14:paraId="3E13862F" w14:textId="3A0E21A7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3" w:name="OLE_LINK44"/>
            <w:bookmarkStart w:id="14" w:name="OLE_LINK45"/>
            <w:r>
              <w:rPr>
                <w:lang w:eastAsia="zh-CN"/>
              </w:rPr>
              <w:t>TSG CT #95 (March 2022)</w:t>
            </w:r>
            <w:bookmarkEnd w:id="13"/>
            <w:bookmarkEnd w:id="1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 xml:space="preserve">policy and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lastRenderedPageBreak/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15" w:name="OLE_LINK15"/>
      <w:bookmarkStart w:id="16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5"/>
    <w:bookmarkEnd w:id="16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332816" w:rsidRPr="002D76DA" w14:paraId="0C819A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A177E6" w14:textId="4A77388D" w:rsidR="00332816" w:rsidRDefault="00332816" w:rsidP="001C5C86">
            <w:pPr>
              <w:pStyle w:val="TAL"/>
              <w:rPr>
                <w:lang w:eastAsia="en-US"/>
              </w:rPr>
            </w:pPr>
            <w:r w:rsidRPr="00332816">
              <w:rPr>
                <w:lang w:eastAsia="en-US"/>
              </w:rPr>
              <w:t>Huawei</w:t>
            </w:r>
          </w:p>
        </w:tc>
      </w:tr>
      <w:tr w:rsidR="00332816" w:rsidRPr="002D76DA" w14:paraId="1BBC0C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6E839E" w14:textId="30CA0569" w:rsidR="00332816" w:rsidRDefault="00332816" w:rsidP="001C5C86">
            <w:pPr>
              <w:pStyle w:val="TAL"/>
              <w:rPr>
                <w:lang w:eastAsia="en-US"/>
              </w:rPr>
            </w:pPr>
            <w:proofErr w:type="spellStart"/>
            <w:r w:rsidRPr="00332816">
              <w:rPr>
                <w:lang w:eastAsia="en-US"/>
              </w:rPr>
              <w:t>HiSilicon</w:t>
            </w:r>
            <w:proofErr w:type="spellEnd"/>
          </w:p>
        </w:tc>
      </w:tr>
      <w:tr w:rsidR="00E05571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77777777" w:rsidR="00E05571" w:rsidRDefault="00E05571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B82053" w14:textId="77777777" w:rsidR="00711580" w:rsidRDefault="00711580">
      <w:r>
        <w:separator/>
      </w:r>
    </w:p>
  </w:endnote>
  <w:endnote w:type="continuationSeparator" w:id="0">
    <w:p w14:paraId="2FC7B4A4" w14:textId="77777777" w:rsidR="00711580" w:rsidRDefault="0071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4786B6" w14:textId="77777777" w:rsidR="00711580" w:rsidRDefault="00711580">
      <w:r>
        <w:separator/>
      </w:r>
    </w:p>
  </w:footnote>
  <w:footnote w:type="continuationSeparator" w:id="0">
    <w:p w14:paraId="2AB9509C" w14:textId="77777777" w:rsidR="00711580" w:rsidRDefault="00711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4FDD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136D1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DDC"/>
    <w:rsid w:val="001A4F7C"/>
    <w:rsid w:val="001B1402"/>
    <w:rsid w:val="001B4D14"/>
    <w:rsid w:val="001C3E57"/>
    <w:rsid w:val="001C5C86"/>
    <w:rsid w:val="001C718D"/>
    <w:rsid w:val="001D0489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678BA"/>
    <w:rsid w:val="00275802"/>
    <w:rsid w:val="00276403"/>
    <w:rsid w:val="00277DBD"/>
    <w:rsid w:val="002821BF"/>
    <w:rsid w:val="00283AFD"/>
    <w:rsid w:val="0028667A"/>
    <w:rsid w:val="0028668F"/>
    <w:rsid w:val="002A5257"/>
    <w:rsid w:val="002C1C50"/>
    <w:rsid w:val="002C5E29"/>
    <w:rsid w:val="002C6C3C"/>
    <w:rsid w:val="002C77E8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2816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0C17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B59BB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045EF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3EE7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1E96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4059"/>
    <w:rsid w:val="00586951"/>
    <w:rsid w:val="00586D50"/>
    <w:rsid w:val="00587D83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5F6CFC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C5CCE"/>
    <w:rsid w:val="006D0BA4"/>
    <w:rsid w:val="006D4A66"/>
    <w:rsid w:val="006E0905"/>
    <w:rsid w:val="006E0F19"/>
    <w:rsid w:val="006E1FDA"/>
    <w:rsid w:val="006E27E5"/>
    <w:rsid w:val="006E5E87"/>
    <w:rsid w:val="0070578C"/>
    <w:rsid w:val="00706A1A"/>
    <w:rsid w:val="00707673"/>
    <w:rsid w:val="00711580"/>
    <w:rsid w:val="00711700"/>
    <w:rsid w:val="00713EA9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4410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024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03C1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656B"/>
    <w:rsid w:val="00A70E1E"/>
    <w:rsid w:val="00A73257"/>
    <w:rsid w:val="00A816A1"/>
    <w:rsid w:val="00A87C4B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29AF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1CA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1989"/>
    <w:rsid w:val="00FC3B6D"/>
    <w:rsid w:val="00FC50B2"/>
    <w:rsid w:val="00FC717F"/>
    <w:rsid w:val="00FD3A4E"/>
    <w:rsid w:val="00FD6D81"/>
    <w:rsid w:val="00FE25E9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B00B7-B769-4F0A-82EC-147845711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1698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11360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v0</cp:lastModifiedBy>
  <cp:revision>4</cp:revision>
  <cp:lastPrinted>2000-02-29T10:31:00Z</cp:lastPrinted>
  <dcterms:created xsi:type="dcterms:W3CDTF">2021-04-20T09:00:00Z</dcterms:created>
  <dcterms:modified xsi:type="dcterms:W3CDTF">2021-04-21T06:51:00Z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