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38E45" w14:textId="39BF90D7" w:rsidR="00411C01" w:rsidRDefault="00411C01" w:rsidP="00411C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0598C">
        <w:rPr>
          <w:b/>
          <w:noProof/>
          <w:sz w:val="24"/>
        </w:rPr>
        <w:t>1</w:t>
      </w:r>
      <w:r w:rsidR="002D2739">
        <w:rPr>
          <w:rFonts w:hint="eastAsia"/>
          <w:b/>
          <w:noProof/>
          <w:sz w:val="24"/>
          <w:lang w:eastAsia="zh-CN"/>
        </w:rPr>
        <w:t>680</w:t>
      </w:r>
      <w:bookmarkStart w:id="0" w:name="_GoBack"/>
      <w:bookmarkEnd w:id="0"/>
    </w:p>
    <w:p w14:paraId="6B138D52" w14:textId="7701D11F" w:rsidR="00A816A1" w:rsidRPr="00D46AA7" w:rsidRDefault="001157D0" w:rsidP="00D46AA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8F4717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8F4717" w:rsidRPr="008F4717">
        <w:rPr>
          <w:rFonts w:hint="eastAsia"/>
          <w:i/>
          <w:noProof/>
          <w:sz w:val="24"/>
          <w:lang w:eastAsia="zh-CN"/>
        </w:rPr>
        <w:t>was C4-211081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35278141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26C37">
        <w:rPr>
          <w:rFonts w:ascii="Arial" w:hAnsi="Arial" w:hint="eastAsia"/>
          <w:b/>
          <w:lang w:val="en-US" w:eastAsia="zh-CN"/>
        </w:rPr>
        <w:t>CATT</w:t>
      </w:r>
    </w:p>
    <w:p w14:paraId="00D9B2F4" w14:textId="17947D0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46AA7" w:rsidRPr="00D46AA7">
        <w:rPr>
          <w:rFonts w:ascii="Arial" w:eastAsia="Batang" w:hAnsi="Arial" w:cs="Arial"/>
          <w:b/>
          <w:lang w:eastAsia="zh-CN"/>
        </w:rPr>
        <w:t xml:space="preserve">New WID: </w:t>
      </w:r>
      <w:bookmarkStart w:id="1" w:name="OLE_LINK3"/>
      <w:bookmarkStart w:id="2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1"/>
      <w:bookmarkEnd w:id="2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58197651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6AA7">
        <w:rPr>
          <w:rFonts w:ascii="Arial" w:hAnsi="Arial" w:hint="eastAsia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131DE84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E779648" w14:textId="64CDA735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3" w:name="OLE_LINK7"/>
      <w:bookmarkStart w:id="4" w:name="OLE_LINK8"/>
      <w:r w:rsidR="0028362F" w:rsidRPr="00D46AA7">
        <w:rPr>
          <w:lang w:eastAsia="zh-CN"/>
        </w:rPr>
        <w:t>5G_eLCS_ph2</w:t>
      </w:r>
      <w:bookmarkEnd w:id="3"/>
      <w:bookmarkEnd w:id="4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520E18D" w14:textId="10C0413E" w:rsidR="006B4E98" w:rsidRPr="00BC4BAD" w:rsidRDefault="006B4E98" w:rsidP="006B4E98">
      <w:pPr>
        <w:rPr>
          <w:lang w:eastAsia="zh-CN"/>
        </w:rPr>
      </w:pPr>
      <w:bookmarkStart w:id="5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5"/>
    <w:p w14:paraId="0576AECE" w14:textId="503C78CE" w:rsidR="009A3185" w:rsidRPr="008C5521" w:rsidRDefault="00E76B04" w:rsidP="008C5521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CT4:</w:t>
      </w:r>
    </w:p>
    <w:p w14:paraId="6257F124" w14:textId="6F268E50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A83783">
        <w:rPr>
          <w:lang w:eastAsia="zh-CN"/>
        </w:rPr>
        <w:t>QoS</w:t>
      </w:r>
      <w:proofErr w:type="spellEnd"/>
      <w:r w:rsidRPr="00A83783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A83783">
        <w:rPr>
          <w:lang w:eastAsia="zh-CN"/>
        </w:rPr>
        <w:t>5G positioning service area</w:t>
      </w:r>
    </w:p>
    <w:p w14:paraId="3FEF1309" w14:textId="3AF36A3A" w:rsidR="009013C2" w:rsidRPr="008C5521" w:rsidRDefault="00E76B04" w:rsidP="008C5521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CT1:</w:t>
      </w:r>
    </w:p>
    <w:p w14:paraId="25C3E25C" w14:textId="352E85C7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9013C2">
        <w:rPr>
          <w:lang w:eastAsia="zh-CN"/>
        </w:rPr>
        <w:t>QoS</w:t>
      </w:r>
      <w:proofErr w:type="spellEnd"/>
      <w:r w:rsidRPr="009013C2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9013C2">
        <w:rPr>
          <w:lang w:eastAsia="zh-CN"/>
        </w:rPr>
        <w:t>5G positioning service area</w:t>
      </w:r>
    </w:p>
    <w:p w14:paraId="47B23AD7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14:paraId="7ADBCF6F" w14:textId="52598752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01556A">
        <w:rPr>
          <w:rFonts w:hint="eastAsia"/>
          <w:lang w:eastAsia="zh-CN"/>
        </w:rPr>
        <w:t>Pos</w:t>
      </w:r>
      <w:r w:rsidR="004D1ABF">
        <w:rPr>
          <w:rFonts w:hint="eastAsia"/>
          <w:lang w:eastAsia="zh-CN"/>
        </w:rPr>
        <w:t>sible new LCS parameters exposed to support for very low latency and very high accuracy positioning</w:t>
      </w:r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lastRenderedPageBreak/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DAE392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5FBE53F1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proofErr w:type="spellStart"/>
            <w:r w:rsidR="00535BCF" w:rsidRPr="00535BCF">
              <w:rPr>
                <w:lang w:eastAsia="zh-CN"/>
              </w:rPr>
              <w:t>Namf_Communication</w:t>
            </w:r>
            <w:proofErr w:type="spellEnd"/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proofErr w:type="spellStart"/>
            <w:r w:rsidR="0065026C">
              <w:rPr>
                <w:lang w:eastAsia="zh-CN"/>
              </w:rPr>
              <w:t>Namf_EventExposure</w:t>
            </w:r>
            <w:proofErr w:type="spellEnd"/>
            <w:r w:rsidR="0065026C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374CAA6C" w:rsidR="00C4305E" w:rsidRDefault="00556E64" w:rsidP="008C5521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8C5521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proofErr w:type="spellStart"/>
      <w:r>
        <w:rPr>
          <w:rFonts w:hint="eastAsia"/>
          <w:lang w:eastAsia="zh-CN"/>
        </w:rPr>
        <w:t>Chenxi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Bao</w:t>
      </w:r>
      <w:proofErr w:type="spellEnd"/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2" w:history="1">
        <w:r w:rsidRPr="00264D36">
          <w:rPr>
            <w:rStyle w:val="a9"/>
            <w:rFonts w:hint="eastAsia"/>
            <w:lang w:eastAsia="zh-CN"/>
          </w:rPr>
          <w:t>baochenxi</w:t>
        </w:r>
        <w:r w:rsidRPr="00264D36">
          <w:rPr>
            <w:rStyle w:val="a9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332CC20" w:rsidR="0064097E" w:rsidRDefault="008C5521" w:rsidP="001C5C86">
            <w:pPr>
              <w:pStyle w:val="TAL"/>
            </w:pPr>
            <w:r>
              <w:t>HiSilicon</w:t>
            </w: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7C837" w14:textId="77777777" w:rsidR="009F3C0A" w:rsidRDefault="009F3C0A">
      <w:r>
        <w:separator/>
      </w:r>
    </w:p>
  </w:endnote>
  <w:endnote w:type="continuationSeparator" w:id="0">
    <w:p w14:paraId="1A667921" w14:textId="77777777" w:rsidR="009F3C0A" w:rsidRDefault="009F3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97BD1" w14:textId="77777777" w:rsidR="009F3C0A" w:rsidRDefault="009F3C0A">
      <w:r>
        <w:separator/>
      </w:r>
    </w:p>
  </w:footnote>
  <w:footnote w:type="continuationSeparator" w:id="0">
    <w:p w14:paraId="06979BC8" w14:textId="77777777" w:rsidR="009F3C0A" w:rsidRDefault="009F3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1556A"/>
    <w:rsid w:val="000205C5"/>
    <w:rsid w:val="00025316"/>
    <w:rsid w:val="00037C06"/>
    <w:rsid w:val="00044DAE"/>
    <w:rsid w:val="00052BF8"/>
    <w:rsid w:val="000530C9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40E5"/>
    <w:rsid w:val="0026436F"/>
    <w:rsid w:val="0026606E"/>
    <w:rsid w:val="00276403"/>
    <w:rsid w:val="0028362F"/>
    <w:rsid w:val="002C1C50"/>
    <w:rsid w:val="002D2739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8516D"/>
    <w:rsid w:val="003869D7"/>
    <w:rsid w:val="003A08AA"/>
    <w:rsid w:val="003A1EB0"/>
    <w:rsid w:val="003C0F14"/>
    <w:rsid w:val="003C2DA6"/>
    <w:rsid w:val="003C5591"/>
    <w:rsid w:val="003C6DA6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29CF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33A4"/>
    <w:rsid w:val="00671BBB"/>
    <w:rsid w:val="00682237"/>
    <w:rsid w:val="00682F9E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67485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C5521"/>
    <w:rsid w:val="008D658B"/>
    <w:rsid w:val="008E7730"/>
    <w:rsid w:val="008E7855"/>
    <w:rsid w:val="008F1C5E"/>
    <w:rsid w:val="008F4717"/>
    <w:rsid w:val="009013C2"/>
    <w:rsid w:val="009206B3"/>
    <w:rsid w:val="00922FCB"/>
    <w:rsid w:val="00935CB0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3C0A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74F3"/>
    <w:rsid w:val="00DB69F3"/>
    <w:rsid w:val="00DC159A"/>
    <w:rsid w:val="00DC4907"/>
    <w:rsid w:val="00DC78F4"/>
    <w:rsid w:val="00DD017C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B127E"/>
    <w:rsid w:val="00FB526E"/>
    <w:rsid w:val="00FC0804"/>
    <w:rsid w:val="00FC3B6D"/>
    <w:rsid w:val="00FD3A4E"/>
    <w:rsid w:val="00FE3E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ochenxi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054B0-7858-489E-800A-8F1B441B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29</cp:revision>
  <cp:lastPrinted>2000-02-29T10:31:00Z</cp:lastPrinted>
  <dcterms:created xsi:type="dcterms:W3CDTF">2021-02-10T14:04:00Z</dcterms:created>
  <dcterms:modified xsi:type="dcterms:W3CDTF">2021-03-03T08:24:00Z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