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69AF7" w14:textId="7CFB90A8" w:rsidR="0087756F" w:rsidRDefault="0087756F" w:rsidP="0087756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1D32DE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#1</w:t>
      </w:r>
      <w:r w:rsidR="00BE5D62">
        <w:rPr>
          <w:rFonts w:hint="eastAsia"/>
          <w:b/>
          <w:noProof/>
          <w:sz w:val="24"/>
          <w:lang w:eastAsia="zh-CN"/>
        </w:rPr>
        <w:t>02-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E5D62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-211</w:t>
      </w:r>
      <w:r w:rsidR="00DD6549">
        <w:rPr>
          <w:rFonts w:hint="eastAsia"/>
          <w:b/>
          <w:noProof/>
          <w:sz w:val="24"/>
          <w:lang w:eastAsia="zh-CN"/>
        </w:rPr>
        <w:t>286</w:t>
      </w:r>
    </w:p>
    <w:p w14:paraId="0A53E8AD" w14:textId="478EAA4E" w:rsidR="0087756F" w:rsidRDefault="0087756F" w:rsidP="0087756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24</w:t>
      </w:r>
      <w:r w:rsidR="00BE5D62">
        <w:rPr>
          <w:b/>
          <w:noProof/>
          <w:sz w:val="24"/>
          <w:vertAlign w:val="superscript"/>
        </w:rPr>
        <w:t>th</w:t>
      </w:r>
      <w:r w:rsidR="00BE5D62">
        <w:rPr>
          <w:b/>
          <w:noProof/>
          <w:sz w:val="24"/>
        </w:rPr>
        <w:t xml:space="preserve"> Feb – 05</w:t>
      </w:r>
      <w:r w:rsidR="00BE5D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</w:t>
      </w:r>
      <w:r>
        <w:rPr>
          <w:rFonts w:hint="eastAsia"/>
          <w:b/>
          <w:noProof/>
          <w:sz w:val="24"/>
          <w:lang w:eastAsia="zh-CN"/>
        </w:rPr>
        <w:t>1</w:t>
      </w:r>
    </w:p>
    <w:p w14:paraId="5011DA63" w14:textId="4DD83839" w:rsidR="0087756F" w:rsidRDefault="0087756F" w:rsidP="008775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</w:t>
      </w:r>
      <w:r w:rsidR="00BE5D62">
        <w:rPr>
          <w:rFonts w:eastAsiaTheme="minorEastAsia" w:cs="Arial" w:hint="eastAsia"/>
          <w:sz w:val="18"/>
          <w:szCs w:val="18"/>
          <w:lang w:eastAsia="zh-CN"/>
        </w:rPr>
        <w:t>4</w:t>
      </w:r>
      <w:r>
        <w:rPr>
          <w:rFonts w:eastAsia="Batang" w:cs="Arial"/>
          <w:sz w:val="18"/>
          <w:szCs w:val="18"/>
          <w:lang w:eastAsia="zh-CN"/>
        </w:rPr>
        <w:t>-</w:t>
      </w:r>
      <w:r w:rsidR="00BE5D62">
        <w:rPr>
          <w:rFonts w:eastAsiaTheme="minorEastAsia" w:cs="Arial" w:hint="eastAsia"/>
          <w:sz w:val="18"/>
          <w:szCs w:val="18"/>
          <w:lang w:eastAsia="zh-CN"/>
        </w:rPr>
        <w:t>210193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C8EF11" w14:textId="1BC42E31" w:rsidR="00A816A1" w:rsidRPr="00E31D8A" w:rsidRDefault="00A816A1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5BB1CF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D2B95">
        <w:rPr>
          <w:rFonts w:ascii="Arial" w:eastAsiaTheme="minorEastAsia" w:hAnsi="Arial" w:hint="eastAsia"/>
          <w:b/>
          <w:lang w:val="en-US" w:eastAsia="zh-CN"/>
        </w:rPr>
        <w:t xml:space="preserve">CATT, </w:t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07043D1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F343B">
        <w:rPr>
          <w:rFonts w:ascii="Arial" w:eastAsia="Batang" w:hAnsi="Arial"/>
          <w:b/>
          <w:lang w:eastAsia="zh-CN"/>
        </w:rPr>
        <w:t>1</w:t>
      </w:r>
      <w:r w:rsidR="0073261E">
        <w:rPr>
          <w:rFonts w:ascii="Arial" w:eastAsia="Batang" w:hAnsi="Arial"/>
          <w:b/>
          <w:lang w:eastAsia="zh-CN"/>
        </w:rPr>
        <w:t>7</w:t>
      </w:r>
      <w:r w:rsidR="008F343B">
        <w:rPr>
          <w:rFonts w:ascii="Arial" w:eastAsia="Batang" w:hAnsi="Arial"/>
          <w:b/>
          <w:lang w:eastAsia="zh-CN"/>
        </w:rPr>
        <w:t>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A96504">
        <w:t>xxxxx</w:t>
      </w:r>
      <w:r w:rsidR="000B0795">
        <w:t>x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0" w:name="OLE_LINK77"/>
            <w:bookmarkStart w:id="1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0"/>
            <w:bookmarkEnd w:id="1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7777777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32386C40" w14:textId="77777777" w:rsidR="0083745A" w:rsidRDefault="0083745A" w:rsidP="0083745A">
      <w:pPr>
        <w:rPr>
          <w:lang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 proximity based</w:t>
      </w:r>
      <w:r w:rsidRPr="007E743D">
        <w:t xml:space="preserve"> services</w:t>
      </w:r>
      <w:r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>
        <w:t xml:space="preserve">Normative work to be developed by </w:t>
      </w:r>
      <w:r>
        <w:rPr>
          <w:rFonts w:hint="eastAsia"/>
          <w:lang w:eastAsia="zh-CN"/>
        </w:rPr>
        <w:t xml:space="preserve">SA WGs and </w:t>
      </w:r>
      <w:r>
        <w:t>RAN WGs which impacts CT WGs will be considered as soon as those are available.</w:t>
      </w:r>
      <w:r>
        <w:rPr>
          <w:rFonts w:hint="eastAsia"/>
          <w:lang w:eastAsia="zh-CN"/>
        </w:rPr>
        <w:t xml:space="preserve"> </w:t>
      </w:r>
    </w:p>
    <w:p w14:paraId="399D8F91" w14:textId="77777777" w:rsidR="0083745A" w:rsidRDefault="0083745A" w:rsidP="0083745A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6C998FFB" w14:textId="77777777" w:rsidR="0083745A" w:rsidRDefault="0083745A" w:rsidP="0083745A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2" w:name="OLE_LINK30"/>
      <w:bookmarkStart w:id="3" w:name="OLE_LINK31"/>
      <w:r>
        <w:rPr>
          <w:lang w:eastAsia="zh-CN"/>
        </w:rPr>
        <w:t xml:space="preserve">support </w:t>
      </w:r>
      <w:bookmarkEnd w:id="2"/>
      <w:bookmarkEnd w:id="3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4" w:name="OLE_LINK32"/>
      <w:bookmarkStart w:id="5" w:name="OLE_LINK33"/>
      <w:r>
        <w:rPr>
          <w:lang w:eastAsia="zh-CN"/>
        </w:rPr>
        <w:t xml:space="preserve">using </w:t>
      </w:r>
      <w:bookmarkEnd w:id="4"/>
      <w:bookmarkEnd w:id="5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rFonts w:hint="eastAsia"/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3C4E992D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6" w:name="_GoBack"/>
      <w:bookmarkEnd w:id="6"/>
      <w:r>
        <w:rPr>
          <w:lang w:eastAsia="zh-CN"/>
        </w:rPr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7" w:name="OLE_LINK22"/>
      <w:bookmarkStart w:id="8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7"/>
      <w:bookmarkEnd w:id="8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3564B240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communication over PC5 reference point and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</w:t>
            </w:r>
            <w:r w:rsidRPr="0043513E">
              <w:rPr>
                <w:lang w:eastAsia="zh-CN"/>
              </w:rPr>
              <w:lastRenderedPageBreak/>
              <w:t xml:space="preserve">communication over </w:t>
            </w:r>
            <w:proofErr w:type="spellStart"/>
            <w:r w:rsidRPr="0043513E">
              <w:rPr>
                <w:lang w:eastAsia="zh-CN"/>
              </w:rPr>
              <w:t>Uu</w:t>
            </w:r>
            <w:proofErr w:type="spellEnd"/>
            <w:r w:rsidRPr="0043513E">
              <w:rPr>
                <w:lang w:eastAsia="zh-CN"/>
              </w:rPr>
              <w:t xml:space="preserve"> reference point.</w:t>
            </w:r>
          </w:p>
          <w:p w14:paraId="1B8E2DFB" w14:textId="6A0DDC79" w:rsidR="00762BB4" w:rsidRDefault="00762BB4" w:rsidP="003D1E2F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63FE2ED3" w14:textId="60FCFCB5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032C0E74" w14:textId="4B30063C" w:rsidR="00206DC4" w:rsidRP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 w:rsidRPr="0043513E">
              <w:rPr>
                <w:lang w:eastAsia="zh-CN"/>
              </w:rPr>
              <w:t>:</w:t>
            </w:r>
          </w:p>
          <w:p w14:paraId="266B4C6D" w14:textId="77777777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529B7C45" w14:textId="7D5FACF0" w:rsidR="005C0CDD" w:rsidRPr="001947C7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40829BB4" w14:textId="794574BD" w:rsidR="005C0CDD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Chenxi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Bao</w:t>
            </w:r>
            <w:proofErr w:type="spellEnd"/>
            <w:r>
              <w:rPr>
                <w:lang w:eastAsia="zh-CN"/>
              </w:rPr>
              <w:t>, CATT (</w:t>
            </w:r>
            <w:r w:rsidR="001A1E1E">
              <w:rPr>
                <w:rFonts w:hint="eastAsia"/>
                <w:lang w:eastAsia="zh-CN"/>
              </w:rPr>
              <w:t>baochenxi@catt.cn</w:t>
            </w:r>
            <w:r>
              <w:rPr>
                <w:lang w:eastAsia="zh-CN"/>
              </w:rPr>
              <w:t>)</w:t>
            </w:r>
          </w:p>
        </w:tc>
      </w:tr>
    </w:tbl>
    <w:p w14:paraId="3E13862F" w14:textId="6B09679B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 xml:space="preserve">How to implement the procedures and messages between 5G DDNMF and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AS in CT3 is subject to the conclusion of 5G_ProSe in SA2.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9" w:name="OLE_LINK44"/>
            <w:bookmarkStart w:id="10" w:name="OLE_LINK45"/>
            <w:r>
              <w:rPr>
                <w:lang w:eastAsia="zh-CN"/>
              </w:rPr>
              <w:t>TSG CT #95 (March 2022)</w:t>
            </w:r>
            <w:bookmarkEnd w:id="9"/>
            <w:bookmarkEnd w:id="10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11" w:name="OLE_LINK15"/>
      <w:bookmarkStart w:id="12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1"/>
    <w:bookmarkEnd w:id="12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1A04D293" w:rsidR="0078396E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Ericssion</w:t>
            </w:r>
            <w:proofErr w:type="spellEnd"/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77777777" w:rsidR="008908DF" w:rsidRDefault="008908DF" w:rsidP="001C5C86">
            <w:pPr>
              <w:pStyle w:val="TAL"/>
              <w:rPr>
                <w:rFonts w:hint="eastAsia"/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35083B" w14:textId="77777777" w:rsidR="00426505" w:rsidRDefault="00426505">
      <w:r>
        <w:separator/>
      </w:r>
    </w:p>
  </w:endnote>
  <w:endnote w:type="continuationSeparator" w:id="0">
    <w:p w14:paraId="09E08C20" w14:textId="77777777" w:rsidR="00426505" w:rsidRDefault="00426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B725D" w14:textId="77777777" w:rsidR="00426505" w:rsidRDefault="00426505">
      <w:r>
        <w:separator/>
      </w:r>
    </w:p>
  </w:footnote>
  <w:footnote w:type="continuationSeparator" w:id="0">
    <w:p w14:paraId="3F2BA081" w14:textId="77777777" w:rsidR="00426505" w:rsidRDefault="00426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C3E57"/>
    <w:rsid w:val="001C5C86"/>
    <w:rsid w:val="001C718D"/>
    <w:rsid w:val="001D174B"/>
    <w:rsid w:val="001D32DE"/>
    <w:rsid w:val="001D51CB"/>
    <w:rsid w:val="001E14C4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53DB"/>
    <w:rsid w:val="00521A33"/>
    <w:rsid w:val="0053444C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C1F"/>
    <w:rsid w:val="008329C3"/>
    <w:rsid w:val="00834A60"/>
    <w:rsid w:val="008357F9"/>
    <w:rsid w:val="0083745A"/>
    <w:rsid w:val="0084441F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493F"/>
    <w:rsid w:val="009B4BC1"/>
    <w:rsid w:val="009C286C"/>
    <w:rsid w:val="009C2977"/>
    <w:rsid w:val="009C2DCC"/>
    <w:rsid w:val="009C5B07"/>
    <w:rsid w:val="009D0CB6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91A2E"/>
    <w:rsid w:val="00F921F1"/>
    <w:rsid w:val="00FA1F80"/>
    <w:rsid w:val="00FA65D5"/>
    <w:rsid w:val="00FA73EE"/>
    <w:rsid w:val="00FB127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2B2E7-71FF-4BC4-AE01-35A9825D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1727</Words>
  <Characters>9849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3</cp:revision>
  <cp:lastPrinted>2000-02-29T10:31:00Z</cp:lastPrinted>
  <dcterms:created xsi:type="dcterms:W3CDTF">2021-02-15T17:25:00Z</dcterms:created>
  <dcterms:modified xsi:type="dcterms:W3CDTF">2021-02-15T17:31:00Z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