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500F83C"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09724B">
        <w:rPr>
          <w:b/>
          <w:noProof/>
          <w:sz w:val="24"/>
        </w:rPr>
        <w:t>e</w:t>
      </w:r>
      <w:r>
        <w:rPr>
          <w:b/>
          <w:i/>
          <w:noProof/>
          <w:sz w:val="28"/>
        </w:rPr>
        <w:tab/>
      </w:r>
      <w:r>
        <w:rPr>
          <w:b/>
          <w:noProof/>
          <w:sz w:val="24"/>
        </w:rPr>
        <w:t>C4-2</w:t>
      </w:r>
      <w:r w:rsidR="00CB5EC6">
        <w:rPr>
          <w:b/>
          <w:noProof/>
          <w:sz w:val="24"/>
        </w:rPr>
        <w:t>1</w:t>
      </w:r>
      <w:r w:rsidR="00A518A8">
        <w:rPr>
          <w:b/>
          <w:noProof/>
          <w:sz w:val="24"/>
        </w:rPr>
        <w:t>1</w:t>
      </w:r>
      <w:r w:rsidR="00CA4660">
        <w:rPr>
          <w:b/>
          <w:noProof/>
          <w:sz w:val="24"/>
        </w:rPr>
        <w:t>273</w:t>
      </w:r>
    </w:p>
    <w:p w14:paraId="0E874A83" w14:textId="67E62D1C" w:rsidR="000628F9" w:rsidRDefault="000628F9" w:rsidP="000628F9">
      <w:pPr>
        <w:pStyle w:val="CRCoverPage"/>
        <w:outlineLvl w:val="0"/>
        <w:rPr>
          <w:b/>
          <w:noProof/>
          <w:sz w:val="24"/>
        </w:rPr>
      </w:pPr>
      <w:r>
        <w:rPr>
          <w:b/>
          <w:noProof/>
          <w:sz w:val="24"/>
        </w:rPr>
        <w:t xml:space="preserve">E-Meeting, </w:t>
      </w:r>
      <w:r w:rsidR="00A518A8">
        <w:rPr>
          <w:b/>
          <w:noProof/>
          <w:sz w:val="24"/>
        </w:rPr>
        <w:t>2</w:t>
      </w:r>
      <w:r w:rsidR="0009724B">
        <w:rPr>
          <w:b/>
          <w:noProof/>
          <w:sz w:val="24"/>
        </w:rPr>
        <w:t>4</w:t>
      </w:r>
      <w:r w:rsidR="0009724B">
        <w:rPr>
          <w:b/>
          <w:noProof/>
          <w:sz w:val="24"/>
          <w:vertAlign w:val="superscript"/>
        </w:rPr>
        <w:t>th</w:t>
      </w:r>
      <w:r>
        <w:rPr>
          <w:b/>
          <w:noProof/>
          <w:sz w:val="24"/>
        </w:rPr>
        <w:t xml:space="preserve"> </w:t>
      </w:r>
      <w:r w:rsidR="00CA4660">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9F8B" w:rsidR="001E41F3" w:rsidRPr="00410371" w:rsidRDefault="00D86459"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8AE8C" w:rsidR="001E41F3" w:rsidRPr="00410371" w:rsidRDefault="00CA4660" w:rsidP="00547111">
            <w:pPr>
              <w:pStyle w:val="CRCoverPage"/>
              <w:spacing w:after="0"/>
              <w:rPr>
                <w:noProof/>
              </w:rPr>
            </w:pPr>
            <w:r>
              <w:rPr>
                <w:b/>
                <w:noProof/>
                <w:sz w:val="28"/>
              </w:rPr>
              <w:t>2008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D86459"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1BFC8" w:rsidR="001E41F3" w:rsidRPr="00410371" w:rsidRDefault="00D86459">
            <w:pPr>
              <w:pStyle w:val="CRCoverPage"/>
              <w:spacing w:after="0"/>
              <w:jc w:val="center"/>
              <w:rPr>
                <w:noProof/>
                <w:sz w:val="28"/>
              </w:rPr>
            </w:pPr>
            <w:fldSimple w:instr=" DOCPROPERTY  Version  \* MERGEFORMAT ">
              <w:r w:rsidR="00A518A8">
                <w:rPr>
                  <w:b/>
                  <w:noProof/>
                  <w:sz w:val="28"/>
                </w:rPr>
                <w:t>1</w:t>
              </w:r>
              <w:r w:rsidR="00343C54">
                <w:rPr>
                  <w:b/>
                  <w:noProof/>
                  <w:sz w:val="28"/>
                </w:rPr>
                <w:t>7</w:t>
              </w:r>
            </w:fldSimple>
            <w:r w:rsidR="00A518A8">
              <w:rPr>
                <w:b/>
                <w:noProof/>
                <w:sz w:val="28"/>
              </w:rPr>
              <w:t>.</w:t>
            </w:r>
            <w:r w:rsidR="00343C54">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9AC89" w:rsidR="001E41F3" w:rsidRDefault="00A518A8">
            <w:pPr>
              <w:pStyle w:val="CRCoverPage"/>
              <w:spacing w:after="0"/>
              <w:ind w:left="100"/>
              <w:rPr>
                <w:noProof/>
              </w:rPr>
            </w:pPr>
            <w:r>
              <w:t xml:space="preserve">Essential Correction to Transaction Identifier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42FCF" w:rsidR="001E41F3" w:rsidRDefault="00A518A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1EF5A" w:rsidR="001E41F3" w:rsidRDefault="00343C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2C34A" w:rsidR="001E41F3" w:rsidRDefault="00A518A8">
            <w:pPr>
              <w:pStyle w:val="CRCoverPage"/>
              <w:spacing w:after="0"/>
              <w:ind w:left="100"/>
              <w:rPr>
                <w:noProof/>
              </w:rPr>
            </w:pPr>
            <w:r>
              <w:t>Rel-1</w:t>
            </w:r>
            <w:r w:rsidR="00343C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BB339" w14:textId="77777777" w:rsidR="00FF4675" w:rsidRDefault="00FF4675">
            <w:pPr>
              <w:pStyle w:val="CRCoverPage"/>
              <w:spacing w:after="0"/>
              <w:ind w:left="100"/>
              <w:rPr>
                <w:lang w:val="en-US"/>
              </w:rPr>
            </w:pPr>
            <w:r w:rsidRPr="00FF4675">
              <w:rPr>
                <w:lang w:val="en-US"/>
              </w:rPr>
              <w:t xml:space="preserve">The purpose of the Transaction identifier information element is to represent the corresponding PDP context in A/Gb mode or </w:t>
            </w:r>
            <w:proofErr w:type="spellStart"/>
            <w:r w:rsidRPr="00FF4675">
              <w:rPr>
                <w:lang w:val="en-US"/>
              </w:rPr>
              <w:t>Iu</w:t>
            </w:r>
            <w:proofErr w:type="spellEnd"/>
            <w:r w:rsidRPr="00FF4675">
              <w:rPr>
                <w:lang w:val="en-US"/>
              </w:rPr>
              <w:t xml:space="preserve"> mode which is mapped from the EPS bearer context.</w:t>
            </w:r>
          </w:p>
          <w:p w14:paraId="07FCAA80" w14:textId="77777777" w:rsidR="00FF4675" w:rsidRDefault="00FF4675">
            <w:pPr>
              <w:pStyle w:val="CRCoverPage"/>
              <w:spacing w:after="0"/>
              <w:ind w:left="100"/>
              <w:rPr>
                <w:lang w:val="en-US"/>
              </w:rPr>
            </w:pPr>
          </w:p>
          <w:p w14:paraId="5B48800D" w14:textId="2DF76C26" w:rsidR="006324AB" w:rsidRDefault="006324AB">
            <w:pPr>
              <w:pStyle w:val="CRCoverPage"/>
              <w:spacing w:after="0"/>
              <w:ind w:left="100"/>
              <w:rPr>
                <w:lang w:val="en-US"/>
              </w:rPr>
            </w:pPr>
            <w:r>
              <w:rPr>
                <w:lang w:val="en-US"/>
              </w:rPr>
              <w:t xml:space="preserve">The Transaction Identifier </w:t>
            </w:r>
            <w:r w:rsidR="00C41921">
              <w:rPr>
                <w:lang w:val="en-US"/>
              </w:rPr>
              <w:t>is included in the Forward Relocation Request and Context Response message with the condition specified as "</w:t>
            </w:r>
            <w:r w:rsidR="00C41921" w:rsidRPr="006C1437">
              <w:rPr>
                <w:lang w:eastAsia="zh-CN"/>
              </w:rPr>
              <w:t>This</w:t>
            </w:r>
            <w:r w:rsidR="00C41921">
              <w:rPr>
                <w:lang w:eastAsia="zh-CN"/>
              </w:rPr>
              <w:t xml:space="preserve"> </w:t>
            </w:r>
            <w:r w:rsidR="00C41921" w:rsidRPr="006C1437">
              <w:rPr>
                <w:lang w:eastAsia="zh-CN"/>
              </w:rPr>
              <w:t>IE</w:t>
            </w:r>
            <w:r w:rsidR="00C41921">
              <w:rPr>
                <w:lang w:eastAsia="zh-CN"/>
              </w:rPr>
              <w:t xml:space="preserve"> </w:t>
            </w:r>
            <w:r w:rsidR="00C41921" w:rsidRPr="006C1437">
              <w:rPr>
                <w:lang w:eastAsia="zh-CN"/>
              </w:rPr>
              <w:t>shall</w:t>
            </w:r>
            <w:r w:rsidR="00C41921">
              <w:rPr>
                <w:lang w:eastAsia="zh-CN"/>
              </w:rPr>
              <w:t xml:space="preserve"> </w:t>
            </w:r>
            <w:r w:rsidR="00C41921" w:rsidRPr="006C1437">
              <w:rPr>
                <w:lang w:eastAsia="zh-CN"/>
              </w:rPr>
              <w:t>be</w:t>
            </w:r>
            <w:r w:rsidR="00C41921">
              <w:rPr>
                <w:lang w:eastAsia="zh-CN"/>
              </w:rPr>
              <w:t xml:space="preserve"> </w:t>
            </w:r>
            <w:r w:rsidR="00C41921" w:rsidRPr="006C1437">
              <w:rPr>
                <w:lang w:eastAsia="zh-CN"/>
              </w:rPr>
              <w:t>sent</w:t>
            </w:r>
            <w:r w:rsidR="00C41921">
              <w:rPr>
                <w:lang w:eastAsia="zh-CN"/>
              </w:rPr>
              <w:t xml:space="preserve"> </w:t>
            </w:r>
            <w:r w:rsidR="00C41921" w:rsidRPr="006C1437">
              <w:rPr>
                <w:lang w:eastAsia="zh-CN"/>
              </w:rPr>
              <w:t>over</w:t>
            </w:r>
            <w:r w:rsidR="00C41921">
              <w:rPr>
                <w:lang w:eastAsia="zh-CN"/>
              </w:rPr>
              <w:t xml:space="preserve"> </w:t>
            </w:r>
            <w:r w:rsidR="00C41921" w:rsidRPr="006C1437">
              <w:rPr>
                <w:lang w:eastAsia="zh-CN"/>
              </w:rPr>
              <w:t>S3/S10/S16</w:t>
            </w:r>
            <w:r w:rsidR="00C41921">
              <w:rPr>
                <w:lang w:eastAsia="zh-CN"/>
              </w:rPr>
              <w:t xml:space="preserve"> </w:t>
            </w:r>
            <w:r w:rsidR="00C41921" w:rsidRPr="006C1437">
              <w:rPr>
                <w:lang w:eastAsia="zh-CN"/>
              </w:rPr>
              <w:t>if</w:t>
            </w:r>
            <w:r w:rsidR="00C41921">
              <w:rPr>
                <w:lang w:eastAsia="zh-CN"/>
              </w:rPr>
              <w:t xml:space="preserve"> </w:t>
            </w:r>
            <w:r w:rsidR="00C41921" w:rsidRPr="006C1437">
              <w:rPr>
                <w:lang w:eastAsia="zh-CN"/>
              </w:rPr>
              <w:t>the</w:t>
            </w:r>
            <w:r w:rsidR="00C41921">
              <w:rPr>
                <w:lang w:eastAsia="zh-CN"/>
              </w:rPr>
              <w:t xml:space="preserve"> </w:t>
            </w:r>
            <w:r w:rsidR="00C41921" w:rsidRPr="006C1437">
              <w:rPr>
                <w:lang w:eastAsia="zh-CN"/>
              </w:rPr>
              <w:t>UE</w:t>
            </w:r>
            <w:r w:rsidR="00C41921">
              <w:rPr>
                <w:lang w:eastAsia="zh-CN"/>
              </w:rPr>
              <w:t xml:space="preserve"> </w:t>
            </w:r>
            <w:r w:rsidR="00C41921" w:rsidRPr="006C1437">
              <w:rPr>
                <w:lang w:eastAsia="zh-CN"/>
              </w:rPr>
              <w:t>supports</w:t>
            </w:r>
            <w:r w:rsidR="00C41921">
              <w:rPr>
                <w:lang w:eastAsia="zh-CN"/>
              </w:rPr>
              <w:t xml:space="preserve"> </w:t>
            </w:r>
            <w:r w:rsidR="00C41921" w:rsidRPr="006C1437">
              <w:rPr>
                <w:lang w:eastAsia="zh-CN"/>
              </w:rPr>
              <w:t>A/Gb</w:t>
            </w:r>
            <w:r w:rsidR="00C41921">
              <w:rPr>
                <w:lang w:eastAsia="zh-CN"/>
              </w:rPr>
              <w:t xml:space="preserve"> </w:t>
            </w:r>
            <w:r w:rsidR="00C41921" w:rsidRPr="006C1437">
              <w:rPr>
                <w:lang w:eastAsia="zh-CN"/>
              </w:rPr>
              <w:t>and/or</w:t>
            </w:r>
            <w:r w:rsidR="00C41921">
              <w:rPr>
                <w:lang w:eastAsia="zh-CN"/>
              </w:rPr>
              <w:t xml:space="preserve"> </w:t>
            </w:r>
            <w:proofErr w:type="spellStart"/>
            <w:r w:rsidR="00C41921" w:rsidRPr="006C1437">
              <w:rPr>
                <w:lang w:eastAsia="zh-CN"/>
              </w:rPr>
              <w:t>Iu</w:t>
            </w:r>
            <w:proofErr w:type="spellEnd"/>
            <w:r w:rsidR="00C41921">
              <w:rPr>
                <w:lang w:eastAsia="zh-CN"/>
              </w:rPr>
              <w:t xml:space="preserve"> </w:t>
            </w:r>
            <w:r w:rsidR="00C41921" w:rsidRPr="006C1437">
              <w:rPr>
                <w:lang w:eastAsia="zh-CN"/>
              </w:rPr>
              <w:t>mode.</w:t>
            </w:r>
            <w:r w:rsidR="00C41921">
              <w:rPr>
                <w:lang w:val="en-US"/>
              </w:rPr>
              <w:t>"</w:t>
            </w:r>
          </w:p>
          <w:p w14:paraId="001EA04B" w14:textId="31F8184A" w:rsidR="00C41921" w:rsidRDefault="00C41921">
            <w:pPr>
              <w:pStyle w:val="CRCoverPage"/>
              <w:spacing w:after="0"/>
              <w:ind w:left="100"/>
              <w:rPr>
                <w:lang w:val="en-US"/>
              </w:rPr>
            </w:pPr>
          </w:p>
          <w:p w14:paraId="4EC11878" w14:textId="300BBD98" w:rsidR="00C41921" w:rsidRDefault="00C41921" w:rsidP="00C41921">
            <w:pPr>
              <w:pStyle w:val="CRCoverPage"/>
              <w:spacing w:after="0"/>
              <w:ind w:left="100"/>
              <w:rPr>
                <w:lang w:val="en-US"/>
              </w:rPr>
            </w:pPr>
            <w:r>
              <w:rPr>
                <w:noProof/>
              </w:rPr>
              <w:t xml:space="preserve">However, mobility from 5G to 2G/3G is not supported by 3GPP, therefore, for PDU sessions created in 5GC, the AMF will not </w:t>
            </w:r>
            <w:r w:rsidR="00FF4675">
              <w:rPr>
                <w:noProof/>
              </w:rPr>
              <w:t xml:space="preserve">be able to </w:t>
            </w:r>
            <w:r>
              <w:rPr>
                <w:noProof/>
              </w:rPr>
              <w:t>allocate Transaction Identifier</w:t>
            </w:r>
            <w:r w:rsidR="00527AE5">
              <w:rPr>
                <w:noProof/>
              </w:rPr>
              <w:t>(s)</w:t>
            </w:r>
            <w:r>
              <w:rPr>
                <w:noProof/>
              </w:rPr>
              <w:t xml:space="preserve"> which </w:t>
            </w:r>
            <w:r w:rsidRPr="00CC0C94">
              <w:rPr>
                <w:lang w:val="en-US"/>
              </w:rPr>
              <w:t xml:space="preserve">is to </w:t>
            </w:r>
            <w:r w:rsidRPr="00CC0C94">
              <w:rPr>
                <w:rFonts w:hint="eastAsia"/>
                <w:lang w:val="en-US"/>
              </w:rPr>
              <w:t xml:space="preserve">represent the </w:t>
            </w:r>
            <w:r w:rsidRPr="00CC0C94">
              <w:rPr>
                <w:lang w:val="en-US"/>
              </w:rPr>
              <w:t xml:space="preserve">corresponding PDP context </w:t>
            </w:r>
            <w:r w:rsidRPr="00CC0C94">
              <w:rPr>
                <w:rFonts w:hint="eastAsia"/>
                <w:lang w:val="en-US"/>
              </w:rPr>
              <w:t xml:space="preserve">in </w:t>
            </w:r>
            <w:r w:rsidRPr="00CC0C94">
              <w:rPr>
                <w:rFonts w:hint="eastAsia"/>
                <w:lang w:val="en-US" w:eastAsia="zh-CN"/>
              </w:rPr>
              <w:t xml:space="preserve">A/Gb mode or </w:t>
            </w:r>
            <w:proofErr w:type="spellStart"/>
            <w:r w:rsidRPr="00CC0C94">
              <w:rPr>
                <w:rFonts w:hint="eastAsia"/>
                <w:lang w:val="en-US" w:eastAsia="zh-CN"/>
              </w:rPr>
              <w:t>Iu</w:t>
            </w:r>
            <w:proofErr w:type="spellEnd"/>
            <w:r w:rsidRPr="00CC0C94">
              <w:rPr>
                <w:rFonts w:hint="eastAsia"/>
                <w:lang w:val="en-US" w:eastAsia="zh-CN"/>
              </w:rPr>
              <w:t xml:space="preserve"> mode</w:t>
            </w:r>
            <w:r>
              <w:rPr>
                <w:lang w:val="en-US"/>
              </w:rPr>
              <w:t>.</w:t>
            </w:r>
          </w:p>
          <w:p w14:paraId="15C8ADD2" w14:textId="5597BE2C" w:rsidR="00C41921" w:rsidRDefault="00C41921">
            <w:pPr>
              <w:pStyle w:val="CRCoverPage"/>
              <w:spacing w:after="0"/>
              <w:ind w:left="100"/>
              <w:rPr>
                <w:lang w:val="en-US"/>
              </w:rPr>
            </w:pPr>
          </w:p>
          <w:p w14:paraId="796FD7B5" w14:textId="77777777" w:rsidR="00527AE5" w:rsidRDefault="00527AE5">
            <w:pPr>
              <w:pStyle w:val="CRCoverPage"/>
              <w:spacing w:after="0"/>
              <w:ind w:left="100"/>
              <w:rPr>
                <w:lang w:val="en-US"/>
              </w:rPr>
            </w:pPr>
            <w:r>
              <w:rPr>
                <w:lang w:val="en-US"/>
              </w:rPr>
              <w:t>When the UE moves from 5G to 4G:</w:t>
            </w:r>
          </w:p>
          <w:p w14:paraId="6E524BD1" w14:textId="4DC4B391" w:rsidR="006A51C5" w:rsidRDefault="00527AE5" w:rsidP="006A51C5">
            <w:pPr>
              <w:pStyle w:val="CRCoverPage"/>
              <w:numPr>
                <w:ilvl w:val="0"/>
                <w:numId w:val="1"/>
              </w:numPr>
              <w:spacing w:after="0"/>
              <w:rPr>
                <w:lang w:val="en-US"/>
              </w:rPr>
            </w:pPr>
            <w:r>
              <w:rPr>
                <w:lang w:val="en-US"/>
              </w:rPr>
              <w:t>With N26, the target MME will not receive any TI from an AMF</w:t>
            </w:r>
            <w:r w:rsidR="006A51C5">
              <w:rPr>
                <w:lang w:val="en-US"/>
              </w:rPr>
              <w:t xml:space="preserve">, so it is not possible to forward a TI to the subsequent </w:t>
            </w:r>
            <w:proofErr w:type="gramStart"/>
            <w:r w:rsidR="006A51C5">
              <w:rPr>
                <w:lang w:val="en-US"/>
              </w:rPr>
              <w:t>MME;</w:t>
            </w:r>
            <w:proofErr w:type="gramEnd"/>
          </w:p>
          <w:p w14:paraId="0E29900E" w14:textId="6B881C69" w:rsidR="006A51C5" w:rsidRDefault="006A51C5">
            <w:pPr>
              <w:pStyle w:val="CRCoverPage"/>
              <w:spacing w:after="0"/>
              <w:ind w:left="100"/>
              <w:rPr>
                <w:lang w:val="en-US"/>
              </w:rPr>
            </w:pPr>
          </w:p>
          <w:p w14:paraId="5FB6D23E" w14:textId="03AC7629" w:rsidR="006A51C5" w:rsidRDefault="006A51C5" w:rsidP="006A51C5">
            <w:pPr>
              <w:pStyle w:val="CRCoverPage"/>
              <w:numPr>
                <w:ilvl w:val="0"/>
                <w:numId w:val="1"/>
              </w:numPr>
              <w:spacing w:after="0"/>
              <w:rPr>
                <w:lang w:val="en-US"/>
              </w:rPr>
            </w:pPr>
            <w:r>
              <w:rPr>
                <w:lang w:val="en-US"/>
              </w:rPr>
              <w:t xml:space="preserve">Without N26, i.e. when the source AMF mimics as an MME, the AMF </w:t>
            </w:r>
            <w:proofErr w:type="spellStart"/>
            <w:r>
              <w:rPr>
                <w:lang w:val="en-US"/>
              </w:rPr>
              <w:t>can not</w:t>
            </w:r>
            <w:proofErr w:type="spellEnd"/>
            <w:r>
              <w:rPr>
                <w:lang w:val="en-US"/>
              </w:rPr>
              <w:t xml:space="preserve"> populate a TI to the target </w:t>
            </w:r>
            <w:proofErr w:type="gramStart"/>
            <w:r>
              <w:rPr>
                <w:lang w:val="en-US"/>
              </w:rPr>
              <w:t>MME;</w:t>
            </w:r>
            <w:proofErr w:type="gramEnd"/>
          </w:p>
          <w:p w14:paraId="5F17C190" w14:textId="77777777" w:rsidR="006A51C5" w:rsidRDefault="006A51C5">
            <w:pPr>
              <w:pStyle w:val="CRCoverPage"/>
              <w:spacing w:after="0"/>
              <w:ind w:left="100"/>
              <w:rPr>
                <w:lang w:val="en-US"/>
              </w:rPr>
            </w:pPr>
          </w:p>
          <w:p w14:paraId="41AFDFC2" w14:textId="13DD7D2A" w:rsidR="006A51C5" w:rsidRDefault="006A51C5" w:rsidP="006A51C5">
            <w:pPr>
              <w:pStyle w:val="CRCoverPage"/>
              <w:spacing w:after="0"/>
              <w:ind w:left="100"/>
              <w:rPr>
                <w:lang w:val="en-US"/>
              </w:rPr>
            </w:pPr>
            <w:r>
              <w:rPr>
                <w:lang w:val="en-US"/>
              </w:rPr>
              <w:t xml:space="preserve">since </w:t>
            </w:r>
            <w:r w:rsidR="0057588F">
              <w:rPr>
                <w:lang w:val="en-US"/>
              </w:rPr>
              <w:t xml:space="preserve">further </w:t>
            </w:r>
            <w:r>
              <w:rPr>
                <w:lang w:val="en-US"/>
              </w:rPr>
              <w:t>mobility moving</w:t>
            </w:r>
            <w:r w:rsidR="0057588F">
              <w:rPr>
                <w:lang w:val="en-US"/>
              </w:rPr>
              <w:t xml:space="preserve"> towards 2G/3G is deemed failed, therefore </w:t>
            </w:r>
            <w:r>
              <w:rPr>
                <w:lang w:val="en-US"/>
              </w:rPr>
              <w:t xml:space="preserve">it </w:t>
            </w:r>
            <w:r w:rsidR="00FF4675">
              <w:rPr>
                <w:lang w:val="en-US"/>
              </w:rPr>
              <w:t xml:space="preserve">seems </w:t>
            </w:r>
            <w:r>
              <w:rPr>
                <w:lang w:val="en-US"/>
              </w:rPr>
              <w:t xml:space="preserve">not reasonable to request a MME (case 1) or a AMF (case 2) to use a faked value, which leads the </w:t>
            </w:r>
            <w:proofErr w:type="spellStart"/>
            <w:r>
              <w:rPr>
                <w:lang w:val="en-US"/>
              </w:rPr>
              <w:t>subsequest</w:t>
            </w:r>
            <w:proofErr w:type="spellEnd"/>
            <w:r>
              <w:rPr>
                <w:lang w:val="en-US"/>
              </w:rPr>
              <w:t xml:space="preserve"> MME (case 1) or the target MME (case 2) to attempt 4G to 2G/3G mobility and this leads unnecessary network signaling (as it is </w:t>
            </w:r>
            <w:proofErr w:type="spellStart"/>
            <w:r>
              <w:rPr>
                <w:lang w:val="en-US"/>
              </w:rPr>
              <w:t>deemd</w:t>
            </w:r>
            <w:proofErr w:type="spellEnd"/>
            <w:r>
              <w:rPr>
                <w:lang w:val="en-US"/>
              </w:rPr>
              <w:t xml:space="preserve"> failed).</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8E06E" w:rsidR="001E41F3" w:rsidRDefault="00FF4675">
            <w:pPr>
              <w:pStyle w:val="CRCoverPage"/>
              <w:spacing w:after="0"/>
              <w:ind w:left="100"/>
              <w:rPr>
                <w:noProof/>
              </w:rPr>
            </w:pPr>
            <w:r>
              <w:rPr>
                <w:noProof/>
              </w:rPr>
              <w:t>Proposed that Transaction Id is included only when the bearer context can be moved to 2G/3G.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62C3E" w:rsidR="001E41F3" w:rsidRDefault="00FF4675">
            <w:pPr>
              <w:pStyle w:val="CRCoverPage"/>
              <w:spacing w:after="0"/>
              <w:ind w:left="100"/>
              <w:rPr>
                <w:noProof/>
              </w:rPr>
            </w:pPr>
            <w:r>
              <w:rPr>
                <w:noProof/>
              </w:rPr>
              <w:t>The mobility procedure may fail if the target MME considers the TI shall always be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C4555A" w:rsidR="001E41F3" w:rsidRDefault="00B9511E">
            <w:pPr>
              <w:pStyle w:val="CRCoverPage"/>
              <w:spacing w:after="0"/>
              <w:ind w:left="100"/>
              <w:rPr>
                <w:noProof/>
              </w:rPr>
            </w:pPr>
            <w:r>
              <w:rPr>
                <w:noProof/>
              </w:rPr>
              <w:t>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9EE87" w:rsidR="001E41F3" w:rsidRDefault="00343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082A3" w:rsidR="001E41F3" w:rsidRDefault="00343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09FFF" w:rsidR="001E41F3" w:rsidRDefault="00343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7029059" w14:textId="77777777" w:rsidR="00BA4EAC" w:rsidRPr="006C1437" w:rsidRDefault="00BA4EAC" w:rsidP="00BA4EAC">
      <w:pPr>
        <w:pStyle w:val="Heading3"/>
        <w:rPr>
          <w:lang w:eastAsia="zh-CN"/>
        </w:rPr>
      </w:pPr>
      <w:bookmarkStart w:id="2" w:name="_Toc19777534"/>
      <w:bookmarkStart w:id="3" w:name="_Toc27740831"/>
      <w:bookmarkStart w:id="4" w:name="_Toc36054210"/>
      <w:bookmarkStart w:id="5" w:name="_Toc44874086"/>
      <w:bookmarkStart w:id="6" w:name="_Toc51863064"/>
      <w:bookmarkStart w:id="7" w:name="_Toc57980493"/>
      <w:bookmarkStart w:id="8" w:name="_Toc58578816"/>
      <w:r w:rsidRPr="006C1437">
        <w:rPr>
          <w:lang w:eastAsia="zh-CN"/>
        </w:rPr>
        <w:t>7.3.1</w:t>
      </w:r>
      <w:r w:rsidRPr="006C1437">
        <w:rPr>
          <w:lang w:eastAsia="zh-CN"/>
        </w:rPr>
        <w:tab/>
        <w:t>Forward Relocation Request</w:t>
      </w:r>
      <w:bookmarkEnd w:id="2"/>
      <w:bookmarkEnd w:id="3"/>
      <w:bookmarkEnd w:id="4"/>
      <w:bookmarkEnd w:id="5"/>
      <w:bookmarkEnd w:id="6"/>
      <w:bookmarkEnd w:id="7"/>
      <w:bookmarkEnd w:id="8"/>
    </w:p>
    <w:p w14:paraId="18689647" w14:textId="77777777" w:rsidR="00BA4EAC" w:rsidRPr="006C1437" w:rsidRDefault="00BA4EAC" w:rsidP="00BA4EAC">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7F59E380" w14:textId="77777777" w:rsidR="00BA4EAC" w:rsidRPr="006C1437" w:rsidRDefault="00BA4EAC" w:rsidP="00BA4EAC">
      <w:pPr>
        <w:pStyle w:val="B1"/>
        <w:rPr>
          <w:lang w:eastAsia="zh-CN"/>
        </w:rPr>
      </w:pPr>
      <w:r w:rsidRPr="006C1437">
        <w:rPr>
          <w:lang w:eastAsia="zh-CN"/>
        </w:rPr>
        <w:t>-</w:t>
      </w:r>
      <w:r w:rsidRPr="006C1437">
        <w:rPr>
          <w:lang w:eastAsia="zh-CN"/>
        </w:rPr>
        <w:tab/>
        <w:t xml:space="preserve">the source MME to the target MME over the S10 interface as part of an S1-based handover relocation </w:t>
      </w:r>
      <w:proofErr w:type="gramStart"/>
      <w:r w:rsidRPr="006C1437">
        <w:rPr>
          <w:lang w:eastAsia="zh-CN"/>
        </w:rPr>
        <w:t>procedure;</w:t>
      </w:r>
      <w:proofErr w:type="gramEnd"/>
    </w:p>
    <w:p w14:paraId="3679B12B" w14:textId="77777777" w:rsidR="00BA4EAC" w:rsidRPr="006C1437" w:rsidRDefault="00BA4EAC" w:rsidP="00BA4EAC">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 xml:space="preserve">combined hard handover and SRNS relocation </w:t>
      </w:r>
      <w:proofErr w:type="gramStart"/>
      <w:r w:rsidRPr="006C1437">
        <w:t>procedure</w:t>
      </w:r>
      <w:r w:rsidRPr="006C1437">
        <w:rPr>
          <w:lang w:eastAsia="zh-CN"/>
        </w:rPr>
        <w:t>s;</w:t>
      </w:r>
      <w:proofErr w:type="gramEnd"/>
    </w:p>
    <w:p w14:paraId="758E8846" w14:textId="77777777" w:rsidR="00BA4EAC" w:rsidRPr="006C1437" w:rsidRDefault="00BA4EAC" w:rsidP="00BA4EAC">
      <w:pPr>
        <w:pStyle w:val="B1"/>
        <w:rPr>
          <w:lang w:eastAsia="zh-CN"/>
        </w:rPr>
      </w:pPr>
      <w:r w:rsidRPr="006C1437">
        <w:rPr>
          <w:lang w:eastAsia="zh-CN"/>
        </w:rPr>
        <w:t>-</w:t>
      </w:r>
      <w:r w:rsidRPr="006C1437">
        <w:rPr>
          <w:lang w:eastAsia="zh-CN"/>
        </w:rPr>
        <w:tab/>
        <w:t xml:space="preserve">the source SGSN to the target SGSN over the S16 interface as part of an SRNS Relocation and PS handover </w:t>
      </w:r>
      <w:proofErr w:type="gramStart"/>
      <w:r w:rsidRPr="006C1437">
        <w:rPr>
          <w:lang w:eastAsia="zh-CN"/>
        </w:rPr>
        <w:t>procedures;</w:t>
      </w:r>
      <w:proofErr w:type="gramEnd"/>
    </w:p>
    <w:p w14:paraId="780ED478" w14:textId="77777777" w:rsidR="00BA4EAC" w:rsidRPr="006C1437" w:rsidRDefault="00BA4EAC" w:rsidP="00BA4EAC">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6BFA0749" w14:textId="77777777" w:rsidR="00BA4EAC" w:rsidRDefault="00BA4EAC" w:rsidP="00BA4EAC">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71F679EC" w14:textId="77777777" w:rsidR="00BA4EAC" w:rsidRPr="006C1437" w:rsidRDefault="00BA4EAC" w:rsidP="00BA4EAC">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17B03D0F" w14:textId="77777777" w:rsidR="00BA4EAC" w:rsidRPr="006C1437" w:rsidRDefault="00BA4EAC" w:rsidP="00BA4EAC">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5F2338B2" w14:textId="77777777" w:rsidR="00BA4EAC" w:rsidRPr="006C1437" w:rsidRDefault="00BA4EAC" w:rsidP="00BA4EAC">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6542F31B" w14:textId="77777777" w:rsidR="00BA4EAC" w:rsidRPr="006C1437" w:rsidRDefault="00BA4EAC" w:rsidP="00BA4EA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547548F8" w14:textId="77777777" w:rsidR="00BA4EAC" w:rsidRPr="006C1437" w:rsidRDefault="00BA4EAC" w:rsidP="00BA4EA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327D3D18" w14:textId="77777777" w:rsidR="00BA4EAC" w:rsidRPr="006C1437" w:rsidRDefault="00BA4EAC" w:rsidP="00BA4EAC">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099D83E2" w14:textId="77777777" w:rsidR="00BA4EAC" w:rsidRPr="006C1437" w:rsidRDefault="00BA4EAC" w:rsidP="00BA4EAC">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AD9377C" w14:textId="77777777" w:rsidR="00BA4EAC" w:rsidRPr="006C1437" w:rsidRDefault="00BA4EAC" w:rsidP="00BA4EAC">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7A328DB3" w14:textId="77777777" w:rsidR="00BA4EAC" w:rsidRPr="006C1437" w:rsidRDefault="00BA4EAC" w:rsidP="00BA4EAC">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072FD66" w14:textId="77777777" w:rsidR="00BA4EAC" w:rsidRDefault="00BA4EAC" w:rsidP="00BA4EAC">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566FDEC9" w14:textId="77777777" w:rsidR="00BA4EAC" w:rsidRPr="006267B7" w:rsidRDefault="00BA4EAC" w:rsidP="00BA4EAC">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CC2AFB9" w14:textId="77777777" w:rsidR="00BA4EAC" w:rsidRPr="006C1437" w:rsidRDefault="00BA4EAC" w:rsidP="00BA4EAC">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3DBFDF5" w14:textId="77777777" w:rsidR="00BA4EAC" w:rsidRPr="006C1437" w:rsidRDefault="00BA4EAC" w:rsidP="00BA4EAC">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A4EAC" w:rsidRPr="006C1437" w14:paraId="5A4897EF"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9AA9138" w14:textId="77777777" w:rsidR="00BA4EAC" w:rsidRPr="006C1437" w:rsidRDefault="00BA4EAC" w:rsidP="0000191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91FCDD" w14:textId="77777777" w:rsidR="00BA4EAC" w:rsidRPr="006C1437" w:rsidRDefault="00BA4EAC" w:rsidP="0000191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E9E9D3A" w14:textId="77777777" w:rsidR="00BA4EAC" w:rsidRPr="006C1437" w:rsidRDefault="00BA4EAC" w:rsidP="0000191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602861F" w14:textId="77777777" w:rsidR="00BA4EAC" w:rsidRPr="006C1437" w:rsidRDefault="00BA4EAC" w:rsidP="0000191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9E03B1C" w14:textId="77777777" w:rsidR="00BA4EAC" w:rsidRPr="006C1437" w:rsidRDefault="00BA4EAC" w:rsidP="00001910">
            <w:pPr>
              <w:pStyle w:val="TAH"/>
              <w:keepNext w:val="0"/>
            </w:pPr>
            <w:r w:rsidRPr="006C1437">
              <w:t>Ins.</w:t>
            </w:r>
          </w:p>
        </w:tc>
      </w:tr>
      <w:tr w:rsidR="00BA4EAC" w:rsidRPr="006C1437" w14:paraId="49FAEDF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DF981D8" w14:textId="77777777" w:rsidR="00BA4EAC" w:rsidRPr="006C1437" w:rsidRDefault="00BA4EAC" w:rsidP="0000191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7F70306" w14:textId="77777777" w:rsidR="00BA4EAC" w:rsidRPr="006C1437" w:rsidRDefault="00BA4EAC"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3BE8ED" w14:textId="77777777" w:rsidR="00BA4EAC" w:rsidRPr="006C1437" w:rsidRDefault="00BA4EAC" w:rsidP="0000191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2763AD95" w14:textId="77777777" w:rsidR="00BA4EAC" w:rsidRPr="006C1437" w:rsidRDefault="00BA4EAC" w:rsidP="0000191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606ECAB" w14:textId="77777777" w:rsidR="00BA4EAC" w:rsidRPr="006C1437" w:rsidRDefault="00BA4EAC" w:rsidP="0000191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B23729" w14:textId="77777777" w:rsidR="00BA4EAC" w:rsidRPr="006C1437" w:rsidRDefault="00BA4EAC" w:rsidP="00001910">
            <w:pPr>
              <w:pStyle w:val="TAC"/>
              <w:keepNext w:val="0"/>
              <w:rPr>
                <w:lang w:eastAsia="zh-CN"/>
              </w:rPr>
            </w:pPr>
            <w:r w:rsidRPr="006C1437">
              <w:rPr>
                <w:lang w:eastAsia="zh-CN"/>
              </w:rPr>
              <w:t>0</w:t>
            </w:r>
          </w:p>
        </w:tc>
      </w:tr>
      <w:tr w:rsidR="00BA4EAC" w:rsidRPr="006C1437" w14:paraId="6336131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A882746" w14:textId="77777777" w:rsidR="00BA4EAC" w:rsidRPr="006C1437" w:rsidRDefault="00BA4EAC" w:rsidP="0000191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577CA7" w14:textId="77777777" w:rsidR="00BA4EAC" w:rsidRPr="006C1437" w:rsidRDefault="00BA4EAC" w:rsidP="0000191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B55CC6F" w14:textId="77777777" w:rsidR="00BA4EAC" w:rsidRPr="006C1437" w:rsidRDefault="00BA4EAC" w:rsidP="0000191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590C040" w14:textId="77777777" w:rsidR="00BA4EAC" w:rsidRPr="006C1437" w:rsidRDefault="00BA4EAC" w:rsidP="0000191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D2C2FE4" w14:textId="77777777" w:rsidR="00BA4EAC" w:rsidRPr="006C1437" w:rsidRDefault="00BA4EAC" w:rsidP="00001910">
            <w:pPr>
              <w:pStyle w:val="TAC"/>
              <w:keepNext w:val="0"/>
              <w:rPr>
                <w:lang w:eastAsia="zh-CN"/>
              </w:rPr>
            </w:pPr>
            <w:r w:rsidRPr="006C1437">
              <w:rPr>
                <w:lang w:eastAsia="zh-CN"/>
              </w:rPr>
              <w:t>0</w:t>
            </w:r>
          </w:p>
        </w:tc>
      </w:tr>
      <w:tr w:rsidR="00BA4EAC" w:rsidRPr="006C1437" w14:paraId="4116249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C8774AF" w14:textId="77777777" w:rsidR="00BA4EAC" w:rsidRPr="006C1437" w:rsidRDefault="00BA4EAC" w:rsidP="0000191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39425CE" w14:textId="77777777" w:rsidR="00BA4EAC" w:rsidRPr="006C1437" w:rsidRDefault="00BA4EAC" w:rsidP="0000191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7B2D92" w14:textId="77777777" w:rsidR="00BA4EAC" w:rsidRDefault="00BA4EAC" w:rsidP="0000191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21901CCC" w14:textId="77777777" w:rsidR="00BA4EAC" w:rsidRPr="00D15C66" w:rsidRDefault="00BA4EAC" w:rsidP="0000191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0AD8106" w14:textId="77777777" w:rsidR="00BA4EAC" w:rsidRPr="006C1437" w:rsidRDefault="00BA4EAC" w:rsidP="0000191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0B3B7E87" w14:textId="77777777" w:rsidR="00BA4EAC" w:rsidRPr="006C1437" w:rsidRDefault="00BA4EAC" w:rsidP="00001910">
            <w:pPr>
              <w:pStyle w:val="TAL"/>
              <w:keepNext w:val="0"/>
              <w:rPr>
                <w:rFonts w:eastAsia="Batang" w:cs="Arial"/>
                <w:szCs w:val="18"/>
                <w:lang w:eastAsia="ja-JP"/>
              </w:rPr>
            </w:pPr>
          </w:p>
          <w:p w14:paraId="0471AF21" w14:textId="77777777" w:rsidR="00BA4EAC" w:rsidRPr="006C1437" w:rsidRDefault="00BA4EAC" w:rsidP="0000191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18582D4D" w14:textId="77777777" w:rsidR="00BA4EAC" w:rsidRPr="006C1437" w:rsidRDefault="00BA4EAC" w:rsidP="00001910">
            <w:pPr>
              <w:pStyle w:val="TAL"/>
              <w:keepNext w:val="0"/>
              <w:rPr>
                <w:rFonts w:eastAsia="Batang"/>
                <w:lang w:eastAsia="ja-JP"/>
              </w:rPr>
            </w:pPr>
          </w:p>
          <w:p w14:paraId="09CEB22D" w14:textId="77777777" w:rsidR="00BA4EAC" w:rsidRDefault="00BA4EAC" w:rsidP="0000191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9961B99" w14:textId="77777777" w:rsidR="00BA4EAC" w:rsidRPr="006C1437" w:rsidRDefault="00BA4EAC" w:rsidP="00001910">
            <w:pPr>
              <w:pStyle w:val="TAL"/>
              <w:keepNext w:val="0"/>
              <w:rPr>
                <w:rFonts w:eastAsia="Batang"/>
                <w:lang w:eastAsia="ja-JP"/>
              </w:rPr>
            </w:pPr>
          </w:p>
          <w:p w14:paraId="6EAD9FB6" w14:textId="77777777" w:rsidR="00BA4EAC" w:rsidRPr="006C1437" w:rsidRDefault="00BA4EAC" w:rsidP="0000191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15D4EEDF" w14:textId="77777777" w:rsidR="00BA4EAC" w:rsidRPr="006C1437" w:rsidRDefault="00BA4EAC" w:rsidP="00001910">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4DCAE44" w14:textId="77777777" w:rsidR="00BA4EAC" w:rsidRPr="006C1437" w:rsidRDefault="00BA4EAC" w:rsidP="00001910">
            <w:pPr>
              <w:pStyle w:val="TAC"/>
              <w:keepNext w:val="0"/>
              <w:rPr>
                <w:lang w:eastAsia="zh-CN"/>
              </w:rPr>
            </w:pPr>
            <w:r w:rsidRPr="006C1437">
              <w:rPr>
                <w:lang w:eastAsia="zh-CN"/>
              </w:rPr>
              <w:t>0</w:t>
            </w:r>
          </w:p>
        </w:tc>
      </w:tr>
      <w:tr w:rsidR="00BA4EAC" w:rsidRPr="006C1437" w14:paraId="465FDCE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986B669" w14:textId="77777777" w:rsidR="00BA4EAC" w:rsidRPr="006C1437" w:rsidRDefault="00BA4EAC" w:rsidP="0000191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0108FCC" w14:textId="77777777" w:rsidR="00BA4EAC" w:rsidRPr="006C1437" w:rsidRDefault="00BA4EAC"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693AAE" w14:textId="77777777" w:rsidR="00BA4EAC" w:rsidRPr="006C1437" w:rsidRDefault="00BA4EAC" w:rsidP="0000191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6DFD208A" w14:textId="77777777" w:rsidR="00BA4EAC" w:rsidRPr="006C1437" w:rsidRDefault="00BA4EAC" w:rsidP="00001910">
            <w:pPr>
              <w:pStyle w:val="TAL"/>
              <w:keepNext w:val="0"/>
              <w:rPr>
                <w:lang w:eastAsia="zh-CN"/>
              </w:rPr>
            </w:pPr>
          </w:p>
          <w:p w14:paraId="22D64D97" w14:textId="77777777" w:rsidR="00BA4EAC" w:rsidRPr="006C1437" w:rsidRDefault="00BA4EAC" w:rsidP="0000191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26B4C49" w14:textId="77777777" w:rsidR="00BA4EAC" w:rsidRPr="006C1437" w:rsidRDefault="00BA4EAC" w:rsidP="00001910">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roofErr w:type="gramStart"/>
            <w:r w:rsidRPr="006C1437">
              <w:rPr>
                <w:rFonts w:ascii="Arial" w:hAnsi="Arial" w:cs="Arial"/>
                <w:sz w:val="18"/>
                <w:szCs w:val="18"/>
                <w:lang w:eastAsia="zh-CN"/>
              </w:rPr>
              <w:t>);</w:t>
            </w:r>
            <w:proofErr w:type="gramEnd"/>
          </w:p>
          <w:p w14:paraId="395A495D" w14:textId="77777777" w:rsidR="00BA4EAC" w:rsidRPr="006C1437" w:rsidRDefault="00BA4EAC" w:rsidP="00001910">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7BD3B24" w14:textId="77777777" w:rsidR="00BA4EAC" w:rsidRPr="006C1437" w:rsidRDefault="00BA4EAC" w:rsidP="0000191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192C36D" w14:textId="77777777" w:rsidR="00BA4EAC" w:rsidRPr="006C1437" w:rsidRDefault="00BA4EAC" w:rsidP="00001910">
            <w:pPr>
              <w:pStyle w:val="TAC"/>
              <w:keepNext w:val="0"/>
              <w:rPr>
                <w:lang w:eastAsia="zh-CN"/>
              </w:rPr>
            </w:pPr>
            <w:r w:rsidRPr="006C1437">
              <w:rPr>
                <w:lang w:eastAsia="zh-CN"/>
              </w:rPr>
              <w:t>1</w:t>
            </w:r>
          </w:p>
        </w:tc>
      </w:tr>
      <w:tr w:rsidR="00BA4EAC" w:rsidRPr="006C1437" w14:paraId="4DB6D39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6AB5001" w14:textId="77777777" w:rsidR="00BA4EAC" w:rsidRPr="006C1437" w:rsidRDefault="00BA4EAC" w:rsidP="0000191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5292362" w14:textId="77777777" w:rsidR="00BA4EAC" w:rsidRPr="006C1437" w:rsidRDefault="00BA4EAC" w:rsidP="0000191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3F4B75" w14:textId="77777777" w:rsidR="00BA4EAC" w:rsidRPr="006C1437" w:rsidRDefault="00BA4EAC" w:rsidP="0000191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53E8DB6" w14:textId="77777777" w:rsidR="00BA4EAC" w:rsidRPr="006C1437" w:rsidRDefault="00BA4EAC" w:rsidP="0000191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BCF6087" w14:textId="77777777" w:rsidR="00BA4EAC" w:rsidRPr="006C1437" w:rsidRDefault="00BA4EAC" w:rsidP="00001910">
            <w:pPr>
              <w:pStyle w:val="TAC"/>
              <w:rPr>
                <w:lang w:eastAsia="zh-CN"/>
              </w:rPr>
            </w:pPr>
            <w:r w:rsidRPr="006C1437">
              <w:rPr>
                <w:lang w:eastAsia="zh-CN"/>
              </w:rPr>
              <w:t>0</w:t>
            </w:r>
          </w:p>
        </w:tc>
      </w:tr>
      <w:tr w:rsidR="00BA4EAC" w:rsidRPr="006C1437" w14:paraId="46619E0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9E10D31" w14:textId="77777777" w:rsidR="00BA4EAC" w:rsidRPr="006C1437" w:rsidRDefault="00BA4EAC" w:rsidP="00001910">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C404DD" w14:textId="77777777" w:rsidR="00BA4EAC" w:rsidRPr="006C1437" w:rsidRDefault="00BA4EAC" w:rsidP="0000191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FFB7A0F" w14:textId="77777777" w:rsidR="00BA4EAC" w:rsidRPr="006C1437" w:rsidRDefault="00BA4EAC" w:rsidP="00001910">
            <w:pPr>
              <w:pStyle w:val="TAL"/>
            </w:pPr>
          </w:p>
        </w:tc>
        <w:tc>
          <w:tcPr>
            <w:tcW w:w="1530" w:type="dxa"/>
            <w:tcBorders>
              <w:top w:val="single" w:sz="4" w:space="0" w:color="auto"/>
              <w:left w:val="single" w:sz="4" w:space="0" w:color="auto"/>
              <w:bottom w:val="single" w:sz="4" w:space="0" w:color="auto"/>
              <w:right w:val="single" w:sz="4" w:space="0" w:color="auto"/>
            </w:tcBorders>
          </w:tcPr>
          <w:p w14:paraId="6D86813D" w14:textId="77777777" w:rsidR="00BA4EAC" w:rsidRPr="006C1437" w:rsidRDefault="00BA4EAC" w:rsidP="0000191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C1901A9" w14:textId="77777777" w:rsidR="00BA4EAC" w:rsidRPr="006C1437" w:rsidRDefault="00BA4EAC" w:rsidP="00001910">
            <w:pPr>
              <w:pStyle w:val="TAC"/>
              <w:rPr>
                <w:lang w:eastAsia="zh-CN"/>
              </w:rPr>
            </w:pPr>
            <w:r w:rsidRPr="006C1437">
              <w:rPr>
                <w:lang w:eastAsia="zh-CN"/>
              </w:rPr>
              <w:t>0</w:t>
            </w:r>
          </w:p>
        </w:tc>
      </w:tr>
      <w:tr w:rsidR="00BA4EAC" w:rsidRPr="006C1437" w14:paraId="7C022F6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9F7CF54" w14:textId="77777777" w:rsidR="00BA4EAC" w:rsidRPr="006C1437" w:rsidRDefault="00BA4EAC" w:rsidP="00001910">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2D9951F"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3A844E" w14:textId="77777777" w:rsidR="00BA4EAC" w:rsidRDefault="00BA4EAC" w:rsidP="0000191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FF26719"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0169FDDB"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A3C70E1"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5BC35C07"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0AE5A3F"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BC91DB1"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r>
              <w:rPr>
                <w:rFonts w:cs="Arial"/>
                <w:sz w:val="18"/>
                <w:szCs w:val="18"/>
              </w:rPr>
              <w:t xml:space="preserve"> </w:t>
            </w:r>
          </w:p>
          <w:p w14:paraId="1D85046B"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13072CC1" w14:textId="77777777" w:rsidR="00BA4EAC" w:rsidRDefault="00BA4EAC" w:rsidP="00BA4EAC">
            <w:pPr>
              <w:pStyle w:val="B1"/>
              <w:numPr>
                <w:ilvl w:val="0"/>
                <w:numId w:val="7"/>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54C9E37"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375E5D00"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A22AB9B"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F1E34A5"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24D687E4" w14:textId="77777777" w:rsidR="00BA4EAC" w:rsidRPr="006C1437" w:rsidRDefault="00BA4EAC" w:rsidP="0000191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5280986" w14:textId="77777777" w:rsidR="00BA4EAC" w:rsidRPr="006C1437" w:rsidRDefault="00BA4EAC" w:rsidP="00001910">
            <w:pPr>
              <w:pStyle w:val="TAC"/>
              <w:rPr>
                <w:lang w:eastAsia="zh-CN"/>
              </w:rPr>
            </w:pPr>
            <w:r w:rsidRPr="006C1437">
              <w:rPr>
                <w:lang w:eastAsia="zh-CN"/>
              </w:rPr>
              <w:t>0</w:t>
            </w:r>
          </w:p>
        </w:tc>
      </w:tr>
      <w:tr w:rsidR="00BA4EAC" w:rsidRPr="006C1437" w14:paraId="6A7CBF2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AE12E19" w14:textId="77777777" w:rsidR="00BA4EAC" w:rsidRPr="006C1437" w:rsidRDefault="00BA4EAC" w:rsidP="0000191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BB27164"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B4C9FD"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DB5E5BE" w14:textId="77777777" w:rsidR="00BA4EAC" w:rsidRPr="006C1437" w:rsidRDefault="00BA4EAC" w:rsidP="0000191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63BAD85" w14:textId="77777777" w:rsidR="00BA4EAC" w:rsidRPr="006C1437" w:rsidRDefault="00BA4EAC" w:rsidP="00001910">
            <w:pPr>
              <w:pStyle w:val="TAC"/>
              <w:rPr>
                <w:lang w:eastAsia="zh-CN"/>
              </w:rPr>
            </w:pPr>
            <w:r w:rsidRPr="006C1437">
              <w:rPr>
                <w:lang w:eastAsia="zh-CN"/>
              </w:rPr>
              <w:t>0</w:t>
            </w:r>
          </w:p>
        </w:tc>
      </w:tr>
      <w:tr w:rsidR="00BA4EAC" w:rsidRPr="006C1437" w14:paraId="0789C5D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EBD198C" w14:textId="77777777" w:rsidR="00BA4EAC" w:rsidRPr="006C1437" w:rsidRDefault="00BA4EAC" w:rsidP="0000191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789F16A"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FF5C62"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C87CC29" w14:textId="77777777" w:rsidR="00BA4EAC" w:rsidRPr="006C1437" w:rsidRDefault="00BA4EAC" w:rsidP="0000191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0AFE8FB" w14:textId="77777777" w:rsidR="00BA4EAC" w:rsidRPr="006C1437" w:rsidRDefault="00BA4EAC" w:rsidP="00001910">
            <w:pPr>
              <w:pStyle w:val="TAC"/>
              <w:rPr>
                <w:lang w:eastAsia="zh-CN"/>
              </w:rPr>
            </w:pPr>
            <w:r w:rsidRPr="006C1437">
              <w:rPr>
                <w:lang w:eastAsia="zh-CN"/>
              </w:rPr>
              <w:t>1</w:t>
            </w:r>
          </w:p>
        </w:tc>
      </w:tr>
      <w:tr w:rsidR="00BA4EAC" w:rsidRPr="006C1437" w14:paraId="19FF9DA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B77AF15" w14:textId="77777777" w:rsidR="00BA4EAC" w:rsidRPr="006C1437" w:rsidRDefault="00BA4EAC" w:rsidP="0000191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9849AA3"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D292A"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2913B2E" w14:textId="77777777" w:rsidR="00BA4EAC" w:rsidRPr="006C1437" w:rsidRDefault="00BA4EAC" w:rsidP="0000191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897FE33" w14:textId="77777777" w:rsidR="00BA4EAC" w:rsidRPr="006C1437" w:rsidRDefault="00BA4EAC" w:rsidP="00001910">
            <w:pPr>
              <w:pStyle w:val="TAC"/>
              <w:rPr>
                <w:lang w:eastAsia="zh-CN"/>
              </w:rPr>
            </w:pPr>
            <w:r w:rsidRPr="006C1437">
              <w:rPr>
                <w:lang w:eastAsia="zh-CN"/>
              </w:rPr>
              <w:t>2</w:t>
            </w:r>
          </w:p>
        </w:tc>
      </w:tr>
      <w:tr w:rsidR="00BA4EAC" w:rsidRPr="006C1437" w14:paraId="37362070" w14:textId="77777777" w:rsidTr="00001910">
        <w:trPr>
          <w:jc w:val="center"/>
        </w:trPr>
        <w:tc>
          <w:tcPr>
            <w:tcW w:w="1819" w:type="dxa"/>
            <w:vMerge w:val="restart"/>
            <w:tcBorders>
              <w:top w:val="single" w:sz="4" w:space="0" w:color="auto"/>
              <w:left w:val="single" w:sz="4" w:space="0" w:color="auto"/>
              <w:right w:val="single" w:sz="4" w:space="0" w:color="auto"/>
            </w:tcBorders>
          </w:tcPr>
          <w:p w14:paraId="7E4F15AE" w14:textId="77777777" w:rsidR="00BA4EAC" w:rsidRPr="006C1437" w:rsidRDefault="00BA4EAC" w:rsidP="0000191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AFFBF81"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62851E"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E998DCA" w14:textId="77777777" w:rsidR="00BA4EAC" w:rsidRPr="006C1437" w:rsidRDefault="00BA4EAC" w:rsidP="0000191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3E15992" w14:textId="77777777" w:rsidR="00BA4EAC" w:rsidRPr="006C1437" w:rsidRDefault="00BA4EAC" w:rsidP="00001910">
            <w:pPr>
              <w:pStyle w:val="TAC"/>
              <w:rPr>
                <w:lang w:eastAsia="zh-CN"/>
              </w:rPr>
            </w:pPr>
            <w:r w:rsidRPr="006C1437">
              <w:rPr>
                <w:lang w:eastAsia="zh-CN"/>
              </w:rPr>
              <w:t>0</w:t>
            </w:r>
          </w:p>
        </w:tc>
      </w:tr>
      <w:tr w:rsidR="00BA4EAC" w:rsidRPr="006C1437" w14:paraId="49D0475A" w14:textId="77777777" w:rsidTr="00001910">
        <w:trPr>
          <w:jc w:val="center"/>
        </w:trPr>
        <w:tc>
          <w:tcPr>
            <w:tcW w:w="1819" w:type="dxa"/>
            <w:vMerge/>
            <w:tcBorders>
              <w:left w:val="single" w:sz="4" w:space="0" w:color="auto"/>
              <w:bottom w:val="single" w:sz="4" w:space="0" w:color="auto"/>
              <w:right w:val="single" w:sz="4" w:space="0" w:color="auto"/>
            </w:tcBorders>
          </w:tcPr>
          <w:p w14:paraId="32873FD5" w14:textId="77777777" w:rsidR="00BA4EAC" w:rsidRPr="006C1437" w:rsidRDefault="00BA4EAC" w:rsidP="0000191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9A88B60" w14:textId="77777777" w:rsidR="00BA4EAC" w:rsidRPr="006C1437" w:rsidRDefault="00BA4EAC"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F78FCF"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3154B8F0" w14:textId="77777777" w:rsidR="00BA4EAC" w:rsidRPr="006C1437" w:rsidRDefault="00BA4EAC" w:rsidP="00001910">
            <w:pPr>
              <w:pStyle w:val="TAC"/>
              <w:rPr>
                <w:lang w:eastAsia="zh-CN"/>
              </w:rPr>
            </w:pPr>
          </w:p>
        </w:tc>
        <w:tc>
          <w:tcPr>
            <w:tcW w:w="482" w:type="dxa"/>
            <w:vMerge/>
            <w:tcBorders>
              <w:left w:val="single" w:sz="4" w:space="0" w:color="auto"/>
              <w:bottom w:val="single" w:sz="4" w:space="0" w:color="auto"/>
              <w:right w:val="single" w:sz="4" w:space="0" w:color="auto"/>
            </w:tcBorders>
          </w:tcPr>
          <w:p w14:paraId="1A47A6A2" w14:textId="77777777" w:rsidR="00BA4EAC" w:rsidRPr="006C1437" w:rsidRDefault="00BA4EAC" w:rsidP="00001910">
            <w:pPr>
              <w:pStyle w:val="TAC"/>
              <w:rPr>
                <w:lang w:eastAsia="zh-CN"/>
              </w:rPr>
            </w:pPr>
          </w:p>
        </w:tc>
      </w:tr>
      <w:tr w:rsidR="00BA4EAC" w:rsidRPr="006C1437" w14:paraId="5F84968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64E31DE" w14:textId="77777777" w:rsidR="00BA4EAC" w:rsidRPr="006C1437" w:rsidRDefault="00BA4EAC" w:rsidP="0000191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0DBFA40"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21C329A"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ECE377A" w14:textId="77777777" w:rsidR="00BA4EAC" w:rsidRPr="006C1437" w:rsidRDefault="00BA4EAC" w:rsidP="0000191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83334FC" w14:textId="77777777" w:rsidR="00BA4EAC" w:rsidRPr="006C1437" w:rsidRDefault="00BA4EAC" w:rsidP="00001910">
            <w:pPr>
              <w:pStyle w:val="TAC"/>
              <w:rPr>
                <w:lang w:eastAsia="zh-CN"/>
              </w:rPr>
            </w:pPr>
            <w:r w:rsidRPr="006C1437">
              <w:rPr>
                <w:lang w:eastAsia="zh-CN"/>
              </w:rPr>
              <w:t>0</w:t>
            </w:r>
          </w:p>
        </w:tc>
      </w:tr>
      <w:tr w:rsidR="00BA4EAC" w:rsidRPr="006C1437" w14:paraId="2295096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C8F203D" w14:textId="77777777" w:rsidR="00BA4EAC" w:rsidRPr="006C1437" w:rsidRDefault="00BA4EAC" w:rsidP="0000191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9D4BFA5"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C8DD9C"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1EA53C8" w14:textId="77777777" w:rsidR="00BA4EAC" w:rsidRPr="006C1437" w:rsidRDefault="00BA4EAC" w:rsidP="0000191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59CFCA4" w14:textId="77777777" w:rsidR="00BA4EAC" w:rsidRPr="006C1437" w:rsidRDefault="00BA4EAC" w:rsidP="00001910">
            <w:pPr>
              <w:pStyle w:val="TAC"/>
              <w:rPr>
                <w:lang w:eastAsia="zh-CN"/>
              </w:rPr>
            </w:pPr>
            <w:r w:rsidRPr="006C1437">
              <w:rPr>
                <w:lang w:eastAsia="zh-CN"/>
              </w:rPr>
              <w:t>1</w:t>
            </w:r>
          </w:p>
        </w:tc>
      </w:tr>
      <w:tr w:rsidR="00BA4EAC" w:rsidRPr="006C1437" w14:paraId="57E1349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A9593FF" w14:textId="77777777" w:rsidR="00BA4EAC" w:rsidRPr="006C1437" w:rsidRDefault="00BA4EAC" w:rsidP="0000191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75B7B98"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A16DE1"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B012DA6" w14:textId="77777777" w:rsidR="00BA4EAC" w:rsidRPr="006C1437" w:rsidRDefault="00BA4EAC" w:rsidP="0000191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7411C23" w14:textId="77777777" w:rsidR="00BA4EAC" w:rsidRPr="006C1437" w:rsidRDefault="00BA4EAC" w:rsidP="00001910">
            <w:pPr>
              <w:pStyle w:val="TAC"/>
              <w:rPr>
                <w:lang w:eastAsia="zh-CN"/>
              </w:rPr>
            </w:pPr>
            <w:r w:rsidRPr="006C1437">
              <w:rPr>
                <w:lang w:eastAsia="zh-CN"/>
              </w:rPr>
              <w:t>0</w:t>
            </w:r>
          </w:p>
        </w:tc>
      </w:tr>
      <w:tr w:rsidR="00BA4EAC" w:rsidRPr="006C1437" w14:paraId="260DF8F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5AB88CD" w14:textId="77777777" w:rsidR="00BA4EAC" w:rsidRPr="006C1437" w:rsidRDefault="00BA4EAC" w:rsidP="0000191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0AC1BA7"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ADC72E"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6BF3709" w14:textId="77777777" w:rsidR="00BA4EAC" w:rsidRPr="006C1437" w:rsidRDefault="00BA4EAC" w:rsidP="0000191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0AF098C" w14:textId="77777777" w:rsidR="00BA4EAC" w:rsidRPr="006C1437" w:rsidRDefault="00BA4EAC" w:rsidP="00001910">
            <w:pPr>
              <w:pStyle w:val="TAC"/>
              <w:rPr>
                <w:lang w:eastAsia="zh-CN"/>
              </w:rPr>
            </w:pPr>
            <w:r w:rsidRPr="006C1437">
              <w:rPr>
                <w:lang w:eastAsia="zh-CN"/>
              </w:rPr>
              <w:t>1</w:t>
            </w:r>
          </w:p>
        </w:tc>
      </w:tr>
      <w:tr w:rsidR="00BA4EAC" w:rsidRPr="006C1437" w14:paraId="5AE0757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1149238" w14:textId="77777777" w:rsidR="00BA4EAC" w:rsidRPr="006C1437" w:rsidRDefault="00BA4EAC" w:rsidP="0000191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3A1F33"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BAB7E"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57EB615" w14:textId="77777777" w:rsidR="00BA4EAC" w:rsidRPr="006C1437" w:rsidRDefault="00BA4EAC" w:rsidP="0000191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91C39C1" w14:textId="77777777" w:rsidR="00BA4EAC" w:rsidRPr="006C1437" w:rsidRDefault="00BA4EAC" w:rsidP="00001910">
            <w:pPr>
              <w:pStyle w:val="TAC"/>
              <w:rPr>
                <w:lang w:eastAsia="zh-CN"/>
              </w:rPr>
            </w:pPr>
            <w:r w:rsidRPr="006C1437">
              <w:rPr>
                <w:lang w:eastAsia="zh-CN"/>
              </w:rPr>
              <w:t>2</w:t>
            </w:r>
          </w:p>
        </w:tc>
      </w:tr>
      <w:tr w:rsidR="00BA4EAC" w:rsidRPr="006C1437" w14:paraId="15C4E8D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007DDC0" w14:textId="77777777" w:rsidR="00BA4EAC" w:rsidRPr="006C1437" w:rsidRDefault="00BA4EAC" w:rsidP="0000191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8D3086E" w14:textId="77777777" w:rsidR="00BA4EAC" w:rsidRPr="006C1437" w:rsidRDefault="00BA4EAC"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F76390"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7B37209" w14:textId="77777777" w:rsidR="00BA4EAC" w:rsidRPr="006C1437" w:rsidRDefault="00BA4EAC" w:rsidP="0000191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3A2AC499" w14:textId="77777777" w:rsidR="00BA4EAC" w:rsidRPr="006C1437" w:rsidRDefault="00BA4EAC" w:rsidP="00001910">
            <w:pPr>
              <w:pStyle w:val="TAC"/>
              <w:rPr>
                <w:lang w:eastAsia="zh-CN"/>
              </w:rPr>
            </w:pPr>
            <w:r w:rsidRPr="006C1437">
              <w:rPr>
                <w:lang w:eastAsia="zh-CN"/>
              </w:rPr>
              <w:t>0</w:t>
            </w:r>
          </w:p>
        </w:tc>
      </w:tr>
      <w:tr w:rsidR="00BA4EAC" w:rsidRPr="006C1437" w14:paraId="4B592FA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E254FFB" w14:textId="77777777" w:rsidR="00BA4EAC" w:rsidRPr="006C1437" w:rsidRDefault="00BA4EAC" w:rsidP="0000191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87A1BC9" w14:textId="77777777" w:rsidR="00BA4EAC" w:rsidRPr="006C1437" w:rsidRDefault="00BA4EAC" w:rsidP="0000191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88D26C" w14:textId="77777777" w:rsidR="00BA4EAC" w:rsidRPr="006C1437" w:rsidRDefault="00BA4EAC" w:rsidP="0000191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FD625B" w14:textId="77777777" w:rsidR="00BA4EAC" w:rsidRPr="006C1437" w:rsidRDefault="00BA4EAC" w:rsidP="0000191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9B33731" w14:textId="77777777" w:rsidR="00BA4EAC" w:rsidRPr="006C1437" w:rsidRDefault="00BA4EAC" w:rsidP="00001910">
            <w:pPr>
              <w:pStyle w:val="TAC"/>
              <w:rPr>
                <w:lang w:eastAsia="zh-CN"/>
              </w:rPr>
            </w:pPr>
            <w:r w:rsidRPr="006C1437">
              <w:rPr>
                <w:lang w:eastAsia="zh-CN"/>
              </w:rPr>
              <w:t>0</w:t>
            </w:r>
          </w:p>
        </w:tc>
      </w:tr>
      <w:tr w:rsidR="00BA4EAC" w:rsidRPr="006C1437" w14:paraId="18428A5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7855C14" w14:textId="77777777" w:rsidR="00BA4EAC" w:rsidRPr="006C1437" w:rsidRDefault="00BA4EAC" w:rsidP="0000191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22A3945" w14:textId="77777777" w:rsidR="00BA4EAC" w:rsidRPr="006C1437" w:rsidRDefault="00BA4EAC" w:rsidP="0000191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E3C2E9" w14:textId="77777777" w:rsidR="00BA4EAC" w:rsidRPr="006C1437" w:rsidRDefault="00BA4EAC"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4B96359" w14:textId="77777777" w:rsidR="00BA4EAC" w:rsidRPr="006C1437" w:rsidRDefault="00BA4EAC" w:rsidP="0000191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7252D2A" w14:textId="77777777" w:rsidR="00BA4EAC" w:rsidRPr="006C1437" w:rsidRDefault="00BA4EAC" w:rsidP="00001910">
            <w:pPr>
              <w:pStyle w:val="TAC"/>
            </w:pPr>
            <w:r w:rsidRPr="006C1437">
              <w:t>0</w:t>
            </w:r>
          </w:p>
        </w:tc>
      </w:tr>
      <w:tr w:rsidR="00BA4EAC" w:rsidRPr="006C1437" w14:paraId="5DFEC19A"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BC0E1AC" w14:textId="77777777" w:rsidR="00BA4EAC" w:rsidRPr="006C1437" w:rsidRDefault="00BA4EAC" w:rsidP="0000191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9E6FAE" w14:textId="77777777" w:rsidR="00BA4EAC" w:rsidRPr="006C1437" w:rsidRDefault="00BA4EAC" w:rsidP="0000191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2F4B23" w14:textId="77777777" w:rsidR="00BA4EAC" w:rsidRPr="006C1437" w:rsidRDefault="00BA4EAC"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F627142" w14:textId="77777777" w:rsidR="00BA4EAC" w:rsidRPr="006C1437" w:rsidRDefault="00BA4EAC" w:rsidP="0000191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E9FA80C" w14:textId="77777777" w:rsidR="00BA4EAC" w:rsidRPr="006C1437" w:rsidRDefault="00BA4EAC" w:rsidP="00001910">
            <w:pPr>
              <w:pStyle w:val="TAC"/>
            </w:pPr>
            <w:r w:rsidRPr="006C1437">
              <w:t>0</w:t>
            </w:r>
          </w:p>
        </w:tc>
      </w:tr>
      <w:tr w:rsidR="00BA4EAC" w:rsidRPr="006C1437" w14:paraId="71BEA2F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1562AB5" w14:textId="77777777" w:rsidR="00BA4EAC" w:rsidRPr="006C1437" w:rsidRDefault="00BA4EAC" w:rsidP="0000191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B11B9A" w14:textId="77777777" w:rsidR="00BA4EAC" w:rsidRPr="006C1437" w:rsidRDefault="00BA4EAC"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7C9F1C"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F0EFE8" w14:textId="77777777" w:rsidR="00BA4EAC" w:rsidRPr="006C1437" w:rsidRDefault="00BA4EAC" w:rsidP="0000191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305F24" w14:textId="77777777" w:rsidR="00BA4EAC" w:rsidRPr="006C1437" w:rsidRDefault="00BA4EAC" w:rsidP="00001910">
            <w:pPr>
              <w:pStyle w:val="TAC"/>
              <w:rPr>
                <w:lang w:eastAsia="zh-CN"/>
              </w:rPr>
            </w:pPr>
            <w:r w:rsidRPr="006C1437">
              <w:rPr>
                <w:lang w:eastAsia="zh-CN"/>
              </w:rPr>
              <w:t>0</w:t>
            </w:r>
          </w:p>
        </w:tc>
      </w:tr>
      <w:tr w:rsidR="00BA4EAC" w:rsidRPr="006C1437" w14:paraId="2A822EB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97EFB75" w14:textId="77777777" w:rsidR="00BA4EAC" w:rsidRPr="006C1437" w:rsidRDefault="00BA4EAC" w:rsidP="0000191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7818F8B" w14:textId="77777777" w:rsidR="00BA4EAC" w:rsidRPr="006C1437" w:rsidRDefault="00BA4EAC"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6CB1BF"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proofErr w:type="gramStart"/>
            <w:r w:rsidRPr="006C1437">
              <w:rPr>
                <w:lang w:eastAsia="zh-CN"/>
              </w:rPr>
              <w:t>AMF,</w:t>
            </w:r>
            <w:r>
              <w:rPr>
                <w:lang w:eastAsia="zh-CN"/>
              </w:rPr>
              <w:t xml:space="preserve"> </w:t>
            </w:r>
            <w:r w:rsidRPr="006C1437">
              <w:rPr>
                <w:lang w:eastAsia="zh-CN"/>
              </w:rPr>
              <w:t>if</w:t>
            </w:r>
            <w:proofErr w:type="gramEnd"/>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EBB598" w14:textId="77777777" w:rsidR="00BA4EAC" w:rsidRPr="006C1437" w:rsidRDefault="00BA4EAC" w:rsidP="0000191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A24D73" w14:textId="77777777" w:rsidR="00BA4EAC" w:rsidRPr="006C1437" w:rsidRDefault="00BA4EAC" w:rsidP="00001910">
            <w:pPr>
              <w:pStyle w:val="TAC"/>
              <w:rPr>
                <w:lang w:eastAsia="zh-CN"/>
              </w:rPr>
            </w:pPr>
            <w:r w:rsidRPr="006C1437">
              <w:rPr>
                <w:lang w:eastAsia="zh-CN"/>
              </w:rPr>
              <w:t>1</w:t>
            </w:r>
          </w:p>
        </w:tc>
      </w:tr>
      <w:tr w:rsidR="00BA4EAC" w:rsidRPr="006C1437" w14:paraId="452E17C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F45DDB8" w14:textId="77777777" w:rsidR="00BA4EAC" w:rsidRPr="006C1437" w:rsidRDefault="00BA4EAC" w:rsidP="0000191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1657B623" w14:textId="77777777" w:rsidR="00BA4EAC" w:rsidRPr="006C1437" w:rsidRDefault="00BA4EAC" w:rsidP="0000191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DF30B78" w14:textId="77777777" w:rsidR="00BA4EAC" w:rsidRPr="006C1437" w:rsidRDefault="00BA4EAC" w:rsidP="0000191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00BE19F" w14:textId="77777777" w:rsidR="00BA4EAC" w:rsidRPr="006C1437" w:rsidRDefault="00BA4EAC" w:rsidP="0000191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2DB613C" w14:textId="77777777" w:rsidR="00BA4EAC" w:rsidRPr="006C1437" w:rsidRDefault="00BA4EAC" w:rsidP="00001910">
            <w:pPr>
              <w:keepNext/>
              <w:keepLines/>
              <w:spacing w:after="0"/>
              <w:jc w:val="center"/>
              <w:rPr>
                <w:rFonts w:ascii="Arial" w:hAnsi="Arial"/>
                <w:sz w:val="18"/>
              </w:rPr>
            </w:pPr>
            <w:r w:rsidRPr="006C1437">
              <w:rPr>
                <w:rFonts w:ascii="Arial" w:hAnsi="Arial"/>
                <w:sz w:val="18"/>
              </w:rPr>
              <w:t>0</w:t>
            </w:r>
          </w:p>
        </w:tc>
      </w:tr>
      <w:tr w:rsidR="00BA4EAC" w:rsidRPr="006C1437" w14:paraId="2C2E02A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4533D75" w14:textId="77777777" w:rsidR="00BA4EAC" w:rsidRPr="006C1437" w:rsidRDefault="00BA4EAC" w:rsidP="0000191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58697743" w14:textId="77777777" w:rsidR="00BA4EAC" w:rsidRPr="006C1437" w:rsidRDefault="00BA4EAC" w:rsidP="0000191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6111234C" w14:textId="77777777" w:rsidR="00BA4EAC" w:rsidRPr="006C1437" w:rsidRDefault="00BA4EAC" w:rsidP="0000191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9841245" w14:textId="77777777" w:rsidR="00BA4EAC" w:rsidRPr="006C1437" w:rsidRDefault="00BA4EAC" w:rsidP="0000191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ABDBDFB" w14:textId="77777777" w:rsidR="00BA4EAC" w:rsidRPr="006C1437" w:rsidRDefault="00BA4EAC" w:rsidP="00001910">
            <w:pPr>
              <w:keepNext/>
              <w:keepLines/>
              <w:spacing w:after="0"/>
              <w:jc w:val="center"/>
              <w:rPr>
                <w:rFonts w:ascii="Arial" w:hAnsi="Arial"/>
                <w:sz w:val="18"/>
              </w:rPr>
            </w:pPr>
            <w:r w:rsidRPr="006C1437">
              <w:rPr>
                <w:rFonts w:ascii="Arial" w:hAnsi="Arial"/>
                <w:sz w:val="18"/>
              </w:rPr>
              <w:t>0</w:t>
            </w:r>
          </w:p>
        </w:tc>
      </w:tr>
      <w:tr w:rsidR="00BA4EAC" w:rsidRPr="006C1437" w14:paraId="6CFD1C7C" w14:textId="77777777" w:rsidTr="00001910">
        <w:trPr>
          <w:jc w:val="center"/>
        </w:trPr>
        <w:tc>
          <w:tcPr>
            <w:tcW w:w="1819" w:type="dxa"/>
            <w:tcBorders>
              <w:top w:val="single" w:sz="4" w:space="0" w:color="auto"/>
              <w:left w:val="single" w:sz="4" w:space="0" w:color="auto"/>
              <w:right w:val="single" w:sz="4" w:space="0" w:color="auto"/>
            </w:tcBorders>
          </w:tcPr>
          <w:p w14:paraId="7C288A8B" w14:textId="77777777" w:rsidR="00BA4EAC" w:rsidRPr="006C1437" w:rsidRDefault="00BA4EAC" w:rsidP="0000191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A57FA72" w14:textId="77777777" w:rsidR="00BA4EAC" w:rsidRPr="006C1437" w:rsidRDefault="00BA4EAC" w:rsidP="0000191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2FBC4E" w14:textId="77777777" w:rsidR="00BA4EAC" w:rsidRPr="006C1437" w:rsidRDefault="00BA4EAC" w:rsidP="0000191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E57F4D2" w14:textId="77777777" w:rsidR="00BA4EAC" w:rsidRPr="006C1437" w:rsidRDefault="00BA4EAC" w:rsidP="0000191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F57F91F" w14:textId="77777777" w:rsidR="00BA4EAC" w:rsidRPr="006C1437" w:rsidRDefault="00BA4EAC" w:rsidP="00001910">
            <w:pPr>
              <w:pStyle w:val="TAC"/>
            </w:pPr>
            <w:r w:rsidRPr="006C1437">
              <w:rPr>
                <w:rFonts w:cs="Arial"/>
                <w:szCs w:val="18"/>
                <w:lang w:eastAsia="zh-CN"/>
              </w:rPr>
              <w:t>0</w:t>
            </w:r>
          </w:p>
        </w:tc>
      </w:tr>
      <w:tr w:rsidR="00BA4EAC" w:rsidRPr="006C1437" w14:paraId="602DB2B6" w14:textId="77777777" w:rsidTr="00001910">
        <w:trPr>
          <w:jc w:val="center"/>
        </w:trPr>
        <w:tc>
          <w:tcPr>
            <w:tcW w:w="1819" w:type="dxa"/>
            <w:tcBorders>
              <w:top w:val="single" w:sz="4" w:space="0" w:color="auto"/>
              <w:left w:val="single" w:sz="4" w:space="0" w:color="auto"/>
              <w:right w:val="single" w:sz="4" w:space="0" w:color="auto"/>
            </w:tcBorders>
            <w:vAlign w:val="center"/>
          </w:tcPr>
          <w:p w14:paraId="453AB58F" w14:textId="77777777" w:rsidR="00BA4EAC" w:rsidRPr="006C1437" w:rsidRDefault="00BA4EAC" w:rsidP="00001910">
            <w:pPr>
              <w:pStyle w:val="TAL"/>
            </w:pPr>
            <w:r w:rsidRPr="006C1437">
              <w:lastRenderedPageBreak/>
              <w:t>Serving</w:t>
            </w:r>
            <w:r>
              <w:t xml:space="preserve"> </w:t>
            </w:r>
            <w:r w:rsidRPr="006C1437">
              <w:t>Network</w:t>
            </w:r>
          </w:p>
          <w:p w14:paraId="78541A2B" w14:textId="77777777" w:rsidR="00BA4EAC" w:rsidRPr="006C1437" w:rsidRDefault="00BA4EAC" w:rsidP="00001910">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D7CE10D" w14:textId="77777777" w:rsidR="00BA4EAC" w:rsidRPr="006C1437" w:rsidRDefault="00BA4EAC" w:rsidP="0000191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D28C42"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0A5BA655" w14:textId="77777777" w:rsidR="00BA4EAC" w:rsidRPr="006C1437" w:rsidRDefault="00BA4EAC" w:rsidP="0000191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7908C2FF" w14:textId="77777777" w:rsidR="00BA4EAC" w:rsidRPr="006C1437" w:rsidRDefault="00BA4EAC" w:rsidP="00001910">
            <w:pPr>
              <w:pStyle w:val="TAC"/>
              <w:rPr>
                <w:rFonts w:cs="Arial"/>
                <w:szCs w:val="18"/>
                <w:lang w:eastAsia="zh-CN"/>
              </w:rPr>
            </w:pPr>
            <w:r w:rsidRPr="006C1437">
              <w:t>0</w:t>
            </w:r>
          </w:p>
        </w:tc>
      </w:tr>
      <w:tr w:rsidR="00BA4EAC" w:rsidRPr="006C1437" w14:paraId="56F82AF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42DD68B" w14:textId="77777777" w:rsidR="00BA4EAC" w:rsidRPr="006C1437" w:rsidRDefault="00BA4EAC" w:rsidP="0000191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D8C77F2" w14:textId="77777777" w:rsidR="00BA4EAC" w:rsidRPr="006C1437" w:rsidRDefault="00BA4EAC" w:rsidP="0000191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0E27CDF" w14:textId="77777777" w:rsidR="00BA4EAC" w:rsidRPr="006C1437" w:rsidRDefault="00BA4EAC" w:rsidP="00001910">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BDD3786" w14:textId="77777777" w:rsidR="00BA4EAC" w:rsidRPr="006C1437" w:rsidRDefault="00BA4EAC" w:rsidP="0000191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0A7F894" w14:textId="77777777" w:rsidR="00BA4EAC" w:rsidRPr="006C1437" w:rsidRDefault="00BA4EAC" w:rsidP="00001910">
            <w:pPr>
              <w:pStyle w:val="TAC"/>
            </w:pPr>
            <w:r w:rsidRPr="006C1437">
              <w:t>0</w:t>
            </w:r>
          </w:p>
        </w:tc>
      </w:tr>
      <w:tr w:rsidR="00BA4EAC" w:rsidRPr="006C1437" w14:paraId="479525D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9963B54" w14:textId="77777777" w:rsidR="00BA4EAC" w:rsidRPr="006C1437" w:rsidRDefault="00BA4EAC" w:rsidP="0000191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36EABF4" w14:textId="77777777" w:rsidR="00BA4EAC" w:rsidRPr="006C1437" w:rsidRDefault="00BA4EAC" w:rsidP="0000191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C79073" w14:textId="77777777" w:rsidR="00BA4EAC" w:rsidRPr="006C1437" w:rsidRDefault="00BA4EAC" w:rsidP="0000191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2DFD5954" w14:textId="77777777" w:rsidR="00BA4EAC" w:rsidRPr="006C1437" w:rsidRDefault="00BA4EAC" w:rsidP="0000191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B58C547" w14:textId="77777777" w:rsidR="00BA4EAC" w:rsidRPr="006C1437" w:rsidRDefault="00BA4EAC" w:rsidP="00001910">
            <w:pPr>
              <w:pStyle w:val="TAC"/>
            </w:pPr>
            <w:r w:rsidRPr="006C1437">
              <w:rPr>
                <w:rFonts w:hint="eastAsia"/>
                <w:lang w:eastAsia="ja-JP"/>
              </w:rPr>
              <w:t>0</w:t>
            </w:r>
          </w:p>
        </w:tc>
      </w:tr>
      <w:tr w:rsidR="00BA4EAC" w:rsidRPr="006C1437" w14:paraId="53932AF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FDA4682" w14:textId="77777777" w:rsidR="00BA4EAC" w:rsidRPr="006C1437" w:rsidRDefault="00BA4EAC" w:rsidP="00001910">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3CFBE0C" w14:textId="77777777" w:rsidR="00BA4EAC" w:rsidRPr="006C1437" w:rsidRDefault="00BA4EAC" w:rsidP="0000191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BA9D83" w14:textId="77777777" w:rsidR="00BA4EAC" w:rsidRDefault="00BA4EAC" w:rsidP="0000191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9398B8B" w14:textId="77777777" w:rsidR="00BA4EAC" w:rsidRDefault="00BA4EAC" w:rsidP="00001910">
            <w:pPr>
              <w:pStyle w:val="TAL"/>
              <w:rPr>
                <w:rFonts w:cs="Arial"/>
                <w:szCs w:val="18"/>
                <w:lang w:eastAsia="ja-JP"/>
              </w:rPr>
            </w:pPr>
            <w:r>
              <w:rPr>
                <w:rFonts w:cs="Arial"/>
                <w:szCs w:val="18"/>
                <w:lang w:eastAsia="zh-CN"/>
              </w:rPr>
              <w:t>Applicable flags:</w:t>
            </w:r>
          </w:p>
          <w:p w14:paraId="5FAB5558" w14:textId="77777777" w:rsidR="00BA4EAC" w:rsidRDefault="00BA4EAC" w:rsidP="00BA4EAC">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AF608DB" w14:textId="77777777" w:rsidR="00BA4EAC" w:rsidRDefault="00BA4EAC" w:rsidP="00BA4EAC">
            <w:pPr>
              <w:pStyle w:val="B1"/>
              <w:numPr>
                <w:ilvl w:val="0"/>
                <w:numId w:val="6"/>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BBE8503" w14:textId="77777777" w:rsidR="00BA4EAC" w:rsidRPr="006C1437" w:rsidRDefault="00BA4EAC" w:rsidP="0000191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37019A8F" w14:textId="77777777" w:rsidR="00BA4EAC" w:rsidRPr="006C1437" w:rsidRDefault="00BA4EAC" w:rsidP="00001910">
            <w:pPr>
              <w:pStyle w:val="TAC"/>
            </w:pPr>
            <w:r w:rsidRPr="006C1437">
              <w:rPr>
                <w:rFonts w:hint="eastAsia"/>
                <w:lang w:eastAsia="ja-JP"/>
              </w:rPr>
              <w:t>0</w:t>
            </w:r>
          </w:p>
        </w:tc>
      </w:tr>
      <w:tr w:rsidR="00BA4EAC" w:rsidRPr="006C1437" w14:paraId="1C9A022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FE3A5A9" w14:textId="77777777" w:rsidR="00BA4EAC" w:rsidRPr="006C1437" w:rsidRDefault="00BA4EAC" w:rsidP="0000191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6B57281F" w14:textId="77777777" w:rsidR="00BA4EAC" w:rsidRPr="006C1437" w:rsidRDefault="00BA4EAC" w:rsidP="0000191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AB2467" w14:textId="77777777" w:rsidR="00BA4EAC" w:rsidRDefault="00BA4EAC" w:rsidP="0000191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5A02FB4" w14:textId="77777777" w:rsidR="00BA4EAC" w:rsidRPr="006C1437" w:rsidRDefault="00BA4EAC" w:rsidP="0000191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6D52CD47" w14:textId="77777777" w:rsidR="00BA4EAC" w:rsidRPr="006C1437" w:rsidRDefault="00BA4EAC" w:rsidP="00001910">
            <w:pPr>
              <w:pStyle w:val="TAC"/>
            </w:pPr>
            <w:r w:rsidRPr="006C1437">
              <w:rPr>
                <w:rFonts w:hint="eastAsia"/>
                <w:lang w:eastAsia="ja-JP"/>
              </w:rPr>
              <w:t>0</w:t>
            </w:r>
          </w:p>
        </w:tc>
      </w:tr>
      <w:tr w:rsidR="00BA4EAC" w:rsidRPr="006C1437" w14:paraId="0A94E28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B5222AE" w14:textId="77777777" w:rsidR="00BA4EAC" w:rsidRPr="006C1437" w:rsidRDefault="00BA4EAC" w:rsidP="0000191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79095F19" w14:textId="77777777" w:rsidR="00BA4EAC" w:rsidRPr="006C1437" w:rsidRDefault="00BA4EAC" w:rsidP="0000191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9245E1" w14:textId="77777777" w:rsidR="00BA4EAC" w:rsidRDefault="00BA4EAC" w:rsidP="0000191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18FB60F" w14:textId="77777777" w:rsidR="00BA4EAC" w:rsidRPr="006C1437" w:rsidRDefault="00BA4EAC" w:rsidP="0000191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14837E3" w14:textId="77777777" w:rsidR="00BA4EAC" w:rsidRPr="006C1437" w:rsidRDefault="00BA4EAC" w:rsidP="00001910">
            <w:pPr>
              <w:pStyle w:val="TAC"/>
            </w:pPr>
            <w:r w:rsidRPr="006C1437">
              <w:rPr>
                <w:rFonts w:hint="eastAsia"/>
                <w:lang w:eastAsia="ja-JP"/>
              </w:rPr>
              <w:t>0</w:t>
            </w:r>
          </w:p>
        </w:tc>
      </w:tr>
      <w:tr w:rsidR="00BA4EAC" w:rsidRPr="006C1437" w14:paraId="5569F3EF"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CC2E71B" w14:textId="77777777" w:rsidR="00BA4EAC" w:rsidRPr="006C1437" w:rsidRDefault="00BA4EAC" w:rsidP="0000191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C28A1AB" w14:textId="77777777" w:rsidR="00BA4EAC" w:rsidRPr="006C1437" w:rsidRDefault="00BA4EAC" w:rsidP="0000191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CEF311" w14:textId="77777777" w:rsidR="00BA4EAC" w:rsidRPr="006C1437" w:rsidRDefault="00BA4EAC"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proofErr w:type="gramStart"/>
            <w:r w:rsidRPr="006C1437">
              <w:rPr>
                <w:lang w:eastAsia="zh-CN"/>
              </w:rPr>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74F93C3" w14:textId="77777777" w:rsidR="00BA4EAC" w:rsidRPr="006C1437" w:rsidRDefault="00BA4EAC" w:rsidP="0000191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2E48FB5" w14:textId="77777777" w:rsidR="00BA4EAC" w:rsidRPr="006C1437" w:rsidRDefault="00BA4EAC" w:rsidP="00001910">
            <w:pPr>
              <w:pStyle w:val="TAC"/>
              <w:rPr>
                <w:lang w:eastAsia="ja-JP"/>
              </w:rPr>
            </w:pPr>
            <w:r w:rsidRPr="006C1437">
              <w:rPr>
                <w:lang w:eastAsia="ja-JP"/>
              </w:rPr>
              <w:t>0</w:t>
            </w:r>
          </w:p>
        </w:tc>
      </w:tr>
      <w:tr w:rsidR="00BA4EAC" w:rsidRPr="006C1437" w14:paraId="3C50323A"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CC00837" w14:textId="77777777" w:rsidR="00BA4EAC" w:rsidRPr="006C1437" w:rsidRDefault="00BA4EAC" w:rsidP="0000191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E081181" w14:textId="77777777" w:rsidR="00BA4EAC" w:rsidRPr="006C1437" w:rsidRDefault="00BA4EAC" w:rsidP="0000191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6944E71" w14:textId="77777777" w:rsidR="00BA4EAC" w:rsidRPr="006C1437" w:rsidRDefault="00BA4EAC" w:rsidP="0000191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29210F5" w14:textId="77777777" w:rsidR="00BA4EAC" w:rsidRPr="006C1437" w:rsidRDefault="00BA4EAC" w:rsidP="0000191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8A13A8E" w14:textId="77777777" w:rsidR="00BA4EAC" w:rsidRPr="006C1437" w:rsidRDefault="00BA4EAC" w:rsidP="00001910">
            <w:pPr>
              <w:pStyle w:val="TAC"/>
              <w:rPr>
                <w:lang w:eastAsia="ja-JP"/>
              </w:rPr>
            </w:pPr>
            <w:r w:rsidRPr="006C1437">
              <w:rPr>
                <w:rFonts w:hint="eastAsia"/>
                <w:lang w:eastAsia="ja-JP"/>
              </w:rPr>
              <w:t>1</w:t>
            </w:r>
          </w:p>
        </w:tc>
      </w:tr>
      <w:tr w:rsidR="00BA4EAC" w:rsidRPr="006C1437" w14:paraId="228743C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BA3B056" w14:textId="77777777" w:rsidR="00BA4EAC" w:rsidRPr="006C1437" w:rsidRDefault="00BA4EAC" w:rsidP="0000191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B0C836" w14:textId="77777777" w:rsidR="00BA4EAC" w:rsidRPr="006C1437" w:rsidRDefault="00BA4EAC" w:rsidP="0000191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5FD618F" w14:textId="77777777" w:rsidR="00BA4EAC" w:rsidRPr="006C1437" w:rsidRDefault="00BA4EAC" w:rsidP="0000191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4948FA8" w14:textId="77777777" w:rsidR="00BA4EAC" w:rsidRPr="006C1437" w:rsidRDefault="00BA4EAC" w:rsidP="0000191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257EF62" w14:textId="77777777" w:rsidR="00BA4EAC" w:rsidRPr="006C1437" w:rsidRDefault="00BA4EAC" w:rsidP="00001910">
            <w:pPr>
              <w:pStyle w:val="TAC"/>
              <w:rPr>
                <w:lang w:eastAsia="ja-JP"/>
              </w:rPr>
            </w:pPr>
            <w:r w:rsidRPr="006C1437">
              <w:rPr>
                <w:rFonts w:hint="eastAsia"/>
                <w:lang w:eastAsia="ja-JP"/>
              </w:rPr>
              <w:t>2</w:t>
            </w:r>
          </w:p>
        </w:tc>
      </w:tr>
      <w:tr w:rsidR="00BA4EAC" w:rsidRPr="006C1437" w14:paraId="1C81E89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A407746" w14:textId="77777777" w:rsidR="00BA4EAC" w:rsidRPr="006C1437" w:rsidRDefault="00BA4EAC" w:rsidP="0000191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62C7891" w14:textId="77777777" w:rsidR="00BA4EAC" w:rsidRPr="006C1437" w:rsidRDefault="00BA4EAC" w:rsidP="0000191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1A3F1A" w14:textId="77777777" w:rsidR="00BA4EAC" w:rsidRPr="006C1437" w:rsidRDefault="00BA4EAC" w:rsidP="0000191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20F3758E" w14:textId="77777777" w:rsidR="00BA4EAC" w:rsidRPr="006C1437" w:rsidRDefault="00BA4EAC" w:rsidP="0000191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36F18967" w14:textId="77777777" w:rsidR="00BA4EAC" w:rsidRPr="006C1437" w:rsidRDefault="00BA4EAC" w:rsidP="0000191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B310377" w14:textId="77777777" w:rsidR="00BA4EAC" w:rsidRPr="006C1437" w:rsidRDefault="00BA4EAC" w:rsidP="0000191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25EDE45" w14:textId="77777777" w:rsidR="00BA4EAC" w:rsidRPr="006C1437" w:rsidRDefault="00BA4EAC" w:rsidP="00001910">
            <w:pPr>
              <w:pStyle w:val="TAC"/>
            </w:pPr>
            <w:r w:rsidRPr="006C1437">
              <w:t>0</w:t>
            </w:r>
          </w:p>
        </w:tc>
      </w:tr>
      <w:tr w:rsidR="00BA4EAC" w:rsidRPr="006C1437" w14:paraId="105BD04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EC4B56F" w14:textId="77777777" w:rsidR="00BA4EAC" w:rsidRPr="006C1437" w:rsidRDefault="00BA4EAC" w:rsidP="0000191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B712F3B" w14:textId="77777777" w:rsidR="00BA4EAC" w:rsidRPr="006C1437" w:rsidRDefault="00BA4EAC" w:rsidP="0000191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2D9DFC" w14:textId="77777777" w:rsidR="00BA4EAC" w:rsidRPr="006C1437" w:rsidRDefault="00BA4EAC" w:rsidP="0000191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5112A530" w14:textId="77777777" w:rsidR="00BA4EAC" w:rsidRPr="006C1437" w:rsidRDefault="00BA4EAC" w:rsidP="0000191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57F7B4" w14:textId="77777777" w:rsidR="00BA4EAC" w:rsidRPr="006C1437" w:rsidRDefault="00BA4EAC" w:rsidP="0000191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0C6A95A" w14:textId="77777777" w:rsidR="00BA4EAC" w:rsidRPr="006C1437" w:rsidRDefault="00BA4EAC" w:rsidP="00001910">
            <w:pPr>
              <w:pStyle w:val="TAC"/>
              <w:rPr>
                <w:lang w:eastAsia="zh-CN"/>
              </w:rPr>
            </w:pPr>
            <w:r w:rsidRPr="006C1437">
              <w:rPr>
                <w:rFonts w:hint="eastAsia"/>
                <w:lang w:eastAsia="zh-CN"/>
              </w:rPr>
              <w:t>0</w:t>
            </w:r>
          </w:p>
        </w:tc>
      </w:tr>
      <w:tr w:rsidR="00BA4EAC" w:rsidRPr="006C1437" w14:paraId="6DCBF27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D52849F" w14:textId="77777777" w:rsidR="00BA4EAC" w:rsidRPr="006C1437" w:rsidRDefault="00BA4EAC" w:rsidP="00001910">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B68427" w14:textId="77777777" w:rsidR="00BA4EAC" w:rsidRPr="006C1437" w:rsidRDefault="00BA4EAC" w:rsidP="0000191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F8B571" w14:textId="77777777" w:rsidR="00BA4EAC" w:rsidRPr="006C1437" w:rsidRDefault="00BA4EAC" w:rsidP="0000191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D5591C2" w14:textId="77777777" w:rsidR="00BA4EAC" w:rsidRPr="006C1437" w:rsidRDefault="00BA4EAC" w:rsidP="0000191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C593EB" w14:textId="77777777" w:rsidR="00BA4EAC" w:rsidRPr="006C1437" w:rsidRDefault="00BA4EAC" w:rsidP="0000191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4C89369" w14:textId="77777777" w:rsidR="00BA4EAC" w:rsidRPr="006C1437" w:rsidRDefault="00BA4EAC" w:rsidP="00001910">
            <w:pPr>
              <w:pStyle w:val="TAC"/>
              <w:rPr>
                <w:lang w:eastAsia="zh-CN"/>
              </w:rPr>
            </w:pPr>
            <w:r>
              <w:rPr>
                <w:lang w:eastAsia="zh-CN"/>
              </w:rPr>
              <w:t>0</w:t>
            </w:r>
          </w:p>
        </w:tc>
      </w:tr>
      <w:tr w:rsidR="00BA4EAC" w:rsidRPr="006C1437" w14:paraId="0D90494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422B353" w14:textId="77777777" w:rsidR="00BA4EAC" w:rsidRPr="006C1437" w:rsidRDefault="00BA4EAC" w:rsidP="00001910">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2465232" w14:textId="77777777" w:rsidR="00BA4EAC" w:rsidRPr="006C1437" w:rsidRDefault="00BA4EAC" w:rsidP="0000191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CBEFE0" w14:textId="77777777" w:rsidR="00BA4EAC" w:rsidRPr="006C1437" w:rsidRDefault="00BA4EAC" w:rsidP="0000191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50BE488E" w14:textId="77777777" w:rsidR="00BA4EAC" w:rsidRPr="006C1437" w:rsidRDefault="00BA4EAC" w:rsidP="0000191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EF25ACF" w14:textId="77777777" w:rsidR="00BA4EAC" w:rsidRPr="006C1437" w:rsidRDefault="00BA4EAC" w:rsidP="0000191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2928E45" w14:textId="77777777" w:rsidR="00BA4EAC" w:rsidRPr="006C1437" w:rsidRDefault="00BA4EAC" w:rsidP="0000191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68A316" w14:textId="77777777" w:rsidR="00BA4EAC" w:rsidRPr="006C1437" w:rsidRDefault="00BA4EAC" w:rsidP="0000191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84581C6" w14:textId="77777777" w:rsidR="00BA4EAC" w:rsidRPr="006C1437" w:rsidRDefault="00BA4EAC" w:rsidP="00001910">
            <w:pPr>
              <w:pStyle w:val="TAC"/>
              <w:rPr>
                <w:lang w:eastAsia="zh-CN"/>
              </w:rPr>
            </w:pPr>
            <w:r w:rsidRPr="006C1437">
              <w:rPr>
                <w:rFonts w:hint="eastAsia"/>
                <w:lang w:eastAsia="zh-CN"/>
              </w:rPr>
              <w:t>0</w:t>
            </w:r>
          </w:p>
        </w:tc>
      </w:tr>
      <w:tr w:rsidR="00BA4EAC" w:rsidRPr="006C1437" w14:paraId="67B129F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3589D35" w14:textId="77777777" w:rsidR="00BA4EAC" w:rsidRPr="006C1437" w:rsidRDefault="00BA4EAC" w:rsidP="00001910">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993E7BA" w14:textId="77777777" w:rsidR="00BA4EAC" w:rsidRPr="006C1437" w:rsidRDefault="00BA4EAC" w:rsidP="0000191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2D8C95" w14:textId="77777777" w:rsidR="00BA4EAC" w:rsidRPr="006C1437" w:rsidRDefault="00BA4EAC" w:rsidP="0000191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30770AF1" w14:textId="77777777" w:rsidR="00BA4EAC" w:rsidRPr="006C1437" w:rsidRDefault="00BA4EAC" w:rsidP="00001910">
            <w:pPr>
              <w:pStyle w:val="TAL"/>
              <w:rPr>
                <w:rFonts w:eastAsia="Batang" w:cs="Arial"/>
                <w:szCs w:val="18"/>
                <w:lang w:eastAsia="ja-JP"/>
              </w:rPr>
            </w:pPr>
          </w:p>
          <w:p w14:paraId="61EB9F15" w14:textId="77777777" w:rsidR="00BA4EAC" w:rsidRPr="006C1437" w:rsidRDefault="00BA4EAC" w:rsidP="0000191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742D92C" w14:textId="77777777" w:rsidR="00BA4EAC" w:rsidRPr="006C1437" w:rsidRDefault="00BA4EAC" w:rsidP="0000191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A924014" w14:textId="77777777" w:rsidR="00BA4EAC" w:rsidRPr="006C1437" w:rsidRDefault="00BA4EAC" w:rsidP="00001910">
            <w:pPr>
              <w:pStyle w:val="TAC"/>
              <w:rPr>
                <w:lang w:eastAsia="zh-CN"/>
              </w:rPr>
            </w:pPr>
            <w:r w:rsidRPr="006C1437">
              <w:rPr>
                <w:rFonts w:hint="eastAsia"/>
                <w:lang w:eastAsia="zh-CN"/>
              </w:rPr>
              <w:t>0</w:t>
            </w:r>
          </w:p>
        </w:tc>
      </w:tr>
      <w:tr w:rsidR="00BA4EAC" w:rsidRPr="006C1437" w14:paraId="6CC84EA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2A3B563" w14:textId="77777777" w:rsidR="00BA4EAC" w:rsidRPr="006C1437" w:rsidRDefault="00BA4EAC" w:rsidP="0000191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D724379" w14:textId="77777777" w:rsidR="00BA4EAC" w:rsidRPr="006C1437" w:rsidRDefault="00BA4EAC"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934EC1" w14:textId="77777777" w:rsidR="00BA4EAC" w:rsidRPr="006C1437" w:rsidRDefault="00BA4EAC" w:rsidP="0000191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540F4C5" w14:textId="77777777" w:rsidR="00BA4EAC" w:rsidRPr="006C1437" w:rsidRDefault="00BA4EAC" w:rsidP="00001910">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7FAD4F2" w14:textId="77777777" w:rsidR="00BA4EAC" w:rsidRPr="006C1437" w:rsidRDefault="00BA4EAC" w:rsidP="00001910">
            <w:pPr>
              <w:pStyle w:val="TAC"/>
              <w:rPr>
                <w:lang w:eastAsia="zh-CN"/>
              </w:rPr>
            </w:pPr>
            <w:r w:rsidRPr="006C1437">
              <w:rPr>
                <w:lang w:eastAsia="zh-CN"/>
              </w:rPr>
              <w:t>1</w:t>
            </w:r>
          </w:p>
        </w:tc>
      </w:tr>
      <w:tr w:rsidR="00BA4EAC" w:rsidRPr="006C1437" w14:paraId="2D97F19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B7D8D78" w14:textId="77777777" w:rsidR="00BA4EAC" w:rsidRPr="006C1437" w:rsidRDefault="00BA4EAC" w:rsidP="0000191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AA90EBB" w14:textId="77777777" w:rsidR="00BA4EAC" w:rsidRPr="006C1437" w:rsidRDefault="00BA4EAC"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A7097B" w14:textId="77777777" w:rsidR="00BA4EAC" w:rsidRPr="006C1437" w:rsidRDefault="00BA4EAC" w:rsidP="0000191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D237CBE" w14:textId="77777777" w:rsidR="00BA4EAC" w:rsidRPr="006C1437" w:rsidRDefault="00BA4EAC" w:rsidP="0000191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753C51" w14:textId="77777777" w:rsidR="00BA4EAC" w:rsidRPr="006C1437" w:rsidRDefault="00BA4EAC" w:rsidP="00001910">
            <w:pPr>
              <w:pStyle w:val="TAC"/>
              <w:rPr>
                <w:lang w:eastAsia="zh-CN"/>
              </w:rPr>
            </w:pPr>
            <w:r w:rsidRPr="006C1437">
              <w:rPr>
                <w:lang w:eastAsia="zh-CN"/>
              </w:rPr>
              <w:t>0</w:t>
            </w:r>
          </w:p>
        </w:tc>
      </w:tr>
      <w:tr w:rsidR="00BA4EAC" w:rsidRPr="006C1437" w14:paraId="13C96FC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91B81E0" w14:textId="77777777" w:rsidR="00BA4EAC" w:rsidRPr="006C1437" w:rsidRDefault="00BA4EAC" w:rsidP="0000191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F52304F" w14:textId="77777777" w:rsidR="00BA4EAC" w:rsidRPr="006C1437" w:rsidRDefault="00BA4EAC"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1440E8" w14:textId="77777777" w:rsidR="00BA4EAC" w:rsidRPr="006C1437" w:rsidRDefault="00BA4EAC" w:rsidP="0000191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70AE804" w14:textId="77777777" w:rsidR="00BA4EAC" w:rsidRPr="006C1437" w:rsidRDefault="00BA4EAC" w:rsidP="0000191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8738BDD" w14:textId="77777777" w:rsidR="00BA4EAC" w:rsidRPr="006C1437" w:rsidRDefault="00BA4EAC" w:rsidP="00001910">
            <w:pPr>
              <w:pStyle w:val="TAC"/>
              <w:rPr>
                <w:lang w:eastAsia="zh-CN"/>
              </w:rPr>
            </w:pPr>
            <w:r w:rsidRPr="006C1437">
              <w:rPr>
                <w:lang w:eastAsia="zh-CN"/>
              </w:rPr>
              <w:t>0</w:t>
            </w:r>
          </w:p>
        </w:tc>
      </w:tr>
      <w:tr w:rsidR="00BA4EAC" w:rsidRPr="006C1437" w14:paraId="10F81B3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1D224F9" w14:textId="77777777" w:rsidR="00BA4EAC" w:rsidRPr="006C1437" w:rsidRDefault="00BA4EAC" w:rsidP="0000191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5E12BB6" w14:textId="77777777" w:rsidR="00BA4EAC" w:rsidRPr="006C1437" w:rsidRDefault="00BA4EAC" w:rsidP="0000191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A56DB5C" w14:textId="77777777" w:rsidR="00BA4EAC" w:rsidRPr="006C1437" w:rsidRDefault="00BA4EAC"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129FDA9" w14:textId="77777777" w:rsidR="00BA4EAC" w:rsidRPr="006C1437" w:rsidRDefault="00BA4EAC" w:rsidP="0000191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2F520CD" w14:textId="77777777" w:rsidR="00BA4EAC" w:rsidRPr="006C1437" w:rsidRDefault="00BA4EAC" w:rsidP="00001910">
            <w:pPr>
              <w:pStyle w:val="TAC"/>
            </w:pPr>
            <w:r w:rsidRPr="006C1437">
              <w:t>0</w:t>
            </w:r>
          </w:p>
        </w:tc>
      </w:tr>
      <w:tr w:rsidR="00BA4EAC" w:rsidRPr="006C1437" w14:paraId="3E6C08C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939A092" w14:textId="77777777" w:rsidR="00BA4EAC" w:rsidRDefault="00BA4EAC" w:rsidP="0000191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52D1CE5D" w14:textId="77777777" w:rsidR="00BA4EAC" w:rsidRDefault="00BA4EAC" w:rsidP="0000191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E6B102" w14:textId="77777777" w:rsidR="00BA4EAC" w:rsidRDefault="00BA4EAC" w:rsidP="0000191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E2170CC" w14:textId="77777777" w:rsidR="00BA4EAC" w:rsidRDefault="00BA4EAC" w:rsidP="0000191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3F0F822" w14:textId="77777777" w:rsidR="00BA4EAC" w:rsidRDefault="00BA4EAC" w:rsidP="00001910">
            <w:pPr>
              <w:pStyle w:val="TAC"/>
            </w:pPr>
            <w:r>
              <w:rPr>
                <w:lang w:eastAsia="zh-CN"/>
              </w:rPr>
              <w:t>0</w:t>
            </w:r>
          </w:p>
        </w:tc>
      </w:tr>
      <w:tr w:rsidR="00BA4EAC" w:rsidRPr="006C1437" w14:paraId="2FD8FDF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1992DEE" w14:textId="77777777" w:rsidR="00BA4EAC" w:rsidRDefault="00BA4EAC" w:rsidP="0000191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C83DE6C" w14:textId="77777777" w:rsidR="00BA4EAC" w:rsidRDefault="00BA4EAC" w:rsidP="0000191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9F8C2B4" w14:textId="77777777" w:rsidR="00BA4EAC" w:rsidRDefault="00BA4EAC" w:rsidP="0000191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7525BC5" w14:textId="77777777" w:rsidR="00BA4EAC" w:rsidRDefault="00BA4EAC" w:rsidP="0000191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D974903" w14:textId="77777777" w:rsidR="00BA4EAC" w:rsidRDefault="00BA4EAC" w:rsidP="00001910">
            <w:pPr>
              <w:pStyle w:val="TAC"/>
            </w:pPr>
            <w:r>
              <w:rPr>
                <w:lang w:eastAsia="zh-CN"/>
              </w:rPr>
              <w:t>1</w:t>
            </w:r>
          </w:p>
        </w:tc>
      </w:tr>
      <w:tr w:rsidR="00BA4EAC" w:rsidRPr="006C1437" w14:paraId="3746863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2949D2A" w14:textId="77777777" w:rsidR="00BA4EAC" w:rsidRDefault="00BA4EAC" w:rsidP="0000191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0A5E2E53" w14:textId="77777777" w:rsidR="00BA4EAC" w:rsidRDefault="00BA4EAC" w:rsidP="0000191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A23E65D" w14:textId="77777777" w:rsidR="00BA4EAC"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proofErr w:type="gramStart"/>
            <w:r>
              <w:rPr>
                <w:rFonts w:eastAsia="Batang" w:cs="Arial"/>
                <w:szCs w:val="18"/>
                <w:lang w:eastAsia="ja-JP"/>
              </w:rPr>
              <w:t>available,</w:t>
            </w:r>
            <w:r w:rsidRPr="006C1437">
              <w:rPr>
                <w:szCs w:val="18"/>
                <w:lang w:eastAsia="zh-CN"/>
              </w:rPr>
              <w:t xml:space="preserve"> and</w:t>
            </w:r>
            <w:proofErr w:type="gramEnd"/>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E49712D" w14:textId="77777777" w:rsidR="00BA4EAC" w:rsidRDefault="00BA4EAC" w:rsidP="0000191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2879AB2" w14:textId="77777777" w:rsidR="00BA4EAC" w:rsidRDefault="00BA4EAC" w:rsidP="00001910">
            <w:pPr>
              <w:pStyle w:val="TAC"/>
              <w:rPr>
                <w:lang w:eastAsia="zh-CN"/>
              </w:rPr>
            </w:pPr>
            <w:r>
              <w:rPr>
                <w:rFonts w:hint="eastAsia"/>
                <w:lang w:eastAsia="zh-CN"/>
              </w:rPr>
              <w:t>0</w:t>
            </w:r>
          </w:p>
        </w:tc>
      </w:tr>
      <w:tr w:rsidR="00BA4EAC" w:rsidRPr="006C1437" w14:paraId="339C7BE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797C6DF" w14:textId="77777777" w:rsidR="00BA4EAC" w:rsidRDefault="00BA4EAC" w:rsidP="00001910">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4B51927" w14:textId="77777777" w:rsidR="00BA4EAC" w:rsidRDefault="00BA4EAC" w:rsidP="0000191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92B33A" w14:textId="77777777" w:rsidR="00BA4EAC" w:rsidRDefault="00BA4EAC" w:rsidP="00001910">
            <w:pPr>
              <w:pStyle w:val="TAL"/>
            </w:pPr>
            <w:r>
              <w:t>This IE shall be included on the S3/S10 interface if the source MME/SGSN has selected the IWK-SCEF to relay Monitoring Events.</w:t>
            </w:r>
          </w:p>
          <w:p w14:paraId="40F28B8A" w14:textId="77777777" w:rsidR="00BA4EAC" w:rsidRPr="006C1437" w:rsidRDefault="00BA4EAC" w:rsidP="0000191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3E0144F" w14:textId="77777777" w:rsidR="00BA4EAC" w:rsidRDefault="00BA4EAC" w:rsidP="00001910">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677F91C" w14:textId="77777777" w:rsidR="00BA4EAC" w:rsidRDefault="00BA4EAC" w:rsidP="00001910">
            <w:pPr>
              <w:pStyle w:val="TAC"/>
              <w:rPr>
                <w:lang w:eastAsia="zh-CN"/>
              </w:rPr>
            </w:pPr>
            <w:r>
              <w:rPr>
                <w:lang w:eastAsia="ja-JP"/>
              </w:rPr>
              <w:t>0</w:t>
            </w:r>
          </w:p>
        </w:tc>
      </w:tr>
      <w:tr w:rsidR="00BA4EAC" w:rsidRPr="006C1437" w14:paraId="17FA070A"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54AAA8F" w14:textId="77777777" w:rsidR="00BA4EAC" w:rsidRPr="006C1437" w:rsidRDefault="00BA4EAC" w:rsidP="0000191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C7DEEA9" w14:textId="77777777" w:rsidR="00BA4EAC" w:rsidRPr="006C1437" w:rsidRDefault="00BA4EAC" w:rsidP="0000191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39CADF" w14:textId="77777777" w:rsidR="00BA4EAC" w:rsidRPr="006C1437" w:rsidRDefault="00BA4EAC" w:rsidP="00001910">
            <w:pPr>
              <w:pStyle w:val="TAL"/>
            </w:pPr>
          </w:p>
        </w:tc>
        <w:tc>
          <w:tcPr>
            <w:tcW w:w="1530" w:type="dxa"/>
            <w:tcBorders>
              <w:top w:val="single" w:sz="4" w:space="0" w:color="auto"/>
              <w:left w:val="single" w:sz="4" w:space="0" w:color="auto"/>
              <w:bottom w:val="single" w:sz="4" w:space="0" w:color="auto"/>
              <w:right w:val="single" w:sz="4" w:space="0" w:color="auto"/>
            </w:tcBorders>
          </w:tcPr>
          <w:p w14:paraId="6228A20E" w14:textId="77777777" w:rsidR="00BA4EAC" w:rsidRPr="006C1437" w:rsidRDefault="00BA4EAC" w:rsidP="0000191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BDDD325" w14:textId="77777777" w:rsidR="00BA4EAC" w:rsidRPr="006C1437" w:rsidRDefault="00BA4EAC" w:rsidP="00001910">
            <w:pPr>
              <w:pStyle w:val="TAC"/>
            </w:pPr>
            <w:r w:rsidRPr="006C1437">
              <w:t>VS</w:t>
            </w:r>
          </w:p>
        </w:tc>
      </w:tr>
      <w:tr w:rsidR="00BA4EAC" w:rsidRPr="006C1437" w14:paraId="21A1B5A0" w14:textId="77777777" w:rsidTr="0000191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DECC0E1" w14:textId="77777777" w:rsidR="00BA4EAC" w:rsidRPr="006C1437" w:rsidRDefault="00BA4EAC" w:rsidP="0000191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EB0650F" w14:textId="77777777" w:rsidR="00BA4EAC" w:rsidRPr="006C1437" w:rsidRDefault="00BA4EAC" w:rsidP="0000191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4021CAE3" w14:textId="77777777" w:rsidR="00BA4EAC" w:rsidRPr="006C1437" w:rsidRDefault="00BA4EAC" w:rsidP="0000191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B714985" w14:textId="77777777" w:rsidR="00BA4EAC" w:rsidRPr="006C1437" w:rsidRDefault="00BA4EAC" w:rsidP="0000191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41E5219" w14:textId="77777777" w:rsidR="00BA4EAC" w:rsidRPr="006C1437" w:rsidRDefault="00BA4EAC" w:rsidP="0000191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4A4080BE" w14:textId="77777777" w:rsidR="00BA4EAC" w:rsidRPr="006C1437" w:rsidRDefault="00BA4EAC" w:rsidP="0000191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2797D603" w14:textId="77777777" w:rsidR="00BA4EAC" w:rsidRPr="006C1437" w:rsidRDefault="00BA4EAC" w:rsidP="0000191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06F9F487" w14:textId="77777777" w:rsidR="00BA4EAC" w:rsidRPr="006C1437" w:rsidRDefault="00BA4EAC" w:rsidP="0000191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E26A4CD" w14:textId="77777777" w:rsidR="00BA4EAC" w:rsidRDefault="00BA4EAC" w:rsidP="0000191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B8D2A6E" w14:textId="77777777" w:rsidR="00BA4EAC" w:rsidRPr="006C1437" w:rsidRDefault="00BA4EAC" w:rsidP="0000191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53C171BF" w14:textId="77777777" w:rsidR="00BA4EAC" w:rsidRPr="006C1437" w:rsidRDefault="00BA4EAC" w:rsidP="00BA4EAC">
      <w:pPr>
        <w:rPr>
          <w:lang w:eastAsia="zh-CN"/>
        </w:rPr>
      </w:pPr>
      <w:r w:rsidRPr="006C1437">
        <w:rPr>
          <w:lang w:eastAsia="zh-CN"/>
        </w:rPr>
        <w:t>The PDN Connection grouped IE shall be coded as depicted in Table 7.3.1-2.</w:t>
      </w:r>
    </w:p>
    <w:p w14:paraId="3F359630" w14:textId="77777777" w:rsidR="00BA4EAC" w:rsidRPr="006C1437" w:rsidRDefault="00BA4EAC" w:rsidP="00BA4EAC">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BA4EAC" w:rsidRPr="006C1437" w14:paraId="34F77CFA"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CF7533" w14:textId="77777777" w:rsidR="00BA4EAC" w:rsidRPr="006C1437" w:rsidRDefault="00BA4EAC" w:rsidP="0000191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CFDD21"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7B62E5EB" w14:textId="77777777" w:rsidR="00BA4EAC" w:rsidRPr="006C1437" w:rsidRDefault="00BA4EAC" w:rsidP="00001910">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C1B6BA6"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2FD92D9" w14:textId="77777777" w:rsidR="00BA4EAC" w:rsidRPr="006C1437" w:rsidRDefault="00BA4EAC" w:rsidP="00001910">
            <w:pPr>
              <w:pStyle w:val="TAC"/>
            </w:pPr>
          </w:p>
        </w:tc>
      </w:tr>
      <w:tr w:rsidR="00BA4EAC" w:rsidRPr="006C1437" w14:paraId="19612AB8"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825D1D" w14:textId="77777777" w:rsidR="00BA4EAC" w:rsidRPr="006C1437" w:rsidRDefault="00BA4EAC" w:rsidP="0000191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53AD04A" w14:textId="77777777" w:rsidR="00BA4EAC" w:rsidRPr="006C1437" w:rsidRDefault="00BA4EAC" w:rsidP="00001910">
            <w:pPr>
              <w:pStyle w:val="TAC"/>
              <w:keepNext w:val="0"/>
            </w:pPr>
          </w:p>
        </w:tc>
        <w:tc>
          <w:tcPr>
            <w:tcW w:w="4773" w:type="dxa"/>
            <w:tcBorders>
              <w:top w:val="single" w:sz="4" w:space="0" w:color="auto"/>
              <w:left w:val="nil"/>
              <w:bottom w:val="single" w:sz="4" w:space="0" w:color="auto"/>
              <w:right w:val="nil"/>
            </w:tcBorders>
            <w:shd w:val="clear" w:color="auto" w:fill="E0E0E0"/>
          </w:tcPr>
          <w:p w14:paraId="7C558DE8" w14:textId="77777777" w:rsidR="00BA4EAC" w:rsidRPr="006C1437" w:rsidRDefault="00BA4EAC" w:rsidP="00001910">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931F41D" w14:textId="77777777" w:rsidR="00BA4EAC" w:rsidRPr="006C1437" w:rsidRDefault="00BA4EAC" w:rsidP="0000191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C6F000A" w14:textId="77777777" w:rsidR="00BA4EAC" w:rsidRPr="006C1437" w:rsidRDefault="00BA4EAC" w:rsidP="00001910">
            <w:pPr>
              <w:pStyle w:val="TAC"/>
              <w:keepNext w:val="0"/>
            </w:pPr>
          </w:p>
        </w:tc>
      </w:tr>
      <w:tr w:rsidR="00BA4EAC" w:rsidRPr="006C1437" w14:paraId="244FB4AF"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B09954" w14:textId="77777777" w:rsidR="00BA4EAC" w:rsidRPr="006C1437" w:rsidRDefault="00BA4EAC" w:rsidP="0000191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4F7061A" w14:textId="77777777" w:rsidR="00BA4EAC" w:rsidRPr="006C1437" w:rsidRDefault="00BA4EAC" w:rsidP="00001910">
            <w:pPr>
              <w:pStyle w:val="TAC"/>
              <w:keepNext w:val="0"/>
            </w:pPr>
          </w:p>
        </w:tc>
        <w:tc>
          <w:tcPr>
            <w:tcW w:w="4773" w:type="dxa"/>
            <w:tcBorders>
              <w:top w:val="single" w:sz="4" w:space="0" w:color="auto"/>
              <w:left w:val="nil"/>
              <w:bottom w:val="single" w:sz="4" w:space="0" w:color="auto"/>
              <w:right w:val="nil"/>
            </w:tcBorders>
            <w:shd w:val="clear" w:color="auto" w:fill="E0E0E0"/>
          </w:tcPr>
          <w:p w14:paraId="43B20470" w14:textId="77777777" w:rsidR="00BA4EAC" w:rsidRPr="006C1437" w:rsidRDefault="00BA4EAC" w:rsidP="0000191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F61133B" w14:textId="77777777" w:rsidR="00BA4EAC" w:rsidRPr="006C1437" w:rsidRDefault="00BA4EAC" w:rsidP="0000191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A2B9067" w14:textId="77777777" w:rsidR="00BA4EAC" w:rsidRPr="006C1437" w:rsidRDefault="00BA4EAC" w:rsidP="00001910">
            <w:pPr>
              <w:pStyle w:val="TAC"/>
              <w:keepNext w:val="0"/>
            </w:pPr>
          </w:p>
        </w:tc>
      </w:tr>
      <w:tr w:rsidR="00BA4EAC" w:rsidRPr="006C1437" w14:paraId="1313583A"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D35B51" w14:textId="77777777" w:rsidR="00BA4EAC" w:rsidRPr="006C1437" w:rsidRDefault="00BA4EAC" w:rsidP="0000191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62FFAD" w14:textId="77777777" w:rsidR="00BA4EAC" w:rsidRPr="006C1437" w:rsidRDefault="00BA4EAC" w:rsidP="0000191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F7741A" w14:textId="77777777" w:rsidR="00BA4EAC" w:rsidRPr="006C1437" w:rsidRDefault="00BA4EAC" w:rsidP="0000191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F2DE4A2" w14:textId="77777777" w:rsidR="00BA4EAC" w:rsidRPr="006C1437" w:rsidRDefault="00BA4EAC" w:rsidP="0000191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EA8F6DD" w14:textId="77777777" w:rsidR="00BA4EAC" w:rsidRPr="006C1437" w:rsidRDefault="00BA4EAC" w:rsidP="00001910">
            <w:pPr>
              <w:pStyle w:val="TAH"/>
              <w:keepNext w:val="0"/>
            </w:pPr>
            <w:r w:rsidRPr="006C1437">
              <w:t>Ins.</w:t>
            </w:r>
          </w:p>
        </w:tc>
      </w:tr>
      <w:tr w:rsidR="00BA4EAC" w:rsidRPr="006C1437" w14:paraId="739575B1"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2C57AC" w14:textId="77777777" w:rsidR="00BA4EAC" w:rsidRPr="006C1437" w:rsidRDefault="00BA4EAC" w:rsidP="0000191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82C60F1" w14:textId="77777777" w:rsidR="00BA4EAC" w:rsidRPr="006C1437" w:rsidRDefault="00BA4EAC"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8FAFE7" w14:textId="77777777" w:rsidR="00BA4EAC" w:rsidRPr="006C1437" w:rsidRDefault="00BA4EAC" w:rsidP="0000191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85C0D29" w14:textId="77777777" w:rsidR="00BA4EAC" w:rsidRPr="006C1437" w:rsidRDefault="00BA4EAC" w:rsidP="0000191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E718202" w14:textId="77777777" w:rsidR="00BA4EAC" w:rsidRPr="006C1437" w:rsidRDefault="00BA4EAC" w:rsidP="00001910">
            <w:pPr>
              <w:pStyle w:val="TAC"/>
              <w:keepNext w:val="0"/>
              <w:rPr>
                <w:lang w:eastAsia="zh-CN"/>
              </w:rPr>
            </w:pPr>
            <w:r w:rsidRPr="006C1437">
              <w:rPr>
                <w:lang w:eastAsia="zh-CN"/>
              </w:rPr>
              <w:t>0</w:t>
            </w:r>
          </w:p>
        </w:tc>
      </w:tr>
      <w:tr w:rsidR="00BA4EAC" w:rsidRPr="006C1437" w14:paraId="1EC2549E" w14:textId="77777777" w:rsidTr="00001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7D107E1" w14:textId="77777777" w:rsidR="00BA4EAC" w:rsidRPr="006C1437" w:rsidRDefault="00BA4EAC" w:rsidP="0000191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92810E4" w14:textId="77777777" w:rsidR="00BA4EAC" w:rsidRPr="006C1437" w:rsidRDefault="00BA4EAC" w:rsidP="0000191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11CBF9D" w14:textId="77777777" w:rsidR="00BA4EAC" w:rsidRPr="006C1437" w:rsidRDefault="00BA4EAC" w:rsidP="0000191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56EFBA22" w14:textId="77777777" w:rsidR="00BA4EAC" w:rsidRPr="006C1437" w:rsidRDefault="00BA4EAC" w:rsidP="0000191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45C48ADC" w14:textId="77777777" w:rsidR="00BA4EAC" w:rsidRPr="006C1437" w:rsidRDefault="00BA4EAC" w:rsidP="0000191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00FF1F7" w14:textId="77777777" w:rsidR="00BA4EAC" w:rsidRPr="006C1437" w:rsidRDefault="00BA4EAC" w:rsidP="00001910">
            <w:pPr>
              <w:pStyle w:val="TAC"/>
              <w:keepNext w:val="0"/>
              <w:snapToGrid w:val="0"/>
            </w:pPr>
            <w:r w:rsidRPr="006C1437">
              <w:t>0</w:t>
            </w:r>
          </w:p>
        </w:tc>
      </w:tr>
      <w:tr w:rsidR="00BA4EAC" w:rsidRPr="006C1437" w14:paraId="7A80233F" w14:textId="77777777" w:rsidTr="00001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034FA9B" w14:textId="77777777" w:rsidR="00BA4EAC" w:rsidRPr="006C1437" w:rsidRDefault="00BA4EAC" w:rsidP="0000191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B7ED18B" w14:textId="77777777" w:rsidR="00BA4EAC" w:rsidRPr="006C1437" w:rsidRDefault="00BA4EAC" w:rsidP="0000191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B39950B" w14:textId="77777777" w:rsidR="00BA4EAC" w:rsidRPr="006C1437" w:rsidRDefault="00BA4EAC" w:rsidP="0000191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178EC7" w14:textId="77777777" w:rsidR="00BA4EAC" w:rsidRPr="006C1437" w:rsidRDefault="00BA4EAC" w:rsidP="0000191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1CD4295" w14:textId="77777777" w:rsidR="00BA4EAC" w:rsidRPr="006C1437" w:rsidRDefault="00BA4EAC" w:rsidP="00001910">
            <w:pPr>
              <w:pStyle w:val="TAC"/>
              <w:keepNext w:val="0"/>
              <w:snapToGrid w:val="0"/>
            </w:pPr>
            <w:r w:rsidRPr="006C1437">
              <w:t>0</w:t>
            </w:r>
          </w:p>
        </w:tc>
      </w:tr>
      <w:tr w:rsidR="00BA4EAC" w:rsidRPr="006C1437" w14:paraId="632DFD1A"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D50EEA" w14:textId="77777777" w:rsidR="00BA4EAC" w:rsidRPr="006C1437" w:rsidRDefault="00BA4EAC" w:rsidP="00001910">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A9F78F" w14:textId="77777777" w:rsidR="00BA4EAC" w:rsidRPr="006C1437" w:rsidRDefault="00BA4EAC"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8AE68B" w14:textId="77777777" w:rsidR="00BA4EAC" w:rsidRPr="006C1437" w:rsidRDefault="00BA4EAC"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ABB21D0" w14:textId="77777777" w:rsidR="00BA4EAC" w:rsidRPr="006C1437" w:rsidRDefault="00BA4EAC" w:rsidP="0000191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80CEEB2" w14:textId="77777777" w:rsidR="00BA4EAC" w:rsidRPr="006C1437" w:rsidRDefault="00BA4EAC" w:rsidP="00001910">
            <w:pPr>
              <w:pStyle w:val="TAC"/>
              <w:keepNext w:val="0"/>
              <w:rPr>
                <w:lang w:eastAsia="zh-CN"/>
              </w:rPr>
            </w:pPr>
            <w:r w:rsidRPr="006C1437">
              <w:rPr>
                <w:lang w:eastAsia="zh-CN"/>
              </w:rPr>
              <w:t>0</w:t>
            </w:r>
          </w:p>
        </w:tc>
      </w:tr>
      <w:tr w:rsidR="00BA4EAC" w:rsidRPr="006C1437" w14:paraId="0F70D249"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53B17F" w14:textId="77777777" w:rsidR="00BA4EAC" w:rsidRPr="006C1437" w:rsidRDefault="00BA4EAC" w:rsidP="00001910">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CD5A4A" w14:textId="77777777" w:rsidR="00BA4EAC" w:rsidRPr="006C1437" w:rsidRDefault="00BA4EAC"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0D73D0" w14:textId="77777777" w:rsidR="00BA4EAC" w:rsidRPr="006C1437" w:rsidRDefault="00BA4EAC"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720F5D6" w14:textId="77777777" w:rsidR="00BA4EAC" w:rsidRPr="006C1437" w:rsidRDefault="00BA4EAC" w:rsidP="0000191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683F594" w14:textId="77777777" w:rsidR="00BA4EAC" w:rsidRPr="006C1437" w:rsidRDefault="00BA4EAC" w:rsidP="00001910">
            <w:pPr>
              <w:pStyle w:val="TAC"/>
              <w:keepNext w:val="0"/>
              <w:rPr>
                <w:lang w:eastAsia="zh-CN"/>
              </w:rPr>
            </w:pPr>
            <w:r w:rsidRPr="006C1437">
              <w:rPr>
                <w:lang w:eastAsia="zh-CN"/>
              </w:rPr>
              <w:t>1</w:t>
            </w:r>
          </w:p>
        </w:tc>
      </w:tr>
      <w:tr w:rsidR="00BA4EAC" w:rsidRPr="006C1437" w14:paraId="6FA35F24"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3FF1BD" w14:textId="77777777" w:rsidR="00BA4EAC" w:rsidRPr="006C1437" w:rsidRDefault="00BA4EAC" w:rsidP="00001910">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E29DAD8" w14:textId="77777777" w:rsidR="00BA4EAC" w:rsidRPr="006C1437" w:rsidRDefault="00BA4EAC"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BD5B9E" w14:textId="77777777" w:rsidR="00BA4EAC" w:rsidRPr="006C1437" w:rsidRDefault="00BA4EAC"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970C3B8" w14:textId="77777777" w:rsidR="00BA4EAC" w:rsidRPr="006C1437" w:rsidRDefault="00BA4EAC" w:rsidP="0000191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611457B" w14:textId="77777777" w:rsidR="00BA4EAC" w:rsidRPr="006C1437" w:rsidRDefault="00BA4EAC" w:rsidP="00001910">
            <w:pPr>
              <w:pStyle w:val="TAC"/>
              <w:keepNext w:val="0"/>
              <w:rPr>
                <w:lang w:eastAsia="zh-CN"/>
              </w:rPr>
            </w:pPr>
            <w:r w:rsidRPr="006C1437">
              <w:rPr>
                <w:lang w:eastAsia="zh-CN"/>
              </w:rPr>
              <w:t>0</w:t>
            </w:r>
          </w:p>
        </w:tc>
      </w:tr>
      <w:tr w:rsidR="00BA4EAC" w:rsidRPr="006C1437" w14:paraId="69F4CB89"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85D1A6" w14:textId="77777777" w:rsidR="00BA4EAC" w:rsidRPr="006C1437" w:rsidRDefault="00BA4EAC" w:rsidP="0000191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DC8CAF5" w14:textId="77777777" w:rsidR="00BA4EAC" w:rsidRPr="006C1437" w:rsidRDefault="00BA4EAC"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B1F0A4C" w14:textId="77777777" w:rsidR="00BA4EAC" w:rsidRPr="006C1437" w:rsidRDefault="00BA4EAC" w:rsidP="00001910">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60DAD1A9" w14:textId="77777777" w:rsidR="00BA4EAC" w:rsidRPr="006C1437" w:rsidRDefault="00BA4EAC" w:rsidP="00001910">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45AA283F" w14:textId="77777777" w:rsidR="00BA4EAC" w:rsidRPr="006C1437" w:rsidRDefault="00BA4EAC" w:rsidP="0000191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BD6C949" w14:textId="77777777" w:rsidR="00BA4EAC" w:rsidRPr="006C1437" w:rsidRDefault="00BA4EAC" w:rsidP="00001910">
            <w:pPr>
              <w:pStyle w:val="TAC"/>
              <w:keepNext w:val="0"/>
              <w:rPr>
                <w:lang w:eastAsia="zh-CN"/>
              </w:rPr>
            </w:pPr>
            <w:r w:rsidRPr="006C1437">
              <w:rPr>
                <w:lang w:eastAsia="zh-CN"/>
              </w:rPr>
              <w:t>0</w:t>
            </w:r>
          </w:p>
        </w:tc>
      </w:tr>
      <w:tr w:rsidR="00BA4EAC" w:rsidRPr="006C1437" w14:paraId="797860C1" w14:textId="77777777" w:rsidTr="00001910">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F3134B0" w14:textId="77777777" w:rsidR="00BA4EAC" w:rsidRPr="006C1437" w:rsidRDefault="00BA4EAC" w:rsidP="0000191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DBF2FAF" w14:textId="77777777" w:rsidR="00BA4EAC" w:rsidRPr="006C1437" w:rsidRDefault="00BA4EAC"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A952E35" w14:textId="77777777" w:rsidR="00BA4EAC" w:rsidRPr="006C1437" w:rsidRDefault="00BA4EAC"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81A74BC" w14:textId="77777777" w:rsidR="00BA4EAC" w:rsidRPr="006C1437" w:rsidRDefault="00BA4EAC" w:rsidP="00001910">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9FCFCBA" w14:textId="77777777" w:rsidR="00BA4EAC" w:rsidRPr="006C1437" w:rsidRDefault="00BA4EAC" w:rsidP="00001910">
            <w:pPr>
              <w:pStyle w:val="TAC"/>
              <w:keepNext w:val="0"/>
              <w:rPr>
                <w:lang w:eastAsia="zh-CN"/>
              </w:rPr>
            </w:pPr>
            <w:r w:rsidRPr="006C1437">
              <w:rPr>
                <w:lang w:eastAsia="zh-CN"/>
              </w:rPr>
              <w:t>0</w:t>
            </w:r>
          </w:p>
        </w:tc>
      </w:tr>
      <w:tr w:rsidR="00BA4EAC" w:rsidRPr="006C1437" w14:paraId="7FBAFAB5" w14:textId="77777777" w:rsidTr="00001910">
        <w:trPr>
          <w:gridAfter w:val="1"/>
          <w:wAfter w:w="11" w:type="dxa"/>
          <w:jc w:val="center"/>
        </w:trPr>
        <w:tc>
          <w:tcPr>
            <w:tcW w:w="1819" w:type="dxa"/>
            <w:vMerge/>
            <w:tcBorders>
              <w:left w:val="single" w:sz="4" w:space="0" w:color="auto"/>
              <w:bottom w:val="single" w:sz="4" w:space="0" w:color="auto"/>
              <w:right w:val="single" w:sz="4" w:space="0" w:color="auto"/>
            </w:tcBorders>
          </w:tcPr>
          <w:p w14:paraId="1A24CF9D" w14:textId="77777777" w:rsidR="00BA4EAC" w:rsidRPr="006C1437" w:rsidRDefault="00BA4EAC" w:rsidP="0000191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13D8B7C" w14:textId="77777777" w:rsidR="00BA4EAC" w:rsidRPr="006C1437" w:rsidRDefault="00BA4EAC" w:rsidP="0000191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1CD889" w14:textId="77777777" w:rsidR="00BA4EAC" w:rsidRPr="006C1437" w:rsidRDefault="00BA4EAC"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AABB3FF" w14:textId="77777777" w:rsidR="00BA4EAC" w:rsidRPr="006C1437" w:rsidRDefault="00BA4EAC" w:rsidP="00001910">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38250844" w14:textId="77777777" w:rsidR="00BA4EAC" w:rsidRPr="006C1437" w:rsidRDefault="00BA4EAC" w:rsidP="00001910">
            <w:pPr>
              <w:pStyle w:val="TAC"/>
              <w:keepNext w:val="0"/>
              <w:rPr>
                <w:lang w:eastAsia="zh-CN"/>
              </w:rPr>
            </w:pPr>
          </w:p>
        </w:tc>
      </w:tr>
      <w:tr w:rsidR="00BA4EAC" w:rsidRPr="006C1437" w14:paraId="3ED35006"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30E212" w14:textId="77777777" w:rsidR="00BA4EAC" w:rsidRPr="006C1437" w:rsidRDefault="00BA4EAC" w:rsidP="0000191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55DB12B" w14:textId="77777777" w:rsidR="00BA4EAC" w:rsidRPr="006C1437" w:rsidRDefault="00BA4EAC"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662964A" w14:textId="77777777" w:rsidR="00BA4EAC" w:rsidRPr="006C1437" w:rsidRDefault="00BA4EAC" w:rsidP="0000191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7F2C5C49" w14:textId="77777777" w:rsidR="00BA4EAC" w:rsidRPr="006C1437" w:rsidRDefault="00BA4EAC" w:rsidP="0000191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3DD60B1" w14:textId="77777777" w:rsidR="00BA4EAC" w:rsidRPr="006C1437" w:rsidRDefault="00BA4EAC" w:rsidP="00001910">
            <w:pPr>
              <w:pStyle w:val="TAC"/>
              <w:keepNext w:val="0"/>
              <w:rPr>
                <w:lang w:eastAsia="zh-CN"/>
              </w:rPr>
            </w:pPr>
            <w:r w:rsidRPr="006C1437">
              <w:rPr>
                <w:lang w:eastAsia="zh-CN"/>
              </w:rPr>
              <w:t>0</w:t>
            </w:r>
          </w:p>
        </w:tc>
      </w:tr>
      <w:tr w:rsidR="00BA4EAC" w:rsidRPr="006C1437" w14:paraId="642C78B8"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B1DB55" w14:textId="77777777" w:rsidR="00BA4EAC" w:rsidRPr="006C1437" w:rsidRDefault="00BA4EAC" w:rsidP="0000191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1382DF7" w14:textId="77777777" w:rsidR="00BA4EAC" w:rsidRPr="006C1437" w:rsidRDefault="00BA4EAC"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48074A" w14:textId="77777777" w:rsidR="00BA4EAC" w:rsidRPr="006C1437" w:rsidRDefault="00BA4EAC" w:rsidP="0000191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4C8251" w14:textId="77777777" w:rsidR="00BA4EAC" w:rsidRPr="006C1437" w:rsidRDefault="00BA4EAC" w:rsidP="0000191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3039F6" w14:textId="77777777" w:rsidR="00BA4EAC" w:rsidRPr="006C1437" w:rsidRDefault="00BA4EAC" w:rsidP="00001910">
            <w:pPr>
              <w:pStyle w:val="TAC"/>
              <w:keepNext w:val="0"/>
              <w:rPr>
                <w:lang w:eastAsia="zh-CN"/>
              </w:rPr>
            </w:pPr>
            <w:r w:rsidRPr="006C1437">
              <w:rPr>
                <w:lang w:eastAsia="zh-CN"/>
              </w:rPr>
              <w:t>0</w:t>
            </w:r>
          </w:p>
        </w:tc>
      </w:tr>
      <w:tr w:rsidR="00BA4EAC" w:rsidRPr="006C1437" w14:paraId="386D6D1B"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00955" w14:textId="77777777" w:rsidR="00BA4EAC" w:rsidRPr="006C1437" w:rsidRDefault="00BA4EAC" w:rsidP="0000191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D12B739" w14:textId="77777777" w:rsidR="00BA4EAC" w:rsidRPr="006C1437" w:rsidRDefault="00BA4EAC"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0C127F" w14:textId="77777777" w:rsidR="00BA4EAC" w:rsidRPr="006C1437" w:rsidRDefault="00BA4EAC" w:rsidP="0000191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2E77AA" w14:textId="77777777" w:rsidR="00BA4EAC" w:rsidRPr="006C1437" w:rsidRDefault="00BA4EAC" w:rsidP="0000191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B19350" w14:textId="77777777" w:rsidR="00BA4EAC" w:rsidRPr="006C1437" w:rsidRDefault="00BA4EAC" w:rsidP="00001910">
            <w:pPr>
              <w:pStyle w:val="TAC"/>
              <w:keepNext w:val="0"/>
              <w:rPr>
                <w:lang w:eastAsia="zh-CN"/>
              </w:rPr>
            </w:pPr>
            <w:r w:rsidRPr="006C1437">
              <w:rPr>
                <w:lang w:eastAsia="zh-CN"/>
              </w:rPr>
              <w:t>0</w:t>
            </w:r>
          </w:p>
        </w:tc>
      </w:tr>
      <w:tr w:rsidR="00BA4EAC" w:rsidRPr="006C1437" w14:paraId="5B43E804"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FF8730" w14:textId="77777777" w:rsidR="00BA4EAC" w:rsidRPr="006C1437" w:rsidRDefault="00BA4EAC" w:rsidP="0000191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DF2293B" w14:textId="77777777" w:rsidR="00BA4EAC" w:rsidRPr="006C1437" w:rsidRDefault="00BA4EAC" w:rsidP="0000191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24B2BF" w14:textId="77777777" w:rsidR="00BA4EAC" w:rsidRPr="006C1437" w:rsidRDefault="00BA4EAC"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EA1BF5" w14:textId="77777777" w:rsidR="00BA4EAC" w:rsidRPr="006C1437" w:rsidRDefault="00BA4EAC" w:rsidP="0000191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3F6649" w14:textId="77777777" w:rsidR="00BA4EAC" w:rsidRPr="006C1437" w:rsidRDefault="00BA4EAC" w:rsidP="00001910">
            <w:pPr>
              <w:pStyle w:val="TAC"/>
              <w:keepNext w:val="0"/>
              <w:rPr>
                <w:lang w:eastAsia="zh-CN"/>
              </w:rPr>
            </w:pPr>
            <w:r w:rsidRPr="006C1437">
              <w:t>0</w:t>
            </w:r>
          </w:p>
        </w:tc>
      </w:tr>
      <w:tr w:rsidR="00BA4EAC" w:rsidRPr="006C1437" w14:paraId="68FAC982"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28D810" w14:textId="77777777" w:rsidR="00BA4EAC" w:rsidRPr="006C1437" w:rsidRDefault="00BA4EAC" w:rsidP="00001910">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4F5CC41"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4A9CFC6" w14:textId="77777777" w:rsidR="00BA4EAC" w:rsidRPr="006C1437" w:rsidRDefault="00BA4EAC"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94C9EE" w14:textId="77777777" w:rsidR="00BA4EAC" w:rsidRPr="006C1437" w:rsidRDefault="00BA4EAC" w:rsidP="00001910">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1371A0" w14:textId="77777777" w:rsidR="00BA4EAC" w:rsidRPr="006C1437" w:rsidRDefault="00BA4EAC" w:rsidP="00001910">
            <w:pPr>
              <w:pStyle w:val="TAC"/>
              <w:keepNext w:val="0"/>
            </w:pPr>
            <w:r w:rsidRPr="006C1437">
              <w:t>0</w:t>
            </w:r>
          </w:p>
        </w:tc>
      </w:tr>
      <w:tr w:rsidR="00BA4EAC" w:rsidRPr="006C1437" w14:paraId="7B0FC018"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117DE1" w14:textId="77777777" w:rsidR="00BA4EAC" w:rsidRPr="006C1437" w:rsidRDefault="00BA4EAC" w:rsidP="00001910">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2171207"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1B88F5" w14:textId="77777777" w:rsidR="00BA4EAC" w:rsidRPr="006C1437" w:rsidRDefault="00BA4EAC"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6206DA" w14:textId="77777777" w:rsidR="00BA4EAC" w:rsidRPr="006C1437" w:rsidRDefault="00BA4EAC" w:rsidP="00001910">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ADCFF4" w14:textId="77777777" w:rsidR="00BA4EAC" w:rsidRPr="006C1437" w:rsidRDefault="00BA4EAC" w:rsidP="00001910">
            <w:pPr>
              <w:pStyle w:val="TAC"/>
              <w:keepNext w:val="0"/>
            </w:pPr>
            <w:r w:rsidRPr="006C1437">
              <w:t>0</w:t>
            </w:r>
          </w:p>
        </w:tc>
      </w:tr>
      <w:tr w:rsidR="00BA4EAC" w:rsidRPr="006C1437" w14:paraId="0C0C07DD"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494D9C" w14:textId="77777777" w:rsidR="00BA4EAC" w:rsidRPr="006C1437" w:rsidRDefault="00BA4EAC" w:rsidP="00001910">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5331AEF" w14:textId="77777777" w:rsidR="00BA4EAC" w:rsidRPr="006C1437" w:rsidRDefault="00BA4EAC" w:rsidP="0000191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9D24AD" w14:textId="77777777" w:rsidR="00BA4EAC" w:rsidRDefault="00BA4EAC" w:rsidP="0000191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B950997"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F9DD2BA"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54AA007C"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18E189DD" w14:textId="77777777" w:rsidR="00BA4EAC" w:rsidRPr="005A087E"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1F729D95" w14:textId="77777777" w:rsidR="00BA4EAC" w:rsidRDefault="00BA4EAC" w:rsidP="00BA4EAC">
            <w:pPr>
              <w:pStyle w:val="B1"/>
              <w:numPr>
                <w:ilvl w:val="0"/>
                <w:numId w:val="7"/>
              </w:numPr>
              <w:overflowPunct w:val="0"/>
              <w:autoSpaceDE w:val="0"/>
              <w:autoSpaceDN w:val="0"/>
              <w:adjustRightInd w:val="0"/>
              <w:textAlignment w:val="baseline"/>
              <w:rPr>
                <w:rFonts w:ascii="Arial" w:hAnsi="Arial" w:cs="Arial"/>
                <w:sz w:val="18"/>
                <w:szCs w:val="18"/>
              </w:rPr>
            </w:pPr>
            <w:bookmarkStart w:id="9"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9"/>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0B141CBF" w14:textId="77777777" w:rsidR="00BA4EAC" w:rsidRPr="006C1437" w:rsidRDefault="00BA4EAC" w:rsidP="0000191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D9F8708" w14:textId="77777777" w:rsidR="00BA4EAC" w:rsidRPr="006C1437" w:rsidRDefault="00BA4EAC" w:rsidP="00001910">
            <w:pPr>
              <w:pStyle w:val="TAC"/>
              <w:keepNext w:val="0"/>
              <w:rPr>
                <w:lang w:eastAsia="zh-CN"/>
              </w:rPr>
            </w:pPr>
            <w:r w:rsidRPr="006C1437">
              <w:rPr>
                <w:lang w:eastAsia="zh-CN"/>
              </w:rPr>
              <w:t>0</w:t>
            </w:r>
          </w:p>
        </w:tc>
      </w:tr>
      <w:tr w:rsidR="00BA4EAC" w:rsidRPr="006C1437" w14:paraId="49586927"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96677A" w14:textId="77777777" w:rsidR="00BA4EAC" w:rsidRPr="006C1437" w:rsidRDefault="00BA4EAC" w:rsidP="00001910">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90C8404"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0317F58" w14:textId="77777777" w:rsidR="00BA4EAC" w:rsidRPr="006C1437" w:rsidRDefault="00BA4EAC" w:rsidP="00001910">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EF3068" w14:textId="77777777" w:rsidR="00BA4EAC" w:rsidRPr="006C1437" w:rsidRDefault="00BA4EAC" w:rsidP="00001910">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20CCAB" w14:textId="77777777" w:rsidR="00BA4EAC" w:rsidRPr="006C1437" w:rsidRDefault="00BA4EAC" w:rsidP="00001910">
            <w:pPr>
              <w:pStyle w:val="TAC"/>
              <w:keepNext w:val="0"/>
            </w:pPr>
            <w:r w:rsidRPr="006C1437">
              <w:t>0</w:t>
            </w:r>
          </w:p>
        </w:tc>
      </w:tr>
      <w:tr w:rsidR="00BA4EAC" w:rsidRPr="006C1437" w14:paraId="1B711FB8"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C6DD60" w14:textId="77777777" w:rsidR="00BA4EAC" w:rsidRPr="006C1437" w:rsidRDefault="00BA4EAC" w:rsidP="00001910">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B278E67"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8F0026" w14:textId="77777777" w:rsidR="00BA4EAC" w:rsidRDefault="00BA4EAC" w:rsidP="00001910">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405A005" w14:textId="77777777" w:rsidR="00BA4EAC" w:rsidRDefault="00BA4EAC" w:rsidP="00001910">
            <w:pPr>
              <w:pStyle w:val="TAL"/>
              <w:keepNext w:val="0"/>
            </w:pPr>
            <w:r>
              <w:t>Applicable flags:</w:t>
            </w:r>
          </w:p>
          <w:p w14:paraId="16D8E771" w14:textId="77777777" w:rsidR="00BA4EAC" w:rsidRDefault="00BA4EAC" w:rsidP="00BA4EAC">
            <w:pPr>
              <w:pStyle w:val="B1"/>
              <w:numPr>
                <w:ilvl w:val="0"/>
                <w:numId w:val="6"/>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1A3384D6" w14:textId="77777777" w:rsidR="00BA4EAC" w:rsidRDefault="00BA4EAC" w:rsidP="00BA4EAC">
            <w:pPr>
              <w:pStyle w:val="B1"/>
              <w:numPr>
                <w:ilvl w:val="0"/>
                <w:numId w:val="6"/>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BD4B7" w14:textId="77777777" w:rsidR="00BA4EAC" w:rsidRPr="006C1437" w:rsidRDefault="00BA4EAC" w:rsidP="00001910">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9C5B8E" w14:textId="77777777" w:rsidR="00BA4EAC" w:rsidRPr="006C1437" w:rsidRDefault="00BA4EAC" w:rsidP="00001910">
            <w:pPr>
              <w:pStyle w:val="TAC"/>
              <w:keepNext w:val="0"/>
            </w:pPr>
            <w:r w:rsidRPr="006C1437">
              <w:t>0</w:t>
            </w:r>
          </w:p>
        </w:tc>
      </w:tr>
      <w:tr w:rsidR="00BA4EAC" w:rsidRPr="006C1437" w14:paraId="1EC6F073"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DA941C" w14:textId="77777777" w:rsidR="00BA4EAC" w:rsidRPr="006C1437" w:rsidRDefault="00BA4EAC" w:rsidP="00001910">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570CDD7" w14:textId="77777777" w:rsidR="00BA4EAC" w:rsidRPr="006C1437" w:rsidRDefault="00BA4EAC" w:rsidP="00001910">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3957882" w14:textId="77777777" w:rsidR="00BA4EAC" w:rsidRPr="006C1437" w:rsidRDefault="00BA4EAC" w:rsidP="0000191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3D1766" w14:textId="77777777" w:rsidR="00BA4EAC" w:rsidRPr="006C1437" w:rsidRDefault="00BA4EAC" w:rsidP="0000191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B78DC7" w14:textId="77777777" w:rsidR="00BA4EAC" w:rsidRPr="006C1437" w:rsidRDefault="00BA4EAC" w:rsidP="00001910">
            <w:pPr>
              <w:pStyle w:val="TAC"/>
              <w:keepNext w:val="0"/>
            </w:pPr>
            <w:r w:rsidRPr="006C1437">
              <w:rPr>
                <w:lang w:eastAsia="zh-CN"/>
              </w:rPr>
              <w:t>1</w:t>
            </w:r>
          </w:p>
        </w:tc>
      </w:tr>
      <w:tr w:rsidR="00BA4EAC" w:rsidRPr="006C1437" w14:paraId="38B1E92D"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103277F" w14:textId="77777777" w:rsidR="00BA4EAC" w:rsidRPr="006C1437" w:rsidRDefault="00BA4EAC" w:rsidP="00001910">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10F0410"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B93E2" w14:textId="77777777" w:rsidR="00BA4EAC" w:rsidRPr="006C1437" w:rsidRDefault="00BA4EAC"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505162E" w14:textId="77777777" w:rsidR="00BA4EAC" w:rsidRPr="006C1437" w:rsidRDefault="00BA4EAC" w:rsidP="00001910">
            <w:pPr>
              <w:pStyle w:val="TAL"/>
              <w:keepNext w:val="0"/>
            </w:pPr>
          </w:p>
          <w:p w14:paraId="7F308FD0" w14:textId="77777777" w:rsidR="00BA4EAC" w:rsidRPr="006C1437" w:rsidRDefault="00BA4EAC" w:rsidP="00001910">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0A2C1B" w14:textId="77777777" w:rsidR="00BA4EAC" w:rsidRPr="006C1437" w:rsidRDefault="00BA4EAC" w:rsidP="00001910">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4ABFED" w14:textId="77777777" w:rsidR="00BA4EAC" w:rsidRPr="006C1437" w:rsidRDefault="00BA4EAC" w:rsidP="00001910">
            <w:pPr>
              <w:pStyle w:val="TAC"/>
              <w:keepNext w:val="0"/>
            </w:pPr>
            <w:r w:rsidRPr="006C1437">
              <w:t>0</w:t>
            </w:r>
          </w:p>
        </w:tc>
      </w:tr>
      <w:tr w:rsidR="00BA4EAC" w:rsidRPr="006C1437" w14:paraId="4D28FE3D"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4B236A" w14:textId="77777777" w:rsidR="00BA4EAC" w:rsidRPr="006C1437" w:rsidRDefault="00BA4EAC" w:rsidP="00001910">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99A589A"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45BD2D" w14:textId="77777777" w:rsidR="00BA4EAC" w:rsidRPr="006C1437" w:rsidRDefault="00BA4EAC" w:rsidP="00001910">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727C9" w14:textId="77777777" w:rsidR="00BA4EAC" w:rsidRPr="006C1437" w:rsidRDefault="00BA4EAC" w:rsidP="00001910">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3E2BF3" w14:textId="77777777" w:rsidR="00BA4EAC" w:rsidRPr="006C1437" w:rsidRDefault="00BA4EAC" w:rsidP="00001910">
            <w:pPr>
              <w:pStyle w:val="TAC"/>
              <w:keepNext w:val="0"/>
            </w:pPr>
            <w:r w:rsidRPr="006C1437">
              <w:t>0</w:t>
            </w:r>
          </w:p>
        </w:tc>
      </w:tr>
      <w:tr w:rsidR="00BA4EAC" w:rsidRPr="006C1437" w14:paraId="4D8B9708"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AE58C1" w14:textId="77777777" w:rsidR="00BA4EAC" w:rsidRPr="006C1437" w:rsidRDefault="00BA4EAC" w:rsidP="00001910">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8FC1DA"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0C8497" w14:textId="77777777" w:rsidR="00BA4EAC" w:rsidRPr="006C1437" w:rsidRDefault="00BA4EAC" w:rsidP="00001910">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44757C4" w14:textId="77777777" w:rsidR="00BA4EAC" w:rsidRPr="006C1437" w:rsidRDefault="00BA4EAC" w:rsidP="00001910">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FEDBE9" w14:textId="77777777" w:rsidR="00BA4EAC" w:rsidRPr="006C1437" w:rsidRDefault="00BA4EAC" w:rsidP="00001910">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474E16" w14:textId="77777777" w:rsidR="00BA4EAC" w:rsidRPr="006C1437" w:rsidRDefault="00BA4EAC" w:rsidP="00001910">
            <w:pPr>
              <w:pStyle w:val="TAC"/>
              <w:keepNext w:val="0"/>
            </w:pPr>
            <w:r w:rsidRPr="006C1437">
              <w:t>0</w:t>
            </w:r>
          </w:p>
        </w:tc>
      </w:tr>
      <w:tr w:rsidR="00BA4EAC" w:rsidRPr="006C1437" w14:paraId="2B24A81E"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2DDD1A" w14:textId="77777777" w:rsidR="00BA4EAC" w:rsidRPr="006C1437" w:rsidRDefault="00BA4EAC" w:rsidP="00001910">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D882E6D" w14:textId="77777777" w:rsidR="00BA4EAC" w:rsidRPr="006C1437" w:rsidRDefault="00BA4EAC" w:rsidP="0000191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69C85E" w14:textId="77777777" w:rsidR="00BA4EAC" w:rsidRPr="006C1437" w:rsidRDefault="00BA4EAC" w:rsidP="00001910">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387D89" w14:textId="77777777" w:rsidR="00BA4EAC" w:rsidRPr="006C1437" w:rsidRDefault="00BA4EAC" w:rsidP="00001910">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34E43B" w14:textId="77777777" w:rsidR="00BA4EAC" w:rsidRPr="006C1437" w:rsidRDefault="00BA4EAC" w:rsidP="00001910">
            <w:pPr>
              <w:pStyle w:val="TAC"/>
              <w:keepNext w:val="0"/>
            </w:pPr>
            <w:r w:rsidRPr="006C1437">
              <w:t>0</w:t>
            </w:r>
          </w:p>
        </w:tc>
      </w:tr>
      <w:tr w:rsidR="00BA4EAC" w:rsidRPr="006C1437" w14:paraId="24BBF3FB"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5243F7" w14:textId="77777777" w:rsidR="00BA4EAC" w:rsidRPr="006C1437" w:rsidRDefault="00BA4EAC" w:rsidP="00001910">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70635FE" w14:textId="77777777" w:rsidR="00BA4EAC" w:rsidRPr="006C1437" w:rsidRDefault="00BA4EAC" w:rsidP="00001910">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523441" w14:textId="77777777" w:rsidR="00BA4EAC" w:rsidRPr="006C1437" w:rsidRDefault="00BA4EAC" w:rsidP="0000191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B796D" w14:textId="77777777" w:rsidR="00BA4EAC" w:rsidRPr="006C1437" w:rsidRDefault="00BA4EAC" w:rsidP="00001910">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5E464D" w14:textId="77777777" w:rsidR="00BA4EAC" w:rsidRPr="006C1437" w:rsidRDefault="00BA4EAC" w:rsidP="00001910">
            <w:pPr>
              <w:pStyle w:val="TAC"/>
              <w:keepNext w:val="0"/>
            </w:pPr>
            <w:r w:rsidRPr="006C1437">
              <w:rPr>
                <w:lang w:eastAsia="zh-CN"/>
              </w:rPr>
              <w:t>0</w:t>
            </w:r>
          </w:p>
        </w:tc>
      </w:tr>
      <w:tr w:rsidR="00BA4EAC" w:rsidRPr="006C1437" w14:paraId="3A18588F"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8BAF56" w14:textId="77777777" w:rsidR="00BA4EAC" w:rsidRDefault="00BA4EAC" w:rsidP="00001910">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ED25733" w14:textId="77777777" w:rsidR="00BA4EAC" w:rsidRDefault="00BA4EAC" w:rsidP="00001910">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681B04" w14:textId="77777777" w:rsidR="00BA4EAC" w:rsidRDefault="00BA4EAC" w:rsidP="00001910">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22E139FA" w14:textId="77777777" w:rsidR="00BA4EAC" w:rsidRDefault="00BA4EAC" w:rsidP="0000191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79F746" w14:textId="77777777" w:rsidR="00BA4EAC" w:rsidRDefault="00BA4EAC" w:rsidP="00001910">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100EE6" w14:textId="77777777" w:rsidR="00BA4EAC" w:rsidRDefault="00BA4EAC" w:rsidP="00001910">
            <w:pPr>
              <w:pStyle w:val="TAC"/>
              <w:keepNext w:val="0"/>
              <w:rPr>
                <w:lang w:eastAsia="zh-CN"/>
              </w:rPr>
            </w:pPr>
            <w:r>
              <w:rPr>
                <w:lang w:eastAsia="zh-CN"/>
              </w:rPr>
              <w:t>0</w:t>
            </w:r>
          </w:p>
        </w:tc>
      </w:tr>
      <w:tr w:rsidR="00BA4EAC" w:rsidRPr="006C1437" w14:paraId="657F7ECE" w14:textId="77777777" w:rsidTr="0000191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30A38F8" w14:textId="77777777" w:rsidR="00BA4EAC" w:rsidRPr="006C1437" w:rsidRDefault="00BA4EAC" w:rsidP="00001910">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4A3865D3" w14:textId="77777777" w:rsidR="00BA4EAC" w:rsidRPr="006C1437" w:rsidRDefault="00BA4EAC" w:rsidP="00001910">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0A7206C" w14:textId="77777777" w:rsidR="00BA4EAC" w:rsidRPr="006C1437" w:rsidRDefault="00BA4EAC" w:rsidP="00001910">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5693C818" w14:textId="77777777" w:rsidR="00BA4EAC" w:rsidRPr="006C1437" w:rsidRDefault="00BA4EAC" w:rsidP="00001910">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E701A1B" w14:textId="77777777" w:rsidR="00BA4EAC" w:rsidRPr="006C1437" w:rsidRDefault="00BA4EAC" w:rsidP="00001910">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2DA67266" w14:textId="77777777" w:rsidR="00BA4EAC" w:rsidRPr="006C1437" w:rsidRDefault="00BA4EAC" w:rsidP="00001910">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730972D" w14:textId="77777777" w:rsidR="00BA4EAC" w:rsidRPr="006C1437" w:rsidRDefault="00BA4EAC" w:rsidP="00BA4EAC">
      <w:pPr>
        <w:rPr>
          <w:lang w:eastAsia="zh-CN"/>
        </w:rPr>
      </w:pPr>
    </w:p>
    <w:p w14:paraId="4E247A3B" w14:textId="77777777" w:rsidR="00BA4EAC" w:rsidRPr="006C1437" w:rsidRDefault="00BA4EAC" w:rsidP="00BA4EAC">
      <w:pPr>
        <w:rPr>
          <w:lang w:eastAsia="zh-CN"/>
        </w:rPr>
      </w:pPr>
      <w:r w:rsidRPr="006C1437">
        <w:rPr>
          <w:lang w:eastAsia="zh-CN"/>
        </w:rPr>
        <w:t>The Bearer Context grouped IE shall be coded as depicted in Table 7.3.1-3.</w:t>
      </w:r>
    </w:p>
    <w:p w14:paraId="6871FDF3" w14:textId="77777777" w:rsidR="00BA4EAC" w:rsidRPr="006C1437" w:rsidRDefault="00BA4EAC" w:rsidP="00BA4EAC">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BA4EAC" w:rsidRPr="006C1437" w14:paraId="60D38F8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284F48" w14:textId="77777777" w:rsidR="00BA4EAC" w:rsidRPr="006C1437" w:rsidRDefault="00BA4EAC" w:rsidP="00001910">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766E99"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037DBDBA" w14:textId="77777777" w:rsidR="00BA4EAC" w:rsidRPr="006C1437" w:rsidRDefault="00BA4EAC" w:rsidP="00001910">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9E42964"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14AA3D" w14:textId="77777777" w:rsidR="00BA4EAC" w:rsidRPr="006C1437" w:rsidRDefault="00BA4EAC" w:rsidP="00001910">
            <w:pPr>
              <w:pStyle w:val="TAC"/>
            </w:pPr>
          </w:p>
        </w:tc>
      </w:tr>
      <w:tr w:rsidR="00BA4EAC" w:rsidRPr="006C1437" w14:paraId="5B0F244F"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35C559" w14:textId="77777777" w:rsidR="00BA4EAC" w:rsidRPr="006C1437" w:rsidRDefault="00BA4EAC"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CE0AD9E"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1271486A" w14:textId="77777777" w:rsidR="00BA4EAC" w:rsidRPr="006C1437" w:rsidRDefault="00BA4EAC" w:rsidP="00001910">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1EF3BEF6"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7F19C8B" w14:textId="77777777" w:rsidR="00BA4EAC" w:rsidRPr="006C1437" w:rsidRDefault="00BA4EAC" w:rsidP="00001910">
            <w:pPr>
              <w:pStyle w:val="TAC"/>
            </w:pPr>
          </w:p>
        </w:tc>
      </w:tr>
      <w:tr w:rsidR="00BA4EAC" w:rsidRPr="006C1437" w14:paraId="5AF58B5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F0E428" w14:textId="77777777" w:rsidR="00BA4EAC" w:rsidRPr="006C1437" w:rsidRDefault="00BA4EAC" w:rsidP="0000191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A6DBD3B"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4F014D16" w14:textId="77777777" w:rsidR="00BA4EAC" w:rsidRPr="006C1437" w:rsidRDefault="00BA4EAC" w:rsidP="00001910">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FF717DC"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55B4F14" w14:textId="77777777" w:rsidR="00BA4EAC" w:rsidRPr="006C1437" w:rsidRDefault="00BA4EAC" w:rsidP="00001910">
            <w:pPr>
              <w:pStyle w:val="TAC"/>
            </w:pPr>
          </w:p>
        </w:tc>
      </w:tr>
      <w:tr w:rsidR="00BA4EAC" w:rsidRPr="006C1437" w14:paraId="0EDB255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8EFFAC7" w14:textId="77777777" w:rsidR="00BA4EAC" w:rsidRPr="006C1437" w:rsidRDefault="00BA4EAC"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745A2B" w14:textId="77777777" w:rsidR="00BA4EAC" w:rsidRPr="006C1437" w:rsidRDefault="00BA4EAC"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B3EE1A" w14:textId="77777777" w:rsidR="00BA4EAC" w:rsidRPr="006C1437" w:rsidRDefault="00BA4EAC" w:rsidP="0000191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4C2240E" w14:textId="77777777" w:rsidR="00BA4EAC" w:rsidRPr="006C1437" w:rsidRDefault="00BA4EAC" w:rsidP="0000191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6EDE0F0" w14:textId="77777777" w:rsidR="00BA4EAC" w:rsidRPr="006C1437" w:rsidRDefault="00BA4EAC" w:rsidP="00001910">
            <w:pPr>
              <w:pStyle w:val="TAH"/>
            </w:pPr>
            <w:r w:rsidRPr="006C1437">
              <w:t>Ins.</w:t>
            </w:r>
          </w:p>
        </w:tc>
      </w:tr>
      <w:tr w:rsidR="00BA4EAC" w:rsidRPr="006C1437" w14:paraId="430E69D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8343F65" w14:textId="77777777" w:rsidR="00BA4EAC" w:rsidRPr="006C1437" w:rsidRDefault="00BA4EAC" w:rsidP="0000191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70AF6D" w14:textId="77777777" w:rsidR="00BA4EAC" w:rsidRPr="006C1437" w:rsidRDefault="00BA4EAC"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06C91C" w14:textId="77777777" w:rsidR="00BA4EAC" w:rsidRPr="006C1437" w:rsidRDefault="00BA4EAC" w:rsidP="00001910">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345DE8DA" w14:textId="77777777" w:rsidR="00BA4EAC" w:rsidRPr="006C1437" w:rsidRDefault="00BA4EAC" w:rsidP="0000191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11BAB715" w14:textId="77777777" w:rsidR="00BA4EAC" w:rsidRPr="006C1437" w:rsidRDefault="00BA4EAC" w:rsidP="00001910">
            <w:pPr>
              <w:pStyle w:val="TAC"/>
            </w:pPr>
            <w:r w:rsidRPr="006C1437">
              <w:t>0</w:t>
            </w:r>
          </w:p>
        </w:tc>
      </w:tr>
      <w:tr w:rsidR="00BA4EAC" w:rsidRPr="006C1437" w14:paraId="0017DBA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AFEFBFB" w14:textId="77777777" w:rsidR="00BA4EAC" w:rsidRPr="006C1437" w:rsidRDefault="00BA4EAC" w:rsidP="0000191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315795E" w14:textId="77777777" w:rsidR="00BA4EAC" w:rsidRPr="006C1437" w:rsidRDefault="00BA4EAC"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DDD2EE" w14:textId="77777777" w:rsidR="00BA4EAC" w:rsidRPr="006C1437" w:rsidRDefault="00BA4EAC"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DF1CEC0" w14:textId="77777777" w:rsidR="00BA4EAC" w:rsidRPr="006C1437" w:rsidRDefault="00BA4EAC" w:rsidP="0000191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009570DF" w14:textId="77777777" w:rsidR="00BA4EAC" w:rsidRPr="006C1437" w:rsidRDefault="00BA4EAC" w:rsidP="00001910">
            <w:pPr>
              <w:pStyle w:val="TAC"/>
            </w:pPr>
            <w:r w:rsidRPr="006C1437">
              <w:t>0</w:t>
            </w:r>
          </w:p>
        </w:tc>
      </w:tr>
      <w:tr w:rsidR="00BA4EAC" w:rsidRPr="006C1437" w14:paraId="6976C2F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E534C53" w14:textId="77777777" w:rsidR="00BA4EAC" w:rsidRPr="006C1437" w:rsidRDefault="00BA4EAC" w:rsidP="00001910">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CA3CE46" w14:textId="77777777" w:rsidR="00BA4EAC" w:rsidRPr="006C1437" w:rsidRDefault="00BA4EAC"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2D370C" w14:textId="77777777" w:rsidR="00BA4EAC" w:rsidRPr="00BD2F3F" w:rsidRDefault="00BA4EAC" w:rsidP="00001910">
            <w:pPr>
              <w:pStyle w:val="TAL"/>
              <w:rPr>
                <w:lang w:eastAsia="zh-CN"/>
              </w:rPr>
            </w:pPr>
            <w:r w:rsidRPr="00BD2F3F">
              <w:rPr>
                <w:lang w:eastAsia="zh-CN"/>
              </w:rPr>
              <w:t xml:space="preserve">This IE shall contain the SGW S1/S4/S12 IP Address and TEID for user plane. </w:t>
            </w:r>
          </w:p>
          <w:p w14:paraId="38A5A0D3" w14:textId="77777777" w:rsidR="00BA4EAC" w:rsidRPr="00BD2F3F" w:rsidRDefault="00BA4EAC" w:rsidP="00001910">
            <w:pPr>
              <w:pStyle w:val="TAL"/>
              <w:rPr>
                <w:lang w:eastAsia="zh-CN"/>
              </w:rPr>
            </w:pPr>
          </w:p>
          <w:p w14:paraId="451793D9" w14:textId="77777777" w:rsidR="00BA4EAC" w:rsidRPr="00BD2F3F" w:rsidRDefault="00BA4EAC" w:rsidP="00001910">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48FB377" w14:textId="77777777" w:rsidR="00BA4EAC" w:rsidRPr="00BD2F3F" w:rsidRDefault="00BA4EAC" w:rsidP="0000191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roofErr w:type="gramStart"/>
            <w:r w:rsidRPr="00BD2F3F">
              <w:rPr>
                <w:rFonts w:ascii="Arial" w:hAnsi="Arial"/>
                <w:sz w:val="18"/>
                <w:lang w:eastAsia="zh-CN"/>
              </w:rPr>
              <w:t>);</w:t>
            </w:r>
            <w:proofErr w:type="gramEnd"/>
          </w:p>
          <w:p w14:paraId="07E4A896" w14:textId="77777777" w:rsidR="00BA4EAC" w:rsidRPr="00BD2F3F" w:rsidRDefault="00BA4EAC" w:rsidP="0000191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A24397D" w14:textId="77777777" w:rsidR="00BA4EAC" w:rsidRPr="006C1437" w:rsidRDefault="00BA4EAC" w:rsidP="00001910">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ABE56B1" w14:textId="77777777" w:rsidR="00BA4EAC" w:rsidRPr="006C1437" w:rsidRDefault="00BA4EAC" w:rsidP="0000191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3107574" w14:textId="77777777" w:rsidR="00BA4EAC" w:rsidRPr="006C1437" w:rsidRDefault="00BA4EAC" w:rsidP="00001910">
            <w:pPr>
              <w:pStyle w:val="TAC"/>
              <w:rPr>
                <w:lang w:eastAsia="zh-CN"/>
              </w:rPr>
            </w:pPr>
            <w:r w:rsidRPr="006C1437">
              <w:rPr>
                <w:lang w:eastAsia="zh-CN"/>
              </w:rPr>
              <w:t>0</w:t>
            </w:r>
          </w:p>
        </w:tc>
      </w:tr>
      <w:tr w:rsidR="00BA4EAC" w:rsidRPr="006C1437" w14:paraId="1ADA791E" w14:textId="77777777" w:rsidTr="00001910">
        <w:trPr>
          <w:jc w:val="center"/>
        </w:trPr>
        <w:tc>
          <w:tcPr>
            <w:tcW w:w="1819" w:type="dxa"/>
            <w:vMerge w:val="restart"/>
            <w:tcBorders>
              <w:top w:val="single" w:sz="4" w:space="0" w:color="auto"/>
              <w:left w:val="single" w:sz="4" w:space="0" w:color="auto"/>
              <w:right w:val="single" w:sz="4" w:space="0" w:color="auto"/>
            </w:tcBorders>
          </w:tcPr>
          <w:p w14:paraId="0C22B083" w14:textId="77777777" w:rsidR="00BA4EAC" w:rsidRPr="006C1437" w:rsidRDefault="00BA4EAC" w:rsidP="0000191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DA5434" w14:textId="77777777" w:rsidR="00BA4EAC" w:rsidRPr="006C1437" w:rsidRDefault="00BA4EAC"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7DD14BA" w14:textId="77777777"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770E223" w14:textId="77777777" w:rsidR="00BA4EAC" w:rsidRPr="006C1437" w:rsidRDefault="00BA4EAC" w:rsidP="0000191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0A025E5" w14:textId="77777777" w:rsidR="00BA4EAC" w:rsidRPr="006C1437" w:rsidRDefault="00BA4EAC" w:rsidP="00001910">
            <w:pPr>
              <w:pStyle w:val="TAC"/>
              <w:rPr>
                <w:lang w:eastAsia="zh-CN"/>
              </w:rPr>
            </w:pPr>
            <w:r w:rsidRPr="006C1437">
              <w:rPr>
                <w:lang w:eastAsia="zh-CN"/>
              </w:rPr>
              <w:t>1</w:t>
            </w:r>
          </w:p>
        </w:tc>
      </w:tr>
      <w:tr w:rsidR="00BA4EAC" w:rsidRPr="006C1437" w14:paraId="13FFBC56" w14:textId="77777777" w:rsidTr="00001910">
        <w:trPr>
          <w:jc w:val="center"/>
        </w:trPr>
        <w:tc>
          <w:tcPr>
            <w:tcW w:w="1819" w:type="dxa"/>
            <w:vMerge/>
            <w:tcBorders>
              <w:left w:val="single" w:sz="4" w:space="0" w:color="auto"/>
              <w:bottom w:val="single" w:sz="4" w:space="0" w:color="auto"/>
              <w:right w:val="single" w:sz="4" w:space="0" w:color="auto"/>
            </w:tcBorders>
          </w:tcPr>
          <w:p w14:paraId="4A652CD8" w14:textId="77777777" w:rsidR="00BA4EAC" w:rsidRPr="006C1437" w:rsidRDefault="00BA4EAC" w:rsidP="0000191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76419C" w14:textId="77777777" w:rsidR="00BA4EAC" w:rsidRPr="006C1437" w:rsidRDefault="00BA4EAC" w:rsidP="0000191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BFC575" w14:textId="77777777" w:rsidR="00BA4EAC" w:rsidRPr="006C1437" w:rsidRDefault="00BA4EAC" w:rsidP="0000191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506CD6E" w14:textId="77777777" w:rsidR="00BA4EAC" w:rsidRPr="006C1437" w:rsidRDefault="00BA4EAC" w:rsidP="0000191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103CA15" w14:textId="77777777" w:rsidR="00BA4EAC" w:rsidRPr="006C1437" w:rsidRDefault="00BA4EAC" w:rsidP="0000191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96C484C" w14:textId="77777777" w:rsidR="00BA4EAC" w:rsidRPr="006C1437" w:rsidRDefault="00BA4EAC" w:rsidP="0000191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A1E35B9" w14:textId="77777777" w:rsidR="00BA4EAC" w:rsidRPr="006C1437" w:rsidRDefault="00BA4EAC" w:rsidP="00001910">
            <w:pPr>
              <w:pStyle w:val="TAC"/>
              <w:rPr>
                <w:lang w:eastAsia="zh-CN"/>
              </w:rPr>
            </w:pPr>
          </w:p>
        </w:tc>
      </w:tr>
      <w:tr w:rsidR="00BA4EAC" w:rsidRPr="006C1437" w14:paraId="4CD314A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4E8DAF6" w14:textId="77777777" w:rsidR="00BA4EAC" w:rsidRPr="006C1437" w:rsidRDefault="00BA4EAC" w:rsidP="0000191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424FBE8" w14:textId="77777777" w:rsidR="00BA4EAC" w:rsidRPr="006C1437" w:rsidRDefault="00BA4EAC"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E097B3" w14:textId="77777777" w:rsidR="00BA4EAC" w:rsidRPr="006C1437" w:rsidRDefault="00BA4EAC" w:rsidP="00001910">
            <w:pPr>
              <w:pStyle w:val="TAL"/>
            </w:pPr>
          </w:p>
        </w:tc>
        <w:tc>
          <w:tcPr>
            <w:tcW w:w="1529" w:type="dxa"/>
            <w:tcBorders>
              <w:left w:val="single" w:sz="4" w:space="0" w:color="auto"/>
              <w:bottom w:val="single" w:sz="4" w:space="0" w:color="auto"/>
              <w:right w:val="single" w:sz="4" w:space="0" w:color="auto"/>
            </w:tcBorders>
            <w:shd w:val="clear" w:color="auto" w:fill="auto"/>
          </w:tcPr>
          <w:p w14:paraId="58286C24" w14:textId="77777777" w:rsidR="00BA4EAC" w:rsidRPr="006C1437" w:rsidRDefault="00BA4EAC" w:rsidP="00001910">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1C9912C" w14:textId="77777777" w:rsidR="00BA4EAC" w:rsidRPr="006C1437" w:rsidRDefault="00BA4EAC" w:rsidP="00001910">
            <w:pPr>
              <w:pStyle w:val="TAC"/>
            </w:pPr>
            <w:r w:rsidRPr="006C1437">
              <w:t>0</w:t>
            </w:r>
          </w:p>
        </w:tc>
      </w:tr>
      <w:tr w:rsidR="00BA4EAC" w:rsidRPr="006C1437" w14:paraId="7A1565D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8CB67E9" w14:textId="77777777" w:rsidR="00BA4EAC" w:rsidRPr="006C1437" w:rsidRDefault="00BA4EAC" w:rsidP="0000191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E5E466A" w14:textId="77777777" w:rsidR="00BA4EAC" w:rsidRPr="006C1437" w:rsidRDefault="00BA4EAC" w:rsidP="0000191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C01225" w14:textId="77777777" w:rsidR="00BA4EAC" w:rsidRPr="006C1437" w:rsidRDefault="00BA4EAC" w:rsidP="0000191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084F3C7" w14:textId="77777777" w:rsidR="00BA4EAC" w:rsidRPr="006C1437" w:rsidRDefault="00BA4EAC" w:rsidP="0000191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788E712" w14:textId="77777777" w:rsidR="00BA4EAC" w:rsidRPr="006C1437" w:rsidRDefault="00BA4EAC" w:rsidP="00001910">
            <w:pPr>
              <w:pStyle w:val="TAC"/>
              <w:rPr>
                <w:lang w:eastAsia="zh-CN"/>
              </w:rPr>
            </w:pPr>
            <w:r w:rsidRPr="006C1437">
              <w:rPr>
                <w:lang w:eastAsia="zh-CN"/>
              </w:rPr>
              <w:t>0</w:t>
            </w:r>
          </w:p>
        </w:tc>
      </w:tr>
      <w:tr w:rsidR="00BA4EAC" w:rsidRPr="006C1437" w14:paraId="595ABC7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1F0F42D" w14:textId="77777777" w:rsidR="00BA4EAC" w:rsidRPr="006C1437" w:rsidRDefault="00BA4EAC" w:rsidP="0000191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33D41A9F" w14:textId="77777777" w:rsidR="00BA4EAC" w:rsidRPr="006C1437" w:rsidRDefault="00BA4EAC"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0E090C" w14:textId="2375918F" w:rsidR="00BA4EAC" w:rsidRPr="006C1437" w:rsidRDefault="00BA4EAC"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10" w:author="Frank, 2021 Jan v2" w:date="2021-02-12T10:33:00Z">
              <w:r>
                <w:t xml:space="preserve"> </w:t>
              </w:r>
              <w:r w:rsidRPr="00BA4EAC">
                <w:rPr>
                  <w:lang w:eastAsia="zh-CN"/>
                </w:rPr>
                <w:t xml:space="preserve">and if the bearer context can be continued in A/Gb and </w:t>
              </w:r>
              <w:proofErr w:type="spellStart"/>
              <w:r w:rsidRPr="00BA4EAC">
                <w:rPr>
                  <w:lang w:eastAsia="zh-CN"/>
                </w:rPr>
                <w:t>Iu</w:t>
              </w:r>
              <w:proofErr w:type="spellEnd"/>
              <w:r w:rsidRPr="00BA4EAC">
                <w:rPr>
                  <w:lang w:eastAsia="zh-CN"/>
                </w:rPr>
                <w:t xml:space="preserve"> mode</w:t>
              </w:r>
            </w:ins>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47DEF8C" w14:textId="77777777" w:rsidR="00BA4EAC" w:rsidRPr="006C1437" w:rsidRDefault="00BA4EAC" w:rsidP="0000191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5B8DC6" w14:textId="77777777" w:rsidR="00BA4EAC" w:rsidRPr="006C1437" w:rsidRDefault="00BA4EAC" w:rsidP="00001910">
            <w:pPr>
              <w:pStyle w:val="TAC"/>
              <w:rPr>
                <w:lang w:eastAsia="zh-CN"/>
              </w:rPr>
            </w:pPr>
            <w:r w:rsidRPr="006C1437">
              <w:rPr>
                <w:lang w:eastAsia="zh-CN"/>
              </w:rPr>
              <w:t>0</w:t>
            </w:r>
          </w:p>
        </w:tc>
      </w:tr>
      <w:tr w:rsidR="00BA4EAC" w:rsidRPr="006C1437" w14:paraId="59968C7A"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8FC4140" w14:textId="77777777" w:rsidR="00BA4EAC" w:rsidRPr="006C1437" w:rsidRDefault="00BA4EAC" w:rsidP="00001910">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05FF3F0" w14:textId="77777777" w:rsidR="00BA4EAC" w:rsidRPr="006C1437" w:rsidRDefault="00BA4EAC" w:rsidP="00001910">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C1E272A" w14:textId="77777777" w:rsidR="00BA4EAC" w:rsidRDefault="00BA4EAC" w:rsidP="00001910">
            <w:pPr>
              <w:pStyle w:val="TAL"/>
            </w:pPr>
            <w:r>
              <w:t>Applicable flags:</w:t>
            </w:r>
          </w:p>
          <w:p w14:paraId="7BD13C16" w14:textId="77777777" w:rsidR="00BA4EAC" w:rsidRDefault="00BA4EAC" w:rsidP="00BA4EAC">
            <w:pPr>
              <w:pStyle w:val="B1"/>
              <w:numPr>
                <w:ilvl w:val="0"/>
                <w:numId w:val="6"/>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14:paraId="24FB2349" w14:textId="77777777" w:rsidR="00BA4EAC" w:rsidRDefault="00BA4EAC" w:rsidP="00BA4EAC">
            <w:pPr>
              <w:pStyle w:val="B1"/>
              <w:numPr>
                <w:ilvl w:val="0"/>
                <w:numId w:val="6"/>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18574C5" w14:textId="77777777" w:rsidR="00BA4EAC" w:rsidRPr="006C1437" w:rsidRDefault="00BA4EAC" w:rsidP="00001910">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DD8DD3" w14:textId="77777777" w:rsidR="00BA4EAC" w:rsidRPr="006C1437" w:rsidRDefault="00BA4EAC" w:rsidP="00001910">
            <w:pPr>
              <w:pStyle w:val="TAC"/>
              <w:rPr>
                <w:lang w:eastAsia="zh-CN"/>
              </w:rPr>
            </w:pPr>
            <w:r w:rsidRPr="006C1437">
              <w:t>0</w:t>
            </w:r>
          </w:p>
        </w:tc>
      </w:tr>
      <w:tr w:rsidR="00BA4EAC" w:rsidRPr="006C1437" w14:paraId="7B78417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F980054" w14:textId="77777777" w:rsidR="00BA4EAC" w:rsidRPr="006C1437" w:rsidRDefault="00BA4EAC" w:rsidP="00001910">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55198D2" w14:textId="77777777" w:rsidR="00BA4EAC" w:rsidRPr="006C1437" w:rsidRDefault="00BA4EAC" w:rsidP="00001910">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6605EF9" w14:textId="77777777" w:rsidR="00BA4EAC" w:rsidRPr="006C1437" w:rsidRDefault="00BA4EAC" w:rsidP="0000191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A283027" w14:textId="77777777" w:rsidR="00BA4EAC" w:rsidRPr="006C1437" w:rsidRDefault="00BA4EAC" w:rsidP="0000191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CC1CC3" w14:textId="77777777" w:rsidR="00BA4EAC" w:rsidRPr="006C1437" w:rsidRDefault="00BA4EAC" w:rsidP="00001910">
            <w:pPr>
              <w:pStyle w:val="TAC"/>
            </w:pPr>
            <w:r w:rsidRPr="006C1437">
              <w:rPr>
                <w:rFonts w:hint="eastAsia"/>
                <w:lang w:eastAsia="zh-CN"/>
              </w:rPr>
              <w:t>2</w:t>
            </w:r>
          </w:p>
        </w:tc>
      </w:tr>
      <w:tr w:rsidR="00BA4EAC" w:rsidRPr="006C1437" w14:paraId="3C0DBFE8" w14:textId="77777777" w:rsidTr="0000191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F73C619" w14:textId="77777777" w:rsidR="00BA4EAC" w:rsidRPr="006C1437" w:rsidRDefault="00BA4EAC" w:rsidP="00001910">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7838786" w14:textId="77777777" w:rsidR="00BA4EAC" w:rsidRPr="006C1437" w:rsidRDefault="00BA4EAC" w:rsidP="00001910">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BF2DC5E" w14:textId="77777777" w:rsidR="00BA4EAC" w:rsidRDefault="00BA4EAC" w:rsidP="00001910">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EFD074C" w14:textId="77777777" w:rsidR="00BA4EAC" w:rsidRPr="006C1437" w:rsidRDefault="00BA4EAC" w:rsidP="00001910">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6880430" w14:textId="77777777" w:rsidR="00BA4EAC" w:rsidRPr="006C1437" w:rsidRDefault="00BA4EAC" w:rsidP="00BA4EAC">
      <w:pPr>
        <w:rPr>
          <w:lang w:eastAsia="zh-CN"/>
        </w:rPr>
      </w:pPr>
    </w:p>
    <w:p w14:paraId="5B15AEA1" w14:textId="77777777" w:rsidR="00BA4EAC" w:rsidRPr="006C1437" w:rsidRDefault="00BA4EAC" w:rsidP="00BA4EAC">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A4EAC" w:rsidRPr="006C1437" w14:paraId="5FD9CAB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D946CE" w14:textId="77777777" w:rsidR="00BA4EAC" w:rsidRPr="006C1437" w:rsidRDefault="00BA4EAC" w:rsidP="0000191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F7E3164"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37399A07" w14:textId="77777777" w:rsidR="00BA4EAC" w:rsidRPr="006C1437" w:rsidRDefault="00BA4EAC" w:rsidP="0000191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D6CA12" w14:textId="77777777" w:rsidR="00BA4EAC" w:rsidRPr="006C1437" w:rsidRDefault="00BA4EAC" w:rsidP="0000191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12F1F9" w14:textId="77777777" w:rsidR="00BA4EAC" w:rsidRPr="006C1437" w:rsidRDefault="00BA4EAC" w:rsidP="00001910">
            <w:pPr>
              <w:pStyle w:val="TAC"/>
            </w:pPr>
          </w:p>
        </w:tc>
      </w:tr>
      <w:tr w:rsidR="00BA4EAC" w:rsidRPr="006C1437" w14:paraId="3D7E16A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422EC9" w14:textId="77777777" w:rsidR="00BA4EAC" w:rsidRPr="006C1437" w:rsidRDefault="00BA4EAC"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309B53B"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467A549A" w14:textId="77777777" w:rsidR="00BA4EAC" w:rsidRPr="006C1437" w:rsidRDefault="00BA4EAC" w:rsidP="0000191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0C6C50" w14:textId="77777777" w:rsidR="00BA4EAC" w:rsidRPr="006C1437" w:rsidRDefault="00BA4EAC" w:rsidP="0000191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A42722" w14:textId="77777777" w:rsidR="00BA4EAC" w:rsidRPr="006C1437" w:rsidRDefault="00BA4EAC" w:rsidP="00001910">
            <w:pPr>
              <w:pStyle w:val="TAC"/>
            </w:pPr>
          </w:p>
        </w:tc>
      </w:tr>
      <w:tr w:rsidR="00BA4EAC" w:rsidRPr="006C1437" w14:paraId="7589CE7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389DBA" w14:textId="77777777" w:rsidR="00BA4EAC" w:rsidRPr="006C1437" w:rsidRDefault="00BA4EAC" w:rsidP="0000191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C07A8DB"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4CE5D3EB" w14:textId="77777777" w:rsidR="00BA4EAC" w:rsidRPr="006C1437" w:rsidRDefault="00BA4EAC" w:rsidP="0000191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7FFA9AD" w14:textId="77777777" w:rsidR="00BA4EAC" w:rsidRPr="006C1437" w:rsidRDefault="00BA4EAC" w:rsidP="0000191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1D1A62" w14:textId="77777777" w:rsidR="00BA4EAC" w:rsidRPr="006C1437" w:rsidRDefault="00BA4EAC" w:rsidP="00001910">
            <w:pPr>
              <w:pStyle w:val="TAC"/>
            </w:pPr>
          </w:p>
        </w:tc>
      </w:tr>
      <w:tr w:rsidR="00BA4EAC" w:rsidRPr="006C1437" w14:paraId="04ECB85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2C33D51" w14:textId="77777777" w:rsidR="00BA4EAC" w:rsidRPr="006C1437" w:rsidRDefault="00BA4EAC"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143759" w14:textId="77777777" w:rsidR="00BA4EAC" w:rsidRPr="006C1437" w:rsidRDefault="00BA4EAC"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9C32E4" w14:textId="77777777" w:rsidR="00BA4EAC" w:rsidRPr="006C1437" w:rsidRDefault="00BA4EAC"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591B56" w14:textId="77777777" w:rsidR="00BA4EAC" w:rsidRPr="006C1437" w:rsidRDefault="00BA4EAC" w:rsidP="0000191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7A8928" w14:textId="77777777" w:rsidR="00BA4EAC" w:rsidRPr="006C1437" w:rsidRDefault="00BA4EAC" w:rsidP="00001910">
            <w:pPr>
              <w:pStyle w:val="TAH"/>
            </w:pPr>
            <w:r w:rsidRPr="006C1437">
              <w:t>Ins.</w:t>
            </w:r>
          </w:p>
        </w:tc>
      </w:tr>
      <w:tr w:rsidR="00BA4EAC" w:rsidRPr="006C1437" w14:paraId="3ABB111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868E8B4" w14:textId="77777777" w:rsidR="00BA4EAC" w:rsidRPr="006C1437" w:rsidRDefault="00BA4EAC" w:rsidP="0000191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BB407F9" w14:textId="77777777" w:rsidR="00BA4EAC" w:rsidRPr="006C1437" w:rsidRDefault="00BA4EAC"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A2B959" w14:textId="77777777" w:rsidR="00BA4EAC" w:rsidRPr="006C1437" w:rsidRDefault="00BA4EAC" w:rsidP="0000191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1AD2F4B" w14:textId="77777777" w:rsidR="00BA4EAC" w:rsidRPr="006C1437" w:rsidRDefault="00BA4EAC" w:rsidP="0000191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BFC57A5" w14:textId="77777777" w:rsidR="00BA4EAC" w:rsidRPr="006C1437" w:rsidRDefault="00BA4EAC" w:rsidP="00001910">
            <w:pPr>
              <w:pStyle w:val="TAC"/>
            </w:pPr>
            <w:r w:rsidRPr="006C1437">
              <w:t>0</w:t>
            </w:r>
          </w:p>
        </w:tc>
      </w:tr>
      <w:tr w:rsidR="00BA4EAC" w:rsidRPr="006C1437" w14:paraId="47EBDC9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58C338B" w14:textId="77777777" w:rsidR="00BA4EAC" w:rsidRPr="006C1437" w:rsidRDefault="00BA4EAC" w:rsidP="0000191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A22333" w14:textId="77777777" w:rsidR="00BA4EAC" w:rsidRPr="006C1437" w:rsidRDefault="00BA4EAC"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2D5537" w14:textId="77777777" w:rsidR="00BA4EAC" w:rsidRPr="006C1437" w:rsidRDefault="00BA4EAC" w:rsidP="0000191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F2AD1DC" w14:textId="77777777" w:rsidR="00BA4EAC" w:rsidRPr="006C1437" w:rsidRDefault="00BA4EAC" w:rsidP="0000191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C1A536" w14:textId="77777777" w:rsidR="00BA4EAC" w:rsidRPr="006C1437" w:rsidRDefault="00BA4EAC" w:rsidP="00001910">
            <w:pPr>
              <w:pStyle w:val="TAC"/>
            </w:pPr>
            <w:r w:rsidRPr="006C1437">
              <w:t>0</w:t>
            </w:r>
          </w:p>
        </w:tc>
      </w:tr>
    </w:tbl>
    <w:p w14:paraId="3E7B3E43" w14:textId="77777777" w:rsidR="00BA4EAC" w:rsidRPr="006C1437" w:rsidRDefault="00BA4EAC" w:rsidP="00BA4EAC">
      <w:pPr>
        <w:rPr>
          <w:lang w:eastAsia="zh-CN"/>
        </w:rPr>
      </w:pPr>
    </w:p>
    <w:p w14:paraId="19107845" w14:textId="77777777" w:rsidR="00BA4EAC" w:rsidRPr="006C1437" w:rsidRDefault="00BA4EAC" w:rsidP="00BA4EAC">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BA4EAC" w:rsidRPr="006C1437" w14:paraId="29D5E3C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E2A012" w14:textId="77777777" w:rsidR="00BA4EAC" w:rsidRPr="006C1437" w:rsidRDefault="00BA4EAC" w:rsidP="0000191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C23A470"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3E68249E" w14:textId="77777777" w:rsidR="00BA4EAC" w:rsidRPr="006C1437" w:rsidRDefault="00BA4EAC" w:rsidP="0000191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C51A9A0"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E52C01" w14:textId="77777777" w:rsidR="00BA4EAC" w:rsidRPr="006C1437" w:rsidRDefault="00BA4EAC" w:rsidP="00001910">
            <w:pPr>
              <w:pStyle w:val="TAC"/>
            </w:pPr>
          </w:p>
        </w:tc>
      </w:tr>
      <w:tr w:rsidR="00BA4EAC" w:rsidRPr="006C1437" w14:paraId="35C9EAB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9012BA" w14:textId="77777777" w:rsidR="00BA4EAC" w:rsidRPr="006C1437" w:rsidRDefault="00BA4EAC"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2B1D58"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7011A683" w14:textId="77777777" w:rsidR="00BA4EAC" w:rsidRPr="006C1437" w:rsidRDefault="00BA4EAC" w:rsidP="0000191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02DDF01"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AD12D77" w14:textId="77777777" w:rsidR="00BA4EAC" w:rsidRPr="006C1437" w:rsidRDefault="00BA4EAC" w:rsidP="00001910">
            <w:pPr>
              <w:pStyle w:val="TAC"/>
            </w:pPr>
          </w:p>
        </w:tc>
      </w:tr>
      <w:tr w:rsidR="00BA4EAC" w:rsidRPr="006C1437" w14:paraId="24B0357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3D9EE9" w14:textId="77777777" w:rsidR="00BA4EAC" w:rsidRPr="006C1437" w:rsidRDefault="00BA4EAC" w:rsidP="0000191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0607DE"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2B68A478" w14:textId="77777777" w:rsidR="00BA4EAC" w:rsidRPr="006C1437" w:rsidRDefault="00BA4EAC" w:rsidP="0000191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7A5ABF"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8F83258" w14:textId="77777777" w:rsidR="00BA4EAC" w:rsidRPr="006C1437" w:rsidRDefault="00BA4EAC" w:rsidP="00001910">
            <w:pPr>
              <w:pStyle w:val="TAC"/>
            </w:pPr>
          </w:p>
        </w:tc>
      </w:tr>
      <w:tr w:rsidR="00BA4EAC" w:rsidRPr="006C1437" w14:paraId="5D73CAD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6FF9B07" w14:textId="77777777" w:rsidR="00BA4EAC" w:rsidRPr="006C1437" w:rsidRDefault="00BA4EAC"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EB26FE" w14:textId="77777777" w:rsidR="00BA4EAC" w:rsidRPr="006C1437" w:rsidRDefault="00BA4EAC"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43DB1A" w14:textId="77777777" w:rsidR="00BA4EAC" w:rsidRPr="006C1437" w:rsidRDefault="00BA4EAC"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3965D0" w14:textId="77777777" w:rsidR="00BA4EAC" w:rsidRPr="006C1437" w:rsidRDefault="00BA4EAC" w:rsidP="0000191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03AF95" w14:textId="77777777" w:rsidR="00BA4EAC" w:rsidRPr="006C1437" w:rsidRDefault="00BA4EAC" w:rsidP="00001910">
            <w:pPr>
              <w:pStyle w:val="TAH"/>
            </w:pPr>
            <w:r w:rsidRPr="006C1437">
              <w:t>Ins.</w:t>
            </w:r>
          </w:p>
        </w:tc>
      </w:tr>
      <w:tr w:rsidR="00BA4EAC" w:rsidRPr="006C1437" w14:paraId="307854B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E3A2AB2" w14:textId="77777777" w:rsidR="00BA4EAC" w:rsidRPr="006C1437" w:rsidRDefault="00BA4EAC" w:rsidP="0000191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884C129" w14:textId="77777777" w:rsidR="00BA4EAC" w:rsidRPr="006C1437" w:rsidRDefault="00BA4EAC"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F31B35" w14:textId="77777777" w:rsidR="00BA4EAC" w:rsidRPr="006C1437" w:rsidRDefault="00BA4EAC" w:rsidP="0000191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467ADE0" w14:textId="77777777" w:rsidR="00BA4EAC" w:rsidRPr="006C1437" w:rsidRDefault="00BA4EAC" w:rsidP="0000191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8863A53" w14:textId="77777777" w:rsidR="00BA4EAC" w:rsidRPr="006C1437" w:rsidRDefault="00BA4EAC" w:rsidP="00001910">
            <w:pPr>
              <w:pStyle w:val="TAC"/>
              <w:rPr>
                <w:lang w:eastAsia="zh-CN"/>
              </w:rPr>
            </w:pPr>
            <w:r w:rsidRPr="006C1437">
              <w:rPr>
                <w:lang w:eastAsia="zh-CN"/>
              </w:rPr>
              <w:t>0</w:t>
            </w:r>
          </w:p>
        </w:tc>
      </w:tr>
      <w:tr w:rsidR="00BA4EAC" w:rsidRPr="006C1437" w14:paraId="426B952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3571D7E" w14:textId="77777777" w:rsidR="00BA4EAC" w:rsidRPr="006C1437" w:rsidRDefault="00BA4EAC" w:rsidP="0000191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132DEA" w14:textId="77777777" w:rsidR="00BA4EAC" w:rsidRPr="006C1437" w:rsidRDefault="00BA4EAC"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D513E4" w14:textId="77777777" w:rsidR="00BA4EAC" w:rsidRPr="006C1437" w:rsidRDefault="00BA4EAC" w:rsidP="0000191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B690045" w14:textId="77777777" w:rsidR="00BA4EAC" w:rsidRPr="006C1437" w:rsidRDefault="00BA4EAC" w:rsidP="0000191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63C4D3B" w14:textId="77777777" w:rsidR="00BA4EAC" w:rsidRPr="006C1437" w:rsidRDefault="00BA4EAC" w:rsidP="00001910">
            <w:pPr>
              <w:pStyle w:val="TAC"/>
            </w:pPr>
            <w:r w:rsidRPr="006C1437">
              <w:t>0</w:t>
            </w:r>
          </w:p>
        </w:tc>
      </w:tr>
      <w:tr w:rsidR="00BA4EAC" w:rsidRPr="006C1437" w14:paraId="4C31DD8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4457593" w14:textId="77777777" w:rsidR="00BA4EAC" w:rsidRPr="006C1437" w:rsidRDefault="00BA4EAC" w:rsidP="0000191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7BC46AA" w14:textId="77777777" w:rsidR="00BA4EAC" w:rsidRPr="006C1437" w:rsidRDefault="00BA4EAC"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EFE5CA" w14:textId="77777777" w:rsidR="00BA4EAC" w:rsidRPr="006C1437" w:rsidRDefault="00BA4EAC" w:rsidP="0000191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A4F3DCA" w14:textId="77777777" w:rsidR="00BA4EAC" w:rsidRPr="006C1437" w:rsidRDefault="00BA4EAC" w:rsidP="0000191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D024C32" w14:textId="77777777" w:rsidR="00BA4EAC" w:rsidRPr="006C1437" w:rsidRDefault="00BA4EAC" w:rsidP="00001910">
            <w:pPr>
              <w:pStyle w:val="TAC"/>
            </w:pPr>
            <w:r w:rsidRPr="006C1437">
              <w:t>0</w:t>
            </w:r>
          </w:p>
        </w:tc>
      </w:tr>
    </w:tbl>
    <w:p w14:paraId="300C42D6" w14:textId="77777777" w:rsidR="00BA4EAC" w:rsidRDefault="00BA4EAC" w:rsidP="00BA4EAC">
      <w:pPr>
        <w:rPr>
          <w:lang w:eastAsia="zh-CN"/>
        </w:rPr>
      </w:pPr>
    </w:p>
    <w:p w14:paraId="616CC775" w14:textId="77777777" w:rsidR="00BA4EAC" w:rsidRPr="006C1437" w:rsidRDefault="00BA4EAC" w:rsidP="00BA4EAC">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BA4EAC" w:rsidRPr="006C1437" w14:paraId="65D1C5B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2CCACB" w14:textId="77777777" w:rsidR="00BA4EAC" w:rsidRPr="006C1437" w:rsidRDefault="00BA4EAC" w:rsidP="0000191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26C87D1"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58A32DFF" w14:textId="77777777" w:rsidR="00BA4EAC" w:rsidRPr="006C1437" w:rsidRDefault="00BA4EAC" w:rsidP="00001910">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7287E03"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776DB8F" w14:textId="77777777" w:rsidR="00BA4EAC" w:rsidRPr="006C1437" w:rsidRDefault="00BA4EAC" w:rsidP="00001910">
            <w:pPr>
              <w:pStyle w:val="TAC"/>
            </w:pPr>
          </w:p>
        </w:tc>
      </w:tr>
      <w:tr w:rsidR="00BA4EAC" w:rsidRPr="006C1437" w14:paraId="0C4BFEE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9A728B" w14:textId="77777777" w:rsidR="00BA4EAC" w:rsidRPr="006C1437" w:rsidRDefault="00BA4EAC"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290468"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539ACF50" w14:textId="77777777" w:rsidR="00BA4EAC" w:rsidRPr="006C1437" w:rsidRDefault="00BA4EAC" w:rsidP="0000191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5101F7A"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948F59" w14:textId="77777777" w:rsidR="00BA4EAC" w:rsidRPr="006C1437" w:rsidRDefault="00BA4EAC" w:rsidP="00001910">
            <w:pPr>
              <w:pStyle w:val="TAC"/>
            </w:pPr>
          </w:p>
        </w:tc>
      </w:tr>
      <w:tr w:rsidR="00BA4EAC" w:rsidRPr="006C1437" w14:paraId="5E76ECC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7EDF40" w14:textId="77777777" w:rsidR="00BA4EAC" w:rsidRPr="006C1437" w:rsidRDefault="00BA4EAC" w:rsidP="0000191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0477357"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6020A952" w14:textId="77777777" w:rsidR="00BA4EAC" w:rsidRPr="006C1437" w:rsidRDefault="00BA4EAC" w:rsidP="0000191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0C8B06"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3E5605" w14:textId="77777777" w:rsidR="00BA4EAC" w:rsidRPr="006C1437" w:rsidRDefault="00BA4EAC" w:rsidP="00001910">
            <w:pPr>
              <w:pStyle w:val="TAC"/>
            </w:pPr>
          </w:p>
        </w:tc>
      </w:tr>
      <w:tr w:rsidR="00BA4EAC" w:rsidRPr="006C1437" w14:paraId="73CA433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366B53C" w14:textId="77777777" w:rsidR="00BA4EAC" w:rsidRPr="006C1437" w:rsidRDefault="00BA4EAC"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438CF2" w14:textId="77777777" w:rsidR="00BA4EAC" w:rsidRPr="006C1437" w:rsidRDefault="00BA4EAC"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830B10" w14:textId="77777777" w:rsidR="00BA4EAC" w:rsidRPr="006C1437" w:rsidRDefault="00BA4EAC"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64C34E9" w14:textId="77777777" w:rsidR="00BA4EAC" w:rsidRPr="006C1437" w:rsidRDefault="00BA4EAC" w:rsidP="0000191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496AF28" w14:textId="77777777" w:rsidR="00BA4EAC" w:rsidRPr="006C1437" w:rsidRDefault="00BA4EAC" w:rsidP="00001910">
            <w:pPr>
              <w:pStyle w:val="TAH"/>
            </w:pPr>
            <w:r w:rsidRPr="006C1437">
              <w:t>Ins.</w:t>
            </w:r>
          </w:p>
        </w:tc>
      </w:tr>
      <w:tr w:rsidR="00BA4EAC" w:rsidRPr="006C1437" w14:paraId="47FF107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1813281" w14:textId="77777777" w:rsidR="00BA4EAC" w:rsidRPr="006C1437" w:rsidRDefault="00BA4EAC" w:rsidP="00001910">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447B4838" w14:textId="77777777" w:rsidR="00BA4EAC" w:rsidRPr="006C1437" w:rsidRDefault="00BA4EAC" w:rsidP="0000191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8E5F84" w14:textId="77777777" w:rsidR="00BA4EAC" w:rsidRPr="006C1437" w:rsidRDefault="00BA4EAC" w:rsidP="00001910">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8F31642" w14:textId="77777777" w:rsidR="00BA4EAC" w:rsidRPr="006C1437" w:rsidRDefault="00BA4EAC" w:rsidP="00001910">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0A9AA82" w14:textId="77777777" w:rsidR="00BA4EAC" w:rsidRPr="006C1437" w:rsidRDefault="00BA4EAC" w:rsidP="00001910">
            <w:pPr>
              <w:pStyle w:val="TAC"/>
              <w:rPr>
                <w:lang w:eastAsia="zh-CN"/>
              </w:rPr>
            </w:pPr>
            <w:r w:rsidRPr="006C1437">
              <w:rPr>
                <w:lang w:eastAsia="zh-CN"/>
              </w:rPr>
              <w:t>0</w:t>
            </w:r>
          </w:p>
        </w:tc>
      </w:tr>
      <w:tr w:rsidR="00BA4EAC" w:rsidRPr="006C1437" w14:paraId="2F2D0B5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F27C43B" w14:textId="77777777" w:rsidR="00BA4EAC" w:rsidRDefault="00BA4EAC" w:rsidP="00001910">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39FCFD8" w14:textId="77777777" w:rsidR="00BA4EAC" w:rsidRPr="006C1437" w:rsidRDefault="00BA4EAC" w:rsidP="00001910">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F56517" w14:textId="77777777" w:rsidR="00BA4EAC" w:rsidRPr="006C1437" w:rsidRDefault="00BA4EAC" w:rsidP="00001910">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533F21B" w14:textId="77777777" w:rsidR="00BA4EAC" w:rsidRPr="00432CCF" w:rsidRDefault="00BA4EAC" w:rsidP="00001910">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4DBCBF9" w14:textId="77777777" w:rsidR="00BA4EAC" w:rsidRPr="006C1437" w:rsidRDefault="00BA4EAC" w:rsidP="00001910">
            <w:pPr>
              <w:pStyle w:val="TAC"/>
              <w:rPr>
                <w:lang w:eastAsia="zh-CN"/>
              </w:rPr>
            </w:pPr>
            <w:r>
              <w:rPr>
                <w:rFonts w:hint="eastAsia"/>
                <w:lang w:eastAsia="zh-CN"/>
              </w:rPr>
              <w:t>1</w:t>
            </w:r>
          </w:p>
        </w:tc>
      </w:tr>
      <w:tr w:rsidR="00BA4EAC" w:rsidRPr="006C1437" w14:paraId="1878597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E17DFA4" w14:textId="77777777" w:rsidR="00BA4EAC" w:rsidRDefault="00BA4EAC" w:rsidP="00001910">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4EB7FC8" w14:textId="77777777" w:rsidR="00BA4EAC" w:rsidRPr="00AE5E7C" w:rsidRDefault="00BA4EAC" w:rsidP="0000191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91D007" w14:textId="77777777" w:rsidR="00BA4EAC" w:rsidRPr="006C1437" w:rsidRDefault="00BA4EAC" w:rsidP="00001910">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69E69B78" w14:textId="77777777" w:rsidR="00BA4EAC" w:rsidRPr="00432CCF" w:rsidRDefault="00BA4EAC" w:rsidP="00001910">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EE73F68" w14:textId="77777777" w:rsidR="00BA4EAC" w:rsidRPr="006C1437" w:rsidRDefault="00BA4EAC" w:rsidP="00001910">
            <w:pPr>
              <w:pStyle w:val="TAC"/>
              <w:rPr>
                <w:lang w:eastAsia="zh-CN"/>
              </w:rPr>
            </w:pPr>
            <w:r>
              <w:rPr>
                <w:rFonts w:hint="eastAsia"/>
                <w:lang w:eastAsia="zh-CN"/>
              </w:rPr>
              <w:t>0</w:t>
            </w:r>
          </w:p>
        </w:tc>
      </w:tr>
      <w:tr w:rsidR="00BA4EAC" w:rsidRPr="006C1437" w14:paraId="33AF97D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C0C03AA" w14:textId="77777777" w:rsidR="00BA4EAC" w:rsidRPr="006C1437" w:rsidRDefault="00BA4EAC" w:rsidP="00001910">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53F572C3" w14:textId="77777777" w:rsidR="00BA4EAC" w:rsidRPr="006C1437" w:rsidRDefault="00BA4EAC" w:rsidP="00001910">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A409329" w14:textId="77777777" w:rsidR="00BA4EAC" w:rsidRPr="006C1437" w:rsidRDefault="00BA4EAC" w:rsidP="0000191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A5A4A15" w14:textId="77777777" w:rsidR="00BA4EAC" w:rsidRPr="006C1437" w:rsidRDefault="00BA4EAC" w:rsidP="0000191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24D8FEB1" w14:textId="77777777" w:rsidR="00BA4EAC" w:rsidRPr="006C1437" w:rsidRDefault="00BA4EAC" w:rsidP="00001910">
            <w:pPr>
              <w:pStyle w:val="TAC"/>
            </w:pPr>
            <w:r>
              <w:t>1</w:t>
            </w:r>
          </w:p>
        </w:tc>
      </w:tr>
      <w:tr w:rsidR="00BA4EAC" w:rsidRPr="006C1437" w14:paraId="100F2E8F"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2607D73" w14:textId="77777777" w:rsidR="00BA4EAC" w:rsidRPr="006C1437" w:rsidRDefault="00BA4EAC" w:rsidP="00001910">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AB99205" w14:textId="77777777" w:rsidR="00BA4EAC" w:rsidRPr="006C1437" w:rsidRDefault="00BA4EAC" w:rsidP="00001910">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C23C3BA" w14:textId="77777777" w:rsidR="00BA4EAC" w:rsidRPr="006C1437" w:rsidRDefault="00BA4EAC" w:rsidP="0000191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43187E6D" w14:textId="77777777" w:rsidR="00BA4EAC" w:rsidRPr="006C1437" w:rsidRDefault="00BA4EAC" w:rsidP="00001910">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DB6FCDB" w14:textId="77777777" w:rsidR="00BA4EAC" w:rsidRPr="006C1437" w:rsidRDefault="00BA4EAC" w:rsidP="00001910">
            <w:pPr>
              <w:pStyle w:val="TAC"/>
            </w:pPr>
            <w:r w:rsidRPr="006C1437">
              <w:t>0</w:t>
            </w:r>
          </w:p>
        </w:tc>
      </w:tr>
    </w:tbl>
    <w:p w14:paraId="3179E4FD" w14:textId="77777777" w:rsidR="00BA4EAC" w:rsidRDefault="00BA4EAC" w:rsidP="00BA4EAC"/>
    <w:p w14:paraId="2C528ADD" w14:textId="77777777" w:rsidR="00BA4EAC" w:rsidRPr="006C1437" w:rsidRDefault="00BA4EAC" w:rsidP="00BA4EAC">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BA4EAC" w:rsidRPr="006C1437" w14:paraId="3191798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A608AA" w14:textId="77777777" w:rsidR="00BA4EAC" w:rsidRPr="006C1437" w:rsidRDefault="00BA4EAC" w:rsidP="0000191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DA74D6D"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16524F8D" w14:textId="77777777" w:rsidR="00BA4EAC" w:rsidRPr="006C1437" w:rsidRDefault="00BA4EAC" w:rsidP="00001910">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EC29EEC"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57C79C" w14:textId="77777777" w:rsidR="00BA4EAC" w:rsidRPr="006C1437" w:rsidRDefault="00BA4EAC" w:rsidP="00001910">
            <w:pPr>
              <w:pStyle w:val="TAC"/>
            </w:pPr>
          </w:p>
        </w:tc>
      </w:tr>
      <w:tr w:rsidR="00BA4EAC" w:rsidRPr="006C1437" w14:paraId="139A695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EFD8F4" w14:textId="77777777" w:rsidR="00BA4EAC" w:rsidRPr="006C1437" w:rsidRDefault="00BA4EAC"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62E938"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1D9A0EB8" w14:textId="77777777" w:rsidR="00BA4EAC" w:rsidRPr="006C1437" w:rsidRDefault="00BA4EAC" w:rsidP="0000191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A33689C"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40F240" w14:textId="77777777" w:rsidR="00BA4EAC" w:rsidRPr="006C1437" w:rsidRDefault="00BA4EAC" w:rsidP="00001910">
            <w:pPr>
              <w:pStyle w:val="TAC"/>
            </w:pPr>
          </w:p>
        </w:tc>
      </w:tr>
      <w:tr w:rsidR="00BA4EAC" w:rsidRPr="006C1437" w14:paraId="5CCF0E9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C77A75" w14:textId="77777777" w:rsidR="00BA4EAC" w:rsidRPr="006C1437" w:rsidRDefault="00BA4EAC" w:rsidP="0000191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B1A428"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69F38193" w14:textId="77777777" w:rsidR="00BA4EAC" w:rsidRPr="006C1437" w:rsidRDefault="00BA4EAC" w:rsidP="0000191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BEC5BC" w14:textId="77777777" w:rsidR="00BA4EAC" w:rsidRPr="006C1437" w:rsidRDefault="00BA4EAC"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B49543" w14:textId="77777777" w:rsidR="00BA4EAC" w:rsidRPr="006C1437" w:rsidRDefault="00BA4EAC" w:rsidP="00001910">
            <w:pPr>
              <w:pStyle w:val="TAC"/>
            </w:pPr>
          </w:p>
        </w:tc>
      </w:tr>
      <w:tr w:rsidR="00BA4EAC" w:rsidRPr="006C1437" w14:paraId="5D5F5D1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E70B717" w14:textId="77777777" w:rsidR="00BA4EAC" w:rsidRPr="006C1437" w:rsidRDefault="00BA4EAC"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2CB238" w14:textId="77777777" w:rsidR="00BA4EAC" w:rsidRPr="006C1437" w:rsidRDefault="00BA4EAC"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BDBF0B" w14:textId="77777777" w:rsidR="00BA4EAC" w:rsidRPr="006C1437" w:rsidRDefault="00BA4EAC"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570BC0" w14:textId="77777777" w:rsidR="00BA4EAC" w:rsidRPr="006C1437" w:rsidRDefault="00BA4EAC" w:rsidP="0000191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66A76E1" w14:textId="77777777" w:rsidR="00BA4EAC" w:rsidRPr="006C1437" w:rsidRDefault="00BA4EAC" w:rsidP="00001910">
            <w:pPr>
              <w:pStyle w:val="TAH"/>
            </w:pPr>
            <w:r w:rsidRPr="006C1437">
              <w:t>Ins.</w:t>
            </w:r>
          </w:p>
        </w:tc>
      </w:tr>
      <w:tr w:rsidR="00BA4EAC" w:rsidRPr="006C1437" w14:paraId="485DF5A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E8260C5" w14:textId="77777777" w:rsidR="00BA4EAC" w:rsidRPr="006C1437" w:rsidRDefault="00BA4EAC" w:rsidP="00001910">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5AC72840" w14:textId="77777777" w:rsidR="00BA4EAC" w:rsidRPr="006C1437" w:rsidRDefault="00BA4EAC" w:rsidP="0000191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60126B" w14:textId="77777777" w:rsidR="00BA4EAC" w:rsidRPr="006C1437" w:rsidRDefault="00BA4EAC" w:rsidP="0000191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1AF4D50" w14:textId="77777777" w:rsidR="00BA4EAC" w:rsidRPr="006C1437" w:rsidRDefault="00BA4EAC" w:rsidP="00001910">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6D35E9F9" w14:textId="77777777" w:rsidR="00BA4EAC" w:rsidRPr="006C1437" w:rsidRDefault="00BA4EAC" w:rsidP="00001910">
            <w:pPr>
              <w:pStyle w:val="TAC"/>
              <w:rPr>
                <w:lang w:eastAsia="zh-CN"/>
              </w:rPr>
            </w:pPr>
            <w:r w:rsidRPr="006C1437">
              <w:rPr>
                <w:lang w:eastAsia="zh-CN"/>
              </w:rPr>
              <w:t>0</w:t>
            </w:r>
          </w:p>
        </w:tc>
      </w:tr>
      <w:tr w:rsidR="00BA4EAC" w:rsidRPr="006C1437" w14:paraId="29CC98A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7A62624" w14:textId="77777777" w:rsidR="00BA4EAC" w:rsidRPr="006C1437" w:rsidRDefault="00BA4EAC" w:rsidP="00001910">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1C121370" w14:textId="77777777" w:rsidR="00BA4EAC" w:rsidRPr="006C1437" w:rsidRDefault="00BA4EAC" w:rsidP="00001910">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C8079CA" w14:textId="77777777" w:rsidR="00BA4EAC" w:rsidRPr="006C1437" w:rsidRDefault="00BA4EAC" w:rsidP="00001910">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CD2CDF" w14:textId="77777777" w:rsidR="00BA4EAC" w:rsidRPr="006C1437" w:rsidRDefault="00BA4EAC" w:rsidP="0000191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53F55D5" w14:textId="77777777" w:rsidR="00BA4EAC" w:rsidRPr="006C1437" w:rsidRDefault="00BA4EAC" w:rsidP="00001910">
            <w:pPr>
              <w:pStyle w:val="TAC"/>
            </w:pPr>
            <w:r w:rsidRPr="006C1437">
              <w:t>0</w:t>
            </w:r>
          </w:p>
        </w:tc>
      </w:tr>
    </w:tbl>
    <w:p w14:paraId="29093B6D" w14:textId="77777777" w:rsidR="00BA4EAC" w:rsidRDefault="00BA4EAC" w:rsidP="00BA4EAC">
      <w:pPr>
        <w:rPr>
          <w:lang w:eastAsia="zh-CN"/>
        </w:rPr>
      </w:pPr>
    </w:p>
    <w:p w14:paraId="623988A1" w14:textId="77777777" w:rsidR="00BA4EAC" w:rsidRPr="006C1437" w:rsidRDefault="00BA4EAC" w:rsidP="00BA4EAC">
      <w:pPr>
        <w:pStyle w:val="TH"/>
      </w:pPr>
      <w:r w:rsidRPr="006C1437">
        <w:lastRenderedPageBreak/>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BA4EAC" w:rsidRPr="006C1437" w14:paraId="3BC81450"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3B85FE" w14:textId="77777777" w:rsidR="00BA4EAC" w:rsidRPr="006C1437" w:rsidRDefault="00BA4EAC" w:rsidP="0000191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9044A2"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5BA5A8C8" w14:textId="77777777" w:rsidR="00BA4EAC" w:rsidRPr="006C1437" w:rsidRDefault="00BA4EAC" w:rsidP="00001910">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D48E7C1" w14:textId="77777777" w:rsidR="00BA4EAC" w:rsidRPr="006C1437" w:rsidRDefault="00BA4EAC" w:rsidP="0000191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0EFD4EA" w14:textId="77777777" w:rsidR="00BA4EAC" w:rsidRPr="006C1437" w:rsidRDefault="00BA4EAC" w:rsidP="00001910">
            <w:pPr>
              <w:pStyle w:val="TAC"/>
            </w:pPr>
          </w:p>
        </w:tc>
      </w:tr>
      <w:tr w:rsidR="00BA4EAC" w:rsidRPr="006C1437" w14:paraId="24143BA6"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5C00BEB" w14:textId="77777777" w:rsidR="00BA4EAC" w:rsidRPr="006C1437" w:rsidRDefault="00BA4EAC"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95FB75"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1BDC7D1D" w14:textId="77777777" w:rsidR="00BA4EAC" w:rsidRPr="006C1437" w:rsidRDefault="00BA4EAC" w:rsidP="00001910">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4B8918E" w14:textId="77777777" w:rsidR="00BA4EAC" w:rsidRPr="006C1437" w:rsidRDefault="00BA4EAC" w:rsidP="0000191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B4F47D" w14:textId="77777777" w:rsidR="00BA4EAC" w:rsidRPr="006C1437" w:rsidRDefault="00BA4EAC" w:rsidP="00001910">
            <w:pPr>
              <w:pStyle w:val="TAC"/>
            </w:pPr>
          </w:p>
        </w:tc>
      </w:tr>
      <w:tr w:rsidR="00BA4EAC" w:rsidRPr="006C1437" w14:paraId="412B844F"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74119C9" w14:textId="77777777" w:rsidR="00BA4EAC" w:rsidRPr="006C1437" w:rsidRDefault="00BA4EAC" w:rsidP="0000191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86FCA0" w14:textId="77777777" w:rsidR="00BA4EAC" w:rsidRPr="006C1437" w:rsidRDefault="00BA4EAC" w:rsidP="00001910">
            <w:pPr>
              <w:pStyle w:val="TAC"/>
            </w:pPr>
          </w:p>
        </w:tc>
        <w:tc>
          <w:tcPr>
            <w:tcW w:w="4773" w:type="dxa"/>
            <w:tcBorders>
              <w:top w:val="single" w:sz="4" w:space="0" w:color="auto"/>
              <w:left w:val="nil"/>
              <w:bottom w:val="single" w:sz="4" w:space="0" w:color="auto"/>
              <w:right w:val="nil"/>
            </w:tcBorders>
            <w:shd w:val="clear" w:color="auto" w:fill="E0E0E0"/>
          </w:tcPr>
          <w:p w14:paraId="70966056" w14:textId="77777777" w:rsidR="00BA4EAC" w:rsidRPr="006C1437" w:rsidRDefault="00BA4EAC" w:rsidP="00001910">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3FAB7C1" w14:textId="77777777" w:rsidR="00BA4EAC" w:rsidRPr="006C1437" w:rsidRDefault="00BA4EAC" w:rsidP="0000191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685256" w14:textId="77777777" w:rsidR="00BA4EAC" w:rsidRPr="006C1437" w:rsidRDefault="00BA4EAC" w:rsidP="00001910">
            <w:pPr>
              <w:pStyle w:val="TAC"/>
            </w:pPr>
          </w:p>
        </w:tc>
      </w:tr>
      <w:tr w:rsidR="00BA4EAC" w:rsidRPr="006C1437" w14:paraId="06C34354"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tcPr>
          <w:p w14:paraId="3D7FA716" w14:textId="77777777" w:rsidR="00BA4EAC" w:rsidRPr="006C1437" w:rsidRDefault="00BA4EAC"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39CF68" w14:textId="77777777" w:rsidR="00BA4EAC" w:rsidRPr="006C1437" w:rsidRDefault="00BA4EAC"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D6AF81" w14:textId="77777777" w:rsidR="00BA4EAC" w:rsidRPr="006C1437" w:rsidRDefault="00BA4EAC" w:rsidP="00001910">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817E930" w14:textId="77777777" w:rsidR="00BA4EAC" w:rsidRPr="006C1437" w:rsidRDefault="00BA4EAC" w:rsidP="00001910">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859C40E" w14:textId="77777777" w:rsidR="00BA4EAC" w:rsidRPr="006C1437" w:rsidRDefault="00BA4EAC" w:rsidP="00001910">
            <w:pPr>
              <w:pStyle w:val="TAH"/>
            </w:pPr>
            <w:r w:rsidRPr="006C1437">
              <w:t>Ins.</w:t>
            </w:r>
          </w:p>
        </w:tc>
      </w:tr>
      <w:tr w:rsidR="00BA4EAC" w:rsidRPr="006C1437" w14:paraId="315BF6ED"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tcPr>
          <w:p w14:paraId="0BFA92C2" w14:textId="77777777" w:rsidR="00BA4EAC" w:rsidRPr="006C1437" w:rsidRDefault="00BA4EAC" w:rsidP="00001910">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6DCDA85" w14:textId="77777777" w:rsidR="00BA4EAC" w:rsidRPr="006C1437" w:rsidRDefault="00BA4EAC" w:rsidP="00001910">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1B7E315" w14:textId="77777777" w:rsidR="00BA4EAC" w:rsidRPr="006C1437" w:rsidRDefault="00BA4EAC" w:rsidP="00001910">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068F4A0A" w14:textId="77777777" w:rsidR="00BA4EAC" w:rsidRPr="006C1437" w:rsidRDefault="00BA4EAC" w:rsidP="00001910">
            <w:pPr>
              <w:pStyle w:val="TAL"/>
              <w:jc w:val="center"/>
            </w:pPr>
            <w:r>
              <w:t>PGW Set FQDN</w:t>
            </w:r>
          </w:p>
        </w:tc>
        <w:tc>
          <w:tcPr>
            <w:tcW w:w="541" w:type="dxa"/>
            <w:tcBorders>
              <w:left w:val="single" w:sz="4" w:space="0" w:color="auto"/>
              <w:right w:val="single" w:sz="4" w:space="0" w:color="auto"/>
            </w:tcBorders>
            <w:shd w:val="clear" w:color="auto" w:fill="auto"/>
          </w:tcPr>
          <w:p w14:paraId="421817F5" w14:textId="77777777" w:rsidR="00BA4EAC" w:rsidRPr="006C1437" w:rsidRDefault="00BA4EAC" w:rsidP="00001910">
            <w:pPr>
              <w:pStyle w:val="TAL"/>
              <w:jc w:val="center"/>
            </w:pPr>
            <w:r>
              <w:t>0</w:t>
            </w:r>
          </w:p>
        </w:tc>
      </w:tr>
      <w:tr w:rsidR="00BA4EAC" w:rsidRPr="006C1437" w14:paraId="55C4A3C5"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tcPr>
          <w:p w14:paraId="301C9FFD" w14:textId="77777777" w:rsidR="00BA4EAC" w:rsidRDefault="00BA4EAC" w:rsidP="00001910">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5328819" w14:textId="77777777" w:rsidR="00BA4EAC" w:rsidRPr="006C1437" w:rsidRDefault="00BA4EAC" w:rsidP="00001910">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E9C0319" w14:textId="77777777" w:rsidR="00BA4EAC" w:rsidRDefault="00BA4EAC" w:rsidP="00001910">
            <w:pPr>
              <w:pStyle w:val="TAL"/>
            </w:pPr>
            <w:r>
              <w:t xml:space="preserve">This IE shall be included by the source MME if available. </w:t>
            </w:r>
          </w:p>
          <w:p w14:paraId="122F8BA9" w14:textId="77777777" w:rsidR="00BA4EAC" w:rsidRDefault="00BA4EAC" w:rsidP="00001910">
            <w:pPr>
              <w:pStyle w:val="TAL"/>
              <w:rPr>
                <w:lang w:eastAsia="ja-JP"/>
              </w:rPr>
            </w:pPr>
          </w:p>
          <w:p w14:paraId="450D8100" w14:textId="77777777" w:rsidR="00BA4EAC" w:rsidRDefault="00BA4EAC" w:rsidP="00001910">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21AB617" w14:textId="77777777" w:rsidR="00BA4EAC" w:rsidRPr="006C1437" w:rsidRDefault="00BA4EAC" w:rsidP="00001910">
            <w:pPr>
              <w:pStyle w:val="TAL"/>
            </w:pPr>
          </w:p>
        </w:tc>
        <w:tc>
          <w:tcPr>
            <w:tcW w:w="1470" w:type="dxa"/>
            <w:tcBorders>
              <w:left w:val="single" w:sz="4" w:space="0" w:color="auto"/>
              <w:right w:val="single" w:sz="4" w:space="0" w:color="auto"/>
            </w:tcBorders>
            <w:shd w:val="clear" w:color="auto" w:fill="auto"/>
          </w:tcPr>
          <w:p w14:paraId="45C86912" w14:textId="77777777" w:rsidR="00BA4EAC" w:rsidRPr="006C1437" w:rsidRDefault="00BA4EAC" w:rsidP="00001910">
            <w:pPr>
              <w:pStyle w:val="TAL"/>
              <w:jc w:val="center"/>
            </w:pPr>
            <w:r>
              <w:t>IP Address</w:t>
            </w:r>
          </w:p>
        </w:tc>
        <w:tc>
          <w:tcPr>
            <w:tcW w:w="541" w:type="dxa"/>
            <w:tcBorders>
              <w:left w:val="single" w:sz="4" w:space="0" w:color="auto"/>
              <w:right w:val="single" w:sz="4" w:space="0" w:color="auto"/>
            </w:tcBorders>
            <w:shd w:val="clear" w:color="auto" w:fill="auto"/>
          </w:tcPr>
          <w:p w14:paraId="3473B3C7" w14:textId="77777777" w:rsidR="00BA4EAC" w:rsidRPr="006C1437" w:rsidRDefault="00BA4EAC" w:rsidP="00001910">
            <w:pPr>
              <w:pStyle w:val="TAL"/>
              <w:jc w:val="center"/>
            </w:pPr>
            <w:r>
              <w:t>0</w:t>
            </w:r>
          </w:p>
        </w:tc>
      </w:tr>
    </w:tbl>
    <w:p w14:paraId="03C7AD08" w14:textId="6C3C695D" w:rsidR="00D66A2F" w:rsidRDefault="00D66A2F">
      <w:pPr>
        <w:rPr>
          <w:noProof/>
        </w:rPr>
      </w:pPr>
    </w:p>
    <w:p w14:paraId="64A2F5BE" w14:textId="6B64E1FA" w:rsidR="00BA4EAC" w:rsidRDefault="00BA4EAC">
      <w:pPr>
        <w:rPr>
          <w:noProof/>
        </w:rPr>
      </w:pPr>
    </w:p>
    <w:p w14:paraId="74BE9397" w14:textId="1ADE3843"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F0749" w14:textId="77777777" w:rsidR="00A84607" w:rsidRPr="006C1437" w:rsidRDefault="00A84607" w:rsidP="00A84607">
      <w:pPr>
        <w:pStyle w:val="Heading3"/>
        <w:rPr>
          <w:lang w:eastAsia="zh-CN"/>
        </w:rPr>
      </w:pPr>
      <w:bookmarkStart w:id="11" w:name="_Toc58578821"/>
      <w:bookmarkStart w:id="12" w:name="_Toc19777539"/>
      <w:bookmarkStart w:id="13" w:name="_Toc27740836"/>
      <w:bookmarkStart w:id="14" w:name="_Toc36054215"/>
      <w:bookmarkStart w:id="15" w:name="_Toc44874091"/>
      <w:bookmarkStart w:id="16" w:name="_Toc51863069"/>
      <w:bookmarkStart w:id="17" w:name="_Toc57980498"/>
      <w:r w:rsidRPr="006C1437">
        <w:rPr>
          <w:lang w:eastAsia="zh-CN"/>
        </w:rPr>
        <w:t>7.3.6</w:t>
      </w:r>
      <w:r w:rsidRPr="006C1437">
        <w:rPr>
          <w:lang w:eastAsia="zh-CN"/>
        </w:rPr>
        <w:tab/>
        <w:t>Context Response</w:t>
      </w:r>
      <w:bookmarkEnd w:id="11"/>
    </w:p>
    <w:p w14:paraId="54078084" w14:textId="77777777" w:rsidR="00A84607" w:rsidRPr="006C1437" w:rsidRDefault="00A84607" w:rsidP="00A8460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3EDA31AD" w14:textId="77777777" w:rsidR="00A84607" w:rsidRPr="006C1437" w:rsidRDefault="00A84607" w:rsidP="00A84607">
      <w:r w:rsidRPr="006C1437">
        <w:t>Possible Cause values are specified in Table 8.4-1. Message specific cause values are:</w:t>
      </w:r>
    </w:p>
    <w:p w14:paraId="53B09F00" w14:textId="77777777" w:rsidR="00A84607" w:rsidRPr="006C1437" w:rsidRDefault="00A84607" w:rsidP="00A84607">
      <w:pPr>
        <w:pStyle w:val="B1"/>
      </w:pPr>
      <w:r w:rsidRPr="006C1437">
        <w:t>-</w:t>
      </w:r>
      <w:r w:rsidRPr="006C1437">
        <w:tab/>
        <w:t>"IMSI</w:t>
      </w:r>
      <w:r w:rsidRPr="006C1437">
        <w:rPr>
          <w:rFonts w:hint="eastAsia"/>
          <w:lang w:eastAsia="zh-CN"/>
        </w:rPr>
        <w:t>/IMEI</w:t>
      </w:r>
      <w:r w:rsidRPr="006C1437">
        <w:t xml:space="preserve"> not known"</w:t>
      </w:r>
    </w:p>
    <w:p w14:paraId="39D0A515" w14:textId="77777777" w:rsidR="00A84607" w:rsidRPr="006C1437" w:rsidRDefault="00A84607" w:rsidP="00A84607">
      <w:pPr>
        <w:pStyle w:val="B1"/>
      </w:pPr>
      <w:r w:rsidRPr="006C1437">
        <w:t>-</w:t>
      </w:r>
      <w:r w:rsidRPr="006C1437">
        <w:tab/>
        <w:t>"P-TMSI Signature mismatch"</w:t>
      </w:r>
    </w:p>
    <w:p w14:paraId="1459E78E" w14:textId="77777777" w:rsidR="00A84607" w:rsidRPr="006C1437" w:rsidRDefault="00A84607" w:rsidP="00A84607">
      <w:pPr>
        <w:ind w:left="568" w:hanging="284"/>
        <w:rPr>
          <w:lang w:eastAsia="zh-CN"/>
        </w:rPr>
      </w:pPr>
      <w:r w:rsidRPr="006C1437">
        <w:t>-</w:t>
      </w:r>
      <w:r w:rsidRPr="006C1437">
        <w:tab/>
        <w:t>"</w:t>
      </w:r>
      <w:r w:rsidRPr="006C1437">
        <w:rPr>
          <w:lang w:eastAsia="zh-CN"/>
        </w:rPr>
        <w:t>User authentication failed"</w:t>
      </w:r>
    </w:p>
    <w:p w14:paraId="5814ECA7" w14:textId="77777777" w:rsidR="00A84607" w:rsidRPr="006C1437" w:rsidRDefault="00A84607" w:rsidP="00A84607">
      <w:pPr>
        <w:ind w:left="568" w:hanging="284"/>
      </w:pPr>
      <w:r w:rsidRPr="006C1437">
        <w:rPr>
          <w:lang w:eastAsia="zh-CN"/>
        </w:rPr>
        <w:t>-</w:t>
      </w:r>
      <w:r w:rsidRPr="006C1437">
        <w:rPr>
          <w:lang w:eastAsia="zh-CN"/>
        </w:rPr>
        <w:tab/>
        <w:t>"Target access restricted for the subscriber"</w:t>
      </w:r>
    </w:p>
    <w:p w14:paraId="35C7BA1B" w14:textId="77777777" w:rsidR="00A84607" w:rsidRPr="006C1437" w:rsidRDefault="00A84607" w:rsidP="00A84607">
      <w:r w:rsidRPr="006C1437">
        <w:t>Based on the subscription profile, when the access to the target RAT is prohibited for the subscriber, the old MME/SGSN/AMF may reject the Context Request message with the cause "Target access restricted for the subscriber".</w:t>
      </w:r>
    </w:p>
    <w:p w14:paraId="4A3B65D0" w14:textId="77777777" w:rsidR="00A84607" w:rsidRPr="006C1437" w:rsidRDefault="00A84607" w:rsidP="00A84607">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63BDCBC1" w14:textId="77777777" w:rsidR="00A84607" w:rsidRPr="006C1437" w:rsidRDefault="00A84607" w:rsidP="00A84607">
      <w:pPr>
        <w:pStyle w:val="B1"/>
      </w:pPr>
      <w:r w:rsidRPr="006C1437">
        <w:t>-</w:t>
      </w:r>
      <w:r w:rsidRPr="006C1437">
        <w:tab/>
        <w:t xml:space="preserve">If the UE is attached to the source MME/SGSN without any PDN connection through the SGW and PGW and without any SCEF PDN </w:t>
      </w:r>
      <w:proofErr w:type="gramStart"/>
      <w:r w:rsidRPr="006C1437">
        <w:t>connection;</w:t>
      </w:r>
      <w:proofErr w:type="gramEnd"/>
      <w:r w:rsidRPr="006C1437">
        <w:t xml:space="preserve"> </w:t>
      </w:r>
    </w:p>
    <w:p w14:paraId="033E9A3C" w14:textId="77777777" w:rsidR="00A84607" w:rsidRPr="006C1437" w:rsidRDefault="00A84607" w:rsidP="00A8460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13AFB196" w14:textId="77777777" w:rsidR="00A84607" w:rsidRPr="006C1437" w:rsidRDefault="00A84607" w:rsidP="00A84607">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563C8D67" w14:textId="77777777" w:rsidR="00A84607" w:rsidRPr="006C1437" w:rsidRDefault="00A84607" w:rsidP="00A8460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6C0984F4" w14:textId="77777777" w:rsidR="00A84607" w:rsidRPr="006C1437" w:rsidRDefault="00A84607" w:rsidP="00A84607">
      <w:pPr>
        <w:pStyle w:val="B1"/>
      </w:pPr>
      <w:r w:rsidRPr="006C1437">
        <w:t>-</w:t>
      </w:r>
      <w:r w:rsidRPr="006C1437">
        <w:tab/>
        <w:t xml:space="preserve">if the UE is registered to the source AMF without any PDU </w:t>
      </w:r>
      <w:proofErr w:type="gramStart"/>
      <w:r w:rsidRPr="006C1437">
        <w:t>session;</w:t>
      </w:r>
      <w:proofErr w:type="gramEnd"/>
      <w:r w:rsidRPr="006C1437">
        <w:t xml:space="preserve"> </w:t>
      </w:r>
    </w:p>
    <w:p w14:paraId="443E6AFE" w14:textId="77777777" w:rsidR="00A84607" w:rsidRPr="006C1437" w:rsidRDefault="00A84607" w:rsidP="00A84607">
      <w:pPr>
        <w:pStyle w:val="B1"/>
      </w:pPr>
      <w:r w:rsidRPr="006C1437">
        <w:lastRenderedPageBreak/>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299B70E9" w14:textId="77777777" w:rsidR="00A84607" w:rsidRPr="006C1437" w:rsidRDefault="00A84607" w:rsidP="00A8460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B475DEE" w14:textId="77777777" w:rsidR="00A84607" w:rsidRPr="006C1437" w:rsidRDefault="00A84607" w:rsidP="00A8460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0BEB51A6" w14:textId="77777777" w:rsidR="00A84607" w:rsidRDefault="00A84607" w:rsidP="00A84607">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5DA80D24" w14:textId="77777777" w:rsidR="00A84607" w:rsidRPr="006C1437" w:rsidRDefault="00A84607" w:rsidP="00A8460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30D14FE" w14:textId="77777777" w:rsidR="00A84607" w:rsidRPr="006C1437" w:rsidRDefault="00A84607" w:rsidP="00A8460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84607" w:rsidRPr="006C1437" w14:paraId="315CBA6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7EB11DD" w14:textId="77777777" w:rsidR="00A84607" w:rsidRPr="006C1437" w:rsidRDefault="00A84607"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1930F7" w14:textId="77777777" w:rsidR="00A84607" w:rsidRPr="006C1437" w:rsidRDefault="00A84607" w:rsidP="0000191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17839F1" w14:textId="77777777" w:rsidR="00A84607" w:rsidRPr="006C1437" w:rsidRDefault="00A84607"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538D98" w14:textId="77777777" w:rsidR="00A84607" w:rsidRPr="006C1437" w:rsidRDefault="00A84607" w:rsidP="0000191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C6BDF27" w14:textId="77777777" w:rsidR="00A84607" w:rsidRPr="006C1437" w:rsidRDefault="00A84607" w:rsidP="00001910">
            <w:pPr>
              <w:pStyle w:val="TAH"/>
            </w:pPr>
            <w:r w:rsidRPr="006C1437">
              <w:t>Ins.</w:t>
            </w:r>
          </w:p>
        </w:tc>
      </w:tr>
      <w:tr w:rsidR="00A84607" w:rsidRPr="006C1437" w14:paraId="10D5407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D67D616" w14:textId="77777777" w:rsidR="00A84607" w:rsidRPr="006C1437" w:rsidRDefault="00A84607" w:rsidP="0000191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38CED93" w14:textId="77777777" w:rsidR="00A84607" w:rsidRPr="006C1437" w:rsidRDefault="00A84607" w:rsidP="0000191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082E33C" w14:textId="77777777" w:rsidR="00A84607" w:rsidRPr="006C1437" w:rsidRDefault="00A84607" w:rsidP="0000191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85475E5" w14:textId="77777777" w:rsidR="00A84607" w:rsidRPr="006C1437" w:rsidRDefault="00A84607" w:rsidP="00001910">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0B3BD133" w14:textId="77777777" w:rsidR="00A84607" w:rsidRPr="006C1437" w:rsidRDefault="00A84607" w:rsidP="00001910">
            <w:pPr>
              <w:pStyle w:val="TAC"/>
              <w:keepNext w:val="0"/>
              <w:rPr>
                <w:lang w:eastAsia="zh-CN"/>
              </w:rPr>
            </w:pPr>
            <w:r w:rsidRPr="006C1437">
              <w:rPr>
                <w:lang w:eastAsia="zh-CN"/>
              </w:rPr>
              <w:t>0</w:t>
            </w:r>
          </w:p>
        </w:tc>
      </w:tr>
      <w:tr w:rsidR="00A84607" w:rsidRPr="006C1437" w14:paraId="245D7C1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015B0EC" w14:textId="77777777" w:rsidR="00A84607" w:rsidRPr="006C1437" w:rsidRDefault="00A84607" w:rsidP="0000191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B313C54"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E44040" w14:textId="77777777" w:rsidR="00A84607" w:rsidRPr="006C1437" w:rsidRDefault="00A84607" w:rsidP="0000191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81BA01"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78C9A1C9" w14:textId="77777777" w:rsidR="00A84607" w:rsidRPr="006C1437" w:rsidRDefault="00A84607" w:rsidP="0000191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6A508BA9" w14:textId="77777777" w:rsidR="00A84607" w:rsidRPr="006C1437" w:rsidRDefault="00A84607" w:rsidP="00A84607">
            <w:pPr>
              <w:pStyle w:val="TAL"/>
              <w:keepNext w:val="0"/>
              <w:numPr>
                <w:ilvl w:val="0"/>
                <w:numId w:val="6"/>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2F0AC51C" w14:textId="77777777" w:rsidR="00A84607" w:rsidRPr="006C1437" w:rsidRDefault="00A84607" w:rsidP="0000191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B38A088" w14:textId="77777777" w:rsidR="00A84607" w:rsidRPr="006C1437" w:rsidRDefault="00A84607" w:rsidP="0000191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67367AF" w14:textId="77777777" w:rsidR="00A84607" w:rsidRPr="006C1437" w:rsidRDefault="00A84607" w:rsidP="00001910">
            <w:pPr>
              <w:pStyle w:val="TAC"/>
              <w:keepNext w:val="0"/>
              <w:rPr>
                <w:lang w:eastAsia="zh-CN"/>
              </w:rPr>
            </w:pPr>
            <w:r w:rsidRPr="006C1437">
              <w:rPr>
                <w:lang w:eastAsia="zh-CN"/>
              </w:rPr>
              <w:t>0</w:t>
            </w:r>
          </w:p>
        </w:tc>
      </w:tr>
      <w:tr w:rsidR="00A84607" w:rsidRPr="006C1437" w14:paraId="5B7FA5B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16E5E31" w14:textId="77777777" w:rsidR="00A84607" w:rsidRPr="006C1437" w:rsidRDefault="00A84607" w:rsidP="0000191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2203D7D"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E3CD62" w14:textId="77777777" w:rsidR="00A84607" w:rsidRPr="006C1437" w:rsidRDefault="00A84607" w:rsidP="0000191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4B14E0" w14:textId="77777777" w:rsidR="00A84607" w:rsidRPr="006C1437" w:rsidRDefault="00A84607" w:rsidP="00001910">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26C9AE9" w14:textId="77777777" w:rsidR="00A84607" w:rsidRPr="006C1437" w:rsidRDefault="00A84607" w:rsidP="00001910">
            <w:pPr>
              <w:pStyle w:val="TAC"/>
              <w:keepNext w:val="0"/>
              <w:rPr>
                <w:lang w:eastAsia="zh-CN"/>
              </w:rPr>
            </w:pPr>
            <w:r w:rsidRPr="006C1437">
              <w:rPr>
                <w:lang w:eastAsia="zh-CN"/>
              </w:rPr>
              <w:t>0</w:t>
            </w:r>
          </w:p>
        </w:tc>
      </w:tr>
      <w:tr w:rsidR="00A84607" w:rsidRPr="006C1437" w14:paraId="5F2815B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B04A1B0" w14:textId="77777777" w:rsidR="00A84607" w:rsidRPr="006C1437" w:rsidRDefault="00A84607" w:rsidP="0000191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BBBB8BA"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AA7E9A" w14:textId="77777777" w:rsidR="00A84607" w:rsidRPr="006C1437" w:rsidRDefault="00A84607" w:rsidP="0000191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6C7BB48" w14:textId="77777777" w:rsidR="00A84607" w:rsidRPr="006C1437" w:rsidRDefault="00A84607" w:rsidP="0000191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07686AC3" w14:textId="77777777" w:rsidR="00A84607" w:rsidRPr="006C1437" w:rsidRDefault="00A84607" w:rsidP="0000191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BD477C2" w14:textId="77777777" w:rsidR="00A84607" w:rsidRPr="006C1437" w:rsidRDefault="00A84607" w:rsidP="00001910">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1031ACE" w14:textId="77777777" w:rsidR="00A84607" w:rsidRPr="006C1437" w:rsidRDefault="00A84607" w:rsidP="00001910">
            <w:pPr>
              <w:pStyle w:val="TAC"/>
              <w:keepNext w:val="0"/>
              <w:rPr>
                <w:lang w:eastAsia="zh-CN"/>
              </w:rPr>
            </w:pPr>
            <w:r w:rsidRPr="006C1437">
              <w:rPr>
                <w:lang w:eastAsia="zh-CN"/>
              </w:rPr>
              <w:t>0</w:t>
            </w:r>
          </w:p>
        </w:tc>
      </w:tr>
      <w:tr w:rsidR="00A84607" w:rsidRPr="006C1437" w14:paraId="029A97E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FD524BC" w14:textId="77777777" w:rsidR="00A84607" w:rsidRPr="006C1437" w:rsidRDefault="00A84607" w:rsidP="00001910">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EEEF652"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6C8034" w14:textId="77777777" w:rsidR="00A84607" w:rsidRPr="006C1437" w:rsidRDefault="00A84607" w:rsidP="0000191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1D7F319F" w14:textId="77777777" w:rsidR="00A84607" w:rsidRPr="006C1437" w:rsidRDefault="00A84607" w:rsidP="0000191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39F555D" w14:textId="77777777" w:rsidR="00A84607" w:rsidRPr="006C1437" w:rsidRDefault="00A84607" w:rsidP="00001910">
            <w:pPr>
              <w:pStyle w:val="TAC"/>
              <w:keepNext w:val="0"/>
              <w:rPr>
                <w:lang w:eastAsia="zh-CN"/>
              </w:rPr>
            </w:pPr>
            <w:r w:rsidRPr="006C1437">
              <w:rPr>
                <w:lang w:eastAsia="zh-CN"/>
              </w:rPr>
              <w:t>0</w:t>
            </w:r>
          </w:p>
        </w:tc>
      </w:tr>
      <w:tr w:rsidR="00A84607" w:rsidRPr="006C1437" w14:paraId="1D8FA49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FC1EE20" w14:textId="77777777" w:rsidR="00A84607" w:rsidRPr="006C1437" w:rsidRDefault="00A84607" w:rsidP="0000191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DD93BD6"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D9550A"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9A0215F" w14:textId="77777777" w:rsidR="00A84607" w:rsidRPr="006C1437" w:rsidRDefault="00A84607" w:rsidP="00A84607">
            <w:pPr>
              <w:pStyle w:val="TAL"/>
              <w:keepNext w:val="0"/>
              <w:numPr>
                <w:ilvl w:val="0"/>
                <w:numId w:val="6"/>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F2D10F3" w14:textId="77777777" w:rsidR="00A84607" w:rsidRPr="006C1437" w:rsidRDefault="00A84607" w:rsidP="00A84607">
            <w:pPr>
              <w:pStyle w:val="TAL"/>
              <w:keepNext w:val="0"/>
              <w:numPr>
                <w:ilvl w:val="0"/>
                <w:numId w:val="6"/>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EF03981" w14:textId="77777777" w:rsidR="00A84607" w:rsidRPr="006C1437" w:rsidRDefault="00A84607" w:rsidP="00A84607">
            <w:pPr>
              <w:pStyle w:val="TAL"/>
              <w:keepNext w:val="0"/>
              <w:numPr>
                <w:ilvl w:val="0"/>
                <w:numId w:val="6"/>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0DAF42F"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AD6A5AF" w14:textId="77777777" w:rsidR="00A84607" w:rsidRPr="006C1437" w:rsidRDefault="00A84607" w:rsidP="0000191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79F1905" w14:textId="77777777" w:rsidR="00A84607" w:rsidRPr="006C1437" w:rsidRDefault="00A84607" w:rsidP="00001910">
            <w:pPr>
              <w:pStyle w:val="TAC"/>
              <w:keepNext w:val="0"/>
              <w:rPr>
                <w:lang w:eastAsia="zh-CN"/>
              </w:rPr>
            </w:pPr>
            <w:r w:rsidRPr="006C1437">
              <w:rPr>
                <w:lang w:eastAsia="zh-CN"/>
              </w:rPr>
              <w:t>1</w:t>
            </w:r>
          </w:p>
        </w:tc>
      </w:tr>
      <w:tr w:rsidR="00A84607" w:rsidRPr="006C1437" w14:paraId="10E87D7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AAB0609" w14:textId="77777777" w:rsidR="00A84607" w:rsidRPr="006C1437" w:rsidRDefault="00A84607" w:rsidP="00001910">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E13496E"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F4E9B6"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02B6C290" w14:textId="77777777" w:rsidR="00A84607" w:rsidRPr="006C1437" w:rsidRDefault="00A84607" w:rsidP="00A84607">
            <w:pPr>
              <w:pStyle w:val="TAL"/>
              <w:keepNext w:val="0"/>
              <w:numPr>
                <w:ilvl w:val="0"/>
                <w:numId w:val="6"/>
              </w:numPr>
              <w:overflowPunct w:val="0"/>
              <w:autoSpaceDE w:val="0"/>
              <w:autoSpaceDN w:val="0"/>
              <w:adjustRightInd w:val="0"/>
              <w:textAlignment w:val="baseline"/>
              <w:rPr>
                <w:lang w:eastAsia="zh-CN"/>
              </w:rPr>
            </w:pPr>
            <w:r w:rsidRPr="006C1437">
              <w:rPr>
                <w:szCs w:val="18"/>
              </w:rPr>
              <w:lastRenderedPageBreak/>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3852C0D1" w14:textId="77777777" w:rsidR="00A84607" w:rsidRPr="006C1437" w:rsidRDefault="00A84607" w:rsidP="00A84607">
            <w:pPr>
              <w:pStyle w:val="TAL"/>
              <w:keepNext w:val="0"/>
              <w:numPr>
                <w:ilvl w:val="0"/>
                <w:numId w:val="6"/>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9BBD5BD" w14:textId="77777777" w:rsidR="00A84607" w:rsidRPr="006C1437" w:rsidRDefault="00A84607" w:rsidP="00A84607">
            <w:pPr>
              <w:pStyle w:val="TAL"/>
              <w:keepNext w:val="0"/>
              <w:numPr>
                <w:ilvl w:val="0"/>
                <w:numId w:val="6"/>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16038CE7"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1413A35" w14:textId="77777777" w:rsidR="00A84607" w:rsidRPr="006C1437" w:rsidRDefault="00A84607" w:rsidP="00001910">
            <w:pPr>
              <w:pStyle w:val="TAC"/>
              <w:keepNext w:val="0"/>
              <w:rPr>
                <w:lang w:eastAsia="zh-CN"/>
              </w:rPr>
            </w:pPr>
            <w:r w:rsidRPr="006C1437">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tcPr>
          <w:p w14:paraId="5E62D73F" w14:textId="77777777" w:rsidR="00A84607" w:rsidRPr="006C1437" w:rsidRDefault="00A84607" w:rsidP="00001910">
            <w:pPr>
              <w:pStyle w:val="TAC"/>
              <w:keepNext w:val="0"/>
              <w:rPr>
                <w:lang w:eastAsia="zh-CN"/>
              </w:rPr>
            </w:pPr>
            <w:r w:rsidRPr="006C1437">
              <w:rPr>
                <w:lang w:eastAsia="zh-CN"/>
              </w:rPr>
              <w:t>0</w:t>
            </w:r>
          </w:p>
        </w:tc>
      </w:tr>
      <w:tr w:rsidR="00A84607" w:rsidRPr="006C1437" w14:paraId="45E03FE4"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222993F" w14:textId="77777777" w:rsidR="00A84607" w:rsidRPr="006C1437" w:rsidRDefault="00A84607" w:rsidP="00001910">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45DDD41" w14:textId="77777777" w:rsidR="00A84607" w:rsidRPr="006C1437" w:rsidRDefault="00A84607" w:rsidP="0000191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FDD882" w14:textId="77777777" w:rsidR="00A84607" w:rsidRPr="006C1437" w:rsidRDefault="00A84607" w:rsidP="00001910">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867E186" w14:textId="77777777" w:rsidR="00A84607" w:rsidRPr="006C1437" w:rsidRDefault="00A84607" w:rsidP="00001910">
            <w:pPr>
              <w:pStyle w:val="TAL"/>
              <w:rPr>
                <w:lang w:eastAsia="zh-CN"/>
              </w:rPr>
            </w:pPr>
          </w:p>
          <w:p w14:paraId="3443938B" w14:textId="77777777" w:rsidR="00A84607" w:rsidRPr="006C1437" w:rsidRDefault="00A84607" w:rsidP="00001910">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1F800860"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DCE0C4A" w14:textId="77777777" w:rsidR="00A84607" w:rsidRPr="006C1437" w:rsidRDefault="00A84607" w:rsidP="00001910">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34BA3C50"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7A8A333" w14:textId="77777777" w:rsidR="00A84607" w:rsidRPr="006C1437" w:rsidRDefault="00A84607" w:rsidP="00001910">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4B89C912"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FF3A6CE" w14:textId="77777777" w:rsidR="00A84607" w:rsidRPr="006C1437" w:rsidRDefault="00A84607" w:rsidP="00001910">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415322EC"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D6F9BC4" w14:textId="77777777" w:rsidR="00A84607" w:rsidRPr="006C1437" w:rsidRDefault="00A84607" w:rsidP="00001910">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2DB7747D"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71FCA16B" w14:textId="77777777" w:rsidR="00A84607" w:rsidRPr="006C1437" w:rsidRDefault="00A84607" w:rsidP="00001910">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03C9870D"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proofErr w:type="gramStart"/>
            <w:r w:rsidRPr="006C1437">
              <w:rPr>
                <w:rFonts w:ascii="Arial" w:hAnsi="Arial"/>
                <w:sz w:val="18"/>
              </w:rPr>
              <w:t>interface,</w:t>
            </w:r>
            <w:r>
              <w:rPr>
                <w:rFonts w:ascii="Arial" w:hAnsi="Arial"/>
                <w:sz w:val="18"/>
              </w:rPr>
              <w:t xml:space="preserve"> </w:t>
            </w:r>
            <w:r w:rsidRPr="006C1437">
              <w:rPr>
                <w:rFonts w:ascii="Arial" w:hAnsi="Arial"/>
                <w:sz w:val="18"/>
              </w:rPr>
              <w:t>if</w:t>
            </w:r>
            <w:proofErr w:type="gramEnd"/>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654EB6E4" w14:textId="77777777" w:rsidR="00A84607" w:rsidRPr="006C1437" w:rsidRDefault="00A84607" w:rsidP="00001910">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17CB3960"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6A64C49B" w14:textId="77777777" w:rsidR="00A84607" w:rsidRPr="006C1437" w:rsidRDefault="00A84607" w:rsidP="00001910">
            <w:pPr>
              <w:pStyle w:val="TAN"/>
            </w:pPr>
            <w:r w:rsidRPr="006C1437">
              <w:t>CSFB</w:t>
            </w:r>
            <w:r>
              <w:t xml:space="preserve"> </w:t>
            </w:r>
            <w:r w:rsidRPr="006C1437">
              <w:t>Indication</w:t>
            </w:r>
            <w:r>
              <w:t xml:space="preserve"> </w:t>
            </w:r>
            <w:r w:rsidRPr="006C1437">
              <w:t>(CSFBI):</w:t>
            </w:r>
          </w:p>
          <w:p w14:paraId="36D75902"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7E7E6E60" w14:textId="77777777" w:rsidR="00A84607" w:rsidRPr="006C1437" w:rsidRDefault="00A84607" w:rsidP="00001910">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535D521C"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14:paraId="3E23D21D" w14:textId="77777777" w:rsidR="00A84607" w:rsidRPr="006C1437" w:rsidRDefault="00A84607" w:rsidP="00001910">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7F40897C"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69E749EA" w14:textId="77777777" w:rsidR="00A84607" w:rsidRPr="006C1437" w:rsidRDefault="00A84607" w:rsidP="00001910">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690B7730" w14:textId="77777777" w:rsidR="00A8460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77E85CD4" w14:textId="77777777" w:rsidR="00A84607" w:rsidRPr="006C1437" w:rsidRDefault="00A84607" w:rsidP="00A84607">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3E1C8A" w14:textId="77777777" w:rsidR="00A84607" w:rsidRPr="006C1437" w:rsidRDefault="00A84607" w:rsidP="0000191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1D9A6C8" w14:textId="77777777" w:rsidR="00A84607" w:rsidRPr="006C1437" w:rsidRDefault="00A84607" w:rsidP="00001910">
            <w:pPr>
              <w:pStyle w:val="TAC"/>
              <w:rPr>
                <w:lang w:eastAsia="zh-CN"/>
              </w:rPr>
            </w:pPr>
            <w:r w:rsidRPr="006C1437">
              <w:rPr>
                <w:lang w:eastAsia="zh-CN"/>
              </w:rPr>
              <w:t>0</w:t>
            </w:r>
          </w:p>
        </w:tc>
      </w:tr>
      <w:tr w:rsidR="00A84607" w:rsidRPr="006C1437" w14:paraId="32DB6B4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6FFE3C5" w14:textId="77777777" w:rsidR="00A84607" w:rsidRPr="006C1437" w:rsidRDefault="00A84607" w:rsidP="00001910">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D1E384" w14:textId="77777777" w:rsidR="00A84607" w:rsidRPr="006C1437" w:rsidRDefault="00A84607" w:rsidP="0000191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C122ED2" w14:textId="77777777" w:rsidR="00A84607" w:rsidRPr="006C1437" w:rsidRDefault="00A84607"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09B0F65" w14:textId="77777777" w:rsidR="00A84607" w:rsidRPr="006C1437" w:rsidRDefault="00A84607" w:rsidP="00001910">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7AA7F1F" w14:textId="77777777" w:rsidR="00A84607" w:rsidRPr="006C1437" w:rsidRDefault="00A84607" w:rsidP="00001910">
            <w:pPr>
              <w:pStyle w:val="TAC"/>
              <w:keepNext w:val="0"/>
            </w:pPr>
            <w:r w:rsidRPr="006C1437">
              <w:t>0</w:t>
            </w:r>
          </w:p>
        </w:tc>
      </w:tr>
      <w:tr w:rsidR="00A84607" w:rsidRPr="006C1437" w14:paraId="17278BBA"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6AE6FC9" w14:textId="77777777" w:rsidR="00A84607" w:rsidRPr="006C1437" w:rsidRDefault="00A84607" w:rsidP="00001910">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D033D53" w14:textId="77777777" w:rsidR="00A84607" w:rsidRPr="006C1437" w:rsidRDefault="00A84607" w:rsidP="0000191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5461AF" w14:textId="77777777" w:rsidR="00A84607" w:rsidRPr="006C1437" w:rsidRDefault="00A84607" w:rsidP="0000191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03449D2" w14:textId="77777777" w:rsidR="00A84607" w:rsidRPr="006C1437" w:rsidRDefault="00A84607" w:rsidP="0000191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100CF91" w14:textId="77777777" w:rsidR="00A84607" w:rsidRPr="006C1437" w:rsidRDefault="00A84607" w:rsidP="00001910">
            <w:pPr>
              <w:pStyle w:val="TAC"/>
              <w:keepNext w:val="0"/>
            </w:pPr>
            <w:r w:rsidRPr="006C1437">
              <w:rPr>
                <w:lang w:eastAsia="zh-CN"/>
              </w:rPr>
              <w:t>0</w:t>
            </w:r>
          </w:p>
        </w:tc>
      </w:tr>
      <w:tr w:rsidR="00A84607" w:rsidRPr="006C1437" w14:paraId="28CD142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3280BD4" w14:textId="77777777" w:rsidR="00A84607" w:rsidRPr="006C1437" w:rsidRDefault="00A84607" w:rsidP="00001910">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25A9E45" w14:textId="77777777" w:rsidR="00A84607" w:rsidRPr="006C1437" w:rsidRDefault="00A84607" w:rsidP="0000191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767B8F" w14:textId="77777777" w:rsidR="00A84607" w:rsidRPr="006C1437" w:rsidRDefault="00A84607" w:rsidP="0000191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16EE329" w14:textId="77777777" w:rsidR="00A84607" w:rsidRPr="006C1437" w:rsidRDefault="00A84607" w:rsidP="0000191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60D56F0" w14:textId="77777777" w:rsidR="00A84607" w:rsidRPr="006C1437" w:rsidRDefault="00A84607" w:rsidP="00001910">
            <w:pPr>
              <w:pStyle w:val="TAC"/>
              <w:keepNext w:val="0"/>
            </w:pPr>
            <w:r w:rsidRPr="006C1437">
              <w:rPr>
                <w:lang w:eastAsia="zh-CN"/>
              </w:rPr>
              <w:t>1</w:t>
            </w:r>
          </w:p>
        </w:tc>
      </w:tr>
      <w:tr w:rsidR="00A84607" w:rsidRPr="006C1437" w14:paraId="58381A4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E89C86B" w14:textId="77777777" w:rsidR="00A84607" w:rsidRPr="006C1437" w:rsidRDefault="00A84607" w:rsidP="00001910">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6DAA4EF" w14:textId="77777777" w:rsidR="00A84607" w:rsidRPr="006C1437" w:rsidRDefault="00A84607" w:rsidP="0000191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F64C86"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E29981" w14:textId="77777777" w:rsidR="00A84607" w:rsidRPr="006C1437" w:rsidRDefault="00A84607" w:rsidP="0000191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27C832" w14:textId="77777777" w:rsidR="00A84607" w:rsidRPr="006C1437" w:rsidRDefault="00A84607" w:rsidP="00001910">
            <w:pPr>
              <w:pStyle w:val="TAC"/>
              <w:keepNext w:val="0"/>
              <w:rPr>
                <w:lang w:eastAsia="zh-CN"/>
              </w:rPr>
            </w:pPr>
            <w:r w:rsidRPr="006C1437">
              <w:rPr>
                <w:lang w:eastAsia="zh-CN"/>
              </w:rPr>
              <w:t>0</w:t>
            </w:r>
          </w:p>
        </w:tc>
      </w:tr>
      <w:tr w:rsidR="00A84607" w:rsidRPr="006C1437" w14:paraId="6EA974C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B55EACA" w14:textId="77777777" w:rsidR="00A84607" w:rsidRPr="006C1437" w:rsidRDefault="00A84607" w:rsidP="00001910">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A1D3A06" w14:textId="77777777" w:rsidR="00A84607" w:rsidRPr="006C1437" w:rsidRDefault="00A84607" w:rsidP="0000191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47CEB9"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proofErr w:type="gramStart"/>
            <w:r w:rsidRPr="006C1437">
              <w:rPr>
                <w:lang w:eastAsia="zh-CN"/>
              </w:rPr>
              <w:t>AMF,</w:t>
            </w:r>
            <w:r>
              <w:rPr>
                <w:lang w:eastAsia="zh-CN"/>
              </w:rPr>
              <w:t xml:space="preserve"> </w:t>
            </w:r>
            <w:r w:rsidRPr="006C1437">
              <w:rPr>
                <w:lang w:eastAsia="zh-CN"/>
              </w:rPr>
              <w:t>if</w:t>
            </w:r>
            <w:proofErr w:type="gramEnd"/>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D2612D" w14:textId="77777777" w:rsidR="00A84607" w:rsidRPr="006C1437" w:rsidRDefault="00A84607" w:rsidP="0000191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E6F09D" w14:textId="77777777" w:rsidR="00A84607" w:rsidRPr="006C1437" w:rsidRDefault="00A84607" w:rsidP="00001910">
            <w:pPr>
              <w:pStyle w:val="TAC"/>
              <w:keepNext w:val="0"/>
              <w:rPr>
                <w:lang w:eastAsia="zh-CN"/>
              </w:rPr>
            </w:pPr>
            <w:r w:rsidRPr="006C1437">
              <w:rPr>
                <w:lang w:eastAsia="zh-CN"/>
              </w:rPr>
              <w:t>1</w:t>
            </w:r>
          </w:p>
        </w:tc>
      </w:tr>
      <w:tr w:rsidR="00A84607" w:rsidRPr="006C1437" w14:paraId="42FFDBD9" w14:textId="77777777" w:rsidTr="00001910">
        <w:trPr>
          <w:jc w:val="center"/>
        </w:trPr>
        <w:tc>
          <w:tcPr>
            <w:tcW w:w="1819" w:type="dxa"/>
            <w:tcBorders>
              <w:top w:val="single" w:sz="4" w:space="0" w:color="auto"/>
              <w:left w:val="single" w:sz="4" w:space="0" w:color="auto"/>
              <w:right w:val="single" w:sz="4" w:space="0" w:color="auto"/>
            </w:tcBorders>
          </w:tcPr>
          <w:p w14:paraId="75F1C38B" w14:textId="77777777" w:rsidR="00A84607" w:rsidRPr="006C1437" w:rsidRDefault="00A84607" w:rsidP="0000191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6E78FD3" w14:textId="77777777" w:rsidR="00A84607" w:rsidRPr="006C1437" w:rsidRDefault="00A84607" w:rsidP="00001910">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8573E3" w14:textId="77777777" w:rsidR="00A84607" w:rsidRPr="006C1437" w:rsidRDefault="00A84607" w:rsidP="00001910">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BB83F5" w14:textId="77777777" w:rsidR="00A84607" w:rsidRPr="006C1437" w:rsidRDefault="00A84607" w:rsidP="00001910">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2C24C90" w14:textId="77777777" w:rsidR="00A84607" w:rsidRPr="006C1437" w:rsidRDefault="00A84607" w:rsidP="00001910">
            <w:pPr>
              <w:pStyle w:val="TAC"/>
              <w:keepNext w:val="0"/>
            </w:pPr>
            <w:r w:rsidRPr="006C1437">
              <w:rPr>
                <w:rFonts w:cs="Arial"/>
                <w:szCs w:val="18"/>
                <w:lang w:eastAsia="zh-CN"/>
              </w:rPr>
              <w:t>0</w:t>
            </w:r>
          </w:p>
        </w:tc>
      </w:tr>
      <w:tr w:rsidR="00A84607" w:rsidRPr="006C1437" w14:paraId="7C8B26C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CA1DBC3" w14:textId="77777777" w:rsidR="00A84607" w:rsidRPr="006C1437" w:rsidRDefault="00A84607" w:rsidP="00001910">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878B011" w14:textId="77777777" w:rsidR="00A84607" w:rsidRPr="006C1437" w:rsidRDefault="00A84607" w:rsidP="0000191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074920"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78D3F5E" w14:textId="77777777" w:rsidR="00A84607" w:rsidRPr="006C1437" w:rsidRDefault="00A84607" w:rsidP="00001910">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C4E4D2" w14:textId="77777777" w:rsidR="00A84607" w:rsidRPr="006C1437" w:rsidRDefault="00A84607" w:rsidP="00001910">
            <w:pPr>
              <w:pStyle w:val="TAC"/>
              <w:keepNext w:val="0"/>
            </w:pPr>
            <w:r w:rsidRPr="006C1437">
              <w:t>0</w:t>
            </w:r>
          </w:p>
        </w:tc>
      </w:tr>
      <w:tr w:rsidR="00A84607" w:rsidRPr="006C1437" w14:paraId="41FA738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15C7080" w14:textId="77777777" w:rsidR="00A84607" w:rsidRPr="006C1437" w:rsidRDefault="00A84607" w:rsidP="00001910">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25492E0" w14:textId="77777777" w:rsidR="00A84607" w:rsidRPr="006C1437" w:rsidRDefault="00A84607" w:rsidP="0000191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9373F2" w14:textId="77777777" w:rsidR="00A84607" w:rsidRPr="006C1437" w:rsidRDefault="00A84607" w:rsidP="00001910">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proofErr w:type="gramStart"/>
            <w:r w:rsidRPr="006C1437">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D3BE50" w14:textId="77777777" w:rsidR="00A84607" w:rsidRPr="006C1437" w:rsidRDefault="00A84607" w:rsidP="00001910">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638F421" w14:textId="77777777" w:rsidR="00A84607" w:rsidRPr="006C1437" w:rsidRDefault="00A84607" w:rsidP="00001910">
            <w:pPr>
              <w:pStyle w:val="TAC"/>
              <w:keepNext w:val="0"/>
            </w:pPr>
            <w:r w:rsidRPr="006C1437">
              <w:t>0</w:t>
            </w:r>
          </w:p>
        </w:tc>
      </w:tr>
      <w:tr w:rsidR="00A84607" w:rsidRPr="006C1437" w14:paraId="3040FB8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02DC35A" w14:textId="77777777" w:rsidR="00A84607" w:rsidRPr="006C1437" w:rsidRDefault="00A84607" w:rsidP="00001910">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AC22F8" w14:textId="77777777" w:rsidR="00A84607" w:rsidRPr="006C1437" w:rsidRDefault="00A84607" w:rsidP="0000191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4C664AE" w14:textId="77777777" w:rsidR="00A84607" w:rsidRPr="006C1437" w:rsidRDefault="00A84607" w:rsidP="0000191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111FDB" w14:textId="77777777" w:rsidR="00A84607" w:rsidRPr="006C1437" w:rsidRDefault="00A84607" w:rsidP="0000191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DFFFAB0" w14:textId="77777777" w:rsidR="00A84607" w:rsidRPr="006C1437" w:rsidRDefault="00A84607" w:rsidP="00001910">
            <w:pPr>
              <w:pStyle w:val="TAC"/>
              <w:keepNext w:val="0"/>
            </w:pPr>
            <w:r w:rsidRPr="006C1437">
              <w:rPr>
                <w:rFonts w:hint="eastAsia"/>
                <w:lang w:eastAsia="ja-JP"/>
              </w:rPr>
              <w:t>1</w:t>
            </w:r>
          </w:p>
        </w:tc>
      </w:tr>
      <w:tr w:rsidR="00A84607" w:rsidRPr="006C1437" w14:paraId="07D1670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7FDDF07" w14:textId="77777777" w:rsidR="00A84607" w:rsidRPr="006C1437" w:rsidRDefault="00A84607" w:rsidP="00001910">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161F4D8" w14:textId="77777777" w:rsidR="00A84607" w:rsidRPr="006C1437" w:rsidRDefault="00A84607" w:rsidP="0000191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5FAF27C" w14:textId="77777777" w:rsidR="00A84607" w:rsidRPr="006C1437" w:rsidRDefault="00A84607" w:rsidP="0000191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356E2B" w14:textId="77777777" w:rsidR="00A84607" w:rsidRPr="006C1437" w:rsidRDefault="00A84607" w:rsidP="0000191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7D02968" w14:textId="77777777" w:rsidR="00A84607" w:rsidRPr="006C1437" w:rsidRDefault="00A84607" w:rsidP="00001910">
            <w:pPr>
              <w:pStyle w:val="TAC"/>
              <w:keepNext w:val="0"/>
            </w:pPr>
            <w:r w:rsidRPr="006C1437">
              <w:rPr>
                <w:rFonts w:hint="eastAsia"/>
                <w:lang w:eastAsia="ja-JP"/>
              </w:rPr>
              <w:t>2</w:t>
            </w:r>
          </w:p>
        </w:tc>
      </w:tr>
      <w:tr w:rsidR="00A84607" w:rsidRPr="006C1437" w14:paraId="58B2A39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76B49B3" w14:textId="77777777" w:rsidR="00A84607" w:rsidRPr="006C1437" w:rsidRDefault="00A84607" w:rsidP="00001910">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9F701B0" w14:textId="77777777" w:rsidR="00A84607" w:rsidRPr="006C1437" w:rsidRDefault="00A84607" w:rsidP="0000191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08967A" w14:textId="77777777" w:rsidR="00A84607" w:rsidRPr="006C1437" w:rsidRDefault="00A84607" w:rsidP="0000191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6881A27B" w14:textId="77777777" w:rsidR="00A84607" w:rsidRPr="006C1437" w:rsidRDefault="00A84607" w:rsidP="00001910">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5043328E" w14:textId="77777777" w:rsidR="00A84607" w:rsidRPr="006C1437" w:rsidRDefault="00A84607" w:rsidP="00001910">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3CF764AD" w14:textId="77777777" w:rsidR="00A84607" w:rsidRPr="006C1437" w:rsidRDefault="00A84607" w:rsidP="00001910">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9DE1AAF" w14:textId="77777777" w:rsidR="00A84607" w:rsidRPr="006C1437" w:rsidRDefault="00A84607" w:rsidP="00001910">
            <w:pPr>
              <w:pStyle w:val="TAC"/>
              <w:keepNext w:val="0"/>
            </w:pPr>
            <w:r w:rsidRPr="006C1437">
              <w:t>0</w:t>
            </w:r>
          </w:p>
        </w:tc>
      </w:tr>
      <w:tr w:rsidR="00A84607" w:rsidRPr="006C1437" w14:paraId="09E3DDA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583B7136" w14:textId="77777777" w:rsidR="00A84607" w:rsidRPr="006C1437" w:rsidRDefault="00A84607" w:rsidP="00001910">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7300C7" w14:textId="77777777" w:rsidR="00A84607" w:rsidRPr="006C1437" w:rsidRDefault="00A84607" w:rsidP="0000191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F1BC2C" w14:textId="77777777" w:rsidR="00A84607" w:rsidRPr="006C1437" w:rsidRDefault="00A84607" w:rsidP="0000191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25CC8A6D" w14:textId="77777777" w:rsidR="00A84607" w:rsidRPr="006C1437" w:rsidRDefault="00A84607" w:rsidP="00001910">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E7320B" w14:textId="77777777" w:rsidR="00A84607" w:rsidRPr="006C1437" w:rsidRDefault="00A84607" w:rsidP="00001910">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A779D8B" w14:textId="77777777" w:rsidR="00A84607" w:rsidRPr="006C1437" w:rsidRDefault="00A84607" w:rsidP="00001910">
            <w:pPr>
              <w:pStyle w:val="TAC"/>
              <w:keepNext w:val="0"/>
              <w:rPr>
                <w:lang w:eastAsia="zh-CN"/>
              </w:rPr>
            </w:pPr>
            <w:r w:rsidRPr="006C1437">
              <w:rPr>
                <w:rFonts w:hint="eastAsia"/>
                <w:lang w:eastAsia="zh-CN"/>
              </w:rPr>
              <w:t>0</w:t>
            </w:r>
          </w:p>
        </w:tc>
      </w:tr>
      <w:tr w:rsidR="00A84607" w:rsidRPr="006C1437" w14:paraId="347BED2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5BA0DD5" w14:textId="77777777" w:rsidR="00A84607" w:rsidRPr="006C1437" w:rsidRDefault="00A84607" w:rsidP="00001910">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DB15B87" w14:textId="77777777" w:rsidR="00A84607" w:rsidRPr="006C1437" w:rsidRDefault="00A84607" w:rsidP="0000191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1117E5" w14:textId="77777777" w:rsidR="00A84607" w:rsidRPr="006C1437" w:rsidRDefault="00A84607" w:rsidP="0000191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32CE7B77" w14:textId="77777777" w:rsidR="00A84607" w:rsidRPr="006C1437" w:rsidRDefault="00A84607" w:rsidP="00001910">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66364D0" w14:textId="77777777" w:rsidR="00A84607" w:rsidRPr="006C1437" w:rsidRDefault="00A84607" w:rsidP="00001910">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1E1F5E93" w14:textId="77777777" w:rsidR="00A84607" w:rsidRPr="006C1437" w:rsidRDefault="00A84607" w:rsidP="00001910">
            <w:pPr>
              <w:pStyle w:val="TAC"/>
              <w:keepNext w:val="0"/>
              <w:rPr>
                <w:lang w:eastAsia="zh-CN"/>
              </w:rPr>
            </w:pPr>
            <w:r>
              <w:rPr>
                <w:lang w:eastAsia="zh-CN"/>
              </w:rPr>
              <w:t>0</w:t>
            </w:r>
          </w:p>
        </w:tc>
      </w:tr>
      <w:tr w:rsidR="00A84607" w:rsidRPr="006C1437" w14:paraId="405AB89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1465434" w14:textId="77777777" w:rsidR="00A84607" w:rsidRPr="006C1437" w:rsidRDefault="00A84607" w:rsidP="00001910">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219109A" w14:textId="77777777" w:rsidR="00A84607" w:rsidRPr="006C1437" w:rsidRDefault="00A84607" w:rsidP="0000191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9EC940" w14:textId="77777777" w:rsidR="00A84607" w:rsidRPr="006C1437" w:rsidRDefault="00A84607" w:rsidP="0000191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349B65E8" w14:textId="77777777" w:rsidR="00A84607" w:rsidRPr="006C1437" w:rsidRDefault="00A84607" w:rsidP="0000191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48A13DF6" w14:textId="77777777" w:rsidR="00A84607" w:rsidRPr="006C1437" w:rsidRDefault="00A84607" w:rsidP="00001910">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D2E78C" w14:textId="77777777" w:rsidR="00A84607" w:rsidRPr="006C1437" w:rsidRDefault="00A84607" w:rsidP="00001910">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209D640" w14:textId="77777777" w:rsidR="00A84607" w:rsidRPr="006C1437" w:rsidRDefault="00A84607" w:rsidP="00001910">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6D40C5" w14:textId="77777777" w:rsidR="00A84607" w:rsidRPr="006C1437" w:rsidRDefault="00A84607" w:rsidP="00001910">
            <w:pPr>
              <w:pStyle w:val="TAC"/>
              <w:keepNext w:val="0"/>
              <w:rPr>
                <w:lang w:eastAsia="zh-CN"/>
              </w:rPr>
            </w:pPr>
            <w:r w:rsidRPr="006C1437">
              <w:rPr>
                <w:rFonts w:hint="eastAsia"/>
                <w:lang w:eastAsia="zh-CN"/>
              </w:rPr>
              <w:t>0</w:t>
            </w:r>
          </w:p>
        </w:tc>
      </w:tr>
      <w:tr w:rsidR="00A84607" w:rsidRPr="006C1437" w14:paraId="04C60E3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367FF12" w14:textId="77777777" w:rsidR="00A84607" w:rsidRPr="006C1437" w:rsidRDefault="00A84607" w:rsidP="00001910">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B158A9" w14:textId="77777777" w:rsidR="00A84607" w:rsidRPr="006C1437" w:rsidRDefault="00A84607" w:rsidP="0000191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A346CD" w14:textId="77777777" w:rsidR="00A84607" w:rsidRPr="006C1437" w:rsidRDefault="00A84607" w:rsidP="0000191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37E0069B" w14:textId="77777777" w:rsidR="00A84607" w:rsidRPr="006C1437" w:rsidRDefault="00A84607" w:rsidP="00001910">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86A43DF" w14:textId="77777777" w:rsidR="00A84607" w:rsidRPr="006C1437" w:rsidRDefault="00A84607" w:rsidP="00001910">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FBA9A81" w14:textId="77777777" w:rsidR="00A84607" w:rsidRPr="006C1437" w:rsidRDefault="00A84607" w:rsidP="00001910">
            <w:pPr>
              <w:pStyle w:val="TAC"/>
              <w:keepNext w:val="0"/>
              <w:rPr>
                <w:lang w:eastAsia="zh-CN"/>
              </w:rPr>
            </w:pPr>
            <w:r w:rsidRPr="006C1437">
              <w:rPr>
                <w:lang w:eastAsia="zh-CN"/>
              </w:rPr>
              <w:t>0</w:t>
            </w:r>
          </w:p>
        </w:tc>
      </w:tr>
      <w:tr w:rsidR="00A84607" w:rsidRPr="006C1437" w14:paraId="4A3D13A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D1B6B02" w14:textId="77777777" w:rsidR="00A84607" w:rsidRPr="006C1437" w:rsidRDefault="00A84607" w:rsidP="00001910">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FE4F335" w14:textId="77777777" w:rsidR="00A84607" w:rsidRPr="006C1437" w:rsidRDefault="00A84607" w:rsidP="0000191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531D08" w14:textId="77777777" w:rsidR="00A84607" w:rsidRPr="006C1437" w:rsidRDefault="00A84607" w:rsidP="0000191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88DA183" w14:textId="77777777" w:rsidR="00A84607" w:rsidRPr="006C1437" w:rsidRDefault="00A84607" w:rsidP="00001910">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C79DDC1" w14:textId="77777777" w:rsidR="00A84607" w:rsidRPr="006C1437" w:rsidRDefault="00A84607" w:rsidP="00001910">
            <w:pPr>
              <w:pStyle w:val="TAC"/>
              <w:keepNext w:val="0"/>
              <w:rPr>
                <w:lang w:eastAsia="zh-CN"/>
              </w:rPr>
            </w:pPr>
            <w:r w:rsidRPr="006C1437">
              <w:rPr>
                <w:lang w:eastAsia="zh-CN"/>
              </w:rPr>
              <w:t>0</w:t>
            </w:r>
          </w:p>
        </w:tc>
      </w:tr>
      <w:tr w:rsidR="00A84607" w:rsidRPr="006C1437" w14:paraId="06CF07CF"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428902B" w14:textId="77777777" w:rsidR="00A84607" w:rsidRPr="006C1437" w:rsidRDefault="00A84607" w:rsidP="00001910">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32F7D90" w14:textId="77777777" w:rsidR="00A84607" w:rsidRPr="006C1437" w:rsidRDefault="00A84607" w:rsidP="0000191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F0E325" w14:textId="77777777" w:rsidR="00A84607" w:rsidRPr="006C1437" w:rsidRDefault="00A84607" w:rsidP="0000191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746B026" w14:textId="77777777" w:rsidR="00A84607" w:rsidRPr="006C1437" w:rsidRDefault="00A84607" w:rsidP="0000191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DE07400" w14:textId="77777777" w:rsidR="00A84607" w:rsidRPr="006C1437" w:rsidRDefault="00A84607" w:rsidP="00001910">
            <w:pPr>
              <w:pStyle w:val="TAC"/>
              <w:rPr>
                <w:lang w:eastAsia="zh-CN"/>
              </w:rPr>
            </w:pPr>
            <w:r w:rsidRPr="006C1437">
              <w:rPr>
                <w:lang w:eastAsia="zh-CN"/>
              </w:rPr>
              <w:t>0</w:t>
            </w:r>
          </w:p>
        </w:tc>
      </w:tr>
      <w:tr w:rsidR="00A84607" w:rsidRPr="006C1437" w14:paraId="2AC356C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F6B4194" w14:textId="77777777" w:rsidR="00A84607" w:rsidRPr="006C1437" w:rsidRDefault="00A84607" w:rsidP="00001910">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0BF9924" w14:textId="77777777" w:rsidR="00A84607" w:rsidRPr="006C1437" w:rsidRDefault="00A84607" w:rsidP="00001910">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162D3C5" w14:textId="77777777" w:rsidR="00A84607" w:rsidRPr="006C1437" w:rsidRDefault="00A84607" w:rsidP="0000191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762F04D" w14:textId="77777777" w:rsidR="00A84607" w:rsidRPr="006C1437" w:rsidRDefault="00A84607" w:rsidP="00001910">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9A99B9A" w14:textId="77777777" w:rsidR="00A84607" w:rsidRPr="006C1437" w:rsidRDefault="00A84607" w:rsidP="00001910">
            <w:pPr>
              <w:pStyle w:val="TAC"/>
              <w:rPr>
                <w:lang w:eastAsia="zh-CN"/>
              </w:rPr>
            </w:pPr>
            <w:r w:rsidRPr="006C1437">
              <w:t>0</w:t>
            </w:r>
          </w:p>
        </w:tc>
      </w:tr>
      <w:tr w:rsidR="00A84607" w:rsidRPr="006C1437" w14:paraId="6F75953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2E52FD1" w14:textId="77777777" w:rsidR="00A84607" w:rsidRPr="006C1437" w:rsidRDefault="00A84607" w:rsidP="00001910">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D6833C0" w14:textId="77777777" w:rsidR="00A84607" w:rsidRPr="006C1437" w:rsidRDefault="00A84607" w:rsidP="0000191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19629E3" w14:textId="77777777" w:rsidR="00A84607" w:rsidRPr="006C1437" w:rsidRDefault="00A84607"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68D1BAD6" w14:textId="77777777" w:rsidR="00A84607" w:rsidRPr="006C1437" w:rsidRDefault="00A84607" w:rsidP="00001910">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0F9879F" w14:textId="77777777" w:rsidR="00A84607" w:rsidRPr="006C1437" w:rsidRDefault="00A84607" w:rsidP="00001910">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FD4BD79" w14:textId="77777777" w:rsidR="00A84607" w:rsidRPr="006C1437" w:rsidRDefault="00A84607" w:rsidP="00001910">
            <w:pPr>
              <w:pStyle w:val="TAC"/>
            </w:pPr>
            <w:r w:rsidRPr="006C1437">
              <w:t>1</w:t>
            </w:r>
          </w:p>
        </w:tc>
      </w:tr>
      <w:tr w:rsidR="00A84607" w:rsidRPr="006C1437" w14:paraId="5E976EC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CEA12AF" w14:textId="77777777" w:rsidR="00A84607" w:rsidRPr="006C1437" w:rsidRDefault="00A84607" w:rsidP="0000191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DB83F1" w14:textId="77777777" w:rsidR="00A84607" w:rsidRPr="006C1437" w:rsidRDefault="00A84607" w:rsidP="0000191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2616927" w14:textId="77777777" w:rsidR="00A84607" w:rsidRPr="006C1437" w:rsidRDefault="00A84607"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E0BC447" w14:textId="77777777" w:rsidR="00A84607" w:rsidRPr="006C1437" w:rsidRDefault="00A84607" w:rsidP="0000191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47599BA" w14:textId="77777777" w:rsidR="00A84607" w:rsidRPr="006C1437" w:rsidRDefault="00A84607" w:rsidP="00001910">
            <w:pPr>
              <w:pStyle w:val="TAC"/>
            </w:pPr>
            <w:r w:rsidRPr="006C1437">
              <w:t>0</w:t>
            </w:r>
          </w:p>
        </w:tc>
      </w:tr>
      <w:tr w:rsidR="00A84607" w:rsidRPr="006C1437" w14:paraId="3128704D"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281AC05" w14:textId="77777777" w:rsidR="00A84607" w:rsidRDefault="00A84607" w:rsidP="0000191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3B132F3" w14:textId="77777777" w:rsidR="00A84607" w:rsidRDefault="00A84607" w:rsidP="0000191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FC8D49" w14:textId="77777777" w:rsidR="00A84607" w:rsidRDefault="00A84607" w:rsidP="0000191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6C510D8" w14:textId="77777777" w:rsidR="00A84607" w:rsidRDefault="00A84607" w:rsidP="0000191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1241AE5" w14:textId="77777777" w:rsidR="00A84607" w:rsidRDefault="00A84607" w:rsidP="00001910">
            <w:pPr>
              <w:pStyle w:val="TAC"/>
            </w:pPr>
            <w:r>
              <w:rPr>
                <w:lang w:eastAsia="zh-CN"/>
              </w:rPr>
              <w:t>0</w:t>
            </w:r>
          </w:p>
        </w:tc>
      </w:tr>
      <w:tr w:rsidR="00A84607" w:rsidRPr="006C1437" w14:paraId="6624C1D0"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7768FAC8" w14:textId="77777777" w:rsidR="00A84607" w:rsidRDefault="00A84607" w:rsidP="0000191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169CF6F" w14:textId="77777777" w:rsidR="00A84607" w:rsidRDefault="00A84607" w:rsidP="0000191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4783B5" w14:textId="77777777" w:rsidR="00A84607" w:rsidRDefault="00A84607" w:rsidP="0000191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9947AF1" w14:textId="77777777" w:rsidR="00A84607" w:rsidRDefault="00A84607" w:rsidP="0000191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03D2E45" w14:textId="77777777" w:rsidR="00A84607" w:rsidRDefault="00A84607" w:rsidP="00001910">
            <w:pPr>
              <w:pStyle w:val="TAC"/>
            </w:pPr>
            <w:r>
              <w:rPr>
                <w:lang w:eastAsia="zh-CN"/>
              </w:rPr>
              <w:t>1</w:t>
            </w:r>
          </w:p>
        </w:tc>
      </w:tr>
      <w:tr w:rsidR="00A84607" w:rsidRPr="006C1437" w14:paraId="16E9598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B2C43F9" w14:textId="77777777" w:rsidR="00A84607" w:rsidRDefault="00A84607" w:rsidP="00001910">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C386127" w14:textId="77777777" w:rsidR="00A84607" w:rsidRDefault="00A84607" w:rsidP="0000191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F3E9C2" w14:textId="77777777" w:rsidR="00A84607" w:rsidRDefault="00A84607" w:rsidP="00001910">
            <w:pPr>
              <w:pStyle w:val="TAL"/>
            </w:pPr>
            <w:r>
              <w:t>This IE shall be included on the S3/S10 interface if the source MME/SGSN has selected the IWK-SCEF to relay Monitoring Events.</w:t>
            </w:r>
          </w:p>
          <w:p w14:paraId="1D5BBA74" w14:textId="77777777" w:rsidR="00A84607" w:rsidRDefault="00A84607" w:rsidP="0000191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30CBB19" w14:textId="77777777" w:rsidR="00A84607" w:rsidRDefault="00A84607" w:rsidP="00001910">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A728871" w14:textId="77777777" w:rsidR="00A84607" w:rsidRDefault="00A84607" w:rsidP="00001910">
            <w:pPr>
              <w:pStyle w:val="TAC"/>
              <w:rPr>
                <w:lang w:eastAsia="zh-CN"/>
              </w:rPr>
            </w:pPr>
            <w:r>
              <w:rPr>
                <w:lang w:eastAsia="ja-JP"/>
              </w:rPr>
              <w:t>0</w:t>
            </w:r>
          </w:p>
        </w:tc>
      </w:tr>
      <w:tr w:rsidR="00A84607" w:rsidRPr="006C1437" w14:paraId="551B252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111B667C" w14:textId="77777777" w:rsidR="00A84607" w:rsidRPr="006C1437" w:rsidRDefault="00A84607" w:rsidP="0000191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37547F" w14:textId="77777777" w:rsidR="00A84607" w:rsidRPr="006C1437" w:rsidRDefault="00A84607" w:rsidP="0000191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B187D8" w14:textId="77777777" w:rsidR="00A84607" w:rsidRPr="006C1437" w:rsidRDefault="00A84607" w:rsidP="00001910">
            <w:pPr>
              <w:pStyle w:val="TAL"/>
            </w:pPr>
          </w:p>
        </w:tc>
        <w:tc>
          <w:tcPr>
            <w:tcW w:w="1530" w:type="dxa"/>
            <w:tcBorders>
              <w:top w:val="single" w:sz="4" w:space="0" w:color="auto"/>
              <w:left w:val="single" w:sz="4" w:space="0" w:color="auto"/>
              <w:bottom w:val="single" w:sz="4" w:space="0" w:color="auto"/>
              <w:right w:val="single" w:sz="4" w:space="0" w:color="auto"/>
            </w:tcBorders>
          </w:tcPr>
          <w:p w14:paraId="21B53F0A" w14:textId="77777777" w:rsidR="00A84607" w:rsidRPr="006C1437" w:rsidRDefault="00A84607" w:rsidP="0000191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14026BE" w14:textId="77777777" w:rsidR="00A84607" w:rsidRPr="006C1437" w:rsidRDefault="00A84607" w:rsidP="00001910">
            <w:pPr>
              <w:pStyle w:val="TAC"/>
            </w:pPr>
            <w:r w:rsidRPr="006C1437">
              <w:t>VS</w:t>
            </w:r>
          </w:p>
        </w:tc>
      </w:tr>
      <w:tr w:rsidR="00A84607" w:rsidRPr="006C1437" w14:paraId="3D9C5DE8" w14:textId="77777777" w:rsidTr="0000191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D6C6897" w14:textId="77777777" w:rsidR="00A84607" w:rsidRPr="006C1437" w:rsidRDefault="00A84607" w:rsidP="00001910">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2F5172A" w14:textId="77777777" w:rsidR="00A84607" w:rsidRPr="006C1437" w:rsidRDefault="00A84607" w:rsidP="00001910">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F866379" w14:textId="77777777" w:rsidR="00A84607" w:rsidRPr="006C1437" w:rsidRDefault="00A84607" w:rsidP="00001910">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41A30228" w14:textId="77777777" w:rsidR="00A84607" w:rsidRPr="006C1437" w:rsidRDefault="00A84607" w:rsidP="00001910">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5969345" w14:textId="77777777" w:rsidR="00A84607" w:rsidRPr="006C1437" w:rsidRDefault="00A84607" w:rsidP="00001910">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1C9C96A2" w14:textId="77777777" w:rsidR="00A84607" w:rsidRPr="006C1437" w:rsidRDefault="00A84607" w:rsidP="00001910">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E4B9327" w14:textId="77777777" w:rsidR="00A84607" w:rsidRPr="006C1437" w:rsidRDefault="00A84607" w:rsidP="00001910">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745911E3" w14:textId="77777777" w:rsidR="00A84607" w:rsidRDefault="00A84607" w:rsidP="00001910">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18101FB0" w14:textId="77777777" w:rsidR="00A84607" w:rsidRPr="006C1437" w:rsidRDefault="00A84607" w:rsidP="00001910">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2CB6540" w14:textId="77777777" w:rsidR="00A84607" w:rsidRPr="006C1437" w:rsidRDefault="00A84607" w:rsidP="00A84607"/>
    <w:p w14:paraId="3FF8052B" w14:textId="77777777" w:rsidR="00A84607" w:rsidRPr="006C1437" w:rsidRDefault="00A84607" w:rsidP="00A8460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84607" w:rsidRPr="006C1437" w14:paraId="7B6A50DE"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EB0FF3" w14:textId="77777777" w:rsidR="00A84607" w:rsidRPr="006C1437" w:rsidRDefault="00A84607" w:rsidP="00001910">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CFA223" w14:textId="77777777" w:rsidR="00A84607" w:rsidRPr="006C1437" w:rsidRDefault="00A84607" w:rsidP="00001910">
            <w:pPr>
              <w:pStyle w:val="TAC"/>
              <w:keepNext w:val="0"/>
            </w:pPr>
          </w:p>
        </w:tc>
        <w:tc>
          <w:tcPr>
            <w:tcW w:w="4773" w:type="dxa"/>
            <w:tcBorders>
              <w:top w:val="single" w:sz="4" w:space="0" w:color="auto"/>
              <w:left w:val="nil"/>
              <w:bottom w:val="single" w:sz="4" w:space="0" w:color="auto"/>
              <w:right w:val="nil"/>
            </w:tcBorders>
            <w:shd w:val="clear" w:color="auto" w:fill="E0E0E0"/>
          </w:tcPr>
          <w:p w14:paraId="248BEFC9" w14:textId="77777777" w:rsidR="00A84607" w:rsidRPr="006C1437" w:rsidRDefault="00A84607" w:rsidP="00001910">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277AA80B" w14:textId="77777777" w:rsidR="00A84607" w:rsidRPr="006C1437" w:rsidRDefault="00A84607" w:rsidP="00001910">
            <w:pPr>
              <w:pStyle w:val="TAC"/>
              <w:keepNext w:val="0"/>
            </w:pPr>
          </w:p>
        </w:tc>
        <w:tc>
          <w:tcPr>
            <w:tcW w:w="482" w:type="dxa"/>
            <w:tcBorders>
              <w:top w:val="single" w:sz="4" w:space="0" w:color="auto"/>
              <w:left w:val="nil"/>
              <w:right w:val="single" w:sz="4" w:space="0" w:color="auto"/>
            </w:tcBorders>
            <w:shd w:val="clear" w:color="auto" w:fill="E0E0E0"/>
          </w:tcPr>
          <w:p w14:paraId="278D866A" w14:textId="77777777" w:rsidR="00A84607" w:rsidRPr="006C1437" w:rsidRDefault="00A84607" w:rsidP="00001910">
            <w:pPr>
              <w:pStyle w:val="TAC"/>
              <w:keepNext w:val="0"/>
            </w:pPr>
          </w:p>
        </w:tc>
      </w:tr>
      <w:tr w:rsidR="00A84607" w:rsidRPr="006C1437" w14:paraId="4E1C08F1"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AD55FA" w14:textId="77777777" w:rsidR="00A84607" w:rsidRPr="006C1437" w:rsidRDefault="00A84607" w:rsidP="0000191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CC81F13" w14:textId="77777777" w:rsidR="00A84607" w:rsidRPr="006C1437" w:rsidRDefault="00A84607" w:rsidP="00001910">
            <w:pPr>
              <w:pStyle w:val="TAC"/>
              <w:keepNext w:val="0"/>
            </w:pPr>
          </w:p>
        </w:tc>
        <w:tc>
          <w:tcPr>
            <w:tcW w:w="4773" w:type="dxa"/>
            <w:tcBorders>
              <w:top w:val="single" w:sz="4" w:space="0" w:color="auto"/>
              <w:left w:val="nil"/>
              <w:bottom w:val="single" w:sz="4" w:space="0" w:color="auto"/>
              <w:right w:val="nil"/>
            </w:tcBorders>
            <w:shd w:val="clear" w:color="auto" w:fill="E0E0E0"/>
          </w:tcPr>
          <w:p w14:paraId="545D1223" w14:textId="77777777" w:rsidR="00A84607" w:rsidRPr="006C1437" w:rsidRDefault="00A84607" w:rsidP="00001910">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118DBAD5" w14:textId="77777777" w:rsidR="00A84607" w:rsidRPr="006C1437" w:rsidRDefault="00A84607" w:rsidP="00001910">
            <w:pPr>
              <w:pStyle w:val="TAC"/>
              <w:keepNext w:val="0"/>
            </w:pPr>
          </w:p>
        </w:tc>
        <w:tc>
          <w:tcPr>
            <w:tcW w:w="482" w:type="dxa"/>
            <w:tcBorders>
              <w:left w:val="nil"/>
              <w:right w:val="single" w:sz="4" w:space="0" w:color="auto"/>
            </w:tcBorders>
            <w:shd w:val="clear" w:color="auto" w:fill="E0E0E0"/>
          </w:tcPr>
          <w:p w14:paraId="0545495C" w14:textId="77777777" w:rsidR="00A84607" w:rsidRPr="006C1437" w:rsidRDefault="00A84607" w:rsidP="00001910">
            <w:pPr>
              <w:pStyle w:val="TAC"/>
              <w:keepNext w:val="0"/>
            </w:pPr>
          </w:p>
        </w:tc>
      </w:tr>
      <w:tr w:rsidR="00A84607" w:rsidRPr="006C1437" w14:paraId="0436A63B"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8FDA12" w14:textId="77777777" w:rsidR="00A84607" w:rsidRPr="006C1437" w:rsidRDefault="00A84607" w:rsidP="0000191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DADBA2F" w14:textId="77777777" w:rsidR="00A84607" w:rsidRPr="006C1437" w:rsidRDefault="00A84607" w:rsidP="00001910">
            <w:pPr>
              <w:pStyle w:val="TAC"/>
              <w:keepNext w:val="0"/>
            </w:pPr>
          </w:p>
        </w:tc>
        <w:tc>
          <w:tcPr>
            <w:tcW w:w="4773" w:type="dxa"/>
            <w:tcBorders>
              <w:top w:val="single" w:sz="4" w:space="0" w:color="auto"/>
              <w:left w:val="nil"/>
              <w:bottom w:val="single" w:sz="4" w:space="0" w:color="auto"/>
              <w:right w:val="nil"/>
            </w:tcBorders>
            <w:shd w:val="clear" w:color="auto" w:fill="E0E0E0"/>
          </w:tcPr>
          <w:p w14:paraId="4CCC6827" w14:textId="77777777" w:rsidR="00A84607" w:rsidRPr="006C1437" w:rsidRDefault="00A84607" w:rsidP="0000191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8C47A28" w14:textId="77777777" w:rsidR="00A84607" w:rsidRPr="006C1437" w:rsidRDefault="00A84607" w:rsidP="0000191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48F3025" w14:textId="77777777" w:rsidR="00A84607" w:rsidRPr="006C1437" w:rsidRDefault="00A84607" w:rsidP="00001910">
            <w:pPr>
              <w:pStyle w:val="TAC"/>
              <w:keepNext w:val="0"/>
            </w:pPr>
          </w:p>
        </w:tc>
      </w:tr>
      <w:tr w:rsidR="00A84607" w:rsidRPr="006C1437" w14:paraId="61F8FB6D"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93CE0C" w14:textId="77777777" w:rsidR="00A84607" w:rsidRPr="006C1437" w:rsidRDefault="00A84607" w:rsidP="0000191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4546712" w14:textId="77777777" w:rsidR="00A84607" w:rsidRPr="006C1437" w:rsidRDefault="00A84607" w:rsidP="0000191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02E6AB" w14:textId="77777777" w:rsidR="00A84607" w:rsidRPr="006C1437" w:rsidRDefault="00A84607" w:rsidP="0000191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B5812BF" w14:textId="77777777" w:rsidR="00A84607" w:rsidRPr="006C1437" w:rsidRDefault="00A84607" w:rsidP="0000191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D4276B" w14:textId="77777777" w:rsidR="00A84607" w:rsidRPr="006C1437" w:rsidRDefault="00A84607" w:rsidP="00001910">
            <w:pPr>
              <w:pStyle w:val="TAH"/>
              <w:keepNext w:val="0"/>
            </w:pPr>
            <w:r w:rsidRPr="006C1437">
              <w:t>Ins.</w:t>
            </w:r>
          </w:p>
        </w:tc>
      </w:tr>
      <w:tr w:rsidR="00A84607" w:rsidRPr="006C1437" w14:paraId="70103055"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D27059" w14:textId="77777777" w:rsidR="00A84607" w:rsidRPr="006C1437" w:rsidRDefault="00A84607" w:rsidP="0000191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F2CC173" w14:textId="77777777" w:rsidR="00A84607" w:rsidRPr="006C1437" w:rsidRDefault="00A84607"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063EAF" w14:textId="77777777" w:rsidR="00A84607" w:rsidRPr="006C1437" w:rsidRDefault="00A84607" w:rsidP="0000191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219F7440" w14:textId="77777777" w:rsidR="00A84607" w:rsidRPr="006C1437" w:rsidRDefault="00A84607" w:rsidP="0000191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D3B8953" w14:textId="77777777" w:rsidR="00A84607" w:rsidRPr="006C1437" w:rsidRDefault="00A84607" w:rsidP="00001910">
            <w:pPr>
              <w:pStyle w:val="TAC"/>
              <w:keepNext w:val="0"/>
              <w:rPr>
                <w:lang w:eastAsia="zh-CN"/>
              </w:rPr>
            </w:pPr>
            <w:r w:rsidRPr="006C1437">
              <w:rPr>
                <w:lang w:eastAsia="zh-CN"/>
              </w:rPr>
              <w:t>0</w:t>
            </w:r>
          </w:p>
        </w:tc>
      </w:tr>
      <w:tr w:rsidR="00A84607" w:rsidRPr="006C1437" w14:paraId="6F87A400" w14:textId="77777777" w:rsidTr="00001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81B1E65" w14:textId="77777777" w:rsidR="00A84607" w:rsidRPr="006C1437" w:rsidRDefault="00A84607" w:rsidP="0000191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369E9BA" w14:textId="77777777" w:rsidR="00A84607" w:rsidRPr="006C1437" w:rsidRDefault="00A84607" w:rsidP="0000191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3840AA" w14:textId="77777777" w:rsidR="00A84607" w:rsidRPr="006C1437" w:rsidRDefault="00A84607" w:rsidP="0000191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6158729" w14:textId="77777777" w:rsidR="00A84607" w:rsidRPr="006C1437" w:rsidRDefault="00A84607" w:rsidP="0000191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2EEFBB8" w14:textId="77777777" w:rsidR="00A84607" w:rsidRPr="006C1437" w:rsidRDefault="00A84607" w:rsidP="0000191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553BBB27" w14:textId="77777777" w:rsidR="00A84607" w:rsidRPr="006C1437" w:rsidRDefault="00A84607" w:rsidP="00001910">
            <w:pPr>
              <w:pStyle w:val="TAC"/>
              <w:keepNext w:val="0"/>
              <w:snapToGrid w:val="0"/>
            </w:pPr>
            <w:r w:rsidRPr="006C1437">
              <w:t>0</w:t>
            </w:r>
          </w:p>
        </w:tc>
      </w:tr>
      <w:tr w:rsidR="00A84607" w:rsidRPr="006C1437" w14:paraId="25F9EA4A" w14:textId="77777777" w:rsidTr="000019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1AB963A" w14:textId="77777777" w:rsidR="00A84607" w:rsidRPr="006C1437" w:rsidRDefault="00A84607" w:rsidP="0000191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EAEFD38" w14:textId="77777777" w:rsidR="00A84607" w:rsidRPr="006C1437" w:rsidRDefault="00A84607" w:rsidP="0000191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A35387E" w14:textId="77777777" w:rsidR="00A84607" w:rsidRPr="006C1437" w:rsidRDefault="00A84607" w:rsidP="0000191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76C50A05" w14:textId="77777777" w:rsidR="00A84607" w:rsidRPr="006C1437" w:rsidRDefault="00A84607" w:rsidP="0000191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01E5044" w14:textId="77777777" w:rsidR="00A84607" w:rsidRPr="006C1437" w:rsidRDefault="00A84607" w:rsidP="00001910">
            <w:pPr>
              <w:pStyle w:val="TAC"/>
              <w:keepNext w:val="0"/>
              <w:snapToGrid w:val="0"/>
            </w:pPr>
            <w:r w:rsidRPr="006C1437">
              <w:t>0</w:t>
            </w:r>
          </w:p>
        </w:tc>
      </w:tr>
      <w:tr w:rsidR="00A84607" w:rsidRPr="006C1437" w14:paraId="00C20367"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9DEB74" w14:textId="77777777" w:rsidR="00A84607" w:rsidRPr="006C1437" w:rsidRDefault="00A84607" w:rsidP="00001910">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5EAFCF" w14:textId="77777777" w:rsidR="00A84607" w:rsidRPr="006C1437" w:rsidRDefault="00A84607"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8B7CFB"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946686C" w14:textId="77777777" w:rsidR="00A84607" w:rsidRPr="006C1437" w:rsidRDefault="00A84607" w:rsidP="0000191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D20DCC3" w14:textId="77777777" w:rsidR="00A84607" w:rsidRPr="006C1437" w:rsidRDefault="00A84607" w:rsidP="00001910">
            <w:pPr>
              <w:pStyle w:val="TAC"/>
              <w:keepNext w:val="0"/>
              <w:rPr>
                <w:lang w:eastAsia="zh-CN"/>
              </w:rPr>
            </w:pPr>
            <w:r w:rsidRPr="006C1437">
              <w:rPr>
                <w:lang w:eastAsia="zh-CN"/>
              </w:rPr>
              <w:t>0</w:t>
            </w:r>
          </w:p>
        </w:tc>
      </w:tr>
      <w:tr w:rsidR="00A84607" w:rsidRPr="006C1437" w14:paraId="5A74384E"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0942BD" w14:textId="77777777" w:rsidR="00A84607" w:rsidRPr="006C1437" w:rsidRDefault="00A84607" w:rsidP="00001910">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52089B" w14:textId="77777777" w:rsidR="00A84607" w:rsidRPr="006C1437" w:rsidRDefault="00A84607"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20ED46"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C3B7925" w14:textId="77777777" w:rsidR="00A84607" w:rsidRPr="006C1437" w:rsidRDefault="00A84607" w:rsidP="0000191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0A37960" w14:textId="77777777" w:rsidR="00A84607" w:rsidRPr="006C1437" w:rsidRDefault="00A84607" w:rsidP="00001910">
            <w:pPr>
              <w:pStyle w:val="TAC"/>
              <w:keepNext w:val="0"/>
              <w:rPr>
                <w:lang w:eastAsia="zh-CN"/>
              </w:rPr>
            </w:pPr>
            <w:r w:rsidRPr="006C1437">
              <w:rPr>
                <w:lang w:eastAsia="zh-CN"/>
              </w:rPr>
              <w:t>1</w:t>
            </w:r>
          </w:p>
        </w:tc>
      </w:tr>
      <w:tr w:rsidR="00A84607" w:rsidRPr="006C1437" w14:paraId="60C5A0B5"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A0FFC6" w14:textId="77777777" w:rsidR="00A84607" w:rsidRPr="006C1437" w:rsidRDefault="00A84607" w:rsidP="00001910">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8116F0" w14:textId="77777777" w:rsidR="00A84607" w:rsidRPr="006C1437" w:rsidRDefault="00A84607"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59BE05"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ADB8E93" w14:textId="77777777" w:rsidR="00A84607" w:rsidRPr="006C1437" w:rsidRDefault="00A84607" w:rsidP="0000191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3F95F31" w14:textId="77777777" w:rsidR="00A84607" w:rsidRPr="006C1437" w:rsidRDefault="00A84607" w:rsidP="00001910">
            <w:pPr>
              <w:pStyle w:val="TAC"/>
              <w:keepNext w:val="0"/>
              <w:rPr>
                <w:lang w:eastAsia="zh-CN"/>
              </w:rPr>
            </w:pPr>
            <w:r w:rsidRPr="006C1437">
              <w:rPr>
                <w:lang w:eastAsia="zh-CN"/>
              </w:rPr>
              <w:t>0</w:t>
            </w:r>
          </w:p>
        </w:tc>
      </w:tr>
      <w:tr w:rsidR="00A84607" w:rsidRPr="006C1437" w14:paraId="649CED50"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B32BA7" w14:textId="77777777" w:rsidR="00A84607" w:rsidRPr="006C1437" w:rsidRDefault="00A84607" w:rsidP="0000191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C9E6EB9" w14:textId="77777777" w:rsidR="00A84607" w:rsidRPr="006C1437" w:rsidRDefault="00A84607"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0A8CDE" w14:textId="77777777" w:rsidR="00A84607" w:rsidRPr="006C1437" w:rsidRDefault="00A84607" w:rsidP="00001910">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10CAFC70" w14:textId="77777777" w:rsidR="00A84607" w:rsidRPr="006C1437" w:rsidRDefault="00A84607" w:rsidP="0000191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56431BB8" w14:textId="77777777" w:rsidR="00A84607" w:rsidRPr="006C1437" w:rsidRDefault="00A84607" w:rsidP="0000191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78B432C" w14:textId="77777777" w:rsidR="00A84607" w:rsidRPr="006C1437" w:rsidRDefault="00A84607" w:rsidP="00001910">
            <w:pPr>
              <w:pStyle w:val="TAC"/>
              <w:keepNext w:val="0"/>
              <w:rPr>
                <w:lang w:eastAsia="zh-CN"/>
              </w:rPr>
            </w:pPr>
            <w:r w:rsidRPr="006C1437">
              <w:rPr>
                <w:lang w:eastAsia="zh-CN"/>
              </w:rPr>
              <w:t>0</w:t>
            </w:r>
          </w:p>
        </w:tc>
      </w:tr>
      <w:tr w:rsidR="00A84607" w:rsidRPr="006C1437" w14:paraId="006C5FD1" w14:textId="77777777" w:rsidTr="00001910">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348F957" w14:textId="77777777" w:rsidR="00A84607" w:rsidRPr="006C1437" w:rsidRDefault="00A84607" w:rsidP="0000191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192724B" w14:textId="77777777" w:rsidR="00A84607" w:rsidRPr="006C1437" w:rsidRDefault="00A84607"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379277"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40FADCA9" w14:textId="77777777" w:rsidR="00A84607" w:rsidRPr="006C1437" w:rsidRDefault="00A84607" w:rsidP="00001910">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2F01BEE" w14:textId="77777777" w:rsidR="00A84607" w:rsidRPr="006C1437" w:rsidRDefault="00A84607" w:rsidP="00001910">
            <w:pPr>
              <w:pStyle w:val="TAC"/>
              <w:keepNext w:val="0"/>
              <w:rPr>
                <w:lang w:eastAsia="zh-CN"/>
              </w:rPr>
            </w:pPr>
            <w:r w:rsidRPr="006C1437">
              <w:rPr>
                <w:lang w:eastAsia="zh-CN"/>
              </w:rPr>
              <w:t>0</w:t>
            </w:r>
          </w:p>
        </w:tc>
      </w:tr>
      <w:tr w:rsidR="00A84607" w:rsidRPr="006C1437" w14:paraId="31088966" w14:textId="77777777" w:rsidTr="00001910">
        <w:trPr>
          <w:gridAfter w:val="1"/>
          <w:wAfter w:w="11" w:type="dxa"/>
          <w:jc w:val="center"/>
        </w:trPr>
        <w:tc>
          <w:tcPr>
            <w:tcW w:w="1819" w:type="dxa"/>
            <w:vMerge/>
            <w:tcBorders>
              <w:left w:val="single" w:sz="4" w:space="0" w:color="auto"/>
              <w:bottom w:val="single" w:sz="4" w:space="0" w:color="auto"/>
              <w:right w:val="single" w:sz="4" w:space="0" w:color="auto"/>
            </w:tcBorders>
          </w:tcPr>
          <w:p w14:paraId="58A48D32" w14:textId="77777777" w:rsidR="00A84607" w:rsidRPr="006C1437" w:rsidRDefault="00A84607" w:rsidP="0000191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C9A0D1" w14:textId="77777777" w:rsidR="00A84607" w:rsidRPr="006C1437" w:rsidRDefault="00A84607" w:rsidP="0000191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2B3536" w14:textId="77777777" w:rsidR="00A84607" w:rsidRPr="006C1437" w:rsidRDefault="00A84607" w:rsidP="0000191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1A536CE" w14:textId="77777777" w:rsidR="00A84607" w:rsidRPr="006C1437" w:rsidRDefault="00A84607" w:rsidP="00001910">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A343CAD" w14:textId="77777777" w:rsidR="00A84607" w:rsidRPr="006C1437" w:rsidRDefault="00A84607" w:rsidP="00001910">
            <w:pPr>
              <w:pStyle w:val="TAC"/>
              <w:keepNext w:val="0"/>
              <w:rPr>
                <w:lang w:eastAsia="zh-CN"/>
              </w:rPr>
            </w:pPr>
          </w:p>
        </w:tc>
      </w:tr>
      <w:tr w:rsidR="00A84607" w:rsidRPr="006C1437" w14:paraId="443B4848"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8BCBA6" w14:textId="77777777" w:rsidR="00A84607" w:rsidRPr="006C1437" w:rsidRDefault="00A84607" w:rsidP="0000191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1105E9F" w14:textId="77777777" w:rsidR="00A84607" w:rsidRPr="006C1437" w:rsidRDefault="00A84607"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0ABFE6" w14:textId="77777777" w:rsidR="00A84607" w:rsidRPr="006C1437" w:rsidRDefault="00A84607" w:rsidP="0000191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3708EA2" w14:textId="77777777" w:rsidR="00A84607" w:rsidRPr="006C1437" w:rsidRDefault="00A84607" w:rsidP="0000191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01C998B" w14:textId="77777777" w:rsidR="00A84607" w:rsidRPr="006C1437" w:rsidRDefault="00A84607" w:rsidP="00001910">
            <w:pPr>
              <w:pStyle w:val="TAC"/>
              <w:keepNext w:val="0"/>
              <w:rPr>
                <w:lang w:eastAsia="zh-CN"/>
              </w:rPr>
            </w:pPr>
            <w:r w:rsidRPr="006C1437">
              <w:rPr>
                <w:lang w:eastAsia="zh-CN"/>
              </w:rPr>
              <w:t>0</w:t>
            </w:r>
          </w:p>
        </w:tc>
      </w:tr>
      <w:tr w:rsidR="00A84607" w:rsidRPr="006C1437" w14:paraId="3ECC7E23"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50C361" w14:textId="77777777" w:rsidR="00A84607" w:rsidRPr="006C1437" w:rsidRDefault="00A84607" w:rsidP="0000191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264362F" w14:textId="77777777" w:rsidR="00A84607" w:rsidRPr="006C1437" w:rsidRDefault="00A84607" w:rsidP="0000191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97F69A9" w14:textId="77777777" w:rsidR="00A84607" w:rsidRPr="006C1437" w:rsidRDefault="00A84607" w:rsidP="0000191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056845" w14:textId="77777777" w:rsidR="00A84607" w:rsidRPr="006C1437" w:rsidRDefault="00A84607" w:rsidP="0000191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7DCA73" w14:textId="77777777" w:rsidR="00A84607" w:rsidRPr="006C1437" w:rsidRDefault="00A84607" w:rsidP="00001910">
            <w:pPr>
              <w:pStyle w:val="TAC"/>
              <w:keepNext w:val="0"/>
              <w:rPr>
                <w:lang w:eastAsia="zh-CN"/>
              </w:rPr>
            </w:pPr>
            <w:r w:rsidRPr="006C1437">
              <w:rPr>
                <w:lang w:eastAsia="zh-CN"/>
              </w:rPr>
              <w:t>0</w:t>
            </w:r>
          </w:p>
        </w:tc>
      </w:tr>
      <w:tr w:rsidR="00A84607" w:rsidRPr="006C1437" w14:paraId="502423EE"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0FCED2" w14:textId="77777777" w:rsidR="00A84607" w:rsidRPr="006C1437" w:rsidRDefault="00A84607" w:rsidP="0000191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77E1A6A" w14:textId="77777777" w:rsidR="00A84607" w:rsidRPr="006C1437" w:rsidRDefault="00A84607" w:rsidP="0000191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C84353" w14:textId="77777777" w:rsidR="00A84607" w:rsidRPr="006C1437" w:rsidRDefault="00A84607" w:rsidP="0000191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CBB9CA" w14:textId="77777777" w:rsidR="00A84607" w:rsidRPr="006C1437" w:rsidRDefault="00A84607" w:rsidP="0000191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A3774A" w14:textId="77777777" w:rsidR="00A84607" w:rsidRPr="006C1437" w:rsidRDefault="00A84607" w:rsidP="00001910">
            <w:pPr>
              <w:pStyle w:val="TAC"/>
              <w:keepNext w:val="0"/>
              <w:rPr>
                <w:lang w:eastAsia="zh-CN"/>
              </w:rPr>
            </w:pPr>
            <w:r w:rsidRPr="006C1437">
              <w:rPr>
                <w:lang w:eastAsia="zh-CN"/>
              </w:rPr>
              <w:t>0</w:t>
            </w:r>
          </w:p>
        </w:tc>
      </w:tr>
      <w:tr w:rsidR="00A84607" w:rsidRPr="006C1437" w14:paraId="05908D41"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833755" w14:textId="77777777" w:rsidR="00A84607" w:rsidRPr="006C1437" w:rsidRDefault="00A84607" w:rsidP="0000191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5EE717F" w14:textId="77777777" w:rsidR="00A84607" w:rsidRPr="006C1437" w:rsidRDefault="00A84607" w:rsidP="0000191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850921" w14:textId="77777777" w:rsidR="00A84607" w:rsidRPr="006C1437" w:rsidRDefault="00A84607"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BBF15C" w14:textId="77777777" w:rsidR="00A84607" w:rsidRPr="006C1437" w:rsidRDefault="00A84607" w:rsidP="0000191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271D01" w14:textId="77777777" w:rsidR="00A84607" w:rsidRPr="006C1437" w:rsidRDefault="00A84607" w:rsidP="00001910">
            <w:pPr>
              <w:pStyle w:val="TAC"/>
              <w:keepNext w:val="0"/>
              <w:rPr>
                <w:lang w:eastAsia="zh-CN"/>
              </w:rPr>
            </w:pPr>
            <w:r w:rsidRPr="006C1437">
              <w:t>0</w:t>
            </w:r>
          </w:p>
        </w:tc>
      </w:tr>
      <w:tr w:rsidR="00A84607" w:rsidRPr="006C1437" w14:paraId="54CF36AA"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879A95" w14:textId="77777777" w:rsidR="00A84607" w:rsidRPr="006C1437" w:rsidRDefault="00A84607" w:rsidP="00001910">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E4200CD" w14:textId="77777777" w:rsidR="00A84607" w:rsidRPr="006C1437" w:rsidRDefault="00A84607" w:rsidP="00001910">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257491" w14:textId="77777777" w:rsidR="00A84607" w:rsidRPr="006C1437" w:rsidRDefault="00A84607"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F5AC13" w14:textId="77777777" w:rsidR="00A84607" w:rsidRPr="006C1437" w:rsidRDefault="00A84607" w:rsidP="00001910">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D74717" w14:textId="77777777" w:rsidR="00A84607" w:rsidRPr="006C1437" w:rsidRDefault="00A84607" w:rsidP="00001910">
            <w:pPr>
              <w:pStyle w:val="TAC"/>
              <w:keepNext w:val="0"/>
              <w:rPr>
                <w:lang w:eastAsia="zh-CN"/>
              </w:rPr>
            </w:pPr>
            <w:r w:rsidRPr="006C1437">
              <w:t>0</w:t>
            </w:r>
          </w:p>
        </w:tc>
      </w:tr>
      <w:tr w:rsidR="00A84607" w:rsidRPr="006C1437" w14:paraId="09EA2D01"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70F485" w14:textId="77777777" w:rsidR="00A84607" w:rsidRPr="006C1437" w:rsidRDefault="00A84607" w:rsidP="00001910">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4616737" w14:textId="77777777" w:rsidR="00A84607" w:rsidRPr="006C1437" w:rsidRDefault="00A84607" w:rsidP="00001910">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C154BE" w14:textId="77777777" w:rsidR="00A84607" w:rsidRPr="006C1437" w:rsidRDefault="00A84607" w:rsidP="0000191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DCB37F" w14:textId="77777777" w:rsidR="00A84607" w:rsidRPr="006C1437" w:rsidRDefault="00A84607" w:rsidP="00001910">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DEEB00" w14:textId="77777777" w:rsidR="00A84607" w:rsidRPr="006C1437" w:rsidRDefault="00A84607" w:rsidP="00001910">
            <w:pPr>
              <w:pStyle w:val="TAC"/>
              <w:keepNext w:val="0"/>
              <w:rPr>
                <w:lang w:eastAsia="zh-CN"/>
              </w:rPr>
            </w:pPr>
            <w:r w:rsidRPr="006C1437">
              <w:t>0</w:t>
            </w:r>
          </w:p>
        </w:tc>
      </w:tr>
      <w:tr w:rsidR="00A84607" w:rsidRPr="006C1437" w14:paraId="43017B3D"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CD3635" w14:textId="77777777" w:rsidR="00A84607" w:rsidRPr="006C1437" w:rsidRDefault="00A84607" w:rsidP="00001910">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6A58DF6" w14:textId="77777777" w:rsidR="00A84607" w:rsidRPr="006C1437" w:rsidRDefault="00A84607" w:rsidP="00001910">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843CFD6" w14:textId="77777777" w:rsidR="00A84607" w:rsidRPr="006C1437" w:rsidRDefault="00A84607" w:rsidP="00001910">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C892ACC" w14:textId="77777777" w:rsidR="00A84607" w:rsidRPr="006C1437" w:rsidRDefault="00A84607" w:rsidP="00001910">
            <w:pPr>
              <w:pStyle w:val="TAL"/>
              <w:rPr>
                <w:lang w:eastAsia="zh-CN"/>
              </w:rPr>
            </w:pPr>
            <w:r w:rsidRPr="006C1437">
              <w:t>Applicable</w:t>
            </w:r>
            <w:r>
              <w:t xml:space="preserve"> </w:t>
            </w:r>
            <w:r w:rsidRPr="006C1437">
              <w:t>flags:</w:t>
            </w:r>
          </w:p>
          <w:p w14:paraId="053B96B9"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5A11FD0A"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F254D8F"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551D5A7D"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62254AD8"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4BB52DB7"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0A798E1"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38A0A995" w14:textId="77777777" w:rsidR="00A84607" w:rsidRPr="003E6FB3" w:rsidRDefault="00A84607" w:rsidP="00A84607">
            <w:pPr>
              <w:pStyle w:val="B1"/>
              <w:numPr>
                <w:ilvl w:val="0"/>
                <w:numId w:val="6"/>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6969BAA" w14:textId="77777777" w:rsidR="00A84607" w:rsidRPr="006C1437" w:rsidRDefault="00A84607" w:rsidP="00A84607">
            <w:pPr>
              <w:pStyle w:val="B1"/>
              <w:numPr>
                <w:ilvl w:val="0"/>
                <w:numId w:val="6"/>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DE823A" w14:textId="77777777" w:rsidR="00A84607" w:rsidRPr="006C1437" w:rsidRDefault="00A84607" w:rsidP="00001910">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6D120" w14:textId="77777777" w:rsidR="00A84607" w:rsidRPr="006C1437" w:rsidRDefault="00A84607" w:rsidP="00001910">
            <w:pPr>
              <w:pStyle w:val="TAC"/>
            </w:pPr>
            <w:r w:rsidRPr="006C1437">
              <w:rPr>
                <w:rFonts w:hint="eastAsia"/>
                <w:lang w:eastAsia="zh-CN"/>
              </w:rPr>
              <w:t>0</w:t>
            </w:r>
          </w:p>
        </w:tc>
      </w:tr>
      <w:tr w:rsidR="00A84607" w:rsidRPr="006C1437" w14:paraId="5EAD55FC"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E198FF" w14:textId="77777777" w:rsidR="00A84607" w:rsidRPr="006C1437" w:rsidRDefault="00A84607" w:rsidP="00001910">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BB72D34" w14:textId="77777777" w:rsidR="00A84607" w:rsidRPr="006C1437" w:rsidRDefault="00A84607" w:rsidP="0000191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4DF111" w14:textId="77777777" w:rsidR="00A84607" w:rsidRPr="006C1437" w:rsidRDefault="00A84607" w:rsidP="00001910">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25F677" w14:textId="77777777" w:rsidR="00A84607" w:rsidRPr="006C1437" w:rsidRDefault="00A84607" w:rsidP="00001910">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6CEC2E" w14:textId="77777777" w:rsidR="00A84607" w:rsidRPr="006C1437" w:rsidRDefault="00A84607" w:rsidP="00001910">
            <w:pPr>
              <w:pStyle w:val="TAC"/>
            </w:pPr>
            <w:r w:rsidRPr="006C1437">
              <w:t>0</w:t>
            </w:r>
          </w:p>
        </w:tc>
      </w:tr>
      <w:tr w:rsidR="00A84607" w:rsidRPr="006C1437" w14:paraId="0FAE856B"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C88402" w14:textId="77777777" w:rsidR="00A84607" w:rsidRPr="006C1437" w:rsidRDefault="00A84607" w:rsidP="00001910">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97D03F0" w14:textId="77777777" w:rsidR="00A84607" w:rsidRPr="006C1437" w:rsidRDefault="00A84607" w:rsidP="0000191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0CE568" w14:textId="77777777" w:rsidR="00A84607" w:rsidRPr="006C1437" w:rsidRDefault="00A84607" w:rsidP="00001910">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5C98ABD" w14:textId="77777777" w:rsidR="00A84607" w:rsidRPr="006C1437" w:rsidRDefault="00A84607" w:rsidP="00001910">
            <w:pPr>
              <w:pStyle w:val="TAL"/>
            </w:pPr>
            <w:r w:rsidRPr="006C1437">
              <w:t>Applicable</w:t>
            </w:r>
            <w:r>
              <w:t xml:space="preserve"> </w:t>
            </w:r>
            <w:r w:rsidRPr="006C1437">
              <w:t>flags:</w:t>
            </w:r>
          </w:p>
          <w:p w14:paraId="7FDC6B31"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460944A4" w14:textId="77777777" w:rsidR="00A84607" w:rsidRPr="006C1437" w:rsidRDefault="00A84607" w:rsidP="00A84607">
            <w:pPr>
              <w:pStyle w:val="B1"/>
              <w:numPr>
                <w:ilvl w:val="0"/>
                <w:numId w:val="6"/>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9B1B92" w14:textId="77777777" w:rsidR="00A84607" w:rsidRPr="006C1437" w:rsidRDefault="00A84607" w:rsidP="00001910">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DA1A2" w14:textId="77777777" w:rsidR="00A84607" w:rsidRPr="006C1437" w:rsidRDefault="00A84607" w:rsidP="00001910">
            <w:pPr>
              <w:pStyle w:val="TAC"/>
            </w:pPr>
            <w:r w:rsidRPr="006C1437">
              <w:t>0</w:t>
            </w:r>
          </w:p>
        </w:tc>
      </w:tr>
      <w:tr w:rsidR="00A84607" w:rsidRPr="006C1437" w14:paraId="46B20CA3"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410AE0" w14:textId="77777777" w:rsidR="00A84607" w:rsidRPr="006C1437" w:rsidRDefault="00A84607" w:rsidP="00001910">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B0546" w14:textId="77777777" w:rsidR="00A84607" w:rsidRPr="006C1437" w:rsidRDefault="00A84607" w:rsidP="00001910">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16165D" w14:textId="77777777" w:rsidR="00A84607" w:rsidRPr="006C1437" w:rsidRDefault="00A84607"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64AFA5" w14:textId="77777777" w:rsidR="00A84607" w:rsidRPr="006C1437" w:rsidRDefault="00A84607" w:rsidP="0000191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B3402F" w14:textId="77777777" w:rsidR="00A84607" w:rsidRPr="006C1437" w:rsidRDefault="00A84607" w:rsidP="00001910">
            <w:pPr>
              <w:pStyle w:val="TAC"/>
              <w:rPr>
                <w:lang w:eastAsia="zh-CN"/>
              </w:rPr>
            </w:pPr>
            <w:r w:rsidRPr="006C1437">
              <w:rPr>
                <w:lang w:eastAsia="zh-CN"/>
              </w:rPr>
              <w:t>1</w:t>
            </w:r>
          </w:p>
        </w:tc>
      </w:tr>
      <w:tr w:rsidR="00A84607" w:rsidRPr="006C1437" w14:paraId="0900AC19"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BA095" w14:textId="77777777" w:rsidR="00A84607" w:rsidRPr="006C1437" w:rsidRDefault="00A84607" w:rsidP="00001910">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86C4606" w14:textId="77777777" w:rsidR="00A84607" w:rsidRPr="006C1437" w:rsidRDefault="00A84607" w:rsidP="0000191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C7427A" w14:textId="77777777" w:rsidR="00A84607" w:rsidRPr="006C1437" w:rsidRDefault="00A84607"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34E042F" w14:textId="77777777" w:rsidR="00A84607" w:rsidRPr="006C1437" w:rsidRDefault="00A84607" w:rsidP="00001910">
            <w:pPr>
              <w:pStyle w:val="TAL"/>
            </w:pPr>
          </w:p>
          <w:p w14:paraId="03034BF4" w14:textId="77777777" w:rsidR="00A84607" w:rsidRPr="006C1437" w:rsidRDefault="00A84607" w:rsidP="00001910">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85910E" w14:textId="77777777" w:rsidR="00A84607" w:rsidRPr="006C1437" w:rsidRDefault="00A84607" w:rsidP="00001910">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1A8F85" w14:textId="77777777" w:rsidR="00A84607" w:rsidRPr="006C1437" w:rsidRDefault="00A84607" w:rsidP="00001910">
            <w:pPr>
              <w:pStyle w:val="TAC"/>
            </w:pPr>
            <w:r w:rsidRPr="006C1437">
              <w:t>0</w:t>
            </w:r>
          </w:p>
        </w:tc>
      </w:tr>
      <w:tr w:rsidR="00A84607" w:rsidRPr="006C1437" w14:paraId="1D72F01C"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D6F932" w14:textId="77777777" w:rsidR="00A84607" w:rsidRPr="006C1437" w:rsidRDefault="00A84607" w:rsidP="00001910">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722E342" w14:textId="77777777" w:rsidR="00A84607" w:rsidRPr="006C1437" w:rsidRDefault="00A84607" w:rsidP="0000191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0752AA1" w14:textId="77777777" w:rsidR="00A84607" w:rsidRPr="006C1437" w:rsidRDefault="00A84607" w:rsidP="00001910">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F11930" w14:textId="77777777" w:rsidR="00A84607" w:rsidRPr="006C1437" w:rsidRDefault="00A84607" w:rsidP="00001910">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6010D7" w14:textId="77777777" w:rsidR="00A84607" w:rsidRPr="006C1437" w:rsidRDefault="00A84607" w:rsidP="00001910">
            <w:pPr>
              <w:pStyle w:val="TAC"/>
            </w:pPr>
            <w:r w:rsidRPr="006C1437">
              <w:t>0</w:t>
            </w:r>
          </w:p>
        </w:tc>
      </w:tr>
      <w:tr w:rsidR="00A84607" w:rsidRPr="006C1437" w14:paraId="60F55F00"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721A24" w14:textId="77777777" w:rsidR="00A84607" w:rsidRPr="006C1437" w:rsidRDefault="00A84607" w:rsidP="00001910">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D61CB37" w14:textId="77777777" w:rsidR="00A84607" w:rsidRPr="006C1437" w:rsidRDefault="00A84607" w:rsidP="0000191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BDEBA7" w14:textId="77777777" w:rsidR="00A84607" w:rsidRPr="006C1437" w:rsidRDefault="00A84607" w:rsidP="00001910">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0062416" w14:textId="77777777" w:rsidR="00A84607" w:rsidRPr="006C1437" w:rsidRDefault="00A84607" w:rsidP="0000191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A31F3B" w14:textId="77777777" w:rsidR="00A84607" w:rsidRPr="006C1437" w:rsidRDefault="00A84607" w:rsidP="00001910">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F1FFF6" w14:textId="77777777" w:rsidR="00A84607" w:rsidRPr="006C1437" w:rsidRDefault="00A84607" w:rsidP="00001910">
            <w:pPr>
              <w:pStyle w:val="TAC"/>
            </w:pPr>
            <w:r w:rsidRPr="006C1437">
              <w:t>0</w:t>
            </w:r>
          </w:p>
        </w:tc>
      </w:tr>
      <w:tr w:rsidR="00A84607" w:rsidRPr="006C1437" w14:paraId="27A57306"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4A6CB9" w14:textId="77777777" w:rsidR="00A84607" w:rsidRPr="006C1437" w:rsidRDefault="00A84607" w:rsidP="00001910">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239DA5D" w14:textId="77777777" w:rsidR="00A84607" w:rsidRPr="006C1437" w:rsidRDefault="00A84607" w:rsidP="0000191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7ADD82" w14:textId="77777777" w:rsidR="00A84607" w:rsidRPr="006C1437" w:rsidRDefault="00A84607" w:rsidP="00001910">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906ECB" w14:textId="77777777" w:rsidR="00A84607" w:rsidRPr="006C1437" w:rsidRDefault="00A84607" w:rsidP="00001910">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F70C73" w14:textId="77777777" w:rsidR="00A84607" w:rsidRPr="006C1437" w:rsidRDefault="00A84607" w:rsidP="00001910">
            <w:pPr>
              <w:pStyle w:val="TAC"/>
            </w:pPr>
            <w:r w:rsidRPr="006C1437">
              <w:t>0</w:t>
            </w:r>
          </w:p>
        </w:tc>
      </w:tr>
      <w:tr w:rsidR="00A84607" w:rsidRPr="006C1437" w14:paraId="3C40244C"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3A71AB" w14:textId="77777777" w:rsidR="00A84607" w:rsidRPr="006C1437" w:rsidRDefault="00A84607" w:rsidP="00001910">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A27615A" w14:textId="77777777" w:rsidR="00A84607" w:rsidRPr="006C1437" w:rsidRDefault="00A84607" w:rsidP="0000191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3CE5DF6" w14:textId="77777777" w:rsidR="00A84607" w:rsidRPr="006C1437" w:rsidRDefault="00A84607" w:rsidP="00001910">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F77CE9" w14:textId="77777777" w:rsidR="00A84607" w:rsidRPr="006C1437" w:rsidRDefault="00A84607" w:rsidP="00001910">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77FC89E" w14:textId="77777777" w:rsidR="00A84607" w:rsidRPr="006C1437" w:rsidRDefault="00A84607" w:rsidP="00001910">
            <w:pPr>
              <w:pStyle w:val="TAC"/>
              <w:rPr>
                <w:lang w:eastAsia="zh-CN"/>
              </w:rPr>
            </w:pPr>
            <w:r w:rsidRPr="006C1437">
              <w:rPr>
                <w:lang w:eastAsia="zh-CN"/>
              </w:rPr>
              <w:t>0</w:t>
            </w:r>
          </w:p>
        </w:tc>
      </w:tr>
      <w:tr w:rsidR="00A84607" w:rsidRPr="006C1437" w14:paraId="29549EA7" w14:textId="77777777" w:rsidTr="0000191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BD5BB8" w14:textId="77777777" w:rsidR="00A84607" w:rsidRDefault="00A84607" w:rsidP="00001910">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27448BC" w14:textId="77777777" w:rsidR="00A84607" w:rsidRDefault="00A84607" w:rsidP="0000191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2171231" w14:textId="77777777" w:rsidR="00A84607" w:rsidRDefault="00A84607" w:rsidP="00001910">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1A2196A1" w14:textId="77777777" w:rsidR="00A84607" w:rsidRDefault="00A84607" w:rsidP="00001910">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159C5424" w14:textId="77777777" w:rsidR="00A84607" w:rsidRDefault="00A84607" w:rsidP="00001910">
            <w:pPr>
              <w:pStyle w:val="TAC"/>
              <w:rPr>
                <w:lang w:eastAsia="zh-CN"/>
              </w:rPr>
            </w:pPr>
            <w:r>
              <w:rPr>
                <w:lang w:eastAsia="zh-CN"/>
              </w:rPr>
              <w:t>0</w:t>
            </w:r>
          </w:p>
        </w:tc>
      </w:tr>
      <w:tr w:rsidR="00A84607" w:rsidRPr="006C1437" w14:paraId="14E7C0E7" w14:textId="77777777" w:rsidTr="0000191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E5741A3" w14:textId="77777777" w:rsidR="00A84607" w:rsidRPr="006C1437" w:rsidRDefault="00A84607" w:rsidP="00001910">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647DE34D" w14:textId="77777777" w:rsidR="00A84607" w:rsidRPr="006C1437" w:rsidRDefault="00A84607" w:rsidP="00001910">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C86000D" w14:textId="77777777" w:rsidR="00A84607" w:rsidRPr="006C1437" w:rsidRDefault="00A84607" w:rsidP="00001910">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BCCEF6" w14:textId="77777777" w:rsidR="00A84607" w:rsidRPr="006C1437" w:rsidRDefault="00A84607" w:rsidP="00001910">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55C7DD9" w14:textId="77777777" w:rsidR="00A84607" w:rsidRPr="006C1437" w:rsidRDefault="00A84607" w:rsidP="00001910">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6854B66F" w14:textId="77777777" w:rsidR="00A84607" w:rsidRPr="006C1437" w:rsidRDefault="00A84607" w:rsidP="00001910">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19E02C12" w14:textId="77777777" w:rsidR="00A84607" w:rsidRPr="006C1437" w:rsidRDefault="00A84607" w:rsidP="00A84607">
      <w:pPr>
        <w:ind w:firstLine="288"/>
        <w:rPr>
          <w:lang w:eastAsia="zh-CN"/>
        </w:rPr>
      </w:pPr>
    </w:p>
    <w:p w14:paraId="48077353" w14:textId="77777777" w:rsidR="00A84607" w:rsidRPr="006C1437" w:rsidRDefault="00A84607" w:rsidP="00A84607">
      <w:pPr>
        <w:rPr>
          <w:lang w:eastAsia="zh-CN"/>
        </w:rPr>
      </w:pPr>
      <w:r w:rsidRPr="006C1437">
        <w:rPr>
          <w:lang w:eastAsia="zh-CN"/>
        </w:rPr>
        <w:t>The Bearer Context shall be coded as depicted in Table 7.3.6-3.</w:t>
      </w:r>
      <w:r w:rsidRPr="006C1437">
        <w:rPr>
          <w:lang w:eastAsia="zh-CN"/>
        </w:rPr>
        <w:tab/>
      </w:r>
    </w:p>
    <w:p w14:paraId="60E00740" w14:textId="77777777" w:rsidR="00A84607" w:rsidRPr="006C1437" w:rsidRDefault="00A84607" w:rsidP="00A8460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84607" w:rsidRPr="006C1437" w14:paraId="477C50E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8302C3" w14:textId="77777777" w:rsidR="00A84607" w:rsidRPr="006C1437" w:rsidRDefault="00A84607" w:rsidP="0000191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60DA484"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046D4635" w14:textId="77777777" w:rsidR="00A84607" w:rsidRPr="006C1437" w:rsidRDefault="00A84607" w:rsidP="00001910">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6F2B023E" w14:textId="77777777" w:rsidR="00A84607" w:rsidRPr="006C1437" w:rsidRDefault="00A84607" w:rsidP="00001910">
            <w:pPr>
              <w:pStyle w:val="TAC"/>
            </w:pPr>
          </w:p>
        </w:tc>
        <w:tc>
          <w:tcPr>
            <w:tcW w:w="482" w:type="dxa"/>
            <w:tcBorders>
              <w:top w:val="single" w:sz="4" w:space="0" w:color="auto"/>
              <w:left w:val="nil"/>
              <w:right w:val="single" w:sz="4" w:space="0" w:color="auto"/>
            </w:tcBorders>
            <w:shd w:val="clear" w:color="auto" w:fill="E0E0E0"/>
          </w:tcPr>
          <w:p w14:paraId="6001FE0E" w14:textId="77777777" w:rsidR="00A84607" w:rsidRPr="006C1437" w:rsidRDefault="00A84607" w:rsidP="00001910">
            <w:pPr>
              <w:pStyle w:val="TAC"/>
            </w:pPr>
          </w:p>
        </w:tc>
      </w:tr>
      <w:tr w:rsidR="00A84607" w:rsidRPr="006C1437" w14:paraId="5E4938AF"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388464" w14:textId="77777777" w:rsidR="00A84607" w:rsidRPr="006C1437" w:rsidRDefault="00A84607"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3B94F8"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6ECEC11D" w14:textId="77777777" w:rsidR="00A84607" w:rsidRPr="006C1437" w:rsidRDefault="00A84607" w:rsidP="00001910">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CD35945" w14:textId="77777777" w:rsidR="00A84607" w:rsidRPr="006C1437" w:rsidRDefault="00A84607" w:rsidP="00001910">
            <w:pPr>
              <w:pStyle w:val="TAC"/>
            </w:pPr>
          </w:p>
        </w:tc>
        <w:tc>
          <w:tcPr>
            <w:tcW w:w="482" w:type="dxa"/>
            <w:tcBorders>
              <w:left w:val="nil"/>
              <w:right w:val="single" w:sz="4" w:space="0" w:color="auto"/>
            </w:tcBorders>
            <w:shd w:val="clear" w:color="auto" w:fill="E0E0E0"/>
          </w:tcPr>
          <w:p w14:paraId="2314568E" w14:textId="77777777" w:rsidR="00A84607" w:rsidRPr="006C1437" w:rsidRDefault="00A84607" w:rsidP="00001910">
            <w:pPr>
              <w:pStyle w:val="TAC"/>
            </w:pPr>
          </w:p>
        </w:tc>
      </w:tr>
      <w:tr w:rsidR="00A84607" w:rsidRPr="006C1437" w14:paraId="5D3EDA09"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108D22" w14:textId="77777777" w:rsidR="00A84607" w:rsidRPr="006C1437" w:rsidRDefault="00A84607" w:rsidP="0000191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0318FC"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19E247E7" w14:textId="77777777" w:rsidR="00A84607" w:rsidRPr="006C1437" w:rsidRDefault="00A84607" w:rsidP="00001910">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8ED1FEB" w14:textId="77777777" w:rsidR="00A84607" w:rsidRPr="006C1437" w:rsidRDefault="00A84607"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EE3A49" w14:textId="77777777" w:rsidR="00A84607" w:rsidRPr="006C1437" w:rsidRDefault="00A84607" w:rsidP="00001910">
            <w:pPr>
              <w:pStyle w:val="TAC"/>
            </w:pPr>
          </w:p>
        </w:tc>
      </w:tr>
      <w:tr w:rsidR="00A84607" w:rsidRPr="006C1437" w14:paraId="3E4A087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F3F6B1A" w14:textId="77777777" w:rsidR="00A84607" w:rsidRPr="006C1437" w:rsidRDefault="00A84607"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FCAA7F" w14:textId="77777777" w:rsidR="00A84607" w:rsidRPr="006C1437" w:rsidRDefault="00A84607"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25B31C" w14:textId="77777777" w:rsidR="00A84607" w:rsidRPr="006C1437" w:rsidRDefault="00A84607" w:rsidP="0000191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755255F" w14:textId="77777777" w:rsidR="00A84607" w:rsidRPr="006C1437" w:rsidRDefault="00A84607" w:rsidP="0000191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876C14" w14:textId="77777777" w:rsidR="00A84607" w:rsidRPr="006C1437" w:rsidRDefault="00A84607" w:rsidP="00001910">
            <w:pPr>
              <w:pStyle w:val="TAH"/>
            </w:pPr>
            <w:r w:rsidRPr="006C1437">
              <w:t>Ins.</w:t>
            </w:r>
          </w:p>
        </w:tc>
      </w:tr>
      <w:tr w:rsidR="00A84607" w:rsidRPr="006C1437" w14:paraId="2C892DC8"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932B456" w14:textId="77777777" w:rsidR="00A84607" w:rsidRPr="006C1437" w:rsidRDefault="00A84607" w:rsidP="0000191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93D268C" w14:textId="77777777" w:rsidR="00A84607" w:rsidRPr="006C1437" w:rsidRDefault="00A84607"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9FCCADC" w14:textId="77777777" w:rsidR="00A84607" w:rsidRPr="006C1437" w:rsidRDefault="00A84607" w:rsidP="00001910">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1FF3962" w14:textId="77777777" w:rsidR="00A84607" w:rsidRPr="006C1437" w:rsidRDefault="00A84607" w:rsidP="0000191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574927D0" w14:textId="77777777" w:rsidR="00A84607" w:rsidRPr="006C1437" w:rsidRDefault="00A84607" w:rsidP="00001910">
            <w:pPr>
              <w:pStyle w:val="TAC"/>
            </w:pPr>
            <w:r w:rsidRPr="006C1437">
              <w:t>0</w:t>
            </w:r>
          </w:p>
        </w:tc>
      </w:tr>
      <w:tr w:rsidR="00A84607" w:rsidRPr="006C1437" w14:paraId="62392CE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5AE159E" w14:textId="77777777" w:rsidR="00A84607" w:rsidRPr="006C1437" w:rsidRDefault="00A84607" w:rsidP="0000191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2801E93" w14:textId="77777777" w:rsidR="00A84607" w:rsidRPr="006C1437" w:rsidRDefault="00A84607"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21AE84" w14:textId="77777777" w:rsidR="00A84607" w:rsidRPr="006C1437" w:rsidRDefault="00A84607" w:rsidP="0000191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F30D1E0" w14:textId="77777777" w:rsidR="00A84607" w:rsidRPr="006C1437" w:rsidRDefault="00A84607" w:rsidP="0000191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EF042A2" w14:textId="77777777" w:rsidR="00A84607" w:rsidRPr="006C1437" w:rsidRDefault="00A84607" w:rsidP="00001910">
            <w:pPr>
              <w:pStyle w:val="TAC"/>
            </w:pPr>
            <w:r w:rsidRPr="006C1437">
              <w:t>0</w:t>
            </w:r>
          </w:p>
        </w:tc>
      </w:tr>
      <w:tr w:rsidR="00A84607" w:rsidRPr="006C1437" w14:paraId="58681E2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67C4AB2" w14:textId="77777777" w:rsidR="00A84607" w:rsidRPr="006C1437" w:rsidRDefault="00A84607" w:rsidP="00001910">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4A7205" w14:textId="77777777" w:rsidR="00A84607" w:rsidRPr="006C1437" w:rsidRDefault="00A84607"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04FE1D" w14:textId="77777777" w:rsidR="00A84607" w:rsidRPr="00BD2F3F" w:rsidRDefault="00A84607" w:rsidP="00001910">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2955F45" w14:textId="77777777" w:rsidR="00A84607" w:rsidRPr="00BD2F3F" w:rsidRDefault="00A84607" w:rsidP="00A84607">
            <w:pPr>
              <w:pStyle w:val="B1"/>
              <w:numPr>
                <w:ilvl w:val="0"/>
                <w:numId w:val="6"/>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1774D7E0" w14:textId="77777777" w:rsidR="00A84607" w:rsidRPr="00BD2F3F" w:rsidRDefault="00A84607" w:rsidP="00001910">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88A5EE0" w14:textId="77777777" w:rsidR="00A84607" w:rsidRPr="00BD2F3F" w:rsidRDefault="00A84607" w:rsidP="0000191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roofErr w:type="gramStart"/>
            <w:r w:rsidRPr="00BD2F3F">
              <w:rPr>
                <w:rFonts w:ascii="Arial" w:hAnsi="Arial"/>
                <w:sz w:val="18"/>
                <w:lang w:eastAsia="zh-CN"/>
              </w:rPr>
              <w:t>);</w:t>
            </w:r>
            <w:proofErr w:type="gramEnd"/>
          </w:p>
          <w:p w14:paraId="6F66A18C" w14:textId="77777777" w:rsidR="00A84607" w:rsidRPr="00BD2F3F" w:rsidRDefault="00A84607" w:rsidP="0000191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4F506089" w14:textId="77777777" w:rsidR="00A84607" w:rsidRPr="006C1437" w:rsidRDefault="00A84607" w:rsidP="00001910">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994382B" w14:textId="77777777" w:rsidR="00A84607" w:rsidRPr="006C1437" w:rsidRDefault="00A84607" w:rsidP="0000191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63B9FA4" w14:textId="77777777" w:rsidR="00A84607" w:rsidRPr="006C1437" w:rsidRDefault="00A84607" w:rsidP="00001910">
            <w:pPr>
              <w:pStyle w:val="TAC"/>
              <w:rPr>
                <w:lang w:eastAsia="zh-CN"/>
              </w:rPr>
            </w:pPr>
            <w:r w:rsidRPr="006C1437">
              <w:rPr>
                <w:lang w:eastAsia="zh-CN"/>
              </w:rPr>
              <w:t>0</w:t>
            </w:r>
          </w:p>
        </w:tc>
      </w:tr>
      <w:tr w:rsidR="00A84607" w:rsidRPr="006C1437" w14:paraId="11268D03" w14:textId="77777777" w:rsidTr="00001910">
        <w:trPr>
          <w:jc w:val="center"/>
        </w:trPr>
        <w:tc>
          <w:tcPr>
            <w:tcW w:w="1819" w:type="dxa"/>
            <w:vMerge w:val="restart"/>
            <w:tcBorders>
              <w:top w:val="single" w:sz="4" w:space="0" w:color="auto"/>
              <w:left w:val="single" w:sz="4" w:space="0" w:color="auto"/>
              <w:right w:val="single" w:sz="4" w:space="0" w:color="auto"/>
            </w:tcBorders>
          </w:tcPr>
          <w:p w14:paraId="2D58EA1A" w14:textId="77777777" w:rsidR="00A84607" w:rsidRPr="006C1437" w:rsidRDefault="00A84607" w:rsidP="0000191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719A290" w14:textId="77777777" w:rsidR="00A84607" w:rsidRPr="006C1437" w:rsidRDefault="00A84607"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D7E5437" w14:textId="77777777" w:rsidR="00A84607" w:rsidRPr="006C1437" w:rsidRDefault="00A84607"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2719D05" w14:textId="77777777" w:rsidR="00A84607" w:rsidRPr="006C1437" w:rsidRDefault="00A84607" w:rsidP="0000191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BA196E4" w14:textId="77777777" w:rsidR="00A84607" w:rsidRPr="006C1437" w:rsidRDefault="00A84607" w:rsidP="00001910">
            <w:pPr>
              <w:pStyle w:val="TAC"/>
              <w:rPr>
                <w:lang w:eastAsia="zh-CN"/>
              </w:rPr>
            </w:pPr>
            <w:r w:rsidRPr="006C1437">
              <w:rPr>
                <w:lang w:eastAsia="zh-CN"/>
              </w:rPr>
              <w:t>1</w:t>
            </w:r>
          </w:p>
        </w:tc>
      </w:tr>
      <w:tr w:rsidR="00A84607" w:rsidRPr="006C1437" w14:paraId="6E8E4850" w14:textId="77777777" w:rsidTr="00001910">
        <w:trPr>
          <w:jc w:val="center"/>
        </w:trPr>
        <w:tc>
          <w:tcPr>
            <w:tcW w:w="1819" w:type="dxa"/>
            <w:vMerge/>
            <w:tcBorders>
              <w:left w:val="single" w:sz="4" w:space="0" w:color="auto"/>
              <w:bottom w:val="single" w:sz="4" w:space="0" w:color="auto"/>
              <w:right w:val="single" w:sz="4" w:space="0" w:color="auto"/>
            </w:tcBorders>
          </w:tcPr>
          <w:p w14:paraId="0EFC59F3" w14:textId="77777777" w:rsidR="00A84607" w:rsidRPr="006C1437" w:rsidRDefault="00A84607" w:rsidP="0000191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213790D" w14:textId="77777777" w:rsidR="00A84607" w:rsidRPr="006C1437" w:rsidRDefault="00A84607" w:rsidP="0000191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179CEC" w14:textId="77777777" w:rsidR="00A84607" w:rsidRPr="006C1437" w:rsidRDefault="00A84607" w:rsidP="0000191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4EBE23A" w14:textId="77777777" w:rsidR="00A84607" w:rsidRPr="006C1437" w:rsidRDefault="00A84607" w:rsidP="0000191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852A968" w14:textId="77777777" w:rsidR="00A84607" w:rsidRPr="006C1437" w:rsidRDefault="00A84607" w:rsidP="0000191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639C88F" w14:textId="77777777" w:rsidR="00A84607" w:rsidRPr="006C1437" w:rsidRDefault="00A84607" w:rsidP="0000191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1CFDE42" w14:textId="77777777" w:rsidR="00A84607" w:rsidRPr="006C1437" w:rsidRDefault="00A84607" w:rsidP="00001910">
            <w:pPr>
              <w:pStyle w:val="TAC"/>
              <w:rPr>
                <w:lang w:eastAsia="zh-CN"/>
              </w:rPr>
            </w:pPr>
          </w:p>
        </w:tc>
      </w:tr>
      <w:tr w:rsidR="00A84607" w:rsidRPr="006C1437" w14:paraId="244AF65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3792A0F" w14:textId="77777777" w:rsidR="00A84607" w:rsidRPr="006C1437" w:rsidRDefault="00A84607" w:rsidP="0000191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A4F6B2C" w14:textId="77777777" w:rsidR="00A84607" w:rsidRPr="006C1437" w:rsidRDefault="00A84607"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3CF5C24" w14:textId="77777777" w:rsidR="00A84607" w:rsidRPr="006C1437" w:rsidRDefault="00A84607" w:rsidP="00001910">
            <w:pPr>
              <w:pStyle w:val="TAL"/>
            </w:pPr>
          </w:p>
        </w:tc>
        <w:tc>
          <w:tcPr>
            <w:tcW w:w="1529" w:type="dxa"/>
            <w:tcBorders>
              <w:left w:val="single" w:sz="4" w:space="0" w:color="auto"/>
              <w:bottom w:val="single" w:sz="4" w:space="0" w:color="auto"/>
              <w:right w:val="single" w:sz="4" w:space="0" w:color="auto"/>
            </w:tcBorders>
            <w:shd w:val="clear" w:color="auto" w:fill="auto"/>
          </w:tcPr>
          <w:p w14:paraId="150E8CCD" w14:textId="77777777" w:rsidR="00A84607" w:rsidRPr="006C1437" w:rsidRDefault="00A84607" w:rsidP="00001910">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A3C3F08" w14:textId="77777777" w:rsidR="00A84607" w:rsidRPr="006C1437" w:rsidRDefault="00A84607" w:rsidP="00001910">
            <w:pPr>
              <w:pStyle w:val="TAC"/>
            </w:pPr>
            <w:r w:rsidRPr="006C1437">
              <w:t>0</w:t>
            </w:r>
          </w:p>
        </w:tc>
      </w:tr>
      <w:tr w:rsidR="00A84607" w:rsidRPr="006C1437" w14:paraId="2E98FFC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6AD938AD" w14:textId="77777777" w:rsidR="00A84607" w:rsidRPr="006C1437" w:rsidRDefault="00A84607" w:rsidP="0000191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A603338" w14:textId="77777777" w:rsidR="00A84607" w:rsidRPr="006C1437" w:rsidRDefault="00A84607" w:rsidP="0000191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99B440" w14:textId="77777777" w:rsidR="00A84607" w:rsidRPr="006C1437" w:rsidRDefault="00A84607" w:rsidP="0000191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EA4CAF9" w14:textId="77777777" w:rsidR="00A84607" w:rsidRPr="006C1437" w:rsidRDefault="00A84607" w:rsidP="0000191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430B967D" w14:textId="77777777" w:rsidR="00A84607" w:rsidRPr="006C1437" w:rsidRDefault="00A84607" w:rsidP="00001910">
            <w:pPr>
              <w:pStyle w:val="TAC"/>
              <w:rPr>
                <w:lang w:eastAsia="zh-CN"/>
              </w:rPr>
            </w:pPr>
            <w:r w:rsidRPr="006C1437">
              <w:rPr>
                <w:lang w:eastAsia="zh-CN"/>
              </w:rPr>
              <w:t>0</w:t>
            </w:r>
          </w:p>
        </w:tc>
      </w:tr>
      <w:tr w:rsidR="00A84607" w:rsidRPr="006C1437" w14:paraId="1796C15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E98F18C" w14:textId="77777777" w:rsidR="00A84607" w:rsidRPr="006C1437" w:rsidRDefault="00A84607" w:rsidP="0000191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C775E8E" w14:textId="77777777" w:rsidR="00A84607" w:rsidRPr="006C1437" w:rsidRDefault="00A84607" w:rsidP="0000191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732721" w14:textId="50F4166F" w:rsidR="00A84607" w:rsidRPr="006C1437" w:rsidRDefault="00A84607" w:rsidP="0000191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18" w:author="Frank, 2021 Jan v2" w:date="2021-02-12T10:35:00Z">
              <w:r w:rsidRPr="00BA4EAC">
                <w:rPr>
                  <w:lang w:eastAsia="zh-CN"/>
                </w:rPr>
                <w:t xml:space="preserve"> and if the bearer context can be continued in A/Gb and </w:t>
              </w:r>
              <w:proofErr w:type="spellStart"/>
              <w:r w:rsidRPr="00BA4EAC">
                <w:rPr>
                  <w:lang w:eastAsia="zh-CN"/>
                </w:rPr>
                <w:t>Iu</w:t>
              </w:r>
              <w:proofErr w:type="spellEnd"/>
              <w:r w:rsidRPr="00BA4EAC">
                <w:rPr>
                  <w:lang w:eastAsia="zh-CN"/>
                </w:rPr>
                <w:t xml:space="preserve"> mode</w:t>
              </w:r>
            </w:ins>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EB10A03" w14:textId="77777777" w:rsidR="00A84607" w:rsidRPr="006C1437" w:rsidRDefault="00A84607" w:rsidP="0000191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D9D395" w14:textId="77777777" w:rsidR="00A84607" w:rsidRPr="006C1437" w:rsidRDefault="00A84607" w:rsidP="00001910">
            <w:pPr>
              <w:pStyle w:val="TAC"/>
              <w:rPr>
                <w:lang w:eastAsia="zh-CN"/>
              </w:rPr>
            </w:pPr>
            <w:r w:rsidRPr="006C1437">
              <w:rPr>
                <w:lang w:eastAsia="zh-CN"/>
              </w:rPr>
              <w:t>0</w:t>
            </w:r>
          </w:p>
        </w:tc>
      </w:tr>
      <w:tr w:rsidR="00A84607" w:rsidRPr="006C1437" w14:paraId="54358BD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0D83E1A7" w14:textId="77777777" w:rsidR="00A84607" w:rsidRPr="006C1437" w:rsidRDefault="00A84607" w:rsidP="00001910">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7747C3E" w14:textId="77777777" w:rsidR="00A84607" w:rsidRPr="006C1437" w:rsidRDefault="00A84607" w:rsidP="00001910">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ACF0F51" w14:textId="77777777" w:rsidR="00A84607" w:rsidRPr="006C1437" w:rsidRDefault="00A84607" w:rsidP="00001910">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48B8A7E" w14:textId="77777777" w:rsidR="00A84607" w:rsidRPr="006C1437" w:rsidRDefault="00A84607" w:rsidP="0000191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4CC530" w14:textId="77777777" w:rsidR="00A84607" w:rsidRPr="006C1437" w:rsidRDefault="00A84607" w:rsidP="00001910">
            <w:pPr>
              <w:pStyle w:val="TAC"/>
              <w:rPr>
                <w:lang w:eastAsia="zh-CN"/>
              </w:rPr>
            </w:pPr>
            <w:r w:rsidRPr="006C1437">
              <w:rPr>
                <w:lang w:eastAsia="zh-CN"/>
              </w:rPr>
              <w:t>2</w:t>
            </w:r>
          </w:p>
        </w:tc>
      </w:tr>
      <w:tr w:rsidR="00A84607" w:rsidRPr="006C1437" w14:paraId="6E2B995A" w14:textId="77777777" w:rsidTr="0000191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5439DCA" w14:textId="77777777" w:rsidR="00A84607" w:rsidRPr="006C1437" w:rsidRDefault="00A84607" w:rsidP="00001910">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2E091591" w14:textId="77777777" w:rsidR="00A84607" w:rsidRPr="006C1437" w:rsidRDefault="00A84607" w:rsidP="00001910">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proofErr w:type="gramStart"/>
            <w:r w:rsidRPr="006C1437">
              <w:t>reasons,</w:t>
            </w:r>
            <w:r>
              <w:t xml:space="preserve"> </w:t>
            </w:r>
            <w:r w:rsidRPr="006C1437">
              <w:t>when</w:t>
            </w:r>
            <w:proofErr w:type="gramEnd"/>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2D8D2495" w14:textId="77777777" w:rsidR="00A84607" w:rsidRPr="006C1437" w:rsidRDefault="00A84607" w:rsidP="00001910">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AC137DB" w14:textId="77777777" w:rsidR="00A84607" w:rsidRDefault="00A84607" w:rsidP="00001910">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1888A3B" w14:textId="77777777" w:rsidR="00A84607" w:rsidRPr="006C1437" w:rsidRDefault="00A84607" w:rsidP="00001910">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9A6FA13" w14:textId="77777777" w:rsidR="00A84607" w:rsidRPr="006C1437" w:rsidRDefault="00A84607" w:rsidP="00A84607">
      <w:pPr>
        <w:rPr>
          <w:lang w:eastAsia="zh-CN"/>
        </w:rPr>
      </w:pPr>
    </w:p>
    <w:p w14:paraId="35D46AF8" w14:textId="77777777" w:rsidR="00A84607" w:rsidRPr="006C1437" w:rsidRDefault="00A84607" w:rsidP="00A84607">
      <w:pPr>
        <w:keepNext/>
        <w:keepLines/>
        <w:spacing w:before="60"/>
        <w:jc w:val="center"/>
        <w:rPr>
          <w:rFonts w:ascii="Arial" w:hAnsi="Arial"/>
          <w:b/>
        </w:rPr>
      </w:pPr>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84607" w:rsidRPr="006C1437" w14:paraId="144229D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186B2F" w14:textId="77777777" w:rsidR="00A84607" w:rsidRPr="006C1437" w:rsidRDefault="00A84607" w:rsidP="0000191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D4C1AB"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4D167D8F" w14:textId="77777777" w:rsidR="00A84607" w:rsidRPr="006C1437" w:rsidRDefault="00A84607" w:rsidP="0000191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2DBB8E1" w14:textId="77777777" w:rsidR="00A84607" w:rsidRPr="006C1437" w:rsidRDefault="00A84607" w:rsidP="0000191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507916" w14:textId="77777777" w:rsidR="00A84607" w:rsidRPr="006C1437" w:rsidRDefault="00A84607" w:rsidP="00001910">
            <w:pPr>
              <w:pStyle w:val="TAC"/>
            </w:pPr>
          </w:p>
        </w:tc>
      </w:tr>
      <w:tr w:rsidR="00A84607" w:rsidRPr="006C1437" w14:paraId="795A18D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4B1543" w14:textId="77777777" w:rsidR="00A84607" w:rsidRPr="006C1437" w:rsidRDefault="00A84607"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7B791D"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7BE23C33" w14:textId="77777777" w:rsidR="00A84607" w:rsidRPr="006C1437" w:rsidRDefault="00A84607" w:rsidP="0000191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12C7B98" w14:textId="77777777" w:rsidR="00A84607" w:rsidRPr="006C1437" w:rsidRDefault="00A84607" w:rsidP="0000191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8E54DB" w14:textId="77777777" w:rsidR="00A84607" w:rsidRPr="006C1437" w:rsidRDefault="00A84607" w:rsidP="00001910">
            <w:pPr>
              <w:pStyle w:val="TAC"/>
            </w:pPr>
          </w:p>
        </w:tc>
      </w:tr>
      <w:tr w:rsidR="00A84607" w:rsidRPr="006C1437" w14:paraId="035D7217"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77F4A8" w14:textId="77777777" w:rsidR="00A84607" w:rsidRPr="006C1437" w:rsidRDefault="00A84607" w:rsidP="0000191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4F190F1"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22526B6F" w14:textId="77777777" w:rsidR="00A84607" w:rsidRPr="006C1437" w:rsidRDefault="00A84607" w:rsidP="0000191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EF03ACB" w14:textId="77777777" w:rsidR="00A84607" w:rsidRPr="006C1437" w:rsidRDefault="00A84607" w:rsidP="0000191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0C63CC" w14:textId="77777777" w:rsidR="00A84607" w:rsidRPr="006C1437" w:rsidRDefault="00A84607" w:rsidP="00001910">
            <w:pPr>
              <w:pStyle w:val="TAC"/>
            </w:pPr>
          </w:p>
        </w:tc>
      </w:tr>
      <w:tr w:rsidR="00A84607" w:rsidRPr="006C1437" w14:paraId="56CE7C61"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2EE7BE7" w14:textId="77777777" w:rsidR="00A84607" w:rsidRPr="006C1437" w:rsidRDefault="00A84607"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141275" w14:textId="77777777" w:rsidR="00A84607" w:rsidRPr="006C1437" w:rsidRDefault="00A84607"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714B532" w14:textId="77777777" w:rsidR="00A84607" w:rsidRPr="006C1437" w:rsidRDefault="00A84607"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781CD3" w14:textId="77777777" w:rsidR="00A84607" w:rsidRPr="006C1437" w:rsidRDefault="00A84607" w:rsidP="0000191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AF6BD72" w14:textId="77777777" w:rsidR="00A84607" w:rsidRPr="006C1437" w:rsidRDefault="00A84607" w:rsidP="00001910">
            <w:pPr>
              <w:pStyle w:val="TAH"/>
            </w:pPr>
            <w:r w:rsidRPr="006C1437">
              <w:t>Ins.</w:t>
            </w:r>
          </w:p>
        </w:tc>
      </w:tr>
      <w:tr w:rsidR="00A84607" w:rsidRPr="006C1437" w14:paraId="0D527D2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A867765" w14:textId="77777777" w:rsidR="00A84607" w:rsidRPr="006C1437" w:rsidRDefault="00A84607" w:rsidP="0000191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9F3596" w14:textId="77777777" w:rsidR="00A84607" w:rsidRPr="006C1437" w:rsidRDefault="00A84607"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D77171" w14:textId="77777777" w:rsidR="00A84607" w:rsidRPr="006C1437" w:rsidRDefault="00A84607" w:rsidP="0000191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D27CD80" w14:textId="77777777" w:rsidR="00A84607" w:rsidRPr="006C1437" w:rsidRDefault="00A84607" w:rsidP="0000191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B036BFC" w14:textId="77777777" w:rsidR="00A84607" w:rsidRPr="006C1437" w:rsidRDefault="00A84607" w:rsidP="00001910">
            <w:pPr>
              <w:pStyle w:val="TAC"/>
            </w:pPr>
            <w:r w:rsidRPr="006C1437">
              <w:t>0</w:t>
            </w:r>
          </w:p>
        </w:tc>
      </w:tr>
      <w:tr w:rsidR="00A84607" w:rsidRPr="006C1437" w14:paraId="50301F75"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0977258" w14:textId="77777777" w:rsidR="00A84607" w:rsidRPr="006C1437" w:rsidRDefault="00A84607" w:rsidP="0000191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0A7083" w14:textId="77777777" w:rsidR="00A84607" w:rsidRPr="006C1437" w:rsidRDefault="00A84607"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8B238F" w14:textId="77777777" w:rsidR="00A84607" w:rsidRPr="006C1437" w:rsidRDefault="00A84607" w:rsidP="0000191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E01A35" w14:textId="77777777" w:rsidR="00A84607" w:rsidRPr="006C1437" w:rsidRDefault="00A84607" w:rsidP="0000191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5A6DB9" w14:textId="77777777" w:rsidR="00A84607" w:rsidRPr="006C1437" w:rsidRDefault="00A84607" w:rsidP="00001910">
            <w:pPr>
              <w:pStyle w:val="TAC"/>
            </w:pPr>
            <w:r w:rsidRPr="006C1437">
              <w:t>0</w:t>
            </w:r>
          </w:p>
        </w:tc>
      </w:tr>
    </w:tbl>
    <w:p w14:paraId="6133AFC2" w14:textId="77777777" w:rsidR="00A84607" w:rsidRPr="006C1437" w:rsidRDefault="00A84607" w:rsidP="00A84607">
      <w:pPr>
        <w:rPr>
          <w:lang w:eastAsia="zh-CN"/>
        </w:rPr>
      </w:pPr>
    </w:p>
    <w:p w14:paraId="16EA80AB" w14:textId="77777777" w:rsidR="00A84607" w:rsidRPr="006C1437" w:rsidRDefault="00A84607" w:rsidP="00A8460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84607" w:rsidRPr="006C1437" w14:paraId="48B8A9C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56D5C5" w14:textId="77777777" w:rsidR="00A84607" w:rsidRPr="006C1437" w:rsidRDefault="00A84607" w:rsidP="0000191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753C281"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7359A3D4" w14:textId="77777777" w:rsidR="00A84607" w:rsidRPr="006C1437" w:rsidRDefault="00A84607" w:rsidP="0000191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0EEFB78" w14:textId="77777777" w:rsidR="00A84607" w:rsidRPr="006C1437" w:rsidRDefault="00A84607"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B320361" w14:textId="77777777" w:rsidR="00A84607" w:rsidRPr="006C1437" w:rsidRDefault="00A84607" w:rsidP="00001910">
            <w:pPr>
              <w:pStyle w:val="TAC"/>
            </w:pPr>
          </w:p>
        </w:tc>
      </w:tr>
      <w:tr w:rsidR="00A84607" w:rsidRPr="006C1437" w14:paraId="3CEC60E2"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57308E" w14:textId="77777777" w:rsidR="00A84607" w:rsidRPr="006C1437" w:rsidRDefault="00A84607"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EEA6ED"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2486CF4E" w14:textId="77777777" w:rsidR="00A84607" w:rsidRPr="006C1437" w:rsidRDefault="00A84607" w:rsidP="0000191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CBAAE4" w14:textId="77777777" w:rsidR="00A84607" w:rsidRPr="006C1437" w:rsidRDefault="00A84607"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A67D893" w14:textId="77777777" w:rsidR="00A84607" w:rsidRPr="006C1437" w:rsidRDefault="00A84607" w:rsidP="00001910">
            <w:pPr>
              <w:pStyle w:val="TAC"/>
            </w:pPr>
          </w:p>
        </w:tc>
      </w:tr>
      <w:tr w:rsidR="00A84607" w:rsidRPr="006C1437" w14:paraId="76E78EEC"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4DA401" w14:textId="77777777" w:rsidR="00A84607" w:rsidRPr="006C1437" w:rsidRDefault="00A84607" w:rsidP="0000191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4999566"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73055E7E" w14:textId="77777777" w:rsidR="00A84607" w:rsidRPr="006C1437" w:rsidRDefault="00A84607" w:rsidP="0000191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006EBF4" w14:textId="77777777" w:rsidR="00A84607" w:rsidRPr="006C1437" w:rsidRDefault="00A84607" w:rsidP="0000191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96C3F0" w14:textId="77777777" w:rsidR="00A84607" w:rsidRPr="006C1437" w:rsidRDefault="00A84607" w:rsidP="00001910">
            <w:pPr>
              <w:pStyle w:val="TAC"/>
            </w:pPr>
          </w:p>
        </w:tc>
      </w:tr>
      <w:tr w:rsidR="00A84607" w:rsidRPr="006C1437" w14:paraId="33A15856"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C62F18A" w14:textId="77777777" w:rsidR="00A84607" w:rsidRPr="006C1437" w:rsidRDefault="00A84607"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D91412" w14:textId="77777777" w:rsidR="00A84607" w:rsidRPr="006C1437" w:rsidRDefault="00A84607"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E3E7AF" w14:textId="77777777" w:rsidR="00A84607" w:rsidRPr="006C1437" w:rsidRDefault="00A84607" w:rsidP="0000191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3BE2D7" w14:textId="77777777" w:rsidR="00A84607" w:rsidRPr="006C1437" w:rsidRDefault="00A84607" w:rsidP="0000191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A29C5" w14:textId="77777777" w:rsidR="00A84607" w:rsidRPr="006C1437" w:rsidRDefault="00A84607" w:rsidP="00001910">
            <w:pPr>
              <w:pStyle w:val="TAH"/>
            </w:pPr>
            <w:r w:rsidRPr="006C1437">
              <w:t>Ins.</w:t>
            </w:r>
          </w:p>
        </w:tc>
      </w:tr>
      <w:tr w:rsidR="00A84607" w:rsidRPr="006C1437" w14:paraId="0BBEDF7E"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4FC6B90D" w14:textId="77777777" w:rsidR="00A84607" w:rsidRPr="006C1437" w:rsidRDefault="00A84607" w:rsidP="0000191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5B61173" w14:textId="77777777" w:rsidR="00A84607" w:rsidRPr="006C1437" w:rsidRDefault="00A84607" w:rsidP="0000191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C82792" w14:textId="77777777" w:rsidR="00A84607" w:rsidRPr="006C1437" w:rsidRDefault="00A84607" w:rsidP="0000191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DA2C7C3" w14:textId="77777777" w:rsidR="00A84607" w:rsidRPr="006C1437" w:rsidRDefault="00A84607" w:rsidP="0000191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8D62E66" w14:textId="77777777" w:rsidR="00A84607" w:rsidRPr="006C1437" w:rsidRDefault="00A84607" w:rsidP="00001910">
            <w:pPr>
              <w:pStyle w:val="TAC"/>
              <w:rPr>
                <w:lang w:eastAsia="zh-CN"/>
              </w:rPr>
            </w:pPr>
            <w:r w:rsidRPr="006C1437">
              <w:rPr>
                <w:lang w:eastAsia="zh-CN"/>
              </w:rPr>
              <w:t>0</w:t>
            </w:r>
          </w:p>
        </w:tc>
      </w:tr>
      <w:tr w:rsidR="00A84607" w:rsidRPr="006C1437" w14:paraId="5BCB5433"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34908F7C" w14:textId="77777777" w:rsidR="00A84607" w:rsidRPr="006C1437" w:rsidRDefault="00A84607" w:rsidP="0000191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DD500E" w14:textId="77777777" w:rsidR="00A84607" w:rsidRPr="006C1437" w:rsidRDefault="00A84607"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54F1EA" w14:textId="77777777" w:rsidR="00A84607" w:rsidRPr="006C1437" w:rsidRDefault="00A84607" w:rsidP="0000191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ED18D20" w14:textId="77777777" w:rsidR="00A84607" w:rsidRPr="006C1437" w:rsidRDefault="00A84607" w:rsidP="0000191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81FECC6" w14:textId="77777777" w:rsidR="00A84607" w:rsidRPr="006C1437" w:rsidRDefault="00A84607" w:rsidP="00001910">
            <w:pPr>
              <w:pStyle w:val="TAC"/>
            </w:pPr>
            <w:r w:rsidRPr="006C1437">
              <w:t>0</w:t>
            </w:r>
          </w:p>
        </w:tc>
      </w:tr>
      <w:tr w:rsidR="00A84607" w:rsidRPr="006C1437" w14:paraId="35662A7B" w14:textId="77777777" w:rsidTr="00001910">
        <w:trPr>
          <w:jc w:val="center"/>
        </w:trPr>
        <w:tc>
          <w:tcPr>
            <w:tcW w:w="1819" w:type="dxa"/>
            <w:tcBorders>
              <w:top w:val="single" w:sz="4" w:space="0" w:color="auto"/>
              <w:left w:val="single" w:sz="4" w:space="0" w:color="auto"/>
              <w:bottom w:val="single" w:sz="4" w:space="0" w:color="auto"/>
              <w:right w:val="single" w:sz="4" w:space="0" w:color="auto"/>
            </w:tcBorders>
          </w:tcPr>
          <w:p w14:paraId="226A146D" w14:textId="77777777" w:rsidR="00A84607" w:rsidRPr="006C1437" w:rsidRDefault="00A84607" w:rsidP="0000191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A9E62A7" w14:textId="77777777" w:rsidR="00A84607" w:rsidRPr="006C1437" w:rsidRDefault="00A84607" w:rsidP="0000191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3B7E55" w14:textId="77777777" w:rsidR="00A84607" w:rsidRPr="006C1437" w:rsidRDefault="00A84607" w:rsidP="0000191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A6A384D" w14:textId="77777777" w:rsidR="00A84607" w:rsidRPr="006C1437" w:rsidRDefault="00A84607" w:rsidP="0000191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FECF5E" w14:textId="77777777" w:rsidR="00A84607" w:rsidRPr="006C1437" w:rsidRDefault="00A84607" w:rsidP="00001910">
            <w:pPr>
              <w:pStyle w:val="TAC"/>
            </w:pPr>
            <w:r w:rsidRPr="006C1437">
              <w:t>0</w:t>
            </w:r>
          </w:p>
        </w:tc>
      </w:tr>
    </w:tbl>
    <w:p w14:paraId="2B7888A7" w14:textId="77777777" w:rsidR="00A84607" w:rsidRDefault="00A84607" w:rsidP="00A84607">
      <w:pPr>
        <w:rPr>
          <w:lang w:eastAsia="zh-CN"/>
        </w:rPr>
      </w:pPr>
    </w:p>
    <w:p w14:paraId="4A1F2B96" w14:textId="77777777" w:rsidR="00A84607" w:rsidRPr="006C1437" w:rsidRDefault="00A84607" w:rsidP="00A84607">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84607" w:rsidRPr="006C1437" w14:paraId="5E97D51A"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8D7E6D2" w14:textId="77777777" w:rsidR="00A84607" w:rsidRPr="006C1437" w:rsidRDefault="00A84607" w:rsidP="0000191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DBECB25"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1B8447E0" w14:textId="77777777" w:rsidR="00A84607" w:rsidRPr="006C1437" w:rsidRDefault="00A84607" w:rsidP="00001910">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CC6128C" w14:textId="77777777" w:rsidR="00A84607" w:rsidRPr="006C1437" w:rsidRDefault="00A84607" w:rsidP="0000191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5C26B37" w14:textId="77777777" w:rsidR="00A84607" w:rsidRPr="006C1437" w:rsidRDefault="00A84607" w:rsidP="00001910">
            <w:pPr>
              <w:pStyle w:val="TAC"/>
            </w:pPr>
          </w:p>
        </w:tc>
      </w:tr>
      <w:tr w:rsidR="00A84607" w:rsidRPr="006C1437" w14:paraId="5845F9AE"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1D72229" w14:textId="77777777" w:rsidR="00A84607" w:rsidRPr="006C1437" w:rsidRDefault="00A84607" w:rsidP="0000191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463EF6"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62EA2275" w14:textId="77777777" w:rsidR="00A84607" w:rsidRPr="006C1437" w:rsidRDefault="00A84607" w:rsidP="00001910">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B38D119" w14:textId="77777777" w:rsidR="00A84607" w:rsidRPr="006C1437" w:rsidRDefault="00A84607" w:rsidP="0000191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DBA89D1" w14:textId="77777777" w:rsidR="00A84607" w:rsidRPr="006C1437" w:rsidRDefault="00A84607" w:rsidP="00001910">
            <w:pPr>
              <w:pStyle w:val="TAC"/>
            </w:pPr>
          </w:p>
        </w:tc>
      </w:tr>
      <w:tr w:rsidR="00A84607" w:rsidRPr="006C1437" w14:paraId="1C77E9FB"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F88717D" w14:textId="77777777" w:rsidR="00A84607" w:rsidRPr="006C1437" w:rsidRDefault="00A84607" w:rsidP="0000191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07683C2" w14:textId="77777777" w:rsidR="00A84607" w:rsidRPr="006C1437" w:rsidRDefault="00A84607" w:rsidP="00001910">
            <w:pPr>
              <w:pStyle w:val="TAC"/>
            </w:pPr>
          </w:p>
        </w:tc>
        <w:tc>
          <w:tcPr>
            <w:tcW w:w="4773" w:type="dxa"/>
            <w:tcBorders>
              <w:top w:val="single" w:sz="4" w:space="0" w:color="auto"/>
              <w:left w:val="nil"/>
              <w:bottom w:val="single" w:sz="4" w:space="0" w:color="auto"/>
              <w:right w:val="nil"/>
            </w:tcBorders>
            <w:shd w:val="clear" w:color="auto" w:fill="E0E0E0"/>
          </w:tcPr>
          <w:p w14:paraId="5DA9578E" w14:textId="77777777" w:rsidR="00A84607" w:rsidRPr="006C1437" w:rsidRDefault="00A84607" w:rsidP="00001910">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490D7A0" w14:textId="77777777" w:rsidR="00A84607" w:rsidRPr="006C1437" w:rsidRDefault="00A84607" w:rsidP="0000191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3ACEFCB" w14:textId="77777777" w:rsidR="00A84607" w:rsidRPr="006C1437" w:rsidRDefault="00A84607" w:rsidP="00001910">
            <w:pPr>
              <w:pStyle w:val="TAC"/>
            </w:pPr>
          </w:p>
        </w:tc>
      </w:tr>
      <w:tr w:rsidR="00A84607" w:rsidRPr="006C1437" w14:paraId="490D4EB2"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tcPr>
          <w:p w14:paraId="3F58149B" w14:textId="77777777" w:rsidR="00A84607" w:rsidRPr="006C1437" w:rsidRDefault="00A84607" w:rsidP="0000191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1B50A8" w14:textId="77777777" w:rsidR="00A84607" w:rsidRPr="006C1437" w:rsidRDefault="00A84607" w:rsidP="0000191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F20868" w14:textId="77777777" w:rsidR="00A84607" w:rsidRPr="006C1437" w:rsidRDefault="00A84607" w:rsidP="00001910">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33973A6" w14:textId="77777777" w:rsidR="00A84607" w:rsidRPr="006C1437" w:rsidRDefault="00A84607" w:rsidP="00001910">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E165024" w14:textId="77777777" w:rsidR="00A84607" w:rsidRPr="006C1437" w:rsidRDefault="00A84607" w:rsidP="00001910">
            <w:pPr>
              <w:pStyle w:val="TAH"/>
            </w:pPr>
            <w:r w:rsidRPr="006C1437">
              <w:t>Ins.</w:t>
            </w:r>
          </w:p>
        </w:tc>
      </w:tr>
      <w:tr w:rsidR="00A84607" w:rsidRPr="006C1437" w14:paraId="43BC88E1"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tcPr>
          <w:p w14:paraId="1E90D670" w14:textId="77777777" w:rsidR="00A84607" w:rsidRPr="006C1437" w:rsidRDefault="00A84607" w:rsidP="00001910">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57F3D03" w14:textId="77777777" w:rsidR="00A84607" w:rsidRPr="006C1437" w:rsidRDefault="00A84607" w:rsidP="00001910">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D546A03" w14:textId="77777777" w:rsidR="00A84607" w:rsidRPr="006C1437" w:rsidRDefault="00A84607" w:rsidP="00001910">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5A73F1B2" w14:textId="77777777" w:rsidR="00A84607" w:rsidRPr="006C1437" w:rsidRDefault="00A84607" w:rsidP="00001910">
            <w:pPr>
              <w:pStyle w:val="TAL"/>
              <w:jc w:val="center"/>
            </w:pPr>
            <w:r>
              <w:t>PGW Set FQDN</w:t>
            </w:r>
          </w:p>
        </w:tc>
        <w:tc>
          <w:tcPr>
            <w:tcW w:w="541" w:type="dxa"/>
            <w:tcBorders>
              <w:left w:val="single" w:sz="4" w:space="0" w:color="auto"/>
              <w:right w:val="single" w:sz="4" w:space="0" w:color="auto"/>
            </w:tcBorders>
            <w:shd w:val="clear" w:color="auto" w:fill="auto"/>
          </w:tcPr>
          <w:p w14:paraId="2D0C1634" w14:textId="77777777" w:rsidR="00A84607" w:rsidRPr="006C1437" w:rsidRDefault="00A84607" w:rsidP="00001910">
            <w:pPr>
              <w:pStyle w:val="TAL"/>
              <w:jc w:val="center"/>
            </w:pPr>
            <w:r>
              <w:t>0</w:t>
            </w:r>
          </w:p>
        </w:tc>
      </w:tr>
      <w:tr w:rsidR="00A84607" w:rsidRPr="006C1437" w14:paraId="292CF0B5" w14:textId="77777777" w:rsidTr="00001910">
        <w:trPr>
          <w:jc w:val="center"/>
        </w:trPr>
        <w:tc>
          <w:tcPr>
            <w:tcW w:w="1938" w:type="dxa"/>
            <w:tcBorders>
              <w:top w:val="single" w:sz="4" w:space="0" w:color="auto"/>
              <w:left w:val="single" w:sz="4" w:space="0" w:color="auto"/>
              <w:bottom w:val="single" w:sz="4" w:space="0" w:color="auto"/>
              <w:right w:val="single" w:sz="4" w:space="0" w:color="auto"/>
            </w:tcBorders>
          </w:tcPr>
          <w:p w14:paraId="32DBFE39" w14:textId="77777777" w:rsidR="00A84607" w:rsidRDefault="00A84607" w:rsidP="00001910">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CB4AC6B" w14:textId="77777777" w:rsidR="00A84607" w:rsidRPr="006C1437" w:rsidRDefault="00A84607" w:rsidP="00001910">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A476B4B" w14:textId="77777777" w:rsidR="00A84607" w:rsidRDefault="00A84607" w:rsidP="00001910">
            <w:pPr>
              <w:pStyle w:val="TAL"/>
            </w:pPr>
            <w:r>
              <w:t xml:space="preserve">This IE shall be included by the source MME if available. </w:t>
            </w:r>
          </w:p>
          <w:p w14:paraId="20EC2811" w14:textId="77777777" w:rsidR="00A84607" w:rsidRDefault="00A84607" w:rsidP="00001910">
            <w:pPr>
              <w:pStyle w:val="TAL"/>
              <w:rPr>
                <w:lang w:eastAsia="ja-JP"/>
              </w:rPr>
            </w:pPr>
          </w:p>
          <w:p w14:paraId="1EC9C58E" w14:textId="77777777" w:rsidR="00A84607" w:rsidRDefault="00A84607" w:rsidP="00001910">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DACA6F6" w14:textId="77777777" w:rsidR="00A84607" w:rsidRPr="006C1437" w:rsidRDefault="00A84607" w:rsidP="00001910">
            <w:pPr>
              <w:pStyle w:val="TAL"/>
            </w:pPr>
          </w:p>
        </w:tc>
        <w:tc>
          <w:tcPr>
            <w:tcW w:w="1470" w:type="dxa"/>
            <w:tcBorders>
              <w:left w:val="single" w:sz="4" w:space="0" w:color="auto"/>
              <w:right w:val="single" w:sz="4" w:space="0" w:color="auto"/>
            </w:tcBorders>
            <w:shd w:val="clear" w:color="auto" w:fill="auto"/>
          </w:tcPr>
          <w:p w14:paraId="238E050F" w14:textId="77777777" w:rsidR="00A84607" w:rsidRPr="006C1437" w:rsidRDefault="00A84607" w:rsidP="00001910">
            <w:pPr>
              <w:pStyle w:val="TAL"/>
              <w:jc w:val="center"/>
            </w:pPr>
            <w:r>
              <w:t>IP Address</w:t>
            </w:r>
          </w:p>
        </w:tc>
        <w:tc>
          <w:tcPr>
            <w:tcW w:w="541" w:type="dxa"/>
            <w:tcBorders>
              <w:left w:val="single" w:sz="4" w:space="0" w:color="auto"/>
              <w:right w:val="single" w:sz="4" w:space="0" w:color="auto"/>
            </w:tcBorders>
            <w:shd w:val="clear" w:color="auto" w:fill="auto"/>
          </w:tcPr>
          <w:p w14:paraId="1A64D430" w14:textId="77777777" w:rsidR="00A84607" w:rsidRPr="006C1437" w:rsidRDefault="00A84607" w:rsidP="00001910">
            <w:pPr>
              <w:pStyle w:val="TAL"/>
              <w:jc w:val="center"/>
            </w:pPr>
            <w:r>
              <w:t>0</w:t>
            </w:r>
          </w:p>
        </w:tc>
      </w:tr>
    </w:tbl>
    <w:p w14:paraId="3C1B1D3B" w14:textId="77777777" w:rsidR="00A84607" w:rsidRDefault="00A84607" w:rsidP="00A84607">
      <w:pPr>
        <w:rPr>
          <w:b/>
          <w:bCs/>
          <w:color w:val="FF0000"/>
          <w:sz w:val="22"/>
          <w:szCs w:val="22"/>
          <w:lang w:eastAsia="zh-CN"/>
        </w:rPr>
      </w:pPr>
    </w:p>
    <w:bookmarkEnd w:id="12"/>
    <w:bookmarkEnd w:id="13"/>
    <w:bookmarkEnd w:id="14"/>
    <w:bookmarkEnd w:id="15"/>
    <w:bookmarkEnd w:id="16"/>
    <w:bookmarkEnd w:id="17"/>
    <w:p w14:paraId="72A9BCD8" w14:textId="5A212E17" w:rsidR="00D66A2F" w:rsidRDefault="00D66A2F">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70FF5" w14:textId="77777777" w:rsidR="000C2364" w:rsidRDefault="000C2364">
      <w:r>
        <w:separator/>
      </w:r>
    </w:p>
  </w:endnote>
  <w:endnote w:type="continuationSeparator" w:id="0">
    <w:p w14:paraId="3CA32B26" w14:textId="77777777" w:rsidR="000C2364" w:rsidRDefault="000C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CFD2F" w14:textId="77777777" w:rsidR="000C2364" w:rsidRDefault="000C2364">
      <w:r>
        <w:separator/>
      </w:r>
    </w:p>
  </w:footnote>
  <w:footnote w:type="continuationSeparator" w:id="0">
    <w:p w14:paraId="65E1D632" w14:textId="77777777" w:rsidR="000C2364" w:rsidRDefault="000C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7"/>
  </w:num>
  <w:num w:numId="7">
    <w:abstractNumId w:val="17"/>
  </w:num>
  <w:num w:numId="8">
    <w:abstractNumId w:val="22"/>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6"/>
  </w:num>
  <w:num w:numId="20">
    <w:abstractNumId w:val="10"/>
  </w:num>
  <w:num w:numId="21">
    <w:abstractNumId w:val="25"/>
  </w:num>
  <w:num w:numId="22">
    <w:abstractNumId w:val="23"/>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4"/>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724B"/>
    <w:rsid w:val="000A6394"/>
    <w:rsid w:val="000B7FED"/>
    <w:rsid w:val="000C038A"/>
    <w:rsid w:val="000C2364"/>
    <w:rsid w:val="000C6598"/>
    <w:rsid w:val="000D44B3"/>
    <w:rsid w:val="00145D43"/>
    <w:rsid w:val="00192C46"/>
    <w:rsid w:val="001A00AA"/>
    <w:rsid w:val="001A08B3"/>
    <w:rsid w:val="001A7B60"/>
    <w:rsid w:val="001B52F0"/>
    <w:rsid w:val="001B7A65"/>
    <w:rsid w:val="001E41F3"/>
    <w:rsid w:val="0026004D"/>
    <w:rsid w:val="002640DD"/>
    <w:rsid w:val="00275D12"/>
    <w:rsid w:val="00284FEB"/>
    <w:rsid w:val="002860C4"/>
    <w:rsid w:val="002A4F7D"/>
    <w:rsid w:val="002B5741"/>
    <w:rsid w:val="002E472E"/>
    <w:rsid w:val="00305409"/>
    <w:rsid w:val="00343C54"/>
    <w:rsid w:val="003609EF"/>
    <w:rsid w:val="0036231A"/>
    <w:rsid w:val="00374DD4"/>
    <w:rsid w:val="003D454E"/>
    <w:rsid w:val="003E1A36"/>
    <w:rsid w:val="00402579"/>
    <w:rsid w:val="00410371"/>
    <w:rsid w:val="004242F1"/>
    <w:rsid w:val="004A5004"/>
    <w:rsid w:val="004B75B7"/>
    <w:rsid w:val="0051580D"/>
    <w:rsid w:val="00527AE5"/>
    <w:rsid w:val="00547111"/>
    <w:rsid w:val="0057588F"/>
    <w:rsid w:val="00592D74"/>
    <w:rsid w:val="005E2C44"/>
    <w:rsid w:val="00621188"/>
    <w:rsid w:val="006257ED"/>
    <w:rsid w:val="006324AB"/>
    <w:rsid w:val="00665C47"/>
    <w:rsid w:val="00695808"/>
    <w:rsid w:val="006A51C5"/>
    <w:rsid w:val="006B46FB"/>
    <w:rsid w:val="006E21FB"/>
    <w:rsid w:val="0074510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84607"/>
    <w:rsid w:val="00AA2CBC"/>
    <w:rsid w:val="00AC5820"/>
    <w:rsid w:val="00AD1CD8"/>
    <w:rsid w:val="00B258BB"/>
    <w:rsid w:val="00B52AAE"/>
    <w:rsid w:val="00B67B97"/>
    <w:rsid w:val="00B9511E"/>
    <w:rsid w:val="00B968C8"/>
    <w:rsid w:val="00BA2676"/>
    <w:rsid w:val="00BA3EC5"/>
    <w:rsid w:val="00BA4EAC"/>
    <w:rsid w:val="00BA51D9"/>
    <w:rsid w:val="00BB5DFC"/>
    <w:rsid w:val="00BD279D"/>
    <w:rsid w:val="00BD6BB8"/>
    <w:rsid w:val="00C41921"/>
    <w:rsid w:val="00C66BA2"/>
    <w:rsid w:val="00C95985"/>
    <w:rsid w:val="00CA4660"/>
    <w:rsid w:val="00CB5EC6"/>
    <w:rsid w:val="00CC5026"/>
    <w:rsid w:val="00CC68D0"/>
    <w:rsid w:val="00D03F9A"/>
    <w:rsid w:val="00D06D51"/>
    <w:rsid w:val="00D24991"/>
    <w:rsid w:val="00D50255"/>
    <w:rsid w:val="00D66520"/>
    <w:rsid w:val="00D66A2F"/>
    <w:rsid w:val="00D86459"/>
    <w:rsid w:val="00DE34CF"/>
    <w:rsid w:val="00E13F3D"/>
    <w:rsid w:val="00E34898"/>
    <w:rsid w:val="00EB09B7"/>
    <w:rsid w:val="00EE7D7C"/>
    <w:rsid w:val="00F230A9"/>
    <w:rsid w:val="00F25D98"/>
    <w:rsid w:val="00F300FB"/>
    <w:rsid w:val="00FB6386"/>
    <w:rsid w:val="00FF46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TAHCar">
    <w:name w:val="TAH Car"/>
    <w:locked/>
    <w:rsid w:val="00BA4E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D787-3C87-4454-BC2F-2F6C61C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11156</Words>
  <Characters>63591</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2021-02-16T13:19:00Z</dcterms:created>
  <dcterms:modified xsi:type="dcterms:W3CDTF">2021-02-16T13:19:00Z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