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38E45" w14:textId="3F2B9A11" w:rsidR="00411C01" w:rsidRDefault="00411C01" w:rsidP="00411C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0598C">
        <w:rPr>
          <w:b/>
          <w:noProof/>
          <w:sz w:val="24"/>
        </w:rPr>
        <w:t>1</w:t>
      </w:r>
      <w:r w:rsidR="00DE4F13">
        <w:rPr>
          <w:rFonts w:hint="eastAsia"/>
          <w:b/>
          <w:noProof/>
          <w:sz w:val="24"/>
          <w:lang w:eastAsia="zh-CN"/>
        </w:rPr>
        <w:t>081</w:t>
      </w:r>
    </w:p>
    <w:p w14:paraId="6B138D52" w14:textId="3978E748" w:rsidR="00A816A1" w:rsidRPr="00D46AA7" w:rsidRDefault="001157D0" w:rsidP="00D46AA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5278141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26C37">
        <w:rPr>
          <w:rFonts w:ascii="Arial" w:hAnsi="Arial" w:hint="eastAsia"/>
          <w:b/>
          <w:lang w:val="en-US" w:eastAsia="zh-CN"/>
        </w:rPr>
        <w:t>CATT</w:t>
      </w:r>
    </w:p>
    <w:p w14:paraId="00D9B2F4" w14:textId="17947D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46AA7"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58197651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6AA7">
        <w:rPr>
          <w:rFonts w:ascii="Arial" w:hAnsi="Arial" w:hint="eastAsia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5388D40F" w:rsidR="004876B9" w:rsidRDefault="001F060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762A659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E779648" w14:textId="3C2B8671" w:rsidR="0094545F" w:rsidRPr="00251D80" w:rsidRDefault="006B4E98" w:rsidP="00853DCF">
      <w:pPr>
        <w:rPr>
          <w:rFonts w:hint="eastAsia"/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Network Slicing Phase 2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2" w:name="OLE_LINK7"/>
      <w:bookmarkStart w:id="3" w:name="OLE_LINK8"/>
      <w:r w:rsidR="0028362F" w:rsidRPr="00D46AA7">
        <w:rPr>
          <w:lang w:eastAsia="zh-CN"/>
        </w:rPr>
        <w:t>5G_eLCS_ph2</w:t>
      </w:r>
      <w:bookmarkEnd w:id="2"/>
      <w:bookmarkEnd w:id="3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  <w:bookmarkStart w:id="4" w:name="OLE_LINK11"/>
      <w:bookmarkStart w:id="5" w:name="OLE_LINK12"/>
      <w:r w:rsidR="00A61DB2">
        <w:rPr>
          <w:rFonts w:hint="eastAsia"/>
          <w:lang w:eastAsia="zh-CN"/>
        </w:rPr>
        <w:t xml:space="preserve">Location requirements from other work items, e.g. </w:t>
      </w:r>
      <w:r w:rsidR="00A61DB2" w:rsidRPr="00A61DB2">
        <w:rPr>
          <w:lang w:eastAsia="zh-CN"/>
        </w:rPr>
        <w:t>5GSAT_ARCH</w:t>
      </w:r>
      <w:r w:rsidR="00A61DB2">
        <w:rPr>
          <w:rFonts w:hint="eastAsia"/>
          <w:lang w:eastAsia="zh-CN"/>
        </w:rPr>
        <w:t xml:space="preserve">, which may affect </w:t>
      </w:r>
      <w:r w:rsidR="00A61DB2" w:rsidRPr="00D46AA7">
        <w:rPr>
          <w:lang w:eastAsia="zh-CN"/>
        </w:rPr>
        <w:t>5G_eLCS_ph2</w:t>
      </w:r>
      <w:r w:rsidR="00A61DB2">
        <w:rPr>
          <w:rFonts w:hint="eastAsia"/>
          <w:lang w:eastAsia="zh-CN"/>
        </w:rPr>
        <w:t>,</w:t>
      </w:r>
      <w:bookmarkEnd w:id="4"/>
      <w:bookmarkEnd w:id="5"/>
      <w:r w:rsidR="00A61DB2">
        <w:rPr>
          <w:rFonts w:hint="eastAsia"/>
          <w:lang w:eastAsia="zh-CN"/>
        </w:rPr>
        <w:t xml:space="preserve"> will also be considered.</w:t>
      </w:r>
    </w:p>
    <w:p w14:paraId="567E9C1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20E18D" w14:textId="4C894BD9" w:rsidR="006B4E98" w:rsidRPr="00BC4BAD" w:rsidRDefault="006B4E98" w:rsidP="006B4E98">
      <w:pPr>
        <w:rPr>
          <w:lang w:eastAsia="zh-CN"/>
        </w:rPr>
      </w:pPr>
      <w:bookmarkStart w:id="6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 xml:space="preserve"> and to support l</w:t>
      </w:r>
      <w:r w:rsidR="00A61DB2">
        <w:rPr>
          <w:rFonts w:hint="eastAsia"/>
          <w:lang w:eastAsia="zh-CN"/>
        </w:rPr>
        <w:t xml:space="preserve">ocation requirements from other work items, e.g. </w:t>
      </w:r>
      <w:r w:rsidR="00A61DB2" w:rsidRPr="00A61DB2">
        <w:rPr>
          <w:lang w:eastAsia="zh-CN"/>
        </w:rPr>
        <w:t>5GSAT_ARCH</w:t>
      </w:r>
      <w:r w:rsidR="00A61DB2">
        <w:rPr>
          <w:rFonts w:hint="eastAsia"/>
          <w:lang w:eastAsia="zh-CN"/>
        </w:rPr>
        <w:t xml:space="preserve">, which may affect </w:t>
      </w:r>
      <w:r w:rsidR="00A61DB2" w:rsidRPr="00D46AA7">
        <w:rPr>
          <w:lang w:eastAsia="zh-CN"/>
        </w:rPr>
        <w:t>5G_eLCS_ph2</w:t>
      </w:r>
      <w:r w:rsidR="00A61DB2">
        <w:rPr>
          <w:rFonts w:hint="eastAsia"/>
          <w:lang w:eastAsia="zh-CN"/>
        </w:rPr>
        <w:t>.</w:t>
      </w:r>
    </w:p>
    <w:p w14:paraId="7FD5F59E" w14:textId="34E2CA9B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6"/>
    <w:p w14:paraId="2EF95A2B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14:paraId="537AC4D8" w14:textId="6D326350" w:rsidR="00E76B04" w:rsidRDefault="00E76B04" w:rsidP="00CF671E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bookmarkStart w:id="7" w:name="OLE_LINK5"/>
      <w:bookmarkStart w:id="8" w:name="OLE_LINK6"/>
      <w:r w:rsidR="007A5714">
        <w:rPr>
          <w:rFonts w:hint="eastAsia"/>
          <w:lang w:eastAsia="zh-CN"/>
        </w:rPr>
        <w:t>new LCS</w:t>
      </w:r>
      <w:bookmarkEnd w:id="7"/>
      <w:bookmarkEnd w:id="8"/>
      <w:r w:rsidR="007A5714">
        <w:rPr>
          <w:rFonts w:hint="eastAsia"/>
          <w:lang w:eastAsia="zh-CN"/>
        </w:rPr>
        <w:t xml:space="preserve"> parameters and services</w:t>
      </w:r>
      <w:r w:rsidR="00774EF5">
        <w:rPr>
          <w:rFonts w:hint="eastAsia"/>
          <w:lang w:eastAsia="zh-CN"/>
        </w:rPr>
        <w:t xml:space="preserve"> </w:t>
      </w:r>
      <w:r w:rsidR="007A5714">
        <w:rPr>
          <w:rFonts w:hint="eastAsia"/>
          <w:lang w:eastAsia="zh-CN"/>
        </w:rPr>
        <w:t>to support</w:t>
      </w:r>
      <w:r w:rsidRPr="00D7706D">
        <w:t xml:space="preserve"> </w:t>
      </w:r>
      <w:r w:rsidR="00774EF5" w:rsidRPr="00576369">
        <w:t>very low latency and very high accuracy positioning, including horizontal and vertical positioning servi</w:t>
      </w:r>
      <w:r w:rsidR="00774EF5" w:rsidRPr="0087390C">
        <w:t>ce levels,</w:t>
      </w:r>
      <w:r w:rsidR="00774EF5" w:rsidRPr="0087390C">
        <w:rPr>
          <w:color w:val="7030A0"/>
        </w:rPr>
        <w:t xml:space="preserve"> </w:t>
      </w:r>
      <w:r w:rsidR="00774EF5" w:rsidRPr="0087390C">
        <w:t>5G positioning service area</w:t>
      </w:r>
    </w:p>
    <w:p w14:paraId="741B7304" w14:textId="3A9091E1" w:rsidR="00CA44FB" w:rsidRDefault="00CA44FB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Possible impact</w:t>
      </w:r>
      <w:r w:rsidR="004D1AB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on 5G-MT-LR, 5G-MO-LR as well as 5G-NI-LR procedure in 5GC, such as new LCS parameters, LCS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metrics, to support very low latency and very high accuracy positioning</w:t>
      </w:r>
    </w:p>
    <w:p w14:paraId="0576AECE" w14:textId="58D649C4" w:rsidR="009A3185" w:rsidRPr="00CF671E" w:rsidRDefault="009A3185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Possible new LCS parameters and services to handle the case if LMF cannot determine the country that the UE located, e.g. in </w:t>
      </w:r>
      <w:r w:rsidR="00D630A4">
        <w:rPr>
          <w:rFonts w:hint="eastAsia"/>
          <w:lang w:eastAsia="zh-CN"/>
        </w:rPr>
        <w:t xml:space="preserve">an </w:t>
      </w:r>
      <w:r>
        <w:rPr>
          <w:rFonts w:hint="eastAsia"/>
          <w:lang w:eastAsia="zh-CN"/>
        </w:rPr>
        <w:t>international area</w:t>
      </w:r>
      <w:r w:rsidR="00536A0C" w:rsidRPr="00536A0C">
        <w:rPr>
          <w:rFonts w:hint="eastAsia"/>
          <w:lang w:eastAsia="zh-CN"/>
        </w:rPr>
        <w:t xml:space="preserve"> </w:t>
      </w:r>
      <w:r w:rsidR="00536A0C">
        <w:rPr>
          <w:rFonts w:hint="eastAsia"/>
          <w:lang w:eastAsia="zh-CN"/>
        </w:rPr>
        <w:t>or on the border</w:t>
      </w:r>
    </w:p>
    <w:p w14:paraId="27DE65F1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14:paraId="66A42EA5" w14:textId="56F72526" w:rsidR="004D1ABF" w:rsidRDefault="00774EF5" w:rsidP="00774EF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impacts </w:t>
      </w:r>
      <w:r w:rsidR="004D1ABF">
        <w:rPr>
          <w:rFonts w:hint="eastAsia"/>
          <w:lang w:eastAsia="zh-CN"/>
        </w:rPr>
        <w:t xml:space="preserve">on 5G-MT-LR, 5G-MO-LR as well as 5G-NI-LR procedures in UE, such as new LCS parameters, LCS </w:t>
      </w:r>
      <w:proofErr w:type="spellStart"/>
      <w:r w:rsidR="004D1ABF">
        <w:rPr>
          <w:rFonts w:hint="eastAsia"/>
          <w:lang w:eastAsia="zh-CN"/>
        </w:rPr>
        <w:t>QoS</w:t>
      </w:r>
      <w:proofErr w:type="spellEnd"/>
      <w:r w:rsidR="004D1ABF">
        <w:rPr>
          <w:rFonts w:hint="eastAsia"/>
          <w:lang w:eastAsia="zh-CN"/>
        </w:rPr>
        <w:t xml:space="preserve"> metrics, to support very low latency and very high accuracy positioning</w:t>
      </w:r>
    </w:p>
    <w:p w14:paraId="3066ED6B" w14:textId="56D36586" w:rsidR="004D1ABF" w:rsidRPr="004D1ABF" w:rsidRDefault="004D1ABF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Possible new procedures and messages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5G LCS for MCX UE</w:t>
      </w:r>
    </w:p>
    <w:p w14:paraId="6472DEE9" w14:textId="7176794E" w:rsidR="00774EF5" w:rsidRPr="008E379D" w:rsidRDefault="007A5714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Possible new LCS parameters and services to support</w:t>
      </w:r>
      <w:r w:rsidR="00774EF5" w:rsidRPr="00D7706D">
        <w:t xml:space="preserve"> </w:t>
      </w:r>
      <w:r w:rsidR="00774EF5" w:rsidRPr="00576369">
        <w:t>very low latency and very high accuracy positioning, including horizontal and vertical positioning servi</w:t>
      </w:r>
      <w:r w:rsidR="00774EF5" w:rsidRPr="0087390C">
        <w:t>ce levels,</w:t>
      </w:r>
      <w:r w:rsidR="00774EF5" w:rsidRPr="0087390C">
        <w:rPr>
          <w:color w:val="7030A0"/>
        </w:rPr>
        <w:t xml:space="preserve"> </w:t>
      </w:r>
      <w:r w:rsidR="00774EF5" w:rsidRPr="0087390C"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77777777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proofErr w:type="spellStart"/>
      <w:r w:rsidR="004D1ABF">
        <w:rPr>
          <w:rFonts w:hint="eastAsia"/>
          <w:lang w:eastAsia="zh-CN"/>
        </w:rPr>
        <w:t>Posssible</w:t>
      </w:r>
      <w:proofErr w:type="spellEnd"/>
      <w:r w:rsidR="004D1ABF">
        <w:rPr>
          <w:rFonts w:hint="eastAsia"/>
          <w:lang w:eastAsia="zh-CN"/>
        </w:rPr>
        <w:t xml:space="preserve">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A4119D8" w:rsidR="00FA650C" w:rsidRPr="00F40B4E" w:rsidRDefault="00237EA8" w:rsidP="004707F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  <w:r w:rsidR="007B00EA">
              <w:rPr>
                <w:rFonts w:hint="eastAsia"/>
                <w:lang w:eastAsia="zh-CN"/>
              </w:rPr>
              <w:t xml:space="preserve">; and possible </w:t>
            </w:r>
            <w:r w:rsidR="004707FD">
              <w:rPr>
                <w:rFonts w:hint="eastAsia"/>
                <w:lang w:eastAsia="zh-CN"/>
              </w:rPr>
              <w:t xml:space="preserve">update to handle the case if LMF cannot determine the country that the UE located, e.g. in </w:t>
            </w:r>
            <w:r w:rsidR="00B76D05">
              <w:rPr>
                <w:rFonts w:hint="eastAsia"/>
                <w:lang w:eastAsia="zh-CN"/>
              </w:rPr>
              <w:t xml:space="preserve">an </w:t>
            </w:r>
            <w:r w:rsidR="004707FD">
              <w:rPr>
                <w:rFonts w:hint="eastAsia"/>
                <w:lang w:eastAsia="zh-CN"/>
              </w:rPr>
              <w:t>international area</w:t>
            </w:r>
            <w:r w:rsidR="00B76D05">
              <w:rPr>
                <w:rFonts w:hint="eastAsia"/>
                <w:lang w:eastAsia="zh-CN"/>
              </w:rPr>
              <w:t xml:space="preserve"> or on the border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796EBE6C" w:rsidR="00F40B4E" w:rsidRPr="00F40B4E" w:rsidRDefault="00F40B4E" w:rsidP="004361EB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4361EB">
              <w:rPr>
                <w:rFonts w:hint="eastAsia"/>
                <w:lang w:eastAsia="zh-CN"/>
              </w:rPr>
              <w:t xml:space="preserve"> and </w:t>
            </w:r>
            <w:r w:rsidR="00ED0BAF">
              <w:rPr>
                <w:rFonts w:hint="eastAsia"/>
                <w:lang w:eastAsia="zh-CN"/>
              </w:rPr>
              <w:t>MCX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UE </w:t>
            </w:r>
            <w:r w:rsidR="00DC159A">
              <w:rPr>
                <w:noProof/>
              </w:rPr>
              <w:t>us</w:t>
            </w:r>
            <w:r w:rsidR="00DC159A">
              <w:rPr>
                <w:rFonts w:hint="eastAsia"/>
                <w:noProof/>
                <w:lang w:eastAsia="zh-CN"/>
              </w:rPr>
              <w:t>ing</w:t>
            </w:r>
            <w:r w:rsidR="00ED0BAF" w:rsidRPr="0087390C">
              <w:rPr>
                <w:noProof/>
              </w:rPr>
              <w:t xml:space="preserve"> the 5G positioning services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37D7D58E" w:rsidR="00F40B4E" w:rsidRPr="00F40B4E" w:rsidRDefault="00F40B4E" w:rsidP="00B9292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16C41B4F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2A2" w14:textId="1D51EE16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29.50</w:t>
            </w:r>
            <w:r w:rsidRPr="00F40B4E">
              <w:rPr>
                <w:lang w:eastAsia="zh-CN"/>
              </w:rPr>
              <w:t>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FD0" w14:textId="0CFDED09" w:rsidR="005D37F1" w:rsidRPr="00F40B4E" w:rsidRDefault="005D37F1" w:rsidP="004707F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UDR for support of </w:t>
            </w:r>
            <w:r>
              <w:rPr>
                <w:rFonts w:hint="eastAsia"/>
                <w:lang w:eastAsia="zh-CN"/>
              </w:rPr>
              <w:t xml:space="preserve">MCX </w:t>
            </w:r>
            <w:r w:rsidRPr="00F40B4E">
              <w:rPr>
                <w:lang w:eastAsia="zh-CN"/>
              </w:rPr>
              <w:t>UE setting</w:t>
            </w:r>
            <w:r w:rsidR="007B00EA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6535" w14:textId="2B6983B1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BD4" w14:textId="65FDB86B" w:rsidR="005D37F1" w:rsidRPr="00820B5D" w:rsidRDefault="005D37F1" w:rsidP="009428A9">
            <w:pPr>
              <w:spacing w:after="0"/>
            </w:pPr>
            <w:r w:rsidRPr="00F40B4E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554A4D51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1FDE1C0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4097E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4DE17BD2" w:rsidR="0064097E" w:rsidRDefault="0064097E" w:rsidP="001C5C86">
            <w:pPr>
              <w:pStyle w:val="TAL"/>
            </w:pPr>
            <w:r w:rsidRPr="00672B6A">
              <w:rPr>
                <w:lang w:eastAsia="zh-CN"/>
              </w:rPr>
              <w:t xml:space="preserve">China </w:t>
            </w:r>
            <w:proofErr w:type="gramStart"/>
            <w:r w:rsidRPr="00672B6A">
              <w:rPr>
                <w:lang w:eastAsia="zh-CN"/>
              </w:rPr>
              <w:t>Mobile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7332C083" w:rsidR="0064097E" w:rsidRDefault="0064097E" w:rsidP="001C5C86">
            <w:pPr>
              <w:pStyle w:val="TAL"/>
            </w:pPr>
            <w:proofErr w:type="gramStart"/>
            <w:r w:rsidRPr="00672B6A">
              <w:rPr>
                <w:lang w:eastAsia="zh-CN"/>
              </w:rPr>
              <w:t>Huawei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D104F82" w:rsidR="0064097E" w:rsidRDefault="0064097E" w:rsidP="001C5C86">
            <w:pPr>
              <w:pStyle w:val="TAL"/>
            </w:pPr>
            <w:proofErr w:type="spellStart"/>
            <w:proofErr w:type="gramStart"/>
            <w:r w:rsidRPr="00672B6A">
              <w:rPr>
                <w:lang w:eastAsia="zh-CN"/>
              </w:rP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75C71A0C" w:rsidR="0064097E" w:rsidRDefault="0064097E" w:rsidP="001C5C86">
            <w:pPr>
              <w:pStyle w:val="TAL"/>
            </w:pPr>
            <w:proofErr w:type="gramStart"/>
            <w:r w:rsidRPr="00672B6A">
              <w:rPr>
                <w:lang w:eastAsia="zh-CN"/>
              </w:rPr>
              <w:t>ZTE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23F26E2" w:rsidR="0064097E" w:rsidRDefault="0064097E" w:rsidP="001C5C86">
            <w:pPr>
              <w:pStyle w:val="TAL"/>
            </w:pPr>
            <w:proofErr w:type="gramStart"/>
            <w:r w:rsidRPr="00672B6A">
              <w:rPr>
                <w:lang w:eastAsia="zh-CN"/>
              </w:rPr>
              <w:t>Ericsson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28BBDD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9FF662" w14:textId="7BC394EC" w:rsidR="0064097E" w:rsidRDefault="0064097E" w:rsidP="001C5C86">
            <w:pPr>
              <w:pStyle w:val="TAL"/>
            </w:pPr>
            <w:r w:rsidRPr="00D64DF2">
              <w:rPr>
                <w:lang w:eastAsia="zh-CN"/>
              </w:rPr>
              <w:t xml:space="preserve">Qualcomm </w:t>
            </w:r>
            <w:proofErr w:type="gramStart"/>
            <w:r w:rsidRPr="00D64DF2">
              <w:rPr>
                <w:lang w:eastAsia="zh-CN"/>
              </w:rPr>
              <w:t>Incorporated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3755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9C2573" w14:textId="1935266F" w:rsidR="0064097E" w:rsidRDefault="0064097E" w:rsidP="001C5C86">
            <w:pPr>
              <w:pStyle w:val="TAL"/>
            </w:pPr>
            <w:proofErr w:type="gramStart"/>
            <w:r w:rsidRPr="005835B0">
              <w:rPr>
                <w:lang w:eastAsia="zh-CN"/>
              </w:rPr>
              <w:t>Verizon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79250B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7B3175" w14:textId="27103E2D" w:rsidR="0064097E" w:rsidRDefault="0064097E" w:rsidP="001C5C86">
            <w:pPr>
              <w:pStyle w:val="TAL"/>
            </w:pPr>
            <w:r w:rsidRPr="00222739">
              <w:rPr>
                <w:lang w:eastAsia="zh-CN"/>
              </w:rPr>
              <w:t xml:space="preserve">Telecom </w:t>
            </w:r>
            <w:proofErr w:type="gramStart"/>
            <w:r w:rsidRPr="00222739">
              <w:rPr>
                <w:lang w:eastAsia="zh-CN"/>
              </w:rPr>
              <w:t>Italia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243C8F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A70A21" w14:textId="352E139F" w:rsidR="0064097E" w:rsidRDefault="0064097E" w:rsidP="001C5C86">
            <w:pPr>
              <w:pStyle w:val="TAL"/>
            </w:pPr>
            <w:proofErr w:type="gramStart"/>
            <w:r>
              <w:t>Nokia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  <w:bookmarkStart w:id="9" w:name="_GoBack"/>
        <w:bookmarkEnd w:id="9"/>
      </w:tr>
      <w:tr w:rsidR="0064097E" w14:paraId="2FA9C7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9C4FAF" w14:textId="43B39B58" w:rsidR="0064097E" w:rsidRDefault="0064097E" w:rsidP="001C5C86">
            <w:pPr>
              <w:pStyle w:val="TAL"/>
            </w:pPr>
            <w:r>
              <w:t xml:space="preserve">Nokia Shanghai </w:t>
            </w:r>
            <w:proofErr w:type="gramStart"/>
            <w:r>
              <w:t>Bell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154E80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469F00" w14:textId="5C5B5DFA" w:rsidR="0064097E" w:rsidRDefault="0064097E" w:rsidP="001C5C86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vivo ?</w:t>
            </w:r>
            <w:proofErr w:type="gramEnd"/>
          </w:p>
        </w:tc>
      </w:tr>
      <w:tr w:rsidR="0064097E" w14:paraId="5B527F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62AB4C" w14:textId="383125F3" w:rsidR="0064097E" w:rsidRDefault="0064097E" w:rsidP="001C5C86">
            <w:pPr>
              <w:pStyle w:val="TAL"/>
            </w:pPr>
            <w:r>
              <w:rPr>
                <w:rFonts w:hint="eastAsia"/>
                <w:lang w:eastAsia="zh-CN"/>
              </w:rPr>
              <w:t>AT&amp;</w:t>
            </w:r>
            <w:proofErr w:type="gramStart"/>
            <w:r>
              <w:rPr>
                <w:rFonts w:hint="eastAsia"/>
                <w:lang w:eastAsia="zh-CN"/>
              </w:rPr>
              <w:t>T ?</w:t>
            </w:r>
            <w:proofErr w:type="gramEnd"/>
          </w:p>
        </w:tc>
      </w:tr>
      <w:tr w:rsidR="0064097E" w14:paraId="51753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B4FDB1" w14:textId="5089A4DB" w:rsidR="0064097E" w:rsidRDefault="0064097E" w:rsidP="001C5C86">
            <w:pPr>
              <w:pStyle w:val="TAL"/>
            </w:pPr>
            <w:r w:rsidRPr="000A6FEF">
              <w:rPr>
                <w:lang w:eastAsia="zh-CN"/>
              </w:rPr>
              <w:t xml:space="preserve">Deutsche </w:t>
            </w:r>
            <w:proofErr w:type="gramStart"/>
            <w:r w:rsidRPr="000A6FEF">
              <w:rPr>
                <w:lang w:eastAsia="zh-CN"/>
              </w:rPr>
              <w:t>Telekom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4097E" w14:paraId="0E47DF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A2A2AF" w14:textId="77777777" w:rsidR="0064097E" w:rsidRDefault="0064097E" w:rsidP="001C5C86">
            <w:pPr>
              <w:pStyle w:val="TAL"/>
            </w:pP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CD9D7" w14:textId="77777777" w:rsidR="009206B3" w:rsidRDefault="009206B3">
      <w:r>
        <w:separator/>
      </w:r>
    </w:p>
  </w:endnote>
  <w:endnote w:type="continuationSeparator" w:id="0">
    <w:p w14:paraId="3BDCACD7" w14:textId="77777777" w:rsidR="009206B3" w:rsidRDefault="0092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306C2" w14:textId="77777777" w:rsidR="009206B3" w:rsidRDefault="009206B3">
      <w:r>
        <w:separator/>
      </w:r>
    </w:p>
  </w:footnote>
  <w:footnote w:type="continuationSeparator" w:id="0">
    <w:p w14:paraId="74C58410" w14:textId="77777777" w:rsidR="009206B3" w:rsidRDefault="00920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1C92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6A0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D658B"/>
    <w:rsid w:val="008E7730"/>
    <w:rsid w:val="008E7855"/>
    <w:rsid w:val="008F1C5E"/>
    <w:rsid w:val="009206B3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413A"/>
    <w:rsid w:val="00A875F8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8E73D-7D9C-4A4E-8A51-80668733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rev0</cp:lastModifiedBy>
  <cp:revision>13</cp:revision>
  <cp:lastPrinted>2000-02-29T10:31:00Z</cp:lastPrinted>
  <dcterms:created xsi:type="dcterms:W3CDTF">2021-02-10T14:04:00Z</dcterms:created>
  <dcterms:modified xsi:type="dcterms:W3CDTF">2021-02-16T04:27:00Z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